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62788ADB"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r w:rsidR="00D50BA5">
              <w:t>1</w:t>
            </w:r>
            <w:r w:rsidR="00D50BA5">
              <w:rPr>
                <w:rFonts w:hint="eastAsia"/>
                <w:lang w:eastAsia="zh-CN"/>
              </w:rPr>
              <w:t>7</w:t>
            </w:r>
            <w:r w:rsidRPr="009202AA">
              <w:t>.</w:t>
            </w:r>
            <w:bookmarkEnd w:id="3"/>
            <w:r w:rsidR="004C4A70" w:rsidRPr="009202AA">
              <w:t>0</w:t>
            </w:r>
            <w:r w:rsidRPr="009202AA">
              <w:t xml:space="preserve"> </w:t>
            </w:r>
            <w:r w:rsidRPr="009202AA">
              <w:rPr>
                <w:sz w:val="32"/>
              </w:rPr>
              <w:t>(</w:t>
            </w:r>
            <w:bookmarkStart w:id="4" w:name="issueDate"/>
            <w:r w:rsidR="00D50BA5" w:rsidRPr="009202AA">
              <w:rPr>
                <w:sz w:val="32"/>
              </w:rPr>
              <w:t>202</w:t>
            </w:r>
            <w:r w:rsidR="00D50BA5">
              <w:rPr>
                <w:rFonts w:hint="eastAsia"/>
                <w:sz w:val="32"/>
                <w:lang w:eastAsia="zh-CN"/>
              </w:rPr>
              <w:t>5</w:t>
            </w:r>
            <w:r w:rsidR="004C4A70" w:rsidRPr="009202AA">
              <w:rPr>
                <w:sz w:val="32"/>
              </w:rPr>
              <w:t>-</w:t>
            </w:r>
            <w:bookmarkEnd w:id="4"/>
            <w:r w:rsidR="00D50BA5">
              <w:rPr>
                <w:sz w:val="32"/>
              </w:rPr>
              <w:t>0</w:t>
            </w:r>
            <w:r w:rsidR="00D50BA5">
              <w:rPr>
                <w:rFonts w:hint="eastAsia"/>
                <w:sz w:val="32"/>
                <w:lang w:eastAsia="zh-CN"/>
              </w:rPr>
              <w:t>9</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16</w:t>
            </w:r>
            <w:bookmarkEnd w:id="6"/>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11BD9F0C" w:rsidR="00E16509" w:rsidRPr="009202AA" w:rsidRDefault="00E16509" w:rsidP="00133525">
            <w:pPr>
              <w:pStyle w:val="FP"/>
              <w:jc w:val="center"/>
              <w:rPr>
                <w:noProof/>
                <w:sz w:val="18"/>
              </w:rPr>
            </w:pPr>
            <w:r w:rsidRPr="009202AA">
              <w:rPr>
                <w:noProof/>
                <w:sz w:val="18"/>
              </w:rPr>
              <w:t xml:space="preserve">© </w:t>
            </w:r>
            <w:r w:rsidR="001E390F" w:rsidRPr="009202AA">
              <w:rPr>
                <w:noProof/>
                <w:sz w:val="18"/>
              </w:rPr>
              <w:t>202</w:t>
            </w:r>
            <w:r w:rsidR="0096312A">
              <w:rPr>
                <w:rFonts w:hint="eastAsia"/>
                <w:noProof/>
                <w:sz w:val="18"/>
                <w:lang w:eastAsia="zh-CN"/>
              </w:rPr>
              <w:t>5</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543A98A3" w14:textId="74F8E07A" w:rsidR="00A57D78" w:rsidRDefault="009104F3">
      <w:pPr>
        <w:pStyle w:val="TOC1"/>
        <w:rPr>
          <w:rFonts w:asciiTheme="minorHAnsi"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A57D78">
        <w:rPr>
          <w:noProof/>
        </w:rPr>
        <w:t>Foreword</w:t>
      </w:r>
      <w:r w:rsidR="00A57D78">
        <w:rPr>
          <w:noProof/>
        </w:rPr>
        <w:tab/>
      </w:r>
      <w:r w:rsidR="00A57D78">
        <w:rPr>
          <w:noProof/>
        </w:rPr>
        <w:fldChar w:fldCharType="begin" w:fldLock="1"/>
      </w:r>
      <w:r w:rsidR="00A57D78">
        <w:rPr>
          <w:noProof/>
        </w:rPr>
        <w:instrText xml:space="preserve"> PAGEREF _Toc210411245 \h </w:instrText>
      </w:r>
      <w:r w:rsidR="00A57D78">
        <w:rPr>
          <w:noProof/>
        </w:rPr>
      </w:r>
      <w:r w:rsidR="00A57D78">
        <w:rPr>
          <w:noProof/>
        </w:rPr>
        <w:fldChar w:fldCharType="separate"/>
      </w:r>
      <w:r w:rsidR="00A57D78">
        <w:rPr>
          <w:noProof/>
        </w:rPr>
        <w:t>11</w:t>
      </w:r>
      <w:r w:rsidR="00A57D78">
        <w:rPr>
          <w:noProof/>
        </w:rPr>
        <w:fldChar w:fldCharType="end"/>
      </w:r>
    </w:p>
    <w:p w14:paraId="66FE8412" w14:textId="6B51D2CF" w:rsidR="00A57D78" w:rsidRDefault="00A57D78">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_Toc210411246 \h </w:instrText>
      </w:r>
      <w:r>
        <w:rPr>
          <w:noProof/>
        </w:rPr>
      </w:r>
      <w:r>
        <w:rPr>
          <w:noProof/>
        </w:rPr>
        <w:fldChar w:fldCharType="separate"/>
      </w:r>
      <w:r>
        <w:rPr>
          <w:noProof/>
        </w:rPr>
        <w:t>13</w:t>
      </w:r>
      <w:r>
        <w:rPr>
          <w:noProof/>
        </w:rPr>
        <w:fldChar w:fldCharType="end"/>
      </w:r>
    </w:p>
    <w:p w14:paraId="4D1DA518" w14:textId="47A29583" w:rsidR="00A57D78" w:rsidRDefault="00A57D78">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_Toc210411247 \h </w:instrText>
      </w:r>
      <w:r>
        <w:rPr>
          <w:noProof/>
        </w:rPr>
      </w:r>
      <w:r>
        <w:rPr>
          <w:noProof/>
        </w:rPr>
        <w:fldChar w:fldCharType="separate"/>
      </w:r>
      <w:r>
        <w:rPr>
          <w:noProof/>
        </w:rPr>
        <w:t>13</w:t>
      </w:r>
      <w:r>
        <w:rPr>
          <w:noProof/>
        </w:rPr>
        <w:fldChar w:fldCharType="end"/>
      </w:r>
    </w:p>
    <w:p w14:paraId="05535B8B" w14:textId="167FEDBC" w:rsidR="00A57D78" w:rsidRDefault="00A57D78">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_Toc210411248 \h </w:instrText>
      </w:r>
      <w:r>
        <w:rPr>
          <w:noProof/>
        </w:rPr>
      </w:r>
      <w:r>
        <w:rPr>
          <w:noProof/>
        </w:rPr>
        <w:fldChar w:fldCharType="separate"/>
      </w:r>
      <w:r>
        <w:rPr>
          <w:noProof/>
        </w:rPr>
        <w:t>15</w:t>
      </w:r>
      <w:r>
        <w:rPr>
          <w:noProof/>
        </w:rPr>
        <w:fldChar w:fldCharType="end"/>
      </w:r>
    </w:p>
    <w:p w14:paraId="69EBA475" w14:textId="4F4D03CC" w:rsidR="00A57D78" w:rsidRDefault="00A57D78">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_Toc210411249 \h </w:instrText>
      </w:r>
      <w:r>
        <w:rPr>
          <w:noProof/>
        </w:rPr>
      </w:r>
      <w:r>
        <w:rPr>
          <w:noProof/>
        </w:rPr>
        <w:fldChar w:fldCharType="separate"/>
      </w:r>
      <w:r>
        <w:rPr>
          <w:noProof/>
        </w:rPr>
        <w:t>15</w:t>
      </w:r>
      <w:r>
        <w:rPr>
          <w:noProof/>
        </w:rPr>
        <w:fldChar w:fldCharType="end"/>
      </w:r>
    </w:p>
    <w:p w14:paraId="101108DA" w14:textId="55F9B6AC" w:rsidR="00A57D78" w:rsidRDefault="00A57D78">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_Toc210411250 \h </w:instrText>
      </w:r>
      <w:r>
        <w:rPr>
          <w:noProof/>
        </w:rPr>
      </w:r>
      <w:r>
        <w:rPr>
          <w:noProof/>
        </w:rPr>
        <w:fldChar w:fldCharType="separate"/>
      </w:r>
      <w:r>
        <w:rPr>
          <w:noProof/>
        </w:rPr>
        <w:t>19</w:t>
      </w:r>
      <w:r>
        <w:rPr>
          <w:noProof/>
        </w:rPr>
        <w:fldChar w:fldCharType="end"/>
      </w:r>
    </w:p>
    <w:p w14:paraId="788D5FB2" w14:textId="0D1617FF" w:rsidR="00A57D78" w:rsidRDefault="00A57D78">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_Toc210411251 \h </w:instrText>
      </w:r>
      <w:r>
        <w:rPr>
          <w:noProof/>
        </w:rPr>
      </w:r>
      <w:r>
        <w:rPr>
          <w:noProof/>
        </w:rPr>
        <w:fldChar w:fldCharType="separate"/>
      </w:r>
      <w:r>
        <w:rPr>
          <w:noProof/>
        </w:rPr>
        <w:t>20</w:t>
      </w:r>
      <w:r>
        <w:rPr>
          <w:noProof/>
        </w:rPr>
        <w:fldChar w:fldCharType="end"/>
      </w:r>
    </w:p>
    <w:p w14:paraId="629D1AF6" w14:textId="1DBF0D5F" w:rsidR="00A57D78" w:rsidRDefault="00A57D78">
      <w:pPr>
        <w:pStyle w:val="TOC1"/>
        <w:rPr>
          <w:rFonts w:asciiTheme="minorHAnsi" w:hAnsiTheme="minorHAnsi" w:cstheme="minorBidi"/>
          <w:noProof/>
          <w:kern w:val="2"/>
          <w:sz w:val="24"/>
          <w:szCs w:val="24"/>
          <w:lang w:eastAsia="zh-CN"/>
          <w14:ligatures w14:val="standardContextual"/>
        </w:rPr>
      </w:pPr>
      <w:r>
        <w:rPr>
          <w:noProof/>
          <w:lang w:eastAsia="zh-CN"/>
        </w:rPr>
        <w:t>4</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_Toc210411252 \h </w:instrText>
      </w:r>
      <w:r>
        <w:rPr>
          <w:noProof/>
        </w:rPr>
      </w:r>
      <w:r>
        <w:rPr>
          <w:noProof/>
        </w:rPr>
        <w:fldChar w:fldCharType="separate"/>
      </w:r>
      <w:r>
        <w:rPr>
          <w:noProof/>
        </w:rPr>
        <w:t>21</w:t>
      </w:r>
      <w:r>
        <w:rPr>
          <w:noProof/>
        </w:rPr>
        <w:fldChar w:fldCharType="end"/>
      </w:r>
    </w:p>
    <w:p w14:paraId="40202D67" w14:textId="61A84215"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4.1</w:t>
      </w:r>
      <w:r>
        <w:rPr>
          <w:rFonts w:asciiTheme="minorHAnsi" w:hAnsiTheme="minorHAnsi" w:cstheme="minorBidi"/>
          <w:noProof/>
          <w:kern w:val="2"/>
          <w:sz w:val="24"/>
          <w:szCs w:val="24"/>
          <w:lang w:eastAsia="zh-CN"/>
          <w14:ligatures w14:val="standardContextual"/>
        </w:rPr>
        <w:tab/>
      </w:r>
      <w:r>
        <w:rPr>
          <w:noProof/>
          <w:lang w:eastAsia="zh-CN"/>
        </w:rPr>
        <w:t>Relationship between the AAS BS specification and non</w:t>
      </w:r>
      <w:r>
        <w:rPr>
          <w:noProof/>
          <w:lang w:eastAsia="zh-CN"/>
        </w:rPr>
        <w:noBreakHyphen/>
        <w:t>AAS BS single RAT &amp; MSR specifications</w:t>
      </w:r>
      <w:r>
        <w:rPr>
          <w:noProof/>
        </w:rPr>
        <w:tab/>
      </w:r>
      <w:r>
        <w:rPr>
          <w:noProof/>
        </w:rPr>
        <w:fldChar w:fldCharType="begin" w:fldLock="1"/>
      </w:r>
      <w:r>
        <w:rPr>
          <w:noProof/>
        </w:rPr>
        <w:instrText xml:space="preserve"> PAGEREF _Toc210411253 \h </w:instrText>
      </w:r>
      <w:r>
        <w:rPr>
          <w:noProof/>
        </w:rPr>
      </w:r>
      <w:r>
        <w:rPr>
          <w:noProof/>
        </w:rPr>
        <w:fldChar w:fldCharType="separate"/>
      </w:r>
      <w:r>
        <w:rPr>
          <w:noProof/>
        </w:rPr>
        <w:t>21</w:t>
      </w:r>
      <w:r>
        <w:rPr>
          <w:noProof/>
        </w:rPr>
        <w:fldChar w:fldCharType="end"/>
      </w:r>
    </w:p>
    <w:p w14:paraId="2D7AA0AF" w14:textId="44ADFAC8" w:rsidR="00A57D78" w:rsidRDefault="00A57D78">
      <w:pPr>
        <w:pStyle w:val="TOC2"/>
        <w:rPr>
          <w:rFonts w:asciiTheme="minorHAnsi" w:hAnsiTheme="minorHAnsi" w:cstheme="minorBidi"/>
          <w:noProof/>
          <w:kern w:val="2"/>
          <w:sz w:val="24"/>
          <w:szCs w:val="24"/>
          <w:lang w:eastAsia="zh-CN"/>
          <w14:ligatures w14:val="standardContextual"/>
        </w:rPr>
      </w:pPr>
      <w:r w:rsidRPr="00A5430F">
        <w:rPr>
          <w:noProof/>
          <w:snapToGrid w:val="0"/>
        </w:rPr>
        <w:t>4.2</w:t>
      </w:r>
      <w:r>
        <w:rPr>
          <w:rFonts w:asciiTheme="minorHAnsi" w:hAnsiTheme="minorHAnsi" w:cstheme="minorBidi"/>
          <w:noProof/>
          <w:kern w:val="2"/>
          <w:sz w:val="24"/>
          <w:szCs w:val="24"/>
          <w:lang w:eastAsia="zh-CN"/>
          <w14:ligatures w14:val="standardContextual"/>
        </w:rPr>
        <w:tab/>
      </w:r>
      <w:r w:rsidRPr="00A5430F">
        <w:rPr>
          <w:noProof/>
          <w:snapToGrid w:val="0"/>
        </w:rPr>
        <w:t>Relationship between minimum requirements and test requirements</w:t>
      </w:r>
      <w:r>
        <w:rPr>
          <w:noProof/>
        </w:rPr>
        <w:tab/>
      </w:r>
      <w:r>
        <w:rPr>
          <w:noProof/>
        </w:rPr>
        <w:fldChar w:fldCharType="begin" w:fldLock="1"/>
      </w:r>
      <w:r>
        <w:rPr>
          <w:noProof/>
        </w:rPr>
        <w:instrText xml:space="preserve"> PAGEREF _Toc210411254 \h </w:instrText>
      </w:r>
      <w:r>
        <w:rPr>
          <w:noProof/>
        </w:rPr>
      </w:r>
      <w:r>
        <w:rPr>
          <w:noProof/>
        </w:rPr>
        <w:fldChar w:fldCharType="separate"/>
      </w:r>
      <w:r>
        <w:rPr>
          <w:noProof/>
        </w:rPr>
        <w:t>22</w:t>
      </w:r>
      <w:r>
        <w:rPr>
          <w:noProof/>
        </w:rPr>
        <w:fldChar w:fldCharType="end"/>
      </w:r>
    </w:p>
    <w:p w14:paraId="5473325D" w14:textId="227795DE"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4.3</w:t>
      </w:r>
      <w:r>
        <w:rPr>
          <w:rFonts w:asciiTheme="minorHAnsi" w:hAnsiTheme="minorHAnsi" w:cstheme="minorBidi"/>
          <w:noProof/>
          <w:kern w:val="2"/>
          <w:sz w:val="24"/>
          <w:szCs w:val="24"/>
          <w:lang w:eastAsia="zh-CN"/>
          <w14:ligatures w14:val="standardContextual"/>
        </w:rPr>
        <w:tab/>
      </w:r>
      <w:r>
        <w:rPr>
          <w:noProof/>
          <w:lang w:eastAsia="zh-CN"/>
        </w:rPr>
        <w:t>Conducted and radiated requirement reference points</w:t>
      </w:r>
      <w:r>
        <w:rPr>
          <w:noProof/>
        </w:rPr>
        <w:tab/>
      </w:r>
      <w:r>
        <w:rPr>
          <w:noProof/>
        </w:rPr>
        <w:fldChar w:fldCharType="begin" w:fldLock="1"/>
      </w:r>
      <w:r>
        <w:rPr>
          <w:noProof/>
        </w:rPr>
        <w:instrText xml:space="preserve"> PAGEREF _Toc210411255 \h </w:instrText>
      </w:r>
      <w:r>
        <w:rPr>
          <w:noProof/>
        </w:rPr>
      </w:r>
      <w:r>
        <w:rPr>
          <w:noProof/>
        </w:rPr>
        <w:fldChar w:fldCharType="separate"/>
      </w:r>
      <w:r>
        <w:rPr>
          <w:noProof/>
        </w:rPr>
        <w:t>22</w:t>
      </w:r>
      <w:r>
        <w:rPr>
          <w:noProof/>
        </w:rPr>
        <w:fldChar w:fldCharType="end"/>
      </w:r>
    </w:p>
    <w:p w14:paraId="625FFCFD" w14:textId="2478F160"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4.4</w:t>
      </w:r>
      <w:r>
        <w:rPr>
          <w:rFonts w:asciiTheme="minorHAnsi" w:hAnsiTheme="minorHAnsi" w:cstheme="minorBidi"/>
          <w:noProof/>
          <w:kern w:val="2"/>
          <w:sz w:val="24"/>
          <w:szCs w:val="24"/>
          <w:lang w:eastAsia="zh-CN"/>
          <w14:ligatures w14:val="standardContextual"/>
        </w:rPr>
        <w:tab/>
      </w:r>
      <w:r>
        <w:rPr>
          <w:noProof/>
          <w:lang w:eastAsia="zh-CN"/>
        </w:rPr>
        <w:t>Base station classes</w:t>
      </w:r>
      <w:r>
        <w:rPr>
          <w:noProof/>
        </w:rPr>
        <w:t xml:space="preserve"> for AAS BS</w:t>
      </w:r>
      <w:r>
        <w:rPr>
          <w:noProof/>
        </w:rPr>
        <w:tab/>
      </w:r>
      <w:r>
        <w:rPr>
          <w:noProof/>
        </w:rPr>
        <w:fldChar w:fldCharType="begin" w:fldLock="1"/>
      </w:r>
      <w:r>
        <w:rPr>
          <w:noProof/>
        </w:rPr>
        <w:instrText xml:space="preserve"> PAGEREF _Toc210411256 \h </w:instrText>
      </w:r>
      <w:r>
        <w:rPr>
          <w:noProof/>
        </w:rPr>
      </w:r>
      <w:r>
        <w:rPr>
          <w:noProof/>
        </w:rPr>
        <w:fldChar w:fldCharType="separate"/>
      </w:r>
      <w:r>
        <w:rPr>
          <w:noProof/>
        </w:rPr>
        <w:t>23</w:t>
      </w:r>
      <w:r>
        <w:rPr>
          <w:noProof/>
        </w:rPr>
        <w:fldChar w:fldCharType="end"/>
      </w:r>
    </w:p>
    <w:p w14:paraId="177962A2" w14:textId="5601FF4C"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4.5</w:t>
      </w:r>
      <w:r>
        <w:rPr>
          <w:rFonts w:asciiTheme="minorHAnsi" w:hAnsiTheme="minorHAnsi" w:cstheme="minorBidi"/>
          <w:noProof/>
          <w:kern w:val="2"/>
          <w:sz w:val="24"/>
          <w:szCs w:val="24"/>
          <w:lang w:eastAsia="zh-CN"/>
          <w14:ligatures w14:val="standardContextual"/>
        </w:rPr>
        <w:tab/>
      </w:r>
      <w:r>
        <w:rPr>
          <w:noProof/>
          <w:lang w:eastAsia="zh-CN"/>
        </w:rPr>
        <w:t>Regional requirements</w:t>
      </w:r>
      <w:r>
        <w:rPr>
          <w:noProof/>
        </w:rPr>
        <w:tab/>
      </w:r>
      <w:r>
        <w:rPr>
          <w:noProof/>
        </w:rPr>
        <w:fldChar w:fldCharType="begin" w:fldLock="1"/>
      </w:r>
      <w:r>
        <w:rPr>
          <w:noProof/>
        </w:rPr>
        <w:instrText xml:space="preserve"> PAGEREF _Toc210411257 \h </w:instrText>
      </w:r>
      <w:r>
        <w:rPr>
          <w:noProof/>
        </w:rPr>
      </w:r>
      <w:r>
        <w:rPr>
          <w:noProof/>
        </w:rPr>
        <w:fldChar w:fldCharType="separate"/>
      </w:r>
      <w:r>
        <w:rPr>
          <w:noProof/>
        </w:rPr>
        <w:t>24</w:t>
      </w:r>
      <w:r>
        <w:rPr>
          <w:noProof/>
        </w:rPr>
        <w:fldChar w:fldCharType="end"/>
      </w:r>
    </w:p>
    <w:p w14:paraId="26C9A9D5" w14:textId="6714BAE2"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4.6</w:t>
      </w:r>
      <w:r>
        <w:rPr>
          <w:rFonts w:asciiTheme="minorHAnsi" w:hAnsiTheme="minorHAnsi" w:cstheme="minorBidi"/>
          <w:noProof/>
          <w:kern w:val="2"/>
          <w:sz w:val="24"/>
          <w:szCs w:val="24"/>
          <w:lang w:eastAsia="zh-CN"/>
          <w14:ligatures w14:val="standardContextual"/>
        </w:rPr>
        <w:tab/>
      </w:r>
      <w:r>
        <w:rPr>
          <w:noProof/>
          <w:lang w:eastAsia="zh-CN"/>
        </w:rPr>
        <w:t>Operating Bands and Band Categories</w:t>
      </w:r>
      <w:r>
        <w:rPr>
          <w:noProof/>
        </w:rPr>
        <w:tab/>
      </w:r>
      <w:r>
        <w:rPr>
          <w:noProof/>
        </w:rPr>
        <w:fldChar w:fldCharType="begin" w:fldLock="1"/>
      </w:r>
      <w:r>
        <w:rPr>
          <w:noProof/>
        </w:rPr>
        <w:instrText xml:space="preserve"> PAGEREF _Toc210411258 \h </w:instrText>
      </w:r>
      <w:r>
        <w:rPr>
          <w:noProof/>
        </w:rPr>
      </w:r>
      <w:r>
        <w:rPr>
          <w:noProof/>
        </w:rPr>
        <w:fldChar w:fldCharType="separate"/>
      </w:r>
      <w:r>
        <w:rPr>
          <w:noProof/>
        </w:rPr>
        <w:t>26</w:t>
      </w:r>
      <w:r>
        <w:rPr>
          <w:noProof/>
        </w:rPr>
        <w:fldChar w:fldCharType="end"/>
      </w:r>
    </w:p>
    <w:p w14:paraId="21852713" w14:textId="27B05291"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4.7</w:t>
      </w:r>
      <w:r>
        <w:rPr>
          <w:rFonts w:asciiTheme="minorHAnsi" w:hAnsiTheme="minorHAnsi" w:cstheme="minorBidi"/>
          <w:noProof/>
          <w:kern w:val="2"/>
          <w:sz w:val="24"/>
          <w:szCs w:val="24"/>
          <w:lang w:eastAsia="zh-CN"/>
          <w14:ligatures w14:val="standardContextual"/>
        </w:rPr>
        <w:tab/>
      </w:r>
      <w:r>
        <w:rPr>
          <w:noProof/>
          <w:lang w:eastAsia="zh-CN"/>
        </w:rPr>
        <w:t>Channel arrangements</w:t>
      </w:r>
      <w:r>
        <w:rPr>
          <w:noProof/>
        </w:rPr>
        <w:tab/>
      </w:r>
      <w:r>
        <w:rPr>
          <w:noProof/>
        </w:rPr>
        <w:fldChar w:fldCharType="begin" w:fldLock="1"/>
      </w:r>
      <w:r>
        <w:rPr>
          <w:noProof/>
        </w:rPr>
        <w:instrText xml:space="preserve"> PAGEREF _Toc210411259 \h </w:instrText>
      </w:r>
      <w:r>
        <w:rPr>
          <w:noProof/>
        </w:rPr>
      </w:r>
      <w:r>
        <w:rPr>
          <w:noProof/>
        </w:rPr>
        <w:fldChar w:fldCharType="separate"/>
      </w:r>
      <w:r>
        <w:rPr>
          <w:noProof/>
        </w:rPr>
        <w:t>26</w:t>
      </w:r>
      <w:r>
        <w:rPr>
          <w:noProof/>
        </w:rPr>
        <w:fldChar w:fldCharType="end"/>
      </w:r>
    </w:p>
    <w:p w14:paraId="0C38BD73" w14:textId="7B8377B2"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4.8</w:t>
      </w:r>
      <w:r>
        <w:rPr>
          <w:rFonts w:asciiTheme="minorHAnsi" w:hAnsiTheme="minorHAnsi" w:cstheme="minorBidi"/>
          <w:noProof/>
          <w:kern w:val="2"/>
          <w:sz w:val="24"/>
          <w:szCs w:val="24"/>
          <w:lang w:eastAsia="zh-CN"/>
          <w14:ligatures w14:val="standardContextual"/>
        </w:rPr>
        <w:tab/>
      </w:r>
      <w:r>
        <w:rPr>
          <w:noProof/>
          <w:lang w:eastAsia="zh-CN"/>
        </w:rPr>
        <w:t>Requirements for contiguous and non-contiguous spectrum</w:t>
      </w:r>
      <w:r>
        <w:rPr>
          <w:noProof/>
        </w:rPr>
        <w:tab/>
      </w:r>
      <w:r>
        <w:rPr>
          <w:noProof/>
        </w:rPr>
        <w:fldChar w:fldCharType="begin" w:fldLock="1"/>
      </w:r>
      <w:r>
        <w:rPr>
          <w:noProof/>
        </w:rPr>
        <w:instrText xml:space="preserve"> PAGEREF _Toc210411260 \h </w:instrText>
      </w:r>
      <w:r>
        <w:rPr>
          <w:noProof/>
        </w:rPr>
      </w:r>
      <w:r>
        <w:rPr>
          <w:noProof/>
        </w:rPr>
        <w:fldChar w:fldCharType="separate"/>
      </w:r>
      <w:r>
        <w:rPr>
          <w:noProof/>
        </w:rPr>
        <w:t>26</w:t>
      </w:r>
      <w:r>
        <w:rPr>
          <w:noProof/>
        </w:rPr>
        <w:fldChar w:fldCharType="end"/>
      </w:r>
    </w:p>
    <w:p w14:paraId="77C8AB6F" w14:textId="52727124"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4.9</w:t>
      </w:r>
      <w:r>
        <w:rPr>
          <w:rFonts w:asciiTheme="minorHAnsi" w:hAnsiTheme="minorHAnsi" w:cstheme="minorBidi"/>
          <w:noProof/>
          <w:kern w:val="2"/>
          <w:sz w:val="24"/>
          <w:szCs w:val="24"/>
          <w:lang w:eastAsia="zh-CN"/>
          <w14:ligatures w14:val="standardContextual"/>
        </w:rPr>
        <w:tab/>
      </w:r>
      <w:r>
        <w:rPr>
          <w:noProof/>
          <w:lang w:eastAsia="zh-CN"/>
        </w:rPr>
        <w:t>Requirements for AAS BS capable of operation in multiple operating bands</w:t>
      </w:r>
      <w:r>
        <w:rPr>
          <w:noProof/>
        </w:rPr>
        <w:tab/>
      </w:r>
      <w:r>
        <w:rPr>
          <w:noProof/>
        </w:rPr>
        <w:fldChar w:fldCharType="begin" w:fldLock="1"/>
      </w:r>
      <w:r>
        <w:rPr>
          <w:noProof/>
        </w:rPr>
        <w:instrText xml:space="preserve"> PAGEREF _Toc210411261 \h </w:instrText>
      </w:r>
      <w:r>
        <w:rPr>
          <w:noProof/>
        </w:rPr>
      </w:r>
      <w:r>
        <w:rPr>
          <w:noProof/>
        </w:rPr>
        <w:fldChar w:fldCharType="separate"/>
      </w:r>
      <w:r>
        <w:rPr>
          <w:noProof/>
        </w:rPr>
        <w:t>26</w:t>
      </w:r>
      <w:r>
        <w:rPr>
          <w:noProof/>
        </w:rPr>
        <w:fldChar w:fldCharType="end"/>
      </w:r>
    </w:p>
    <w:p w14:paraId="6865A62D" w14:textId="66967E9F" w:rsidR="00A57D78" w:rsidRDefault="00A57D78">
      <w:pPr>
        <w:pStyle w:val="TOC2"/>
        <w:rPr>
          <w:rFonts w:asciiTheme="minorHAnsi" w:hAnsiTheme="minorHAnsi" w:cstheme="minorBidi"/>
          <w:noProof/>
          <w:kern w:val="2"/>
          <w:sz w:val="24"/>
          <w:szCs w:val="24"/>
          <w:lang w:eastAsia="zh-CN"/>
          <w14:ligatures w14:val="standardContextual"/>
        </w:rPr>
      </w:pPr>
      <w:r>
        <w:rPr>
          <w:noProof/>
        </w:rPr>
        <w:t>4.10</w:t>
      </w:r>
      <w:r>
        <w:rPr>
          <w:rFonts w:asciiTheme="minorHAnsi" w:hAnsiTheme="minorHAnsi" w:cstheme="minorBidi"/>
          <w:noProof/>
          <w:kern w:val="2"/>
          <w:sz w:val="24"/>
          <w:szCs w:val="24"/>
          <w:lang w:eastAsia="zh-CN"/>
          <w14:ligatures w14:val="standardContextual"/>
        </w:rPr>
        <w:tab/>
      </w:r>
      <w:r>
        <w:rPr>
          <w:noProof/>
        </w:rPr>
        <w:t>OTA Co-location with other base stations</w:t>
      </w:r>
      <w:r>
        <w:rPr>
          <w:noProof/>
        </w:rPr>
        <w:tab/>
      </w:r>
      <w:r>
        <w:rPr>
          <w:noProof/>
        </w:rPr>
        <w:fldChar w:fldCharType="begin" w:fldLock="1"/>
      </w:r>
      <w:r>
        <w:rPr>
          <w:noProof/>
        </w:rPr>
        <w:instrText xml:space="preserve"> PAGEREF _Toc210411262 \h </w:instrText>
      </w:r>
      <w:r>
        <w:rPr>
          <w:noProof/>
        </w:rPr>
      </w:r>
      <w:r>
        <w:rPr>
          <w:noProof/>
        </w:rPr>
        <w:fldChar w:fldCharType="separate"/>
      </w:r>
      <w:r>
        <w:rPr>
          <w:noProof/>
        </w:rPr>
        <w:t>27</w:t>
      </w:r>
      <w:r>
        <w:rPr>
          <w:noProof/>
        </w:rPr>
        <w:fldChar w:fldCharType="end"/>
      </w:r>
    </w:p>
    <w:p w14:paraId="1EA4F912" w14:textId="2E1919EF" w:rsidR="00A57D78" w:rsidRDefault="00A57D78">
      <w:pPr>
        <w:pStyle w:val="TOC1"/>
        <w:rPr>
          <w:rFonts w:asciiTheme="minorHAnsi" w:hAnsiTheme="minorHAnsi" w:cstheme="minorBidi"/>
          <w:noProof/>
          <w:kern w:val="2"/>
          <w:sz w:val="24"/>
          <w:szCs w:val="24"/>
          <w:lang w:eastAsia="zh-CN"/>
          <w14:ligatures w14:val="standardContextual"/>
        </w:rPr>
      </w:pPr>
      <w:r>
        <w:rPr>
          <w:noProof/>
          <w:lang w:eastAsia="zh-CN"/>
        </w:rPr>
        <w:t>5</w:t>
      </w:r>
      <w:r>
        <w:rPr>
          <w:rFonts w:asciiTheme="minorHAnsi" w:hAnsiTheme="minorHAnsi" w:cstheme="minorBidi"/>
          <w:noProof/>
          <w:kern w:val="2"/>
          <w:sz w:val="24"/>
          <w:szCs w:val="24"/>
          <w:lang w:eastAsia="zh-CN"/>
          <w14:ligatures w14:val="standardContextual"/>
        </w:rPr>
        <w:tab/>
      </w:r>
      <w:r>
        <w:rPr>
          <w:noProof/>
          <w:lang w:eastAsia="zh-CN"/>
        </w:rPr>
        <w:t>Applicability of Requirements</w:t>
      </w:r>
      <w:r>
        <w:rPr>
          <w:noProof/>
        </w:rPr>
        <w:tab/>
      </w:r>
      <w:r>
        <w:rPr>
          <w:noProof/>
        </w:rPr>
        <w:fldChar w:fldCharType="begin" w:fldLock="1"/>
      </w:r>
      <w:r>
        <w:rPr>
          <w:noProof/>
        </w:rPr>
        <w:instrText xml:space="preserve"> PAGEREF _Toc210411263 \h </w:instrText>
      </w:r>
      <w:r>
        <w:rPr>
          <w:noProof/>
        </w:rPr>
      </w:r>
      <w:r>
        <w:rPr>
          <w:noProof/>
        </w:rPr>
        <w:fldChar w:fldCharType="separate"/>
      </w:r>
      <w:r>
        <w:rPr>
          <w:noProof/>
        </w:rPr>
        <w:t>28</w:t>
      </w:r>
      <w:r>
        <w:rPr>
          <w:noProof/>
        </w:rPr>
        <w:fldChar w:fldCharType="end"/>
      </w:r>
    </w:p>
    <w:p w14:paraId="39F3F085" w14:textId="5743F9EC" w:rsidR="00A57D78" w:rsidRDefault="00A57D78">
      <w:pPr>
        <w:pStyle w:val="TOC2"/>
        <w:rPr>
          <w:rFonts w:asciiTheme="minorHAnsi" w:hAnsiTheme="minorHAnsi" w:cstheme="minorBidi"/>
          <w:noProof/>
          <w:kern w:val="2"/>
          <w:sz w:val="24"/>
          <w:szCs w:val="24"/>
          <w:lang w:eastAsia="zh-CN"/>
          <w14:ligatures w14:val="standardContextual"/>
        </w:rPr>
      </w:pPr>
      <w:r>
        <w:rPr>
          <w:noProof/>
        </w:rPr>
        <w:t>5.1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_Toc210411264 \h </w:instrText>
      </w:r>
      <w:r>
        <w:rPr>
          <w:noProof/>
        </w:rPr>
      </w:r>
      <w:r>
        <w:rPr>
          <w:noProof/>
        </w:rPr>
        <w:fldChar w:fldCharType="separate"/>
      </w:r>
      <w:r>
        <w:rPr>
          <w:noProof/>
        </w:rPr>
        <w:t>28</w:t>
      </w:r>
      <w:r>
        <w:rPr>
          <w:noProof/>
        </w:rPr>
        <w:fldChar w:fldCharType="end"/>
      </w:r>
    </w:p>
    <w:p w14:paraId="5E5EF502" w14:textId="4C1E2F25" w:rsidR="00A57D78" w:rsidRDefault="00A57D78">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Band category 1 (BC1) and band category 2 (BC2)</w:t>
      </w:r>
      <w:r>
        <w:rPr>
          <w:noProof/>
        </w:rPr>
        <w:tab/>
      </w:r>
      <w:r>
        <w:rPr>
          <w:noProof/>
        </w:rPr>
        <w:fldChar w:fldCharType="begin" w:fldLock="1"/>
      </w:r>
      <w:r>
        <w:rPr>
          <w:noProof/>
        </w:rPr>
        <w:instrText xml:space="preserve"> PAGEREF _Toc210411265 \h </w:instrText>
      </w:r>
      <w:r>
        <w:rPr>
          <w:noProof/>
        </w:rPr>
      </w:r>
      <w:r>
        <w:rPr>
          <w:noProof/>
        </w:rPr>
        <w:fldChar w:fldCharType="separate"/>
      </w:r>
      <w:r>
        <w:rPr>
          <w:noProof/>
        </w:rPr>
        <w:t>29</w:t>
      </w:r>
      <w:r>
        <w:rPr>
          <w:noProof/>
        </w:rPr>
        <w:fldChar w:fldCharType="end"/>
      </w:r>
    </w:p>
    <w:p w14:paraId="7BEA2DA2" w14:textId="4D1D8396" w:rsidR="00A57D78" w:rsidRDefault="00A57D78">
      <w:pPr>
        <w:pStyle w:val="TOC2"/>
        <w:rPr>
          <w:rFonts w:asciiTheme="minorHAnsi" w:hAnsiTheme="minorHAnsi" w:cstheme="minorBidi"/>
          <w:noProof/>
          <w:kern w:val="2"/>
          <w:sz w:val="24"/>
          <w:szCs w:val="24"/>
          <w:lang w:eastAsia="zh-CN"/>
          <w14:ligatures w14:val="standardContextual"/>
        </w:rPr>
      </w:pPr>
      <w:r>
        <w:rPr>
          <w:noProof/>
        </w:rPr>
        <w:t>5.3</w:t>
      </w:r>
      <w:r>
        <w:rPr>
          <w:rFonts w:asciiTheme="minorHAnsi" w:hAnsiTheme="minorHAnsi" w:cstheme="minorBidi"/>
          <w:noProof/>
          <w:kern w:val="2"/>
          <w:sz w:val="24"/>
          <w:szCs w:val="24"/>
          <w:lang w:eastAsia="zh-CN"/>
          <w14:ligatures w14:val="standardContextual"/>
        </w:rPr>
        <w:tab/>
      </w:r>
      <w:r>
        <w:rPr>
          <w:noProof/>
        </w:rPr>
        <w:t>Band category 3 (BC3)</w:t>
      </w:r>
      <w:r>
        <w:rPr>
          <w:noProof/>
        </w:rPr>
        <w:tab/>
      </w:r>
      <w:r>
        <w:rPr>
          <w:noProof/>
        </w:rPr>
        <w:fldChar w:fldCharType="begin" w:fldLock="1"/>
      </w:r>
      <w:r>
        <w:rPr>
          <w:noProof/>
        </w:rPr>
        <w:instrText xml:space="preserve"> PAGEREF _Toc210411266 \h </w:instrText>
      </w:r>
      <w:r>
        <w:rPr>
          <w:noProof/>
        </w:rPr>
      </w:r>
      <w:r>
        <w:rPr>
          <w:noProof/>
        </w:rPr>
        <w:fldChar w:fldCharType="separate"/>
      </w:r>
      <w:r>
        <w:rPr>
          <w:noProof/>
        </w:rPr>
        <w:t>32</w:t>
      </w:r>
      <w:r>
        <w:rPr>
          <w:noProof/>
        </w:rPr>
        <w:fldChar w:fldCharType="end"/>
      </w:r>
    </w:p>
    <w:p w14:paraId="61E58CDF" w14:textId="3B153D70" w:rsidR="00A57D78" w:rsidRDefault="00A57D78">
      <w:pPr>
        <w:pStyle w:val="TOC1"/>
        <w:rPr>
          <w:rFonts w:asciiTheme="minorHAnsi" w:hAnsiTheme="minorHAnsi" w:cstheme="minorBidi"/>
          <w:noProof/>
          <w:kern w:val="2"/>
          <w:sz w:val="24"/>
          <w:szCs w:val="24"/>
          <w:lang w:eastAsia="zh-CN"/>
          <w14:ligatures w14:val="standardContextual"/>
        </w:rPr>
      </w:pPr>
      <w:r>
        <w:rPr>
          <w:noProof/>
          <w:lang w:eastAsia="zh-CN"/>
        </w:rPr>
        <w:t>6</w:t>
      </w:r>
      <w:r>
        <w:rPr>
          <w:rFonts w:asciiTheme="minorHAnsi" w:hAnsiTheme="minorHAnsi" w:cstheme="minorBidi"/>
          <w:noProof/>
          <w:kern w:val="2"/>
          <w:sz w:val="24"/>
          <w:szCs w:val="24"/>
          <w:lang w:eastAsia="zh-CN"/>
          <w14:ligatures w14:val="standardContextual"/>
        </w:rPr>
        <w:tab/>
      </w:r>
      <w:r>
        <w:rPr>
          <w:noProof/>
          <w:lang w:eastAsia="zh-CN"/>
        </w:rPr>
        <w:t>Conducted transmitter characteristics</w:t>
      </w:r>
      <w:r>
        <w:rPr>
          <w:noProof/>
        </w:rPr>
        <w:tab/>
      </w:r>
      <w:r>
        <w:rPr>
          <w:noProof/>
        </w:rPr>
        <w:fldChar w:fldCharType="begin" w:fldLock="1"/>
      </w:r>
      <w:r>
        <w:rPr>
          <w:noProof/>
        </w:rPr>
        <w:instrText xml:space="preserve"> PAGEREF _Toc210411267 \h </w:instrText>
      </w:r>
      <w:r>
        <w:rPr>
          <w:noProof/>
        </w:rPr>
      </w:r>
      <w:r>
        <w:rPr>
          <w:noProof/>
        </w:rPr>
        <w:fldChar w:fldCharType="separate"/>
      </w:r>
      <w:r>
        <w:rPr>
          <w:noProof/>
        </w:rPr>
        <w:t>34</w:t>
      </w:r>
      <w:r>
        <w:rPr>
          <w:noProof/>
        </w:rPr>
        <w:fldChar w:fldCharType="end"/>
      </w:r>
    </w:p>
    <w:p w14:paraId="3E5A2BF1" w14:textId="2A26CBE2"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6.1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_Toc210411268 \h </w:instrText>
      </w:r>
      <w:r>
        <w:rPr>
          <w:noProof/>
        </w:rPr>
      </w:r>
      <w:r>
        <w:rPr>
          <w:noProof/>
        </w:rPr>
        <w:fldChar w:fldCharType="separate"/>
      </w:r>
      <w:r>
        <w:rPr>
          <w:noProof/>
        </w:rPr>
        <w:t>34</w:t>
      </w:r>
      <w:r>
        <w:rPr>
          <w:noProof/>
        </w:rPr>
        <w:fldChar w:fldCharType="end"/>
      </w:r>
    </w:p>
    <w:p w14:paraId="245489BB" w14:textId="668F3EE6"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6.2</w:t>
      </w:r>
      <w:r>
        <w:rPr>
          <w:rFonts w:asciiTheme="minorHAnsi" w:hAnsiTheme="minorHAnsi" w:cstheme="minorBidi"/>
          <w:noProof/>
          <w:kern w:val="2"/>
          <w:sz w:val="24"/>
          <w:szCs w:val="24"/>
          <w:lang w:eastAsia="zh-CN"/>
          <w14:ligatures w14:val="standardContextual"/>
        </w:rPr>
        <w:tab/>
      </w:r>
      <w:r>
        <w:rPr>
          <w:noProof/>
          <w:lang w:eastAsia="zh-CN"/>
        </w:rPr>
        <w:t>Base station output power</w:t>
      </w:r>
      <w:r>
        <w:rPr>
          <w:noProof/>
        </w:rPr>
        <w:tab/>
      </w:r>
      <w:r>
        <w:rPr>
          <w:noProof/>
        </w:rPr>
        <w:fldChar w:fldCharType="begin" w:fldLock="1"/>
      </w:r>
      <w:r>
        <w:rPr>
          <w:noProof/>
        </w:rPr>
        <w:instrText xml:space="preserve"> PAGEREF _Toc210411269 \h </w:instrText>
      </w:r>
      <w:r>
        <w:rPr>
          <w:noProof/>
        </w:rPr>
      </w:r>
      <w:r>
        <w:rPr>
          <w:noProof/>
        </w:rPr>
        <w:fldChar w:fldCharType="separate"/>
      </w:r>
      <w:r>
        <w:rPr>
          <w:noProof/>
        </w:rPr>
        <w:t>35</w:t>
      </w:r>
      <w:r>
        <w:rPr>
          <w:noProof/>
        </w:rPr>
        <w:fldChar w:fldCharType="end"/>
      </w:r>
    </w:p>
    <w:p w14:paraId="5A3481DB" w14:textId="68F36032" w:rsidR="00A57D78" w:rsidRDefault="00A57D78">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_Toc210411270 \h </w:instrText>
      </w:r>
      <w:r>
        <w:rPr>
          <w:noProof/>
        </w:rPr>
      </w:r>
      <w:r>
        <w:rPr>
          <w:noProof/>
        </w:rPr>
        <w:fldChar w:fldCharType="separate"/>
      </w:r>
      <w:r>
        <w:rPr>
          <w:noProof/>
        </w:rPr>
        <w:t>35</w:t>
      </w:r>
      <w:r>
        <w:rPr>
          <w:noProof/>
        </w:rPr>
        <w:fldChar w:fldCharType="end"/>
      </w:r>
    </w:p>
    <w:p w14:paraId="2B668DDE" w14:textId="343E11B4"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6.2.2</w:t>
      </w:r>
      <w:r>
        <w:rPr>
          <w:rFonts w:asciiTheme="minorHAnsi" w:hAnsiTheme="minorHAnsi" w:cstheme="minorBidi"/>
          <w:noProof/>
          <w:kern w:val="2"/>
          <w:sz w:val="24"/>
          <w:szCs w:val="24"/>
          <w:lang w:eastAsia="zh-CN"/>
          <w14:ligatures w14:val="standardContextual"/>
        </w:rPr>
        <w:tab/>
      </w:r>
      <w:r>
        <w:rPr>
          <w:noProof/>
          <w:lang w:eastAsia="zh-CN"/>
        </w:rPr>
        <w:t>Maximum output power</w:t>
      </w:r>
      <w:r>
        <w:rPr>
          <w:noProof/>
        </w:rPr>
        <w:tab/>
      </w:r>
      <w:r>
        <w:rPr>
          <w:noProof/>
        </w:rPr>
        <w:fldChar w:fldCharType="begin" w:fldLock="1"/>
      </w:r>
      <w:r>
        <w:rPr>
          <w:noProof/>
        </w:rPr>
        <w:instrText xml:space="preserve"> PAGEREF _Toc210411271 \h </w:instrText>
      </w:r>
      <w:r>
        <w:rPr>
          <w:noProof/>
        </w:rPr>
      </w:r>
      <w:r>
        <w:rPr>
          <w:noProof/>
        </w:rPr>
        <w:fldChar w:fldCharType="separate"/>
      </w:r>
      <w:r>
        <w:rPr>
          <w:noProof/>
        </w:rPr>
        <w:t>35</w:t>
      </w:r>
      <w:r>
        <w:rPr>
          <w:noProof/>
        </w:rPr>
        <w:fldChar w:fldCharType="end"/>
      </w:r>
    </w:p>
    <w:p w14:paraId="185D594A" w14:textId="6648E04E" w:rsidR="00A57D78" w:rsidRDefault="00A57D78">
      <w:pPr>
        <w:pStyle w:val="TOC4"/>
        <w:rPr>
          <w:rFonts w:asciiTheme="minorHAnsi" w:hAnsiTheme="minorHAnsi" w:cstheme="minorBidi"/>
          <w:noProof/>
          <w:kern w:val="2"/>
          <w:sz w:val="24"/>
          <w:szCs w:val="24"/>
          <w:lang w:eastAsia="zh-CN"/>
          <w14:ligatures w14:val="standardContextual"/>
        </w:rPr>
      </w:pPr>
      <w:r>
        <w:rPr>
          <w:noProof/>
        </w:rPr>
        <w:t>6.2.2.1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_Toc210411272 \h </w:instrText>
      </w:r>
      <w:r>
        <w:rPr>
          <w:noProof/>
        </w:rPr>
      </w:r>
      <w:r>
        <w:rPr>
          <w:noProof/>
        </w:rPr>
        <w:fldChar w:fldCharType="separate"/>
      </w:r>
      <w:r>
        <w:rPr>
          <w:noProof/>
        </w:rPr>
        <w:t>35</w:t>
      </w:r>
      <w:r>
        <w:rPr>
          <w:noProof/>
        </w:rPr>
        <w:fldChar w:fldCharType="end"/>
      </w:r>
    </w:p>
    <w:p w14:paraId="503724FA" w14:textId="61ED3CB8" w:rsidR="00A57D78" w:rsidRDefault="00A57D78">
      <w:pPr>
        <w:pStyle w:val="TOC4"/>
        <w:rPr>
          <w:rFonts w:asciiTheme="minorHAnsi" w:hAnsiTheme="minorHAnsi" w:cstheme="minorBidi"/>
          <w:noProof/>
          <w:kern w:val="2"/>
          <w:sz w:val="24"/>
          <w:szCs w:val="24"/>
          <w:lang w:eastAsia="zh-CN"/>
          <w14:ligatures w14:val="standardContextual"/>
        </w:rPr>
      </w:pPr>
      <w:r>
        <w:rPr>
          <w:noProof/>
        </w:rPr>
        <w:t>6.2.2.2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_Toc210411273 \h </w:instrText>
      </w:r>
      <w:r>
        <w:rPr>
          <w:noProof/>
        </w:rPr>
      </w:r>
      <w:r>
        <w:rPr>
          <w:noProof/>
        </w:rPr>
        <w:fldChar w:fldCharType="separate"/>
      </w:r>
      <w:r>
        <w:rPr>
          <w:noProof/>
        </w:rPr>
        <w:t>36</w:t>
      </w:r>
      <w:r>
        <w:rPr>
          <w:noProof/>
        </w:rPr>
        <w:fldChar w:fldCharType="end"/>
      </w:r>
    </w:p>
    <w:p w14:paraId="6E927464" w14:textId="6FDCCBBB" w:rsidR="00A57D78" w:rsidRDefault="00A57D78">
      <w:pPr>
        <w:pStyle w:val="TOC5"/>
        <w:rPr>
          <w:rFonts w:asciiTheme="minorHAnsi" w:hAnsiTheme="minorHAnsi" w:cstheme="minorBidi"/>
          <w:noProof/>
          <w:kern w:val="2"/>
          <w:sz w:val="24"/>
          <w:szCs w:val="24"/>
          <w:lang w:eastAsia="zh-CN"/>
          <w14:ligatures w14:val="standardContextual"/>
        </w:rPr>
      </w:pPr>
      <w:r w:rsidRPr="00A5430F">
        <w:rPr>
          <w:rFonts w:cs="Arial"/>
          <w:noProof/>
        </w:rPr>
        <w:t>6.2.2.2.1</w:t>
      </w:r>
      <w:r>
        <w:rPr>
          <w:rFonts w:asciiTheme="minorHAnsi" w:hAnsiTheme="minorHAnsi" w:cstheme="minorBidi"/>
          <w:noProof/>
          <w:kern w:val="2"/>
          <w:sz w:val="24"/>
          <w:szCs w:val="24"/>
          <w:lang w:eastAsia="zh-CN"/>
          <w14:ligatures w14:val="standardContextual"/>
        </w:rPr>
        <w:tab/>
      </w:r>
      <w:r w:rsidRPr="00A5430F">
        <w:rPr>
          <w:rFonts w:cs="Arial"/>
          <w:noProof/>
        </w:rPr>
        <w:t>General</w:t>
      </w:r>
      <w:r>
        <w:rPr>
          <w:noProof/>
        </w:rPr>
        <w:tab/>
      </w:r>
      <w:r>
        <w:rPr>
          <w:noProof/>
        </w:rPr>
        <w:fldChar w:fldCharType="begin" w:fldLock="1"/>
      </w:r>
      <w:r>
        <w:rPr>
          <w:noProof/>
        </w:rPr>
        <w:instrText xml:space="preserve"> PAGEREF _Toc210411274 \h </w:instrText>
      </w:r>
      <w:r>
        <w:rPr>
          <w:noProof/>
        </w:rPr>
      </w:r>
      <w:r>
        <w:rPr>
          <w:noProof/>
        </w:rPr>
        <w:fldChar w:fldCharType="separate"/>
      </w:r>
      <w:r>
        <w:rPr>
          <w:noProof/>
        </w:rPr>
        <w:t>36</w:t>
      </w:r>
      <w:r>
        <w:rPr>
          <w:noProof/>
        </w:rPr>
        <w:fldChar w:fldCharType="end"/>
      </w:r>
    </w:p>
    <w:p w14:paraId="03881DE9" w14:textId="0008DB70" w:rsidR="00A57D78" w:rsidRDefault="00A57D78">
      <w:pPr>
        <w:pStyle w:val="TOC5"/>
        <w:rPr>
          <w:rFonts w:asciiTheme="minorHAnsi" w:hAnsiTheme="minorHAnsi" w:cstheme="minorBidi"/>
          <w:noProof/>
          <w:kern w:val="2"/>
          <w:sz w:val="24"/>
          <w:szCs w:val="24"/>
          <w:lang w:eastAsia="zh-CN"/>
          <w14:ligatures w14:val="standardContextual"/>
        </w:rPr>
      </w:pPr>
      <w:r w:rsidRPr="00A5430F">
        <w:rPr>
          <w:rFonts w:cs="Arial"/>
          <w:noProof/>
        </w:rPr>
        <w:t>6.2.2.2.2</w:t>
      </w:r>
      <w:r>
        <w:rPr>
          <w:rFonts w:asciiTheme="minorHAnsi" w:hAnsiTheme="minorHAnsi" w:cstheme="minorBidi"/>
          <w:noProof/>
          <w:kern w:val="2"/>
          <w:sz w:val="24"/>
          <w:szCs w:val="24"/>
          <w:lang w:eastAsia="zh-CN"/>
          <w14:ligatures w14:val="standardContextual"/>
        </w:rPr>
        <w:tab/>
      </w:r>
      <w:r w:rsidRPr="00A5430F">
        <w:rPr>
          <w:rFonts w:cs="Arial"/>
          <w:noProof/>
        </w:rPr>
        <w:t>Additional requirements (regional)</w:t>
      </w:r>
      <w:r>
        <w:rPr>
          <w:noProof/>
        </w:rPr>
        <w:tab/>
      </w:r>
      <w:r>
        <w:rPr>
          <w:noProof/>
        </w:rPr>
        <w:fldChar w:fldCharType="begin" w:fldLock="1"/>
      </w:r>
      <w:r>
        <w:rPr>
          <w:noProof/>
        </w:rPr>
        <w:instrText xml:space="preserve"> PAGEREF _Toc210411275 \h </w:instrText>
      </w:r>
      <w:r>
        <w:rPr>
          <w:noProof/>
        </w:rPr>
      </w:r>
      <w:r>
        <w:rPr>
          <w:noProof/>
        </w:rPr>
        <w:fldChar w:fldCharType="separate"/>
      </w:r>
      <w:r>
        <w:rPr>
          <w:noProof/>
        </w:rPr>
        <w:t>36</w:t>
      </w:r>
      <w:r>
        <w:rPr>
          <w:noProof/>
        </w:rPr>
        <w:fldChar w:fldCharType="end"/>
      </w:r>
    </w:p>
    <w:p w14:paraId="17F0379B" w14:textId="7022E7B0"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6.2.2.3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_Toc210411276 \h </w:instrText>
      </w:r>
      <w:r>
        <w:rPr>
          <w:noProof/>
        </w:rPr>
      </w:r>
      <w:r>
        <w:rPr>
          <w:noProof/>
        </w:rPr>
        <w:fldChar w:fldCharType="separate"/>
      </w:r>
      <w:r>
        <w:rPr>
          <w:noProof/>
        </w:rPr>
        <w:t>36</w:t>
      </w:r>
      <w:r>
        <w:rPr>
          <w:noProof/>
        </w:rPr>
        <w:fldChar w:fldCharType="end"/>
      </w:r>
    </w:p>
    <w:p w14:paraId="7592057B" w14:textId="34978EC5"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6.2.2.4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_Toc210411277 \h </w:instrText>
      </w:r>
      <w:r>
        <w:rPr>
          <w:noProof/>
        </w:rPr>
      </w:r>
      <w:r>
        <w:rPr>
          <w:noProof/>
        </w:rPr>
        <w:fldChar w:fldCharType="separate"/>
      </w:r>
      <w:r>
        <w:rPr>
          <w:noProof/>
        </w:rPr>
        <w:t>36</w:t>
      </w:r>
      <w:r>
        <w:rPr>
          <w:noProof/>
        </w:rPr>
        <w:fldChar w:fldCharType="end"/>
      </w:r>
    </w:p>
    <w:p w14:paraId="7DE92728" w14:textId="58B63B75" w:rsidR="00A57D78" w:rsidRDefault="00A57D78">
      <w:pPr>
        <w:pStyle w:val="TOC5"/>
        <w:rPr>
          <w:rFonts w:asciiTheme="minorHAnsi" w:hAnsiTheme="minorHAnsi" w:cstheme="minorBidi"/>
          <w:noProof/>
          <w:kern w:val="2"/>
          <w:sz w:val="24"/>
          <w:szCs w:val="24"/>
          <w:lang w:eastAsia="zh-CN"/>
          <w14:ligatures w14:val="standardContextual"/>
        </w:rPr>
      </w:pPr>
      <w:r w:rsidRPr="00A5430F">
        <w:rPr>
          <w:rFonts w:cs="Arial"/>
          <w:noProof/>
        </w:rPr>
        <w:t>6.2.2.4.1</w:t>
      </w:r>
      <w:r>
        <w:rPr>
          <w:rFonts w:asciiTheme="minorHAnsi" w:hAnsiTheme="minorHAnsi" w:cstheme="minorBidi"/>
          <w:noProof/>
          <w:kern w:val="2"/>
          <w:sz w:val="24"/>
          <w:szCs w:val="24"/>
          <w:lang w:eastAsia="zh-CN"/>
          <w14:ligatures w14:val="standardContextual"/>
        </w:rPr>
        <w:tab/>
      </w:r>
      <w:r w:rsidRPr="00A5430F">
        <w:rPr>
          <w:rFonts w:cs="Arial"/>
          <w:noProof/>
        </w:rPr>
        <w:t>General</w:t>
      </w:r>
      <w:r>
        <w:rPr>
          <w:noProof/>
        </w:rPr>
        <w:tab/>
      </w:r>
      <w:r>
        <w:rPr>
          <w:noProof/>
        </w:rPr>
        <w:fldChar w:fldCharType="begin" w:fldLock="1"/>
      </w:r>
      <w:r>
        <w:rPr>
          <w:noProof/>
        </w:rPr>
        <w:instrText xml:space="preserve"> PAGEREF _Toc210411278 \h </w:instrText>
      </w:r>
      <w:r>
        <w:rPr>
          <w:noProof/>
        </w:rPr>
      </w:r>
      <w:r>
        <w:rPr>
          <w:noProof/>
        </w:rPr>
        <w:fldChar w:fldCharType="separate"/>
      </w:r>
      <w:r>
        <w:rPr>
          <w:noProof/>
        </w:rPr>
        <w:t>36</w:t>
      </w:r>
      <w:r>
        <w:rPr>
          <w:noProof/>
        </w:rPr>
        <w:fldChar w:fldCharType="end"/>
      </w:r>
    </w:p>
    <w:p w14:paraId="749023E3" w14:textId="59DF359B" w:rsidR="00A57D78" w:rsidRDefault="00A57D78">
      <w:pPr>
        <w:pStyle w:val="TOC5"/>
        <w:rPr>
          <w:rFonts w:asciiTheme="minorHAnsi" w:hAnsiTheme="minorHAnsi" w:cstheme="minorBidi"/>
          <w:noProof/>
          <w:kern w:val="2"/>
          <w:sz w:val="24"/>
          <w:szCs w:val="24"/>
          <w:lang w:eastAsia="zh-CN"/>
          <w14:ligatures w14:val="standardContextual"/>
        </w:rPr>
      </w:pPr>
      <w:r w:rsidRPr="00A5430F">
        <w:rPr>
          <w:rFonts w:cs="Arial"/>
          <w:noProof/>
        </w:rPr>
        <w:t>6.2.2.4.2</w:t>
      </w:r>
      <w:r>
        <w:rPr>
          <w:rFonts w:asciiTheme="minorHAnsi" w:hAnsiTheme="minorHAnsi" w:cstheme="minorBidi"/>
          <w:noProof/>
          <w:kern w:val="2"/>
          <w:sz w:val="24"/>
          <w:szCs w:val="24"/>
          <w:lang w:eastAsia="zh-CN"/>
          <w14:ligatures w14:val="standardContextual"/>
        </w:rPr>
        <w:tab/>
      </w:r>
      <w:r w:rsidRPr="00A5430F">
        <w:rPr>
          <w:rFonts w:cs="Arial"/>
          <w:noProof/>
        </w:rPr>
        <w:t>Additional requirements (regional)</w:t>
      </w:r>
      <w:r>
        <w:rPr>
          <w:noProof/>
        </w:rPr>
        <w:tab/>
      </w:r>
      <w:r>
        <w:rPr>
          <w:noProof/>
        </w:rPr>
        <w:fldChar w:fldCharType="begin" w:fldLock="1"/>
      </w:r>
      <w:r>
        <w:rPr>
          <w:noProof/>
        </w:rPr>
        <w:instrText xml:space="preserve"> PAGEREF _Toc210411279 \h </w:instrText>
      </w:r>
      <w:r>
        <w:rPr>
          <w:noProof/>
        </w:rPr>
      </w:r>
      <w:r>
        <w:rPr>
          <w:noProof/>
        </w:rPr>
        <w:fldChar w:fldCharType="separate"/>
      </w:r>
      <w:r>
        <w:rPr>
          <w:noProof/>
        </w:rPr>
        <w:t>36</w:t>
      </w:r>
      <w:r>
        <w:rPr>
          <w:noProof/>
        </w:rPr>
        <w:fldChar w:fldCharType="end"/>
      </w:r>
    </w:p>
    <w:p w14:paraId="58BDAD21" w14:textId="01B2BDDE"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6.2.3</w:t>
      </w:r>
      <w:r>
        <w:rPr>
          <w:rFonts w:asciiTheme="minorHAnsi" w:hAnsiTheme="minorHAnsi" w:cstheme="minorBidi"/>
          <w:noProof/>
          <w:kern w:val="2"/>
          <w:sz w:val="24"/>
          <w:szCs w:val="24"/>
          <w:lang w:eastAsia="zh-CN"/>
          <w14:ligatures w14:val="standardContextual"/>
        </w:rPr>
        <w:tab/>
      </w:r>
      <w:r>
        <w:rPr>
          <w:noProof/>
        </w:rPr>
        <w:t>UTRA FDD primary CPICH power</w:t>
      </w:r>
      <w:r>
        <w:rPr>
          <w:noProof/>
        </w:rPr>
        <w:tab/>
      </w:r>
      <w:r>
        <w:rPr>
          <w:noProof/>
        </w:rPr>
        <w:fldChar w:fldCharType="begin" w:fldLock="1"/>
      </w:r>
      <w:r>
        <w:rPr>
          <w:noProof/>
        </w:rPr>
        <w:instrText xml:space="preserve"> PAGEREF _Toc210411280 \h </w:instrText>
      </w:r>
      <w:r>
        <w:rPr>
          <w:noProof/>
        </w:rPr>
      </w:r>
      <w:r>
        <w:rPr>
          <w:noProof/>
        </w:rPr>
        <w:fldChar w:fldCharType="separate"/>
      </w:r>
      <w:r>
        <w:rPr>
          <w:noProof/>
        </w:rPr>
        <w:t>36</w:t>
      </w:r>
      <w:r>
        <w:rPr>
          <w:noProof/>
        </w:rPr>
        <w:fldChar w:fldCharType="end"/>
      </w:r>
    </w:p>
    <w:p w14:paraId="7FA7B9F4" w14:textId="4010D9BE" w:rsidR="00A57D78" w:rsidRDefault="00A57D78">
      <w:pPr>
        <w:pStyle w:val="TOC4"/>
        <w:rPr>
          <w:rFonts w:asciiTheme="minorHAnsi" w:hAnsiTheme="minorHAnsi" w:cstheme="minorBidi"/>
          <w:noProof/>
          <w:kern w:val="2"/>
          <w:sz w:val="24"/>
          <w:szCs w:val="24"/>
          <w:lang w:eastAsia="zh-CN"/>
          <w14:ligatures w14:val="standardContextual"/>
        </w:rPr>
      </w:pPr>
      <w:r>
        <w:rPr>
          <w:noProof/>
        </w:rPr>
        <w:t>6.2.3.1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_Toc210411281 \h </w:instrText>
      </w:r>
      <w:r>
        <w:rPr>
          <w:noProof/>
        </w:rPr>
      </w:r>
      <w:r>
        <w:rPr>
          <w:noProof/>
        </w:rPr>
        <w:fldChar w:fldCharType="separate"/>
      </w:r>
      <w:r>
        <w:rPr>
          <w:noProof/>
        </w:rPr>
        <w:t>36</w:t>
      </w:r>
      <w:r>
        <w:rPr>
          <w:noProof/>
        </w:rPr>
        <w:fldChar w:fldCharType="end"/>
      </w:r>
    </w:p>
    <w:p w14:paraId="6095C637" w14:textId="53207341" w:rsidR="00A57D78" w:rsidRDefault="00A57D78">
      <w:pPr>
        <w:pStyle w:val="TOC4"/>
        <w:rPr>
          <w:rFonts w:asciiTheme="minorHAnsi" w:hAnsiTheme="minorHAnsi" w:cstheme="minorBidi"/>
          <w:noProof/>
          <w:kern w:val="2"/>
          <w:sz w:val="24"/>
          <w:szCs w:val="24"/>
          <w:lang w:eastAsia="zh-CN"/>
          <w14:ligatures w14:val="standardContextual"/>
        </w:rPr>
      </w:pPr>
      <w:r>
        <w:rPr>
          <w:noProof/>
        </w:rPr>
        <w:t>6.2.3.2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_Toc210411282 \h </w:instrText>
      </w:r>
      <w:r>
        <w:rPr>
          <w:noProof/>
        </w:rPr>
      </w:r>
      <w:r>
        <w:rPr>
          <w:noProof/>
        </w:rPr>
        <w:fldChar w:fldCharType="separate"/>
      </w:r>
      <w:r>
        <w:rPr>
          <w:noProof/>
        </w:rPr>
        <w:t>36</w:t>
      </w:r>
      <w:r>
        <w:rPr>
          <w:noProof/>
        </w:rPr>
        <w:fldChar w:fldCharType="end"/>
      </w:r>
    </w:p>
    <w:p w14:paraId="6CE2207E" w14:textId="44697134"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6.2.3.3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_Toc210411283 \h </w:instrText>
      </w:r>
      <w:r>
        <w:rPr>
          <w:noProof/>
        </w:rPr>
      </w:r>
      <w:r>
        <w:rPr>
          <w:noProof/>
        </w:rPr>
        <w:fldChar w:fldCharType="separate"/>
      </w:r>
      <w:r>
        <w:rPr>
          <w:noProof/>
        </w:rPr>
        <w:t>36</w:t>
      </w:r>
      <w:r>
        <w:rPr>
          <w:noProof/>
        </w:rPr>
        <w:fldChar w:fldCharType="end"/>
      </w:r>
    </w:p>
    <w:p w14:paraId="3A056CEC" w14:textId="47E77EE9"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6.2.3.4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_Toc210411284 \h </w:instrText>
      </w:r>
      <w:r>
        <w:rPr>
          <w:noProof/>
        </w:rPr>
      </w:r>
      <w:r>
        <w:rPr>
          <w:noProof/>
        </w:rPr>
        <w:fldChar w:fldCharType="separate"/>
      </w:r>
      <w:r>
        <w:rPr>
          <w:noProof/>
        </w:rPr>
        <w:t>37</w:t>
      </w:r>
      <w:r>
        <w:rPr>
          <w:noProof/>
        </w:rPr>
        <w:fldChar w:fldCharType="end"/>
      </w:r>
    </w:p>
    <w:p w14:paraId="7D3069FB" w14:textId="6385DB34"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6.2.4</w:t>
      </w:r>
      <w:r>
        <w:rPr>
          <w:rFonts w:asciiTheme="minorHAnsi" w:hAnsiTheme="minorHAnsi" w:cstheme="minorBidi"/>
          <w:noProof/>
          <w:kern w:val="2"/>
          <w:sz w:val="24"/>
          <w:szCs w:val="24"/>
          <w:lang w:eastAsia="zh-CN"/>
          <w14:ligatures w14:val="standardContextual"/>
        </w:rPr>
        <w:tab/>
      </w:r>
      <w:r>
        <w:rPr>
          <w:noProof/>
        </w:rPr>
        <w:t>UTRA TDD primary CCPCH power</w:t>
      </w:r>
      <w:r>
        <w:rPr>
          <w:noProof/>
        </w:rPr>
        <w:tab/>
      </w:r>
      <w:r>
        <w:rPr>
          <w:noProof/>
        </w:rPr>
        <w:fldChar w:fldCharType="begin" w:fldLock="1"/>
      </w:r>
      <w:r>
        <w:rPr>
          <w:noProof/>
        </w:rPr>
        <w:instrText xml:space="preserve"> PAGEREF _Toc210411285 \h </w:instrText>
      </w:r>
      <w:r>
        <w:rPr>
          <w:noProof/>
        </w:rPr>
      </w:r>
      <w:r>
        <w:rPr>
          <w:noProof/>
        </w:rPr>
        <w:fldChar w:fldCharType="separate"/>
      </w:r>
      <w:r>
        <w:rPr>
          <w:noProof/>
        </w:rPr>
        <w:t>37</w:t>
      </w:r>
      <w:r>
        <w:rPr>
          <w:noProof/>
        </w:rPr>
        <w:fldChar w:fldCharType="end"/>
      </w:r>
    </w:p>
    <w:p w14:paraId="455EB0A1" w14:textId="27C9A964" w:rsidR="00A57D78" w:rsidRDefault="00A57D78">
      <w:pPr>
        <w:pStyle w:val="TOC4"/>
        <w:rPr>
          <w:rFonts w:asciiTheme="minorHAnsi" w:hAnsiTheme="minorHAnsi" w:cstheme="minorBidi"/>
          <w:noProof/>
          <w:kern w:val="2"/>
          <w:sz w:val="24"/>
          <w:szCs w:val="24"/>
          <w:lang w:eastAsia="zh-CN"/>
          <w14:ligatures w14:val="standardContextual"/>
        </w:rPr>
      </w:pPr>
      <w:r>
        <w:rPr>
          <w:noProof/>
        </w:rPr>
        <w:t>6.2.4.1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_Toc210411286 \h </w:instrText>
      </w:r>
      <w:r>
        <w:rPr>
          <w:noProof/>
        </w:rPr>
      </w:r>
      <w:r>
        <w:rPr>
          <w:noProof/>
        </w:rPr>
        <w:fldChar w:fldCharType="separate"/>
      </w:r>
      <w:r>
        <w:rPr>
          <w:noProof/>
        </w:rPr>
        <w:t>37</w:t>
      </w:r>
      <w:r>
        <w:rPr>
          <w:noProof/>
        </w:rPr>
        <w:fldChar w:fldCharType="end"/>
      </w:r>
    </w:p>
    <w:p w14:paraId="5CAAE06F" w14:textId="49EA0A17" w:rsidR="00A57D78" w:rsidRDefault="00A57D78">
      <w:pPr>
        <w:pStyle w:val="TOC4"/>
        <w:rPr>
          <w:rFonts w:asciiTheme="minorHAnsi" w:hAnsiTheme="minorHAnsi" w:cstheme="minorBidi"/>
          <w:noProof/>
          <w:kern w:val="2"/>
          <w:sz w:val="24"/>
          <w:szCs w:val="24"/>
          <w:lang w:eastAsia="zh-CN"/>
          <w14:ligatures w14:val="standardContextual"/>
        </w:rPr>
      </w:pPr>
      <w:r>
        <w:rPr>
          <w:noProof/>
        </w:rPr>
        <w:t>6.2.4.2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_Toc210411287 \h </w:instrText>
      </w:r>
      <w:r>
        <w:rPr>
          <w:noProof/>
        </w:rPr>
      </w:r>
      <w:r>
        <w:rPr>
          <w:noProof/>
        </w:rPr>
        <w:fldChar w:fldCharType="separate"/>
      </w:r>
      <w:r>
        <w:rPr>
          <w:noProof/>
        </w:rPr>
        <w:t>37</w:t>
      </w:r>
      <w:r>
        <w:rPr>
          <w:noProof/>
        </w:rPr>
        <w:fldChar w:fldCharType="end"/>
      </w:r>
    </w:p>
    <w:p w14:paraId="2270FB43" w14:textId="454B9DDE"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6.2.4.3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_Toc210411288 \h </w:instrText>
      </w:r>
      <w:r>
        <w:rPr>
          <w:noProof/>
        </w:rPr>
      </w:r>
      <w:r>
        <w:rPr>
          <w:noProof/>
        </w:rPr>
        <w:fldChar w:fldCharType="separate"/>
      </w:r>
      <w:r>
        <w:rPr>
          <w:noProof/>
        </w:rPr>
        <w:t>37</w:t>
      </w:r>
      <w:r>
        <w:rPr>
          <w:noProof/>
        </w:rPr>
        <w:fldChar w:fldCharType="end"/>
      </w:r>
    </w:p>
    <w:p w14:paraId="6363F342" w14:textId="78F262A5"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6.2.4.4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_Toc210411289 \h </w:instrText>
      </w:r>
      <w:r>
        <w:rPr>
          <w:noProof/>
        </w:rPr>
      </w:r>
      <w:r>
        <w:rPr>
          <w:noProof/>
        </w:rPr>
        <w:fldChar w:fldCharType="separate"/>
      </w:r>
      <w:r>
        <w:rPr>
          <w:noProof/>
        </w:rPr>
        <w:t>38</w:t>
      </w:r>
      <w:r>
        <w:rPr>
          <w:noProof/>
        </w:rPr>
        <w:fldChar w:fldCharType="end"/>
      </w:r>
    </w:p>
    <w:p w14:paraId="0C78147B" w14:textId="0F8EB224"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6.2.5</w:t>
      </w:r>
      <w:r>
        <w:rPr>
          <w:rFonts w:asciiTheme="minorHAnsi" w:hAnsiTheme="minorHAnsi" w:cstheme="minorBidi"/>
          <w:noProof/>
          <w:kern w:val="2"/>
          <w:sz w:val="24"/>
          <w:szCs w:val="24"/>
          <w:lang w:eastAsia="zh-CN"/>
          <w14:ligatures w14:val="standardContextual"/>
        </w:rPr>
        <w:tab/>
      </w:r>
      <w:r>
        <w:rPr>
          <w:noProof/>
        </w:rPr>
        <w:t xml:space="preserve">UTRA FDD additional CPICH power for MIMO </w:t>
      </w:r>
      <w:r w:rsidRPr="00A5430F">
        <w:rPr>
          <w:rFonts w:cs="v4.2.0"/>
          <w:noProof/>
        </w:rPr>
        <w:t>mode</w:t>
      </w:r>
      <w:r>
        <w:rPr>
          <w:noProof/>
        </w:rPr>
        <w:tab/>
      </w:r>
      <w:r>
        <w:rPr>
          <w:noProof/>
        </w:rPr>
        <w:fldChar w:fldCharType="begin" w:fldLock="1"/>
      </w:r>
      <w:r>
        <w:rPr>
          <w:noProof/>
        </w:rPr>
        <w:instrText xml:space="preserve"> PAGEREF _Toc210411290 \h </w:instrText>
      </w:r>
      <w:r>
        <w:rPr>
          <w:noProof/>
        </w:rPr>
      </w:r>
      <w:r>
        <w:rPr>
          <w:noProof/>
        </w:rPr>
        <w:fldChar w:fldCharType="separate"/>
      </w:r>
      <w:r>
        <w:rPr>
          <w:noProof/>
        </w:rPr>
        <w:t>38</w:t>
      </w:r>
      <w:r>
        <w:rPr>
          <w:noProof/>
        </w:rPr>
        <w:fldChar w:fldCharType="end"/>
      </w:r>
    </w:p>
    <w:p w14:paraId="75B65C91" w14:textId="218383C7" w:rsidR="00A57D78" w:rsidRDefault="00A57D78">
      <w:pPr>
        <w:pStyle w:val="TOC4"/>
        <w:rPr>
          <w:rFonts w:asciiTheme="minorHAnsi" w:hAnsiTheme="minorHAnsi" w:cstheme="minorBidi"/>
          <w:noProof/>
          <w:kern w:val="2"/>
          <w:sz w:val="24"/>
          <w:szCs w:val="24"/>
          <w:lang w:eastAsia="zh-CN"/>
          <w14:ligatures w14:val="standardContextual"/>
        </w:rPr>
      </w:pPr>
      <w:r>
        <w:rPr>
          <w:noProof/>
        </w:rPr>
        <w:t>6.2.5.1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_Toc210411291 \h </w:instrText>
      </w:r>
      <w:r>
        <w:rPr>
          <w:noProof/>
        </w:rPr>
      </w:r>
      <w:r>
        <w:rPr>
          <w:noProof/>
        </w:rPr>
        <w:fldChar w:fldCharType="separate"/>
      </w:r>
      <w:r>
        <w:rPr>
          <w:noProof/>
        </w:rPr>
        <w:t>38</w:t>
      </w:r>
      <w:r>
        <w:rPr>
          <w:noProof/>
        </w:rPr>
        <w:fldChar w:fldCharType="end"/>
      </w:r>
    </w:p>
    <w:p w14:paraId="700A151E" w14:textId="3445BE6E" w:rsidR="00A57D78" w:rsidRDefault="00A57D78">
      <w:pPr>
        <w:pStyle w:val="TOC4"/>
        <w:rPr>
          <w:rFonts w:asciiTheme="minorHAnsi" w:hAnsiTheme="minorHAnsi" w:cstheme="minorBidi"/>
          <w:noProof/>
          <w:kern w:val="2"/>
          <w:sz w:val="24"/>
          <w:szCs w:val="24"/>
          <w:lang w:eastAsia="zh-CN"/>
          <w14:ligatures w14:val="standardContextual"/>
        </w:rPr>
      </w:pPr>
      <w:r>
        <w:rPr>
          <w:noProof/>
        </w:rPr>
        <w:t>6.2.5.2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_Toc210411292 \h </w:instrText>
      </w:r>
      <w:r>
        <w:rPr>
          <w:noProof/>
        </w:rPr>
      </w:r>
      <w:r>
        <w:rPr>
          <w:noProof/>
        </w:rPr>
        <w:fldChar w:fldCharType="separate"/>
      </w:r>
      <w:r>
        <w:rPr>
          <w:noProof/>
        </w:rPr>
        <w:t>38</w:t>
      </w:r>
      <w:r>
        <w:rPr>
          <w:noProof/>
        </w:rPr>
        <w:fldChar w:fldCharType="end"/>
      </w:r>
    </w:p>
    <w:p w14:paraId="4DD91636" w14:textId="22C95009"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6.2.5.3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_Toc210411293 \h </w:instrText>
      </w:r>
      <w:r>
        <w:rPr>
          <w:noProof/>
        </w:rPr>
      </w:r>
      <w:r>
        <w:rPr>
          <w:noProof/>
        </w:rPr>
        <w:fldChar w:fldCharType="separate"/>
      </w:r>
      <w:r>
        <w:rPr>
          <w:noProof/>
        </w:rPr>
        <w:t>38</w:t>
      </w:r>
      <w:r>
        <w:rPr>
          <w:noProof/>
        </w:rPr>
        <w:fldChar w:fldCharType="end"/>
      </w:r>
    </w:p>
    <w:p w14:paraId="1C35E844" w14:textId="31DB9BE8"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6.2.5.4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_Toc210411294 \h </w:instrText>
      </w:r>
      <w:r>
        <w:rPr>
          <w:noProof/>
        </w:rPr>
      </w:r>
      <w:r>
        <w:rPr>
          <w:noProof/>
        </w:rPr>
        <w:fldChar w:fldCharType="separate"/>
      </w:r>
      <w:r>
        <w:rPr>
          <w:noProof/>
        </w:rPr>
        <w:t>39</w:t>
      </w:r>
      <w:r>
        <w:rPr>
          <w:noProof/>
        </w:rPr>
        <w:fldChar w:fldCharType="end"/>
      </w:r>
    </w:p>
    <w:p w14:paraId="5B1C3997" w14:textId="3FF2FA63" w:rsidR="00A57D78" w:rsidRDefault="00A57D78">
      <w:pPr>
        <w:pStyle w:val="TOC3"/>
        <w:rPr>
          <w:rFonts w:asciiTheme="minorHAnsi" w:hAnsiTheme="minorHAnsi" w:cstheme="minorBidi"/>
          <w:noProof/>
          <w:kern w:val="2"/>
          <w:sz w:val="24"/>
          <w:szCs w:val="24"/>
          <w:lang w:eastAsia="zh-CN"/>
          <w14:ligatures w14:val="standardContextual"/>
        </w:rPr>
      </w:pPr>
      <w:r>
        <w:rPr>
          <w:noProof/>
        </w:rPr>
        <w:t>6.2.6</w:t>
      </w:r>
      <w:r>
        <w:rPr>
          <w:rFonts w:asciiTheme="minorHAnsi" w:hAnsiTheme="minorHAnsi" w:cstheme="minorBidi"/>
          <w:noProof/>
          <w:kern w:val="2"/>
          <w:sz w:val="24"/>
          <w:szCs w:val="24"/>
          <w:lang w:eastAsia="zh-CN"/>
          <w14:ligatures w14:val="standardContextual"/>
        </w:rPr>
        <w:tab/>
      </w:r>
      <w:r>
        <w:rPr>
          <w:noProof/>
        </w:rPr>
        <w:t xml:space="preserve">E-UTRA </w:t>
      </w:r>
      <w:r>
        <w:rPr>
          <w:noProof/>
          <w:lang w:eastAsia="zh-CN"/>
        </w:rPr>
        <w:t>DL RS power</w:t>
      </w:r>
      <w:r>
        <w:rPr>
          <w:noProof/>
        </w:rPr>
        <w:tab/>
      </w:r>
      <w:r>
        <w:rPr>
          <w:noProof/>
        </w:rPr>
        <w:fldChar w:fldCharType="begin" w:fldLock="1"/>
      </w:r>
      <w:r>
        <w:rPr>
          <w:noProof/>
        </w:rPr>
        <w:instrText xml:space="preserve"> PAGEREF _Toc210411295 \h </w:instrText>
      </w:r>
      <w:r>
        <w:rPr>
          <w:noProof/>
        </w:rPr>
      </w:r>
      <w:r>
        <w:rPr>
          <w:noProof/>
        </w:rPr>
        <w:fldChar w:fldCharType="separate"/>
      </w:r>
      <w:r>
        <w:rPr>
          <w:noProof/>
        </w:rPr>
        <w:t>39</w:t>
      </w:r>
      <w:r>
        <w:rPr>
          <w:noProof/>
        </w:rPr>
        <w:fldChar w:fldCharType="end"/>
      </w:r>
    </w:p>
    <w:p w14:paraId="64DA3B3B" w14:textId="7279CC67" w:rsidR="00A57D78" w:rsidRDefault="00A57D78">
      <w:pPr>
        <w:pStyle w:val="TOC4"/>
        <w:rPr>
          <w:rFonts w:asciiTheme="minorHAnsi" w:hAnsiTheme="minorHAnsi" w:cstheme="minorBidi"/>
          <w:noProof/>
          <w:kern w:val="2"/>
          <w:sz w:val="24"/>
          <w:szCs w:val="24"/>
          <w:lang w:eastAsia="zh-CN"/>
          <w14:ligatures w14:val="standardContextual"/>
        </w:rPr>
      </w:pPr>
      <w:r>
        <w:rPr>
          <w:noProof/>
        </w:rPr>
        <w:t>6.2.6.1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_Toc210411296 \h </w:instrText>
      </w:r>
      <w:r>
        <w:rPr>
          <w:noProof/>
        </w:rPr>
      </w:r>
      <w:r>
        <w:rPr>
          <w:noProof/>
        </w:rPr>
        <w:fldChar w:fldCharType="separate"/>
      </w:r>
      <w:r>
        <w:rPr>
          <w:noProof/>
        </w:rPr>
        <w:t>39</w:t>
      </w:r>
      <w:r>
        <w:rPr>
          <w:noProof/>
        </w:rPr>
        <w:fldChar w:fldCharType="end"/>
      </w:r>
    </w:p>
    <w:p w14:paraId="231F3D6C" w14:textId="007BDC50" w:rsidR="00A57D78" w:rsidRDefault="00A57D78">
      <w:pPr>
        <w:pStyle w:val="TOC4"/>
        <w:rPr>
          <w:rFonts w:asciiTheme="minorHAnsi" w:hAnsiTheme="minorHAnsi" w:cstheme="minorBidi"/>
          <w:noProof/>
          <w:kern w:val="2"/>
          <w:sz w:val="24"/>
          <w:szCs w:val="24"/>
          <w:lang w:eastAsia="zh-CN"/>
          <w14:ligatures w14:val="standardContextual"/>
        </w:rPr>
      </w:pPr>
      <w:r>
        <w:rPr>
          <w:noProof/>
        </w:rPr>
        <w:t>6.2.6.2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_Toc210411297 \h </w:instrText>
      </w:r>
      <w:r>
        <w:rPr>
          <w:noProof/>
        </w:rPr>
      </w:r>
      <w:r>
        <w:rPr>
          <w:noProof/>
        </w:rPr>
        <w:fldChar w:fldCharType="separate"/>
      </w:r>
      <w:r>
        <w:rPr>
          <w:noProof/>
        </w:rPr>
        <w:t>40</w:t>
      </w:r>
      <w:r>
        <w:rPr>
          <w:noProof/>
        </w:rPr>
        <w:fldChar w:fldCharType="end"/>
      </w:r>
    </w:p>
    <w:p w14:paraId="00841CCC" w14:textId="27241600"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6.2.6.3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_Toc210411298 \h </w:instrText>
      </w:r>
      <w:r>
        <w:rPr>
          <w:noProof/>
        </w:rPr>
      </w:r>
      <w:r>
        <w:rPr>
          <w:noProof/>
        </w:rPr>
        <w:fldChar w:fldCharType="separate"/>
      </w:r>
      <w:r>
        <w:rPr>
          <w:noProof/>
        </w:rPr>
        <w:t>40</w:t>
      </w:r>
      <w:r>
        <w:rPr>
          <w:noProof/>
        </w:rPr>
        <w:fldChar w:fldCharType="end"/>
      </w:r>
    </w:p>
    <w:p w14:paraId="6751794D" w14:textId="6F8490A4"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lastRenderedPageBreak/>
        <w:t>6.2.6.4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_Toc210411299 \h </w:instrText>
      </w:r>
      <w:r>
        <w:rPr>
          <w:noProof/>
        </w:rPr>
      </w:r>
      <w:r>
        <w:rPr>
          <w:noProof/>
        </w:rPr>
        <w:fldChar w:fldCharType="separate"/>
      </w:r>
      <w:r>
        <w:rPr>
          <w:noProof/>
        </w:rPr>
        <w:t>40</w:t>
      </w:r>
      <w:r>
        <w:rPr>
          <w:noProof/>
        </w:rPr>
        <w:fldChar w:fldCharType="end"/>
      </w:r>
    </w:p>
    <w:p w14:paraId="3BA76BD8" w14:textId="33C7748D"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6.3</w:t>
      </w:r>
      <w:r>
        <w:rPr>
          <w:rFonts w:asciiTheme="minorHAnsi" w:hAnsiTheme="minorHAnsi" w:cstheme="minorBidi"/>
          <w:noProof/>
          <w:kern w:val="2"/>
          <w:sz w:val="24"/>
          <w:szCs w:val="24"/>
          <w:lang w:eastAsia="zh-CN"/>
          <w14:ligatures w14:val="standardContextual"/>
        </w:rPr>
        <w:tab/>
      </w:r>
      <w:r>
        <w:rPr>
          <w:noProof/>
          <w:lang w:eastAsia="zh-CN"/>
        </w:rPr>
        <w:t>Output power dynamics</w:t>
      </w:r>
      <w:r>
        <w:rPr>
          <w:noProof/>
        </w:rPr>
        <w:tab/>
      </w:r>
      <w:r>
        <w:rPr>
          <w:noProof/>
        </w:rPr>
        <w:fldChar w:fldCharType="begin" w:fldLock="1"/>
      </w:r>
      <w:r>
        <w:rPr>
          <w:noProof/>
        </w:rPr>
        <w:instrText xml:space="preserve"> PAGEREF _Toc210411300 \h </w:instrText>
      </w:r>
      <w:r>
        <w:rPr>
          <w:noProof/>
        </w:rPr>
      </w:r>
      <w:r>
        <w:rPr>
          <w:noProof/>
        </w:rPr>
        <w:fldChar w:fldCharType="separate"/>
      </w:r>
      <w:r>
        <w:rPr>
          <w:noProof/>
        </w:rPr>
        <w:t>40</w:t>
      </w:r>
      <w:r>
        <w:rPr>
          <w:noProof/>
        </w:rPr>
        <w:fldChar w:fldCharType="end"/>
      </w:r>
    </w:p>
    <w:p w14:paraId="20E11FDA" w14:textId="4AAA1696" w:rsidR="00A57D78" w:rsidRDefault="00A57D78">
      <w:pPr>
        <w:pStyle w:val="TOC3"/>
        <w:rPr>
          <w:rFonts w:asciiTheme="minorHAnsi" w:hAnsiTheme="minorHAnsi" w:cstheme="minorBidi"/>
          <w:noProof/>
          <w:kern w:val="2"/>
          <w:sz w:val="24"/>
          <w:szCs w:val="24"/>
          <w:lang w:eastAsia="zh-CN"/>
          <w14:ligatures w14:val="standardContextual"/>
        </w:rPr>
      </w:pPr>
      <w:r>
        <w:rPr>
          <w:noProof/>
        </w:rPr>
        <w:t>6.3.1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_Toc210411301 \h </w:instrText>
      </w:r>
      <w:r>
        <w:rPr>
          <w:noProof/>
        </w:rPr>
      </w:r>
      <w:r>
        <w:rPr>
          <w:noProof/>
        </w:rPr>
        <w:fldChar w:fldCharType="separate"/>
      </w:r>
      <w:r>
        <w:rPr>
          <w:noProof/>
        </w:rPr>
        <w:t>40</w:t>
      </w:r>
      <w:r>
        <w:rPr>
          <w:noProof/>
        </w:rPr>
        <w:fldChar w:fldCharType="end"/>
      </w:r>
    </w:p>
    <w:p w14:paraId="778FB4A0" w14:textId="01C27E65"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6.3.2</w:t>
      </w:r>
      <w:r>
        <w:rPr>
          <w:rFonts w:asciiTheme="minorHAnsi" w:hAnsiTheme="minorHAnsi" w:cstheme="minorBidi"/>
          <w:noProof/>
          <w:kern w:val="2"/>
          <w:sz w:val="24"/>
          <w:szCs w:val="24"/>
          <w:lang w:eastAsia="zh-CN"/>
          <w14:ligatures w14:val="standardContextual"/>
        </w:rPr>
        <w:tab/>
      </w:r>
      <w:r>
        <w:rPr>
          <w:noProof/>
          <w:lang w:eastAsia="zh-CN"/>
        </w:rPr>
        <w:t>UTRA Inner loop power control in the downlink</w:t>
      </w:r>
      <w:r>
        <w:rPr>
          <w:noProof/>
        </w:rPr>
        <w:tab/>
      </w:r>
      <w:r>
        <w:rPr>
          <w:noProof/>
        </w:rPr>
        <w:fldChar w:fldCharType="begin" w:fldLock="1"/>
      </w:r>
      <w:r>
        <w:rPr>
          <w:noProof/>
        </w:rPr>
        <w:instrText xml:space="preserve"> PAGEREF _Toc210411302 \h </w:instrText>
      </w:r>
      <w:r>
        <w:rPr>
          <w:noProof/>
        </w:rPr>
      </w:r>
      <w:r>
        <w:rPr>
          <w:noProof/>
        </w:rPr>
        <w:fldChar w:fldCharType="separate"/>
      </w:r>
      <w:r>
        <w:rPr>
          <w:noProof/>
        </w:rPr>
        <w:t>40</w:t>
      </w:r>
      <w:r>
        <w:rPr>
          <w:noProof/>
        </w:rPr>
        <w:fldChar w:fldCharType="end"/>
      </w:r>
    </w:p>
    <w:p w14:paraId="5F11546F" w14:textId="16D4C55D" w:rsidR="00A57D78" w:rsidRDefault="00A57D78">
      <w:pPr>
        <w:pStyle w:val="TOC4"/>
        <w:rPr>
          <w:rFonts w:asciiTheme="minorHAnsi" w:hAnsiTheme="minorHAnsi" w:cstheme="minorBidi"/>
          <w:noProof/>
          <w:kern w:val="2"/>
          <w:sz w:val="24"/>
          <w:szCs w:val="24"/>
          <w:lang w:eastAsia="zh-CN"/>
          <w14:ligatures w14:val="standardContextual"/>
        </w:rPr>
      </w:pPr>
      <w:r>
        <w:rPr>
          <w:noProof/>
        </w:rPr>
        <w:t>6.3.2.1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_Toc210411303 \h </w:instrText>
      </w:r>
      <w:r>
        <w:rPr>
          <w:noProof/>
        </w:rPr>
      </w:r>
      <w:r>
        <w:rPr>
          <w:noProof/>
        </w:rPr>
        <w:fldChar w:fldCharType="separate"/>
      </w:r>
      <w:r>
        <w:rPr>
          <w:noProof/>
        </w:rPr>
        <w:t>40</w:t>
      </w:r>
      <w:r>
        <w:rPr>
          <w:noProof/>
        </w:rPr>
        <w:fldChar w:fldCharType="end"/>
      </w:r>
    </w:p>
    <w:p w14:paraId="36E11F56" w14:textId="0845DA6E" w:rsidR="00A57D78" w:rsidRDefault="00A57D78">
      <w:pPr>
        <w:pStyle w:val="TOC4"/>
        <w:rPr>
          <w:rFonts w:asciiTheme="minorHAnsi" w:hAnsiTheme="minorHAnsi" w:cstheme="minorBidi"/>
          <w:noProof/>
          <w:kern w:val="2"/>
          <w:sz w:val="24"/>
          <w:szCs w:val="24"/>
          <w:lang w:eastAsia="zh-CN"/>
          <w14:ligatures w14:val="standardContextual"/>
        </w:rPr>
      </w:pPr>
      <w:r>
        <w:rPr>
          <w:noProof/>
        </w:rPr>
        <w:t>6.3.2.2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_Toc210411304 \h </w:instrText>
      </w:r>
      <w:r>
        <w:rPr>
          <w:noProof/>
        </w:rPr>
      </w:r>
      <w:r>
        <w:rPr>
          <w:noProof/>
        </w:rPr>
        <w:fldChar w:fldCharType="separate"/>
      </w:r>
      <w:r>
        <w:rPr>
          <w:noProof/>
        </w:rPr>
        <w:t>40</w:t>
      </w:r>
      <w:r>
        <w:rPr>
          <w:noProof/>
        </w:rPr>
        <w:fldChar w:fldCharType="end"/>
      </w:r>
    </w:p>
    <w:p w14:paraId="757BE721" w14:textId="4131C5F9"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6.3.2.3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_Toc210411305 \h </w:instrText>
      </w:r>
      <w:r>
        <w:rPr>
          <w:noProof/>
        </w:rPr>
      </w:r>
      <w:r>
        <w:rPr>
          <w:noProof/>
        </w:rPr>
        <w:fldChar w:fldCharType="separate"/>
      </w:r>
      <w:r>
        <w:rPr>
          <w:noProof/>
        </w:rPr>
        <w:t>40</w:t>
      </w:r>
      <w:r>
        <w:rPr>
          <w:noProof/>
        </w:rPr>
        <w:fldChar w:fldCharType="end"/>
      </w:r>
    </w:p>
    <w:p w14:paraId="2D5EC25E" w14:textId="73B42304"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6.3.2.4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_Toc210411306 \h </w:instrText>
      </w:r>
      <w:r>
        <w:rPr>
          <w:noProof/>
        </w:rPr>
      </w:r>
      <w:r>
        <w:rPr>
          <w:noProof/>
        </w:rPr>
        <w:fldChar w:fldCharType="separate"/>
      </w:r>
      <w:r>
        <w:rPr>
          <w:noProof/>
        </w:rPr>
        <w:t>41</w:t>
      </w:r>
      <w:r>
        <w:rPr>
          <w:noProof/>
        </w:rPr>
        <w:fldChar w:fldCharType="end"/>
      </w:r>
    </w:p>
    <w:p w14:paraId="275360D9" w14:textId="06E51021"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6.3.3</w:t>
      </w:r>
      <w:r>
        <w:rPr>
          <w:rFonts w:asciiTheme="minorHAnsi" w:hAnsiTheme="minorHAnsi" w:cstheme="minorBidi"/>
          <w:noProof/>
          <w:kern w:val="2"/>
          <w:sz w:val="24"/>
          <w:szCs w:val="24"/>
          <w:lang w:eastAsia="zh-CN"/>
          <w14:ligatures w14:val="standardContextual"/>
        </w:rPr>
        <w:tab/>
      </w:r>
      <w:r>
        <w:rPr>
          <w:noProof/>
          <w:lang w:eastAsia="zh-CN"/>
        </w:rPr>
        <w:t>Power control dynamic range</w:t>
      </w:r>
      <w:r>
        <w:rPr>
          <w:noProof/>
        </w:rPr>
        <w:tab/>
      </w:r>
      <w:r>
        <w:rPr>
          <w:noProof/>
        </w:rPr>
        <w:fldChar w:fldCharType="begin" w:fldLock="1"/>
      </w:r>
      <w:r>
        <w:rPr>
          <w:noProof/>
        </w:rPr>
        <w:instrText xml:space="preserve"> PAGEREF _Toc210411307 \h </w:instrText>
      </w:r>
      <w:r>
        <w:rPr>
          <w:noProof/>
        </w:rPr>
      </w:r>
      <w:r>
        <w:rPr>
          <w:noProof/>
        </w:rPr>
        <w:fldChar w:fldCharType="separate"/>
      </w:r>
      <w:r>
        <w:rPr>
          <w:noProof/>
        </w:rPr>
        <w:t>41</w:t>
      </w:r>
      <w:r>
        <w:rPr>
          <w:noProof/>
        </w:rPr>
        <w:fldChar w:fldCharType="end"/>
      </w:r>
    </w:p>
    <w:p w14:paraId="44B7305C" w14:textId="5AF39B56" w:rsidR="00A57D78" w:rsidRDefault="00A57D78">
      <w:pPr>
        <w:pStyle w:val="TOC4"/>
        <w:rPr>
          <w:rFonts w:asciiTheme="minorHAnsi" w:hAnsiTheme="minorHAnsi" w:cstheme="minorBidi"/>
          <w:noProof/>
          <w:kern w:val="2"/>
          <w:sz w:val="24"/>
          <w:szCs w:val="24"/>
          <w:lang w:eastAsia="zh-CN"/>
          <w14:ligatures w14:val="standardContextual"/>
        </w:rPr>
      </w:pPr>
      <w:r>
        <w:rPr>
          <w:noProof/>
        </w:rPr>
        <w:t>6.3.3.1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_Toc210411308 \h </w:instrText>
      </w:r>
      <w:r>
        <w:rPr>
          <w:noProof/>
        </w:rPr>
      </w:r>
      <w:r>
        <w:rPr>
          <w:noProof/>
        </w:rPr>
        <w:fldChar w:fldCharType="separate"/>
      </w:r>
      <w:r>
        <w:rPr>
          <w:noProof/>
        </w:rPr>
        <w:t>41</w:t>
      </w:r>
      <w:r>
        <w:rPr>
          <w:noProof/>
        </w:rPr>
        <w:fldChar w:fldCharType="end"/>
      </w:r>
    </w:p>
    <w:p w14:paraId="42C716DC" w14:textId="2716127A" w:rsidR="00A57D78" w:rsidRDefault="00A57D78">
      <w:pPr>
        <w:pStyle w:val="TOC4"/>
        <w:rPr>
          <w:rFonts w:asciiTheme="minorHAnsi" w:hAnsiTheme="minorHAnsi" w:cstheme="minorBidi"/>
          <w:noProof/>
          <w:kern w:val="2"/>
          <w:sz w:val="24"/>
          <w:szCs w:val="24"/>
          <w:lang w:eastAsia="zh-CN"/>
          <w14:ligatures w14:val="standardContextual"/>
        </w:rPr>
      </w:pPr>
      <w:r>
        <w:rPr>
          <w:noProof/>
        </w:rPr>
        <w:t>6.3.3.2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_Toc210411309 \h </w:instrText>
      </w:r>
      <w:r>
        <w:rPr>
          <w:noProof/>
        </w:rPr>
      </w:r>
      <w:r>
        <w:rPr>
          <w:noProof/>
        </w:rPr>
        <w:fldChar w:fldCharType="separate"/>
      </w:r>
      <w:r>
        <w:rPr>
          <w:noProof/>
        </w:rPr>
        <w:t>41</w:t>
      </w:r>
      <w:r>
        <w:rPr>
          <w:noProof/>
        </w:rPr>
        <w:fldChar w:fldCharType="end"/>
      </w:r>
    </w:p>
    <w:p w14:paraId="6AC4BCCD" w14:textId="75C6C190"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6.3.3.3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_Toc210411310 \h </w:instrText>
      </w:r>
      <w:r>
        <w:rPr>
          <w:noProof/>
        </w:rPr>
      </w:r>
      <w:r>
        <w:rPr>
          <w:noProof/>
        </w:rPr>
        <w:fldChar w:fldCharType="separate"/>
      </w:r>
      <w:r>
        <w:rPr>
          <w:noProof/>
        </w:rPr>
        <w:t>41</w:t>
      </w:r>
      <w:r>
        <w:rPr>
          <w:noProof/>
        </w:rPr>
        <w:fldChar w:fldCharType="end"/>
      </w:r>
    </w:p>
    <w:p w14:paraId="188BFE3C" w14:textId="726B5FB7"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6.3.3.4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_Toc210411311 \h </w:instrText>
      </w:r>
      <w:r>
        <w:rPr>
          <w:noProof/>
        </w:rPr>
      </w:r>
      <w:r>
        <w:rPr>
          <w:noProof/>
        </w:rPr>
        <w:fldChar w:fldCharType="separate"/>
      </w:r>
      <w:r>
        <w:rPr>
          <w:noProof/>
        </w:rPr>
        <w:t>42</w:t>
      </w:r>
      <w:r>
        <w:rPr>
          <w:noProof/>
        </w:rPr>
        <w:fldChar w:fldCharType="end"/>
      </w:r>
    </w:p>
    <w:p w14:paraId="4DA4FDB7" w14:textId="5296E2D3"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6.3.4</w:t>
      </w:r>
      <w:r>
        <w:rPr>
          <w:rFonts w:asciiTheme="minorHAnsi" w:hAnsiTheme="minorHAnsi" w:cstheme="minorBidi"/>
          <w:noProof/>
          <w:kern w:val="2"/>
          <w:sz w:val="24"/>
          <w:szCs w:val="24"/>
          <w:lang w:eastAsia="zh-CN"/>
          <w14:ligatures w14:val="standardContextual"/>
        </w:rPr>
        <w:tab/>
      </w:r>
      <w:r>
        <w:rPr>
          <w:noProof/>
          <w:lang w:eastAsia="zh-CN"/>
        </w:rPr>
        <w:t>Total power dynamic range</w:t>
      </w:r>
      <w:r>
        <w:rPr>
          <w:noProof/>
        </w:rPr>
        <w:tab/>
      </w:r>
      <w:r>
        <w:rPr>
          <w:noProof/>
        </w:rPr>
        <w:fldChar w:fldCharType="begin" w:fldLock="1"/>
      </w:r>
      <w:r>
        <w:rPr>
          <w:noProof/>
        </w:rPr>
        <w:instrText xml:space="preserve"> PAGEREF _Toc210411312 \h </w:instrText>
      </w:r>
      <w:r>
        <w:rPr>
          <w:noProof/>
        </w:rPr>
      </w:r>
      <w:r>
        <w:rPr>
          <w:noProof/>
        </w:rPr>
        <w:fldChar w:fldCharType="separate"/>
      </w:r>
      <w:r>
        <w:rPr>
          <w:noProof/>
        </w:rPr>
        <w:t>42</w:t>
      </w:r>
      <w:r>
        <w:rPr>
          <w:noProof/>
        </w:rPr>
        <w:fldChar w:fldCharType="end"/>
      </w:r>
    </w:p>
    <w:p w14:paraId="4DA63EFB" w14:textId="25ED4400" w:rsidR="00A57D78" w:rsidRDefault="00A57D78">
      <w:pPr>
        <w:pStyle w:val="TOC4"/>
        <w:rPr>
          <w:rFonts w:asciiTheme="minorHAnsi" w:hAnsiTheme="minorHAnsi" w:cstheme="minorBidi"/>
          <w:noProof/>
          <w:kern w:val="2"/>
          <w:sz w:val="24"/>
          <w:szCs w:val="24"/>
          <w:lang w:eastAsia="zh-CN"/>
          <w14:ligatures w14:val="standardContextual"/>
        </w:rPr>
      </w:pPr>
      <w:r>
        <w:rPr>
          <w:noProof/>
        </w:rPr>
        <w:t>6.3.4.1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_Toc210411313 \h </w:instrText>
      </w:r>
      <w:r>
        <w:rPr>
          <w:noProof/>
        </w:rPr>
      </w:r>
      <w:r>
        <w:rPr>
          <w:noProof/>
        </w:rPr>
        <w:fldChar w:fldCharType="separate"/>
      </w:r>
      <w:r>
        <w:rPr>
          <w:noProof/>
        </w:rPr>
        <w:t>42</w:t>
      </w:r>
      <w:r>
        <w:rPr>
          <w:noProof/>
        </w:rPr>
        <w:fldChar w:fldCharType="end"/>
      </w:r>
    </w:p>
    <w:p w14:paraId="7DCAF36E" w14:textId="73CA7299" w:rsidR="00A57D78" w:rsidRDefault="00A57D78">
      <w:pPr>
        <w:pStyle w:val="TOC4"/>
        <w:rPr>
          <w:rFonts w:asciiTheme="minorHAnsi" w:hAnsiTheme="minorHAnsi" w:cstheme="minorBidi"/>
          <w:noProof/>
          <w:kern w:val="2"/>
          <w:sz w:val="24"/>
          <w:szCs w:val="24"/>
          <w:lang w:eastAsia="zh-CN"/>
          <w14:ligatures w14:val="standardContextual"/>
        </w:rPr>
      </w:pPr>
      <w:r>
        <w:rPr>
          <w:noProof/>
        </w:rPr>
        <w:t>6.3.4.2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_Toc210411314 \h </w:instrText>
      </w:r>
      <w:r>
        <w:rPr>
          <w:noProof/>
        </w:rPr>
      </w:r>
      <w:r>
        <w:rPr>
          <w:noProof/>
        </w:rPr>
        <w:fldChar w:fldCharType="separate"/>
      </w:r>
      <w:r>
        <w:rPr>
          <w:noProof/>
        </w:rPr>
        <w:t>42</w:t>
      </w:r>
      <w:r>
        <w:rPr>
          <w:noProof/>
        </w:rPr>
        <w:fldChar w:fldCharType="end"/>
      </w:r>
    </w:p>
    <w:p w14:paraId="6DE9B167" w14:textId="6F9A917F"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6.3.4.3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_Toc210411315 \h </w:instrText>
      </w:r>
      <w:r>
        <w:rPr>
          <w:noProof/>
        </w:rPr>
      </w:r>
      <w:r>
        <w:rPr>
          <w:noProof/>
        </w:rPr>
        <w:fldChar w:fldCharType="separate"/>
      </w:r>
      <w:r>
        <w:rPr>
          <w:noProof/>
        </w:rPr>
        <w:t>42</w:t>
      </w:r>
      <w:r>
        <w:rPr>
          <w:noProof/>
        </w:rPr>
        <w:fldChar w:fldCharType="end"/>
      </w:r>
    </w:p>
    <w:p w14:paraId="3947B2BB" w14:textId="47E85135"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6.3.4.4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_Toc210411316 \h </w:instrText>
      </w:r>
      <w:r>
        <w:rPr>
          <w:noProof/>
        </w:rPr>
      </w:r>
      <w:r>
        <w:rPr>
          <w:noProof/>
        </w:rPr>
        <w:fldChar w:fldCharType="separate"/>
      </w:r>
      <w:r>
        <w:rPr>
          <w:noProof/>
        </w:rPr>
        <w:t>42</w:t>
      </w:r>
      <w:r>
        <w:rPr>
          <w:noProof/>
        </w:rPr>
        <w:fldChar w:fldCharType="end"/>
      </w:r>
    </w:p>
    <w:p w14:paraId="0EA08295" w14:textId="5AA0A378"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6.3.5</w:t>
      </w:r>
      <w:r>
        <w:rPr>
          <w:rFonts w:asciiTheme="minorHAnsi" w:hAnsiTheme="minorHAnsi" w:cstheme="minorBidi"/>
          <w:noProof/>
          <w:kern w:val="2"/>
          <w:sz w:val="24"/>
          <w:szCs w:val="24"/>
          <w:lang w:eastAsia="zh-CN"/>
          <w14:ligatures w14:val="standardContextual"/>
        </w:rPr>
        <w:tab/>
      </w:r>
      <w:r>
        <w:rPr>
          <w:noProof/>
          <w:lang w:eastAsia="zh-CN"/>
        </w:rPr>
        <w:t>IPDL time mask</w:t>
      </w:r>
      <w:r>
        <w:rPr>
          <w:noProof/>
        </w:rPr>
        <w:tab/>
      </w:r>
      <w:r>
        <w:rPr>
          <w:noProof/>
        </w:rPr>
        <w:fldChar w:fldCharType="begin" w:fldLock="1"/>
      </w:r>
      <w:r>
        <w:rPr>
          <w:noProof/>
        </w:rPr>
        <w:instrText xml:space="preserve"> PAGEREF _Toc210411317 \h </w:instrText>
      </w:r>
      <w:r>
        <w:rPr>
          <w:noProof/>
        </w:rPr>
      </w:r>
      <w:r>
        <w:rPr>
          <w:noProof/>
        </w:rPr>
        <w:fldChar w:fldCharType="separate"/>
      </w:r>
      <w:r>
        <w:rPr>
          <w:noProof/>
        </w:rPr>
        <w:t>42</w:t>
      </w:r>
      <w:r>
        <w:rPr>
          <w:noProof/>
        </w:rPr>
        <w:fldChar w:fldCharType="end"/>
      </w:r>
    </w:p>
    <w:p w14:paraId="3EBE4F04" w14:textId="4E9532A3" w:rsidR="00A57D78" w:rsidRDefault="00A57D78">
      <w:pPr>
        <w:pStyle w:val="TOC4"/>
        <w:rPr>
          <w:rFonts w:asciiTheme="minorHAnsi" w:hAnsiTheme="minorHAnsi" w:cstheme="minorBidi"/>
          <w:noProof/>
          <w:kern w:val="2"/>
          <w:sz w:val="24"/>
          <w:szCs w:val="24"/>
          <w:lang w:eastAsia="zh-CN"/>
          <w14:ligatures w14:val="standardContextual"/>
        </w:rPr>
      </w:pPr>
      <w:r>
        <w:rPr>
          <w:noProof/>
        </w:rPr>
        <w:t>6.3.5.1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_Toc210411318 \h </w:instrText>
      </w:r>
      <w:r>
        <w:rPr>
          <w:noProof/>
        </w:rPr>
      </w:r>
      <w:r>
        <w:rPr>
          <w:noProof/>
        </w:rPr>
        <w:fldChar w:fldCharType="separate"/>
      </w:r>
      <w:r>
        <w:rPr>
          <w:noProof/>
        </w:rPr>
        <w:t>42</w:t>
      </w:r>
      <w:r>
        <w:rPr>
          <w:noProof/>
        </w:rPr>
        <w:fldChar w:fldCharType="end"/>
      </w:r>
    </w:p>
    <w:p w14:paraId="25EA31D5" w14:textId="2BAB81AC" w:rsidR="00A57D78" w:rsidRDefault="00A57D78">
      <w:pPr>
        <w:pStyle w:val="TOC4"/>
        <w:rPr>
          <w:rFonts w:asciiTheme="minorHAnsi" w:hAnsiTheme="minorHAnsi" w:cstheme="minorBidi"/>
          <w:noProof/>
          <w:kern w:val="2"/>
          <w:sz w:val="24"/>
          <w:szCs w:val="24"/>
          <w:lang w:eastAsia="zh-CN"/>
          <w14:ligatures w14:val="standardContextual"/>
        </w:rPr>
      </w:pPr>
      <w:r>
        <w:rPr>
          <w:noProof/>
        </w:rPr>
        <w:t>6.3.5.2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_Toc210411319 \h </w:instrText>
      </w:r>
      <w:r>
        <w:rPr>
          <w:noProof/>
        </w:rPr>
      </w:r>
      <w:r>
        <w:rPr>
          <w:noProof/>
        </w:rPr>
        <w:fldChar w:fldCharType="separate"/>
      </w:r>
      <w:r>
        <w:rPr>
          <w:noProof/>
        </w:rPr>
        <w:t>43</w:t>
      </w:r>
      <w:r>
        <w:rPr>
          <w:noProof/>
        </w:rPr>
        <w:fldChar w:fldCharType="end"/>
      </w:r>
    </w:p>
    <w:p w14:paraId="24868901" w14:textId="730DF321"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6.3.5.3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_Toc210411320 \h </w:instrText>
      </w:r>
      <w:r>
        <w:rPr>
          <w:noProof/>
        </w:rPr>
      </w:r>
      <w:r>
        <w:rPr>
          <w:noProof/>
        </w:rPr>
        <w:fldChar w:fldCharType="separate"/>
      </w:r>
      <w:r>
        <w:rPr>
          <w:noProof/>
        </w:rPr>
        <w:t>43</w:t>
      </w:r>
      <w:r>
        <w:rPr>
          <w:noProof/>
        </w:rPr>
        <w:fldChar w:fldCharType="end"/>
      </w:r>
    </w:p>
    <w:p w14:paraId="5842AFEC" w14:textId="19BF5906"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6.3.5.4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_Toc210411321 \h </w:instrText>
      </w:r>
      <w:r>
        <w:rPr>
          <w:noProof/>
        </w:rPr>
      </w:r>
      <w:r>
        <w:rPr>
          <w:noProof/>
        </w:rPr>
        <w:fldChar w:fldCharType="separate"/>
      </w:r>
      <w:r>
        <w:rPr>
          <w:noProof/>
        </w:rPr>
        <w:t>43</w:t>
      </w:r>
      <w:r>
        <w:rPr>
          <w:noProof/>
        </w:rPr>
        <w:fldChar w:fldCharType="end"/>
      </w:r>
    </w:p>
    <w:p w14:paraId="1163D24B" w14:textId="3BB370E6"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6.3.6</w:t>
      </w:r>
      <w:r>
        <w:rPr>
          <w:rFonts w:asciiTheme="minorHAnsi" w:hAnsiTheme="minorHAnsi" w:cstheme="minorBidi"/>
          <w:noProof/>
          <w:kern w:val="2"/>
          <w:sz w:val="24"/>
          <w:szCs w:val="24"/>
          <w:lang w:eastAsia="zh-CN"/>
          <w14:ligatures w14:val="standardContextual"/>
        </w:rPr>
        <w:tab/>
      </w:r>
      <w:r>
        <w:rPr>
          <w:noProof/>
          <w:lang w:eastAsia="zh-CN"/>
        </w:rPr>
        <w:t>RE Power control dynamic range</w:t>
      </w:r>
      <w:r>
        <w:rPr>
          <w:noProof/>
        </w:rPr>
        <w:tab/>
      </w:r>
      <w:r>
        <w:rPr>
          <w:noProof/>
        </w:rPr>
        <w:fldChar w:fldCharType="begin" w:fldLock="1"/>
      </w:r>
      <w:r>
        <w:rPr>
          <w:noProof/>
        </w:rPr>
        <w:instrText xml:space="preserve"> PAGEREF _Toc210411322 \h </w:instrText>
      </w:r>
      <w:r>
        <w:rPr>
          <w:noProof/>
        </w:rPr>
      </w:r>
      <w:r>
        <w:rPr>
          <w:noProof/>
        </w:rPr>
        <w:fldChar w:fldCharType="separate"/>
      </w:r>
      <w:r>
        <w:rPr>
          <w:noProof/>
        </w:rPr>
        <w:t>43</w:t>
      </w:r>
      <w:r>
        <w:rPr>
          <w:noProof/>
        </w:rPr>
        <w:fldChar w:fldCharType="end"/>
      </w:r>
    </w:p>
    <w:p w14:paraId="3D874DC1" w14:textId="54D6EBD4" w:rsidR="00A57D78" w:rsidRDefault="00A57D78">
      <w:pPr>
        <w:pStyle w:val="TOC4"/>
        <w:rPr>
          <w:rFonts w:asciiTheme="minorHAnsi" w:hAnsiTheme="minorHAnsi" w:cstheme="minorBidi"/>
          <w:noProof/>
          <w:kern w:val="2"/>
          <w:sz w:val="24"/>
          <w:szCs w:val="24"/>
          <w:lang w:eastAsia="zh-CN"/>
          <w14:ligatures w14:val="standardContextual"/>
        </w:rPr>
      </w:pPr>
      <w:r>
        <w:rPr>
          <w:noProof/>
        </w:rPr>
        <w:t>6.3.6.1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_Toc210411323 \h </w:instrText>
      </w:r>
      <w:r>
        <w:rPr>
          <w:noProof/>
        </w:rPr>
      </w:r>
      <w:r>
        <w:rPr>
          <w:noProof/>
        </w:rPr>
        <w:fldChar w:fldCharType="separate"/>
      </w:r>
      <w:r>
        <w:rPr>
          <w:noProof/>
        </w:rPr>
        <w:t>43</w:t>
      </w:r>
      <w:r>
        <w:rPr>
          <w:noProof/>
        </w:rPr>
        <w:fldChar w:fldCharType="end"/>
      </w:r>
    </w:p>
    <w:p w14:paraId="0ABEBC09" w14:textId="2A548CD3" w:rsidR="00A57D78" w:rsidRDefault="00A57D78">
      <w:pPr>
        <w:pStyle w:val="TOC4"/>
        <w:rPr>
          <w:rFonts w:asciiTheme="minorHAnsi" w:hAnsiTheme="minorHAnsi" w:cstheme="minorBidi"/>
          <w:noProof/>
          <w:kern w:val="2"/>
          <w:sz w:val="24"/>
          <w:szCs w:val="24"/>
          <w:lang w:eastAsia="zh-CN"/>
          <w14:ligatures w14:val="standardContextual"/>
        </w:rPr>
      </w:pPr>
      <w:r>
        <w:rPr>
          <w:noProof/>
        </w:rPr>
        <w:t>6.3.6.2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_Toc210411324 \h </w:instrText>
      </w:r>
      <w:r>
        <w:rPr>
          <w:noProof/>
        </w:rPr>
      </w:r>
      <w:r>
        <w:rPr>
          <w:noProof/>
        </w:rPr>
        <w:fldChar w:fldCharType="separate"/>
      </w:r>
      <w:r>
        <w:rPr>
          <w:noProof/>
        </w:rPr>
        <w:t>43</w:t>
      </w:r>
      <w:r>
        <w:rPr>
          <w:noProof/>
        </w:rPr>
        <w:fldChar w:fldCharType="end"/>
      </w:r>
    </w:p>
    <w:p w14:paraId="52404D5B" w14:textId="5D1ACCC0"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6.3.6.3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_Toc210411325 \h </w:instrText>
      </w:r>
      <w:r>
        <w:rPr>
          <w:noProof/>
        </w:rPr>
      </w:r>
      <w:r>
        <w:rPr>
          <w:noProof/>
        </w:rPr>
        <w:fldChar w:fldCharType="separate"/>
      </w:r>
      <w:r>
        <w:rPr>
          <w:noProof/>
        </w:rPr>
        <w:t>43</w:t>
      </w:r>
      <w:r>
        <w:rPr>
          <w:noProof/>
        </w:rPr>
        <w:fldChar w:fldCharType="end"/>
      </w:r>
    </w:p>
    <w:p w14:paraId="07E47CB8" w14:textId="4BBF3328"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6.3.6.4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_Toc210411326 \h </w:instrText>
      </w:r>
      <w:r>
        <w:rPr>
          <w:noProof/>
        </w:rPr>
      </w:r>
      <w:r>
        <w:rPr>
          <w:noProof/>
        </w:rPr>
        <w:fldChar w:fldCharType="separate"/>
      </w:r>
      <w:r>
        <w:rPr>
          <w:noProof/>
        </w:rPr>
        <w:t>43</w:t>
      </w:r>
      <w:r>
        <w:rPr>
          <w:noProof/>
        </w:rPr>
        <w:fldChar w:fldCharType="end"/>
      </w:r>
    </w:p>
    <w:p w14:paraId="63915E75" w14:textId="52A41501"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6.4</w:t>
      </w:r>
      <w:r>
        <w:rPr>
          <w:rFonts w:asciiTheme="minorHAnsi" w:hAnsiTheme="minorHAnsi" w:cstheme="minorBidi"/>
          <w:noProof/>
          <w:kern w:val="2"/>
          <w:sz w:val="24"/>
          <w:szCs w:val="24"/>
          <w:lang w:eastAsia="zh-CN"/>
          <w14:ligatures w14:val="standardContextual"/>
        </w:rPr>
        <w:tab/>
      </w:r>
      <w:r>
        <w:rPr>
          <w:noProof/>
          <w:lang w:eastAsia="zh-CN"/>
        </w:rPr>
        <w:t>Transmit ON/OFF power</w:t>
      </w:r>
      <w:r>
        <w:rPr>
          <w:noProof/>
        </w:rPr>
        <w:tab/>
      </w:r>
      <w:r>
        <w:rPr>
          <w:noProof/>
        </w:rPr>
        <w:fldChar w:fldCharType="begin" w:fldLock="1"/>
      </w:r>
      <w:r>
        <w:rPr>
          <w:noProof/>
        </w:rPr>
        <w:instrText xml:space="preserve"> PAGEREF _Toc210411327 \h </w:instrText>
      </w:r>
      <w:r>
        <w:rPr>
          <w:noProof/>
        </w:rPr>
      </w:r>
      <w:r>
        <w:rPr>
          <w:noProof/>
        </w:rPr>
        <w:fldChar w:fldCharType="separate"/>
      </w:r>
      <w:r>
        <w:rPr>
          <w:noProof/>
        </w:rPr>
        <w:t>43</w:t>
      </w:r>
      <w:r>
        <w:rPr>
          <w:noProof/>
        </w:rPr>
        <w:fldChar w:fldCharType="end"/>
      </w:r>
    </w:p>
    <w:p w14:paraId="5AE19082" w14:textId="63C5D0BB" w:rsidR="00A57D78" w:rsidRDefault="00A57D78">
      <w:pPr>
        <w:pStyle w:val="TOC3"/>
        <w:rPr>
          <w:rFonts w:asciiTheme="minorHAnsi" w:hAnsiTheme="minorHAnsi" w:cstheme="minorBidi"/>
          <w:noProof/>
          <w:kern w:val="2"/>
          <w:sz w:val="24"/>
          <w:szCs w:val="24"/>
          <w:lang w:eastAsia="zh-CN"/>
          <w14:ligatures w14:val="standardContextual"/>
        </w:rPr>
      </w:pPr>
      <w:r>
        <w:rPr>
          <w:noProof/>
        </w:rPr>
        <w:t>6.4.1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_Toc210411328 \h </w:instrText>
      </w:r>
      <w:r>
        <w:rPr>
          <w:noProof/>
        </w:rPr>
      </w:r>
      <w:r>
        <w:rPr>
          <w:noProof/>
        </w:rPr>
        <w:fldChar w:fldCharType="separate"/>
      </w:r>
      <w:r>
        <w:rPr>
          <w:noProof/>
        </w:rPr>
        <w:t>43</w:t>
      </w:r>
      <w:r>
        <w:rPr>
          <w:noProof/>
        </w:rPr>
        <w:fldChar w:fldCharType="end"/>
      </w:r>
    </w:p>
    <w:p w14:paraId="1A71BB8C" w14:textId="120D5DE4" w:rsidR="00A57D78" w:rsidRDefault="00A57D78">
      <w:pPr>
        <w:pStyle w:val="TOC3"/>
        <w:rPr>
          <w:rFonts w:asciiTheme="minorHAnsi" w:hAnsiTheme="minorHAnsi" w:cstheme="minorBidi"/>
          <w:noProof/>
          <w:kern w:val="2"/>
          <w:sz w:val="24"/>
          <w:szCs w:val="24"/>
          <w:lang w:eastAsia="zh-CN"/>
          <w14:ligatures w14:val="standardContextual"/>
        </w:rPr>
      </w:pPr>
      <w:r>
        <w:rPr>
          <w:noProof/>
        </w:rPr>
        <w:t>6.4.2</w:t>
      </w:r>
      <w:r>
        <w:rPr>
          <w:rFonts w:asciiTheme="minorHAnsi" w:hAnsiTheme="minorHAnsi" w:cstheme="minorBidi"/>
          <w:noProof/>
          <w:kern w:val="2"/>
          <w:sz w:val="24"/>
          <w:szCs w:val="24"/>
          <w:lang w:eastAsia="zh-CN"/>
          <w14:ligatures w14:val="standardContextual"/>
        </w:rPr>
        <w:tab/>
      </w:r>
      <w:r>
        <w:rPr>
          <w:noProof/>
        </w:rPr>
        <w:t>Transmitter OFF power</w:t>
      </w:r>
      <w:r>
        <w:rPr>
          <w:noProof/>
        </w:rPr>
        <w:tab/>
      </w:r>
      <w:r>
        <w:rPr>
          <w:noProof/>
        </w:rPr>
        <w:fldChar w:fldCharType="begin" w:fldLock="1"/>
      </w:r>
      <w:r>
        <w:rPr>
          <w:noProof/>
        </w:rPr>
        <w:instrText xml:space="preserve"> PAGEREF _Toc210411329 \h </w:instrText>
      </w:r>
      <w:r>
        <w:rPr>
          <w:noProof/>
        </w:rPr>
      </w:r>
      <w:r>
        <w:rPr>
          <w:noProof/>
        </w:rPr>
        <w:fldChar w:fldCharType="separate"/>
      </w:r>
      <w:r>
        <w:rPr>
          <w:noProof/>
        </w:rPr>
        <w:t>44</w:t>
      </w:r>
      <w:r>
        <w:rPr>
          <w:noProof/>
        </w:rPr>
        <w:fldChar w:fldCharType="end"/>
      </w:r>
    </w:p>
    <w:p w14:paraId="1834A80D" w14:textId="358FFCCD" w:rsidR="00A57D78" w:rsidRDefault="00A57D78">
      <w:pPr>
        <w:pStyle w:val="TOC4"/>
        <w:rPr>
          <w:rFonts w:asciiTheme="minorHAnsi" w:hAnsiTheme="minorHAnsi" w:cstheme="minorBidi"/>
          <w:noProof/>
          <w:kern w:val="2"/>
          <w:sz w:val="24"/>
          <w:szCs w:val="24"/>
          <w:lang w:eastAsia="zh-CN"/>
          <w14:ligatures w14:val="standardContextual"/>
        </w:rPr>
      </w:pPr>
      <w:r>
        <w:rPr>
          <w:noProof/>
        </w:rPr>
        <w:t>6.4.2.1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_Toc210411330 \h </w:instrText>
      </w:r>
      <w:r>
        <w:rPr>
          <w:noProof/>
        </w:rPr>
      </w:r>
      <w:r>
        <w:rPr>
          <w:noProof/>
        </w:rPr>
        <w:fldChar w:fldCharType="separate"/>
      </w:r>
      <w:r>
        <w:rPr>
          <w:noProof/>
        </w:rPr>
        <w:t>44</w:t>
      </w:r>
      <w:r>
        <w:rPr>
          <w:noProof/>
        </w:rPr>
        <w:fldChar w:fldCharType="end"/>
      </w:r>
    </w:p>
    <w:p w14:paraId="371FCB6C" w14:textId="151D8929" w:rsidR="00A57D78" w:rsidRDefault="00A57D78">
      <w:pPr>
        <w:pStyle w:val="TOC4"/>
        <w:rPr>
          <w:rFonts w:asciiTheme="minorHAnsi" w:hAnsiTheme="minorHAnsi" w:cstheme="minorBidi"/>
          <w:noProof/>
          <w:kern w:val="2"/>
          <w:sz w:val="24"/>
          <w:szCs w:val="24"/>
          <w:lang w:eastAsia="zh-CN"/>
          <w14:ligatures w14:val="standardContextual"/>
        </w:rPr>
      </w:pPr>
      <w:r>
        <w:rPr>
          <w:noProof/>
        </w:rPr>
        <w:t>6.4.2.2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_Toc210411331 \h </w:instrText>
      </w:r>
      <w:r>
        <w:rPr>
          <w:noProof/>
        </w:rPr>
      </w:r>
      <w:r>
        <w:rPr>
          <w:noProof/>
        </w:rPr>
        <w:fldChar w:fldCharType="separate"/>
      </w:r>
      <w:r>
        <w:rPr>
          <w:noProof/>
        </w:rPr>
        <w:t>44</w:t>
      </w:r>
      <w:r>
        <w:rPr>
          <w:noProof/>
        </w:rPr>
        <w:fldChar w:fldCharType="end"/>
      </w:r>
    </w:p>
    <w:p w14:paraId="59CBB9C3" w14:textId="5C606F31"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6.4.2.3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_Toc210411332 \h </w:instrText>
      </w:r>
      <w:r>
        <w:rPr>
          <w:noProof/>
        </w:rPr>
      </w:r>
      <w:r>
        <w:rPr>
          <w:noProof/>
        </w:rPr>
        <w:fldChar w:fldCharType="separate"/>
      </w:r>
      <w:r>
        <w:rPr>
          <w:noProof/>
        </w:rPr>
        <w:t>44</w:t>
      </w:r>
      <w:r>
        <w:rPr>
          <w:noProof/>
        </w:rPr>
        <w:fldChar w:fldCharType="end"/>
      </w:r>
    </w:p>
    <w:p w14:paraId="77A24B46" w14:textId="04EB276F"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6.4.2.4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_Toc210411333 \h </w:instrText>
      </w:r>
      <w:r>
        <w:rPr>
          <w:noProof/>
        </w:rPr>
      </w:r>
      <w:r>
        <w:rPr>
          <w:noProof/>
        </w:rPr>
        <w:fldChar w:fldCharType="separate"/>
      </w:r>
      <w:r>
        <w:rPr>
          <w:noProof/>
        </w:rPr>
        <w:t>44</w:t>
      </w:r>
      <w:r>
        <w:rPr>
          <w:noProof/>
        </w:rPr>
        <w:fldChar w:fldCharType="end"/>
      </w:r>
    </w:p>
    <w:p w14:paraId="282EA9AD" w14:textId="21B3FECC" w:rsidR="00A57D78" w:rsidRDefault="00A57D78">
      <w:pPr>
        <w:pStyle w:val="TOC3"/>
        <w:rPr>
          <w:rFonts w:asciiTheme="minorHAnsi" w:hAnsiTheme="minorHAnsi" w:cstheme="minorBidi"/>
          <w:noProof/>
          <w:kern w:val="2"/>
          <w:sz w:val="24"/>
          <w:szCs w:val="24"/>
          <w:lang w:eastAsia="zh-CN"/>
          <w14:ligatures w14:val="standardContextual"/>
        </w:rPr>
      </w:pPr>
      <w:r>
        <w:rPr>
          <w:noProof/>
        </w:rPr>
        <w:t>6.4.3</w:t>
      </w:r>
      <w:r>
        <w:rPr>
          <w:rFonts w:asciiTheme="minorHAnsi" w:hAnsiTheme="minorHAnsi" w:cstheme="minorBidi"/>
          <w:noProof/>
          <w:kern w:val="2"/>
          <w:sz w:val="24"/>
          <w:szCs w:val="24"/>
          <w:lang w:eastAsia="zh-CN"/>
          <w14:ligatures w14:val="standardContextual"/>
        </w:rPr>
        <w:tab/>
      </w:r>
      <w:r>
        <w:rPr>
          <w:noProof/>
        </w:rPr>
        <w:t>Transmitter transient period</w:t>
      </w:r>
      <w:r>
        <w:rPr>
          <w:noProof/>
        </w:rPr>
        <w:tab/>
      </w:r>
      <w:r>
        <w:rPr>
          <w:noProof/>
        </w:rPr>
        <w:fldChar w:fldCharType="begin" w:fldLock="1"/>
      </w:r>
      <w:r>
        <w:rPr>
          <w:noProof/>
        </w:rPr>
        <w:instrText xml:space="preserve"> PAGEREF _Toc210411334 \h </w:instrText>
      </w:r>
      <w:r>
        <w:rPr>
          <w:noProof/>
        </w:rPr>
      </w:r>
      <w:r>
        <w:rPr>
          <w:noProof/>
        </w:rPr>
        <w:fldChar w:fldCharType="separate"/>
      </w:r>
      <w:r>
        <w:rPr>
          <w:noProof/>
        </w:rPr>
        <w:t>44</w:t>
      </w:r>
      <w:r>
        <w:rPr>
          <w:noProof/>
        </w:rPr>
        <w:fldChar w:fldCharType="end"/>
      </w:r>
    </w:p>
    <w:p w14:paraId="21302565" w14:textId="107D6BB6" w:rsidR="00A57D78" w:rsidRDefault="00A57D78">
      <w:pPr>
        <w:pStyle w:val="TOC4"/>
        <w:rPr>
          <w:rFonts w:asciiTheme="minorHAnsi" w:hAnsiTheme="minorHAnsi" w:cstheme="minorBidi"/>
          <w:noProof/>
          <w:kern w:val="2"/>
          <w:sz w:val="24"/>
          <w:szCs w:val="24"/>
          <w:lang w:eastAsia="zh-CN"/>
          <w14:ligatures w14:val="standardContextual"/>
        </w:rPr>
      </w:pPr>
      <w:r>
        <w:rPr>
          <w:noProof/>
        </w:rPr>
        <w:t>6.4.3.1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_Toc210411335 \h </w:instrText>
      </w:r>
      <w:r>
        <w:rPr>
          <w:noProof/>
        </w:rPr>
      </w:r>
      <w:r>
        <w:rPr>
          <w:noProof/>
        </w:rPr>
        <w:fldChar w:fldCharType="separate"/>
      </w:r>
      <w:r>
        <w:rPr>
          <w:noProof/>
        </w:rPr>
        <w:t>44</w:t>
      </w:r>
      <w:r>
        <w:rPr>
          <w:noProof/>
        </w:rPr>
        <w:fldChar w:fldCharType="end"/>
      </w:r>
    </w:p>
    <w:p w14:paraId="4F175B79" w14:textId="4F0A0768" w:rsidR="00A57D78" w:rsidRDefault="00A57D78">
      <w:pPr>
        <w:pStyle w:val="TOC4"/>
        <w:rPr>
          <w:rFonts w:asciiTheme="minorHAnsi" w:hAnsiTheme="minorHAnsi" w:cstheme="minorBidi"/>
          <w:noProof/>
          <w:kern w:val="2"/>
          <w:sz w:val="24"/>
          <w:szCs w:val="24"/>
          <w:lang w:eastAsia="zh-CN"/>
          <w14:ligatures w14:val="standardContextual"/>
        </w:rPr>
      </w:pPr>
      <w:r>
        <w:rPr>
          <w:noProof/>
        </w:rPr>
        <w:t>6.4.3.2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_Toc210411336 \h </w:instrText>
      </w:r>
      <w:r>
        <w:rPr>
          <w:noProof/>
        </w:rPr>
      </w:r>
      <w:r>
        <w:rPr>
          <w:noProof/>
        </w:rPr>
        <w:fldChar w:fldCharType="separate"/>
      </w:r>
      <w:r>
        <w:rPr>
          <w:noProof/>
        </w:rPr>
        <w:t>45</w:t>
      </w:r>
      <w:r>
        <w:rPr>
          <w:noProof/>
        </w:rPr>
        <w:fldChar w:fldCharType="end"/>
      </w:r>
    </w:p>
    <w:p w14:paraId="4E1D0B3F" w14:textId="25BC999C"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6.4.3.3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_Toc210411337 \h </w:instrText>
      </w:r>
      <w:r>
        <w:rPr>
          <w:noProof/>
        </w:rPr>
      </w:r>
      <w:r>
        <w:rPr>
          <w:noProof/>
        </w:rPr>
        <w:fldChar w:fldCharType="separate"/>
      </w:r>
      <w:r>
        <w:rPr>
          <w:noProof/>
        </w:rPr>
        <w:t>45</w:t>
      </w:r>
      <w:r>
        <w:rPr>
          <w:noProof/>
        </w:rPr>
        <w:fldChar w:fldCharType="end"/>
      </w:r>
    </w:p>
    <w:p w14:paraId="4B454501" w14:textId="785BBB1F"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6.4.3.4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_Toc210411338 \h </w:instrText>
      </w:r>
      <w:r>
        <w:rPr>
          <w:noProof/>
        </w:rPr>
      </w:r>
      <w:r>
        <w:rPr>
          <w:noProof/>
        </w:rPr>
        <w:fldChar w:fldCharType="separate"/>
      </w:r>
      <w:r>
        <w:rPr>
          <w:noProof/>
        </w:rPr>
        <w:t>45</w:t>
      </w:r>
      <w:r>
        <w:rPr>
          <w:noProof/>
        </w:rPr>
        <w:fldChar w:fldCharType="end"/>
      </w:r>
    </w:p>
    <w:p w14:paraId="3B751E64" w14:textId="510BA318"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6.5</w:t>
      </w:r>
      <w:r>
        <w:rPr>
          <w:rFonts w:asciiTheme="minorHAnsi" w:hAnsiTheme="minorHAnsi" w:cstheme="minorBidi"/>
          <w:noProof/>
          <w:kern w:val="2"/>
          <w:sz w:val="24"/>
          <w:szCs w:val="24"/>
          <w:lang w:eastAsia="zh-CN"/>
          <w14:ligatures w14:val="standardContextual"/>
        </w:rPr>
        <w:tab/>
      </w:r>
      <w:r>
        <w:rPr>
          <w:noProof/>
          <w:lang w:eastAsia="zh-CN"/>
        </w:rPr>
        <w:t>Transmitted signal quality</w:t>
      </w:r>
      <w:r>
        <w:rPr>
          <w:noProof/>
        </w:rPr>
        <w:tab/>
      </w:r>
      <w:r>
        <w:rPr>
          <w:noProof/>
        </w:rPr>
        <w:fldChar w:fldCharType="begin" w:fldLock="1"/>
      </w:r>
      <w:r>
        <w:rPr>
          <w:noProof/>
        </w:rPr>
        <w:instrText xml:space="preserve"> PAGEREF _Toc210411339 \h </w:instrText>
      </w:r>
      <w:r>
        <w:rPr>
          <w:noProof/>
        </w:rPr>
      </w:r>
      <w:r>
        <w:rPr>
          <w:noProof/>
        </w:rPr>
        <w:fldChar w:fldCharType="separate"/>
      </w:r>
      <w:r>
        <w:rPr>
          <w:noProof/>
        </w:rPr>
        <w:t>45</w:t>
      </w:r>
      <w:r>
        <w:rPr>
          <w:noProof/>
        </w:rPr>
        <w:fldChar w:fldCharType="end"/>
      </w:r>
    </w:p>
    <w:p w14:paraId="171BB2CE" w14:textId="051ECDE6" w:rsidR="00A57D78" w:rsidRDefault="00A57D78">
      <w:pPr>
        <w:pStyle w:val="TOC3"/>
        <w:rPr>
          <w:rFonts w:asciiTheme="minorHAnsi" w:hAnsiTheme="minorHAnsi" w:cstheme="minorBidi"/>
          <w:noProof/>
          <w:kern w:val="2"/>
          <w:sz w:val="24"/>
          <w:szCs w:val="24"/>
          <w:lang w:eastAsia="zh-CN"/>
          <w14:ligatures w14:val="standardContextual"/>
        </w:rPr>
      </w:pPr>
      <w:r>
        <w:rPr>
          <w:noProof/>
        </w:rPr>
        <w:t>6.5.1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_Toc210411340 \h </w:instrText>
      </w:r>
      <w:r>
        <w:rPr>
          <w:noProof/>
        </w:rPr>
      </w:r>
      <w:r>
        <w:rPr>
          <w:noProof/>
        </w:rPr>
        <w:fldChar w:fldCharType="separate"/>
      </w:r>
      <w:r>
        <w:rPr>
          <w:noProof/>
        </w:rPr>
        <w:t>45</w:t>
      </w:r>
      <w:r>
        <w:rPr>
          <w:noProof/>
        </w:rPr>
        <w:fldChar w:fldCharType="end"/>
      </w:r>
    </w:p>
    <w:p w14:paraId="1CA73F76" w14:textId="0DC251C8" w:rsidR="00A57D78" w:rsidRDefault="00A57D78">
      <w:pPr>
        <w:pStyle w:val="TOC3"/>
        <w:rPr>
          <w:rFonts w:asciiTheme="minorHAnsi" w:hAnsiTheme="minorHAnsi" w:cstheme="minorBidi"/>
          <w:noProof/>
          <w:kern w:val="2"/>
          <w:sz w:val="24"/>
          <w:szCs w:val="24"/>
          <w:lang w:eastAsia="zh-CN"/>
          <w14:ligatures w14:val="standardContextual"/>
        </w:rPr>
      </w:pPr>
      <w:r>
        <w:rPr>
          <w:noProof/>
        </w:rPr>
        <w:t>6.5.2</w:t>
      </w:r>
      <w:r>
        <w:rPr>
          <w:rFonts w:asciiTheme="minorHAnsi" w:hAnsiTheme="minorHAnsi" w:cstheme="minorBidi"/>
          <w:noProof/>
          <w:kern w:val="2"/>
          <w:sz w:val="24"/>
          <w:szCs w:val="24"/>
          <w:lang w:eastAsia="zh-CN"/>
          <w14:ligatures w14:val="standardContextual"/>
        </w:rPr>
        <w:tab/>
      </w:r>
      <w:r>
        <w:rPr>
          <w:noProof/>
        </w:rPr>
        <w:t>Frequency Error</w:t>
      </w:r>
      <w:r>
        <w:rPr>
          <w:noProof/>
        </w:rPr>
        <w:tab/>
      </w:r>
      <w:r>
        <w:rPr>
          <w:noProof/>
        </w:rPr>
        <w:fldChar w:fldCharType="begin" w:fldLock="1"/>
      </w:r>
      <w:r>
        <w:rPr>
          <w:noProof/>
        </w:rPr>
        <w:instrText xml:space="preserve"> PAGEREF _Toc210411341 \h </w:instrText>
      </w:r>
      <w:r>
        <w:rPr>
          <w:noProof/>
        </w:rPr>
      </w:r>
      <w:r>
        <w:rPr>
          <w:noProof/>
        </w:rPr>
        <w:fldChar w:fldCharType="separate"/>
      </w:r>
      <w:r>
        <w:rPr>
          <w:noProof/>
        </w:rPr>
        <w:t>45</w:t>
      </w:r>
      <w:r>
        <w:rPr>
          <w:noProof/>
        </w:rPr>
        <w:fldChar w:fldCharType="end"/>
      </w:r>
    </w:p>
    <w:p w14:paraId="573A554D" w14:textId="310C6ABC" w:rsidR="00A57D78" w:rsidRDefault="00A57D78">
      <w:pPr>
        <w:pStyle w:val="TOC4"/>
        <w:rPr>
          <w:rFonts w:asciiTheme="minorHAnsi" w:hAnsiTheme="minorHAnsi" w:cstheme="minorBidi"/>
          <w:noProof/>
          <w:kern w:val="2"/>
          <w:sz w:val="24"/>
          <w:szCs w:val="24"/>
          <w:lang w:eastAsia="zh-CN"/>
          <w14:ligatures w14:val="standardContextual"/>
        </w:rPr>
      </w:pPr>
      <w:r>
        <w:rPr>
          <w:noProof/>
        </w:rPr>
        <w:t>6.5.2.1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_Toc210411342 \h </w:instrText>
      </w:r>
      <w:r>
        <w:rPr>
          <w:noProof/>
        </w:rPr>
      </w:r>
      <w:r>
        <w:rPr>
          <w:noProof/>
        </w:rPr>
        <w:fldChar w:fldCharType="separate"/>
      </w:r>
      <w:r>
        <w:rPr>
          <w:noProof/>
        </w:rPr>
        <w:t>45</w:t>
      </w:r>
      <w:r>
        <w:rPr>
          <w:noProof/>
        </w:rPr>
        <w:fldChar w:fldCharType="end"/>
      </w:r>
    </w:p>
    <w:p w14:paraId="73E75717" w14:textId="54247282" w:rsidR="00A57D78" w:rsidRDefault="00A57D78">
      <w:pPr>
        <w:pStyle w:val="TOC4"/>
        <w:rPr>
          <w:rFonts w:asciiTheme="minorHAnsi" w:hAnsiTheme="minorHAnsi" w:cstheme="minorBidi"/>
          <w:noProof/>
          <w:kern w:val="2"/>
          <w:sz w:val="24"/>
          <w:szCs w:val="24"/>
          <w:lang w:eastAsia="zh-CN"/>
          <w14:ligatures w14:val="standardContextual"/>
        </w:rPr>
      </w:pPr>
      <w:r>
        <w:rPr>
          <w:noProof/>
        </w:rPr>
        <w:t>6.5.2.2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_Toc210411343 \h </w:instrText>
      </w:r>
      <w:r>
        <w:rPr>
          <w:noProof/>
        </w:rPr>
      </w:r>
      <w:r>
        <w:rPr>
          <w:noProof/>
        </w:rPr>
        <w:fldChar w:fldCharType="separate"/>
      </w:r>
      <w:r>
        <w:rPr>
          <w:noProof/>
        </w:rPr>
        <w:t>45</w:t>
      </w:r>
      <w:r>
        <w:rPr>
          <w:noProof/>
        </w:rPr>
        <w:fldChar w:fldCharType="end"/>
      </w:r>
    </w:p>
    <w:p w14:paraId="0D0511AF" w14:textId="56FEC10C"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6.5.2.3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_Toc210411344 \h </w:instrText>
      </w:r>
      <w:r>
        <w:rPr>
          <w:noProof/>
        </w:rPr>
      </w:r>
      <w:r>
        <w:rPr>
          <w:noProof/>
        </w:rPr>
        <w:fldChar w:fldCharType="separate"/>
      </w:r>
      <w:r>
        <w:rPr>
          <w:noProof/>
        </w:rPr>
        <w:t>46</w:t>
      </w:r>
      <w:r>
        <w:rPr>
          <w:noProof/>
        </w:rPr>
        <w:fldChar w:fldCharType="end"/>
      </w:r>
    </w:p>
    <w:p w14:paraId="168411A9" w14:textId="11512FF0"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6.5.2.4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_Toc210411345 \h </w:instrText>
      </w:r>
      <w:r>
        <w:rPr>
          <w:noProof/>
        </w:rPr>
      </w:r>
      <w:r>
        <w:rPr>
          <w:noProof/>
        </w:rPr>
        <w:fldChar w:fldCharType="separate"/>
      </w:r>
      <w:r>
        <w:rPr>
          <w:noProof/>
        </w:rPr>
        <w:t>46</w:t>
      </w:r>
      <w:r>
        <w:rPr>
          <w:noProof/>
        </w:rPr>
        <w:fldChar w:fldCharType="end"/>
      </w:r>
    </w:p>
    <w:p w14:paraId="63A644E1" w14:textId="3E794D4F" w:rsidR="00A57D78" w:rsidRDefault="00A57D78">
      <w:pPr>
        <w:pStyle w:val="TOC3"/>
        <w:rPr>
          <w:rFonts w:asciiTheme="minorHAnsi" w:hAnsiTheme="minorHAnsi" w:cstheme="minorBidi"/>
          <w:noProof/>
          <w:kern w:val="2"/>
          <w:sz w:val="24"/>
          <w:szCs w:val="24"/>
          <w:lang w:eastAsia="zh-CN"/>
          <w14:ligatures w14:val="standardContextual"/>
        </w:rPr>
      </w:pPr>
      <w:r>
        <w:rPr>
          <w:noProof/>
        </w:rPr>
        <w:t>6.5.3</w:t>
      </w:r>
      <w:r>
        <w:rPr>
          <w:rFonts w:asciiTheme="minorHAnsi" w:hAnsiTheme="minorHAnsi" w:cstheme="minorBidi"/>
          <w:noProof/>
          <w:kern w:val="2"/>
          <w:sz w:val="24"/>
          <w:szCs w:val="24"/>
          <w:lang w:eastAsia="zh-CN"/>
          <w14:ligatures w14:val="standardContextual"/>
        </w:rPr>
        <w:tab/>
      </w:r>
      <w:r>
        <w:rPr>
          <w:noProof/>
        </w:rPr>
        <w:t>Time alignment error</w:t>
      </w:r>
      <w:r>
        <w:rPr>
          <w:noProof/>
        </w:rPr>
        <w:tab/>
      </w:r>
      <w:r>
        <w:rPr>
          <w:noProof/>
        </w:rPr>
        <w:fldChar w:fldCharType="begin" w:fldLock="1"/>
      </w:r>
      <w:r>
        <w:rPr>
          <w:noProof/>
        </w:rPr>
        <w:instrText xml:space="preserve"> PAGEREF _Toc210411346 \h </w:instrText>
      </w:r>
      <w:r>
        <w:rPr>
          <w:noProof/>
        </w:rPr>
      </w:r>
      <w:r>
        <w:rPr>
          <w:noProof/>
        </w:rPr>
        <w:fldChar w:fldCharType="separate"/>
      </w:r>
      <w:r>
        <w:rPr>
          <w:noProof/>
        </w:rPr>
        <w:t>46</w:t>
      </w:r>
      <w:r>
        <w:rPr>
          <w:noProof/>
        </w:rPr>
        <w:fldChar w:fldCharType="end"/>
      </w:r>
    </w:p>
    <w:p w14:paraId="7CAD4653" w14:textId="7DDCC9E5" w:rsidR="00A57D78" w:rsidRDefault="00A57D78">
      <w:pPr>
        <w:pStyle w:val="TOC4"/>
        <w:rPr>
          <w:rFonts w:asciiTheme="minorHAnsi" w:hAnsiTheme="minorHAnsi" w:cstheme="minorBidi"/>
          <w:noProof/>
          <w:kern w:val="2"/>
          <w:sz w:val="24"/>
          <w:szCs w:val="24"/>
          <w:lang w:eastAsia="zh-CN"/>
          <w14:ligatures w14:val="standardContextual"/>
        </w:rPr>
      </w:pPr>
      <w:r>
        <w:rPr>
          <w:noProof/>
        </w:rPr>
        <w:t>6.5.3.1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_Toc210411347 \h </w:instrText>
      </w:r>
      <w:r>
        <w:rPr>
          <w:noProof/>
        </w:rPr>
      </w:r>
      <w:r>
        <w:rPr>
          <w:noProof/>
        </w:rPr>
        <w:fldChar w:fldCharType="separate"/>
      </w:r>
      <w:r>
        <w:rPr>
          <w:noProof/>
        </w:rPr>
        <w:t>46</w:t>
      </w:r>
      <w:r>
        <w:rPr>
          <w:noProof/>
        </w:rPr>
        <w:fldChar w:fldCharType="end"/>
      </w:r>
    </w:p>
    <w:p w14:paraId="1E6FCF26" w14:textId="1F46EA5B" w:rsidR="00A57D78" w:rsidRDefault="00A57D78">
      <w:pPr>
        <w:pStyle w:val="TOC4"/>
        <w:rPr>
          <w:rFonts w:asciiTheme="minorHAnsi" w:hAnsiTheme="minorHAnsi" w:cstheme="minorBidi"/>
          <w:noProof/>
          <w:kern w:val="2"/>
          <w:sz w:val="24"/>
          <w:szCs w:val="24"/>
          <w:lang w:eastAsia="zh-CN"/>
          <w14:ligatures w14:val="standardContextual"/>
        </w:rPr>
      </w:pPr>
      <w:r>
        <w:rPr>
          <w:noProof/>
        </w:rPr>
        <w:t>6.5.3.2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_Toc210411348 \h </w:instrText>
      </w:r>
      <w:r>
        <w:rPr>
          <w:noProof/>
        </w:rPr>
      </w:r>
      <w:r>
        <w:rPr>
          <w:noProof/>
        </w:rPr>
        <w:fldChar w:fldCharType="separate"/>
      </w:r>
      <w:r>
        <w:rPr>
          <w:noProof/>
        </w:rPr>
        <w:t>46</w:t>
      </w:r>
      <w:r>
        <w:rPr>
          <w:noProof/>
        </w:rPr>
        <w:fldChar w:fldCharType="end"/>
      </w:r>
    </w:p>
    <w:p w14:paraId="426A94FC" w14:textId="492A5CFA"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6.5.3.3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_Toc210411349 \h </w:instrText>
      </w:r>
      <w:r>
        <w:rPr>
          <w:noProof/>
        </w:rPr>
      </w:r>
      <w:r>
        <w:rPr>
          <w:noProof/>
        </w:rPr>
        <w:fldChar w:fldCharType="separate"/>
      </w:r>
      <w:r>
        <w:rPr>
          <w:noProof/>
        </w:rPr>
        <w:t>47</w:t>
      </w:r>
      <w:r>
        <w:rPr>
          <w:noProof/>
        </w:rPr>
        <w:fldChar w:fldCharType="end"/>
      </w:r>
    </w:p>
    <w:p w14:paraId="0DE25986" w14:textId="61FF533E"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6.5.3.4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_Toc210411350 \h </w:instrText>
      </w:r>
      <w:r>
        <w:rPr>
          <w:noProof/>
        </w:rPr>
      </w:r>
      <w:r>
        <w:rPr>
          <w:noProof/>
        </w:rPr>
        <w:fldChar w:fldCharType="separate"/>
      </w:r>
      <w:r>
        <w:rPr>
          <w:noProof/>
        </w:rPr>
        <w:t>47</w:t>
      </w:r>
      <w:r>
        <w:rPr>
          <w:noProof/>
        </w:rPr>
        <w:fldChar w:fldCharType="end"/>
      </w:r>
    </w:p>
    <w:p w14:paraId="3F911237" w14:textId="2A7AAFBE" w:rsidR="00A57D78" w:rsidRDefault="00A57D78">
      <w:pPr>
        <w:pStyle w:val="TOC3"/>
        <w:rPr>
          <w:rFonts w:asciiTheme="minorHAnsi" w:hAnsiTheme="minorHAnsi" w:cstheme="minorBidi"/>
          <w:noProof/>
          <w:kern w:val="2"/>
          <w:sz w:val="24"/>
          <w:szCs w:val="24"/>
          <w:lang w:eastAsia="zh-CN"/>
          <w14:ligatures w14:val="standardContextual"/>
        </w:rPr>
      </w:pPr>
      <w:r>
        <w:rPr>
          <w:noProof/>
        </w:rPr>
        <w:t>6.5.4</w:t>
      </w:r>
      <w:r>
        <w:rPr>
          <w:rFonts w:asciiTheme="minorHAnsi" w:hAnsiTheme="minorHAnsi" w:cstheme="minorBidi"/>
          <w:noProof/>
          <w:kern w:val="2"/>
          <w:sz w:val="24"/>
          <w:szCs w:val="24"/>
          <w:lang w:eastAsia="zh-CN"/>
          <w14:ligatures w14:val="standardContextual"/>
        </w:rPr>
        <w:tab/>
      </w:r>
      <w:r>
        <w:rPr>
          <w:noProof/>
        </w:rPr>
        <w:t>Modulation quality</w:t>
      </w:r>
      <w:r>
        <w:rPr>
          <w:noProof/>
        </w:rPr>
        <w:tab/>
      </w:r>
      <w:r>
        <w:rPr>
          <w:noProof/>
        </w:rPr>
        <w:fldChar w:fldCharType="begin" w:fldLock="1"/>
      </w:r>
      <w:r>
        <w:rPr>
          <w:noProof/>
        </w:rPr>
        <w:instrText xml:space="preserve"> PAGEREF _Toc210411351 \h </w:instrText>
      </w:r>
      <w:r>
        <w:rPr>
          <w:noProof/>
        </w:rPr>
      </w:r>
      <w:r>
        <w:rPr>
          <w:noProof/>
        </w:rPr>
        <w:fldChar w:fldCharType="separate"/>
      </w:r>
      <w:r>
        <w:rPr>
          <w:noProof/>
        </w:rPr>
        <w:t>47</w:t>
      </w:r>
      <w:r>
        <w:rPr>
          <w:noProof/>
        </w:rPr>
        <w:fldChar w:fldCharType="end"/>
      </w:r>
    </w:p>
    <w:p w14:paraId="3B74AC16" w14:textId="12AFB07A" w:rsidR="00A57D78" w:rsidRDefault="00A57D78">
      <w:pPr>
        <w:pStyle w:val="TOC4"/>
        <w:rPr>
          <w:rFonts w:asciiTheme="minorHAnsi" w:hAnsiTheme="minorHAnsi" w:cstheme="minorBidi"/>
          <w:noProof/>
          <w:kern w:val="2"/>
          <w:sz w:val="24"/>
          <w:szCs w:val="24"/>
          <w:lang w:eastAsia="zh-CN"/>
          <w14:ligatures w14:val="standardContextual"/>
        </w:rPr>
      </w:pPr>
      <w:r>
        <w:rPr>
          <w:noProof/>
        </w:rPr>
        <w:t>6.5.4.1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_Toc210411352 \h </w:instrText>
      </w:r>
      <w:r>
        <w:rPr>
          <w:noProof/>
        </w:rPr>
      </w:r>
      <w:r>
        <w:rPr>
          <w:noProof/>
        </w:rPr>
        <w:fldChar w:fldCharType="separate"/>
      </w:r>
      <w:r>
        <w:rPr>
          <w:noProof/>
        </w:rPr>
        <w:t>47</w:t>
      </w:r>
      <w:r>
        <w:rPr>
          <w:noProof/>
        </w:rPr>
        <w:fldChar w:fldCharType="end"/>
      </w:r>
    </w:p>
    <w:p w14:paraId="05FA953F" w14:textId="3606CF8D" w:rsidR="00A57D78" w:rsidRDefault="00A57D78">
      <w:pPr>
        <w:pStyle w:val="TOC4"/>
        <w:rPr>
          <w:rFonts w:asciiTheme="minorHAnsi" w:hAnsiTheme="minorHAnsi" w:cstheme="minorBidi"/>
          <w:noProof/>
          <w:kern w:val="2"/>
          <w:sz w:val="24"/>
          <w:szCs w:val="24"/>
          <w:lang w:eastAsia="zh-CN"/>
          <w14:ligatures w14:val="standardContextual"/>
        </w:rPr>
      </w:pPr>
      <w:r>
        <w:rPr>
          <w:noProof/>
        </w:rPr>
        <w:t>6.5.4.2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_Toc210411353 \h </w:instrText>
      </w:r>
      <w:r>
        <w:rPr>
          <w:noProof/>
        </w:rPr>
      </w:r>
      <w:r>
        <w:rPr>
          <w:noProof/>
        </w:rPr>
        <w:fldChar w:fldCharType="separate"/>
      </w:r>
      <w:r>
        <w:rPr>
          <w:noProof/>
        </w:rPr>
        <w:t>47</w:t>
      </w:r>
      <w:r>
        <w:rPr>
          <w:noProof/>
        </w:rPr>
        <w:fldChar w:fldCharType="end"/>
      </w:r>
    </w:p>
    <w:p w14:paraId="793C4FC6" w14:textId="6922E354"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6.5.4.3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_Toc210411354 \h </w:instrText>
      </w:r>
      <w:r>
        <w:rPr>
          <w:noProof/>
        </w:rPr>
      </w:r>
      <w:r>
        <w:rPr>
          <w:noProof/>
        </w:rPr>
        <w:fldChar w:fldCharType="separate"/>
      </w:r>
      <w:r>
        <w:rPr>
          <w:noProof/>
        </w:rPr>
        <w:t>47</w:t>
      </w:r>
      <w:r>
        <w:rPr>
          <w:noProof/>
        </w:rPr>
        <w:fldChar w:fldCharType="end"/>
      </w:r>
    </w:p>
    <w:p w14:paraId="19CD607C" w14:textId="7A7310BF"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6.5.4.4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_Toc210411355 \h </w:instrText>
      </w:r>
      <w:r>
        <w:rPr>
          <w:noProof/>
        </w:rPr>
      </w:r>
      <w:r>
        <w:rPr>
          <w:noProof/>
        </w:rPr>
        <w:fldChar w:fldCharType="separate"/>
      </w:r>
      <w:r>
        <w:rPr>
          <w:noProof/>
        </w:rPr>
        <w:t>48</w:t>
      </w:r>
      <w:r>
        <w:rPr>
          <w:noProof/>
        </w:rPr>
        <w:fldChar w:fldCharType="end"/>
      </w:r>
    </w:p>
    <w:p w14:paraId="76FB2AC4" w14:textId="3ADFC826" w:rsidR="00A57D78" w:rsidRDefault="00A57D78">
      <w:pPr>
        <w:pStyle w:val="TOC3"/>
        <w:rPr>
          <w:rFonts w:asciiTheme="minorHAnsi" w:hAnsiTheme="minorHAnsi" w:cstheme="minorBidi"/>
          <w:noProof/>
          <w:kern w:val="2"/>
          <w:sz w:val="24"/>
          <w:szCs w:val="24"/>
          <w:lang w:eastAsia="zh-CN"/>
          <w14:ligatures w14:val="standardContextual"/>
        </w:rPr>
      </w:pPr>
      <w:r>
        <w:rPr>
          <w:noProof/>
        </w:rPr>
        <w:t>6.5.5</w:t>
      </w:r>
      <w:r>
        <w:rPr>
          <w:rFonts w:asciiTheme="minorHAnsi" w:hAnsiTheme="minorHAnsi" w:cstheme="minorBidi"/>
          <w:noProof/>
          <w:kern w:val="2"/>
          <w:sz w:val="24"/>
          <w:szCs w:val="24"/>
          <w:lang w:eastAsia="zh-CN"/>
          <w14:ligatures w14:val="standardContextual"/>
        </w:rPr>
        <w:tab/>
      </w:r>
      <w:r>
        <w:rPr>
          <w:noProof/>
        </w:rPr>
        <w:t>Transmit pulse shape filter</w:t>
      </w:r>
      <w:r>
        <w:rPr>
          <w:noProof/>
        </w:rPr>
        <w:tab/>
      </w:r>
      <w:r>
        <w:rPr>
          <w:noProof/>
        </w:rPr>
        <w:fldChar w:fldCharType="begin" w:fldLock="1"/>
      </w:r>
      <w:r>
        <w:rPr>
          <w:noProof/>
        </w:rPr>
        <w:instrText xml:space="preserve"> PAGEREF _Toc210411356 \h </w:instrText>
      </w:r>
      <w:r>
        <w:rPr>
          <w:noProof/>
        </w:rPr>
      </w:r>
      <w:r>
        <w:rPr>
          <w:noProof/>
        </w:rPr>
        <w:fldChar w:fldCharType="separate"/>
      </w:r>
      <w:r>
        <w:rPr>
          <w:noProof/>
        </w:rPr>
        <w:t>48</w:t>
      </w:r>
      <w:r>
        <w:rPr>
          <w:noProof/>
        </w:rPr>
        <w:fldChar w:fldCharType="end"/>
      </w:r>
    </w:p>
    <w:p w14:paraId="1CA4AA79" w14:textId="415C9454" w:rsidR="00A57D78" w:rsidRDefault="00A57D78">
      <w:pPr>
        <w:pStyle w:val="TOC4"/>
        <w:rPr>
          <w:rFonts w:asciiTheme="minorHAnsi" w:hAnsiTheme="minorHAnsi" w:cstheme="minorBidi"/>
          <w:noProof/>
          <w:kern w:val="2"/>
          <w:sz w:val="24"/>
          <w:szCs w:val="24"/>
          <w:lang w:eastAsia="zh-CN"/>
          <w14:ligatures w14:val="standardContextual"/>
        </w:rPr>
      </w:pPr>
      <w:r>
        <w:rPr>
          <w:noProof/>
        </w:rPr>
        <w:t>6.5.5.1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_Toc210411357 \h </w:instrText>
      </w:r>
      <w:r>
        <w:rPr>
          <w:noProof/>
        </w:rPr>
      </w:r>
      <w:r>
        <w:rPr>
          <w:noProof/>
        </w:rPr>
        <w:fldChar w:fldCharType="separate"/>
      </w:r>
      <w:r>
        <w:rPr>
          <w:noProof/>
        </w:rPr>
        <w:t>48</w:t>
      </w:r>
      <w:r>
        <w:rPr>
          <w:noProof/>
        </w:rPr>
        <w:fldChar w:fldCharType="end"/>
      </w:r>
    </w:p>
    <w:p w14:paraId="742CB4CD" w14:textId="1002D3D0" w:rsidR="00A57D78" w:rsidRDefault="00A57D78">
      <w:pPr>
        <w:pStyle w:val="TOC4"/>
        <w:rPr>
          <w:rFonts w:asciiTheme="minorHAnsi" w:hAnsiTheme="minorHAnsi" w:cstheme="minorBidi"/>
          <w:noProof/>
          <w:kern w:val="2"/>
          <w:sz w:val="24"/>
          <w:szCs w:val="24"/>
          <w:lang w:eastAsia="zh-CN"/>
          <w14:ligatures w14:val="standardContextual"/>
        </w:rPr>
      </w:pPr>
      <w:r>
        <w:rPr>
          <w:noProof/>
        </w:rPr>
        <w:t>6.5.5.2</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_Toc210411358 \h </w:instrText>
      </w:r>
      <w:r>
        <w:rPr>
          <w:noProof/>
        </w:rPr>
      </w:r>
      <w:r>
        <w:rPr>
          <w:noProof/>
        </w:rPr>
        <w:fldChar w:fldCharType="separate"/>
      </w:r>
      <w:r>
        <w:rPr>
          <w:noProof/>
        </w:rPr>
        <w:t>48</w:t>
      </w:r>
      <w:r>
        <w:rPr>
          <w:noProof/>
        </w:rPr>
        <w:fldChar w:fldCharType="end"/>
      </w:r>
    </w:p>
    <w:p w14:paraId="72211C4C" w14:textId="3450FE1D"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6.5.5.3</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_Toc210411359 \h </w:instrText>
      </w:r>
      <w:r>
        <w:rPr>
          <w:noProof/>
        </w:rPr>
      </w:r>
      <w:r>
        <w:rPr>
          <w:noProof/>
        </w:rPr>
        <w:fldChar w:fldCharType="separate"/>
      </w:r>
      <w:r>
        <w:rPr>
          <w:noProof/>
        </w:rPr>
        <w:t>48</w:t>
      </w:r>
      <w:r>
        <w:rPr>
          <w:noProof/>
        </w:rPr>
        <w:fldChar w:fldCharType="end"/>
      </w:r>
    </w:p>
    <w:p w14:paraId="7B478B50" w14:textId="0A209212"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6.5.5.4</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_Toc210411360 \h </w:instrText>
      </w:r>
      <w:r>
        <w:rPr>
          <w:noProof/>
        </w:rPr>
      </w:r>
      <w:r>
        <w:rPr>
          <w:noProof/>
        </w:rPr>
        <w:fldChar w:fldCharType="separate"/>
      </w:r>
      <w:r>
        <w:rPr>
          <w:noProof/>
        </w:rPr>
        <w:t>48</w:t>
      </w:r>
      <w:r>
        <w:rPr>
          <w:noProof/>
        </w:rPr>
        <w:fldChar w:fldCharType="end"/>
      </w:r>
    </w:p>
    <w:p w14:paraId="02B87813" w14:textId="3E90D81B"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6.6</w:t>
      </w:r>
      <w:r>
        <w:rPr>
          <w:rFonts w:asciiTheme="minorHAnsi" w:hAnsiTheme="minorHAnsi" w:cstheme="minorBidi"/>
          <w:noProof/>
          <w:kern w:val="2"/>
          <w:sz w:val="24"/>
          <w:szCs w:val="24"/>
          <w:lang w:eastAsia="zh-CN"/>
          <w14:ligatures w14:val="standardContextual"/>
        </w:rPr>
        <w:tab/>
      </w:r>
      <w:r>
        <w:rPr>
          <w:noProof/>
          <w:lang w:eastAsia="zh-CN"/>
        </w:rPr>
        <w:t>Unwanted Emissions</w:t>
      </w:r>
      <w:r>
        <w:rPr>
          <w:noProof/>
        </w:rPr>
        <w:tab/>
      </w:r>
      <w:r>
        <w:rPr>
          <w:noProof/>
        </w:rPr>
        <w:fldChar w:fldCharType="begin" w:fldLock="1"/>
      </w:r>
      <w:r>
        <w:rPr>
          <w:noProof/>
        </w:rPr>
        <w:instrText xml:space="preserve"> PAGEREF _Toc210411361 \h </w:instrText>
      </w:r>
      <w:r>
        <w:rPr>
          <w:noProof/>
        </w:rPr>
      </w:r>
      <w:r>
        <w:rPr>
          <w:noProof/>
        </w:rPr>
        <w:fldChar w:fldCharType="separate"/>
      </w:r>
      <w:r>
        <w:rPr>
          <w:noProof/>
        </w:rPr>
        <w:t>48</w:t>
      </w:r>
      <w:r>
        <w:rPr>
          <w:noProof/>
        </w:rPr>
        <w:fldChar w:fldCharType="end"/>
      </w:r>
    </w:p>
    <w:p w14:paraId="79E315B0" w14:textId="747F41A1" w:rsidR="00A57D78" w:rsidRDefault="00A57D78">
      <w:pPr>
        <w:pStyle w:val="TOC3"/>
        <w:rPr>
          <w:rFonts w:asciiTheme="minorHAnsi" w:hAnsiTheme="minorHAnsi" w:cstheme="minorBidi"/>
          <w:noProof/>
          <w:kern w:val="2"/>
          <w:sz w:val="24"/>
          <w:szCs w:val="24"/>
          <w:lang w:eastAsia="zh-CN"/>
          <w14:ligatures w14:val="standardContextual"/>
        </w:rPr>
      </w:pPr>
      <w:r>
        <w:rPr>
          <w:noProof/>
        </w:rPr>
        <w:t>6.6.1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_Toc210411362 \h </w:instrText>
      </w:r>
      <w:r>
        <w:rPr>
          <w:noProof/>
        </w:rPr>
      </w:r>
      <w:r>
        <w:rPr>
          <w:noProof/>
        </w:rPr>
        <w:fldChar w:fldCharType="separate"/>
      </w:r>
      <w:r>
        <w:rPr>
          <w:noProof/>
        </w:rPr>
        <w:t>48</w:t>
      </w:r>
      <w:r>
        <w:rPr>
          <w:noProof/>
        </w:rPr>
        <w:fldChar w:fldCharType="end"/>
      </w:r>
    </w:p>
    <w:p w14:paraId="17C40843" w14:textId="67F109C5"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6.6.2</w:t>
      </w:r>
      <w:r>
        <w:rPr>
          <w:rFonts w:asciiTheme="minorHAnsi" w:hAnsiTheme="minorHAnsi" w:cstheme="minorBidi"/>
          <w:noProof/>
          <w:kern w:val="2"/>
          <w:sz w:val="24"/>
          <w:szCs w:val="24"/>
          <w:lang w:eastAsia="zh-CN"/>
          <w14:ligatures w14:val="standardContextual"/>
        </w:rPr>
        <w:tab/>
      </w:r>
      <w:r>
        <w:rPr>
          <w:noProof/>
          <w:lang w:eastAsia="zh-CN"/>
        </w:rPr>
        <w:t>Occupied bandwidth</w:t>
      </w:r>
      <w:r>
        <w:rPr>
          <w:noProof/>
        </w:rPr>
        <w:tab/>
      </w:r>
      <w:r>
        <w:rPr>
          <w:noProof/>
        </w:rPr>
        <w:fldChar w:fldCharType="begin" w:fldLock="1"/>
      </w:r>
      <w:r>
        <w:rPr>
          <w:noProof/>
        </w:rPr>
        <w:instrText xml:space="preserve"> PAGEREF _Toc210411363 \h </w:instrText>
      </w:r>
      <w:r>
        <w:rPr>
          <w:noProof/>
        </w:rPr>
      </w:r>
      <w:r>
        <w:rPr>
          <w:noProof/>
        </w:rPr>
        <w:fldChar w:fldCharType="separate"/>
      </w:r>
      <w:r>
        <w:rPr>
          <w:noProof/>
        </w:rPr>
        <w:t>49</w:t>
      </w:r>
      <w:r>
        <w:rPr>
          <w:noProof/>
        </w:rPr>
        <w:fldChar w:fldCharType="end"/>
      </w:r>
    </w:p>
    <w:p w14:paraId="567DBE8A" w14:textId="4507E5D2" w:rsidR="00A57D78" w:rsidRDefault="00A57D78">
      <w:pPr>
        <w:pStyle w:val="TOC4"/>
        <w:rPr>
          <w:rFonts w:asciiTheme="minorHAnsi" w:hAnsiTheme="minorHAnsi" w:cstheme="minorBidi"/>
          <w:noProof/>
          <w:kern w:val="2"/>
          <w:sz w:val="24"/>
          <w:szCs w:val="24"/>
          <w:lang w:eastAsia="zh-CN"/>
          <w14:ligatures w14:val="standardContextual"/>
        </w:rPr>
      </w:pPr>
      <w:r>
        <w:rPr>
          <w:noProof/>
        </w:rPr>
        <w:t>6.6.2.1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_Toc210411364 \h </w:instrText>
      </w:r>
      <w:r>
        <w:rPr>
          <w:noProof/>
        </w:rPr>
      </w:r>
      <w:r>
        <w:rPr>
          <w:noProof/>
        </w:rPr>
        <w:fldChar w:fldCharType="separate"/>
      </w:r>
      <w:r>
        <w:rPr>
          <w:noProof/>
        </w:rPr>
        <w:t>49</w:t>
      </w:r>
      <w:r>
        <w:rPr>
          <w:noProof/>
        </w:rPr>
        <w:fldChar w:fldCharType="end"/>
      </w:r>
    </w:p>
    <w:p w14:paraId="3103A9EC" w14:textId="77779A23" w:rsidR="00A57D78" w:rsidRDefault="00A57D78">
      <w:pPr>
        <w:pStyle w:val="TOC4"/>
        <w:rPr>
          <w:rFonts w:asciiTheme="minorHAnsi" w:hAnsiTheme="minorHAnsi" w:cstheme="minorBidi"/>
          <w:noProof/>
          <w:kern w:val="2"/>
          <w:sz w:val="24"/>
          <w:szCs w:val="24"/>
          <w:lang w:eastAsia="zh-CN"/>
          <w14:ligatures w14:val="standardContextual"/>
        </w:rPr>
      </w:pPr>
      <w:r>
        <w:rPr>
          <w:noProof/>
        </w:rPr>
        <w:t>6.6.2.2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_Toc210411365 \h </w:instrText>
      </w:r>
      <w:r>
        <w:rPr>
          <w:noProof/>
        </w:rPr>
      </w:r>
      <w:r>
        <w:rPr>
          <w:noProof/>
        </w:rPr>
        <w:fldChar w:fldCharType="separate"/>
      </w:r>
      <w:r>
        <w:rPr>
          <w:noProof/>
        </w:rPr>
        <w:t>49</w:t>
      </w:r>
      <w:r>
        <w:rPr>
          <w:noProof/>
        </w:rPr>
        <w:fldChar w:fldCharType="end"/>
      </w:r>
    </w:p>
    <w:p w14:paraId="749A8AE3" w14:textId="0A67A804"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6.6.2.3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_Toc210411366 \h </w:instrText>
      </w:r>
      <w:r>
        <w:rPr>
          <w:noProof/>
        </w:rPr>
      </w:r>
      <w:r>
        <w:rPr>
          <w:noProof/>
        </w:rPr>
        <w:fldChar w:fldCharType="separate"/>
      </w:r>
      <w:r>
        <w:rPr>
          <w:noProof/>
        </w:rPr>
        <w:t>49</w:t>
      </w:r>
      <w:r>
        <w:rPr>
          <w:noProof/>
        </w:rPr>
        <w:fldChar w:fldCharType="end"/>
      </w:r>
    </w:p>
    <w:p w14:paraId="67CF2398" w14:textId="4F5AEF74"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6.6.2.4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_Toc210411367 \h </w:instrText>
      </w:r>
      <w:r>
        <w:rPr>
          <w:noProof/>
        </w:rPr>
      </w:r>
      <w:r>
        <w:rPr>
          <w:noProof/>
        </w:rPr>
        <w:fldChar w:fldCharType="separate"/>
      </w:r>
      <w:r>
        <w:rPr>
          <w:noProof/>
        </w:rPr>
        <w:t>49</w:t>
      </w:r>
      <w:r>
        <w:rPr>
          <w:noProof/>
        </w:rPr>
        <w:fldChar w:fldCharType="end"/>
      </w:r>
    </w:p>
    <w:p w14:paraId="10956540" w14:textId="071E708B"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6.6.3</w:t>
      </w:r>
      <w:r>
        <w:rPr>
          <w:rFonts w:asciiTheme="minorHAnsi" w:hAnsiTheme="minorHAnsi" w:cstheme="minorBidi"/>
          <w:noProof/>
          <w:kern w:val="2"/>
          <w:sz w:val="24"/>
          <w:szCs w:val="24"/>
          <w:lang w:eastAsia="zh-CN"/>
          <w14:ligatures w14:val="standardContextual"/>
        </w:rPr>
        <w:tab/>
      </w:r>
      <w:r>
        <w:rPr>
          <w:noProof/>
          <w:lang w:eastAsia="zh-CN"/>
        </w:rPr>
        <w:t>Adjacent Channel Leakage power Ratio</w:t>
      </w:r>
      <w:r>
        <w:rPr>
          <w:noProof/>
        </w:rPr>
        <w:tab/>
      </w:r>
      <w:r>
        <w:rPr>
          <w:noProof/>
        </w:rPr>
        <w:fldChar w:fldCharType="begin" w:fldLock="1"/>
      </w:r>
      <w:r>
        <w:rPr>
          <w:noProof/>
        </w:rPr>
        <w:instrText xml:space="preserve"> PAGEREF _Toc210411368 \h </w:instrText>
      </w:r>
      <w:r>
        <w:rPr>
          <w:noProof/>
        </w:rPr>
      </w:r>
      <w:r>
        <w:rPr>
          <w:noProof/>
        </w:rPr>
        <w:fldChar w:fldCharType="separate"/>
      </w:r>
      <w:r>
        <w:rPr>
          <w:noProof/>
        </w:rPr>
        <w:t>50</w:t>
      </w:r>
      <w:r>
        <w:rPr>
          <w:noProof/>
        </w:rPr>
        <w:fldChar w:fldCharType="end"/>
      </w:r>
    </w:p>
    <w:p w14:paraId="4E59F25C" w14:textId="77A1762A" w:rsidR="00A57D78" w:rsidRDefault="00A57D78">
      <w:pPr>
        <w:pStyle w:val="TOC4"/>
        <w:rPr>
          <w:rFonts w:asciiTheme="minorHAnsi" w:hAnsiTheme="minorHAnsi" w:cstheme="minorBidi"/>
          <w:noProof/>
          <w:kern w:val="2"/>
          <w:sz w:val="24"/>
          <w:szCs w:val="24"/>
          <w:lang w:eastAsia="zh-CN"/>
          <w14:ligatures w14:val="standardContextual"/>
        </w:rPr>
      </w:pPr>
      <w:r>
        <w:rPr>
          <w:noProof/>
        </w:rPr>
        <w:t>6.6.3.1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_Toc210411369 \h </w:instrText>
      </w:r>
      <w:r>
        <w:rPr>
          <w:noProof/>
        </w:rPr>
      </w:r>
      <w:r>
        <w:rPr>
          <w:noProof/>
        </w:rPr>
        <w:fldChar w:fldCharType="separate"/>
      </w:r>
      <w:r>
        <w:rPr>
          <w:noProof/>
        </w:rPr>
        <w:t>50</w:t>
      </w:r>
      <w:r>
        <w:rPr>
          <w:noProof/>
        </w:rPr>
        <w:fldChar w:fldCharType="end"/>
      </w:r>
    </w:p>
    <w:p w14:paraId="6BB39068" w14:textId="2C2E3455" w:rsidR="00A57D78" w:rsidRDefault="00A57D78">
      <w:pPr>
        <w:pStyle w:val="TOC4"/>
        <w:rPr>
          <w:rFonts w:asciiTheme="minorHAnsi" w:hAnsiTheme="minorHAnsi" w:cstheme="minorBidi"/>
          <w:noProof/>
          <w:kern w:val="2"/>
          <w:sz w:val="24"/>
          <w:szCs w:val="24"/>
          <w:lang w:eastAsia="zh-CN"/>
          <w14:ligatures w14:val="standardContextual"/>
        </w:rPr>
      </w:pPr>
      <w:r>
        <w:rPr>
          <w:noProof/>
        </w:rPr>
        <w:t>6.6.3.2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_Toc210411370 \h </w:instrText>
      </w:r>
      <w:r>
        <w:rPr>
          <w:noProof/>
        </w:rPr>
      </w:r>
      <w:r>
        <w:rPr>
          <w:noProof/>
        </w:rPr>
        <w:fldChar w:fldCharType="separate"/>
      </w:r>
      <w:r>
        <w:rPr>
          <w:noProof/>
        </w:rPr>
        <w:t>50</w:t>
      </w:r>
      <w:r>
        <w:rPr>
          <w:noProof/>
        </w:rPr>
        <w:fldChar w:fldCharType="end"/>
      </w:r>
    </w:p>
    <w:p w14:paraId="62B7CF94" w14:textId="3B4841C4"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6.6.3.3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_Toc210411371 \h </w:instrText>
      </w:r>
      <w:r>
        <w:rPr>
          <w:noProof/>
        </w:rPr>
      </w:r>
      <w:r>
        <w:rPr>
          <w:noProof/>
        </w:rPr>
        <w:fldChar w:fldCharType="separate"/>
      </w:r>
      <w:r>
        <w:rPr>
          <w:noProof/>
        </w:rPr>
        <w:t>51</w:t>
      </w:r>
      <w:r>
        <w:rPr>
          <w:noProof/>
        </w:rPr>
        <w:fldChar w:fldCharType="end"/>
      </w:r>
    </w:p>
    <w:p w14:paraId="40A34CE3" w14:textId="0B9149A7"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6.6.3.4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_Toc210411372 \h </w:instrText>
      </w:r>
      <w:r>
        <w:rPr>
          <w:noProof/>
        </w:rPr>
      </w:r>
      <w:r>
        <w:rPr>
          <w:noProof/>
        </w:rPr>
        <w:fldChar w:fldCharType="separate"/>
      </w:r>
      <w:r>
        <w:rPr>
          <w:noProof/>
        </w:rPr>
        <w:t>51</w:t>
      </w:r>
      <w:r>
        <w:rPr>
          <w:noProof/>
        </w:rPr>
        <w:fldChar w:fldCharType="end"/>
      </w:r>
    </w:p>
    <w:p w14:paraId="53C97E6D" w14:textId="0EE8E897"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6.6.4</w:t>
      </w:r>
      <w:r>
        <w:rPr>
          <w:rFonts w:asciiTheme="minorHAnsi" w:hAnsiTheme="minorHAnsi" w:cstheme="minorBidi"/>
          <w:noProof/>
          <w:kern w:val="2"/>
          <w:sz w:val="24"/>
          <w:szCs w:val="24"/>
          <w:lang w:eastAsia="zh-CN"/>
          <w14:ligatures w14:val="standardContextual"/>
        </w:rPr>
        <w:tab/>
      </w:r>
      <w:r>
        <w:rPr>
          <w:noProof/>
          <w:lang w:eastAsia="zh-CN"/>
        </w:rPr>
        <w:t>Spectrum emission mask</w:t>
      </w:r>
      <w:r>
        <w:rPr>
          <w:noProof/>
        </w:rPr>
        <w:tab/>
      </w:r>
      <w:r>
        <w:rPr>
          <w:noProof/>
        </w:rPr>
        <w:fldChar w:fldCharType="begin" w:fldLock="1"/>
      </w:r>
      <w:r>
        <w:rPr>
          <w:noProof/>
        </w:rPr>
        <w:instrText xml:space="preserve"> PAGEREF _Toc210411373 \h </w:instrText>
      </w:r>
      <w:r>
        <w:rPr>
          <w:noProof/>
        </w:rPr>
      </w:r>
      <w:r>
        <w:rPr>
          <w:noProof/>
        </w:rPr>
        <w:fldChar w:fldCharType="separate"/>
      </w:r>
      <w:r>
        <w:rPr>
          <w:noProof/>
        </w:rPr>
        <w:t>51</w:t>
      </w:r>
      <w:r>
        <w:rPr>
          <w:noProof/>
        </w:rPr>
        <w:fldChar w:fldCharType="end"/>
      </w:r>
    </w:p>
    <w:p w14:paraId="7403ECE4" w14:textId="385E78D8" w:rsidR="00A57D78" w:rsidRDefault="00A57D78">
      <w:pPr>
        <w:pStyle w:val="TOC4"/>
        <w:rPr>
          <w:rFonts w:asciiTheme="minorHAnsi" w:hAnsiTheme="minorHAnsi" w:cstheme="minorBidi"/>
          <w:noProof/>
          <w:kern w:val="2"/>
          <w:sz w:val="24"/>
          <w:szCs w:val="24"/>
          <w:lang w:eastAsia="zh-CN"/>
          <w14:ligatures w14:val="standardContextual"/>
        </w:rPr>
      </w:pPr>
      <w:r>
        <w:rPr>
          <w:noProof/>
        </w:rPr>
        <w:t>6.6.4.1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_Toc210411374 \h </w:instrText>
      </w:r>
      <w:r>
        <w:rPr>
          <w:noProof/>
        </w:rPr>
      </w:r>
      <w:r>
        <w:rPr>
          <w:noProof/>
        </w:rPr>
        <w:fldChar w:fldCharType="separate"/>
      </w:r>
      <w:r>
        <w:rPr>
          <w:noProof/>
        </w:rPr>
        <w:t>51</w:t>
      </w:r>
      <w:r>
        <w:rPr>
          <w:noProof/>
        </w:rPr>
        <w:fldChar w:fldCharType="end"/>
      </w:r>
    </w:p>
    <w:p w14:paraId="55A3EA1A" w14:textId="703F3607" w:rsidR="00A57D78" w:rsidRDefault="00A57D78">
      <w:pPr>
        <w:pStyle w:val="TOC4"/>
        <w:rPr>
          <w:rFonts w:asciiTheme="minorHAnsi" w:hAnsiTheme="minorHAnsi" w:cstheme="minorBidi"/>
          <w:noProof/>
          <w:kern w:val="2"/>
          <w:sz w:val="24"/>
          <w:szCs w:val="24"/>
          <w:lang w:eastAsia="zh-CN"/>
          <w14:ligatures w14:val="standardContextual"/>
        </w:rPr>
      </w:pPr>
      <w:r>
        <w:rPr>
          <w:noProof/>
        </w:rPr>
        <w:t>6.6.4.2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_Toc210411375 \h </w:instrText>
      </w:r>
      <w:r>
        <w:rPr>
          <w:noProof/>
        </w:rPr>
      </w:r>
      <w:r>
        <w:rPr>
          <w:noProof/>
        </w:rPr>
        <w:fldChar w:fldCharType="separate"/>
      </w:r>
      <w:r>
        <w:rPr>
          <w:noProof/>
        </w:rPr>
        <w:t>51</w:t>
      </w:r>
      <w:r>
        <w:rPr>
          <w:noProof/>
        </w:rPr>
        <w:fldChar w:fldCharType="end"/>
      </w:r>
    </w:p>
    <w:p w14:paraId="0C58CA47" w14:textId="07C1A369"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6.6.4.3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_Toc210411376 \h </w:instrText>
      </w:r>
      <w:r>
        <w:rPr>
          <w:noProof/>
        </w:rPr>
      </w:r>
      <w:r>
        <w:rPr>
          <w:noProof/>
        </w:rPr>
        <w:fldChar w:fldCharType="separate"/>
      </w:r>
      <w:r>
        <w:rPr>
          <w:noProof/>
        </w:rPr>
        <w:t>51</w:t>
      </w:r>
      <w:r>
        <w:rPr>
          <w:noProof/>
        </w:rPr>
        <w:fldChar w:fldCharType="end"/>
      </w:r>
    </w:p>
    <w:p w14:paraId="4554CFAC" w14:textId="70F60F8D" w:rsidR="00A57D78" w:rsidRDefault="00A57D78">
      <w:pPr>
        <w:pStyle w:val="TOC5"/>
        <w:rPr>
          <w:rFonts w:asciiTheme="minorHAnsi" w:hAnsiTheme="minorHAnsi" w:cstheme="minorBidi"/>
          <w:noProof/>
          <w:kern w:val="2"/>
          <w:sz w:val="24"/>
          <w:szCs w:val="24"/>
          <w:lang w:eastAsia="zh-CN"/>
          <w14:ligatures w14:val="standardContextual"/>
        </w:rPr>
      </w:pPr>
      <w:r>
        <w:rPr>
          <w:noProof/>
        </w:rPr>
        <w:t>6.6.4.3.1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_Toc210411377 \h </w:instrText>
      </w:r>
      <w:r>
        <w:rPr>
          <w:noProof/>
        </w:rPr>
      </w:r>
      <w:r>
        <w:rPr>
          <w:noProof/>
        </w:rPr>
        <w:fldChar w:fldCharType="separate"/>
      </w:r>
      <w:r>
        <w:rPr>
          <w:noProof/>
        </w:rPr>
        <w:t>51</w:t>
      </w:r>
      <w:r>
        <w:rPr>
          <w:noProof/>
        </w:rPr>
        <w:fldChar w:fldCharType="end"/>
      </w:r>
    </w:p>
    <w:p w14:paraId="61AFD711" w14:textId="4D947A5A" w:rsidR="00A57D78" w:rsidRDefault="00A57D78">
      <w:pPr>
        <w:pStyle w:val="TOC5"/>
        <w:rPr>
          <w:rFonts w:asciiTheme="minorHAnsi" w:hAnsiTheme="minorHAnsi" w:cstheme="minorBidi"/>
          <w:noProof/>
          <w:kern w:val="2"/>
          <w:sz w:val="24"/>
          <w:szCs w:val="24"/>
          <w:lang w:eastAsia="zh-CN"/>
          <w14:ligatures w14:val="standardContextual"/>
        </w:rPr>
      </w:pPr>
      <w:r>
        <w:rPr>
          <w:noProof/>
        </w:rPr>
        <w:t>6.6.4.3.2</w:t>
      </w:r>
      <w:r>
        <w:rPr>
          <w:rFonts w:asciiTheme="minorHAnsi" w:hAnsiTheme="minorHAnsi" w:cstheme="minorBidi"/>
          <w:noProof/>
          <w:kern w:val="2"/>
          <w:sz w:val="24"/>
          <w:szCs w:val="24"/>
          <w:lang w:eastAsia="zh-CN"/>
          <w14:ligatures w14:val="standardContextual"/>
        </w:rPr>
        <w:tab/>
      </w:r>
      <w:r>
        <w:rPr>
          <w:noProof/>
        </w:rPr>
        <w:t>Basic limits for single RAT UTRA FDD operation</w:t>
      </w:r>
      <w:r>
        <w:rPr>
          <w:noProof/>
        </w:rPr>
        <w:tab/>
      </w:r>
      <w:r>
        <w:rPr>
          <w:noProof/>
        </w:rPr>
        <w:fldChar w:fldCharType="begin" w:fldLock="1"/>
      </w:r>
      <w:r>
        <w:rPr>
          <w:noProof/>
        </w:rPr>
        <w:instrText xml:space="preserve"> PAGEREF _Toc210411378 \h </w:instrText>
      </w:r>
      <w:r>
        <w:rPr>
          <w:noProof/>
        </w:rPr>
      </w:r>
      <w:r>
        <w:rPr>
          <w:noProof/>
        </w:rPr>
        <w:fldChar w:fldCharType="separate"/>
      </w:r>
      <w:r>
        <w:rPr>
          <w:noProof/>
        </w:rPr>
        <w:t>51</w:t>
      </w:r>
      <w:r>
        <w:rPr>
          <w:noProof/>
        </w:rPr>
        <w:fldChar w:fldCharType="end"/>
      </w:r>
    </w:p>
    <w:p w14:paraId="31DAA25C" w14:textId="7116284A" w:rsidR="00A57D78" w:rsidRDefault="00A57D78">
      <w:pPr>
        <w:pStyle w:val="TOC5"/>
        <w:rPr>
          <w:rFonts w:asciiTheme="minorHAnsi" w:hAnsiTheme="minorHAnsi" w:cstheme="minorBidi"/>
          <w:noProof/>
          <w:kern w:val="2"/>
          <w:sz w:val="24"/>
          <w:szCs w:val="24"/>
          <w:lang w:eastAsia="zh-CN"/>
          <w14:ligatures w14:val="standardContextual"/>
        </w:rPr>
      </w:pPr>
      <w:r>
        <w:rPr>
          <w:noProof/>
        </w:rPr>
        <w:t>6.6.4.3.3</w:t>
      </w:r>
      <w:r>
        <w:rPr>
          <w:rFonts w:asciiTheme="minorHAnsi" w:hAnsiTheme="minorHAnsi" w:cstheme="minorBidi"/>
          <w:noProof/>
          <w:kern w:val="2"/>
          <w:sz w:val="24"/>
          <w:szCs w:val="24"/>
          <w:lang w:eastAsia="zh-CN"/>
          <w14:ligatures w14:val="standardContextual"/>
        </w:rPr>
        <w:tab/>
      </w:r>
      <w:r w:rsidRPr="00A5430F">
        <w:rPr>
          <w:iCs/>
          <w:noProof/>
        </w:rPr>
        <w:t>Basic limits</w:t>
      </w:r>
      <w:r>
        <w:rPr>
          <w:noProof/>
        </w:rPr>
        <w:t xml:space="preserve"> for single RAT UTRA TDD 1,28Mcps operation</w:t>
      </w:r>
      <w:r>
        <w:rPr>
          <w:noProof/>
        </w:rPr>
        <w:tab/>
      </w:r>
      <w:r>
        <w:rPr>
          <w:noProof/>
        </w:rPr>
        <w:fldChar w:fldCharType="begin" w:fldLock="1"/>
      </w:r>
      <w:r>
        <w:rPr>
          <w:noProof/>
        </w:rPr>
        <w:instrText xml:space="preserve"> PAGEREF _Toc210411379 \h </w:instrText>
      </w:r>
      <w:r>
        <w:rPr>
          <w:noProof/>
        </w:rPr>
      </w:r>
      <w:r>
        <w:rPr>
          <w:noProof/>
        </w:rPr>
        <w:fldChar w:fldCharType="separate"/>
      </w:r>
      <w:r>
        <w:rPr>
          <w:noProof/>
        </w:rPr>
        <w:t>57</w:t>
      </w:r>
      <w:r>
        <w:rPr>
          <w:noProof/>
        </w:rPr>
        <w:fldChar w:fldCharType="end"/>
      </w:r>
    </w:p>
    <w:p w14:paraId="2B936E94" w14:textId="7931FE27"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6.6.4.4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_Toc210411380 \h </w:instrText>
      </w:r>
      <w:r>
        <w:rPr>
          <w:noProof/>
        </w:rPr>
      </w:r>
      <w:r>
        <w:rPr>
          <w:noProof/>
        </w:rPr>
        <w:fldChar w:fldCharType="separate"/>
      </w:r>
      <w:r>
        <w:rPr>
          <w:noProof/>
        </w:rPr>
        <w:t>59</w:t>
      </w:r>
      <w:r>
        <w:rPr>
          <w:noProof/>
        </w:rPr>
        <w:fldChar w:fldCharType="end"/>
      </w:r>
    </w:p>
    <w:p w14:paraId="5205DE5C" w14:textId="5CFEFA4E"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6.6.5</w:t>
      </w:r>
      <w:r>
        <w:rPr>
          <w:rFonts w:asciiTheme="minorHAnsi" w:hAnsiTheme="minorHAnsi" w:cstheme="minorBidi"/>
          <w:noProof/>
          <w:kern w:val="2"/>
          <w:sz w:val="24"/>
          <w:szCs w:val="24"/>
          <w:lang w:eastAsia="zh-CN"/>
          <w14:ligatures w14:val="standardContextual"/>
        </w:rPr>
        <w:tab/>
      </w:r>
      <w:r>
        <w:rPr>
          <w:noProof/>
          <w:lang w:eastAsia="zh-CN"/>
        </w:rPr>
        <w:t>Operating band unwanted emission</w:t>
      </w:r>
      <w:r>
        <w:rPr>
          <w:noProof/>
        </w:rPr>
        <w:tab/>
      </w:r>
      <w:r>
        <w:rPr>
          <w:noProof/>
        </w:rPr>
        <w:fldChar w:fldCharType="begin" w:fldLock="1"/>
      </w:r>
      <w:r>
        <w:rPr>
          <w:noProof/>
        </w:rPr>
        <w:instrText xml:space="preserve"> PAGEREF _Toc210411381 \h </w:instrText>
      </w:r>
      <w:r>
        <w:rPr>
          <w:noProof/>
        </w:rPr>
      </w:r>
      <w:r>
        <w:rPr>
          <w:noProof/>
        </w:rPr>
        <w:fldChar w:fldCharType="separate"/>
      </w:r>
      <w:r>
        <w:rPr>
          <w:noProof/>
        </w:rPr>
        <w:t>59</w:t>
      </w:r>
      <w:r>
        <w:rPr>
          <w:noProof/>
        </w:rPr>
        <w:fldChar w:fldCharType="end"/>
      </w:r>
    </w:p>
    <w:p w14:paraId="46304AE9" w14:textId="3D205ABD" w:rsidR="00A57D78" w:rsidRDefault="00A57D78">
      <w:pPr>
        <w:pStyle w:val="TOC4"/>
        <w:rPr>
          <w:rFonts w:asciiTheme="minorHAnsi" w:hAnsiTheme="minorHAnsi" w:cstheme="minorBidi"/>
          <w:noProof/>
          <w:kern w:val="2"/>
          <w:sz w:val="24"/>
          <w:szCs w:val="24"/>
          <w:lang w:eastAsia="zh-CN"/>
          <w14:ligatures w14:val="standardContextual"/>
        </w:rPr>
      </w:pPr>
      <w:r>
        <w:rPr>
          <w:noProof/>
        </w:rPr>
        <w:t>6.6.5.1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_Toc210411382 \h </w:instrText>
      </w:r>
      <w:r>
        <w:rPr>
          <w:noProof/>
        </w:rPr>
      </w:r>
      <w:r>
        <w:rPr>
          <w:noProof/>
        </w:rPr>
        <w:fldChar w:fldCharType="separate"/>
      </w:r>
      <w:r>
        <w:rPr>
          <w:noProof/>
        </w:rPr>
        <w:t>59</w:t>
      </w:r>
      <w:r>
        <w:rPr>
          <w:noProof/>
        </w:rPr>
        <w:fldChar w:fldCharType="end"/>
      </w:r>
    </w:p>
    <w:p w14:paraId="45B69E2B" w14:textId="7C91ADF9" w:rsidR="00A57D78" w:rsidRDefault="00A57D78">
      <w:pPr>
        <w:pStyle w:val="TOC4"/>
        <w:rPr>
          <w:rFonts w:asciiTheme="minorHAnsi" w:hAnsiTheme="minorHAnsi" w:cstheme="minorBidi"/>
          <w:noProof/>
          <w:kern w:val="2"/>
          <w:sz w:val="24"/>
          <w:szCs w:val="24"/>
          <w:lang w:eastAsia="zh-CN"/>
          <w14:ligatures w14:val="standardContextual"/>
        </w:rPr>
      </w:pPr>
      <w:r>
        <w:rPr>
          <w:noProof/>
        </w:rPr>
        <w:t>6.6.5.2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_Toc210411383 \h </w:instrText>
      </w:r>
      <w:r>
        <w:rPr>
          <w:noProof/>
        </w:rPr>
      </w:r>
      <w:r>
        <w:rPr>
          <w:noProof/>
        </w:rPr>
        <w:fldChar w:fldCharType="separate"/>
      </w:r>
      <w:r>
        <w:rPr>
          <w:noProof/>
        </w:rPr>
        <w:t>59</w:t>
      </w:r>
      <w:r>
        <w:rPr>
          <w:noProof/>
        </w:rPr>
        <w:fldChar w:fldCharType="end"/>
      </w:r>
    </w:p>
    <w:p w14:paraId="09DEA314" w14:textId="5F930380" w:rsidR="00A57D78" w:rsidRDefault="00A57D78">
      <w:pPr>
        <w:pStyle w:val="TOC5"/>
        <w:rPr>
          <w:rFonts w:asciiTheme="minorHAnsi" w:hAnsiTheme="minorHAnsi" w:cstheme="minorBidi"/>
          <w:noProof/>
          <w:kern w:val="2"/>
          <w:sz w:val="24"/>
          <w:szCs w:val="24"/>
          <w:lang w:eastAsia="zh-CN"/>
          <w14:ligatures w14:val="standardContextual"/>
        </w:rPr>
      </w:pPr>
      <w:r>
        <w:rPr>
          <w:noProof/>
          <w:lang w:eastAsia="zh-CN"/>
        </w:rPr>
        <w:t>6.6.5.2.1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_Toc210411384 \h </w:instrText>
      </w:r>
      <w:r>
        <w:rPr>
          <w:noProof/>
        </w:rPr>
      </w:r>
      <w:r>
        <w:rPr>
          <w:noProof/>
        </w:rPr>
        <w:fldChar w:fldCharType="separate"/>
      </w:r>
      <w:r>
        <w:rPr>
          <w:noProof/>
        </w:rPr>
        <w:t>59</w:t>
      </w:r>
      <w:r>
        <w:rPr>
          <w:noProof/>
        </w:rPr>
        <w:fldChar w:fldCharType="end"/>
      </w:r>
    </w:p>
    <w:p w14:paraId="3D22E65F" w14:textId="457EE1FC" w:rsidR="00A57D78" w:rsidRDefault="00A57D78">
      <w:pPr>
        <w:pStyle w:val="TOC5"/>
        <w:rPr>
          <w:rFonts w:asciiTheme="minorHAnsi" w:hAnsiTheme="minorHAnsi" w:cstheme="minorBidi"/>
          <w:noProof/>
          <w:kern w:val="2"/>
          <w:sz w:val="24"/>
          <w:szCs w:val="24"/>
          <w:lang w:eastAsia="zh-CN"/>
          <w14:ligatures w14:val="standardContextual"/>
        </w:rPr>
      </w:pPr>
      <w:r>
        <w:rPr>
          <w:noProof/>
        </w:rPr>
        <w:t>6.6.5.2.2</w:t>
      </w:r>
      <w:r>
        <w:rPr>
          <w:rFonts w:asciiTheme="minorHAnsi" w:hAnsiTheme="minorHAnsi" w:cstheme="minorBidi"/>
          <w:noProof/>
          <w:kern w:val="2"/>
          <w:sz w:val="24"/>
          <w:szCs w:val="24"/>
          <w:lang w:eastAsia="zh-CN"/>
          <w14:ligatures w14:val="standardContextual"/>
        </w:rPr>
        <w:tab/>
      </w:r>
      <w:r w:rsidRPr="00A5430F">
        <w:rPr>
          <w:i/>
          <w:noProof/>
        </w:rPr>
        <w:t>Basic limits</w:t>
      </w:r>
      <w:r>
        <w:rPr>
          <w:noProof/>
        </w:rPr>
        <w:t xml:space="preserve"> for Band Categories 1 and 3</w:t>
      </w:r>
      <w:r>
        <w:rPr>
          <w:noProof/>
        </w:rPr>
        <w:tab/>
      </w:r>
      <w:r>
        <w:rPr>
          <w:noProof/>
        </w:rPr>
        <w:fldChar w:fldCharType="begin" w:fldLock="1"/>
      </w:r>
      <w:r>
        <w:rPr>
          <w:noProof/>
        </w:rPr>
        <w:instrText xml:space="preserve"> PAGEREF _Toc210411385 \h </w:instrText>
      </w:r>
      <w:r>
        <w:rPr>
          <w:noProof/>
        </w:rPr>
      </w:r>
      <w:r>
        <w:rPr>
          <w:noProof/>
        </w:rPr>
        <w:fldChar w:fldCharType="separate"/>
      </w:r>
      <w:r>
        <w:rPr>
          <w:noProof/>
        </w:rPr>
        <w:t>60</w:t>
      </w:r>
      <w:r>
        <w:rPr>
          <w:noProof/>
        </w:rPr>
        <w:fldChar w:fldCharType="end"/>
      </w:r>
    </w:p>
    <w:p w14:paraId="7EEC9583" w14:textId="6897308A" w:rsidR="00A57D78" w:rsidRDefault="00A57D78">
      <w:pPr>
        <w:pStyle w:val="TOC5"/>
        <w:rPr>
          <w:rFonts w:asciiTheme="minorHAnsi" w:hAnsiTheme="minorHAnsi" w:cstheme="minorBidi"/>
          <w:noProof/>
          <w:kern w:val="2"/>
          <w:sz w:val="24"/>
          <w:szCs w:val="24"/>
          <w:lang w:eastAsia="zh-CN"/>
          <w14:ligatures w14:val="standardContextual"/>
        </w:rPr>
      </w:pPr>
      <w:r>
        <w:rPr>
          <w:noProof/>
        </w:rPr>
        <w:t>6.6.5.2.3</w:t>
      </w:r>
      <w:r>
        <w:rPr>
          <w:rFonts w:asciiTheme="minorHAnsi" w:hAnsiTheme="minorHAnsi" w:cstheme="minorBidi"/>
          <w:noProof/>
          <w:kern w:val="2"/>
          <w:sz w:val="24"/>
          <w:szCs w:val="24"/>
          <w:lang w:eastAsia="zh-CN"/>
          <w14:ligatures w14:val="standardContextual"/>
        </w:rPr>
        <w:tab/>
      </w:r>
      <w:r w:rsidRPr="00A5430F">
        <w:rPr>
          <w:i/>
          <w:noProof/>
        </w:rPr>
        <w:t>Basic limit</w:t>
      </w:r>
      <w:r>
        <w:rPr>
          <w:noProof/>
        </w:rPr>
        <w:t xml:space="preserve"> for Band Category 2</w:t>
      </w:r>
      <w:r>
        <w:rPr>
          <w:noProof/>
        </w:rPr>
        <w:tab/>
      </w:r>
      <w:r>
        <w:rPr>
          <w:noProof/>
        </w:rPr>
        <w:fldChar w:fldCharType="begin" w:fldLock="1"/>
      </w:r>
      <w:r>
        <w:rPr>
          <w:noProof/>
        </w:rPr>
        <w:instrText xml:space="preserve"> PAGEREF _Toc210411386 \h </w:instrText>
      </w:r>
      <w:r>
        <w:rPr>
          <w:noProof/>
        </w:rPr>
      </w:r>
      <w:r>
        <w:rPr>
          <w:noProof/>
        </w:rPr>
        <w:fldChar w:fldCharType="separate"/>
      </w:r>
      <w:r>
        <w:rPr>
          <w:noProof/>
        </w:rPr>
        <w:t>65</w:t>
      </w:r>
      <w:r>
        <w:rPr>
          <w:noProof/>
        </w:rPr>
        <w:fldChar w:fldCharType="end"/>
      </w:r>
    </w:p>
    <w:p w14:paraId="5530BBF9" w14:textId="0379A80B" w:rsidR="00A57D78" w:rsidRDefault="00A57D78">
      <w:pPr>
        <w:pStyle w:val="TOC5"/>
        <w:rPr>
          <w:rFonts w:asciiTheme="minorHAnsi" w:hAnsiTheme="minorHAnsi" w:cstheme="minorBidi"/>
          <w:noProof/>
          <w:kern w:val="2"/>
          <w:sz w:val="24"/>
          <w:szCs w:val="24"/>
          <w:lang w:eastAsia="zh-CN"/>
          <w14:ligatures w14:val="standardContextual"/>
        </w:rPr>
      </w:pPr>
      <w:r>
        <w:rPr>
          <w:noProof/>
        </w:rPr>
        <w:t>6.6.5.2.4</w:t>
      </w:r>
      <w:r>
        <w:rPr>
          <w:rFonts w:asciiTheme="minorHAnsi" w:hAnsiTheme="minorHAnsi" w:cstheme="minorBidi"/>
          <w:noProof/>
          <w:kern w:val="2"/>
          <w:sz w:val="24"/>
          <w:szCs w:val="24"/>
          <w:lang w:eastAsia="zh-CN"/>
          <w14:ligatures w14:val="standardContextual"/>
        </w:rPr>
        <w:tab/>
      </w:r>
      <w:r>
        <w:rPr>
          <w:noProof/>
        </w:rPr>
        <w:t>Additional requirements</w:t>
      </w:r>
      <w:r>
        <w:rPr>
          <w:noProof/>
        </w:rPr>
        <w:tab/>
      </w:r>
      <w:r>
        <w:rPr>
          <w:noProof/>
        </w:rPr>
        <w:fldChar w:fldCharType="begin" w:fldLock="1"/>
      </w:r>
      <w:r>
        <w:rPr>
          <w:noProof/>
        </w:rPr>
        <w:instrText xml:space="preserve"> PAGEREF _Toc210411387 \h </w:instrText>
      </w:r>
      <w:r>
        <w:rPr>
          <w:noProof/>
        </w:rPr>
      </w:r>
      <w:r>
        <w:rPr>
          <w:noProof/>
        </w:rPr>
        <w:fldChar w:fldCharType="separate"/>
      </w:r>
      <w:r>
        <w:rPr>
          <w:noProof/>
        </w:rPr>
        <w:t>73</w:t>
      </w:r>
      <w:r>
        <w:rPr>
          <w:noProof/>
        </w:rPr>
        <w:fldChar w:fldCharType="end"/>
      </w:r>
    </w:p>
    <w:p w14:paraId="49A82330" w14:textId="4F3D6362"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6.6.5.3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_Toc210411388 \h </w:instrText>
      </w:r>
      <w:r>
        <w:rPr>
          <w:noProof/>
        </w:rPr>
      </w:r>
      <w:r>
        <w:rPr>
          <w:noProof/>
        </w:rPr>
        <w:fldChar w:fldCharType="separate"/>
      </w:r>
      <w:r>
        <w:rPr>
          <w:noProof/>
        </w:rPr>
        <w:t>73</w:t>
      </w:r>
      <w:r>
        <w:rPr>
          <w:noProof/>
        </w:rPr>
        <w:fldChar w:fldCharType="end"/>
      </w:r>
    </w:p>
    <w:p w14:paraId="525AB936" w14:textId="7A7D38EB"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6.6.5.4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_Toc210411389 \h </w:instrText>
      </w:r>
      <w:r>
        <w:rPr>
          <w:noProof/>
        </w:rPr>
      </w:r>
      <w:r>
        <w:rPr>
          <w:noProof/>
        </w:rPr>
        <w:fldChar w:fldCharType="separate"/>
      </w:r>
      <w:r>
        <w:rPr>
          <w:noProof/>
        </w:rPr>
        <w:t>73</w:t>
      </w:r>
      <w:r>
        <w:rPr>
          <w:noProof/>
        </w:rPr>
        <w:fldChar w:fldCharType="end"/>
      </w:r>
    </w:p>
    <w:p w14:paraId="7D801F1C" w14:textId="36B355BA" w:rsidR="00A57D78" w:rsidRDefault="00A57D78">
      <w:pPr>
        <w:pStyle w:val="TOC5"/>
        <w:rPr>
          <w:rFonts w:asciiTheme="minorHAnsi" w:hAnsiTheme="minorHAnsi" w:cstheme="minorBidi"/>
          <w:noProof/>
          <w:kern w:val="2"/>
          <w:sz w:val="24"/>
          <w:szCs w:val="24"/>
          <w:lang w:eastAsia="zh-CN"/>
          <w14:ligatures w14:val="standardContextual"/>
        </w:rPr>
      </w:pPr>
      <w:r>
        <w:rPr>
          <w:noProof/>
          <w:lang w:eastAsia="zh-CN"/>
        </w:rPr>
        <w:t>6.6.5.4.1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_Toc210411390 \h </w:instrText>
      </w:r>
      <w:r>
        <w:rPr>
          <w:noProof/>
        </w:rPr>
      </w:r>
      <w:r>
        <w:rPr>
          <w:noProof/>
        </w:rPr>
        <w:fldChar w:fldCharType="separate"/>
      </w:r>
      <w:r>
        <w:rPr>
          <w:noProof/>
        </w:rPr>
        <w:t>73</w:t>
      </w:r>
      <w:r>
        <w:rPr>
          <w:noProof/>
        </w:rPr>
        <w:fldChar w:fldCharType="end"/>
      </w:r>
    </w:p>
    <w:p w14:paraId="373674DA" w14:textId="7EADB716" w:rsidR="00A57D78" w:rsidRDefault="00A57D78">
      <w:pPr>
        <w:pStyle w:val="TOC5"/>
        <w:rPr>
          <w:rFonts w:asciiTheme="minorHAnsi" w:hAnsiTheme="minorHAnsi" w:cstheme="minorBidi"/>
          <w:noProof/>
          <w:kern w:val="2"/>
          <w:sz w:val="24"/>
          <w:szCs w:val="24"/>
          <w:lang w:eastAsia="zh-CN"/>
          <w14:ligatures w14:val="standardContextual"/>
        </w:rPr>
      </w:pPr>
      <w:r>
        <w:rPr>
          <w:noProof/>
        </w:rPr>
        <w:t>6.6.5.4.2</w:t>
      </w:r>
      <w:r>
        <w:rPr>
          <w:rFonts w:asciiTheme="minorHAnsi" w:hAnsiTheme="minorHAnsi" w:cstheme="minorBidi"/>
          <w:noProof/>
          <w:kern w:val="2"/>
          <w:sz w:val="24"/>
          <w:szCs w:val="24"/>
          <w:lang w:eastAsia="zh-CN"/>
          <w14:ligatures w14:val="standardContextual"/>
        </w:rPr>
        <w:tab/>
      </w:r>
      <w:r>
        <w:rPr>
          <w:noProof/>
        </w:rPr>
        <w:t xml:space="preserve">Basic limits </w:t>
      </w:r>
      <w:r>
        <w:rPr>
          <w:noProof/>
          <w:lang w:eastAsia="zh-CN"/>
        </w:rPr>
        <w:t xml:space="preserve">for Wide Area BS </w:t>
      </w:r>
      <w:r>
        <w:rPr>
          <w:noProof/>
        </w:rPr>
        <w:t>(Category A)</w:t>
      </w:r>
      <w:r>
        <w:rPr>
          <w:noProof/>
        </w:rPr>
        <w:tab/>
      </w:r>
      <w:r>
        <w:rPr>
          <w:noProof/>
        </w:rPr>
        <w:fldChar w:fldCharType="begin" w:fldLock="1"/>
      </w:r>
      <w:r>
        <w:rPr>
          <w:noProof/>
        </w:rPr>
        <w:instrText xml:space="preserve"> PAGEREF _Toc210411391 \h </w:instrText>
      </w:r>
      <w:r>
        <w:rPr>
          <w:noProof/>
        </w:rPr>
      </w:r>
      <w:r>
        <w:rPr>
          <w:noProof/>
        </w:rPr>
        <w:fldChar w:fldCharType="separate"/>
      </w:r>
      <w:r>
        <w:rPr>
          <w:noProof/>
        </w:rPr>
        <w:t>75</w:t>
      </w:r>
      <w:r>
        <w:rPr>
          <w:noProof/>
        </w:rPr>
        <w:fldChar w:fldCharType="end"/>
      </w:r>
    </w:p>
    <w:p w14:paraId="3F2D9674" w14:textId="124A1BBB" w:rsidR="00A57D78" w:rsidRDefault="00A57D78">
      <w:pPr>
        <w:pStyle w:val="TOC5"/>
        <w:rPr>
          <w:rFonts w:asciiTheme="minorHAnsi" w:hAnsiTheme="minorHAnsi" w:cstheme="minorBidi"/>
          <w:noProof/>
          <w:kern w:val="2"/>
          <w:sz w:val="24"/>
          <w:szCs w:val="24"/>
          <w:lang w:eastAsia="zh-CN"/>
          <w14:ligatures w14:val="standardContextual"/>
        </w:rPr>
      </w:pPr>
      <w:r>
        <w:rPr>
          <w:noProof/>
        </w:rPr>
        <w:t>6.6.5.4.3</w:t>
      </w:r>
      <w:r>
        <w:rPr>
          <w:rFonts w:asciiTheme="minorHAnsi" w:hAnsiTheme="minorHAnsi" w:cstheme="minorBidi"/>
          <w:noProof/>
          <w:kern w:val="2"/>
          <w:sz w:val="24"/>
          <w:szCs w:val="24"/>
          <w:lang w:eastAsia="zh-CN"/>
          <w14:ligatures w14:val="standardContextual"/>
        </w:rPr>
        <w:tab/>
      </w:r>
      <w:r>
        <w:rPr>
          <w:noProof/>
        </w:rPr>
        <w:t>B</w:t>
      </w:r>
      <w:r w:rsidRPr="00A5430F">
        <w:rPr>
          <w:rFonts w:cs="Arial"/>
          <w:noProof/>
        </w:rPr>
        <w:t>asic limit</w:t>
      </w:r>
      <w:r>
        <w:rPr>
          <w:noProof/>
        </w:rPr>
        <w:t xml:space="preserve">s </w:t>
      </w:r>
      <w:r>
        <w:rPr>
          <w:noProof/>
          <w:lang w:eastAsia="zh-CN"/>
        </w:rPr>
        <w:t>for Wide Area BS</w:t>
      </w:r>
      <w:r>
        <w:rPr>
          <w:noProof/>
        </w:rPr>
        <w:t xml:space="preserve"> (Category B)</w:t>
      </w:r>
      <w:r>
        <w:rPr>
          <w:noProof/>
        </w:rPr>
        <w:tab/>
      </w:r>
      <w:r>
        <w:rPr>
          <w:noProof/>
        </w:rPr>
        <w:fldChar w:fldCharType="begin" w:fldLock="1"/>
      </w:r>
      <w:r>
        <w:rPr>
          <w:noProof/>
        </w:rPr>
        <w:instrText xml:space="preserve"> PAGEREF _Toc210411392 \h </w:instrText>
      </w:r>
      <w:r>
        <w:rPr>
          <w:noProof/>
        </w:rPr>
      </w:r>
      <w:r>
        <w:rPr>
          <w:noProof/>
        </w:rPr>
        <w:fldChar w:fldCharType="separate"/>
      </w:r>
      <w:r>
        <w:rPr>
          <w:noProof/>
        </w:rPr>
        <w:t>77</w:t>
      </w:r>
      <w:r>
        <w:rPr>
          <w:noProof/>
        </w:rPr>
        <w:fldChar w:fldCharType="end"/>
      </w:r>
    </w:p>
    <w:p w14:paraId="52F1B003" w14:textId="1AF0999D" w:rsidR="00A57D78" w:rsidRDefault="00A57D78">
      <w:pPr>
        <w:pStyle w:val="TOC6"/>
        <w:rPr>
          <w:rFonts w:asciiTheme="minorHAnsi" w:hAnsiTheme="minorHAnsi" w:cstheme="minorBidi"/>
          <w:noProof/>
          <w:kern w:val="2"/>
          <w:sz w:val="24"/>
          <w:szCs w:val="24"/>
          <w:lang w:eastAsia="zh-CN"/>
          <w14:ligatures w14:val="standardContextual"/>
        </w:rPr>
      </w:pPr>
      <w:r>
        <w:rPr>
          <w:noProof/>
        </w:rPr>
        <w:t>6.6.5.4.3.1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_Toc210411393 \h </w:instrText>
      </w:r>
      <w:r>
        <w:rPr>
          <w:noProof/>
        </w:rPr>
      </w:r>
      <w:r>
        <w:rPr>
          <w:noProof/>
        </w:rPr>
        <w:fldChar w:fldCharType="separate"/>
      </w:r>
      <w:r>
        <w:rPr>
          <w:noProof/>
        </w:rPr>
        <w:t>77</w:t>
      </w:r>
      <w:r>
        <w:rPr>
          <w:noProof/>
        </w:rPr>
        <w:fldChar w:fldCharType="end"/>
      </w:r>
    </w:p>
    <w:p w14:paraId="1CFA550F" w14:textId="3C2BDF18" w:rsidR="00A57D78" w:rsidRDefault="00A57D78">
      <w:pPr>
        <w:pStyle w:val="TOC6"/>
        <w:rPr>
          <w:rFonts w:asciiTheme="minorHAnsi" w:hAnsiTheme="minorHAnsi" w:cstheme="minorBidi"/>
          <w:noProof/>
          <w:kern w:val="2"/>
          <w:sz w:val="24"/>
          <w:szCs w:val="24"/>
          <w:lang w:eastAsia="zh-CN"/>
          <w14:ligatures w14:val="standardContextual"/>
        </w:rPr>
      </w:pPr>
      <w:r>
        <w:rPr>
          <w:noProof/>
        </w:rPr>
        <w:t>6.6.5.4.3.2</w:t>
      </w:r>
      <w:r>
        <w:rPr>
          <w:rFonts w:asciiTheme="minorHAnsi" w:hAnsiTheme="minorHAnsi" w:cstheme="minorBidi"/>
          <w:noProof/>
          <w:kern w:val="2"/>
          <w:sz w:val="24"/>
          <w:szCs w:val="24"/>
          <w:lang w:eastAsia="zh-CN"/>
          <w14:ligatures w14:val="standardContextual"/>
        </w:rPr>
        <w:tab/>
      </w:r>
      <w:r>
        <w:rPr>
          <w:noProof/>
        </w:rPr>
        <w:t>Category B</w:t>
      </w:r>
      <w:r>
        <w:rPr>
          <w:noProof/>
          <w:lang w:eastAsia="zh-CN"/>
        </w:rPr>
        <w:t xml:space="preserve"> requirements (Option 1)</w:t>
      </w:r>
      <w:r>
        <w:rPr>
          <w:noProof/>
        </w:rPr>
        <w:tab/>
      </w:r>
      <w:r>
        <w:rPr>
          <w:noProof/>
        </w:rPr>
        <w:fldChar w:fldCharType="begin" w:fldLock="1"/>
      </w:r>
      <w:r>
        <w:rPr>
          <w:noProof/>
        </w:rPr>
        <w:instrText xml:space="preserve"> PAGEREF _Toc210411394 \h </w:instrText>
      </w:r>
      <w:r>
        <w:rPr>
          <w:noProof/>
        </w:rPr>
      </w:r>
      <w:r>
        <w:rPr>
          <w:noProof/>
        </w:rPr>
        <w:fldChar w:fldCharType="separate"/>
      </w:r>
      <w:r>
        <w:rPr>
          <w:noProof/>
        </w:rPr>
        <w:t>77</w:t>
      </w:r>
      <w:r>
        <w:rPr>
          <w:noProof/>
        </w:rPr>
        <w:fldChar w:fldCharType="end"/>
      </w:r>
    </w:p>
    <w:p w14:paraId="4A9DDE7D" w14:textId="1345EB0B" w:rsidR="00A57D78" w:rsidRDefault="00A57D78">
      <w:pPr>
        <w:pStyle w:val="TOC6"/>
        <w:rPr>
          <w:rFonts w:asciiTheme="minorHAnsi" w:hAnsiTheme="minorHAnsi" w:cstheme="minorBidi"/>
          <w:noProof/>
          <w:kern w:val="2"/>
          <w:sz w:val="24"/>
          <w:szCs w:val="24"/>
          <w:lang w:eastAsia="zh-CN"/>
          <w14:ligatures w14:val="standardContextual"/>
        </w:rPr>
      </w:pPr>
      <w:r>
        <w:rPr>
          <w:noProof/>
        </w:rPr>
        <w:t>6.6.5.4.3.3</w:t>
      </w:r>
      <w:r>
        <w:rPr>
          <w:rFonts w:asciiTheme="minorHAnsi" w:hAnsiTheme="minorHAnsi" w:cstheme="minorBidi"/>
          <w:noProof/>
          <w:kern w:val="2"/>
          <w:sz w:val="24"/>
          <w:szCs w:val="24"/>
          <w:lang w:eastAsia="zh-CN"/>
          <w14:ligatures w14:val="standardContextual"/>
        </w:rPr>
        <w:tab/>
      </w:r>
      <w:r>
        <w:rPr>
          <w:noProof/>
        </w:rPr>
        <w:t>Category B (Option 2)</w:t>
      </w:r>
      <w:r>
        <w:rPr>
          <w:noProof/>
        </w:rPr>
        <w:tab/>
      </w:r>
      <w:r>
        <w:rPr>
          <w:noProof/>
        </w:rPr>
        <w:fldChar w:fldCharType="begin" w:fldLock="1"/>
      </w:r>
      <w:r>
        <w:rPr>
          <w:noProof/>
        </w:rPr>
        <w:instrText xml:space="preserve"> PAGEREF _Toc210411395 \h </w:instrText>
      </w:r>
      <w:r>
        <w:rPr>
          <w:noProof/>
        </w:rPr>
      </w:r>
      <w:r>
        <w:rPr>
          <w:noProof/>
        </w:rPr>
        <w:fldChar w:fldCharType="separate"/>
      </w:r>
      <w:r>
        <w:rPr>
          <w:noProof/>
        </w:rPr>
        <w:t>81</w:t>
      </w:r>
      <w:r>
        <w:rPr>
          <w:noProof/>
        </w:rPr>
        <w:fldChar w:fldCharType="end"/>
      </w:r>
    </w:p>
    <w:p w14:paraId="256D4A89" w14:textId="26535852" w:rsidR="00A57D78" w:rsidRDefault="00A57D78">
      <w:pPr>
        <w:pStyle w:val="TOC5"/>
        <w:rPr>
          <w:rFonts w:asciiTheme="minorHAnsi" w:hAnsiTheme="minorHAnsi" w:cstheme="minorBidi"/>
          <w:noProof/>
          <w:kern w:val="2"/>
          <w:sz w:val="24"/>
          <w:szCs w:val="24"/>
          <w:lang w:eastAsia="zh-CN"/>
          <w14:ligatures w14:val="standardContextual"/>
        </w:rPr>
      </w:pPr>
      <w:r>
        <w:rPr>
          <w:noProof/>
        </w:rPr>
        <w:t>6.6.5.4.4</w:t>
      </w:r>
      <w:r>
        <w:rPr>
          <w:rFonts w:asciiTheme="minorHAnsi" w:hAnsiTheme="minorHAnsi" w:cstheme="minorBidi"/>
          <w:noProof/>
          <w:kern w:val="2"/>
          <w:sz w:val="24"/>
          <w:szCs w:val="24"/>
          <w:lang w:eastAsia="zh-CN"/>
          <w14:ligatures w14:val="standardContextual"/>
        </w:rPr>
        <w:tab/>
      </w:r>
      <w:r w:rsidRPr="00A5430F">
        <w:rPr>
          <w:rFonts w:cs="Arial"/>
          <w:noProof/>
        </w:rPr>
        <w:t>Basic limit</w:t>
      </w:r>
      <w:r>
        <w:rPr>
          <w:noProof/>
        </w:rPr>
        <w:t xml:space="preserve">s </w:t>
      </w:r>
      <w:r>
        <w:rPr>
          <w:noProof/>
          <w:lang w:eastAsia="zh-CN"/>
        </w:rPr>
        <w:t>for Local Area BS (Category A and B)</w:t>
      </w:r>
      <w:r>
        <w:rPr>
          <w:noProof/>
        </w:rPr>
        <w:tab/>
      </w:r>
      <w:r>
        <w:rPr>
          <w:noProof/>
        </w:rPr>
        <w:fldChar w:fldCharType="begin" w:fldLock="1"/>
      </w:r>
      <w:r>
        <w:rPr>
          <w:noProof/>
        </w:rPr>
        <w:instrText xml:space="preserve"> PAGEREF _Toc210411396 \h </w:instrText>
      </w:r>
      <w:r>
        <w:rPr>
          <w:noProof/>
        </w:rPr>
      </w:r>
      <w:r>
        <w:rPr>
          <w:noProof/>
        </w:rPr>
        <w:fldChar w:fldCharType="separate"/>
      </w:r>
      <w:r>
        <w:rPr>
          <w:noProof/>
        </w:rPr>
        <w:t>83</w:t>
      </w:r>
      <w:r>
        <w:rPr>
          <w:noProof/>
        </w:rPr>
        <w:fldChar w:fldCharType="end"/>
      </w:r>
    </w:p>
    <w:p w14:paraId="6CD13D89" w14:textId="525802DC" w:rsidR="00A57D78" w:rsidRDefault="00A57D78">
      <w:pPr>
        <w:pStyle w:val="TOC5"/>
        <w:rPr>
          <w:rFonts w:asciiTheme="minorHAnsi" w:hAnsiTheme="minorHAnsi" w:cstheme="minorBidi"/>
          <w:noProof/>
          <w:kern w:val="2"/>
          <w:sz w:val="24"/>
          <w:szCs w:val="24"/>
          <w:lang w:eastAsia="zh-CN"/>
          <w14:ligatures w14:val="standardContextual"/>
        </w:rPr>
      </w:pPr>
      <w:r>
        <w:rPr>
          <w:noProof/>
        </w:rPr>
        <w:t>6.6.5.4.5</w:t>
      </w:r>
      <w:r>
        <w:rPr>
          <w:rFonts w:asciiTheme="minorHAnsi" w:hAnsiTheme="minorHAnsi" w:cstheme="minorBidi"/>
          <w:noProof/>
          <w:kern w:val="2"/>
          <w:sz w:val="24"/>
          <w:szCs w:val="24"/>
          <w:lang w:eastAsia="zh-CN"/>
          <w14:ligatures w14:val="standardContextual"/>
        </w:rPr>
        <w:tab/>
      </w:r>
      <w:r w:rsidRPr="00A5430F">
        <w:rPr>
          <w:rFonts w:cs="Arial"/>
          <w:noProof/>
        </w:rPr>
        <w:t>Basic limit</w:t>
      </w:r>
      <w:r>
        <w:rPr>
          <w:noProof/>
        </w:rPr>
        <w:t>s for Medium Range BS (Category A and B)</w:t>
      </w:r>
      <w:r>
        <w:rPr>
          <w:noProof/>
        </w:rPr>
        <w:tab/>
      </w:r>
      <w:r>
        <w:rPr>
          <w:noProof/>
        </w:rPr>
        <w:fldChar w:fldCharType="begin" w:fldLock="1"/>
      </w:r>
      <w:r>
        <w:rPr>
          <w:noProof/>
        </w:rPr>
        <w:instrText xml:space="preserve"> PAGEREF _Toc210411397 \h </w:instrText>
      </w:r>
      <w:r>
        <w:rPr>
          <w:noProof/>
        </w:rPr>
      </w:r>
      <w:r>
        <w:rPr>
          <w:noProof/>
        </w:rPr>
        <w:fldChar w:fldCharType="separate"/>
      </w:r>
      <w:r>
        <w:rPr>
          <w:noProof/>
        </w:rPr>
        <w:t>84</w:t>
      </w:r>
      <w:r>
        <w:rPr>
          <w:noProof/>
        </w:rPr>
        <w:fldChar w:fldCharType="end"/>
      </w:r>
    </w:p>
    <w:p w14:paraId="3232B3D2" w14:textId="200B449C" w:rsidR="00A57D78" w:rsidRDefault="00A57D78">
      <w:pPr>
        <w:pStyle w:val="TOC5"/>
        <w:rPr>
          <w:rFonts w:asciiTheme="minorHAnsi" w:hAnsiTheme="minorHAnsi" w:cstheme="minorBidi"/>
          <w:noProof/>
          <w:kern w:val="2"/>
          <w:sz w:val="24"/>
          <w:szCs w:val="24"/>
          <w:lang w:eastAsia="zh-CN"/>
          <w14:ligatures w14:val="standardContextual"/>
        </w:rPr>
      </w:pPr>
      <w:r>
        <w:rPr>
          <w:noProof/>
        </w:rPr>
        <w:t>6.6.5.4.7</w:t>
      </w:r>
      <w:r>
        <w:rPr>
          <w:rFonts w:asciiTheme="minorHAnsi" w:hAnsiTheme="minorHAnsi" w:cstheme="minorBidi"/>
          <w:noProof/>
          <w:kern w:val="2"/>
          <w:sz w:val="24"/>
          <w:szCs w:val="24"/>
          <w:lang w:eastAsia="zh-CN"/>
          <w14:ligatures w14:val="standardContextual"/>
        </w:rPr>
        <w:tab/>
      </w:r>
      <w:r>
        <w:rPr>
          <w:noProof/>
        </w:rPr>
        <w:t>Additional requirements</w:t>
      </w:r>
      <w:r>
        <w:rPr>
          <w:noProof/>
        </w:rPr>
        <w:tab/>
      </w:r>
      <w:r>
        <w:rPr>
          <w:noProof/>
        </w:rPr>
        <w:fldChar w:fldCharType="begin" w:fldLock="1"/>
      </w:r>
      <w:r>
        <w:rPr>
          <w:noProof/>
        </w:rPr>
        <w:instrText xml:space="preserve"> PAGEREF _Toc210411398 \h </w:instrText>
      </w:r>
      <w:r>
        <w:rPr>
          <w:noProof/>
        </w:rPr>
      </w:r>
      <w:r>
        <w:rPr>
          <w:noProof/>
        </w:rPr>
        <w:fldChar w:fldCharType="separate"/>
      </w:r>
      <w:r>
        <w:rPr>
          <w:noProof/>
        </w:rPr>
        <w:t>86</w:t>
      </w:r>
      <w:r>
        <w:rPr>
          <w:noProof/>
        </w:rPr>
        <w:fldChar w:fldCharType="end"/>
      </w:r>
    </w:p>
    <w:p w14:paraId="5E294D4A" w14:textId="421FBAE0"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6.6.6</w:t>
      </w:r>
      <w:r>
        <w:rPr>
          <w:rFonts w:asciiTheme="minorHAnsi" w:hAnsiTheme="minorHAnsi" w:cstheme="minorBidi"/>
          <w:noProof/>
          <w:kern w:val="2"/>
          <w:sz w:val="24"/>
          <w:szCs w:val="24"/>
          <w:lang w:eastAsia="zh-CN"/>
          <w14:ligatures w14:val="standardContextual"/>
        </w:rPr>
        <w:tab/>
      </w:r>
      <w:r>
        <w:rPr>
          <w:noProof/>
          <w:lang w:eastAsia="zh-CN"/>
        </w:rPr>
        <w:t>Spurious emission</w:t>
      </w:r>
      <w:r>
        <w:rPr>
          <w:noProof/>
        </w:rPr>
        <w:tab/>
      </w:r>
      <w:r>
        <w:rPr>
          <w:noProof/>
        </w:rPr>
        <w:fldChar w:fldCharType="begin" w:fldLock="1"/>
      </w:r>
      <w:r>
        <w:rPr>
          <w:noProof/>
        </w:rPr>
        <w:instrText xml:space="preserve"> PAGEREF _Toc210411399 \h </w:instrText>
      </w:r>
      <w:r>
        <w:rPr>
          <w:noProof/>
        </w:rPr>
      </w:r>
      <w:r>
        <w:rPr>
          <w:noProof/>
        </w:rPr>
        <w:fldChar w:fldCharType="separate"/>
      </w:r>
      <w:r>
        <w:rPr>
          <w:noProof/>
        </w:rPr>
        <w:t>86</w:t>
      </w:r>
      <w:r>
        <w:rPr>
          <w:noProof/>
        </w:rPr>
        <w:fldChar w:fldCharType="end"/>
      </w:r>
    </w:p>
    <w:p w14:paraId="7186ED17" w14:textId="2DD5DD3D" w:rsidR="00A57D78" w:rsidRDefault="00A57D78">
      <w:pPr>
        <w:pStyle w:val="TOC4"/>
        <w:rPr>
          <w:rFonts w:asciiTheme="minorHAnsi" w:hAnsiTheme="minorHAnsi" w:cstheme="minorBidi"/>
          <w:noProof/>
          <w:kern w:val="2"/>
          <w:sz w:val="24"/>
          <w:szCs w:val="24"/>
          <w:lang w:eastAsia="zh-CN"/>
          <w14:ligatures w14:val="standardContextual"/>
        </w:rPr>
      </w:pPr>
      <w:r>
        <w:rPr>
          <w:noProof/>
        </w:rPr>
        <w:t>6.6.6.1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_Toc210411400 \h </w:instrText>
      </w:r>
      <w:r>
        <w:rPr>
          <w:noProof/>
        </w:rPr>
      </w:r>
      <w:r>
        <w:rPr>
          <w:noProof/>
        </w:rPr>
        <w:fldChar w:fldCharType="separate"/>
      </w:r>
      <w:r>
        <w:rPr>
          <w:noProof/>
        </w:rPr>
        <w:t>86</w:t>
      </w:r>
      <w:r>
        <w:rPr>
          <w:noProof/>
        </w:rPr>
        <w:fldChar w:fldCharType="end"/>
      </w:r>
    </w:p>
    <w:p w14:paraId="60428A0F" w14:textId="055A18B1" w:rsidR="00A57D78" w:rsidRDefault="00A57D78">
      <w:pPr>
        <w:pStyle w:val="TOC4"/>
        <w:rPr>
          <w:rFonts w:asciiTheme="minorHAnsi" w:hAnsiTheme="minorHAnsi" w:cstheme="minorBidi"/>
          <w:noProof/>
          <w:kern w:val="2"/>
          <w:sz w:val="24"/>
          <w:szCs w:val="24"/>
          <w:lang w:eastAsia="zh-CN"/>
          <w14:ligatures w14:val="standardContextual"/>
        </w:rPr>
      </w:pPr>
      <w:r>
        <w:rPr>
          <w:noProof/>
        </w:rPr>
        <w:t>6.6.6.2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_Toc210411401 \h </w:instrText>
      </w:r>
      <w:r>
        <w:rPr>
          <w:noProof/>
        </w:rPr>
      </w:r>
      <w:r>
        <w:rPr>
          <w:noProof/>
        </w:rPr>
        <w:fldChar w:fldCharType="separate"/>
      </w:r>
      <w:r>
        <w:rPr>
          <w:noProof/>
        </w:rPr>
        <w:t>86</w:t>
      </w:r>
      <w:r>
        <w:rPr>
          <w:noProof/>
        </w:rPr>
        <w:fldChar w:fldCharType="end"/>
      </w:r>
    </w:p>
    <w:p w14:paraId="73B74148" w14:textId="1CC14D54"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6.6.6.3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_Toc210411402 \h </w:instrText>
      </w:r>
      <w:r>
        <w:rPr>
          <w:noProof/>
        </w:rPr>
      </w:r>
      <w:r>
        <w:rPr>
          <w:noProof/>
        </w:rPr>
        <w:fldChar w:fldCharType="separate"/>
      </w:r>
      <w:r>
        <w:rPr>
          <w:noProof/>
        </w:rPr>
        <w:t>87</w:t>
      </w:r>
      <w:r>
        <w:rPr>
          <w:noProof/>
        </w:rPr>
        <w:fldChar w:fldCharType="end"/>
      </w:r>
    </w:p>
    <w:p w14:paraId="58504D35" w14:textId="1B600F3A" w:rsidR="00A57D78" w:rsidRDefault="00A57D78">
      <w:pPr>
        <w:pStyle w:val="TOC4"/>
        <w:rPr>
          <w:rFonts w:asciiTheme="minorHAnsi" w:hAnsiTheme="minorHAnsi" w:cstheme="minorBidi"/>
          <w:noProof/>
          <w:kern w:val="2"/>
          <w:sz w:val="24"/>
          <w:szCs w:val="24"/>
          <w:lang w:eastAsia="zh-CN"/>
          <w14:ligatures w14:val="standardContextual"/>
        </w:rPr>
      </w:pPr>
      <w:r>
        <w:rPr>
          <w:noProof/>
          <w:lang w:eastAsia="zh-CN"/>
        </w:rPr>
        <w:t>6.6.6.4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_Toc210411403 \h </w:instrText>
      </w:r>
      <w:r>
        <w:rPr>
          <w:noProof/>
        </w:rPr>
      </w:r>
      <w:r>
        <w:rPr>
          <w:noProof/>
        </w:rPr>
        <w:fldChar w:fldCharType="separate"/>
      </w:r>
      <w:r>
        <w:rPr>
          <w:noProof/>
        </w:rPr>
        <w:t>87</w:t>
      </w:r>
      <w:r>
        <w:rPr>
          <w:noProof/>
        </w:rPr>
        <w:fldChar w:fldCharType="end"/>
      </w:r>
    </w:p>
    <w:p w14:paraId="1BAED361" w14:textId="7336BF5C"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6.7</w:t>
      </w:r>
      <w:r>
        <w:rPr>
          <w:rFonts w:asciiTheme="minorHAnsi" w:hAnsiTheme="minorHAnsi" w:cstheme="minorBidi"/>
          <w:noProof/>
          <w:kern w:val="2"/>
          <w:sz w:val="24"/>
          <w:szCs w:val="24"/>
          <w:lang w:eastAsia="zh-CN"/>
          <w14:ligatures w14:val="standardContextual"/>
        </w:rPr>
        <w:tab/>
      </w:r>
      <w:r>
        <w:rPr>
          <w:noProof/>
          <w:lang w:eastAsia="zh-CN"/>
        </w:rPr>
        <w:t>Transmitter intermodulation</w:t>
      </w:r>
      <w:r>
        <w:rPr>
          <w:noProof/>
        </w:rPr>
        <w:tab/>
      </w:r>
      <w:r>
        <w:rPr>
          <w:noProof/>
        </w:rPr>
        <w:fldChar w:fldCharType="begin" w:fldLock="1"/>
      </w:r>
      <w:r>
        <w:rPr>
          <w:noProof/>
        </w:rPr>
        <w:instrText xml:space="preserve"> PAGEREF _Toc210411404 \h </w:instrText>
      </w:r>
      <w:r>
        <w:rPr>
          <w:noProof/>
        </w:rPr>
      </w:r>
      <w:r>
        <w:rPr>
          <w:noProof/>
        </w:rPr>
        <w:fldChar w:fldCharType="separate"/>
      </w:r>
      <w:r>
        <w:rPr>
          <w:noProof/>
        </w:rPr>
        <w:t>87</w:t>
      </w:r>
      <w:r>
        <w:rPr>
          <w:noProof/>
        </w:rPr>
        <w:fldChar w:fldCharType="end"/>
      </w:r>
    </w:p>
    <w:p w14:paraId="1CF00403" w14:textId="6174D143" w:rsidR="00A57D78" w:rsidRDefault="00A57D78">
      <w:pPr>
        <w:pStyle w:val="TOC3"/>
        <w:rPr>
          <w:rFonts w:asciiTheme="minorHAnsi" w:hAnsiTheme="minorHAnsi" w:cstheme="minorBidi"/>
          <w:noProof/>
          <w:kern w:val="2"/>
          <w:sz w:val="24"/>
          <w:szCs w:val="24"/>
          <w:lang w:eastAsia="zh-CN"/>
          <w14:ligatures w14:val="standardContextual"/>
        </w:rPr>
      </w:pPr>
      <w:r>
        <w:rPr>
          <w:noProof/>
        </w:rPr>
        <w:t>6.7.1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_Toc210411405 \h </w:instrText>
      </w:r>
      <w:r>
        <w:rPr>
          <w:noProof/>
        </w:rPr>
      </w:r>
      <w:r>
        <w:rPr>
          <w:noProof/>
        </w:rPr>
        <w:fldChar w:fldCharType="separate"/>
      </w:r>
      <w:r>
        <w:rPr>
          <w:noProof/>
        </w:rPr>
        <w:t>87</w:t>
      </w:r>
      <w:r>
        <w:rPr>
          <w:noProof/>
        </w:rPr>
        <w:fldChar w:fldCharType="end"/>
      </w:r>
    </w:p>
    <w:p w14:paraId="3ED69D6A" w14:textId="47B6F0C9"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6.7.2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_Toc210411406 \h </w:instrText>
      </w:r>
      <w:r>
        <w:rPr>
          <w:noProof/>
        </w:rPr>
      </w:r>
      <w:r>
        <w:rPr>
          <w:noProof/>
        </w:rPr>
        <w:fldChar w:fldCharType="separate"/>
      </w:r>
      <w:r>
        <w:rPr>
          <w:noProof/>
        </w:rPr>
        <w:t>88</w:t>
      </w:r>
      <w:r>
        <w:rPr>
          <w:noProof/>
        </w:rPr>
        <w:fldChar w:fldCharType="end"/>
      </w:r>
    </w:p>
    <w:p w14:paraId="4A61B96F" w14:textId="1A3B8C78" w:rsidR="00A57D78" w:rsidRDefault="00A57D78">
      <w:pPr>
        <w:pStyle w:val="TOC4"/>
        <w:rPr>
          <w:rFonts w:asciiTheme="minorHAnsi" w:hAnsiTheme="minorHAnsi" w:cstheme="minorBidi"/>
          <w:noProof/>
          <w:kern w:val="2"/>
          <w:sz w:val="24"/>
          <w:szCs w:val="24"/>
          <w:lang w:eastAsia="zh-CN"/>
          <w14:ligatures w14:val="standardContextual"/>
        </w:rPr>
      </w:pPr>
      <w:r>
        <w:rPr>
          <w:noProof/>
        </w:rPr>
        <w:t>6.7.2.1</w:t>
      </w:r>
      <w:r>
        <w:rPr>
          <w:rFonts w:asciiTheme="minorHAnsi" w:hAnsiTheme="minorHAnsi" w:cstheme="minorBidi"/>
          <w:noProof/>
          <w:kern w:val="2"/>
          <w:sz w:val="24"/>
          <w:szCs w:val="24"/>
          <w:lang w:eastAsia="zh-CN"/>
          <w14:ligatures w14:val="standardContextual"/>
        </w:rPr>
        <w:tab/>
      </w:r>
      <w:r>
        <w:rPr>
          <w:noProof/>
        </w:rPr>
        <w:t>General co-location minimum requirement</w:t>
      </w:r>
      <w:r>
        <w:rPr>
          <w:noProof/>
        </w:rPr>
        <w:tab/>
      </w:r>
      <w:r>
        <w:rPr>
          <w:noProof/>
        </w:rPr>
        <w:fldChar w:fldCharType="begin" w:fldLock="1"/>
      </w:r>
      <w:r>
        <w:rPr>
          <w:noProof/>
        </w:rPr>
        <w:instrText xml:space="preserve"> PAGEREF _Toc210411407 \h </w:instrText>
      </w:r>
      <w:r>
        <w:rPr>
          <w:noProof/>
        </w:rPr>
      </w:r>
      <w:r>
        <w:rPr>
          <w:noProof/>
        </w:rPr>
        <w:fldChar w:fldCharType="separate"/>
      </w:r>
      <w:r>
        <w:rPr>
          <w:noProof/>
        </w:rPr>
        <w:t>88</w:t>
      </w:r>
      <w:r>
        <w:rPr>
          <w:noProof/>
        </w:rPr>
        <w:fldChar w:fldCharType="end"/>
      </w:r>
    </w:p>
    <w:p w14:paraId="2213AD92" w14:textId="7FF02D67" w:rsidR="00A57D78" w:rsidRDefault="00A57D78">
      <w:pPr>
        <w:pStyle w:val="TOC4"/>
        <w:rPr>
          <w:rFonts w:asciiTheme="minorHAnsi" w:hAnsiTheme="minorHAnsi" w:cstheme="minorBidi"/>
          <w:noProof/>
          <w:kern w:val="2"/>
          <w:sz w:val="24"/>
          <w:szCs w:val="24"/>
          <w:lang w:eastAsia="zh-CN"/>
          <w14:ligatures w14:val="standardContextual"/>
        </w:rPr>
      </w:pPr>
      <w:r>
        <w:rPr>
          <w:noProof/>
        </w:rPr>
        <w:t>6.7.2.2</w:t>
      </w:r>
      <w:r>
        <w:rPr>
          <w:rFonts w:asciiTheme="minorHAnsi" w:hAnsiTheme="minorHAnsi" w:cstheme="minorBidi"/>
          <w:noProof/>
          <w:kern w:val="2"/>
          <w:sz w:val="24"/>
          <w:szCs w:val="24"/>
          <w:lang w:eastAsia="zh-CN"/>
          <w14:ligatures w14:val="standardContextual"/>
        </w:rPr>
        <w:tab/>
      </w:r>
      <w:r>
        <w:rPr>
          <w:noProof/>
        </w:rPr>
        <w:t>Additional co-location minimum requirement (BC1 and BC2)</w:t>
      </w:r>
      <w:r>
        <w:rPr>
          <w:noProof/>
        </w:rPr>
        <w:tab/>
      </w:r>
      <w:r>
        <w:rPr>
          <w:noProof/>
        </w:rPr>
        <w:fldChar w:fldCharType="begin" w:fldLock="1"/>
      </w:r>
      <w:r>
        <w:rPr>
          <w:noProof/>
        </w:rPr>
        <w:instrText xml:space="preserve"> PAGEREF _Toc210411408 \h </w:instrText>
      </w:r>
      <w:r>
        <w:rPr>
          <w:noProof/>
        </w:rPr>
      </w:r>
      <w:r>
        <w:rPr>
          <w:noProof/>
        </w:rPr>
        <w:fldChar w:fldCharType="separate"/>
      </w:r>
      <w:r>
        <w:rPr>
          <w:noProof/>
        </w:rPr>
        <w:t>89</w:t>
      </w:r>
      <w:r>
        <w:rPr>
          <w:noProof/>
        </w:rPr>
        <w:fldChar w:fldCharType="end"/>
      </w:r>
    </w:p>
    <w:p w14:paraId="67F67023" w14:textId="3293C14F" w:rsidR="00A57D78" w:rsidRDefault="00A57D78">
      <w:pPr>
        <w:pStyle w:val="TOC4"/>
        <w:rPr>
          <w:rFonts w:asciiTheme="minorHAnsi" w:hAnsiTheme="minorHAnsi" w:cstheme="minorBidi"/>
          <w:noProof/>
          <w:kern w:val="2"/>
          <w:sz w:val="24"/>
          <w:szCs w:val="24"/>
          <w:lang w:eastAsia="zh-CN"/>
          <w14:ligatures w14:val="standardContextual"/>
        </w:rPr>
      </w:pPr>
      <w:r>
        <w:rPr>
          <w:noProof/>
        </w:rPr>
        <w:t>6.7.2.3</w:t>
      </w:r>
      <w:r>
        <w:rPr>
          <w:rFonts w:asciiTheme="minorHAnsi" w:hAnsiTheme="minorHAnsi" w:cstheme="minorBidi"/>
          <w:noProof/>
          <w:kern w:val="2"/>
          <w:sz w:val="24"/>
          <w:szCs w:val="24"/>
          <w:lang w:eastAsia="zh-CN"/>
          <w14:ligatures w14:val="standardContextual"/>
        </w:rPr>
        <w:tab/>
      </w:r>
      <w:r>
        <w:rPr>
          <w:noProof/>
        </w:rPr>
        <w:t>Additional co-location minimum requirement (BC3)</w:t>
      </w:r>
      <w:r>
        <w:rPr>
          <w:noProof/>
        </w:rPr>
        <w:tab/>
      </w:r>
      <w:r>
        <w:rPr>
          <w:noProof/>
        </w:rPr>
        <w:fldChar w:fldCharType="begin" w:fldLock="1"/>
      </w:r>
      <w:r>
        <w:rPr>
          <w:noProof/>
        </w:rPr>
        <w:instrText xml:space="preserve"> PAGEREF _Toc210411409 \h </w:instrText>
      </w:r>
      <w:r>
        <w:rPr>
          <w:noProof/>
        </w:rPr>
      </w:r>
      <w:r>
        <w:rPr>
          <w:noProof/>
        </w:rPr>
        <w:fldChar w:fldCharType="separate"/>
      </w:r>
      <w:r>
        <w:rPr>
          <w:noProof/>
        </w:rPr>
        <w:t>89</w:t>
      </w:r>
      <w:r>
        <w:rPr>
          <w:noProof/>
        </w:rPr>
        <w:fldChar w:fldCharType="end"/>
      </w:r>
    </w:p>
    <w:p w14:paraId="7438CE18" w14:textId="0EF5FBCC" w:rsidR="00A57D78" w:rsidRDefault="00A57D78">
      <w:pPr>
        <w:pStyle w:val="TOC4"/>
        <w:rPr>
          <w:rFonts w:asciiTheme="minorHAnsi" w:hAnsiTheme="minorHAnsi" w:cstheme="minorBidi"/>
          <w:noProof/>
          <w:kern w:val="2"/>
          <w:sz w:val="24"/>
          <w:szCs w:val="24"/>
          <w:lang w:eastAsia="zh-CN"/>
          <w14:ligatures w14:val="standardContextual"/>
        </w:rPr>
      </w:pPr>
      <w:r>
        <w:rPr>
          <w:noProof/>
        </w:rPr>
        <w:t>6.7.2.4</w:t>
      </w:r>
      <w:r>
        <w:rPr>
          <w:rFonts w:asciiTheme="minorHAnsi" w:hAnsiTheme="minorHAnsi" w:cstheme="minorBidi"/>
          <w:noProof/>
          <w:kern w:val="2"/>
          <w:sz w:val="24"/>
          <w:szCs w:val="24"/>
          <w:lang w:eastAsia="zh-CN"/>
          <w14:ligatures w14:val="standardContextual"/>
        </w:rPr>
        <w:tab/>
      </w:r>
      <w:r>
        <w:rPr>
          <w:noProof/>
        </w:rPr>
        <w:t>Additional co-location minimum requirements</w:t>
      </w:r>
      <w:r>
        <w:rPr>
          <w:noProof/>
        </w:rPr>
        <w:tab/>
      </w:r>
      <w:r>
        <w:rPr>
          <w:noProof/>
        </w:rPr>
        <w:fldChar w:fldCharType="begin" w:fldLock="1"/>
      </w:r>
      <w:r>
        <w:rPr>
          <w:noProof/>
        </w:rPr>
        <w:instrText xml:space="preserve"> PAGEREF _Toc210411410 \h </w:instrText>
      </w:r>
      <w:r>
        <w:rPr>
          <w:noProof/>
        </w:rPr>
      </w:r>
      <w:r>
        <w:rPr>
          <w:noProof/>
        </w:rPr>
        <w:fldChar w:fldCharType="separate"/>
      </w:r>
      <w:r>
        <w:rPr>
          <w:noProof/>
        </w:rPr>
        <w:t>90</w:t>
      </w:r>
      <w:r>
        <w:rPr>
          <w:noProof/>
        </w:rPr>
        <w:fldChar w:fldCharType="end"/>
      </w:r>
    </w:p>
    <w:p w14:paraId="424777B0" w14:textId="6F8A1CCD" w:rsidR="00A57D78" w:rsidRDefault="00A57D78">
      <w:pPr>
        <w:pStyle w:val="TOC4"/>
        <w:rPr>
          <w:rFonts w:asciiTheme="minorHAnsi" w:hAnsiTheme="minorHAnsi" w:cstheme="minorBidi"/>
          <w:noProof/>
          <w:kern w:val="2"/>
          <w:sz w:val="24"/>
          <w:szCs w:val="24"/>
          <w:lang w:eastAsia="zh-CN"/>
          <w14:ligatures w14:val="standardContextual"/>
        </w:rPr>
      </w:pPr>
      <w:r>
        <w:rPr>
          <w:noProof/>
        </w:rPr>
        <w:t>6.7.2.5</w:t>
      </w:r>
      <w:r>
        <w:rPr>
          <w:rFonts w:asciiTheme="minorHAnsi" w:hAnsiTheme="minorHAnsi" w:cstheme="minorBidi"/>
          <w:noProof/>
          <w:kern w:val="2"/>
          <w:sz w:val="24"/>
          <w:szCs w:val="24"/>
          <w:lang w:eastAsia="zh-CN"/>
          <w14:ligatures w14:val="standardContextual"/>
        </w:rPr>
        <w:tab/>
      </w:r>
      <w:r>
        <w:rPr>
          <w:noProof/>
        </w:rPr>
        <w:t>Intra-system minimum requirement</w:t>
      </w:r>
      <w:r>
        <w:rPr>
          <w:noProof/>
        </w:rPr>
        <w:tab/>
      </w:r>
      <w:r>
        <w:rPr>
          <w:noProof/>
        </w:rPr>
        <w:fldChar w:fldCharType="begin" w:fldLock="1"/>
      </w:r>
      <w:r>
        <w:rPr>
          <w:noProof/>
        </w:rPr>
        <w:instrText xml:space="preserve"> PAGEREF _Toc210411411 \h </w:instrText>
      </w:r>
      <w:r>
        <w:rPr>
          <w:noProof/>
        </w:rPr>
      </w:r>
      <w:r>
        <w:rPr>
          <w:noProof/>
        </w:rPr>
        <w:fldChar w:fldCharType="separate"/>
      </w:r>
      <w:r>
        <w:rPr>
          <w:noProof/>
        </w:rPr>
        <w:t>90</w:t>
      </w:r>
      <w:r>
        <w:rPr>
          <w:noProof/>
        </w:rPr>
        <w:fldChar w:fldCharType="end"/>
      </w:r>
    </w:p>
    <w:p w14:paraId="4AC77646" w14:textId="2746DD2C"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6.7.3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_Toc210411412 \h </w:instrText>
      </w:r>
      <w:r>
        <w:rPr>
          <w:noProof/>
        </w:rPr>
      </w:r>
      <w:r>
        <w:rPr>
          <w:noProof/>
        </w:rPr>
        <w:fldChar w:fldCharType="separate"/>
      </w:r>
      <w:r>
        <w:rPr>
          <w:noProof/>
        </w:rPr>
        <w:t>90</w:t>
      </w:r>
      <w:r>
        <w:rPr>
          <w:noProof/>
        </w:rPr>
        <w:fldChar w:fldCharType="end"/>
      </w:r>
    </w:p>
    <w:p w14:paraId="61114560" w14:textId="35B9392F" w:rsidR="00A57D78" w:rsidRDefault="00A57D78">
      <w:pPr>
        <w:pStyle w:val="TOC4"/>
        <w:rPr>
          <w:rFonts w:asciiTheme="minorHAnsi" w:hAnsiTheme="minorHAnsi" w:cstheme="minorBidi"/>
          <w:noProof/>
          <w:kern w:val="2"/>
          <w:sz w:val="24"/>
          <w:szCs w:val="24"/>
          <w:lang w:eastAsia="zh-CN"/>
          <w14:ligatures w14:val="standardContextual"/>
        </w:rPr>
      </w:pPr>
      <w:r>
        <w:rPr>
          <w:noProof/>
        </w:rPr>
        <w:t>6.7.3.1</w:t>
      </w:r>
      <w:r>
        <w:rPr>
          <w:rFonts w:asciiTheme="minorHAnsi" w:hAnsiTheme="minorHAnsi" w:cstheme="minorBidi"/>
          <w:noProof/>
          <w:kern w:val="2"/>
          <w:sz w:val="24"/>
          <w:szCs w:val="24"/>
          <w:lang w:eastAsia="zh-CN"/>
          <w14:ligatures w14:val="standardContextual"/>
        </w:rPr>
        <w:tab/>
      </w:r>
      <w:r>
        <w:rPr>
          <w:noProof/>
        </w:rPr>
        <w:t>General co-location minimum requirement for FDD UTRA</w:t>
      </w:r>
      <w:r>
        <w:rPr>
          <w:noProof/>
        </w:rPr>
        <w:tab/>
      </w:r>
      <w:r>
        <w:rPr>
          <w:noProof/>
        </w:rPr>
        <w:fldChar w:fldCharType="begin" w:fldLock="1"/>
      </w:r>
      <w:r>
        <w:rPr>
          <w:noProof/>
        </w:rPr>
        <w:instrText xml:space="preserve"> PAGEREF _Toc210411413 \h </w:instrText>
      </w:r>
      <w:r>
        <w:rPr>
          <w:noProof/>
        </w:rPr>
      </w:r>
      <w:r>
        <w:rPr>
          <w:noProof/>
        </w:rPr>
        <w:fldChar w:fldCharType="separate"/>
      </w:r>
      <w:r>
        <w:rPr>
          <w:noProof/>
        </w:rPr>
        <w:t>90</w:t>
      </w:r>
      <w:r>
        <w:rPr>
          <w:noProof/>
        </w:rPr>
        <w:fldChar w:fldCharType="end"/>
      </w:r>
    </w:p>
    <w:p w14:paraId="6E9F6DEE" w14:textId="7B7E36D1" w:rsidR="00A57D78" w:rsidRDefault="00A57D78">
      <w:pPr>
        <w:pStyle w:val="TOC4"/>
        <w:rPr>
          <w:rFonts w:asciiTheme="minorHAnsi" w:hAnsiTheme="minorHAnsi" w:cstheme="minorBidi"/>
          <w:noProof/>
          <w:kern w:val="2"/>
          <w:sz w:val="24"/>
          <w:szCs w:val="24"/>
          <w:lang w:eastAsia="zh-CN"/>
          <w14:ligatures w14:val="standardContextual"/>
        </w:rPr>
      </w:pPr>
      <w:r>
        <w:rPr>
          <w:noProof/>
        </w:rPr>
        <w:t>6.7.3.2</w:t>
      </w:r>
      <w:r>
        <w:rPr>
          <w:rFonts w:asciiTheme="minorHAnsi" w:hAnsiTheme="minorHAnsi" w:cstheme="minorBidi"/>
          <w:noProof/>
          <w:kern w:val="2"/>
          <w:sz w:val="24"/>
          <w:szCs w:val="24"/>
          <w:lang w:eastAsia="zh-CN"/>
          <w14:ligatures w14:val="standardContextual"/>
        </w:rPr>
        <w:tab/>
      </w:r>
      <w:r>
        <w:rPr>
          <w:noProof/>
        </w:rPr>
        <w:t>General co-location minimum requirement for 1,28 Mcps TDD UTRA</w:t>
      </w:r>
      <w:r>
        <w:rPr>
          <w:noProof/>
        </w:rPr>
        <w:tab/>
      </w:r>
      <w:r>
        <w:rPr>
          <w:noProof/>
        </w:rPr>
        <w:fldChar w:fldCharType="begin" w:fldLock="1"/>
      </w:r>
      <w:r>
        <w:rPr>
          <w:noProof/>
        </w:rPr>
        <w:instrText xml:space="preserve"> PAGEREF _Toc210411414 \h </w:instrText>
      </w:r>
      <w:r>
        <w:rPr>
          <w:noProof/>
        </w:rPr>
      </w:r>
      <w:r>
        <w:rPr>
          <w:noProof/>
        </w:rPr>
        <w:fldChar w:fldCharType="separate"/>
      </w:r>
      <w:r>
        <w:rPr>
          <w:noProof/>
        </w:rPr>
        <w:t>91</w:t>
      </w:r>
      <w:r>
        <w:rPr>
          <w:noProof/>
        </w:rPr>
        <w:fldChar w:fldCharType="end"/>
      </w:r>
    </w:p>
    <w:p w14:paraId="75493F8A" w14:textId="47BFA2C8" w:rsidR="00A57D78" w:rsidRDefault="00A57D78">
      <w:pPr>
        <w:pStyle w:val="TOC4"/>
        <w:rPr>
          <w:rFonts w:asciiTheme="minorHAnsi" w:hAnsiTheme="minorHAnsi" w:cstheme="minorBidi"/>
          <w:noProof/>
          <w:kern w:val="2"/>
          <w:sz w:val="24"/>
          <w:szCs w:val="24"/>
          <w:lang w:eastAsia="zh-CN"/>
          <w14:ligatures w14:val="standardContextual"/>
        </w:rPr>
      </w:pPr>
      <w:r>
        <w:rPr>
          <w:noProof/>
        </w:rPr>
        <w:t>6.7.3.3</w:t>
      </w:r>
      <w:r>
        <w:rPr>
          <w:rFonts w:asciiTheme="minorHAnsi" w:hAnsiTheme="minorHAnsi" w:cstheme="minorBidi"/>
          <w:noProof/>
          <w:kern w:val="2"/>
          <w:sz w:val="24"/>
          <w:szCs w:val="24"/>
          <w:lang w:eastAsia="zh-CN"/>
          <w14:ligatures w14:val="standardContextual"/>
        </w:rPr>
        <w:tab/>
      </w:r>
      <w:r>
        <w:rPr>
          <w:noProof/>
        </w:rPr>
        <w:t>Intra-system minimum requirement</w:t>
      </w:r>
      <w:r>
        <w:rPr>
          <w:noProof/>
        </w:rPr>
        <w:tab/>
      </w:r>
      <w:r>
        <w:rPr>
          <w:noProof/>
        </w:rPr>
        <w:fldChar w:fldCharType="begin" w:fldLock="1"/>
      </w:r>
      <w:r>
        <w:rPr>
          <w:noProof/>
        </w:rPr>
        <w:instrText xml:space="preserve"> PAGEREF _Toc210411415 \h </w:instrText>
      </w:r>
      <w:r>
        <w:rPr>
          <w:noProof/>
        </w:rPr>
      </w:r>
      <w:r>
        <w:rPr>
          <w:noProof/>
        </w:rPr>
        <w:fldChar w:fldCharType="separate"/>
      </w:r>
      <w:r>
        <w:rPr>
          <w:noProof/>
        </w:rPr>
        <w:t>92</w:t>
      </w:r>
      <w:r>
        <w:rPr>
          <w:noProof/>
        </w:rPr>
        <w:fldChar w:fldCharType="end"/>
      </w:r>
    </w:p>
    <w:p w14:paraId="1617898C" w14:textId="14B541F6"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6.7.4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_Toc210411416 \h </w:instrText>
      </w:r>
      <w:r>
        <w:rPr>
          <w:noProof/>
        </w:rPr>
      </w:r>
      <w:r>
        <w:rPr>
          <w:noProof/>
        </w:rPr>
        <w:fldChar w:fldCharType="separate"/>
      </w:r>
      <w:r>
        <w:rPr>
          <w:noProof/>
        </w:rPr>
        <w:t>92</w:t>
      </w:r>
      <w:r>
        <w:rPr>
          <w:noProof/>
        </w:rPr>
        <w:fldChar w:fldCharType="end"/>
      </w:r>
    </w:p>
    <w:p w14:paraId="20046F71" w14:textId="25DC3E72" w:rsidR="00A57D78" w:rsidRDefault="00A57D78">
      <w:pPr>
        <w:pStyle w:val="TOC4"/>
        <w:rPr>
          <w:rFonts w:asciiTheme="minorHAnsi" w:hAnsiTheme="minorHAnsi" w:cstheme="minorBidi"/>
          <w:noProof/>
          <w:kern w:val="2"/>
          <w:sz w:val="24"/>
          <w:szCs w:val="24"/>
          <w:lang w:eastAsia="zh-CN"/>
          <w14:ligatures w14:val="standardContextual"/>
        </w:rPr>
      </w:pPr>
      <w:r>
        <w:rPr>
          <w:noProof/>
        </w:rPr>
        <w:t>6.7.4.1</w:t>
      </w:r>
      <w:r>
        <w:rPr>
          <w:rFonts w:asciiTheme="minorHAnsi" w:hAnsiTheme="minorHAnsi" w:cstheme="minorBidi"/>
          <w:noProof/>
          <w:kern w:val="2"/>
          <w:sz w:val="24"/>
          <w:szCs w:val="24"/>
          <w:lang w:eastAsia="zh-CN"/>
          <w14:ligatures w14:val="standardContextual"/>
        </w:rPr>
        <w:tab/>
      </w:r>
      <w:r>
        <w:rPr>
          <w:noProof/>
        </w:rPr>
        <w:t>General co-location minimum requirement</w:t>
      </w:r>
      <w:r>
        <w:rPr>
          <w:noProof/>
        </w:rPr>
        <w:tab/>
      </w:r>
      <w:r>
        <w:rPr>
          <w:noProof/>
        </w:rPr>
        <w:fldChar w:fldCharType="begin" w:fldLock="1"/>
      </w:r>
      <w:r>
        <w:rPr>
          <w:noProof/>
        </w:rPr>
        <w:instrText xml:space="preserve"> PAGEREF _Toc210411417 \h </w:instrText>
      </w:r>
      <w:r>
        <w:rPr>
          <w:noProof/>
        </w:rPr>
      </w:r>
      <w:r>
        <w:rPr>
          <w:noProof/>
        </w:rPr>
        <w:fldChar w:fldCharType="separate"/>
      </w:r>
      <w:r>
        <w:rPr>
          <w:noProof/>
        </w:rPr>
        <w:t>92</w:t>
      </w:r>
      <w:r>
        <w:rPr>
          <w:noProof/>
        </w:rPr>
        <w:fldChar w:fldCharType="end"/>
      </w:r>
    </w:p>
    <w:p w14:paraId="653402A3" w14:textId="40D48875" w:rsidR="00A57D78" w:rsidRDefault="00A57D78">
      <w:pPr>
        <w:pStyle w:val="TOC4"/>
        <w:rPr>
          <w:rFonts w:asciiTheme="minorHAnsi" w:hAnsiTheme="minorHAnsi" w:cstheme="minorBidi"/>
          <w:noProof/>
          <w:kern w:val="2"/>
          <w:sz w:val="24"/>
          <w:szCs w:val="24"/>
          <w:lang w:eastAsia="zh-CN"/>
          <w14:ligatures w14:val="standardContextual"/>
        </w:rPr>
      </w:pPr>
      <w:r>
        <w:rPr>
          <w:noProof/>
        </w:rPr>
        <w:t>6.7.4.2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_Toc210411418 \h </w:instrText>
      </w:r>
      <w:r>
        <w:rPr>
          <w:noProof/>
        </w:rPr>
      </w:r>
      <w:r>
        <w:rPr>
          <w:noProof/>
        </w:rPr>
        <w:fldChar w:fldCharType="separate"/>
      </w:r>
      <w:r>
        <w:rPr>
          <w:noProof/>
        </w:rPr>
        <w:t>93</w:t>
      </w:r>
      <w:r>
        <w:rPr>
          <w:noProof/>
        </w:rPr>
        <w:fldChar w:fldCharType="end"/>
      </w:r>
    </w:p>
    <w:p w14:paraId="17561716" w14:textId="03D6EFA7" w:rsidR="00A57D78" w:rsidRDefault="00A57D78">
      <w:pPr>
        <w:pStyle w:val="TOC4"/>
        <w:rPr>
          <w:rFonts w:asciiTheme="minorHAnsi" w:hAnsiTheme="minorHAnsi" w:cstheme="minorBidi"/>
          <w:noProof/>
          <w:kern w:val="2"/>
          <w:sz w:val="24"/>
          <w:szCs w:val="24"/>
          <w:lang w:eastAsia="zh-CN"/>
          <w14:ligatures w14:val="standardContextual"/>
        </w:rPr>
      </w:pPr>
      <w:r>
        <w:rPr>
          <w:noProof/>
        </w:rPr>
        <w:t>6.7.4.3</w:t>
      </w:r>
      <w:r>
        <w:rPr>
          <w:rFonts w:asciiTheme="minorHAnsi" w:hAnsiTheme="minorHAnsi" w:cstheme="minorBidi"/>
          <w:noProof/>
          <w:kern w:val="2"/>
          <w:sz w:val="24"/>
          <w:szCs w:val="24"/>
          <w:lang w:eastAsia="zh-CN"/>
          <w14:ligatures w14:val="standardContextual"/>
        </w:rPr>
        <w:tab/>
      </w:r>
      <w:r>
        <w:rPr>
          <w:noProof/>
        </w:rPr>
        <w:t>Intra-system minimum requirement</w:t>
      </w:r>
      <w:r>
        <w:rPr>
          <w:noProof/>
        </w:rPr>
        <w:tab/>
      </w:r>
      <w:r>
        <w:rPr>
          <w:noProof/>
        </w:rPr>
        <w:fldChar w:fldCharType="begin" w:fldLock="1"/>
      </w:r>
      <w:r>
        <w:rPr>
          <w:noProof/>
        </w:rPr>
        <w:instrText xml:space="preserve"> PAGEREF _Toc210411419 \h </w:instrText>
      </w:r>
      <w:r>
        <w:rPr>
          <w:noProof/>
        </w:rPr>
      </w:r>
      <w:r>
        <w:rPr>
          <w:noProof/>
        </w:rPr>
        <w:fldChar w:fldCharType="separate"/>
      </w:r>
      <w:r>
        <w:rPr>
          <w:noProof/>
        </w:rPr>
        <w:t>93</w:t>
      </w:r>
      <w:r>
        <w:rPr>
          <w:noProof/>
        </w:rPr>
        <w:fldChar w:fldCharType="end"/>
      </w:r>
    </w:p>
    <w:p w14:paraId="5CC061BC" w14:textId="3BDFDD51" w:rsidR="00A57D78" w:rsidRDefault="00A57D78">
      <w:pPr>
        <w:pStyle w:val="TOC1"/>
        <w:rPr>
          <w:rFonts w:asciiTheme="minorHAnsi" w:hAnsiTheme="minorHAnsi" w:cstheme="minorBidi"/>
          <w:noProof/>
          <w:kern w:val="2"/>
          <w:sz w:val="24"/>
          <w:szCs w:val="24"/>
          <w:lang w:eastAsia="zh-CN"/>
          <w14:ligatures w14:val="standardContextual"/>
        </w:rPr>
      </w:pPr>
      <w:r>
        <w:rPr>
          <w:noProof/>
          <w:lang w:eastAsia="zh-CN"/>
        </w:rPr>
        <w:t>7</w:t>
      </w:r>
      <w:r>
        <w:rPr>
          <w:rFonts w:asciiTheme="minorHAnsi" w:hAnsiTheme="minorHAnsi" w:cstheme="minorBidi"/>
          <w:noProof/>
          <w:kern w:val="2"/>
          <w:sz w:val="24"/>
          <w:szCs w:val="24"/>
          <w:lang w:eastAsia="zh-CN"/>
          <w14:ligatures w14:val="standardContextual"/>
        </w:rPr>
        <w:tab/>
      </w:r>
      <w:r>
        <w:rPr>
          <w:noProof/>
          <w:lang w:eastAsia="zh-CN"/>
        </w:rPr>
        <w:t>Conducted receiver characteristics</w:t>
      </w:r>
      <w:r>
        <w:rPr>
          <w:noProof/>
        </w:rPr>
        <w:tab/>
      </w:r>
      <w:r>
        <w:rPr>
          <w:noProof/>
        </w:rPr>
        <w:fldChar w:fldCharType="begin" w:fldLock="1"/>
      </w:r>
      <w:r>
        <w:rPr>
          <w:noProof/>
        </w:rPr>
        <w:instrText xml:space="preserve"> PAGEREF _Toc210411420 \h </w:instrText>
      </w:r>
      <w:r>
        <w:rPr>
          <w:noProof/>
        </w:rPr>
      </w:r>
      <w:r>
        <w:rPr>
          <w:noProof/>
        </w:rPr>
        <w:fldChar w:fldCharType="separate"/>
      </w:r>
      <w:r>
        <w:rPr>
          <w:noProof/>
        </w:rPr>
        <w:t>94</w:t>
      </w:r>
      <w:r>
        <w:rPr>
          <w:noProof/>
        </w:rPr>
        <w:fldChar w:fldCharType="end"/>
      </w:r>
    </w:p>
    <w:p w14:paraId="5B7252B8" w14:textId="06EDB22A" w:rsidR="00A57D78" w:rsidRDefault="00A57D78">
      <w:pPr>
        <w:pStyle w:val="TOC2"/>
        <w:rPr>
          <w:rFonts w:asciiTheme="minorHAnsi" w:hAnsiTheme="minorHAnsi" w:cstheme="minorBidi"/>
          <w:noProof/>
          <w:kern w:val="2"/>
          <w:sz w:val="24"/>
          <w:szCs w:val="24"/>
          <w:lang w:eastAsia="zh-CN"/>
          <w14:ligatures w14:val="standardContextual"/>
        </w:rPr>
      </w:pPr>
      <w:r>
        <w:rPr>
          <w:noProof/>
        </w:rPr>
        <w:t>7.1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_Toc210411421 \h </w:instrText>
      </w:r>
      <w:r>
        <w:rPr>
          <w:noProof/>
        </w:rPr>
      </w:r>
      <w:r>
        <w:rPr>
          <w:noProof/>
        </w:rPr>
        <w:fldChar w:fldCharType="separate"/>
      </w:r>
      <w:r>
        <w:rPr>
          <w:noProof/>
        </w:rPr>
        <w:t>94</w:t>
      </w:r>
      <w:r>
        <w:rPr>
          <w:noProof/>
        </w:rPr>
        <w:fldChar w:fldCharType="end"/>
      </w:r>
    </w:p>
    <w:p w14:paraId="4BDC4C7D" w14:textId="174BECF7" w:rsidR="00A57D78" w:rsidRDefault="00A57D78">
      <w:pPr>
        <w:pStyle w:val="TOC2"/>
        <w:rPr>
          <w:rFonts w:asciiTheme="minorHAnsi" w:hAnsiTheme="minorHAnsi" w:cstheme="minorBidi"/>
          <w:noProof/>
          <w:kern w:val="2"/>
          <w:sz w:val="24"/>
          <w:szCs w:val="24"/>
          <w:lang w:eastAsia="zh-CN"/>
          <w14:ligatures w14:val="standardContextual"/>
        </w:rPr>
      </w:pPr>
      <w:r>
        <w:rPr>
          <w:noProof/>
        </w:rPr>
        <w:t>7.2</w:t>
      </w:r>
      <w:r>
        <w:rPr>
          <w:rFonts w:asciiTheme="minorHAnsi" w:hAnsiTheme="minorHAnsi" w:cstheme="minorBidi"/>
          <w:noProof/>
          <w:kern w:val="2"/>
          <w:sz w:val="24"/>
          <w:szCs w:val="24"/>
          <w:lang w:eastAsia="zh-CN"/>
          <w14:ligatures w14:val="standardContextual"/>
        </w:rPr>
        <w:tab/>
      </w:r>
      <w:r>
        <w:rPr>
          <w:noProof/>
        </w:rPr>
        <w:t>Reference sensitivity level</w:t>
      </w:r>
      <w:r>
        <w:rPr>
          <w:noProof/>
        </w:rPr>
        <w:tab/>
      </w:r>
      <w:r>
        <w:rPr>
          <w:noProof/>
        </w:rPr>
        <w:fldChar w:fldCharType="begin" w:fldLock="1"/>
      </w:r>
      <w:r>
        <w:rPr>
          <w:noProof/>
        </w:rPr>
        <w:instrText xml:space="preserve"> PAGEREF _Toc210411422 \h </w:instrText>
      </w:r>
      <w:r>
        <w:rPr>
          <w:noProof/>
        </w:rPr>
      </w:r>
      <w:r>
        <w:rPr>
          <w:noProof/>
        </w:rPr>
        <w:fldChar w:fldCharType="separate"/>
      </w:r>
      <w:r>
        <w:rPr>
          <w:noProof/>
        </w:rPr>
        <w:t>94</w:t>
      </w:r>
      <w:r>
        <w:rPr>
          <w:noProof/>
        </w:rPr>
        <w:fldChar w:fldCharType="end"/>
      </w:r>
    </w:p>
    <w:p w14:paraId="5D6F239C" w14:textId="3D200FDD" w:rsidR="00A57D78" w:rsidRDefault="00A57D78">
      <w:pPr>
        <w:pStyle w:val="TOC3"/>
        <w:rPr>
          <w:rFonts w:asciiTheme="minorHAnsi" w:hAnsiTheme="minorHAnsi" w:cstheme="minorBidi"/>
          <w:noProof/>
          <w:kern w:val="2"/>
          <w:sz w:val="24"/>
          <w:szCs w:val="24"/>
          <w:lang w:eastAsia="zh-CN"/>
          <w14:ligatures w14:val="standardContextual"/>
        </w:rPr>
      </w:pPr>
      <w:r>
        <w:rPr>
          <w:noProof/>
        </w:rPr>
        <w:t>7.2.1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_Toc210411423 \h </w:instrText>
      </w:r>
      <w:r>
        <w:rPr>
          <w:noProof/>
        </w:rPr>
      </w:r>
      <w:r>
        <w:rPr>
          <w:noProof/>
        </w:rPr>
        <w:fldChar w:fldCharType="separate"/>
      </w:r>
      <w:r>
        <w:rPr>
          <w:noProof/>
        </w:rPr>
        <w:t>94</w:t>
      </w:r>
      <w:r>
        <w:rPr>
          <w:noProof/>
        </w:rPr>
        <w:fldChar w:fldCharType="end"/>
      </w:r>
    </w:p>
    <w:p w14:paraId="0BB60D76" w14:textId="63B3CED3"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7.2.2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_Toc210411424 \h </w:instrText>
      </w:r>
      <w:r>
        <w:rPr>
          <w:noProof/>
        </w:rPr>
      </w:r>
      <w:r>
        <w:rPr>
          <w:noProof/>
        </w:rPr>
        <w:fldChar w:fldCharType="separate"/>
      </w:r>
      <w:r>
        <w:rPr>
          <w:noProof/>
        </w:rPr>
        <w:t>94</w:t>
      </w:r>
      <w:r>
        <w:rPr>
          <w:noProof/>
        </w:rPr>
        <w:fldChar w:fldCharType="end"/>
      </w:r>
    </w:p>
    <w:p w14:paraId="622F3005" w14:textId="78387BE7"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7.2.3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_Toc210411425 \h </w:instrText>
      </w:r>
      <w:r>
        <w:rPr>
          <w:noProof/>
        </w:rPr>
      </w:r>
      <w:r>
        <w:rPr>
          <w:noProof/>
        </w:rPr>
        <w:fldChar w:fldCharType="separate"/>
      </w:r>
      <w:r>
        <w:rPr>
          <w:noProof/>
        </w:rPr>
        <w:t>95</w:t>
      </w:r>
      <w:r>
        <w:rPr>
          <w:noProof/>
        </w:rPr>
        <w:fldChar w:fldCharType="end"/>
      </w:r>
    </w:p>
    <w:p w14:paraId="47522CF2" w14:textId="6450785D"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7.2.4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_Toc210411426 \h </w:instrText>
      </w:r>
      <w:r>
        <w:rPr>
          <w:noProof/>
        </w:rPr>
      </w:r>
      <w:r>
        <w:rPr>
          <w:noProof/>
        </w:rPr>
        <w:fldChar w:fldCharType="separate"/>
      </w:r>
      <w:r>
        <w:rPr>
          <w:noProof/>
        </w:rPr>
        <w:t>95</w:t>
      </w:r>
      <w:r>
        <w:rPr>
          <w:noProof/>
        </w:rPr>
        <w:fldChar w:fldCharType="end"/>
      </w:r>
    </w:p>
    <w:p w14:paraId="369326CB" w14:textId="5AE37F9C" w:rsidR="00A57D78" w:rsidRDefault="00A57D78">
      <w:pPr>
        <w:pStyle w:val="TOC2"/>
        <w:rPr>
          <w:rFonts w:asciiTheme="minorHAnsi" w:hAnsiTheme="minorHAnsi" w:cstheme="minorBidi"/>
          <w:noProof/>
          <w:kern w:val="2"/>
          <w:sz w:val="24"/>
          <w:szCs w:val="24"/>
          <w:lang w:eastAsia="zh-CN"/>
          <w14:ligatures w14:val="standardContextual"/>
        </w:rPr>
      </w:pPr>
      <w:r>
        <w:rPr>
          <w:noProof/>
        </w:rPr>
        <w:t>7.3</w:t>
      </w:r>
      <w:r>
        <w:rPr>
          <w:rFonts w:asciiTheme="minorHAnsi" w:hAnsiTheme="minorHAnsi" w:cstheme="minorBidi"/>
          <w:noProof/>
          <w:kern w:val="2"/>
          <w:sz w:val="24"/>
          <w:szCs w:val="24"/>
          <w:lang w:eastAsia="zh-CN"/>
          <w14:ligatures w14:val="standardContextual"/>
        </w:rPr>
        <w:tab/>
      </w:r>
      <w:r>
        <w:rPr>
          <w:noProof/>
        </w:rPr>
        <w:t>Dynamic range</w:t>
      </w:r>
      <w:r>
        <w:rPr>
          <w:noProof/>
        </w:rPr>
        <w:tab/>
      </w:r>
      <w:r>
        <w:rPr>
          <w:noProof/>
        </w:rPr>
        <w:fldChar w:fldCharType="begin" w:fldLock="1"/>
      </w:r>
      <w:r>
        <w:rPr>
          <w:noProof/>
        </w:rPr>
        <w:instrText xml:space="preserve"> PAGEREF _Toc210411427 \h </w:instrText>
      </w:r>
      <w:r>
        <w:rPr>
          <w:noProof/>
        </w:rPr>
      </w:r>
      <w:r>
        <w:rPr>
          <w:noProof/>
        </w:rPr>
        <w:fldChar w:fldCharType="separate"/>
      </w:r>
      <w:r>
        <w:rPr>
          <w:noProof/>
        </w:rPr>
        <w:t>95</w:t>
      </w:r>
      <w:r>
        <w:rPr>
          <w:noProof/>
        </w:rPr>
        <w:fldChar w:fldCharType="end"/>
      </w:r>
    </w:p>
    <w:p w14:paraId="4643FC48" w14:textId="304C4F27" w:rsidR="00A57D78" w:rsidRDefault="00A57D78">
      <w:pPr>
        <w:pStyle w:val="TOC3"/>
        <w:rPr>
          <w:rFonts w:asciiTheme="minorHAnsi" w:hAnsiTheme="minorHAnsi" w:cstheme="minorBidi"/>
          <w:noProof/>
          <w:kern w:val="2"/>
          <w:sz w:val="24"/>
          <w:szCs w:val="24"/>
          <w:lang w:eastAsia="zh-CN"/>
          <w14:ligatures w14:val="standardContextual"/>
        </w:rPr>
      </w:pPr>
      <w:r>
        <w:rPr>
          <w:noProof/>
        </w:rPr>
        <w:t>7.3.1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_Toc210411428 \h </w:instrText>
      </w:r>
      <w:r>
        <w:rPr>
          <w:noProof/>
        </w:rPr>
      </w:r>
      <w:r>
        <w:rPr>
          <w:noProof/>
        </w:rPr>
        <w:fldChar w:fldCharType="separate"/>
      </w:r>
      <w:r>
        <w:rPr>
          <w:noProof/>
        </w:rPr>
        <w:t>95</w:t>
      </w:r>
      <w:r>
        <w:rPr>
          <w:noProof/>
        </w:rPr>
        <w:fldChar w:fldCharType="end"/>
      </w:r>
    </w:p>
    <w:p w14:paraId="39323B63" w14:textId="261E55A6"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7.3.2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_Toc210411429 \h </w:instrText>
      </w:r>
      <w:r>
        <w:rPr>
          <w:noProof/>
        </w:rPr>
      </w:r>
      <w:r>
        <w:rPr>
          <w:noProof/>
        </w:rPr>
        <w:fldChar w:fldCharType="separate"/>
      </w:r>
      <w:r>
        <w:rPr>
          <w:noProof/>
        </w:rPr>
        <w:t>95</w:t>
      </w:r>
      <w:r>
        <w:rPr>
          <w:noProof/>
        </w:rPr>
        <w:fldChar w:fldCharType="end"/>
      </w:r>
    </w:p>
    <w:p w14:paraId="571D07A6" w14:textId="391B10EC"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7.3.3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_Toc210411430 \h </w:instrText>
      </w:r>
      <w:r>
        <w:rPr>
          <w:noProof/>
        </w:rPr>
      </w:r>
      <w:r>
        <w:rPr>
          <w:noProof/>
        </w:rPr>
        <w:fldChar w:fldCharType="separate"/>
      </w:r>
      <w:r>
        <w:rPr>
          <w:noProof/>
        </w:rPr>
        <w:t>95</w:t>
      </w:r>
      <w:r>
        <w:rPr>
          <w:noProof/>
        </w:rPr>
        <w:fldChar w:fldCharType="end"/>
      </w:r>
    </w:p>
    <w:p w14:paraId="0FBB5E79" w14:textId="6E7B4FAB"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7.3.4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_Toc210411431 \h </w:instrText>
      </w:r>
      <w:r>
        <w:rPr>
          <w:noProof/>
        </w:rPr>
      </w:r>
      <w:r>
        <w:rPr>
          <w:noProof/>
        </w:rPr>
        <w:fldChar w:fldCharType="separate"/>
      </w:r>
      <w:r>
        <w:rPr>
          <w:noProof/>
        </w:rPr>
        <w:t>96</w:t>
      </w:r>
      <w:r>
        <w:rPr>
          <w:noProof/>
        </w:rPr>
        <w:fldChar w:fldCharType="end"/>
      </w:r>
    </w:p>
    <w:p w14:paraId="22240267" w14:textId="40BBC9D1" w:rsidR="00A57D78" w:rsidRDefault="00A57D78">
      <w:pPr>
        <w:pStyle w:val="TOC2"/>
        <w:rPr>
          <w:rFonts w:asciiTheme="minorHAnsi" w:hAnsiTheme="minorHAnsi" w:cstheme="minorBidi"/>
          <w:noProof/>
          <w:kern w:val="2"/>
          <w:sz w:val="24"/>
          <w:szCs w:val="24"/>
          <w:lang w:eastAsia="zh-CN"/>
          <w14:ligatures w14:val="standardContextual"/>
        </w:rPr>
      </w:pPr>
      <w:r>
        <w:rPr>
          <w:noProof/>
        </w:rPr>
        <w:t>7.4</w:t>
      </w:r>
      <w:r>
        <w:rPr>
          <w:rFonts w:asciiTheme="minorHAnsi" w:hAnsiTheme="minorHAnsi" w:cstheme="minorBidi"/>
          <w:noProof/>
          <w:kern w:val="2"/>
          <w:sz w:val="24"/>
          <w:szCs w:val="24"/>
          <w:lang w:eastAsia="zh-CN"/>
          <w14:ligatures w14:val="standardContextual"/>
        </w:rPr>
        <w:tab/>
      </w:r>
      <w:r>
        <w:rPr>
          <w:noProof/>
        </w:rPr>
        <w:t>Adjacent channel selectivity, general blocking, and narrowband blocking</w:t>
      </w:r>
      <w:r>
        <w:rPr>
          <w:noProof/>
        </w:rPr>
        <w:tab/>
      </w:r>
      <w:r>
        <w:rPr>
          <w:noProof/>
        </w:rPr>
        <w:fldChar w:fldCharType="begin" w:fldLock="1"/>
      </w:r>
      <w:r>
        <w:rPr>
          <w:noProof/>
        </w:rPr>
        <w:instrText xml:space="preserve"> PAGEREF _Toc210411432 \h </w:instrText>
      </w:r>
      <w:r>
        <w:rPr>
          <w:noProof/>
        </w:rPr>
      </w:r>
      <w:r>
        <w:rPr>
          <w:noProof/>
        </w:rPr>
        <w:fldChar w:fldCharType="separate"/>
      </w:r>
      <w:r>
        <w:rPr>
          <w:noProof/>
        </w:rPr>
        <w:t>96</w:t>
      </w:r>
      <w:r>
        <w:rPr>
          <w:noProof/>
        </w:rPr>
        <w:fldChar w:fldCharType="end"/>
      </w:r>
    </w:p>
    <w:p w14:paraId="5A7CF6F8" w14:textId="2F8EC76B" w:rsidR="00A57D78" w:rsidRDefault="00A57D78">
      <w:pPr>
        <w:pStyle w:val="TOC3"/>
        <w:rPr>
          <w:rFonts w:asciiTheme="minorHAnsi" w:hAnsiTheme="minorHAnsi" w:cstheme="minorBidi"/>
          <w:noProof/>
          <w:kern w:val="2"/>
          <w:sz w:val="24"/>
          <w:szCs w:val="24"/>
          <w:lang w:eastAsia="zh-CN"/>
          <w14:ligatures w14:val="standardContextual"/>
        </w:rPr>
      </w:pPr>
      <w:r>
        <w:rPr>
          <w:noProof/>
        </w:rPr>
        <w:t>7.4.1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_Toc210411433 \h </w:instrText>
      </w:r>
      <w:r>
        <w:rPr>
          <w:noProof/>
        </w:rPr>
      </w:r>
      <w:r>
        <w:rPr>
          <w:noProof/>
        </w:rPr>
        <w:fldChar w:fldCharType="separate"/>
      </w:r>
      <w:r>
        <w:rPr>
          <w:noProof/>
        </w:rPr>
        <w:t>96</w:t>
      </w:r>
      <w:r>
        <w:rPr>
          <w:noProof/>
        </w:rPr>
        <w:fldChar w:fldCharType="end"/>
      </w:r>
    </w:p>
    <w:p w14:paraId="071B61DD" w14:textId="4CEA71C2"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7.4.2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_Toc210411434 \h </w:instrText>
      </w:r>
      <w:r>
        <w:rPr>
          <w:noProof/>
        </w:rPr>
      </w:r>
      <w:r>
        <w:rPr>
          <w:noProof/>
        </w:rPr>
        <w:fldChar w:fldCharType="separate"/>
      </w:r>
      <w:r>
        <w:rPr>
          <w:noProof/>
        </w:rPr>
        <w:t>96</w:t>
      </w:r>
      <w:r>
        <w:rPr>
          <w:noProof/>
        </w:rPr>
        <w:fldChar w:fldCharType="end"/>
      </w:r>
    </w:p>
    <w:p w14:paraId="4085FFA0" w14:textId="735FB653" w:rsidR="00A57D78" w:rsidRDefault="00A57D78">
      <w:pPr>
        <w:pStyle w:val="TOC4"/>
        <w:rPr>
          <w:rFonts w:asciiTheme="minorHAnsi" w:hAnsiTheme="minorHAnsi" w:cstheme="minorBidi"/>
          <w:noProof/>
          <w:kern w:val="2"/>
          <w:sz w:val="24"/>
          <w:szCs w:val="24"/>
          <w:lang w:eastAsia="zh-CN"/>
          <w14:ligatures w14:val="standardContextual"/>
        </w:rPr>
      </w:pPr>
      <w:r>
        <w:rPr>
          <w:noProof/>
        </w:rPr>
        <w:t>7.4.2.1</w:t>
      </w:r>
      <w:r>
        <w:rPr>
          <w:rFonts w:asciiTheme="minorHAnsi"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_Toc210411435 \h </w:instrText>
      </w:r>
      <w:r>
        <w:rPr>
          <w:noProof/>
        </w:rPr>
      </w:r>
      <w:r>
        <w:rPr>
          <w:noProof/>
        </w:rPr>
        <w:fldChar w:fldCharType="separate"/>
      </w:r>
      <w:r>
        <w:rPr>
          <w:noProof/>
        </w:rPr>
        <w:t>96</w:t>
      </w:r>
      <w:r>
        <w:rPr>
          <w:noProof/>
        </w:rPr>
        <w:fldChar w:fldCharType="end"/>
      </w:r>
    </w:p>
    <w:p w14:paraId="6FAC7AA2" w14:textId="4434613F" w:rsidR="00A57D78" w:rsidRDefault="00A57D78">
      <w:pPr>
        <w:pStyle w:val="TOC4"/>
        <w:rPr>
          <w:rFonts w:asciiTheme="minorHAnsi" w:hAnsiTheme="minorHAnsi" w:cstheme="minorBidi"/>
          <w:noProof/>
          <w:kern w:val="2"/>
          <w:sz w:val="24"/>
          <w:szCs w:val="24"/>
          <w:lang w:eastAsia="zh-CN"/>
          <w14:ligatures w14:val="standardContextual"/>
        </w:rPr>
      </w:pPr>
      <w:r>
        <w:rPr>
          <w:noProof/>
        </w:rPr>
        <w:t>7.4.2.2</w:t>
      </w:r>
      <w:r>
        <w:rPr>
          <w:rFonts w:asciiTheme="minorHAnsi" w:hAnsiTheme="minorHAnsi" w:cstheme="minorBidi"/>
          <w:noProof/>
          <w:kern w:val="2"/>
          <w:sz w:val="24"/>
          <w:szCs w:val="24"/>
          <w:lang w:eastAsia="zh-CN"/>
          <w14:ligatures w14:val="standardContextual"/>
        </w:rPr>
        <w:tab/>
      </w:r>
      <w:r>
        <w:rPr>
          <w:noProof/>
        </w:rPr>
        <w:t>General narrowband blocking minimum requirement</w:t>
      </w:r>
      <w:r>
        <w:rPr>
          <w:noProof/>
        </w:rPr>
        <w:tab/>
      </w:r>
      <w:r>
        <w:rPr>
          <w:noProof/>
        </w:rPr>
        <w:fldChar w:fldCharType="begin" w:fldLock="1"/>
      </w:r>
      <w:r>
        <w:rPr>
          <w:noProof/>
        </w:rPr>
        <w:instrText xml:space="preserve"> PAGEREF _Toc210411436 \h </w:instrText>
      </w:r>
      <w:r>
        <w:rPr>
          <w:noProof/>
        </w:rPr>
      </w:r>
      <w:r>
        <w:rPr>
          <w:noProof/>
        </w:rPr>
        <w:fldChar w:fldCharType="separate"/>
      </w:r>
      <w:r>
        <w:rPr>
          <w:noProof/>
        </w:rPr>
        <w:t>97</w:t>
      </w:r>
      <w:r>
        <w:rPr>
          <w:noProof/>
        </w:rPr>
        <w:fldChar w:fldCharType="end"/>
      </w:r>
    </w:p>
    <w:p w14:paraId="46E98D11" w14:textId="003DEB35" w:rsidR="00A57D78" w:rsidRDefault="00A57D78">
      <w:pPr>
        <w:pStyle w:val="TOC4"/>
        <w:rPr>
          <w:rFonts w:asciiTheme="minorHAnsi" w:hAnsiTheme="minorHAnsi" w:cstheme="minorBidi"/>
          <w:noProof/>
          <w:kern w:val="2"/>
          <w:sz w:val="24"/>
          <w:szCs w:val="24"/>
          <w:lang w:eastAsia="zh-CN"/>
          <w14:ligatures w14:val="standardContextual"/>
        </w:rPr>
      </w:pPr>
      <w:r>
        <w:rPr>
          <w:noProof/>
        </w:rPr>
        <w:t>7.4.2.3</w:t>
      </w:r>
      <w:r>
        <w:rPr>
          <w:rFonts w:asciiTheme="minorHAnsi" w:hAnsiTheme="minorHAnsi" w:cstheme="minorBidi"/>
          <w:noProof/>
          <w:kern w:val="2"/>
          <w:sz w:val="24"/>
          <w:szCs w:val="24"/>
          <w:lang w:eastAsia="zh-CN"/>
          <w14:ligatures w14:val="standardContextual"/>
        </w:rPr>
        <w:tab/>
      </w:r>
      <w:r>
        <w:rPr>
          <w:noProof/>
        </w:rPr>
        <w:t>Additional BC3 blocking minimum requirement</w:t>
      </w:r>
      <w:r>
        <w:rPr>
          <w:noProof/>
        </w:rPr>
        <w:tab/>
      </w:r>
      <w:r>
        <w:rPr>
          <w:noProof/>
        </w:rPr>
        <w:fldChar w:fldCharType="begin" w:fldLock="1"/>
      </w:r>
      <w:r>
        <w:rPr>
          <w:noProof/>
        </w:rPr>
        <w:instrText xml:space="preserve"> PAGEREF _Toc210411437 \h </w:instrText>
      </w:r>
      <w:r>
        <w:rPr>
          <w:noProof/>
        </w:rPr>
      </w:r>
      <w:r>
        <w:rPr>
          <w:noProof/>
        </w:rPr>
        <w:fldChar w:fldCharType="separate"/>
      </w:r>
      <w:r>
        <w:rPr>
          <w:noProof/>
        </w:rPr>
        <w:t>98</w:t>
      </w:r>
      <w:r>
        <w:rPr>
          <w:noProof/>
        </w:rPr>
        <w:fldChar w:fldCharType="end"/>
      </w:r>
    </w:p>
    <w:p w14:paraId="08D59487" w14:textId="5B805371"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7.4.3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_Toc210411438 \h </w:instrText>
      </w:r>
      <w:r>
        <w:rPr>
          <w:noProof/>
        </w:rPr>
      </w:r>
      <w:r>
        <w:rPr>
          <w:noProof/>
        </w:rPr>
        <w:fldChar w:fldCharType="separate"/>
      </w:r>
      <w:r>
        <w:rPr>
          <w:noProof/>
        </w:rPr>
        <w:t>99</w:t>
      </w:r>
      <w:r>
        <w:rPr>
          <w:noProof/>
        </w:rPr>
        <w:fldChar w:fldCharType="end"/>
      </w:r>
    </w:p>
    <w:p w14:paraId="04AFC03C" w14:textId="143115A5"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7.4.4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_Toc210411439 \h </w:instrText>
      </w:r>
      <w:r>
        <w:rPr>
          <w:noProof/>
        </w:rPr>
      </w:r>
      <w:r>
        <w:rPr>
          <w:noProof/>
        </w:rPr>
        <w:fldChar w:fldCharType="separate"/>
      </w:r>
      <w:r>
        <w:rPr>
          <w:noProof/>
        </w:rPr>
        <w:t>99</w:t>
      </w:r>
      <w:r>
        <w:rPr>
          <w:noProof/>
        </w:rPr>
        <w:fldChar w:fldCharType="end"/>
      </w:r>
    </w:p>
    <w:p w14:paraId="656E7252" w14:textId="2B930698" w:rsidR="00A57D78" w:rsidRDefault="00A57D78">
      <w:pPr>
        <w:pStyle w:val="TOC2"/>
        <w:rPr>
          <w:rFonts w:asciiTheme="minorHAnsi" w:hAnsiTheme="minorHAnsi" w:cstheme="minorBidi"/>
          <w:noProof/>
          <w:kern w:val="2"/>
          <w:sz w:val="24"/>
          <w:szCs w:val="24"/>
          <w:lang w:eastAsia="zh-CN"/>
          <w14:ligatures w14:val="standardContextual"/>
        </w:rPr>
      </w:pPr>
      <w:r>
        <w:rPr>
          <w:noProof/>
        </w:rPr>
        <w:t>7.5</w:t>
      </w:r>
      <w:r>
        <w:rPr>
          <w:rFonts w:asciiTheme="minorHAnsi" w:hAnsiTheme="minorHAnsi" w:cstheme="minorBidi"/>
          <w:noProof/>
          <w:kern w:val="2"/>
          <w:sz w:val="24"/>
          <w:szCs w:val="24"/>
          <w:lang w:eastAsia="zh-CN"/>
          <w14:ligatures w14:val="standardContextual"/>
        </w:rPr>
        <w:tab/>
      </w:r>
      <w:r>
        <w:rPr>
          <w:noProof/>
        </w:rPr>
        <w:t>Blocking</w:t>
      </w:r>
      <w:r>
        <w:rPr>
          <w:noProof/>
        </w:rPr>
        <w:tab/>
      </w:r>
      <w:r>
        <w:rPr>
          <w:noProof/>
        </w:rPr>
        <w:fldChar w:fldCharType="begin" w:fldLock="1"/>
      </w:r>
      <w:r>
        <w:rPr>
          <w:noProof/>
        </w:rPr>
        <w:instrText xml:space="preserve"> PAGEREF _Toc210411440 \h </w:instrText>
      </w:r>
      <w:r>
        <w:rPr>
          <w:noProof/>
        </w:rPr>
      </w:r>
      <w:r>
        <w:rPr>
          <w:noProof/>
        </w:rPr>
        <w:fldChar w:fldCharType="separate"/>
      </w:r>
      <w:r>
        <w:rPr>
          <w:noProof/>
        </w:rPr>
        <w:t>99</w:t>
      </w:r>
      <w:r>
        <w:rPr>
          <w:noProof/>
        </w:rPr>
        <w:fldChar w:fldCharType="end"/>
      </w:r>
    </w:p>
    <w:p w14:paraId="59249A4A" w14:textId="51E6191C" w:rsidR="00A57D78" w:rsidRDefault="00A57D78">
      <w:pPr>
        <w:pStyle w:val="TOC3"/>
        <w:rPr>
          <w:rFonts w:asciiTheme="minorHAnsi" w:hAnsiTheme="minorHAnsi" w:cstheme="minorBidi"/>
          <w:noProof/>
          <w:kern w:val="2"/>
          <w:sz w:val="24"/>
          <w:szCs w:val="24"/>
          <w:lang w:eastAsia="zh-CN"/>
          <w14:ligatures w14:val="standardContextual"/>
        </w:rPr>
      </w:pPr>
      <w:r>
        <w:rPr>
          <w:noProof/>
        </w:rPr>
        <w:t>7.5.1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_Toc210411441 \h </w:instrText>
      </w:r>
      <w:r>
        <w:rPr>
          <w:noProof/>
        </w:rPr>
      </w:r>
      <w:r>
        <w:rPr>
          <w:noProof/>
        </w:rPr>
        <w:fldChar w:fldCharType="separate"/>
      </w:r>
      <w:r>
        <w:rPr>
          <w:noProof/>
        </w:rPr>
        <w:t>99</w:t>
      </w:r>
      <w:r>
        <w:rPr>
          <w:noProof/>
        </w:rPr>
        <w:fldChar w:fldCharType="end"/>
      </w:r>
    </w:p>
    <w:p w14:paraId="6C3FF54D" w14:textId="40A7D46C"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7.5.2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_Toc210411442 \h </w:instrText>
      </w:r>
      <w:r>
        <w:rPr>
          <w:noProof/>
        </w:rPr>
      </w:r>
      <w:r>
        <w:rPr>
          <w:noProof/>
        </w:rPr>
        <w:fldChar w:fldCharType="separate"/>
      </w:r>
      <w:r>
        <w:rPr>
          <w:noProof/>
        </w:rPr>
        <w:t>100</w:t>
      </w:r>
      <w:r>
        <w:rPr>
          <w:noProof/>
        </w:rPr>
        <w:fldChar w:fldCharType="end"/>
      </w:r>
    </w:p>
    <w:p w14:paraId="6CB284CE" w14:textId="737DACB0" w:rsidR="00A57D78" w:rsidRDefault="00A57D78">
      <w:pPr>
        <w:pStyle w:val="TOC4"/>
        <w:rPr>
          <w:rFonts w:asciiTheme="minorHAnsi" w:hAnsiTheme="minorHAnsi" w:cstheme="minorBidi"/>
          <w:noProof/>
          <w:kern w:val="2"/>
          <w:sz w:val="24"/>
          <w:szCs w:val="24"/>
          <w:lang w:eastAsia="zh-CN"/>
          <w14:ligatures w14:val="standardContextual"/>
        </w:rPr>
      </w:pPr>
      <w:r>
        <w:rPr>
          <w:noProof/>
        </w:rPr>
        <w:t>7.5.2.1</w:t>
      </w:r>
      <w:r>
        <w:rPr>
          <w:rFonts w:asciiTheme="minorHAnsi"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_Toc210411443 \h </w:instrText>
      </w:r>
      <w:r>
        <w:rPr>
          <w:noProof/>
        </w:rPr>
      </w:r>
      <w:r>
        <w:rPr>
          <w:noProof/>
        </w:rPr>
        <w:fldChar w:fldCharType="separate"/>
      </w:r>
      <w:r>
        <w:rPr>
          <w:noProof/>
        </w:rPr>
        <w:t>100</w:t>
      </w:r>
      <w:r>
        <w:rPr>
          <w:noProof/>
        </w:rPr>
        <w:fldChar w:fldCharType="end"/>
      </w:r>
    </w:p>
    <w:p w14:paraId="179DBA2A" w14:textId="4CCA428F" w:rsidR="00A57D78" w:rsidRDefault="00A57D78">
      <w:pPr>
        <w:pStyle w:val="TOC4"/>
        <w:rPr>
          <w:rFonts w:asciiTheme="minorHAnsi" w:hAnsiTheme="minorHAnsi" w:cstheme="minorBidi"/>
          <w:noProof/>
          <w:kern w:val="2"/>
          <w:sz w:val="24"/>
          <w:szCs w:val="24"/>
          <w:lang w:eastAsia="zh-CN"/>
          <w14:ligatures w14:val="standardContextual"/>
        </w:rPr>
      </w:pPr>
      <w:r>
        <w:rPr>
          <w:noProof/>
        </w:rPr>
        <w:t>7.5.2.2</w:t>
      </w:r>
      <w:r>
        <w:rPr>
          <w:rFonts w:asciiTheme="minorHAnsi" w:hAnsiTheme="minorHAnsi" w:cstheme="minorBidi"/>
          <w:noProof/>
          <w:kern w:val="2"/>
          <w:sz w:val="24"/>
          <w:szCs w:val="24"/>
          <w:lang w:eastAsia="zh-CN"/>
          <w14:ligatures w14:val="standardContextual"/>
        </w:rPr>
        <w:tab/>
      </w:r>
      <w:r>
        <w:rPr>
          <w:noProof/>
        </w:rPr>
        <w:t>Co-location minimum requirement</w:t>
      </w:r>
      <w:r>
        <w:rPr>
          <w:noProof/>
        </w:rPr>
        <w:tab/>
      </w:r>
      <w:r>
        <w:rPr>
          <w:noProof/>
        </w:rPr>
        <w:fldChar w:fldCharType="begin" w:fldLock="1"/>
      </w:r>
      <w:r>
        <w:rPr>
          <w:noProof/>
        </w:rPr>
        <w:instrText xml:space="preserve"> PAGEREF _Toc210411444 \h </w:instrText>
      </w:r>
      <w:r>
        <w:rPr>
          <w:noProof/>
        </w:rPr>
      </w:r>
      <w:r>
        <w:rPr>
          <w:noProof/>
        </w:rPr>
        <w:fldChar w:fldCharType="separate"/>
      </w:r>
      <w:r>
        <w:rPr>
          <w:noProof/>
        </w:rPr>
        <w:t>100</w:t>
      </w:r>
      <w:r>
        <w:rPr>
          <w:noProof/>
        </w:rPr>
        <w:fldChar w:fldCharType="end"/>
      </w:r>
    </w:p>
    <w:p w14:paraId="18FBA352" w14:textId="14AEA58D"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7.5.3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_Toc210411445 \h </w:instrText>
      </w:r>
      <w:r>
        <w:rPr>
          <w:noProof/>
        </w:rPr>
      </w:r>
      <w:r>
        <w:rPr>
          <w:noProof/>
        </w:rPr>
        <w:fldChar w:fldCharType="separate"/>
      </w:r>
      <w:r>
        <w:rPr>
          <w:noProof/>
        </w:rPr>
        <w:t>105</w:t>
      </w:r>
      <w:r>
        <w:rPr>
          <w:noProof/>
        </w:rPr>
        <w:fldChar w:fldCharType="end"/>
      </w:r>
    </w:p>
    <w:p w14:paraId="08B52DE6" w14:textId="46D73592" w:rsidR="00A57D78" w:rsidRDefault="00A57D78">
      <w:pPr>
        <w:pStyle w:val="TOC4"/>
        <w:rPr>
          <w:rFonts w:asciiTheme="minorHAnsi" w:hAnsiTheme="minorHAnsi" w:cstheme="minorBidi"/>
          <w:noProof/>
          <w:kern w:val="2"/>
          <w:sz w:val="24"/>
          <w:szCs w:val="24"/>
          <w:lang w:eastAsia="zh-CN"/>
          <w14:ligatures w14:val="standardContextual"/>
        </w:rPr>
      </w:pPr>
      <w:r>
        <w:rPr>
          <w:noProof/>
        </w:rPr>
        <w:t>7.5.3.1</w:t>
      </w:r>
      <w:r>
        <w:rPr>
          <w:rFonts w:asciiTheme="minorHAnsi"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_Toc210411446 \h </w:instrText>
      </w:r>
      <w:r>
        <w:rPr>
          <w:noProof/>
        </w:rPr>
      </w:r>
      <w:r>
        <w:rPr>
          <w:noProof/>
        </w:rPr>
        <w:fldChar w:fldCharType="separate"/>
      </w:r>
      <w:r>
        <w:rPr>
          <w:noProof/>
        </w:rPr>
        <w:t>105</w:t>
      </w:r>
      <w:r>
        <w:rPr>
          <w:noProof/>
        </w:rPr>
        <w:fldChar w:fldCharType="end"/>
      </w:r>
    </w:p>
    <w:p w14:paraId="29AE915F" w14:textId="3D7B8146" w:rsidR="00A57D78" w:rsidRDefault="00A57D78">
      <w:pPr>
        <w:pStyle w:val="TOC4"/>
        <w:rPr>
          <w:rFonts w:asciiTheme="minorHAnsi" w:hAnsiTheme="minorHAnsi" w:cstheme="minorBidi"/>
          <w:noProof/>
          <w:kern w:val="2"/>
          <w:sz w:val="24"/>
          <w:szCs w:val="24"/>
          <w:lang w:eastAsia="zh-CN"/>
          <w14:ligatures w14:val="standardContextual"/>
        </w:rPr>
      </w:pPr>
      <w:r>
        <w:rPr>
          <w:noProof/>
        </w:rPr>
        <w:t>7.5.3.2</w:t>
      </w:r>
      <w:r>
        <w:rPr>
          <w:rFonts w:asciiTheme="minorHAnsi" w:hAnsiTheme="minorHAnsi" w:cstheme="minorBidi"/>
          <w:noProof/>
          <w:kern w:val="2"/>
          <w:sz w:val="24"/>
          <w:szCs w:val="24"/>
          <w:lang w:eastAsia="zh-CN"/>
          <w14:ligatures w14:val="standardContextual"/>
        </w:rPr>
        <w:tab/>
      </w:r>
      <w:r>
        <w:rPr>
          <w:noProof/>
        </w:rPr>
        <w:t>Co-location minimum requirement</w:t>
      </w:r>
      <w:r>
        <w:rPr>
          <w:noProof/>
        </w:rPr>
        <w:tab/>
      </w:r>
      <w:r>
        <w:rPr>
          <w:noProof/>
        </w:rPr>
        <w:fldChar w:fldCharType="begin" w:fldLock="1"/>
      </w:r>
      <w:r>
        <w:rPr>
          <w:noProof/>
        </w:rPr>
        <w:instrText xml:space="preserve"> PAGEREF _Toc210411447 \h </w:instrText>
      </w:r>
      <w:r>
        <w:rPr>
          <w:noProof/>
        </w:rPr>
      </w:r>
      <w:r>
        <w:rPr>
          <w:noProof/>
        </w:rPr>
        <w:fldChar w:fldCharType="separate"/>
      </w:r>
      <w:r>
        <w:rPr>
          <w:noProof/>
        </w:rPr>
        <w:t>105</w:t>
      </w:r>
      <w:r>
        <w:rPr>
          <w:noProof/>
        </w:rPr>
        <w:fldChar w:fldCharType="end"/>
      </w:r>
    </w:p>
    <w:p w14:paraId="290BA18F" w14:textId="2D7805AF"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7.5.4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_Toc210411448 \h </w:instrText>
      </w:r>
      <w:r>
        <w:rPr>
          <w:noProof/>
        </w:rPr>
      </w:r>
      <w:r>
        <w:rPr>
          <w:noProof/>
        </w:rPr>
        <w:fldChar w:fldCharType="separate"/>
      </w:r>
      <w:r>
        <w:rPr>
          <w:noProof/>
        </w:rPr>
        <w:t>105</w:t>
      </w:r>
      <w:r>
        <w:rPr>
          <w:noProof/>
        </w:rPr>
        <w:fldChar w:fldCharType="end"/>
      </w:r>
    </w:p>
    <w:p w14:paraId="3E41BFB2" w14:textId="4DEFED3D" w:rsidR="00A57D78" w:rsidRDefault="00A57D78">
      <w:pPr>
        <w:pStyle w:val="TOC4"/>
        <w:rPr>
          <w:rFonts w:asciiTheme="minorHAnsi" w:hAnsiTheme="minorHAnsi" w:cstheme="minorBidi"/>
          <w:noProof/>
          <w:kern w:val="2"/>
          <w:sz w:val="24"/>
          <w:szCs w:val="24"/>
          <w:lang w:eastAsia="zh-CN"/>
          <w14:ligatures w14:val="standardContextual"/>
        </w:rPr>
      </w:pPr>
      <w:r>
        <w:rPr>
          <w:noProof/>
        </w:rPr>
        <w:t>7.5.4.1</w:t>
      </w:r>
      <w:r>
        <w:rPr>
          <w:rFonts w:asciiTheme="minorHAnsi"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_Toc210411449 \h </w:instrText>
      </w:r>
      <w:r>
        <w:rPr>
          <w:noProof/>
        </w:rPr>
      </w:r>
      <w:r>
        <w:rPr>
          <w:noProof/>
        </w:rPr>
        <w:fldChar w:fldCharType="separate"/>
      </w:r>
      <w:r>
        <w:rPr>
          <w:noProof/>
        </w:rPr>
        <w:t>105</w:t>
      </w:r>
      <w:r>
        <w:rPr>
          <w:noProof/>
        </w:rPr>
        <w:fldChar w:fldCharType="end"/>
      </w:r>
    </w:p>
    <w:p w14:paraId="7B63D3D8" w14:textId="0080FA10" w:rsidR="00A57D78" w:rsidRDefault="00A57D78">
      <w:pPr>
        <w:pStyle w:val="TOC4"/>
        <w:rPr>
          <w:rFonts w:asciiTheme="minorHAnsi" w:hAnsiTheme="minorHAnsi" w:cstheme="minorBidi"/>
          <w:noProof/>
          <w:kern w:val="2"/>
          <w:sz w:val="24"/>
          <w:szCs w:val="24"/>
          <w:lang w:eastAsia="zh-CN"/>
          <w14:ligatures w14:val="standardContextual"/>
        </w:rPr>
      </w:pPr>
      <w:r>
        <w:rPr>
          <w:noProof/>
        </w:rPr>
        <w:t>7.5.4.2</w:t>
      </w:r>
      <w:r>
        <w:rPr>
          <w:rFonts w:asciiTheme="minorHAnsi" w:hAnsiTheme="minorHAnsi" w:cstheme="minorBidi"/>
          <w:noProof/>
          <w:kern w:val="2"/>
          <w:sz w:val="24"/>
          <w:szCs w:val="24"/>
          <w:lang w:eastAsia="zh-CN"/>
          <w14:ligatures w14:val="standardContextual"/>
        </w:rPr>
        <w:tab/>
      </w:r>
      <w:r>
        <w:rPr>
          <w:noProof/>
        </w:rPr>
        <w:t>Co-location minimum requirement</w:t>
      </w:r>
      <w:r>
        <w:rPr>
          <w:noProof/>
        </w:rPr>
        <w:tab/>
      </w:r>
      <w:r>
        <w:rPr>
          <w:noProof/>
        </w:rPr>
        <w:fldChar w:fldCharType="begin" w:fldLock="1"/>
      </w:r>
      <w:r>
        <w:rPr>
          <w:noProof/>
        </w:rPr>
        <w:instrText xml:space="preserve"> PAGEREF _Toc210411450 \h </w:instrText>
      </w:r>
      <w:r>
        <w:rPr>
          <w:noProof/>
        </w:rPr>
      </w:r>
      <w:r>
        <w:rPr>
          <w:noProof/>
        </w:rPr>
        <w:fldChar w:fldCharType="separate"/>
      </w:r>
      <w:r>
        <w:rPr>
          <w:noProof/>
        </w:rPr>
        <w:t>110</w:t>
      </w:r>
      <w:r>
        <w:rPr>
          <w:noProof/>
        </w:rPr>
        <w:fldChar w:fldCharType="end"/>
      </w:r>
    </w:p>
    <w:p w14:paraId="3FC310E9" w14:textId="357C5952" w:rsidR="00A57D78" w:rsidRDefault="00A57D78">
      <w:pPr>
        <w:pStyle w:val="TOC2"/>
        <w:rPr>
          <w:rFonts w:asciiTheme="minorHAnsi" w:hAnsiTheme="minorHAnsi" w:cstheme="minorBidi"/>
          <w:noProof/>
          <w:kern w:val="2"/>
          <w:sz w:val="24"/>
          <w:szCs w:val="24"/>
          <w:lang w:eastAsia="zh-CN"/>
          <w14:ligatures w14:val="standardContextual"/>
        </w:rPr>
      </w:pPr>
      <w:r>
        <w:rPr>
          <w:noProof/>
        </w:rPr>
        <w:t>7.6</w:t>
      </w:r>
      <w:r>
        <w:rPr>
          <w:rFonts w:asciiTheme="minorHAnsi" w:hAnsiTheme="minorHAnsi" w:cstheme="minorBidi"/>
          <w:noProof/>
          <w:kern w:val="2"/>
          <w:sz w:val="24"/>
          <w:szCs w:val="24"/>
          <w:lang w:eastAsia="zh-CN"/>
          <w14:ligatures w14:val="standardContextual"/>
        </w:rPr>
        <w:tab/>
      </w:r>
      <w:r>
        <w:rPr>
          <w:noProof/>
        </w:rPr>
        <w:t>Receiver spurious emissions</w:t>
      </w:r>
      <w:r>
        <w:rPr>
          <w:noProof/>
        </w:rPr>
        <w:tab/>
      </w:r>
      <w:r>
        <w:rPr>
          <w:noProof/>
        </w:rPr>
        <w:fldChar w:fldCharType="begin" w:fldLock="1"/>
      </w:r>
      <w:r>
        <w:rPr>
          <w:noProof/>
        </w:rPr>
        <w:instrText xml:space="preserve"> PAGEREF _Toc210411451 \h </w:instrText>
      </w:r>
      <w:r>
        <w:rPr>
          <w:noProof/>
        </w:rPr>
      </w:r>
      <w:r>
        <w:rPr>
          <w:noProof/>
        </w:rPr>
        <w:fldChar w:fldCharType="separate"/>
      </w:r>
      <w:r>
        <w:rPr>
          <w:noProof/>
        </w:rPr>
        <w:t>110</w:t>
      </w:r>
      <w:r>
        <w:rPr>
          <w:noProof/>
        </w:rPr>
        <w:fldChar w:fldCharType="end"/>
      </w:r>
    </w:p>
    <w:p w14:paraId="396C95D5" w14:textId="728FB1E4" w:rsidR="00A57D78" w:rsidRDefault="00A57D78">
      <w:pPr>
        <w:pStyle w:val="TOC3"/>
        <w:rPr>
          <w:rFonts w:asciiTheme="minorHAnsi" w:hAnsiTheme="minorHAnsi" w:cstheme="minorBidi"/>
          <w:noProof/>
          <w:kern w:val="2"/>
          <w:sz w:val="24"/>
          <w:szCs w:val="24"/>
          <w:lang w:eastAsia="zh-CN"/>
          <w14:ligatures w14:val="standardContextual"/>
        </w:rPr>
      </w:pPr>
      <w:r>
        <w:rPr>
          <w:noProof/>
        </w:rPr>
        <w:t>7.6.1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_Toc210411452 \h </w:instrText>
      </w:r>
      <w:r>
        <w:rPr>
          <w:noProof/>
        </w:rPr>
      </w:r>
      <w:r>
        <w:rPr>
          <w:noProof/>
        </w:rPr>
        <w:fldChar w:fldCharType="separate"/>
      </w:r>
      <w:r>
        <w:rPr>
          <w:noProof/>
        </w:rPr>
        <w:t>110</w:t>
      </w:r>
      <w:r>
        <w:rPr>
          <w:noProof/>
        </w:rPr>
        <w:fldChar w:fldCharType="end"/>
      </w:r>
    </w:p>
    <w:p w14:paraId="15BCE865" w14:textId="1A283DAB"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7.6.2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_Toc210411453 \h </w:instrText>
      </w:r>
      <w:r>
        <w:rPr>
          <w:noProof/>
        </w:rPr>
      </w:r>
      <w:r>
        <w:rPr>
          <w:noProof/>
        </w:rPr>
        <w:fldChar w:fldCharType="separate"/>
      </w:r>
      <w:r>
        <w:rPr>
          <w:noProof/>
        </w:rPr>
        <w:t>111</w:t>
      </w:r>
      <w:r>
        <w:rPr>
          <w:noProof/>
        </w:rPr>
        <w:fldChar w:fldCharType="end"/>
      </w:r>
    </w:p>
    <w:p w14:paraId="0B2C2045" w14:textId="23977D8A" w:rsidR="00A57D78" w:rsidRDefault="00A57D78">
      <w:pPr>
        <w:pStyle w:val="TOC4"/>
        <w:rPr>
          <w:rFonts w:asciiTheme="minorHAnsi" w:hAnsiTheme="minorHAnsi" w:cstheme="minorBidi"/>
          <w:noProof/>
          <w:kern w:val="2"/>
          <w:sz w:val="24"/>
          <w:szCs w:val="24"/>
          <w:lang w:eastAsia="zh-CN"/>
          <w14:ligatures w14:val="standardContextual"/>
        </w:rPr>
      </w:pPr>
      <w:r>
        <w:rPr>
          <w:noProof/>
        </w:rPr>
        <w:t>7.6.2.1</w:t>
      </w:r>
      <w:r>
        <w:rPr>
          <w:rFonts w:asciiTheme="minorHAnsi"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_Toc210411454 \h </w:instrText>
      </w:r>
      <w:r>
        <w:rPr>
          <w:noProof/>
        </w:rPr>
      </w:r>
      <w:r>
        <w:rPr>
          <w:noProof/>
        </w:rPr>
        <w:fldChar w:fldCharType="separate"/>
      </w:r>
      <w:r>
        <w:rPr>
          <w:noProof/>
        </w:rPr>
        <w:t>111</w:t>
      </w:r>
      <w:r>
        <w:rPr>
          <w:noProof/>
        </w:rPr>
        <w:fldChar w:fldCharType="end"/>
      </w:r>
    </w:p>
    <w:p w14:paraId="36DEA5AC" w14:textId="6C87DFDF"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7.6.3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_Toc210411455 \h </w:instrText>
      </w:r>
      <w:r>
        <w:rPr>
          <w:noProof/>
        </w:rPr>
      </w:r>
      <w:r>
        <w:rPr>
          <w:noProof/>
        </w:rPr>
        <w:fldChar w:fldCharType="separate"/>
      </w:r>
      <w:r>
        <w:rPr>
          <w:noProof/>
        </w:rPr>
        <w:t>111</w:t>
      </w:r>
      <w:r>
        <w:rPr>
          <w:noProof/>
        </w:rPr>
        <w:fldChar w:fldCharType="end"/>
      </w:r>
    </w:p>
    <w:p w14:paraId="16869094" w14:textId="07CB1A45"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7.6.4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_Toc210411456 \h </w:instrText>
      </w:r>
      <w:r>
        <w:rPr>
          <w:noProof/>
        </w:rPr>
      </w:r>
      <w:r>
        <w:rPr>
          <w:noProof/>
        </w:rPr>
        <w:fldChar w:fldCharType="separate"/>
      </w:r>
      <w:r>
        <w:rPr>
          <w:noProof/>
        </w:rPr>
        <w:t>112</w:t>
      </w:r>
      <w:r>
        <w:rPr>
          <w:noProof/>
        </w:rPr>
        <w:fldChar w:fldCharType="end"/>
      </w:r>
    </w:p>
    <w:p w14:paraId="4365301E" w14:textId="53CD56B4" w:rsidR="00A57D78" w:rsidRDefault="00A57D78">
      <w:pPr>
        <w:pStyle w:val="TOC2"/>
        <w:rPr>
          <w:rFonts w:asciiTheme="minorHAnsi" w:hAnsiTheme="minorHAnsi" w:cstheme="minorBidi"/>
          <w:noProof/>
          <w:kern w:val="2"/>
          <w:sz w:val="24"/>
          <w:szCs w:val="24"/>
          <w:lang w:eastAsia="zh-CN"/>
          <w14:ligatures w14:val="standardContextual"/>
        </w:rPr>
      </w:pPr>
      <w:r>
        <w:rPr>
          <w:noProof/>
        </w:rPr>
        <w:t>7.7</w:t>
      </w:r>
      <w:r>
        <w:rPr>
          <w:rFonts w:asciiTheme="minorHAnsi" w:hAnsiTheme="minorHAnsi" w:cstheme="minorBidi"/>
          <w:noProof/>
          <w:kern w:val="2"/>
          <w:sz w:val="24"/>
          <w:szCs w:val="24"/>
          <w:lang w:eastAsia="zh-CN"/>
          <w14:ligatures w14:val="standardContextual"/>
        </w:rPr>
        <w:tab/>
      </w:r>
      <w:r>
        <w:rPr>
          <w:noProof/>
        </w:rPr>
        <w:t>Receiver intermodulation</w:t>
      </w:r>
      <w:r>
        <w:rPr>
          <w:noProof/>
        </w:rPr>
        <w:tab/>
      </w:r>
      <w:r>
        <w:rPr>
          <w:noProof/>
        </w:rPr>
        <w:fldChar w:fldCharType="begin" w:fldLock="1"/>
      </w:r>
      <w:r>
        <w:rPr>
          <w:noProof/>
        </w:rPr>
        <w:instrText xml:space="preserve"> PAGEREF _Toc210411457 \h </w:instrText>
      </w:r>
      <w:r>
        <w:rPr>
          <w:noProof/>
        </w:rPr>
      </w:r>
      <w:r>
        <w:rPr>
          <w:noProof/>
        </w:rPr>
        <w:fldChar w:fldCharType="separate"/>
      </w:r>
      <w:r>
        <w:rPr>
          <w:noProof/>
        </w:rPr>
        <w:t>112</w:t>
      </w:r>
      <w:r>
        <w:rPr>
          <w:noProof/>
        </w:rPr>
        <w:fldChar w:fldCharType="end"/>
      </w:r>
    </w:p>
    <w:p w14:paraId="1BF3CB23" w14:textId="4E5BA69A" w:rsidR="00A57D78" w:rsidRDefault="00A57D78">
      <w:pPr>
        <w:pStyle w:val="TOC3"/>
        <w:rPr>
          <w:rFonts w:asciiTheme="minorHAnsi" w:hAnsiTheme="minorHAnsi" w:cstheme="minorBidi"/>
          <w:noProof/>
          <w:kern w:val="2"/>
          <w:sz w:val="24"/>
          <w:szCs w:val="24"/>
          <w:lang w:eastAsia="zh-CN"/>
          <w14:ligatures w14:val="standardContextual"/>
        </w:rPr>
      </w:pPr>
      <w:r>
        <w:rPr>
          <w:noProof/>
        </w:rPr>
        <w:t>7.7.1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_Toc210411458 \h </w:instrText>
      </w:r>
      <w:r>
        <w:rPr>
          <w:noProof/>
        </w:rPr>
      </w:r>
      <w:r>
        <w:rPr>
          <w:noProof/>
        </w:rPr>
        <w:fldChar w:fldCharType="separate"/>
      </w:r>
      <w:r>
        <w:rPr>
          <w:noProof/>
        </w:rPr>
        <w:t>112</w:t>
      </w:r>
      <w:r>
        <w:rPr>
          <w:noProof/>
        </w:rPr>
        <w:fldChar w:fldCharType="end"/>
      </w:r>
    </w:p>
    <w:p w14:paraId="72C4C831" w14:textId="31F05262"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7.7.2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_Toc210411459 \h </w:instrText>
      </w:r>
      <w:r>
        <w:rPr>
          <w:noProof/>
        </w:rPr>
      </w:r>
      <w:r>
        <w:rPr>
          <w:noProof/>
        </w:rPr>
        <w:fldChar w:fldCharType="separate"/>
      </w:r>
      <w:r>
        <w:rPr>
          <w:noProof/>
        </w:rPr>
        <w:t>112</w:t>
      </w:r>
      <w:r>
        <w:rPr>
          <w:noProof/>
        </w:rPr>
        <w:fldChar w:fldCharType="end"/>
      </w:r>
    </w:p>
    <w:p w14:paraId="0240EEC6" w14:textId="620BC70D" w:rsidR="00A57D78" w:rsidRDefault="00A57D78">
      <w:pPr>
        <w:pStyle w:val="TOC4"/>
        <w:rPr>
          <w:rFonts w:asciiTheme="minorHAnsi" w:hAnsiTheme="minorHAnsi" w:cstheme="minorBidi"/>
          <w:noProof/>
          <w:kern w:val="2"/>
          <w:sz w:val="24"/>
          <w:szCs w:val="24"/>
          <w:lang w:eastAsia="zh-CN"/>
          <w14:ligatures w14:val="standardContextual"/>
        </w:rPr>
      </w:pPr>
      <w:r>
        <w:rPr>
          <w:noProof/>
        </w:rPr>
        <w:t>7.7.2.1</w:t>
      </w:r>
      <w:r>
        <w:rPr>
          <w:rFonts w:asciiTheme="minorHAnsi" w:hAnsiTheme="minorHAnsi" w:cstheme="minorBidi"/>
          <w:noProof/>
          <w:kern w:val="2"/>
          <w:sz w:val="24"/>
          <w:szCs w:val="24"/>
          <w:lang w:eastAsia="zh-CN"/>
          <w14:ligatures w14:val="standardContextual"/>
        </w:rPr>
        <w:tab/>
      </w:r>
      <w:r>
        <w:rPr>
          <w:noProof/>
        </w:rPr>
        <w:t>General intermodulation minimum requirement</w:t>
      </w:r>
      <w:r>
        <w:rPr>
          <w:noProof/>
        </w:rPr>
        <w:tab/>
      </w:r>
      <w:r>
        <w:rPr>
          <w:noProof/>
        </w:rPr>
        <w:fldChar w:fldCharType="begin" w:fldLock="1"/>
      </w:r>
      <w:r>
        <w:rPr>
          <w:noProof/>
        </w:rPr>
        <w:instrText xml:space="preserve"> PAGEREF _Toc210411460 \h </w:instrText>
      </w:r>
      <w:r>
        <w:rPr>
          <w:noProof/>
        </w:rPr>
      </w:r>
      <w:r>
        <w:rPr>
          <w:noProof/>
        </w:rPr>
        <w:fldChar w:fldCharType="separate"/>
      </w:r>
      <w:r>
        <w:rPr>
          <w:noProof/>
        </w:rPr>
        <w:t>112</w:t>
      </w:r>
      <w:r>
        <w:rPr>
          <w:noProof/>
        </w:rPr>
        <w:fldChar w:fldCharType="end"/>
      </w:r>
    </w:p>
    <w:p w14:paraId="1014D5DC" w14:textId="60567EBF" w:rsidR="00A57D78" w:rsidRDefault="00A57D78">
      <w:pPr>
        <w:pStyle w:val="TOC4"/>
        <w:rPr>
          <w:rFonts w:asciiTheme="minorHAnsi" w:hAnsiTheme="minorHAnsi" w:cstheme="minorBidi"/>
          <w:noProof/>
          <w:kern w:val="2"/>
          <w:sz w:val="24"/>
          <w:szCs w:val="24"/>
          <w:lang w:eastAsia="zh-CN"/>
          <w14:ligatures w14:val="standardContextual"/>
        </w:rPr>
      </w:pPr>
      <w:r>
        <w:rPr>
          <w:noProof/>
        </w:rPr>
        <w:t>7.7.2.2</w:t>
      </w:r>
      <w:r>
        <w:rPr>
          <w:rFonts w:asciiTheme="minorHAnsi" w:hAnsiTheme="minorHAnsi" w:cstheme="minorBidi"/>
          <w:noProof/>
          <w:kern w:val="2"/>
          <w:sz w:val="24"/>
          <w:szCs w:val="24"/>
          <w:lang w:eastAsia="zh-CN"/>
          <w14:ligatures w14:val="standardContextual"/>
        </w:rPr>
        <w:tab/>
      </w:r>
      <w:r>
        <w:rPr>
          <w:noProof/>
        </w:rPr>
        <w:t>General narrowband intermodulation minimum requirement</w:t>
      </w:r>
      <w:r>
        <w:rPr>
          <w:noProof/>
        </w:rPr>
        <w:tab/>
      </w:r>
      <w:r>
        <w:rPr>
          <w:noProof/>
        </w:rPr>
        <w:fldChar w:fldCharType="begin" w:fldLock="1"/>
      </w:r>
      <w:r>
        <w:rPr>
          <w:noProof/>
        </w:rPr>
        <w:instrText xml:space="preserve"> PAGEREF _Toc210411461 \h </w:instrText>
      </w:r>
      <w:r>
        <w:rPr>
          <w:noProof/>
        </w:rPr>
      </w:r>
      <w:r>
        <w:rPr>
          <w:noProof/>
        </w:rPr>
        <w:fldChar w:fldCharType="separate"/>
      </w:r>
      <w:r>
        <w:rPr>
          <w:noProof/>
        </w:rPr>
        <w:t>114</w:t>
      </w:r>
      <w:r>
        <w:rPr>
          <w:noProof/>
        </w:rPr>
        <w:fldChar w:fldCharType="end"/>
      </w:r>
    </w:p>
    <w:p w14:paraId="0A5D07AF" w14:textId="74E006F1"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7.7.3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_Toc210411462 \h </w:instrText>
      </w:r>
      <w:r>
        <w:rPr>
          <w:noProof/>
        </w:rPr>
      </w:r>
      <w:r>
        <w:rPr>
          <w:noProof/>
        </w:rPr>
        <w:fldChar w:fldCharType="separate"/>
      </w:r>
      <w:r>
        <w:rPr>
          <w:noProof/>
        </w:rPr>
        <w:t>118</w:t>
      </w:r>
      <w:r>
        <w:rPr>
          <w:noProof/>
        </w:rPr>
        <w:fldChar w:fldCharType="end"/>
      </w:r>
    </w:p>
    <w:p w14:paraId="2DFC75E1" w14:textId="5C78E833"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7.7.4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 UTRA operation</w:t>
      </w:r>
      <w:r>
        <w:rPr>
          <w:noProof/>
        </w:rPr>
        <w:tab/>
      </w:r>
      <w:r>
        <w:rPr>
          <w:noProof/>
        </w:rPr>
        <w:fldChar w:fldCharType="begin" w:fldLock="1"/>
      </w:r>
      <w:r>
        <w:rPr>
          <w:noProof/>
        </w:rPr>
        <w:instrText xml:space="preserve"> PAGEREF _Toc210411463 \h </w:instrText>
      </w:r>
      <w:r>
        <w:rPr>
          <w:noProof/>
        </w:rPr>
      </w:r>
      <w:r>
        <w:rPr>
          <w:noProof/>
        </w:rPr>
        <w:fldChar w:fldCharType="separate"/>
      </w:r>
      <w:r>
        <w:rPr>
          <w:noProof/>
        </w:rPr>
        <w:t>118</w:t>
      </w:r>
      <w:r>
        <w:rPr>
          <w:noProof/>
        </w:rPr>
        <w:fldChar w:fldCharType="end"/>
      </w:r>
    </w:p>
    <w:p w14:paraId="49430025" w14:textId="2C3849E8" w:rsidR="00A57D78" w:rsidRDefault="00A57D78">
      <w:pPr>
        <w:pStyle w:val="TOC2"/>
        <w:rPr>
          <w:rFonts w:asciiTheme="minorHAnsi" w:hAnsiTheme="minorHAnsi" w:cstheme="minorBidi"/>
          <w:noProof/>
          <w:kern w:val="2"/>
          <w:sz w:val="24"/>
          <w:szCs w:val="24"/>
          <w:lang w:eastAsia="zh-CN"/>
          <w14:ligatures w14:val="standardContextual"/>
        </w:rPr>
      </w:pPr>
      <w:r>
        <w:rPr>
          <w:noProof/>
        </w:rPr>
        <w:t>7.8</w:t>
      </w:r>
      <w:r>
        <w:rPr>
          <w:rFonts w:asciiTheme="minorHAnsi" w:hAnsiTheme="minorHAnsi" w:cstheme="minorBidi"/>
          <w:noProof/>
          <w:kern w:val="2"/>
          <w:sz w:val="24"/>
          <w:szCs w:val="24"/>
          <w:lang w:eastAsia="zh-CN"/>
          <w14:ligatures w14:val="standardContextual"/>
        </w:rPr>
        <w:tab/>
      </w:r>
      <w:r>
        <w:rPr>
          <w:noProof/>
        </w:rPr>
        <w:t>In-channel selectivity</w:t>
      </w:r>
      <w:r>
        <w:rPr>
          <w:noProof/>
        </w:rPr>
        <w:tab/>
      </w:r>
      <w:r>
        <w:rPr>
          <w:noProof/>
        </w:rPr>
        <w:fldChar w:fldCharType="begin" w:fldLock="1"/>
      </w:r>
      <w:r>
        <w:rPr>
          <w:noProof/>
        </w:rPr>
        <w:instrText xml:space="preserve"> PAGEREF _Toc210411464 \h </w:instrText>
      </w:r>
      <w:r>
        <w:rPr>
          <w:noProof/>
        </w:rPr>
      </w:r>
      <w:r>
        <w:rPr>
          <w:noProof/>
        </w:rPr>
        <w:fldChar w:fldCharType="separate"/>
      </w:r>
      <w:r>
        <w:rPr>
          <w:noProof/>
        </w:rPr>
        <w:t>118</w:t>
      </w:r>
      <w:r>
        <w:rPr>
          <w:noProof/>
        </w:rPr>
        <w:fldChar w:fldCharType="end"/>
      </w:r>
    </w:p>
    <w:p w14:paraId="2A696941" w14:textId="3480B425" w:rsidR="00A57D78" w:rsidRDefault="00A57D78">
      <w:pPr>
        <w:pStyle w:val="TOC3"/>
        <w:rPr>
          <w:rFonts w:asciiTheme="minorHAnsi" w:hAnsiTheme="minorHAnsi" w:cstheme="minorBidi"/>
          <w:noProof/>
          <w:kern w:val="2"/>
          <w:sz w:val="24"/>
          <w:szCs w:val="24"/>
          <w:lang w:eastAsia="zh-CN"/>
          <w14:ligatures w14:val="standardContextual"/>
        </w:rPr>
      </w:pPr>
      <w:r>
        <w:rPr>
          <w:noProof/>
        </w:rPr>
        <w:t>7.8.1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_Toc210411465 \h </w:instrText>
      </w:r>
      <w:r>
        <w:rPr>
          <w:noProof/>
        </w:rPr>
      </w:r>
      <w:r>
        <w:rPr>
          <w:noProof/>
        </w:rPr>
        <w:fldChar w:fldCharType="separate"/>
      </w:r>
      <w:r>
        <w:rPr>
          <w:noProof/>
        </w:rPr>
        <w:t>118</w:t>
      </w:r>
      <w:r>
        <w:rPr>
          <w:noProof/>
        </w:rPr>
        <w:fldChar w:fldCharType="end"/>
      </w:r>
    </w:p>
    <w:p w14:paraId="28F7A5FA" w14:textId="575DA609"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7.8.2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_Toc210411466 \h </w:instrText>
      </w:r>
      <w:r>
        <w:rPr>
          <w:noProof/>
        </w:rPr>
      </w:r>
      <w:r>
        <w:rPr>
          <w:noProof/>
        </w:rPr>
        <w:fldChar w:fldCharType="separate"/>
      </w:r>
      <w:r>
        <w:rPr>
          <w:noProof/>
        </w:rPr>
        <w:t>118</w:t>
      </w:r>
      <w:r>
        <w:rPr>
          <w:noProof/>
        </w:rPr>
        <w:fldChar w:fldCharType="end"/>
      </w:r>
    </w:p>
    <w:p w14:paraId="3FA7269C" w14:textId="21455905"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7.8.3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_Toc210411467 \h </w:instrText>
      </w:r>
      <w:r>
        <w:rPr>
          <w:noProof/>
        </w:rPr>
      </w:r>
      <w:r>
        <w:rPr>
          <w:noProof/>
        </w:rPr>
        <w:fldChar w:fldCharType="separate"/>
      </w:r>
      <w:r>
        <w:rPr>
          <w:noProof/>
        </w:rPr>
        <w:t>118</w:t>
      </w:r>
      <w:r>
        <w:rPr>
          <w:noProof/>
        </w:rPr>
        <w:fldChar w:fldCharType="end"/>
      </w:r>
    </w:p>
    <w:p w14:paraId="0A8110C2" w14:textId="6779D791"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7.8.4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_Toc210411468 \h </w:instrText>
      </w:r>
      <w:r>
        <w:rPr>
          <w:noProof/>
        </w:rPr>
      </w:r>
      <w:r>
        <w:rPr>
          <w:noProof/>
        </w:rPr>
        <w:fldChar w:fldCharType="separate"/>
      </w:r>
      <w:r>
        <w:rPr>
          <w:noProof/>
        </w:rPr>
        <w:t>119</w:t>
      </w:r>
      <w:r>
        <w:rPr>
          <w:noProof/>
        </w:rPr>
        <w:fldChar w:fldCharType="end"/>
      </w:r>
    </w:p>
    <w:p w14:paraId="146C8D0A" w14:textId="77DA3DFA" w:rsidR="00A57D78" w:rsidRDefault="00A57D78">
      <w:pPr>
        <w:pStyle w:val="TOC1"/>
        <w:rPr>
          <w:rFonts w:asciiTheme="minorHAnsi" w:hAnsiTheme="minorHAnsi" w:cstheme="minorBidi"/>
          <w:noProof/>
          <w:kern w:val="2"/>
          <w:sz w:val="24"/>
          <w:szCs w:val="24"/>
          <w:lang w:eastAsia="zh-CN"/>
          <w14:ligatures w14:val="standardContextual"/>
        </w:rPr>
      </w:pPr>
      <w:r>
        <w:rPr>
          <w:noProof/>
        </w:rPr>
        <w:t>8</w:t>
      </w:r>
      <w:r>
        <w:rPr>
          <w:rFonts w:asciiTheme="minorHAnsi" w:hAnsiTheme="minorHAnsi" w:cstheme="minorBidi"/>
          <w:noProof/>
          <w:kern w:val="2"/>
          <w:sz w:val="24"/>
          <w:szCs w:val="24"/>
          <w:lang w:eastAsia="zh-CN"/>
          <w14:ligatures w14:val="standardContextual"/>
        </w:rPr>
        <w:tab/>
      </w:r>
      <w:r>
        <w:rPr>
          <w:noProof/>
        </w:rPr>
        <w:t>Performance requirements</w:t>
      </w:r>
      <w:r>
        <w:rPr>
          <w:noProof/>
        </w:rPr>
        <w:tab/>
      </w:r>
      <w:r>
        <w:rPr>
          <w:noProof/>
        </w:rPr>
        <w:fldChar w:fldCharType="begin" w:fldLock="1"/>
      </w:r>
      <w:r>
        <w:rPr>
          <w:noProof/>
        </w:rPr>
        <w:instrText xml:space="preserve"> PAGEREF _Toc210411469 \h </w:instrText>
      </w:r>
      <w:r>
        <w:rPr>
          <w:noProof/>
        </w:rPr>
      </w:r>
      <w:r>
        <w:rPr>
          <w:noProof/>
        </w:rPr>
        <w:fldChar w:fldCharType="separate"/>
      </w:r>
      <w:r>
        <w:rPr>
          <w:noProof/>
        </w:rPr>
        <w:t>119</w:t>
      </w:r>
      <w:r>
        <w:rPr>
          <w:noProof/>
        </w:rPr>
        <w:fldChar w:fldCharType="end"/>
      </w:r>
    </w:p>
    <w:p w14:paraId="236B72B4" w14:textId="0D9432AD" w:rsidR="00A57D78" w:rsidRDefault="00A57D78">
      <w:pPr>
        <w:pStyle w:val="TOC2"/>
        <w:rPr>
          <w:rFonts w:asciiTheme="minorHAnsi" w:hAnsiTheme="minorHAnsi" w:cstheme="minorBidi"/>
          <w:noProof/>
          <w:kern w:val="2"/>
          <w:sz w:val="24"/>
          <w:szCs w:val="24"/>
          <w:lang w:eastAsia="zh-CN"/>
          <w14:ligatures w14:val="standardContextual"/>
        </w:rPr>
      </w:pPr>
      <w:r>
        <w:rPr>
          <w:noProof/>
        </w:rPr>
        <w:t>8.1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_Toc210411470 \h </w:instrText>
      </w:r>
      <w:r>
        <w:rPr>
          <w:noProof/>
        </w:rPr>
      </w:r>
      <w:r>
        <w:rPr>
          <w:noProof/>
        </w:rPr>
        <w:fldChar w:fldCharType="separate"/>
      </w:r>
      <w:r>
        <w:rPr>
          <w:noProof/>
        </w:rPr>
        <w:t>119</w:t>
      </w:r>
      <w:r>
        <w:rPr>
          <w:noProof/>
        </w:rPr>
        <w:fldChar w:fldCharType="end"/>
      </w:r>
    </w:p>
    <w:p w14:paraId="6C1C3476" w14:textId="19B41A1B" w:rsidR="00A57D78" w:rsidRDefault="00A57D78">
      <w:pPr>
        <w:pStyle w:val="TOC3"/>
        <w:rPr>
          <w:rFonts w:asciiTheme="minorHAnsi" w:hAnsiTheme="minorHAnsi" w:cstheme="minorBidi"/>
          <w:noProof/>
          <w:kern w:val="2"/>
          <w:sz w:val="24"/>
          <w:szCs w:val="24"/>
          <w:lang w:eastAsia="zh-CN"/>
          <w14:ligatures w14:val="standardContextual"/>
        </w:rPr>
      </w:pPr>
      <w:r>
        <w:rPr>
          <w:noProof/>
        </w:rPr>
        <w:t>8.1.1</w:t>
      </w:r>
      <w:r>
        <w:rPr>
          <w:rFonts w:asciiTheme="minorHAnsi" w:hAnsiTheme="minorHAnsi" w:cstheme="minorBidi"/>
          <w:noProof/>
          <w:kern w:val="2"/>
          <w:sz w:val="24"/>
          <w:szCs w:val="24"/>
          <w:lang w:eastAsia="zh-CN"/>
          <w14:ligatures w14:val="standardContextual"/>
        </w:rPr>
        <w:tab/>
      </w:r>
      <w:r>
        <w:rPr>
          <w:noProof/>
        </w:rPr>
        <w:t>UTRA operation</w:t>
      </w:r>
      <w:r>
        <w:rPr>
          <w:noProof/>
        </w:rPr>
        <w:tab/>
      </w:r>
      <w:r>
        <w:rPr>
          <w:noProof/>
        </w:rPr>
        <w:fldChar w:fldCharType="begin" w:fldLock="1"/>
      </w:r>
      <w:r>
        <w:rPr>
          <w:noProof/>
        </w:rPr>
        <w:instrText xml:space="preserve"> PAGEREF _Toc210411471 \h </w:instrText>
      </w:r>
      <w:r>
        <w:rPr>
          <w:noProof/>
        </w:rPr>
      </w:r>
      <w:r>
        <w:rPr>
          <w:noProof/>
        </w:rPr>
        <w:fldChar w:fldCharType="separate"/>
      </w:r>
      <w:r>
        <w:rPr>
          <w:noProof/>
        </w:rPr>
        <w:t>119</w:t>
      </w:r>
      <w:r>
        <w:rPr>
          <w:noProof/>
        </w:rPr>
        <w:fldChar w:fldCharType="end"/>
      </w:r>
    </w:p>
    <w:p w14:paraId="1115813D" w14:textId="342EE677" w:rsidR="00A57D78" w:rsidRDefault="00A57D78">
      <w:pPr>
        <w:pStyle w:val="TOC3"/>
        <w:rPr>
          <w:rFonts w:asciiTheme="minorHAnsi" w:hAnsiTheme="minorHAnsi" w:cstheme="minorBidi"/>
          <w:noProof/>
          <w:kern w:val="2"/>
          <w:sz w:val="24"/>
          <w:szCs w:val="24"/>
          <w:lang w:eastAsia="zh-CN"/>
          <w14:ligatures w14:val="standardContextual"/>
        </w:rPr>
      </w:pPr>
      <w:r>
        <w:rPr>
          <w:noProof/>
        </w:rPr>
        <w:t>8.1.2</w:t>
      </w:r>
      <w:r>
        <w:rPr>
          <w:rFonts w:asciiTheme="minorHAnsi" w:hAnsiTheme="minorHAnsi" w:cstheme="minorBidi"/>
          <w:noProof/>
          <w:kern w:val="2"/>
          <w:sz w:val="24"/>
          <w:szCs w:val="24"/>
          <w:lang w:eastAsia="zh-CN"/>
          <w14:ligatures w14:val="standardContextual"/>
        </w:rPr>
        <w:tab/>
      </w:r>
      <w:r>
        <w:rPr>
          <w:noProof/>
        </w:rPr>
        <w:t>E-UTRA operation</w:t>
      </w:r>
      <w:r>
        <w:rPr>
          <w:noProof/>
        </w:rPr>
        <w:tab/>
      </w:r>
      <w:r>
        <w:rPr>
          <w:noProof/>
        </w:rPr>
        <w:fldChar w:fldCharType="begin" w:fldLock="1"/>
      </w:r>
      <w:r>
        <w:rPr>
          <w:noProof/>
        </w:rPr>
        <w:instrText xml:space="preserve"> PAGEREF _Toc210411472 \h </w:instrText>
      </w:r>
      <w:r>
        <w:rPr>
          <w:noProof/>
        </w:rPr>
      </w:r>
      <w:r>
        <w:rPr>
          <w:noProof/>
        </w:rPr>
        <w:fldChar w:fldCharType="separate"/>
      </w:r>
      <w:r>
        <w:rPr>
          <w:noProof/>
        </w:rPr>
        <w:t>120</w:t>
      </w:r>
      <w:r>
        <w:rPr>
          <w:noProof/>
        </w:rPr>
        <w:fldChar w:fldCharType="end"/>
      </w:r>
    </w:p>
    <w:p w14:paraId="010BCA12" w14:textId="59E6BC10" w:rsidR="00A57D78" w:rsidRDefault="00A57D78">
      <w:pPr>
        <w:pStyle w:val="TOC2"/>
        <w:rPr>
          <w:rFonts w:asciiTheme="minorHAnsi" w:hAnsiTheme="minorHAnsi" w:cstheme="minorBidi"/>
          <w:noProof/>
          <w:kern w:val="2"/>
          <w:sz w:val="24"/>
          <w:szCs w:val="24"/>
          <w:lang w:eastAsia="zh-CN"/>
          <w14:ligatures w14:val="standardContextual"/>
        </w:rPr>
      </w:pPr>
      <w:r>
        <w:rPr>
          <w:noProof/>
        </w:rPr>
        <w:t>8.2</w:t>
      </w:r>
      <w:r>
        <w:rPr>
          <w:rFonts w:asciiTheme="minorHAnsi" w:hAnsiTheme="minorHAnsi" w:cstheme="minorBidi"/>
          <w:noProof/>
          <w:kern w:val="2"/>
          <w:sz w:val="24"/>
          <w:szCs w:val="24"/>
          <w:lang w:eastAsia="zh-CN"/>
          <w14:ligatures w14:val="standardContextual"/>
        </w:rPr>
        <w:tab/>
      </w:r>
      <w:r>
        <w:rPr>
          <w:noProof/>
        </w:rPr>
        <w:t>Minimum requirements for MSR operation</w:t>
      </w:r>
      <w:r>
        <w:rPr>
          <w:noProof/>
        </w:rPr>
        <w:tab/>
      </w:r>
      <w:r>
        <w:rPr>
          <w:noProof/>
        </w:rPr>
        <w:fldChar w:fldCharType="begin" w:fldLock="1"/>
      </w:r>
      <w:r>
        <w:rPr>
          <w:noProof/>
        </w:rPr>
        <w:instrText xml:space="preserve"> PAGEREF _Toc210411473 \h </w:instrText>
      </w:r>
      <w:r>
        <w:rPr>
          <w:noProof/>
        </w:rPr>
      </w:r>
      <w:r>
        <w:rPr>
          <w:noProof/>
        </w:rPr>
        <w:fldChar w:fldCharType="separate"/>
      </w:r>
      <w:r>
        <w:rPr>
          <w:noProof/>
        </w:rPr>
        <w:t>121</w:t>
      </w:r>
      <w:r>
        <w:rPr>
          <w:noProof/>
        </w:rPr>
        <w:fldChar w:fldCharType="end"/>
      </w:r>
    </w:p>
    <w:p w14:paraId="3C53BDE6" w14:textId="3E45AB47" w:rsidR="00A57D78" w:rsidRDefault="00A57D78">
      <w:pPr>
        <w:pStyle w:val="TOC2"/>
        <w:rPr>
          <w:rFonts w:asciiTheme="minorHAnsi" w:hAnsiTheme="minorHAnsi" w:cstheme="minorBidi"/>
          <w:noProof/>
          <w:kern w:val="2"/>
          <w:sz w:val="24"/>
          <w:szCs w:val="24"/>
          <w:lang w:eastAsia="zh-CN"/>
          <w14:ligatures w14:val="standardContextual"/>
        </w:rPr>
      </w:pPr>
      <w:r>
        <w:rPr>
          <w:noProof/>
        </w:rPr>
        <w:t>8.3</w:t>
      </w:r>
      <w:r>
        <w:rPr>
          <w:rFonts w:asciiTheme="minorHAnsi" w:hAnsiTheme="minorHAnsi" w:cstheme="minorBidi"/>
          <w:noProof/>
          <w:kern w:val="2"/>
          <w:sz w:val="24"/>
          <w:szCs w:val="24"/>
          <w:lang w:eastAsia="zh-CN"/>
          <w14:ligatures w14:val="standardContextual"/>
        </w:rPr>
        <w:tab/>
      </w:r>
      <w:r>
        <w:rPr>
          <w:noProof/>
        </w:rPr>
        <w:t>Minimum requirements for UTRA operation</w:t>
      </w:r>
      <w:r>
        <w:rPr>
          <w:noProof/>
        </w:rPr>
        <w:tab/>
      </w:r>
      <w:r>
        <w:rPr>
          <w:noProof/>
        </w:rPr>
        <w:fldChar w:fldCharType="begin" w:fldLock="1"/>
      </w:r>
      <w:r>
        <w:rPr>
          <w:noProof/>
        </w:rPr>
        <w:instrText xml:space="preserve"> PAGEREF _Toc210411474 \h </w:instrText>
      </w:r>
      <w:r>
        <w:rPr>
          <w:noProof/>
        </w:rPr>
      </w:r>
      <w:r>
        <w:rPr>
          <w:noProof/>
        </w:rPr>
        <w:fldChar w:fldCharType="separate"/>
      </w:r>
      <w:r>
        <w:rPr>
          <w:noProof/>
        </w:rPr>
        <w:t>121</w:t>
      </w:r>
      <w:r>
        <w:rPr>
          <w:noProof/>
        </w:rPr>
        <w:fldChar w:fldCharType="end"/>
      </w:r>
    </w:p>
    <w:p w14:paraId="73A90495" w14:textId="5F63C758" w:rsidR="00A57D78" w:rsidRDefault="00A57D78">
      <w:pPr>
        <w:pStyle w:val="TOC2"/>
        <w:rPr>
          <w:rFonts w:asciiTheme="minorHAnsi" w:hAnsiTheme="minorHAnsi" w:cstheme="minorBidi"/>
          <w:noProof/>
          <w:kern w:val="2"/>
          <w:sz w:val="24"/>
          <w:szCs w:val="24"/>
          <w:lang w:eastAsia="zh-CN"/>
          <w14:ligatures w14:val="standardContextual"/>
        </w:rPr>
      </w:pPr>
      <w:r>
        <w:rPr>
          <w:noProof/>
        </w:rPr>
        <w:t>8.4</w:t>
      </w:r>
      <w:r>
        <w:rPr>
          <w:rFonts w:asciiTheme="minorHAnsi" w:hAnsiTheme="minorHAnsi" w:cstheme="minorBidi"/>
          <w:noProof/>
          <w:kern w:val="2"/>
          <w:sz w:val="24"/>
          <w:szCs w:val="24"/>
          <w:lang w:eastAsia="zh-CN"/>
          <w14:ligatures w14:val="standardContextual"/>
        </w:rPr>
        <w:tab/>
      </w:r>
      <w:r>
        <w:rPr>
          <w:noProof/>
        </w:rPr>
        <w:t>Minimum requirements for E-UTRA operation</w:t>
      </w:r>
      <w:r>
        <w:rPr>
          <w:noProof/>
        </w:rPr>
        <w:tab/>
      </w:r>
      <w:r>
        <w:rPr>
          <w:noProof/>
        </w:rPr>
        <w:fldChar w:fldCharType="begin" w:fldLock="1"/>
      </w:r>
      <w:r>
        <w:rPr>
          <w:noProof/>
        </w:rPr>
        <w:instrText xml:space="preserve"> PAGEREF _Toc210411475 \h </w:instrText>
      </w:r>
      <w:r>
        <w:rPr>
          <w:noProof/>
        </w:rPr>
      </w:r>
      <w:r>
        <w:rPr>
          <w:noProof/>
        </w:rPr>
        <w:fldChar w:fldCharType="separate"/>
      </w:r>
      <w:r>
        <w:rPr>
          <w:noProof/>
        </w:rPr>
        <w:t>121</w:t>
      </w:r>
      <w:r>
        <w:rPr>
          <w:noProof/>
        </w:rPr>
        <w:fldChar w:fldCharType="end"/>
      </w:r>
    </w:p>
    <w:p w14:paraId="3621C03D" w14:textId="101AA3C4" w:rsidR="00A57D78" w:rsidRDefault="00A57D78">
      <w:pPr>
        <w:pStyle w:val="TOC1"/>
        <w:rPr>
          <w:rFonts w:asciiTheme="minorHAnsi" w:hAnsiTheme="minorHAnsi" w:cstheme="minorBidi"/>
          <w:noProof/>
          <w:kern w:val="2"/>
          <w:sz w:val="24"/>
          <w:szCs w:val="24"/>
          <w:lang w:eastAsia="zh-CN"/>
          <w14:ligatures w14:val="standardContextual"/>
        </w:rPr>
      </w:pPr>
      <w:r>
        <w:rPr>
          <w:noProof/>
          <w:lang w:eastAsia="zh-CN"/>
        </w:rPr>
        <w:t>9</w:t>
      </w:r>
      <w:r>
        <w:rPr>
          <w:rFonts w:asciiTheme="minorHAnsi" w:hAnsiTheme="minorHAnsi" w:cstheme="minorBidi"/>
          <w:noProof/>
          <w:kern w:val="2"/>
          <w:sz w:val="24"/>
          <w:szCs w:val="24"/>
          <w:lang w:eastAsia="zh-CN"/>
          <w14:ligatures w14:val="standardContextual"/>
        </w:rPr>
        <w:tab/>
      </w:r>
      <w:r>
        <w:rPr>
          <w:noProof/>
          <w:lang w:eastAsia="zh-CN"/>
        </w:rPr>
        <w:t>Radiated transmitter characteristics</w:t>
      </w:r>
      <w:r>
        <w:rPr>
          <w:noProof/>
        </w:rPr>
        <w:tab/>
      </w:r>
      <w:r>
        <w:rPr>
          <w:noProof/>
        </w:rPr>
        <w:fldChar w:fldCharType="begin" w:fldLock="1"/>
      </w:r>
      <w:r>
        <w:rPr>
          <w:noProof/>
        </w:rPr>
        <w:instrText xml:space="preserve"> PAGEREF _Toc210411476 \h </w:instrText>
      </w:r>
      <w:r>
        <w:rPr>
          <w:noProof/>
        </w:rPr>
      </w:r>
      <w:r>
        <w:rPr>
          <w:noProof/>
        </w:rPr>
        <w:fldChar w:fldCharType="separate"/>
      </w:r>
      <w:r>
        <w:rPr>
          <w:noProof/>
        </w:rPr>
        <w:t>121</w:t>
      </w:r>
      <w:r>
        <w:rPr>
          <w:noProof/>
        </w:rPr>
        <w:fldChar w:fldCharType="end"/>
      </w:r>
    </w:p>
    <w:p w14:paraId="47D8C498" w14:textId="6A5A223F"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9.1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_Toc210411477 \h </w:instrText>
      </w:r>
      <w:r>
        <w:rPr>
          <w:noProof/>
        </w:rPr>
      </w:r>
      <w:r>
        <w:rPr>
          <w:noProof/>
        </w:rPr>
        <w:fldChar w:fldCharType="separate"/>
      </w:r>
      <w:r>
        <w:rPr>
          <w:noProof/>
        </w:rPr>
        <w:t>121</w:t>
      </w:r>
      <w:r>
        <w:rPr>
          <w:noProof/>
        </w:rPr>
        <w:fldChar w:fldCharType="end"/>
      </w:r>
    </w:p>
    <w:p w14:paraId="61FACC4A" w14:textId="0F33ACA4"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9.2</w:t>
      </w:r>
      <w:r>
        <w:rPr>
          <w:rFonts w:asciiTheme="minorHAnsi" w:hAnsiTheme="minorHAnsi" w:cstheme="minorBidi"/>
          <w:noProof/>
          <w:kern w:val="2"/>
          <w:sz w:val="24"/>
          <w:szCs w:val="24"/>
          <w:lang w:eastAsia="zh-CN"/>
          <w14:ligatures w14:val="standardContextual"/>
        </w:rPr>
        <w:tab/>
      </w:r>
      <w:r>
        <w:rPr>
          <w:noProof/>
          <w:lang w:eastAsia="zh-CN"/>
        </w:rPr>
        <w:t>Radiated transmit power</w:t>
      </w:r>
      <w:r>
        <w:rPr>
          <w:noProof/>
        </w:rPr>
        <w:tab/>
      </w:r>
      <w:r>
        <w:rPr>
          <w:noProof/>
        </w:rPr>
        <w:fldChar w:fldCharType="begin" w:fldLock="1"/>
      </w:r>
      <w:r>
        <w:rPr>
          <w:noProof/>
        </w:rPr>
        <w:instrText xml:space="preserve"> PAGEREF _Toc210411478 \h </w:instrText>
      </w:r>
      <w:r>
        <w:rPr>
          <w:noProof/>
        </w:rPr>
      </w:r>
      <w:r>
        <w:rPr>
          <w:noProof/>
        </w:rPr>
        <w:fldChar w:fldCharType="separate"/>
      </w:r>
      <w:r>
        <w:rPr>
          <w:noProof/>
        </w:rPr>
        <w:t>122</w:t>
      </w:r>
      <w:r>
        <w:rPr>
          <w:noProof/>
        </w:rPr>
        <w:fldChar w:fldCharType="end"/>
      </w:r>
    </w:p>
    <w:p w14:paraId="6D7C2140" w14:textId="59A25A55" w:rsidR="00A57D78" w:rsidRDefault="00A57D78">
      <w:pPr>
        <w:pStyle w:val="TOC3"/>
        <w:rPr>
          <w:rFonts w:asciiTheme="minorHAnsi" w:hAnsiTheme="minorHAnsi" w:cstheme="minorBidi"/>
          <w:noProof/>
          <w:kern w:val="2"/>
          <w:sz w:val="24"/>
          <w:szCs w:val="24"/>
          <w:lang w:eastAsia="zh-CN"/>
          <w14:ligatures w14:val="standardContextual"/>
        </w:rPr>
      </w:pPr>
      <w:r>
        <w:rPr>
          <w:noProof/>
        </w:rPr>
        <w:t>9.2.1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_Toc210411479 \h </w:instrText>
      </w:r>
      <w:r>
        <w:rPr>
          <w:noProof/>
        </w:rPr>
      </w:r>
      <w:r>
        <w:rPr>
          <w:noProof/>
        </w:rPr>
        <w:fldChar w:fldCharType="separate"/>
      </w:r>
      <w:r>
        <w:rPr>
          <w:noProof/>
        </w:rPr>
        <w:t>122</w:t>
      </w:r>
      <w:r>
        <w:rPr>
          <w:noProof/>
        </w:rPr>
        <w:fldChar w:fldCharType="end"/>
      </w:r>
    </w:p>
    <w:p w14:paraId="4E148371" w14:textId="6863BFA4"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9.2.2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_Toc210411480 \h </w:instrText>
      </w:r>
      <w:r>
        <w:rPr>
          <w:noProof/>
        </w:rPr>
      </w:r>
      <w:r>
        <w:rPr>
          <w:noProof/>
        </w:rPr>
        <w:fldChar w:fldCharType="separate"/>
      </w:r>
      <w:r>
        <w:rPr>
          <w:noProof/>
        </w:rPr>
        <w:t>122</w:t>
      </w:r>
      <w:r>
        <w:rPr>
          <w:noProof/>
        </w:rPr>
        <w:fldChar w:fldCharType="end"/>
      </w:r>
    </w:p>
    <w:p w14:paraId="0403752C" w14:textId="16845E57"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9.2.3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_Toc210411481 \h </w:instrText>
      </w:r>
      <w:r>
        <w:rPr>
          <w:noProof/>
        </w:rPr>
      </w:r>
      <w:r>
        <w:rPr>
          <w:noProof/>
        </w:rPr>
        <w:fldChar w:fldCharType="separate"/>
      </w:r>
      <w:r>
        <w:rPr>
          <w:noProof/>
        </w:rPr>
        <w:t>122</w:t>
      </w:r>
      <w:r>
        <w:rPr>
          <w:noProof/>
        </w:rPr>
        <w:fldChar w:fldCharType="end"/>
      </w:r>
    </w:p>
    <w:p w14:paraId="13B2DAC6" w14:textId="74CFCC95"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9.2.4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_Toc210411482 \h </w:instrText>
      </w:r>
      <w:r>
        <w:rPr>
          <w:noProof/>
        </w:rPr>
      </w:r>
      <w:r>
        <w:rPr>
          <w:noProof/>
        </w:rPr>
        <w:fldChar w:fldCharType="separate"/>
      </w:r>
      <w:r>
        <w:rPr>
          <w:noProof/>
        </w:rPr>
        <w:t>122</w:t>
      </w:r>
      <w:r>
        <w:rPr>
          <w:noProof/>
        </w:rPr>
        <w:fldChar w:fldCharType="end"/>
      </w:r>
    </w:p>
    <w:p w14:paraId="4F7FA3D6" w14:textId="686D4AD6" w:rsidR="00A57D78" w:rsidRDefault="00A57D78">
      <w:pPr>
        <w:pStyle w:val="TOC2"/>
        <w:rPr>
          <w:rFonts w:asciiTheme="minorHAnsi" w:hAnsiTheme="minorHAnsi" w:cstheme="minorBidi"/>
          <w:noProof/>
          <w:kern w:val="2"/>
          <w:sz w:val="24"/>
          <w:szCs w:val="24"/>
          <w:lang w:eastAsia="zh-CN"/>
          <w14:ligatures w14:val="standardContextual"/>
        </w:rPr>
      </w:pPr>
      <w:r>
        <w:rPr>
          <w:noProof/>
        </w:rPr>
        <w:t>9.3</w:t>
      </w:r>
      <w:r>
        <w:rPr>
          <w:rFonts w:asciiTheme="minorHAnsi" w:hAnsiTheme="minorHAnsi" w:cstheme="minorBidi"/>
          <w:noProof/>
          <w:kern w:val="2"/>
          <w:sz w:val="24"/>
          <w:szCs w:val="24"/>
          <w:lang w:eastAsia="zh-CN"/>
          <w14:ligatures w14:val="standardContextual"/>
        </w:rPr>
        <w:tab/>
      </w:r>
      <w:r>
        <w:rPr>
          <w:noProof/>
        </w:rPr>
        <w:t>OTA Base Station output power</w:t>
      </w:r>
      <w:r>
        <w:rPr>
          <w:noProof/>
        </w:rPr>
        <w:tab/>
      </w:r>
      <w:r>
        <w:rPr>
          <w:noProof/>
        </w:rPr>
        <w:fldChar w:fldCharType="begin" w:fldLock="1"/>
      </w:r>
      <w:r>
        <w:rPr>
          <w:noProof/>
        </w:rPr>
        <w:instrText xml:space="preserve"> PAGEREF _Toc210411483 \h </w:instrText>
      </w:r>
      <w:r>
        <w:rPr>
          <w:noProof/>
        </w:rPr>
      </w:r>
      <w:r>
        <w:rPr>
          <w:noProof/>
        </w:rPr>
        <w:fldChar w:fldCharType="separate"/>
      </w:r>
      <w:r>
        <w:rPr>
          <w:noProof/>
        </w:rPr>
        <w:t>123</w:t>
      </w:r>
      <w:r>
        <w:rPr>
          <w:noProof/>
        </w:rPr>
        <w:fldChar w:fldCharType="end"/>
      </w:r>
    </w:p>
    <w:p w14:paraId="6EBD34A3" w14:textId="04B15746" w:rsidR="00A57D78" w:rsidRDefault="00A57D78">
      <w:pPr>
        <w:pStyle w:val="TOC3"/>
        <w:rPr>
          <w:rFonts w:asciiTheme="minorHAnsi" w:hAnsiTheme="minorHAnsi" w:cstheme="minorBidi"/>
          <w:noProof/>
          <w:kern w:val="2"/>
          <w:sz w:val="24"/>
          <w:szCs w:val="24"/>
          <w:lang w:eastAsia="zh-CN"/>
          <w14:ligatures w14:val="standardContextual"/>
        </w:rPr>
      </w:pPr>
      <w:r>
        <w:rPr>
          <w:noProof/>
        </w:rPr>
        <w:t>9.3.1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_Toc210411484 \h </w:instrText>
      </w:r>
      <w:r>
        <w:rPr>
          <w:noProof/>
        </w:rPr>
      </w:r>
      <w:r>
        <w:rPr>
          <w:noProof/>
        </w:rPr>
        <w:fldChar w:fldCharType="separate"/>
      </w:r>
      <w:r>
        <w:rPr>
          <w:noProof/>
        </w:rPr>
        <w:t>123</w:t>
      </w:r>
      <w:r>
        <w:rPr>
          <w:noProof/>
        </w:rPr>
        <w:fldChar w:fldCharType="end"/>
      </w:r>
    </w:p>
    <w:p w14:paraId="6B9940A2" w14:textId="48CCAE04" w:rsidR="00A57D78" w:rsidRDefault="00A57D78">
      <w:pPr>
        <w:pStyle w:val="TOC3"/>
        <w:rPr>
          <w:rFonts w:asciiTheme="minorHAnsi" w:hAnsiTheme="minorHAnsi" w:cstheme="minorBidi"/>
          <w:noProof/>
          <w:kern w:val="2"/>
          <w:sz w:val="24"/>
          <w:szCs w:val="24"/>
          <w:lang w:eastAsia="zh-CN"/>
          <w14:ligatures w14:val="standardContextual"/>
        </w:rPr>
      </w:pPr>
      <w:r>
        <w:rPr>
          <w:noProof/>
        </w:rPr>
        <w:t>9.3.2</w:t>
      </w:r>
      <w:r>
        <w:rPr>
          <w:rFonts w:asciiTheme="minorHAnsi" w:hAnsiTheme="minorHAnsi" w:cstheme="minorBidi"/>
          <w:noProof/>
          <w:kern w:val="2"/>
          <w:sz w:val="24"/>
          <w:szCs w:val="24"/>
          <w:lang w:eastAsia="zh-CN"/>
          <w14:ligatures w14:val="standardContextual"/>
        </w:rPr>
        <w:tab/>
      </w:r>
      <w:r>
        <w:rPr>
          <w:noProof/>
        </w:rPr>
        <w:t>OTA Maximum output power</w:t>
      </w:r>
      <w:r>
        <w:rPr>
          <w:noProof/>
        </w:rPr>
        <w:tab/>
      </w:r>
      <w:r>
        <w:rPr>
          <w:noProof/>
        </w:rPr>
        <w:fldChar w:fldCharType="begin" w:fldLock="1"/>
      </w:r>
      <w:r>
        <w:rPr>
          <w:noProof/>
        </w:rPr>
        <w:instrText xml:space="preserve"> PAGEREF _Toc210411485 \h </w:instrText>
      </w:r>
      <w:r>
        <w:rPr>
          <w:noProof/>
        </w:rPr>
      </w:r>
      <w:r>
        <w:rPr>
          <w:noProof/>
        </w:rPr>
        <w:fldChar w:fldCharType="separate"/>
      </w:r>
      <w:r>
        <w:rPr>
          <w:noProof/>
        </w:rPr>
        <w:t>123</w:t>
      </w:r>
      <w:r>
        <w:rPr>
          <w:noProof/>
        </w:rPr>
        <w:fldChar w:fldCharType="end"/>
      </w:r>
    </w:p>
    <w:p w14:paraId="71516496" w14:textId="6C687ACA" w:rsidR="00A57D78" w:rsidRDefault="00A57D78">
      <w:pPr>
        <w:pStyle w:val="TOC4"/>
        <w:rPr>
          <w:rFonts w:asciiTheme="minorHAnsi" w:hAnsiTheme="minorHAnsi" w:cstheme="minorBidi"/>
          <w:noProof/>
          <w:kern w:val="2"/>
          <w:sz w:val="24"/>
          <w:szCs w:val="24"/>
          <w:lang w:eastAsia="zh-CN"/>
          <w14:ligatures w14:val="standardContextual"/>
        </w:rPr>
      </w:pPr>
      <w:r>
        <w:rPr>
          <w:noProof/>
        </w:rPr>
        <w:t>9.3.2.1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_Toc210411486 \h </w:instrText>
      </w:r>
      <w:r>
        <w:rPr>
          <w:noProof/>
        </w:rPr>
      </w:r>
      <w:r>
        <w:rPr>
          <w:noProof/>
        </w:rPr>
        <w:fldChar w:fldCharType="separate"/>
      </w:r>
      <w:r>
        <w:rPr>
          <w:noProof/>
        </w:rPr>
        <w:t>123</w:t>
      </w:r>
      <w:r>
        <w:rPr>
          <w:noProof/>
        </w:rPr>
        <w:fldChar w:fldCharType="end"/>
      </w:r>
    </w:p>
    <w:p w14:paraId="5A8CB152" w14:textId="775F806E" w:rsidR="00A57D78" w:rsidRDefault="00A57D78">
      <w:pPr>
        <w:pStyle w:val="TOC4"/>
        <w:rPr>
          <w:rFonts w:asciiTheme="minorHAnsi" w:hAnsiTheme="minorHAnsi" w:cstheme="minorBidi"/>
          <w:noProof/>
          <w:kern w:val="2"/>
          <w:sz w:val="24"/>
          <w:szCs w:val="24"/>
          <w:lang w:eastAsia="zh-CN"/>
          <w14:ligatures w14:val="standardContextual"/>
        </w:rPr>
      </w:pPr>
      <w:r>
        <w:rPr>
          <w:noProof/>
        </w:rPr>
        <w:t>9.3.2.2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_Toc210411487 \h </w:instrText>
      </w:r>
      <w:r>
        <w:rPr>
          <w:noProof/>
        </w:rPr>
      </w:r>
      <w:r>
        <w:rPr>
          <w:noProof/>
        </w:rPr>
        <w:fldChar w:fldCharType="separate"/>
      </w:r>
      <w:r>
        <w:rPr>
          <w:noProof/>
        </w:rPr>
        <w:t>123</w:t>
      </w:r>
      <w:r>
        <w:rPr>
          <w:noProof/>
        </w:rPr>
        <w:fldChar w:fldCharType="end"/>
      </w:r>
    </w:p>
    <w:p w14:paraId="627B871B" w14:textId="74647B52" w:rsidR="00A57D78" w:rsidRDefault="00A57D78">
      <w:pPr>
        <w:pStyle w:val="TOC5"/>
        <w:rPr>
          <w:rFonts w:asciiTheme="minorHAnsi" w:hAnsiTheme="minorHAnsi" w:cstheme="minorBidi"/>
          <w:noProof/>
          <w:kern w:val="2"/>
          <w:sz w:val="24"/>
          <w:szCs w:val="24"/>
          <w:lang w:eastAsia="zh-CN"/>
          <w14:ligatures w14:val="standardContextual"/>
        </w:rPr>
      </w:pPr>
      <w:r>
        <w:rPr>
          <w:noProof/>
        </w:rPr>
        <w:t>9.3.2.2.1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_Toc210411488 \h </w:instrText>
      </w:r>
      <w:r>
        <w:rPr>
          <w:noProof/>
        </w:rPr>
      </w:r>
      <w:r>
        <w:rPr>
          <w:noProof/>
        </w:rPr>
        <w:fldChar w:fldCharType="separate"/>
      </w:r>
      <w:r>
        <w:rPr>
          <w:noProof/>
        </w:rPr>
        <w:t>123</w:t>
      </w:r>
      <w:r>
        <w:rPr>
          <w:noProof/>
        </w:rPr>
        <w:fldChar w:fldCharType="end"/>
      </w:r>
    </w:p>
    <w:p w14:paraId="37FAFB5D" w14:textId="4F6D8BD3" w:rsidR="00A57D78" w:rsidRDefault="00A57D78">
      <w:pPr>
        <w:pStyle w:val="TOC5"/>
        <w:rPr>
          <w:rFonts w:asciiTheme="minorHAnsi" w:hAnsiTheme="minorHAnsi" w:cstheme="minorBidi"/>
          <w:noProof/>
          <w:kern w:val="2"/>
          <w:sz w:val="24"/>
          <w:szCs w:val="24"/>
          <w:lang w:eastAsia="zh-CN"/>
          <w14:ligatures w14:val="standardContextual"/>
        </w:rPr>
      </w:pPr>
      <w:r>
        <w:rPr>
          <w:noProof/>
        </w:rPr>
        <w:t>9.3.2.2.2</w:t>
      </w:r>
      <w:r>
        <w:rPr>
          <w:rFonts w:asciiTheme="minorHAnsi" w:hAnsiTheme="minorHAnsi" w:cstheme="minorBidi"/>
          <w:noProof/>
          <w:kern w:val="2"/>
          <w:sz w:val="24"/>
          <w:szCs w:val="24"/>
          <w:lang w:eastAsia="zh-CN"/>
          <w14:ligatures w14:val="standardContextual"/>
        </w:rPr>
        <w:tab/>
      </w:r>
      <w:r>
        <w:rPr>
          <w:noProof/>
        </w:rPr>
        <w:t>Additional requirements (regional)</w:t>
      </w:r>
      <w:r>
        <w:rPr>
          <w:noProof/>
        </w:rPr>
        <w:tab/>
      </w:r>
      <w:r>
        <w:rPr>
          <w:noProof/>
        </w:rPr>
        <w:fldChar w:fldCharType="begin" w:fldLock="1"/>
      </w:r>
      <w:r>
        <w:rPr>
          <w:noProof/>
        </w:rPr>
        <w:instrText xml:space="preserve"> PAGEREF _Toc210411489 \h </w:instrText>
      </w:r>
      <w:r>
        <w:rPr>
          <w:noProof/>
        </w:rPr>
      </w:r>
      <w:r>
        <w:rPr>
          <w:noProof/>
        </w:rPr>
        <w:fldChar w:fldCharType="separate"/>
      </w:r>
      <w:r>
        <w:rPr>
          <w:noProof/>
        </w:rPr>
        <w:t>123</w:t>
      </w:r>
      <w:r>
        <w:rPr>
          <w:noProof/>
        </w:rPr>
        <w:fldChar w:fldCharType="end"/>
      </w:r>
    </w:p>
    <w:p w14:paraId="3289EF7C" w14:textId="3F09180C" w:rsidR="00A57D78" w:rsidRDefault="00A57D78">
      <w:pPr>
        <w:pStyle w:val="TOC4"/>
        <w:rPr>
          <w:rFonts w:asciiTheme="minorHAnsi" w:hAnsiTheme="minorHAnsi" w:cstheme="minorBidi"/>
          <w:noProof/>
          <w:kern w:val="2"/>
          <w:sz w:val="24"/>
          <w:szCs w:val="24"/>
          <w:lang w:eastAsia="zh-CN"/>
          <w14:ligatures w14:val="standardContextual"/>
        </w:rPr>
      </w:pPr>
      <w:r>
        <w:rPr>
          <w:noProof/>
        </w:rPr>
        <w:t>9.3.2.3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_Toc210411490 \h </w:instrText>
      </w:r>
      <w:r>
        <w:rPr>
          <w:noProof/>
        </w:rPr>
      </w:r>
      <w:r>
        <w:rPr>
          <w:noProof/>
        </w:rPr>
        <w:fldChar w:fldCharType="separate"/>
      </w:r>
      <w:r>
        <w:rPr>
          <w:noProof/>
        </w:rPr>
        <w:t>123</w:t>
      </w:r>
      <w:r>
        <w:rPr>
          <w:noProof/>
        </w:rPr>
        <w:fldChar w:fldCharType="end"/>
      </w:r>
    </w:p>
    <w:p w14:paraId="70B53392" w14:textId="44FC9D1F" w:rsidR="00A57D78" w:rsidRDefault="00A57D78">
      <w:pPr>
        <w:pStyle w:val="TOC4"/>
        <w:rPr>
          <w:rFonts w:asciiTheme="minorHAnsi" w:hAnsiTheme="minorHAnsi" w:cstheme="minorBidi"/>
          <w:noProof/>
          <w:kern w:val="2"/>
          <w:sz w:val="24"/>
          <w:szCs w:val="24"/>
          <w:lang w:eastAsia="zh-CN"/>
          <w14:ligatures w14:val="standardContextual"/>
        </w:rPr>
      </w:pPr>
      <w:r>
        <w:rPr>
          <w:noProof/>
        </w:rPr>
        <w:t>9.3.2.4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_Toc210411491 \h </w:instrText>
      </w:r>
      <w:r>
        <w:rPr>
          <w:noProof/>
        </w:rPr>
      </w:r>
      <w:r>
        <w:rPr>
          <w:noProof/>
        </w:rPr>
        <w:fldChar w:fldCharType="separate"/>
      </w:r>
      <w:r>
        <w:rPr>
          <w:noProof/>
        </w:rPr>
        <w:t>123</w:t>
      </w:r>
      <w:r>
        <w:rPr>
          <w:noProof/>
        </w:rPr>
        <w:fldChar w:fldCharType="end"/>
      </w:r>
    </w:p>
    <w:p w14:paraId="72886BD6" w14:textId="7CA1BE3F" w:rsidR="00A57D78" w:rsidRDefault="00A57D78">
      <w:pPr>
        <w:pStyle w:val="TOC5"/>
        <w:rPr>
          <w:rFonts w:asciiTheme="minorHAnsi" w:hAnsiTheme="minorHAnsi" w:cstheme="minorBidi"/>
          <w:noProof/>
          <w:kern w:val="2"/>
          <w:sz w:val="24"/>
          <w:szCs w:val="24"/>
          <w:lang w:eastAsia="zh-CN"/>
          <w14:ligatures w14:val="standardContextual"/>
        </w:rPr>
      </w:pPr>
      <w:r>
        <w:rPr>
          <w:noProof/>
        </w:rPr>
        <w:t>9.3.2.4.1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_Toc210411492 \h </w:instrText>
      </w:r>
      <w:r>
        <w:rPr>
          <w:noProof/>
        </w:rPr>
      </w:r>
      <w:r>
        <w:rPr>
          <w:noProof/>
        </w:rPr>
        <w:fldChar w:fldCharType="separate"/>
      </w:r>
      <w:r>
        <w:rPr>
          <w:noProof/>
        </w:rPr>
        <w:t>123</w:t>
      </w:r>
      <w:r>
        <w:rPr>
          <w:noProof/>
        </w:rPr>
        <w:fldChar w:fldCharType="end"/>
      </w:r>
    </w:p>
    <w:p w14:paraId="769DDE0F" w14:textId="6CEFEA76" w:rsidR="00A57D78" w:rsidRDefault="00A57D78">
      <w:pPr>
        <w:pStyle w:val="TOC5"/>
        <w:rPr>
          <w:rFonts w:asciiTheme="minorHAnsi" w:hAnsiTheme="minorHAnsi" w:cstheme="minorBidi"/>
          <w:noProof/>
          <w:kern w:val="2"/>
          <w:sz w:val="24"/>
          <w:szCs w:val="24"/>
          <w:lang w:eastAsia="zh-CN"/>
          <w14:ligatures w14:val="standardContextual"/>
        </w:rPr>
      </w:pPr>
      <w:r>
        <w:rPr>
          <w:noProof/>
        </w:rPr>
        <w:t>9.3.2.4.2</w:t>
      </w:r>
      <w:r>
        <w:rPr>
          <w:rFonts w:asciiTheme="minorHAnsi" w:hAnsiTheme="minorHAnsi" w:cstheme="minorBidi"/>
          <w:noProof/>
          <w:kern w:val="2"/>
          <w:sz w:val="24"/>
          <w:szCs w:val="24"/>
          <w:lang w:eastAsia="zh-CN"/>
          <w14:ligatures w14:val="standardContextual"/>
        </w:rPr>
        <w:tab/>
      </w:r>
      <w:r>
        <w:rPr>
          <w:noProof/>
        </w:rPr>
        <w:t>Additional requirements (regional)</w:t>
      </w:r>
      <w:r>
        <w:rPr>
          <w:noProof/>
        </w:rPr>
        <w:tab/>
      </w:r>
      <w:r>
        <w:rPr>
          <w:noProof/>
        </w:rPr>
        <w:fldChar w:fldCharType="begin" w:fldLock="1"/>
      </w:r>
      <w:r>
        <w:rPr>
          <w:noProof/>
        </w:rPr>
        <w:instrText xml:space="preserve"> PAGEREF _Toc210411493 \h </w:instrText>
      </w:r>
      <w:r>
        <w:rPr>
          <w:noProof/>
        </w:rPr>
      </w:r>
      <w:r>
        <w:rPr>
          <w:noProof/>
        </w:rPr>
        <w:fldChar w:fldCharType="separate"/>
      </w:r>
      <w:r>
        <w:rPr>
          <w:noProof/>
        </w:rPr>
        <w:t>124</w:t>
      </w:r>
      <w:r>
        <w:rPr>
          <w:noProof/>
        </w:rPr>
        <w:fldChar w:fldCharType="end"/>
      </w:r>
    </w:p>
    <w:p w14:paraId="215CE641" w14:textId="49F459D7" w:rsidR="00A57D78" w:rsidRDefault="00A57D78">
      <w:pPr>
        <w:pStyle w:val="TOC3"/>
        <w:rPr>
          <w:rFonts w:asciiTheme="minorHAnsi" w:hAnsiTheme="minorHAnsi" w:cstheme="minorBidi"/>
          <w:noProof/>
          <w:kern w:val="2"/>
          <w:sz w:val="24"/>
          <w:szCs w:val="24"/>
          <w:lang w:eastAsia="zh-CN"/>
          <w14:ligatures w14:val="standardContextual"/>
        </w:rPr>
      </w:pPr>
      <w:r w:rsidRPr="00A5430F">
        <w:rPr>
          <w:noProof/>
          <w:lang w:val="sv-SE"/>
        </w:rPr>
        <w:t>9.3.3</w:t>
      </w:r>
      <w:r>
        <w:rPr>
          <w:rFonts w:asciiTheme="minorHAnsi" w:hAnsiTheme="minorHAnsi" w:cstheme="minorBidi"/>
          <w:noProof/>
          <w:kern w:val="2"/>
          <w:sz w:val="24"/>
          <w:szCs w:val="24"/>
          <w:lang w:eastAsia="zh-CN"/>
          <w14:ligatures w14:val="standardContextual"/>
        </w:rPr>
        <w:tab/>
      </w:r>
      <w:r w:rsidRPr="00A5430F">
        <w:rPr>
          <w:noProof/>
          <w:lang w:val="sv-SE"/>
        </w:rPr>
        <w:t>OTA E-UTRA DL RS power</w:t>
      </w:r>
      <w:r>
        <w:rPr>
          <w:noProof/>
        </w:rPr>
        <w:tab/>
      </w:r>
      <w:r>
        <w:rPr>
          <w:noProof/>
        </w:rPr>
        <w:fldChar w:fldCharType="begin" w:fldLock="1"/>
      </w:r>
      <w:r>
        <w:rPr>
          <w:noProof/>
        </w:rPr>
        <w:instrText xml:space="preserve"> PAGEREF _Toc210411494 \h </w:instrText>
      </w:r>
      <w:r>
        <w:rPr>
          <w:noProof/>
        </w:rPr>
      </w:r>
      <w:r>
        <w:rPr>
          <w:noProof/>
        </w:rPr>
        <w:fldChar w:fldCharType="separate"/>
      </w:r>
      <w:r>
        <w:rPr>
          <w:noProof/>
        </w:rPr>
        <w:t>124</w:t>
      </w:r>
      <w:r>
        <w:rPr>
          <w:noProof/>
        </w:rPr>
        <w:fldChar w:fldCharType="end"/>
      </w:r>
    </w:p>
    <w:p w14:paraId="03FA0862" w14:textId="716DC9B2" w:rsidR="00A57D78" w:rsidRDefault="00A57D78">
      <w:pPr>
        <w:pStyle w:val="TOC4"/>
        <w:rPr>
          <w:rFonts w:asciiTheme="minorHAnsi" w:hAnsiTheme="minorHAnsi" w:cstheme="minorBidi"/>
          <w:noProof/>
          <w:kern w:val="2"/>
          <w:sz w:val="24"/>
          <w:szCs w:val="24"/>
          <w:lang w:eastAsia="zh-CN"/>
          <w14:ligatures w14:val="standardContextual"/>
        </w:rPr>
      </w:pPr>
      <w:r>
        <w:rPr>
          <w:noProof/>
        </w:rPr>
        <w:t>9.3.3.1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_Toc210411495 \h </w:instrText>
      </w:r>
      <w:r>
        <w:rPr>
          <w:noProof/>
        </w:rPr>
      </w:r>
      <w:r>
        <w:rPr>
          <w:noProof/>
        </w:rPr>
        <w:fldChar w:fldCharType="separate"/>
      </w:r>
      <w:r>
        <w:rPr>
          <w:noProof/>
        </w:rPr>
        <w:t>124</w:t>
      </w:r>
      <w:r>
        <w:rPr>
          <w:noProof/>
        </w:rPr>
        <w:fldChar w:fldCharType="end"/>
      </w:r>
    </w:p>
    <w:p w14:paraId="2A2056FE" w14:textId="0379EF30" w:rsidR="00A57D78" w:rsidRDefault="00A57D78">
      <w:pPr>
        <w:pStyle w:val="TOC4"/>
        <w:rPr>
          <w:rFonts w:asciiTheme="minorHAnsi" w:hAnsiTheme="minorHAnsi" w:cstheme="minorBidi"/>
          <w:noProof/>
          <w:kern w:val="2"/>
          <w:sz w:val="24"/>
          <w:szCs w:val="24"/>
          <w:lang w:eastAsia="zh-CN"/>
          <w14:ligatures w14:val="standardContextual"/>
        </w:rPr>
      </w:pPr>
      <w:r>
        <w:rPr>
          <w:noProof/>
        </w:rPr>
        <w:t>9.3.3.2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_Toc210411496 \h </w:instrText>
      </w:r>
      <w:r>
        <w:rPr>
          <w:noProof/>
        </w:rPr>
      </w:r>
      <w:r>
        <w:rPr>
          <w:noProof/>
        </w:rPr>
        <w:fldChar w:fldCharType="separate"/>
      </w:r>
      <w:r>
        <w:rPr>
          <w:noProof/>
        </w:rPr>
        <w:t>124</w:t>
      </w:r>
      <w:r>
        <w:rPr>
          <w:noProof/>
        </w:rPr>
        <w:fldChar w:fldCharType="end"/>
      </w:r>
    </w:p>
    <w:p w14:paraId="35B61B60" w14:textId="36D8ED92" w:rsidR="00A57D78" w:rsidRDefault="00A57D78">
      <w:pPr>
        <w:pStyle w:val="TOC4"/>
        <w:rPr>
          <w:rFonts w:asciiTheme="minorHAnsi" w:hAnsiTheme="minorHAnsi" w:cstheme="minorBidi"/>
          <w:noProof/>
          <w:kern w:val="2"/>
          <w:sz w:val="24"/>
          <w:szCs w:val="24"/>
          <w:lang w:eastAsia="zh-CN"/>
          <w14:ligatures w14:val="standardContextual"/>
        </w:rPr>
      </w:pPr>
      <w:r>
        <w:rPr>
          <w:noProof/>
        </w:rPr>
        <w:t>9.3.3.3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_Toc210411497 \h </w:instrText>
      </w:r>
      <w:r>
        <w:rPr>
          <w:noProof/>
        </w:rPr>
      </w:r>
      <w:r>
        <w:rPr>
          <w:noProof/>
        </w:rPr>
        <w:fldChar w:fldCharType="separate"/>
      </w:r>
      <w:r>
        <w:rPr>
          <w:noProof/>
        </w:rPr>
        <w:t>124</w:t>
      </w:r>
      <w:r>
        <w:rPr>
          <w:noProof/>
        </w:rPr>
        <w:fldChar w:fldCharType="end"/>
      </w:r>
    </w:p>
    <w:p w14:paraId="26450832" w14:textId="7004C916" w:rsidR="00A57D78" w:rsidRDefault="00A57D78">
      <w:pPr>
        <w:pStyle w:val="TOC4"/>
        <w:rPr>
          <w:rFonts w:asciiTheme="minorHAnsi" w:hAnsiTheme="minorHAnsi" w:cstheme="minorBidi"/>
          <w:noProof/>
          <w:kern w:val="2"/>
          <w:sz w:val="24"/>
          <w:szCs w:val="24"/>
          <w:lang w:eastAsia="zh-CN"/>
          <w14:ligatures w14:val="standardContextual"/>
        </w:rPr>
      </w:pPr>
      <w:r>
        <w:rPr>
          <w:noProof/>
        </w:rPr>
        <w:t>9.3.3.4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_Toc210411498 \h </w:instrText>
      </w:r>
      <w:r>
        <w:rPr>
          <w:noProof/>
        </w:rPr>
      </w:r>
      <w:r>
        <w:rPr>
          <w:noProof/>
        </w:rPr>
        <w:fldChar w:fldCharType="separate"/>
      </w:r>
      <w:r>
        <w:rPr>
          <w:noProof/>
        </w:rPr>
        <w:t>124</w:t>
      </w:r>
      <w:r>
        <w:rPr>
          <w:noProof/>
        </w:rPr>
        <w:fldChar w:fldCharType="end"/>
      </w:r>
    </w:p>
    <w:p w14:paraId="4158233B" w14:textId="1BC37BE3" w:rsidR="00A57D78" w:rsidRDefault="00A57D78">
      <w:pPr>
        <w:pStyle w:val="TOC2"/>
        <w:rPr>
          <w:rFonts w:asciiTheme="minorHAnsi" w:hAnsiTheme="minorHAnsi" w:cstheme="minorBidi"/>
          <w:noProof/>
          <w:kern w:val="2"/>
          <w:sz w:val="24"/>
          <w:szCs w:val="24"/>
          <w:lang w:eastAsia="zh-CN"/>
          <w14:ligatures w14:val="standardContextual"/>
        </w:rPr>
      </w:pPr>
      <w:r>
        <w:rPr>
          <w:noProof/>
        </w:rPr>
        <w:t>9.4</w:t>
      </w:r>
      <w:r>
        <w:rPr>
          <w:rFonts w:asciiTheme="minorHAnsi" w:hAnsiTheme="minorHAnsi" w:cstheme="minorBidi"/>
          <w:noProof/>
          <w:kern w:val="2"/>
          <w:sz w:val="24"/>
          <w:szCs w:val="24"/>
          <w:lang w:eastAsia="zh-CN"/>
          <w14:ligatures w14:val="standardContextual"/>
        </w:rPr>
        <w:tab/>
      </w:r>
      <w:r>
        <w:rPr>
          <w:noProof/>
        </w:rPr>
        <w:t>OTA Output power dynamics</w:t>
      </w:r>
      <w:r>
        <w:rPr>
          <w:noProof/>
        </w:rPr>
        <w:tab/>
      </w:r>
      <w:r>
        <w:rPr>
          <w:noProof/>
        </w:rPr>
        <w:fldChar w:fldCharType="begin" w:fldLock="1"/>
      </w:r>
      <w:r>
        <w:rPr>
          <w:noProof/>
        </w:rPr>
        <w:instrText xml:space="preserve"> PAGEREF _Toc210411499 \h </w:instrText>
      </w:r>
      <w:r>
        <w:rPr>
          <w:noProof/>
        </w:rPr>
      </w:r>
      <w:r>
        <w:rPr>
          <w:noProof/>
        </w:rPr>
        <w:fldChar w:fldCharType="separate"/>
      </w:r>
      <w:r>
        <w:rPr>
          <w:noProof/>
        </w:rPr>
        <w:t>124</w:t>
      </w:r>
      <w:r>
        <w:rPr>
          <w:noProof/>
        </w:rPr>
        <w:fldChar w:fldCharType="end"/>
      </w:r>
    </w:p>
    <w:p w14:paraId="6D4C69B2" w14:textId="4A6BA44F" w:rsidR="00A57D78" w:rsidRDefault="00A57D78">
      <w:pPr>
        <w:pStyle w:val="TOC3"/>
        <w:rPr>
          <w:rFonts w:asciiTheme="minorHAnsi" w:hAnsiTheme="minorHAnsi" w:cstheme="minorBidi"/>
          <w:noProof/>
          <w:kern w:val="2"/>
          <w:sz w:val="24"/>
          <w:szCs w:val="24"/>
          <w:lang w:eastAsia="zh-CN"/>
          <w14:ligatures w14:val="standardContextual"/>
        </w:rPr>
      </w:pPr>
      <w:r>
        <w:rPr>
          <w:noProof/>
        </w:rPr>
        <w:t>9.4.1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_Toc210411500 \h </w:instrText>
      </w:r>
      <w:r>
        <w:rPr>
          <w:noProof/>
        </w:rPr>
      </w:r>
      <w:r>
        <w:rPr>
          <w:noProof/>
        </w:rPr>
        <w:fldChar w:fldCharType="separate"/>
      </w:r>
      <w:r>
        <w:rPr>
          <w:noProof/>
        </w:rPr>
        <w:t>124</w:t>
      </w:r>
      <w:r>
        <w:rPr>
          <w:noProof/>
        </w:rPr>
        <w:fldChar w:fldCharType="end"/>
      </w:r>
    </w:p>
    <w:p w14:paraId="277FB4A5" w14:textId="48644632" w:rsidR="00A57D78" w:rsidRDefault="00A57D78">
      <w:pPr>
        <w:pStyle w:val="TOC3"/>
        <w:rPr>
          <w:rFonts w:asciiTheme="minorHAnsi" w:hAnsiTheme="minorHAnsi" w:cstheme="minorBidi"/>
          <w:noProof/>
          <w:kern w:val="2"/>
          <w:sz w:val="24"/>
          <w:szCs w:val="24"/>
          <w:lang w:eastAsia="zh-CN"/>
          <w14:ligatures w14:val="standardContextual"/>
        </w:rPr>
      </w:pPr>
      <w:r>
        <w:rPr>
          <w:noProof/>
        </w:rPr>
        <w:t>9.4.2</w:t>
      </w:r>
      <w:r>
        <w:rPr>
          <w:rFonts w:asciiTheme="minorHAnsi" w:hAnsiTheme="minorHAnsi" w:cstheme="minorBidi"/>
          <w:noProof/>
          <w:kern w:val="2"/>
          <w:sz w:val="24"/>
          <w:szCs w:val="24"/>
          <w:lang w:eastAsia="zh-CN"/>
          <w14:ligatures w14:val="standardContextual"/>
        </w:rPr>
        <w:tab/>
      </w:r>
      <w:r>
        <w:rPr>
          <w:noProof/>
        </w:rPr>
        <w:t>OTA UTRA Inner loop power control in the downlink</w:t>
      </w:r>
      <w:r>
        <w:rPr>
          <w:noProof/>
        </w:rPr>
        <w:tab/>
      </w:r>
      <w:r>
        <w:rPr>
          <w:noProof/>
        </w:rPr>
        <w:fldChar w:fldCharType="begin" w:fldLock="1"/>
      </w:r>
      <w:r>
        <w:rPr>
          <w:noProof/>
        </w:rPr>
        <w:instrText xml:space="preserve"> PAGEREF _Toc210411501 \h </w:instrText>
      </w:r>
      <w:r>
        <w:rPr>
          <w:noProof/>
        </w:rPr>
      </w:r>
      <w:r>
        <w:rPr>
          <w:noProof/>
        </w:rPr>
        <w:fldChar w:fldCharType="separate"/>
      </w:r>
      <w:r>
        <w:rPr>
          <w:noProof/>
        </w:rPr>
        <w:t>124</w:t>
      </w:r>
      <w:r>
        <w:rPr>
          <w:noProof/>
        </w:rPr>
        <w:fldChar w:fldCharType="end"/>
      </w:r>
    </w:p>
    <w:p w14:paraId="6941F5D5" w14:textId="0CCBC676" w:rsidR="00A57D78" w:rsidRDefault="00A57D78">
      <w:pPr>
        <w:pStyle w:val="TOC4"/>
        <w:rPr>
          <w:rFonts w:asciiTheme="minorHAnsi" w:hAnsiTheme="minorHAnsi" w:cstheme="minorBidi"/>
          <w:noProof/>
          <w:kern w:val="2"/>
          <w:sz w:val="24"/>
          <w:szCs w:val="24"/>
          <w:lang w:eastAsia="zh-CN"/>
          <w14:ligatures w14:val="standardContextual"/>
        </w:rPr>
      </w:pPr>
      <w:r>
        <w:rPr>
          <w:noProof/>
        </w:rPr>
        <w:t>9.4.2.1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_Toc210411502 \h </w:instrText>
      </w:r>
      <w:r>
        <w:rPr>
          <w:noProof/>
        </w:rPr>
      </w:r>
      <w:r>
        <w:rPr>
          <w:noProof/>
        </w:rPr>
        <w:fldChar w:fldCharType="separate"/>
      </w:r>
      <w:r>
        <w:rPr>
          <w:noProof/>
        </w:rPr>
        <w:t>124</w:t>
      </w:r>
      <w:r>
        <w:rPr>
          <w:noProof/>
        </w:rPr>
        <w:fldChar w:fldCharType="end"/>
      </w:r>
    </w:p>
    <w:p w14:paraId="2280C8B1" w14:textId="102099EB" w:rsidR="00A57D78" w:rsidRDefault="00A57D78">
      <w:pPr>
        <w:pStyle w:val="TOC4"/>
        <w:rPr>
          <w:rFonts w:asciiTheme="minorHAnsi" w:hAnsiTheme="minorHAnsi" w:cstheme="minorBidi"/>
          <w:noProof/>
          <w:kern w:val="2"/>
          <w:sz w:val="24"/>
          <w:szCs w:val="24"/>
          <w:lang w:eastAsia="zh-CN"/>
          <w14:ligatures w14:val="standardContextual"/>
        </w:rPr>
      </w:pPr>
      <w:r>
        <w:rPr>
          <w:noProof/>
        </w:rPr>
        <w:t>9.4.2.2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_Toc210411503 \h </w:instrText>
      </w:r>
      <w:r>
        <w:rPr>
          <w:noProof/>
        </w:rPr>
      </w:r>
      <w:r>
        <w:rPr>
          <w:noProof/>
        </w:rPr>
        <w:fldChar w:fldCharType="separate"/>
      </w:r>
      <w:r>
        <w:rPr>
          <w:noProof/>
        </w:rPr>
        <w:t>124</w:t>
      </w:r>
      <w:r>
        <w:rPr>
          <w:noProof/>
        </w:rPr>
        <w:fldChar w:fldCharType="end"/>
      </w:r>
    </w:p>
    <w:p w14:paraId="419FFFC0" w14:textId="7E65F424" w:rsidR="00A57D78" w:rsidRDefault="00A57D78">
      <w:pPr>
        <w:pStyle w:val="TOC4"/>
        <w:rPr>
          <w:rFonts w:asciiTheme="minorHAnsi" w:hAnsiTheme="minorHAnsi" w:cstheme="minorBidi"/>
          <w:noProof/>
          <w:kern w:val="2"/>
          <w:sz w:val="24"/>
          <w:szCs w:val="24"/>
          <w:lang w:eastAsia="zh-CN"/>
          <w14:ligatures w14:val="standardContextual"/>
        </w:rPr>
      </w:pPr>
      <w:r>
        <w:rPr>
          <w:noProof/>
        </w:rPr>
        <w:t>9.4.2.3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_Toc210411504 \h </w:instrText>
      </w:r>
      <w:r>
        <w:rPr>
          <w:noProof/>
        </w:rPr>
      </w:r>
      <w:r>
        <w:rPr>
          <w:noProof/>
        </w:rPr>
        <w:fldChar w:fldCharType="separate"/>
      </w:r>
      <w:r>
        <w:rPr>
          <w:noProof/>
        </w:rPr>
        <w:t>125</w:t>
      </w:r>
      <w:r>
        <w:rPr>
          <w:noProof/>
        </w:rPr>
        <w:fldChar w:fldCharType="end"/>
      </w:r>
    </w:p>
    <w:p w14:paraId="32232D3C" w14:textId="51982D66" w:rsidR="00A57D78" w:rsidRDefault="00A57D78">
      <w:pPr>
        <w:pStyle w:val="TOC4"/>
        <w:rPr>
          <w:rFonts w:asciiTheme="minorHAnsi" w:hAnsiTheme="minorHAnsi" w:cstheme="minorBidi"/>
          <w:noProof/>
          <w:kern w:val="2"/>
          <w:sz w:val="24"/>
          <w:szCs w:val="24"/>
          <w:lang w:eastAsia="zh-CN"/>
          <w14:ligatures w14:val="standardContextual"/>
        </w:rPr>
      </w:pPr>
      <w:r>
        <w:rPr>
          <w:noProof/>
        </w:rPr>
        <w:t>9.4.2.4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_Toc210411505 \h </w:instrText>
      </w:r>
      <w:r>
        <w:rPr>
          <w:noProof/>
        </w:rPr>
      </w:r>
      <w:r>
        <w:rPr>
          <w:noProof/>
        </w:rPr>
        <w:fldChar w:fldCharType="separate"/>
      </w:r>
      <w:r>
        <w:rPr>
          <w:noProof/>
        </w:rPr>
        <w:t>125</w:t>
      </w:r>
      <w:r>
        <w:rPr>
          <w:noProof/>
        </w:rPr>
        <w:fldChar w:fldCharType="end"/>
      </w:r>
    </w:p>
    <w:p w14:paraId="0A8B3164" w14:textId="4ABC5B48" w:rsidR="00A57D78" w:rsidRDefault="00A57D78">
      <w:pPr>
        <w:pStyle w:val="TOC3"/>
        <w:rPr>
          <w:rFonts w:asciiTheme="minorHAnsi" w:hAnsiTheme="minorHAnsi" w:cstheme="minorBidi"/>
          <w:noProof/>
          <w:kern w:val="2"/>
          <w:sz w:val="24"/>
          <w:szCs w:val="24"/>
          <w:lang w:eastAsia="zh-CN"/>
          <w14:ligatures w14:val="standardContextual"/>
        </w:rPr>
      </w:pPr>
      <w:r>
        <w:rPr>
          <w:noProof/>
        </w:rPr>
        <w:t>9.4.3</w:t>
      </w:r>
      <w:r>
        <w:rPr>
          <w:rFonts w:asciiTheme="minorHAnsi" w:hAnsiTheme="minorHAnsi" w:cstheme="minorBidi"/>
          <w:noProof/>
          <w:kern w:val="2"/>
          <w:sz w:val="24"/>
          <w:szCs w:val="24"/>
          <w:lang w:eastAsia="zh-CN"/>
          <w14:ligatures w14:val="standardContextual"/>
        </w:rPr>
        <w:tab/>
      </w:r>
      <w:r>
        <w:rPr>
          <w:noProof/>
        </w:rPr>
        <w:t>OTA Power control dynamic range</w:t>
      </w:r>
      <w:r>
        <w:rPr>
          <w:noProof/>
        </w:rPr>
        <w:tab/>
      </w:r>
      <w:r>
        <w:rPr>
          <w:noProof/>
        </w:rPr>
        <w:fldChar w:fldCharType="begin" w:fldLock="1"/>
      </w:r>
      <w:r>
        <w:rPr>
          <w:noProof/>
        </w:rPr>
        <w:instrText xml:space="preserve"> PAGEREF _Toc210411506 \h </w:instrText>
      </w:r>
      <w:r>
        <w:rPr>
          <w:noProof/>
        </w:rPr>
      </w:r>
      <w:r>
        <w:rPr>
          <w:noProof/>
        </w:rPr>
        <w:fldChar w:fldCharType="separate"/>
      </w:r>
      <w:r>
        <w:rPr>
          <w:noProof/>
        </w:rPr>
        <w:t>125</w:t>
      </w:r>
      <w:r>
        <w:rPr>
          <w:noProof/>
        </w:rPr>
        <w:fldChar w:fldCharType="end"/>
      </w:r>
    </w:p>
    <w:p w14:paraId="18F26D99" w14:textId="32B83603" w:rsidR="00A57D78" w:rsidRDefault="00A57D78">
      <w:pPr>
        <w:pStyle w:val="TOC4"/>
        <w:rPr>
          <w:rFonts w:asciiTheme="minorHAnsi" w:hAnsiTheme="minorHAnsi" w:cstheme="minorBidi"/>
          <w:noProof/>
          <w:kern w:val="2"/>
          <w:sz w:val="24"/>
          <w:szCs w:val="24"/>
          <w:lang w:eastAsia="zh-CN"/>
          <w14:ligatures w14:val="standardContextual"/>
        </w:rPr>
      </w:pPr>
      <w:r>
        <w:rPr>
          <w:noProof/>
        </w:rPr>
        <w:t>9.4.3.1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_Toc210411507 \h </w:instrText>
      </w:r>
      <w:r>
        <w:rPr>
          <w:noProof/>
        </w:rPr>
      </w:r>
      <w:r>
        <w:rPr>
          <w:noProof/>
        </w:rPr>
        <w:fldChar w:fldCharType="separate"/>
      </w:r>
      <w:r>
        <w:rPr>
          <w:noProof/>
        </w:rPr>
        <w:t>125</w:t>
      </w:r>
      <w:r>
        <w:rPr>
          <w:noProof/>
        </w:rPr>
        <w:fldChar w:fldCharType="end"/>
      </w:r>
    </w:p>
    <w:p w14:paraId="276336C3" w14:textId="01EBE64E" w:rsidR="00A57D78" w:rsidRDefault="00A57D78">
      <w:pPr>
        <w:pStyle w:val="TOC4"/>
        <w:rPr>
          <w:rFonts w:asciiTheme="minorHAnsi" w:hAnsiTheme="minorHAnsi" w:cstheme="minorBidi"/>
          <w:noProof/>
          <w:kern w:val="2"/>
          <w:sz w:val="24"/>
          <w:szCs w:val="24"/>
          <w:lang w:eastAsia="zh-CN"/>
          <w14:ligatures w14:val="standardContextual"/>
        </w:rPr>
      </w:pPr>
      <w:r>
        <w:rPr>
          <w:noProof/>
        </w:rPr>
        <w:t>9.4.3.2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_Toc210411508 \h </w:instrText>
      </w:r>
      <w:r>
        <w:rPr>
          <w:noProof/>
        </w:rPr>
      </w:r>
      <w:r>
        <w:rPr>
          <w:noProof/>
        </w:rPr>
        <w:fldChar w:fldCharType="separate"/>
      </w:r>
      <w:r>
        <w:rPr>
          <w:noProof/>
        </w:rPr>
        <w:t>125</w:t>
      </w:r>
      <w:r>
        <w:rPr>
          <w:noProof/>
        </w:rPr>
        <w:fldChar w:fldCharType="end"/>
      </w:r>
    </w:p>
    <w:p w14:paraId="2438A8D0" w14:textId="1AD4A3F6" w:rsidR="00A57D78" w:rsidRDefault="00A57D78">
      <w:pPr>
        <w:pStyle w:val="TOC4"/>
        <w:rPr>
          <w:rFonts w:asciiTheme="minorHAnsi" w:hAnsiTheme="minorHAnsi" w:cstheme="minorBidi"/>
          <w:noProof/>
          <w:kern w:val="2"/>
          <w:sz w:val="24"/>
          <w:szCs w:val="24"/>
          <w:lang w:eastAsia="zh-CN"/>
          <w14:ligatures w14:val="standardContextual"/>
        </w:rPr>
      </w:pPr>
      <w:r>
        <w:rPr>
          <w:noProof/>
        </w:rPr>
        <w:t>9.4.3.3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_Toc210411509 \h </w:instrText>
      </w:r>
      <w:r>
        <w:rPr>
          <w:noProof/>
        </w:rPr>
      </w:r>
      <w:r>
        <w:rPr>
          <w:noProof/>
        </w:rPr>
        <w:fldChar w:fldCharType="separate"/>
      </w:r>
      <w:r>
        <w:rPr>
          <w:noProof/>
        </w:rPr>
        <w:t>125</w:t>
      </w:r>
      <w:r>
        <w:rPr>
          <w:noProof/>
        </w:rPr>
        <w:fldChar w:fldCharType="end"/>
      </w:r>
    </w:p>
    <w:p w14:paraId="2CB10277" w14:textId="6FCFA67B" w:rsidR="00A57D78" w:rsidRDefault="00A57D78">
      <w:pPr>
        <w:pStyle w:val="TOC4"/>
        <w:rPr>
          <w:rFonts w:asciiTheme="minorHAnsi" w:hAnsiTheme="minorHAnsi" w:cstheme="minorBidi"/>
          <w:noProof/>
          <w:kern w:val="2"/>
          <w:sz w:val="24"/>
          <w:szCs w:val="24"/>
          <w:lang w:eastAsia="zh-CN"/>
          <w14:ligatures w14:val="standardContextual"/>
        </w:rPr>
      </w:pPr>
      <w:r>
        <w:rPr>
          <w:noProof/>
        </w:rPr>
        <w:t>9.4.3.4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_Toc210411510 \h </w:instrText>
      </w:r>
      <w:r>
        <w:rPr>
          <w:noProof/>
        </w:rPr>
      </w:r>
      <w:r>
        <w:rPr>
          <w:noProof/>
        </w:rPr>
        <w:fldChar w:fldCharType="separate"/>
      </w:r>
      <w:r>
        <w:rPr>
          <w:noProof/>
        </w:rPr>
        <w:t>126</w:t>
      </w:r>
      <w:r>
        <w:rPr>
          <w:noProof/>
        </w:rPr>
        <w:fldChar w:fldCharType="end"/>
      </w:r>
    </w:p>
    <w:p w14:paraId="1DB84CF9" w14:textId="5CAC6A6D" w:rsidR="00A57D78" w:rsidRDefault="00A57D78">
      <w:pPr>
        <w:pStyle w:val="TOC3"/>
        <w:rPr>
          <w:rFonts w:asciiTheme="minorHAnsi" w:hAnsiTheme="minorHAnsi" w:cstheme="minorBidi"/>
          <w:noProof/>
          <w:kern w:val="2"/>
          <w:sz w:val="24"/>
          <w:szCs w:val="24"/>
          <w:lang w:eastAsia="zh-CN"/>
          <w14:ligatures w14:val="standardContextual"/>
        </w:rPr>
      </w:pPr>
      <w:r>
        <w:rPr>
          <w:noProof/>
        </w:rPr>
        <w:t>9.4.4</w:t>
      </w:r>
      <w:r>
        <w:rPr>
          <w:rFonts w:asciiTheme="minorHAnsi" w:hAnsiTheme="minorHAnsi" w:cstheme="minorBidi"/>
          <w:noProof/>
          <w:kern w:val="2"/>
          <w:sz w:val="24"/>
          <w:szCs w:val="24"/>
          <w:lang w:eastAsia="zh-CN"/>
          <w14:ligatures w14:val="standardContextual"/>
        </w:rPr>
        <w:tab/>
      </w:r>
      <w:r>
        <w:rPr>
          <w:noProof/>
        </w:rPr>
        <w:t>OTA Total power dynamic range</w:t>
      </w:r>
      <w:r>
        <w:rPr>
          <w:noProof/>
        </w:rPr>
        <w:tab/>
      </w:r>
      <w:r>
        <w:rPr>
          <w:noProof/>
        </w:rPr>
        <w:fldChar w:fldCharType="begin" w:fldLock="1"/>
      </w:r>
      <w:r>
        <w:rPr>
          <w:noProof/>
        </w:rPr>
        <w:instrText xml:space="preserve"> PAGEREF _Toc210411511 \h </w:instrText>
      </w:r>
      <w:r>
        <w:rPr>
          <w:noProof/>
        </w:rPr>
      </w:r>
      <w:r>
        <w:rPr>
          <w:noProof/>
        </w:rPr>
        <w:fldChar w:fldCharType="separate"/>
      </w:r>
      <w:r>
        <w:rPr>
          <w:noProof/>
        </w:rPr>
        <w:t>126</w:t>
      </w:r>
      <w:r>
        <w:rPr>
          <w:noProof/>
        </w:rPr>
        <w:fldChar w:fldCharType="end"/>
      </w:r>
    </w:p>
    <w:p w14:paraId="426DB9B5" w14:textId="47470DBB" w:rsidR="00A57D78" w:rsidRDefault="00A57D78">
      <w:pPr>
        <w:pStyle w:val="TOC4"/>
        <w:rPr>
          <w:rFonts w:asciiTheme="minorHAnsi" w:hAnsiTheme="minorHAnsi" w:cstheme="minorBidi"/>
          <w:noProof/>
          <w:kern w:val="2"/>
          <w:sz w:val="24"/>
          <w:szCs w:val="24"/>
          <w:lang w:eastAsia="zh-CN"/>
          <w14:ligatures w14:val="standardContextual"/>
        </w:rPr>
      </w:pPr>
      <w:r>
        <w:rPr>
          <w:noProof/>
        </w:rPr>
        <w:t>9.4.4.1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_Toc210411512 \h </w:instrText>
      </w:r>
      <w:r>
        <w:rPr>
          <w:noProof/>
        </w:rPr>
      </w:r>
      <w:r>
        <w:rPr>
          <w:noProof/>
        </w:rPr>
        <w:fldChar w:fldCharType="separate"/>
      </w:r>
      <w:r>
        <w:rPr>
          <w:noProof/>
        </w:rPr>
        <w:t>126</w:t>
      </w:r>
      <w:r>
        <w:rPr>
          <w:noProof/>
        </w:rPr>
        <w:fldChar w:fldCharType="end"/>
      </w:r>
    </w:p>
    <w:p w14:paraId="067A3903" w14:textId="0B6622B6" w:rsidR="00A57D78" w:rsidRDefault="00A57D78">
      <w:pPr>
        <w:pStyle w:val="TOC4"/>
        <w:rPr>
          <w:rFonts w:asciiTheme="minorHAnsi" w:hAnsiTheme="minorHAnsi" w:cstheme="minorBidi"/>
          <w:noProof/>
          <w:kern w:val="2"/>
          <w:sz w:val="24"/>
          <w:szCs w:val="24"/>
          <w:lang w:eastAsia="zh-CN"/>
          <w14:ligatures w14:val="standardContextual"/>
        </w:rPr>
      </w:pPr>
      <w:r>
        <w:rPr>
          <w:noProof/>
        </w:rPr>
        <w:t>9.4.4.2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_Toc210411513 \h </w:instrText>
      </w:r>
      <w:r>
        <w:rPr>
          <w:noProof/>
        </w:rPr>
      </w:r>
      <w:r>
        <w:rPr>
          <w:noProof/>
        </w:rPr>
        <w:fldChar w:fldCharType="separate"/>
      </w:r>
      <w:r>
        <w:rPr>
          <w:noProof/>
        </w:rPr>
        <w:t>126</w:t>
      </w:r>
      <w:r>
        <w:rPr>
          <w:noProof/>
        </w:rPr>
        <w:fldChar w:fldCharType="end"/>
      </w:r>
    </w:p>
    <w:p w14:paraId="19E9DCEB" w14:textId="06A2580E" w:rsidR="00A57D78" w:rsidRDefault="00A57D78">
      <w:pPr>
        <w:pStyle w:val="TOC4"/>
        <w:rPr>
          <w:rFonts w:asciiTheme="minorHAnsi" w:hAnsiTheme="minorHAnsi" w:cstheme="minorBidi"/>
          <w:noProof/>
          <w:kern w:val="2"/>
          <w:sz w:val="24"/>
          <w:szCs w:val="24"/>
          <w:lang w:eastAsia="zh-CN"/>
          <w14:ligatures w14:val="standardContextual"/>
        </w:rPr>
      </w:pPr>
      <w:r>
        <w:rPr>
          <w:noProof/>
        </w:rPr>
        <w:t>9.4.4.3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_Toc210411514 \h </w:instrText>
      </w:r>
      <w:r>
        <w:rPr>
          <w:noProof/>
        </w:rPr>
      </w:r>
      <w:r>
        <w:rPr>
          <w:noProof/>
        </w:rPr>
        <w:fldChar w:fldCharType="separate"/>
      </w:r>
      <w:r>
        <w:rPr>
          <w:noProof/>
        </w:rPr>
        <w:t>126</w:t>
      </w:r>
      <w:r>
        <w:rPr>
          <w:noProof/>
        </w:rPr>
        <w:fldChar w:fldCharType="end"/>
      </w:r>
    </w:p>
    <w:p w14:paraId="3BCCD905" w14:textId="434A0109" w:rsidR="00A57D78" w:rsidRDefault="00A57D78">
      <w:pPr>
        <w:pStyle w:val="TOC4"/>
        <w:rPr>
          <w:rFonts w:asciiTheme="minorHAnsi" w:hAnsiTheme="minorHAnsi" w:cstheme="minorBidi"/>
          <w:noProof/>
          <w:kern w:val="2"/>
          <w:sz w:val="24"/>
          <w:szCs w:val="24"/>
          <w:lang w:eastAsia="zh-CN"/>
          <w14:ligatures w14:val="standardContextual"/>
        </w:rPr>
      </w:pPr>
      <w:r>
        <w:rPr>
          <w:noProof/>
        </w:rPr>
        <w:t>9.4.4.4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_Toc210411515 \h </w:instrText>
      </w:r>
      <w:r>
        <w:rPr>
          <w:noProof/>
        </w:rPr>
      </w:r>
      <w:r>
        <w:rPr>
          <w:noProof/>
        </w:rPr>
        <w:fldChar w:fldCharType="separate"/>
      </w:r>
      <w:r>
        <w:rPr>
          <w:noProof/>
        </w:rPr>
        <w:t>126</w:t>
      </w:r>
      <w:r>
        <w:rPr>
          <w:noProof/>
        </w:rPr>
        <w:fldChar w:fldCharType="end"/>
      </w:r>
    </w:p>
    <w:p w14:paraId="3CAE70C1" w14:textId="06A68548" w:rsidR="00A57D78" w:rsidRDefault="00A57D78">
      <w:pPr>
        <w:pStyle w:val="TOC3"/>
        <w:rPr>
          <w:rFonts w:asciiTheme="minorHAnsi" w:hAnsiTheme="minorHAnsi" w:cstheme="minorBidi"/>
          <w:noProof/>
          <w:kern w:val="2"/>
          <w:sz w:val="24"/>
          <w:szCs w:val="24"/>
          <w:lang w:eastAsia="zh-CN"/>
          <w14:ligatures w14:val="standardContextual"/>
        </w:rPr>
      </w:pPr>
      <w:r>
        <w:rPr>
          <w:noProof/>
        </w:rPr>
        <w:t>9.4.5</w:t>
      </w:r>
      <w:r>
        <w:rPr>
          <w:rFonts w:asciiTheme="minorHAnsi" w:hAnsiTheme="minorHAnsi" w:cstheme="minorBidi"/>
          <w:noProof/>
          <w:kern w:val="2"/>
          <w:sz w:val="24"/>
          <w:szCs w:val="24"/>
          <w:lang w:eastAsia="zh-CN"/>
          <w14:ligatures w14:val="standardContextual"/>
        </w:rPr>
        <w:tab/>
      </w:r>
      <w:r>
        <w:rPr>
          <w:noProof/>
        </w:rPr>
        <w:t>OTA IPDL time mask</w:t>
      </w:r>
      <w:r>
        <w:rPr>
          <w:noProof/>
        </w:rPr>
        <w:tab/>
      </w:r>
      <w:r>
        <w:rPr>
          <w:noProof/>
        </w:rPr>
        <w:fldChar w:fldCharType="begin" w:fldLock="1"/>
      </w:r>
      <w:r>
        <w:rPr>
          <w:noProof/>
        </w:rPr>
        <w:instrText xml:space="preserve"> PAGEREF _Toc210411516 \h </w:instrText>
      </w:r>
      <w:r>
        <w:rPr>
          <w:noProof/>
        </w:rPr>
      </w:r>
      <w:r>
        <w:rPr>
          <w:noProof/>
        </w:rPr>
        <w:fldChar w:fldCharType="separate"/>
      </w:r>
      <w:r>
        <w:rPr>
          <w:noProof/>
        </w:rPr>
        <w:t>127</w:t>
      </w:r>
      <w:r>
        <w:rPr>
          <w:noProof/>
        </w:rPr>
        <w:fldChar w:fldCharType="end"/>
      </w:r>
    </w:p>
    <w:p w14:paraId="0B287116" w14:textId="2159CF22" w:rsidR="00A57D78" w:rsidRDefault="00A57D78">
      <w:pPr>
        <w:pStyle w:val="TOC4"/>
        <w:rPr>
          <w:rFonts w:asciiTheme="minorHAnsi" w:hAnsiTheme="minorHAnsi" w:cstheme="minorBidi"/>
          <w:noProof/>
          <w:kern w:val="2"/>
          <w:sz w:val="24"/>
          <w:szCs w:val="24"/>
          <w:lang w:eastAsia="zh-CN"/>
          <w14:ligatures w14:val="standardContextual"/>
        </w:rPr>
      </w:pPr>
      <w:r>
        <w:rPr>
          <w:noProof/>
        </w:rPr>
        <w:t>9.4.5.1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_Toc210411517 \h </w:instrText>
      </w:r>
      <w:r>
        <w:rPr>
          <w:noProof/>
        </w:rPr>
      </w:r>
      <w:r>
        <w:rPr>
          <w:noProof/>
        </w:rPr>
        <w:fldChar w:fldCharType="separate"/>
      </w:r>
      <w:r>
        <w:rPr>
          <w:noProof/>
        </w:rPr>
        <w:t>127</w:t>
      </w:r>
      <w:r>
        <w:rPr>
          <w:noProof/>
        </w:rPr>
        <w:fldChar w:fldCharType="end"/>
      </w:r>
    </w:p>
    <w:p w14:paraId="29870BB8" w14:textId="589DE79A" w:rsidR="00A57D78" w:rsidRDefault="00A57D78">
      <w:pPr>
        <w:pStyle w:val="TOC4"/>
        <w:rPr>
          <w:rFonts w:asciiTheme="minorHAnsi" w:hAnsiTheme="minorHAnsi" w:cstheme="minorBidi"/>
          <w:noProof/>
          <w:kern w:val="2"/>
          <w:sz w:val="24"/>
          <w:szCs w:val="24"/>
          <w:lang w:eastAsia="zh-CN"/>
          <w14:ligatures w14:val="standardContextual"/>
        </w:rPr>
      </w:pPr>
      <w:r>
        <w:rPr>
          <w:noProof/>
        </w:rPr>
        <w:t>9.4.5.2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_Toc210411518 \h </w:instrText>
      </w:r>
      <w:r>
        <w:rPr>
          <w:noProof/>
        </w:rPr>
      </w:r>
      <w:r>
        <w:rPr>
          <w:noProof/>
        </w:rPr>
        <w:fldChar w:fldCharType="separate"/>
      </w:r>
      <w:r>
        <w:rPr>
          <w:noProof/>
        </w:rPr>
        <w:t>127</w:t>
      </w:r>
      <w:r>
        <w:rPr>
          <w:noProof/>
        </w:rPr>
        <w:fldChar w:fldCharType="end"/>
      </w:r>
    </w:p>
    <w:p w14:paraId="3CD96A8F" w14:textId="004145F9" w:rsidR="00A57D78" w:rsidRDefault="00A57D78">
      <w:pPr>
        <w:pStyle w:val="TOC4"/>
        <w:rPr>
          <w:rFonts w:asciiTheme="minorHAnsi" w:hAnsiTheme="minorHAnsi" w:cstheme="minorBidi"/>
          <w:noProof/>
          <w:kern w:val="2"/>
          <w:sz w:val="24"/>
          <w:szCs w:val="24"/>
          <w:lang w:eastAsia="zh-CN"/>
          <w14:ligatures w14:val="standardContextual"/>
        </w:rPr>
      </w:pPr>
      <w:r>
        <w:rPr>
          <w:noProof/>
        </w:rPr>
        <w:t>9.4.5.3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_Toc210411519 \h </w:instrText>
      </w:r>
      <w:r>
        <w:rPr>
          <w:noProof/>
        </w:rPr>
      </w:r>
      <w:r>
        <w:rPr>
          <w:noProof/>
        </w:rPr>
        <w:fldChar w:fldCharType="separate"/>
      </w:r>
      <w:r>
        <w:rPr>
          <w:noProof/>
        </w:rPr>
        <w:t>127</w:t>
      </w:r>
      <w:r>
        <w:rPr>
          <w:noProof/>
        </w:rPr>
        <w:fldChar w:fldCharType="end"/>
      </w:r>
    </w:p>
    <w:p w14:paraId="7BD9CC2F" w14:textId="686BC044" w:rsidR="00A57D78" w:rsidRDefault="00A57D78">
      <w:pPr>
        <w:pStyle w:val="TOC4"/>
        <w:rPr>
          <w:rFonts w:asciiTheme="minorHAnsi" w:hAnsiTheme="minorHAnsi" w:cstheme="minorBidi"/>
          <w:noProof/>
          <w:kern w:val="2"/>
          <w:sz w:val="24"/>
          <w:szCs w:val="24"/>
          <w:lang w:eastAsia="zh-CN"/>
          <w14:ligatures w14:val="standardContextual"/>
        </w:rPr>
      </w:pPr>
      <w:r>
        <w:rPr>
          <w:noProof/>
        </w:rPr>
        <w:t>9.4.5.4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_Toc210411520 \h </w:instrText>
      </w:r>
      <w:r>
        <w:rPr>
          <w:noProof/>
        </w:rPr>
      </w:r>
      <w:r>
        <w:rPr>
          <w:noProof/>
        </w:rPr>
        <w:fldChar w:fldCharType="separate"/>
      </w:r>
      <w:r>
        <w:rPr>
          <w:noProof/>
        </w:rPr>
        <w:t>127</w:t>
      </w:r>
      <w:r>
        <w:rPr>
          <w:noProof/>
        </w:rPr>
        <w:fldChar w:fldCharType="end"/>
      </w:r>
    </w:p>
    <w:p w14:paraId="6D7B17EA" w14:textId="0C8778C6" w:rsidR="00A57D78" w:rsidRDefault="00A57D78">
      <w:pPr>
        <w:pStyle w:val="TOC3"/>
        <w:rPr>
          <w:rFonts w:asciiTheme="minorHAnsi" w:hAnsiTheme="minorHAnsi" w:cstheme="minorBidi"/>
          <w:noProof/>
          <w:kern w:val="2"/>
          <w:sz w:val="24"/>
          <w:szCs w:val="24"/>
          <w:lang w:eastAsia="zh-CN"/>
          <w14:ligatures w14:val="standardContextual"/>
        </w:rPr>
      </w:pPr>
      <w:r>
        <w:rPr>
          <w:noProof/>
        </w:rPr>
        <w:t>9.4.6</w:t>
      </w:r>
      <w:r>
        <w:rPr>
          <w:rFonts w:asciiTheme="minorHAnsi" w:hAnsiTheme="minorHAnsi" w:cstheme="minorBidi"/>
          <w:noProof/>
          <w:kern w:val="2"/>
          <w:sz w:val="24"/>
          <w:szCs w:val="24"/>
          <w:lang w:eastAsia="zh-CN"/>
          <w14:ligatures w14:val="standardContextual"/>
        </w:rPr>
        <w:tab/>
      </w:r>
      <w:r>
        <w:rPr>
          <w:noProof/>
        </w:rPr>
        <w:t>OTA RE Power control dynamic range</w:t>
      </w:r>
      <w:r>
        <w:rPr>
          <w:noProof/>
        </w:rPr>
        <w:tab/>
      </w:r>
      <w:r>
        <w:rPr>
          <w:noProof/>
        </w:rPr>
        <w:fldChar w:fldCharType="begin" w:fldLock="1"/>
      </w:r>
      <w:r>
        <w:rPr>
          <w:noProof/>
        </w:rPr>
        <w:instrText xml:space="preserve"> PAGEREF _Toc210411521 \h </w:instrText>
      </w:r>
      <w:r>
        <w:rPr>
          <w:noProof/>
        </w:rPr>
      </w:r>
      <w:r>
        <w:rPr>
          <w:noProof/>
        </w:rPr>
        <w:fldChar w:fldCharType="separate"/>
      </w:r>
      <w:r>
        <w:rPr>
          <w:noProof/>
        </w:rPr>
        <w:t>127</w:t>
      </w:r>
      <w:r>
        <w:rPr>
          <w:noProof/>
        </w:rPr>
        <w:fldChar w:fldCharType="end"/>
      </w:r>
    </w:p>
    <w:p w14:paraId="26515B21" w14:textId="314D453C" w:rsidR="00A57D78" w:rsidRDefault="00A57D78">
      <w:pPr>
        <w:pStyle w:val="TOC4"/>
        <w:rPr>
          <w:rFonts w:asciiTheme="minorHAnsi" w:hAnsiTheme="minorHAnsi" w:cstheme="minorBidi"/>
          <w:noProof/>
          <w:kern w:val="2"/>
          <w:sz w:val="24"/>
          <w:szCs w:val="24"/>
          <w:lang w:eastAsia="zh-CN"/>
          <w14:ligatures w14:val="standardContextual"/>
        </w:rPr>
      </w:pPr>
      <w:r>
        <w:rPr>
          <w:noProof/>
        </w:rPr>
        <w:t>9.4.6.1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_Toc210411522 \h </w:instrText>
      </w:r>
      <w:r>
        <w:rPr>
          <w:noProof/>
        </w:rPr>
      </w:r>
      <w:r>
        <w:rPr>
          <w:noProof/>
        </w:rPr>
        <w:fldChar w:fldCharType="separate"/>
      </w:r>
      <w:r>
        <w:rPr>
          <w:noProof/>
        </w:rPr>
        <w:t>127</w:t>
      </w:r>
      <w:r>
        <w:rPr>
          <w:noProof/>
        </w:rPr>
        <w:fldChar w:fldCharType="end"/>
      </w:r>
    </w:p>
    <w:p w14:paraId="1A21C2DA" w14:textId="7574DD51" w:rsidR="00A57D78" w:rsidRDefault="00A57D78">
      <w:pPr>
        <w:pStyle w:val="TOC4"/>
        <w:rPr>
          <w:rFonts w:asciiTheme="minorHAnsi" w:hAnsiTheme="minorHAnsi" w:cstheme="minorBidi"/>
          <w:noProof/>
          <w:kern w:val="2"/>
          <w:sz w:val="24"/>
          <w:szCs w:val="24"/>
          <w:lang w:eastAsia="zh-CN"/>
          <w14:ligatures w14:val="standardContextual"/>
        </w:rPr>
      </w:pPr>
      <w:r>
        <w:rPr>
          <w:noProof/>
        </w:rPr>
        <w:t>9.4.6.2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_Toc210411523 \h </w:instrText>
      </w:r>
      <w:r>
        <w:rPr>
          <w:noProof/>
        </w:rPr>
      </w:r>
      <w:r>
        <w:rPr>
          <w:noProof/>
        </w:rPr>
        <w:fldChar w:fldCharType="separate"/>
      </w:r>
      <w:r>
        <w:rPr>
          <w:noProof/>
        </w:rPr>
        <w:t>128</w:t>
      </w:r>
      <w:r>
        <w:rPr>
          <w:noProof/>
        </w:rPr>
        <w:fldChar w:fldCharType="end"/>
      </w:r>
    </w:p>
    <w:p w14:paraId="1C3CF213" w14:textId="2AA64059" w:rsidR="00A57D78" w:rsidRDefault="00A57D78">
      <w:pPr>
        <w:pStyle w:val="TOC4"/>
        <w:rPr>
          <w:rFonts w:asciiTheme="minorHAnsi" w:hAnsiTheme="minorHAnsi" w:cstheme="minorBidi"/>
          <w:noProof/>
          <w:kern w:val="2"/>
          <w:sz w:val="24"/>
          <w:szCs w:val="24"/>
          <w:lang w:eastAsia="zh-CN"/>
          <w14:ligatures w14:val="standardContextual"/>
        </w:rPr>
      </w:pPr>
      <w:r>
        <w:rPr>
          <w:noProof/>
        </w:rPr>
        <w:t>9.4.6.3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_Toc210411524 \h </w:instrText>
      </w:r>
      <w:r>
        <w:rPr>
          <w:noProof/>
        </w:rPr>
      </w:r>
      <w:r>
        <w:rPr>
          <w:noProof/>
        </w:rPr>
        <w:fldChar w:fldCharType="separate"/>
      </w:r>
      <w:r>
        <w:rPr>
          <w:noProof/>
        </w:rPr>
        <w:t>128</w:t>
      </w:r>
      <w:r>
        <w:rPr>
          <w:noProof/>
        </w:rPr>
        <w:fldChar w:fldCharType="end"/>
      </w:r>
    </w:p>
    <w:p w14:paraId="691F8450" w14:textId="50F8D352" w:rsidR="00A57D78" w:rsidRDefault="00A57D78">
      <w:pPr>
        <w:pStyle w:val="TOC4"/>
        <w:rPr>
          <w:rFonts w:asciiTheme="minorHAnsi" w:hAnsiTheme="minorHAnsi" w:cstheme="minorBidi"/>
          <w:noProof/>
          <w:kern w:val="2"/>
          <w:sz w:val="24"/>
          <w:szCs w:val="24"/>
          <w:lang w:eastAsia="zh-CN"/>
          <w14:ligatures w14:val="standardContextual"/>
        </w:rPr>
      </w:pPr>
      <w:r>
        <w:rPr>
          <w:noProof/>
        </w:rPr>
        <w:t>9.4.6.4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_Toc210411525 \h </w:instrText>
      </w:r>
      <w:r>
        <w:rPr>
          <w:noProof/>
        </w:rPr>
      </w:r>
      <w:r>
        <w:rPr>
          <w:noProof/>
        </w:rPr>
        <w:fldChar w:fldCharType="separate"/>
      </w:r>
      <w:r>
        <w:rPr>
          <w:noProof/>
        </w:rPr>
        <w:t>128</w:t>
      </w:r>
      <w:r>
        <w:rPr>
          <w:noProof/>
        </w:rPr>
        <w:fldChar w:fldCharType="end"/>
      </w:r>
    </w:p>
    <w:p w14:paraId="7923E0DA" w14:textId="1F6B8CD8" w:rsidR="00A57D78" w:rsidRDefault="00A57D78">
      <w:pPr>
        <w:pStyle w:val="TOC2"/>
        <w:rPr>
          <w:rFonts w:asciiTheme="minorHAnsi" w:hAnsiTheme="minorHAnsi" w:cstheme="minorBidi"/>
          <w:noProof/>
          <w:kern w:val="2"/>
          <w:sz w:val="24"/>
          <w:szCs w:val="24"/>
          <w:lang w:eastAsia="zh-CN"/>
          <w14:ligatures w14:val="standardContextual"/>
        </w:rPr>
      </w:pPr>
      <w:r>
        <w:rPr>
          <w:noProof/>
        </w:rPr>
        <w:t>9.5</w:t>
      </w:r>
      <w:r>
        <w:rPr>
          <w:rFonts w:asciiTheme="minorHAnsi" w:hAnsiTheme="minorHAnsi" w:cstheme="minorBidi"/>
          <w:noProof/>
          <w:kern w:val="2"/>
          <w:sz w:val="24"/>
          <w:szCs w:val="24"/>
          <w:lang w:eastAsia="zh-CN"/>
          <w14:ligatures w14:val="standardContextual"/>
        </w:rPr>
        <w:tab/>
      </w:r>
      <w:r>
        <w:rPr>
          <w:noProof/>
        </w:rPr>
        <w:t>OTA Transmit ON/OFF power</w:t>
      </w:r>
      <w:r>
        <w:rPr>
          <w:noProof/>
        </w:rPr>
        <w:tab/>
      </w:r>
      <w:r>
        <w:rPr>
          <w:noProof/>
        </w:rPr>
        <w:fldChar w:fldCharType="begin" w:fldLock="1"/>
      </w:r>
      <w:r>
        <w:rPr>
          <w:noProof/>
        </w:rPr>
        <w:instrText xml:space="preserve"> PAGEREF _Toc210411526 \h </w:instrText>
      </w:r>
      <w:r>
        <w:rPr>
          <w:noProof/>
        </w:rPr>
      </w:r>
      <w:r>
        <w:rPr>
          <w:noProof/>
        </w:rPr>
        <w:fldChar w:fldCharType="separate"/>
      </w:r>
      <w:r>
        <w:rPr>
          <w:noProof/>
        </w:rPr>
        <w:t>128</w:t>
      </w:r>
      <w:r>
        <w:rPr>
          <w:noProof/>
        </w:rPr>
        <w:fldChar w:fldCharType="end"/>
      </w:r>
    </w:p>
    <w:p w14:paraId="70760BB2" w14:textId="1FE2612C" w:rsidR="00A57D78" w:rsidRDefault="00A57D78">
      <w:pPr>
        <w:pStyle w:val="TOC3"/>
        <w:rPr>
          <w:rFonts w:asciiTheme="minorHAnsi" w:hAnsiTheme="minorHAnsi" w:cstheme="minorBidi"/>
          <w:noProof/>
          <w:kern w:val="2"/>
          <w:sz w:val="24"/>
          <w:szCs w:val="24"/>
          <w:lang w:eastAsia="zh-CN"/>
          <w14:ligatures w14:val="standardContextual"/>
        </w:rPr>
      </w:pPr>
      <w:r>
        <w:rPr>
          <w:noProof/>
        </w:rPr>
        <w:t>9.5.1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_Toc210411527 \h </w:instrText>
      </w:r>
      <w:r>
        <w:rPr>
          <w:noProof/>
        </w:rPr>
      </w:r>
      <w:r>
        <w:rPr>
          <w:noProof/>
        </w:rPr>
        <w:fldChar w:fldCharType="separate"/>
      </w:r>
      <w:r>
        <w:rPr>
          <w:noProof/>
        </w:rPr>
        <w:t>128</w:t>
      </w:r>
      <w:r>
        <w:rPr>
          <w:noProof/>
        </w:rPr>
        <w:fldChar w:fldCharType="end"/>
      </w:r>
    </w:p>
    <w:p w14:paraId="7BAB9948" w14:textId="402A4E53" w:rsidR="00A57D78" w:rsidRDefault="00A57D78">
      <w:pPr>
        <w:pStyle w:val="TOC3"/>
        <w:rPr>
          <w:rFonts w:asciiTheme="minorHAnsi" w:hAnsiTheme="minorHAnsi" w:cstheme="minorBidi"/>
          <w:noProof/>
          <w:kern w:val="2"/>
          <w:sz w:val="24"/>
          <w:szCs w:val="24"/>
          <w:lang w:eastAsia="zh-CN"/>
          <w14:ligatures w14:val="standardContextual"/>
        </w:rPr>
      </w:pPr>
      <w:r>
        <w:rPr>
          <w:noProof/>
        </w:rPr>
        <w:t>9.5.2</w:t>
      </w:r>
      <w:r>
        <w:rPr>
          <w:rFonts w:asciiTheme="minorHAnsi" w:hAnsiTheme="minorHAnsi" w:cstheme="minorBidi"/>
          <w:noProof/>
          <w:kern w:val="2"/>
          <w:sz w:val="24"/>
          <w:szCs w:val="24"/>
          <w:lang w:eastAsia="zh-CN"/>
          <w14:ligatures w14:val="standardContextual"/>
        </w:rPr>
        <w:tab/>
      </w:r>
      <w:r>
        <w:rPr>
          <w:noProof/>
        </w:rPr>
        <w:t>OTA Transmitter OFF power</w:t>
      </w:r>
      <w:r>
        <w:rPr>
          <w:noProof/>
        </w:rPr>
        <w:tab/>
      </w:r>
      <w:r>
        <w:rPr>
          <w:noProof/>
        </w:rPr>
        <w:fldChar w:fldCharType="begin" w:fldLock="1"/>
      </w:r>
      <w:r>
        <w:rPr>
          <w:noProof/>
        </w:rPr>
        <w:instrText xml:space="preserve"> PAGEREF _Toc210411528 \h </w:instrText>
      </w:r>
      <w:r>
        <w:rPr>
          <w:noProof/>
        </w:rPr>
      </w:r>
      <w:r>
        <w:rPr>
          <w:noProof/>
        </w:rPr>
        <w:fldChar w:fldCharType="separate"/>
      </w:r>
      <w:r>
        <w:rPr>
          <w:noProof/>
        </w:rPr>
        <w:t>128</w:t>
      </w:r>
      <w:r>
        <w:rPr>
          <w:noProof/>
        </w:rPr>
        <w:fldChar w:fldCharType="end"/>
      </w:r>
    </w:p>
    <w:p w14:paraId="01245579" w14:textId="1A49463F" w:rsidR="00A57D78" w:rsidRDefault="00A57D78">
      <w:pPr>
        <w:pStyle w:val="TOC4"/>
        <w:rPr>
          <w:rFonts w:asciiTheme="minorHAnsi" w:hAnsiTheme="minorHAnsi" w:cstheme="minorBidi"/>
          <w:noProof/>
          <w:kern w:val="2"/>
          <w:sz w:val="24"/>
          <w:szCs w:val="24"/>
          <w:lang w:eastAsia="zh-CN"/>
          <w14:ligatures w14:val="standardContextual"/>
        </w:rPr>
      </w:pPr>
      <w:r>
        <w:rPr>
          <w:noProof/>
        </w:rPr>
        <w:t>9.5.2.1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_Toc210411529 \h </w:instrText>
      </w:r>
      <w:r>
        <w:rPr>
          <w:noProof/>
        </w:rPr>
      </w:r>
      <w:r>
        <w:rPr>
          <w:noProof/>
        </w:rPr>
        <w:fldChar w:fldCharType="separate"/>
      </w:r>
      <w:r>
        <w:rPr>
          <w:noProof/>
        </w:rPr>
        <w:t>128</w:t>
      </w:r>
      <w:r>
        <w:rPr>
          <w:noProof/>
        </w:rPr>
        <w:fldChar w:fldCharType="end"/>
      </w:r>
    </w:p>
    <w:p w14:paraId="69EFAF3D" w14:textId="6370EC88" w:rsidR="00A57D78" w:rsidRDefault="00A57D78">
      <w:pPr>
        <w:pStyle w:val="TOC4"/>
        <w:rPr>
          <w:rFonts w:asciiTheme="minorHAnsi" w:hAnsiTheme="minorHAnsi" w:cstheme="minorBidi"/>
          <w:noProof/>
          <w:kern w:val="2"/>
          <w:sz w:val="24"/>
          <w:szCs w:val="24"/>
          <w:lang w:eastAsia="zh-CN"/>
          <w14:ligatures w14:val="standardContextual"/>
        </w:rPr>
      </w:pPr>
      <w:r>
        <w:rPr>
          <w:noProof/>
        </w:rPr>
        <w:t>9.5.2.2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_Toc210411530 \h </w:instrText>
      </w:r>
      <w:r>
        <w:rPr>
          <w:noProof/>
        </w:rPr>
      </w:r>
      <w:r>
        <w:rPr>
          <w:noProof/>
        </w:rPr>
        <w:fldChar w:fldCharType="separate"/>
      </w:r>
      <w:r>
        <w:rPr>
          <w:noProof/>
        </w:rPr>
        <w:t>129</w:t>
      </w:r>
      <w:r>
        <w:rPr>
          <w:noProof/>
        </w:rPr>
        <w:fldChar w:fldCharType="end"/>
      </w:r>
    </w:p>
    <w:p w14:paraId="2B229E6A" w14:textId="41CFD582" w:rsidR="00A57D78" w:rsidRDefault="00A57D78">
      <w:pPr>
        <w:pStyle w:val="TOC4"/>
        <w:rPr>
          <w:rFonts w:asciiTheme="minorHAnsi" w:hAnsiTheme="minorHAnsi" w:cstheme="minorBidi"/>
          <w:noProof/>
          <w:kern w:val="2"/>
          <w:sz w:val="24"/>
          <w:szCs w:val="24"/>
          <w:lang w:eastAsia="zh-CN"/>
          <w14:ligatures w14:val="standardContextual"/>
        </w:rPr>
      </w:pPr>
      <w:r>
        <w:rPr>
          <w:noProof/>
        </w:rPr>
        <w:t>9.5.2.3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_Toc210411531 \h </w:instrText>
      </w:r>
      <w:r>
        <w:rPr>
          <w:noProof/>
        </w:rPr>
      </w:r>
      <w:r>
        <w:rPr>
          <w:noProof/>
        </w:rPr>
        <w:fldChar w:fldCharType="separate"/>
      </w:r>
      <w:r>
        <w:rPr>
          <w:noProof/>
        </w:rPr>
        <w:t>129</w:t>
      </w:r>
      <w:r>
        <w:rPr>
          <w:noProof/>
        </w:rPr>
        <w:fldChar w:fldCharType="end"/>
      </w:r>
    </w:p>
    <w:p w14:paraId="6A2412FC" w14:textId="67273BD5" w:rsidR="00A57D78" w:rsidRDefault="00A57D78">
      <w:pPr>
        <w:pStyle w:val="TOC4"/>
        <w:rPr>
          <w:rFonts w:asciiTheme="minorHAnsi" w:hAnsiTheme="minorHAnsi" w:cstheme="minorBidi"/>
          <w:noProof/>
          <w:kern w:val="2"/>
          <w:sz w:val="24"/>
          <w:szCs w:val="24"/>
          <w:lang w:eastAsia="zh-CN"/>
          <w14:ligatures w14:val="standardContextual"/>
        </w:rPr>
      </w:pPr>
      <w:r>
        <w:rPr>
          <w:noProof/>
        </w:rPr>
        <w:t>9.5.2.4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_Toc210411532 \h </w:instrText>
      </w:r>
      <w:r>
        <w:rPr>
          <w:noProof/>
        </w:rPr>
      </w:r>
      <w:r>
        <w:rPr>
          <w:noProof/>
        </w:rPr>
        <w:fldChar w:fldCharType="separate"/>
      </w:r>
      <w:r>
        <w:rPr>
          <w:noProof/>
        </w:rPr>
        <w:t>129</w:t>
      </w:r>
      <w:r>
        <w:rPr>
          <w:noProof/>
        </w:rPr>
        <w:fldChar w:fldCharType="end"/>
      </w:r>
    </w:p>
    <w:p w14:paraId="04F93C85" w14:textId="1ED3D0F1" w:rsidR="00A57D78" w:rsidRDefault="00A57D78">
      <w:pPr>
        <w:pStyle w:val="TOC3"/>
        <w:rPr>
          <w:rFonts w:asciiTheme="minorHAnsi" w:hAnsiTheme="minorHAnsi" w:cstheme="minorBidi"/>
          <w:noProof/>
          <w:kern w:val="2"/>
          <w:sz w:val="24"/>
          <w:szCs w:val="24"/>
          <w:lang w:eastAsia="zh-CN"/>
          <w14:ligatures w14:val="standardContextual"/>
        </w:rPr>
      </w:pPr>
      <w:r>
        <w:rPr>
          <w:noProof/>
        </w:rPr>
        <w:t>9.5.3</w:t>
      </w:r>
      <w:r>
        <w:rPr>
          <w:rFonts w:asciiTheme="minorHAnsi" w:hAnsiTheme="minorHAnsi" w:cstheme="minorBidi"/>
          <w:noProof/>
          <w:kern w:val="2"/>
          <w:sz w:val="24"/>
          <w:szCs w:val="24"/>
          <w:lang w:eastAsia="zh-CN"/>
          <w14:ligatures w14:val="standardContextual"/>
        </w:rPr>
        <w:tab/>
      </w:r>
      <w:r>
        <w:rPr>
          <w:noProof/>
        </w:rPr>
        <w:t>OTA Transmitter transient period</w:t>
      </w:r>
      <w:r>
        <w:rPr>
          <w:noProof/>
        </w:rPr>
        <w:tab/>
      </w:r>
      <w:r>
        <w:rPr>
          <w:noProof/>
        </w:rPr>
        <w:fldChar w:fldCharType="begin" w:fldLock="1"/>
      </w:r>
      <w:r>
        <w:rPr>
          <w:noProof/>
        </w:rPr>
        <w:instrText xml:space="preserve"> PAGEREF _Toc210411533 \h </w:instrText>
      </w:r>
      <w:r>
        <w:rPr>
          <w:noProof/>
        </w:rPr>
      </w:r>
      <w:r>
        <w:rPr>
          <w:noProof/>
        </w:rPr>
        <w:fldChar w:fldCharType="separate"/>
      </w:r>
      <w:r>
        <w:rPr>
          <w:noProof/>
        </w:rPr>
        <w:t>129</w:t>
      </w:r>
      <w:r>
        <w:rPr>
          <w:noProof/>
        </w:rPr>
        <w:fldChar w:fldCharType="end"/>
      </w:r>
    </w:p>
    <w:p w14:paraId="68936E2A" w14:textId="316745BA" w:rsidR="00A57D78" w:rsidRDefault="00A57D78">
      <w:pPr>
        <w:pStyle w:val="TOC4"/>
        <w:rPr>
          <w:rFonts w:asciiTheme="minorHAnsi" w:hAnsiTheme="minorHAnsi" w:cstheme="minorBidi"/>
          <w:noProof/>
          <w:kern w:val="2"/>
          <w:sz w:val="24"/>
          <w:szCs w:val="24"/>
          <w:lang w:eastAsia="zh-CN"/>
          <w14:ligatures w14:val="standardContextual"/>
        </w:rPr>
      </w:pPr>
      <w:r>
        <w:rPr>
          <w:noProof/>
        </w:rPr>
        <w:t>9.5.3.1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_Toc210411534 \h </w:instrText>
      </w:r>
      <w:r>
        <w:rPr>
          <w:noProof/>
        </w:rPr>
      </w:r>
      <w:r>
        <w:rPr>
          <w:noProof/>
        </w:rPr>
        <w:fldChar w:fldCharType="separate"/>
      </w:r>
      <w:r>
        <w:rPr>
          <w:noProof/>
        </w:rPr>
        <w:t>129</w:t>
      </w:r>
      <w:r>
        <w:rPr>
          <w:noProof/>
        </w:rPr>
        <w:fldChar w:fldCharType="end"/>
      </w:r>
    </w:p>
    <w:p w14:paraId="7AF635C5" w14:textId="049ADE46" w:rsidR="00A57D78" w:rsidRDefault="00A57D78">
      <w:pPr>
        <w:pStyle w:val="TOC4"/>
        <w:rPr>
          <w:rFonts w:asciiTheme="minorHAnsi" w:hAnsiTheme="minorHAnsi" w:cstheme="minorBidi"/>
          <w:noProof/>
          <w:kern w:val="2"/>
          <w:sz w:val="24"/>
          <w:szCs w:val="24"/>
          <w:lang w:eastAsia="zh-CN"/>
          <w14:ligatures w14:val="standardContextual"/>
        </w:rPr>
      </w:pPr>
      <w:r>
        <w:rPr>
          <w:noProof/>
        </w:rPr>
        <w:t>9.5.3.2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_Toc210411535 \h </w:instrText>
      </w:r>
      <w:r>
        <w:rPr>
          <w:noProof/>
        </w:rPr>
      </w:r>
      <w:r>
        <w:rPr>
          <w:noProof/>
        </w:rPr>
        <w:fldChar w:fldCharType="separate"/>
      </w:r>
      <w:r>
        <w:rPr>
          <w:noProof/>
        </w:rPr>
        <w:t>129</w:t>
      </w:r>
      <w:r>
        <w:rPr>
          <w:noProof/>
        </w:rPr>
        <w:fldChar w:fldCharType="end"/>
      </w:r>
    </w:p>
    <w:p w14:paraId="5279B1B7" w14:textId="62DF436C" w:rsidR="00A57D78" w:rsidRDefault="00A57D78">
      <w:pPr>
        <w:pStyle w:val="TOC4"/>
        <w:rPr>
          <w:rFonts w:asciiTheme="minorHAnsi" w:hAnsiTheme="minorHAnsi" w:cstheme="minorBidi"/>
          <w:noProof/>
          <w:kern w:val="2"/>
          <w:sz w:val="24"/>
          <w:szCs w:val="24"/>
          <w:lang w:eastAsia="zh-CN"/>
          <w14:ligatures w14:val="standardContextual"/>
        </w:rPr>
      </w:pPr>
      <w:r>
        <w:rPr>
          <w:noProof/>
        </w:rPr>
        <w:t>9.5.3.3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_Toc210411536 \h </w:instrText>
      </w:r>
      <w:r>
        <w:rPr>
          <w:noProof/>
        </w:rPr>
      </w:r>
      <w:r>
        <w:rPr>
          <w:noProof/>
        </w:rPr>
        <w:fldChar w:fldCharType="separate"/>
      </w:r>
      <w:r>
        <w:rPr>
          <w:noProof/>
        </w:rPr>
        <w:t>130</w:t>
      </w:r>
      <w:r>
        <w:rPr>
          <w:noProof/>
        </w:rPr>
        <w:fldChar w:fldCharType="end"/>
      </w:r>
    </w:p>
    <w:p w14:paraId="21A389BB" w14:textId="039FFE0F" w:rsidR="00A57D78" w:rsidRDefault="00A57D78">
      <w:pPr>
        <w:pStyle w:val="TOC4"/>
        <w:rPr>
          <w:rFonts w:asciiTheme="minorHAnsi" w:hAnsiTheme="minorHAnsi" w:cstheme="minorBidi"/>
          <w:noProof/>
          <w:kern w:val="2"/>
          <w:sz w:val="24"/>
          <w:szCs w:val="24"/>
          <w:lang w:eastAsia="zh-CN"/>
          <w14:ligatures w14:val="standardContextual"/>
        </w:rPr>
      </w:pPr>
      <w:r>
        <w:rPr>
          <w:noProof/>
        </w:rPr>
        <w:t>9.5.3.4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_Toc210411537 \h </w:instrText>
      </w:r>
      <w:r>
        <w:rPr>
          <w:noProof/>
        </w:rPr>
      </w:r>
      <w:r>
        <w:rPr>
          <w:noProof/>
        </w:rPr>
        <w:fldChar w:fldCharType="separate"/>
      </w:r>
      <w:r>
        <w:rPr>
          <w:noProof/>
        </w:rPr>
        <w:t>130</w:t>
      </w:r>
      <w:r>
        <w:rPr>
          <w:noProof/>
        </w:rPr>
        <w:fldChar w:fldCharType="end"/>
      </w:r>
    </w:p>
    <w:p w14:paraId="19E79304" w14:textId="2B46AB29" w:rsidR="00A57D78" w:rsidRDefault="00A57D78">
      <w:pPr>
        <w:pStyle w:val="TOC2"/>
        <w:rPr>
          <w:rFonts w:asciiTheme="minorHAnsi" w:hAnsiTheme="minorHAnsi" w:cstheme="minorBidi"/>
          <w:noProof/>
          <w:kern w:val="2"/>
          <w:sz w:val="24"/>
          <w:szCs w:val="24"/>
          <w:lang w:eastAsia="zh-CN"/>
          <w14:ligatures w14:val="standardContextual"/>
        </w:rPr>
      </w:pPr>
      <w:r>
        <w:rPr>
          <w:noProof/>
        </w:rPr>
        <w:t>9.6</w:t>
      </w:r>
      <w:r>
        <w:rPr>
          <w:rFonts w:asciiTheme="minorHAnsi" w:hAnsiTheme="minorHAnsi" w:cstheme="minorBidi"/>
          <w:noProof/>
          <w:kern w:val="2"/>
          <w:sz w:val="24"/>
          <w:szCs w:val="24"/>
          <w:lang w:eastAsia="zh-CN"/>
          <w14:ligatures w14:val="standardContextual"/>
        </w:rPr>
        <w:tab/>
      </w:r>
      <w:r>
        <w:rPr>
          <w:noProof/>
        </w:rPr>
        <w:t>OTA Transmitted signal quality</w:t>
      </w:r>
      <w:r>
        <w:rPr>
          <w:noProof/>
        </w:rPr>
        <w:tab/>
      </w:r>
      <w:r>
        <w:rPr>
          <w:noProof/>
        </w:rPr>
        <w:fldChar w:fldCharType="begin" w:fldLock="1"/>
      </w:r>
      <w:r>
        <w:rPr>
          <w:noProof/>
        </w:rPr>
        <w:instrText xml:space="preserve"> PAGEREF _Toc210411538 \h </w:instrText>
      </w:r>
      <w:r>
        <w:rPr>
          <w:noProof/>
        </w:rPr>
      </w:r>
      <w:r>
        <w:rPr>
          <w:noProof/>
        </w:rPr>
        <w:fldChar w:fldCharType="separate"/>
      </w:r>
      <w:r>
        <w:rPr>
          <w:noProof/>
        </w:rPr>
        <w:t>130</w:t>
      </w:r>
      <w:r>
        <w:rPr>
          <w:noProof/>
        </w:rPr>
        <w:fldChar w:fldCharType="end"/>
      </w:r>
    </w:p>
    <w:p w14:paraId="63FFD040" w14:textId="6149D471" w:rsidR="00A57D78" w:rsidRDefault="00A57D78">
      <w:pPr>
        <w:pStyle w:val="TOC3"/>
        <w:rPr>
          <w:rFonts w:asciiTheme="minorHAnsi" w:hAnsiTheme="minorHAnsi" w:cstheme="minorBidi"/>
          <w:noProof/>
          <w:kern w:val="2"/>
          <w:sz w:val="24"/>
          <w:szCs w:val="24"/>
          <w:lang w:eastAsia="zh-CN"/>
          <w14:ligatures w14:val="standardContextual"/>
        </w:rPr>
      </w:pPr>
      <w:r>
        <w:rPr>
          <w:noProof/>
        </w:rPr>
        <w:t>9.6.1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_Toc210411539 \h </w:instrText>
      </w:r>
      <w:r>
        <w:rPr>
          <w:noProof/>
        </w:rPr>
      </w:r>
      <w:r>
        <w:rPr>
          <w:noProof/>
        </w:rPr>
        <w:fldChar w:fldCharType="separate"/>
      </w:r>
      <w:r>
        <w:rPr>
          <w:noProof/>
        </w:rPr>
        <w:t>130</w:t>
      </w:r>
      <w:r>
        <w:rPr>
          <w:noProof/>
        </w:rPr>
        <w:fldChar w:fldCharType="end"/>
      </w:r>
    </w:p>
    <w:p w14:paraId="67E5123F" w14:textId="47061397" w:rsidR="00A57D78" w:rsidRDefault="00A57D78">
      <w:pPr>
        <w:pStyle w:val="TOC3"/>
        <w:rPr>
          <w:rFonts w:asciiTheme="minorHAnsi" w:hAnsiTheme="minorHAnsi" w:cstheme="minorBidi"/>
          <w:noProof/>
          <w:kern w:val="2"/>
          <w:sz w:val="24"/>
          <w:szCs w:val="24"/>
          <w:lang w:eastAsia="zh-CN"/>
          <w14:ligatures w14:val="standardContextual"/>
        </w:rPr>
      </w:pPr>
      <w:r>
        <w:rPr>
          <w:noProof/>
        </w:rPr>
        <w:t>9.6.2</w:t>
      </w:r>
      <w:r>
        <w:rPr>
          <w:rFonts w:asciiTheme="minorHAnsi" w:hAnsiTheme="minorHAnsi" w:cstheme="minorBidi"/>
          <w:noProof/>
          <w:kern w:val="2"/>
          <w:sz w:val="24"/>
          <w:szCs w:val="24"/>
          <w:lang w:eastAsia="zh-CN"/>
          <w14:ligatures w14:val="standardContextual"/>
        </w:rPr>
        <w:tab/>
      </w:r>
      <w:r>
        <w:rPr>
          <w:noProof/>
        </w:rPr>
        <w:t>OTA Frequency Error</w:t>
      </w:r>
      <w:r>
        <w:rPr>
          <w:noProof/>
        </w:rPr>
        <w:tab/>
      </w:r>
      <w:r>
        <w:rPr>
          <w:noProof/>
        </w:rPr>
        <w:fldChar w:fldCharType="begin" w:fldLock="1"/>
      </w:r>
      <w:r>
        <w:rPr>
          <w:noProof/>
        </w:rPr>
        <w:instrText xml:space="preserve"> PAGEREF _Toc210411540 \h </w:instrText>
      </w:r>
      <w:r>
        <w:rPr>
          <w:noProof/>
        </w:rPr>
      </w:r>
      <w:r>
        <w:rPr>
          <w:noProof/>
        </w:rPr>
        <w:fldChar w:fldCharType="separate"/>
      </w:r>
      <w:r>
        <w:rPr>
          <w:noProof/>
        </w:rPr>
        <w:t>130</w:t>
      </w:r>
      <w:r>
        <w:rPr>
          <w:noProof/>
        </w:rPr>
        <w:fldChar w:fldCharType="end"/>
      </w:r>
    </w:p>
    <w:p w14:paraId="59F9E369" w14:textId="39C942EA" w:rsidR="00A57D78" w:rsidRDefault="00A57D78">
      <w:pPr>
        <w:pStyle w:val="TOC4"/>
        <w:rPr>
          <w:rFonts w:asciiTheme="minorHAnsi" w:hAnsiTheme="minorHAnsi" w:cstheme="minorBidi"/>
          <w:noProof/>
          <w:kern w:val="2"/>
          <w:sz w:val="24"/>
          <w:szCs w:val="24"/>
          <w:lang w:eastAsia="zh-CN"/>
          <w14:ligatures w14:val="standardContextual"/>
        </w:rPr>
      </w:pPr>
      <w:r>
        <w:rPr>
          <w:noProof/>
        </w:rPr>
        <w:t>9.6.2.1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_Toc210411541 \h </w:instrText>
      </w:r>
      <w:r>
        <w:rPr>
          <w:noProof/>
        </w:rPr>
      </w:r>
      <w:r>
        <w:rPr>
          <w:noProof/>
        </w:rPr>
        <w:fldChar w:fldCharType="separate"/>
      </w:r>
      <w:r>
        <w:rPr>
          <w:noProof/>
        </w:rPr>
        <w:t>130</w:t>
      </w:r>
      <w:r>
        <w:rPr>
          <w:noProof/>
        </w:rPr>
        <w:fldChar w:fldCharType="end"/>
      </w:r>
    </w:p>
    <w:p w14:paraId="62961BE4" w14:textId="645747AC" w:rsidR="00A57D78" w:rsidRDefault="00A57D78">
      <w:pPr>
        <w:pStyle w:val="TOC4"/>
        <w:rPr>
          <w:rFonts w:asciiTheme="minorHAnsi" w:hAnsiTheme="minorHAnsi" w:cstheme="minorBidi"/>
          <w:noProof/>
          <w:kern w:val="2"/>
          <w:sz w:val="24"/>
          <w:szCs w:val="24"/>
          <w:lang w:eastAsia="zh-CN"/>
          <w14:ligatures w14:val="standardContextual"/>
        </w:rPr>
      </w:pPr>
      <w:r>
        <w:rPr>
          <w:noProof/>
        </w:rPr>
        <w:t>9.6.2.2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_Toc210411542 \h </w:instrText>
      </w:r>
      <w:r>
        <w:rPr>
          <w:noProof/>
        </w:rPr>
      </w:r>
      <w:r>
        <w:rPr>
          <w:noProof/>
        </w:rPr>
        <w:fldChar w:fldCharType="separate"/>
      </w:r>
      <w:r>
        <w:rPr>
          <w:noProof/>
        </w:rPr>
        <w:t>130</w:t>
      </w:r>
      <w:r>
        <w:rPr>
          <w:noProof/>
        </w:rPr>
        <w:fldChar w:fldCharType="end"/>
      </w:r>
    </w:p>
    <w:p w14:paraId="33B8F77C" w14:textId="276BC7A4" w:rsidR="00A57D78" w:rsidRDefault="00A57D78">
      <w:pPr>
        <w:pStyle w:val="TOC4"/>
        <w:rPr>
          <w:rFonts w:asciiTheme="minorHAnsi" w:hAnsiTheme="minorHAnsi" w:cstheme="minorBidi"/>
          <w:noProof/>
          <w:kern w:val="2"/>
          <w:sz w:val="24"/>
          <w:szCs w:val="24"/>
          <w:lang w:eastAsia="zh-CN"/>
          <w14:ligatures w14:val="standardContextual"/>
        </w:rPr>
      </w:pPr>
      <w:r>
        <w:rPr>
          <w:noProof/>
        </w:rPr>
        <w:t>9.6.2.3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_Toc210411543 \h </w:instrText>
      </w:r>
      <w:r>
        <w:rPr>
          <w:noProof/>
        </w:rPr>
      </w:r>
      <w:r>
        <w:rPr>
          <w:noProof/>
        </w:rPr>
        <w:fldChar w:fldCharType="separate"/>
      </w:r>
      <w:r>
        <w:rPr>
          <w:noProof/>
        </w:rPr>
        <w:t>130</w:t>
      </w:r>
      <w:r>
        <w:rPr>
          <w:noProof/>
        </w:rPr>
        <w:fldChar w:fldCharType="end"/>
      </w:r>
    </w:p>
    <w:p w14:paraId="59FB1AF9" w14:textId="62A1C0B6" w:rsidR="00A57D78" w:rsidRDefault="00A57D78">
      <w:pPr>
        <w:pStyle w:val="TOC4"/>
        <w:rPr>
          <w:rFonts w:asciiTheme="minorHAnsi" w:hAnsiTheme="minorHAnsi" w:cstheme="minorBidi"/>
          <w:noProof/>
          <w:kern w:val="2"/>
          <w:sz w:val="24"/>
          <w:szCs w:val="24"/>
          <w:lang w:eastAsia="zh-CN"/>
          <w14:ligatures w14:val="standardContextual"/>
        </w:rPr>
      </w:pPr>
      <w:r>
        <w:rPr>
          <w:noProof/>
        </w:rPr>
        <w:t>9.6.2.4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_Toc210411544 \h </w:instrText>
      </w:r>
      <w:r>
        <w:rPr>
          <w:noProof/>
        </w:rPr>
      </w:r>
      <w:r>
        <w:rPr>
          <w:noProof/>
        </w:rPr>
        <w:fldChar w:fldCharType="separate"/>
      </w:r>
      <w:r>
        <w:rPr>
          <w:noProof/>
        </w:rPr>
        <w:t>130</w:t>
      </w:r>
      <w:r>
        <w:rPr>
          <w:noProof/>
        </w:rPr>
        <w:fldChar w:fldCharType="end"/>
      </w:r>
    </w:p>
    <w:p w14:paraId="1146B4E0" w14:textId="4DCC8676" w:rsidR="00A57D78" w:rsidRDefault="00A57D78">
      <w:pPr>
        <w:pStyle w:val="TOC3"/>
        <w:rPr>
          <w:rFonts w:asciiTheme="minorHAnsi" w:hAnsiTheme="minorHAnsi" w:cstheme="minorBidi"/>
          <w:noProof/>
          <w:kern w:val="2"/>
          <w:sz w:val="24"/>
          <w:szCs w:val="24"/>
          <w:lang w:eastAsia="zh-CN"/>
          <w14:ligatures w14:val="standardContextual"/>
        </w:rPr>
      </w:pPr>
      <w:r>
        <w:rPr>
          <w:noProof/>
        </w:rPr>
        <w:t>9.6.3</w:t>
      </w:r>
      <w:r>
        <w:rPr>
          <w:rFonts w:asciiTheme="minorHAnsi" w:hAnsiTheme="minorHAnsi" w:cstheme="minorBidi"/>
          <w:noProof/>
          <w:kern w:val="2"/>
          <w:sz w:val="24"/>
          <w:szCs w:val="24"/>
          <w:lang w:eastAsia="zh-CN"/>
          <w14:ligatures w14:val="standardContextual"/>
        </w:rPr>
        <w:tab/>
      </w:r>
      <w:r>
        <w:rPr>
          <w:noProof/>
        </w:rPr>
        <w:t>OTA Time alignment error</w:t>
      </w:r>
      <w:r>
        <w:rPr>
          <w:noProof/>
        </w:rPr>
        <w:tab/>
      </w:r>
      <w:r>
        <w:rPr>
          <w:noProof/>
        </w:rPr>
        <w:fldChar w:fldCharType="begin" w:fldLock="1"/>
      </w:r>
      <w:r>
        <w:rPr>
          <w:noProof/>
        </w:rPr>
        <w:instrText xml:space="preserve"> PAGEREF _Toc210411545 \h </w:instrText>
      </w:r>
      <w:r>
        <w:rPr>
          <w:noProof/>
        </w:rPr>
      </w:r>
      <w:r>
        <w:rPr>
          <w:noProof/>
        </w:rPr>
        <w:fldChar w:fldCharType="separate"/>
      </w:r>
      <w:r>
        <w:rPr>
          <w:noProof/>
        </w:rPr>
        <w:t>131</w:t>
      </w:r>
      <w:r>
        <w:rPr>
          <w:noProof/>
        </w:rPr>
        <w:fldChar w:fldCharType="end"/>
      </w:r>
    </w:p>
    <w:p w14:paraId="6095B6DC" w14:textId="6918E1EB" w:rsidR="00A57D78" w:rsidRDefault="00A57D78">
      <w:pPr>
        <w:pStyle w:val="TOC4"/>
        <w:rPr>
          <w:rFonts w:asciiTheme="minorHAnsi" w:hAnsiTheme="minorHAnsi" w:cstheme="minorBidi"/>
          <w:noProof/>
          <w:kern w:val="2"/>
          <w:sz w:val="24"/>
          <w:szCs w:val="24"/>
          <w:lang w:eastAsia="zh-CN"/>
          <w14:ligatures w14:val="standardContextual"/>
        </w:rPr>
      </w:pPr>
      <w:r>
        <w:rPr>
          <w:noProof/>
        </w:rPr>
        <w:t>9.6.3.1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_Toc210411546 \h </w:instrText>
      </w:r>
      <w:r>
        <w:rPr>
          <w:noProof/>
        </w:rPr>
      </w:r>
      <w:r>
        <w:rPr>
          <w:noProof/>
        </w:rPr>
        <w:fldChar w:fldCharType="separate"/>
      </w:r>
      <w:r>
        <w:rPr>
          <w:noProof/>
        </w:rPr>
        <w:t>131</w:t>
      </w:r>
      <w:r>
        <w:rPr>
          <w:noProof/>
        </w:rPr>
        <w:fldChar w:fldCharType="end"/>
      </w:r>
    </w:p>
    <w:p w14:paraId="6A950CAE" w14:textId="6EBE65FD" w:rsidR="00A57D78" w:rsidRDefault="00A57D78">
      <w:pPr>
        <w:pStyle w:val="TOC4"/>
        <w:rPr>
          <w:rFonts w:asciiTheme="minorHAnsi" w:hAnsiTheme="minorHAnsi" w:cstheme="minorBidi"/>
          <w:noProof/>
          <w:kern w:val="2"/>
          <w:sz w:val="24"/>
          <w:szCs w:val="24"/>
          <w:lang w:eastAsia="zh-CN"/>
          <w14:ligatures w14:val="standardContextual"/>
        </w:rPr>
      </w:pPr>
      <w:r>
        <w:rPr>
          <w:noProof/>
        </w:rPr>
        <w:t>9.6.3.2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_Toc210411547 \h </w:instrText>
      </w:r>
      <w:r>
        <w:rPr>
          <w:noProof/>
        </w:rPr>
      </w:r>
      <w:r>
        <w:rPr>
          <w:noProof/>
        </w:rPr>
        <w:fldChar w:fldCharType="separate"/>
      </w:r>
      <w:r>
        <w:rPr>
          <w:noProof/>
        </w:rPr>
        <w:t>131</w:t>
      </w:r>
      <w:r>
        <w:rPr>
          <w:noProof/>
        </w:rPr>
        <w:fldChar w:fldCharType="end"/>
      </w:r>
    </w:p>
    <w:p w14:paraId="73146B97" w14:textId="125B1ECF" w:rsidR="00A57D78" w:rsidRDefault="00A57D78">
      <w:pPr>
        <w:pStyle w:val="TOC4"/>
        <w:rPr>
          <w:rFonts w:asciiTheme="minorHAnsi" w:hAnsiTheme="minorHAnsi" w:cstheme="minorBidi"/>
          <w:noProof/>
          <w:kern w:val="2"/>
          <w:sz w:val="24"/>
          <w:szCs w:val="24"/>
          <w:lang w:eastAsia="zh-CN"/>
          <w14:ligatures w14:val="standardContextual"/>
        </w:rPr>
      </w:pPr>
      <w:r>
        <w:rPr>
          <w:noProof/>
        </w:rPr>
        <w:t>9.6.3.3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_Toc210411548 \h </w:instrText>
      </w:r>
      <w:r>
        <w:rPr>
          <w:noProof/>
        </w:rPr>
      </w:r>
      <w:r>
        <w:rPr>
          <w:noProof/>
        </w:rPr>
        <w:fldChar w:fldCharType="separate"/>
      </w:r>
      <w:r>
        <w:rPr>
          <w:noProof/>
        </w:rPr>
        <w:t>131</w:t>
      </w:r>
      <w:r>
        <w:rPr>
          <w:noProof/>
        </w:rPr>
        <w:fldChar w:fldCharType="end"/>
      </w:r>
    </w:p>
    <w:p w14:paraId="71706DC6" w14:textId="47DA23CE" w:rsidR="00A57D78" w:rsidRDefault="00A57D78">
      <w:pPr>
        <w:pStyle w:val="TOC4"/>
        <w:rPr>
          <w:rFonts w:asciiTheme="minorHAnsi" w:hAnsiTheme="minorHAnsi" w:cstheme="minorBidi"/>
          <w:noProof/>
          <w:kern w:val="2"/>
          <w:sz w:val="24"/>
          <w:szCs w:val="24"/>
          <w:lang w:eastAsia="zh-CN"/>
          <w14:ligatures w14:val="standardContextual"/>
        </w:rPr>
      </w:pPr>
      <w:r>
        <w:rPr>
          <w:noProof/>
        </w:rPr>
        <w:t>9.6.3.4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_Toc210411549 \h </w:instrText>
      </w:r>
      <w:r>
        <w:rPr>
          <w:noProof/>
        </w:rPr>
      </w:r>
      <w:r>
        <w:rPr>
          <w:noProof/>
        </w:rPr>
        <w:fldChar w:fldCharType="separate"/>
      </w:r>
      <w:r>
        <w:rPr>
          <w:noProof/>
        </w:rPr>
        <w:t>131</w:t>
      </w:r>
      <w:r>
        <w:rPr>
          <w:noProof/>
        </w:rPr>
        <w:fldChar w:fldCharType="end"/>
      </w:r>
    </w:p>
    <w:p w14:paraId="013030C1" w14:textId="75047822" w:rsidR="00A57D78" w:rsidRDefault="00A57D78">
      <w:pPr>
        <w:pStyle w:val="TOC3"/>
        <w:rPr>
          <w:rFonts w:asciiTheme="minorHAnsi" w:hAnsiTheme="minorHAnsi" w:cstheme="minorBidi"/>
          <w:noProof/>
          <w:kern w:val="2"/>
          <w:sz w:val="24"/>
          <w:szCs w:val="24"/>
          <w:lang w:eastAsia="zh-CN"/>
          <w14:ligatures w14:val="standardContextual"/>
        </w:rPr>
      </w:pPr>
      <w:r>
        <w:rPr>
          <w:noProof/>
        </w:rPr>
        <w:t>9.6.4</w:t>
      </w:r>
      <w:r>
        <w:rPr>
          <w:rFonts w:asciiTheme="minorHAnsi" w:hAnsiTheme="minorHAnsi" w:cstheme="minorBidi"/>
          <w:noProof/>
          <w:kern w:val="2"/>
          <w:sz w:val="24"/>
          <w:szCs w:val="24"/>
          <w:lang w:eastAsia="zh-CN"/>
          <w14:ligatures w14:val="standardContextual"/>
        </w:rPr>
        <w:tab/>
      </w:r>
      <w:r>
        <w:rPr>
          <w:noProof/>
        </w:rPr>
        <w:t>OTA Modulation quality</w:t>
      </w:r>
      <w:r>
        <w:rPr>
          <w:noProof/>
        </w:rPr>
        <w:tab/>
      </w:r>
      <w:r>
        <w:rPr>
          <w:noProof/>
        </w:rPr>
        <w:fldChar w:fldCharType="begin" w:fldLock="1"/>
      </w:r>
      <w:r>
        <w:rPr>
          <w:noProof/>
        </w:rPr>
        <w:instrText xml:space="preserve"> PAGEREF _Toc210411550 \h </w:instrText>
      </w:r>
      <w:r>
        <w:rPr>
          <w:noProof/>
        </w:rPr>
      </w:r>
      <w:r>
        <w:rPr>
          <w:noProof/>
        </w:rPr>
        <w:fldChar w:fldCharType="separate"/>
      </w:r>
      <w:r>
        <w:rPr>
          <w:noProof/>
        </w:rPr>
        <w:t>132</w:t>
      </w:r>
      <w:r>
        <w:rPr>
          <w:noProof/>
        </w:rPr>
        <w:fldChar w:fldCharType="end"/>
      </w:r>
    </w:p>
    <w:p w14:paraId="30CB1E47" w14:textId="3BDCC64D" w:rsidR="00A57D78" w:rsidRDefault="00A57D78">
      <w:pPr>
        <w:pStyle w:val="TOC4"/>
        <w:rPr>
          <w:rFonts w:asciiTheme="minorHAnsi" w:hAnsiTheme="minorHAnsi" w:cstheme="minorBidi"/>
          <w:noProof/>
          <w:kern w:val="2"/>
          <w:sz w:val="24"/>
          <w:szCs w:val="24"/>
          <w:lang w:eastAsia="zh-CN"/>
          <w14:ligatures w14:val="standardContextual"/>
        </w:rPr>
      </w:pPr>
      <w:r>
        <w:rPr>
          <w:noProof/>
        </w:rPr>
        <w:t>9.6.4.1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_Toc210411551 \h </w:instrText>
      </w:r>
      <w:r>
        <w:rPr>
          <w:noProof/>
        </w:rPr>
      </w:r>
      <w:r>
        <w:rPr>
          <w:noProof/>
        </w:rPr>
        <w:fldChar w:fldCharType="separate"/>
      </w:r>
      <w:r>
        <w:rPr>
          <w:noProof/>
        </w:rPr>
        <w:t>132</w:t>
      </w:r>
      <w:r>
        <w:rPr>
          <w:noProof/>
        </w:rPr>
        <w:fldChar w:fldCharType="end"/>
      </w:r>
    </w:p>
    <w:p w14:paraId="7B554C2D" w14:textId="119AF078" w:rsidR="00A57D78" w:rsidRDefault="00A57D78">
      <w:pPr>
        <w:pStyle w:val="TOC4"/>
        <w:rPr>
          <w:rFonts w:asciiTheme="minorHAnsi" w:hAnsiTheme="minorHAnsi" w:cstheme="minorBidi"/>
          <w:noProof/>
          <w:kern w:val="2"/>
          <w:sz w:val="24"/>
          <w:szCs w:val="24"/>
          <w:lang w:eastAsia="zh-CN"/>
          <w14:ligatures w14:val="standardContextual"/>
        </w:rPr>
      </w:pPr>
      <w:r>
        <w:rPr>
          <w:noProof/>
        </w:rPr>
        <w:t>9.6.4.2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_Toc210411552 \h </w:instrText>
      </w:r>
      <w:r>
        <w:rPr>
          <w:noProof/>
        </w:rPr>
      </w:r>
      <w:r>
        <w:rPr>
          <w:noProof/>
        </w:rPr>
        <w:fldChar w:fldCharType="separate"/>
      </w:r>
      <w:r>
        <w:rPr>
          <w:noProof/>
        </w:rPr>
        <w:t>132</w:t>
      </w:r>
      <w:r>
        <w:rPr>
          <w:noProof/>
        </w:rPr>
        <w:fldChar w:fldCharType="end"/>
      </w:r>
    </w:p>
    <w:p w14:paraId="12586382" w14:textId="1F109B61" w:rsidR="00A57D78" w:rsidRDefault="00A57D78">
      <w:pPr>
        <w:pStyle w:val="TOC4"/>
        <w:rPr>
          <w:rFonts w:asciiTheme="minorHAnsi" w:hAnsiTheme="minorHAnsi" w:cstheme="minorBidi"/>
          <w:noProof/>
          <w:kern w:val="2"/>
          <w:sz w:val="24"/>
          <w:szCs w:val="24"/>
          <w:lang w:eastAsia="zh-CN"/>
          <w14:ligatures w14:val="standardContextual"/>
        </w:rPr>
      </w:pPr>
      <w:r>
        <w:rPr>
          <w:noProof/>
        </w:rPr>
        <w:t>9.6.4.3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_Toc210411553 \h </w:instrText>
      </w:r>
      <w:r>
        <w:rPr>
          <w:noProof/>
        </w:rPr>
      </w:r>
      <w:r>
        <w:rPr>
          <w:noProof/>
        </w:rPr>
        <w:fldChar w:fldCharType="separate"/>
      </w:r>
      <w:r>
        <w:rPr>
          <w:noProof/>
        </w:rPr>
        <w:t>132</w:t>
      </w:r>
      <w:r>
        <w:rPr>
          <w:noProof/>
        </w:rPr>
        <w:fldChar w:fldCharType="end"/>
      </w:r>
    </w:p>
    <w:p w14:paraId="63EE258D" w14:textId="4D721267" w:rsidR="00A57D78" w:rsidRDefault="00A57D78">
      <w:pPr>
        <w:pStyle w:val="TOC4"/>
        <w:rPr>
          <w:rFonts w:asciiTheme="minorHAnsi" w:hAnsiTheme="minorHAnsi" w:cstheme="minorBidi"/>
          <w:noProof/>
          <w:kern w:val="2"/>
          <w:sz w:val="24"/>
          <w:szCs w:val="24"/>
          <w:lang w:eastAsia="zh-CN"/>
          <w14:ligatures w14:val="standardContextual"/>
        </w:rPr>
      </w:pPr>
      <w:r>
        <w:rPr>
          <w:noProof/>
        </w:rPr>
        <w:t>9.6.4.4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_Toc210411554 \h </w:instrText>
      </w:r>
      <w:r>
        <w:rPr>
          <w:noProof/>
        </w:rPr>
      </w:r>
      <w:r>
        <w:rPr>
          <w:noProof/>
        </w:rPr>
        <w:fldChar w:fldCharType="separate"/>
      </w:r>
      <w:r>
        <w:rPr>
          <w:noProof/>
        </w:rPr>
        <w:t>132</w:t>
      </w:r>
      <w:r>
        <w:rPr>
          <w:noProof/>
        </w:rPr>
        <w:fldChar w:fldCharType="end"/>
      </w:r>
    </w:p>
    <w:p w14:paraId="42237C52" w14:textId="7E489FDD" w:rsidR="00A57D78" w:rsidRDefault="00A57D78">
      <w:pPr>
        <w:pStyle w:val="TOC3"/>
        <w:rPr>
          <w:rFonts w:asciiTheme="minorHAnsi" w:hAnsiTheme="minorHAnsi" w:cstheme="minorBidi"/>
          <w:noProof/>
          <w:kern w:val="2"/>
          <w:sz w:val="24"/>
          <w:szCs w:val="24"/>
          <w:lang w:eastAsia="zh-CN"/>
          <w14:ligatures w14:val="standardContextual"/>
        </w:rPr>
      </w:pPr>
      <w:r>
        <w:rPr>
          <w:noProof/>
        </w:rPr>
        <w:t>9.6.5</w:t>
      </w:r>
      <w:r>
        <w:rPr>
          <w:rFonts w:asciiTheme="minorHAnsi" w:hAnsiTheme="minorHAnsi" w:cstheme="minorBidi"/>
          <w:noProof/>
          <w:kern w:val="2"/>
          <w:sz w:val="24"/>
          <w:szCs w:val="24"/>
          <w:lang w:eastAsia="zh-CN"/>
          <w14:ligatures w14:val="standardContextual"/>
        </w:rPr>
        <w:tab/>
      </w:r>
      <w:r>
        <w:rPr>
          <w:noProof/>
        </w:rPr>
        <w:t>OTA Transmit pulse shape filter</w:t>
      </w:r>
      <w:r>
        <w:rPr>
          <w:noProof/>
        </w:rPr>
        <w:tab/>
      </w:r>
      <w:r>
        <w:rPr>
          <w:noProof/>
        </w:rPr>
        <w:fldChar w:fldCharType="begin" w:fldLock="1"/>
      </w:r>
      <w:r>
        <w:rPr>
          <w:noProof/>
        </w:rPr>
        <w:instrText xml:space="preserve"> PAGEREF _Toc210411555 \h </w:instrText>
      </w:r>
      <w:r>
        <w:rPr>
          <w:noProof/>
        </w:rPr>
      </w:r>
      <w:r>
        <w:rPr>
          <w:noProof/>
        </w:rPr>
        <w:fldChar w:fldCharType="separate"/>
      </w:r>
      <w:r>
        <w:rPr>
          <w:noProof/>
        </w:rPr>
        <w:t>132</w:t>
      </w:r>
      <w:r>
        <w:rPr>
          <w:noProof/>
        </w:rPr>
        <w:fldChar w:fldCharType="end"/>
      </w:r>
    </w:p>
    <w:p w14:paraId="6665376B" w14:textId="47F606B4" w:rsidR="00A57D78" w:rsidRDefault="00A57D78">
      <w:pPr>
        <w:pStyle w:val="TOC4"/>
        <w:rPr>
          <w:rFonts w:asciiTheme="minorHAnsi" w:hAnsiTheme="minorHAnsi" w:cstheme="minorBidi"/>
          <w:noProof/>
          <w:kern w:val="2"/>
          <w:sz w:val="24"/>
          <w:szCs w:val="24"/>
          <w:lang w:eastAsia="zh-CN"/>
          <w14:ligatures w14:val="standardContextual"/>
        </w:rPr>
      </w:pPr>
      <w:r>
        <w:rPr>
          <w:noProof/>
        </w:rPr>
        <w:t>9.6.5.1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_Toc210411556 \h </w:instrText>
      </w:r>
      <w:r>
        <w:rPr>
          <w:noProof/>
        </w:rPr>
      </w:r>
      <w:r>
        <w:rPr>
          <w:noProof/>
        </w:rPr>
        <w:fldChar w:fldCharType="separate"/>
      </w:r>
      <w:r>
        <w:rPr>
          <w:noProof/>
        </w:rPr>
        <w:t>132</w:t>
      </w:r>
      <w:r>
        <w:rPr>
          <w:noProof/>
        </w:rPr>
        <w:fldChar w:fldCharType="end"/>
      </w:r>
    </w:p>
    <w:p w14:paraId="540BF7B6" w14:textId="7B4D9339" w:rsidR="00A57D78" w:rsidRDefault="00A57D78">
      <w:pPr>
        <w:pStyle w:val="TOC2"/>
        <w:rPr>
          <w:rFonts w:asciiTheme="minorHAnsi" w:hAnsiTheme="minorHAnsi" w:cstheme="minorBidi"/>
          <w:noProof/>
          <w:kern w:val="2"/>
          <w:sz w:val="24"/>
          <w:szCs w:val="24"/>
          <w:lang w:eastAsia="zh-CN"/>
          <w14:ligatures w14:val="standardContextual"/>
        </w:rPr>
      </w:pPr>
      <w:r>
        <w:rPr>
          <w:noProof/>
        </w:rPr>
        <w:t>9.7</w:t>
      </w:r>
      <w:r>
        <w:rPr>
          <w:rFonts w:asciiTheme="minorHAnsi" w:hAnsiTheme="minorHAnsi" w:cstheme="minorBidi"/>
          <w:noProof/>
          <w:kern w:val="2"/>
          <w:sz w:val="24"/>
          <w:szCs w:val="24"/>
          <w:lang w:eastAsia="zh-CN"/>
          <w14:ligatures w14:val="standardContextual"/>
        </w:rPr>
        <w:tab/>
      </w:r>
      <w:r>
        <w:rPr>
          <w:noProof/>
        </w:rPr>
        <w:t>OTA Unwanted Emissions</w:t>
      </w:r>
      <w:r>
        <w:rPr>
          <w:noProof/>
        </w:rPr>
        <w:tab/>
      </w:r>
      <w:r>
        <w:rPr>
          <w:noProof/>
        </w:rPr>
        <w:fldChar w:fldCharType="begin" w:fldLock="1"/>
      </w:r>
      <w:r>
        <w:rPr>
          <w:noProof/>
        </w:rPr>
        <w:instrText xml:space="preserve"> PAGEREF _Toc210411557 \h </w:instrText>
      </w:r>
      <w:r>
        <w:rPr>
          <w:noProof/>
        </w:rPr>
      </w:r>
      <w:r>
        <w:rPr>
          <w:noProof/>
        </w:rPr>
        <w:fldChar w:fldCharType="separate"/>
      </w:r>
      <w:r>
        <w:rPr>
          <w:noProof/>
        </w:rPr>
        <w:t>133</w:t>
      </w:r>
      <w:r>
        <w:rPr>
          <w:noProof/>
        </w:rPr>
        <w:fldChar w:fldCharType="end"/>
      </w:r>
    </w:p>
    <w:p w14:paraId="6A2AD3E9" w14:textId="29B2F6AE" w:rsidR="00A57D78" w:rsidRDefault="00A57D78">
      <w:pPr>
        <w:pStyle w:val="TOC3"/>
        <w:rPr>
          <w:rFonts w:asciiTheme="minorHAnsi" w:hAnsiTheme="minorHAnsi" w:cstheme="minorBidi"/>
          <w:noProof/>
          <w:kern w:val="2"/>
          <w:sz w:val="24"/>
          <w:szCs w:val="24"/>
          <w:lang w:eastAsia="zh-CN"/>
          <w14:ligatures w14:val="standardContextual"/>
        </w:rPr>
      </w:pPr>
      <w:r>
        <w:rPr>
          <w:noProof/>
        </w:rPr>
        <w:t>9.7.1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_Toc210411558 \h </w:instrText>
      </w:r>
      <w:r>
        <w:rPr>
          <w:noProof/>
        </w:rPr>
      </w:r>
      <w:r>
        <w:rPr>
          <w:noProof/>
        </w:rPr>
        <w:fldChar w:fldCharType="separate"/>
      </w:r>
      <w:r>
        <w:rPr>
          <w:noProof/>
        </w:rPr>
        <w:t>133</w:t>
      </w:r>
      <w:r>
        <w:rPr>
          <w:noProof/>
        </w:rPr>
        <w:fldChar w:fldCharType="end"/>
      </w:r>
    </w:p>
    <w:p w14:paraId="081086D6" w14:textId="00A0AF0C" w:rsidR="00A57D78" w:rsidRDefault="00A57D78">
      <w:pPr>
        <w:pStyle w:val="TOC3"/>
        <w:rPr>
          <w:rFonts w:asciiTheme="minorHAnsi" w:hAnsiTheme="minorHAnsi" w:cstheme="minorBidi"/>
          <w:noProof/>
          <w:kern w:val="2"/>
          <w:sz w:val="24"/>
          <w:szCs w:val="24"/>
          <w:lang w:eastAsia="zh-CN"/>
          <w14:ligatures w14:val="standardContextual"/>
        </w:rPr>
      </w:pPr>
      <w:r>
        <w:rPr>
          <w:noProof/>
        </w:rPr>
        <w:t>9.7.2</w:t>
      </w:r>
      <w:r>
        <w:rPr>
          <w:rFonts w:asciiTheme="minorHAnsi" w:hAnsiTheme="minorHAnsi" w:cstheme="minorBidi"/>
          <w:noProof/>
          <w:kern w:val="2"/>
          <w:sz w:val="24"/>
          <w:szCs w:val="24"/>
          <w:lang w:eastAsia="zh-CN"/>
          <w14:ligatures w14:val="standardContextual"/>
        </w:rPr>
        <w:tab/>
      </w:r>
      <w:r>
        <w:rPr>
          <w:noProof/>
        </w:rPr>
        <w:t>OTA occupied bandwidth</w:t>
      </w:r>
      <w:r>
        <w:rPr>
          <w:noProof/>
        </w:rPr>
        <w:tab/>
      </w:r>
      <w:r>
        <w:rPr>
          <w:noProof/>
        </w:rPr>
        <w:fldChar w:fldCharType="begin" w:fldLock="1"/>
      </w:r>
      <w:r>
        <w:rPr>
          <w:noProof/>
        </w:rPr>
        <w:instrText xml:space="preserve"> PAGEREF _Toc210411559 \h </w:instrText>
      </w:r>
      <w:r>
        <w:rPr>
          <w:noProof/>
        </w:rPr>
      </w:r>
      <w:r>
        <w:rPr>
          <w:noProof/>
        </w:rPr>
        <w:fldChar w:fldCharType="separate"/>
      </w:r>
      <w:r>
        <w:rPr>
          <w:noProof/>
        </w:rPr>
        <w:t>133</w:t>
      </w:r>
      <w:r>
        <w:rPr>
          <w:noProof/>
        </w:rPr>
        <w:fldChar w:fldCharType="end"/>
      </w:r>
    </w:p>
    <w:p w14:paraId="7D117683" w14:textId="0058DF35" w:rsidR="00A57D78" w:rsidRDefault="00A57D78">
      <w:pPr>
        <w:pStyle w:val="TOC4"/>
        <w:rPr>
          <w:rFonts w:asciiTheme="minorHAnsi" w:hAnsiTheme="minorHAnsi" w:cstheme="minorBidi"/>
          <w:noProof/>
          <w:kern w:val="2"/>
          <w:sz w:val="24"/>
          <w:szCs w:val="24"/>
          <w:lang w:eastAsia="zh-CN"/>
          <w14:ligatures w14:val="standardContextual"/>
        </w:rPr>
      </w:pPr>
      <w:r>
        <w:rPr>
          <w:noProof/>
        </w:rPr>
        <w:t>9.7.2.1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_Toc210411560 \h </w:instrText>
      </w:r>
      <w:r>
        <w:rPr>
          <w:noProof/>
        </w:rPr>
      </w:r>
      <w:r>
        <w:rPr>
          <w:noProof/>
        </w:rPr>
        <w:fldChar w:fldCharType="separate"/>
      </w:r>
      <w:r>
        <w:rPr>
          <w:noProof/>
        </w:rPr>
        <w:t>133</w:t>
      </w:r>
      <w:r>
        <w:rPr>
          <w:noProof/>
        </w:rPr>
        <w:fldChar w:fldCharType="end"/>
      </w:r>
    </w:p>
    <w:p w14:paraId="21FC7754" w14:textId="24A3D1C2" w:rsidR="00A57D78" w:rsidRDefault="00A57D78">
      <w:pPr>
        <w:pStyle w:val="TOC4"/>
        <w:rPr>
          <w:rFonts w:asciiTheme="minorHAnsi" w:hAnsiTheme="minorHAnsi" w:cstheme="minorBidi"/>
          <w:noProof/>
          <w:kern w:val="2"/>
          <w:sz w:val="24"/>
          <w:szCs w:val="24"/>
          <w:lang w:eastAsia="zh-CN"/>
          <w14:ligatures w14:val="standardContextual"/>
        </w:rPr>
      </w:pPr>
      <w:r>
        <w:rPr>
          <w:noProof/>
        </w:rPr>
        <w:t>9.7.2.2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_Toc210411561 \h </w:instrText>
      </w:r>
      <w:r>
        <w:rPr>
          <w:noProof/>
        </w:rPr>
      </w:r>
      <w:r>
        <w:rPr>
          <w:noProof/>
        </w:rPr>
        <w:fldChar w:fldCharType="separate"/>
      </w:r>
      <w:r>
        <w:rPr>
          <w:noProof/>
        </w:rPr>
        <w:t>134</w:t>
      </w:r>
      <w:r>
        <w:rPr>
          <w:noProof/>
        </w:rPr>
        <w:fldChar w:fldCharType="end"/>
      </w:r>
    </w:p>
    <w:p w14:paraId="6D7A8F2E" w14:textId="6480804C" w:rsidR="00A57D78" w:rsidRDefault="00A57D78">
      <w:pPr>
        <w:pStyle w:val="TOC4"/>
        <w:rPr>
          <w:rFonts w:asciiTheme="minorHAnsi" w:hAnsiTheme="minorHAnsi" w:cstheme="minorBidi"/>
          <w:noProof/>
          <w:kern w:val="2"/>
          <w:sz w:val="24"/>
          <w:szCs w:val="24"/>
          <w:lang w:eastAsia="zh-CN"/>
          <w14:ligatures w14:val="standardContextual"/>
        </w:rPr>
      </w:pPr>
      <w:r>
        <w:rPr>
          <w:noProof/>
        </w:rPr>
        <w:t>9.7.2.3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_Toc210411562 \h </w:instrText>
      </w:r>
      <w:r>
        <w:rPr>
          <w:noProof/>
        </w:rPr>
      </w:r>
      <w:r>
        <w:rPr>
          <w:noProof/>
        </w:rPr>
        <w:fldChar w:fldCharType="separate"/>
      </w:r>
      <w:r>
        <w:rPr>
          <w:noProof/>
        </w:rPr>
        <w:t>134</w:t>
      </w:r>
      <w:r>
        <w:rPr>
          <w:noProof/>
        </w:rPr>
        <w:fldChar w:fldCharType="end"/>
      </w:r>
    </w:p>
    <w:p w14:paraId="11D3C45C" w14:textId="59997B44" w:rsidR="00A57D78" w:rsidRDefault="00A57D78">
      <w:pPr>
        <w:pStyle w:val="TOC4"/>
        <w:rPr>
          <w:rFonts w:asciiTheme="minorHAnsi" w:hAnsiTheme="minorHAnsi" w:cstheme="minorBidi"/>
          <w:noProof/>
          <w:kern w:val="2"/>
          <w:sz w:val="24"/>
          <w:szCs w:val="24"/>
          <w:lang w:eastAsia="zh-CN"/>
          <w14:ligatures w14:val="standardContextual"/>
        </w:rPr>
      </w:pPr>
      <w:r>
        <w:rPr>
          <w:noProof/>
        </w:rPr>
        <w:t>9.7.2.4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_Toc210411563 \h </w:instrText>
      </w:r>
      <w:r>
        <w:rPr>
          <w:noProof/>
        </w:rPr>
      </w:r>
      <w:r>
        <w:rPr>
          <w:noProof/>
        </w:rPr>
        <w:fldChar w:fldCharType="separate"/>
      </w:r>
      <w:r>
        <w:rPr>
          <w:noProof/>
        </w:rPr>
        <w:t>134</w:t>
      </w:r>
      <w:r>
        <w:rPr>
          <w:noProof/>
        </w:rPr>
        <w:fldChar w:fldCharType="end"/>
      </w:r>
    </w:p>
    <w:p w14:paraId="0420BF96" w14:textId="68575D84" w:rsidR="00A57D78" w:rsidRDefault="00A57D78">
      <w:pPr>
        <w:pStyle w:val="TOC3"/>
        <w:rPr>
          <w:rFonts w:asciiTheme="minorHAnsi" w:hAnsiTheme="minorHAnsi" w:cstheme="minorBidi"/>
          <w:noProof/>
          <w:kern w:val="2"/>
          <w:sz w:val="24"/>
          <w:szCs w:val="24"/>
          <w:lang w:eastAsia="zh-CN"/>
          <w14:ligatures w14:val="standardContextual"/>
        </w:rPr>
      </w:pPr>
      <w:r>
        <w:rPr>
          <w:noProof/>
        </w:rPr>
        <w:t>9.7.3</w:t>
      </w:r>
      <w:r>
        <w:rPr>
          <w:rFonts w:asciiTheme="minorHAnsi" w:hAnsiTheme="minorHAnsi" w:cstheme="minorBidi"/>
          <w:noProof/>
          <w:kern w:val="2"/>
          <w:sz w:val="24"/>
          <w:szCs w:val="24"/>
          <w:lang w:eastAsia="zh-CN"/>
          <w14:ligatures w14:val="standardContextual"/>
        </w:rPr>
        <w:tab/>
      </w:r>
      <w:r>
        <w:rPr>
          <w:noProof/>
        </w:rPr>
        <w:t>OTA Adjacent Channel Leakage power Ratio</w:t>
      </w:r>
      <w:r>
        <w:rPr>
          <w:noProof/>
        </w:rPr>
        <w:tab/>
      </w:r>
      <w:r>
        <w:rPr>
          <w:noProof/>
        </w:rPr>
        <w:fldChar w:fldCharType="begin" w:fldLock="1"/>
      </w:r>
      <w:r>
        <w:rPr>
          <w:noProof/>
        </w:rPr>
        <w:instrText xml:space="preserve"> PAGEREF _Toc210411564 \h </w:instrText>
      </w:r>
      <w:r>
        <w:rPr>
          <w:noProof/>
        </w:rPr>
      </w:r>
      <w:r>
        <w:rPr>
          <w:noProof/>
        </w:rPr>
        <w:fldChar w:fldCharType="separate"/>
      </w:r>
      <w:r>
        <w:rPr>
          <w:noProof/>
        </w:rPr>
        <w:t>134</w:t>
      </w:r>
      <w:r>
        <w:rPr>
          <w:noProof/>
        </w:rPr>
        <w:fldChar w:fldCharType="end"/>
      </w:r>
    </w:p>
    <w:p w14:paraId="77629FE0" w14:textId="6A33A13B" w:rsidR="00A57D78" w:rsidRDefault="00A57D78">
      <w:pPr>
        <w:pStyle w:val="TOC4"/>
        <w:rPr>
          <w:rFonts w:asciiTheme="minorHAnsi" w:hAnsiTheme="minorHAnsi" w:cstheme="minorBidi"/>
          <w:noProof/>
          <w:kern w:val="2"/>
          <w:sz w:val="24"/>
          <w:szCs w:val="24"/>
          <w:lang w:eastAsia="zh-CN"/>
          <w14:ligatures w14:val="standardContextual"/>
        </w:rPr>
      </w:pPr>
      <w:r>
        <w:rPr>
          <w:noProof/>
        </w:rPr>
        <w:t>9.7.3.1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_Toc210411565 \h </w:instrText>
      </w:r>
      <w:r>
        <w:rPr>
          <w:noProof/>
        </w:rPr>
      </w:r>
      <w:r>
        <w:rPr>
          <w:noProof/>
        </w:rPr>
        <w:fldChar w:fldCharType="separate"/>
      </w:r>
      <w:r>
        <w:rPr>
          <w:noProof/>
        </w:rPr>
        <w:t>134</w:t>
      </w:r>
      <w:r>
        <w:rPr>
          <w:noProof/>
        </w:rPr>
        <w:fldChar w:fldCharType="end"/>
      </w:r>
    </w:p>
    <w:p w14:paraId="1D9C5208" w14:textId="7048EE12" w:rsidR="00A57D78" w:rsidRDefault="00A57D78">
      <w:pPr>
        <w:pStyle w:val="TOC4"/>
        <w:rPr>
          <w:rFonts w:asciiTheme="minorHAnsi" w:hAnsiTheme="minorHAnsi" w:cstheme="minorBidi"/>
          <w:noProof/>
          <w:kern w:val="2"/>
          <w:sz w:val="24"/>
          <w:szCs w:val="24"/>
          <w:lang w:eastAsia="zh-CN"/>
          <w14:ligatures w14:val="standardContextual"/>
        </w:rPr>
      </w:pPr>
      <w:r>
        <w:rPr>
          <w:noProof/>
        </w:rPr>
        <w:t>9.7.3.2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_Toc210411566 \h </w:instrText>
      </w:r>
      <w:r>
        <w:rPr>
          <w:noProof/>
        </w:rPr>
      </w:r>
      <w:r>
        <w:rPr>
          <w:noProof/>
        </w:rPr>
        <w:fldChar w:fldCharType="separate"/>
      </w:r>
      <w:r>
        <w:rPr>
          <w:noProof/>
        </w:rPr>
        <w:t>134</w:t>
      </w:r>
      <w:r>
        <w:rPr>
          <w:noProof/>
        </w:rPr>
        <w:fldChar w:fldCharType="end"/>
      </w:r>
    </w:p>
    <w:p w14:paraId="1103C7EA" w14:textId="2D6EA20A" w:rsidR="00A57D78" w:rsidRDefault="00A57D78">
      <w:pPr>
        <w:pStyle w:val="TOC4"/>
        <w:rPr>
          <w:rFonts w:asciiTheme="minorHAnsi" w:hAnsiTheme="minorHAnsi" w:cstheme="minorBidi"/>
          <w:noProof/>
          <w:kern w:val="2"/>
          <w:sz w:val="24"/>
          <w:szCs w:val="24"/>
          <w:lang w:eastAsia="zh-CN"/>
          <w14:ligatures w14:val="standardContextual"/>
        </w:rPr>
      </w:pPr>
      <w:r>
        <w:rPr>
          <w:noProof/>
        </w:rPr>
        <w:t>9.7.3.3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_Toc210411567 \h </w:instrText>
      </w:r>
      <w:r>
        <w:rPr>
          <w:noProof/>
        </w:rPr>
      </w:r>
      <w:r>
        <w:rPr>
          <w:noProof/>
        </w:rPr>
        <w:fldChar w:fldCharType="separate"/>
      </w:r>
      <w:r>
        <w:rPr>
          <w:noProof/>
        </w:rPr>
        <w:t>135</w:t>
      </w:r>
      <w:r>
        <w:rPr>
          <w:noProof/>
        </w:rPr>
        <w:fldChar w:fldCharType="end"/>
      </w:r>
    </w:p>
    <w:p w14:paraId="591908AA" w14:textId="55CA8176" w:rsidR="00A57D78" w:rsidRDefault="00A57D78">
      <w:pPr>
        <w:pStyle w:val="TOC4"/>
        <w:rPr>
          <w:rFonts w:asciiTheme="minorHAnsi" w:hAnsiTheme="minorHAnsi" w:cstheme="minorBidi"/>
          <w:noProof/>
          <w:kern w:val="2"/>
          <w:sz w:val="24"/>
          <w:szCs w:val="24"/>
          <w:lang w:eastAsia="zh-CN"/>
          <w14:ligatures w14:val="standardContextual"/>
        </w:rPr>
      </w:pPr>
      <w:r>
        <w:rPr>
          <w:noProof/>
        </w:rPr>
        <w:t>9.7.3.4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_Toc210411568 \h </w:instrText>
      </w:r>
      <w:r>
        <w:rPr>
          <w:noProof/>
        </w:rPr>
      </w:r>
      <w:r>
        <w:rPr>
          <w:noProof/>
        </w:rPr>
        <w:fldChar w:fldCharType="separate"/>
      </w:r>
      <w:r>
        <w:rPr>
          <w:noProof/>
        </w:rPr>
        <w:t>135</w:t>
      </w:r>
      <w:r>
        <w:rPr>
          <w:noProof/>
        </w:rPr>
        <w:fldChar w:fldCharType="end"/>
      </w:r>
    </w:p>
    <w:p w14:paraId="306E457D" w14:textId="4C8C4FEB" w:rsidR="00A57D78" w:rsidRDefault="00A57D78">
      <w:pPr>
        <w:pStyle w:val="TOC3"/>
        <w:rPr>
          <w:rFonts w:asciiTheme="minorHAnsi" w:hAnsiTheme="minorHAnsi" w:cstheme="minorBidi"/>
          <w:noProof/>
          <w:kern w:val="2"/>
          <w:sz w:val="24"/>
          <w:szCs w:val="24"/>
          <w:lang w:eastAsia="zh-CN"/>
          <w14:ligatures w14:val="standardContextual"/>
        </w:rPr>
      </w:pPr>
      <w:r w:rsidRPr="00A5430F">
        <w:rPr>
          <w:rFonts w:eastAsia="SimSun"/>
          <w:noProof/>
        </w:rPr>
        <w:t>9.7.4</w:t>
      </w:r>
      <w:r>
        <w:rPr>
          <w:rFonts w:asciiTheme="minorHAnsi" w:hAnsiTheme="minorHAnsi" w:cstheme="minorBidi"/>
          <w:noProof/>
          <w:kern w:val="2"/>
          <w:sz w:val="24"/>
          <w:szCs w:val="24"/>
          <w:lang w:eastAsia="zh-CN"/>
          <w14:ligatures w14:val="standardContextual"/>
        </w:rPr>
        <w:tab/>
      </w:r>
      <w:r w:rsidRPr="00A5430F">
        <w:rPr>
          <w:rFonts w:eastAsia="SimSun"/>
          <w:noProof/>
        </w:rPr>
        <w:t>OTA Spectrum emission mask</w:t>
      </w:r>
      <w:r>
        <w:rPr>
          <w:noProof/>
        </w:rPr>
        <w:tab/>
      </w:r>
      <w:r>
        <w:rPr>
          <w:noProof/>
        </w:rPr>
        <w:fldChar w:fldCharType="begin" w:fldLock="1"/>
      </w:r>
      <w:r>
        <w:rPr>
          <w:noProof/>
        </w:rPr>
        <w:instrText xml:space="preserve"> PAGEREF _Toc210411569 \h </w:instrText>
      </w:r>
      <w:r>
        <w:rPr>
          <w:noProof/>
        </w:rPr>
      </w:r>
      <w:r>
        <w:rPr>
          <w:noProof/>
        </w:rPr>
        <w:fldChar w:fldCharType="separate"/>
      </w:r>
      <w:r>
        <w:rPr>
          <w:noProof/>
        </w:rPr>
        <w:t>136</w:t>
      </w:r>
      <w:r>
        <w:rPr>
          <w:noProof/>
        </w:rPr>
        <w:fldChar w:fldCharType="end"/>
      </w:r>
    </w:p>
    <w:p w14:paraId="116C9D30" w14:textId="5FEB2ED4" w:rsidR="00A57D78" w:rsidRDefault="00A57D78">
      <w:pPr>
        <w:pStyle w:val="TOC4"/>
        <w:rPr>
          <w:rFonts w:asciiTheme="minorHAnsi" w:hAnsiTheme="minorHAnsi" w:cstheme="minorBidi"/>
          <w:noProof/>
          <w:kern w:val="2"/>
          <w:sz w:val="24"/>
          <w:szCs w:val="24"/>
          <w:lang w:eastAsia="zh-CN"/>
          <w14:ligatures w14:val="standardContextual"/>
        </w:rPr>
      </w:pPr>
      <w:r w:rsidRPr="00A5430F">
        <w:rPr>
          <w:rFonts w:eastAsia="SimSun"/>
          <w:noProof/>
        </w:rPr>
        <w:t>9.7.4.1</w:t>
      </w:r>
      <w:r>
        <w:rPr>
          <w:rFonts w:asciiTheme="minorHAnsi" w:hAnsiTheme="minorHAnsi" w:cstheme="minorBidi"/>
          <w:noProof/>
          <w:kern w:val="2"/>
          <w:sz w:val="24"/>
          <w:szCs w:val="24"/>
          <w:lang w:eastAsia="zh-CN"/>
          <w14:ligatures w14:val="standardContextual"/>
        </w:rPr>
        <w:tab/>
      </w:r>
      <w:r w:rsidRPr="00A5430F">
        <w:rPr>
          <w:rFonts w:eastAsia="SimSun"/>
          <w:noProof/>
        </w:rPr>
        <w:t>General</w:t>
      </w:r>
      <w:r>
        <w:rPr>
          <w:noProof/>
        </w:rPr>
        <w:tab/>
      </w:r>
      <w:r>
        <w:rPr>
          <w:noProof/>
        </w:rPr>
        <w:fldChar w:fldCharType="begin" w:fldLock="1"/>
      </w:r>
      <w:r>
        <w:rPr>
          <w:noProof/>
        </w:rPr>
        <w:instrText xml:space="preserve"> PAGEREF _Toc210411570 \h </w:instrText>
      </w:r>
      <w:r>
        <w:rPr>
          <w:noProof/>
        </w:rPr>
      </w:r>
      <w:r>
        <w:rPr>
          <w:noProof/>
        </w:rPr>
        <w:fldChar w:fldCharType="separate"/>
      </w:r>
      <w:r>
        <w:rPr>
          <w:noProof/>
        </w:rPr>
        <w:t>136</w:t>
      </w:r>
      <w:r>
        <w:rPr>
          <w:noProof/>
        </w:rPr>
        <w:fldChar w:fldCharType="end"/>
      </w:r>
    </w:p>
    <w:p w14:paraId="0ED6E693" w14:textId="318EDA99" w:rsidR="00A57D78" w:rsidRDefault="00A57D78">
      <w:pPr>
        <w:pStyle w:val="TOC4"/>
        <w:rPr>
          <w:rFonts w:asciiTheme="minorHAnsi" w:hAnsiTheme="minorHAnsi" w:cstheme="minorBidi"/>
          <w:noProof/>
          <w:kern w:val="2"/>
          <w:sz w:val="24"/>
          <w:szCs w:val="24"/>
          <w:lang w:eastAsia="zh-CN"/>
          <w14:ligatures w14:val="standardContextual"/>
        </w:rPr>
      </w:pPr>
      <w:r w:rsidRPr="00A5430F">
        <w:rPr>
          <w:rFonts w:eastAsia="SimSun"/>
          <w:noProof/>
        </w:rPr>
        <w:t>9.7.4.2</w:t>
      </w:r>
      <w:r>
        <w:rPr>
          <w:rFonts w:asciiTheme="minorHAnsi" w:hAnsiTheme="minorHAnsi" w:cstheme="minorBidi"/>
          <w:noProof/>
          <w:kern w:val="2"/>
          <w:sz w:val="24"/>
          <w:szCs w:val="24"/>
          <w:lang w:eastAsia="zh-CN"/>
          <w14:ligatures w14:val="standardContextual"/>
        </w:rPr>
        <w:tab/>
      </w:r>
      <w:r w:rsidRPr="00A5430F">
        <w:rPr>
          <w:rFonts w:eastAsia="SimSun"/>
          <w:noProof/>
        </w:rPr>
        <w:t>Minimum requirement for MSR operation</w:t>
      </w:r>
      <w:r>
        <w:rPr>
          <w:noProof/>
        </w:rPr>
        <w:tab/>
      </w:r>
      <w:r>
        <w:rPr>
          <w:noProof/>
        </w:rPr>
        <w:fldChar w:fldCharType="begin" w:fldLock="1"/>
      </w:r>
      <w:r>
        <w:rPr>
          <w:noProof/>
        </w:rPr>
        <w:instrText xml:space="preserve"> PAGEREF _Toc210411571 \h </w:instrText>
      </w:r>
      <w:r>
        <w:rPr>
          <w:noProof/>
        </w:rPr>
      </w:r>
      <w:r>
        <w:rPr>
          <w:noProof/>
        </w:rPr>
        <w:fldChar w:fldCharType="separate"/>
      </w:r>
      <w:r>
        <w:rPr>
          <w:noProof/>
        </w:rPr>
        <w:t>136</w:t>
      </w:r>
      <w:r>
        <w:rPr>
          <w:noProof/>
        </w:rPr>
        <w:fldChar w:fldCharType="end"/>
      </w:r>
    </w:p>
    <w:p w14:paraId="6558485A" w14:textId="22FC6B75" w:rsidR="00A57D78" w:rsidRDefault="00A57D78">
      <w:pPr>
        <w:pStyle w:val="TOC4"/>
        <w:rPr>
          <w:rFonts w:asciiTheme="minorHAnsi" w:hAnsiTheme="minorHAnsi" w:cstheme="minorBidi"/>
          <w:noProof/>
          <w:kern w:val="2"/>
          <w:sz w:val="24"/>
          <w:szCs w:val="24"/>
          <w:lang w:eastAsia="zh-CN"/>
          <w14:ligatures w14:val="standardContextual"/>
        </w:rPr>
      </w:pPr>
      <w:r w:rsidRPr="00A5430F">
        <w:rPr>
          <w:rFonts w:eastAsia="SimSun"/>
          <w:noProof/>
        </w:rPr>
        <w:t>9.7.4.3</w:t>
      </w:r>
      <w:r>
        <w:rPr>
          <w:rFonts w:asciiTheme="minorHAnsi" w:hAnsiTheme="minorHAnsi" w:cstheme="minorBidi"/>
          <w:noProof/>
          <w:kern w:val="2"/>
          <w:sz w:val="24"/>
          <w:szCs w:val="24"/>
          <w:lang w:eastAsia="zh-CN"/>
          <w14:ligatures w14:val="standardContextual"/>
        </w:rPr>
        <w:tab/>
      </w:r>
      <w:r w:rsidRPr="00A5430F">
        <w:rPr>
          <w:rFonts w:eastAsia="SimSun"/>
          <w:noProof/>
        </w:rPr>
        <w:t>Minimum requirement for single RAT UTRA operation</w:t>
      </w:r>
      <w:r>
        <w:rPr>
          <w:noProof/>
        </w:rPr>
        <w:tab/>
      </w:r>
      <w:r>
        <w:rPr>
          <w:noProof/>
        </w:rPr>
        <w:fldChar w:fldCharType="begin" w:fldLock="1"/>
      </w:r>
      <w:r>
        <w:rPr>
          <w:noProof/>
        </w:rPr>
        <w:instrText xml:space="preserve"> PAGEREF _Toc210411572 \h </w:instrText>
      </w:r>
      <w:r>
        <w:rPr>
          <w:noProof/>
        </w:rPr>
      </w:r>
      <w:r>
        <w:rPr>
          <w:noProof/>
        </w:rPr>
        <w:fldChar w:fldCharType="separate"/>
      </w:r>
      <w:r>
        <w:rPr>
          <w:noProof/>
        </w:rPr>
        <w:t>136</w:t>
      </w:r>
      <w:r>
        <w:rPr>
          <w:noProof/>
        </w:rPr>
        <w:fldChar w:fldCharType="end"/>
      </w:r>
    </w:p>
    <w:p w14:paraId="06DC9252" w14:textId="0FC76DD1" w:rsidR="00A57D78" w:rsidRDefault="00A57D78">
      <w:pPr>
        <w:pStyle w:val="TOC5"/>
        <w:rPr>
          <w:rFonts w:asciiTheme="minorHAnsi" w:hAnsiTheme="minorHAnsi" w:cstheme="minorBidi"/>
          <w:noProof/>
          <w:kern w:val="2"/>
          <w:sz w:val="24"/>
          <w:szCs w:val="24"/>
          <w:lang w:eastAsia="zh-CN"/>
          <w14:ligatures w14:val="standardContextual"/>
        </w:rPr>
      </w:pPr>
      <w:r w:rsidRPr="00A5430F">
        <w:rPr>
          <w:rFonts w:eastAsia="SimSun"/>
          <w:noProof/>
        </w:rPr>
        <w:t>9.7.4.3.1</w:t>
      </w:r>
      <w:r>
        <w:rPr>
          <w:rFonts w:asciiTheme="minorHAnsi" w:hAnsiTheme="minorHAnsi" w:cstheme="minorBidi"/>
          <w:noProof/>
          <w:kern w:val="2"/>
          <w:sz w:val="24"/>
          <w:szCs w:val="24"/>
          <w:lang w:eastAsia="zh-CN"/>
          <w14:ligatures w14:val="standardContextual"/>
        </w:rPr>
        <w:tab/>
      </w:r>
      <w:r w:rsidRPr="00A5430F">
        <w:rPr>
          <w:rFonts w:eastAsia="SimSun"/>
          <w:noProof/>
        </w:rPr>
        <w:t>General</w:t>
      </w:r>
      <w:r>
        <w:rPr>
          <w:noProof/>
        </w:rPr>
        <w:tab/>
      </w:r>
      <w:r>
        <w:rPr>
          <w:noProof/>
        </w:rPr>
        <w:fldChar w:fldCharType="begin" w:fldLock="1"/>
      </w:r>
      <w:r>
        <w:rPr>
          <w:noProof/>
        </w:rPr>
        <w:instrText xml:space="preserve"> PAGEREF _Toc210411573 \h </w:instrText>
      </w:r>
      <w:r>
        <w:rPr>
          <w:noProof/>
        </w:rPr>
      </w:r>
      <w:r>
        <w:rPr>
          <w:noProof/>
        </w:rPr>
        <w:fldChar w:fldCharType="separate"/>
      </w:r>
      <w:r>
        <w:rPr>
          <w:noProof/>
        </w:rPr>
        <w:t>136</w:t>
      </w:r>
      <w:r>
        <w:rPr>
          <w:noProof/>
        </w:rPr>
        <w:fldChar w:fldCharType="end"/>
      </w:r>
    </w:p>
    <w:p w14:paraId="56E5FD4C" w14:textId="427E0027" w:rsidR="00A57D78" w:rsidRDefault="00A57D78">
      <w:pPr>
        <w:pStyle w:val="TOC5"/>
        <w:rPr>
          <w:rFonts w:asciiTheme="minorHAnsi" w:hAnsiTheme="minorHAnsi" w:cstheme="minorBidi"/>
          <w:noProof/>
          <w:kern w:val="2"/>
          <w:sz w:val="24"/>
          <w:szCs w:val="24"/>
          <w:lang w:eastAsia="zh-CN"/>
          <w14:ligatures w14:val="standardContextual"/>
        </w:rPr>
      </w:pPr>
      <w:r w:rsidRPr="00A5430F">
        <w:rPr>
          <w:rFonts w:eastAsia="SimSun"/>
          <w:noProof/>
        </w:rPr>
        <w:t>9.7.4.3.2</w:t>
      </w:r>
      <w:r>
        <w:rPr>
          <w:rFonts w:asciiTheme="minorHAnsi" w:hAnsiTheme="minorHAnsi" w:cstheme="minorBidi"/>
          <w:noProof/>
          <w:kern w:val="2"/>
          <w:sz w:val="24"/>
          <w:szCs w:val="24"/>
          <w:lang w:eastAsia="zh-CN"/>
          <w14:ligatures w14:val="standardContextual"/>
        </w:rPr>
        <w:tab/>
      </w:r>
      <w:r w:rsidRPr="00A5430F">
        <w:rPr>
          <w:rFonts w:eastAsia="SimSun"/>
          <w:noProof/>
        </w:rPr>
        <w:t>Minimum requirements for single RAT UTRA FDD operation</w:t>
      </w:r>
      <w:r>
        <w:rPr>
          <w:noProof/>
        </w:rPr>
        <w:tab/>
      </w:r>
      <w:r>
        <w:rPr>
          <w:noProof/>
        </w:rPr>
        <w:fldChar w:fldCharType="begin" w:fldLock="1"/>
      </w:r>
      <w:r>
        <w:rPr>
          <w:noProof/>
        </w:rPr>
        <w:instrText xml:space="preserve"> PAGEREF _Toc210411574 \h </w:instrText>
      </w:r>
      <w:r>
        <w:rPr>
          <w:noProof/>
        </w:rPr>
      </w:r>
      <w:r>
        <w:rPr>
          <w:noProof/>
        </w:rPr>
        <w:fldChar w:fldCharType="separate"/>
      </w:r>
      <w:r>
        <w:rPr>
          <w:noProof/>
        </w:rPr>
        <w:t>136</w:t>
      </w:r>
      <w:r>
        <w:rPr>
          <w:noProof/>
        </w:rPr>
        <w:fldChar w:fldCharType="end"/>
      </w:r>
    </w:p>
    <w:p w14:paraId="50333E93" w14:textId="2815A559" w:rsidR="00A57D78" w:rsidRDefault="00A57D78">
      <w:pPr>
        <w:pStyle w:val="TOC4"/>
        <w:rPr>
          <w:rFonts w:asciiTheme="minorHAnsi" w:hAnsiTheme="minorHAnsi" w:cstheme="minorBidi"/>
          <w:noProof/>
          <w:kern w:val="2"/>
          <w:sz w:val="24"/>
          <w:szCs w:val="24"/>
          <w:lang w:eastAsia="zh-CN"/>
          <w14:ligatures w14:val="standardContextual"/>
        </w:rPr>
      </w:pPr>
      <w:r>
        <w:rPr>
          <w:noProof/>
        </w:rPr>
        <w:t>9.7.4.4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_Toc210411575 \h </w:instrText>
      </w:r>
      <w:r>
        <w:rPr>
          <w:noProof/>
        </w:rPr>
      </w:r>
      <w:r>
        <w:rPr>
          <w:noProof/>
        </w:rPr>
        <w:fldChar w:fldCharType="separate"/>
      </w:r>
      <w:r>
        <w:rPr>
          <w:noProof/>
        </w:rPr>
        <w:t>142</w:t>
      </w:r>
      <w:r>
        <w:rPr>
          <w:noProof/>
        </w:rPr>
        <w:fldChar w:fldCharType="end"/>
      </w:r>
    </w:p>
    <w:p w14:paraId="58F471CE" w14:textId="0E19CEAA" w:rsidR="00A57D78" w:rsidRDefault="00A57D78">
      <w:pPr>
        <w:pStyle w:val="TOC3"/>
        <w:rPr>
          <w:rFonts w:asciiTheme="minorHAnsi" w:hAnsiTheme="minorHAnsi" w:cstheme="minorBidi"/>
          <w:noProof/>
          <w:kern w:val="2"/>
          <w:sz w:val="24"/>
          <w:szCs w:val="24"/>
          <w:lang w:eastAsia="zh-CN"/>
          <w14:ligatures w14:val="standardContextual"/>
        </w:rPr>
      </w:pPr>
      <w:r>
        <w:rPr>
          <w:noProof/>
        </w:rPr>
        <w:t>9.7.5</w:t>
      </w:r>
      <w:r>
        <w:rPr>
          <w:rFonts w:asciiTheme="minorHAnsi" w:hAnsiTheme="minorHAnsi" w:cstheme="minorBidi"/>
          <w:noProof/>
          <w:kern w:val="2"/>
          <w:sz w:val="24"/>
          <w:szCs w:val="24"/>
          <w:lang w:eastAsia="zh-CN"/>
          <w14:ligatures w14:val="standardContextual"/>
        </w:rPr>
        <w:tab/>
      </w:r>
      <w:r>
        <w:rPr>
          <w:noProof/>
        </w:rPr>
        <w:t>OTA Operating band unwanted emission</w:t>
      </w:r>
      <w:r>
        <w:rPr>
          <w:noProof/>
        </w:rPr>
        <w:tab/>
      </w:r>
      <w:r>
        <w:rPr>
          <w:noProof/>
        </w:rPr>
        <w:fldChar w:fldCharType="begin" w:fldLock="1"/>
      </w:r>
      <w:r>
        <w:rPr>
          <w:noProof/>
        </w:rPr>
        <w:instrText xml:space="preserve"> PAGEREF _Toc210411576 \h </w:instrText>
      </w:r>
      <w:r>
        <w:rPr>
          <w:noProof/>
        </w:rPr>
      </w:r>
      <w:r>
        <w:rPr>
          <w:noProof/>
        </w:rPr>
        <w:fldChar w:fldCharType="separate"/>
      </w:r>
      <w:r>
        <w:rPr>
          <w:noProof/>
        </w:rPr>
        <w:t>142</w:t>
      </w:r>
      <w:r>
        <w:rPr>
          <w:noProof/>
        </w:rPr>
        <w:fldChar w:fldCharType="end"/>
      </w:r>
    </w:p>
    <w:p w14:paraId="34BED4F6" w14:textId="73314131" w:rsidR="00A57D78" w:rsidRDefault="00A57D78">
      <w:pPr>
        <w:pStyle w:val="TOC4"/>
        <w:rPr>
          <w:rFonts w:asciiTheme="minorHAnsi" w:hAnsiTheme="minorHAnsi" w:cstheme="minorBidi"/>
          <w:noProof/>
          <w:kern w:val="2"/>
          <w:sz w:val="24"/>
          <w:szCs w:val="24"/>
          <w:lang w:eastAsia="zh-CN"/>
          <w14:ligatures w14:val="standardContextual"/>
        </w:rPr>
      </w:pPr>
      <w:r>
        <w:rPr>
          <w:noProof/>
        </w:rPr>
        <w:t>9.7.5.1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_Toc210411577 \h </w:instrText>
      </w:r>
      <w:r>
        <w:rPr>
          <w:noProof/>
        </w:rPr>
      </w:r>
      <w:r>
        <w:rPr>
          <w:noProof/>
        </w:rPr>
        <w:fldChar w:fldCharType="separate"/>
      </w:r>
      <w:r>
        <w:rPr>
          <w:noProof/>
        </w:rPr>
        <w:t>142</w:t>
      </w:r>
      <w:r>
        <w:rPr>
          <w:noProof/>
        </w:rPr>
        <w:fldChar w:fldCharType="end"/>
      </w:r>
    </w:p>
    <w:p w14:paraId="17FCB524" w14:textId="6E760544" w:rsidR="00A57D78" w:rsidRDefault="00A57D78">
      <w:pPr>
        <w:pStyle w:val="TOC4"/>
        <w:rPr>
          <w:rFonts w:asciiTheme="minorHAnsi" w:hAnsiTheme="minorHAnsi" w:cstheme="minorBidi"/>
          <w:noProof/>
          <w:kern w:val="2"/>
          <w:sz w:val="24"/>
          <w:szCs w:val="24"/>
          <w:lang w:eastAsia="zh-CN"/>
          <w14:ligatures w14:val="standardContextual"/>
        </w:rPr>
      </w:pPr>
      <w:r w:rsidRPr="00A5430F">
        <w:rPr>
          <w:rFonts w:eastAsia="SimSun"/>
          <w:noProof/>
        </w:rPr>
        <w:t>9.7.5.2</w:t>
      </w:r>
      <w:r>
        <w:rPr>
          <w:rFonts w:asciiTheme="minorHAnsi" w:hAnsiTheme="minorHAnsi" w:cstheme="minorBidi"/>
          <w:noProof/>
          <w:kern w:val="2"/>
          <w:sz w:val="24"/>
          <w:szCs w:val="24"/>
          <w:lang w:eastAsia="zh-CN"/>
          <w14:ligatures w14:val="standardContextual"/>
        </w:rPr>
        <w:tab/>
      </w:r>
      <w:r w:rsidRPr="00A5430F">
        <w:rPr>
          <w:rFonts w:eastAsia="SimSun"/>
          <w:noProof/>
        </w:rPr>
        <w:t>Minimum requirement for MSR operation</w:t>
      </w:r>
      <w:r>
        <w:rPr>
          <w:noProof/>
        </w:rPr>
        <w:tab/>
      </w:r>
      <w:r>
        <w:rPr>
          <w:noProof/>
        </w:rPr>
        <w:fldChar w:fldCharType="begin" w:fldLock="1"/>
      </w:r>
      <w:r>
        <w:rPr>
          <w:noProof/>
        </w:rPr>
        <w:instrText xml:space="preserve"> PAGEREF _Toc210411578 \h </w:instrText>
      </w:r>
      <w:r>
        <w:rPr>
          <w:noProof/>
        </w:rPr>
      </w:r>
      <w:r>
        <w:rPr>
          <w:noProof/>
        </w:rPr>
        <w:fldChar w:fldCharType="separate"/>
      </w:r>
      <w:r>
        <w:rPr>
          <w:noProof/>
        </w:rPr>
        <w:t>144</w:t>
      </w:r>
      <w:r>
        <w:rPr>
          <w:noProof/>
        </w:rPr>
        <w:fldChar w:fldCharType="end"/>
      </w:r>
    </w:p>
    <w:p w14:paraId="54BDDC66" w14:textId="151C239F" w:rsidR="00A57D78" w:rsidRDefault="00A57D78">
      <w:pPr>
        <w:pStyle w:val="TOC5"/>
        <w:rPr>
          <w:rFonts w:asciiTheme="minorHAnsi" w:hAnsiTheme="minorHAnsi" w:cstheme="minorBidi"/>
          <w:noProof/>
          <w:kern w:val="2"/>
          <w:sz w:val="24"/>
          <w:szCs w:val="24"/>
          <w:lang w:eastAsia="zh-CN"/>
          <w14:ligatures w14:val="standardContextual"/>
        </w:rPr>
      </w:pPr>
      <w:r w:rsidRPr="00A5430F">
        <w:rPr>
          <w:rFonts w:eastAsia="SimSun"/>
          <w:noProof/>
        </w:rPr>
        <w:t>9.7.5.2.1</w:t>
      </w:r>
      <w:r>
        <w:rPr>
          <w:rFonts w:asciiTheme="minorHAnsi" w:hAnsiTheme="minorHAnsi" w:cstheme="minorBidi"/>
          <w:noProof/>
          <w:kern w:val="2"/>
          <w:sz w:val="24"/>
          <w:szCs w:val="24"/>
          <w:lang w:eastAsia="zh-CN"/>
          <w14:ligatures w14:val="standardContextual"/>
        </w:rPr>
        <w:tab/>
      </w:r>
      <w:r w:rsidRPr="00A5430F">
        <w:rPr>
          <w:rFonts w:eastAsia="SimSun"/>
          <w:noProof/>
        </w:rPr>
        <w:t>General</w:t>
      </w:r>
      <w:r>
        <w:rPr>
          <w:noProof/>
        </w:rPr>
        <w:tab/>
      </w:r>
      <w:r>
        <w:rPr>
          <w:noProof/>
        </w:rPr>
        <w:fldChar w:fldCharType="begin" w:fldLock="1"/>
      </w:r>
      <w:r>
        <w:rPr>
          <w:noProof/>
        </w:rPr>
        <w:instrText xml:space="preserve"> PAGEREF _Toc210411579 \h </w:instrText>
      </w:r>
      <w:r>
        <w:rPr>
          <w:noProof/>
        </w:rPr>
      </w:r>
      <w:r>
        <w:rPr>
          <w:noProof/>
        </w:rPr>
        <w:fldChar w:fldCharType="separate"/>
      </w:r>
      <w:r>
        <w:rPr>
          <w:noProof/>
        </w:rPr>
        <w:t>144</w:t>
      </w:r>
      <w:r>
        <w:rPr>
          <w:noProof/>
        </w:rPr>
        <w:fldChar w:fldCharType="end"/>
      </w:r>
    </w:p>
    <w:p w14:paraId="12BD2959" w14:textId="4F110D7C" w:rsidR="00A57D78" w:rsidRDefault="00A57D78">
      <w:pPr>
        <w:pStyle w:val="TOC5"/>
        <w:rPr>
          <w:rFonts w:asciiTheme="minorHAnsi" w:hAnsiTheme="minorHAnsi" w:cstheme="minorBidi"/>
          <w:noProof/>
          <w:kern w:val="2"/>
          <w:sz w:val="24"/>
          <w:szCs w:val="24"/>
          <w:lang w:eastAsia="zh-CN"/>
          <w14:ligatures w14:val="standardContextual"/>
        </w:rPr>
      </w:pPr>
      <w:r w:rsidRPr="00A5430F">
        <w:rPr>
          <w:rFonts w:eastAsia="SimSun"/>
          <w:noProof/>
        </w:rPr>
        <w:t>9.7.5.2.2</w:t>
      </w:r>
      <w:r>
        <w:rPr>
          <w:rFonts w:asciiTheme="minorHAnsi" w:hAnsiTheme="minorHAnsi" w:cstheme="minorBidi"/>
          <w:noProof/>
          <w:kern w:val="2"/>
          <w:sz w:val="24"/>
          <w:szCs w:val="24"/>
          <w:lang w:eastAsia="zh-CN"/>
          <w14:ligatures w14:val="standardContextual"/>
        </w:rPr>
        <w:tab/>
      </w:r>
      <w:r w:rsidRPr="00A5430F">
        <w:rPr>
          <w:rFonts w:eastAsia="SimSun"/>
          <w:noProof/>
        </w:rPr>
        <w:t>Minimum requirements for Band Categories 1 and 3</w:t>
      </w:r>
      <w:r>
        <w:rPr>
          <w:noProof/>
        </w:rPr>
        <w:tab/>
      </w:r>
      <w:r>
        <w:rPr>
          <w:noProof/>
        </w:rPr>
        <w:fldChar w:fldCharType="begin" w:fldLock="1"/>
      </w:r>
      <w:r>
        <w:rPr>
          <w:noProof/>
        </w:rPr>
        <w:instrText xml:space="preserve"> PAGEREF _Toc210411580 \h </w:instrText>
      </w:r>
      <w:r>
        <w:rPr>
          <w:noProof/>
        </w:rPr>
      </w:r>
      <w:r>
        <w:rPr>
          <w:noProof/>
        </w:rPr>
        <w:fldChar w:fldCharType="separate"/>
      </w:r>
      <w:r>
        <w:rPr>
          <w:noProof/>
        </w:rPr>
        <w:t>144</w:t>
      </w:r>
      <w:r>
        <w:rPr>
          <w:noProof/>
        </w:rPr>
        <w:fldChar w:fldCharType="end"/>
      </w:r>
    </w:p>
    <w:p w14:paraId="7DE7EB35" w14:textId="30767F89" w:rsidR="00A57D78" w:rsidRDefault="00A57D78">
      <w:pPr>
        <w:pStyle w:val="TOC5"/>
        <w:rPr>
          <w:rFonts w:asciiTheme="minorHAnsi" w:hAnsiTheme="minorHAnsi" w:cstheme="minorBidi"/>
          <w:noProof/>
          <w:kern w:val="2"/>
          <w:sz w:val="24"/>
          <w:szCs w:val="24"/>
          <w:lang w:eastAsia="zh-CN"/>
          <w14:ligatures w14:val="standardContextual"/>
        </w:rPr>
      </w:pPr>
      <w:r>
        <w:rPr>
          <w:noProof/>
        </w:rPr>
        <w:t>9.7.5.2.3</w:t>
      </w:r>
      <w:r>
        <w:rPr>
          <w:rFonts w:asciiTheme="minorHAnsi" w:hAnsiTheme="minorHAnsi" w:cstheme="minorBidi"/>
          <w:noProof/>
          <w:kern w:val="2"/>
          <w:sz w:val="24"/>
          <w:szCs w:val="24"/>
          <w:lang w:eastAsia="zh-CN"/>
          <w14:ligatures w14:val="standardContextual"/>
        </w:rPr>
        <w:tab/>
      </w:r>
      <w:r w:rsidRPr="00A5430F">
        <w:rPr>
          <w:i/>
          <w:noProof/>
        </w:rPr>
        <w:t>Minimum requirement</w:t>
      </w:r>
      <w:r>
        <w:rPr>
          <w:noProof/>
        </w:rPr>
        <w:t xml:space="preserve"> for Band Category 2</w:t>
      </w:r>
      <w:r>
        <w:rPr>
          <w:noProof/>
        </w:rPr>
        <w:tab/>
      </w:r>
      <w:r>
        <w:rPr>
          <w:noProof/>
        </w:rPr>
        <w:fldChar w:fldCharType="begin" w:fldLock="1"/>
      </w:r>
      <w:r>
        <w:rPr>
          <w:noProof/>
        </w:rPr>
        <w:instrText xml:space="preserve"> PAGEREF _Toc210411581 \h </w:instrText>
      </w:r>
      <w:r>
        <w:rPr>
          <w:noProof/>
        </w:rPr>
      </w:r>
      <w:r>
        <w:rPr>
          <w:noProof/>
        </w:rPr>
        <w:fldChar w:fldCharType="separate"/>
      </w:r>
      <w:r>
        <w:rPr>
          <w:noProof/>
        </w:rPr>
        <w:t>148</w:t>
      </w:r>
      <w:r>
        <w:rPr>
          <w:noProof/>
        </w:rPr>
        <w:fldChar w:fldCharType="end"/>
      </w:r>
    </w:p>
    <w:p w14:paraId="45375314" w14:textId="03E95E6A" w:rsidR="00A57D78" w:rsidRDefault="00A57D78">
      <w:pPr>
        <w:pStyle w:val="TOC5"/>
        <w:rPr>
          <w:rFonts w:asciiTheme="minorHAnsi" w:hAnsiTheme="minorHAnsi" w:cstheme="minorBidi"/>
          <w:noProof/>
          <w:kern w:val="2"/>
          <w:sz w:val="24"/>
          <w:szCs w:val="24"/>
          <w:lang w:eastAsia="zh-CN"/>
          <w14:ligatures w14:val="standardContextual"/>
        </w:rPr>
      </w:pPr>
      <w:r w:rsidRPr="00A5430F">
        <w:rPr>
          <w:rFonts w:eastAsia="SimSun"/>
          <w:noProof/>
        </w:rPr>
        <w:t>9.7.5.2.4</w:t>
      </w:r>
      <w:r>
        <w:rPr>
          <w:rFonts w:asciiTheme="minorHAnsi" w:hAnsiTheme="minorHAnsi" w:cstheme="minorBidi"/>
          <w:noProof/>
          <w:kern w:val="2"/>
          <w:sz w:val="24"/>
          <w:szCs w:val="24"/>
          <w:lang w:eastAsia="zh-CN"/>
          <w14:ligatures w14:val="standardContextual"/>
        </w:rPr>
        <w:tab/>
      </w:r>
      <w:r w:rsidRPr="00A5430F">
        <w:rPr>
          <w:rFonts w:eastAsia="SimSun"/>
          <w:noProof/>
        </w:rPr>
        <w:t>Additional requirements</w:t>
      </w:r>
      <w:r>
        <w:rPr>
          <w:noProof/>
        </w:rPr>
        <w:tab/>
      </w:r>
      <w:r>
        <w:rPr>
          <w:noProof/>
        </w:rPr>
        <w:fldChar w:fldCharType="begin" w:fldLock="1"/>
      </w:r>
      <w:r>
        <w:rPr>
          <w:noProof/>
        </w:rPr>
        <w:instrText xml:space="preserve"> PAGEREF _Toc210411582 \h </w:instrText>
      </w:r>
      <w:r>
        <w:rPr>
          <w:noProof/>
        </w:rPr>
      </w:r>
      <w:r>
        <w:rPr>
          <w:noProof/>
        </w:rPr>
        <w:fldChar w:fldCharType="separate"/>
      </w:r>
      <w:r>
        <w:rPr>
          <w:noProof/>
        </w:rPr>
        <w:t>154</w:t>
      </w:r>
      <w:r>
        <w:rPr>
          <w:noProof/>
        </w:rPr>
        <w:fldChar w:fldCharType="end"/>
      </w:r>
    </w:p>
    <w:p w14:paraId="767B05CC" w14:textId="1F4A1000" w:rsidR="00A57D78" w:rsidRDefault="00A57D78">
      <w:pPr>
        <w:pStyle w:val="TOC6"/>
        <w:rPr>
          <w:rFonts w:asciiTheme="minorHAnsi" w:hAnsiTheme="minorHAnsi" w:cstheme="minorBidi"/>
          <w:noProof/>
          <w:kern w:val="2"/>
          <w:sz w:val="24"/>
          <w:szCs w:val="24"/>
          <w:lang w:eastAsia="zh-CN"/>
          <w14:ligatures w14:val="standardContextual"/>
        </w:rPr>
      </w:pPr>
      <w:r>
        <w:rPr>
          <w:noProof/>
        </w:rPr>
        <w:t>9.7.5.2.4.1</w:t>
      </w:r>
      <w:r>
        <w:rPr>
          <w:rFonts w:asciiTheme="minorHAnsi" w:hAnsiTheme="minorHAnsi" w:cstheme="minorBidi"/>
          <w:noProof/>
          <w:kern w:val="2"/>
          <w:sz w:val="24"/>
          <w:szCs w:val="24"/>
          <w:lang w:eastAsia="zh-CN"/>
          <w14:ligatures w14:val="standardContextual"/>
        </w:rPr>
        <w:tab/>
      </w:r>
      <w:r>
        <w:rPr>
          <w:noProof/>
        </w:rPr>
        <w:t>Limits in FCC Title 47</w:t>
      </w:r>
      <w:r>
        <w:rPr>
          <w:noProof/>
        </w:rPr>
        <w:tab/>
      </w:r>
      <w:r>
        <w:rPr>
          <w:noProof/>
        </w:rPr>
        <w:fldChar w:fldCharType="begin" w:fldLock="1"/>
      </w:r>
      <w:r>
        <w:rPr>
          <w:noProof/>
        </w:rPr>
        <w:instrText xml:space="preserve"> PAGEREF _Toc210411583 \h </w:instrText>
      </w:r>
      <w:r>
        <w:rPr>
          <w:noProof/>
        </w:rPr>
      </w:r>
      <w:r>
        <w:rPr>
          <w:noProof/>
        </w:rPr>
        <w:fldChar w:fldCharType="separate"/>
      </w:r>
      <w:r>
        <w:rPr>
          <w:noProof/>
        </w:rPr>
        <w:t>154</w:t>
      </w:r>
      <w:r>
        <w:rPr>
          <w:noProof/>
        </w:rPr>
        <w:fldChar w:fldCharType="end"/>
      </w:r>
    </w:p>
    <w:p w14:paraId="689A53A6" w14:textId="2ED5DBF4" w:rsidR="00A57D78" w:rsidRDefault="00A57D78">
      <w:pPr>
        <w:pStyle w:val="TOC6"/>
        <w:rPr>
          <w:rFonts w:asciiTheme="minorHAnsi" w:hAnsiTheme="minorHAnsi" w:cstheme="minorBidi"/>
          <w:noProof/>
          <w:kern w:val="2"/>
          <w:sz w:val="24"/>
          <w:szCs w:val="24"/>
          <w:lang w:eastAsia="zh-CN"/>
          <w14:ligatures w14:val="standardContextual"/>
        </w:rPr>
      </w:pPr>
      <w:r>
        <w:rPr>
          <w:noProof/>
        </w:rPr>
        <w:t>9.7.5.2.4.2</w:t>
      </w:r>
      <w:r>
        <w:rPr>
          <w:rFonts w:asciiTheme="minorHAnsi" w:hAnsiTheme="minorHAnsi" w:cstheme="minorBidi"/>
          <w:noProof/>
          <w:kern w:val="2"/>
          <w:sz w:val="24"/>
          <w:szCs w:val="24"/>
          <w:lang w:eastAsia="zh-CN"/>
          <w14:ligatures w14:val="standardContextual"/>
        </w:rPr>
        <w:tab/>
      </w:r>
      <w:r>
        <w:rPr>
          <w:noProof/>
        </w:rPr>
        <w:t>Unsynchronized operation for BC3</w:t>
      </w:r>
      <w:r>
        <w:rPr>
          <w:noProof/>
        </w:rPr>
        <w:tab/>
      </w:r>
      <w:r>
        <w:rPr>
          <w:noProof/>
        </w:rPr>
        <w:fldChar w:fldCharType="begin" w:fldLock="1"/>
      </w:r>
      <w:r>
        <w:rPr>
          <w:noProof/>
        </w:rPr>
        <w:instrText xml:space="preserve"> PAGEREF _Toc210411584 \h </w:instrText>
      </w:r>
      <w:r>
        <w:rPr>
          <w:noProof/>
        </w:rPr>
      </w:r>
      <w:r>
        <w:rPr>
          <w:noProof/>
        </w:rPr>
        <w:fldChar w:fldCharType="separate"/>
      </w:r>
      <w:r>
        <w:rPr>
          <w:noProof/>
        </w:rPr>
        <w:t>154</w:t>
      </w:r>
      <w:r>
        <w:rPr>
          <w:noProof/>
        </w:rPr>
        <w:fldChar w:fldCharType="end"/>
      </w:r>
    </w:p>
    <w:p w14:paraId="038800EB" w14:textId="123C1418" w:rsidR="00A57D78" w:rsidRDefault="00A57D78">
      <w:pPr>
        <w:pStyle w:val="TOC6"/>
        <w:rPr>
          <w:rFonts w:asciiTheme="minorHAnsi" w:hAnsiTheme="minorHAnsi" w:cstheme="minorBidi"/>
          <w:noProof/>
          <w:kern w:val="2"/>
          <w:sz w:val="24"/>
          <w:szCs w:val="24"/>
          <w:lang w:eastAsia="zh-CN"/>
          <w14:ligatures w14:val="standardContextual"/>
        </w:rPr>
      </w:pPr>
      <w:r>
        <w:rPr>
          <w:noProof/>
        </w:rPr>
        <w:t>9.7.5.2.4.3</w:t>
      </w:r>
      <w:r>
        <w:rPr>
          <w:rFonts w:asciiTheme="minorHAnsi" w:hAnsiTheme="minorHAnsi" w:cstheme="minorBidi"/>
          <w:noProof/>
          <w:kern w:val="2"/>
          <w:sz w:val="24"/>
          <w:szCs w:val="24"/>
          <w:lang w:eastAsia="zh-CN"/>
          <w14:ligatures w14:val="standardContextual"/>
        </w:rPr>
        <w:tab/>
      </w:r>
      <w:r>
        <w:rPr>
          <w:noProof/>
        </w:rPr>
        <w:t>Protection of DTT</w:t>
      </w:r>
      <w:r>
        <w:rPr>
          <w:noProof/>
        </w:rPr>
        <w:tab/>
      </w:r>
      <w:r>
        <w:rPr>
          <w:noProof/>
        </w:rPr>
        <w:fldChar w:fldCharType="begin" w:fldLock="1"/>
      </w:r>
      <w:r>
        <w:rPr>
          <w:noProof/>
        </w:rPr>
        <w:instrText xml:space="preserve"> PAGEREF _Toc210411585 \h </w:instrText>
      </w:r>
      <w:r>
        <w:rPr>
          <w:noProof/>
        </w:rPr>
      </w:r>
      <w:r>
        <w:rPr>
          <w:noProof/>
        </w:rPr>
        <w:fldChar w:fldCharType="separate"/>
      </w:r>
      <w:r>
        <w:rPr>
          <w:noProof/>
        </w:rPr>
        <w:t>155</w:t>
      </w:r>
      <w:r>
        <w:rPr>
          <w:noProof/>
        </w:rPr>
        <w:fldChar w:fldCharType="end"/>
      </w:r>
    </w:p>
    <w:p w14:paraId="1397E348" w14:textId="223615AF" w:rsidR="00A57D78" w:rsidRDefault="00A57D78">
      <w:pPr>
        <w:pStyle w:val="TOC6"/>
        <w:rPr>
          <w:rFonts w:asciiTheme="minorHAnsi" w:hAnsiTheme="minorHAnsi" w:cstheme="minorBidi"/>
          <w:noProof/>
          <w:kern w:val="2"/>
          <w:sz w:val="24"/>
          <w:szCs w:val="24"/>
          <w:lang w:eastAsia="zh-CN"/>
          <w14:ligatures w14:val="standardContextual"/>
        </w:rPr>
      </w:pPr>
      <w:r>
        <w:rPr>
          <w:noProof/>
        </w:rPr>
        <w:t>9.7.5.2.4.4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_Toc210411586 \h </w:instrText>
      </w:r>
      <w:r>
        <w:rPr>
          <w:noProof/>
        </w:rPr>
      </w:r>
      <w:r>
        <w:rPr>
          <w:noProof/>
        </w:rPr>
        <w:fldChar w:fldCharType="separate"/>
      </w:r>
      <w:r>
        <w:rPr>
          <w:noProof/>
        </w:rPr>
        <w:t>155</w:t>
      </w:r>
      <w:r>
        <w:rPr>
          <w:noProof/>
        </w:rPr>
        <w:fldChar w:fldCharType="end"/>
      </w:r>
    </w:p>
    <w:p w14:paraId="44F70591" w14:textId="0B1296C7" w:rsidR="00A57D78" w:rsidRDefault="00A57D78">
      <w:pPr>
        <w:pStyle w:val="TOC6"/>
        <w:rPr>
          <w:rFonts w:asciiTheme="minorHAnsi" w:hAnsiTheme="minorHAnsi" w:cstheme="minorBidi"/>
          <w:noProof/>
          <w:kern w:val="2"/>
          <w:sz w:val="24"/>
          <w:szCs w:val="24"/>
          <w:lang w:eastAsia="zh-CN"/>
          <w14:ligatures w14:val="standardContextual"/>
        </w:rPr>
      </w:pPr>
      <w:r>
        <w:rPr>
          <w:noProof/>
        </w:rPr>
        <w:t>9.7.5.2.4.5</w:t>
      </w:r>
      <w:r>
        <w:rPr>
          <w:rFonts w:asciiTheme="minorHAnsi" w:hAnsiTheme="minorHAnsi" w:cstheme="minorBidi"/>
          <w:noProof/>
          <w:kern w:val="2"/>
          <w:sz w:val="24"/>
          <w:szCs w:val="24"/>
          <w:lang w:eastAsia="zh-CN"/>
          <w14:ligatures w14:val="standardContextual"/>
        </w:rPr>
        <w:tab/>
      </w:r>
      <w:r>
        <w:rPr>
          <w:noProof/>
        </w:rPr>
        <w:t>Co-existence with RNSS/GPS services in North America</w:t>
      </w:r>
      <w:r>
        <w:rPr>
          <w:noProof/>
        </w:rPr>
        <w:tab/>
      </w:r>
      <w:r>
        <w:rPr>
          <w:noProof/>
        </w:rPr>
        <w:fldChar w:fldCharType="begin" w:fldLock="1"/>
      </w:r>
      <w:r>
        <w:rPr>
          <w:noProof/>
        </w:rPr>
        <w:instrText xml:space="preserve"> PAGEREF _Toc210411587 \h </w:instrText>
      </w:r>
      <w:r>
        <w:rPr>
          <w:noProof/>
        </w:rPr>
      </w:r>
      <w:r>
        <w:rPr>
          <w:noProof/>
        </w:rPr>
        <w:fldChar w:fldCharType="separate"/>
      </w:r>
      <w:r>
        <w:rPr>
          <w:noProof/>
        </w:rPr>
        <w:t>155</w:t>
      </w:r>
      <w:r>
        <w:rPr>
          <w:noProof/>
        </w:rPr>
        <w:fldChar w:fldCharType="end"/>
      </w:r>
    </w:p>
    <w:p w14:paraId="539D5F4B" w14:textId="4B9599F1" w:rsidR="00A57D78" w:rsidRDefault="00A57D78">
      <w:pPr>
        <w:pStyle w:val="TOC6"/>
        <w:rPr>
          <w:rFonts w:asciiTheme="minorHAnsi" w:hAnsiTheme="minorHAnsi" w:cstheme="minorBidi"/>
          <w:noProof/>
          <w:kern w:val="2"/>
          <w:sz w:val="24"/>
          <w:szCs w:val="24"/>
          <w:lang w:eastAsia="zh-CN"/>
          <w14:ligatures w14:val="standardContextual"/>
        </w:rPr>
      </w:pPr>
      <w:r>
        <w:rPr>
          <w:noProof/>
        </w:rPr>
        <w:t>9.7.5.2.4.6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_Toc210411588 \h </w:instrText>
      </w:r>
      <w:r>
        <w:rPr>
          <w:noProof/>
        </w:rPr>
      </w:r>
      <w:r>
        <w:rPr>
          <w:noProof/>
        </w:rPr>
        <w:fldChar w:fldCharType="separate"/>
      </w:r>
      <w:r>
        <w:rPr>
          <w:noProof/>
        </w:rPr>
        <w:t>156</w:t>
      </w:r>
      <w:r>
        <w:rPr>
          <w:noProof/>
        </w:rPr>
        <w:fldChar w:fldCharType="end"/>
      </w:r>
    </w:p>
    <w:p w14:paraId="575DB55C" w14:textId="20BBBE4C" w:rsidR="00A57D78" w:rsidRDefault="00A57D78">
      <w:pPr>
        <w:pStyle w:val="TOC6"/>
        <w:rPr>
          <w:rFonts w:asciiTheme="minorHAnsi" w:hAnsiTheme="minorHAnsi" w:cstheme="minorBidi"/>
          <w:noProof/>
          <w:kern w:val="2"/>
          <w:sz w:val="24"/>
          <w:szCs w:val="24"/>
          <w:lang w:eastAsia="zh-CN"/>
          <w14:ligatures w14:val="standardContextual"/>
        </w:rPr>
      </w:pPr>
      <w:r>
        <w:rPr>
          <w:noProof/>
        </w:rPr>
        <w:t>9.7.5.2.4.7</w:t>
      </w:r>
      <w:r>
        <w:rPr>
          <w:rFonts w:asciiTheme="minorHAnsi" w:hAnsiTheme="minorHAnsi" w:cstheme="minorBidi"/>
          <w:noProof/>
          <w:kern w:val="2"/>
          <w:sz w:val="24"/>
          <w:szCs w:val="24"/>
          <w:lang w:eastAsia="zh-CN"/>
          <w14:ligatures w14:val="standardContextual"/>
        </w:rPr>
        <w:tab/>
      </w:r>
      <w:r>
        <w:rPr>
          <w:noProof/>
        </w:rPr>
        <w:t>Additional band 32, 50, 51, 74, 75 and 76 unwanted emissions</w:t>
      </w:r>
      <w:r>
        <w:rPr>
          <w:noProof/>
        </w:rPr>
        <w:tab/>
      </w:r>
      <w:r>
        <w:rPr>
          <w:noProof/>
        </w:rPr>
        <w:fldChar w:fldCharType="begin" w:fldLock="1"/>
      </w:r>
      <w:r>
        <w:rPr>
          <w:noProof/>
        </w:rPr>
        <w:instrText xml:space="preserve"> PAGEREF _Toc210411589 \h </w:instrText>
      </w:r>
      <w:r>
        <w:rPr>
          <w:noProof/>
        </w:rPr>
      </w:r>
      <w:r>
        <w:rPr>
          <w:noProof/>
        </w:rPr>
        <w:fldChar w:fldCharType="separate"/>
      </w:r>
      <w:r>
        <w:rPr>
          <w:noProof/>
        </w:rPr>
        <w:t>156</w:t>
      </w:r>
      <w:r>
        <w:rPr>
          <w:noProof/>
        </w:rPr>
        <w:fldChar w:fldCharType="end"/>
      </w:r>
    </w:p>
    <w:p w14:paraId="41036097" w14:textId="4840FAA6" w:rsidR="00A57D78" w:rsidRPr="00A57D78" w:rsidRDefault="00A57D78">
      <w:pPr>
        <w:pStyle w:val="TOC6"/>
        <w:rPr>
          <w:rFonts w:asciiTheme="minorHAnsi" w:hAnsiTheme="minorHAnsi" w:cstheme="minorBidi"/>
          <w:noProof/>
          <w:color w:val="FF0000"/>
          <w:kern w:val="2"/>
          <w:sz w:val="24"/>
          <w:szCs w:val="24"/>
          <w:lang w:eastAsia="zh-CN"/>
          <w14:ligatures w14:val="standardContextual"/>
        </w:rPr>
      </w:pPr>
      <w:r w:rsidRPr="00A57D78">
        <w:rPr>
          <w:noProof/>
          <w:color w:val="FF0000"/>
        </w:rPr>
        <w:t xml:space="preserve">9.7.5.2.4.8 </w:t>
      </w:r>
      <w:r w:rsidRPr="00A57D78">
        <w:rPr>
          <w:rFonts w:asciiTheme="minorHAnsi" w:hAnsiTheme="minorHAnsi" w:cstheme="minorBidi"/>
          <w:noProof/>
          <w:color w:val="FF0000"/>
          <w:kern w:val="2"/>
          <w:sz w:val="24"/>
          <w:szCs w:val="24"/>
          <w:lang w:eastAsia="zh-CN"/>
          <w14:ligatures w14:val="standardContextual"/>
        </w:rPr>
        <w:tab/>
      </w:r>
      <w:r w:rsidRPr="00A57D78">
        <w:rPr>
          <w:noProof/>
          <w:color w:val="FF0000"/>
        </w:rPr>
        <w:t>Additional requirements for band 45</w:t>
      </w:r>
      <w:r w:rsidRPr="00A57D78">
        <w:rPr>
          <w:noProof/>
          <w:color w:val="FF0000"/>
        </w:rPr>
        <w:tab/>
      </w:r>
      <w:r w:rsidRPr="00A57D78">
        <w:rPr>
          <w:noProof/>
          <w:color w:val="FF0000"/>
        </w:rPr>
        <w:fldChar w:fldCharType="begin" w:fldLock="1"/>
      </w:r>
      <w:r w:rsidRPr="00A57D78">
        <w:rPr>
          <w:noProof/>
          <w:color w:val="FF0000"/>
        </w:rPr>
        <w:instrText xml:space="preserve"> PAGEREF _Toc210411590 \h </w:instrText>
      </w:r>
      <w:r w:rsidRPr="00A57D78">
        <w:rPr>
          <w:noProof/>
          <w:color w:val="FF0000"/>
        </w:rPr>
      </w:r>
      <w:r w:rsidRPr="00A57D78">
        <w:rPr>
          <w:noProof/>
          <w:color w:val="FF0000"/>
        </w:rPr>
        <w:fldChar w:fldCharType="separate"/>
      </w:r>
      <w:r w:rsidRPr="00A57D78">
        <w:rPr>
          <w:noProof/>
          <w:color w:val="FF0000"/>
        </w:rPr>
        <w:t>157</w:t>
      </w:r>
      <w:r w:rsidRPr="00A57D78">
        <w:rPr>
          <w:noProof/>
          <w:color w:val="FF0000"/>
        </w:rPr>
        <w:fldChar w:fldCharType="end"/>
      </w:r>
    </w:p>
    <w:p w14:paraId="399D5659" w14:textId="77DB6971" w:rsidR="00A57D78" w:rsidRPr="00A57D78" w:rsidRDefault="00A57D78">
      <w:pPr>
        <w:pStyle w:val="TOC6"/>
        <w:rPr>
          <w:rFonts w:asciiTheme="minorHAnsi" w:hAnsiTheme="minorHAnsi" w:cstheme="minorBidi"/>
          <w:noProof/>
          <w:color w:val="FF0000"/>
          <w:kern w:val="2"/>
          <w:sz w:val="24"/>
          <w:szCs w:val="24"/>
          <w:lang w:eastAsia="zh-CN"/>
          <w14:ligatures w14:val="standardContextual"/>
        </w:rPr>
      </w:pPr>
      <w:r w:rsidRPr="00A57D78">
        <w:rPr>
          <w:noProof/>
          <w:color w:val="FF0000"/>
        </w:rPr>
        <w:t xml:space="preserve">9.7.5.2.4.9 </w:t>
      </w:r>
      <w:r w:rsidRPr="00A57D78">
        <w:rPr>
          <w:rFonts w:asciiTheme="minorHAnsi" w:hAnsiTheme="minorHAnsi" w:cstheme="minorBidi"/>
          <w:noProof/>
          <w:color w:val="FF0000"/>
          <w:kern w:val="2"/>
          <w:sz w:val="24"/>
          <w:szCs w:val="24"/>
          <w:lang w:eastAsia="zh-CN"/>
          <w14:ligatures w14:val="standardContextual"/>
        </w:rPr>
        <w:tab/>
      </w:r>
      <w:r w:rsidRPr="00A57D78">
        <w:rPr>
          <w:noProof/>
          <w:color w:val="FF0000"/>
        </w:rPr>
        <w:t>Additional requirements for band 48</w:t>
      </w:r>
      <w:r w:rsidRPr="00A57D78">
        <w:rPr>
          <w:noProof/>
          <w:color w:val="FF0000"/>
        </w:rPr>
        <w:tab/>
      </w:r>
      <w:r w:rsidRPr="00A57D78">
        <w:rPr>
          <w:noProof/>
          <w:color w:val="FF0000"/>
        </w:rPr>
        <w:fldChar w:fldCharType="begin" w:fldLock="1"/>
      </w:r>
      <w:r w:rsidRPr="00A57D78">
        <w:rPr>
          <w:noProof/>
          <w:color w:val="FF0000"/>
        </w:rPr>
        <w:instrText xml:space="preserve"> PAGEREF _Toc210411591 \h </w:instrText>
      </w:r>
      <w:r w:rsidRPr="00A57D78">
        <w:rPr>
          <w:noProof/>
          <w:color w:val="FF0000"/>
        </w:rPr>
      </w:r>
      <w:r w:rsidRPr="00A57D78">
        <w:rPr>
          <w:noProof/>
          <w:color w:val="FF0000"/>
        </w:rPr>
        <w:fldChar w:fldCharType="separate"/>
      </w:r>
      <w:r w:rsidRPr="00A57D78">
        <w:rPr>
          <w:noProof/>
          <w:color w:val="FF0000"/>
        </w:rPr>
        <w:t>158</w:t>
      </w:r>
      <w:r w:rsidRPr="00A57D78">
        <w:rPr>
          <w:noProof/>
          <w:color w:val="FF0000"/>
        </w:rPr>
        <w:fldChar w:fldCharType="end"/>
      </w:r>
    </w:p>
    <w:p w14:paraId="640677D6" w14:textId="5D1D571F" w:rsidR="00A57D78" w:rsidRPr="00A57D78" w:rsidRDefault="00A57D78">
      <w:pPr>
        <w:pStyle w:val="TOC5"/>
        <w:rPr>
          <w:rFonts w:asciiTheme="minorHAnsi" w:hAnsiTheme="minorHAnsi" w:cstheme="minorBidi"/>
          <w:noProof/>
          <w:color w:val="FF0000"/>
          <w:kern w:val="2"/>
          <w:sz w:val="24"/>
          <w:szCs w:val="24"/>
          <w:lang w:eastAsia="zh-CN"/>
          <w14:ligatures w14:val="standardContextual"/>
        </w:rPr>
      </w:pPr>
      <w:r w:rsidRPr="00A57D78">
        <w:rPr>
          <w:noProof/>
          <w:color w:val="FF0000"/>
        </w:rPr>
        <w:t xml:space="preserve">9.7.5.2.4.10 </w:t>
      </w:r>
      <w:r w:rsidRPr="00A57D78">
        <w:rPr>
          <w:rFonts w:asciiTheme="minorHAnsi" w:hAnsiTheme="minorHAnsi" w:cstheme="minorBidi"/>
          <w:noProof/>
          <w:color w:val="FF0000"/>
          <w:kern w:val="2"/>
          <w:sz w:val="24"/>
          <w:szCs w:val="24"/>
          <w:lang w:eastAsia="zh-CN"/>
          <w14:ligatures w14:val="standardContextual"/>
        </w:rPr>
        <w:tab/>
      </w:r>
      <w:r w:rsidRPr="00A57D78">
        <w:rPr>
          <w:noProof/>
          <w:color w:val="FF0000"/>
        </w:rPr>
        <w:t>Additional requirements for band 53</w:t>
      </w:r>
      <w:r w:rsidRPr="00A57D78">
        <w:rPr>
          <w:noProof/>
          <w:color w:val="FF0000"/>
        </w:rPr>
        <w:tab/>
      </w:r>
      <w:r w:rsidRPr="00A57D78">
        <w:rPr>
          <w:noProof/>
          <w:color w:val="FF0000"/>
        </w:rPr>
        <w:fldChar w:fldCharType="begin" w:fldLock="1"/>
      </w:r>
      <w:r w:rsidRPr="00A57D78">
        <w:rPr>
          <w:noProof/>
          <w:color w:val="FF0000"/>
        </w:rPr>
        <w:instrText xml:space="preserve"> PAGEREF _Toc210411592 \h </w:instrText>
      </w:r>
      <w:r w:rsidRPr="00A57D78">
        <w:rPr>
          <w:noProof/>
          <w:color w:val="FF0000"/>
        </w:rPr>
      </w:r>
      <w:r w:rsidRPr="00A57D78">
        <w:rPr>
          <w:noProof/>
          <w:color w:val="FF0000"/>
        </w:rPr>
        <w:fldChar w:fldCharType="separate"/>
      </w:r>
      <w:r w:rsidRPr="00A57D78">
        <w:rPr>
          <w:noProof/>
          <w:color w:val="FF0000"/>
        </w:rPr>
        <w:t>158</w:t>
      </w:r>
      <w:r w:rsidRPr="00A57D78">
        <w:rPr>
          <w:noProof/>
          <w:color w:val="FF0000"/>
        </w:rPr>
        <w:fldChar w:fldCharType="end"/>
      </w:r>
    </w:p>
    <w:p w14:paraId="67302EF9" w14:textId="284F80B5" w:rsidR="00A57D78" w:rsidRDefault="00A57D78">
      <w:pPr>
        <w:pStyle w:val="TOC4"/>
        <w:rPr>
          <w:rFonts w:asciiTheme="minorHAnsi" w:hAnsiTheme="minorHAnsi" w:cstheme="minorBidi"/>
          <w:noProof/>
          <w:kern w:val="2"/>
          <w:sz w:val="24"/>
          <w:szCs w:val="24"/>
          <w:lang w:eastAsia="zh-CN"/>
          <w14:ligatures w14:val="standardContextual"/>
        </w:rPr>
      </w:pPr>
      <w:r w:rsidRPr="00A5430F">
        <w:rPr>
          <w:rFonts w:eastAsia="SimSun"/>
          <w:noProof/>
        </w:rPr>
        <w:t>9.7.5.3</w:t>
      </w:r>
      <w:r>
        <w:rPr>
          <w:rFonts w:asciiTheme="minorHAnsi" w:hAnsiTheme="minorHAnsi" w:cstheme="minorBidi"/>
          <w:noProof/>
          <w:kern w:val="2"/>
          <w:sz w:val="24"/>
          <w:szCs w:val="24"/>
          <w:lang w:eastAsia="zh-CN"/>
          <w14:ligatures w14:val="standardContextual"/>
        </w:rPr>
        <w:tab/>
      </w:r>
      <w:r w:rsidRPr="00A5430F">
        <w:rPr>
          <w:rFonts w:eastAsia="SimSun"/>
          <w:noProof/>
        </w:rPr>
        <w:t>Minimum requirement for single RAT UTRA operation</w:t>
      </w:r>
      <w:r>
        <w:rPr>
          <w:noProof/>
        </w:rPr>
        <w:tab/>
      </w:r>
      <w:r>
        <w:rPr>
          <w:noProof/>
        </w:rPr>
        <w:fldChar w:fldCharType="begin" w:fldLock="1"/>
      </w:r>
      <w:r>
        <w:rPr>
          <w:noProof/>
        </w:rPr>
        <w:instrText xml:space="preserve"> PAGEREF _Toc210411593 \h </w:instrText>
      </w:r>
      <w:r>
        <w:rPr>
          <w:noProof/>
        </w:rPr>
      </w:r>
      <w:r>
        <w:rPr>
          <w:noProof/>
        </w:rPr>
        <w:fldChar w:fldCharType="separate"/>
      </w:r>
      <w:r>
        <w:rPr>
          <w:noProof/>
        </w:rPr>
        <w:t>158</w:t>
      </w:r>
      <w:r>
        <w:rPr>
          <w:noProof/>
        </w:rPr>
        <w:fldChar w:fldCharType="end"/>
      </w:r>
    </w:p>
    <w:p w14:paraId="3E86E551" w14:textId="2C291932" w:rsidR="00A57D78" w:rsidRDefault="00A57D78">
      <w:pPr>
        <w:pStyle w:val="TOC4"/>
        <w:rPr>
          <w:rFonts w:asciiTheme="minorHAnsi" w:hAnsiTheme="minorHAnsi" w:cstheme="minorBidi"/>
          <w:noProof/>
          <w:kern w:val="2"/>
          <w:sz w:val="24"/>
          <w:szCs w:val="24"/>
          <w:lang w:eastAsia="zh-CN"/>
          <w14:ligatures w14:val="standardContextual"/>
        </w:rPr>
      </w:pPr>
      <w:r w:rsidRPr="00A5430F">
        <w:rPr>
          <w:rFonts w:eastAsia="SimSun"/>
          <w:noProof/>
        </w:rPr>
        <w:t>9.7.5.4</w:t>
      </w:r>
      <w:r>
        <w:rPr>
          <w:rFonts w:asciiTheme="minorHAnsi" w:hAnsiTheme="minorHAnsi" w:cstheme="minorBidi"/>
          <w:noProof/>
          <w:kern w:val="2"/>
          <w:sz w:val="24"/>
          <w:szCs w:val="24"/>
          <w:lang w:eastAsia="zh-CN"/>
          <w14:ligatures w14:val="standardContextual"/>
        </w:rPr>
        <w:tab/>
      </w:r>
      <w:r w:rsidRPr="00A5430F">
        <w:rPr>
          <w:rFonts w:eastAsia="SimSun"/>
          <w:noProof/>
        </w:rPr>
        <w:t>Minimum requirement for single RAT E-UTRA operation</w:t>
      </w:r>
      <w:r>
        <w:rPr>
          <w:noProof/>
        </w:rPr>
        <w:tab/>
      </w:r>
      <w:r>
        <w:rPr>
          <w:noProof/>
        </w:rPr>
        <w:fldChar w:fldCharType="begin" w:fldLock="1"/>
      </w:r>
      <w:r>
        <w:rPr>
          <w:noProof/>
        </w:rPr>
        <w:instrText xml:space="preserve"> PAGEREF _Toc210411594 \h </w:instrText>
      </w:r>
      <w:r>
        <w:rPr>
          <w:noProof/>
        </w:rPr>
      </w:r>
      <w:r>
        <w:rPr>
          <w:noProof/>
        </w:rPr>
        <w:fldChar w:fldCharType="separate"/>
      </w:r>
      <w:r>
        <w:rPr>
          <w:noProof/>
        </w:rPr>
        <w:t>158</w:t>
      </w:r>
      <w:r>
        <w:rPr>
          <w:noProof/>
        </w:rPr>
        <w:fldChar w:fldCharType="end"/>
      </w:r>
    </w:p>
    <w:p w14:paraId="58182C9E" w14:textId="49729E87" w:rsidR="00A57D78" w:rsidRDefault="00A57D78">
      <w:pPr>
        <w:pStyle w:val="TOC5"/>
        <w:rPr>
          <w:rFonts w:asciiTheme="minorHAnsi" w:hAnsiTheme="minorHAnsi" w:cstheme="minorBidi"/>
          <w:noProof/>
          <w:kern w:val="2"/>
          <w:sz w:val="24"/>
          <w:szCs w:val="24"/>
          <w:lang w:eastAsia="zh-CN"/>
          <w14:ligatures w14:val="standardContextual"/>
        </w:rPr>
      </w:pPr>
      <w:r>
        <w:rPr>
          <w:noProof/>
        </w:rPr>
        <w:t>9.7.5.4.1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_Toc210411595 \h </w:instrText>
      </w:r>
      <w:r>
        <w:rPr>
          <w:noProof/>
        </w:rPr>
      </w:r>
      <w:r>
        <w:rPr>
          <w:noProof/>
        </w:rPr>
        <w:fldChar w:fldCharType="separate"/>
      </w:r>
      <w:r>
        <w:rPr>
          <w:noProof/>
        </w:rPr>
        <w:t>158</w:t>
      </w:r>
      <w:r>
        <w:rPr>
          <w:noProof/>
        </w:rPr>
        <w:fldChar w:fldCharType="end"/>
      </w:r>
    </w:p>
    <w:p w14:paraId="32747B39" w14:textId="2C800FA8" w:rsidR="00A57D78" w:rsidRDefault="00A57D78">
      <w:pPr>
        <w:pStyle w:val="TOC5"/>
        <w:rPr>
          <w:rFonts w:asciiTheme="minorHAnsi" w:hAnsiTheme="minorHAnsi" w:cstheme="minorBidi"/>
          <w:noProof/>
          <w:kern w:val="2"/>
          <w:sz w:val="24"/>
          <w:szCs w:val="24"/>
          <w:lang w:eastAsia="zh-CN"/>
          <w14:ligatures w14:val="standardContextual"/>
        </w:rPr>
      </w:pPr>
      <w:r>
        <w:rPr>
          <w:noProof/>
        </w:rPr>
        <w:t>9.7.5.4.2</w:t>
      </w:r>
      <w:r>
        <w:rPr>
          <w:rFonts w:asciiTheme="minorHAnsi" w:hAnsiTheme="minorHAnsi" w:cstheme="minorBidi"/>
          <w:noProof/>
          <w:kern w:val="2"/>
          <w:sz w:val="24"/>
          <w:szCs w:val="24"/>
          <w:lang w:eastAsia="zh-CN"/>
          <w14:ligatures w14:val="standardContextual"/>
        </w:rPr>
        <w:tab/>
      </w:r>
      <w:r>
        <w:rPr>
          <w:noProof/>
        </w:rPr>
        <w:t xml:space="preserve">Minimum requirements </w:t>
      </w:r>
      <w:r>
        <w:rPr>
          <w:noProof/>
          <w:lang w:eastAsia="zh-CN"/>
        </w:rPr>
        <w:t xml:space="preserve">for Wide Area BS </w:t>
      </w:r>
      <w:r>
        <w:rPr>
          <w:noProof/>
        </w:rPr>
        <w:t>(Category A)</w:t>
      </w:r>
      <w:r>
        <w:rPr>
          <w:noProof/>
        </w:rPr>
        <w:tab/>
      </w:r>
      <w:r>
        <w:rPr>
          <w:noProof/>
        </w:rPr>
        <w:fldChar w:fldCharType="begin" w:fldLock="1"/>
      </w:r>
      <w:r>
        <w:rPr>
          <w:noProof/>
        </w:rPr>
        <w:instrText xml:space="preserve"> PAGEREF _Toc210411596 \h </w:instrText>
      </w:r>
      <w:r>
        <w:rPr>
          <w:noProof/>
        </w:rPr>
      </w:r>
      <w:r>
        <w:rPr>
          <w:noProof/>
        </w:rPr>
        <w:fldChar w:fldCharType="separate"/>
      </w:r>
      <w:r>
        <w:rPr>
          <w:noProof/>
        </w:rPr>
        <w:t>159</w:t>
      </w:r>
      <w:r>
        <w:rPr>
          <w:noProof/>
        </w:rPr>
        <w:fldChar w:fldCharType="end"/>
      </w:r>
    </w:p>
    <w:p w14:paraId="39A7FAAC" w14:textId="2FFF158D" w:rsidR="00A57D78" w:rsidRDefault="00A57D78">
      <w:pPr>
        <w:pStyle w:val="TOC4"/>
        <w:rPr>
          <w:rFonts w:asciiTheme="minorHAnsi" w:hAnsiTheme="minorHAnsi" w:cstheme="minorBidi"/>
          <w:noProof/>
          <w:kern w:val="2"/>
          <w:sz w:val="24"/>
          <w:szCs w:val="24"/>
          <w:lang w:eastAsia="zh-CN"/>
          <w14:ligatures w14:val="standardContextual"/>
        </w:rPr>
      </w:pPr>
      <w:r>
        <w:rPr>
          <w:noProof/>
        </w:rPr>
        <w:t>9.7.5.4.3</w:t>
      </w:r>
      <w:r>
        <w:rPr>
          <w:rFonts w:asciiTheme="minorHAnsi" w:hAnsiTheme="minorHAnsi" w:cstheme="minorBidi"/>
          <w:noProof/>
          <w:kern w:val="2"/>
          <w:sz w:val="24"/>
          <w:szCs w:val="24"/>
          <w:lang w:eastAsia="zh-CN"/>
          <w14:ligatures w14:val="standardContextual"/>
        </w:rPr>
        <w:tab/>
      </w:r>
      <w:r>
        <w:rPr>
          <w:noProof/>
        </w:rPr>
        <w:t xml:space="preserve">Minimum requirements </w:t>
      </w:r>
      <w:r>
        <w:rPr>
          <w:noProof/>
          <w:lang w:eastAsia="zh-CN"/>
        </w:rPr>
        <w:t>for Wide Area BS</w:t>
      </w:r>
      <w:r>
        <w:rPr>
          <w:noProof/>
        </w:rPr>
        <w:t xml:space="preserve"> (Category B)</w:t>
      </w:r>
      <w:r>
        <w:rPr>
          <w:noProof/>
        </w:rPr>
        <w:tab/>
      </w:r>
      <w:r>
        <w:rPr>
          <w:noProof/>
        </w:rPr>
        <w:fldChar w:fldCharType="begin" w:fldLock="1"/>
      </w:r>
      <w:r>
        <w:rPr>
          <w:noProof/>
        </w:rPr>
        <w:instrText xml:space="preserve"> PAGEREF _Toc210411597 \h </w:instrText>
      </w:r>
      <w:r>
        <w:rPr>
          <w:noProof/>
        </w:rPr>
      </w:r>
      <w:r>
        <w:rPr>
          <w:noProof/>
        </w:rPr>
        <w:fldChar w:fldCharType="separate"/>
      </w:r>
      <w:r>
        <w:rPr>
          <w:noProof/>
        </w:rPr>
        <w:t>162</w:t>
      </w:r>
      <w:r>
        <w:rPr>
          <w:noProof/>
        </w:rPr>
        <w:fldChar w:fldCharType="end"/>
      </w:r>
    </w:p>
    <w:p w14:paraId="7C485E77" w14:textId="39666459" w:rsidR="00A57D78" w:rsidRDefault="00A57D78">
      <w:pPr>
        <w:pStyle w:val="TOC6"/>
        <w:rPr>
          <w:rFonts w:asciiTheme="minorHAnsi" w:hAnsiTheme="minorHAnsi" w:cstheme="minorBidi"/>
          <w:noProof/>
          <w:kern w:val="2"/>
          <w:sz w:val="24"/>
          <w:szCs w:val="24"/>
          <w:lang w:eastAsia="zh-CN"/>
          <w14:ligatures w14:val="standardContextual"/>
        </w:rPr>
      </w:pPr>
      <w:r>
        <w:rPr>
          <w:noProof/>
        </w:rPr>
        <w:t>9.7.5.4.3.1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_Toc210411598 \h </w:instrText>
      </w:r>
      <w:r>
        <w:rPr>
          <w:noProof/>
        </w:rPr>
      </w:r>
      <w:r>
        <w:rPr>
          <w:noProof/>
        </w:rPr>
        <w:fldChar w:fldCharType="separate"/>
      </w:r>
      <w:r>
        <w:rPr>
          <w:noProof/>
        </w:rPr>
        <w:t>162</w:t>
      </w:r>
      <w:r>
        <w:rPr>
          <w:noProof/>
        </w:rPr>
        <w:fldChar w:fldCharType="end"/>
      </w:r>
    </w:p>
    <w:p w14:paraId="7F5CEE18" w14:textId="5ECD84FA" w:rsidR="00A57D78" w:rsidRDefault="00A57D78">
      <w:pPr>
        <w:pStyle w:val="TOC6"/>
        <w:rPr>
          <w:rFonts w:asciiTheme="minorHAnsi" w:hAnsiTheme="minorHAnsi" w:cstheme="minorBidi"/>
          <w:noProof/>
          <w:kern w:val="2"/>
          <w:sz w:val="24"/>
          <w:szCs w:val="24"/>
          <w:lang w:eastAsia="zh-CN"/>
          <w14:ligatures w14:val="standardContextual"/>
        </w:rPr>
      </w:pPr>
      <w:r>
        <w:rPr>
          <w:noProof/>
        </w:rPr>
        <w:t>9.7.5.4.3.2</w:t>
      </w:r>
      <w:r>
        <w:rPr>
          <w:rFonts w:asciiTheme="minorHAnsi" w:hAnsiTheme="minorHAnsi" w:cstheme="minorBidi"/>
          <w:noProof/>
          <w:kern w:val="2"/>
          <w:sz w:val="24"/>
          <w:szCs w:val="24"/>
          <w:lang w:eastAsia="zh-CN"/>
          <w14:ligatures w14:val="standardContextual"/>
        </w:rPr>
        <w:tab/>
      </w:r>
      <w:r>
        <w:rPr>
          <w:noProof/>
        </w:rPr>
        <w:t>Category B requirements (Option 1)</w:t>
      </w:r>
      <w:r>
        <w:rPr>
          <w:noProof/>
        </w:rPr>
        <w:tab/>
      </w:r>
      <w:r>
        <w:rPr>
          <w:noProof/>
        </w:rPr>
        <w:fldChar w:fldCharType="begin" w:fldLock="1"/>
      </w:r>
      <w:r>
        <w:rPr>
          <w:noProof/>
        </w:rPr>
        <w:instrText xml:space="preserve"> PAGEREF _Toc210411599 \h </w:instrText>
      </w:r>
      <w:r>
        <w:rPr>
          <w:noProof/>
        </w:rPr>
      </w:r>
      <w:r>
        <w:rPr>
          <w:noProof/>
        </w:rPr>
        <w:fldChar w:fldCharType="separate"/>
      </w:r>
      <w:r>
        <w:rPr>
          <w:noProof/>
        </w:rPr>
        <w:t>162</w:t>
      </w:r>
      <w:r>
        <w:rPr>
          <w:noProof/>
        </w:rPr>
        <w:fldChar w:fldCharType="end"/>
      </w:r>
    </w:p>
    <w:p w14:paraId="2B26FA18" w14:textId="489A3957" w:rsidR="00A57D78" w:rsidRDefault="00A57D78">
      <w:pPr>
        <w:pStyle w:val="TOC6"/>
        <w:rPr>
          <w:rFonts w:asciiTheme="minorHAnsi" w:hAnsiTheme="minorHAnsi" w:cstheme="minorBidi"/>
          <w:noProof/>
          <w:kern w:val="2"/>
          <w:sz w:val="24"/>
          <w:szCs w:val="24"/>
          <w:lang w:eastAsia="zh-CN"/>
          <w14:ligatures w14:val="standardContextual"/>
        </w:rPr>
      </w:pPr>
      <w:r>
        <w:rPr>
          <w:noProof/>
        </w:rPr>
        <w:t>9.7.5.4.3.3</w:t>
      </w:r>
      <w:r>
        <w:rPr>
          <w:rFonts w:asciiTheme="minorHAnsi" w:hAnsiTheme="minorHAnsi" w:cstheme="minorBidi"/>
          <w:noProof/>
          <w:kern w:val="2"/>
          <w:sz w:val="24"/>
          <w:szCs w:val="24"/>
          <w:lang w:eastAsia="zh-CN"/>
          <w14:ligatures w14:val="standardContextual"/>
        </w:rPr>
        <w:tab/>
      </w:r>
      <w:r>
        <w:rPr>
          <w:noProof/>
        </w:rPr>
        <w:t>Category B requirements (Option 2)</w:t>
      </w:r>
      <w:r>
        <w:rPr>
          <w:noProof/>
        </w:rPr>
        <w:tab/>
      </w:r>
      <w:r>
        <w:rPr>
          <w:noProof/>
        </w:rPr>
        <w:fldChar w:fldCharType="begin" w:fldLock="1"/>
      </w:r>
      <w:r>
        <w:rPr>
          <w:noProof/>
        </w:rPr>
        <w:instrText xml:space="preserve"> PAGEREF _Toc210411600 \h </w:instrText>
      </w:r>
      <w:r>
        <w:rPr>
          <w:noProof/>
        </w:rPr>
      </w:r>
      <w:r>
        <w:rPr>
          <w:noProof/>
        </w:rPr>
        <w:fldChar w:fldCharType="separate"/>
      </w:r>
      <w:r>
        <w:rPr>
          <w:noProof/>
        </w:rPr>
        <w:t>165</w:t>
      </w:r>
      <w:r>
        <w:rPr>
          <w:noProof/>
        </w:rPr>
        <w:fldChar w:fldCharType="end"/>
      </w:r>
    </w:p>
    <w:p w14:paraId="11552970" w14:textId="76D3B52A" w:rsidR="00A57D78" w:rsidRDefault="00A57D78">
      <w:pPr>
        <w:pStyle w:val="TOC5"/>
        <w:rPr>
          <w:rFonts w:asciiTheme="minorHAnsi" w:hAnsiTheme="minorHAnsi" w:cstheme="minorBidi"/>
          <w:noProof/>
          <w:kern w:val="2"/>
          <w:sz w:val="24"/>
          <w:szCs w:val="24"/>
          <w:lang w:eastAsia="zh-CN"/>
          <w14:ligatures w14:val="standardContextual"/>
        </w:rPr>
      </w:pPr>
      <w:r>
        <w:rPr>
          <w:noProof/>
        </w:rPr>
        <w:t>9.7.5.4.4</w:t>
      </w:r>
      <w:r>
        <w:rPr>
          <w:rFonts w:asciiTheme="minorHAnsi" w:hAnsiTheme="minorHAnsi" w:cstheme="minorBidi"/>
          <w:noProof/>
          <w:kern w:val="2"/>
          <w:sz w:val="24"/>
          <w:szCs w:val="24"/>
          <w:lang w:eastAsia="zh-CN"/>
          <w14:ligatures w14:val="standardContextual"/>
        </w:rPr>
        <w:tab/>
      </w:r>
      <w:r w:rsidRPr="00A5430F">
        <w:rPr>
          <w:rFonts w:cs="Arial"/>
          <w:noProof/>
        </w:rPr>
        <w:t>Minimum requirement</w:t>
      </w:r>
      <w:r>
        <w:rPr>
          <w:noProof/>
        </w:rPr>
        <w:t>s for Local Area BS (Category A and B)</w:t>
      </w:r>
      <w:r>
        <w:rPr>
          <w:noProof/>
        </w:rPr>
        <w:tab/>
      </w:r>
      <w:r>
        <w:rPr>
          <w:noProof/>
        </w:rPr>
        <w:fldChar w:fldCharType="begin" w:fldLock="1"/>
      </w:r>
      <w:r>
        <w:rPr>
          <w:noProof/>
        </w:rPr>
        <w:instrText xml:space="preserve"> PAGEREF _Toc210411601 \h </w:instrText>
      </w:r>
      <w:r>
        <w:rPr>
          <w:noProof/>
        </w:rPr>
      </w:r>
      <w:r>
        <w:rPr>
          <w:noProof/>
        </w:rPr>
        <w:fldChar w:fldCharType="separate"/>
      </w:r>
      <w:r>
        <w:rPr>
          <w:noProof/>
        </w:rPr>
        <w:t>167</w:t>
      </w:r>
      <w:r>
        <w:rPr>
          <w:noProof/>
        </w:rPr>
        <w:fldChar w:fldCharType="end"/>
      </w:r>
    </w:p>
    <w:p w14:paraId="0B236271" w14:textId="2D99CE1D" w:rsidR="00A57D78" w:rsidRDefault="00A57D78">
      <w:pPr>
        <w:pStyle w:val="TOC5"/>
        <w:rPr>
          <w:rFonts w:asciiTheme="minorHAnsi" w:hAnsiTheme="minorHAnsi" w:cstheme="minorBidi"/>
          <w:noProof/>
          <w:kern w:val="2"/>
          <w:sz w:val="24"/>
          <w:szCs w:val="24"/>
          <w:lang w:eastAsia="zh-CN"/>
          <w14:ligatures w14:val="standardContextual"/>
        </w:rPr>
      </w:pPr>
      <w:r>
        <w:rPr>
          <w:noProof/>
        </w:rPr>
        <w:t>9.7.5.4.5</w:t>
      </w:r>
      <w:r>
        <w:rPr>
          <w:rFonts w:asciiTheme="minorHAnsi" w:hAnsiTheme="minorHAnsi" w:cstheme="minorBidi"/>
          <w:noProof/>
          <w:kern w:val="2"/>
          <w:sz w:val="24"/>
          <w:szCs w:val="24"/>
          <w:lang w:eastAsia="zh-CN"/>
          <w14:ligatures w14:val="standardContextual"/>
        </w:rPr>
        <w:tab/>
      </w:r>
      <w:r w:rsidRPr="00A5430F">
        <w:rPr>
          <w:rFonts w:cs="Arial"/>
          <w:noProof/>
        </w:rPr>
        <w:t>Minimum requirement</w:t>
      </w:r>
      <w:r>
        <w:rPr>
          <w:noProof/>
        </w:rPr>
        <w:t>s for Medium Range BS (Category A and B)</w:t>
      </w:r>
      <w:r>
        <w:rPr>
          <w:noProof/>
        </w:rPr>
        <w:tab/>
      </w:r>
      <w:r>
        <w:rPr>
          <w:noProof/>
        </w:rPr>
        <w:fldChar w:fldCharType="begin" w:fldLock="1"/>
      </w:r>
      <w:r>
        <w:rPr>
          <w:noProof/>
        </w:rPr>
        <w:instrText xml:space="preserve"> PAGEREF _Toc210411602 \h </w:instrText>
      </w:r>
      <w:r>
        <w:rPr>
          <w:noProof/>
        </w:rPr>
      </w:r>
      <w:r>
        <w:rPr>
          <w:noProof/>
        </w:rPr>
        <w:fldChar w:fldCharType="separate"/>
      </w:r>
      <w:r>
        <w:rPr>
          <w:noProof/>
        </w:rPr>
        <w:t>169</w:t>
      </w:r>
      <w:r>
        <w:rPr>
          <w:noProof/>
        </w:rPr>
        <w:fldChar w:fldCharType="end"/>
      </w:r>
    </w:p>
    <w:p w14:paraId="678437BB" w14:textId="1BC4954D" w:rsidR="00A57D78" w:rsidRDefault="00A57D78">
      <w:pPr>
        <w:pStyle w:val="TOC5"/>
        <w:rPr>
          <w:rFonts w:asciiTheme="minorHAnsi" w:hAnsiTheme="minorHAnsi" w:cstheme="minorBidi"/>
          <w:noProof/>
          <w:kern w:val="2"/>
          <w:sz w:val="24"/>
          <w:szCs w:val="24"/>
          <w:lang w:eastAsia="zh-CN"/>
          <w14:ligatures w14:val="standardContextual"/>
        </w:rPr>
      </w:pPr>
      <w:r>
        <w:rPr>
          <w:noProof/>
        </w:rPr>
        <w:t>9.7.5.4.6</w:t>
      </w:r>
      <w:r>
        <w:rPr>
          <w:rFonts w:asciiTheme="minorHAnsi" w:hAnsiTheme="minorHAnsi" w:cstheme="minorBidi"/>
          <w:noProof/>
          <w:kern w:val="2"/>
          <w:sz w:val="24"/>
          <w:szCs w:val="24"/>
          <w:lang w:eastAsia="zh-CN"/>
          <w14:ligatures w14:val="standardContextual"/>
        </w:rPr>
        <w:tab/>
      </w:r>
      <w:r>
        <w:rPr>
          <w:noProof/>
        </w:rPr>
        <w:t>Additional requirements</w:t>
      </w:r>
      <w:r>
        <w:rPr>
          <w:noProof/>
        </w:rPr>
        <w:tab/>
      </w:r>
      <w:r>
        <w:rPr>
          <w:noProof/>
        </w:rPr>
        <w:fldChar w:fldCharType="begin" w:fldLock="1"/>
      </w:r>
      <w:r>
        <w:rPr>
          <w:noProof/>
        </w:rPr>
        <w:instrText xml:space="preserve"> PAGEREF _Toc210411603 \h </w:instrText>
      </w:r>
      <w:r>
        <w:rPr>
          <w:noProof/>
        </w:rPr>
      </w:r>
      <w:r>
        <w:rPr>
          <w:noProof/>
        </w:rPr>
        <w:fldChar w:fldCharType="separate"/>
      </w:r>
      <w:r>
        <w:rPr>
          <w:noProof/>
        </w:rPr>
        <w:t>171</w:t>
      </w:r>
      <w:r>
        <w:rPr>
          <w:noProof/>
        </w:rPr>
        <w:fldChar w:fldCharType="end"/>
      </w:r>
    </w:p>
    <w:p w14:paraId="565AE0FE" w14:textId="2FAB1616" w:rsidR="00A57D78" w:rsidRPr="00A57D78" w:rsidRDefault="00A57D78">
      <w:pPr>
        <w:pStyle w:val="TOC6"/>
        <w:rPr>
          <w:rFonts w:asciiTheme="minorHAnsi" w:hAnsiTheme="minorHAnsi" w:cstheme="minorBidi"/>
          <w:noProof/>
          <w:color w:val="FF0000"/>
          <w:kern w:val="2"/>
          <w:sz w:val="24"/>
          <w:szCs w:val="24"/>
          <w:lang w:eastAsia="zh-CN"/>
          <w14:ligatures w14:val="standardContextual"/>
        </w:rPr>
      </w:pPr>
      <w:r w:rsidRPr="00A57D78">
        <w:rPr>
          <w:noProof/>
          <w:color w:val="FF0000"/>
        </w:rPr>
        <w:t>9.7.5.4.6.1 Additional operating band unwanted emission limits for E-UTRA bands</w:t>
      </w:r>
      <w:r w:rsidRPr="00A57D78">
        <w:rPr>
          <w:noProof/>
          <w:color w:val="FF0000"/>
        </w:rPr>
        <w:tab/>
      </w:r>
      <w:r w:rsidRPr="00A57D78">
        <w:rPr>
          <w:noProof/>
          <w:color w:val="FF0000"/>
        </w:rPr>
        <w:fldChar w:fldCharType="begin" w:fldLock="1"/>
      </w:r>
      <w:r w:rsidRPr="00A57D78">
        <w:rPr>
          <w:noProof/>
          <w:color w:val="FF0000"/>
        </w:rPr>
        <w:instrText xml:space="preserve"> PAGEREF _Toc210411604 \h </w:instrText>
      </w:r>
      <w:r w:rsidRPr="00A57D78">
        <w:rPr>
          <w:noProof/>
          <w:color w:val="FF0000"/>
        </w:rPr>
      </w:r>
      <w:r w:rsidRPr="00A57D78">
        <w:rPr>
          <w:noProof/>
          <w:color w:val="FF0000"/>
        </w:rPr>
        <w:fldChar w:fldCharType="separate"/>
      </w:r>
      <w:r w:rsidRPr="00A57D78">
        <w:rPr>
          <w:noProof/>
          <w:color w:val="FF0000"/>
        </w:rPr>
        <w:t>171</w:t>
      </w:r>
      <w:r w:rsidRPr="00A57D78">
        <w:rPr>
          <w:noProof/>
          <w:color w:val="FF0000"/>
        </w:rPr>
        <w:fldChar w:fldCharType="end"/>
      </w:r>
    </w:p>
    <w:p w14:paraId="777644DD" w14:textId="19D6EDC6" w:rsidR="00A57D78" w:rsidRDefault="00A57D78">
      <w:pPr>
        <w:pStyle w:val="TOC6"/>
        <w:rPr>
          <w:rFonts w:asciiTheme="minorHAnsi" w:hAnsiTheme="minorHAnsi" w:cstheme="minorBidi"/>
          <w:noProof/>
          <w:kern w:val="2"/>
          <w:sz w:val="24"/>
          <w:szCs w:val="24"/>
          <w:lang w:eastAsia="zh-CN"/>
          <w14:ligatures w14:val="standardContextual"/>
        </w:rPr>
      </w:pPr>
      <w:r>
        <w:rPr>
          <w:noProof/>
        </w:rPr>
        <w:t>9.7.5.4.6.2</w:t>
      </w:r>
      <w:r>
        <w:rPr>
          <w:rFonts w:asciiTheme="minorHAnsi" w:hAnsiTheme="minorHAnsi" w:cstheme="minorBidi"/>
          <w:noProof/>
          <w:kern w:val="2"/>
          <w:sz w:val="24"/>
          <w:szCs w:val="24"/>
          <w:lang w:eastAsia="zh-CN"/>
          <w14:ligatures w14:val="standardContextual"/>
        </w:rPr>
        <w:tab/>
      </w:r>
      <w:r>
        <w:rPr>
          <w:noProof/>
        </w:rPr>
        <w:t>Protection of DTT</w:t>
      </w:r>
      <w:r>
        <w:rPr>
          <w:noProof/>
        </w:rPr>
        <w:tab/>
      </w:r>
      <w:r>
        <w:rPr>
          <w:noProof/>
        </w:rPr>
        <w:fldChar w:fldCharType="begin" w:fldLock="1"/>
      </w:r>
      <w:r>
        <w:rPr>
          <w:noProof/>
        </w:rPr>
        <w:instrText xml:space="preserve"> PAGEREF _Toc210411605 \h </w:instrText>
      </w:r>
      <w:r>
        <w:rPr>
          <w:noProof/>
        </w:rPr>
      </w:r>
      <w:r>
        <w:rPr>
          <w:noProof/>
        </w:rPr>
        <w:fldChar w:fldCharType="separate"/>
      </w:r>
      <w:r>
        <w:rPr>
          <w:noProof/>
        </w:rPr>
        <w:t>172</w:t>
      </w:r>
      <w:r>
        <w:rPr>
          <w:noProof/>
        </w:rPr>
        <w:fldChar w:fldCharType="end"/>
      </w:r>
    </w:p>
    <w:p w14:paraId="0F3CD543" w14:textId="7FE41FA8" w:rsidR="00A57D78" w:rsidRDefault="00A57D78">
      <w:pPr>
        <w:pStyle w:val="TOC6"/>
        <w:rPr>
          <w:rFonts w:asciiTheme="minorHAnsi" w:hAnsiTheme="minorHAnsi" w:cstheme="minorBidi"/>
          <w:noProof/>
          <w:kern w:val="2"/>
          <w:sz w:val="24"/>
          <w:szCs w:val="24"/>
          <w:lang w:eastAsia="zh-CN"/>
          <w14:ligatures w14:val="standardContextual"/>
        </w:rPr>
      </w:pPr>
      <w:r>
        <w:rPr>
          <w:noProof/>
        </w:rPr>
        <w:t>9.7.5.4.6.3</w:t>
      </w:r>
      <w:r>
        <w:rPr>
          <w:rFonts w:asciiTheme="minorHAnsi" w:hAnsiTheme="minorHAnsi" w:cstheme="minorBidi"/>
          <w:noProof/>
          <w:kern w:val="2"/>
          <w:sz w:val="24"/>
          <w:szCs w:val="24"/>
          <w:lang w:eastAsia="zh-CN"/>
          <w14:ligatures w14:val="standardContextual"/>
        </w:rPr>
        <w:tab/>
      </w:r>
      <w:r>
        <w:rPr>
          <w:noProof/>
        </w:rPr>
        <w:t>Co-existence with RNSS/GPS services in North America</w:t>
      </w:r>
      <w:r>
        <w:rPr>
          <w:noProof/>
        </w:rPr>
        <w:tab/>
      </w:r>
      <w:r>
        <w:rPr>
          <w:noProof/>
        </w:rPr>
        <w:fldChar w:fldCharType="begin" w:fldLock="1"/>
      </w:r>
      <w:r>
        <w:rPr>
          <w:noProof/>
        </w:rPr>
        <w:instrText xml:space="preserve"> PAGEREF _Toc210411606 \h </w:instrText>
      </w:r>
      <w:r>
        <w:rPr>
          <w:noProof/>
        </w:rPr>
      </w:r>
      <w:r>
        <w:rPr>
          <w:noProof/>
        </w:rPr>
        <w:fldChar w:fldCharType="separate"/>
      </w:r>
      <w:r>
        <w:rPr>
          <w:noProof/>
        </w:rPr>
        <w:t>172</w:t>
      </w:r>
      <w:r>
        <w:rPr>
          <w:noProof/>
        </w:rPr>
        <w:fldChar w:fldCharType="end"/>
      </w:r>
    </w:p>
    <w:p w14:paraId="2BCE324C" w14:textId="203758A4" w:rsidR="00A57D78" w:rsidRDefault="00A57D78">
      <w:pPr>
        <w:pStyle w:val="TOC6"/>
        <w:rPr>
          <w:rFonts w:asciiTheme="minorHAnsi" w:hAnsiTheme="minorHAnsi" w:cstheme="minorBidi"/>
          <w:noProof/>
          <w:kern w:val="2"/>
          <w:sz w:val="24"/>
          <w:szCs w:val="24"/>
          <w:lang w:eastAsia="zh-CN"/>
          <w14:ligatures w14:val="standardContextual"/>
        </w:rPr>
      </w:pPr>
      <w:r>
        <w:rPr>
          <w:noProof/>
        </w:rPr>
        <w:t>9.7.5.4.6.4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_Toc210411607 \h </w:instrText>
      </w:r>
      <w:r>
        <w:rPr>
          <w:noProof/>
        </w:rPr>
      </w:r>
      <w:r>
        <w:rPr>
          <w:noProof/>
        </w:rPr>
        <w:fldChar w:fldCharType="separate"/>
      </w:r>
      <w:r>
        <w:rPr>
          <w:noProof/>
        </w:rPr>
        <w:t>173</w:t>
      </w:r>
      <w:r>
        <w:rPr>
          <w:noProof/>
        </w:rPr>
        <w:fldChar w:fldCharType="end"/>
      </w:r>
    </w:p>
    <w:p w14:paraId="206C67FA" w14:textId="25A8A28A" w:rsidR="00A57D78" w:rsidRDefault="00A57D78">
      <w:pPr>
        <w:pStyle w:val="TOC6"/>
        <w:rPr>
          <w:rFonts w:asciiTheme="minorHAnsi" w:hAnsiTheme="minorHAnsi" w:cstheme="minorBidi"/>
          <w:noProof/>
          <w:kern w:val="2"/>
          <w:sz w:val="24"/>
          <w:szCs w:val="24"/>
          <w:lang w:eastAsia="zh-CN"/>
          <w14:ligatures w14:val="standardContextual"/>
        </w:rPr>
      </w:pPr>
      <w:r>
        <w:rPr>
          <w:noProof/>
        </w:rPr>
        <w:t>9.7.5.4.6.5</w:t>
      </w:r>
      <w:r>
        <w:rPr>
          <w:rFonts w:asciiTheme="minorHAnsi" w:hAnsiTheme="minorHAnsi" w:cstheme="minorBidi"/>
          <w:noProof/>
          <w:kern w:val="2"/>
          <w:sz w:val="24"/>
          <w:szCs w:val="24"/>
          <w:lang w:eastAsia="zh-CN"/>
          <w14:ligatures w14:val="standardContextual"/>
        </w:rPr>
        <w:tab/>
      </w:r>
      <w:r>
        <w:rPr>
          <w:noProof/>
        </w:rPr>
        <w:t>Additional band 32, 50, 51, 74, 75 and 76 unwanted emissions</w:t>
      </w:r>
      <w:r>
        <w:rPr>
          <w:noProof/>
        </w:rPr>
        <w:tab/>
      </w:r>
      <w:r>
        <w:rPr>
          <w:noProof/>
        </w:rPr>
        <w:fldChar w:fldCharType="begin" w:fldLock="1"/>
      </w:r>
      <w:r>
        <w:rPr>
          <w:noProof/>
        </w:rPr>
        <w:instrText xml:space="preserve"> PAGEREF _Toc210411608 \h </w:instrText>
      </w:r>
      <w:r>
        <w:rPr>
          <w:noProof/>
        </w:rPr>
      </w:r>
      <w:r>
        <w:rPr>
          <w:noProof/>
        </w:rPr>
        <w:fldChar w:fldCharType="separate"/>
      </w:r>
      <w:r>
        <w:rPr>
          <w:noProof/>
        </w:rPr>
        <w:t>173</w:t>
      </w:r>
      <w:r>
        <w:rPr>
          <w:noProof/>
        </w:rPr>
        <w:fldChar w:fldCharType="end"/>
      </w:r>
    </w:p>
    <w:p w14:paraId="79DD978A" w14:textId="66AB65AF" w:rsidR="00A57D78" w:rsidRPr="00A57D78" w:rsidRDefault="00A57D78">
      <w:pPr>
        <w:pStyle w:val="TOC6"/>
        <w:rPr>
          <w:rFonts w:asciiTheme="minorHAnsi" w:hAnsiTheme="minorHAnsi" w:cstheme="minorBidi"/>
          <w:noProof/>
          <w:color w:val="FF0000"/>
          <w:kern w:val="2"/>
          <w:sz w:val="24"/>
          <w:szCs w:val="24"/>
          <w:lang w:eastAsia="zh-CN"/>
          <w14:ligatures w14:val="standardContextual"/>
        </w:rPr>
      </w:pPr>
      <w:r w:rsidRPr="00A57D78">
        <w:rPr>
          <w:noProof/>
          <w:color w:val="FF0000"/>
        </w:rPr>
        <w:t xml:space="preserve">9.7.5.4.6.6 </w:t>
      </w:r>
      <w:r w:rsidRPr="00A57D78">
        <w:rPr>
          <w:rFonts w:asciiTheme="minorHAnsi" w:hAnsiTheme="minorHAnsi" w:cstheme="minorBidi"/>
          <w:noProof/>
          <w:color w:val="FF0000"/>
          <w:kern w:val="2"/>
          <w:sz w:val="24"/>
          <w:szCs w:val="24"/>
          <w:lang w:eastAsia="zh-CN"/>
          <w14:ligatures w14:val="standardContextual"/>
        </w:rPr>
        <w:tab/>
      </w:r>
      <w:r w:rsidRPr="00A57D78">
        <w:rPr>
          <w:noProof/>
          <w:color w:val="FF0000"/>
        </w:rPr>
        <w:t>Additional requirements for band 45</w:t>
      </w:r>
      <w:r w:rsidRPr="00A57D78">
        <w:rPr>
          <w:noProof/>
          <w:color w:val="FF0000"/>
        </w:rPr>
        <w:tab/>
      </w:r>
      <w:r w:rsidRPr="00A57D78">
        <w:rPr>
          <w:noProof/>
          <w:color w:val="FF0000"/>
        </w:rPr>
        <w:fldChar w:fldCharType="begin" w:fldLock="1"/>
      </w:r>
      <w:r w:rsidRPr="00A57D78">
        <w:rPr>
          <w:noProof/>
          <w:color w:val="FF0000"/>
        </w:rPr>
        <w:instrText xml:space="preserve"> PAGEREF _Toc210411609 \h </w:instrText>
      </w:r>
      <w:r w:rsidRPr="00A57D78">
        <w:rPr>
          <w:noProof/>
          <w:color w:val="FF0000"/>
        </w:rPr>
      </w:r>
      <w:r w:rsidRPr="00A57D78">
        <w:rPr>
          <w:noProof/>
          <w:color w:val="FF0000"/>
        </w:rPr>
        <w:fldChar w:fldCharType="separate"/>
      </w:r>
      <w:r w:rsidRPr="00A57D78">
        <w:rPr>
          <w:noProof/>
          <w:color w:val="FF0000"/>
        </w:rPr>
        <w:t>174</w:t>
      </w:r>
      <w:r w:rsidRPr="00A57D78">
        <w:rPr>
          <w:noProof/>
          <w:color w:val="FF0000"/>
        </w:rPr>
        <w:fldChar w:fldCharType="end"/>
      </w:r>
    </w:p>
    <w:p w14:paraId="450B9267" w14:textId="02AAEDA0" w:rsidR="00A57D78" w:rsidRPr="00A57D78" w:rsidRDefault="00A57D78">
      <w:pPr>
        <w:pStyle w:val="TOC6"/>
        <w:rPr>
          <w:rFonts w:asciiTheme="minorHAnsi" w:hAnsiTheme="minorHAnsi" w:cstheme="minorBidi"/>
          <w:noProof/>
          <w:color w:val="FF0000"/>
          <w:kern w:val="2"/>
          <w:sz w:val="24"/>
          <w:szCs w:val="24"/>
          <w:lang w:eastAsia="zh-CN"/>
          <w14:ligatures w14:val="standardContextual"/>
        </w:rPr>
      </w:pPr>
      <w:r w:rsidRPr="00A57D78">
        <w:rPr>
          <w:noProof/>
          <w:color w:val="FF0000"/>
        </w:rPr>
        <w:t xml:space="preserve">9.7.5.4.6.7 </w:t>
      </w:r>
      <w:r w:rsidRPr="00A57D78">
        <w:rPr>
          <w:rFonts w:asciiTheme="minorHAnsi" w:hAnsiTheme="minorHAnsi" w:cstheme="minorBidi"/>
          <w:noProof/>
          <w:color w:val="FF0000"/>
          <w:kern w:val="2"/>
          <w:sz w:val="24"/>
          <w:szCs w:val="24"/>
          <w:lang w:eastAsia="zh-CN"/>
          <w14:ligatures w14:val="standardContextual"/>
        </w:rPr>
        <w:tab/>
      </w:r>
      <w:r w:rsidRPr="00A57D78">
        <w:rPr>
          <w:noProof/>
          <w:color w:val="FF0000"/>
        </w:rPr>
        <w:t>Additional requirements for band 48</w:t>
      </w:r>
      <w:r w:rsidRPr="00A57D78">
        <w:rPr>
          <w:noProof/>
          <w:color w:val="FF0000"/>
        </w:rPr>
        <w:tab/>
      </w:r>
      <w:r w:rsidRPr="00A57D78">
        <w:rPr>
          <w:noProof/>
          <w:color w:val="FF0000"/>
        </w:rPr>
        <w:fldChar w:fldCharType="begin" w:fldLock="1"/>
      </w:r>
      <w:r w:rsidRPr="00A57D78">
        <w:rPr>
          <w:noProof/>
          <w:color w:val="FF0000"/>
        </w:rPr>
        <w:instrText xml:space="preserve"> PAGEREF _Toc210411610 \h </w:instrText>
      </w:r>
      <w:r w:rsidRPr="00A57D78">
        <w:rPr>
          <w:noProof/>
          <w:color w:val="FF0000"/>
        </w:rPr>
      </w:r>
      <w:r w:rsidRPr="00A57D78">
        <w:rPr>
          <w:noProof/>
          <w:color w:val="FF0000"/>
        </w:rPr>
        <w:fldChar w:fldCharType="separate"/>
      </w:r>
      <w:r w:rsidRPr="00A57D78">
        <w:rPr>
          <w:noProof/>
          <w:color w:val="FF0000"/>
        </w:rPr>
        <w:t>175</w:t>
      </w:r>
      <w:r w:rsidRPr="00A57D78">
        <w:rPr>
          <w:noProof/>
          <w:color w:val="FF0000"/>
        </w:rPr>
        <w:fldChar w:fldCharType="end"/>
      </w:r>
    </w:p>
    <w:p w14:paraId="67FC4A43" w14:textId="5C25E567" w:rsidR="00A57D78" w:rsidRDefault="00A57D78">
      <w:pPr>
        <w:pStyle w:val="TOC3"/>
        <w:rPr>
          <w:rFonts w:asciiTheme="minorHAnsi" w:hAnsiTheme="minorHAnsi" w:cstheme="minorBidi"/>
          <w:noProof/>
          <w:kern w:val="2"/>
          <w:sz w:val="24"/>
          <w:szCs w:val="24"/>
          <w:lang w:eastAsia="zh-CN"/>
          <w14:ligatures w14:val="standardContextual"/>
        </w:rPr>
      </w:pPr>
      <w:r>
        <w:rPr>
          <w:noProof/>
        </w:rPr>
        <w:t>9.7.6</w:t>
      </w:r>
      <w:r>
        <w:rPr>
          <w:rFonts w:asciiTheme="minorHAnsi" w:hAnsiTheme="minorHAnsi" w:cstheme="minorBidi"/>
          <w:noProof/>
          <w:kern w:val="2"/>
          <w:sz w:val="24"/>
          <w:szCs w:val="24"/>
          <w:lang w:eastAsia="zh-CN"/>
          <w14:ligatures w14:val="standardContextual"/>
        </w:rPr>
        <w:tab/>
      </w:r>
      <w:r>
        <w:rPr>
          <w:noProof/>
        </w:rPr>
        <w:t>OTA Spurious emission</w:t>
      </w:r>
      <w:r>
        <w:rPr>
          <w:noProof/>
        </w:rPr>
        <w:tab/>
      </w:r>
      <w:r>
        <w:rPr>
          <w:noProof/>
        </w:rPr>
        <w:fldChar w:fldCharType="begin" w:fldLock="1"/>
      </w:r>
      <w:r>
        <w:rPr>
          <w:noProof/>
        </w:rPr>
        <w:instrText xml:space="preserve"> PAGEREF _Toc210411611 \h </w:instrText>
      </w:r>
      <w:r>
        <w:rPr>
          <w:noProof/>
        </w:rPr>
      </w:r>
      <w:r>
        <w:rPr>
          <w:noProof/>
        </w:rPr>
        <w:fldChar w:fldCharType="separate"/>
      </w:r>
      <w:r>
        <w:rPr>
          <w:noProof/>
        </w:rPr>
        <w:t>175</w:t>
      </w:r>
      <w:r>
        <w:rPr>
          <w:noProof/>
        </w:rPr>
        <w:fldChar w:fldCharType="end"/>
      </w:r>
    </w:p>
    <w:p w14:paraId="54B9EC2B" w14:textId="19A5ED60" w:rsidR="00A57D78" w:rsidRDefault="00A57D78">
      <w:pPr>
        <w:pStyle w:val="TOC4"/>
        <w:rPr>
          <w:rFonts w:asciiTheme="minorHAnsi" w:hAnsiTheme="minorHAnsi" w:cstheme="minorBidi"/>
          <w:noProof/>
          <w:kern w:val="2"/>
          <w:sz w:val="24"/>
          <w:szCs w:val="24"/>
          <w:lang w:eastAsia="zh-CN"/>
          <w14:ligatures w14:val="standardContextual"/>
        </w:rPr>
      </w:pPr>
      <w:r>
        <w:rPr>
          <w:noProof/>
        </w:rPr>
        <w:t>9.7.6.1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_Toc210411612 \h </w:instrText>
      </w:r>
      <w:r>
        <w:rPr>
          <w:noProof/>
        </w:rPr>
      </w:r>
      <w:r>
        <w:rPr>
          <w:noProof/>
        </w:rPr>
        <w:fldChar w:fldCharType="separate"/>
      </w:r>
      <w:r>
        <w:rPr>
          <w:noProof/>
        </w:rPr>
        <w:t>175</w:t>
      </w:r>
      <w:r>
        <w:rPr>
          <w:noProof/>
        </w:rPr>
        <w:fldChar w:fldCharType="end"/>
      </w:r>
    </w:p>
    <w:p w14:paraId="7BA602D0" w14:textId="31DC92DD" w:rsidR="00A57D78" w:rsidRDefault="00A57D78">
      <w:pPr>
        <w:pStyle w:val="TOC4"/>
        <w:rPr>
          <w:rFonts w:asciiTheme="minorHAnsi" w:hAnsiTheme="minorHAnsi" w:cstheme="minorBidi"/>
          <w:noProof/>
          <w:kern w:val="2"/>
          <w:sz w:val="24"/>
          <w:szCs w:val="24"/>
          <w:lang w:eastAsia="zh-CN"/>
          <w14:ligatures w14:val="standardContextual"/>
        </w:rPr>
      </w:pPr>
      <w:r>
        <w:rPr>
          <w:noProof/>
        </w:rPr>
        <w:t>9.7.6.2</w:t>
      </w:r>
      <w:r>
        <w:rPr>
          <w:rFonts w:asciiTheme="minorHAnsi" w:hAnsiTheme="minorHAnsi" w:cstheme="minorBidi"/>
          <w:noProof/>
          <w:kern w:val="2"/>
          <w:sz w:val="24"/>
          <w:szCs w:val="24"/>
          <w:lang w:eastAsia="zh-CN"/>
          <w14:ligatures w14:val="standardContextual"/>
        </w:rPr>
        <w:tab/>
      </w:r>
      <w:r>
        <w:rPr>
          <w:noProof/>
        </w:rPr>
        <w:t>MSR operation</w:t>
      </w:r>
      <w:r>
        <w:rPr>
          <w:noProof/>
        </w:rPr>
        <w:tab/>
      </w:r>
      <w:r>
        <w:rPr>
          <w:noProof/>
        </w:rPr>
        <w:fldChar w:fldCharType="begin" w:fldLock="1"/>
      </w:r>
      <w:r>
        <w:rPr>
          <w:noProof/>
        </w:rPr>
        <w:instrText xml:space="preserve"> PAGEREF _Toc210411613 \h </w:instrText>
      </w:r>
      <w:r>
        <w:rPr>
          <w:noProof/>
        </w:rPr>
      </w:r>
      <w:r>
        <w:rPr>
          <w:noProof/>
        </w:rPr>
        <w:fldChar w:fldCharType="separate"/>
      </w:r>
      <w:r>
        <w:rPr>
          <w:noProof/>
        </w:rPr>
        <w:t>176</w:t>
      </w:r>
      <w:r>
        <w:rPr>
          <w:noProof/>
        </w:rPr>
        <w:fldChar w:fldCharType="end"/>
      </w:r>
    </w:p>
    <w:p w14:paraId="2AC6D38F" w14:textId="6118CC66" w:rsidR="00A57D78" w:rsidRDefault="00A57D78">
      <w:pPr>
        <w:pStyle w:val="TOC5"/>
        <w:rPr>
          <w:rFonts w:asciiTheme="minorHAnsi" w:hAnsiTheme="minorHAnsi" w:cstheme="minorBidi"/>
          <w:noProof/>
          <w:kern w:val="2"/>
          <w:sz w:val="24"/>
          <w:szCs w:val="24"/>
          <w:lang w:eastAsia="zh-CN"/>
          <w14:ligatures w14:val="standardContextual"/>
        </w:rPr>
      </w:pPr>
      <w:r>
        <w:rPr>
          <w:noProof/>
        </w:rPr>
        <w:t>9.7.6.2.1</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_Toc210411614 \h </w:instrText>
      </w:r>
      <w:r>
        <w:rPr>
          <w:noProof/>
        </w:rPr>
      </w:r>
      <w:r>
        <w:rPr>
          <w:noProof/>
        </w:rPr>
        <w:fldChar w:fldCharType="separate"/>
      </w:r>
      <w:r>
        <w:rPr>
          <w:noProof/>
        </w:rPr>
        <w:t>176</w:t>
      </w:r>
      <w:r>
        <w:rPr>
          <w:noProof/>
        </w:rPr>
        <w:fldChar w:fldCharType="end"/>
      </w:r>
    </w:p>
    <w:p w14:paraId="28AEE14E" w14:textId="122138AB" w:rsidR="00A57D78" w:rsidRDefault="00A57D78">
      <w:pPr>
        <w:pStyle w:val="TOC6"/>
        <w:rPr>
          <w:rFonts w:asciiTheme="minorHAnsi" w:hAnsiTheme="minorHAnsi" w:cstheme="minorBidi"/>
          <w:noProof/>
          <w:kern w:val="2"/>
          <w:sz w:val="24"/>
          <w:szCs w:val="24"/>
          <w:lang w:eastAsia="zh-CN"/>
          <w14:ligatures w14:val="standardContextual"/>
        </w:rPr>
      </w:pPr>
      <w:r>
        <w:rPr>
          <w:noProof/>
        </w:rPr>
        <w:t>9.7.6.2.1.1</w:t>
      </w:r>
      <w:r>
        <w:rPr>
          <w:rFonts w:asciiTheme="minorHAnsi" w:hAnsiTheme="minorHAnsi" w:cstheme="minorBidi"/>
          <w:noProof/>
          <w:kern w:val="2"/>
          <w:sz w:val="24"/>
          <w:szCs w:val="24"/>
          <w:lang w:eastAsia="zh-CN"/>
          <w14:ligatures w14:val="standardContextual"/>
        </w:rPr>
        <w:tab/>
      </w:r>
      <w:r>
        <w:rPr>
          <w:noProof/>
        </w:rPr>
        <w:t>Minimum requirement (Category A)</w:t>
      </w:r>
      <w:r>
        <w:rPr>
          <w:noProof/>
        </w:rPr>
        <w:tab/>
      </w:r>
      <w:r>
        <w:rPr>
          <w:noProof/>
        </w:rPr>
        <w:fldChar w:fldCharType="begin" w:fldLock="1"/>
      </w:r>
      <w:r>
        <w:rPr>
          <w:noProof/>
        </w:rPr>
        <w:instrText xml:space="preserve"> PAGEREF _Toc210411615 \h </w:instrText>
      </w:r>
      <w:r>
        <w:rPr>
          <w:noProof/>
        </w:rPr>
      </w:r>
      <w:r>
        <w:rPr>
          <w:noProof/>
        </w:rPr>
        <w:fldChar w:fldCharType="separate"/>
      </w:r>
      <w:r>
        <w:rPr>
          <w:noProof/>
        </w:rPr>
        <w:t>176</w:t>
      </w:r>
      <w:r>
        <w:rPr>
          <w:noProof/>
        </w:rPr>
        <w:fldChar w:fldCharType="end"/>
      </w:r>
    </w:p>
    <w:p w14:paraId="58062455" w14:textId="416374E0" w:rsidR="00A57D78" w:rsidRDefault="00A57D78">
      <w:pPr>
        <w:pStyle w:val="TOC6"/>
        <w:rPr>
          <w:rFonts w:asciiTheme="minorHAnsi" w:hAnsiTheme="minorHAnsi" w:cstheme="minorBidi"/>
          <w:noProof/>
          <w:kern w:val="2"/>
          <w:sz w:val="24"/>
          <w:szCs w:val="24"/>
          <w:lang w:eastAsia="zh-CN"/>
          <w14:ligatures w14:val="standardContextual"/>
        </w:rPr>
      </w:pPr>
      <w:r>
        <w:rPr>
          <w:noProof/>
        </w:rPr>
        <w:t>9.7.6.2.1.2</w:t>
      </w:r>
      <w:r>
        <w:rPr>
          <w:rFonts w:asciiTheme="minorHAnsi" w:hAnsiTheme="minorHAnsi" w:cstheme="minorBidi"/>
          <w:noProof/>
          <w:kern w:val="2"/>
          <w:sz w:val="24"/>
          <w:szCs w:val="24"/>
          <w:lang w:eastAsia="zh-CN"/>
          <w14:ligatures w14:val="standardContextual"/>
        </w:rPr>
        <w:tab/>
      </w:r>
      <w:r>
        <w:rPr>
          <w:noProof/>
        </w:rPr>
        <w:t>Minimum requirement (Category B)</w:t>
      </w:r>
      <w:r>
        <w:rPr>
          <w:noProof/>
        </w:rPr>
        <w:tab/>
      </w:r>
      <w:r>
        <w:rPr>
          <w:noProof/>
        </w:rPr>
        <w:fldChar w:fldCharType="begin" w:fldLock="1"/>
      </w:r>
      <w:r>
        <w:rPr>
          <w:noProof/>
        </w:rPr>
        <w:instrText xml:space="preserve"> PAGEREF _Toc210411616 \h </w:instrText>
      </w:r>
      <w:r>
        <w:rPr>
          <w:noProof/>
        </w:rPr>
      </w:r>
      <w:r>
        <w:rPr>
          <w:noProof/>
        </w:rPr>
        <w:fldChar w:fldCharType="separate"/>
      </w:r>
      <w:r>
        <w:rPr>
          <w:noProof/>
        </w:rPr>
        <w:t>176</w:t>
      </w:r>
      <w:r>
        <w:rPr>
          <w:noProof/>
        </w:rPr>
        <w:fldChar w:fldCharType="end"/>
      </w:r>
    </w:p>
    <w:p w14:paraId="7EACB727" w14:textId="4E355C63" w:rsidR="00A57D78" w:rsidRDefault="00A57D78">
      <w:pPr>
        <w:pStyle w:val="TOC6"/>
        <w:rPr>
          <w:rFonts w:asciiTheme="minorHAnsi" w:hAnsiTheme="minorHAnsi" w:cstheme="minorBidi"/>
          <w:noProof/>
          <w:kern w:val="2"/>
          <w:sz w:val="24"/>
          <w:szCs w:val="24"/>
          <w:lang w:eastAsia="zh-CN"/>
          <w14:ligatures w14:val="standardContextual"/>
        </w:rPr>
      </w:pPr>
      <w:r>
        <w:rPr>
          <w:noProof/>
        </w:rPr>
        <w:t>9.7.6.2.1.3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_Toc210411617 \h </w:instrText>
      </w:r>
      <w:r>
        <w:rPr>
          <w:noProof/>
        </w:rPr>
      </w:r>
      <w:r>
        <w:rPr>
          <w:noProof/>
        </w:rPr>
        <w:fldChar w:fldCharType="separate"/>
      </w:r>
      <w:r>
        <w:rPr>
          <w:noProof/>
        </w:rPr>
        <w:t>176</w:t>
      </w:r>
      <w:r>
        <w:rPr>
          <w:noProof/>
        </w:rPr>
        <w:fldChar w:fldCharType="end"/>
      </w:r>
    </w:p>
    <w:p w14:paraId="42FB510C" w14:textId="10372635" w:rsidR="00A57D78" w:rsidRDefault="00A57D78">
      <w:pPr>
        <w:pStyle w:val="TOC5"/>
        <w:rPr>
          <w:rFonts w:asciiTheme="minorHAnsi" w:hAnsiTheme="minorHAnsi" w:cstheme="minorBidi"/>
          <w:noProof/>
          <w:kern w:val="2"/>
          <w:sz w:val="24"/>
          <w:szCs w:val="24"/>
          <w:lang w:eastAsia="zh-CN"/>
          <w14:ligatures w14:val="standardContextual"/>
        </w:rPr>
      </w:pPr>
      <w:r>
        <w:rPr>
          <w:noProof/>
        </w:rPr>
        <w:t>9.7.6.2.2</w:t>
      </w:r>
      <w:r>
        <w:rPr>
          <w:rFonts w:asciiTheme="minorHAnsi" w:hAnsiTheme="minorHAnsi" w:cstheme="minorBidi"/>
          <w:noProof/>
          <w:kern w:val="2"/>
          <w:sz w:val="24"/>
          <w:szCs w:val="24"/>
          <w:lang w:eastAsia="zh-CN"/>
          <w14:ligatures w14:val="standardContextual"/>
        </w:rPr>
        <w:tab/>
      </w:r>
      <w:r>
        <w:rPr>
          <w:noProof/>
        </w:rPr>
        <w:t>Protection of the BS receiver of own or different BS</w:t>
      </w:r>
      <w:r>
        <w:rPr>
          <w:noProof/>
        </w:rPr>
        <w:tab/>
      </w:r>
      <w:r>
        <w:rPr>
          <w:noProof/>
        </w:rPr>
        <w:fldChar w:fldCharType="begin" w:fldLock="1"/>
      </w:r>
      <w:r>
        <w:rPr>
          <w:noProof/>
        </w:rPr>
        <w:instrText xml:space="preserve"> PAGEREF _Toc210411618 \h </w:instrText>
      </w:r>
      <w:r>
        <w:rPr>
          <w:noProof/>
        </w:rPr>
      </w:r>
      <w:r>
        <w:rPr>
          <w:noProof/>
        </w:rPr>
        <w:fldChar w:fldCharType="separate"/>
      </w:r>
      <w:r>
        <w:rPr>
          <w:noProof/>
        </w:rPr>
        <w:t>176</w:t>
      </w:r>
      <w:r>
        <w:rPr>
          <w:noProof/>
        </w:rPr>
        <w:fldChar w:fldCharType="end"/>
      </w:r>
    </w:p>
    <w:p w14:paraId="3E611931" w14:textId="3B70F683" w:rsidR="00A57D78" w:rsidRDefault="00A57D78">
      <w:pPr>
        <w:pStyle w:val="TOC5"/>
        <w:rPr>
          <w:rFonts w:asciiTheme="minorHAnsi" w:hAnsiTheme="minorHAnsi" w:cstheme="minorBidi"/>
          <w:noProof/>
          <w:kern w:val="2"/>
          <w:sz w:val="24"/>
          <w:szCs w:val="24"/>
          <w:lang w:eastAsia="zh-CN"/>
          <w14:ligatures w14:val="standardContextual"/>
        </w:rPr>
      </w:pPr>
      <w:r>
        <w:rPr>
          <w:noProof/>
        </w:rPr>
        <w:t>9.7.6.2.3</w:t>
      </w:r>
      <w:r>
        <w:rPr>
          <w:rFonts w:asciiTheme="minorHAnsi"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_Toc210411619 \h </w:instrText>
      </w:r>
      <w:r>
        <w:rPr>
          <w:noProof/>
        </w:rPr>
      </w:r>
      <w:r>
        <w:rPr>
          <w:noProof/>
        </w:rPr>
        <w:fldChar w:fldCharType="separate"/>
      </w:r>
      <w:r>
        <w:rPr>
          <w:noProof/>
        </w:rPr>
        <w:t>177</w:t>
      </w:r>
      <w:r>
        <w:rPr>
          <w:noProof/>
        </w:rPr>
        <w:fldChar w:fldCharType="end"/>
      </w:r>
    </w:p>
    <w:p w14:paraId="2E1052DB" w14:textId="54CBBA54" w:rsidR="00A57D78" w:rsidRDefault="00A57D78">
      <w:pPr>
        <w:pStyle w:val="TOC5"/>
        <w:rPr>
          <w:rFonts w:asciiTheme="minorHAnsi" w:hAnsiTheme="minorHAnsi" w:cstheme="minorBidi"/>
          <w:noProof/>
          <w:kern w:val="2"/>
          <w:sz w:val="24"/>
          <w:szCs w:val="24"/>
          <w:lang w:eastAsia="zh-CN"/>
          <w14:ligatures w14:val="standardContextual"/>
        </w:rPr>
      </w:pPr>
      <w:r>
        <w:rPr>
          <w:noProof/>
        </w:rPr>
        <w:t>9.7.6.2.4</w:t>
      </w:r>
      <w:r>
        <w:rPr>
          <w:rFonts w:asciiTheme="minorHAnsi" w:hAnsiTheme="minorHAnsi" w:cstheme="minorBidi"/>
          <w:noProof/>
          <w:kern w:val="2"/>
          <w:sz w:val="24"/>
          <w:szCs w:val="24"/>
          <w:lang w:eastAsia="zh-CN"/>
          <w14:ligatures w14:val="standardContextual"/>
        </w:rPr>
        <w:tab/>
      </w:r>
      <w:r>
        <w:rPr>
          <w:noProof/>
        </w:rPr>
        <w:t>Co-location with other base stations</w:t>
      </w:r>
      <w:r>
        <w:rPr>
          <w:noProof/>
        </w:rPr>
        <w:tab/>
      </w:r>
      <w:r>
        <w:rPr>
          <w:noProof/>
        </w:rPr>
        <w:fldChar w:fldCharType="begin" w:fldLock="1"/>
      </w:r>
      <w:r>
        <w:rPr>
          <w:noProof/>
        </w:rPr>
        <w:instrText xml:space="preserve"> PAGEREF _Toc210411620 \h </w:instrText>
      </w:r>
      <w:r>
        <w:rPr>
          <w:noProof/>
        </w:rPr>
      </w:r>
      <w:r>
        <w:rPr>
          <w:noProof/>
        </w:rPr>
        <w:fldChar w:fldCharType="separate"/>
      </w:r>
      <w:r>
        <w:rPr>
          <w:noProof/>
        </w:rPr>
        <w:t>177</w:t>
      </w:r>
      <w:r>
        <w:rPr>
          <w:noProof/>
        </w:rPr>
        <w:fldChar w:fldCharType="end"/>
      </w:r>
    </w:p>
    <w:p w14:paraId="43475E2C" w14:textId="0112F831" w:rsidR="00A57D78" w:rsidRDefault="00A57D78">
      <w:pPr>
        <w:pStyle w:val="TOC4"/>
        <w:rPr>
          <w:rFonts w:asciiTheme="minorHAnsi" w:hAnsiTheme="minorHAnsi" w:cstheme="minorBidi"/>
          <w:noProof/>
          <w:kern w:val="2"/>
          <w:sz w:val="24"/>
          <w:szCs w:val="24"/>
          <w:lang w:eastAsia="zh-CN"/>
          <w14:ligatures w14:val="standardContextual"/>
        </w:rPr>
      </w:pPr>
      <w:r>
        <w:rPr>
          <w:noProof/>
        </w:rPr>
        <w:t>9.7.6.3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_Toc210411621 \h </w:instrText>
      </w:r>
      <w:r>
        <w:rPr>
          <w:noProof/>
        </w:rPr>
      </w:r>
      <w:r>
        <w:rPr>
          <w:noProof/>
        </w:rPr>
        <w:fldChar w:fldCharType="separate"/>
      </w:r>
      <w:r>
        <w:rPr>
          <w:noProof/>
        </w:rPr>
        <w:t>177</w:t>
      </w:r>
      <w:r>
        <w:rPr>
          <w:noProof/>
        </w:rPr>
        <w:fldChar w:fldCharType="end"/>
      </w:r>
    </w:p>
    <w:p w14:paraId="23F483D2" w14:textId="0A32BF58" w:rsidR="00A57D78" w:rsidRDefault="00A57D78">
      <w:pPr>
        <w:pStyle w:val="TOC5"/>
        <w:rPr>
          <w:rFonts w:asciiTheme="minorHAnsi" w:hAnsiTheme="minorHAnsi" w:cstheme="minorBidi"/>
          <w:noProof/>
          <w:kern w:val="2"/>
          <w:sz w:val="24"/>
          <w:szCs w:val="24"/>
          <w:lang w:eastAsia="zh-CN"/>
          <w14:ligatures w14:val="standardContextual"/>
        </w:rPr>
      </w:pPr>
      <w:r>
        <w:rPr>
          <w:noProof/>
        </w:rPr>
        <w:t>9.7.6.3.1</w:t>
      </w:r>
      <w:r>
        <w:rPr>
          <w:rFonts w:asciiTheme="minorHAnsi" w:hAnsiTheme="minorHAnsi" w:cstheme="minorBidi"/>
          <w:noProof/>
          <w:kern w:val="2"/>
          <w:sz w:val="24"/>
          <w:szCs w:val="24"/>
          <w:lang w:eastAsia="zh-CN"/>
          <w14:ligatures w14:val="standardContextual"/>
        </w:rPr>
        <w:tab/>
      </w:r>
      <w:r>
        <w:rPr>
          <w:noProof/>
        </w:rPr>
        <w:t>Mandatory Requirements</w:t>
      </w:r>
      <w:r>
        <w:rPr>
          <w:noProof/>
        </w:rPr>
        <w:tab/>
      </w:r>
      <w:r>
        <w:rPr>
          <w:noProof/>
        </w:rPr>
        <w:fldChar w:fldCharType="begin" w:fldLock="1"/>
      </w:r>
      <w:r>
        <w:rPr>
          <w:noProof/>
        </w:rPr>
        <w:instrText xml:space="preserve"> PAGEREF _Toc210411622 \h </w:instrText>
      </w:r>
      <w:r>
        <w:rPr>
          <w:noProof/>
        </w:rPr>
      </w:r>
      <w:r>
        <w:rPr>
          <w:noProof/>
        </w:rPr>
        <w:fldChar w:fldCharType="separate"/>
      </w:r>
      <w:r>
        <w:rPr>
          <w:noProof/>
        </w:rPr>
        <w:t>177</w:t>
      </w:r>
      <w:r>
        <w:rPr>
          <w:noProof/>
        </w:rPr>
        <w:fldChar w:fldCharType="end"/>
      </w:r>
    </w:p>
    <w:p w14:paraId="7671CDDA" w14:textId="00810D4D" w:rsidR="00A57D78" w:rsidRDefault="00A57D78">
      <w:pPr>
        <w:pStyle w:val="TOC6"/>
        <w:rPr>
          <w:rFonts w:asciiTheme="minorHAnsi" w:hAnsiTheme="minorHAnsi" w:cstheme="minorBidi"/>
          <w:noProof/>
          <w:kern w:val="2"/>
          <w:sz w:val="24"/>
          <w:szCs w:val="24"/>
          <w:lang w:eastAsia="zh-CN"/>
          <w14:ligatures w14:val="standardContextual"/>
        </w:rPr>
      </w:pPr>
      <w:r>
        <w:rPr>
          <w:noProof/>
        </w:rPr>
        <w:t>9.7.6.3.1.1</w:t>
      </w:r>
      <w:r>
        <w:rPr>
          <w:rFonts w:asciiTheme="minorHAnsi" w:hAnsiTheme="minorHAnsi" w:cstheme="minorBidi"/>
          <w:noProof/>
          <w:kern w:val="2"/>
          <w:sz w:val="24"/>
          <w:szCs w:val="24"/>
          <w:lang w:eastAsia="zh-CN"/>
          <w14:ligatures w14:val="standardContextual"/>
        </w:rPr>
        <w:tab/>
      </w:r>
      <w:r>
        <w:rPr>
          <w:noProof/>
        </w:rPr>
        <w:t>Minimum requirement (Category A)</w:t>
      </w:r>
      <w:r>
        <w:rPr>
          <w:noProof/>
        </w:rPr>
        <w:tab/>
      </w:r>
      <w:r>
        <w:rPr>
          <w:noProof/>
        </w:rPr>
        <w:fldChar w:fldCharType="begin" w:fldLock="1"/>
      </w:r>
      <w:r>
        <w:rPr>
          <w:noProof/>
        </w:rPr>
        <w:instrText xml:space="preserve"> PAGEREF _Toc210411623 \h </w:instrText>
      </w:r>
      <w:r>
        <w:rPr>
          <w:noProof/>
        </w:rPr>
      </w:r>
      <w:r>
        <w:rPr>
          <w:noProof/>
        </w:rPr>
        <w:fldChar w:fldCharType="separate"/>
      </w:r>
      <w:r>
        <w:rPr>
          <w:noProof/>
        </w:rPr>
        <w:t>177</w:t>
      </w:r>
      <w:r>
        <w:rPr>
          <w:noProof/>
        </w:rPr>
        <w:fldChar w:fldCharType="end"/>
      </w:r>
    </w:p>
    <w:p w14:paraId="06F317BD" w14:textId="303D7546" w:rsidR="00A57D78" w:rsidRDefault="00A57D78">
      <w:pPr>
        <w:pStyle w:val="TOC6"/>
        <w:rPr>
          <w:rFonts w:asciiTheme="minorHAnsi" w:hAnsiTheme="minorHAnsi" w:cstheme="minorBidi"/>
          <w:noProof/>
          <w:kern w:val="2"/>
          <w:sz w:val="24"/>
          <w:szCs w:val="24"/>
          <w:lang w:eastAsia="zh-CN"/>
          <w14:ligatures w14:val="standardContextual"/>
        </w:rPr>
      </w:pPr>
      <w:r>
        <w:rPr>
          <w:noProof/>
        </w:rPr>
        <w:t>9.7.6.3.1.2</w:t>
      </w:r>
      <w:r>
        <w:rPr>
          <w:rFonts w:asciiTheme="minorHAnsi" w:hAnsiTheme="minorHAnsi" w:cstheme="minorBidi"/>
          <w:noProof/>
          <w:kern w:val="2"/>
          <w:sz w:val="24"/>
          <w:szCs w:val="24"/>
          <w:lang w:eastAsia="zh-CN"/>
          <w14:ligatures w14:val="standardContextual"/>
        </w:rPr>
        <w:tab/>
      </w:r>
      <w:r>
        <w:rPr>
          <w:noProof/>
        </w:rPr>
        <w:t>Minimum requirement (Category B)</w:t>
      </w:r>
      <w:r>
        <w:rPr>
          <w:noProof/>
        </w:rPr>
        <w:tab/>
      </w:r>
      <w:r>
        <w:rPr>
          <w:noProof/>
        </w:rPr>
        <w:fldChar w:fldCharType="begin" w:fldLock="1"/>
      </w:r>
      <w:r>
        <w:rPr>
          <w:noProof/>
        </w:rPr>
        <w:instrText xml:space="preserve"> PAGEREF _Toc210411624 \h </w:instrText>
      </w:r>
      <w:r>
        <w:rPr>
          <w:noProof/>
        </w:rPr>
      </w:r>
      <w:r>
        <w:rPr>
          <w:noProof/>
        </w:rPr>
        <w:fldChar w:fldCharType="separate"/>
      </w:r>
      <w:r>
        <w:rPr>
          <w:noProof/>
        </w:rPr>
        <w:t>177</w:t>
      </w:r>
      <w:r>
        <w:rPr>
          <w:noProof/>
        </w:rPr>
        <w:fldChar w:fldCharType="end"/>
      </w:r>
    </w:p>
    <w:p w14:paraId="36E264BC" w14:textId="010E01AA" w:rsidR="00A57D78" w:rsidRDefault="00A57D78">
      <w:pPr>
        <w:pStyle w:val="TOC5"/>
        <w:rPr>
          <w:rFonts w:asciiTheme="minorHAnsi" w:hAnsiTheme="minorHAnsi" w:cstheme="minorBidi"/>
          <w:noProof/>
          <w:kern w:val="2"/>
          <w:sz w:val="24"/>
          <w:szCs w:val="24"/>
          <w:lang w:eastAsia="zh-CN"/>
          <w14:ligatures w14:val="standardContextual"/>
        </w:rPr>
      </w:pPr>
      <w:r>
        <w:rPr>
          <w:noProof/>
        </w:rPr>
        <w:t>9.7.6.3.2</w:t>
      </w:r>
      <w:r>
        <w:rPr>
          <w:rFonts w:asciiTheme="minorHAnsi" w:hAnsiTheme="minorHAnsi" w:cstheme="minorBidi"/>
          <w:noProof/>
          <w:kern w:val="2"/>
          <w:sz w:val="24"/>
          <w:szCs w:val="24"/>
          <w:lang w:eastAsia="zh-CN"/>
          <w14:ligatures w14:val="standardContextual"/>
        </w:rPr>
        <w:tab/>
      </w:r>
      <w:r>
        <w:rPr>
          <w:noProof/>
        </w:rPr>
        <w:t>Protection of the BS receiver</w:t>
      </w:r>
      <w:r w:rsidRPr="00A5430F">
        <w:rPr>
          <w:rFonts w:cs="v3.8.0"/>
          <w:noProof/>
        </w:rPr>
        <w:t xml:space="preserve"> of own or different BS</w:t>
      </w:r>
      <w:r>
        <w:rPr>
          <w:noProof/>
        </w:rPr>
        <w:tab/>
      </w:r>
      <w:r>
        <w:rPr>
          <w:noProof/>
        </w:rPr>
        <w:fldChar w:fldCharType="begin" w:fldLock="1"/>
      </w:r>
      <w:r>
        <w:rPr>
          <w:noProof/>
        </w:rPr>
        <w:instrText xml:space="preserve"> PAGEREF _Toc210411625 \h </w:instrText>
      </w:r>
      <w:r>
        <w:rPr>
          <w:noProof/>
        </w:rPr>
      </w:r>
      <w:r>
        <w:rPr>
          <w:noProof/>
        </w:rPr>
        <w:fldChar w:fldCharType="separate"/>
      </w:r>
      <w:r>
        <w:rPr>
          <w:noProof/>
        </w:rPr>
        <w:t>178</w:t>
      </w:r>
      <w:r>
        <w:rPr>
          <w:noProof/>
        </w:rPr>
        <w:fldChar w:fldCharType="end"/>
      </w:r>
    </w:p>
    <w:p w14:paraId="263F472E" w14:textId="7EE16675" w:rsidR="00A57D78" w:rsidRDefault="00A57D78">
      <w:pPr>
        <w:pStyle w:val="TOC5"/>
        <w:rPr>
          <w:rFonts w:asciiTheme="minorHAnsi" w:hAnsiTheme="minorHAnsi" w:cstheme="minorBidi"/>
          <w:noProof/>
          <w:kern w:val="2"/>
          <w:sz w:val="24"/>
          <w:szCs w:val="24"/>
          <w:lang w:eastAsia="zh-CN"/>
          <w14:ligatures w14:val="standardContextual"/>
        </w:rPr>
      </w:pPr>
      <w:r>
        <w:rPr>
          <w:noProof/>
        </w:rPr>
        <w:t>9.7.6.3.3</w:t>
      </w:r>
      <w:r>
        <w:rPr>
          <w:rFonts w:asciiTheme="minorHAnsi"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_Toc210411626 \h </w:instrText>
      </w:r>
      <w:r>
        <w:rPr>
          <w:noProof/>
        </w:rPr>
      </w:r>
      <w:r>
        <w:rPr>
          <w:noProof/>
        </w:rPr>
        <w:fldChar w:fldCharType="separate"/>
      </w:r>
      <w:r>
        <w:rPr>
          <w:noProof/>
        </w:rPr>
        <w:t>179</w:t>
      </w:r>
      <w:r>
        <w:rPr>
          <w:noProof/>
        </w:rPr>
        <w:fldChar w:fldCharType="end"/>
      </w:r>
    </w:p>
    <w:p w14:paraId="649A831B" w14:textId="73A6FF54" w:rsidR="00A57D78" w:rsidRDefault="00A57D78">
      <w:pPr>
        <w:pStyle w:val="TOC5"/>
        <w:rPr>
          <w:rFonts w:asciiTheme="minorHAnsi" w:hAnsiTheme="minorHAnsi" w:cstheme="minorBidi"/>
          <w:noProof/>
          <w:kern w:val="2"/>
          <w:sz w:val="24"/>
          <w:szCs w:val="24"/>
          <w:lang w:eastAsia="zh-CN"/>
          <w14:ligatures w14:val="standardContextual"/>
        </w:rPr>
      </w:pPr>
      <w:r>
        <w:rPr>
          <w:noProof/>
        </w:rPr>
        <w:t>9.7.6.3.4</w:t>
      </w:r>
      <w:r>
        <w:rPr>
          <w:rFonts w:asciiTheme="minorHAnsi" w:hAnsiTheme="minorHAnsi" w:cstheme="minorBidi"/>
          <w:noProof/>
          <w:kern w:val="2"/>
          <w:sz w:val="24"/>
          <w:szCs w:val="24"/>
          <w:lang w:eastAsia="zh-CN"/>
          <w14:ligatures w14:val="standardContextual"/>
        </w:rPr>
        <w:tab/>
      </w:r>
      <w:r>
        <w:rPr>
          <w:noProof/>
        </w:rPr>
        <w:t>Co-location with other base stations</w:t>
      </w:r>
      <w:r>
        <w:rPr>
          <w:noProof/>
        </w:rPr>
        <w:tab/>
      </w:r>
      <w:r>
        <w:rPr>
          <w:noProof/>
        </w:rPr>
        <w:fldChar w:fldCharType="begin" w:fldLock="1"/>
      </w:r>
      <w:r>
        <w:rPr>
          <w:noProof/>
        </w:rPr>
        <w:instrText xml:space="preserve"> PAGEREF _Toc210411627 \h </w:instrText>
      </w:r>
      <w:r>
        <w:rPr>
          <w:noProof/>
        </w:rPr>
      </w:r>
      <w:r>
        <w:rPr>
          <w:noProof/>
        </w:rPr>
        <w:fldChar w:fldCharType="separate"/>
      </w:r>
      <w:r>
        <w:rPr>
          <w:noProof/>
        </w:rPr>
        <w:t>186</w:t>
      </w:r>
      <w:r>
        <w:rPr>
          <w:noProof/>
        </w:rPr>
        <w:fldChar w:fldCharType="end"/>
      </w:r>
    </w:p>
    <w:p w14:paraId="16A48305" w14:textId="33EB083F" w:rsidR="00A57D78" w:rsidRDefault="00A57D78">
      <w:pPr>
        <w:pStyle w:val="TOC6"/>
        <w:rPr>
          <w:rFonts w:asciiTheme="minorHAnsi" w:hAnsiTheme="minorHAnsi" w:cstheme="minorBidi"/>
          <w:noProof/>
          <w:kern w:val="2"/>
          <w:sz w:val="24"/>
          <w:szCs w:val="24"/>
          <w:lang w:eastAsia="zh-CN"/>
          <w14:ligatures w14:val="standardContextual"/>
        </w:rPr>
      </w:pPr>
      <w:r>
        <w:rPr>
          <w:noProof/>
        </w:rPr>
        <w:t>9.7.6.3.4.1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_Toc210411628 \h </w:instrText>
      </w:r>
      <w:r>
        <w:rPr>
          <w:noProof/>
        </w:rPr>
      </w:r>
      <w:r>
        <w:rPr>
          <w:noProof/>
        </w:rPr>
        <w:fldChar w:fldCharType="separate"/>
      </w:r>
      <w:r>
        <w:rPr>
          <w:noProof/>
        </w:rPr>
        <w:t>186</w:t>
      </w:r>
      <w:r>
        <w:rPr>
          <w:noProof/>
        </w:rPr>
        <w:fldChar w:fldCharType="end"/>
      </w:r>
    </w:p>
    <w:p w14:paraId="404312FC" w14:textId="7B1C1008" w:rsidR="00A57D78" w:rsidRDefault="00A57D78">
      <w:pPr>
        <w:pStyle w:val="TOC6"/>
        <w:rPr>
          <w:rFonts w:asciiTheme="minorHAnsi" w:hAnsiTheme="minorHAnsi" w:cstheme="minorBidi"/>
          <w:noProof/>
          <w:kern w:val="2"/>
          <w:sz w:val="24"/>
          <w:szCs w:val="24"/>
          <w:lang w:eastAsia="zh-CN"/>
          <w14:ligatures w14:val="standardContextual"/>
        </w:rPr>
      </w:pPr>
      <w:r>
        <w:rPr>
          <w:noProof/>
        </w:rPr>
        <w:t>9.7.6.3.4.2</w:t>
      </w:r>
      <w:r>
        <w:rPr>
          <w:rFonts w:asciiTheme="minorHAnsi"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_Toc210411629 \h </w:instrText>
      </w:r>
      <w:r>
        <w:rPr>
          <w:noProof/>
        </w:rPr>
      </w:r>
      <w:r>
        <w:rPr>
          <w:noProof/>
        </w:rPr>
        <w:fldChar w:fldCharType="separate"/>
      </w:r>
      <w:r>
        <w:rPr>
          <w:noProof/>
        </w:rPr>
        <w:t>186</w:t>
      </w:r>
      <w:r>
        <w:rPr>
          <w:noProof/>
        </w:rPr>
        <w:fldChar w:fldCharType="end"/>
      </w:r>
    </w:p>
    <w:p w14:paraId="683C21EA" w14:textId="16F80DAD" w:rsidR="00A57D78" w:rsidRDefault="00A57D78">
      <w:pPr>
        <w:pStyle w:val="TOC4"/>
        <w:rPr>
          <w:rFonts w:asciiTheme="minorHAnsi" w:hAnsiTheme="minorHAnsi" w:cstheme="minorBidi"/>
          <w:noProof/>
          <w:kern w:val="2"/>
          <w:sz w:val="24"/>
          <w:szCs w:val="24"/>
          <w:lang w:eastAsia="zh-CN"/>
          <w14:ligatures w14:val="standardContextual"/>
        </w:rPr>
      </w:pPr>
      <w:r>
        <w:rPr>
          <w:noProof/>
        </w:rPr>
        <w:t>9.7.6.4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_Toc210411630 \h </w:instrText>
      </w:r>
      <w:r>
        <w:rPr>
          <w:noProof/>
        </w:rPr>
      </w:r>
      <w:r>
        <w:rPr>
          <w:noProof/>
        </w:rPr>
        <w:fldChar w:fldCharType="separate"/>
      </w:r>
      <w:r>
        <w:rPr>
          <w:noProof/>
        </w:rPr>
        <w:t>192</w:t>
      </w:r>
      <w:r>
        <w:rPr>
          <w:noProof/>
        </w:rPr>
        <w:fldChar w:fldCharType="end"/>
      </w:r>
    </w:p>
    <w:p w14:paraId="65EDFC13" w14:textId="15ABBAB7" w:rsidR="00A57D78" w:rsidRDefault="00A57D78">
      <w:pPr>
        <w:pStyle w:val="TOC5"/>
        <w:rPr>
          <w:rFonts w:asciiTheme="minorHAnsi" w:hAnsiTheme="minorHAnsi" w:cstheme="minorBidi"/>
          <w:noProof/>
          <w:kern w:val="2"/>
          <w:sz w:val="24"/>
          <w:szCs w:val="24"/>
          <w:lang w:eastAsia="zh-CN"/>
          <w14:ligatures w14:val="standardContextual"/>
        </w:rPr>
      </w:pPr>
      <w:r>
        <w:rPr>
          <w:noProof/>
        </w:rPr>
        <w:t>9.7.6.4.1</w:t>
      </w:r>
      <w:r>
        <w:rPr>
          <w:rFonts w:asciiTheme="minorHAnsi" w:hAnsiTheme="minorHAnsi" w:cstheme="minorBidi"/>
          <w:noProof/>
          <w:kern w:val="2"/>
          <w:sz w:val="24"/>
          <w:szCs w:val="24"/>
          <w:lang w:eastAsia="zh-CN"/>
          <w14:ligatures w14:val="standardContextual"/>
        </w:rPr>
        <w:tab/>
      </w:r>
      <w:r>
        <w:rPr>
          <w:noProof/>
        </w:rPr>
        <w:t>Mandatory Requirements</w:t>
      </w:r>
      <w:r>
        <w:rPr>
          <w:noProof/>
        </w:rPr>
        <w:tab/>
      </w:r>
      <w:r>
        <w:rPr>
          <w:noProof/>
        </w:rPr>
        <w:fldChar w:fldCharType="begin" w:fldLock="1"/>
      </w:r>
      <w:r>
        <w:rPr>
          <w:noProof/>
        </w:rPr>
        <w:instrText xml:space="preserve"> PAGEREF _Toc210411631 \h </w:instrText>
      </w:r>
      <w:r>
        <w:rPr>
          <w:noProof/>
        </w:rPr>
      </w:r>
      <w:r>
        <w:rPr>
          <w:noProof/>
        </w:rPr>
        <w:fldChar w:fldCharType="separate"/>
      </w:r>
      <w:r>
        <w:rPr>
          <w:noProof/>
        </w:rPr>
        <w:t>192</w:t>
      </w:r>
      <w:r>
        <w:rPr>
          <w:noProof/>
        </w:rPr>
        <w:fldChar w:fldCharType="end"/>
      </w:r>
    </w:p>
    <w:p w14:paraId="75EC5E95" w14:textId="32B0A9B4" w:rsidR="00A57D78" w:rsidRDefault="00A57D78">
      <w:pPr>
        <w:pStyle w:val="TOC6"/>
        <w:rPr>
          <w:rFonts w:asciiTheme="minorHAnsi" w:hAnsiTheme="minorHAnsi" w:cstheme="minorBidi"/>
          <w:noProof/>
          <w:kern w:val="2"/>
          <w:sz w:val="24"/>
          <w:szCs w:val="24"/>
          <w:lang w:eastAsia="zh-CN"/>
          <w14:ligatures w14:val="standardContextual"/>
        </w:rPr>
      </w:pPr>
      <w:r>
        <w:rPr>
          <w:noProof/>
        </w:rPr>
        <w:t>9.7.6.4.1.1</w:t>
      </w:r>
      <w:r>
        <w:rPr>
          <w:rFonts w:asciiTheme="minorHAnsi" w:hAnsiTheme="minorHAnsi" w:cstheme="minorBidi"/>
          <w:noProof/>
          <w:kern w:val="2"/>
          <w:sz w:val="24"/>
          <w:szCs w:val="24"/>
          <w:lang w:eastAsia="zh-CN"/>
          <w14:ligatures w14:val="standardContextual"/>
        </w:rPr>
        <w:tab/>
      </w:r>
      <w:r>
        <w:rPr>
          <w:noProof/>
        </w:rPr>
        <w:t>Minimum requirement (Category A)</w:t>
      </w:r>
      <w:r>
        <w:rPr>
          <w:noProof/>
        </w:rPr>
        <w:tab/>
      </w:r>
      <w:r>
        <w:rPr>
          <w:noProof/>
        </w:rPr>
        <w:fldChar w:fldCharType="begin" w:fldLock="1"/>
      </w:r>
      <w:r>
        <w:rPr>
          <w:noProof/>
        </w:rPr>
        <w:instrText xml:space="preserve"> PAGEREF _Toc210411632 \h </w:instrText>
      </w:r>
      <w:r>
        <w:rPr>
          <w:noProof/>
        </w:rPr>
      </w:r>
      <w:r>
        <w:rPr>
          <w:noProof/>
        </w:rPr>
        <w:fldChar w:fldCharType="separate"/>
      </w:r>
      <w:r>
        <w:rPr>
          <w:noProof/>
        </w:rPr>
        <w:t>192</w:t>
      </w:r>
      <w:r>
        <w:rPr>
          <w:noProof/>
        </w:rPr>
        <w:fldChar w:fldCharType="end"/>
      </w:r>
    </w:p>
    <w:p w14:paraId="07F579BC" w14:textId="6AEABF87" w:rsidR="00A57D78" w:rsidRDefault="00A57D78">
      <w:pPr>
        <w:pStyle w:val="TOC6"/>
        <w:rPr>
          <w:rFonts w:asciiTheme="minorHAnsi" w:hAnsiTheme="minorHAnsi" w:cstheme="minorBidi"/>
          <w:noProof/>
          <w:kern w:val="2"/>
          <w:sz w:val="24"/>
          <w:szCs w:val="24"/>
          <w:lang w:eastAsia="zh-CN"/>
          <w14:ligatures w14:val="standardContextual"/>
        </w:rPr>
      </w:pPr>
      <w:r>
        <w:rPr>
          <w:noProof/>
        </w:rPr>
        <w:t>9.7.6.4.1.2</w:t>
      </w:r>
      <w:r>
        <w:rPr>
          <w:rFonts w:asciiTheme="minorHAnsi" w:hAnsiTheme="minorHAnsi" w:cstheme="minorBidi"/>
          <w:noProof/>
          <w:kern w:val="2"/>
          <w:sz w:val="24"/>
          <w:szCs w:val="24"/>
          <w:lang w:eastAsia="zh-CN"/>
          <w14:ligatures w14:val="standardContextual"/>
        </w:rPr>
        <w:tab/>
      </w:r>
      <w:r>
        <w:rPr>
          <w:noProof/>
        </w:rPr>
        <w:t>Minimum Requirement (Category B)</w:t>
      </w:r>
      <w:r>
        <w:rPr>
          <w:noProof/>
        </w:rPr>
        <w:tab/>
      </w:r>
      <w:r>
        <w:rPr>
          <w:noProof/>
        </w:rPr>
        <w:fldChar w:fldCharType="begin" w:fldLock="1"/>
      </w:r>
      <w:r>
        <w:rPr>
          <w:noProof/>
        </w:rPr>
        <w:instrText xml:space="preserve"> PAGEREF _Toc210411633 \h </w:instrText>
      </w:r>
      <w:r>
        <w:rPr>
          <w:noProof/>
        </w:rPr>
      </w:r>
      <w:r>
        <w:rPr>
          <w:noProof/>
        </w:rPr>
        <w:fldChar w:fldCharType="separate"/>
      </w:r>
      <w:r>
        <w:rPr>
          <w:noProof/>
        </w:rPr>
        <w:t>192</w:t>
      </w:r>
      <w:r>
        <w:rPr>
          <w:noProof/>
        </w:rPr>
        <w:fldChar w:fldCharType="end"/>
      </w:r>
    </w:p>
    <w:p w14:paraId="6F4BE1A8" w14:textId="0F60FC06" w:rsidR="00A57D78" w:rsidRDefault="00A57D78">
      <w:pPr>
        <w:pStyle w:val="TOC5"/>
        <w:rPr>
          <w:rFonts w:asciiTheme="minorHAnsi" w:hAnsiTheme="minorHAnsi" w:cstheme="minorBidi"/>
          <w:noProof/>
          <w:kern w:val="2"/>
          <w:sz w:val="24"/>
          <w:szCs w:val="24"/>
          <w:lang w:eastAsia="zh-CN"/>
          <w14:ligatures w14:val="standardContextual"/>
        </w:rPr>
      </w:pPr>
      <w:r>
        <w:rPr>
          <w:noProof/>
        </w:rPr>
        <w:t>9.7.6.4.2</w:t>
      </w:r>
      <w:r>
        <w:rPr>
          <w:rFonts w:asciiTheme="minorHAnsi" w:hAnsiTheme="minorHAnsi" w:cstheme="minorBidi"/>
          <w:noProof/>
          <w:kern w:val="2"/>
          <w:sz w:val="24"/>
          <w:szCs w:val="24"/>
          <w:lang w:eastAsia="zh-CN"/>
          <w14:ligatures w14:val="standardContextual"/>
        </w:rPr>
        <w:tab/>
      </w:r>
      <w:r>
        <w:rPr>
          <w:noProof/>
        </w:rPr>
        <w:t>Protection of the BS receiver of own or different BS</w:t>
      </w:r>
      <w:r>
        <w:rPr>
          <w:noProof/>
        </w:rPr>
        <w:tab/>
      </w:r>
      <w:r>
        <w:rPr>
          <w:noProof/>
        </w:rPr>
        <w:fldChar w:fldCharType="begin" w:fldLock="1"/>
      </w:r>
      <w:r>
        <w:rPr>
          <w:noProof/>
        </w:rPr>
        <w:instrText xml:space="preserve"> PAGEREF _Toc210411634 \h </w:instrText>
      </w:r>
      <w:r>
        <w:rPr>
          <w:noProof/>
        </w:rPr>
      </w:r>
      <w:r>
        <w:rPr>
          <w:noProof/>
        </w:rPr>
        <w:fldChar w:fldCharType="separate"/>
      </w:r>
      <w:r>
        <w:rPr>
          <w:noProof/>
        </w:rPr>
        <w:t>192</w:t>
      </w:r>
      <w:r>
        <w:rPr>
          <w:noProof/>
        </w:rPr>
        <w:fldChar w:fldCharType="end"/>
      </w:r>
    </w:p>
    <w:p w14:paraId="4D1CEB5B" w14:textId="229E10D1" w:rsidR="00A57D78" w:rsidRDefault="00A57D78">
      <w:pPr>
        <w:pStyle w:val="TOC5"/>
        <w:rPr>
          <w:rFonts w:asciiTheme="minorHAnsi" w:hAnsiTheme="minorHAnsi" w:cstheme="minorBidi"/>
          <w:noProof/>
          <w:kern w:val="2"/>
          <w:sz w:val="24"/>
          <w:szCs w:val="24"/>
          <w:lang w:eastAsia="zh-CN"/>
          <w14:ligatures w14:val="standardContextual"/>
        </w:rPr>
      </w:pPr>
      <w:r>
        <w:rPr>
          <w:noProof/>
        </w:rPr>
        <w:t>9.7.6.4.3</w:t>
      </w:r>
      <w:r>
        <w:rPr>
          <w:rFonts w:asciiTheme="minorHAnsi"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_Toc210411635 \h </w:instrText>
      </w:r>
      <w:r>
        <w:rPr>
          <w:noProof/>
        </w:rPr>
      </w:r>
      <w:r>
        <w:rPr>
          <w:noProof/>
        </w:rPr>
        <w:fldChar w:fldCharType="separate"/>
      </w:r>
      <w:r>
        <w:rPr>
          <w:noProof/>
        </w:rPr>
        <w:t>193</w:t>
      </w:r>
      <w:r>
        <w:rPr>
          <w:noProof/>
        </w:rPr>
        <w:fldChar w:fldCharType="end"/>
      </w:r>
    </w:p>
    <w:p w14:paraId="697DEFAD" w14:textId="67F49FDD" w:rsidR="00A57D78" w:rsidRDefault="00A57D78">
      <w:pPr>
        <w:pStyle w:val="TOC6"/>
        <w:rPr>
          <w:rFonts w:asciiTheme="minorHAnsi" w:hAnsiTheme="minorHAnsi" w:cstheme="minorBidi"/>
          <w:noProof/>
          <w:kern w:val="2"/>
          <w:sz w:val="24"/>
          <w:szCs w:val="24"/>
          <w:lang w:eastAsia="zh-CN"/>
          <w14:ligatures w14:val="standardContextual"/>
        </w:rPr>
      </w:pPr>
      <w:r>
        <w:rPr>
          <w:noProof/>
        </w:rPr>
        <w:t>9.7.6.4.3.1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_Toc210411636 \h </w:instrText>
      </w:r>
      <w:r>
        <w:rPr>
          <w:noProof/>
        </w:rPr>
      </w:r>
      <w:r>
        <w:rPr>
          <w:noProof/>
        </w:rPr>
        <w:fldChar w:fldCharType="separate"/>
      </w:r>
      <w:r>
        <w:rPr>
          <w:noProof/>
        </w:rPr>
        <w:t>193</w:t>
      </w:r>
      <w:r>
        <w:rPr>
          <w:noProof/>
        </w:rPr>
        <w:fldChar w:fldCharType="end"/>
      </w:r>
    </w:p>
    <w:p w14:paraId="1F60B616" w14:textId="6862CE80" w:rsidR="00A57D78" w:rsidRDefault="00A57D78">
      <w:pPr>
        <w:pStyle w:val="TOC6"/>
        <w:rPr>
          <w:rFonts w:asciiTheme="minorHAnsi" w:hAnsiTheme="minorHAnsi" w:cstheme="minorBidi"/>
          <w:noProof/>
          <w:kern w:val="2"/>
          <w:sz w:val="24"/>
          <w:szCs w:val="24"/>
          <w:lang w:eastAsia="zh-CN"/>
          <w14:ligatures w14:val="standardContextual"/>
        </w:rPr>
      </w:pPr>
      <w:r>
        <w:rPr>
          <w:noProof/>
        </w:rPr>
        <w:t>9.7.6.4.3.2</w:t>
      </w:r>
      <w:r>
        <w:rPr>
          <w:rFonts w:asciiTheme="minorHAnsi"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_Toc210411637 \h </w:instrText>
      </w:r>
      <w:r>
        <w:rPr>
          <w:noProof/>
        </w:rPr>
      </w:r>
      <w:r>
        <w:rPr>
          <w:noProof/>
        </w:rPr>
        <w:fldChar w:fldCharType="separate"/>
      </w:r>
      <w:r>
        <w:rPr>
          <w:noProof/>
        </w:rPr>
        <w:t>193</w:t>
      </w:r>
      <w:r>
        <w:rPr>
          <w:noProof/>
        </w:rPr>
        <w:fldChar w:fldCharType="end"/>
      </w:r>
    </w:p>
    <w:p w14:paraId="5C363598" w14:textId="384EC8A6" w:rsidR="00A57D78" w:rsidRDefault="00A57D78">
      <w:pPr>
        <w:pStyle w:val="TOC5"/>
        <w:rPr>
          <w:rFonts w:asciiTheme="minorHAnsi" w:hAnsiTheme="minorHAnsi" w:cstheme="minorBidi"/>
          <w:noProof/>
          <w:kern w:val="2"/>
          <w:sz w:val="24"/>
          <w:szCs w:val="24"/>
          <w:lang w:eastAsia="zh-CN"/>
          <w14:ligatures w14:val="standardContextual"/>
        </w:rPr>
      </w:pPr>
      <w:r>
        <w:rPr>
          <w:noProof/>
        </w:rPr>
        <w:t>9.7.6.4.4</w:t>
      </w:r>
      <w:r>
        <w:rPr>
          <w:rFonts w:asciiTheme="minorHAnsi" w:hAnsiTheme="minorHAnsi" w:cstheme="minorBidi"/>
          <w:noProof/>
          <w:kern w:val="2"/>
          <w:sz w:val="24"/>
          <w:szCs w:val="24"/>
          <w:lang w:eastAsia="zh-CN"/>
          <w14:ligatures w14:val="standardContextual"/>
        </w:rPr>
        <w:tab/>
      </w:r>
      <w:r>
        <w:rPr>
          <w:noProof/>
        </w:rPr>
        <w:t>Co-location with other base stations</w:t>
      </w:r>
      <w:r>
        <w:rPr>
          <w:noProof/>
        </w:rPr>
        <w:tab/>
      </w:r>
      <w:r>
        <w:rPr>
          <w:noProof/>
        </w:rPr>
        <w:fldChar w:fldCharType="begin" w:fldLock="1"/>
      </w:r>
      <w:r>
        <w:rPr>
          <w:noProof/>
        </w:rPr>
        <w:instrText xml:space="preserve"> PAGEREF _Toc210411638 \h </w:instrText>
      </w:r>
      <w:r>
        <w:rPr>
          <w:noProof/>
        </w:rPr>
      </w:r>
      <w:r>
        <w:rPr>
          <w:noProof/>
        </w:rPr>
        <w:fldChar w:fldCharType="separate"/>
      </w:r>
      <w:r>
        <w:rPr>
          <w:noProof/>
        </w:rPr>
        <w:t>203</w:t>
      </w:r>
      <w:r>
        <w:rPr>
          <w:noProof/>
        </w:rPr>
        <w:fldChar w:fldCharType="end"/>
      </w:r>
    </w:p>
    <w:p w14:paraId="26B2ECA0" w14:textId="2B1EA024" w:rsidR="00A57D78" w:rsidRDefault="00A57D78">
      <w:pPr>
        <w:pStyle w:val="TOC6"/>
        <w:rPr>
          <w:rFonts w:asciiTheme="minorHAnsi" w:hAnsiTheme="minorHAnsi" w:cstheme="minorBidi"/>
          <w:noProof/>
          <w:kern w:val="2"/>
          <w:sz w:val="24"/>
          <w:szCs w:val="24"/>
          <w:lang w:eastAsia="zh-CN"/>
          <w14:ligatures w14:val="standardContextual"/>
        </w:rPr>
      </w:pPr>
      <w:r>
        <w:rPr>
          <w:noProof/>
        </w:rPr>
        <w:t>9.7.6.4.4.1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_Toc210411639 \h </w:instrText>
      </w:r>
      <w:r>
        <w:rPr>
          <w:noProof/>
        </w:rPr>
      </w:r>
      <w:r>
        <w:rPr>
          <w:noProof/>
        </w:rPr>
        <w:fldChar w:fldCharType="separate"/>
      </w:r>
      <w:r>
        <w:rPr>
          <w:noProof/>
        </w:rPr>
        <w:t>203</w:t>
      </w:r>
      <w:r>
        <w:rPr>
          <w:noProof/>
        </w:rPr>
        <w:fldChar w:fldCharType="end"/>
      </w:r>
    </w:p>
    <w:p w14:paraId="392C78E3" w14:textId="5DF6BD6F" w:rsidR="00A57D78" w:rsidRDefault="00A57D78">
      <w:pPr>
        <w:pStyle w:val="TOC6"/>
        <w:rPr>
          <w:rFonts w:asciiTheme="minorHAnsi" w:hAnsiTheme="minorHAnsi" w:cstheme="minorBidi"/>
          <w:noProof/>
          <w:kern w:val="2"/>
          <w:sz w:val="24"/>
          <w:szCs w:val="24"/>
          <w:lang w:eastAsia="zh-CN"/>
          <w14:ligatures w14:val="standardContextual"/>
        </w:rPr>
      </w:pPr>
      <w:r>
        <w:rPr>
          <w:noProof/>
        </w:rPr>
        <w:t>9.7.6.4.4.2</w:t>
      </w:r>
      <w:r>
        <w:rPr>
          <w:rFonts w:asciiTheme="minorHAnsi"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_Toc210411640 \h </w:instrText>
      </w:r>
      <w:r>
        <w:rPr>
          <w:noProof/>
        </w:rPr>
      </w:r>
      <w:r>
        <w:rPr>
          <w:noProof/>
        </w:rPr>
        <w:fldChar w:fldCharType="separate"/>
      </w:r>
      <w:r>
        <w:rPr>
          <w:noProof/>
        </w:rPr>
        <w:t>204</w:t>
      </w:r>
      <w:r>
        <w:rPr>
          <w:noProof/>
        </w:rPr>
        <w:fldChar w:fldCharType="end"/>
      </w:r>
    </w:p>
    <w:p w14:paraId="7A26703B" w14:textId="1CF5770A" w:rsidR="00A57D78" w:rsidRDefault="00A57D78">
      <w:pPr>
        <w:pStyle w:val="TOC2"/>
        <w:rPr>
          <w:rFonts w:asciiTheme="minorHAnsi" w:hAnsiTheme="minorHAnsi" w:cstheme="minorBidi"/>
          <w:noProof/>
          <w:kern w:val="2"/>
          <w:sz w:val="24"/>
          <w:szCs w:val="24"/>
          <w:lang w:eastAsia="zh-CN"/>
          <w14:ligatures w14:val="standardContextual"/>
        </w:rPr>
      </w:pPr>
      <w:r>
        <w:rPr>
          <w:noProof/>
        </w:rPr>
        <w:t>9.8</w:t>
      </w:r>
      <w:r>
        <w:rPr>
          <w:rFonts w:asciiTheme="minorHAnsi" w:hAnsiTheme="minorHAnsi" w:cstheme="minorBidi"/>
          <w:noProof/>
          <w:kern w:val="2"/>
          <w:sz w:val="24"/>
          <w:szCs w:val="24"/>
          <w:lang w:eastAsia="zh-CN"/>
          <w14:ligatures w14:val="standardContextual"/>
        </w:rPr>
        <w:tab/>
      </w:r>
      <w:r>
        <w:rPr>
          <w:noProof/>
        </w:rPr>
        <w:t>OTA Transmitter intermodulation</w:t>
      </w:r>
      <w:r>
        <w:rPr>
          <w:noProof/>
        </w:rPr>
        <w:tab/>
      </w:r>
      <w:r>
        <w:rPr>
          <w:noProof/>
        </w:rPr>
        <w:fldChar w:fldCharType="begin" w:fldLock="1"/>
      </w:r>
      <w:r>
        <w:rPr>
          <w:noProof/>
        </w:rPr>
        <w:instrText xml:space="preserve"> PAGEREF _Toc210411641 \h </w:instrText>
      </w:r>
      <w:r>
        <w:rPr>
          <w:noProof/>
        </w:rPr>
      </w:r>
      <w:r>
        <w:rPr>
          <w:noProof/>
        </w:rPr>
        <w:fldChar w:fldCharType="separate"/>
      </w:r>
      <w:r>
        <w:rPr>
          <w:noProof/>
        </w:rPr>
        <w:t>211</w:t>
      </w:r>
      <w:r>
        <w:rPr>
          <w:noProof/>
        </w:rPr>
        <w:fldChar w:fldCharType="end"/>
      </w:r>
    </w:p>
    <w:p w14:paraId="2FAC8A7C" w14:textId="5D0DFAC2" w:rsidR="00A57D78" w:rsidRDefault="00A57D78">
      <w:pPr>
        <w:pStyle w:val="TOC3"/>
        <w:rPr>
          <w:rFonts w:asciiTheme="minorHAnsi" w:hAnsiTheme="minorHAnsi" w:cstheme="minorBidi"/>
          <w:noProof/>
          <w:kern w:val="2"/>
          <w:sz w:val="24"/>
          <w:szCs w:val="24"/>
          <w:lang w:eastAsia="zh-CN"/>
          <w14:ligatures w14:val="standardContextual"/>
        </w:rPr>
      </w:pPr>
      <w:r>
        <w:rPr>
          <w:noProof/>
        </w:rPr>
        <w:t>9.8.1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_Toc210411642 \h </w:instrText>
      </w:r>
      <w:r>
        <w:rPr>
          <w:noProof/>
        </w:rPr>
      </w:r>
      <w:r>
        <w:rPr>
          <w:noProof/>
        </w:rPr>
        <w:fldChar w:fldCharType="separate"/>
      </w:r>
      <w:r>
        <w:rPr>
          <w:noProof/>
        </w:rPr>
        <w:t>211</w:t>
      </w:r>
      <w:r>
        <w:rPr>
          <w:noProof/>
        </w:rPr>
        <w:fldChar w:fldCharType="end"/>
      </w:r>
    </w:p>
    <w:p w14:paraId="0949850D" w14:textId="76639FE1" w:rsidR="00A57D78" w:rsidRDefault="00A57D78">
      <w:pPr>
        <w:pStyle w:val="TOC3"/>
        <w:rPr>
          <w:rFonts w:asciiTheme="minorHAnsi" w:hAnsiTheme="minorHAnsi" w:cstheme="minorBidi"/>
          <w:noProof/>
          <w:kern w:val="2"/>
          <w:sz w:val="24"/>
          <w:szCs w:val="24"/>
          <w:lang w:eastAsia="zh-CN"/>
          <w14:ligatures w14:val="standardContextual"/>
        </w:rPr>
      </w:pPr>
      <w:r>
        <w:rPr>
          <w:noProof/>
        </w:rPr>
        <w:t>9.8.2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_Toc210411643 \h </w:instrText>
      </w:r>
      <w:r>
        <w:rPr>
          <w:noProof/>
        </w:rPr>
      </w:r>
      <w:r>
        <w:rPr>
          <w:noProof/>
        </w:rPr>
        <w:fldChar w:fldCharType="separate"/>
      </w:r>
      <w:r>
        <w:rPr>
          <w:noProof/>
        </w:rPr>
        <w:t>211</w:t>
      </w:r>
      <w:r>
        <w:rPr>
          <w:noProof/>
        </w:rPr>
        <w:fldChar w:fldCharType="end"/>
      </w:r>
    </w:p>
    <w:p w14:paraId="6481FA91" w14:textId="4AA015D1" w:rsidR="00A57D78" w:rsidRDefault="00A57D78">
      <w:pPr>
        <w:pStyle w:val="TOC4"/>
        <w:rPr>
          <w:rFonts w:asciiTheme="minorHAnsi" w:hAnsiTheme="minorHAnsi" w:cstheme="minorBidi"/>
          <w:noProof/>
          <w:kern w:val="2"/>
          <w:sz w:val="24"/>
          <w:szCs w:val="24"/>
          <w:lang w:eastAsia="zh-CN"/>
          <w14:ligatures w14:val="standardContextual"/>
        </w:rPr>
      </w:pPr>
      <w:r>
        <w:rPr>
          <w:noProof/>
        </w:rPr>
        <w:t>9.8.2.1</w:t>
      </w:r>
      <w:r>
        <w:rPr>
          <w:rFonts w:asciiTheme="minorHAnsi"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_Toc210411644 \h </w:instrText>
      </w:r>
      <w:r>
        <w:rPr>
          <w:noProof/>
        </w:rPr>
      </w:r>
      <w:r>
        <w:rPr>
          <w:noProof/>
        </w:rPr>
        <w:fldChar w:fldCharType="separate"/>
      </w:r>
      <w:r>
        <w:rPr>
          <w:noProof/>
        </w:rPr>
        <w:t>211</w:t>
      </w:r>
      <w:r>
        <w:rPr>
          <w:noProof/>
        </w:rPr>
        <w:fldChar w:fldCharType="end"/>
      </w:r>
    </w:p>
    <w:p w14:paraId="69768B61" w14:textId="77F1A2AC" w:rsidR="00A57D78" w:rsidRDefault="00A57D78">
      <w:pPr>
        <w:pStyle w:val="TOC4"/>
        <w:rPr>
          <w:rFonts w:asciiTheme="minorHAnsi" w:hAnsiTheme="minorHAnsi" w:cstheme="minorBidi"/>
          <w:noProof/>
          <w:kern w:val="2"/>
          <w:sz w:val="24"/>
          <w:szCs w:val="24"/>
          <w:lang w:eastAsia="zh-CN"/>
          <w14:ligatures w14:val="standardContextual"/>
        </w:rPr>
      </w:pPr>
      <w:r>
        <w:rPr>
          <w:noProof/>
        </w:rPr>
        <w:t>9.8.2.2</w:t>
      </w:r>
      <w:r>
        <w:rPr>
          <w:rFonts w:asciiTheme="minorHAnsi" w:hAnsiTheme="minorHAnsi" w:cstheme="minorBidi"/>
          <w:noProof/>
          <w:kern w:val="2"/>
          <w:sz w:val="24"/>
          <w:szCs w:val="24"/>
          <w:lang w:eastAsia="zh-CN"/>
          <w14:ligatures w14:val="standardContextual"/>
        </w:rPr>
        <w:tab/>
      </w:r>
      <w:r>
        <w:rPr>
          <w:noProof/>
        </w:rPr>
        <w:t>Additional minimum requirement (BC1 and BC2)</w:t>
      </w:r>
      <w:r>
        <w:rPr>
          <w:noProof/>
        </w:rPr>
        <w:tab/>
      </w:r>
      <w:r>
        <w:rPr>
          <w:noProof/>
        </w:rPr>
        <w:fldChar w:fldCharType="begin" w:fldLock="1"/>
      </w:r>
      <w:r>
        <w:rPr>
          <w:noProof/>
        </w:rPr>
        <w:instrText xml:space="preserve"> PAGEREF _Toc210411645 \h </w:instrText>
      </w:r>
      <w:r>
        <w:rPr>
          <w:noProof/>
        </w:rPr>
      </w:r>
      <w:r>
        <w:rPr>
          <w:noProof/>
        </w:rPr>
        <w:fldChar w:fldCharType="separate"/>
      </w:r>
      <w:r>
        <w:rPr>
          <w:noProof/>
        </w:rPr>
        <w:t>211</w:t>
      </w:r>
      <w:r>
        <w:rPr>
          <w:noProof/>
        </w:rPr>
        <w:fldChar w:fldCharType="end"/>
      </w:r>
    </w:p>
    <w:p w14:paraId="03CDE800" w14:textId="1827174C" w:rsidR="00A57D78" w:rsidRDefault="00A57D78">
      <w:pPr>
        <w:pStyle w:val="TOC4"/>
        <w:rPr>
          <w:rFonts w:asciiTheme="minorHAnsi" w:hAnsiTheme="minorHAnsi" w:cstheme="minorBidi"/>
          <w:noProof/>
          <w:kern w:val="2"/>
          <w:sz w:val="24"/>
          <w:szCs w:val="24"/>
          <w:lang w:eastAsia="zh-CN"/>
          <w14:ligatures w14:val="standardContextual"/>
        </w:rPr>
      </w:pPr>
      <w:r>
        <w:rPr>
          <w:noProof/>
        </w:rPr>
        <w:t>9.8.2.3</w:t>
      </w:r>
      <w:r>
        <w:rPr>
          <w:rFonts w:asciiTheme="minorHAnsi" w:hAnsiTheme="minorHAnsi" w:cstheme="minorBidi"/>
          <w:noProof/>
          <w:kern w:val="2"/>
          <w:sz w:val="24"/>
          <w:szCs w:val="24"/>
          <w:lang w:eastAsia="zh-CN"/>
          <w14:ligatures w14:val="standardContextual"/>
        </w:rPr>
        <w:tab/>
      </w:r>
      <w:r>
        <w:rPr>
          <w:noProof/>
        </w:rPr>
        <w:t>Additional minimum requirement (BC3)</w:t>
      </w:r>
      <w:r>
        <w:rPr>
          <w:noProof/>
        </w:rPr>
        <w:tab/>
      </w:r>
      <w:r>
        <w:rPr>
          <w:noProof/>
        </w:rPr>
        <w:fldChar w:fldCharType="begin" w:fldLock="1"/>
      </w:r>
      <w:r>
        <w:rPr>
          <w:noProof/>
        </w:rPr>
        <w:instrText xml:space="preserve"> PAGEREF _Toc210411646 \h </w:instrText>
      </w:r>
      <w:r>
        <w:rPr>
          <w:noProof/>
        </w:rPr>
      </w:r>
      <w:r>
        <w:rPr>
          <w:noProof/>
        </w:rPr>
        <w:fldChar w:fldCharType="separate"/>
      </w:r>
      <w:r>
        <w:rPr>
          <w:noProof/>
        </w:rPr>
        <w:t>212</w:t>
      </w:r>
      <w:r>
        <w:rPr>
          <w:noProof/>
        </w:rPr>
        <w:fldChar w:fldCharType="end"/>
      </w:r>
    </w:p>
    <w:p w14:paraId="0D4A00B9" w14:textId="3A677301" w:rsidR="00A57D78" w:rsidRDefault="00A57D78">
      <w:pPr>
        <w:pStyle w:val="TOC4"/>
        <w:rPr>
          <w:rFonts w:asciiTheme="minorHAnsi" w:hAnsiTheme="minorHAnsi" w:cstheme="minorBidi"/>
          <w:noProof/>
          <w:kern w:val="2"/>
          <w:sz w:val="24"/>
          <w:szCs w:val="24"/>
          <w:lang w:eastAsia="zh-CN"/>
          <w14:ligatures w14:val="standardContextual"/>
        </w:rPr>
      </w:pPr>
      <w:r>
        <w:rPr>
          <w:noProof/>
        </w:rPr>
        <w:t>9.8.2.4</w:t>
      </w:r>
      <w:r>
        <w:rPr>
          <w:rFonts w:asciiTheme="minorHAnsi" w:hAnsiTheme="minorHAnsi" w:cstheme="minorBidi"/>
          <w:noProof/>
          <w:kern w:val="2"/>
          <w:sz w:val="24"/>
          <w:szCs w:val="24"/>
          <w:lang w:eastAsia="zh-CN"/>
          <w14:ligatures w14:val="standardContextual"/>
        </w:rPr>
        <w:tab/>
      </w:r>
      <w:r>
        <w:rPr>
          <w:noProof/>
        </w:rPr>
        <w:t>Additional minimum requirements</w:t>
      </w:r>
      <w:r>
        <w:rPr>
          <w:noProof/>
        </w:rPr>
        <w:tab/>
      </w:r>
      <w:r>
        <w:rPr>
          <w:noProof/>
        </w:rPr>
        <w:fldChar w:fldCharType="begin" w:fldLock="1"/>
      </w:r>
      <w:r>
        <w:rPr>
          <w:noProof/>
        </w:rPr>
        <w:instrText xml:space="preserve"> PAGEREF _Toc210411647 \h </w:instrText>
      </w:r>
      <w:r>
        <w:rPr>
          <w:noProof/>
        </w:rPr>
      </w:r>
      <w:r>
        <w:rPr>
          <w:noProof/>
        </w:rPr>
        <w:fldChar w:fldCharType="separate"/>
      </w:r>
      <w:r>
        <w:rPr>
          <w:noProof/>
        </w:rPr>
        <w:t>213</w:t>
      </w:r>
      <w:r>
        <w:rPr>
          <w:noProof/>
        </w:rPr>
        <w:fldChar w:fldCharType="end"/>
      </w:r>
    </w:p>
    <w:p w14:paraId="6B0A7FF0" w14:textId="3B144BE1" w:rsidR="00A57D78" w:rsidRDefault="00A57D78">
      <w:pPr>
        <w:pStyle w:val="TOC3"/>
        <w:rPr>
          <w:rFonts w:asciiTheme="minorHAnsi" w:hAnsiTheme="minorHAnsi" w:cstheme="minorBidi"/>
          <w:noProof/>
          <w:kern w:val="2"/>
          <w:sz w:val="24"/>
          <w:szCs w:val="24"/>
          <w:lang w:eastAsia="zh-CN"/>
          <w14:ligatures w14:val="standardContextual"/>
        </w:rPr>
      </w:pPr>
      <w:r>
        <w:rPr>
          <w:noProof/>
        </w:rPr>
        <w:t>9.8.3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_Toc210411648 \h </w:instrText>
      </w:r>
      <w:r>
        <w:rPr>
          <w:noProof/>
        </w:rPr>
      </w:r>
      <w:r>
        <w:rPr>
          <w:noProof/>
        </w:rPr>
        <w:fldChar w:fldCharType="separate"/>
      </w:r>
      <w:r>
        <w:rPr>
          <w:noProof/>
        </w:rPr>
        <w:t>213</w:t>
      </w:r>
      <w:r>
        <w:rPr>
          <w:noProof/>
        </w:rPr>
        <w:fldChar w:fldCharType="end"/>
      </w:r>
    </w:p>
    <w:p w14:paraId="0CDB0603" w14:textId="4BF96FE2" w:rsidR="00A57D78" w:rsidRDefault="00A57D78">
      <w:pPr>
        <w:pStyle w:val="TOC4"/>
        <w:rPr>
          <w:rFonts w:asciiTheme="minorHAnsi" w:hAnsiTheme="minorHAnsi" w:cstheme="minorBidi"/>
          <w:noProof/>
          <w:kern w:val="2"/>
          <w:sz w:val="24"/>
          <w:szCs w:val="24"/>
          <w:lang w:eastAsia="zh-CN"/>
          <w14:ligatures w14:val="standardContextual"/>
        </w:rPr>
      </w:pPr>
      <w:r>
        <w:rPr>
          <w:noProof/>
        </w:rPr>
        <w:t>9.8.3.1</w:t>
      </w:r>
      <w:r>
        <w:rPr>
          <w:rFonts w:asciiTheme="minorHAnsi" w:hAnsiTheme="minorHAnsi" w:cstheme="minorBidi"/>
          <w:noProof/>
          <w:kern w:val="2"/>
          <w:sz w:val="24"/>
          <w:szCs w:val="24"/>
          <w:lang w:eastAsia="zh-CN"/>
          <w14:ligatures w14:val="standardContextual"/>
        </w:rPr>
        <w:tab/>
      </w:r>
      <w:r>
        <w:rPr>
          <w:noProof/>
        </w:rPr>
        <w:t>General minimum requirement for FDD UTRA</w:t>
      </w:r>
      <w:r>
        <w:rPr>
          <w:noProof/>
        </w:rPr>
        <w:tab/>
      </w:r>
      <w:r>
        <w:rPr>
          <w:noProof/>
        </w:rPr>
        <w:fldChar w:fldCharType="begin" w:fldLock="1"/>
      </w:r>
      <w:r>
        <w:rPr>
          <w:noProof/>
        </w:rPr>
        <w:instrText xml:space="preserve"> PAGEREF _Toc210411649 \h </w:instrText>
      </w:r>
      <w:r>
        <w:rPr>
          <w:noProof/>
        </w:rPr>
      </w:r>
      <w:r>
        <w:rPr>
          <w:noProof/>
        </w:rPr>
        <w:fldChar w:fldCharType="separate"/>
      </w:r>
      <w:r>
        <w:rPr>
          <w:noProof/>
        </w:rPr>
        <w:t>213</w:t>
      </w:r>
      <w:r>
        <w:rPr>
          <w:noProof/>
        </w:rPr>
        <w:fldChar w:fldCharType="end"/>
      </w:r>
    </w:p>
    <w:p w14:paraId="49826340" w14:textId="552FCA1D" w:rsidR="00A57D78" w:rsidRDefault="00A57D78">
      <w:pPr>
        <w:pStyle w:val="TOC3"/>
        <w:rPr>
          <w:rFonts w:asciiTheme="minorHAnsi" w:hAnsiTheme="minorHAnsi" w:cstheme="minorBidi"/>
          <w:noProof/>
          <w:kern w:val="2"/>
          <w:sz w:val="24"/>
          <w:szCs w:val="24"/>
          <w:lang w:eastAsia="zh-CN"/>
          <w14:ligatures w14:val="standardContextual"/>
        </w:rPr>
      </w:pPr>
      <w:r>
        <w:rPr>
          <w:noProof/>
        </w:rPr>
        <w:t>9.8.4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_Toc210411650 \h </w:instrText>
      </w:r>
      <w:r>
        <w:rPr>
          <w:noProof/>
        </w:rPr>
      </w:r>
      <w:r>
        <w:rPr>
          <w:noProof/>
        </w:rPr>
        <w:fldChar w:fldCharType="separate"/>
      </w:r>
      <w:r>
        <w:rPr>
          <w:noProof/>
        </w:rPr>
        <w:t>213</w:t>
      </w:r>
      <w:r>
        <w:rPr>
          <w:noProof/>
        </w:rPr>
        <w:fldChar w:fldCharType="end"/>
      </w:r>
    </w:p>
    <w:p w14:paraId="2A267700" w14:textId="59A36C46" w:rsidR="00A57D78" w:rsidRDefault="00A57D78">
      <w:pPr>
        <w:pStyle w:val="TOC4"/>
        <w:rPr>
          <w:rFonts w:asciiTheme="minorHAnsi" w:hAnsiTheme="minorHAnsi" w:cstheme="minorBidi"/>
          <w:noProof/>
          <w:kern w:val="2"/>
          <w:sz w:val="24"/>
          <w:szCs w:val="24"/>
          <w:lang w:eastAsia="zh-CN"/>
          <w14:ligatures w14:val="standardContextual"/>
        </w:rPr>
      </w:pPr>
      <w:r>
        <w:rPr>
          <w:noProof/>
        </w:rPr>
        <w:t>9.8.4.1</w:t>
      </w:r>
      <w:r>
        <w:rPr>
          <w:rFonts w:asciiTheme="minorHAnsi"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_Toc210411651 \h </w:instrText>
      </w:r>
      <w:r>
        <w:rPr>
          <w:noProof/>
        </w:rPr>
      </w:r>
      <w:r>
        <w:rPr>
          <w:noProof/>
        </w:rPr>
        <w:fldChar w:fldCharType="separate"/>
      </w:r>
      <w:r>
        <w:rPr>
          <w:noProof/>
        </w:rPr>
        <w:t>213</w:t>
      </w:r>
      <w:r>
        <w:rPr>
          <w:noProof/>
        </w:rPr>
        <w:fldChar w:fldCharType="end"/>
      </w:r>
    </w:p>
    <w:p w14:paraId="20B0124B" w14:textId="2660123F" w:rsidR="00A57D78" w:rsidRDefault="00A57D78">
      <w:pPr>
        <w:pStyle w:val="TOC4"/>
        <w:rPr>
          <w:rFonts w:asciiTheme="minorHAnsi" w:hAnsiTheme="minorHAnsi" w:cstheme="minorBidi"/>
          <w:noProof/>
          <w:kern w:val="2"/>
          <w:sz w:val="24"/>
          <w:szCs w:val="24"/>
          <w:lang w:eastAsia="zh-CN"/>
          <w14:ligatures w14:val="standardContextual"/>
        </w:rPr>
      </w:pPr>
      <w:r>
        <w:rPr>
          <w:noProof/>
        </w:rPr>
        <w:t>9.8.4.2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_Toc210411652 \h </w:instrText>
      </w:r>
      <w:r>
        <w:rPr>
          <w:noProof/>
        </w:rPr>
      </w:r>
      <w:r>
        <w:rPr>
          <w:noProof/>
        </w:rPr>
        <w:fldChar w:fldCharType="separate"/>
      </w:r>
      <w:r>
        <w:rPr>
          <w:noProof/>
        </w:rPr>
        <w:t>214</w:t>
      </w:r>
      <w:r>
        <w:rPr>
          <w:noProof/>
        </w:rPr>
        <w:fldChar w:fldCharType="end"/>
      </w:r>
    </w:p>
    <w:p w14:paraId="1DBA922D" w14:textId="4B63A73E" w:rsidR="00A57D78" w:rsidRDefault="00A57D78">
      <w:pPr>
        <w:pStyle w:val="TOC1"/>
        <w:rPr>
          <w:rFonts w:asciiTheme="minorHAnsi" w:hAnsiTheme="minorHAnsi" w:cstheme="minorBidi"/>
          <w:noProof/>
          <w:kern w:val="2"/>
          <w:sz w:val="24"/>
          <w:szCs w:val="24"/>
          <w:lang w:eastAsia="zh-CN"/>
          <w14:ligatures w14:val="standardContextual"/>
        </w:rPr>
      </w:pPr>
      <w:r>
        <w:rPr>
          <w:noProof/>
          <w:lang w:eastAsia="zh-CN"/>
        </w:rPr>
        <w:t>10</w:t>
      </w:r>
      <w:r>
        <w:rPr>
          <w:rFonts w:asciiTheme="minorHAnsi" w:hAnsiTheme="minorHAnsi" w:cstheme="minorBidi"/>
          <w:noProof/>
          <w:kern w:val="2"/>
          <w:sz w:val="24"/>
          <w:szCs w:val="24"/>
          <w:lang w:eastAsia="zh-CN"/>
          <w14:ligatures w14:val="standardContextual"/>
        </w:rPr>
        <w:tab/>
      </w:r>
      <w:r>
        <w:rPr>
          <w:noProof/>
          <w:lang w:eastAsia="zh-CN"/>
        </w:rPr>
        <w:t>Radiated receiver characteristics</w:t>
      </w:r>
      <w:r>
        <w:rPr>
          <w:noProof/>
        </w:rPr>
        <w:tab/>
      </w:r>
      <w:r>
        <w:rPr>
          <w:noProof/>
        </w:rPr>
        <w:fldChar w:fldCharType="begin" w:fldLock="1"/>
      </w:r>
      <w:r>
        <w:rPr>
          <w:noProof/>
        </w:rPr>
        <w:instrText xml:space="preserve"> PAGEREF _Toc210411653 \h </w:instrText>
      </w:r>
      <w:r>
        <w:rPr>
          <w:noProof/>
        </w:rPr>
      </w:r>
      <w:r>
        <w:rPr>
          <w:noProof/>
        </w:rPr>
        <w:fldChar w:fldCharType="separate"/>
      </w:r>
      <w:r>
        <w:rPr>
          <w:noProof/>
        </w:rPr>
        <w:t>214</w:t>
      </w:r>
      <w:r>
        <w:rPr>
          <w:noProof/>
        </w:rPr>
        <w:fldChar w:fldCharType="end"/>
      </w:r>
    </w:p>
    <w:p w14:paraId="19869467" w14:textId="231AB47C" w:rsidR="00A57D78" w:rsidRDefault="00A57D78">
      <w:pPr>
        <w:pStyle w:val="TOC2"/>
        <w:rPr>
          <w:rFonts w:asciiTheme="minorHAnsi" w:hAnsiTheme="minorHAnsi" w:cstheme="minorBidi"/>
          <w:noProof/>
          <w:kern w:val="2"/>
          <w:sz w:val="24"/>
          <w:szCs w:val="24"/>
          <w:lang w:eastAsia="zh-CN"/>
          <w14:ligatures w14:val="standardContextual"/>
        </w:rPr>
      </w:pPr>
      <w:r>
        <w:rPr>
          <w:noProof/>
          <w:lang w:eastAsia="zh-CN"/>
        </w:rPr>
        <w:t>10.1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_Toc210411654 \h </w:instrText>
      </w:r>
      <w:r>
        <w:rPr>
          <w:noProof/>
        </w:rPr>
      </w:r>
      <w:r>
        <w:rPr>
          <w:noProof/>
        </w:rPr>
        <w:fldChar w:fldCharType="separate"/>
      </w:r>
      <w:r>
        <w:rPr>
          <w:noProof/>
        </w:rPr>
        <w:t>214</w:t>
      </w:r>
      <w:r>
        <w:rPr>
          <w:noProof/>
        </w:rPr>
        <w:fldChar w:fldCharType="end"/>
      </w:r>
    </w:p>
    <w:p w14:paraId="5AF7F4E7" w14:textId="0B48CC03" w:rsidR="00A57D78" w:rsidRDefault="00A57D78">
      <w:pPr>
        <w:pStyle w:val="TOC2"/>
        <w:rPr>
          <w:rFonts w:asciiTheme="minorHAnsi" w:hAnsiTheme="minorHAnsi" w:cstheme="minorBidi"/>
          <w:noProof/>
          <w:kern w:val="2"/>
          <w:sz w:val="24"/>
          <w:szCs w:val="24"/>
          <w:lang w:eastAsia="zh-CN"/>
          <w14:ligatures w14:val="standardContextual"/>
        </w:rPr>
      </w:pPr>
      <w:r w:rsidRPr="00A5430F">
        <w:rPr>
          <w:noProof/>
          <w:lang w:val="sv-FI" w:eastAsia="zh-CN"/>
        </w:rPr>
        <w:t>10.2</w:t>
      </w:r>
      <w:r>
        <w:rPr>
          <w:rFonts w:asciiTheme="minorHAnsi" w:hAnsiTheme="minorHAnsi" w:cstheme="minorBidi"/>
          <w:noProof/>
          <w:kern w:val="2"/>
          <w:sz w:val="24"/>
          <w:szCs w:val="24"/>
          <w:lang w:eastAsia="zh-CN"/>
          <w14:ligatures w14:val="standardContextual"/>
        </w:rPr>
        <w:tab/>
      </w:r>
      <w:r w:rsidRPr="00A5430F">
        <w:rPr>
          <w:noProof/>
          <w:lang w:val="sv-FI" w:eastAsia="zh-CN"/>
        </w:rPr>
        <w:t>OTA sensitivity</w:t>
      </w:r>
      <w:r>
        <w:rPr>
          <w:noProof/>
        </w:rPr>
        <w:tab/>
      </w:r>
      <w:r>
        <w:rPr>
          <w:noProof/>
        </w:rPr>
        <w:fldChar w:fldCharType="begin" w:fldLock="1"/>
      </w:r>
      <w:r>
        <w:rPr>
          <w:noProof/>
        </w:rPr>
        <w:instrText xml:space="preserve"> PAGEREF _Toc210411655 \h </w:instrText>
      </w:r>
      <w:r>
        <w:rPr>
          <w:noProof/>
        </w:rPr>
      </w:r>
      <w:r>
        <w:rPr>
          <w:noProof/>
        </w:rPr>
        <w:fldChar w:fldCharType="separate"/>
      </w:r>
      <w:r>
        <w:rPr>
          <w:noProof/>
        </w:rPr>
        <w:t>215</w:t>
      </w:r>
      <w:r>
        <w:rPr>
          <w:noProof/>
        </w:rPr>
        <w:fldChar w:fldCharType="end"/>
      </w:r>
    </w:p>
    <w:p w14:paraId="757B38AD" w14:textId="471B0C49" w:rsidR="00A57D78" w:rsidRDefault="00A57D78">
      <w:pPr>
        <w:pStyle w:val="TOC3"/>
        <w:rPr>
          <w:rFonts w:asciiTheme="minorHAnsi" w:hAnsiTheme="minorHAnsi" w:cstheme="minorBidi"/>
          <w:noProof/>
          <w:kern w:val="2"/>
          <w:sz w:val="24"/>
          <w:szCs w:val="24"/>
          <w:lang w:eastAsia="zh-CN"/>
          <w14:ligatures w14:val="standardContextual"/>
        </w:rPr>
      </w:pPr>
      <w:r>
        <w:rPr>
          <w:noProof/>
        </w:rPr>
        <w:t>10.2.1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_Toc210411656 \h </w:instrText>
      </w:r>
      <w:r>
        <w:rPr>
          <w:noProof/>
        </w:rPr>
      </w:r>
      <w:r>
        <w:rPr>
          <w:noProof/>
        </w:rPr>
        <w:fldChar w:fldCharType="separate"/>
      </w:r>
      <w:r>
        <w:rPr>
          <w:noProof/>
        </w:rPr>
        <w:t>215</w:t>
      </w:r>
      <w:r>
        <w:rPr>
          <w:noProof/>
        </w:rPr>
        <w:fldChar w:fldCharType="end"/>
      </w:r>
    </w:p>
    <w:p w14:paraId="133A413B" w14:textId="1ABE5F71"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10.2.2</w:t>
      </w:r>
      <w:r>
        <w:rPr>
          <w:rFonts w:asciiTheme="minorHAnsi" w:hAnsiTheme="minorHAnsi" w:cstheme="minorBidi"/>
          <w:noProof/>
          <w:kern w:val="2"/>
          <w:sz w:val="24"/>
          <w:szCs w:val="24"/>
          <w:lang w:eastAsia="zh-CN"/>
          <w14:ligatures w14:val="standardContextual"/>
        </w:rPr>
        <w:tab/>
      </w:r>
      <w:r>
        <w:rPr>
          <w:noProof/>
          <w:lang w:eastAsia="zh-CN"/>
        </w:rPr>
        <w:t>Minimum requirement for MSR operation</w:t>
      </w:r>
      <w:r>
        <w:rPr>
          <w:noProof/>
        </w:rPr>
        <w:tab/>
      </w:r>
      <w:r>
        <w:rPr>
          <w:noProof/>
        </w:rPr>
        <w:fldChar w:fldCharType="begin" w:fldLock="1"/>
      </w:r>
      <w:r>
        <w:rPr>
          <w:noProof/>
        </w:rPr>
        <w:instrText xml:space="preserve"> PAGEREF _Toc210411657 \h </w:instrText>
      </w:r>
      <w:r>
        <w:rPr>
          <w:noProof/>
        </w:rPr>
      </w:r>
      <w:r>
        <w:rPr>
          <w:noProof/>
        </w:rPr>
        <w:fldChar w:fldCharType="separate"/>
      </w:r>
      <w:r>
        <w:rPr>
          <w:noProof/>
        </w:rPr>
        <w:t>215</w:t>
      </w:r>
      <w:r>
        <w:rPr>
          <w:noProof/>
        </w:rPr>
        <w:fldChar w:fldCharType="end"/>
      </w:r>
    </w:p>
    <w:p w14:paraId="3CE53BFE" w14:textId="2463FA6E"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10.2.3</w:t>
      </w:r>
      <w:r>
        <w:rPr>
          <w:rFonts w:asciiTheme="minorHAnsi" w:hAnsiTheme="minorHAnsi" w:cstheme="minorBidi"/>
          <w:noProof/>
          <w:kern w:val="2"/>
          <w:sz w:val="24"/>
          <w:szCs w:val="24"/>
          <w:lang w:eastAsia="zh-CN"/>
          <w14:ligatures w14:val="standardContextual"/>
        </w:rPr>
        <w:tab/>
      </w:r>
      <w:r>
        <w:rPr>
          <w:noProof/>
          <w:lang w:eastAsia="zh-CN"/>
        </w:rPr>
        <w:t>Minimum requirement for single RAT UTRA operation</w:t>
      </w:r>
      <w:r>
        <w:rPr>
          <w:noProof/>
        </w:rPr>
        <w:tab/>
      </w:r>
      <w:r>
        <w:rPr>
          <w:noProof/>
        </w:rPr>
        <w:fldChar w:fldCharType="begin" w:fldLock="1"/>
      </w:r>
      <w:r>
        <w:rPr>
          <w:noProof/>
        </w:rPr>
        <w:instrText xml:space="preserve"> PAGEREF _Toc210411658 \h </w:instrText>
      </w:r>
      <w:r>
        <w:rPr>
          <w:noProof/>
        </w:rPr>
      </w:r>
      <w:r>
        <w:rPr>
          <w:noProof/>
        </w:rPr>
        <w:fldChar w:fldCharType="separate"/>
      </w:r>
      <w:r>
        <w:rPr>
          <w:noProof/>
        </w:rPr>
        <w:t>216</w:t>
      </w:r>
      <w:r>
        <w:rPr>
          <w:noProof/>
        </w:rPr>
        <w:fldChar w:fldCharType="end"/>
      </w:r>
    </w:p>
    <w:p w14:paraId="413B44A8" w14:textId="34842A84" w:rsidR="00A57D78" w:rsidRDefault="00A57D78">
      <w:pPr>
        <w:pStyle w:val="TOC3"/>
        <w:rPr>
          <w:rFonts w:asciiTheme="minorHAnsi" w:hAnsiTheme="minorHAnsi" w:cstheme="minorBidi"/>
          <w:noProof/>
          <w:kern w:val="2"/>
          <w:sz w:val="24"/>
          <w:szCs w:val="24"/>
          <w:lang w:eastAsia="zh-CN"/>
          <w14:ligatures w14:val="standardContextual"/>
        </w:rPr>
      </w:pPr>
      <w:r>
        <w:rPr>
          <w:noProof/>
          <w:lang w:eastAsia="zh-CN"/>
        </w:rPr>
        <w:t>10.2.4</w:t>
      </w:r>
      <w:r>
        <w:rPr>
          <w:rFonts w:asciiTheme="minorHAnsi" w:hAnsiTheme="minorHAnsi" w:cstheme="minorBidi"/>
          <w:noProof/>
          <w:kern w:val="2"/>
          <w:sz w:val="24"/>
          <w:szCs w:val="24"/>
          <w:lang w:eastAsia="zh-CN"/>
          <w14:ligatures w14:val="standardContextual"/>
        </w:rPr>
        <w:tab/>
      </w:r>
      <w:r>
        <w:rPr>
          <w:noProof/>
          <w:lang w:eastAsia="zh-CN"/>
        </w:rPr>
        <w:t>Minimum requirement for single RAT E-UTRA operation</w:t>
      </w:r>
      <w:r>
        <w:rPr>
          <w:noProof/>
        </w:rPr>
        <w:tab/>
      </w:r>
      <w:r>
        <w:rPr>
          <w:noProof/>
        </w:rPr>
        <w:fldChar w:fldCharType="begin" w:fldLock="1"/>
      </w:r>
      <w:r>
        <w:rPr>
          <w:noProof/>
        </w:rPr>
        <w:instrText xml:space="preserve"> PAGEREF _Toc210411659 \h </w:instrText>
      </w:r>
      <w:r>
        <w:rPr>
          <w:noProof/>
        </w:rPr>
      </w:r>
      <w:r>
        <w:rPr>
          <w:noProof/>
        </w:rPr>
        <w:fldChar w:fldCharType="separate"/>
      </w:r>
      <w:r>
        <w:rPr>
          <w:noProof/>
        </w:rPr>
        <w:t>216</w:t>
      </w:r>
      <w:r>
        <w:rPr>
          <w:noProof/>
        </w:rPr>
        <w:fldChar w:fldCharType="end"/>
      </w:r>
    </w:p>
    <w:p w14:paraId="19C5C284" w14:textId="3D6A08A5" w:rsidR="00A57D78" w:rsidRDefault="00A57D78">
      <w:pPr>
        <w:pStyle w:val="TOC2"/>
        <w:rPr>
          <w:rFonts w:asciiTheme="minorHAnsi" w:hAnsiTheme="minorHAnsi" w:cstheme="minorBidi"/>
          <w:noProof/>
          <w:kern w:val="2"/>
          <w:sz w:val="24"/>
          <w:szCs w:val="24"/>
          <w:lang w:eastAsia="zh-CN"/>
          <w14:ligatures w14:val="standardContextual"/>
        </w:rPr>
      </w:pPr>
      <w:r>
        <w:rPr>
          <w:noProof/>
        </w:rPr>
        <w:t>10.3</w:t>
      </w:r>
      <w:r>
        <w:rPr>
          <w:rFonts w:asciiTheme="minorHAnsi" w:hAnsiTheme="minorHAnsi" w:cstheme="minorBidi"/>
          <w:noProof/>
          <w:kern w:val="2"/>
          <w:sz w:val="24"/>
          <w:szCs w:val="24"/>
          <w:lang w:eastAsia="zh-CN"/>
          <w14:ligatures w14:val="standardContextual"/>
        </w:rPr>
        <w:tab/>
      </w:r>
      <w:r>
        <w:rPr>
          <w:noProof/>
        </w:rPr>
        <w:t>OTA Reference sensitivity level</w:t>
      </w:r>
      <w:r>
        <w:rPr>
          <w:noProof/>
        </w:rPr>
        <w:tab/>
      </w:r>
      <w:r>
        <w:rPr>
          <w:noProof/>
        </w:rPr>
        <w:fldChar w:fldCharType="begin" w:fldLock="1"/>
      </w:r>
      <w:r>
        <w:rPr>
          <w:noProof/>
        </w:rPr>
        <w:instrText xml:space="preserve"> PAGEREF _Toc210411660 \h </w:instrText>
      </w:r>
      <w:r>
        <w:rPr>
          <w:noProof/>
        </w:rPr>
      </w:r>
      <w:r>
        <w:rPr>
          <w:noProof/>
        </w:rPr>
        <w:fldChar w:fldCharType="separate"/>
      </w:r>
      <w:r>
        <w:rPr>
          <w:noProof/>
        </w:rPr>
        <w:t>216</w:t>
      </w:r>
      <w:r>
        <w:rPr>
          <w:noProof/>
        </w:rPr>
        <w:fldChar w:fldCharType="end"/>
      </w:r>
    </w:p>
    <w:p w14:paraId="52C4017E" w14:textId="14DD7796" w:rsidR="00A57D78" w:rsidRDefault="00A57D78">
      <w:pPr>
        <w:pStyle w:val="TOC3"/>
        <w:rPr>
          <w:rFonts w:asciiTheme="minorHAnsi" w:hAnsiTheme="minorHAnsi" w:cstheme="minorBidi"/>
          <w:noProof/>
          <w:kern w:val="2"/>
          <w:sz w:val="24"/>
          <w:szCs w:val="24"/>
          <w:lang w:eastAsia="zh-CN"/>
          <w14:ligatures w14:val="standardContextual"/>
        </w:rPr>
      </w:pPr>
      <w:r>
        <w:rPr>
          <w:noProof/>
        </w:rPr>
        <w:t>10.3.1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_Toc210411661 \h </w:instrText>
      </w:r>
      <w:r>
        <w:rPr>
          <w:noProof/>
        </w:rPr>
      </w:r>
      <w:r>
        <w:rPr>
          <w:noProof/>
        </w:rPr>
        <w:fldChar w:fldCharType="separate"/>
      </w:r>
      <w:r>
        <w:rPr>
          <w:noProof/>
        </w:rPr>
        <w:t>216</w:t>
      </w:r>
      <w:r>
        <w:rPr>
          <w:noProof/>
        </w:rPr>
        <w:fldChar w:fldCharType="end"/>
      </w:r>
    </w:p>
    <w:p w14:paraId="447A19D0" w14:textId="1FB8E424" w:rsidR="00A57D78" w:rsidRDefault="00A57D78">
      <w:pPr>
        <w:pStyle w:val="TOC3"/>
        <w:rPr>
          <w:rFonts w:asciiTheme="minorHAnsi" w:hAnsiTheme="minorHAnsi" w:cstheme="minorBidi"/>
          <w:noProof/>
          <w:kern w:val="2"/>
          <w:sz w:val="24"/>
          <w:szCs w:val="24"/>
          <w:lang w:eastAsia="zh-CN"/>
          <w14:ligatures w14:val="standardContextual"/>
        </w:rPr>
      </w:pPr>
      <w:r>
        <w:rPr>
          <w:noProof/>
        </w:rPr>
        <w:t>10.3.2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_Toc210411662 \h </w:instrText>
      </w:r>
      <w:r>
        <w:rPr>
          <w:noProof/>
        </w:rPr>
      </w:r>
      <w:r>
        <w:rPr>
          <w:noProof/>
        </w:rPr>
        <w:fldChar w:fldCharType="separate"/>
      </w:r>
      <w:r>
        <w:rPr>
          <w:noProof/>
        </w:rPr>
        <w:t>216</w:t>
      </w:r>
      <w:r>
        <w:rPr>
          <w:noProof/>
        </w:rPr>
        <w:fldChar w:fldCharType="end"/>
      </w:r>
    </w:p>
    <w:p w14:paraId="1B3D0EA4" w14:textId="212E44BC" w:rsidR="00A57D78" w:rsidRDefault="00A57D78">
      <w:pPr>
        <w:pStyle w:val="TOC3"/>
        <w:rPr>
          <w:rFonts w:asciiTheme="minorHAnsi" w:hAnsiTheme="minorHAnsi" w:cstheme="minorBidi"/>
          <w:noProof/>
          <w:kern w:val="2"/>
          <w:sz w:val="24"/>
          <w:szCs w:val="24"/>
          <w:lang w:eastAsia="zh-CN"/>
          <w14:ligatures w14:val="standardContextual"/>
        </w:rPr>
      </w:pPr>
      <w:r>
        <w:rPr>
          <w:noProof/>
        </w:rPr>
        <w:t>10.3.3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_Toc210411663 \h </w:instrText>
      </w:r>
      <w:r>
        <w:rPr>
          <w:noProof/>
        </w:rPr>
      </w:r>
      <w:r>
        <w:rPr>
          <w:noProof/>
        </w:rPr>
        <w:fldChar w:fldCharType="separate"/>
      </w:r>
      <w:r>
        <w:rPr>
          <w:noProof/>
        </w:rPr>
        <w:t>217</w:t>
      </w:r>
      <w:r>
        <w:rPr>
          <w:noProof/>
        </w:rPr>
        <w:fldChar w:fldCharType="end"/>
      </w:r>
    </w:p>
    <w:p w14:paraId="10676766" w14:textId="2D169C17" w:rsidR="00A57D78" w:rsidRDefault="00A57D78">
      <w:pPr>
        <w:pStyle w:val="TOC3"/>
        <w:rPr>
          <w:rFonts w:asciiTheme="minorHAnsi" w:hAnsiTheme="minorHAnsi" w:cstheme="minorBidi"/>
          <w:noProof/>
          <w:kern w:val="2"/>
          <w:sz w:val="24"/>
          <w:szCs w:val="24"/>
          <w:lang w:eastAsia="zh-CN"/>
          <w14:ligatures w14:val="standardContextual"/>
        </w:rPr>
      </w:pPr>
      <w:r>
        <w:rPr>
          <w:noProof/>
        </w:rPr>
        <w:t>10.3.4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_Toc210411664 \h </w:instrText>
      </w:r>
      <w:r>
        <w:rPr>
          <w:noProof/>
        </w:rPr>
      </w:r>
      <w:r>
        <w:rPr>
          <w:noProof/>
        </w:rPr>
        <w:fldChar w:fldCharType="separate"/>
      </w:r>
      <w:r>
        <w:rPr>
          <w:noProof/>
        </w:rPr>
        <w:t>217</w:t>
      </w:r>
      <w:r>
        <w:rPr>
          <w:noProof/>
        </w:rPr>
        <w:fldChar w:fldCharType="end"/>
      </w:r>
    </w:p>
    <w:p w14:paraId="69F661E9" w14:textId="0F5420B6" w:rsidR="00A57D78" w:rsidRDefault="00A57D78">
      <w:pPr>
        <w:pStyle w:val="TOC2"/>
        <w:rPr>
          <w:rFonts w:asciiTheme="minorHAnsi" w:hAnsiTheme="minorHAnsi" w:cstheme="minorBidi"/>
          <w:noProof/>
          <w:kern w:val="2"/>
          <w:sz w:val="24"/>
          <w:szCs w:val="24"/>
          <w:lang w:eastAsia="zh-CN"/>
          <w14:ligatures w14:val="standardContextual"/>
        </w:rPr>
      </w:pPr>
      <w:r>
        <w:rPr>
          <w:noProof/>
        </w:rPr>
        <w:t>10.4</w:t>
      </w:r>
      <w:r>
        <w:rPr>
          <w:rFonts w:asciiTheme="minorHAnsi" w:hAnsiTheme="minorHAnsi" w:cstheme="minorBidi"/>
          <w:noProof/>
          <w:kern w:val="2"/>
          <w:sz w:val="24"/>
          <w:szCs w:val="24"/>
          <w:lang w:eastAsia="zh-CN"/>
          <w14:ligatures w14:val="standardContextual"/>
        </w:rPr>
        <w:tab/>
      </w:r>
      <w:r>
        <w:rPr>
          <w:noProof/>
        </w:rPr>
        <w:t>OTA Dynamic range</w:t>
      </w:r>
      <w:r>
        <w:rPr>
          <w:noProof/>
        </w:rPr>
        <w:tab/>
      </w:r>
      <w:r>
        <w:rPr>
          <w:noProof/>
        </w:rPr>
        <w:fldChar w:fldCharType="begin" w:fldLock="1"/>
      </w:r>
      <w:r>
        <w:rPr>
          <w:noProof/>
        </w:rPr>
        <w:instrText xml:space="preserve"> PAGEREF _Toc210411665 \h </w:instrText>
      </w:r>
      <w:r>
        <w:rPr>
          <w:noProof/>
        </w:rPr>
      </w:r>
      <w:r>
        <w:rPr>
          <w:noProof/>
        </w:rPr>
        <w:fldChar w:fldCharType="separate"/>
      </w:r>
      <w:r>
        <w:rPr>
          <w:noProof/>
        </w:rPr>
        <w:t>218</w:t>
      </w:r>
      <w:r>
        <w:rPr>
          <w:noProof/>
        </w:rPr>
        <w:fldChar w:fldCharType="end"/>
      </w:r>
    </w:p>
    <w:p w14:paraId="2C1707C7" w14:textId="372D1D27" w:rsidR="00A57D78" w:rsidRDefault="00A57D78">
      <w:pPr>
        <w:pStyle w:val="TOC4"/>
        <w:rPr>
          <w:rFonts w:asciiTheme="minorHAnsi" w:hAnsiTheme="minorHAnsi" w:cstheme="minorBidi"/>
          <w:noProof/>
          <w:kern w:val="2"/>
          <w:sz w:val="24"/>
          <w:szCs w:val="24"/>
          <w:lang w:eastAsia="zh-CN"/>
          <w14:ligatures w14:val="standardContextual"/>
        </w:rPr>
      </w:pPr>
      <w:r>
        <w:rPr>
          <w:noProof/>
        </w:rPr>
        <w:t>10.4.1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_Toc210411666 \h </w:instrText>
      </w:r>
      <w:r>
        <w:rPr>
          <w:noProof/>
        </w:rPr>
      </w:r>
      <w:r>
        <w:rPr>
          <w:noProof/>
        </w:rPr>
        <w:fldChar w:fldCharType="separate"/>
      </w:r>
      <w:r>
        <w:rPr>
          <w:noProof/>
        </w:rPr>
        <w:t>218</w:t>
      </w:r>
      <w:r>
        <w:rPr>
          <w:noProof/>
        </w:rPr>
        <w:fldChar w:fldCharType="end"/>
      </w:r>
    </w:p>
    <w:p w14:paraId="0A9238DC" w14:textId="590AA5FE" w:rsidR="00A57D78" w:rsidRDefault="00A57D78">
      <w:pPr>
        <w:pStyle w:val="TOC4"/>
        <w:rPr>
          <w:rFonts w:asciiTheme="minorHAnsi" w:hAnsiTheme="minorHAnsi" w:cstheme="minorBidi"/>
          <w:noProof/>
          <w:kern w:val="2"/>
          <w:sz w:val="24"/>
          <w:szCs w:val="24"/>
          <w:lang w:eastAsia="zh-CN"/>
          <w14:ligatures w14:val="standardContextual"/>
        </w:rPr>
      </w:pPr>
      <w:r>
        <w:rPr>
          <w:noProof/>
        </w:rPr>
        <w:t>10.4.2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_Toc210411667 \h </w:instrText>
      </w:r>
      <w:r>
        <w:rPr>
          <w:noProof/>
        </w:rPr>
      </w:r>
      <w:r>
        <w:rPr>
          <w:noProof/>
        </w:rPr>
        <w:fldChar w:fldCharType="separate"/>
      </w:r>
      <w:r>
        <w:rPr>
          <w:noProof/>
        </w:rPr>
        <w:t>218</w:t>
      </w:r>
      <w:r>
        <w:rPr>
          <w:noProof/>
        </w:rPr>
        <w:fldChar w:fldCharType="end"/>
      </w:r>
    </w:p>
    <w:p w14:paraId="269C020D" w14:textId="53C3E150" w:rsidR="00A57D78" w:rsidRDefault="00A57D78">
      <w:pPr>
        <w:pStyle w:val="TOC4"/>
        <w:rPr>
          <w:rFonts w:asciiTheme="minorHAnsi" w:hAnsiTheme="minorHAnsi" w:cstheme="minorBidi"/>
          <w:noProof/>
          <w:kern w:val="2"/>
          <w:sz w:val="24"/>
          <w:szCs w:val="24"/>
          <w:lang w:eastAsia="zh-CN"/>
          <w14:ligatures w14:val="standardContextual"/>
        </w:rPr>
      </w:pPr>
      <w:r>
        <w:rPr>
          <w:noProof/>
        </w:rPr>
        <w:t>10.4.3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_Toc210411668 \h </w:instrText>
      </w:r>
      <w:r>
        <w:rPr>
          <w:noProof/>
        </w:rPr>
      </w:r>
      <w:r>
        <w:rPr>
          <w:noProof/>
        </w:rPr>
        <w:fldChar w:fldCharType="separate"/>
      </w:r>
      <w:r>
        <w:rPr>
          <w:noProof/>
        </w:rPr>
        <w:t>218</w:t>
      </w:r>
      <w:r>
        <w:rPr>
          <w:noProof/>
        </w:rPr>
        <w:fldChar w:fldCharType="end"/>
      </w:r>
    </w:p>
    <w:p w14:paraId="4A07740E" w14:textId="38F0955E" w:rsidR="00A57D78" w:rsidRDefault="00A57D78">
      <w:pPr>
        <w:pStyle w:val="TOC4"/>
        <w:rPr>
          <w:rFonts w:asciiTheme="minorHAnsi" w:hAnsiTheme="minorHAnsi" w:cstheme="minorBidi"/>
          <w:noProof/>
          <w:kern w:val="2"/>
          <w:sz w:val="24"/>
          <w:szCs w:val="24"/>
          <w:lang w:eastAsia="zh-CN"/>
          <w14:ligatures w14:val="standardContextual"/>
        </w:rPr>
      </w:pPr>
      <w:r>
        <w:rPr>
          <w:noProof/>
        </w:rPr>
        <w:t>10.4.4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_Toc210411669 \h </w:instrText>
      </w:r>
      <w:r>
        <w:rPr>
          <w:noProof/>
        </w:rPr>
      </w:r>
      <w:r>
        <w:rPr>
          <w:noProof/>
        </w:rPr>
        <w:fldChar w:fldCharType="separate"/>
      </w:r>
      <w:r>
        <w:rPr>
          <w:noProof/>
        </w:rPr>
        <w:t>219</w:t>
      </w:r>
      <w:r>
        <w:rPr>
          <w:noProof/>
        </w:rPr>
        <w:fldChar w:fldCharType="end"/>
      </w:r>
    </w:p>
    <w:p w14:paraId="1AFC13EE" w14:textId="33302917" w:rsidR="00A57D78" w:rsidRDefault="00A57D78">
      <w:pPr>
        <w:pStyle w:val="TOC2"/>
        <w:rPr>
          <w:rFonts w:asciiTheme="minorHAnsi" w:hAnsiTheme="minorHAnsi" w:cstheme="minorBidi"/>
          <w:noProof/>
          <w:kern w:val="2"/>
          <w:sz w:val="24"/>
          <w:szCs w:val="24"/>
          <w:lang w:eastAsia="zh-CN"/>
          <w14:ligatures w14:val="standardContextual"/>
        </w:rPr>
      </w:pPr>
      <w:r>
        <w:rPr>
          <w:noProof/>
        </w:rPr>
        <w:t>10.5</w:t>
      </w:r>
      <w:r>
        <w:rPr>
          <w:rFonts w:asciiTheme="minorHAnsi" w:hAnsiTheme="minorHAnsi" w:cstheme="minorBidi"/>
          <w:noProof/>
          <w:kern w:val="2"/>
          <w:sz w:val="24"/>
          <w:szCs w:val="24"/>
          <w:lang w:eastAsia="zh-CN"/>
          <w14:ligatures w14:val="standardContextual"/>
        </w:rPr>
        <w:tab/>
      </w:r>
      <w:r>
        <w:rPr>
          <w:noProof/>
        </w:rPr>
        <w:t>OTA Adjacent channel selectivity, general blocking, and narrowband blocking</w:t>
      </w:r>
      <w:r>
        <w:rPr>
          <w:noProof/>
        </w:rPr>
        <w:tab/>
      </w:r>
      <w:r>
        <w:rPr>
          <w:noProof/>
        </w:rPr>
        <w:fldChar w:fldCharType="begin" w:fldLock="1"/>
      </w:r>
      <w:r>
        <w:rPr>
          <w:noProof/>
        </w:rPr>
        <w:instrText xml:space="preserve"> PAGEREF _Toc210411670 \h </w:instrText>
      </w:r>
      <w:r>
        <w:rPr>
          <w:noProof/>
        </w:rPr>
      </w:r>
      <w:r>
        <w:rPr>
          <w:noProof/>
        </w:rPr>
        <w:fldChar w:fldCharType="separate"/>
      </w:r>
      <w:r>
        <w:rPr>
          <w:noProof/>
        </w:rPr>
        <w:t>221</w:t>
      </w:r>
      <w:r>
        <w:rPr>
          <w:noProof/>
        </w:rPr>
        <w:fldChar w:fldCharType="end"/>
      </w:r>
    </w:p>
    <w:p w14:paraId="539558F1" w14:textId="2758AC20" w:rsidR="00A57D78" w:rsidRDefault="00A57D78">
      <w:pPr>
        <w:pStyle w:val="TOC3"/>
        <w:rPr>
          <w:rFonts w:asciiTheme="minorHAnsi" w:hAnsiTheme="minorHAnsi" w:cstheme="minorBidi"/>
          <w:noProof/>
          <w:kern w:val="2"/>
          <w:sz w:val="24"/>
          <w:szCs w:val="24"/>
          <w:lang w:eastAsia="zh-CN"/>
          <w14:ligatures w14:val="standardContextual"/>
        </w:rPr>
      </w:pPr>
      <w:r>
        <w:rPr>
          <w:noProof/>
        </w:rPr>
        <w:t>10.5.1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_Toc210411671 \h </w:instrText>
      </w:r>
      <w:r>
        <w:rPr>
          <w:noProof/>
        </w:rPr>
      </w:r>
      <w:r>
        <w:rPr>
          <w:noProof/>
        </w:rPr>
        <w:fldChar w:fldCharType="separate"/>
      </w:r>
      <w:r>
        <w:rPr>
          <w:noProof/>
        </w:rPr>
        <w:t>221</w:t>
      </w:r>
      <w:r>
        <w:rPr>
          <w:noProof/>
        </w:rPr>
        <w:fldChar w:fldCharType="end"/>
      </w:r>
    </w:p>
    <w:p w14:paraId="2381FA55" w14:textId="00B50A43" w:rsidR="00A57D78" w:rsidRDefault="00A57D78">
      <w:pPr>
        <w:pStyle w:val="TOC3"/>
        <w:rPr>
          <w:rFonts w:asciiTheme="minorHAnsi" w:hAnsiTheme="minorHAnsi" w:cstheme="minorBidi"/>
          <w:noProof/>
          <w:kern w:val="2"/>
          <w:sz w:val="24"/>
          <w:szCs w:val="24"/>
          <w:lang w:eastAsia="zh-CN"/>
          <w14:ligatures w14:val="standardContextual"/>
        </w:rPr>
      </w:pPr>
      <w:r>
        <w:rPr>
          <w:noProof/>
        </w:rPr>
        <w:t>10.5.2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_Toc210411672 \h </w:instrText>
      </w:r>
      <w:r>
        <w:rPr>
          <w:noProof/>
        </w:rPr>
      </w:r>
      <w:r>
        <w:rPr>
          <w:noProof/>
        </w:rPr>
        <w:fldChar w:fldCharType="separate"/>
      </w:r>
      <w:r>
        <w:rPr>
          <w:noProof/>
        </w:rPr>
        <w:t>222</w:t>
      </w:r>
      <w:r>
        <w:rPr>
          <w:noProof/>
        </w:rPr>
        <w:fldChar w:fldCharType="end"/>
      </w:r>
    </w:p>
    <w:p w14:paraId="4C6D4E1E" w14:textId="13269727" w:rsidR="00A57D78" w:rsidRDefault="00A57D78">
      <w:pPr>
        <w:pStyle w:val="TOC4"/>
        <w:rPr>
          <w:rFonts w:asciiTheme="minorHAnsi" w:hAnsiTheme="minorHAnsi" w:cstheme="minorBidi"/>
          <w:noProof/>
          <w:kern w:val="2"/>
          <w:sz w:val="24"/>
          <w:szCs w:val="24"/>
          <w:lang w:eastAsia="zh-CN"/>
          <w14:ligatures w14:val="standardContextual"/>
        </w:rPr>
      </w:pPr>
      <w:r>
        <w:rPr>
          <w:noProof/>
        </w:rPr>
        <w:t>10.5.2.1</w:t>
      </w:r>
      <w:r>
        <w:rPr>
          <w:rFonts w:asciiTheme="minorHAnsi"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_Toc210411673 \h </w:instrText>
      </w:r>
      <w:r>
        <w:rPr>
          <w:noProof/>
        </w:rPr>
      </w:r>
      <w:r>
        <w:rPr>
          <w:noProof/>
        </w:rPr>
        <w:fldChar w:fldCharType="separate"/>
      </w:r>
      <w:r>
        <w:rPr>
          <w:noProof/>
        </w:rPr>
        <w:t>222</w:t>
      </w:r>
      <w:r>
        <w:rPr>
          <w:noProof/>
        </w:rPr>
        <w:fldChar w:fldCharType="end"/>
      </w:r>
    </w:p>
    <w:p w14:paraId="185ABA6E" w14:textId="572177AF" w:rsidR="00A57D78" w:rsidRDefault="00A57D78">
      <w:pPr>
        <w:pStyle w:val="TOC4"/>
        <w:rPr>
          <w:rFonts w:asciiTheme="minorHAnsi" w:hAnsiTheme="minorHAnsi" w:cstheme="minorBidi"/>
          <w:noProof/>
          <w:kern w:val="2"/>
          <w:sz w:val="24"/>
          <w:szCs w:val="24"/>
          <w:lang w:eastAsia="zh-CN"/>
          <w14:ligatures w14:val="standardContextual"/>
        </w:rPr>
      </w:pPr>
      <w:r>
        <w:rPr>
          <w:noProof/>
        </w:rPr>
        <w:t>10.5.2.2</w:t>
      </w:r>
      <w:r>
        <w:rPr>
          <w:rFonts w:asciiTheme="minorHAnsi" w:hAnsiTheme="minorHAnsi" w:cstheme="minorBidi"/>
          <w:noProof/>
          <w:kern w:val="2"/>
          <w:sz w:val="24"/>
          <w:szCs w:val="24"/>
          <w:lang w:eastAsia="zh-CN"/>
          <w14:ligatures w14:val="standardContextual"/>
        </w:rPr>
        <w:tab/>
      </w:r>
      <w:r>
        <w:rPr>
          <w:noProof/>
        </w:rPr>
        <w:t>General narrowband blocking minimum requirement</w:t>
      </w:r>
      <w:r>
        <w:rPr>
          <w:noProof/>
        </w:rPr>
        <w:tab/>
      </w:r>
      <w:r>
        <w:rPr>
          <w:noProof/>
        </w:rPr>
        <w:fldChar w:fldCharType="begin" w:fldLock="1"/>
      </w:r>
      <w:r>
        <w:rPr>
          <w:noProof/>
        </w:rPr>
        <w:instrText xml:space="preserve"> PAGEREF _Toc210411674 \h </w:instrText>
      </w:r>
      <w:r>
        <w:rPr>
          <w:noProof/>
        </w:rPr>
      </w:r>
      <w:r>
        <w:rPr>
          <w:noProof/>
        </w:rPr>
        <w:fldChar w:fldCharType="separate"/>
      </w:r>
      <w:r>
        <w:rPr>
          <w:noProof/>
        </w:rPr>
        <w:t>223</w:t>
      </w:r>
      <w:r>
        <w:rPr>
          <w:noProof/>
        </w:rPr>
        <w:fldChar w:fldCharType="end"/>
      </w:r>
    </w:p>
    <w:p w14:paraId="6BAEC628" w14:textId="74563E4F" w:rsidR="00A57D78" w:rsidRDefault="00A57D78">
      <w:pPr>
        <w:pStyle w:val="TOC4"/>
        <w:rPr>
          <w:rFonts w:asciiTheme="minorHAnsi" w:hAnsiTheme="minorHAnsi" w:cstheme="minorBidi"/>
          <w:noProof/>
          <w:kern w:val="2"/>
          <w:sz w:val="24"/>
          <w:szCs w:val="24"/>
          <w:lang w:eastAsia="zh-CN"/>
          <w14:ligatures w14:val="standardContextual"/>
        </w:rPr>
      </w:pPr>
      <w:r>
        <w:rPr>
          <w:noProof/>
        </w:rPr>
        <w:t>10.5.2.3</w:t>
      </w:r>
      <w:r>
        <w:rPr>
          <w:rFonts w:asciiTheme="minorHAnsi" w:hAnsiTheme="minorHAnsi" w:cstheme="minorBidi"/>
          <w:noProof/>
          <w:kern w:val="2"/>
          <w:sz w:val="24"/>
          <w:szCs w:val="24"/>
          <w:lang w:eastAsia="zh-CN"/>
          <w14:ligatures w14:val="standardContextual"/>
        </w:rPr>
        <w:tab/>
      </w:r>
      <w:r>
        <w:rPr>
          <w:noProof/>
        </w:rPr>
        <w:t>Additional BC3 blocking minimum requirement</w:t>
      </w:r>
      <w:r>
        <w:rPr>
          <w:noProof/>
        </w:rPr>
        <w:tab/>
      </w:r>
      <w:r>
        <w:rPr>
          <w:noProof/>
        </w:rPr>
        <w:fldChar w:fldCharType="begin" w:fldLock="1"/>
      </w:r>
      <w:r>
        <w:rPr>
          <w:noProof/>
        </w:rPr>
        <w:instrText xml:space="preserve"> PAGEREF _Toc210411675 \h </w:instrText>
      </w:r>
      <w:r>
        <w:rPr>
          <w:noProof/>
        </w:rPr>
      </w:r>
      <w:r>
        <w:rPr>
          <w:noProof/>
        </w:rPr>
        <w:fldChar w:fldCharType="separate"/>
      </w:r>
      <w:r>
        <w:rPr>
          <w:noProof/>
        </w:rPr>
        <w:t>224</w:t>
      </w:r>
      <w:r>
        <w:rPr>
          <w:noProof/>
        </w:rPr>
        <w:fldChar w:fldCharType="end"/>
      </w:r>
    </w:p>
    <w:p w14:paraId="2AF4CF37" w14:textId="051B9314" w:rsidR="00A57D78" w:rsidRDefault="00A57D78">
      <w:pPr>
        <w:pStyle w:val="TOC3"/>
        <w:rPr>
          <w:rFonts w:asciiTheme="minorHAnsi" w:hAnsiTheme="minorHAnsi" w:cstheme="minorBidi"/>
          <w:noProof/>
          <w:kern w:val="2"/>
          <w:sz w:val="24"/>
          <w:szCs w:val="24"/>
          <w:lang w:eastAsia="zh-CN"/>
          <w14:ligatures w14:val="standardContextual"/>
        </w:rPr>
      </w:pPr>
      <w:r>
        <w:rPr>
          <w:noProof/>
        </w:rPr>
        <w:t>10.5.3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_Toc210411676 \h </w:instrText>
      </w:r>
      <w:r>
        <w:rPr>
          <w:noProof/>
        </w:rPr>
      </w:r>
      <w:r>
        <w:rPr>
          <w:noProof/>
        </w:rPr>
        <w:fldChar w:fldCharType="separate"/>
      </w:r>
      <w:r>
        <w:rPr>
          <w:noProof/>
        </w:rPr>
        <w:t>225</w:t>
      </w:r>
      <w:r>
        <w:rPr>
          <w:noProof/>
        </w:rPr>
        <w:fldChar w:fldCharType="end"/>
      </w:r>
    </w:p>
    <w:p w14:paraId="0CBE2D00" w14:textId="1727D5DE" w:rsidR="00A57D78" w:rsidRDefault="00A57D78">
      <w:pPr>
        <w:pStyle w:val="TOC4"/>
        <w:rPr>
          <w:rFonts w:asciiTheme="minorHAnsi" w:hAnsiTheme="minorHAnsi" w:cstheme="minorBidi"/>
          <w:noProof/>
          <w:kern w:val="2"/>
          <w:sz w:val="24"/>
          <w:szCs w:val="24"/>
          <w:lang w:eastAsia="zh-CN"/>
          <w14:ligatures w14:val="standardContextual"/>
        </w:rPr>
      </w:pPr>
      <w:r>
        <w:rPr>
          <w:noProof/>
        </w:rPr>
        <w:t>10.5.3.1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_Toc210411677 \h </w:instrText>
      </w:r>
      <w:r>
        <w:rPr>
          <w:noProof/>
        </w:rPr>
      </w:r>
      <w:r>
        <w:rPr>
          <w:noProof/>
        </w:rPr>
        <w:fldChar w:fldCharType="separate"/>
      </w:r>
      <w:r>
        <w:rPr>
          <w:noProof/>
        </w:rPr>
        <w:t>225</w:t>
      </w:r>
      <w:r>
        <w:rPr>
          <w:noProof/>
        </w:rPr>
        <w:fldChar w:fldCharType="end"/>
      </w:r>
    </w:p>
    <w:p w14:paraId="76D11F6E" w14:textId="01D9D219" w:rsidR="00A57D78" w:rsidRDefault="00A57D78">
      <w:pPr>
        <w:pStyle w:val="TOC4"/>
        <w:rPr>
          <w:rFonts w:asciiTheme="minorHAnsi" w:hAnsiTheme="minorHAnsi" w:cstheme="minorBidi"/>
          <w:noProof/>
          <w:kern w:val="2"/>
          <w:sz w:val="24"/>
          <w:szCs w:val="24"/>
          <w:lang w:eastAsia="zh-CN"/>
          <w14:ligatures w14:val="standardContextual"/>
        </w:rPr>
      </w:pPr>
      <w:r>
        <w:rPr>
          <w:noProof/>
        </w:rPr>
        <w:t>10.5.3.2</w:t>
      </w:r>
      <w:r>
        <w:rPr>
          <w:rFonts w:asciiTheme="minorHAnsi"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_Toc210411678 \h </w:instrText>
      </w:r>
      <w:r>
        <w:rPr>
          <w:noProof/>
        </w:rPr>
      </w:r>
      <w:r>
        <w:rPr>
          <w:noProof/>
        </w:rPr>
        <w:fldChar w:fldCharType="separate"/>
      </w:r>
      <w:r>
        <w:rPr>
          <w:noProof/>
        </w:rPr>
        <w:t>225</w:t>
      </w:r>
      <w:r>
        <w:rPr>
          <w:noProof/>
        </w:rPr>
        <w:fldChar w:fldCharType="end"/>
      </w:r>
    </w:p>
    <w:p w14:paraId="4FAFB546" w14:textId="19DC2D05" w:rsidR="00A57D78" w:rsidRDefault="00A57D78">
      <w:pPr>
        <w:pStyle w:val="TOC4"/>
        <w:rPr>
          <w:rFonts w:asciiTheme="minorHAnsi" w:hAnsiTheme="minorHAnsi" w:cstheme="minorBidi"/>
          <w:noProof/>
          <w:kern w:val="2"/>
          <w:sz w:val="24"/>
          <w:szCs w:val="24"/>
          <w:lang w:eastAsia="zh-CN"/>
          <w14:ligatures w14:val="standardContextual"/>
        </w:rPr>
      </w:pPr>
      <w:r>
        <w:rPr>
          <w:noProof/>
        </w:rPr>
        <w:t>10.5.3.3</w:t>
      </w:r>
      <w:r>
        <w:rPr>
          <w:rFonts w:asciiTheme="minorHAnsi" w:hAnsiTheme="minorHAnsi" w:cstheme="minorBidi"/>
          <w:noProof/>
          <w:kern w:val="2"/>
          <w:sz w:val="24"/>
          <w:szCs w:val="24"/>
          <w:lang w:eastAsia="zh-CN"/>
          <w14:ligatures w14:val="standardContextual"/>
        </w:rPr>
        <w:tab/>
      </w:r>
      <w:r>
        <w:rPr>
          <w:noProof/>
        </w:rPr>
        <w:t>Minimum requirement - Co-location with UTRA-TDD</w:t>
      </w:r>
      <w:r>
        <w:rPr>
          <w:noProof/>
        </w:rPr>
        <w:tab/>
      </w:r>
      <w:r>
        <w:rPr>
          <w:noProof/>
        </w:rPr>
        <w:fldChar w:fldCharType="begin" w:fldLock="1"/>
      </w:r>
      <w:r>
        <w:rPr>
          <w:noProof/>
        </w:rPr>
        <w:instrText xml:space="preserve"> PAGEREF _Toc210411679 \h </w:instrText>
      </w:r>
      <w:r>
        <w:rPr>
          <w:noProof/>
        </w:rPr>
      </w:r>
      <w:r>
        <w:rPr>
          <w:noProof/>
        </w:rPr>
        <w:fldChar w:fldCharType="separate"/>
      </w:r>
      <w:r>
        <w:rPr>
          <w:noProof/>
        </w:rPr>
        <w:t>225</w:t>
      </w:r>
      <w:r>
        <w:rPr>
          <w:noProof/>
        </w:rPr>
        <w:fldChar w:fldCharType="end"/>
      </w:r>
    </w:p>
    <w:p w14:paraId="22CA1114" w14:textId="47A9BA41" w:rsidR="00A57D78" w:rsidRDefault="00A57D78">
      <w:pPr>
        <w:pStyle w:val="TOC3"/>
        <w:rPr>
          <w:rFonts w:asciiTheme="minorHAnsi" w:hAnsiTheme="minorHAnsi" w:cstheme="minorBidi"/>
          <w:noProof/>
          <w:kern w:val="2"/>
          <w:sz w:val="24"/>
          <w:szCs w:val="24"/>
          <w:lang w:eastAsia="zh-CN"/>
          <w14:ligatures w14:val="standardContextual"/>
        </w:rPr>
      </w:pPr>
      <w:r>
        <w:rPr>
          <w:noProof/>
        </w:rPr>
        <w:t>10.5.4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_Toc210411680 \h </w:instrText>
      </w:r>
      <w:r>
        <w:rPr>
          <w:noProof/>
        </w:rPr>
      </w:r>
      <w:r>
        <w:rPr>
          <w:noProof/>
        </w:rPr>
        <w:fldChar w:fldCharType="separate"/>
      </w:r>
      <w:r>
        <w:rPr>
          <w:noProof/>
        </w:rPr>
        <w:t>226</w:t>
      </w:r>
      <w:r>
        <w:rPr>
          <w:noProof/>
        </w:rPr>
        <w:fldChar w:fldCharType="end"/>
      </w:r>
    </w:p>
    <w:p w14:paraId="3CFDED27" w14:textId="64F81555" w:rsidR="00A57D78" w:rsidRDefault="00A57D78">
      <w:pPr>
        <w:pStyle w:val="TOC4"/>
        <w:rPr>
          <w:rFonts w:asciiTheme="minorHAnsi" w:hAnsiTheme="minorHAnsi" w:cstheme="minorBidi"/>
          <w:noProof/>
          <w:kern w:val="2"/>
          <w:sz w:val="24"/>
          <w:szCs w:val="24"/>
          <w:lang w:eastAsia="zh-CN"/>
          <w14:ligatures w14:val="standardContextual"/>
        </w:rPr>
      </w:pPr>
      <w:r>
        <w:rPr>
          <w:noProof/>
        </w:rPr>
        <w:t>10.5.4.1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_Toc210411681 \h </w:instrText>
      </w:r>
      <w:r>
        <w:rPr>
          <w:noProof/>
        </w:rPr>
      </w:r>
      <w:r>
        <w:rPr>
          <w:noProof/>
        </w:rPr>
        <w:fldChar w:fldCharType="separate"/>
      </w:r>
      <w:r>
        <w:rPr>
          <w:noProof/>
        </w:rPr>
        <w:t>226</w:t>
      </w:r>
      <w:r>
        <w:rPr>
          <w:noProof/>
        </w:rPr>
        <w:fldChar w:fldCharType="end"/>
      </w:r>
    </w:p>
    <w:p w14:paraId="747FD68B" w14:textId="0C52F931" w:rsidR="00A57D78" w:rsidRDefault="00A57D78">
      <w:pPr>
        <w:pStyle w:val="TOC4"/>
        <w:rPr>
          <w:rFonts w:asciiTheme="minorHAnsi" w:hAnsiTheme="minorHAnsi" w:cstheme="minorBidi"/>
          <w:noProof/>
          <w:kern w:val="2"/>
          <w:sz w:val="24"/>
          <w:szCs w:val="24"/>
          <w:lang w:eastAsia="zh-CN"/>
          <w14:ligatures w14:val="standardContextual"/>
        </w:rPr>
      </w:pPr>
      <w:r>
        <w:rPr>
          <w:noProof/>
        </w:rPr>
        <w:t>10.5.4.2</w:t>
      </w:r>
      <w:r>
        <w:rPr>
          <w:rFonts w:asciiTheme="minorHAnsi"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_Toc210411682 \h </w:instrText>
      </w:r>
      <w:r>
        <w:rPr>
          <w:noProof/>
        </w:rPr>
      </w:r>
      <w:r>
        <w:rPr>
          <w:noProof/>
        </w:rPr>
        <w:fldChar w:fldCharType="separate"/>
      </w:r>
      <w:r>
        <w:rPr>
          <w:noProof/>
        </w:rPr>
        <w:t>226</w:t>
      </w:r>
      <w:r>
        <w:rPr>
          <w:noProof/>
        </w:rPr>
        <w:fldChar w:fldCharType="end"/>
      </w:r>
    </w:p>
    <w:p w14:paraId="6756897B" w14:textId="0B0F9AB6" w:rsidR="00A57D78" w:rsidRDefault="00A57D78">
      <w:pPr>
        <w:pStyle w:val="TOC2"/>
        <w:rPr>
          <w:rFonts w:asciiTheme="minorHAnsi" w:hAnsiTheme="minorHAnsi" w:cstheme="minorBidi"/>
          <w:noProof/>
          <w:kern w:val="2"/>
          <w:sz w:val="24"/>
          <w:szCs w:val="24"/>
          <w:lang w:eastAsia="zh-CN"/>
          <w14:ligatures w14:val="standardContextual"/>
        </w:rPr>
      </w:pPr>
      <w:r>
        <w:rPr>
          <w:noProof/>
        </w:rPr>
        <w:t>10.6</w:t>
      </w:r>
      <w:r>
        <w:rPr>
          <w:rFonts w:asciiTheme="minorHAnsi" w:hAnsiTheme="minorHAnsi" w:cstheme="minorBidi"/>
          <w:noProof/>
          <w:kern w:val="2"/>
          <w:sz w:val="24"/>
          <w:szCs w:val="24"/>
          <w:lang w:eastAsia="zh-CN"/>
          <w14:ligatures w14:val="standardContextual"/>
        </w:rPr>
        <w:tab/>
      </w:r>
      <w:r>
        <w:rPr>
          <w:noProof/>
        </w:rPr>
        <w:t>OTA Blocking</w:t>
      </w:r>
      <w:r>
        <w:rPr>
          <w:noProof/>
        </w:rPr>
        <w:tab/>
      </w:r>
      <w:r>
        <w:rPr>
          <w:noProof/>
        </w:rPr>
        <w:fldChar w:fldCharType="begin" w:fldLock="1"/>
      </w:r>
      <w:r>
        <w:rPr>
          <w:noProof/>
        </w:rPr>
        <w:instrText xml:space="preserve"> PAGEREF _Toc210411683 \h </w:instrText>
      </w:r>
      <w:r>
        <w:rPr>
          <w:noProof/>
        </w:rPr>
      </w:r>
      <w:r>
        <w:rPr>
          <w:noProof/>
        </w:rPr>
        <w:fldChar w:fldCharType="separate"/>
      </w:r>
      <w:r>
        <w:rPr>
          <w:noProof/>
        </w:rPr>
        <w:t>228</w:t>
      </w:r>
      <w:r>
        <w:rPr>
          <w:noProof/>
        </w:rPr>
        <w:fldChar w:fldCharType="end"/>
      </w:r>
    </w:p>
    <w:p w14:paraId="7DE51E9A" w14:textId="4CBEC9B9" w:rsidR="00A57D78" w:rsidRDefault="00A57D78">
      <w:pPr>
        <w:pStyle w:val="TOC3"/>
        <w:rPr>
          <w:rFonts w:asciiTheme="minorHAnsi" w:hAnsiTheme="minorHAnsi" w:cstheme="minorBidi"/>
          <w:noProof/>
          <w:kern w:val="2"/>
          <w:sz w:val="24"/>
          <w:szCs w:val="24"/>
          <w:lang w:eastAsia="zh-CN"/>
          <w14:ligatures w14:val="standardContextual"/>
        </w:rPr>
      </w:pPr>
      <w:r>
        <w:rPr>
          <w:noProof/>
        </w:rPr>
        <w:t>10.6.1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_Toc210411684 \h </w:instrText>
      </w:r>
      <w:r>
        <w:rPr>
          <w:noProof/>
        </w:rPr>
      </w:r>
      <w:r>
        <w:rPr>
          <w:noProof/>
        </w:rPr>
        <w:fldChar w:fldCharType="separate"/>
      </w:r>
      <w:r>
        <w:rPr>
          <w:noProof/>
        </w:rPr>
        <w:t>228</w:t>
      </w:r>
      <w:r>
        <w:rPr>
          <w:noProof/>
        </w:rPr>
        <w:fldChar w:fldCharType="end"/>
      </w:r>
    </w:p>
    <w:p w14:paraId="59D401DD" w14:textId="006CC92F" w:rsidR="00A57D78" w:rsidRDefault="00A57D78">
      <w:pPr>
        <w:pStyle w:val="TOC3"/>
        <w:rPr>
          <w:rFonts w:asciiTheme="minorHAnsi" w:hAnsiTheme="minorHAnsi" w:cstheme="minorBidi"/>
          <w:noProof/>
          <w:kern w:val="2"/>
          <w:sz w:val="24"/>
          <w:szCs w:val="24"/>
          <w:lang w:eastAsia="zh-CN"/>
          <w14:ligatures w14:val="standardContextual"/>
        </w:rPr>
      </w:pPr>
      <w:r>
        <w:rPr>
          <w:noProof/>
        </w:rPr>
        <w:t>10.6.2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_Toc210411685 \h </w:instrText>
      </w:r>
      <w:r>
        <w:rPr>
          <w:noProof/>
        </w:rPr>
      </w:r>
      <w:r>
        <w:rPr>
          <w:noProof/>
        </w:rPr>
        <w:fldChar w:fldCharType="separate"/>
      </w:r>
      <w:r>
        <w:rPr>
          <w:noProof/>
        </w:rPr>
        <w:t>229</w:t>
      </w:r>
      <w:r>
        <w:rPr>
          <w:noProof/>
        </w:rPr>
        <w:fldChar w:fldCharType="end"/>
      </w:r>
    </w:p>
    <w:p w14:paraId="3558684F" w14:textId="36B6A873" w:rsidR="00A57D78" w:rsidRDefault="00A57D78">
      <w:pPr>
        <w:pStyle w:val="TOC4"/>
        <w:rPr>
          <w:rFonts w:asciiTheme="minorHAnsi" w:hAnsiTheme="minorHAnsi" w:cstheme="minorBidi"/>
          <w:noProof/>
          <w:kern w:val="2"/>
          <w:sz w:val="24"/>
          <w:szCs w:val="24"/>
          <w:lang w:eastAsia="zh-CN"/>
          <w14:ligatures w14:val="standardContextual"/>
        </w:rPr>
      </w:pPr>
      <w:r>
        <w:rPr>
          <w:noProof/>
        </w:rPr>
        <w:t>10.6.2.1</w:t>
      </w:r>
      <w:r>
        <w:rPr>
          <w:rFonts w:asciiTheme="minorHAnsi"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_Toc210411686 \h </w:instrText>
      </w:r>
      <w:r>
        <w:rPr>
          <w:noProof/>
        </w:rPr>
      </w:r>
      <w:r>
        <w:rPr>
          <w:noProof/>
        </w:rPr>
        <w:fldChar w:fldCharType="separate"/>
      </w:r>
      <w:r>
        <w:rPr>
          <w:noProof/>
        </w:rPr>
        <w:t>229</w:t>
      </w:r>
      <w:r>
        <w:rPr>
          <w:noProof/>
        </w:rPr>
        <w:fldChar w:fldCharType="end"/>
      </w:r>
    </w:p>
    <w:p w14:paraId="1BA65D31" w14:textId="4099FF9C" w:rsidR="00A57D78" w:rsidRDefault="00A57D78">
      <w:pPr>
        <w:pStyle w:val="TOC4"/>
        <w:rPr>
          <w:rFonts w:asciiTheme="minorHAnsi" w:hAnsiTheme="minorHAnsi" w:cstheme="minorBidi"/>
          <w:noProof/>
          <w:kern w:val="2"/>
          <w:sz w:val="24"/>
          <w:szCs w:val="24"/>
          <w:lang w:eastAsia="zh-CN"/>
          <w14:ligatures w14:val="standardContextual"/>
        </w:rPr>
      </w:pPr>
      <w:r>
        <w:rPr>
          <w:noProof/>
        </w:rPr>
        <w:t>10.6.2.2</w:t>
      </w:r>
      <w:r>
        <w:rPr>
          <w:rFonts w:asciiTheme="minorHAnsi" w:hAnsiTheme="minorHAnsi" w:cstheme="minorBidi"/>
          <w:noProof/>
          <w:kern w:val="2"/>
          <w:sz w:val="24"/>
          <w:szCs w:val="24"/>
          <w:lang w:eastAsia="zh-CN"/>
          <w14:ligatures w14:val="standardContextual"/>
        </w:rPr>
        <w:tab/>
      </w:r>
      <w:r>
        <w:rPr>
          <w:noProof/>
        </w:rPr>
        <w:t>Co-location minimum requirement</w:t>
      </w:r>
      <w:r>
        <w:rPr>
          <w:noProof/>
        </w:rPr>
        <w:tab/>
      </w:r>
      <w:r>
        <w:rPr>
          <w:noProof/>
        </w:rPr>
        <w:fldChar w:fldCharType="begin" w:fldLock="1"/>
      </w:r>
      <w:r>
        <w:rPr>
          <w:noProof/>
        </w:rPr>
        <w:instrText xml:space="preserve"> PAGEREF _Toc210411687 \h </w:instrText>
      </w:r>
      <w:r>
        <w:rPr>
          <w:noProof/>
        </w:rPr>
      </w:r>
      <w:r>
        <w:rPr>
          <w:noProof/>
        </w:rPr>
        <w:fldChar w:fldCharType="separate"/>
      </w:r>
      <w:r>
        <w:rPr>
          <w:noProof/>
        </w:rPr>
        <w:t>229</w:t>
      </w:r>
      <w:r>
        <w:rPr>
          <w:noProof/>
        </w:rPr>
        <w:fldChar w:fldCharType="end"/>
      </w:r>
    </w:p>
    <w:p w14:paraId="5851E702" w14:textId="7FE95D31" w:rsidR="00A57D78" w:rsidRDefault="00A57D78">
      <w:pPr>
        <w:pStyle w:val="TOC3"/>
        <w:rPr>
          <w:rFonts w:asciiTheme="minorHAnsi" w:hAnsiTheme="minorHAnsi" w:cstheme="minorBidi"/>
          <w:noProof/>
          <w:kern w:val="2"/>
          <w:sz w:val="24"/>
          <w:szCs w:val="24"/>
          <w:lang w:eastAsia="zh-CN"/>
          <w14:ligatures w14:val="standardContextual"/>
        </w:rPr>
      </w:pPr>
      <w:r>
        <w:rPr>
          <w:noProof/>
        </w:rPr>
        <w:t>10.6.3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_Toc210411688 \h </w:instrText>
      </w:r>
      <w:r>
        <w:rPr>
          <w:noProof/>
        </w:rPr>
      </w:r>
      <w:r>
        <w:rPr>
          <w:noProof/>
        </w:rPr>
        <w:fldChar w:fldCharType="separate"/>
      </w:r>
      <w:r>
        <w:rPr>
          <w:noProof/>
        </w:rPr>
        <w:t>234</w:t>
      </w:r>
      <w:r>
        <w:rPr>
          <w:noProof/>
        </w:rPr>
        <w:fldChar w:fldCharType="end"/>
      </w:r>
    </w:p>
    <w:p w14:paraId="59181922" w14:textId="4C81C98D" w:rsidR="00A57D78" w:rsidRDefault="00A57D78">
      <w:pPr>
        <w:pStyle w:val="TOC4"/>
        <w:rPr>
          <w:rFonts w:asciiTheme="minorHAnsi" w:hAnsiTheme="minorHAnsi" w:cstheme="minorBidi"/>
          <w:noProof/>
          <w:kern w:val="2"/>
          <w:sz w:val="24"/>
          <w:szCs w:val="24"/>
          <w:lang w:eastAsia="zh-CN"/>
          <w14:ligatures w14:val="standardContextual"/>
        </w:rPr>
      </w:pPr>
      <w:r>
        <w:rPr>
          <w:noProof/>
        </w:rPr>
        <w:t>10.6.3.1</w:t>
      </w:r>
      <w:r>
        <w:rPr>
          <w:rFonts w:asciiTheme="minorHAnsi"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_Toc210411689 \h </w:instrText>
      </w:r>
      <w:r>
        <w:rPr>
          <w:noProof/>
        </w:rPr>
      </w:r>
      <w:r>
        <w:rPr>
          <w:noProof/>
        </w:rPr>
        <w:fldChar w:fldCharType="separate"/>
      </w:r>
      <w:r>
        <w:rPr>
          <w:noProof/>
        </w:rPr>
        <w:t>234</w:t>
      </w:r>
      <w:r>
        <w:rPr>
          <w:noProof/>
        </w:rPr>
        <w:fldChar w:fldCharType="end"/>
      </w:r>
    </w:p>
    <w:p w14:paraId="0C890C4A" w14:textId="76AEA5E1" w:rsidR="00A57D78" w:rsidRDefault="00A57D78">
      <w:pPr>
        <w:pStyle w:val="TOC4"/>
        <w:rPr>
          <w:rFonts w:asciiTheme="minorHAnsi" w:hAnsiTheme="minorHAnsi" w:cstheme="minorBidi"/>
          <w:noProof/>
          <w:kern w:val="2"/>
          <w:sz w:val="24"/>
          <w:szCs w:val="24"/>
          <w:lang w:eastAsia="zh-CN"/>
          <w14:ligatures w14:val="standardContextual"/>
        </w:rPr>
      </w:pPr>
      <w:r>
        <w:rPr>
          <w:noProof/>
        </w:rPr>
        <w:t>10.6.3.2</w:t>
      </w:r>
      <w:r>
        <w:rPr>
          <w:rFonts w:asciiTheme="minorHAnsi" w:hAnsiTheme="minorHAnsi" w:cstheme="minorBidi"/>
          <w:noProof/>
          <w:kern w:val="2"/>
          <w:sz w:val="24"/>
          <w:szCs w:val="24"/>
          <w:lang w:eastAsia="zh-CN"/>
          <w14:ligatures w14:val="standardContextual"/>
        </w:rPr>
        <w:tab/>
      </w:r>
      <w:r>
        <w:rPr>
          <w:noProof/>
        </w:rPr>
        <w:t>Co-location minimum requirement</w:t>
      </w:r>
      <w:r>
        <w:rPr>
          <w:noProof/>
        </w:rPr>
        <w:tab/>
      </w:r>
      <w:r>
        <w:rPr>
          <w:noProof/>
        </w:rPr>
        <w:fldChar w:fldCharType="begin" w:fldLock="1"/>
      </w:r>
      <w:r>
        <w:rPr>
          <w:noProof/>
        </w:rPr>
        <w:instrText xml:space="preserve"> PAGEREF _Toc210411690 \h </w:instrText>
      </w:r>
      <w:r>
        <w:rPr>
          <w:noProof/>
        </w:rPr>
      </w:r>
      <w:r>
        <w:rPr>
          <w:noProof/>
        </w:rPr>
        <w:fldChar w:fldCharType="separate"/>
      </w:r>
      <w:r>
        <w:rPr>
          <w:noProof/>
        </w:rPr>
        <w:t>235</w:t>
      </w:r>
      <w:r>
        <w:rPr>
          <w:noProof/>
        </w:rPr>
        <w:fldChar w:fldCharType="end"/>
      </w:r>
    </w:p>
    <w:p w14:paraId="00A92BAF" w14:textId="42B7A03E" w:rsidR="00A57D78" w:rsidRDefault="00A57D78">
      <w:pPr>
        <w:pStyle w:val="TOC3"/>
        <w:rPr>
          <w:rFonts w:asciiTheme="minorHAnsi" w:hAnsiTheme="minorHAnsi" w:cstheme="minorBidi"/>
          <w:noProof/>
          <w:kern w:val="2"/>
          <w:sz w:val="24"/>
          <w:szCs w:val="24"/>
          <w:lang w:eastAsia="zh-CN"/>
          <w14:ligatures w14:val="standardContextual"/>
        </w:rPr>
      </w:pPr>
      <w:r>
        <w:rPr>
          <w:noProof/>
        </w:rPr>
        <w:t>10.6.4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_Toc210411691 \h </w:instrText>
      </w:r>
      <w:r>
        <w:rPr>
          <w:noProof/>
        </w:rPr>
      </w:r>
      <w:r>
        <w:rPr>
          <w:noProof/>
        </w:rPr>
        <w:fldChar w:fldCharType="separate"/>
      </w:r>
      <w:r>
        <w:rPr>
          <w:noProof/>
        </w:rPr>
        <w:t>240</w:t>
      </w:r>
      <w:r>
        <w:rPr>
          <w:noProof/>
        </w:rPr>
        <w:fldChar w:fldCharType="end"/>
      </w:r>
    </w:p>
    <w:p w14:paraId="74FD7FE9" w14:textId="2BF8838B" w:rsidR="00A57D78" w:rsidRDefault="00A57D78">
      <w:pPr>
        <w:pStyle w:val="TOC4"/>
        <w:rPr>
          <w:rFonts w:asciiTheme="minorHAnsi" w:hAnsiTheme="minorHAnsi" w:cstheme="minorBidi"/>
          <w:noProof/>
          <w:kern w:val="2"/>
          <w:sz w:val="24"/>
          <w:szCs w:val="24"/>
          <w:lang w:eastAsia="zh-CN"/>
          <w14:ligatures w14:val="standardContextual"/>
        </w:rPr>
      </w:pPr>
      <w:r>
        <w:rPr>
          <w:noProof/>
        </w:rPr>
        <w:t>10.6.4.1</w:t>
      </w:r>
      <w:r>
        <w:rPr>
          <w:rFonts w:asciiTheme="minorHAnsi"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_Toc210411692 \h </w:instrText>
      </w:r>
      <w:r>
        <w:rPr>
          <w:noProof/>
        </w:rPr>
      </w:r>
      <w:r>
        <w:rPr>
          <w:noProof/>
        </w:rPr>
        <w:fldChar w:fldCharType="separate"/>
      </w:r>
      <w:r>
        <w:rPr>
          <w:noProof/>
        </w:rPr>
        <w:t>240</w:t>
      </w:r>
      <w:r>
        <w:rPr>
          <w:noProof/>
        </w:rPr>
        <w:fldChar w:fldCharType="end"/>
      </w:r>
    </w:p>
    <w:p w14:paraId="3C20F559" w14:textId="450C11B1" w:rsidR="00A57D78" w:rsidRDefault="00A57D78">
      <w:pPr>
        <w:pStyle w:val="TOC4"/>
        <w:rPr>
          <w:rFonts w:asciiTheme="minorHAnsi" w:hAnsiTheme="minorHAnsi" w:cstheme="minorBidi"/>
          <w:noProof/>
          <w:kern w:val="2"/>
          <w:sz w:val="24"/>
          <w:szCs w:val="24"/>
          <w:lang w:eastAsia="zh-CN"/>
          <w14:ligatures w14:val="standardContextual"/>
        </w:rPr>
      </w:pPr>
      <w:r>
        <w:rPr>
          <w:noProof/>
        </w:rPr>
        <w:t>10.6.4.2</w:t>
      </w:r>
      <w:r>
        <w:rPr>
          <w:rFonts w:asciiTheme="minorHAnsi" w:hAnsiTheme="minorHAnsi" w:cstheme="minorBidi"/>
          <w:noProof/>
          <w:kern w:val="2"/>
          <w:sz w:val="24"/>
          <w:szCs w:val="24"/>
          <w:lang w:eastAsia="zh-CN"/>
          <w14:ligatures w14:val="standardContextual"/>
        </w:rPr>
        <w:tab/>
      </w:r>
      <w:r>
        <w:rPr>
          <w:noProof/>
        </w:rPr>
        <w:t>Co-location minimum requirement</w:t>
      </w:r>
      <w:r>
        <w:rPr>
          <w:noProof/>
        </w:rPr>
        <w:tab/>
      </w:r>
      <w:r>
        <w:rPr>
          <w:noProof/>
        </w:rPr>
        <w:fldChar w:fldCharType="begin" w:fldLock="1"/>
      </w:r>
      <w:r>
        <w:rPr>
          <w:noProof/>
        </w:rPr>
        <w:instrText xml:space="preserve"> PAGEREF _Toc210411693 \h </w:instrText>
      </w:r>
      <w:r>
        <w:rPr>
          <w:noProof/>
        </w:rPr>
      </w:r>
      <w:r>
        <w:rPr>
          <w:noProof/>
        </w:rPr>
        <w:fldChar w:fldCharType="separate"/>
      </w:r>
      <w:r>
        <w:rPr>
          <w:noProof/>
        </w:rPr>
        <w:t>241</w:t>
      </w:r>
      <w:r>
        <w:rPr>
          <w:noProof/>
        </w:rPr>
        <w:fldChar w:fldCharType="end"/>
      </w:r>
    </w:p>
    <w:p w14:paraId="57712555" w14:textId="1BDD5C29" w:rsidR="00A57D78" w:rsidRDefault="00A57D78">
      <w:pPr>
        <w:pStyle w:val="TOC2"/>
        <w:rPr>
          <w:rFonts w:asciiTheme="minorHAnsi" w:hAnsiTheme="minorHAnsi" w:cstheme="minorBidi"/>
          <w:noProof/>
          <w:kern w:val="2"/>
          <w:sz w:val="24"/>
          <w:szCs w:val="24"/>
          <w:lang w:eastAsia="zh-CN"/>
          <w14:ligatures w14:val="standardContextual"/>
        </w:rPr>
      </w:pPr>
      <w:r>
        <w:rPr>
          <w:noProof/>
        </w:rPr>
        <w:t>10.7</w:t>
      </w:r>
      <w:r>
        <w:rPr>
          <w:rFonts w:asciiTheme="minorHAnsi" w:hAnsiTheme="minorHAnsi" w:cstheme="minorBidi"/>
          <w:noProof/>
          <w:kern w:val="2"/>
          <w:sz w:val="24"/>
          <w:szCs w:val="24"/>
          <w:lang w:eastAsia="zh-CN"/>
          <w14:ligatures w14:val="standardContextual"/>
        </w:rPr>
        <w:tab/>
      </w:r>
      <w:r>
        <w:rPr>
          <w:noProof/>
        </w:rPr>
        <w:t>OTA Receiver spurious emissions</w:t>
      </w:r>
      <w:r>
        <w:rPr>
          <w:noProof/>
        </w:rPr>
        <w:tab/>
      </w:r>
      <w:r>
        <w:rPr>
          <w:noProof/>
        </w:rPr>
        <w:fldChar w:fldCharType="begin" w:fldLock="1"/>
      </w:r>
      <w:r>
        <w:rPr>
          <w:noProof/>
        </w:rPr>
        <w:instrText xml:space="preserve"> PAGEREF _Toc210411694 \h </w:instrText>
      </w:r>
      <w:r>
        <w:rPr>
          <w:noProof/>
        </w:rPr>
      </w:r>
      <w:r>
        <w:rPr>
          <w:noProof/>
        </w:rPr>
        <w:fldChar w:fldCharType="separate"/>
      </w:r>
      <w:r>
        <w:rPr>
          <w:noProof/>
        </w:rPr>
        <w:t>246</w:t>
      </w:r>
      <w:r>
        <w:rPr>
          <w:noProof/>
        </w:rPr>
        <w:fldChar w:fldCharType="end"/>
      </w:r>
    </w:p>
    <w:p w14:paraId="2AB20B17" w14:textId="5CB12306" w:rsidR="00A57D78" w:rsidRDefault="00A57D78">
      <w:pPr>
        <w:pStyle w:val="TOC3"/>
        <w:rPr>
          <w:rFonts w:asciiTheme="minorHAnsi" w:hAnsiTheme="minorHAnsi" w:cstheme="minorBidi"/>
          <w:noProof/>
          <w:kern w:val="2"/>
          <w:sz w:val="24"/>
          <w:szCs w:val="24"/>
          <w:lang w:eastAsia="zh-CN"/>
          <w14:ligatures w14:val="standardContextual"/>
        </w:rPr>
      </w:pPr>
      <w:r>
        <w:rPr>
          <w:noProof/>
        </w:rPr>
        <w:t>10.7.1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_Toc210411695 \h </w:instrText>
      </w:r>
      <w:r>
        <w:rPr>
          <w:noProof/>
        </w:rPr>
      </w:r>
      <w:r>
        <w:rPr>
          <w:noProof/>
        </w:rPr>
        <w:fldChar w:fldCharType="separate"/>
      </w:r>
      <w:r>
        <w:rPr>
          <w:noProof/>
        </w:rPr>
        <w:t>246</w:t>
      </w:r>
      <w:r>
        <w:rPr>
          <w:noProof/>
        </w:rPr>
        <w:fldChar w:fldCharType="end"/>
      </w:r>
    </w:p>
    <w:p w14:paraId="0B6049B3" w14:textId="03091280" w:rsidR="00A57D78" w:rsidRDefault="00A57D78">
      <w:pPr>
        <w:pStyle w:val="TOC3"/>
        <w:rPr>
          <w:rFonts w:asciiTheme="minorHAnsi" w:hAnsiTheme="minorHAnsi" w:cstheme="minorBidi"/>
          <w:noProof/>
          <w:kern w:val="2"/>
          <w:sz w:val="24"/>
          <w:szCs w:val="24"/>
          <w:lang w:eastAsia="zh-CN"/>
          <w14:ligatures w14:val="standardContextual"/>
        </w:rPr>
      </w:pPr>
      <w:r>
        <w:rPr>
          <w:noProof/>
        </w:rPr>
        <w:t>10.7.2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_Toc210411696 \h </w:instrText>
      </w:r>
      <w:r>
        <w:rPr>
          <w:noProof/>
        </w:rPr>
      </w:r>
      <w:r>
        <w:rPr>
          <w:noProof/>
        </w:rPr>
        <w:fldChar w:fldCharType="separate"/>
      </w:r>
      <w:r>
        <w:rPr>
          <w:noProof/>
        </w:rPr>
        <w:t>246</w:t>
      </w:r>
      <w:r>
        <w:rPr>
          <w:noProof/>
        </w:rPr>
        <w:fldChar w:fldCharType="end"/>
      </w:r>
    </w:p>
    <w:p w14:paraId="07F8116D" w14:textId="24BA388D" w:rsidR="00A57D78" w:rsidRDefault="00A57D78">
      <w:pPr>
        <w:pStyle w:val="TOC3"/>
        <w:rPr>
          <w:rFonts w:asciiTheme="minorHAnsi" w:hAnsiTheme="minorHAnsi" w:cstheme="minorBidi"/>
          <w:noProof/>
          <w:kern w:val="2"/>
          <w:sz w:val="24"/>
          <w:szCs w:val="24"/>
          <w:lang w:eastAsia="zh-CN"/>
          <w14:ligatures w14:val="standardContextual"/>
        </w:rPr>
      </w:pPr>
      <w:r>
        <w:rPr>
          <w:noProof/>
        </w:rPr>
        <w:t>10.7.2.1</w:t>
      </w:r>
      <w:r>
        <w:rPr>
          <w:rFonts w:asciiTheme="minorHAnsi"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_Toc210411697 \h </w:instrText>
      </w:r>
      <w:r>
        <w:rPr>
          <w:noProof/>
        </w:rPr>
      </w:r>
      <w:r>
        <w:rPr>
          <w:noProof/>
        </w:rPr>
        <w:fldChar w:fldCharType="separate"/>
      </w:r>
      <w:r>
        <w:rPr>
          <w:noProof/>
        </w:rPr>
        <w:t>246</w:t>
      </w:r>
      <w:r>
        <w:rPr>
          <w:noProof/>
        </w:rPr>
        <w:fldChar w:fldCharType="end"/>
      </w:r>
    </w:p>
    <w:p w14:paraId="52C13B51" w14:textId="77432392" w:rsidR="00A57D78" w:rsidRDefault="00A57D78">
      <w:pPr>
        <w:pStyle w:val="TOC3"/>
        <w:rPr>
          <w:rFonts w:asciiTheme="minorHAnsi" w:hAnsiTheme="minorHAnsi" w:cstheme="minorBidi"/>
          <w:noProof/>
          <w:kern w:val="2"/>
          <w:sz w:val="24"/>
          <w:szCs w:val="24"/>
          <w:lang w:eastAsia="zh-CN"/>
          <w14:ligatures w14:val="standardContextual"/>
        </w:rPr>
      </w:pPr>
      <w:r>
        <w:rPr>
          <w:noProof/>
        </w:rPr>
        <w:t>10.7.3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_Toc210411698 \h </w:instrText>
      </w:r>
      <w:r>
        <w:rPr>
          <w:noProof/>
        </w:rPr>
      </w:r>
      <w:r>
        <w:rPr>
          <w:noProof/>
        </w:rPr>
        <w:fldChar w:fldCharType="separate"/>
      </w:r>
      <w:r>
        <w:rPr>
          <w:noProof/>
        </w:rPr>
        <w:t>246</w:t>
      </w:r>
      <w:r>
        <w:rPr>
          <w:noProof/>
        </w:rPr>
        <w:fldChar w:fldCharType="end"/>
      </w:r>
    </w:p>
    <w:p w14:paraId="5A0D7F85" w14:textId="55FD3216" w:rsidR="00A57D78" w:rsidRDefault="00A57D78">
      <w:pPr>
        <w:pStyle w:val="TOC3"/>
        <w:rPr>
          <w:rFonts w:asciiTheme="minorHAnsi" w:hAnsiTheme="minorHAnsi" w:cstheme="minorBidi"/>
          <w:noProof/>
          <w:kern w:val="2"/>
          <w:sz w:val="24"/>
          <w:szCs w:val="24"/>
          <w:lang w:eastAsia="zh-CN"/>
          <w14:ligatures w14:val="standardContextual"/>
        </w:rPr>
      </w:pPr>
      <w:r>
        <w:rPr>
          <w:noProof/>
        </w:rPr>
        <w:t>10.7.4</w:t>
      </w:r>
      <w:r>
        <w:rPr>
          <w:rFonts w:asciiTheme="minorHAnsi" w:hAnsiTheme="minorHAnsi" w:cstheme="minorBidi"/>
          <w:noProof/>
          <w:kern w:val="2"/>
          <w:sz w:val="24"/>
          <w:szCs w:val="24"/>
          <w:lang w:eastAsia="zh-CN"/>
          <w14:ligatures w14:val="standardContextual"/>
        </w:rPr>
        <w:tab/>
      </w:r>
      <w:r>
        <w:rPr>
          <w:noProof/>
        </w:rPr>
        <w:t>Minimum requirement for single RAT E-UTRA operation</w:t>
      </w:r>
      <w:r>
        <w:rPr>
          <w:noProof/>
        </w:rPr>
        <w:tab/>
      </w:r>
      <w:r>
        <w:rPr>
          <w:noProof/>
        </w:rPr>
        <w:fldChar w:fldCharType="begin" w:fldLock="1"/>
      </w:r>
      <w:r>
        <w:rPr>
          <w:noProof/>
        </w:rPr>
        <w:instrText xml:space="preserve"> PAGEREF _Toc210411699 \h </w:instrText>
      </w:r>
      <w:r>
        <w:rPr>
          <w:noProof/>
        </w:rPr>
      </w:r>
      <w:r>
        <w:rPr>
          <w:noProof/>
        </w:rPr>
        <w:fldChar w:fldCharType="separate"/>
      </w:r>
      <w:r>
        <w:rPr>
          <w:noProof/>
        </w:rPr>
        <w:t>246</w:t>
      </w:r>
      <w:r>
        <w:rPr>
          <w:noProof/>
        </w:rPr>
        <w:fldChar w:fldCharType="end"/>
      </w:r>
    </w:p>
    <w:p w14:paraId="52E1FD23" w14:textId="588F2882" w:rsidR="00A57D78" w:rsidRDefault="00A57D78">
      <w:pPr>
        <w:pStyle w:val="TOC2"/>
        <w:rPr>
          <w:rFonts w:asciiTheme="minorHAnsi" w:hAnsiTheme="minorHAnsi" w:cstheme="minorBidi"/>
          <w:noProof/>
          <w:kern w:val="2"/>
          <w:sz w:val="24"/>
          <w:szCs w:val="24"/>
          <w:lang w:eastAsia="zh-CN"/>
          <w14:ligatures w14:val="standardContextual"/>
        </w:rPr>
      </w:pPr>
      <w:r>
        <w:rPr>
          <w:noProof/>
        </w:rPr>
        <w:t>10.8</w:t>
      </w:r>
      <w:r>
        <w:rPr>
          <w:rFonts w:asciiTheme="minorHAnsi" w:hAnsiTheme="minorHAnsi" w:cstheme="minorBidi"/>
          <w:noProof/>
          <w:kern w:val="2"/>
          <w:sz w:val="24"/>
          <w:szCs w:val="24"/>
          <w:lang w:eastAsia="zh-CN"/>
          <w14:ligatures w14:val="standardContextual"/>
        </w:rPr>
        <w:tab/>
      </w:r>
      <w:r>
        <w:rPr>
          <w:noProof/>
        </w:rPr>
        <w:t>OTA Receiver intermodulation</w:t>
      </w:r>
      <w:r>
        <w:rPr>
          <w:noProof/>
        </w:rPr>
        <w:tab/>
      </w:r>
      <w:r>
        <w:rPr>
          <w:noProof/>
        </w:rPr>
        <w:fldChar w:fldCharType="begin" w:fldLock="1"/>
      </w:r>
      <w:r>
        <w:rPr>
          <w:noProof/>
        </w:rPr>
        <w:instrText xml:space="preserve"> PAGEREF _Toc210411700 \h </w:instrText>
      </w:r>
      <w:r>
        <w:rPr>
          <w:noProof/>
        </w:rPr>
      </w:r>
      <w:r>
        <w:rPr>
          <w:noProof/>
        </w:rPr>
        <w:fldChar w:fldCharType="separate"/>
      </w:r>
      <w:r>
        <w:rPr>
          <w:noProof/>
        </w:rPr>
        <w:t>247</w:t>
      </w:r>
      <w:r>
        <w:rPr>
          <w:noProof/>
        </w:rPr>
        <w:fldChar w:fldCharType="end"/>
      </w:r>
    </w:p>
    <w:p w14:paraId="42B9102A" w14:textId="0512A416" w:rsidR="00A57D78" w:rsidRDefault="00A57D78">
      <w:pPr>
        <w:pStyle w:val="TOC3"/>
        <w:rPr>
          <w:rFonts w:asciiTheme="minorHAnsi" w:hAnsiTheme="minorHAnsi" w:cstheme="minorBidi"/>
          <w:noProof/>
          <w:kern w:val="2"/>
          <w:sz w:val="24"/>
          <w:szCs w:val="24"/>
          <w:lang w:eastAsia="zh-CN"/>
          <w14:ligatures w14:val="standardContextual"/>
        </w:rPr>
      </w:pPr>
      <w:r>
        <w:rPr>
          <w:noProof/>
        </w:rPr>
        <w:t>10.8.1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_Toc210411701 \h </w:instrText>
      </w:r>
      <w:r>
        <w:rPr>
          <w:noProof/>
        </w:rPr>
      </w:r>
      <w:r>
        <w:rPr>
          <w:noProof/>
        </w:rPr>
        <w:fldChar w:fldCharType="separate"/>
      </w:r>
      <w:r>
        <w:rPr>
          <w:noProof/>
        </w:rPr>
        <w:t>247</w:t>
      </w:r>
      <w:r>
        <w:rPr>
          <w:noProof/>
        </w:rPr>
        <w:fldChar w:fldCharType="end"/>
      </w:r>
    </w:p>
    <w:p w14:paraId="50ADFD0A" w14:textId="4B01A855" w:rsidR="00A57D78" w:rsidRDefault="00A57D78">
      <w:pPr>
        <w:pStyle w:val="TOC3"/>
        <w:rPr>
          <w:rFonts w:asciiTheme="minorHAnsi" w:hAnsiTheme="minorHAnsi" w:cstheme="minorBidi"/>
          <w:noProof/>
          <w:kern w:val="2"/>
          <w:sz w:val="24"/>
          <w:szCs w:val="24"/>
          <w:lang w:eastAsia="zh-CN"/>
          <w14:ligatures w14:val="standardContextual"/>
        </w:rPr>
      </w:pPr>
      <w:r>
        <w:rPr>
          <w:noProof/>
        </w:rPr>
        <w:t>10.8.2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_Toc210411702 \h </w:instrText>
      </w:r>
      <w:r>
        <w:rPr>
          <w:noProof/>
        </w:rPr>
      </w:r>
      <w:r>
        <w:rPr>
          <w:noProof/>
        </w:rPr>
        <w:fldChar w:fldCharType="separate"/>
      </w:r>
      <w:r>
        <w:rPr>
          <w:noProof/>
        </w:rPr>
        <w:t>247</w:t>
      </w:r>
      <w:r>
        <w:rPr>
          <w:noProof/>
        </w:rPr>
        <w:fldChar w:fldCharType="end"/>
      </w:r>
    </w:p>
    <w:p w14:paraId="3DD1440C" w14:textId="3E8AE18E" w:rsidR="00A57D78" w:rsidRDefault="00A57D78">
      <w:pPr>
        <w:pStyle w:val="TOC4"/>
        <w:rPr>
          <w:rFonts w:asciiTheme="minorHAnsi" w:hAnsiTheme="minorHAnsi" w:cstheme="minorBidi"/>
          <w:noProof/>
          <w:kern w:val="2"/>
          <w:sz w:val="24"/>
          <w:szCs w:val="24"/>
          <w:lang w:eastAsia="zh-CN"/>
          <w14:ligatures w14:val="standardContextual"/>
        </w:rPr>
      </w:pPr>
      <w:r>
        <w:rPr>
          <w:noProof/>
        </w:rPr>
        <w:t>10.8.2.1</w:t>
      </w:r>
      <w:r>
        <w:rPr>
          <w:rFonts w:asciiTheme="minorHAnsi" w:hAnsiTheme="minorHAnsi" w:cstheme="minorBidi"/>
          <w:noProof/>
          <w:kern w:val="2"/>
          <w:sz w:val="24"/>
          <w:szCs w:val="24"/>
          <w:lang w:eastAsia="zh-CN"/>
          <w14:ligatures w14:val="standardContextual"/>
        </w:rPr>
        <w:tab/>
      </w:r>
      <w:r>
        <w:rPr>
          <w:noProof/>
        </w:rPr>
        <w:t>General intermodulation minimum requirement</w:t>
      </w:r>
      <w:r>
        <w:rPr>
          <w:noProof/>
        </w:rPr>
        <w:tab/>
      </w:r>
      <w:r>
        <w:rPr>
          <w:noProof/>
        </w:rPr>
        <w:fldChar w:fldCharType="begin" w:fldLock="1"/>
      </w:r>
      <w:r>
        <w:rPr>
          <w:noProof/>
        </w:rPr>
        <w:instrText xml:space="preserve"> PAGEREF _Toc210411703 \h </w:instrText>
      </w:r>
      <w:r>
        <w:rPr>
          <w:noProof/>
        </w:rPr>
      </w:r>
      <w:r>
        <w:rPr>
          <w:noProof/>
        </w:rPr>
        <w:fldChar w:fldCharType="separate"/>
      </w:r>
      <w:r>
        <w:rPr>
          <w:noProof/>
        </w:rPr>
        <w:t>247</w:t>
      </w:r>
      <w:r>
        <w:rPr>
          <w:noProof/>
        </w:rPr>
        <w:fldChar w:fldCharType="end"/>
      </w:r>
    </w:p>
    <w:p w14:paraId="202C4AEA" w14:textId="0BC2536B" w:rsidR="00A57D78" w:rsidRDefault="00A57D78">
      <w:pPr>
        <w:pStyle w:val="TOC4"/>
        <w:rPr>
          <w:rFonts w:asciiTheme="minorHAnsi" w:hAnsiTheme="minorHAnsi" w:cstheme="minorBidi"/>
          <w:noProof/>
          <w:kern w:val="2"/>
          <w:sz w:val="24"/>
          <w:szCs w:val="24"/>
          <w:lang w:eastAsia="zh-CN"/>
          <w14:ligatures w14:val="standardContextual"/>
        </w:rPr>
      </w:pPr>
      <w:r>
        <w:rPr>
          <w:noProof/>
        </w:rPr>
        <w:t>10.8.2.2</w:t>
      </w:r>
      <w:r>
        <w:rPr>
          <w:rFonts w:asciiTheme="minorHAnsi" w:hAnsiTheme="minorHAnsi" w:cstheme="minorBidi"/>
          <w:noProof/>
          <w:kern w:val="2"/>
          <w:sz w:val="24"/>
          <w:szCs w:val="24"/>
          <w:lang w:eastAsia="zh-CN"/>
          <w14:ligatures w14:val="standardContextual"/>
        </w:rPr>
        <w:tab/>
      </w:r>
      <w:r>
        <w:rPr>
          <w:noProof/>
        </w:rPr>
        <w:t>General narrowband intermodulation minimum requirement</w:t>
      </w:r>
      <w:r>
        <w:rPr>
          <w:noProof/>
        </w:rPr>
        <w:tab/>
      </w:r>
      <w:r>
        <w:rPr>
          <w:noProof/>
        </w:rPr>
        <w:fldChar w:fldCharType="begin" w:fldLock="1"/>
      </w:r>
      <w:r>
        <w:rPr>
          <w:noProof/>
        </w:rPr>
        <w:instrText xml:space="preserve"> PAGEREF _Toc210411704 \h </w:instrText>
      </w:r>
      <w:r>
        <w:rPr>
          <w:noProof/>
        </w:rPr>
      </w:r>
      <w:r>
        <w:rPr>
          <w:noProof/>
        </w:rPr>
        <w:fldChar w:fldCharType="separate"/>
      </w:r>
      <w:r>
        <w:rPr>
          <w:noProof/>
        </w:rPr>
        <w:t>249</w:t>
      </w:r>
      <w:r>
        <w:rPr>
          <w:noProof/>
        </w:rPr>
        <w:fldChar w:fldCharType="end"/>
      </w:r>
    </w:p>
    <w:p w14:paraId="5E42C295" w14:textId="4B834F8D" w:rsidR="00A57D78" w:rsidRDefault="00A57D78">
      <w:pPr>
        <w:pStyle w:val="TOC3"/>
        <w:rPr>
          <w:rFonts w:asciiTheme="minorHAnsi" w:hAnsiTheme="minorHAnsi" w:cstheme="minorBidi"/>
          <w:noProof/>
          <w:kern w:val="2"/>
          <w:sz w:val="24"/>
          <w:szCs w:val="24"/>
          <w:lang w:eastAsia="zh-CN"/>
          <w14:ligatures w14:val="standardContextual"/>
        </w:rPr>
      </w:pPr>
      <w:r>
        <w:rPr>
          <w:noProof/>
        </w:rPr>
        <w:t>10.8.3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_Toc210411705 \h </w:instrText>
      </w:r>
      <w:r>
        <w:rPr>
          <w:noProof/>
        </w:rPr>
      </w:r>
      <w:r>
        <w:rPr>
          <w:noProof/>
        </w:rPr>
        <w:fldChar w:fldCharType="separate"/>
      </w:r>
      <w:r>
        <w:rPr>
          <w:noProof/>
        </w:rPr>
        <w:t>252</w:t>
      </w:r>
      <w:r>
        <w:rPr>
          <w:noProof/>
        </w:rPr>
        <w:fldChar w:fldCharType="end"/>
      </w:r>
    </w:p>
    <w:p w14:paraId="422FA439" w14:textId="7394AA5E" w:rsidR="00A57D78" w:rsidRDefault="00A57D78">
      <w:pPr>
        <w:pStyle w:val="TOC3"/>
        <w:rPr>
          <w:rFonts w:asciiTheme="minorHAnsi" w:hAnsiTheme="minorHAnsi" w:cstheme="minorBidi"/>
          <w:noProof/>
          <w:kern w:val="2"/>
          <w:sz w:val="24"/>
          <w:szCs w:val="24"/>
          <w:lang w:eastAsia="zh-CN"/>
          <w14:ligatures w14:val="standardContextual"/>
        </w:rPr>
      </w:pPr>
      <w:r>
        <w:rPr>
          <w:noProof/>
        </w:rPr>
        <w:t>10.8.4</w:t>
      </w:r>
      <w:r>
        <w:rPr>
          <w:rFonts w:asciiTheme="minorHAnsi" w:hAnsiTheme="minorHAnsi" w:cstheme="minorBidi"/>
          <w:noProof/>
          <w:kern w:val="2"/>
          <w:sz w:val="24"/>
          <w:szCs w:val="24"/>
          <w:lang w:eastAsia="zh-CN"/>
          <w14:ligatures w14:val="standardContextual"/>
        </w:rPr>
        <w:tab/>
      </w:r>
      <w:r>
        <w:rPr>
          <w:noProof/>
        </w:rPr>
        <w:t>Minimum requirement for single RAT E- UTRA operation</w:t>
      </w:r>
      <w:r>
        <w:rPr>
          <w:noProof/>
        </w:rPr>
        <w:tab/>
      </w:r>
      <w:r>
        <w:rPr>
          <w:noProof/>
        </w:rPr>
        <w:fldChar w:fldCharType="begin" w:fldLock="1"/>
      </w:r>
      <w:r>
        <w:rPr>
          <w:noProof/>
        </w:rPr>
        <w:instrText xml:space="preserve"> PAGEREF _Toc210411706 \h </w:instrText>
      </w:r>
      <w:r>
        <w:rPr>
          <w:noProof/>
        </w:rPr>
      </w:r>
      <w:r>
        <w:rPr>
          <w:noProof/>
        </w:rPr>
        <w:fldChar w:fldCharType="separate"/>
      </w:r>
      <w:r>
        <w:rPr>
          <w:noProof/>
        </w:rPr>
        <w:t>253</w:t>
      </w:r>
      <w:r>
        <w:rPr>
          <w:noProof/>
        </w:rPr>
        <w:fldChar w:fldCharType="end"/>
      </w:r>
    </w:p>
    <w:p w14:paraId="38BBED3C" w14:textId="7821B72C" w:rsidR="00A57D78" w:rsidRDefault="00A57D78">
      <w:pPr>
        <w:pStyle w:val="TOC2"/>
        <w:rPr>
          <w:rFonts w:asciiTheme="minorHAnsi" w:hAnsiTheme="minorHAnsi" w:cstheme="minorBidi"/>
          <w:noProof/>
          <w:kern w:val="2"/>
          <w:sz w:val="24"/>
          <w:szCs w:val="24"/>
          <w:lang w:eastAsia="zh-CN"/>
          <w14:ligatures w14:val="standardContextual"/>
        </w:rPr>
      </w:pPr>
      <w:r>
        <w:rPr>
          <w:noProof/>
        </w:rPr>
        <w:t>10.9</w:t>
      </w:r>
      <w:r>
        <w:rPr>
          <w:rFonts w:asciiTheme="minorHAnsi" w:hAnsiTheme="minorHAnsi" w:cstheme="minorBidi"/>
          <w:noProof/>
          <w:kern w:val="2"/>
          <w:sz w:val="24"/>
          <w:szCs w:val="24"/>
          <w:lang w:eastAsia="zh-CN"/>
          <w14:ligatures w14:val="standardContextual"/>
        </w:rPr>
        <w:tab/>
      </w:r>
      <w:r>
        <w:rPr>
          <w:noProof/>
        </w:rPr>
        <w:t>OTA In-channel selectivity</w:t>
      </w:r>
      <w:r>
        <w:rPr>
          <w:noProof/>
        </w:rPr>
        <w:tab/>
      </w:r>
      <w:r>
        <w:rPr>
          <w:noProof/>
        </w:rPr>
        <w:fldChar w:fldCharType="begin" w:fldLock="1"/>
      </w:r>
      <w:r>
        <w:rPr>
          <w:noProof/>
        </w:rPr>
        <w:instrText xml:space="preserve"> PAGEREF _Toc210411707 \h </w:instrText>
      </w:r>
      <w:r>
        <w:rPr>
          <w:noProof/>
        </w:rPr>
      </w:r>
      <w:r>
        <w:rPr>
          <w:noProof/>
        </w:rPr>
        <w:fldChar w:fldCharType="separate"/>
      </w:r>
      <w:r>
        <w:rPr>
          <w:noProof/>
        </w:rPr>
        <w:t>257</w:t>
      </w:r>
      <w:r>
        <w:rPr>
          <w:noProof/>
        </w:rPr>
        <w:fldChar w:fldCharType="end"/>
      </w:r>
    </w:p>
    <w:p w14:paraId="1C88D810" w14:textId="598DD893" w:rsidR="00A57D78" w:rsidRDefault="00A57D78">
      <w:pPr>
        <w:pStyle w:val="TOC3"/>
        <w:rPr>
          <w:rFonts w:asciiTheme="minorHAnsi" w:hAnsiTheme="minorHAnsi" w:cstheme="minorBidi"/>
          <w:noProof/>
          <w:kern w:val="2"/>
          <w:sz w:val="24"/>
          <w:szCs w:val="24"/>
          <w:lang w:eastAsia="zh-CN"/>
          <w14:ligatures w14:val="standardContextual"/>
        </w:rPr>
      </w:pPr>
      <w:r>
        <w:rPr>
          <w:noProof/>
        </w:rPr>
        <w:t>10.9.1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_Toc210411708 \h </w:instrText>
      </w:r>
      <w:r>
        <w:rPr>
          <w:noProof/>
        </w:rPr>
      </w:r>
      <w:r>
        <w:rPr>
          <w:noProof/>
        </w:rPr>
        <w:fldChar w:fldCharType="separate"/>
      </w:r>
      <w:r>
        <w:rPr>
          <w:noProof/>
        </w:rPr>
        <w:t>257</w:t>
      </w:r>
      <w:r>
        <w:rPr>
          <w:noProof/>
        </w:rPr>
        <w:fldChar w:fldCharType="end"/>
      </w:r>
    </w:p>
    <w:p w14:paraId="48D5994E" w14:textId="6D7D3F4E" w:rsidR="00A57D78" w:rsidRDefault="00A57D78">
      <w:pPr>
        <w:pStyle w:val="TOC3"/>
        <w:rPr>
          <w:rFonts w:asciiTheme="minorHAnsi" w:hAnsiTheme="minorHAnsi" w:cstheme="minorBidi"/>
          <w:noProof/>
          <w:kern w:val="2"/>
          <w:sz w:val="24"/>
          <w:szCs w:val="24"/>
          <w:lang w:eastAsia="zh-CN"/>
          <w14:ligatures w14:val="standardContextual"/>
        </w:rPr>
      </w:pPr>
      <w:r>
        <w:rPr>
          <w:noProof/>
        </w:rPr>
        <w:t>10.9.2</w:t>
      </w:r>
      <w:r>
        <w:rPr>
          <w:rFonts w:asciiTheme="minorHAnsi" w:hAnsiTheme="minorHAnsi" w:cstheme="minorBidi"/>
          <w:noProof/>
          <w:kern w:val="2"/>
          <w:sz w:val="24"/>
          <w:szCs w:val="24"/>
          <w:lang w:eastAsia="zh-CN"/>
          <w14:ligatures w14:val="standardContextual"/>
        </w:rPr>
        <w:tab/>
      </w:r>
      <w:r>
        <w:rPr>
          <w:noProof/>
        </w:rPr>
        <w:t>Minimum requirement for MSR operation</w:t>
      </w:r>
      <w:r>
        <w:rPr>
          <w:noProof/>
        </w:rPr>
        <w:tab/>
      </w:r>
      <w:r>
        <w:rPr>
          <w:noProof/>
        </w:rPr>
        <w:fldChar w:fldCharType="begin" w:fldLock="1"/>
      </w:r>
      <w:r>
        <w:rPr>
          <w:noProof/>
        </w:rPr>
        <w:instrText xml:space="preserve"> PAGEREF _Toc210411709 \h </w:instrText>
      </w:r>
      <w:r>
        <w:rPr>
          <w:noProof/>
        </w:rPr>
      </w:r>
      <w:r>
        <w:rPr>
          <w:noProof/>
        </w:rPr>
        <w:fldChar w:fldCharType="separate"/>
      </w:r>
      <w:r>
        <w:rPr>
          <w:noProof/>
        </w:rPr>
        <w:t>257</w:t>
      </w:r>
      <w:r>
        <w:rPr>
          <w:noProof/>
        </w:rPr>
        <w:fldChar w:fldCharType="end"/>
      </w:r>
    </w:p>
    <w:p w14:paraId="456727B7" w14:textId="39BAA6FD" w:rsidR="00A57D78" w:rsidRDefault="00A57D78">
      <w:pPr>
        <w:pStyle w:val="TOC3"/>
        <w:rPr>
          <w:rFonts w:asciiTheme="minorHAnsi" w:hAnsiTheme="minorHAnsi" w:cstheme="minorBidi"/>
          <w:noProof/>
          <w:kern w:val="2"/>
          <w:sz w:val="24"/>
          <w:szCs w:val="24"/>
          <w:lang w:eastAsia="zh-CN"/>
          <w14:ligatures w14:val="standardContextual"/>
        </w:rPr>
      </w:pPr>
      <w:r>
        <w:rPr>
          <w:noProof/>
        </w:rPr>
        <w:t>10.9.3</w:t>
      </w:r>
      <w:r>
        <w:rPr>
          <w:rFonts w:asciiTheme="minorHAnsi" w:hAnsiTheme="minorHAnsi" w:cstheme="minorBidi"/>
          <w:noProof/>
          <w:kern w:val="2"/>
          <w:sz w:val="24"/>
          <w:szCs w:val="24"/>
          <w:lang w:eastAsia="zh-CN"/>
          <w14:ligatures w14:val="standardContextual"/>
        </w:rPr>
        <w:tab/>
      </w:r>
      <w:r>
        <w:rPr>
          <w:noProof/>
        </w:rPr>
        <w:t>Minimum requirement for single RAT UTRA operation</w:t>
      </w:r>
      <w:r>
        <w:rPr>
          <w:noProof/>
        </w:rPr>
        <w:tab/>
      </w:r>
      <w:r>
        <w:rPr>
          <w:noProof/>
        </w:rPr>
        <w:fldChar w:fldCharType="begin" w:fldLock="1"/>
      </w:r>
      <w:r>
        <w:rPr>
          <w:noProof/>
        </w:rPr>
        <w:instrText xml:space="preserve"> PAGEREF _Toc210411710 \h </w:instrText>
      </w:r>
      <w:r>
        <w:rPr>
          <w:noProof/>
        </w:rPr>
      </w:r>
      <w:r>
        <w:rPr>
          <w:noProof/>
        </w:rPr>
        <w:fldChar w:fldCharType="separate"/>
      </w:r>
      <w:r>
        <w:rPr>
          <w:noProof/>
        </w:rPr>
        <w:t>258</w:t>
      </w:r>
      <w:r>
        <w:rPr>
          <w:noProof/>
        </w:rPr>
        <w:fldChar w:fldCharType="end"/>
      </w:r>
    </w:p>
    <w:p w14:paraId="216B8447" w14:textId="0CCE9AEB" w:rsidR="00A57D78" w:rsidRDefault="00A57D78">
      <w:pPr>
        <w:pStyle w:val="TOC3"/>
        <w:rPr>
          <w:rFonts w:asciiTheme="minorHAnsi" w:hAnsiTheme="minorHAnsi" w:cstheme="minorBidi"/>
          <w:noProof/>
          <w:kern w:val="2"/>
          <w:sz w:val="24"/>
          <w:szCs w:val="24"/>
          <w:lang w:eastAsia="zh-CN"/>
          <w14:ligatures w14:val="standardContextual"/>
        </w:rPr>
      </w:pPr>
      <w:r>
        <w:rPr>
          <w:noProof/>
        </w:rPr>
        <w:t>10.9.4</w:t>
      </w:r>
      <w:r>
        <w:rPr>
          <w:rFonts w:asciiTheme="minorHAnsi" w:hAnsiTheme="minorHAnsi" w:cstheme="minorBidi"/>
          <w:noProof/>
          <w:kern w:val="2"/>
          <w:sz w:val="24"/>
          <w:szCs w:val="24"/>
          <w:lang w:eastAsia="zh-CN"/>
          <w14:ligatures w14:val="standardContextual"/>
        </w:rPr>
        <w:tab/>
      </w:r>
      <w:r>
        <w:rPr>
          <w:noProof/>
        </w:rPr>
        <w:t>Minimum requirement for single RAT E- UTRA operation</w:t>
      </w:r>
      <w:r>
        <w:rPr>
          <w:noProof/>
        </w:rPr>
        <w:tab/>
      </w:r>
      <w:r>
        <w:rPr>
          <w:noProof/>
        </w:rPr>
        <w:fldChar w:fldCharType="begin" w:fldLock="1"/>
      </w:r>
      <w:r>
        <w:rPr>
          <w:noProof/>
        </w:rPr>
        <w:instrText xml:space="preserve"> PAGEREF _Toc210411711 \h </w:instrText>
      </w:r>
      <w:r>
        <w:rPr>
          <w:noProof/>
        </w:rPr>
      </w:r>
      <w:r>
        <w:rPr>
          <w:noProof/>
        </w:rPr>
        <w:fldChar w:fldCharType="separate"/>
      </w:r>
      <w:r>
        <w:rPr>
          <w:noProof/>
        </w:rPr>
        <w:t>258</w:t>
      </w:r>
      <w:r>
        <w:rPr>
          <w:noProof/>
        </w:rPr>
        <w:fldChar w:fldCharType="end"/>
      </w:r>
    </w:p>
    <w:p w14:paraId="34BE67BE" w14:textId="043172D9" w:rsidR="00A57D78" w:rsidRDefault="00A57D78">
      <w:pPr>
        <w:pStyle w:val="TOC1"/>
        <w:rPr>
          <w:rFonts w:asciiTheme="minorHAnsi" w:hAnsiTheme="minorHAnsi" w:cstheme="minorBidi"/>
          <w:noProof/>
          <w:kern w:val="2"/>
          <w:sz w:val="24"/>
          <w:szCs w:val="24"/>
          <w:lang w:eastAsia="zh-CN"/>
          <w14:ligatures w14:val="standardContextual"/>
        </w:rPr>
      </w:pPr>
      <w:r>
        <w:rPr>
          <w:noProof/>
        </w:rPr>
        <w:t>11</w:t>
      </w:r>
      <w:r>
        <w:rPr>
          <w:rFonts w:asciiTheme="minorHAnsi" w:hAnsiTheme="minorHAnsi" w:cstheme="minorBidi"/>
          <w:noProof/>
          <w:kern w:val="2"/>
          <w:sz w:val="24"/>
          <w:szCs w:val="24"/>
          <w:lang w:eastAsia="zh-CN"/>
          <w14:ligatures w14:val="standardContextual"/>
        </w:rPr>
        <w:tab/>
      </w:r>
      <w:r>
        <w:rPr>
          <w:noProof/>
        </w:rPr>
        <w:t>Radiated performance requirements</w:t>
      </w:r>
      <w:r>
        <w:rPr>
          <w:noProof/>
        </w:rPr>
        <w:tab/>
      </w:r>
      <w:r>
        <w:rPr>
          <w:noProof/>
        </w:rPr>
        <w:fldChar w:fldCharType="begin" w:fldLock="1"/>
      </w:r>
      <w:r>
        <w:rPr>
          <w:noProof/>
        </w:rPr>
        <w:instrText xml:space="preserve"> PAGEREF _Toc210411712 \h </w:instrText>
      </w:r>
      <w:r>
        <w:rPr>
          <w:noProof/>
        </w:rPr>
      </w:r>
      <w:r>
        <w:rPr>
          <w:noProof/>
        </w:rPr>
        <w:fldChar w:fldCharType="separate"/>
      </w:r>
      <w:r>
        <w:rPr>
          <w:noProof/>
        </w:rPr>
        <w:t>259</w:t>
      </w:r>
      <w:r>
        <w:rPr>
          <w:noProof/>
        </w:rPr>
        <w:fldChar w:fldCharType="end"/>
      </w:r>
    </w:p>
    <w:p w14:paraId="079EB699" w14:textId="291BCEC8" w:rsidR="00A57D78" w:rsidRDefault="00A57D78">
      <w:pPr>
        <w:pStyle w:val="TOC2"/>
        <w:rPr>
          <w:rFonts w:asciiTheme="minorHAnsi" w:hAnsiTheme="minorHAnsi" w:cstheme="minorBidi"/>
          <w:noProof/>
          <w:kern w:val="2"/>
          <w:sz w:val="24"/>
          <w:szCs w:val="24"/>
          <w:lang w:eastAsia="zh-CN"/>
          <w14:ligatures w14:val="standardContextual"/>
        </w:rPr>
      </w:pPr>
      <w:r>
        <w:rPr>
          <w:noProof/>
        </w:rPr>
        <w:t>11.1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_Toc210411713 \h </w:instrText>
      </w:r>
      <w:r>
        <w:rPr>
          <w:noProof/>
        </w:rPr>
      </w:r>
      <w:r>
        <w:rPr>
          <w:noProof/>
        </w:rPr>
        <w:fldChar w:fldCharType="separate"/>
      </w:r>
      <w:r>
        <w:rPr>
          <w:noProof/>
        </w:rPr>
        <w:t>259</w:t>
      </w:r>
      <w:r>
        <w:rPr>
          <w:noProof/>
        </w:rPr>
        <w:fldChar w:fldCharType="end"/>
      </w:r>
    </w:p>
    <w:p w14:paraId="6ECFC580" w14:textId="328BE057" w:rsidR="00A57D78" w:rsidRDefault="00A57D78">
      <w:pPr>
        <w:pStyle w:val="TOC3"/>
        <w:rPr>
          <w:rFonts w:asciiTheme="minorHAnsi" w:hAnsiTheme="minorHAnsi" w:cstheme="minorBidi"/>
          <w:noProof/>
          <w:kern w:val="2"/>
          <w:sz w:val="24"/>
          <w:szCs w:val="24"/>
          <w:lang w:eastAsia="zh-CN"/>
          <w14:ligatures w14:val="standardContextual"/>
        </w:rPr>
      </w:pPr>
      <w:r>
        <w:rPr>
          <w:noProof/>
        </w:rPr>
        <w:t>11.1.1</w:t>
      </w:r>
      <w:r>
        <w:rPr>
          <w:rFonts w:asciiTheme="minorHAnsi" w:hAnsiTheme="minorHAnsi" w:cstheme="minorBidi"/>
          <w:noProof/>
          <w:kern w:val="2"/>
          <w:sz w:val="24"/>
          <w:szCs w:val="24"/>
          <w:lang w:eastAsia="zh-CN"/>
          <w14:ligatures w14:val="standardContextual"/>
        </w:rPr>
        <w:tab/>
      </w:r>
      <w:r>
        <w:rPr>
          <w:noProof/>
        </w:rPr>
        <w:t>OTA demodulation branches</w:t>
      </w:r>
      <w:r>
        <w:rPr>
          <w:noProof/>
        </w:rPr>
        <w:tab/>
      </w:r>
      <w:r>
        <w:rPr>
          <w:noProof/>
        </w:rPr>
        <w:fldChar w:fldCharType="begin" w:fldLock="1"/>
      </w:r>
      <w:r>
        <w:rPr>
          <w:noProof/>
        </w:rPr>
        <w:instrText xml:space="preserve"> PAGEREF _Toc210411714 \h </w:instrText>
      </w:r>
      <w:r>
        <w:rPr>
          <w:noProof/>
        </w:rPr>
      </w:r>
      <w:r>
        <w:rPr>
          <w:noProof/>
        </w:rPr>
        <w:fldChar w:fldCharType="separate"/>
      </w:r>
      <w:r>
        <w:rPr>
          <w:noProof/>
        </w:rPr>
        <w:t>259</w:t>
      </w:r>
      <w:r>
        <w:rPr>
          <w:noProof/>
        </w:rPr>
        <w:fldChar w:fldCharType="end"/>
      </w:r>
    </w:p>
    <w:p w14:paraId="33D8A900" w14:textId="54CF0629" w:rsidR="00A57D78" w:rsidRDefault="00A57D78">
      <w:pPr>
        <w:pStyle w:val="TOC3"/>
        <w:rPr>
          <w:rFonts w:asciiTheme="minorHAnsi" w:hAnsiTheme="minorHAnsi" w:cstheme="minorBidi"/>
          <w:noProof/>
          <w:kern w:val="2"/>
          <w:sz w:val="24"/>
          <w:szCs w:val="24"/>
          <w:lang w:eastAsia="zh-CN"/>
          <w14:ligatures w14:val="standardContextual"/>
        </w:rPr>
      </w:pPr>
      <w:r>
        <w:rPr>
          <w:noProof/>
        </w:rPr>
        <w:t>11.1.2</w:t>
      </w:r>
      <w:r>
        <w:rPr>
          <w:rFonts w:asciiTheme="minorHAnsi" w:hAnsiTheme="minorHAnsi" w:cstheme="minorBidi"/>
          <w:noProof/>
          <w:kern w:val="2"/>
          <w:sz w:val="24"/>
          <w:szCs w:val="24"/>
          <w:lang w:eastAsia="zh-CN"/>
          <w14:ligatures w14:val="standardContextual"/>
        </w:rPr>
        <w:tab/>
      </w:r>
      <w:r>
        <w:rPr>
          <w:noProof/>
        </w:rPr>
        <w:t>UTRA operation</w:t>
      </w:r>
      <w:r>
        <w:rPr>
          <w:noProof/>
        </w:rPr>
        <w:tab/>
      </w:r>
      <w:r>
        <w:rPr>
          <w:noProof/>
        </w:rPr>
        <w:fldChar w:fldCharType="begin" w:fldLock="1"/>
      </w:r>
      <w:r>
        <w:rPr>
          <w:noProof/>
        </w:rPr>
        <w:instrText xml:space="preserve"> PAGEREF _Toc210411715 \h </w:instrText>
      </w:r>
      <w:r>
        <w:rPr>
          <w:noProof/>
        </w:rPr>
      </w:r>
      <w:r>
        <w:rPr>
          <w:noProof/>
        </w:rPr>
        <w:fldChar w:fldCharType="separate"/>
      </w:r>
      <w:r>
        <w:rPr>
          <w:noProof/>
        </w:rPr>
        <w:t>259</w:t>
      </w:r>
      <w:r>
        <w:rPr>
          <w:noProof/>
        </w:rPr>
        <w:fldChar w:fldCharType="end"/>
      </w:r>
    </w:p>
    <w:p w14:paraId="19D83540" w14:textId="6DBBE958" w:rsidR="00A57D78" w:rsidRDefault="00A57D78">
      <w:pPr>
        <w:pStyle w:val="TOC3"/>
        <w:rPr>
          <w:rFonts w:asciiTheme="minorHAnsi" w:hAnsiTheme="minorHAnsi" w:cstheme="minorBidi"/>
          <w:noProof/>
          <w:kern w:val="2"/>
          <w:sz w:val="24"/>
          <w:szCs w:val="24"/>
          <w:lang w:eastAsia="zh-CN"/>
          <w14:ligatures w14:val="standardContextual"/>
        </w:rPr>
      </w:pPr>
      <w:r>
        <w:rPr>
          <w:noProof/>
        </w:rPr>
        <w:t>11.1.3</w:t>
      </w:r>
      <w:r>
        <w:rPr>
          <w:rFonts w:asciiTheme="minorHAnsi" w:hAnsiTheme="minorHAnsi" w:cstheme="minorBidi"/>
          <w:noProof/>
          <w:kern w:val="2"/>
          <w:sz w:val="24"/>
          <w:szCs w:val="24"/>
          <w:lang w:eastAsia="zh-CN"/>
          <w14:ligatures w14:val="standardContextual"/>
        </w:rPr>
        <w:tab/>
      </w:r>
      <w:r>
        <w:rPr>
          <w:noProof/>
        </w:rPr>
        <w:t>E-UTRA operation</w:t>
      </w:r>
      <w:r>
        <w:rPr>
          <w:noProof/>
        </w:rPr>
        <w:tab/>
      </w:r>
      <w:r>
        <w:rPr>
          <w:noProof/>
        </w:rPr>
        <w:fldChar w:fldCharType="begin" w:fldLock="1"/>
      </w:r>
      <w:r>
        <w:rPr>
          <w:noProof/>
        </w:rPr>
        <w:instrText xml:space="preserve"> PAGEREF _Toc210411716 \h </w:instrText>
      </w:r>
      <w:r>
        <w:rPr>
          <w:noProof/>
        </w:rPr>
      </w:r>
      <w:r>
        <w:rPr>
          <w:noProof/>
        </w:rPr>
        <w:fldChar w:fldCharType="separate"/>
      </w:r>
      <w:r>
        <w:rPr>
          <w:noProof/>
        </w:rPr>
        <w:t>260</w:t>
      </w:r>
      <w:r>
        <w:rPr>
          <w:noProof/>
        </w:rPr>
        <w:fldChar w:fldCharType="end"/>
      </w:r>
    </w:p>
    <w:p w14:paraId="167FA055" w14:textId="26AC9787" w:rsidR="00A57D78" w:rsidRDefault="00A57D78">
      <w:pPr>
        <w:pStyle w:val="TOC2"/>
        <w:rPr>
          <w:rFonts w:asciiTheme="minorHAnsi" w:hAnsiTheme="minorHAnsi" w:cstheme="minorBidi"/>
          <w:noProof/>
          <w:kern w:val="2"/>
          <w:sz w:val="24"/>
          <w:szCs w:val="24"/>
          <w:lang w:eastAsia="zh-CN"/>
          <w14:ligatures w14:val="standardContextual"/>
        </w:rPr>
      </w:pPr>
      <w:r>
        <w:rPr>
          <w:noProof/>
        </w:rPr>
        <w:t>11.2</w:t>
      </w:r>
      <w:r>
        <w:rPr>
          <w:rFonts w:asciiTheme="minorHAnsi" w:hAnsiTheme="minorHAnsi" w:cstheme="minorBidi"/>
          <w:noProof/>
          <w:kern w:val="2"/>
          <w:sz w:val="24"/>
          <w:szCs w:val="24"/>
          <w:lang w:eastAsia="zh-CN"/>
          <w14:ligatures w14:val="standardContextual"/>
        </w:rPr>
        <w:tab/>
      </w:r>
      <w:r>
        <w:rPr>
          <w:noProof/>
        </w:rPr>
        <w:t>Minimum requirements for MSR operation</w:t>
      </w:r>
      <w:r>
        <w:rPr>
          <w:noProof/>
        </w:rPr>
        <w:tab/>
      </w:r>
      <w:r>
        <w:rPr>
          <w:noProof/>
        </w:rPr>
        <w:fldChar w:fldCharType="begin" w:fldLock="1"/>
      </w:r>
      <w:r>
        <w:rPr>
          <w:noProof/>
        </w:rPr>
        <w:instrText xml:space="preserve"> PAGEREF _Toc210411717 \h </w:instrText>
      </w:r>
      <w:r>
        <w:rPr>
          <w:noProof/>
        </w:rPr>
      </w:r>
      <w:r>
        <w:rPr>
          <w:noProof/>
        </w:rPr>
        <w:fldChar w:fldCharType="separate"/>
      </w:r>
      <w:r>
        <w:rPr>
          <w:noProof/>
        </w:rPr>
        <w:t>261</w:t>
      </w:r>
      <w:r>
        <w:rPr>
          <w:noProof/>
        </w:rPr>
        <w:fldChar w:fldCharType="end"/>
      </w:r>
    </w:p>
    <w:p w14:paraId="3936ACAE" w14:textId="659C8E86" w:rsidR="00A57D78" w:rsidRDefault="00A57D78">
      <w:pPr>
        <w:pStyle w:val="TOC2"/>
        <w:rPr>
          <w:rFonts w:asciiTheme="minorHAnsi" w:hAnsiTheme="minorHAnsi" w:cstheme="minorBidi"/>
          <w:noProof/>
          <w:kern w:val="2"/>
          <w:sz w:val="24"/>
          <w:szCs w:val="24"/>
          <w:lang w:eastAsia="zh-CN"/>
          <w14:ligatures w14:val="standardContextual"/>
        </w:rPr>
      </w:pPr>
      <w:r>
        <w:rPr>
          <w:noProof/>
        </w:rPr>
        <w:t>11.3</w:t>
      </w:r>
      <w:r>
        <w:rPr>
          <w:rFonts w:asciiTheme="minorHAnsi" w:hAnsiTheme="minorHAnsi" w:cstheme="minorBidi"/>
          <w:noProof/>
          <w:kern w:val="2"/>
          <w:sz w:val="24"/>
          <w:szCs w:val="24"/>
          <w:lang w:eastAsia="zh-CN"/>
          <w14:ligatures w14:val="standardContextual"/>
        </w:rPr>
        <w:tab/>
      </w:r>
      <w:r>
        <w:rPr>
          <w:noProof/>
        </w:rPr>
        <w:t>Minimum requirements for UTRA operation</w:t>
      </w:r>
      <w:r>
        <w:rPr>
          <w:noProof/>
        </w:rPr>
        <w:tab/>
      </w:r>
      <w:r>
        <w:rPr>
          <w:noProof/>
        </w:rPr>
        <w:fldChar w:fldCharType="begin" w:fldLock="1"/>
      </w:r>
      <w:r>
        <w:rPr>
          <w:noProof/>
        </w:rPr>
        <w:instrText xml:space="preserve"> PAGEREF _Toc210411718 \h </w:instrText>
      </w:r>
      <w:r>
        <w:rPr>
          <w:noProof/>
        </w:rPr>
      </w:r>
      <w:r>
        <w:rPr>
          <w:noProof/>
        </w:rPr>
        <w:fldChar w:fldCharType="separate"/>
      </w:r>
      <w:r>
        <w:rPr>
          <w:noProof/>
        </w:rPr>
        <w:t>261</w:t>
      </w:r>
      <w:r>
        <w:rPr>
          <w:noProof/>
        </w:rPr>
        <w:fldChar w:fldCharType="end"/>
      </w:r>
    </w:p>
    <w:p w14:paraId="018B53D9" w14:textId="3DD8D95C" w:rsidR="00A57D78" w:rsidRDefault="00A57D78">
      <w:pPr>
        <w:pStyle w:val="TOC2"/>
        <w:rPr>
          <w:rFonts w:asciiTheme="minorHAnsi" w:hAnsiTheme="minorHAnsi" w:cstheme="minorBidi"/>
          <w:noProof/>
          <w:kern w:val="2"/>
          <w:sz w:val="24"/>
          <w:szCs w:val="24"/>
          <w:lang w:eastAsia="zh-CN"/>
          <w14:ligatures w14:val="standardContextual"/>
        </w:rPr>
      </w:pPr>
      <w:r>
        <w:rPr>
          <w:noProof/>
        </w:rPr>
        <w:t>11.4</w:t>
      </w:r>
      <w:r>
        <w:rPr>
          <w:rFonts w:asciiTheme="minorHAnsi" w:hAnsiTheme="minorHAnsi" w:cstheme="minorBidi"/>
          <w:noProof/>
          <w:kern w:val="2"/>
          <w:sz w:val="24"/>
          <w:szCs w:val="24"/>
          <w:lang w:eastAsia="zh-CN"/>
          <w14:ligatures w14:val="standardContextual"/>
        </w:rPr>
        <w:tab/>
      </w:r>
      <w:r>
        <w:rPr>
          <w:noProof/>
        </w:rPr>
        <w:t>Minimum requirements for E-UTRA operation</w:t>
      </w:r>
      <w:r>
        <w:rPr>
          <w:noProof/>
        </w:rPr>
        <w:tab/>
      </w:r>
      <w:r>
        <w:rPr>
          <w:noProof/>
        </w:rPr>
        <w:fldChar w:fldCharType="begin" w:fldLock="1"/>
      </w:r>
      <w:r>
        <w:rPr>
          <w:noProof/>
        </w:rPr>
        <w:instrText xml:space="preserve"> PAGEREF _Toc210411719 \h </w:instrText>
      </w:r>
      <w:r>
        <w:rPr>
          <w:noProof/>
        </w:rPr>
      </w:r>
      <w:r>
        <w:rPr>
          <w:noProof/>
        </w:rPr>
        <w:fldChar w:fldCharType="separate"/>
      </w:r>
      <w:r>
        <w:rPr>
          <w:noProof/>
        </w:rPr>
        <w:t>261</w:t>
      </w:r>
      <w:r>
        <w:rPr>
          <w:noProof/>
        </w:rPr>
        <w:fldChar w:fldCharType="end"/>
      </w:r>
    </w:p>
    <w:p w14:paraId="591C6DFE" w14:textId="18702936" w:rsidR="00A57D78" w:rsidRDefault="00A57D78" w:rsidP="00A57D78">
      <w:pPr>
        <w:pStyle w:val="TOC8"/>
        <w:rPr>
          <w:rFonts w:asciiTheme="minorHAnsi" w:hAnsiTheme="minorHAnsi" w:cstheme="minorBidi"/>
          <w:b w:val="0"/>
          <w:noProof/>
          <w:kern w:val="2"/>
          <w:sz w:val="24"/>
          <w:szCs w:val="24"/>
          <w:lang w:eastAsia="zh-CN"/>
          <w14:ligatures w14:val="standardContextual"/>
        </w:rPr>
      </w:pPr>
      <w:r>
        <w:rPr>
          <w:noProof/>
        </w:rPr>
        <w:t>Annex A (normative):</w:t>
      </w:r>
      <w:r>
        <w:rPr>
          <w:noProof/>
        </w:rPr>
        <w:tab/>
        <w:t>Environmental requirements for the BS equipment</w:t>
      </w:r>
      <w:r>
        <w:rPr>
          <w:noProof/>
        </w:rPr>
        <w:tab/>
      </w:r>
      <w:r>
        <w:rPr>
          <w:noProof/>
        </w:rPr>
        <w:fldChar w:fldCharType="begin" w:fldLock="1"/>
      </w:r>
      <w:r>
        <w:rPr>
          <w:noProof/>
        </w:rPr>
        <w:instrText xml:space="preserve"> PAGEREF _Toc210411720 \h </w:instrText>
      </w:r>
      <w:r>
        <w:rPr>
          <w:noProof/>
        </w:rPr>
      </w:r>
      <w:r>
        <w:rPr>
          <w:noProof/>
        </w:rPr>
        <w:fldChar w:fldCharType="separate"/>
      </w:r>
      <w:r>
        <w:rPr>
          <w:noProof/>
        </w:rPr>
        <w:t>262</w:t>
      </w:r>
      <w:r>
        <w:rPr>
          <w:noProof/>
        </w:rPr>
        <w:fldChar w:fldCharType="end"/>
      </w:r>
    </w:p>
    <w:p w14:paraId="32B49207" w14:textId="1DAAD3AB" w:rsidR="00A57D78" w:rsidRDefault="00A57D78" w:rsidP="00A57D78">
      <w:pPr>
        <w:pStyle w:val="TOC8"/>
        <w:rPr>
          <w:rFonts w:asciiTheme="minorHAnsi" w:hAnsiTheme="minorHAnsi" w:cstheme="minorBidi"/>
          <w:b w:val="0"/>
          <w:noProof/>
          <w:kern w:val="2"/>
          <w:sz w:val="24"/>
          <w:szCs w:val="24"/>
          <w:lang w:eastAsia="zh-CN"/>
          <w14:ligatures w14:val="standardContextual"/>
        </w:rPr>
      </w:pPr>
      <w:r>
        <w:rPr>
          <w:noProof/>
        </w:rPr>
        <w:t>Annex B (Informative):</w:t>
      </w:r>
      <w:r>
        <w:rPr>
          <w:noProof/>
        </w:rPr>
        <w:tab/>
        <w:t xml:space="preserve"> Calculation of EIRP based on fixed assumption of passive antenna gain</w:t>
      </w:r>
      <w:r>
        <w:rPr>
          <w:noProof/>
        </w:rPr>
        <w:tab/>
      </w:r>
      <w:r>
        <w:rPr>
          <w:noProof/>
        </w:rPr>
        <w:fldChar w:fldCharType="begin" w:fldLock="1"/>
      </w:r>
      <w:r>
        <w:rPr>
          <w:noProof/>
        </w:rPr>
        <w:instrText xml:space="preserve"> PAGEREF _Toc210411721 \h </w:instrText>
      </w:r>
      <w:r>
        <w:rPr>
          <w:noProof/>
        </w:rPr>
      </w:r>
      <w:r>
        <w:rPr>
          <w:noProof/>
        </w:rPr>
        <w:fldChar w:fldCharType="separate"/>
      </w:r>
      <w:r>
        <w:rPr>
          <w:noProof/>
        </w:rPr>
        <w:t>262</w:t>
      </w:r>
      <w:r>
        <w:rPr>
          <w:noProof/>
        </w:rPr>
        <w:fldChar w:fldCharType="end"/>
      </w:r>
    </w:p>
    <w:p w14:paraId="5452D2EF" w14:textId="647048A2" w:rsidR="00A57D78" w:rsidRDefault="00A57D78">
      <w:pPr>
        <w:pStyle w:val="TOC2"/>
        <w:rPr>
          <w:rFonts w:asciiTheme="minorHAnsi" w:hAnsiTheme="minorHAnsi" w:cstheme="minorBidi"/>
          <w:noProof/>
          <w:kern w:val="2"/>
          <w:sz w:val="24"/>
          <w:szCs w:val="24"/>
          <w:lang w:eastAsia="zh-CN"/>
          <w14:ligatures w14:val="standardContextual"/>
        </w:rPr>
      </w:pPr>
      <w:r>
        <w:rPr>
          <w:noProof/>
        </w:rPr>
        <w:t>B.1</w:t>
      </w:r>
      <w:r>
        <w:rPr>
          <w:rFonts w:asciiTheme="minorHAnsi" w:hAnsiTheme="minorHAnsi" w:cstheme="minorBidi"/>
          <w:noProof/>
          <w:kern w:val="2"/>
          <w:sz w:val="24"/>
          <w:szCs w:val="24"/>
          <w:lang w:eastAsia="zh-CN"/>
          <w14:ligatures w14:val="standardContextual"/>
        </w:rPr>
        <w:tab/>
      </w:r>
      <w:r>
        <w:rPr>
          <w:noProof/>
        </w:rPr>
        <w:t>Calculation of EIRP based on fixed assumption of passive antenna gain</w:t>
      </w:r>
      <w:r>
        <w:rPr>
          <w:noProof/>
        </w:rPr>
        <w:tab/>
      </w:r>
      <w:r>
        <w:rPr>
          <w:noProof/>
        </w:rPr>
        <w:fldChar w:fldCharType="begin" w:fldLock="1"/>
      </w:r>
      <w:r>
        <w:rPr>
          <w:noProof/>
        </w:rPr>
        <w:instrText xml:space="preserve"> PAGEREF _Toc210411722 \h </w:instrText>
      </w:r>
      <w:r>
        <w:rPr>
          <w:noProof/>
        </w:rPr>
      </w:r>
      <w:r>
        <w:rPr>
          <w:noProof/>
        </w:rPr>
        <w:fldChar w:fldCharType="separate"/>
      </w:r>
      <w:r>
        <w:rPr>
          <w:noProof/>
        </w:rPr>
        <w:t>262</w:t>
      </w:r>
      <w:r>
        <w:rPr>
          <w:noProof/>
        </w:rPr>
        <w:fldChar w:fldCharType="end"/>
      </w:r>
    </w:p>
    <w:p w14:paraId="0873041A" w14:textId="0098B69E" w:rsidR="00A57D78" w:rsidRDefault="00A57D78" w:rsidP="00A57D78">
      <w:pPr>
        <w:pStyle w:val="TOC8"/>
        <w:rPr>
          <w:rFonts w:asciiTheme="minorHAnsi" w:hAnsiTheme="minorHAnsi" w:cstheme="minorBidi"/>
          <w:b w:val="0"/>
          <w:noProof/>
          <w:kern w:val="2"/>
          <w:sz w:val="24"/>
          <w:szCs w:val="24"/>
          <w:lang w:eastAsia="zh-CN"/>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_Toc210411723 \h </w:instrText>
      </w:r>
      <w:r>
        <w:rPr>
          <w:noProof/>
        </w:rPr>
      </w:r>
      <w:r>
        <w:rPr>
          <w:noProof/>
        </w:rPr>
        <w:fldChar w:fldCharType="separate"/>
      </w:r>
      <w:r>
        <w:rPr>
          <w:noProof/>
        </w:rPr>
        <w:t>264</w:t>
      </w:r>
      <w:r>
        <w:rPr>
          <w:noProof/>
        </w:rPr>
        <w:fldChar w:fldCharType="end"/>
      </w:r>
    </w:p>
    <w:p w14:paraId="5F8F4AC3" w14:textId="3F7114CA" w:rsidR="00080512" w:rsidRPr="009202AA" w:rsidRDefault="009104F3">
      <w:r>
        <w:rPr>
          <w:noProof/>
          <w:sz w:val="22"/>
        </w:rP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26045"/>
      <w:bookmarkStart w:id="20" w:name="_Toc67911461"/>
      <w:bookmarkStart w:id="21" w:name="_Toc74841553"/>
      <w:bookmarkStart w:id="22" w:name="_Toc76503333"/>
      <w:bookmarkStart w:id="23" w:name="_Toc83041188"/>
      <w:bookmarkStart w:id="24" w:name="_Toc89853584"/>
      <w:bookmarkStart w:id="25" w:name="_Toc98667953"/>
      <w:bookmarkStart w:id="26" w:name="_Toc130911093"/>
      <w:bookmarkStart w:id="27" w:name="_Toc137374316"/>
      <w:bookmarkStart w:id="28" w:name="_Toc210411245"/>
      <w:r w:rsidR="004C4A70" w:rsidRPr="009202AA">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F8F0543" w14:textId="77777777" w:rsidR="00F12EEF" w:rsidRPr="009202AA" w:rsidRDefault="00F12EEF">
      <w:r w:rsidRPr="009202AA">
        <w:t xml:space="preserve">This Technical </w:t>
      </w:r>
      <w:bookmarkStart w:id="29" w:name="spectype3"/>
      <w:r w:rsidRPr="009202AA">
        <w:t>Specification</w:t>
      </w:r>
      <w:bookmarkEnd w:id="29"/>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30" w:name="introduction"/>
      <w:bookmarkEnd w:id="30"/>
      <w:r w:rsidRPr="009202AA">
        <w:br w:type="page"/>
      </w:r>
      <w:bookmarkStart w:id="31" w:name="scope"/>
      <w:bookmarkStart w:id="32" w:name="_Toc21096389"/>
      <w:bookmarkStart w:id="33" w:name="_Toc29763356"/>
      <w:bookmarkStart w:id="34" w:name="_Toc36029827"/>
      <w:bookmarkStart w:id="35" w:name="_Toc37179727"/>
      <w:bookmarkStart w:id="36" w:name="_Toc45869427"/>
      <w:bookmarkStart w:id="37" w:name="_Toc52555226"/>
      <w:bookmarkStart w:id="38" w:name="_Toc61126046"/>
      <w:bookmarkStart w:id="39" w:name="_Toc67911462"/>
      <w:bookmarkStart w:id="40" w:name="_Toc74841554"/>
      <w:bookmarkStart w:id="41" w:name="_Toc76503334"/>
      <w:bookmarkStart w:id="42" w:name="_Toc83041189"/>
      <w:bookmarkStart w:id="43" w:name="_Toc89853585"/>
      <w:bookmarkStart w:id="44" w:name="_Toc98667954"/>
      <w:bookmarkStart w:id="45" w:name="_Toc130911094"/>
      <w:bookmarkStart w:id="46" w:name="_Toc137374317"/>
      <w:bookmarkStart w:id="47" w:name="_Toc210411246"/>
      <w:bookmarkEnd w:id="31"/>
      <w:r w:rsidR="004C4A70" w:rsidRPr="009202AA">
        <w:t>1</w:t>
      </w:r>
      <w:r w:rsidR="004C4A70" w:rsidRPr="009202AA">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48" w:name="_Toc21096390"/>
      <w:bookmarkStart w:id="49" w:name="_Toc29763357"/>
      <w:bookmarkStart w:id="50" w:name="_Toc36029828"/>
      <w:bookmarkStart w:id="51" w:name="_Toc37179728"/>
      <w:bookmarkStart w:id="52"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53" w:name="_Toc52555227"/>
      <w:bookmarkStart w:id="54" w:name="_Toc61126047"/>
      <w:bookmarkStart w:id="55" w:name="_Toc67911463"/>
      <w:bookmarkStart w:id="56" w:name="_Toc74841555"/>
      <w:bookmarkStart w:id="57" w:name="_Toc76503335"/>
      <w:bookmarkStart w:id="58" w:name="_Toc83041190"/>
      <w:bookmarkStart w:id="59" w:name="_Toc89853586"/>
      <w:bookmarkStart w:id="60" w:name="_Toc98667955"/>
      <w:bookmarkStart w:id="61" w:name="_Toc130911095"/>
      <w:bookmarkStart w:id="62" w:name="_Toc137374318"/>
      <w:bookmarkStart w:id="63" w:name="_Toc210411247"/>
      <w:r w:rsidRPr="009202AA">
        <w:t>2</w:t>
      </w:r>
      <w:r w:rsidRPr="009202AA">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64" w:name="_Toc21096391"/>
      <w:bookmarkStart w:id="65" w:name="_Toc29763358"/>
      <w:bookmarkStart w:id="66" w:name="_Toc36029829"/>
      <w:bookmarkStart w:id="67" w:name="_Toc37179729"/>
      <w:bookmarkStart w:id="68" w:name="_Toc45869429"/>
      <w:bookmarkStart w:id="69" w:name="_Toc52555228"/>
      <w:bookmarkStart w:id="70" w:name="_Toc61126048"/>
      <w:bookmarkStart w:id="71" w:name="_Toc67911464"/>
      <w:bookmarkStart w:id="72" w:name="_Toc74841556"/>
      <w:bookmarkStart w:id="73" w:name="_Toc76503336"/>
      <w:bookmarkStart w:id="74" w:name="_Toc83041191"/>
      <w:bookmarkStart w:id="75" w:name="_Toc89853587"/>
      <w:bookmarkStart w:id="76" w:name="_Toc98667956"/>
      <w:bookmarkStart w:id="77" w:name="_Toc130911096"/>
      <w:bookmarkStart w:id="78" w:name="_Toc137374319"/>
      <w:bookmarkStart w:id="79" w:name="_Toc210411248"/>
      <w:r w:rsidRPr="009202AA">
        <w:t>3</w:t>
      </w:r>
      <w:r w:rsidRPr="009202AA">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92B0875" w14:textId="77777777" w:rsidR="004C4A70" w:rsidRPr="009202AA" w:rsidRDefault="004C4A70" w:rsidP="004C4A70">
      <w:pPr>
        <w:pStyle w:val="Heading2"/>
      </w:pPr>
      <w:bookmarkStart w:id="80" w:name="_Toc21096392"/>
      <w:bookmarkStart w:id="81" w:name="_Toc29763359"/>
      <w:bookmarkStart w:id="82" w:name="_Toc36029830"/>
      <w:bookmarkStart w:id="83" w:name="_Toc37179730"/>
      <w:bookmarkStart w:id="84" w:name="_Toc45869430"/>
      <w:bookmarkStart w:id="85" w:name="_Toc52555229"/>
      <w:bookmarkStart w:id="86" w:name="_Toc61126049"/>
      <w:bookmarkStart w:id="87" w:name="_Toc67911465"/>
      <w:bookmarkStart w:id="88" w:name="_Toc74841557"/>
      <w:bookmarkStart w:id="89" w:name="_Toc76503337"/>
      <w:bookmarkStart w:id="90" w:name="_Toc83041192"/>
      <w:bookmarkStart w:id="91" w:name="_Toc89853588"/>
      <w:bookmarkStart w:id="92" w:name="_Toc98667957"/>
      <w:bookmarkStart w:id="93" w:name="_Toc130911097"/>
      <w:bookmarkStart w:id="94" w:name="_Toc137374320"/>
      <w:bookmarkStart w:id="95" w:name="_Toc210411249"/>
      <w:r w:rsidRPr="009202AA">
        <w:t>3.1</w:t>
      </w:r>
      <w:r w:rsidRPr="009202AA">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2F051AF" w14:textId="77777777" w:rsidR="004C4A70" w:rsidRPr="009202AA" w:rsidRDefault="004C4A70" w:rsidP="004C4A70">
      <w:r w:rsidRPr="009202AA">
        <w:t xml:space="preserve">For the purposes of the present document, the terms and definitions given in </w:t>
      </w:r>
      <w:bookmarkStart w:id="96" w:name="OLE_LINK6"/>
      <w:bookmarkStart w:id="97" w:name="OLE_LINK7"/>
      <w:bookmarkStart w:id="98" w:name="OLE_LINK8"/>
      <w:r w:rsidRPr="009202AA">
        <w:t xml:space="preserve">3GPP </w:t>
      </w:r>
      <w:bookmarkEnd w:id="96"/>
      <w:bookmarkEnd w:id="97"/>
      <w:bookmarkEnd w:id="98"/>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99" w:name="OLE_LINK44"/>
      <w:bookmarkStart w:id="100"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99"/>
      <w:bookmarkEnd w:id="100"/>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101" w:name="_Hlk514092497"/>
      <w:r w:rsidRPr="009202AA">
        <w:rPr>
          <w:b/>
        </w:rPr>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101"/>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102"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102"/>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103"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103"/>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104" w:name="_Toc21096393"/>
      <w:bookmarkStart w:id="105" w:name="_Toc29763360"/>
      <w:bookmarkStart w:id="106" w:name="_Toc36029831"/>
      <w:bookmarkStart w:id="107" w:name="_Toc37179731"/>
      <w:bookmarkStart w:id="108" w:name="_Toc45869431"/>
      <w:bookmarkStart w:id="109" w:name="_Toc52555230"/>
      <w:bookmarkStart w:id="110" w:name="_Toc61126050"/>
      <w:bookmarkStart w:id="111" w:name="_Toc67911466"/>
      <w:bookmarkStart w:id="112" w:name="_Toc74841558"/>
      <w:bookmarkStart w:id="113" w:name="_Toc76503338"/>
      <w:bookmarkStart w:id="114" w:name="_Toc83041193"/>
      <w:bookmarkStart w:id="115" w:name="_Toc89853589"/>
      <w:bookmarkStart w:id="116" w:name="_Toc98667958"/>
      <w:bookmarkStart w:id="117" w:name="_Toc130911098"/>
      <w:bookmarkStart w:id="118" w:name="_Toc137374321"/>
      <w:bookmarkStart w:id="119" w:name="_Toc210411250"/>
      <w:r w:rsidRPr="009202AA">
        <w:t>3.2</w:t>
      </w:r>
      <w:r w:rsidRPr="009202AA">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120"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120"/>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121" w:name="_Toc21096394"/>
      <w:bookmarkStart w:id="122" w:name="_Toc29763361"/>
      <w:bookmarkStart w:id="123" w:name="_Toc36029832"/>
      <w:bookmarkStart w:id="124" w:name="_Toc37179732"/>
      <w:bookmarkStart w:id="125" w:name="_Toc45869432"/>
      <w:bookmarkStart w:id="126" w:name="_Toc52555231"/>
      <w:bookmarkStart w:id="127" w:name="_Toc61126051"/>
      <w:bookmarkStart w:id="128" w:name="_Toc67911467"/>
      <w:bookmarkStart w:id="129" w:name="_Toc74841559"/>
      <w:bookmarkStart w:id="130" w:name="_Toc76503339"/>
      <w:bookmarkStart w:id="131" w:name="_Toc83041194"/>
      <w:bookmarkStart w:id="132" w:name="_Toc89853590"/>
      <w:bookmarkStart w:id="133" w:name="_Toc98667959"/>
      <w:bookmarkStart w:id="134" w:name="_Toc130911099"/>
      <w:bookmarkStart w:id="135" w:name="_Toc137374322"/>
      <w:bookmarkStart w:id="136" w:name="_Toc210411251"/>
      <w:r w:rsidRPr="009202AA">
        <w:t>3.3</w:t>
      </w:r>
      <w:r w:rsidRPr="009202AA">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37" w:name="_Toc21096395"/>
      <w:bookmarkStart w:id="138" w:name="_Toc29763362"/>
      <w:bookmarkStart w:id="139" w:name="_Toc36029833"/>
      <w:bookmarkStart w:id="140" w:name="_Toc37179733"/>
      <w:bookmarkStart w:id="141" w:name="_Toc45869433"/>
      <w:bookmarkStart w:id="142" w:name="_Toc52555232"/>
      <w:bookmarkStart w:id="143" w:name="_Toc61126052"/>
      <w:bookmarkStart w:id="144" w:name="_Toc67911468"/>
      <w:bookmarkStart w:id="145" w:name="_Toc74841560"/>
      <w:bookmarkStart w:id="146" w:name="_Toc76503340"/>
      <w:bookmarkStart w:id="147" w:name="_Toc83041195"/>
      <w:bookmarkStart w:id="148" w:name="_Toc89853591"/>
      <w:bookmarkStart w:id="149" w:name="_Toc98667960"/>
      <w:bookmarkStart w:id="150" w:name="_Toc130911100"/>
      <w:bookmarkStart w:id="151" w:name="_Toc137374323"/>
      <w:bookmarkStart w:id="152" w:name="_Toc210411252"/>
      <w:r w:rsidRPr="009202AA">
        <w:rPr>
          <w:lang w:eastAsia="zh-CN"/>
        </w:rPr>
        <w:t>4</w:t>
      </w:r>
      <w:r w:rsidRPr="009202AA">
        <w:rPr>
          <w:lang w:eastAsia="zh-CN"/>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2B55C8" w14:textId="77777777" w:rsidR="004C4A70" w:rsidRPr="009202AA" w:rsidRDefault="004C4A70" w:rsidP="004C4A70">
      <w:pPr>
        <w:pStyle w:val="Heading2"/>
        <w:rPr>
          <w:lang w:eastAsia="zh-CN"/>
        </w:rPr>
      </w:pPr>
      <w:bookmarkStart w:id="153" w:name="_Toc21096396"/>
      <w:bookmarkStart w:id="154" w:name="_Toc29763363"/>
      <w:bookmarkStart w:id="155" w:name="_Toc36029834"/>
      <w:bookmarkStart w:id="156" w:name="_Toc37179734"/>
      <w:bookmarkStart w:id="157" w:name="_Toc45869434"/>
      <w:bookmarkStart w:id="158" w:name="_Toc52555233"/>
      <w:bookmarkStart w:id="159" w:name="_Toc61126053"/>
      <w:bookmarkStart w:id="160" w:name="_Toc67911469"/>
      <w:bookmarkStart w:id="161" w:name="_Toc74841561"/>
      <w:bookmarkStart w:id="162" w:name="_Toc76503341"/>
      <w:bookmarkStart w:id="163" w:name="_Toc83041196"/>
      <w:bookmarkStart w:id="164" w:name="_Toc89853592"/>
      <w:bookmarkStart w:id="165" w:name="_Toc98667961"/>
      <w:bookmarkStart w:id="166" w:name="_Toc130911101"/>
      <w:bookmarkStart w:id="167" w:name="_Toc137374324"/>
      <w:bookmarkStart w:id="168" w:name="_Toc210411253"/>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69" w:name="_Toc21096397"/>
      <w:bookmarkStart w:id="170" w:name="_Toc29763364"/>
      <w:bookmarkStart w:id="171" w:name="_Toc36029835"/>
      <w:bookmarkStart w:id="172" w:name="_Toc37179735"/>
      <w:bookmarkStart w:id="173" w:name="_Toc45869435"/>
      <w:bookmarkStart w:id="174" w:name="_Toc52555234"/>
      <w:bookmarkStart w:id="175" w:name="_Toc61126054"/>
      <w:bookmarkStart w:id="176" w:name="_Toc67911470"/>
      <w:bookmarkStart w:id="177" w:name="_Toc74841562"/>
      <w:bookmarkStart w:id="178" w:name="_Toc76503342"/>
      <w:bookmarkStart w:id="179" w:name="_Toc83041197"/>
      <w:bookmarkStart w:id="180" w:name="_Toc89853593"/>
      <w:bookmarkStart w:id="181" w:name="_Toc98667962"/>
      <w:bookmarkStart w:id="182" w:name="_Toc130911102"/>
      <w:bookmarkStart w:id="183" w:name="_Toc137374325"/>
      <w:bookmarkStart w:id="184" w:name="_Toc210411254"/>
      <w:r w:rsidRPr="009202AA">
        <w:rPr>
          <w:snapToGrid w:val="0"/>
        </w:rPr>
        <w:t>4.2</w:t>
      </w:r>
      <w:r w:rsidRPr="009202AA">
        <w:rPr>
          <w:snapToGrid w:val="0"/>
        </w:rPr>
        <w:tab/>
        <w:t>Relationship between minimum requirements and test requirements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85" w:name="_Toc21096398"/>
      <w:bookmarkStart w:id="186" w:name="_Toc29763365"/>
      <w:bookmarkStart w:id="187" w:name="_Toc36029836"/>
      <w:bookmarkStart w:id="188" w:name="_Toc37179736"/>
      <w:bookmarkStart w:id="189" w:name="_Toc45869436"/>
      <w:bookmarkStart w:id="190" w:name="_Toc52555235"/>
      <w:bookmarkStart w:id="191" w:name="_Toc61126055"/>
      <w:bookmarkStart w:id="192" w:name="_Toc67911471"/>
      <w:bookmarkStart w:id="193" w:name="_Toc74841563"/>
      <w:bookmarkStart w:id="194" w:name="_Toc76503343"/>
      <w:bookmarkStart w:id="195" w:name="_Toc83041198"/>
      <w:bookmarkStart w:id="196" w:name="_Toc89853594"/>
      <w:bookmarkStart w:id="197" w:name="_Toc98667963"/>
      <w:bookmarkStart w:id="198" w:name="_Toc130911103"/>
      <w:bookmarkStart w:id="199" w:name="_Toc137374326"/>
      <w:bookmarkStart w:id="200" w:name="_Toc210411255"/>
      <w:r w:rsidRPr="009202AA">
        <w:rPr>
          <w:lang w:eastAsia="zh-CN"/>
        </w:rPr>
        <w:t>4.3</w:t>
      </w:r>
      <w:r w:rsidRPr="009202AA">
        <w:rPr>
          <w:lang w:eastAsia="zh-CN"/>
        </w:rPr>
        <w:tab/>
        <w:t>Conducted and radiated requirement reference points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201" w:name="_Toc21096399"/>
      <w:bookmarkStart w:id="202" w:name="_Toc29763366"/>
      <w:bookmarkStart w:id="203" w:name="_Toc36029837"/>
      <w:bookmarkStart w:id="204" w:name="_Toc37179737"/>
      <w:bookmarkStart w:id="205" w:name="_Toc45869437"/>
      <w:bookmarkStart w:id="206" w:name="_Toc52555236"/>
      <w:bookmarkStart w:id="207" w:name="_Toc61126056"/>
      <w:bookmarkStart w:id="208" w:name="_Toc67911472"/>
      <w:bookmarkStart w:id="209" w:name="_Toc74841564"/>
      <w:bookmarkStart w:id="210" w:name="_Toc76503344"/>
      <w:bookmarkStart w:id="211" w:name="_Toc83041199"/>
      <w:bookmarkStart w:id="212" w:name="_Toc89853595"/>
      <w:bookmarkStart w:id="213" w:name="_Toc98667964"/>
      <w:bookmarkStart w:id="214" w:name="_Toc130911104"/>
      <w:bookmarkStart w:id="215" w:name="_Toc137374327"/>
      <w:bookmarkStart w:id="216" w:name="_Toc210411256"/>
      <w:r w:rsidRPr="009202AA">
        <w:rPr>
          <w:lang w:eastAsia="zh-CN"/>
        </w:rPr>
        <w:t>4.4</w:t>
      </w:r>
      <w:r w:rsidRPr="009202AA">
        <w:rPr>
          <w:lang w:eastAsia="zh-CN"/>
        </w:rPr>
        <w:tab/>
        <w:t>Base station classes</w:t>
      </w:r>
      <w:r w:rsidRPr="009202AA">
        <w:t xml:space="preserve"> for AAS BS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217" w:name="_Toc21096400"/>
      <w:bookmarkStart w:id="218" w:name="_Toc29763367"/>
      <w:bookmarkStart w:id="219" w:name="_Toc36029838"/>
      <w:bookmarkStart w:id="220" w:name="_Toc37179738"/>
      <w:bookmarkStart w:id="221" w:name="_Toc45869438"/>
      <w:bookmarkStart w:id="222" w:name="_Toc52555237"/>
      <w:bookmarkStart w:id="223" w:name="_Toc61126057"/>
      <w:bookmarkStart w:id="224" w:name="_Toc67911473"/>
      <w:bookmarkStart w:id="225" w:name="_Toc74841565"/>
      <w:bookmarkStart w:id="226" w:name="_Toc76503345"/>
      <w:bookmarkStart w:id="227" w:name="_Toc83041200"/>
      <w:bookmarkStart w:id="228" w:name="_Toc89853596"/>
      <w:bookmarkStart w:id="229" w:name="_Toc98667965"/>
      <w:bookmarkStart w:id="230" w:name="_Toc130911105"/>
      <w:bookmarkStart w:id="231" w:name="_Toc137374328"/>
      <w:bookmarkStart w:id="232" w:name="_Toc210411257"/>
      <w:r w:rsidRPr="009202AA">
        <w:rPr>
          <w:lang w:eastAsia="zh-CN"/>
        </w:rPr>
        <w:t>4.5</w:t>
      </w:r>
      <w:r w:rsidRPr="009202AA">
        <w:rPr>
          <w:lang w:eastAsia="zh-CN"/>
        </w:rPr>
        <w:tab/>
        <w:t>Regional requirements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3451FF" w:rsidRPr="009202AA" w14:paraId="2A7AF82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7BB8C2B" w14:textId="3D7AD08B" w:rsidR="003451FF" w:rsidRPr="009202AA" w:rsidRDefault="003451FF" w:rsidP="003451FF">
            <w:pPr>
              <w:pStyle w:val="TAL"/>
              <w:rPr>
                <w:rFonts w:cs="Arial"/>
              </w:rPr>
            </w:pPr>
            <w:r w:rsidRPr="006F6624">
              <w:rPr>
                <w:rFonts w:cs="Arial"/>
              </w:rPr>
              <w:t>7.4.2.3</w:t>
            </w:r>
            <w:r>
              <w:rPr>
                <w:rFonts w:cs="Arial" w:hint="eastAsia"/>
              </w:rPr>
              <w:t>,</w:t>
            </w:r>
            <w:r>
              <w:rPr>
                <w:rFonts w:cs="Arial"/>
              </w:rPr>
              <w:t xml:space="preserve"> </w:t>
            </w:r>
            <w:r w:rsidRPr="00B25FC2">
              <w:rPr>
                <w:rFonts w:cs="Arial"/>
              </w:rPr>
              <w:t>10.5.2.3</w:t>
            </w:r>
          </w:p>
        </w:tc>
        <w:tc>
          <w:tcPr>
            <w:tcW w:w="1119" w:type="pct"/>
            <w:tcBorders>
              <w:top w:val="single" w:sz="4" w:space="0" w:color="auto"/>
              <w:left w:val="single" w:sz="4" w:space="0" w:color="auto"/>
              <w:bottom w:val="single" w:sz="4" w:space="0" w:color="auto"/>
              <w:right w:val="single" w:sz="4" w:space="0" w:color="auto"/>
            </w:tcBorders>
          </w:tcPr>
          <w:p w14:paraId="40FCF243" w14:textId="2B9F4754" w:rsidR="003451FF" w:rsidRPr="009202AA" w:rsidRDefault="003451FF" w:rsidP="003451FF">
            <w:pPr>
              <w:pStyle w:val="TAL"/>
              <w:rPr>
                <w:rFonts w:cs="Arial"/>
              </w:rPr>
            </w:pPr>
            <w:r w:rsidRPr="00B25FC2">
              <w:rPr>
                <w:rFonts w:cs="Arial"/>
              </w:rPr>
              <w:t>Additional BC3 blocking  requirement</w:t>
            </w:r>
          </w:p>
        </w:tc>
        <w:tc>
          <w:tcPr>
            <w:tcW w:w="3290" w:type="pct"/>
            <w:tcBorders>
              <w:top w:val="single" w:sz="4" w:space="0" w:color="auto"/>
              <w:left w:val="single" w:sz="4" w:space="0" w:color="auto"/>
              <w:bottom w:val="single" w:sz="4" w:space="0" w:color="auto"/>
              <w:right w:val="single" w:sz="4" w:space="0" w:color="auto"/>
            </w:tcBorders>
          </w:tcPr>
          <w:p w14:paraId="42E6C75C" w14:textId="18802B66" w:rsidR="003451FF" w:rsidRPr="009202AA" w:rsidRDefault="003451FF" w:rsidP="003451FF">
            <w:pPr>
              <w:pStyle w:val="TAL"/>
              <w:rPr>
                <w:rFonts w:cs="Arial"/>
              </w:rPr>
            </w:pPr>
            <w:r w:rsidRPr="00B25FC2">
              <w:rPr>
                <w:rFonts w:cs="Arial"/>
              </w:rPr>
              <w:t>This requirement may be applied for the protection of the BS receiver when an MSR BS is operating in the same geographical area as UTRA TDD.</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233" w:name="_Toc21096401"/>
      <w:bookmarkStart w:id="234" w:name="_Toc29763368"/>
      <w:bookmarkStart w:id="235" w:name="_Toc36029839"/>
      <w:bookmarkStart w:id="236" w:name="_Toc37179739"/>
      <w:bookmarkStart w:id="237" w:name="_Toc45869439"/>
      <w:bookmarkStart w:id="238" w:name="_Toc52555238"/>
      <w:bookmarkStart w:id="239" w:name="_Toc61126058"/>
      <w:bookmarkStart w:id="240" w:name="_Toc67911474"/>
      <w:bookmarkStart w:id="241" w:name="_Toc74841566"/>
      <w:bookmarkStart w:id="242" w:name="_Toc76503346"/>
      <w:bookmarkStart w:id="243" w:name="_Toc83041201"/>
      <w:bookmarkStart w:id="244" w:name="_Toc89853597"/>
      <w:bookmarkStart w:id="245" w:name="_Toc98667966"/>
      <w:bookmarkStart w:id="246" w:name="_Toc130911106"/>
      <w:bookmarkStart w:id="247" w:name="_Toc137374329"/>
      <w:bookmarkStart w:id="248" w:name="_Toc210411258"/>
      <w:r w:rsidRPr="009202AA">
        <w:rPr>
          <w:lang w:eastAsia="zh-CN"/>
        </w:rPr>
        <w:t>4.6</w:t>
      </w:r>
      <w:r w:rsidRPr="009202AA">
        <w:rPr>
          <w:lang w:eastAsia="zh-CN"/>
        </w:rPr>
        <w:tab/>
        <w:t>Operating Bands and Band Categories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49" w:name="_Toc21096402"/>
      <w:bookmarkStart w:id="250" w:name="_Toc29763369"/>
      <w:bookmarkStart w:id="251" w:name="_Toc36029840"/>
      <w:bookmarkStart w:id="252" w:name="_Toc37179740"/>
      <w:bookmarkStart w:id="253" w:name="_Toc45869440"/>
      <w:bookmarkStart w:id="254" w:name="_Toc52555239"/>
      <w:bookmarkStart w:id="255" w:name="_Toc61126059"/>
      <w:bookmarkStart w:id="256" w:name="_Toc67911475"/>
      <w:bookmarkStart w:id="257" w:name="_Toc74841567"/>
      <w:bookmarkStart w:id="258" w:name="_Toc76503347"/>
      <w:bookmarkStart w:id="259" w:name="_Toc83041202"/>
      <w:bookmarkStart w:id="260" w:name="_Toc89853598"/>
      <w:bookmarkStart w:id="261" w:name="_Toc98667967"/>
      <w:bookmarkStart w:id="262" w:name="_Toc130911107"/>
      <w:bookmarkStart w:id="263" w:name="_Toc137374330"/>
      <w:bookmarkStart w:id="264" w:name="_Toc210411259"/>
      <w:r w:rsidRPr="009202AA">
        <w:rPr>
          <w:lang w:eastAsia="zh-CN"/>
        </w:rPr>
        <w:t>4.7</w:t>
      </w:r>
      <w:r w:rsidRPr="009202AA">
        <w:rPr>
          <w:lang w:eastAsia="zh-CN"/>
        </w:rPr>
        <w:tab/>
        <w:t>Channel arrangements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65" w:name="_Toc21096403"/>
      <w:bookmarkStart w:id="266" w:name="_Toc29763370"/>
      <w:bookmarkStart w:id="267" w:name="_Toc36029841"/>
      <w:bookmarkStart w:id="268" w:name="_Toc37179741"/>
      <w:bookmarkStart w:id="269" w:name="_Toc45869441"/>
      <w:bookmarkStart w:id="270" w:name="_Toc52555240"/>
      <w:bookmarkStart w:id="271" w:name="_Toc61126060"/>
      <w:bookmarkStart w:id="272" w:name="_Toc67911476"/>
      <w:bookmarkStart w:id="273" w:name="_Toc74841568"/>
      <w:bookmarkStart w:id="274" w:name="_Toc76503348"/>
      <w:bookmarkStart w:id="275" w:name="_Toc83041203"/>
      <w:bookmarkStart w:id="276" w:name="_Toc89853599"/>
      <w:bookmarkStart w:id="277" w:name="_Toc98667968"/>
      <w:bookmarkStart w:id="278" w:name="_Toc130911108"/>
      <w:bookmarkStart w:id="279" w:name="_Toc137374331"/>
      <w:bookmarkStart w:id="280" w:name="_Toc210411260"/>
      <w:r w:rsidRPr="009202AA">
        <w:rPr>
          <w:lang w:eastAsia="zh-CN"/>
        </w:rPr>
        <w:t>4.8</w:t>
      </w:r>
      <w:r w:rsidRPr="009202AA">
        <w:rPr>
          <w:lang w:eastAsia="zh-CN"/>
        </w:rPr>
        <w:tab/>
        <w:t>Requirements for contiguous and non-contiguous spectrum</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81" w:name="_Toc21096404"/>
      <w:bookmarkStart w:id="282" w:name="_Toc29763371"/>
      <w:bookmarkStart w:id="283" w:name="_Toc36029842"/>
      <w:bookmarkStart w:id="284" w:name="_Toc37179742"/>
      <w:bookmarkStart w:id="285" w:name="_Toc45869442"/>
      <w:bookmarkStart w:id="286" w:name="_Toc52555241"/>
      <w:bookmarkStart w:id="287" w:name="_Toc61126061"/>
      <w:bookmarkStart w:id="288" w:name="_Toc67911477"/>
      <w:bookmarkStart w:id="289" w:name="_Toc74841569"/>
      <w:bookmarkStart w:id="290" w:name="_Toc76503349"/>
      <w:bookmarkStart w:id="291" w:name="_Toc83041204"/>
      <w:bookmarkStart w:id="292" w:name="_Toc89853600"/>
      <w:bookmarkStart w:id="293" w:name="_Toc98667969"/>
      <w:bookmarkStart w:id="294" w:name="_Toc130911109"/>
      <w:bookmarkStart w:id="295" w:name="_Toc137374332"/>
      <w:bookmarkStart w:id="296" w:name="_Toc210411261"/>
      <w:r w:rsidRPr="009202AA">
        <w:rPr>
          <w:lang w:eastAsia="zh-CN"/>
        </w:rPr>
        <w:t>4.9</w:t>
      </w:r>
      <w:r w:rsidRPr="009202AA">
        <w:rPr>
          <w:lang w:eastAsia="zh-CN"/>
        </w:rPr>
        <w:tab/>
        <w:t>Requirements for AAS BS capable of operation in multiple operating bands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97" w:name="_Toc21096405"/>
      <w:bookmarkStart w:id="298" w:name="_Toc29763372"/>
      <w:bookmarkStart w:id="299" w:name="_Toc36029843"/>
      <w:bookmarkStart w:id="300" w:name="_Toc37179743"/>
      <w:bookmarkStart w:id="301" w:name="_Toc45869443"/>
      <w:bookmarkStart w:id="302" w:name="_Toc52555242"/>
      <w:bookmarkStart w:id="303" w:name="_Toc61126062"/>
      <w:bookmarkStart w:id="304" w:name="_Toc67911478"/>
      <w:bookmarkStart w:id="305" w:name="_Toc74841570"/>
      <w:bookmarkStart w:id="306" w:name="_Toc76503350"/>
      <w:bookmarkStart w:id="307" w:name="_Toc83041205"/>
      <w:bookmarkStart w:id="308" w:name="_Toc89853601"/>
      <w:bookmarkStart w:id="309" w:name="_Toc98667970"/>
      <w:bookmarkStart w:id="310" w:name="_Toc130911110"/>
      <w:bookmarkStart w:id="311" w:name="_Toc137374333"/>
      <w:bookmarkStart w:id="312" w:name="_Toc210411262"/>
      <w:r w:rsidRPr="009202AA">
        <w:t>4.10</w:t>
      </w:r>
      <w:r w:rsidRPr="009202AA">
        <w:tab/>
        <w:t>OTA Co-location with other base stations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313" w:name="_Toc21096406"/>
      <w:bookmarkStart w:id="314" w:name="_Toc29763373"/>
      <w:bookmarkStart w:id="315" w:name="_Toc36029844"/>
      <w:bookmarkStart w:id="316" w:name="_Toc37179744"/>
      <w:bookmarkStart w:id="317" w:name="_Toc45869444"/>
      <w:bookmarkStart w:id="318" w:name="_Toc52555243"/>
      <w:bookmarkStart w:id="319" w:name="_Toc61126063"/>
      <w:bookmarkStart w:id="320" w:name="_Toc67911479"/>
      <w:bookmarkStart w:id="321" w:name="_Toc74841571"/>
      <w:bookmarkStart w:id="322" w:name="_Toc76503351"/>
      <w:bookmarkStart w:id="323" w:name="_Toc83041206"/>
      <w:bookmarkStart w:id="324" w:name="_Toc89853602"/>
      <w:bookmarkStart w:id="325" w:name="_Toc98667971"/>
      <w:bookmarkStart w:id="326" w:name="_Toc130911111"/>
      <w:bookmarkStart w:id="327" w:name="_Toc137374334"/>
      <w:bookmarkStart w:id="328" w:name="_Toc210411263"/>
      <w:r w:rsidRPr="009202AA">
        <w:rPr>
          <w:lang w:eastAsia="zh-CN"/>
        </w:rPr>
        <w:t>5</w:t>
      </w:r>
      <w:r w:rsidRPr="009202AA">
        <w:rPr>
          <w:lang w:eastAsia="zh-CN"/>
        </w:rPr>
        <w:tab/>
        <w:t>Applicability of Requirements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2F324DA" w14:textId="77777777" w:rsidR="004C4A70" w:rsidRPr="009202AA" w:rsidRDefault="004C4A70" w:rsidP="004C4A70">
      <w:pPr>
        <w:pStyle w:val="Heading2"/>
      </w:pPr>
      <w:bookmarkStart w:id="329" w:name="_Toc21096407"/>
      <w:bookmarkStart w:id="330" w:name="_Toc29763374"/>
      <w:bookmarkStart w:id="331" w:name="_Toc36029845"/>
      <w:bookmarkStart w:id="332" w:name="_Toc37179745"/>
      <w:bookmarkStart w:id="333" w:name="_Toc45869445"/>
      <w:bookmarkStart w:id="334" w:name="_Toc52555244"/>
      <w:bookmarkStart w:id="335" w:name="_Toc61126064"/>
      <w:bookmarkStart w:id="336" w:name="_Toc67911480"/>
      <w:bookmarkStart w:id="337" w:name="_Toc74841572"/>
      <w:bookmarkStart w:id="338" w:name="_Toc76503352"/>
      <w:bookmarkStart w:id="339" w:name="_Toc83041207"/>
      <w:bookmarkStart w:id="340" w:name="_Toc89853603"/>
      <w:bookmarkStart w:id="341" w:name="_Toc98667972"/>
      <w:bookmarkStart w:id="342" w:name="_Toc130911112"/>
      <w:bookmarkStart w:id="343" w:name="_Toc137374335"/>
      <w:bookmarkStart w:id="344" w:name="_Toc210411264"/>
      <w:r w:rsidRPr="009202AA">
        <w:t>5.1</w:t>
      </w:r>
      <w:r w:rsidRPr="009202AA">
        <w:tab/>
        <w:t>General</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345" w:name="_Toc21096408"/>
      <w:bookmarkStart w:id="346" w:name="_Toc29763375"/>
      <w:bookmarkStart w:id="347" w:name="_Toc36029846"/>
      <w:bookmarkStart w:id="348" w:name="_Toc37179746"/>
      <w:bookmarkStart w:id="349" w:name="_Toc45869446"/>
      <w:bookmarkStart w:id="350" w:name="_Toc52555245"/>
      <w:bookmarkStart w:id="351" w:name="_Toc61126065"/>
      <w:bookmarkStart w:id="352" w:name="_Toc67911481"/>
      <w:bookmarkStart w:id="353" w:name="_Toc74841573"/>
      <w:bookmarkStart w:id="354" w:name="_Toc76503353"/>
      <w:bookmarkStart w:id="355" w:name="_Toc83041208"/>
      <w:bookmarkStart w:id="356" w:name="_Toc89853604"/>
      <w:bookmarkStart w:id="357" w:name="_Toc98667973"/>
      <w:bookmarkStart w:id="358" w:name="_Toc130911113"/>
      <w:bookmarkStart w:id="359" w:name="_Toc137374336"/>
      <w:bookmarkStart w:id="360" w:name="_Toc210411265"/>
      <w:r w:rsidRPr="009202AA">
        <w:t>5.2</w:t>
      </w:r>
      <w:r w:rsidRPr="009202AA">
        <w:tab/>
        <w:t>Band category 1 (BC1) and band category 2 (BC2)</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3ED9421E" w14:textId="77777777" w:rsidR="004C4A70" w:rsidRPr="009202AA" w:rsidRDefault="004C4A70" w:rsidP="004C4A70">
      <w:pPr>
        <w:pStyle w:val="Heading2"/>
      </w:pPr>
      <w:bookmarkStart w:id="361" w:name="_Toc21096409"/>
      <w:bookmarkStart w:id="362" w:name="_Toc29763376"/>
      <w:bookmarkStart w:id="363" w:name="_Toc36029847"/>
      <w:bookmarkStart w:id="364" w:name="_Toc37179747"/>
      <w:bookmarkStart w:id="365" w:name="_Toc45869447"/>
      <w:bookmarkStart w:id="366" w:name="_Toc52555246"/>
      <w:bookmarkStart w:id="367" w:name="_Toc61126066"/>
      <w:bookmarkStart w:id="368" w:name="_Toc67911482"/>
      <w:bookmarkStart w:id="369" w:name="_Toc74841574"/>
      <w:bookmarkStart w:id="370" w:name="_Toc76503354"/>
      <w:bookmarkStart w:id="371" w:name="_Toc83041209"/>
      <w:bookmarkStart w:id="372" w:name="_Toc89853605"/>
      <w:bookmarkStart w:id="373" w:name="_Toc98667974"/>
      <w:bookmarkStart w:id="374" w:name="_Toc130911114"/>
      <w:bookmarkStart w:id="375" w:name="_Toc137374337"/>
      <w:bookmarkStart w:id="376" w:name="_Toc210411266"/>
      <w:r w:rsidRPr="009202AA">
        <w:t>5.3</w:t>
      </w:r>
      <w:r w:rsidRPr="009202AA">
        <w:tab/>
        <w:t>Band category 3 (BC3)</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377" w:name="_Toc21096410"/>
      <w:bookmarkStart w:id="378" w:name="_Toc29763377"/>
      <w:bookmarkStart w:id="379" w:name="_Toc36029848"/>
      <w:bookmarkStart w:id="380" w:name="_Toc37179748"/>
      <w:bookmarkStart w:id="381" w:name="_Toc45869448"/>
      <w:bookmarkStart w:id="382" w:name="_Toc52555247"/>
      <w:bookmarkStart w:id="383" w:name="_Toc61126067"/>
      <w:bookmarkStart w:id="384" w:name="_Toc67911483"/>
      <w:bookmarkStart w:id="385" w:name="_Toc74841575"/>
      <w:bookmarkStart w:id="386" w:name="_Toc76503355"/>
      <w:bookmarkStart w:id="387" w:name="_Toc83041210"/>
      <w:bookmarkStart w:id="388" w:name="_Toc89853606"/>
      <w:bookmarkStart w:id="389" w:name="_Toc98667975"/>
      <w:bookmarkStart w:id="390" w:name="_Toc130911115"/>
      <w:bookmarkStart w:id="391" w:name="_Toc137374338"/>
      <w:bookmarkStart w:id="392" w:name="_Toc210411267"/>
      <w:r w:rsidRPr="009202AA">
        <w:rPr>
          <w:lang w:eastAsia="zh-CN"/>
        </w:rPr>
        <w:t>6</w:t>
      </w:r>
      <w:r w:rsidRPr="009202AA">
        <w:rPr>
          <w:lang w:eastAsia="zh-CN"/>
        </w:rPr>
        <w:tab/>
        <w:t>Conducted transmitter characteristics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15EA8521" w14:textId="77777777" w:rsidR="004C4A70" w:rsidRPr="009202AA" w:rsidRDefault="004C4A70" w:rsidP="004C4A70">
      <w:pPr>
        <w:pStyle w:val="Heading2"/>
        <w:rPr>
          <w:lang w:eastAsia="zh-CN"/>
        </w:rPr>
      </w:pPr>
      <w:bookmarkStart w:id="393" w:name="_Toc21096411"/>
      <w:bookmarkStart w:id="394" w:name="_Toc29763378"/>
      <w:bookmarkStart w:id="395" w:name="_Toc36029849"/>
      <w:bookmarkStart w:id="396" w:name="_Toc37179749"/>
      <w:bookmarkStart w:id="397" w:name="_Toc45869449"/>
      <w:bookmarkStart w:id="398" w:name="_Toc52555248"/>
      <w:bookmarkStart w:id="399" w:name="_Toc61126068"/>
      <w:bookmarkStart w:id="400" w:name="_Toc67911484"/>
      <w:bookmarkStart w:id="401" w:name="_Toc74841576"/>
      <w:bookmarkStart w:id="402" w:name="_Toc76503356"/>
      <w:bookmarkStart w:id="403" w:name="_Toc83041211"/>
      <w:bookmarkStart w:id="404" w:name="_Toc89853607"/>
      <w:bookmarkStart w:id="405" w:name="_Toc98667976"/>
      <w:bookmarkStart w:id="406" w:name="_Toc130911116"/>
      <w:bookmarkStart w:id="407" w:name="_Toc137374339"/>
      <w:bookmarkStart w:id="408" w:name="_Toc210411268"/>
      <w:r w:rsidRPr="009202AA">
        <w:rPr>
          <w:lang w:eastAsia="zh-CN"/>
        </w:rPr>
        <w:t>6.1</w:t>
      </w:r>
      <w:r w:rsidRPr="009202AA">
        <w:rPr>
          <w:lang w:eastAsia="zh-CN"/>
        </w:rPr>
        <w:tab/>
        <w:t>General</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409" w:name="_Toc21096412"/>
      <w:bookmarkStart w:id="410" w:name="_Toc29763379"/>
      <w:bookmarkStart w:id="411" w:name="_Toc36029850"/>
      <w:bookmarkStart w:id="412" w:name="_Toc37179750"/>
      <w:bookmarkStart w:id="413" w:name="_Toc45869450"/>
      <w:bookmarkStart w:id="414" w:name="_Toc52555249"/>
      <w:bookmarkStart w:id="415" w:name="_Toc61126069"/>
      <w:bookmarkStart w:id="416" w:name="_Toc67911485"/>
      <w:bookmarkStart w:id="417" w:name="_Toc74841577"/>
      <w:bookmarkStart w:id="418" w:name="_Toc76503357"/>
      <w:bookmarkStart w:id="419" w:name="_Toc83041212"/>
      <w:bookmarkStart w:id="420" w:name="_Toc89853608"/>
      <w:bookmarkStart w:id="421" w:name="_Toc98667977"/>
      <w:bookmarkStart w:id="422" w:name="_Toc130911117"/>
      <w:bookmarkStart w:id="423" w:name="_Toc137374340"/>
      <w:bookmarkStart w:id="424" w:name="_Toc210411269"/>
      <w:r w:rsidRPr="009202AA">
        <w:rPr>
          <w:lang w:eastAsia="zh-CN"/>
        </w:rPr>
        <w:t>6.2</w:t>
      </w:r>
      <w:r w:rsidRPr="009202AA">
        <w:rPr>
          <w:lang w:eastAsia="zh-CN"/>
        </w:rPr>
        <w:tab/>
        <w:t>Base station output power</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27BC5D45" w14:textId="77777777" w:rsidR="004C4A70" w:rsidRPr="009202AA" w:rsidRDefault="004C4A70" w:rsidP="004C4A70">
      <w:pPr>
        <w:pStyle w:val="Heading3"/>
      </w:pPr>
      <w:bookmarkStart w:id="425" w:name="_Toc21096413"/>
      <w:bookmarkStart w:id="426" w:name="_Toc29763380"/>
      <w:bookmarkStart w:id="427" w:name="_Toc36029851"/>
      <w:bookmarkStart w:id="428" w:name="_Toc37179751"/>
      <w:bookmarkStart w:id="429" w:name="_Toc45869451"/>
      <w:bookmarkStart w:id="430" w:name="_Toc52555250"/>
      <w:bookmarkStart w:id="431" w:name="_Toc61126070"/>
      <w:bookmarkStart w:id="432" w:name="_Toc67911486"/>
      <w:bookmarkStart w:id="433" w:name="_Toc74841578"/>
      <w:bookmarkStart w:id="434" w:name="_Toc76503358"/>
      <w:bookmarkStart w:id="435" w:name="_Toc83041213"/>
      <w:bookmarkStart w:id="436" w:name="_Toc89853609"/>
      <w:bookmarkStart w:id="437" w:name="_Toc98667978"/>
      <w:bookmarkStart w:id="438" w:name="_Toc130911118"/>
      <w:bookmarkStart w:id="439" w:name="_Toc137374341"/>
      <w:bookmarkStart w:id="440" w:name="_Toc210411270"/>
      <w:r w:rsidRPr="009202AA">
        <w:t>6.2.1</w:t>
      </w:r>
      <w:r w:rsidRPr="009202AA">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441" w:name="_Toc21096414"/>
      <w:bookmarkStart w:id="442" w:name="_Toc29763381"/>
      <w:bookmarkStart w:id="443" w:name="_Toc36029852"/>
      <w:bookmarkStart w:id="444" w:name="_Toc37179752"/>
      <w:bookmarkStart w:id="445" w:name="_Toc45869452"/>
      <w:bookmarkStart w:id="446" w:name="_Toc52555251"/>
      <w:bookmarkStart w:id="447" w:name="_Toc61126071"/>
      <w:bookmarkStart w:id="448" w:name="_Toc67911487"/>
      <w:bookmarkStart w:id="449" w:name="_Toc74841579"/>
      <w:bookmarkStart w:id="450" w:name="_Toc76503359"/>
      <w:bookmarkStart w:id="451" w:name="_Toc83041214"/>
      <w:bookmarkStart w:id="452" w:name="_Toc89853610"/>
      <w:bookmarkStart w:id="453" w:name="_Toc98667979"/>
      <w:bookmarkStart w:id="454" w:name="_Toc130911119"/>
      <w:bookmarkStart w:id="455" w:name="_Toc137374342"/>
      <w:bookmarkStart w:id="456" w:name="_Toc210411271"/>
      <w:r w:rsidRPr="009202AA">
        <w:rPr>
          <w:lang w:eastAsia="zh-CN"/>
        </w:rPr>
        <w:t>6.2.2</w:t>
      </w:r>
      <w:r w:rsidRPr="009202AA">
        <w:rPr>
          <w:lang w:eastAsia="zh-CN"/>
        </w:rPr>
        <w:tab/>
        <w:t>Maximum output power</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53B2B89" w14:textId="77777777" w:rsidR="004C4A70" w:rsidRPr="009202AA" w:rsidRDefault="004C4A70" w:rsidP="004C4A70">
      <w:pPr>
        <w:pStyle w:val="Heading4"/>
      </w:pPr>
      <w:bookmarkStart w:id="457" w:name="_Toc21096415"/>
      <w:bookmarkStart w:id="458" w:name="_Toc29763382"/>
      <w:bookmarkStart w:id="459" w:name="_Toc36029853"/>
      <w:bookmarkStart w:id="460" w:name="_Toc37179753"/>
      <w:bookmarkStart w:id="461" w:name="_Toc45869453"/>
      <w:bookmarkStart w:id="462" w:name="_Toc52555252"/>
      <w:bookmarkStart w:id="463" w:name="_Toc61126072"/>
      <w:bookmarkStart w:id="464" w:name="_Toc67911488"/>
      <w:bookmarkStart w:id="465" w:name="_Toc74841580"/>
      <w:bookmarkStart w:id="466" w:name="_Toc76503360"/>
      <w:bookmarkStart w:id="467" w:name="_Toc83041215"/>
      <w:bookmarkStart w:id="468" w:name="_Toc89853611"/>
      <w:bookmarkStart w:id="469" w:name="_Toc98667980"/>
      <w:bookmarkStart w:id="470" w:name="_Toc130911120"/>
      <w:bookmarkStart w:id="471" w:name="_Toc137374343"/>
      <w:bookmarkStart w:id="472" w:name="_Toc210411272"/>
      <w:r w:rsidRPr="009202AA">
        <w:t>6.2.2.1</w:t>
      </w:r>
      <w:r w:rsidRPr="009202AA">
        <w:tab/>
        <w:t>General</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473" w:name="_Toc21096416"/>
      <w:bookmarkStart w:id="474" w:name="_Toc29763383"/>
      <w:bookmarkStart w:id="475" w:name="_Toc36029854"/>
      <w:bookmarkStart w:id="476" w:name="_Toc37179754"/>
      <w:bookmarkStart w:id="477" w:name="_Toc45869454"/>
      <w:bookmarkStart w:id="478" w:name="_Toc52555253"/>
      <w:bookmarkStart w:id="479" w:name="_Toc61126073"/>
      <w:bookmarkStart w:id="480" w:name="_Toc67911489"/>
      <w:bookmarkStart w:id="481" w:name="_Toc74841581"/>
      <w:bookmarkStart w:id="482" w:name="_Toc76503361"/>
      <w:bookmarkStart w:id="483" w:name="_Toc83041216"/>
      <w:bookmarkStart w:id="484" w:name="_Toc89853612"/>
      <w:bookmarkStart w:id="485" w:name="_Toc98667981"/>
      <w:bookmarkStart w:id="486" w:name="_Toc130911121"/>
      <w:bookmarkStart w:id="487" w:name="_Toc137374344"/>
      <w:bookmarkStart w:id="488" w:name="_Toc210411273"/>
      <w:r w:rsidRPr="009202AA">
        <w:t>6.2.2.2</w:t>
      </w:r>
      <w:r w:rsidRPr="009202AA">
        <w:tab/>
      </w:r>
      <w:r w:rsidRPr="009202AA">
        <w:rPr>
          <w:lang w:eastAsia="zh-CN"/>
        </w:rPr>
        <w:t>Minimum requirement for MSR operation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CAB96D5" w14:textId="77777777" w:rsidR="004C4A70" w:rsidRPr="009202AA" w:rsidRDefault="004C4A70" w:rsidP="004C4A70">
      <w:pPr>
        <w:pStyle w:val="Heading5"/>
        <w:spacing w:after="200"/>
        <w:rPr>
          <w:rFonts w:cs="Arial"/>
          <w:szCs w:val="22"/>
        </w:rPr>
      </w:pPr>
      <w:bookmarkStart w:id="489" w:name="_Toc21096417"/>
      <w:bookmarkStart w:id="490" w:name="_Toc29763384"/>
      <w:bookmarkStart w:id="491" w:name="_Toc36029855"/>
      <w:bookmarkStart w:id="492" w:name="_Toc37179755"/>
      <w:bookmarkStart w:id="493" w:name="_Toc45869455"/>
      <w:bookmarkStart w:id="494" w:name="_Toc52555254"/>
      <w:bookmarkStart w:id="495" w:name="_Toc61126074"/>
      <w:bookmarkStart w:id="496" w:name="_Toc67911490"/>
      <w:bookmarkStart w:id="497" w:name="_Toc74841582"/>
      <w:bookmarkStart w:id="498" w:name="_Toc76503362"/>
      <w:bookmarkStart w:id="499" w:name="_Toc83041217"/>
      <w:bookmarkStart w:id="500" w:name="_Toc89853613"/>
      <w:bookmarkStart w:id="501" w:name="_Toc98667982"/>
      <w:bookmarkStart w:id="502" w:name="_Toc130911122"/>
      <w:bookmarkStart w:id="503" w:name="_Toc137374345"/>
      <w:bookmarkStart w:id="504" w:name="_Toc210411274"/>
      <w:r w:rsidRPr="009202AA">
        <w:rPr>
          <w:rFonts w:cs="Arial"/>
          <w:szCs w:val="22"/>
        </w:rPr>
        <w:t>6.2.2.2.1</w:t>
      </w:r>
      <w:r w:rsidRPr="009202AA">
        <w:rPr>
          <w:rFonts w:cs="Arial"/>
          <w:szCs w:val="22"/>
        </w:rP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505" w:name="_Toc21096418"/>
      <w:bookmarkStart w:id="506" w:name="_Toc29763385"/>
      <w:bookmarkStart w:id="507" w:name="_Toc36029856"/>
      <w:bookmarkStart w:id="508" w:name="_Toc37179756"/>
      <w:bookmarkStart w:id="509" w:name="_Toc45869456"/>
      <w:bookmarkStart w:id="510" w:name="_Toc52555255"/>
      <w:bookmarkStart w:id="511" w:name="_Toc61126075"/>
      <w:bookmarkStart w:id="512" w:name="_Toc67911491"/>
      <w:bookmarkStart w:id="513" w:name="_Toc74841583"/>
      <w:bookmarkStart w:id="514" w:name="_Toc76503363"/>
      <w:bookmarkStart w:id="515" w:name="_Toc83041218"/>
      <w:bookmarkStart w:id="516" w:name="_Toc89853614"/>
      <w:bookmarkStart w:id="517" w:name="_Toc98667983"/>
      <w:bookmarkStart w:id="518" w:name="_Toc130911123"/>
      <w:bookmarkStart w:id="519" w:name="_Toc137374346"/>
      <w:bookmarkStart w:id="520" w:name="_Toc210411275"/>
      <w:r w:rsidRPr="009202AA">
        <w:rPr>
          <w:rFonts w:cs="Arial"/>
          <w:szCs w:val="22"/>
        </w:rPr>
        <w:t>6.2.2.2.2</w:t>
      </w:r>
      <w:r w:rsidRPr="009202AA">
        <w:rPr>
          <w:rFonts w:cs="Arial"/>
          <w:szCs w:val="22"/>
        </w:rPr>
        <w:tab/>
        <w:t>Additional requirements (regional)</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F52FA4D" w14:textId="77777777" w:rsidR="004C4A70" w:rsidRPr="009202AA" w:rsidRDefault="004C4A70" w:rsidP="004C4A70">
      <w:pPr>
        <w:pStyle w:val="Heading4"/>
        <w:rPr>
          <w:lang w:eastAsia="zh-CN"/>
        </w:rPr>
      </w:pPr>
      <w:bookmarkStart w:id="521" w:name="_Toc21096419"/>
      <w:bookmarkStart w:id="522" w:name="_Toc29763386"/>
      <w:bookmarkStart w:id="523" w:name="_Toc36029857"/>
      <w:bookmarkStart w:id="524" w:name="_Toc37179757"/>
      <w:bookmarkStart w:id="525" w:name="_Toc45869457"/>
      <w:bookmarkStart w:id="526" w:name="_Toc52555256"/>
      <w:bookmarkStart w:id="527" w:name="_Toc61126076"/>
      <w:bookmarkStart w:id="528" w:name="_Toc67911492"/>
      <w:bookmarkStart w:id="529" w:name="_Toc74841584"/>
      <w:bookmarkStart w:id="530" w:name="_Toc76503364"/>
      <w:bookmarkStart w:id="531" w:name="_Toc83041219"/>
      <w:bookmarkStart w:id="532" w:name="_Toc89853615"/>
      <w:bookmarkStart w:id="533" w:name="_Toc98667984"/>
      <w:bookmarkStart w:id="534" w:name="_Toc130911124"/>
      <w:bookmarkStart w:id="535" w:name="_Toc137374347"/>
      <w:bookmarkStart w:id="536" w:name="_Toc210411276"/>
      <w:r w:rsidRPr="009202AA">
        <w:rPr>
          <w:lang w:eastAsia="zh-CN"/>
        </w:rPr>
        <w:t>6.2.2.3</w:t>
      </w:r>
      <w:r w:rsidRPr="009202AA">
        <w:rPr>
          <w:lang w:eastAsia="zh-CN"/>
        </w:rPr>
        <w:tab/>
        <w:t>Minimum requirement for single RAT UTRA operation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537" w:name="_Toc21096420"/>
      <w:bookmarkStart w:id="538" w:name="_Toc29763387"/>
      <w:bookmarkStart w:id="539" w:name="_Toc36029858"/>
      <w:bookmarkStart w:id="540" w:name="_Toc37179758"/>
      <w:bookmarkStart w:id="541" w:name="_Toc45869458"/>
      <w:bookmarkStart w:id="542" w:name="_Toc52555257"/>
      <w:bookmarkStart w:id="543" w:name="_Toc61126077"/>
      <w:bookmarkStart w:id="544" w:name="_Toc67911493"/>
      <w:bookmarkStart w:id="545" w:name="_Toc74841585"/>
      <w:bookmarkStart w:id="546" w:name="_Toc76503365"/>
      <w:bookmarkStart w:id="547" w:name="_Toc83041220"/>
      <w:bookmarkStart w:id="548" w:name="_Toc89853616"/>
      <w:bookmarkStart w:id="549" w:name="_Toc98667985"/>
      <w:bookmarkStart w:id="550" w:name="_Toc130911125"/>
      <w:bookmarkStart w:id="551" w:name="_Toc137374348"/>
      <w:bookmarkStart w:id="552" w:name="_Toc210411277"/>
      <w:r w:rsidRPr="009202AA">
        <w:rPr>
          <w:lang w:eastAsia="zh-CN"/>
        </w:rPr>
        <w:t>6.2.2.4</w:t>
      </w:r>
      <w:r w:rsidRPr="009202AA">
        <w:rPr>
          <w:lang w:eastAsia="zh-CN"/>
        </w:rPr>
        <w:tab/>
        <w:t>Minimum requirement for single RAT E-UTRA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72CC19A" w14:textId="77777777" w:rsidR="004C4A70" w:rsidRPr="009202AA" w:rsidRDefault="004C4A70" w:rsidP="004C4A70">
      <w:pPr>
        <w:pStyle w:val="Heading5"/>
        <w:spacing w:after="200"/>
        <w:rPr>
          <w:rFonts w:cs="Arial"/>
          <w:szCs w:val="22"/>
        </w:rPr>
      </w:pPr>
      <w:bookmarkStart w:id="553" w:name="_Toc21096421"/>
      <w:bookmarkStart w:id="554" w:name="_Toc29763388"/>
      <w:bookmarkStart w:id="555" w:name="_Toc36029859"/>
      <w:bookmarkStart w:id="556" w:name="_Toc37179759"/>
      <w:bookmarkStart w:id="557" w:name="_Toc45869459"/>
      <w:bookmarkStart w:id="558" w:name="_Toc52555258"/>
      <w:bookmarkStart w:id="559" w:name="_Toc61126078"/>
      <w:bookmarkStart w:id="560" w:name="_Toc67911494"/>
      <w:bookmarkStart w:id="561" w:name="_Toc74841586"/>
      <w:bookmarkStart w:id="562" w:name="_Toc76503366"/>
      <w:bookmarkStart w:id="563" w:name="_Toc83041221"/>
      <w:bookmarkStart w:id="564" w:name="_Toc89853617"/>
      <w:bookmarkStart w:id="565" w:name="_Toc98667986"/>
      <w:bookmarkStart w:id="566" w:name="_Toc130911126"/>
      <w:bookmarkStart w:id="567" w:name="_Toc137374349"/>
      <w:bookmarkStart w:id="568" w:name="_Toc210411278"/>
      <w:r w:rsidRPr="009202AA">
        <w:rPr>
          <w:rFonts w:cs="Arial"/>
          <w:szCs w:val="22"/>
        </w:rPr>
        <w:t>6.2.2.4.1</w:t>
      </w:r>
      <w:r w:rsidRPr="009202AA">
        <w:rPr>
          <w:rFonts w:cs="Arial"/>
          <w:szCs w:val="22"/>
        </w:rP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569" w:name="_Toc21096422"/>
      <w:bookmarkStart w:id="570" w:name="_Toc29763389"/>
      <w:bookmarkStart w:id="571" w:name="_Toc36029860"/>
      <w:bookmarkStart w:id="572" w:name="_Toc37179760"/>
      <w:bookmarkStart w:id="573" w:name="_Toc45869460"/>
      <w:bookmarkStart w:id="574" w:name="_Toc52555259"/>
      <w:bookmarkStart w:id="575" w:name="_Toc61126079"/>
      <w:bookmarkStart w:id="576" w:name="_Toc67911495"/>
      <w:bookmarkStart w:id="577" w:name="_Toc74841587"/>
      <w:bookmarkStart w:id="578" w:name="_Toc76503367"/>
      <w:bookmarkStart w:id="579" w:name="_Toc83041222"/>
      <w:bookmarkStart w:id="580" w:name="_Toc89853618"/>
      <w:bookmarkStart w:id="581" w:name="_Toc98667987"/>
      <w:bookmarkStart w:id="582" w:name="_Toc130911127"/>
      <w:bookmarkStart w:id="583" w:name="_Toc137374350"/>
      <w:bookmarkStart w:id="584" w:name="_Toc210411279"/>
      <w:r w:rsidRPr="009202AA">
        <w:rPr>
          <w:rFonts w:cs="Arial"/>
          <w:szCs w:val="22"/>
        </w:rPr>
        <w:t>6.2.2.4.2</w:t>
      </w:r>
      <w:r w:rsidRPr="009202AA">
        <w:rPr>
          <w:rFonts w:cs="Arial"/>
          <w:szCs w:val="22"/>
        </w:rPr>
        <w:tab/>
        <w:t>Additional requirements (regional)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2A2CB98B" w14:textId="77777777" w:rsidR="004C4A70" w:rsidRPr="009202AA" w:rsidRDefault="004C4A70" w:rsidP="004C4A70">
      <w:pPr>
        <w:pStyle w:val="Heading3"/>
        <w:rPr>
          <w:lang w:eastAsia="zh-CN"/>
        </w:rPr>
      </w:pPr>
      <w:bookmarkStart w:id="585" w:name="_Toc21096423"/>
      <w:bookmarkStart w:id="586" w:name="_Toc29763390"/>
      <w:bookmarkStart w:id="587" w:name="_Toc36029861"/>
      <w:bookmarkStart w:id="588" w:name="_Toc37179761"/>
      <w:bookmarkStart w:id="589" w:name="_Toc45869461"/>
      <w:bookmarkStart w:id="590" w:name="_Toc52555260"/>
      <w:bookmarkStart w:id="591" w:name="_Toc61126080"/>
      <w:bookmarkStart w:id="592" w:name="_Toc67911496"/>
      <w:bookmarkStart w:id="593" w:name="_Toc74841588"/>
      <w:bookmarkStart w:id="594" w:name="_Toc76503368"/>
      <w:bookmarkStart w:id="595" w:name="_Toc83041223"/>
      <w:bookmarkStart w:id="596" w:name="_Toc89853619"/>
      <w:bookmarkStart w:id="597" w:name="_Toc98667988"/>
      <w:bookmarkStart w:id="598" w:name="_Toc130911128"/>
      <w:bookmarkStart w:id="599" w:name="_Toc137374351"/>
      <w:bookmarkStart w:id="600" w:name="_Toc210411280"/>
      <w:r w:rsidRPr="009202AA">
        <w:rPr>
          <w:lang w:eastAsia="zh-CN"/>
        </w:rPr>
        <w:t>6.2.3</w:t>
      </w:r>
      <w:r w:rsidRPr="009202AA">
        <w:rPr>
          <w:lang w:eastAsia="zh-CN"/>
        </w:rPr>
        <w:tab/>
      </w:r>
      <w:r w:rsidRPr="009202AA">
        <w:t>UTRA FDD primary CPICH power</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10D6C032" w14:textId="77777777" w:rsidR="004C4A70" w:rsidRPr="009202AA" w:rsidRDefault="004C4A70" w:rsidP="004C4A70">
      <w:pPr>
        <w:pStyle w:val="Heading4"/>
      </w:pPr>
      <w:bookmarkStart w:id="601" w:name="_Toc21096424"/>
      <w:bookmarkStart w:id="602" w:name="_Toc29763391"/>
      <w:bookmarkStart w:id="603" w:name="_Toc36029862"/>
      <w:bookmarkStart w:id="604" w:name="_Toc37179762"/>
      <w:bookmarkStart w:id="605" w:name="_Toc45869462"/>
      <w:bookmarkStart w:id="606" w:name="_Toc52555261"/>
      <w:bookmarkStart w:id="607" w:name="_Toc61126081"/>
      <w:bookmarkStart w:id="608" w:name="_Toc67911497"/>
      <w:bookmarkStart w:id="609" w:name="_Toc74841589"/>
      <w:bookmarkStart w:id="610" w:name="_Toc76503369"/>
      <w:bookmarkStart w:id="611" w:name="_Toc83041224"/>
      <w:bookmarkStart w:id="612" w:name="_Toc89853620"/>
      <w:bookmarkStart w:id="613" w:name="_Toc98667989"/>
      <w:bookmarkStart w:id="614" w:name="_Toc130911129"/>
      <w:bookmarkStart w:id="615" w:name="_Toc137374352"/>
      <w:bookmarkStart w:id="616" w:name="_Toc210411281"/>
      <w:r w:rsidRPr="009202AA">
        <w:t>6.2.3.1</w:t>
      </w:r>
      <w:r w:rsidRPr="009202AA">
        <w:tab/>
        <w:t>General</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617" w:name="_Toc21096425"/>
      <w:bookmarkStart w:id="618" w:name="_Toc29763392"/>
      <w:bookmarkStart w:id="619" w:name="_Toc36029863"/>
      <w:bookmarkStart w:id="620" w:name="_Toc37179763"/>
      <w:bookmarkStart w:id="621" w:name="_Toc45869463"/>
      <w:bookmarkStart w:id="622" w:name="_Toc52555262"/>
      <w:bookmarkStart w:id="623" w:name="_Toc61126082"/>
      <w:bookmarkStart w:id="624" w:name="_Toc67911498"/>
      <w:bookmarkStart w:id="625" w:name="_Toc74841590"/>
      <w:bookmarkStart w:id="626" w:name="_Toc76503370"/>
      <w:bookmarkStart w:id="627" w:name="_Toc83041225"/>
      <w:bookmarkStart w:id="628" w:name="_Toc89853621"/>
      <w:bookmarkStart w:id="629" w:name="_Toc98667990"/>
      <w:bookmarkStart w:id="630" w:name="_Toc130911130"/>
      <w:bookmarkStart w:id="631" w:name="_Toc137374353"/>
      <w:bookmarkStart w:id="632" w:name="_Toc210411282"/>
      <w:r w:rsidRPr="009202AA">
        <w:t>6.2.3.2</w:t>
      </w:r>
      <w:r w:rsidRPr="009202AA">
        <w:tab/>
      </w:r>
      <w:r w:rsidRPr="009202AA">
        <w:rPr>
          <w:lang w:eastAsia="zh-CN"/>
        </w:rPr>
        <w:t>Minimum requirement for MSR operation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633" w:name="_Toc21096426"/>
      <w:bookmarkStart w:id="634" w:name="_Toc29763393"/>
      <w:bookmarkStart w:id="635" w:name="_Toc36029864"/>
      <w:bookmarkStart w:id="636" w:name="_Toc37179764"/>
      <w:bookmarkStart w:id="637" w:name="_Toc45869464"/>
      <w:bookmarkStart w:id="638" w:name="_Toc52555263"/>
      <w:bookmarkStart w:id="639" w:name="_Toc61126083"/>
      <w:bookmarkStart w:id="640" w:name="_Toc67911499"/>
      <w:bookmarkStart w:id="641" w:name="_Toc74841591"/>
      <w:bookmarkStart w:id="642" w:name="_Toc76503371"/>
      <w:bookmarkStart w:id="643" w:name="_Toc83041226"/>
      <w:bookmarkStart w:id="644" w:name="_Toc89853622"/>
      <w:bookmarkStart w:id="645" w:name="_Toc98667991"/>
      <w:bookmarkStart w:id="646" w:name="_Toc130911131"/>
      <w:bookmarkStart w:id="647" w:name="_Toc137374354"/>
      <w:bookmarkStart w:id="648" w:name="_Toc210411283"/>
      <w:r w:rsidRPr="009202AA">
        <w:rPr>
          <w:lang w:eastAsia="zh-CN"/>
        </w:rPr>
        <w:t>6.2.3.3</w:t>
      </w:r>
      <w:r w:rsidRPr="009202AA">
        <w:rPr>
          <w:lang w:eastAsia="zh-CN"/>
        </w:rPr>
        <w:tab/>
        <w:t>Minimum requirement for single RAT UTRA operation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649" w:name="_Toc21096427"/>
      <w:bookmarkStart w:id="650" w:name="_Toc29763394"/>
      <w:bookmarkStart w:id="651" w:name="_Toc36029865"/>
      <w:bookmarkStart w:id="652" w:name="_Toc37179765"/>
      <w:bookmarkStart w:id="653" w:name="_Toc45869465"/>
      <w:bookmarkStart w:id="654" w:name="_Toc52555264"/>
      <w:bookmarkStart w:id="655" w:name="_Toc61126084"/>
      <w:bookmarkStart w:id="656" w:name="_Toc67911500"/>
      <w:bookmarkStart w:id="657" w:name="_Toc74841592"/>
      <w:bookmarkStart w:id="658" w:name="_Toc76503372"/>
      <w:bookmarkStart w:id="659" w:name="_Toc83041227"/>
      <w:bookmarkStart w:id="660" w:name="_Toc89853623"/>
      <w:bookmarkStart w:id="661" w:name="_Toc98667992"/>
      <w:bookmarkStart w:id="662" w:name="_Toc130911132"/>
      <w:bookmarkStart w:id="663" w:name="_Toc137374355"/>
      <w:bookmarkStart w:id="664" w:name="_Toc210411284"/>
      <w:r w:rsidRPr="009202AA">
        <w:rPr>
          <w:lang w:eastAsia="zh-CN"/>
        </w:rPr>
        <w:t>6.2.3.4</w:t>
      </w:r>
      <w:r w:rsidRPr="009202AA">
        <w:rPr>
          <w:lang w:eastAsia="zh-CN"/>
        </w:rPr>
        <w:tab/>
        <w:t>Minimum requirement for single RAT E-UTRA operation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665" w:name="_Toc21096428"/>
      <w:bookmarkStart w:id="666" w:name="_Toc29763395"/>
      <w:bookmarkStart w:id="667" w:name="_Toc36029866"/>
      <w:bookmarkStart w:id="668" w:name="_Toc37179766"/>
      <w:bookmarkStart w:id="669" w:name="_Toc45869466"/>
      <w:bookmarkStart w:id="670" w:name="_Toc52555265"/>
      <w:bookmarkStart w:id="671" w:name="_Toc61126085"/>
      <w:bookmarkStart w:id="672" w:name="_Toc67911501"/>
      <w:bookmarkStart w:id="673" w:name="_Toc74841593"/>
      <w:bookmarkStart w:id="674" w:name="_Toc76503373"/>
      <w:bookmarkStart w:id="675" w:name="_Toc83041228"/>
      <w:bookmarkStart w:id="676" w:name="_Toc89853624"/>
      <w:bookmarkStart w:id="677" w:name="_Toc98667993"/>
      <w:bookmarkStart w:id="678" w:name="_Toc130911133"/>
      <w:bookmarkStart w:id="679" w:name="_Toc137374356"/>
      <w:bookmarkStart w:id="680" w:name="_Toc210411285"/>
      <w:r w:rsidRPr="009202AA">
        <w:rPr>
          <w:lang w:eastAsia="zh-CN"/>
        </w:rPr>
        <w:t>6.2.4</w:t>
      </w:r>
      <w:r w:rsidRPr="009202AA">
        <w:rPr>
          <w:lang w:eastAsia="zh-CN"/>
        </w:rPr>
        <w:tab/>
      </w:r>
      <w:r w:rsidRPr="009202AA">
        <w:t>UTRA TDD primary CCPCH power</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56BD1E31" w14:textId="77777777" w:rsidR="004C4A70" w:rsidRPr="009202AA" w:rsidRDefault="004C4A70" w:rsidP="004C4A70">
      <w:pPr>
        <w:pStyle w:val="Heading4"/>
      </w:pPr>
      <w:bookmarkStart w:id="681" w:name="_Toc21096429"/>
      <w:bookmarkStart w:id="682" w:name="_Toc29763396"/>
      <w:bookmarkStart w:id="683" w:name="_Toc36029867"/>
      <w:bookmarkStart w:id="684" w:name="_Toc37179767"/>
      <w:bookmarkStart w:id="685" w:name="_Toc45869467"/>
      <w:bookmarkStart w:id="686" w:name="_Toc52555266"/>
      <w:bookmarkStart w:id="687" w:name="_Toc61126086"/>
      <w:bookmarkStart w:id="688" w:name="_Toc67911502"/>
      <w:bookmarkStart w:id="689" w:name="_Toc74841594"/>
      <w:bookmarkStart w:id="690" w:name="_Toc76503374"/>
      <w:bookmarkStart w:id="691" w:name="_Toc83041229"/>
      <w:bookmarkStart w:id="692" w:name="_Toc89853625"/>
      <w:bookmarkStart w:id="693" w:name="_Toc98667994"/>
      <w:bookmarkStart w:id="694" w:name="_Toc130911134"/>
      <w:bookmarkStart w:id="695" w:name="_Toc137374357"/>
      <w:bookmarkStart w:id="696" w:name="_Toc210411286"/>
      <w:r w:rsidRPr="009202AA">
        <w:t>6.2.4.1</w:t>
      </w:r>
      <w:r w:rsidRPr="009202AA">
        <w:tab/>
        <w:t>General</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697" w:name="_Toc21096430"/>
      <w:bookmarkStart w:id="698" w:name="_Toc29763397"/>
      <w:bookmarkStart w:id="699" w:name="_Toc36029868"/>
      <w:bookmarkStart w:id="700" w:name="_Toc37179768"/>
      <w:bookmarkStart w:id="701" w:name="_Toc45869468"/>
      <w:bookmarkStart w:id="702" w:name="_Toc52555267"/>
      <w:bookmarkStart w:id="703" w:name="_Toc61126087"/>
      <w:bookmarkStart w:id="704" w:name="_Toc67911503"/>
      <w:bookmarkStart w:id="705" w:name="_Toc74841595"/>
      <w:bookmarkStart w:id="706" w:name="_Toc76503375"/>
      <w:bookmarkStart w:id="707" w:name="_Toc83041230"/>
      <w:bookmarkStart w:id="708" w:name="_Toc89853626"/>
      <w:bookmarkStart w:id="709" w:name="_Toc98667995"/>
      <w:bookmarkStart w:id="710" w:name="_Toc130911135"/>
      <w:bookmarkStart w:id="711" w:name="_Toc137374358"/>
      <w:bookmarkStart w:id="712" w:name="_Toc210411287"/>
      <w:r w:rsidRPr="009202AA">
        <w:t>6.2.4.2</w:t>
      </w:r>
      <w:r w:rsidRPr="009202AA">
        <w:tab/>
      </w:r>
      <w:r w:rsidRPr="009202AA">
        <w:rPr>
          <w:lang w:eastAsia="zh-CN"/>
        </w:rPr>
        <w:t>Minimum requirement for MSR operation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713" w:name="_Toc21096431"/>
      <w:bookmarkStart w:id="714" w:name="_Toc29763398"/>
      <w:bookmarkStart w:id="715" w:name="_Toc36029869"/>
      <w:bookmarkStart w:id="716" w:name="_Toc37179769"/>
      <w:bookmarkStart w:id="717" w:name="_Toc45869469"/>
      <w:bookmarkStart w:id="718" w:name="_Toc52555268"/>
      <w:bookmarkStart w:id="719" w:name="_Toc61126088"/>
      <w:bookmarkStart w:id="720" w:name="_Toc67911504"/>
      <w:bookmarkStart w:id="721" w:name="_Toc74841596"/>
      <w:bookmarkStart w:id="722" w:name="_Toc76503376"/>
      <w:bookmarkStart w:id="723" w:name="_Toc83041231"/>
      <w:bookmarkStart w:id="724" w:name="_Toc89853627"/>
      <w:bookmarkStart w:id="725" w:name="_Toc98667996"/>
      <w:bookmarkStart w:id="726" w:name="_Toc130911136"/>
      <w:bookmarkStart w:id="727" w:name="_Toc137374359"/>
      <w:bookmarkStart w:id="728" w:name="_Toc210411288"/>
      <w:r w:rsidRPr="009202AA">
        <w:rPr>
          <w:lang w:eastAsia="zh-CN"/>
        </w:rPr>
        <w:t>6.2.4.3</w:t>
      </w:r>
      <w:r w:rsidRPr="009202AA">
        <w:rPr>
          <w:lang w:eastAsia="zh-CN"/>
        </w:rPr>
        <w:tab/>
        <w:t>Minimum requirement for single RAT UTRA operation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729" w:name="_Toc21096432"/>
      <w:bookmarkStart w:id="730" w:name="_Toc29763399"/>
      <w:bookmarkStart w:id="731" w:name="_Toc36029870"/>
      <w:bookmarkStart w:id="732" w:name="_Toc37179770"/>
      <w:bookmarkStart w:id="733" w:name="_Toc45869470"/>
      <w:bookmarkStart w:id="734" w:name="_Toc52555269"/>
      <w:bookmarkStart w:id="735" w:name="_Toc61126089"/>
      <w:bookmarkStart w:id="736" w:name="_Toc67911505"/>
      <w:bookmarkStart w:id="737" w:name="_Toc74841597"/>
      <w:bookmarkStart w:id="738" w:name="_Toc76503377"/>
      <w:bookmarkStart w:id="739" w:name="_Toc83041232"/>
      <w:bookmarkStart w:id="740" w:name="_Toc89853628"/>
      <w:bookmarkStart w:id="741" w:name="_Toc98667997"/>
      <w:bookmarkStart w:id="742" w:name="_Toc130911137"/>
      <w:bookmarkStart w:id="743" w:name="_Toc137374360"/>
      <w:bookmarkStart w:id="744" w:name="_Toc210411289"/>
      <w:r w:rsidRPr="009202AA">
        <w:rPr>
          <w:lang w:eastAsia="zh-CN"/>
        </w:rPr>
        <w:t>6.2.4.4</w:t>
      </w:r>
      <w:r w:rsidRPr="009202AA">
        <w:rPr>
          <w:lang w:eastAsia="zh-CN"/>
        </w:rPr>
        <w:tab/>
        <w:t>Minimum requirement for single RAT E-UTRA operation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745" w:name="_Toc21096433"/>
      <w:bookmarkStart w:id="746" w:name="_Toc29763400"/>
      <w:bookmarkStart w:id="747" w:name="_Toc36029871"/>
      <w:bookmarkStart w:id="748" w:name="_Toc37179771"/>
      <w:bookmarkStart w:id="749" w:name="_Toc45869471"/>
      <w:bookmarkStart w:id="750" w:name="_Toc52555270"/>
      <w:bookmarkStart w:id="751" w:name="_Toc61126090"/>
      <w:bookmarkStart w:id="752" w:name="_Toc67911506"/>
      <w:bookmarkStart w:id="753" w:name="_Toc74841598"/>
      <w:bookmarkStart w:id="754" w:name="_Toc76503378"/>
      <w:bookmarkStart w:id="755" w:name="_Toc83041233"/>
      <w:bookmarkStart w:id="756" w:name="_Toc89853629"/>
      <w:bookmarkStart w:id="757" w:name="_Toc98667998"/>
      <w:bookmarkStart w:id="758" w:name="_Toc130911138"/>
      <w:bookmarkStart w:id="759" w:name="_Toc137374361"/>
      <w:bookmarkStart w:id="760" w:name="_Toc210411290"/>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AB316A4" w14:textId="77777777" w:rsidR="004C4A70" w:rsidRPr="009202AA" w:rsidRDefault="004C4A70" w:rsidP="004C4A70">
      <w:pPr>
        <w:pStyle w:val="Heading4"/>
      </w:pPr>
      <w:bookmarkStart w:id="761" w:name="_Toc21096434"/>
      <w:bookmarkStart w:id="762" w:name="_Toc29763401"/>
      <w:bookmarkStart w:id="763" w:name="_Toc36029872"/>
      <w:bookmarkStart w:id="764" w:name="_Toc37179772"/>
      <w:bookmarkStart w:id="765" w:name="_Toc45869472"/>
      <w:bookmarkStart w:id="766" w:name="_Toc52555271"/>
      <w:bookmarkStart w:id="767" w:name="_Toc61126091"/>
      <w:bookmarkStart w:id="768" w:name="_Toc67911507"/>
      <w:bookmarkStart w:id="769" w:name="_Toc74841599"/>
      <w:bookmarkStart w:id="770" w:name="_Toc76503379"/>
      <w:bookmarkStart w:id="771" w:name="_Toc83041234"/>
      <w:bookmarkStart w:id="772" w:name="_Toc89853630"/>
      <w:bookmarkStart w:id="773" w:name="_Toc98667999"/>
      <w:bookmarkStart w:id="774" w:name="_Toc130911139"/>
      <w:bookmarkStart w:id="775" w:name="_Toc137374362"/>
      <w:bookmarkStart w:id="776" w:name="_Toc210411291"/>
      <w:r w:rsidRPr="009202AA">
        <w:t>6.2.5.1</w:t>
      </w:r>
      <w:r w:rsidRPr="009202AA">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777" w:name="_Toc21096435"/>
      <w:bookmarkStart w:id="778" w:name="_Toc29763402"/>
      <w:bookmarkStart w:id="779" w:name="_Toc36029873"/>
      <w:bookmarkStart w:id="780" w:name="_Toc37179773"/>
      <w:bookmarkStart w:id="781" w:name="_Toc45869473"/>
      <w:bookmarkStart w:id="782" w:name="_Toc52555272"/>
      <w:bookmarkStart w:id="783" w:name="_Toc61126092"/>
      <w:bookmarkStart w:id="784" w:name="_Toc67911508"/>
      <w:bookmarkStart w:id="785" w:name="_Toc74841600"/>
      <w:bookmarkStart w:id="786" w:name="_Toc76503380"/>
      <w:bookmarkStart w:id="787" w:name="_Toc83041235"/>
      <w:bookmarkStart w:id="788" w:name="_Toc89853631"/>
      <w:bookmarkStart w:id="789" w:name="_Toc98668000"/>
      <w:bookmarkStart w:id="790" w:name="_Toc130911140"/>
      <w:bookmarkStart w:id="791" w:name="_Toc137374363"/>
      <w:bookmarkStart w:id="792" w:name="_Toc210411292"/>
      <w:r w:rsidRPr="009202AA">
        <w:t>6.2.5.2</w:t>
      </w:r>
      <w:r w:rsidRPr="009202AA">
        <w:tab/>
      </w:r>
      <w:r w:rsidRPr="009202AA">
        <w:rPr>
          <w:lang w:eastAsia="zh-CN"/>
        </w:rPr>
        <w:t>Minimum requirement for MSR operation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793" w:name="_Toc21096436"/>
      <w:bookmarkStart w:id="794" w:name="_Toc29763403"/>
      <w:bookmarkStart w:id="795" w:name="_Toc36029874"/>
      <w:bookmarkStart w:id="796" w:name="_Toc37179774"/>
      <w:bookmarkStart w:id="797" w:name="_Toc45869474"/>
      <w:bookmarkStart w:id="798" w:name="_Toc52555273"/>
      <w:bookmarkStart w:id="799" w:name="_Toc61126093"/>
      <w:bookmarkStart w:id="800" w:name="_Toc67911509"/>
      <w:bookmarkStart w:id="801" w:name="_Toc74841601"/>
      <w:bookmarkStart w:id="802" w:name="_Toc76503381"/>
      <w:bookmarkStart w:id="803" w:name="_Toc83041236"/>
      <w:bookmarkStart w:id="804" w:name="_Toc89853632"/>
      <w:bookmarkStart w:id="805" w:name="_Toc98668001"/>
      <w:bookmarkStart w:id="806" w:name="_Toc130911141"/>
      <w:bookmarkStart w:id="807" w:name="_Toc137374364"/>
      <w:bookmarkStart w:id="808" w:name="_Toc210411293"/>
      <w:r w:rsidRPr="009202AA">
        <w:rPr>
          <w:lang w:eastAsia="zh-CN"/>
        </w:rPr>
        <w:t>6.2.5.3</w:t>
      </w:r>
      <w:r w:rsidRPr="009202AA">
        <w:rPr>
          <w:lang w:eastAsia="zh-CN"/>
        </w:rPr>
        <w:tab/>
        <w:t>Minimum requirement for single RAT UTRA operation</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809" w:name="_Toc21096437"/>
      <w:bookmarkStart w:id="810" w:name="_Toc29763404"/>
      <w:bookmarkStart w:id="811" w:name="_Toc36029875"/>
      <w:bookmarkStart w:id="812" w:name="_Toc37179775"/>
      <w:bookmarkStart w:id="813" w:name="_Toc45869475"/>
      <w:bookmarkStart w:id="814" w:name="_Toc52555274"/>
      <w:bookmarkStart w:id="815" w:name="_Toc61126094"/>
      <w:bookmarkStart w:id="816" w:name="_Toc67911510"/>
      <w:bookmarkStart w:id="817" w:name="_Toc74841602"/>
      <w:bookmarkStart w:id="818" w:name="_Toc76503382"/>
      <w:bookmarkStart w:id="819" w:name="_Toc83041237"/>
      <w:bookmarkStart w:id="820" w:name="_Toc89853633"/>
      <w:bookmarkStart w:id="821" w:name="_Toc98668002"/>
      <w:bookmarkStart w:id="822" w:name="_Toc130911142"/>
      <w:bookmarkStart w:id="823" w:name="_Toc137374365"/>
      <w:bookmarkStart w:id="824" w:name="_Toc210411294"/>
      <w:r w:rsidRPr="009202AA">
        <w:rPr>
          <w:lang w:eastAsia="zh-CN"/>
        </w:rPr>
        <w:t>6.2.5.4</w:t>
      </w:r>
      <w:r w:rsidRPr="009202AA">
        <w:rPr>
          <w:lang w:eastAsia="zh-CN"/>
        </w:rPr>
        <w:tab/>
        <w:t>Minimum requirement for single RAT E-UTRA operation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825" w:name="_Toc21096438"/>
      <w:bookmarkStart w:id="826" w:name="_Toc29763405"/>
      <w:bookmarkStart w:id="827" w:name="_Toc36029876"/>
      <w:bookmarkStart w:id="828" w:name="_Toc37179776"/>
      <w:bookmarkStart w:id="829" w:name="_Toc45869476"/>
      <w:bookmarkStart w:id="830" w:name="_Toc52555275"/>
      <w:bookmarkStart w:id="831" w:name="_Toc61126095"/>
      <w:bookmarkStart w:id="832" w:name="_Toc67911511"/>
      <w:bookmarkStart w:id="833" w:name="_Toc74841603"/>
      <w:bookmarkStart w:id="834" w:name="_Toc76503383"/>
      <w:bookmarkStart w:id="835" w:name="_Toc83041238"/>
      <w:bookmarkStart w:id="836" w:name="_Toc89853634"/>
      <w:bookmarkStart w:id="837" w:name="_Toc98668003"/>
      <w:bookmarkStart w:id="838" w:name="_Toc130911143"/>
      <w:bookmarkStart w:id="839" w:name="_Toc137374366"/>
      <w:bookmarkStart w:id="840" w:name="_Toc210411295"/>
      <w:r w:rsidRPr="009202AA">
        <w:t>6.2.6</w:t>
      </w:r>
      <w:r w:rsidRPr="009202AA">
        <w:tab/>
        <w:t xml:space="preserve">E-UTRA </w:t>
      </w:r>
      <w:r w:rsidRPr="009202AA">
        <w:rPr>
          <w:lang w:eastAsia="zh-CN"/>
        </w:rPr>
        <w:t>DL RS power</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22E0841" w14:textId="77777777" w:rsidR="004C4A70" w:rsidRPr="009202AA" w:rsidRDefault="004C4A70" w:rsidP="004C4A70">
      <w:pPr>
        <w:pStyle w:val="Heading4"/>
      </w:pPr>
      <w:bookmarkStart w:id="841" w:name="_Toc21096439"/>
      <w:bookmarkStart w:id="842" w:name="_Toc29763406"/>
      <w:bookmarkStart w:id="843" w:name="_Toc36029877"/>
      <w:bookmarkStart w:id="844" w:name="_Toc37179777"/>
      <w:bookmarkStart w:id="845" w:name="_Toc45869477"/>
      <w:bookmarkStart w:id="846" w:name="_Toc52555276"/>
      <w:bookmarkStart w:id="847" w:name="_Toc61126096"/>
      <w:bookmarkStart w:id="848" w:name="_Toc67911512"/>
      <w:bookmarkStart w:id="849" w:name="_Toc74841604"/>
      <w:bookmarkStart w:id="850" w:name="_Toc76503384"/>
      <w:bookmarkStart w:id="851" w:name="_Toc83041239"/>
      <w:bookmarkStart w:id="852" w:name="_Toc89853635"/>
      <w:bookmarkStart w:id="853" w:name="_Toc98668004"/>
      <w:bookmarkStart w:id="854" w:name="_Toc130911144"/>
      <w:bookmarkStart w:id="855" w:name="_Toc137374367"/>
      <w:bookmarkStart w:id="856" w:name="_Toc210411296"/>
      <w:r w:rsidRPr="009202AA">
        <w:t>6.2.6.1</w:t>
      </w:r>
      <w:r w:rsidRPr="009202AA">
        <w:tab/>
        <w:t>General</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857" w:name="_Toc21096440"/>
      <w:bookmarkStart w:id="858" w:name="_Toc29763407"/>
      <w:bookmarkStart w:id="859" w:name="_Toc36029878"/>
      <w:bookmarkStart w:id="860" w:name="_Toc37179778"/>
      <w:bookmarkStart w:id="861" w:name="_Toc45869478"/>
      <w:bookmarkStart w:id="862" w:name="_Toc52555277"/>
      <w:bookmarkStart w:id="863" w:name="_Toc61126097"/>
      <w:bookmarkStart w:id="864" w:name="_Toc67911513"/>
      <w:bookmarkStart w:id="865" w:name="_Toc74841605"/>
      <w:bookmarkStart w:id="866" w:name="_Toc76503385"/>
      <w:bookmarkStart w:id="867" w:name="_Toc83041240"/>
      <w:bookmarkStart w:id="868" w:name="_Toc89853636"/>
      <w:bookmarkStart w:id="869" w:name="_Toc98668005"/>
      <w:bookmarkStart w:id="870" w:name="_Toc130911145"/>
      <w:bookmarkStart w:id="871" w:name="_Toc137374368"/>
      <w:bookmarkStart w:id="872" w:name="_Toc210411297"/>
      <w:r w:rsidRPr="009202AA">
        <w:t>6.2.6.2</w:t>
      </w:r>
      <w:r w:rsidRPr="009202AA">
        <w:tab/>
      </w:r>
      <w:r w:rsidRPr="009202AA">
        <w:rPr>
          <w:lang w:eastAsia="zh-CN"/>
        </w:rPr>
        <w:t>Minimum requirement for MSR operation</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873" w:name="_Toc21096441"/>
      <w:bookmarkStart w:id="874" w:name="_Toc29763408"/>
      <w:bookmarkStart w:id="875" w:name="_Toc36029879"/>
      <w:bookmarkStart w:id="876" w:name="_Toc37179779"/>
      <w:bookmarkStart w:id="877" w:name="_Toc45869479"/>
      <w:bookmarkStart w:id="878" w:name="_Toc52555278"/>
      <w:bookmarkStart w:id="879" w:name="_Toc61126098"/>
      <w:bookmarkStart w:id="880" w:name="_Toc67911514"/>
      <w:bookmarkStart w:id="881" w:name="_Toc74841606"/>
      <w:bookmarkStart w:id="882" w:name="_Toc76503386"/>
      <w:bookmarkStart w:id="883" w:name="_Toc83041241"/>
      <w:bookmarkStart w:id="884" w:name="_Toc89853637"/>
      <w:bookmarkStart w:id="885" w:name="_Toc98668006"/>
      <w:bookmarkStart w:id="886" w:name="_Toc130911146"/>
      <w:bookmarkStart w:id="887" w:name="_Toc137374369"/>
      <w:bookmarkStart w:id="888" w:name="_Toc210411298"/>
      <w:r w:rsidRPr="009202AA">
        <w:rPr>
          <w:lang w:eastAsia="zh-CN"/>
        </w:rPr>
        <w:t>6.2.6.3</w:t>
      </w:r>
      <w:r w:rsidRPr="009202AA">
        <w:rPr>
          <w:lang w:eastAsia="zh-CN"/>
        </w:rPr>
        <w:tab/>
        <w:t>Minimum requirement for single RAT UTRA operation</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889" w:name="_Toc21096442"/>
      <w:bookmarkStart w:id="890" w:name="_Toc29763409"/>
      <w:bookmarkStart w:id="891" w:name="_Toc36029880"/>
      <w:bookmarkStart w:id="892" w:name="_Toc37179780"/>
      <w:bookmarkStart w:id="893" w:name="_Toc45869480"/>
      <w:bookmarkStart w:id="894" w:name="_Toc52555279"/>
      <w:bookmarkStart w:id="895" w:name="_Toc61126099"/>
      <w:bookmarkStart w:id="896" w:name="_Toc67911515"/>
      <w:bookmarkStart w:id="897" w:name="_Toc74841607"/>
      <w:bookmarkStart w:id="898" w:name="_Toc76503387"/>
      <w:bookmarkStart w:id="899" w:name="_Toc83041242"/>
      <w:bookmarkStart w:id="900" w:name="_Toc89853638"/>
      <w:bookmarkStart w:id="901" w:name="_Toc98668007"/>
      <w:bookmarkStart w:id="902" w:name="_Toc130911147"/>
      <w:bookmarkStart w:id="903" w:name="_Toc137374370"/>
      <w:bookmarkStart w:id="904" w:name="_Toc210411299"/>
      <w:r w:rsidRPr="009202AA">
        <w:rPr>
          <w:lang w:eastAsia="zh-CN"/>
        </w:rPr>
        <w:t>6.2.6.4</w:t>
      </w:r>
      <w:r w:rsidRPr="009202AA">
        <w:rPr>
          <w:lang w:eastAsia="zh-CN"/>
        </w:rPr>
        <w:tab/>
        <w:t>Minimum requirement for single RAT E-UTRA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905" w:name="_Toc21096443"/>
      <w:bookmarkStart w:id="906" w:name="_Toc29763410"/>
      <w:bookmarkStart w:id="907" w:name="_Toc36029881"/>
      <w:bookmarkStart w:id="908" w:name="_Toc37179781"/>
      <w:bookmarkStart w:id="909" w:name="_Toc45869481"/>
      <w:bookmarkStart w:id="910" w:name="_Toc52555280"/>
      <w:bookmarkStart w:id="911" w:name="_Toc61126100"/>
      <w:bookmarkStart w:id="912" w:name="_Toc67911516"/>
      <w:bookmarkStart w:id="913" w:name="_Toc74841608"/>
      <w:bookmarkStart w:id="914" w:name="_Toc76503388"/>
      <w:bookmarkStart w:id="915" w:name="_Toc83041243"/>
      <w:bookmarkStart w:id="916" w:name="_Toc89853639"/>
      <w:bookmarkStart w:id="917" w:name="_Toc98668008"/>
      <w:bookmarkStart w:id="918" w:name="_Toc130911148"/>
      <w:bookmarkStart w:id="919" w:name="_Toc137374371"/>
      <w:bookmarkStart w:id="920" w:name="_Toc210411300"/>
      <w:r w:rsidRPr="009202AA">
        <w:rPr>
          <w:lang w:eastAsia="zh-CN"/>
        </w:rPr>
        <w:t>6.3</w:t>
      </w:r>
      <w:r w:rsidRPr="009202AA">
        <w:rPr>
          <w:lang w:eastAsia="zh-CN"/>
        </w:rPr>
        <w:tab/>
        <w:t>Output power dynamics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r w:rsidRPr="009202AA">
        <w:rPr>
          <w:lang w:eastAsia="zh-CN"/>
        </w:rPr>
        <w:tab/>
      </w:r>
    </w:p>
    <w:p w14:paraId="660B2E7D" w14:textId="77777777" w:rsidR="004C4A70" w:rsidRPr="009202AA" w:rsidRDefault="004C4A70" w:rsidP="004C4A70">
      <w:pPr>
        <w:pStyle w:val="Heading3"/>
      </w:pPr>
      <w:bookmarkStart w:id="921" w:name="_Toc21096444"/>
      <w:bookmarkStart w:id="922" w:name="_Toc29763411"/>
      <w:bookmarkStart w:id="923" w:name="_Toc36029882"/>
      <w:bookmarkStart w:id="924" w:name="_Toc37179782"/>
      <w:bookmarkStart w:id="925" w:name="_Toc45869482"/>
      <w:bookmarkStart w:id="926" w:name="_Toc52555281"/>
      <w:bookmarkStart w:id="927" w:name="_Toc61126101"/>
      <w:bookmarkStart w:id="928" w:name="_Toc67911517"/>
      <w:bookmarkStart w:id="929" w:name="_Toc74841609"/>
      <w:bookmarkStart w:id="930" w:name="_Toc76503389"/>
      <w:bookmarkStart w:id="931" w:name="_Toc83041244"/>
      <w:bookmarkStart w:id="932" w:name="_Toc89853640"/>
      <w:bookmarkStart w:id="933" w:name="_Toc98668009"/>
      <w:bookmarkStart w:id="934" w:name="_Toc130911149"/>
      <w:bookmarkStart w:id="935" w:name="_Toc137374372"/>
      <w:bookmarkStart w:id="936" w:name="_Toc210411301"/>
      <w:r w:rsidRPr="009202AA">
        <w:t>6.3.1</w:t>
      </w:r>
      <w:r w:rsidRPr="009202AA">
        <w:tab/>
        <w:t>General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937" w:name="_Toc21096445"/>
      <w:bookmarkStart w:id="938" w:name="_Toc29763412"/>
      <w:bookmarkStart w:id="939" w:name="_Toc36029883"/>
      <w:bookmarkStart w:id="940" w:name="_Toc37179783"/>
      <w:bookmarkStart w:id="941" w:name="_Toc45869483"/>
      <w:bookmarkStart w:id="942" w:name="_Toc52555282"/>
      <w:bookmarkStart w:id="943" w:name="_Toc61126102"/>
      <w:bookmarkStart w:id="944" w:name="_Toc67911518"/>
      <w:bookmarkStart w:id="945" w:name="_Toc74841610"/>
      <w:bookmarkStart w:id="946" w:name="_Toc76503390"/>
      <w:bookmarkStart w:id="947" w:name="_Toc83041245"/>
      <w:bookmarkStart w:id="948" w:name="_Toc89853641"/>
      <w:bookmarkStart w:id="949" w:name="_Toc98668010"/>
      <w:bookmarkStart w:id="950" w:name="_Toc130911150"/>
      <w:bookmarkStart w:id="951" w:name="_Toc137374373"/>
      <w:bookmarkStart w:id="952" w:name="_Toc210411302"/>
      <w:r w:rsidRPr="009202AA">
        <w:rPr>
          <w:lang w:eastAsia="zh-CN"/>
        </w:rPr>
        <w:t>6.3.2</w:t>
      </w:r>
      <w:r w:rsidRPr="009202AA">
        <w:rPr>
          <w:lang w:eastAsia="zh-CN"/>
        </w:rPr>
        <w:tab/>
        <w:t>UTRA Inner loop power control in the downlink</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61FFD65C" w14:textId="77777777" w:rsidR="004C4A70" w:rsidRPr="009202AA" w:rsidRDefault="004C4A70" w:rsidP="004C4A70">
      <w:pPr>
        <w:pStyle w:val="Heading4"/>
      </w:pPr>
      <w:bookmarkStart w:id="953" w:name="_Toc21096446"/>
      <w:bookmarkStart w:id="954" w:name="_Toc29763413"/>
      <w:bookmarkStart w:id="955" w:name="_Toc36029884"/>
      <w:bookmarkStart w:id="956" w:name="_Toc37179784"/>
      <w:bookmarkStart w:id="957" w:name="_Toc45869484"/>
      <w:bookmarkStart w:id="958" w:name="_Toc52555283"/>
      <w:bookmarkStart w:id="959" w:name="_Toc61126103"/>
      <w:bookmarkStart w:id="960" w:name="_Toc67911519"/>
      <w:bookmarkStart w:id="961" w:name="_Toc74841611"/>
      <w:bookmarkStart w:id="962" w:name="_Toc76503391"/>
      <w:bookmarkStart w:id="963" w:name="_Toc83041246"/>
      <w:bookmarkStart w:id="964" w:name="_Toc89853642"/>
      <w:bookmarkStart w:id="965" w:name="_Toc98668011"/>
      <w:bookmarkStart w:id="966" w:name="_Toc130911151"/>
      <w:bookmarkStart w:id="967" w:name="_Toc137374374"/>
      <w:bookmarkStart w:id="968" w:name="_Toc210411303"/>
      <w:r w:rsidRPr="009202AA">
        <w:t>6.3.2.1</w:t>
      </w:r>
      <w:r w:rsidRPr="009202AA">
        <w:tab/>
        <w:t>General</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969" w:name="_Toc21096447"/>
      <w:bookmarkStart w:id="970" w:name="_Toc29763414"/>
      <w:bookmarkStart w:id="971" w:name="_Toc36029885"/>
      <w:bookmarkStart w:id="972" w:name="_Toc37179785"/>
      <w:bookmarkStart w:id="973" w:name="_Toc45869485"/>
      <w:bookmarkStart w:id="974" w:name="_Toc52555284"/>
      <w:bookmarkStart w:id="975" w:name="_Toc61126104"/>
      <w:bookmarkStart w:id="976" w:name="_Toc67911520"/>
      <w:bookmarkStart w:id="977" w:name="_Toc74841612"/>
      <w:bookmarkStart w:id="978" w:name="_Toc76503392"/>
      <w:bookmarkStart w:id="979" w:name="_Toc83041247"/>
      <w:bookmarkStart w:id="980" w:name="_Toc89853643"/>
      <w:bookmarkStart w:id="981" w:name="_Toc98668012"/>
      <w:bookmarkStart w:id="982" w:name="_Toc130911152"/>
      <w:bookmarkStart w:id="983" w:name="_Toc137374375"/>
      <w:bookmarkStart w:id="984" w:name="_Toc210411304"/>
      <w:r w:rsidRPr="009202AA">
        <w:t>6.3.2.2</w:t>
      </w:r>
      <w:r w:rsidRPr="009202AA">
        <w:tab/>
      </w:r>
      <w:r w:rsidRPr="009202AA">
        <w:rPr>
          <w:lang w:eastAsia="zh-CN"/>
        </w:rPr>
        <w:t>Minimum requirement for MSR operation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985" w:name="_Toc21096448"/>
      <w:bookmarkStart w:id="986" w:name="_Toc29763415"/>
      <w:bookmarkStart w:id="987" w:name="_Toc36029886"/>
      <w:bookmarkStart w:id="988" w:name="_Toc37179786"/>
      <w:bookmarkStart w:id="989" w:name="_Toc45869486"/>
      <w:bookmarkStart w:id="990" w:name="_Toc52555285"/>
      <w:bookmarkStart w:id="991" w:name="_Toc61126105"/>
      <w:bookmarkStart w:id="992" w:name="_Toc67911521"/>
      <w:bookmarkStart w:id="993" w:name="_Toc74841613"/>
      <w:bookmarkStart w:id="994" w:name="_Toc76503393"/>
      <w:bookmarkStart w:id="995" w:name="_Toc83041248"/>
      <w:bookmarkStart w:id="996" w:name="_Toc89853644"/>
      <w:bookmarkStart w:id="997" w:name="_Toc98668013"/>
      <w:bookmarkStart w:id="998" w:name="_Toc130911153"/>
      <w:bookmarkStart w:id="999" w:name="_Toc137374376"/>
      <w:bookmarkStart w:id="1000" w:name="_Toc210411305"/>
      <w:r w:rsidRPr="009202AA">
        <w:rPr>
          <w:lang w:eastAsia="zh-CN"/>
        </w:rPr>
        <w:t>6.3.2.3</w:t>
      </w:r>
      <w:r w:rsidRPr="009202AA">
        <w:rPr>
          <w:lang w:eastAsia="zh-CN"/>
        </w:rPr>
        <w:tab/>
        <w:t>Minimum requirement for single RAT UTRA operation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1001" w:name="_Toc21096449"/>
      <w:bookmarkStart w:id="1002" w:name="_Toc29763416"/>
      <w:bookmarkStart w:id="1003" w:name="_Toc36029887"/>
      <w:bookmarkStart w:id="1004" w:name="_Toc37179787"/>
      <w:bookmarkStart w:id="1005" w:name="_Toc45869487"/>
      <w:bookmarkStart w:id="1006" w:name="_Toc52555286"/>
      <w:bookmarkStart w:id="1007" w:name="_Toc61126106"/>
      <w:bookmarkStart w:id="1008" w:name="_Toc67911522"/>
      <w:bookmarkStart w:id="1009" w:name="_Toc74841614"/>
      <w:bookmarkStart w:id="1010" w:name="_Toc76503394"/>
      <w:bookmarkStart w:id="1011" w:name="_Toc83041249"/>
      <w:bookmarkStart w:id="1012" w:name="_Toc89853645"/>
      <w:bookmarkStart w:id="1013" w:name="_Toc98668014"/>
      <w:bookmarkStart w:id="1014" w:name="_Toc130911154"/>
      <w:bookmarkStart w:id="1015" w:name="_Toc137374377"/>
      <w:bookmarkStart w:id="1016" w:name="_Toc210411306"/>
      <w:r w:rsidRPr="009202AA">
        <w:rPr>
          <w:lang w:eastAsia="zh-CN"/>
        </w:rPr>
        <w:t>6.3.2.4</w:t>
      </w:r>
      <w:r w:rsidRPr="009202AA">
        <w:rPr>
          <w:lang w:eastAsia="zh-CN"/>
        </w:rPr>
        <w:tab/>
        <w:t>Minimum requirement for single RAT E-UTRA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1017" w:name="_Toc21096450"/>
      <w:bookmarkStart w:id="1018" w:name="_Toc29763417"/>
      <w:bookmarkStart w:id="1019" w:name="_Toc36029888"/>
      <w:bookmarkStart w:id="1020" w:name="_Toc37179788"/>
      <w:bookmarkStart w:id="1021" w:name="_Toc45869488"/>
      <w:bookmarkStart w:id="1022" w:name="_Toc52555287"/>
      <w:bookmarkStart w:id="1023" w:name="_Toc61126107"/>
      <w:bookmarkStart w:id="1024" w:name="_Toc67911523"/>
      <w:bookmarkStart w:id="1025" w:name="_Toc74841615"/>
      <w:bookmarkStart w:id="1026" w:name="_Toc76503395"/>
      <w:bookmarkStart w:id="1027" w:name="_Toc83041250"/>
      <w:bookmarkStart w:id="1028" w:name="_Toc89853646"/>
      <w:bookmarkStart w:id="1029" w:name="_Toc98668015"/>
      <w:bookmarkStart w:id="1030" w:name="_Toc130911155"/>
      <w:bookmarkStart w:id="1031" w:name="_Toc137374378"/>
      <w:bookmarkStart w:id="1032" w:name="_Toc210411307"/>
      <w:r w:rsidRPr="009202AA">
        <w:rPr>
          <w:lang w:eastAsia="zh-CN"/>
        </w:rPr>
        <w:t>6.3.3</w:t>
      </w:r>
      <w:r w:rsidRPr="009202AA">
        <w:rPr>
          <w:lang w:eastAsia="zh-CN"/>
        </w:rPr>
        <w:tab/>
        <w:t>Power control dynamic range</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2FECA72D" w14:textId="77777777" w:rsidR="004C4A70" w:rsidRPr="009202AA" w:rsidRDefault="004C4A70" w:rsidP="004C4A70">
      <w:pPr>
        <w:pStyle w:val="Heading4"/>
      </w:pPr>
      <w:bookmarkStart w:id="1033" w:name="_Toc21096451"/>
      <w:bookmarkStart w:id="1034" w:name="_Toc29763418"/>
      <w:bookmarkStart w:id="1035" w:name="_Toc36029889"/>
      <w:bookmarkStart w:id="1036" w:name="_Toc37179789"/>
      <w:bookmarkStart w:id="1037" w:name="_Toc45869489"/>
      <w:bookmarkStart w:id="1038" w:name="_Toc52555288"/>
      <w:bookmarkStart w:id="1039" w:name="_Toc61126108"/>
      <w:bookmarkStart w:id="1040" w:name="_Toc67911524"/>
      <w:bookmarkStart w:id="1041" w:name="_Toc74841616"/>
      <w:bookmarkStart w:id="1042" w:name="_Toc76503396"/>
      <w:bookmarkStart w:id="1043" w:name="_Toc83041251"/>
      <w:bookmarkStart w:id="1044" w:name="_Toc89853647"/>
      <w:bookmarkStart w:id="1045" w:name="_Toc98668016"/>
      <w:bookmarkStart w:id="1046" w:name="_Toc130911156"/>
      <w:bookmarkStart w:id="1047" w:name="_Toc137374379"/>
      <w:bookmarkStart w:id="1048" w:name="_Toc210411308"/>
      <w:r w:rsidRPr="009202AA">
        <w:t>6.3.3.1</w:t>
      </w:r>
      <w:r w:rsidRPr="009202AA">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1049" w:name="_Toc21096452"/>
      <w:bookmarkStart w:id="1050" w:name="_Toc29763419"/>
      <w:bookmarkStart w:id="1051" w:name="_Toc36029890"/>
      <w:bookmarkStart w:id="1052" w:name="_Toc37179790"/>
      <w:bookmarkStart w:id="1053" w:name="_Toc45869490"/>
      <w:bookmarkStart w:id="1054" w:name="_Toc52555289"/>
      <w:bookmarkStart w:id="1055" w:name="_Toc61126109"/>
      <w:bookmarkStart w:id="1056" w:name="_Toc67911525"/>
      <w:bookmarkStart w:id="1057" w:name="_Toc74841617"/>
      <w:bookmarkStart w:id="1058" w:name="_Toc76503397"/>
      <w:bookmarkStart w:id="1059" w:name="_Toc83041252"/>
      <w:bookmarkStart w:id="1060" w:name="_Toc89853648"/>
      <w:bookmarkStart w:id="1061" w:name="_Toc98668017"/>
      <w:bookmarkStart w:id="1062" w:name="_Toc130911157"/>
      <w:bookmarkStart w:id="1063" w:name="_Toc137374380"/>
      <w:bookmarkStart w:id="1064" w:name="_Toc210411309"/>
      <w:r w:rsidRPr="009202AA">
        <w:t>6.3.3.2</w:t>
      </w:r>
      <w:r w:rsidRPr="009202AA">
        <w:tab/>
      </w:r>
      <w:r w:rsidRPr="009202AA">
        <w:rPr>
          <w:lang w:eastAsia="zh-CN"/>
        </w:rPr>
        <w:t>Minimum requirement for MSR operation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1065" w:name="_Toc21096453"/>
      <w:bookmarkStart w:id="1066" w:name="_Toc29763420"/>
      <w:bookmarkStart w:id="1067" w:name="_Toc36029891"/>
      <w:bookmarkStart w:id="1068" w:name="_Toc37179791"/>
      <w:bookmarkStart w:id="1069" w:name="_Toc45869491"/>
      <w:bookmarkStart w:id="1070" w:name="_Toc52555290"/>
      <w:bookmarkStart w:id="1071" w:name="_Toc61126110"/>
      <w:bookmarkStart w:id="1072" w:name="_Toc67911526"/>
      <w:bookmarkStart w:id="1073" w:name="_Toc74841618"/>
      <w:bookmarkStart w:id="1074" w:name="_Toc76503398"/>
      <w:bookmarkStart w:id="1075" w:name="_Toc83041253"/>
      <w:bookmarkStart w:id="1076" w:name="_Toc89853649"/>
      <w:bookmarkStart w:id="1077" w:name="_Toc98668018"/>
      <w:bookmarkStart w:id="1078" w:name="_Toc130911158"/>
      <w:bookmarkStart w:id="1079" w:name="_Toc137374381"/>
      <w:bookmarkStart w:id="1080" w:name="_Toc210411310"/>
      <w:r w:rsidRPr="009202AA">
        <w:rPr>
          <w:lang w:eastAsia="zh-CN"/>
        </w:rPr>
        <w:t>6.3.3.3</w:t>
      </w:r>
      <w:r w:rsidRPr="009202AA">
        <w:rPr>
          <w:lang w:eastAsia="zh-CN"/>
        </w:rPr>
        <w:tab/>
        <w:t>Minimum requirement for single RAT UTRA operation</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1081" w:name="_Toc21096454"/>
      <w:bookmarkStart w:id="1082" w:name="_Toc29763421"/>
      <w:bookmarkStart w:id="1083" w:name="_Toc36029892"/>
      <w:bookmarkStart w:id="1084" w:name="_Toc37179792"/>
      <w:bookmarkStart w:id="1085" w:name="_Toc45869492"/>
      <w:bookmarkStart w:id="1086" w:name="_Toc52555291"/>
      <w:bookmarkStart w:id="1087" w:name="_Toc61126111"/>
      <w:bookmarkStart w:id="1088" w:name="_Toc67911527"/>
      <w:bookmarkStart w:id="1089" w:name="_Toc74841619"/>
      <w:bookmarkStart w:id="1090" w:name="_Toc76503399"/>
      <w:bookmarkStart w:id="1091" w:name="_Toc83041254"/>
      <w:bookmarkStart w:id="1092" w:name="_Toc89853650"/>
      <w:bookmarkStart w:id="1093" w:name="_Toc98668019"/>
      <w:bookmarkStart w:id="1094" w:name="_Toc130911159"/>
      <w:bookmarkStart w:id="1095" w:name="_Toc137374382"/>
      <w:bookmarkStart w:id="1096" w:name="_Toc210411311"/>
      <w:r w:rsidRPr="009202AA">
        <w:rPr>
          <w:lang w:eastAsia="zh-CN"/>
        </w:rPr>
        <w:t>6.3.3.4</w:t>
      </w:r>
      <w:r w:rsidRPr="009202AA">
        <w:rPr>
          <w:lang w:eastAsia="zh-CN"/>
        </w:rPr>
        <w:tab/>
        <w:t>Minimum requirement for single RAT E-UTRA operation</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1097" w:name="_Toc21096455"/>
      <w:bookmarkStart w:id="1098" w:name="_Toc29763422"/>
      <w:bookmarkStart w:id="1099" w:name="_Toc36029893"/>
      <w:bookmarkStart w:id="1100" w:name="_Toc37179793"/>
      <w:bookmarkStart w:id="1101" w:name="_Toc45869493"/>
      <w:bookmarkStart w:id="1102" w:name="_Toc52555292"/>
      <w:bookmarkStart w:id="1103" w:name="_Toc61126112"/>
      <w:bookmarkStart w:id="1104" w:name="_Toc67911528"/>
      <w:bookmarkStart w:id="1105" w:name="_Toc74841620"/>
      <w:bookmarkStart w:id="1106" w:name="_Toc76503400"/>
      <w:bookmarkStart w:id="1107" w:name="_Toc83041255"/>
      <w:bookmarkStart w:id="1108" w:name="_Toc89853651"/>
      <w:bookmarkStart w:id="1109" w:name="_Toc98668020"/>
      <w:bookmarkStart w:id="1110" w:name="_Toc130911160"/>
      <w:bookmarkStart w:id="1111" w:name="_Toc137374383"/>
      <w:bookmarkStart w:id="1112" w:name="_Toc210411312"/>
      <w:r w:rsidRPr="009202AA">
        <w:rPr>
          <w:lang w:eastAsia="zh-CN"/>
        </w:rPr>
        <w:t>6.3.4</w:t>
      </w:r>
      <w:r w:rsidRPr="009202AA">
        <w:rPr>
          <w:lang w:eastAsia="zh-CN"/>
        </w:rPr>
        <w:tab/>
        <w:t>Total power dynamic range</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828177D" w14:textId="77777777" w:rsidR="004C4A70" w:rsidRPr="009202AA" w:rsidRDefault="004C4A70" w:rsidP="004C4A70">
      <w:pPr>
        <w:pStyle w:val="Heading4"/>
      </w:pPr>
      <w:bookmarkStart w:id="1113" w:name="_Toc21096456"/>
      <w:bookmarkStart w:id="1114" w:name="_Toc29763423"/>
      <w:bookmarkStart w:id="1115" w:name="_Toc36029894"/>
      <w:bookmarkStart w:id="1116" w:name="_Toc37179794"/>
      <w:bookmarkStart w:id="1117" w:name="_Toc45869494"/>
      <w:bookmarkStart w:id="1118" w:name="_Toc52555293"/>
      <w:bookmarkStart w:id="1119" w:name="_Toc61126113"/>
      <w:bookmarkStart w:id="1120" w:name="_Toc67911529"/>
      <w:bookmarkStart w:id="1121" w:name="_Toc74841621"/>
      <w:bookmarkStart w:id="1122" w:name="_Toc76503401"/>
      <w:bookmarkStart w:id="1123" w:name="_Toc83041256"/>
      <w:bookmarkStart w:id="1124" w:name="_Toc89853652"/>
      <w:bookmarkStart w:id="1125" w:name="_Toc98668021"/>
      <w:bookmarkStart w:id="1126" w:name="_Toc130911161"/>
      <w:bookmarkStart w:id="1127" w:name="_Toc137374384"/>
      <w:bookmarkStart w:id="1128" w:name="_Toc210411313"/>
      <w:r w:rsidRPr="009202AA">
        <w:t>6.3.4.1</w:t>
      </w:r>
      <w:r w:rsidRPr="009202A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1129" w:name="_Toc21096457"/>
      <w:bookmarkStart w:id="1130" w:name="_Toc29763424"/>
      <w:bookmarkStart w:id="1131" w:name="_Toc36029895"/>
      <w:bookmarkStart w:id="1132" w:name="_Toc37179795"/>
      <w:bookmarkStart w:id="1133" w:name="_Toc45869495"/>
      <w:bookmarkStart w:id="1134" w:name="_Toc52555294"/>
      <w:bookmarkStart w:id="1135" w:name="_Toc61126114"/>
      <w:bookmarkStart w:id="1136" w:name="_Toc67911530"/>
      <w:bookmarkStart w:id="1137" w:name="_Toc74841622"/>
      <w:bookmarkStart w:id="1138" w:name="_Toc76503402"/>
      <w:bookmarkStart w:id="1139" w:name="_Toc83041257"/>
      <w:bookmarkStart w:id="1140" w:name="_Toc89853653"/>
      <w:bookmarkStart w:id="1141" w:name="_Toc98668022"/>
      <w:bookmarkStart w:id="1142" w:name="_Toc130911162"/>
      <w:bookmarkStart w:id="1143" w:name="_Toc137374385"/>
      <w:bookmarkStart w:id="1144" w:name="_Toc210411314"/>
      <w:r w:rsidRPr="009202AA">
        <w:t>6.3.4.2</w:t>
      </w:r>
      <w:r w:rsidRPr="009202AA">
        <w:tab/>
      </w:r>
      <w:r w:rsidRPr="009202AA">
        <w:rPr>
          <w:lang w:eastAsia="zh-CN"/>
        </w:rPr>
        <w:t>Minimum requirement for MSR operation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1145" w:name="_Toc21096458"/>
      <w:bookmarkStart w:id="1146" w:name="_Toc29763425"/>
      <w:bookmarkStart w:id="1147" w:name="_Toc36029896"/>
      <w:bookmarkStart w:id="1148" w:name="_Toc37179796"/>
      <w:bookmarkStart w:id="1149" w:name="_Toc45869496"/>
      <w:bookmarkStart w:id="1150" w:name="_Toc52555295"/>
      <w:bookmarkStart w:id="1151" w:name="_Toc61126115"/>
      <w:bookmarkStart w:id="1152" w:name="_Toc67911531"/>
      <w:bookmarkStart w:id="1153" w:name="_Toc74841623"/>
      <w:bookmarkStart w:id="1154" w:name="_Toc76503403"/>
      <w:bookmarkStart w:id="1155" w:name="_Toc83041258"/>
      <w:bookmarkStart w:id="1156" w:name="_Toc89853654"/>
      <w:bookmarkStart w:id="1157" w:name="_Toc98668023"/>
      <w:bookmarkStart w:id="1158" w:name="_Toc130911163"/>
      <w:bookmarkStart w:id="1159" w:name="_Toc137374386"/>
      <w:bookmarkStart w:id="1160" w:name="_Toc210411315"/>
      <w:r w:rsidRPr="009202AA">
        <w:rPr>
          <w:lang w:eastAsia="zh-CN"/>
        </w:rPr>
        <w:t>6.3.4.3</w:t>
      </w:r>
      <w:r w:rsidRPr="009202AA">
        <w:rPr>
          <w:lang w:eastAsia="zh-CN"/>
        </w:rPr>
        <w:tab/>
        <w:t>Minimum requirement for single RAT UTRA operation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1161" w:name="_Toc21096459"/>
      <w:bookmarkStart w:id="1162" w:name="_Toc29763426"/>
      <w:bookmarkStart w:id="1163" w:name="_Toc36029897"/>
      <w:bookmarkStart w:id="1164" w:name="_Toc37179797"/>
      <w:bookmarkStart w:id="1165" w:name="_Toc45869497"/>
      <w:bookmarkStart w:id="1166" w:name="_Toc52555296"/>
      <w:bookmarkStart w:id="1167" w:name="_Toc61126116"/>
      <w:bookmarkStart w:id="1168" w:name="_Toc67911532"/>
      <w:bookmarkStart w:id="1169" w:name="_Toc74841624"/>
      <w:bookmarkStart w:id="1170" w:name="_Toc76503404"/>
      <w:bookmarkStart w:id="1171" w:name="_Toc83041259"/>
      <w:bookmarkStart w:id="1172" w:name="_Toc89853655"/>
      <w:bookmarkStart w:id="1173" w:name="_Toc98668024"/>
      <w:bookmarkStart w:id="1174" w:name="_Toc130911164"/>
      <w:bookmarkStart w:id="1175" w:name="_Toc137374387"/>
      <w:bookmarkStart w:id="1176" w:name="_Toc210411316"/>
      <w:r w:rsidRPr="009202AA">
        <w:rPr>
          <w:sz w:val="24"/>
          <w:lang w:eastAsia="zh-CN"/>
        </w:rPr>
        <w:t>6.3.4.4</w:t>
      </w:r>
      <w:r w:rsidRPr="009202AA">
        <w:rPr>
          <w:sz w:val="24"/>
          <w:lang w:eastAsia="zh-CN"/>
        </w:rPr>
        <w:tab/>
        <w:t>Minimum requirement for single RAT E-UTRA operation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1177" w:name="_Toc21096460"/>
      <w:bookmarkStart w:id="1178" w:name="_Toc29763427"/>
      <w:bookmarkStart w:id="1179" w:name="_Toc36029898"/>
      <w:bookmarkStart w:id="1180" w:name="_Toc37179798"/>
      <w:bookmarkStart w:id="1181" w:name="_Toc45869498"/>
      <w:bookmarkStart w:id="1182" w:name="_Toc52555297"/>
      <w:bookmarkStart w:id="1183" w:name="_Toc61126117"/>
      <w:bookmarkStart w:id="1184" w:name="_Toc67911533"/>
      <w:bookmarkStart w:id="1185" w:name="_Toc74841625"/>
      <w:bookmarkStart w:id="1186" w:name="_Toc76503405"/>
      <w:bookmarkStart w:id="1187" w:name="_Toc83041260"/>
      <w:bookmarkStart w:id="1188" w:name="_Toc89853656"/>
      <w:bookmarkStart w:id="1189" w:name="_Toc98668025"/>
      <w:bookmarkStart w:id="1190" w:name="_Toc130911165"/>
      <w:bookmarkStart w:id="1191" w:name="_Toc137374388"/>
      <w:bookmarkStart w:id="1192" w:name="_Toc210411317"/>
      <w:r w:rsidRPr="009202AA">
        <w:rPr>
          <w:lang w:eastAsia="zh-CN"/>
        </w:rPr>
        <w:t>6.3.5</w:t>
      </w:r>
      <w:r w:rsidRPr="009202AA">
        <w:rPr>
          <w:lang w:eastAsia="zh-CN"/>
        </w:rPr>
        <w:tab/>
        <w:t>IPDL time mask</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77D8DB4F" w14:textId="77777777" w:rsidR="004C4A70" w:rsidRPr="009202AA" w:rsidRDefault="004C4A70" w:rsidP="004C4A70">
      <w:pPr>
        <w:pStyle w:val="Heading4"/>
      </w:pPr>
      <w:bookmarkStart w:id="1193" w:name="_Toc21096461"/>
      <w:bookmarkStart w:id="1194" w:name="_Toc29763428"/>
      <w:bookmarkStart w:id="1195" w:name="_Toc36029899"/>
      <w:bookmarkStart w:id="1196" w:name="_Toc37179799"/>
      <w:bookmarkStart w:id="1197" w:name="_Toc45869499"/>
      <w:bookmarkStart w:id="1198" w:name="_Toc52555298"/>
      <w:bookmarkStart w:id="1199" w:name="_Toc61126118"/>
      <w:bookmarkStart w:id="1200" w:name="_Toc67911534"/>
      <w:bookmarkStart w:id="1201" w:name="_Toc74841626"/>
      <w:bookmarkStart w:id="1202" w:name="_Toc76503406"/>
      <w:bookmarkStart w:id="1203" w:name="_Toc83041261"/>
      <w:bookmarkStart w:id="1204" w:name="_Toc89853657"/>
      <w:bookmarkStart w:id="1205" w:name="_Toc98668026"/>
      <w:bookmarkStart w:id="1206" w:name="_Toc130911166"/>
      <w:bookmarkStart w:id="1207" w:name="_Toc137374389"/>
      <w:bookmarkStart w:id="1208" w:name="_Toc210411318"/>
      <w:r w:rsidRPr="009202AA">
        <w:t>6.3.5.1</w:t>
      </w:r>
      <w:r w:rsidRPr="009202AA">
        <w:tab/>
        <w:t>General</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1209" w:name="_Toc21096462"/>
      <w:bookmarkStart w:id="1210" w:name="_Toc29763429"/>
      <w:bookmarkStart w:id="1211" w:name="_Toc36029900"/>
      <w:bookmarkStart w:id="1212" w:name="_Toc37179800"/>
      <w:bookmarkStart w:id="1213" w:name="_Toc45869500"/>
      <w:bookmarkStart w:id="1214" w:name="_Toc52555299"/>
      <w:bookmarkStart w:id="1215" w:name="_Toc61126119"/>
      <w:bookmarkStart w:id="1216" w:name="_Toc67911535"/>
      <w:bookmarkStart w:id="1217" w:name="_Toc74841627"/>
      <w:bookmarkStart w:id="1218" w:name="_Toc76503407"/>
      <w:bookmarkStart w:id="1219" w:name="_Toc83041262"/>
      <w:bookmarkStart w:id="1220" w:name="_Toc89853658"/>
      <w:bookmarkStart w:id="1221" w:name="_Toc98668027"/>
      <w:bookmarkStart w:id="1222" w:name="_Toc130911167"/>
      <w:bookmarkStart w:id="1223" w:name="_Toc137374390"/>
      <w:bookmarkStart w:id="1224" w:name="_Toc210411319"/>
      <w:r w:rsidRPr="009202AA">
        <w:t>6.3.5.2</w:t>
      </w:r>
      <w:r w:rsidRPr="009202AA">
        <w:tab/>
      </w:r>
      <w:r w:rsidRPr="009202AA">
        <w:rPr>
          <w:lang w:eastAsia="zh-CN"/>
        </w:rPr>
        <w:t>Minimum requirement for MSR operation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1225" w:name="_Toc21096463"/>
      <w:bookmarkStart w:id="1226" w:name="_Toc29763430"/>
      <w:bookmarkStart w:id="1227" w:name="_Toc36029901"/>
      <w:bookmarkStart w:id="1228" w:name="_Toc37179801"/>
      <w:bookmarkStart w:id="1229" w:name="_Toc45869501"/>
      <w:bookmarkStart w:id="1230" w:name="_Toc52555300"/>
      <w:bookmarkStart w:id="1231" w:name="_Toc61126120"/>
      <w:bookmarkStart w:id="1232" w:name="_Toc67911536"/>
      <w:bookmarkStart w:id="1233" w:name="_Toc74841628"/>
      <w:bookmarkStart w:id="1234" w:name="_Toc76503408"/>
      <w:bookmarkStart w:id="1235" w:name="_Toc83041263"/>
      <w:bookmarkStart w:id="1236" w:name="_Toc89853659"/>
      <w:bookmarkStart w:id="1237" w:name="_Toc98668028"/>
      <w:bookmarkStart w:id="1238" w:name="_Toc130911168"/>
      <w:bookmarkStart w:id="1239" w:name="_Toc137374391"/>
      <w:bookmarkStart w:id="1240" w:name="_Toc210411320"/>
      <w:r w:rsidRPr="009202AA">
        <w:rPr>
          <w:lang w:eastAsia="zh-CN"/>
        </w:rPr>
        <w:t>6.3.5.3</w:t>
      </w:r>
      <w:r w:rsidRPr="009202AA">
        <w:rPr>
          <w:lang w:eastAsia="zh-CN"/>
        </w:rPr>
        <w:tab/>
        <w:t>Minimum requirement for single RAT UTRA operation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1241" w:name="_Toc21096464"/>
      <w:bookmarkStart w:id="1242" w:name="_Toc29763431"/>
      <w:bookmarkStart w:id="1243" w:name="_Toc36029902"/>
      <w:bookmarkStart w:id="1244" w:name="_Toc37179802"/>
      <w:bookmarkStart w:id="1245" w:name="_Toc45869502"/>
      <w:bookmarkStart w:id="1246" w:name="_Toc52555301"/>
      <w:bookmarkStart w:id="1247" w:name="_Toc61126121"/>
      <w:bookmarkStart w:id="1248" w:name="_Toc67911537"/>
      <w:bookmarkStart w:id="1249" w:name="_Toc74841629"/>
      <w:bookmarkStart w:id="1250" w:name="_Toc76503409"/>
      <w:bookmarkStart w:id="1251" w:name="_Toc83041264"/>
      <w:bookmarkStart w:id="1252" w:name="_Toc89853660"/>
      <w:bookmarkStart w:id="1253" w:name="_Toc98668029"/>
      <w:bookmarkStart w:id="1254" w:name="_Toc130911169"/>
      <w:bookmarkStart w:id="1255" w:name="_Toc137374392"/>
      <w:bookmarkStart w:id="1256" w:name="_Toc210411321"/>
      <w:r w:rsidRPr="009202AA">
        <w:rPr>
          <w:lang w:eastAsia="zh-CN"/>
        </w:rPr>
        <w:t>6.3.5.4</w:t>
      </w:r>
      <w:r w:rsidRPr="009202AA">
        <w:rPr>
          <w:lang w:eastAsia="zh-CN"/>
        </w:rPr>
        <w:tab/>
        <w:t>Minimum requirement for single RAT E-UTRA operation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1257" w:name="_Toc21096465"/>
      <w:bookmarkStart w:id="1258" w:name="_Toc29763432"/>
      <w:bookmarkStart w:id="1259" w:name="_Toc36029903"/>
      <w:bookmarkStart w:id="1260" w:name="_Toc37179803"/>
      <w:bookmarkStart w:id="1261" w:name="_Toc45869503"/>
      <w:bookmarkStart w:id="1262" w:name="_Toc52555302"/>
      <w:bookmarkStart w:id="1263" w:name="_Toc61126122"/>
      <w:bookmarkStart w:id="1264" w:name="_Toc67911538"/>
      <w:bookmarkStart w:id="1265" w:name="_Toc74841630"/>
      <w:bookmarkStart w:id="1266" w:name="_Toc76503410"/>
      <w:bookmarkStart w:id="1267" w:name="_Toc83041265"/>
      <w:bookmarkStart w:id="1268" w:name="_Toc89853661"/>
      <w:bookmarkStart w:id="1269" w:name="_Toc98668030"/>
      <w:bookmarkStart w:id="1270" w:name="_Toc130911170"/>
      <w:bookmarkStart w:id="1271" w:name="_Toc137374393"/>
      <w:bookmarkStart w:id="1272" w:name="_Toc210411322"/>
      <w:r w:rsidRPr="009202AA">
        <w:rPr>
          <w:lang w:eastAsia="zh-CN"/>
        </w:rPr>
        <w:t>6.3.6</w:t>
      </w:r>
      <w:r w:rsidRPr="009202AA">
        <w:rPr>
          <w:lang w:eastAsia="zh-CN"/>
        </w:rPr>
        <w:tab/>
        <w:t>RE Power control dynamic range</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28408B8F" w14:textId="77777777" w:rsidR="004C4A70" w:rsidRPr="009202AA" w:rsidRDefault="004C4A70" w:rsidP="004C4A70">
      <w:pPr>
        <w:pStyle w:val="Heading4"/>
      </w:pPr>
      <w:bookmarkStart w:id="1273" w:name="_Toc21096466"/>
      <w:bookmarkStart w:id="1274" w:name="_Toc29763433"/>
      <w:bookmarkStart w:id="1275" w:name="_Toc36029904"/>
      <w:bookmarkStart w:id="1276" w:name="_Toc37179804"/>
      <w:bookmarkStart w:id="1277" w:name="_Toc45869504"/>
      <w:bookmarkStart w:id="1278" w:name="_Toc52555303"/>
      <w:bookmarkStart w:id="1279" w:name="_Toc61126123"/>
      <w:bookmarkStart w:id="1280" w:name="_Toc67911539"/>
      <w:bookmarkStart w:id="1281" w:name="_Toc74841631"/>
      <w:bookmarkStart w:id="1282" w:name="_Toc76503411"/>
      <w:bookmarkStart w:id="1283" w:name="_Toc83041266"/>
      <w:bookmarkStart w:id="1284" w:name="_Toc89853662"/>
      <w:bookmarkStart w:id="1285" w:name="_Toc98668031"/>
      <w:bookmarkStart w:id="1286" w:name="_Toc130911171"/>
      <w:bookmarkStart w:id="1287" w:name="_Toc137374394"/>
      <w:bookmarkStart w:id="1288" w:name="_Toc210411323"/>
      <w:r w:rsidRPr="009202AA">
        <w:t>6.3.6.1</w:t>
      </w:r>
      <w:r w:rsidRPr="009202AA">
        <w:tab/>
        <w:t>General</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1289" w:name="_Toc21096467"/>
      <w:bookmarkStart w:id="1290" w:name="_Toc29763434"/>
      <w:bookmarkStart w:id="1291" w:name="_Toc36029905"/>
      <w:bookmarkStart w:id="1292" w:name="_Toc37179805"/>
      <w:bookmarkStart w:id="1293" w:name="_Toc45869505"/>
      <w:bookmarkStart w:id="1294" w:name="_Toc52555304"/>
      <w:bookmarkStart w:id="1295" w:name="_Toc61126124"/>
      <w:bookmarkStart w:id="1296" w:name="_Toc67911540"/>
      <w:bookmarkStart w:id="1297" w:name="_Toc74841632"/>
      <w:bookmarkStart w:id="1298" w:name="_Toc76503412"/>
      <w:bookmarkStart w:id="1299" w:name="_Toc83041267"/>
      <w:bookmarkStart w:id="1300" w:name="_Toc89853663"/>
      <w:bookmarkStart w:id="1301" w:name="_Toc98668032"/>
      <w:bookmarkStart w:id="1302" w:name="_Toc130911172"/>
      <w:bookmarkStart w:id="1303" w:name="_Toc137374395"/>
      <w:bookmarkStart w:id="1304" w:name="_Toc210411324"/>
      <w:r w:rsidRPr="009202AA">
        <w:t>6.3.6.2</w:t>
      </w:r>
      <w:r w:rsidRPr="009202AA">
        <w:tab/>
      </w:r>
      <w:r w:rsidRPr="009202AA">
        <w:rPr>
          <w:lang w:eastAsia="zh-CN"/>
        </w:rPr>
        <w:t>Minimum requirement for MSR operation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1305" w:name="_Toc21096468"/>
      <w:bookmarkStart w:id="1306" w:name="_Toc29763435"/>
      <w:bookmarkStart w:id="1307" w:name="_Toc36029906"/>
      <w:bookmarkStart w:id="1308" w:name="_Toc37179806"/>
      <w:bookmarkStart w:id="1309" w:name="_Toc45869506"/>
      <w:bookmarkStart w:id="1310" w:name="_Toc52555305"/>
      <w:bookmarkStart w:id="1311" w:name="_Toc61126125"/>
      <w:bookmarkStart w:id="1312" w:name="_Toc67911541"/>
      <w:bookmarkStart w:id="1313" w:name="_Toc74841633"/>
      <w:bookmarkStart w:id="1314" w:name="_Toc76503413"/>
      <w:bookmarkStart w:id="1315" w:name="_Toc83041268"/>
      <w:bookmarkStart w:id="1316" w:name="_Toc89853664"/>
      <w:bookmarkStart w:id="1317" w:name="_Toc98668033"/>
      <w:bookmarkStart w:id="1318" w:name="_Toc130911173"/>
      <w:bookmarkStart w:id="1319" w:name="_Toc137374396"/>
      <w:bookmarkStart w:id="1320" w:name="_Toc210411325"/>
      <w:r w:rsidRPr="009202AA">
        <w:rPr>
          <w:lang w:eastAsia="zh-CN"/>
        </w:rPr>
        <w:t>6.3.6.3</w:t>
      </w:r>
      <w:r w:rsidRPr="009202AA">
        <w:rPr>
          <w:lang w:eastAsia="zh-CN"/>
        </w:rPr>
        <w:tab/>
        <w:t>Minimum requirement for single RAT UTRA operation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1321" w:name="_Toc21096469"/>
      <w:bookmarkStart w:id="1322" w:name="_Toc29763436"/>
      <w:bookmarkStart w:id="1323" w:name="_Toc36029907"/>
      <w:bookmarkStart w:id="1324" w:name="_Toc37179807"/>
      <w:bookmarkStart w:id="1325" w:name="_Toc45869507"/>
      <w:bookmarkStart w:id="1326" w:name="_Toc52555306"/>
      <w:bookmarkStart w:id="1327" w:name="_Toc61126126"/>
      <w:bookmarkStart w:id="1328" w:name="_Toc67911542"/>
      <w:bookmarkStart w:id="1329" w:name="_Toc74841634"/>
      <w:bookmarkStart w:id="1330" w:name="_Toc76503414"/>
      <w:bookmarkStart w:id="1331" w:name="_Toc83041269"/>
      <w:bookmarkStart w:id="1332" w:name="_Toc89853665"/>
      <w:bookmarkStart w:id="1333" w:name="_Toc98668034"/>
      <w:bookmarkStart w:id="1334" w:name="_Toc130911174"/>
      <w:bookmarkStart w:id="1335" w:name="_Toc137374397"/>
      <w:bookmarkStart w:id="1336" w:name="_Toc210411326"/>
      <w:r w:rsidRPr="009202AA">
        <w:rPr>
          <w:lang w:eastAsia="zh-CN"/>
        </w:rPr>
        <w:t>6.3.6.4</w:t>
      </w:r>
      <w:r w:rsidRPr="009202AA">
        <w:rPr>
          <w:lang w:eastAsia="zh-CN"/>
        </w:rPr>
        <w:tab/>
        <w:t>Minimum requirement for single RAT E-UTRA operation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1337" w:name="_Toc21096470"/>
      <w:bookmarkStart w:id="1338" w:name="_Toc29763437"/>
      <w:bookmarkStart w:id="1339" w:name="_Toc36029908"/>
      <w:bookmarkStart w:id="1340" w:name="_Toc37179808"/>
      <w:bookmarkStart w:id="1341" w:name="_Toc45869508"/>
      <w:bookmarkStart w:id="1342" w:name="_Toc52555307"/>
      <w:bookmarkStart w:id="1343" w:name="_Toc61126127"/>
      <w:bookmarkStart w:id="1344" w:name="_Toc67911543"/>
      <w:bookmarkStart w:id="1345" w:name="_Toc74841635"/>
      <w:bookmarkStart w:id="1346" w:name="_Toc76503415"/>
      <w:bookmarkStart w:id="1347" w:name="_Toc83041270"/>
      <w:bookmarkStart w:id="1348" w:name="_Toc89853666"/>
      <w:bookmarkStart w:id="1349" w:name="_Toc98668035"/>
      <w:bookmarkStart w:id="1350" w:name="_Toc130911175"/>
      <w:bookmarkStart w:id="1351" w:name="_Toc137374398"/>
      <w:bookmarkStart w:id="1352" w:name="_Toc210411327"/>
      <w:r w:rsidRPr="009202AA">
        <w:rPr>
          <w:lang w:eastAsia="zh-CN"/>
        </w:rPr>
        <w:t>6.4</w:t>
      </w:r>
      <w:r w:rsidRPr="009202AA">
        <w:rPr>
          <w:lang w:eastAsia="zh-CN"/>
        </w:rPr>
        <w:tab/>
        <w:t>Transmit ON/OFF power</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79F174C" w14:textId="77777777" w:rsidR="004C4A70" w:rsidRPr="009202AA" w:rsidRDefault="004C4A70" w:rsidP="004C4A70">
      <w:pPr>
        <w:pStyle w:val="Heading3"/>
      </w:pPr>
      <w:bookmarkStart w:id="1353" w:name="_Toc21096471"/>
      <w:bookmarkStart w:id="1354" w:name="_Toc29763438"/>
      <w:bookmarkStart w:id="1355" w:name="_Toc36029909"/>
      <w:bookmarkStart w:id="1356" w:name="_Toc37179809"/>
      <w:bookmarkStart w:id="1357" w:name="_Toc45869509"/>
      <w:bookmarkStart w:id="1358" w:name="_Toc52555308"/>
      <w:bookmarkStart w:id="1359" w:name="_Toc61126128"/>
      <w:bookmarkStart w:id="1360" w:name="_Toc67911544"/>
      <w:bookmarkStart w:id="1361" w:name="_Toc74841636"/>
      <w:bookmarkStart w:id="1362" w:name="_Toc76503416"/>
      <w:bookmarkStart w:id="1363" w:name="_Toc83041271"/>
      <w:bookmarkStart w:id="1364" w:name="_Toc89853667"/>
      <w:bookmarkStart w:id="1365" w:name="_Toc98668036"/>
      <w:bookmarkStart w:id="1366" w:name="_Toc130911176"/>
      <w:bookmarkStart w:id="1367" w:name="_Toc137374399"/>
      <w:bookmarkStart w:id="1368" w:name="_Toc210411328"/>
      <w:r w:rsidRPr="009202AA">
        <w:t>6.4.1</w:t>
      </w:r>
      <w:r w:rsidRPr="009202AA">
        <w:tab/>
        <w:t>General</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1369" w:name="_Toc21096472"/>
      <w:bookmarkStart w:id="1370" w:name="_Toc29763439"/>
      <w:bookmarkStart w:id="1371" w:name="_Toc36029910"/>
      <w:bookmarkStart w:id="1372" w:name="_Toc37179810"/>
      <w:bookmarkStart w:id="1373" w:name="_Toc45869510"/>
      <w:bookmarkStart w:id="1374" w:name="_Toc52555309"/>
      <w:bookmarkStart w:id="1375" w:name="_Toc61126129"/>
      <w:bookmarkStart w:id="1376" w:name="_Toc67911545"/>
      <w:bookmarkStart w:id="1377" w:name="_Toc74841637"/>
      <w:bookmarkStart w:id="1378" w:name="_Toc76503417"/>
      <w:bookmarkStart w:id="1379" w:name="_Toc83041272"/>
      <w:bookmarkStart w:id="1380" w:name="_Toc89853668"/>
      <w:bookmarkStart w:id="1381" w:name="_Toc98668037"/>
      <w:bookmarkStart w:id="1382" w:name="_Toc130911177"/>
      <w:bookmarkStart w:id="1383" w:name="_Toc137374400"/>
      <w:bookmarkStart w:id="1384" w:name="_Toc210411329"/>
      <w:r w:rsidRPr="009202AA">
        <w:t>6.4.2</w:t>
      </w:r>
      <w:r w:rsidRPr="009202AA">
        <w:tab/>
        <w:t>Transmitter OFF power</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5CFA662E" w14:textId="77777777" w:rsidR="004C4A70" w:rsidRPr="009202AA" w:rsidRDefault="004C4A70" w:rsidP="004C4A70">
      <w:pPr>
        <w:pStyle w:val="Heading4"/>
      </w:pPr>
      <w:bookmarkStart w:id="1385" w:name="_Toc21096473"/>
      <w:bookmarkStart w:id="1386" w:name="_Toc29763440"/>
      <w:bookmarkStart w:id="1387" w:name="_Toc36029911"/>
      <w:bookmarkStart w:id="1388" w:name="_Toc37179811"/>
      <w:bookmarkStart w:id="1389" w:name="_Toc45869511"/>
      <w:bookmarkStart w:id="1390" w:name="_Toc52555310"/>
      <w:bookmarkStart w:id="1391" w:name="_Toc61126130"/>
      <w:bookmarkStart w:id="1392" w:name="_Toc67911546"/>
      <w:bookmarkStart w:id="1393" w:name="_Toc74841638"/>
      <w:bookmarkStart w:id="1394" w:name="_Toc76503418"/>
      <w:bookmarkStart w:id="1395" w:name="_Toc83041273"/>
      <w:bookmarkStart w:id="1396" w:name="_Toc89853669"/>
      <w:bookmarkStart w:id="1397" w:name="_Toc98668038"/>
      <w:bookmarkStart w:id="1398" w:name="_Toc130911178"/>
      <w:bookmarkStart w:id="1399" w:name="_Toc137374401"/>
      <w:bookmarkStart w:id="1400" w:name="_Toc210411330"/>
      <w:r w:rsidRPr="009202AA">
        <w:t>6.4.2.1</w:t>
      </w:r>
      <w:r w:rsidRPr="009202AA">
        <w:tab/>
        <w:t>General</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1401" w:name="_Toc21096474"/>
      <w:bookmarkStart w:id="1402" w:name="_Toc29763441"/>
      <w:bookmarkStart w:id="1403" w:name="_Toc36029912"/>
      <w:bookmarkStart w:id="1404" w:name="_Toc37179812"/>
      <w:bookmarkStart w:id="1405" w:name="_Toc45869512"/>
      <w:bookmarkStart w:id="1406" w:name="_Toc52555311"/>
      <w:bookmarkStart w:id="1407" w:name="_Toc61126131"/>
      <w:bookmarkStart w:id="1408" w:name="_Toc67911547"/>
      <w:bookmarkStart w:id="1409" w:name="_Toc74841639"/>
      <w:bookmarkStart w:id="1410" w:name="_Toc76503419"/>
      <w:bookmarkStart w:id="1411" w:name="_Toc83041274"/>
      <w:bookmarkStart w:id="1412" w:name="_Toc89853670"/>
      <w:bookmarkStart w:id="1413" w:name="_Toc98668039"/>
      <w:bookmarkStart w:id="1414" w:name="_Toc130911179"/>
      <w:bookmarkStart w:id="1415" w:name="_Toc137374402"/>
      <w:bookmarkStart w:id="1416" w:name="_Toc210411331"/>
      <w:r w:rsidRPr="009202AA">
        <w:t>6.4.2.2</w:t>
      </w:r>
      <w:r w:rsidRPr="009202AA">
        <w:tab/>
      </w:r>
      <w:r w:rsidRPr="009202AA">
        <w:rPr>
          <w:lang w:eastAsia="zh-CN"/>
        </w:rPr>
        <w:t>Minimum requirement for MSR operation</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1417" w:name="_Toc21096475"/>
      <w:bookmarkStart w:id="1418" w:name="_Toc29763442"/>
      <w:bookmarkStart w:id="1419" w:name="_Toc36029913"/>
      <w:bookmarkStart w:id="1420" w:name="_Toc37179813"/>
      <w:bookmarkStart w:id="1421" w:name="_Toc45869513"/>
      <w:bookmarkStart w:id="1422" w:name="_Toc52555312"/>
      <w:bookmarkStart w:id="1423" w:name="_Toc61126132"/>
      <w:bookmarkStart w:id="1424" w:name="_Toc67911548"/>
      <w:bookmarkStart w:id="1425" w:name="_Toc74841640"/>
      <w:bookmarkStart w:id="1426" w:name="_Toc76503420"/>
      <w:bookmarkStart w:id="1427" w:name="_Toc83041275"/>
      <w:bookmarkStart w:id="1428" w:name="_Toc89853671"/>
      <w:bookmarkStart w:id="1429" w:name="_Toc98668040"/>
      <w:bookmarkStart w:id="1430" w:name="_Toc130911180"/>
      <w:bookmarkStart w:id="1431" w:name="_Toc137374403"/>
      <w:bookmarkStart w:id="1432" w:name="_Toc210411332"/>
      <w:r w:rsidRPr="009202AA">
        <w:rPr>
          <w:lang w:eastAsia="zh-CN"/>
        </w:rPr>
        <w:t>6.4.2.3</w:t>
      </w:r>
      <w:r w:rsidRPr="009202AA">
        <w:rPr>
          <w:lang w:eastAsia="zh-CN"/>
        </w:rPr>
        <w:tab/>
        <w:t>Minimum requirement for single RAT UTRA operation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1433" w:name="_Toc21096476"/>
      <w:bookmarkStart w:id="1434" w:name="_Toc29763443"/>
      <w:bookmarkStart w:id="1435" w:name="_Toc36029914"/>
      <w:bookmarkStart w:id="1436" w:name="_Toc37179814"/>
      <w:bookmarkStart w:id="1437" w:name="_Toc45869514"/>
      <w:bookmarkStart w:id="1438" w:name="_Toc52555313"/>
      <w:bookmarkStart w:id="1439" w:name="_Toc61126133"/>
      <w:bookmarkStart w:id="1440" w:name="_Toc67911549"/>
      <w:bookmarkStart w:id="1441" w:name="_Toc74841641"/>
      <w:bookmarkStart w:id="1442" w:name="_Toc76503421"/>
      <w:bookmarkStart w:id="1443" w:name="_Toc83041276"/>
      <w:bookmarkStart w:id="1444" w:name="_Toc89853672"/>
      <w:bookmarkStart w:id="1445" w:name="_Toc98668041"/>
      <w:bookmarkStart w:id="1446" w:name="_Toc130911181"/>
      <w:bookmarkStart w:id="1447" w:name="_Toc137374404"/>
      <w:bookmarkStart w:id="1448" w:name="_Toc210411333"/>
      <w:r w:rsidRPr="009202AA">
        <w:rPr>
          <w:lang w:eastAsia="zh-CN"/>
        </w:rPr>
        <w:t>6.4.2.4</w:t>
      </w:r>
      <w:r w:rsidRPr="009202AA">
        <w:rPr>
          <w:lang w:eastAsia="zh-CN"/>
        </w:rPr>
        <w:tab/>
        <w:t>Minimum requirement for single RAT E-UTRA operation</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1449" w:name="_Toc21096477"/>
      <w:bookmarkStart w:id="1450" w:name="_Toc29763444"/>
      <w:bookmarkStart w:id="1451" w:name="_Toc36029915"/>
      <w:bookmarkStart w:id="1452" w:name="_Toc37179815"/>
      <w:bookmarkStart w:id="1453" w:name="_Toc45869515"/>
      <w:bookmarkStart w:id="1454" w:name="_Toc52555314"/>
      <w:bookmarkStart w:id="1455" w:name="_Toc61126134"/>
      <w:bookmarkStart w:id="1456" w:name="_Toc67911550"/>
      <w:bookmarkStart w:id="1457" w:name="_Toc74841642"/>
      <w:bookmarkStart w:id="1458" w:name="_Toc76503422"/>
      <w:bookmarkStart w:id="1459" w:name="_Toc83041277"/>
      <w:bookmarkStart w:id="1460" w:name="_Toc89853673"/>
      <w:bookmarkStart w:id="1461" w:name="_Toc98668042"/>
      <w:bookmarkStart w:id="1462" w:name="_Toc130911182"/>
      <w:bookmarkStart w:id="1463" w:name="_Toc137374405"/>
      <w:bookmarkStart w:id="1464" w:name="_Toc210411334"/>
      <w:r w:rsidRPr="009202AA">
        <w:t>6.4.3</w:t>
      </w:r>
      <w:r w:rsidRPr="009202AA">
        <w:tab/>
        <w:t>Transmitter transient period</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E755CD9" w14:textId="77777777" w:rsidR="004C4A70" w:rsidRPr="009202AA" w:rsidRDefault="004C4A70" w:rsidP="004C4A70">
      <w:pPr>
        <w:pStyle w:val="Heading4"/>
      </w:pPr>
      <w:bookmarkStart w:id="1465" w:name="_Toc21096478"/>
      <w:bookmarkStart w:id="1466" w:name="_Toc29763445"/>
      <w:bookmarkStart w:id="1467" w:name="_Toc36029916"/>
      <w:bookmarkStart w:id="1468" w:name="_Toc37179816"/>
      <w:bookmarkStart w:id="1469" w:name="_Toc45869516"/>
      <w:bookmarkStart w:id="1470" w:name="_Toc52555315"/>
      <w:bookmarkStart w:id="1471" w:name="_Toc61126135"/>
      <w:bookmarkStart w:id="1472" w:name="_Toc67911551"/>
      <w:bookmarkStart w:id="1473" w:name="_Toc74841643"/>
      <w:bookmarkStart w:id="1474" w:name="_Toc76503423"/>
      <w:bookmarkStart w:id="1475" w:name="_Toc83041278"/>
      <w:bookmarkStart w:id="1476" w:name="_Toc89853674"/>
      <w:bookmarkStart w:id="1477" w:name="_Toc98668043"/>
      <w:bookmarkStart w:id="1478" w:name="_Toc130911183"/>
      <w:bookmarkStart w:id="1479" w:name="_Toc137374406"/>
      <w:bookmarkStart w:id="1480" w:name="_Toc210411335"/>
      <w:r w:rsidRPr="009202AA">
        <w:t>6.4.3.1</w:t>
      </w:r>
      <w:r w:rsidRPr="009202AA">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5pt;height:212.65pt" o:ole="">
            <v:imagedata r:id="rId14" o:title="" croptop="6311f" cropleft="2026f" cropright="2877f"/>
          </v:shape>
          <o:OLEObject Type="Embed" ProgID="Word.Picture.8" ShapeID="_x0000_i1025" DrawAspect="Content" ObjectID="_1821180406"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1481" w:name="_Toc21096479"/>
      <w:bookmarkStart w:id="1482" w:name="_Toc29763446"/>
      <w:bookmarkStart w:id="1483" w:name="_Toc36029917"/>
      <w:bookmarkStart w:id="1484" w:name="_Toc37179817"/>
      <w:bookmarkStart w:id="1485" w:name="_Toc45869517"/>
      <w:bookmarkStart w:id="1486" w:name="_Toc52555316"/>
      <w:bookmarkStart w:id="1487" w:name="_Toc61126136"/>
      <w:bookmarkStart w:id="1488" w:name="_Toc67911552"/>
      <w:bookmarkStart w:id="1489" w:name="_Toc74841644"/>
      <w:bookmarkStart w:id="1490" w:name="_Toc76503424"/>
      <w:bookmarkStart w:id="1491" w:name="_Toc83041279"/>
      <w:bookmarkStart w:id="1492" w:name="_Toc89853675"/>
      <w:bookmarkStart w:id="1493" w:name="_Toc98668044"/>
      <w:bookmarkStart w:id="1494" w:name="_Toc130911184"/>
      <w:bookmarkStart w:id="1495" w:name="_Toc137374407"/>
      <w:bookmarkStart w:id="1496" w:name="_Toc210411336"/>
      <w:r w:rsidRPr="009202AA">
        <w:t>6.4.3.2</w:t>
      </w:r>
      <w:r w:rsidRPr="009202AA">
        <w:tab/>
      </w:r>
      <w:r w:rsidRPr="009202AA">
        <w:rPr>
          <w:lang w:eastAsia="zh-CN"/>
        </w:rPr>
        <w:t>Minimum requirement for MSR operation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1497" w:name="_Toc21096480"/>
      <w:bookmarkStart w:id="1498" w:name="_Toc29763447"/>
      <w:bookmarkStart w:id="1499" w:name="_Toc36029918"/>
      <w:bookmarkStart w:id="1500" w:name="_Toc37179818"/>
      <w:bookmarkStart w:id="1501" w:name="_Toc45869518"/>
      <w:bookmarkStart w:id="1502" w:name="_Toc52555317"/>
      <w:bookmarkStart w:id="1503" w:name="_Toc61126137"/>
      <w:bookmarkStart w:id="1504" w:name="_Toc67911553"/>
      <w:bookmarkStart w:id="1505" w:name="_Toc74841645"/>
      <w:bookmarkStart w:id="1506" w:name="_Toc76503425"/>
      <w:bookmarkStart w:id="1507" w:name="_Toc83041280"/>
      <w:bookmarkStart w:id="1508" w:name="_Toc89853676"/>
      <w:bookmarkStart w:id="1509" w:name="_Toc98668045"/>
      <w:bookmarkStart w:id="1510" w:name="_Toc130911185"/>
      <w:bookmarkStart w:id="1511" w:name="_Toc137374408"/>
      <w:bookmarkStart w:id="1512" w:name="_Toc210411337"/>
      <w:r w:rsidRPr="009202AA">
        <w:rPr>
          <w:lang w:eastAsia="zh-CN"/>
        </w:rPr>
        <w:t>6.4.3.3</w:t>
      </w:r>
      <w:r w:rsidRPr="009202AA">
        <w:rPr>
          <w:lang w:eastAsia="zh-CN"/>
        </w:rPr>
        <w:tab/>
        <w:t>Minimum requirement for single RAT UTRA operation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1513" w:name="_Toc21096481"/>
      <w:bookmarkStart w:id="1514" w:name="_Toc29763448"/>
      <w:bookmarkStart w:id="1515" w:name="_Toc36029919"/>
      <w:bookmarkStart w:id="1516" w:name="_Toc37179819"/>
      <w:bookmarkStart w:id="1517" w:name="_Toc45869519"/>
      <w:bookmarkStart w:id="1518" w:name="_Toc52555318"/>
      <w:bookmarkStart w:id="1519" w:name="_Toc61126138"/>
      <w:bookmarkStart w:id="1520" w:name="_Toc67911554"/>
      <w:bookmarkStart w:id="1521" w:name="_Toc74841646"/>
      <w:bookmarkStart w:id="1522" w:name="_Toc76503426"/>
      <w:bookmarkStart w:id="1523" w:name="_Toc83041281"/>
      <w:bookmarkStart w:id="1524" w:name="_Toc89853677"/>
      <w:bookmarkStart w:id="1525" w:name="_Toc98668046"/>
      <w:bookmarkStart w:id="1526" w:name="_Toc130911186"/>
      <w:bookmarkStart w:id="1527" w:name="_Toc137374409"/>
      <w:bookmarkStart w:id="1528" w:name="_Toc210411338"/>
      <w:r w:rsidRPr="009202AA">
        <w:rPr>
          <w:lang w:eastAsia="zh-CN"/>
        </w:rPr>
        <w:t>6.4.3.4</w:t>
      </w:r>
      <w:r w:rsidRPr="009202AA">
        <w:rPr>
          <w:lang w:eastAsia="zh-CN"/>
        </w:rPr>
        <w:tab/>
        <w:t>Minimum requirement for single RAT E-UTRA operation</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1529" w:name="_Toc21096482"/>
      <w:bookmarkStart w:id="1530" w:name="_Toc29763449"/>
      <w:bookmarkStart w:id="1531" w:name="_Toc36029920"/>
      <w:bookmarkStart w:id="1532" w:name="_Toc37179820"/>
      <w:bookmarkStart w:id="1533" w:name="_Toc45869520"/>
      <w:bookmarkStart w:id="1534" w:name="_Toc52555319"/>
      <w:bookmarkStart w:id="1535" w:name="_Toc61126139"/>
      <w:bookmarkStart w:id="1536" w:name="_Toc67911555"/>
      <w:bookmarkStart w:id="1537" w:name="_Toc74841647"/>
      <w:bookmarkStart w:id="1538" w:name="_Toc76503427"/>
      <w:bookmarkStart w:id="1539" w:name="_Toc83041282"/>
      <w:bookmarkStart w:id="1540" w:name="_Toc89853678"/>
      <w:bookmarkStart w:id="1541" w:name="_Toc98668047"/>
      <w:bookmarkStart w:id="1542" w:name="_Toc130911187"/>
      <w:bookmarkStart w:id="1543" w:name="_Toc137374410"/>
      <w:bookmarkStart w:id="1544" w:name="_Toc210411339"/>
      <w:r w:rsidRPr="009202AA">
        <w:rPr>
          <w:lang w:eastAsia="zh-CN"/>
        </w:rPr>
        <w:t>6.5</w:t>
      </w:r>
      <w:r w:rsidRPr="009202AA">
        <w:rPr>
          <w:lang w:eastAsia="zh-CN"/>
        </w:rPr>
        <w:tab/>
        <w:t>Transmitted signal quality</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2216487" w14:textId="77777777" w:rsidR="004C4A70" w:rsidRPr="009202AA" w:rsidRDefault="004C4A70" w:rsidP="004C4A70">
      <w:pPr>
        <w:pStyle w:val="Heading3"/>
      </w:pPr>
      <w:bookmarkStart w:id="1545" w:name="_Toc21096483"/>
      <w:bookmarkStart w:id="1546" w:name="_Toc29763450"/>
      <w:bookmarkStart w:id="1547" w:name="_Toc36029921"/>
      <w:bookmarkStart w:id="1548" w:name="_Toc37179821"/>
      <w:bookmarkStart w:id="1549" w:name="_Toc45869521"/>
      <w:bookmarkStart w:id="1550" w:name="_Toc52555320"/>
      <w:bookmarkStart w:id="1551" w:name="_Toc61126140"/>
      <w:bookmarkStart w:id="1552" w:name="_Toc67911556"/>
      <w:bookmarkStart w:id="1553" w:name="_Toc74841648"/>
      <w:bookmarkStart w:id="1554" w:name="_Toc76503428"/>
      <w:bookmarkStart w:id="1555" w:name="_Toc83041283"/>
      <w:bookmarkStart w:id="1556" w:name="_Toc89853679"/>
      <w:bookmarkStart w:id="1557" w:name="_Toc98668048"/>
      <w:bookmarkStart w:id="1558" w:name="_Toc130911188"/>
      <w:bookmarkStart w:id="1559" w:name="_Toc137374411"/>
      <w:bookmarkStart w:id="1560" w:name="_Toc210411340"/>
      <w:r w:rsidRPr="009202AA">
        <w:t>6.5.1</w:t>
      </w:r>
      <w:r w:rsidRPr="009202AA">
        <w:tab/>
        <w:t>General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1561" w:name="_Toc21096484"/>
      <w:bookmarkStart w:id="1562" w:name="_Toc29763451"/>
      <w:bookmarkStart w:id="1563" w:name="_Toc36029922"/>
      <w:bookmarkStart w:id="1564" w:name="_Toc37179822"/>
      <w:bookmarkStart w:id="1565" w:name="_Toc45869522"/>
      <w:bookmarkStart w:id="1566" w:name="_Toc52555321"/>
      <w:bookmarkStart w:id="1567" w:name="_Toc61126141"/>
      <w:bookmarkStart w:id="1568" w:name="_Toc67911557"/>
      <w:bookmarkStart w:id="1569" w:name="_Toc74841649"/>
      <w:bookmarkStart w:id="1570" w:name="_Toc76503429"/>
      <w:bookmarkStart w:id="1571" w:name="_Toc83041284"/>
      <w:bookmarkStart w:id="1572" w:name="_Toc89853680"/>
      <w:bookmarkStart w:id="1573" w:name="_Toc98668049"/>
      <w:bookmarkStart w:id="1574" w:name="_Toc130911189"/>
      <w:bookmarkStart w:id="1575" w:name="_Toc137374412"/>
      <w:bookmarkStart w:id="1576" w:name="_Toc210411341"/>
      <w:r w:rsidRPr="009202AA">
        <w:t>6.5.2</w:t>
      </w:r>
      <w:r w:rsidRPr="009202AA">
        <w:tab/>
        <w:t>Frequency Error</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r w:rsidRPr="009202AA">
        <w:t xml:space="preserve"> </w:t>
      </w:r>
    </w:p>
    <w:p w14:paraId="54B067BD" w14:textId="77777777" w:rsidR="004C4A70" w:rsidRPr="009202AA" w:rsidRDefault="004C4A70" w:rsidP="004C4A70">
      <w:pPr>
        <w:pStyle w:val="Heading4"/>
      </w:pPr>
      <w:bookmarkStart w:id="1577" w:name="_Toc21096485"/>
      <w:bookmarkStart w:id="1578" w:name="_Toc29763452"/>
      <w:bookmarkStart w:id="1579" w:name="_Toc36029923"/>
      <w:bookmarkStart w:id="1580" w:name="_Toc37179823"/>
      <w:bookmarkStart w:id="1581" w:name="_Toc45869523"/>
      <w:bookmarkStart w:id="1582" w:name="_Toc52555322"/>
      <w:bookmarkStart w:id="1583" w:name="_Toc61126142"/>
      <w:bookmarkStart w:id="1584" w:name="_Toc67911558"/>
      <w:bookmarkStart w:id="1585" w:name="_Toc74841650"/>
      <w:bookmarkStart w:id="1586" w:name="_Toc76503430"/>
      <w:bookmarkStart w:id="1587" w:name="_Toc83041285"/>
      <w:bookmarkStart w:id="1588" w:name="_Toc89853681"/>
      <w:bookmarkStart w:id="1589" w:name="_Toc98668050"/>
      <w:bookmarkStart w:id="1590" w:name="_Toc130911190"/>
      <w:bookmarkStart w:id="1591" w:name="_Toc137374413"/>
      <w:bookmarkStart w:id="1592" w:name="_Toc210411342"/>
      <w:r w:rsidRPr="009202AA">
        <w:t>6.5.2.1</w:t>
      </w:r>
      <w:r w:rsidRPr="009202AA">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593" w:name="_Toc21096486"/>
      <w:bookmarkStart w:id="1594" w:name="_Toc29763453"/>
      <w:bookmarkStart w:id="1595" w:name="_Toc36029924"/>
      <w:bookmarkStart w:id="1596" w:name="_Toc37179824"/>
      <w:bookmarkStart w:id="1597" w:name="_Toc45869524"/>
      <w:bookmarkStart w:id="1598" w:name="_Toc52555323"/>
      <w:bookmarkStart w:id="1599" w:name="_Toc61126143"/>
      <w:bookmarkStart w:id="1600" w:name="_Toc67911559"/>
      <w:bookmarkStart w:id="1601" w:name="_Toc74841651"/>
      <w:bookmarkStart w:id="1602" w:name="_Toc76503431"/>
      <w:bookmarkStart w:id="1603" w:name="_Toc83041286"/>
      <w:bookmarkStart w:id="1604" w:name="_Toc89853682"/>
      <w:bookmarkStart w:id="1605" w:name="_Toc98668051"/>
      <w:bookmarkStart w:id="1606" w:name="_Toc130911191"/>
      <w:bookmarkStart w:id="1607" w:name="_Toc137374414"/>
      <w:bookmarkStart w:id="1608" w:name="_Toc210411343"/>
      <w:r w:rsidRPr="009202AA">
        <w:t>6.5.2.2</w:t>
      </w:r>
      <w:r w:rsidRPr="009202AA">
        <w:tab/>
      </w:r>
      <w:r w:rsidRPr="009202AA">
        <w:rPr>
          <w:lang w:eastAsia="zh-CN"/>
        </w:rPr>
        <w:t>Minimum requirement for MSR operation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609" w:name="_Toc21096487"/>
      <w:bookmarkStart w:id="1610" w:name="_Toc29763454"/>
      <w:bookmarkStart w:id="1611" w:name="_Toc36029925"/>
      <w:bookmarkStart w:id="1612" w:name="_Toc37179825"/>
      <w:bookmarkStart w:id="1613" w:name="_Toc45869525"/>
      <w:bookmarkStart w:id="1614" w:name="_Toc52555324"/>
      <w:bookmarkStart w:id="1615" w:name="_Toc61126144"/>
      <w:bookmarkStart w:id="1616" w:name="_Toc67911560"/>
      <w:bookmarkStart w:id="1617" w:name="_Toc74841652"/>
      <w:bookmarkStart w:id="1618" w:name="_Toc76503432"/>
      <w:bookmarkStart w:id="1619" w:name="_Toc83041287"/>
      <w:bookmarkStart w:id="1620" w:name="_Toc89853683"/>
      <w:bookmarkStart w:id="1621" w:name="_Toc98668052"/>
      <w:bookmarkStart w:id="1622" w:name="_Toc130911192"/>
      <w:bookmarkStart w:id="1623" w:name="_Toc137374415"/>
      <w:bookmarkStart w:id="1624" w:name="_Toc210411344"/>
      <w:r w:rsidRPr="009202AA">
        <w:rPr>
          <w:lang w:eastAsia="zh-CN"/>
        </w:rPr>
        <w:t>6.5.2.3</w:t>
      </w:r>
      <w:r w:rsidRPr="009202AA">
        <w:rPr>
          <w:lang w:eastAsia="zh-CN"/>
        </w:rPr>
        <w:tab/>
        <w:t>Minimum requirement for single RAT UTRA operation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625" w:name="_Toc21096488"/>
      <w:bookmarkStart w:id="1626" w:name="_Toc29763455"/>
      <w:bookmarkStart w:id="1627" w:name="_Toc36029926"/>
      <w:bookmarkStart w:id="1628" w:name="_Toc37179826"/>
      <w:bookmarkStart w:id="1629" w:name="_Toc45869526"/>
      <w:bookmarkStart w:id="1630" w:name="_Toc52555325"/>
      <w:bookmarkStart w:id="1631" w:name="_Toc61126145"/>
      <w:bookmarkStart w:id="1632" w:name="_Toc67911561"/>
      <w:bookmarkStart w:id="1633" w:name="_Toc74841653"/>
      <w:bookmarkStart w:id="1634" w:name="_Toc76503433"/>
      <w:bookmarkStart w:id="1635" w:name="_Toc83041288"/>
      <w:bookmarkStart w:id="1636" w:name="_Toc89853684"/>
      <w:bookmarkStart w:id="1637" w:name="_Toc98668053"/>
      <w:bookmarkStart w:id="1638" w:name="_Toc130911193"/>
      <w:bookmarkStart w:id="1639" w:name="_Toc137374416"/>
      <w:bookmarkStart w:id="1640" w:name="_Toc210411345"/>
      <w:r w:rsidRPr="009202AA">
        <w:rPr>
          <w:lang w:eastAsia="zh-CN"/>
        </w:rPr>
        <w:t>6.5.2.4</w:t>
      </w:r>
      <w:r w:rsidRPr="009202AA">
        <w:rPr>
          <w:lang w:eastAsia="zh-CN"/>
        </w:rPr>
        <w:tab/>
        <w:t>Minimum requirement for single RAT E-UTRA operation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641" w:name="_Toc21096489"/>
      <w:bookmarkStart w:id="1642" w:name="_Toc29763456"/>
      <w:bookmarkStart w:id="1643" w:name="_Toc36029927"/>
      <w:bookmarkStart w:id="1644" w:name="_Toc37179827"/>
      <w:bookmarkStart w:id="1645" w:name="_Toc45869527"/>
      <w:bookmarkStart w:id="1646" w:name="_Toc52555326"/>
      <w:bookmarkStart w:id="1647" w:name="_Toc61126146"/>
      <w:bookmarkStart w:id="1648" w:name="_Toc67911562"/>
      <w:bookmarkStart w:id="1649" w:name="_Toc74841654"/>
      <w:bookmarkStart w:id="1650" w:name="_Toc76503434"/>
      <w:bookmarkStart w:id="1651" w:name="_Toc83041289"/>
      <w:bookmarkStart w:id="1652" w:name="_Toc89853685"/>
      <w:bookmarkStart w:id="1653" w:name="_Toc98668054"/>
      <w:bookmarkStart w:id="1654" w:name="_Toc130911194"/>
      <w:bookmarkStart w:id="1655" w:name="_Toc137374417"/>
      <w:bookmarkStart w:id="1656" w:name="_Toc210411346"/>
      <w:r w:rsidRPr="009202AA">
        <w:t>6.5.3</w:t>
      </w:r>
      <w:r w:rsidRPr="009202AA">
        <w:tab/>
        <w:t>Time alignment error</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1E34AB07" w14:textId="77777777" w:rsidR="004C4A70" w:rsidRPr="009202AA" w:rsidRDefault="004C4A70" w:rsidP="004C4A70">
      <w:pPr>
        <w:pStyle w:val="Heading4"/>
      </w:pPr>
      <w:bookmarkStart w:id="1657" w:name="_Toc21096490"/>
      <w:bookmarkStart w:id="1658" w:name="_Toc29763457"/>
      <w:bookmarkStart w:id="1659" w:name="_Toc36029928"/>
      <w:bookmarkStart w:id="1660" w:name="_Toc37179828"/>
      <w:bookmarkStart w:id="1661" w:name="_Toc45869528"/>
      <w:bookmarkStart w:id="1662" w:name="_Toc52555327"/>
      <w:bookmarkStart w:id="1663" w:name="_Toc61126147"/>
      <w:bookmarkStart w:id="1664" w:name="_Toc67911563"/>
      <w:bookmarkStart w:id="1665" w:name="_Toc74841655"/>
      <w:bookmarkStart w:id="1666" w:name="_Toc76503435"/>
      <w:bookmarkStart w:id="1667" w:name="_Toc83041290"/>
      <w:bookmarkStart w:id="1668" w:name="_Toc89853686"/>
      <w:bookmarkStart w:id="1669" w:name="_Toc98668055"/>
      <w:bookmarkStart w:id="1670" w:name="_Toc130911195"/>
      <w:bookmarkStart w:id="1671" w:name="_Toc137374418"/>
      <w:bookmarkStart w:id="1672" w:name="_Toc210411347"/>
      <w:r w:rsidRPr="009202AA">
        <w:t>6.5.3.1</w:t>
      </w:r>
      <w:r w:rsidRPr="009202AA">
        <w:tab/>
        <w:t>General</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673" w:name="_Toc21096491"/>
      <w:bookmarkStart w:id="1674" w:name="_Toc29763458"/>
      <w:bookmarkStart w:id="1675" w:name="_Toc36029929"/>
      <w:bookmarkStart w:id="1676" w:name="_Toc37179829"/>
      <w:bookmarkStart w:id="1677" w:name="_Toc45869529"/>
      <w:bookmarkStart w:id="1678" w:name="_Toc52555328"/>
      <w:bookmarkStart w:id="1679" w:name="_Toc61126148"/>
      <w:bookmarkStart w:id="1680" w:name="_Toc67911564"/>
      <w:bookmarkStart w:id="1681" w:name="_Toc74841656"/>
      <w:bookmarkStart w:id="1682" w:name="_Toc76503436"/>
      <w:bookmarkStart w:id="1683" w:name="_Toc83041291"/>
      <w:bookmarkStart w:id="1684" w:name="_Toc89853687"/>
      <w:bookmarkStart w:id="1685" w:name="_Toc98668056"/>
      <w:bookmarkStart w:id="1686" w:name="_Toc130911196"/>
      <w:bookmarkStart w:id="1687" w:name="_Toc137374419"/>
      <w:bookmarkStart w:id="1688" w:name="_Toc210411348"/>
      <w:r w:rsidRPr="009202AA">
        <w:t>6.5.3.2</w:t>
      </w:r>
      <w:r w:rsidRPr="009202AA">
        <w:tab/>
      </w:r>
      <w:r w:rsidRPr="009202AA">
        <w:rPr>
          <w:lang w:eastAsia="zh-CN"/>
        </w:rPr>
        <w:t>Minimum requirement for MSR operation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689" w:name="_Toc21096492"/>
      <w:bookmarkStart w:id="1690" w:name="_Toc29763459"/>
      <w:bookmarkStart w:id="1691" w:name="_Toc36029930"/>
      <w:bookmarkStart w:id="1692" w:name="_Toc37179830"/>
      <w:bookmarkStart w:id="1693" w:name="_Toc45869530"/>
      <w:bookmarkStart w:id="1694" w:name="_Toc52555329"/>
      <w:bookmarkStart w:id="1695" w:name="_Toc61126149"/>
      <w:bookmarkStart w:id="1696" w:name="_Toc67911565"/>
      <w:bookmarkStart w:id="1697" w:name="_Toc74841657"/>
      <w:bookmarkStart w:id="1698" w:name="_Toc76503437"/>
      <w:bookmarkStart w:id="1699" w:name="_Toc83041292"/>
      <w:bookmarkStart w:id="1700" w:name="_Toc89853688"/>
      <w:bookmarkStart w:id="1701" w:name="_Toc98668057"/>
      <w:bookmarkStart w:id="1702" w:name="_Toc130911197"/>
      <w:bookmarkStart w:id="1703" w:name="_Toc137374420"/>
      <w:bookmarkStart w:id="1704" w:name="_Toc210411349"/>
      <w:r w:rsidRPr="009202AA">
        <w:rPr>
          <w:lang w:eastAsia="zh-CN"/>
        </w:rPr>
        <w:t>6.5.3.3</w:t>
      </w:r>
      <w:r w:rsidRPr="009202AA">
        <w:rPr>
          <w:lang w:eastAsia="zh-CN"/>
        </w:rPr>
        <w:tab/>
        <w:t>Minimum requirement for single RAT UTRA operation</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705" w:name="_Toc21096493"/>
      <w:bookmarkStart w:id="1706" w:name="_Toc29763460"/>
      <w:bookmarkStart w:id="1707" w:name="_Toc36029931"/>
      <w:bookmarkStart w:id="1708" w:name="_Toc37179831"/>
      <w:bookmarkStart w:id="1709" w:name="_Toc45869531"/>
      <w:bookmarkStart w:id="1710" w:name="_Toc52555330"/>
      <w:bookmarkStart w:id="1711" w:name="_Toc61126150"/>
      <w:bookmarkStart w:id="1712" w:name="_Toc67911566"/>
      <w:bookmarkStart w:id="1713" w:name="_Toc74841658"/>
      <w:bookmarkStart w:id="1714" w:name="_Toc76503438"/>
      <w:bookmarkStart w:id="1715" w:name="_Toc83041293"/>
      <w:bookmarkStart w:id="1716" w:name="_Toc89853689"/>
      <w:bookmarkStart w:id="1717" w:name="_Toc98668058"/>
      <w:bookmarkStart w:id="1718" w:name="_Toc130911198"/>
      <w:bookmarkStart w:id="1719" w:name="_Toc137374421"/>
      <w:bookmarkStart w:id="1720" w:name="_Toc210411350"/>
      <w:r w:rsidRPr="009202AA">
        <w:rPr>
          <w:lang w:eastAsia="zh-CN"/>
        </w:rPr>
        <w:t>6.5.3.4</w:t>
      </w:r>
      <w:r w:rsidRPr="009202AA">
        <w:rPr>
          <w:lang w:eastAsia="zh-CN"/>
        </w:rPr>
        <w:tab/>
        <w:t>Minimum requirement for single RAT E-UTRA operation</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721" w:name="_Toc21096494"/>
      <w:bookmarkStart w:id="1722" w:name="_Toc29763461"/>
      <w:bookmarkStart w:id="1723" w:name="_Toc36029932"/>
      <w:bookmarkStart w:id="1724" w:name="_Toc37179832"/>
      <w:bookmarkStart w:id="1725" w:name="_Toc45869532"/>
      <w:bookmarkStart w:id="1726" w:name="_Toc52555331"/>
      <w:bookmarkStart w:id="1727" w:name="_Toc61126151"/>
      <w:bookmarkStart w:id="1728" w:name="_Toc67911567"/>
      <w:bookmarkStart w:id="1729" w:name="_Toc74841659"/>
      <w:bookmarkStart w:id="1730" w:name="_Toc76503439"/>
      <w:bookmarkStart w:id="1731" w:name="_Toc83041294"/>
      <w:bookmarkStart w:id="1732" w:name="_Toc89853690"/>
      <w:bookmarkStart w:id="1733" w:name="_Toc98668059"/>
      <w:bookmarkStart w:id="1734" w:name="_Toc130911199"/>
      <w:bookmarkStart w:id="1735" w:name="_Toc137374422"/>
      <w:bookmarkStart w:id="1736" w:name="_Toc210411351"/>
      <w:r w:rsidRPr="009202AA">
        <w:t>6.5.4</w:t>
      </w:r>
      <w:r w:rsidRPr="009202AA">
        <w:tab/>
        <w:t>Modulation quality</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304F0CE0" w14:textId="77777777" w:rsidR="004C4A70" w:rsidRPr="009202AA" w:rsidRDefault="004C4A70" w:rsidP="004C4A70">
      <w:pPr>
        <w:pStyle w:val="Heading4"/>
      </w:pPr>
      <w:bookmarkStart w:id="1737" w:name="_Toc21096495"/>
      <w:bookmarkStart w:id="1738" w:name="_Toc29763462"/>
      <w:bookmarkStart w:id="1739" w:name="_Toc36029933"/>
      <w:bookmarkStart w:id="1740" w:name="_Toc37179833"/>
      <w:bookmarkStart w:id="1741" w:name="_Toc45869533"/>
      <w:bookmarkStart w:id="1742" w:name="_Toc52555332"/>
      <w:bookmarkStart w:id="1743" w:name="_Toc61126152"/>
      <w:bookmarkStart w:id="1744" w:name="_Toc67911568"/>
      <w:bookmarkStart w:id="1745" w:name="_Toc74841660"/>
      <w:bookmarkStart w:id="1746" w:name="_Toc76503440"/>
      <w:bookmarkStart w:id="1747" w:name="_Toc83041295"/>
      <w:bookmarkStart w:id="1748" w:name="_Toc89853691"/>
      <w:bookmarkStart w:id="1749" w:name="_Toc98668060"/>
      <w:bookmarkStart w:id="1750" w:name="_Toc130911200"/>
      <w:bookmarkStart w:id="1751" w:name="_Toc137374423"/>
      <w:bookmarkStart w:id="1752" w:name="_Toc210411352"/>
      <w:r w:rsidRPr="009202AA">
        <w:t>6.5.4.1</w:t>
      </w:r>
      <w:r w:rsidRPr="009202AA">
        <w:tab/>
        <w:t>General</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753" w:name="_Toc21096496"/>
      <w:bookmarkStart w:id="1754" w:name="_Toc29763463"/>
      <w:bookmarkStart w:id="1755" w:name="_Toc36029934"/>
      <w:bookmarkStart w:id="1756" w:name="_Toc37179834"/>
      <w:bookmarkStart w:id="1757" w:name="_Toc45869534"/>
      <w:bookmarkStart w:id="1758" w:name="_Toc52555333"/>
      <w:bookmarkStart w:id="1759" w:name="_Toc61126153"/>
      <w:bookmarkStart w:id="1760" w:name="_Toc67911569"/>
      <w:bookmarkStart w:id="1761" w:name="_Toc74841661"/>
      <w:bookmarkStart w:id="1762" w:name="_Toc76503441"/>
      <w:bookmarkStart w:id="1763" w:name="_Toc83041296"/>
      <w:bookmarkStart w:id="1764" w:name="_Toc89853692"/>
      <w:bookmarkStart w:id="1765" w:name="_Toc98668061"/>
      <w:bookmarkStart w:id="1766" w:name="_Toc130911201"/>
      <w:bookmarkStart w:id="1767" w:name="_Toc137374424"/>
      <w:bookmarkStart w:id="1768" w:name="_Toc210411353"/>
      <w:r w:rsidRPr="009202AA">
        <w:t>6.5.4.2</w:t>
      </w:r>
      <w:r w:rsidRPr="009202AA">
        <w:tab/>
      </w:r>
      <w:r w:rsidRPr="009202AA">
        <w:rPr>
          <w:lang w:eastAsia="zh-CN"/>
        </w:rPr>
        <w:t>Minimum requirement for MSR operation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769" w:name="_Toc21096497"/>
      <w:bookmarkStart w:id="1770" w:name="_Toc29763464"/>
      <w:bookmarkStart w:id="1771" w:name="_Toc36029935"/>
      <w:bookmarkStart w:id="1772" w:name="_Toc37179835"/>
      <w:bookmarkStart w:id="1773" w:name="_Toc45869535"/>
      <w:bookmarkStart w:id="1774" w:name="_Toc52555334"/>
      <w:bookmarkStart w:id="1775" w:name="_Toc61126154"/>
      <w:bookmarkStart w:id="1776" w:name="_Toc67911570"/>
      <w:bookmarkStart w:id="1777" w:name="_Toc74841662"/>
      <w:bookmarkStart w:id="1778" w:name="_Toc76503442"/>
      <w:bookmarkStart w:id="1779" w:name="_Toc83041297"/>
      <w:bookmarkStart w:id="1780" w:name="_Toc89853693"/>
      <w:bookmarkStart w:id="1781" w:name="_Toc98668062"/>
      <w:bookmarkStart w:id="1782" w:name="_Toc130911202"/>
      <w:bookmarkStart w:id="1783" w:name="_Toc137374425"/>
      <w:bookmarkStart w:id="1784" w:name="_Toc210411354"/>
      <w:r w:rsidRPr="009202AA">
        <w:rPr>
          <w:lang w:eastAsia="zh-CN"/>
        </w:rPr>
        <w:t>6.5.4.3</w:t>
      </w:r>
      <w:r w:rsidRPr="009202AA">
        <w:rPr>
          <w:lang w:eastAsia="zh-CN"/>
        </w:rPr>
        <w:tab/>
        <w:t>Minimum requirement for single RAT UTRA operation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785" w:name="_Toc21096498"/>
      <w:bookmarkStart w:id="1786" w:name="_Toc29763465"/>
      <w:bookmarkStart w:id="1787" w:name="_Toc36029936"/>
      <w:bookmarkStart w:id="1788" w:name="_Toc37179836"/>
      <w:bookmarkStart w:id="1789" w:name="_Toc45869536"/>
      <w:bookmarkStart w:id="1790" w:name="_Toc52555335"/>
      <w:bookmarkStart w:id="1791" w:name="_Toc61126155"/>
      <w:bookmarkStart w:id="1792" w:name="_Toc67911571"/>
      <w:bookmarkStart w:id="1793" w:name="_Toc74841663"/>
      <w:bookmarkStart w:id="1794" w:name="_Toc76503443"/>
      <w:bookmarkStart w:id="1795" w:name="_Toc83041298"/>
      <w:bookmarkStart w:id="1796" w:name="_Toc89853694"/>
      <w:bookmarkStart w:id="1797" w:name="_Toc98668063"/>
      <w:bookmarkStart w:id="1798" w:name="_Toc130911203"/>
      <w:bookmarkStart w:id="1799" w:name="_Toc137374426"/>
      <w:bookmarkStart w:id="1800" w:name="_Toc210411355"/>
      <w:r w:rsidRPr="009202AA">
        <w:rPr>
          <w:lang w:eastAsia="zh-CN"/>
        </w:rPr>
        <w:t>6.5.4.4</w:t>
      </w:r>
      <w:r w:rsidRPr="009202AA">
        <w:rPr>
          <w:lang w:eastAsia="zh-CN"/>
        </w:rPr>
        <w:tab/>
        <w:t>Minimum requirement for single RAT E-UTRA operation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801" w:name="_Toc21096499"/>
      <w:bookmarkStart w:id="1802" w:name="_Toc29763466"/>
      <w:bookmarkStart w:id="1803" w:name="_Toc36029937"/>
      <w:bookmarkStart w:id="1804" w:name="_Toc37179837"/>
      <w:bookmarkStart w:id="1805" w:name="_Toc45869537"/>
      <w:bookmarkStart w:id="1806" w:name="_Toc52555336"/>
      <w:bookmarkStart w:id="1807" w:name="_Toc61126156"/>
      <w:bookmarkStart w:id="1808" w:name="_Toc67911572"/>
      <w:bookmarkStart w:id="1809" w:name="_Toc74841664"/>
      <w:bookmarkStart w:id="1810" w:name="_Toc76503444"/>
      <w:bookmarkStart w:id="1811" w:name="_Toc83041299"/>
      <w:bookmarkStart w:id="1812" w:name="_Toc89853695"/>
      <w:bookmarkStart w:id="1813" w:name="_Toc98668064"/>
      <w:bookmarkStart w:id="1814" w:name="_Toc130911204"/>
      <w:bookmarkStart w:id="1815" w:name="_Toc137374427"/>
      <w:bookmarkStart w:id="1816" w:name="_Toc210411356"/>
      <w:r w:rsidRPr="009202AA">
        <w:t>6.5.5</w:t>
      </w:r>
      <w:r w:rsidRPr="009202AA">
        <w:tab/>
        <w:t>Transmit pulse shape filter</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6E7CB10B" w14:textId="77777777" w:rsidR="004C4A70" w:rsidRPr="009202AA" w:rsidRDefault="004C4A70" w:rsidP="004C4A70">
      <w:pPr>
        <w:pStyle w:val="Heading4"/>
      </w:pPr>
      <w:bookmarkStart w:id="1817" w:name="_Toc21096500"/>
      <w:bookmarkStart w:id="1818" w:name="_Toc29763467"/>
      <w:bookmarkStart w:id="1819" w:name="_Toc36029938"/>
      <w:bookmarkStart w:id="1820" w:name="_Toc37179838"/>
      <w:bookmarkStart w:id="1821" w:name="_Toc45869538"/>
      <w:bookmarkStart w:id="1822" w:name="_Toc52555337"/>
      <w:bookmarkStart w:id="1823" w:name="_Toc61126157"/>
      <w:bookmarkStart w:id="1824" w:name="_Toc67911573"/>
      <w:bookmarkStart w:id="1825" w:name="_Toc74841665"/>
      <w:bookmarkStart w:id="1826" w:name="_Toc76503445"/>
      <w:bookmarkStart w:id="1827" w:name="_Toc83041300"/>
      <w:bookmarkStart w:id="1828" w:name="_Toc89853696"/>
      <w:bookmarkStart w:id="1829" w:name="_Toc98668065"/>
      <w:bookmarkStart w:id="1830" w:name="_Toc130911205"/>
      <w:bookmarkStart w:id="1831" w:name="_Toc137374428"/>
      <w:bookmarkStart w:id="1832" w:name="_Toc210411357"/>
      <w:r w:rsidRPr="009202AA">
        <w:t>6.5.5.1</w:t>
      </w:r>
      <w:r w:rsidRPr="009202AA">
        <w:tab/>
        <w:t>General</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833" w:name="_Toc21096501"/>
      <w:bookmarkStart w:id="1834" w:name="_Toc29763468"/>
      <w:bookmarkStart w:id="1835" w:name="_Toc36029939"/>
      <w:bookmarkStart w:id="1836" w:name="_Toc37179839"/>
      <w:bookmarkStart w:id="1837" w:name="_Toc45869539"/>
      <w:bookmarkStart w:id="1838" w:name="_Toc52555338"/>
      <w:bookmarkStart w:id="1839" w:name="_Toc61126158"/>
      <w:bookmarkStart w:id="1840" w:name="_Toc67911574"/>
      <w:bookmarkStart w:id="1841" w:name="_Toc74841666"/>
      <w:bookmarkStart w:id="1842" w:name="_Toc76503446"/>
      <w:bookmarkStart w:id="1843" w:name="_Toc83041301"/>
      <w:bookmarkStart w:id="1844" w:name="_Toc89853697"/>
      <w:bookmarkStart w:id="1845" w:name="_Toc98668066"/>
      <w:bookmarkStart w:id="1846" w:name="_Toc130911206"/>
      <w:bookmarkStart w:id="1847" w:name="_Toc137374429"/>
      <w:bookmarkStart w:id="1848" w:name="_Toc210411358"/>
      <w:r w:rsidRPr="009202AA">
        <w:t>6.5.5.2</w:t>
      </w:r>
      <w:r w:rsidRPr="009202AA">
        <w:tab/>
      </w:r>
      <w:r w:rsidRPr="009202AA">
        <w:rPr>
          <w:lang w:eastAsia="zh-CN"/>
        </w:rPr>
        <w:t>Void</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69FBE425" w14:textId="77777777" w:rsidR="004C4A70" w:rsidRPr="009202AA" w:rsidRDefault="004C4A70" w:rsidP="004C4A70">
      <w:pPr>
        <w:pStyle w:val="Heading4"/>
        <w:rPr>
          <w:lang w:eastAsia="zh-CN"/>
        </w:rPr>
      </w:pPr>
      <w:bookmarkStart w:id="1849" w:name="_Toc21096502"/>
      <w:bookmarkStart w:id="1850" w:name="_Toc29763469"/>
      <w:bookmarkStart w:id="1851" w:name="_Toc36029940"/>
      <w:bookmarkStart w:id="1852" w:name="_Toc37179840"/>
      <w:bookmarkStart w:id="1853" w:name="_Toc45869540"/>
      <w:bookmarkStart w:id="1854" w:name="_Toc52555339"/>
      <w:bookmarkStart w:id="1855" w:name="_Toc61126159"/>
      <w:bookmarkStart w:id="1856" w:name="_Toc67911575"/>
      <w:bookmarkStart w:id="1857" w:name="_Toc74841667"/>
      <w:bookmarkStart w:id="1858" w:name="_Toc76503447"/>
      <w:bookmarkStart w:id="1859" w:name="_Toc83041302"/>
      <w:bookmarkStart w:id="1860" w:name="_Toc89853698"/>
      <w:bookmarkStart w:id="1861" w:name="_Toc98668067"/>
      <w:bookmarkStart w:id="1862" w:name="_Toc130911207"/>
      <w:bookmarkStart w:id="1863" w:name="_Toc137374430"/>
      <w:bookmarkStart w:id="1864" w:name="_Toc210411359"/>
      <w:r w:rsidRPr="009202AA">
        <w:rPr>
          <w:lang w:eastAsia="zh-CN"/>
        </w:rPr>
        <w:t>6.5.5.3</w:t>
      </w:r>
      <w:r w:rsidRPr="009202AA">
        <w:rPr>
          <w:lang w:eastAsia="zh-CN"/>
        </w:rPr>
        <w:tab/>
        <w:t>Void</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7F6C6197" w14:textId="77777777" w:rsidR="004C4A70" w:rsidRPr="009202AA" w:rsidRDefault="004C4A70" w:rsidP="004C4A70">
      <w:pPr>
        <w:pStyle w:val="Heading4"/>
        <w:rPr>
          <w:lang w:eastAsia="zh-CN"/>
        </w:rPr>
      </w:pPr>
      <w:bookmarkStart w:id="1865" w:name="_Toc21096503"/>
      <w:bookmarkStart w:id="1866" w:name="_Toc29763470"/>
      <w:bookmarkStart w:id="1867" w:name="_Toc36029941"/>
      <w:bookmarkStart w:id="1868" w:name="_Toc37179841"/>
      <w:bookmarkStart w:id="1869" w:name="_Toc45869541"/>
      <w:bookmarkStart w:id="1870" w:name="_Toc52555340"/>
      <w:bookmarkStart w:id="1871" w:name="_Toc61126160"/>
      <w:bookmarkStart w:id="1872" w:name="_Toc67911576"/>
      <w:bookmarkStart w:id="1873" w:name="_Toc74841668"/>
      <w:bookmarkStart w:id="1874" w:name="_Toc76503448"/>
      <w:bookmarkStart w:id="1875" w:name="_Toc83041303"/>
      <w:bookmarkStart w:id="1876" w:name="_Toc89853699"/>
      <w:bookmarkStart w:id="1877" w:name="_Toc98668068"/>
      <w:bookmarkStart w:id="1878" w:name="_Toc130911208"/>
      <w:bookmarkStart w:id="1879" w:name="_Toc137374431"/>
      <w:bookmarkStart w:id="1880" w:name="_Toc210411360"/>
      <w:r w:rsidRPr="009202AA">
        <w:rPr>
          <w:lang w:eastAsia="zh-CN"/>
        </w:rPr>
        <w:t>6.5.5.4</w:t>
      </w:r>
      <w:r w:rsidRPr="009202AA">
        <w:rPr>
          <w:lang w:eastAsia="zh-CN"/>
        </w:rPr>
        <w:tab/>
        <w:t>Void</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7BE8CB3F" w14:textId="77777777" w:rsidR="004C4A70" w:rsidRPr="009202AA" w:rsidRDefault="004C4A70" w:rsidP="004C4A70">
      <w:pPr>
        <w:pStyle w:val="Heading2"/>
        <w:rPr>
          <w:lang w:eastAsia="zh-CN"/>
        </w:rPr>
      </w:pPr>
      <w:bookmarkStart w:id="1881" w:name="_Toc21096504"/>
      <w:bookmarkStart w:id="1882" w:name="_Toc29763471"/>
      <w:bookmarkStart w:id="1883" w:name="_Toc36029942"/>
      <w:bookmarkStart w:id="1884" w:name="_Toc37179842"/>
      <w:bookmarkStart w:id="1885" w:name="_Toc45869542"/>
      <w:bookmarkStart w:id="1886" w:name="_Toc52555341"/>
      <w:bookmarkStart w:id="1887" w:name="_Toc61126161"/>
      <w:bookmarkStart w:id="1888" w:name="_Toc67911577"/>
      <w:bookmarkStart w:id="1889" w:name="_Toc74841669"/>
      <w:bookmarkStart w:id="1890" w:name="_Toc76503449"/>
      <w:bookmarkStart w:id="1891" w:name="_Toc83041304"/>
      <w:bookmarkStart w:id="1892" w:name="_Toc89853700"/>
      <w:bookmarkStart w:id="1893" w:name="_Toc98668069"/>
      <w:bookmarkStart w:id="1894" w:name="_Toc130911209"/>
      <w:bookmarkStart w:id="1895" w:name="_Toc137374432"/>
      <w:bookmarkStart w:id="1896" w:name="_Toc210411361"/>
      <w:r w:rsidRPr="009202AA">
        <w:rPr>
          <w:lang w:eastAsia="zh-CN"/>
        </w:rPr>
        <w:t>6.6</w:t>
      </w:r>
      <w:r w:rsidRPr="009202AA">
        <w:rPr>
          <w:lang w:eastAsia="zh-CN"/>
        </w:rPr>
        <w:tab/>
        <w:t>Unwanted Emissions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2CCA3795" w14:textId="77777777" w:rsidR="004C4A70" w:rsidRPr="009202AA" w:rsidRDefault="004C4A70" w:rsidP="004C4A70">
      <w:pPr>
        <w:pStyle w:val="Heading3"/>
      </w:pPr>
      <w:bookmarkStart w:id="1897" w:name="_Toc21096505"/>
      <w:bookmarkStart w:id="1898" w:name="_Toc29763472"/>
      <w:bookmarkStart w:id="1899" w:name="_Toc36029943"/>
      <w:bookmarkStart w:id="1900" w:name="_Toc37179843"/>
      <w:bookmarkStart w:id="1901" w:name="_Toc45869543"/>
      <w:bookmarkStart w:id="1902" w:name="_Toc52555342"/>
      <w:bookmarkStart w:id="1903" w:name="_Toc61126162"/>
      <w:bookmarkStart w:id="1904" w:name="_Toc67911578"/>
      <w:bookmarkStart w:id="1905" w:name="_Toc74841670"/>
      <w:bookmarkStart w:id="1906" w:name="_Toc76503450"/>
      <w:bookmarkStart w:id="1907" w:name="_Toc83041305"/>
      <w:bookmarkStart w:id="1908" w:name="_Toc89853701"/>
      <w:bookmarkStart w:id="1909" w:name="_Toc98668070"/>
      <w:bookmarkStart w:id="1910" w:name="_Toc130911210"/>
      <w:bookmarkStart w:id="1911" w:name="_Toc137374433"/>
      <w:bookmarkStart w:id="1912" w:name="_Toc210411362"/>
      <w:r w:rsidRPr="009202AA">
        <w:t>6.6.1</w:t>
      </w:r>
      <w:r w:rsidRPr="009202AA">
        <w:tab/>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913" w:name="_Toc21096506"/>
      <w:bookmarkStart w:id="1914" w:name="_Toc29763473"/>
      <w:bookmarkStart w:id="1915" w:name="_Toc36029944"/>
      <w:bookmarkStart w:id="1916" w:name="_Toc37179844"/>
      <w:bookmarkStart w:id="1917" w:name="_Toc45869544"/>
      <w:bookmarkStart w:id="1918" w:name="_Toc52555343"/>
      <w:bookmarkStart w:id="1919" w:name="_Toc61126163"/>
      <w:bookmarkStart w:id="1920" w:name="_Toc67911579"/>
      <w:bookmarkStart w:id="1921" w:name="_Toc74841671"/>
      <w:bookmarkStart w:id="1922" w:name="_Toc76503451"/>
      <w:bookmarkStart w:id="1923" w:name="_Toc83041306"/>
      <w:bookmarkStart w:id="1924" w:name="_Toc89853702"/>
      <w:bookmarkStart w:id="1925" w:name="_Toc98668071"/>
      <w:bookmarkStart w:id="1926" w:name="_Toc130911211"/>
      <w:bookmarkStart w:id="1927" w:name="_Toc137374434"/>
      <w:bookmarkStart w:id="1928" w:name="_Toc210411363"/>
      <w:r w:rsidRPr="009202AA">
        <w:rPr>
          <w:lang w:eastAsia="zh-CN"/>
        </w:rPr>
        <w:t>6.6.2</w:t>
      </w:r>
      <w:r w:rsidRPr="009202AA">
        <w:rPr>
          <w:lang w:eastAsia="zh-CN"/>
        </w:rPr>
        <w:tab/>
        <w:t>Occupied bandwidth</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r w:rsidRPr="009202AA">
        <w:rPr>
          <w:lang w:eastAsia="zh-CN"/>
        </w:rPr>
        <w:t xml:space="preserve"> </w:t>
      </w:r>
    </w:p>
    <w:p w14:paraId="51411718" w14:textId="77777777" w:rsidR="004C4A70" w:rsidRPr="009202AA" w:rsidRDefault="004C4A70" w:rsidP="004C4A70">
      <w:pPr>
        <w:pStyle w:val="Heading4"/>
      </w:pPr>
      <w:bookmarkStart w:id="1929" w:name="_Toc21096507"/>
      <w:bookmarkStart w:id="1930" w:name="_Toc29763474"/>
      <w:bookmarkStart w:id="1931" w:name="_Toc36029945"/>
      <w:bookmarkStart w:id="1932" w:name="_Toc37179845"/>
      <w:bookmarkStart w:id="1933" w:name="_Toc45869545"/>
      <w:bookmarkStart w:id="1934" w:name="_Toc52555344"/>
      <w:bookmarkStart w:id="1935" w:name="_Toc61126164"/>
      <w:bookmarkStart w:id="1936" w:name="_Toc67911580"/>
      <w:bookmarkStart w:id="1937" w:name="_Toc74841672"/>
      <w:bookmarkStart w:id="1938" w:name="_Toc76503452"/>
      <w:bookmarkStart w:id="1939" w:name="_Toc83041307"/>
      <w:bookmarkStart w:id="1940" w:name="_Toc89853703"/>
      <w:bookmarkStart w:id="1941" w:name="_Toc98668072"/>
      <w:bookmarkStart w:id="1942" w:name="_Toc130911212"/>
      <w:bookmarkStart w:id="1943" w:name="_Toc137374435"/>
      <w:bookmarkStart w:id="1944" w:name="_Toc210411364"/>
      <w:r w:rsidRPr="009202AA">
        <w:t>6.6.2.1</w:t>
      </w:r>
      <w:r w:rsidRPr="009202AA">
        <w:tab/>
        <w:t>General</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945" w:name="_Toc21096508"/>
      <w:bookmarkStart w:id="1946" w:name="_Toc29763475"/>
      <w:bookmarkStart w:id="1947" w:name="_Toc36029946"/>
      <w:bookmarkStart w:id="1948" w:name="_Toc37179846"/>
      <w:bookmarkStart w:id="1949" w:name="_Toc45869546"/>
      <w:bookmarkStart w:id="1950" w:name="_Toc52555345"/>
      <w:bookmarkStart w:id="1951" w:name="_Toc61126165"/>
      <w:bookmarkStart w:id="1952" w:name="_Toc67911581"/>
      <w:bookmarkStart w:id="1953" w:name="_Toc74841673"/>
      <w:bookmarkStart w:id="1954" w:name="_Toc76503453"/>
      <w:bookmarkStart w:id="1955" w:name="_Toc83041308"/>
      <w:bookmarkStart w:id="1956" w:name="_Toc89853704"/>
      <w:bookmarkStart w:id="1957" w:name="_Toc98668073"/>
      <w:bookmarkStart w:id="1958" w:name="_Toc130911213"/>
      <w:bookmarkStart w:id="1959" w:name="_Toc137374436"/>
      <w:bookmarkStart w:id="1960" w:name="_Toc210411365"/>
      <w:r w:rsidRPr="009202AA">
        <w:t>6.6.2.2</w:t>
      </w:r>
      <w:r w:rsidRPr="009202AA">
        <w:tab/>
      </w:r>
      <w:r w:rsidRPr="009202AA">
        <w:rPr>
          <w:lang w:eastAsia="zh-CN"/>
        </w:rPr>
        <w:t>Minimum requirement for MSR operation</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961" w:name="_Toc21096509"/>
      <w:bookmarkStart w:id="1962" w:name="_Toc29763476"/>
      <w:bookmarkStart w:id="1963" w:name="_Toc36029947"/>
      <w:bookmarkStart w:id="1964" w:name="_Toc37179847"/>
      <w:bookmarkStart w:id="1965" w:name="_Toc45869547"/>
      <w:bookmarkStart w:id="1966" w:name="_Toc52555346"/>
      <w:bookmarkStart w:id="1967" w:name="_Toc61126166"/>
      <w:bookmarkStart w:id="1968" w:name="_Toc67911582"/>
      <w:bookmarkStart w:id="1969" w:name="_Toc74841674"/>
      <w:bookmarkStart w:id="1970" w:name="_Toc76503454"/>
      <w:bookmarkStart w:id="1971" w:name="_Toc83041309"/>
      <w:bookmarkStart w:id="1972" w:name="_Toc89853705"/>
      <w:bookmarkStart w:id="1973" w:name="_Toc98668074"/>
      <w:bookmarkStart w:id="1974" w:name="_Toc130911214"/>
      <w:bookmarkStart w:id="1975" w:name="_Toc137374437"/>
      <w:bookmarkStart w:id="1976" w:name="_Toc210411366"/>
      <w:r w:rsidRPr="009202AA">
        <w:rPr>
          <w:lang w:eastAsia="zh-CN"/>
        </w:rPr>
        <w:t>6.6.2.3</w:t>
      </w:r>
      <w:r w:rsidRPr="009202AA">
        <w:rPr>
          <w:lang w:eastAsia="zh-CN"/>
        </w:rPr>
        <w:tab/>
        <w:t>Minimum requirement for single RAT UTRA operation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977" w:name="_Toc21096510"/>
      <w:bookmarkStart w:id="1978" w:name="_Toc29763477"/>
      <w:bookmarkStart w:id="1979" w:name="_Toc36029948"/>
      <w:bookmarkStart w:id="1980" w:name="_Toc37179848"/>
      <w:bookmarkStart w:id="1981" w:name="_Toc45869548"/>
      <w:bookmarkStart w:id="1982" w:name="_Toc52555347"/>
      <w:bookmarkStart w:id="1983" w:name="_Toc61126167"/>
      <w:bookmarkStart w:id="1984" w:name="_Toc67911583"/>
      <w:bookmarkStart w:id="1985" w:name="_Toc74841675"/>
      <w:bookmarkStart w:id="1986" w:name="_Toc76503455"/>
      <w:bookmarkStart w:id="1987" w:name="_Toc83041310"/>
      <w:bookmarkStart w:id="1988" w:name="_Toc89853706"/>
      <w:bookmarkStart w:id="1989" w:name="_Toc98668075"/>
      <w:bookmarkStart w:id="1990" w:name="_Toc130911215"/>
      <w:bookmarkStart w:id="1991" w:name="_Toc137374438"/>
      <w:bookmarkStart w:id="1992" w:name="_Toc210411367"/>
      <w:r w:rsidRPr="009202AA">
        <w:rPr>
          <w:lang w:eastAsia="zh-CN"/>
        </w:rPr>
        <w:t>6.6.2.4</w:t>
      </w:r>
      <w:r w:rsidRPr="009202AA">
        <w:rPr>
          <w:lang w:eastAsia="zh-CN"/>
        </w:rPr>
        <w:tab/>
        <w:t>Minimum requirement for single RAT E-UTRA operation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993" w:name="_Toc21096511"/>
      <w:bookmarkStart w:id="1994" w:name="_Toc29763478"/>
      <w:bookmarkStart w:id="1995" w:name="_Toc36029949"/>
      <w:bookmarkStart w:id="1996" w:name="_Toc37179849"/>
      <w:bookmarkStart w:id="1997" w:name="_Toc45869549"/>
      <w:bookmarkStart w:id="1998" w:name="_Toc52555348"/>
      <w:bookmarkStart w:id="1999" w:name="_Toc61126168"/>
      <w:bookmarkStart w:id="2000" w:name="_Toc67911584"/>
      <w:bookmarkStart w:id="2001" w:name="_Toc74841676"/>
      <w:bookmarkStart w:id="2002" w:name="_Toc76503456"/>
      <w:bookmarkStart w:id="2003" w:name="_Toc83041311"/>
      <w:bookmarkStart w:id="2004" w:name="_Toc89853707"/>
      <w:bookmarkStart w:id="2005" w:name="_Toc98668076"/>
      <w:bookmarkStart w:id="2006" w:name="_Toc130911216"/>
      <w:bookmarkStart w:id="2007" w:name="_Toc137374439"/>
      <w:bookmarkStart w:id="2008" w:name="_Toc210411368"/>
      <w:r w:rsidRPr="009202AA">
        <w:rPr>
          <w:lang w:eastAsia="zh-CN"/>
        </w:rPr>
        <w:t>6.6.3</w:t>
      </w:r>
      <w:r w:rsidRPr="009202AA">
        <w:rPr>
          <w:lang w:eastAsia="zh-CN"/>
        </w:rPr>
        <w:tab/>
        <w:t>Adjacent Channel Leakage power Ratio</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1CF6ACA1" w14:textId="77777777" w:rsidR="004C4A70" w:rsidRPr="009202AA" w:rsidRDefault="004C4A70" w:rsidP="004C4A70">
      <w:pPr>
        <w:pStyle w:val="Heading4"/>
      </w:pPr>
      <w:bookmarkStart w:id="2009" w:name="_Toc21096512"/>
      <w:bookmarkStart w:id="2010" w:name="_Toc29763479"/>
      <w:bookmarkStart w:id="2011" w:name="_Toc36029950"/>
      <w:bookmarkStart w:id="2012" w:name="_Toc37179850"/>
      <w:bookmarkStart w:id="2013" w:name="_Toc45869550"/>
      <w:bookmarkStart w:id="2014" w:name="_Toc52555349"/>
      <w:bookmarkStart w:id="2015" w:name="_Toc61126169"/>
      <w:bookmarkStart w:id="2016" w:name="_Toc67911585"/>
      <w:bookmarkStart w:id="2017" w:name="_Toc74841677"/>
      <w:bookmarkStart w:id="2018" w:name="_Toc76503457"/>
      <w:bookmarkStart w:id="2019" w:name="_Toc83041312"/>
      <w:bookmarkStart w:id="2020" w:name="_Toc89853708"/>
      <w:bookmarkStart w:id="2021" w:name="_Toc98668077"/>
      <w:bookmarkStart w:id="2022" w:name="_Toc130911217"/>
      <w:bookmarkStart w:id="2023" w:name="_Toc137374440"/>
      <w:bookmarkStart w:id="2024" w:name="_Toc210411369"/>
      <w:r w:rsidRPr="009202AA">
        <w:t>6.6.3.1</w:t>
      </w:r>
      <w:r w:rsidRPr="009202AA">
        <w:tab/>
        <w:t>General</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2025" w:name="_Toc21096513"/>
      <w:bookmarkStart w:id="2026" w:name="_Toc29763480"/>
      <w:bookmarkStart w:id="2027" w:name="_Toc36029951"/>
      <w:bookmarkStart w:id="2028" w:name="_Toc37179851"/>
      <w:bookmarkStart w:id="2029" w:name="_Toc45869551"/>
      <w:bookmarkStart w:id="2030" w:name="_Toc52555350"/>
      <w:bookmarkStart w:id="2031" w:name="_Toc61126170"/>
      <w:bookmarkStart w:id="2032" w:name="_Toc67911586"/>
      <w:bookmarkStart w:id="2033" w:name="_Toc74841678"/>
      <w:bookmarkStart w:id="2034" w:name="_Toc76503458"/>
      <w:bookmarkStart w:id="2035" w:name="_Toc83041313"/>
      <w:bookmarkStart w:id="2036" w:name="_Toc89853709"/>
      <w:bookmarkStart w:id="2037" w:name="_Toc98668078"/>
      <w:bookmarkStart w:id="2038" w:name="_Toc130911218"/>
      <w:bookmarkStart w:id="2039" w:name="_Toc137374441"/>
      <w:bookmarkStart w:id="2040" w:name="_Toc210411370"/>
      <w:r w:rsidRPr="009202AA">
        <w:t>6.6.3.2</w:t>
      </w:r>
      <w:r w:rsidRPr="009202AA">
        <w:tab/>
      </w:r>
      <w:r w:rsidRPr="009202AA">
        <w:rPr>
          <w:lang w:eastAsia="zh-CN"/>
        </w:rPr>
        <w:t>Minimum requirement for MSR operation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2041" w:name="_Toc21096514"/>
      <w:bookmarkStart w:id="2042" w:name="_Toc29763481"/>
      <w:bookmarkStart w:id="2043" w:name="_Toc36029952"/>
      <w:bookmarkStart w:id="2044" w:name="_Toc37179852"/>
      <w:bookmarkStart w:id="2045" w:name="_Toc45869552"/>
      <w:bookmarkStart w:id="2046" w:name="_Toc52555351"/>
      <w:bookmarkStart w:id="2047" w:name="_Toc61126171"/>
      <w:bookmarkStart w:id="2048" w:name="_Toc67911587"/>
      <w:bookmarkStart w:id="2049" w:name="_Toc74841679"/>
      <w:bookmarkStart w:id="2050" w:name="_Toc76503459"/>
      <w:bookmarkStart w:id="2051" w:name="_Toc83041314"/>
      <w:bookmarkStart w:id="2052" w:name="_Toc89853710"/>
      <w:bookmarkStart w:id="2053" w:name="_Toc98668079"/>
      <w:bookmarkStart w:id="2054" w:name="_Toc130911219"/>
      <w:bookmarkStart w:id="2055" w:name="_Toc137374442"/>
      <w:bookmarkStart w:id="2056" w:name="_Toc210411371"/>
      <w:r w:rsidRPr="009202AA">
        <w:rPr>
          <w:lang w:eastAsia="zh-CN"/>
        </w:rPr>
        <w:t>6.6.3.3</w:t>
      </w:r>
      <w:r w:rsidRPr="009202AA">
        <w:rPr>
          <w:lang w:eastAsia="zh-CN"/>
        </w:rPr>
        <w:tab/>
        <w:t>Minimum requirement for single RAT UTRA operation</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2057" w:name="_Toc21096515"/>
      <w:bookmarkStart w:id="2058" w:name="_Toc29763482"/>
      <w:bookmarkStart w:id="2059" w:name="_Toc36029953"/>
      <w:bookmarkStart w:id="2060" w:name="_Toc37179853"/>
      <w:bookmarkStart w:id="2061" w:name="_Toc45869553"/>
      <w:bookmarkStart w:id="2062" w:name="_Toc52555352"/>
      <w:bookmarkStart w:id="2063" w:name="_Toc61126172"/>
      <w:bookmarkStart w:id="2064" w:name="_Toc67911588"/>
      <w:bookmarkStart w:id="2065" w:name="_Toc74841680"/>
      <w:bookmarkStart w:id="2066" w:name="_Toc76503460"/>
      <w:bookmarkStart w:id="2067" w:name="_Toc83041315"/>
      <w:bookmarkStart w:id="2068" w:name="_Toc89853711"/>
      <w:bookmarkStart w:id="2069" w:name="_Toc98668080"/>
      <w:bookmarkStart w:id="2070" w:name="_Toc130911220"/>
      <w:bookmarkStart w:id="2071" w:name="_Toc137374443"/>
      <w:bookmarkStart w:id="2072" w:name="_Toc210411372"/>
      <w:r w:rsidRPr="009202AA">
        <w:rPr>
          <w:lang w:eastAsia="zh-CN"/>
        </w:rPr>
        <w:t>6.6.3.4</w:t>
      </w:r>
      <w:r w:rsidRPr="009202AA">
        <w:rPr>
          <w:lang w:eastAsia="zh-CN"/>
        </w:rPr>
        <w:tab/>
        <w:t>Minimum requirement for single RAT E-UTRA operation</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2073" w:name="_Toc21096516"/>
      <w:bookmarkStart w:id="2074" w:name="_Toc29763483"/>
      <w:bookmarkStart w:id="2075" w:name="_Toc36029954"/>
      <w:bookmarkStart w:id="2076" w:name="_Toc37179854"/>
      <w:bookmarkStart w:id="2077" w:name="_Toc45869554"/>
      <w:bookmarkStart w:id="2078" w:name="_Toc52555353"/>
      <w:bookmarkStart w:id="2079" w:name="_Toc61126173"/>
      <w:bookmarkStart w:id="2080" w:name="_Toc67911589"/>
      <w:bookmarkStart w:id="2081" w:name="_Toc74841681"/>
      <w:bookmarkStart w:id="2082" w:name="_Toc76503461"/>
      <w:bookmarkStart w:id="2083" w:name="_Toc83041316"/>
      <w:bookmarkStart w:id="2084" w:name="_Toc89853712"/>
      <w:bookmarkStart w:id="2085" w:name="_Toc98668081"/>
      <w:bookmarkStart w:id="2086" w:name="_Toc130911221"/>
      <w:bookmarkStart w:id="2087" w:name="_Toc137374444"/>
      <w:bookmarkStart w:id="2088" w:name="_Toc210411373"/>
      <w:r w:rsidRPr="009202AA">
        <w:rPr>
          <w:lang w:eastAsia="zh-CN"/>
        </w:rPr>
        <w:t>6.6.4</w:t>
      </w:r>
      <w:r w:rsidRPr="009202AA">
        <w:rPr>
          <w:lang w:eastAsia="zh-CN"/>
        </w:rPr>
        <w:tab/>
        <w:t>Spectrum emission mask</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F5B2CC3" w14:textId="77777777" w:rsidR="004C4A70" w:rsidRPr="009202AA" w:rsidRDefault="004C4A70" w:rsidP="004C4A70">
      <w:pPr>
        <w:pStyle w:val="Heading4"/>
      </w:pPr>
      <w:bookmarkStart w:id="2089" w:name="_Toc21096517"/>
      <w:bookmarkStart w:id="2090" w:name="_Toc29763484"/>
      <w:bookmarkStart w:id="2091" w:name="_Toc36029955"/>
      <w:bookmarkStart w:id="2092" w:name="_Toc37179855"/>
      <w:bookmarkStart w:id="2093" w:name="_Toc45869555"/>
      <w:bookmarkStart w:id="2094" w:name="_Toc52555354"/>
      <w:bookmarkStart w:id="2095" w:name="_Toc61126174"/>
      <w:bookmarkStart w:id="2096" w:name="_Toc67911590"/>
      <w:bookmarkStart w:id="2097" w:name="_Toc74841682"/>
      <w:bookmarkStart w:id="2098" w:name="_Toc76503462"/>
      <w:bookmarkStart w:id="2099" w:name="_Toc83041317"/>
      <w:bookmarkStart w:id="2100" w:name="_Toc89853713"/>
      <w:bookmarkStart w:id="2101" w:name="_Toc98668082"/>
      <w:bookmarkStart w:id="2102" w:name="_Toc130911222"/>
      <w:bookmarkStart w:id="2103" w:name="_Toc137374445"/>
      <w:bookmarkStart w:id="2104" w:name="_Toc210411374"/>
      <w:r w:rsidRPr="009202AA">
        <w:t>6.6.4.1</w:t>
      </w:r>
      <w:r w:rsidRPr="009202AA">
        <w:tab/>
        <w:t>General</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2105" w:name="_Toc21096518"/>
      <w:bookmarkStart w:id="2106" w:name="_Toc29763485"/>
      <w:bookmarkStart w:id="2107" w:name="_Toc36029956"/>
      <w:bookmarkStart w:id="2108" w:name="_Toc37179856"/>
      <w:bookmarkStart w:id="2109" w:name="_Toc45869556"/>
      <w:bookmarkStart w:id="2110" w:name="_Toc52555355"/>
      <w:bookmarkStart w:id="2111" w:name="_Toc61126175"/>
      <w:bookmarkStart w:id="2112" w:name="_Toc67911591"/>
      <w:bookmarkStart w:id="2113" w:name="_Toc74841683"/>
      <w:bookmarkStart w:id="2114" w:name="_Toc76503463"/>
      <w:bookmarkStart w:id="2115" w:name="_Toc83041318"/>
      <w:bookmarkStart w:id="2116" w:name="_Toc89853714"/>
      <w:bookmarkStart w:id="2117" w:name="_Toc98668083"/>
      <w:bookmarkStart w:id="2118" w:name="_Toc130911223"/>
      <w:bookmarkStart w:id="2119" w:name="_Toc137374446"/>
      <w:bookmarkStart w:id="2120" w:name="_Toc210411375"/>
      <w:r w:rsidRPr="009202AA">
        <w:t>6.6.4.2</w:t>
      </w:r>
      <w:r w:rsidRPr="009202AA">
        <w:tab/>
      </w:r>
      <w:r w:rsidRPr="009202AA">
        <w:rPr>
          <w:lang w:eastAsia="zh-CN"/>
        </w:rPr>
        <w:t>Minimum requirement for MSR operation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2121" w:name="_Toc21096519"/>
      <w:bookmarkStart w:id="2122" w:name="_Toc29763486"/>
      <w:bookmarkStart w:id="2123" w:name="_Toc36029957"/>
      <w:bookmarkStart w:id="2124" w:name="_Toc37179857"/>
      <w:bookmarkStart w:id="2125" w:name="_Toc45869557"/>
      <w:bookmarkStart w:id="2126" w:name="_Toc52555356"/>
      <w:bookmarkStart w:id="2127" w:name="_Toc61126176"/>
      <w:bookmarkStart w:id="2128" w:name="_Toc67911592"/>
      <w:bookmarkStart w:id="2129" w:name="_Toc74841684"/>
      <w:bookmarkStart w:id="2130" w:name="_Toc76503464"/>
      <w:bookmarkStart w:id="2131" w:name="_Toc83041319"/>
      <w:bookmarkStart w:id="2132" w:name="_Toc89853715"/>
      <w:bookmarkStart w:id="2133" w:name="_Toc98668084"/>
      <w:bookmarkStart w:id="2134" w:name="_Toc130911224"/>
      <w:bookmarkStart w:id="2135" w:name="_Toc137374447"/>
      <w:bookmarkStart w:id="2136" w:name="_Toc210411376"/>
      <w:r w:rsidRPr="009202AA">
        <w:rPr>
          <w:lang w:eastAsia="zh-CN"/>
        </w:rPr>
        <w:t>6.6.4.3</w:t>
      </w:r>
      <w:r w:rsidRPr="009202AA">
        <w:rPr>
          <w:lang w:eastAsia="zh-CN"/>
        </w:rPr>
        <w:tab/>
        <w:t>Minimum requirement for single RAT UTRA operation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4CEF09D4" w14:textId="77777777" w:rsidR="004C4A70" w:rsidRPr="009202AA" w:rsidRDefault="004C4A70" w:rsidP="004C4A70">
      <w:pPr>
        <w:pStyle w:val="Heading5"/>
      </w:pPr>
      <w:bookmarkStart w:id="2137" w:name="_Toc21096520"/>
      <w:bookmarkStart w:id="2138" w:name="_Toc29763487"/>
      <w:bookmarkStart w:id="2139" w:name="_Toc36029958"/>
      <w:bookmarkStart w:id="2140" w:name="_Toc37179858"/>
      <w:bookmarkStart w:id="2141" w:name="_Toc45869558"/>
      <w:bookmarkStart w:id="2142" w:name="_Toc52555357"/>
      <w:bookmarkStart w:id="2143" w:name="_Toc61126177"/>
      <w:bookmarkStart w:id="2144" w:name="_Toc67911593"/>
      <w:bookmarkStart w:id="2145" w:name="_Toc74841685"/>
      <w:bookmarkStart w:id="2146" w:name="_Toc76503465"/>
      <w:bookmarkStart w:id="2147" w:name="_Toc83041320"/>
      <w:bookmarkStart w:id="2148" w:name="_Toc89853716"/>
      <w:bookmarkStart w:id="2149" w:name="_Toc98668085"/>
      <w:bookmarkStart w:id="2150" w:name="_Toc130911225"/>
      <w:bookmarkStart w:id="2151" w:name="_Toc137374448"/>
      <w:bookmarkStart w:id="2152" w:name="_Toc210411377"/>
      <w:r w:rsidRPr="009202AA">
        <w:t>6.6.4.3.1</w:t>
      </w:r>
      <w:r w:rsidRPr="009202AA">
        <w:tab/>
        <w:t>General</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2153" w:name="_Toc21096521"/>
      <w:bookmarkStart w:id="2154" w:name="_Toc29763488"/>
      <w:bookmarkStart w:id="2155" w:name="_Toc36029959"/>
      <w:bookmarkStart w:id="2156" w:name="_Toc37179859"/>
      <w:bookmarkStart w:id="2157" w:name="_Toc45869559"/>
      <w:bookmarkStart w:id="2158" w:name="_Toc52555358"/>
      <w:bookmarkStart w:id="2159" w:name="_Toc61126178"/>
      <w:bookmarkStart w:id="2160" w:name="_Toc67911594"/>
      <w:bookmarkStart w:id="2161" w:name="_Toc74841686"/>
      <w:bookmarkStart w:id="2162" w:name="_Toc76503466"/>
      <w:bookmarkStart w:id="2163" w:name="_Toc83041321"/>
      <w:bookmarkStart w:id="2164" w:name="_Toc89853717"/>
      <w:bookmarkStart w:id="2165" w:name="_Toc98668086"/>
      <w:bookmarkStart w:id="2166" w:name="_Toc130911226"/>
      <w:bookmarkStart w:id="2167" w:name="_Toc137374449"/>
      <w:bookmarkStart w:id="2168" w:name="_Toc210411378"/>
      <w:r w:rsidRPr="009202AA">
        <w:t>6.6.4.3.2</w:t>
      </w:r>
      <w:r w:rsidRPr="009202AA">
        <w:tab/>
        <w:t>Basic limits for single RAT UTRA FDD operation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1.35pt;height:265.35pt" o:ole="" fillcolor="window">
            <v:imagedata r:id="rId16" o:title=""/>
          </v:shape>
          <o:OLEObject Type="Embed" ProgID="PowerPoint.Slide.8" ShapeID="_x0000_i1026" DrawAspect="Content" ObjectID="_1821180407"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6pt;height:27.35pt" o:ole="" fillcolor="window">
                  <v:imagedata r:id="rId18" o:title=""/>
                </v:shape>
                <o:OLEObject Type="Embed" ProgID="Equation.3" ShapeID="_x0000_i1027" DrawAspect="Content" ObjectID="_1821180408"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pt;height:24.65pt" o:ole="" fillcolor="window">
                  <v:imagedata r:id="rId20" o:title=""/>
                </v:shape>
                <o:OLEObject Type="Embed" ProgID="Equation.3" ShapeID="_x0000_i1028" DrawAspect="Content" ObjectID="_1821180409"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65pt;height:29.35pt" o:ole="" fillcolor="window">
                  <v:imagedata r:id="rId22" o:title=""/>
                </v:shape>
                <o:OLEObject Type="Embed" ProgID="Equation.3" ShapeID="_x0000_i1029" DrawAspect="Content" ObjectID="_1821180410"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2169" w:name="_Toc21096522"/>
      <w:bookmarkStart w:id="2170" w:name="_Toc29763489"/>
      <w:bookmarkStart w:id="2171" w:name="_Toc36029960"/>
      <w:bookmarkStart w:id="2172" w:name="_Toc37179860"/>
      <w:bookmarkStart w:id="2173" w:name="_Toc45869560"/>
      <w:bookmarkStart w:id="2174" w:name="_Toc52555359"/>
      <w:bookmarkStart w:id="2175" w:name="_Toc61126179"/>
      <w:bookmarkStart w:id="2176" w:name="_Toc67911595"/>
      <w:bookmarkStart w:id="2177" w:name="_Toc74841687"/>
      <w:bookmarkStart w:id="2178" w:name="_Toc76503467"/>
      <w:bookmarkStart w:id="2179" w:name="_Toc83041322"/>
      <w:bookmarkStart w:id="2180" w:name="_Toc89853718"/>
      <w:bookmarkStart w:id="2181" w:name="_Toc98668087"/>
      <w:bookmarkStart w:id="2182" w:name="_Toc130911227"/>
      <w:bookmarkStart w:id="2183" w:name="_Toc137374450"/>
      <w:bookmarkStart w:id="2184" w:name="_Toc210411379"/>
      <w:r w:rsidRPr="009202AA">
        <w:t>6.6.4.3.3</w:t>
      </w:r>
      <w:r w:rsidRPr="009202AA">
        <w:tab/>
      </w:r>
      <w:r w:rsidRPr="009202AA">
        <w:rPr>
          <w:iCs/>
        </w:rPr>
        <w:t>Basic limits</w:t>
      </w:r>
      <w:r w:rsidRPr="009202AA">
        <w:t xml:space="preserve"> for single RAT UTRA TDD 1,28Mcps operation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2185" w:name="_MON_1071231893"/>
    <w:bookmarkEnd w:id="2185"/>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65pt;height:263.3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821180411"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6.65pt;height:34pt" o:ole="" fillcolor="window">
                  <v:imagedata r:id="rId26" o:title=""/>
                </v:shape>
                <o:OLEObject Type="Embed" ProgID="Equation.3" ShapeID="_x0000_i1031" DrawAspect="Content" ObjectID="_1821180412"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3C2B620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1E6F7C9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3.35pt;height:29.35pt" o:ole="" fillcolor="window">
                  <v:imagedata r:id="rId28" o:title=""/>
                </v:shape>
                <o:OLEObject Type="Embed" ProgID="Equation.3" ShapeID="_x0000_i1032" DrawAspect="Content" ObjectID="_1821180413"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22523665"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2186" w:name="_Toc21096523"/>
      <w:bookmarkStart w:id="2187" w:name="_Toc29763490"/>
      <w:bookmarkStart w:id="2188" w:name="_Toc36029961"/>
      <w:bookmarkStart w:id="2189" w:name="_Toc37179861"/>
      <w:bookmarkStart w:id="2190" w:name="_Toc45869561"/>
      <w:bookmarkStart w:id="2191" w:name="_Toc52555360"/>
      <w:bookmarkStart w:id="2192" w:name="_Toc61126180"/>
      <w:bookmarkStart w:id="2193" w:name="_Toc67911596"/>
      <w:bookmarkStart w:id="2194" w:name="_Toc74841688"/>
      <w:bookmarkStart w:id="2195" w:name="_Toc76503468"/>
      <w:bookmarkStart w:id="2196" w:name="_Toc83041323"/>
      <w:bookmarkStart w:id="2197" w:name="_Toc89853719"/>
      <w:bookmarkStart w:id="2198" w:name="_Toc98668088"/>
      <w:bookmarkStart w:id="2199" w:name="_Toc130911228"/>
      <w:bookmarkStart w:id="2200" w:name="_Toc137374451"/>
      <w:bookmarkStart w:id="2201" w:name="_Toc210411380"/>
      <w:r w:rsidRPr="009202AA">
        <w:rPr>
          <w:lang w:eastAsia="zh-CN"/>
        </w:rPr>
        <w:t>6.6.4.4</w:t>
      </w:r>
      <w:r w:rsidRPr="009202AA">
        <w:rPr>
          <w:lang w:eastAsia="zh-CN"/>
        </w:rPr>
        <w:tab/>
        <w:t>Minimum requirement for single RAT E-UTRA operation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2202" w:name="_Toc21096524"/>
      <w:bookmarkStart w:id="2203" w:name="_Toc29763491"/>
      <w:bookmarkStart w:id="2204" w:name="_Toc36029962"/>
      <w:bookmarkStart w:id="2205" w:name="_Toc37179862"/>
      <w:bookmarkStart w:id="2206" w:name="_Toc45869562"/>
      <w:bookmarkStart w:id="2207" w:name="_Toc52555361"/>
      <w:bookmarkStart w:id="2208" w:name="_Toc61126181"/>
      <w:bookmarkStart w:id="2209" w:name="_Toc67911597"/>
      <w:bookmarkStart w:id="2210" w:name="_Toc74841689"/>
      <w:bookmarkStart w:id="2211" w:name="_Toc76503469"/>
      <w:bookmarkStart w:id="2212" w:name="_Toc83041324"/>
      <w:bookmarkStart w:id="2213" w:name="_Toc89853720"/>
      <w:bookmarkStart w:id="2214" w:name="_Toc98668089"/>
      <w:bookmarkStart w:id="2215" w:name="_Toc130911229"/>
      <w:bookmarkStart w:id="2216" w:name="_Toc137374452"/>
      <w:bookmarkStart w:id="2217" w:name="_Toc210411381"/>
      <w:r w:rsidRPr="009202AA">
        <w:rPr>
          <w:lang w:eastAsia="zh-CN"/>
        </w:rPr>
        <w:t>6.6.5</w:t>
      </w:r>
      <w:r w:rsidRPr="009202AA">
        <w:rPr>
          <w:lang w:eastAsia="zh-CN"/>
        </w:rPr>
        <w:tab/>
        <w:t>Operating band unwanted emission</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E637D7D" w14:textId="77777777" w:rsidR="004C4A70" w:rsidRPr="009202AA" w:rsidRDefault="004C4A70" w:rsidP="004C4A70">
      <w:pPr>
        <w:pStyle w:val="Heading4"/>
      </w:pPr>
      <w:bookmarkStart w:id="2218" w:name="_Toc21096525"/>
      <w:bookmarkStart w:id="2219" w:name="_Toc29763492"/>
      <w:bookmarkStart w:id="2220" w:name="_Toc36029963"/>
      <w:bookmarkStart w:id="2221" w:name="_Toc37179863"/>
      <w:bookmarkStart w:id="2222" w:name="_Toc45869563"/>
      <w:bookmarkStart w:id="2223" w:name="_Toc52555362"/>
      <w:bookmarkStart w:id="2224" w:name="_Toc61126182"/>
      <w:bookmarkStart w:id="2225" w:name="_Toc67911598"/>
      <w:bookmarkStart w:id="2226" w:name="_Toc74841690"/>
      <w:bookmarkStart w:id="2227" w:name="_Toc76503470"/>
      <w:bookmarkStart w:id="2228" w:name="_Toc83041325"/>
      <w:bookmarkStart w:id="2229" w:name="_Toc89853721"/>
      <w:bookmarkStart w:id="2230" w:name="_Toc98668090"/>
      <w:bookmarkStart w:id="2231" w:name="_Toc130911230"/>
      <w:bookmarkStart w:id="2232" w:name="_Toc137374453"/>
      <w:bookmarkStart w:id="2233" w:name="_Toc210411382"/>
      <w:r w:rsidRPr="009202AA">
        <w:t>6.6.5.1</w:t>
      </w:r>
      <w:r w:rsidRPr="009202AA">
        <w:tab/>
        <w:t>General</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2234" w:name="_Toc21096526"/>
      <w:bookmarkStart w:id="2235" w:name="_Toc29763493"/>
      <w:bookmarkStart w:id="2236" w:name="_Toc36029964"/>
      <w:bookmarkStart w:id="2237" w:name="_Toc37179864"/>
      <w:bookmarkStart w:id="2238" w:name="_Toc45869564"/>
      <w:bookmarkStart w:id="2239" w:name="_Toc52555363"/>
      <w:bookmarkStart w:id="2240" w:name="_Toc61126183"/>
      <w:bookmarkStart w:id="2241" w:name="_Toc67911599"/>
      <w:bookmarkStart w:id="2242" w:name="_Toc74841691"/>
      <w:bookmarkStart w:id="2243" w:name="_Toc76503471"/>
      <w:bookmarkStart w:id="2244" w:name="_Toc83041326"/>
      <w:bookmarkStart w:id="2245" w:name="_Toc89853722"/>
      <w:bookmarkStart w:id="2246" w:name="_Toc98668091"/>
      <w:bookmarkStart w:id="2247" w:name="_Toc130911231"/>
      <w:bookmarkStart w:id="2248" w:name="_Toc137374454"/>
      <w:bookmarkStart w:id="2249" w:name="_Toc210411383"/>
      <w:r w:rsidRPr="009202AA">
        <w:t>6.6.5.2</w:t>
      </w:r>
      <w:r w:rsidRPr="009202AA">
        <w:tab/>
      </w:r>
      <w:r w:rsidRPr="009202AA">
        <w:rPr>
          <w:lang w:eastAsia="zh-CN"/>
        </w:rPr>
        <w:t>Minimum requirement for MSR operation</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71C658A6" w14:textId="77777777" w:rsidR="004C4A70" w:rsidRPr="009202AA" w:rsidRDefault="004C4A70" w:rsidP="004C4A70">
      <w:pPr>
        <w:pStyle w:val="Heading5"/>
        <w:rPr>
          <w:lang w:eastAsia="zh-CN"/>
        </w:rPr>
      </w:pPr>
      <w:bookmarkStart w:id="2250" w:name="_Toc21096527"/>
      <w:bookmarkStart w:id="2251" w:name="_Toc29763494"/>
      <w:bookmarkStart w:id="2252" w:name="_Toc36029965"/>
      <w:bookmarkStart w:id="2253" w:name="_Toc37179865"/>
      <w:bookmarkStart w:id="2254" w:name="_Toc45869565"/>
      <w:bookmarkStart w:id="2255" w:name="_Toc52555364"/>
      <w:bookmarkStart w:id="2256" w:name="_Toc61126184"/>
      <w:bookmarkStart w:id="2257" w:name="_Toc67911600"/>
      <w:bookmarkStart w:id="2258" w:name="_Toc74841692"/>
      <w:bookmarkStart w:id="2259" w:name="_Toc76503472"/>
      <w:bookmarkStart w:id="2260" w:name="_Toc83041327"/>
      <w:bookmarkStart w:id="2261" w:name="_Toc89853723"/>
      <w:bookmarkStart w:id="2262" w:name="_Toc98668092"/>
      <w:bookmarkStart w:id="2263" w:name="_Toc130911232"/>
      <w:bookmarkStart w:id="2264" w:name="_Toc137374455"/>
      <w:bookmarkStart w:id="2265" w:name="_Toc210411384"/>
      <w:r w:rsidRPr="009202AA">
        <w:rPr>
          <w:lang w:eastAsia="zh-CN"/>
        </w:rPr>
        <w:t>6.6.5.2.1</w:t>
      </w:r>
      <w:r w:rsidRPr="009202AA">
        <w:rPr>
          <w:lang w:eastAsia="zh-CN"/>
        </w:rPr>
        <w:tab/>
        <w:t>General</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2266" w:name="_Toc21096528"/>
      <w:bookmarkStart w:id="2267" w:name="_Toc29763495"/>
      <w:bookmarkStart w:id="2268" w:name="_Toc36029966"/>
      <w:bookmarkStart w:id="2269" w:name="_Toc37179866"/>
      <w:bookmarkStart w:id="2270" w:name="_Toc45869566"/>
      <w:bookmarkStart w:id="2271" w:name="_Toc52555365"/>
      <w:bookmarkStart w:id="2272" w:name="_Toc61126185"/>
      <w:bookmarkStart w:id="2273" w:name="_Toc67911601"/>
      <w:bookmarkStart w:id="2274" w:name="_Toc74841693"/>
      <w:bookmarkStart w:id="2275" w:name="_Toc76503473"/>
      <w:bookmarkStart w:id="2276" w:name="_Toc83041328"/>
      <w:bookmarkStart w:id="2277" w:name="_Toc89853724"/>
      <w:bookmarkStart w:id="2278" w:name="_Toc98668093"/>
      <w:bookmarkStart w:id="2279" w:name="_Toc130911233"/>
      <w:bookmarkStart w:id="2280" w:name="_Toc137374456"/>
      <w:bookmarkStart w:id="2281" w:name="_Toc210411385"/>
      <w:r w:rsidRPr="009202AA">
        <w:t>6.6.5.2.2</w:t>
      </w:r>
      <w:r w:rsidRPr="009202AA">
        <w:tab/>
      </w:r>
      <w:r w:rsidRPr="009202AA">
        <w:rPr>
          <w:i/>
        </w:rPr>
        <w:t>Basic limits</w:t>
      </w:r>
      <w:r w:rsidRPr="009202AA">
        <w:t xml:space="preserve"> for Band Categories 1 and 3</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CA5FD99" w14:textId="77777777" w:rsidR="003451FF" w:rsidRPr="003451FF" w:rsidRDefault="003451FF" w:rsidP="003451FF">
      <w:pPr>
        <w:pStyle w:val="TH"/>
        <w:rPr>
          <w:rFonts w:eastAsia="SimSun" w:cs="v5.0.0"/>
          <w:lang w:eastAsia="en-GB"/>
        </w:rPr>
      </w:pPr>
      <w:r w:rsidRPr="003451FF">
        <w:rPr>
          <w:rFonts w:eastAsia="SimSun"/>
          <w:lang w:eastAsia="en-GB"/>
        </w:rPr>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1909"/>
        <w:gridCol w:w="2761"/>
      </w:tblGrid>
      <w:tr w:rsidR="003451FF" w:rsidRPr="003451FF" w14:paraId="143780D9" w14:textId="77777777" w:rsidTr="006D0A26">
        <w:trPr>
          <w:cantSplit/>
          <w:jc w:val="center"/>
        </w:trPr>
        <w:tc>
          <w:tcPr>
            <w:tcW w:w="0" w:type="auto"/>
          </w:tcPr>
          <w:p w14:paraId="66FECF24" w14:textId="77777777" w:rsidR="003451FF" w:rsidRPr="003451FF" w:rsidRDefault="003451FF" w:rsidP="003451FF">
            <w:pPr>
              <w:pStyle w:val="TAH"/>
              <w:rPr>
                <w:rFonts w:eastAsia="SimSun"/>
                <w:lang w:eastAsia="en-GB"/>
              </w:rPr>
            </w:pPr>
            <w:r w:rsidRPr="003451FF">
              <w:rPr>
                <w:rFonts w:eastAsia="SimSun"/>
                <w:lang w:eastAsia="en-GB"/>
              </w:rPr>
              <w:t>NR band operation</w:t>
            </w:r>
          </w:p>
        </w:tc>
        <w:tc>
          <w:tcPr>
            <w:tcW w:w="0" w:type="auto"/>
          </w:tcPr>
          <w:p w14:paraId="585D7BE2" w14:textId="77777777" w:rsidR="003451FF" w:rsidRPr="003451FF" w:rsidRDefault="003451FF" w:rsidP="003451FF">
            <w:pPr>
              <w:pStyle w:val="TAH"/>
              <w:rPr>
                <w:rFonts w:eastAsia="SimSun"/>
                <w:lang w:eastAsia="en-GB"/>
              </w:rPr>
            </w:pPr>
            <w:r w:rsidRPr="003451FF">
              <w:rPr>
                <w:rFonts w:eastAsia="SimSun"/>
                <w:lang w:eastAsia="en-GB"/>
              </w:rPr>
              <w:t xml:space="preserve">UTRA supported </w:t>
            </w:r>
          </w:p>
        </w:tc>
        <w:tc>
          <w:tcPr>
            <w:tcW w:w="0" w:type="auto"/>
          </w:tcPr>
          <w:p w14:paraId="156664D8" w14:textId="77777777" w:rsidR="003451FF" w:rsidRPr="003451FF" w:rsidRDefault="003451FF" w:rsidP="003451FF">
            <w:pPr>
              <w:pStyle w:val="TAH"/>
              <w:rPr>
                <w:rFonts w:eastAsia="SimSun"/>
                <w:lang w:eastAsia="en-GB"/>
              </w:rPr>
            </w:pPr>
            <w:r w:rsidRPr="003451FF">
              <w:rPr>
                <w:rFonts w:eastAsia="SimSun"/>
                <w:lang w:eastAsia="en-GB"/>
              </w:rPr>
              <w:t>Applicable requirement table</w:t>
            </w:r>
          </w:p>
        </w:tc>
      </w:tr>
      <w:tr w:rsidR="003451FF" w:rsidRPr="003451FF" w14:paraId="1E60ECBD" w14:textId="77777777" w:rsidTr="006D0A26">
        <w:trPr>
          <w:cantSplit/>
          <w:jc w:val="center"/>
        </w:trPr>
        <w:tc>
          <w:tcPr>
            <w:tcW w:w="0" w:type="auto"/>
          </w:tcPr>
          <w:p w14:paraId="3056B829"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None</w:t>
            </w:r>
          </w:p>
        </w:tc>
        <w:tc>
          <w:tcPr>
            <w:tcW w:w="0" w:type="auto"/>
          </w:tcPr>
          <w:p w14:paraId="09E3C0A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Y/N</w:t>
            </w:r>
          </w:p>
        </w:tc>
        <w:tc>
          <w:tcPr>
            <w:tcW w:w="0" w:type="auto"/>
          </w:tcPr>
          <w:p w14:paraId="0161C22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6B86D141" w14:textId="77777777" w:rsidTr="006D0A26">
        <w:trPr>
          <w:cantSplit/>
          <w:jc w:val="center"/>
        </w:trPr>
        <w:tc>
          <w:tcPr>
            <w:tcW w:w="0" w:type="auto"/>
          </w:tcPr>
          <w:p w14:paraId="0766E17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In certain regions (NOTE 2), band 1, 7, 38, 65</w:t>
            </w:r>
          </w:p>
        </w:tc>
        <w:tc>
          <w:tcPr>
            <w:tcW w:w="0" w:type="auto"/>
          </w:tcPr>
          <w:p w14:paraId="10E41FD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1AA5F3C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59BA17AE" w14:textId="77777777" w:rsidTr="006D0A26">
        <w:trPr>
          <w:cantSplit/>
          <w:jc w:val="center"/>
        </w:trPr>
        <w:tc>
          <w:tcPr>
            <w:tcW w:w="0" w:type="auto"/>
          </w:tcPr>
          <w:p w14:paraId="2E16A1A3"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w:t>
            </w:r>
          </w:p>
        </w:tc>
        <w:tc>
          <w:tcPr>
            <w:tcW w:w="0" w:type="auto"/>
          </w:tcPr>
          <w:p w14:paraId="3543C58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zh-CN"/>
              </w:rPr>
            </w:pPr>
            <w:r w:rsidRPr="003451FF">
              <w:rPr>
                <w:rFonts w:ascii="Arial" w:eastAsia="SimSun" w:hAnsi="Arial"/>
                <w:sz w:val="18"/>
                <w:lang w:eastAsia="zh-CN"/>
              </w:rPr>
              <w:t>Y</w:t>
            </w:r>
          </w:p>
        </w:tc>
        <w:tc>
          <w:tcPr>
            <w:tcW w:w="0" w:type="auto"/>
          </w:tcPr>
          <w:p w14:paraId="03FE9C2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0FA190B5" w14:textId="77777777" w:rsidTr="006D0A26">
        <w:trPr>
          <w:cantSplit/>
          <w:jc w:val="center"/>
        </w:trPr>
        <w:tc>
          <w:tcPr>
            <w:tcW w:w="0" w:type="auto"/>
          </w:tcPr>
          <w:p w14:paraId="532B43E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 below 1 GHz</w:t>
            </w:r>
          </w:p>
        </w:tc>
        <w:tc>
          <w:tcPr>
            <w:tcW w:w="0" w:type="auto"/>
          </w:tcPr>
          <w:p w14:paraId="3DD9D38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6893F81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6.6.5.2.2-1a  (Option 1)</w:t>
            </w:r>
          </w:p>
        </w:tc>
      </w:tr>
      <w:tr w:rsidR="003451FF" w:rsidRPr="003451FF" w14:paraId="02DAF2B5" w14:textId="77777777" w:rsidTr="006D0A26">
        <w:trPr>
          <w:cantSplit/>
          <w:jc w:val="center"/>
        </w:trPr>
        <w:tc>
          <w:tcPr>
            <w:tcW w:w="0" w:type="auto"/>
          </w:tcPr>
          <w:p w14:paraId="44391704"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 above 1 GHz except for certain regions (NOTE 2), band 1, 7, 38, 65</w:t>
            </w:r>
          </w:p>
        </w:tc>
        <w:tc>
          <w:tcPr>
            <w:tcW w:w="0" w:type="auto"/>
          </w:tcPr>
          <w:p w14:paraId="5D34D52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4EE35905" w14:textId="2DE2B966" w:rsidR="003451FF" w:rsidRPr="003451FF" w:rsidRDefault="00742030"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D41003">
              <w:rPr>
                <w:rFonts w:ascii="Arial" w:hAnsi="Arial"/>
                <w:sz w:val="18"/>
              </w:rPr>
              <w:t>6.6.5.2.2-1b</w:t>
            </w:r>
            <w:r w:rsidRPr="003451FF" w:rsidDel="00100B05">
              <w:rPr>
                <w:rFonts w:ascii="Arial" w:eastAsia="SimSun" w:hAnsi="Arial"/>
                <w:sz w:val="18"/>
                <w:lang w:eastAsia="en-GB"/>
              </w:rPr>
              <w:t xml:space="preserve"> </w:t>
            </w:r>
            <w:r w:rsidR="003451FF" w:rsidRPr="003451FF">
              <w:rPr>
                <w:rFonts w:ascii="Arial" w:eastAsia="SimSun" w:hAnsi="Arial"/>
                <w:sz w:val="18"/>
                <w:lang w:eastAsia="en-GB"/>
              </w:rPr>
              <w:t>(Option 1)</w:t>
            </w:r>
          </w:p>
        </w:tc>
      </w:tr>
      <w:tr w:rsidR="003451FF" w:rsidRPr="003451FF" w14:paraId="357826D6" w14:textId="77777777" w:rsidTr="006D0A26">
        <w:trPr>
          <w:cantSplit/>
          <w:jc w:val="center"/>
        </w:trPr>
        <w:tc>
          <w:tcPr>
            <w:tcW w:w="0" w:type="auto"/>
            <w:gridSpan w:val="3"/>
          </w:tcPr>
          <w:p w14:paraId="249DADB9"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sz w:val="18"/>
                <w:lang w:eastAsia="en-GB"/>
              </w:rPr>
              <w:t>NOTE 1:</w:t>
            </w:r>
            <w:r w:rsidRPr="003451FF">
              <w:rPr>
                <w:rFonts w:ascii="Arial" w:eastAsia="SimSun" w:hAnsi="Arial"/>
                <w:sz w:val="18"/>
                <w:lang w:eastAsia="en-GB"/>
              </w:rPr>
              <w:tab/>
              <w:t>Void</w:t>
            </w:r>
          </w:p>
          <w:p w14:paraId="501E4CE1"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cs="Arial"/>
                <w:sz w:val="18"/>
                <w:lang w:eastAsia="en-GB"/>
              </w:rPr>
            </w:pPr>
            <w:r w:rsidRPr="003451FF">
              <w:rPr>
                <w:rFonts w:ascii="Arial" w:eastAsia="SimSun" w:hAnsi="Arial" w:cs="Arial"/>
                <w:sz w:val="18"/>
                <w:lang w:eastAsia="en-GB"/>
              </w:rPr>
              <w:t>NOTE 2:</w:t>
            </w:r>
            <w:r w:rsidRPr="003451FF">
              <w:rPr>
                <w:rFonts w:ascii="Arial" w:eastAsia="SimSun" w:hAnsi="Arial"/>
                <w:sz w:val="18"/>
                <w:lang w:eastAsia="en-GB"/>
              </w:rPr>
              <w:tab/>
            </w:r>
            <w:r w:rsidRPr="003451FF">
              <w:rPr>
                <w:rFonts w:ascii="Arial" w:eastAsia="SimSun" w:hAnsi="Arial" w:cs="Arial"/>
                <w:sz w:val="18"/>
                <w:lang w:eastAsia="en-GB"/>
              </w:rPr>
              <w:t xml:space="preserve">Applicable only for operation in regions </w:t>
            </w:r>
            <w:r w:rsidRPr="003451FF">
              <w:rPr>
                <w:rFonts w:ascii="Arial" w:eastAsia="SimSun" w:hAnsi="Arial"/>
                <w:sz w:val="18"/>
                <w:lang w:eastAsia="en-GB"/>
              </w:rPr>
              <w:t>where Category B limits as defined in ITU-R Recommendation SM.329 [14] are used for which category B option 2 operating band unwanted emissions requirements as defined in TS 36.104 [8] and TS 38.104 [27] are applied.</w:t>
            </w:r>
          </w:p>
        </w:tc>
      </w:tr>
    </w:tbl>
    <w:p w14:paraId="5D76A413" w14:textId="77777777" w:rsidR="003451FF" w:rsidRPr="003451FF" w:rsidRDefault="003451FF" w:rsidP="003451FF">
      <w:pPr>
        <w:overflowPunct w:val="0"/>
        <w:autoSpaceDE w:val="0"/>
        <w:autoSpaceDN w:val="0"/>
        <w:adjustRightInd w:val="0"/>
        <w:ind w:left="568" w:hanging="284"/>
        <w:textAlignment w:val="baseline"/>
        <w:rPr>
          <w:rFonts w:eastAsia="SimSun"/>
          <w:lang w:eastAsia="en-GB"/>
        </w:rPr>
      </w:pPr>
    </w:p>
    <w:p w14:paraId="36A16C95" w14:textId="3B087439" w:rsidR="004C4A70" w:rsidRPr="009202AA" w:rsidRDefault="003451FF" w:rsidP="004C4A70">
      <w:pPr>
        <w:pStyle w:val="TH"/>
        <w:rPr>
          <w:rFonts w:cs="v5.0.0"/>
        </w:rPr>
      </w:pPr>
      <w:r w:rsidRPr="009202AA">
        <w:t xml:space="preserve">Table 6.6.5.2.2-1: </w:t>
      </w:r>
      <w:r w:rsidRPr="000B7012">
        <w:t>WA BS OBUE in BC1 and BC3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pPr>
            <w:r w:rsidRPr="009202AA">
              <w:rPr>
                <w:position w:val="-30"/>
              </w:rPr>
              <w:object w:dxaOrig="3660" w:dyaOrig="720" w14:anchorId="08C27328">
                <v:shape id="_x0000_i1033" type="#_x0000_t75" style="width:153.35pt;height:30pt" o:ole="" fillcolor="window">
                  <v:imagedata r:id="rId30" o:title=""/>
                </v:shape>
                <o:OLEObject Type="Embed" ProgID="Equation.3" ShapeID="_x0000_i1033" DrawAspect="Content" ObjectID="_1821180414"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4E5F82DA" w:rsidR="004C4A70" w:rsidRPr="009202AA" w:rsidRDefault="003451FF" w:rsidP="004C4A70">
      <w:pPr>
        <w:pStyle w:val="TH"/>
        <w:rPr>
          <w:rFonts w:cs="v5.0.0"/>
        </w:rPr>
      </w:pPr>
      <w:r w:rsidRPr="009202AA">
        <w:t xml:space="preserve">Table 6.6.5.2.2-1a: </w:t>
      </w:r>
      <w:bookmarkStart w:id="2282" w:name="_Hlk510517866"/>
      <w:r w:rsidRPr="000B7012">
        <w:t xml:space="preserve">WA BS OBUE in BC1 and BC3 bands </w:t>
      </w:r>
      <w:r w:rsidRPr="000B7012">
        <w:rPr>
          <w:rFonts w:cs="Arial"/>
        </w:rPr>
        <w:t>≤</w:t>
      </w:r>
      <w:r w:rsidRPr="000B7012">
        <w:t xml:space="preserve"> 1 GHz - option 1</w:t>
      </w:r>
      <w:bookmarkEnd w:id="228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141BD512" w14:textId="371880E0"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3AAEC51F" w:rsidR="004C4A70" w:rsidRPr="009202AA" w:rsidRDefault="00877129" w:rsidP="00877129">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tc>
      </w:tr>
    </w:tbl>
    <w:p w14:paraId="13BB26BF" w14:textId="77777777" w:rsidR="004C4A70" w:rsidRPr="009202AA" w:rsidRDefault="004C4A70" w:rsidP="004C4A70">
      <w:pPr>
        <w:rPr>
          <w:lang w:eastAsia="zh-CN"/>
        </w:rPr>
      </w:pPr>
    </w:p>
    <w:p w14:paraId="0DCA24C3" w14:textId="68AC122D" w:rsidR="004C4A70" w:rsidRPr="009202AA" w:rsidRDefault="003451FF" w:rsidP="004C4A70">
      <w:pPr>
        <w:pStyle w:val="TH"/>
        <w:rPr>
          <w:rFonts w:cs="v5.0.0"/>
        </w:rPr>
      </w:pPr>
      <w:r w:rsidRPr="009202AA">
        <w:t xml:space="preserve">Table 6.6.5.2.2-1b: </w:t>
      </w:r>
      <w:r w:rsidRPr="000B7012">
        <w:t>WA BS OBUE</w:t>
      </w:r>
      <w:r w:rsidRPr="000B7012" w:rsidDel="00B1128B">
        <w:t xml:space="preserve"> </w:t>
      </w:r>
      <w:r w:rsidRPr="000B7012">
        <w:t>in BC1 and BC3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35pt;height:42pt;mso-wrap-style:square;mso-position-horizontal-relative:page;mso-position-vertical-relative:page" o:ole="">
                  <v:imagedata r:id="rId33" o:title=""/>
                </v:shape>
                <o:OLEObject Type="Embed" ProgID="Equation.3" ShapeID="对象 119" DrawAspect="Content" ObjectID="_1821180415"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35pt;height:42pt;mso-wrap-style:square;mso-position-horizontal-relative:page;mso-position-vertical-relative:page" o:ole="">
                  <v:imagedata r:id="rId35" o:title=""/>
                </v:shape>
                <o:OLEObject Type="Embed" ProgID="Equation.3" ShapeID="对象 120" DrawAspect="Content" ObjectID="_1821180416"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2283"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1F25B6D4" w14:textId="5DCD0383"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07E9E5A9"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bookmarkEnd w:id="2283"/>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8.65pt;height:30pt" o:ole="">
                  <v:imagedata r:id="rId37" o:title=""/>
                </v:shape>
                <o:OLEObject Type="Embed" ProgID="Equation.DSMT4" ShapeID="_x0000_i1036" DrawAspect="Content" ObjectID="_1821180417"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pt;height:29.35pt" o:ole="" fillcolor="window">
                  <v:imagedata r:id="rId39" o:title=""/>
                </v:shape>
                <o:OLEObject Type="Embed" ProgID="Equation.DSMT4" ShapeID="_x0000_i1037" DrawAspect="Content" ObjectID="_1821180418"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2284"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8pt;height:29.35pt" o:ole="">
                  <v:imagedata r:id="rId41" o:title=""/>
                </v:shape>
                <o:OLEObject Type="Embed" ProgID="Equation.3" ShapeID="_x0000_i1038" DrawAspect="Content" ObjectID="_1821180419"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644D8992" w14:textId="48710A75"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33AB06BE"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bookmarkEnd w:id="2284"/>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t>Table 6.6.5.2.2-</w:t>
      </w:r>
      <w:r w:rsidRPr="009202AA">
        <w:rPr>
          <w:lang w:eastAsia="zh-CN"/>
        </w:rPr>
        <w:t>4</w:t>
      </w:r>
      <w:r w:rsidRPr="009202AA">
        <w:t xml:space="preserve">: </w:t>
      </w:r>
      <w:bookmarkStart w:id="2285" w:name="_Hlk61624714"/>
      <w:r w:rsidR="00C04068" w:rsidRPr="000B7012">
        <w:rPr>
          <w:lang w:eastAsia="zh-CN"/>
        </w:rPr>
        <w:t>LA BS OBUE</w:t>
      </w:r>
      <w:r w:rsidR="00C04068" w:rsidRPr="000B7012">
        <w:t xml:space="preserve"> in BC1 bands</w:t>
      </w:r>
      <w:bookmarkEnd w:id="228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pt;height:30pt" o:ole="">
                  <v:imagedata r:id="rId43" o:title=""/>
                </v:shape>
                <o:OLEObject Type="Embed" ProgID="Equation.3" ShapeID="_x0000_i1039" DrawAspect="Content" ObjectID="_1821180420"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2286" w:name="_Toc21096529"/>
      <w:bookmarkStart w:id="2287" w:name="_Toc29763496"/>
      <w:bookmarkStart w:id="2288" w:name="_Toc36029967"/>
      <w:bookmarkStart w:id="2289" w:name="_Toc37179867"/>
      <w:bookmarkStart w:id="2290" w:name="_Toc45869567"/>
      <w:bookmarkStart w:id="2291" w:name="_Toc52555366"/>
      <w:bookmarkStart w:id="2292" w:name="_Toc61126186"/>
      <w:bookmarkStart w:id="2293" w:name="_Toc67911602"/>
      <w:bookmarkStart w:id="2294" w:name="_Toc74841694"/>
      <w:bookmarkStart w:id="2295" w:name="_Toc76503474"/>
      <w:bookmarkStart w:id="2296" w:name="_Toc83041329"/>
      <w:bookmarkStart w:id="2297" w:name="_Toc89853725"/>
      <w:bookmarkStart w:id="2298" w:name="_Toc98668094"/>
      <w:bookmarkStart w:id="2299" w:name="_Toc130911234"/>
      <w:bookmarkStart w:id="2300" w:name="_Toc137374457"/>
      <w:bookmarkStart w:id="2301" w:name="_Toc210411386"/>
      <w:r w:rsidRPr="009202AA">
        <w:t>6.6.5.2.3</w:t>
      </w:r>
      <w:r w:rsidRPr="009202AA">
        <w:tab/>
      </w:r>
      <w:r w:rsidRPr="009202AA">
        <w:rPr>
          <w:i/>
        </w:rPr>
        <w:t>Basic limit</w:t>
      </w:r>
      <w:r w:rsidRPr="009202AA">
        <w:t xml:space="preserve"> for Band Category 2</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0DBCAFA9" w14:textId="77777777" w:rsidR="003451FF" w:rsidRPr="003451FF" w:rsidRDefault="003451FF" w:rsidP="003451FF">
      <w:pPr>
        <w:keepNext/>
        <w:keepLines/>
        <w:overflowPunct w:val="0"/>
        <w:autoSpaceDE w:val="0"/>
        <w:autoSpaceDN w:val="0"/>
        <w:adjustRightInd w:val="0"/>
        <w:spacing w:before="60"/>
        <w:jc w:val="center"/>
        <w:textAlignment w:val="baseline"/>
        <w:rPr>
          <w:rFonts w:ascii="Arial" w:eastAsia="SimSun" w:hAnsi="Arial" w:cs="v5.0.0"/>
          <w:b/>
          <w:lang w:eastAsia="en-GB"/>
        </w:rPr>
      </w:pPr>
      <w:r w:rsidRPr="003451FF">
        <w:rPr>
          <w:rFonts w:ascii="Arial" w:eastAsia="SimSun" w:hAnsi="Arial"/>
          <w:b/>
          <w:lang w:eastAsia="en-GB"/>
        </w:rPr>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451FF" w:rsidRPr="003451FF" w14:paraId="04D3115E" w14:textId="77777777" w:rsidTr="006D0A26">
        <w:trPr>
          <w:cantSplit/>
          <w:jc w:val="center"/>
        </w:trPr>
        <w:tc>
          <w:tcPr>
            <w:tcW w:w="0" w:type="auto"/>
          </w:tcPr>
          <w:p w14:paraId="1AABAA4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3451FF">
              <w:rPr>
                <w:rFonts w:ascii="Arial" w:eastAsia="SimSun" w:hAnsi="Arial" w:cs="Arial"/>
                <w:b/>
                <w:sz w:val="18"/>
                <w:szCs w:val="18"/>
                <w:lang w:eastAsia="en-GB"/>
              </w:rPr>
              <w:t>NR band operation</w:t>
            </w:r>
          </w:p>
        </w:tc>
        <w:tc>
          <w:tcPr>
            <w:tcW w:w="0" w:type="auto"/>
          </w:tcPr>
          <w:p w14:paraId="46B0555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3451FF">
              <w:rPr>
                <w:rFonts w:ascii="Arial" w:eastAsia="SimSun" w:hAnsi="Arial" w:cs="Arial"/>
                <w:b/>
                <w:sz w:val="18"/>
                <w:szCs w:val="18"/>
                <w:lang w:eastAsia="en-GB"/>
              </w:rPr>
              <w:t xml:space="preserve">UTRA supported </w:t>
            </w:r>
          </w:p>
        </w:tc>
        <w:tc>
          <w:tcPr>
            <w:tcW w:w="0" w:type="auto"/>
          </w:tcPr>
          <w:p w14:paraId="75C79604"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3451FF">
              <w:rPr>
                <w:rFonts w:ascii="Arial" w:eastAsia="SimSun" w:hAnsi="Arial" w:cs="Arial"/>
                <w:b/>
                <w:sz w:val="18"/>
                <w:szCs w:val="18"/>
                <w:lang w:eastAsia="en-GB"/>
              </w:rPr>
              <w:t>Applicable requirement table</w:t>
            </w:r>
          </w:p>
        </w:tc>
      </w:tr>
      <w:tr w:rsidR="003451FF" w:rsidRPr="003451FF" w14:paraId="5EB4DC0F" w14:textId="77777777" w:rsidTr="006D0A26">
        <w:trPr>
          <w:cantSplit/>
          <w:jc w:val="center"/>
        </w:trPr>
        <w:tc>
          <w:tcPr>
            <w:tcW w:w="0" w:type="auto"/>
          </w:tcPr>
          <w:p w14:paraId="304DE4A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None</w:t>
            </w:r>
          </w:p>
        </w:tc>
        <w:tc>
          <w:tcPr>
            <w:tcW w:w="0" w:type="auto"/>
          </w:tcPr>
          <w:p w14:paraId="374948D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Y/N</w:t>
            </w:r>
          </w:p>
        </w:tc>
        <w:tc>
          <w:tcPr>
            <w:tcW w:w="0" w:type="auto"/>
          </w:tcPr>
          <w:p w14:paraId="117C0AB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lang w:eastAsia="en-GB"/>
              </w:rPr>
              <w:t>6.6.5.2.3-1 (option 2)</w:t>
            </w:r>
          </w:p>
        </w:tc>
      </w:tr>
      <w:tr w:rsidR="003451FF" w:rsidRPr="003451FF" w14:paraId="70BEAAFC" w14:textId="77777777" w:rsidTr="006D0A26">
        <w:trPr>
          <w:cantSplit/>
          <w:jc w:val="center"/>
        </w:trPr>
        <w:tc>
          <w:tcPr>
            <w:tcW w:w="0" w:type="auto"/>
          </w:tcPr>
          <w:p w14:paraId="5B6B1EC3"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In certain regions (NOTE 2), bands 3, 8</w:t>
            </w:r>
          </w:p>
        </w:tc>
        <w:tc>
          <w:tcPr>
            <w:tcW w:w="0" w:type="auto"/>
          </w:tcPr>
          <w:p w14:paraId="37880D9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797DF8C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 (option 2)</w:t>
            </w:r>
          </w:p>
        </w:tc>
      </w:tr>
      <w:tr w:rsidR="003451FF" w:rsidRPr="003451FF" w14:paraId="7E718638" w14:textId="77777777" w:rsidTr="006D0A26">
        <w:trPr>
          <w:cantSplit/>
          <w:jc w:val="center"/>
        </w:trPr>
        <w:tc>
          <w:tcPr>
            <w:tcW w:w="0" w:type="auto"/>
          </w:tcPr>
          <w:p w14:paraId="5DB26F9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451FF">
              <w:rPr>
                <w:rFonts w:ascii="Arial" w:eastAsia="SimSun" w:hAnsi="Arial" w:cs="Arial" w:hint="eastAsia"/>
                <w:sz w:val="18"/>
                <w:szCs w:val="18"/>
                <w:lang w:eastAsia="zh-CN"/>
              </w:rPr>
              <w:t>A</w:t>
            </w:r>
            <w:r w:rsidRPr="003451FF">
              <w:rPr>
                <w:rFonts w:ascii="Arial" w:eastAsia="SimSun" w:hAnsi="Arial" w:cs="Arial"/>
                <w:sz w:val="18"/>
                <w:szCs w:val="18"/>
                <w:lang w:eastAsia="zh-CN"/>
              </w:rPr>
              <w:t>ny</w:t>
            </w:r>
          </w:p>
        </w:tc>
        <w:tc>
          <w:tcPr>
            <w:tcW w:w="0" w:type="auto"/>
          </w:tcPr>
          <w:p w14:paraId="216F0EC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451FF">
              <w:rPr>
                <w:rFonts w:ascii="Arial" w:eastAsia="SimSun" w:hAnsi="Arial" w:cs="Arial"/>
                <w:sz w:val="18"/>
                <w:szCs w:val="18"/>
                <w:lang w:eastAsia="zh-CN"/>
              </w:rPr>
              <w:t>Y</w:t>
            </w:r>
          </w:p>
        </w:tc>
        <w:tc>
          <w:tcPr>
            <w:tcW w:w="0" w:type="auto"/>
          </w:tcPr>
          <w:p w14:paraId="3C96C0D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 (option 2)</w:t>
            </w:r>
          </w:p>
        </w:tc>
      </w:tr>
      <w:tr w:rsidR="003451FF" w:rsidRPr="003451FF" w14:paraId="71D03512" w14:textId="77777777" w:rsidTr="006D0A26">
        <w:trPr>
          <w:cantSplit/>
          <w:jc w:val="center"/>
        </w:trPr>
        <w:tc>
          <w:tcPr>
            <w:tcW w:w="0" w:type="auto"/>
          </w:tcPr>
          <w:p w14:paraId="64370B6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 xml:space="preserve">Any below 1 GHz except </w:t>
            </w:r>
            <w:r w:rsidRPr="003451FF">
              <w:rPr>
                <w:rFonts w:ascii="Arial" w:eastAsia="SimSun" w:hAnsi="Arial"/>
                <w:sz w:val="18"/>
                <w:lang w:eastAsia="en-GB"/>
              </w:rPr>
              <w:t>for certain regions (NOTE 2), band </w:t>
            </w:r>
            <w:r w:rsidRPr="003451FF">
              <w:rPr>
                <w:rFonts w:ascii="Arial" w:eastAsia="SimSun" w:hAnsi="Arial" w:cs="Arial"/>
                <w:sz w:val="18"/>
                <w:szCs w:val="18"/>
                <w:lang w:eastAsia="en-GB"/>
              </w:rPr>
              <w:t>8</w:t>
            </w:r>
          </w:p>
        </w:tc>
        <w:tc>
          <w:tcPr>
            <w:tcW w:w="0" w:type="auto"/>
          </w:tcPr>
          <w:p w14:paraId="2EBE42D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54162D2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-1a (option 1)</w:t>
            </w:r>
          </w:p>
        </w:tc>
      </w:tr>
      <w:tr w:rsidR="003451FF" w:rsidRPr="003451FF" w14:paraId="685CBB31" w14:textId="77777777" w:rsidTr="006D0A26">
        <w:trPr>
          <w:cantSplit/>
          <w:jc w:val="center"/>
        </w:trPr>
        <w:tc>
          <w:tcPr>
            <w:tcW w:w="0" w:type="auto"/>
          </w:tcPr>
          <w:p w14:paraId="5B90DAF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Any above 1 GHz except for certain regions (NOTE 2), band 3</w:t>
            </w:r>
          </w:p>
        </w:tc>
        <w:tc>
          <w:tcPr>
            <w:tcW w:w="0" w:type="auto"/>
          </w:tcPr>
          <w:p w14:paraId="5F2C1C8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3A4E493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-1b (option 1)</w:t>
            </w:r>
          </w:p>
        </w:tc>
      </w:tr>
      <w:tr w:rsidR="003451FF" w:rsidRPr="003451FF" w14:paraId="48E6C2AD" w14:textId="77777777" w:rsidTr="006D0A26">
        <w:trPr>
          <w:cantSplit/>
          <w:jc w:val="center"/>
        </w:trPr>
        <w:tc>
          <w:tcPr>
            <w:tcW w:w="0" w:type="auto"/>
            <w:gridSpan w:val="3"/>
          </w:tcPr>
          <w:p w14:paraId="488647AD"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sz w:val="18"/>
                <w:lang w:eastAsia="en-GB"/>
              </w:rPr>
              <w:t>NOTE 1:</w:t>
            </w:r>
            <w:r w:rsidRPr="003451FF">
              <w:rPr>
                <w:rFonts w:ascii="Arial" w:eastAsia="SimSun" w:hAnsi="Arial"/>
                <w:sz w:val="18"/>
                <w:lang w:eastAsia="en-GB"/>
              </w:rPr>
              <w:tab/>
              <w:t>Void</w:t>
            </w:r>
          </w:p>
          <w:p w14:paraId="6278A1DF"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cs="Arial"/>
                <w:sz w:val="18"/>
                <w:lang w:eastAsia="en-GB"/>
              </w:rPr>
              <w:t>NOTE 2:</w:t>
            </w:r>
            <w:r w:rsidRPr="003451FF">
              <w:rPr>
                <w:rFonts w:ascii="Arial" w:eastAsia="SimSun" w:hAnsi="Arial"/>
                <w:sz w:val="18"/>
                <w:lang w:eastAsia="en-GB"/>
              </w:rPr>
              <w:tab/>
            </w:r>
            <w:r w:rsidRPr="003451FF">
              <w:rPr>
                <w:rFonts w:ascii="Arial" w:eastAsia="SimSun" w:hAnsi="Arial" w:cs="Arial"/>
                <w:sz w:val="18"/>
                <w:lang w:eastAsia="en-GB"/>
              </w:rPr>
              <w:t xml:space="preserve">Applicable only for operation in regions </w:t>
            </w:r>
            <w:r w:rsidRPr="003451FF">
              <w:rPr>
                <w:rFonts w:ascii="Arial" w:eastAsia="SimSun" w:hAnsi="Arial"/>
                <w:sz w:val="18"/>
                <w:lang w:eastAsia="en-GB"/>
              </w:rPr>
              <w:t>where Category B limits as defined in ITU-R Recommendation SM.329 [14] are used for which category B option 2 operating band unwanted emissions requirements as defined in TS 36.104 [8] and TS 38.104 [27] are applied.</w:t>
            </w:r>
          </w:p>
        </w:tc>
      </w:tr>
    </w:tbl>
    <w:p w14:paraId="57C73872" w14:textId="77777777" w:rsidR="003451FF" w:rsidRPr="003451FF" w:rsidRDefault="003451FF" w:rsidP="003451FF">
      <w:pPr>
        <w:overflowPunct w:val="0"/>
        <w:autoSpaceDE w:val="0"/>
        <w:autoSpaceDN w:val="0"/>
        <w:adjustRightInd w:val="0"/>
        <w:ind w:left="568" w:hanging="284"/>
        <w:textAlignment w:val="baseline"/>
        <w:rPr>
          <w:rFonts w:eastAsia="SimSun"/>
          <w:lang w:eastAsia="en-GB"/>
        </w:rPr>
      </w:pPr>
    </w:p>
    <w:p w14:paraId="61B641DA" w14:textId="2C423ED0" w:rsidR="004C4A70" w:rsidRPr="009202AA" w:rsidRDefault="003451FF" w:rsidP="004C4A70">
      <w:pPr>
        <w:pStyle w:val="TH"/>
        <w:rPr>
          <w:rFonts w:cs="v5.0.0"/>
        </w:rPr>
      </w:pPr>
      <w:r w:rsidRPr="009202AA">
        <w:t xml:space="preserve">Table 6.6.5.2.3-1: </w:t>
      </w:r>
      <w:r w:rsidRPr="000B7012">
        <w:t>WA BS OBUE</w:t>
      </w:r>
      <w:r w:rsidRPr="000B7012" w:rsidDel="00B1128B">
        <w:t xml:space="preserve"> </w:t>
      </w:r>
      <w:r w:rsidRPr="000B7012">
        <w:t>in BC2 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pPr>
            <w:r w:rsidRPr="009202AA">
              <w:rPr>
                <w:position w:val="-30"/>
              </w:rPr>
              <w:object w:dxaOrig="3660" w:dyaOrig="720" w14:anchorId="3534F7ED">
                <v:shape id="_x0000_i1040" type="#_x0000_t75" style="width:153.35pt;height:30pt" o:ole="" fillcolor="window">
                  <v:imagedata r:id="rId30" o:title=""/>
                </v:shape>
                <o:OLEObject Type="Embed" ProgID="Equation.3" ShapeID="_x0000_i1040" DrawAspect="Content" ObjectID="_1821180421"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2D207527"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04706BB6" w:rsidR="004C4A70" w:rsidRPr="009202AA" w:rsidRDefault="003451FF" w:rsidP="004C4A70">
      <w:pPr>
        <w:pStyle w:val="TH"/>
        <w:rPr>
          <w:rFonts w:cs="v5.0.0"/>
        </w:rPr>
      </w:pPr>
      <w:r w:rsidRPr="009202AA">
        <w:t xml:space="preserve">Table 6.6.5.2.3-1a: </w:t>
      </w:r>
      <w:r w:rsidRPr="000B7012">
        <w:t xml:space="preserve">WA BS OBUE in BC2 bands </w:t>
      </w:r>
      <w:r w:rsidRPr="000B7012">
        <w:rPr>
          <w:rFonts w:cs="Arial"/>
        </w:rPr>
        <w:t>≤</w:t>
      </w:r>
      <w:r w:rsidRPr="000B7012">
        <w:t xml:space="preserve">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711F0EE2" w14:textId="2C96FE77"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F8AD8A8" w14:textId="597E8A7D" w:rsidR="00877129" w:rsidRPr="009202AA" w:rsidRDefault="00877129" w:rsidP="00877129">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66080845" w14:textId="27F07788" w:rsidR="004C4A70" w:rsidRPr="009202AA" w:rsidRDefault="00CA738C" w:rsidP="00877129">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7E0D6CB" w:rsidR="004C4A70" w:rsidRPr="009202AA" w:rsidRDefault="003451FF" w:rsidP="004C4A70">
      <w:pPr>
        <w:pStyle w:val="TH"/>
        <w:rPr>
          <w:rFonts w:cs="v5.0.0"/>
        </w:rPr>
      </w:pPr>
      <w:r w:rsidRPr="009202AA">
        <w:t xml:space="preserve">Table 6.6.5.2.3-1b: </w:t>
      </w:r>
      <w:r w:rsidRPr="000B7012">
        <w:t>WA BS OBUE</w:t>
      </w:r>
      <w:r w:rsidRPr="000B7012" w:rsidDel="00B1128B">
        <w:t xml:space="preserve"> </w:t>
      </w:r>
      <w:r w:rsidRPr="000B7012">
        <w:t xml:space="preserve">in BC2 bands </w:t>
      </w:r>
      <w:r w:rsidRPr="000B7012">
        <w:rPr>
          <w:rFonts w:cs="Arial"/>
        </w:rPr>
        <w:t xml:space="preserve">&gt; </w:t>
      </w:r>
      <w:r w:rsidRPr="000B7012">
        <w:t>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447E773A" w:rsidR="004C4A70" w:rsidRPr="009202AA" w:rsidRDefault="00CA738C"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BD7390"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r w:rsidR="00CA738C">
        <w:rPr>
          <w:i/>
        </w:rPr>
        <w:t xml:space="preserve"> </w:t>
      </w:r>
      <w:r w:rsidR="00CA73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pPr>
            <w:r w:rsidRPr="009202AA">
              <w:rPr>
                <w:position w:val="-30"/>
              </w:rPr>
              <w:object w:dxaOrig="4202" w:dyaOrig="699" w14:anchorId="0EF6E88A">
                <v:shape id="对象 125" o:spid="_x0000_i1041" type="#_x0000_t75" style="width:166.65pt;height:27.35pt;mso-wrap-style:square;mso-position-horizontal-relative:page;mso-position-vertical-relative:page" o:ole="">
                  <v:imagedata r:id="rId46" o:title=""/>
                </v:shape>
                <o:OLEObject Type="Embed" ProgID="Equation.3" ShapeID="对象 125" DrawAspect="Content" ObjectID="_1821180422"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pPr>
            <w:r w:rsidRPr="009202AA">
              <w:rPr>
                <w:position w:val="-42"/>
              </w:rPr>
              <w:object w:dxaOrig="4221" w:dyaOrig="959" w14:anchorId="3143B453">
                <v:shape id="对象 126" o:spid="_x0000_i1042" type="#_x0000_t75" style="width:164pt;height:38pt;mso-wrap-style:square;mso-position-horizontal-relative:page;mso-position-vertical-relative:page" o:ole="">
                  <v:imagedata r:id="rId48" o:title=""/>
                </v:shape>
                <o:OLEObject Type="Embed" ProgID="Equation.3" ShapeID="对象 126" DrawAspect="Content" ObjectID="_1821180423"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64F3660C" w:rsidR="004C4A70" w:rsidRPr="009202AA" w:rsidRDefault="00CA738C"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r>
              <w:t xml:space="preserve"> or the sub-block edge</w:t>
            </w:r>
            <w:r w:rsidRPr="009202AA">
              <w:rPr>
                <w:rFonts w:cs="Arial"/>
                <w:i/>
              </w:rPr>
              <w:t>.</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578871FB"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10E0BACD" w14:textId="6693B17A"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186B0778" w14:textId="3BABD48B"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t>.</w:t>
            </w:r>
          </w:p>
          <w:p w14:paraId="76EE1BD7" w14:textId="1E274450" w:rsidR="004C4A70" w:rsidRPr="009202AA" w:rsidRDefault="00CA738C" w:rsidP="00877129">
            <w:pPr>
              <w:pStyle w:val="TAN"/>
            </w:pPr>
            <w:r w:rsidRPr="009202AA">
              <w:t>NOTE 3:</w:t>
            </w:r>
            <w:r w:rsidRPr="009202AA">
              <w:tab/>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8.65pt;height:30pt" o:ole="">
                  <v:imagedata r:id="rId50" o:title=""/>
                </v:shape>
                <o:OLEObject Type="Embed" ProgID="Equation.DSMT4" ShapeID="_x0000_i1043" DrawAspect="Content" ObjectID="_1821180424"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pt;height:29.35pt" o:ole="" fillcolor="window">
                  <v:imagedata r:id="rId39" o:title=""/>
                </v:shape>
                <o:OLEObject Type="Embed" ProgID="Equation.DSMT4" ShapeID="_x0000_i1044" DrawAspect="Content" ObjectID="_1821180425"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BF87086"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8pt;height:29.35pt" o:ole="">
                  <v:imagedata r:id="rId41" o:title=""/>
                </v:shape>
                <o:OLEObject Type="Embed" ProgID="Equation.3" ShapeID="_x0000_i1045" DrawAspect="Content" ObjectID="_1821180426"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30A50625" w14:textId="5746E289"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5E988F1" w14:textId="556D7B75"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t>.</w:t>
            </w:r>
          </w:p>
          <w:p w14:paraId="7EDFEBC4" w14:textId="645F43A8" w:rsidR="004C4A70" w:rsidRPr="009202AA" w:rsidRDefault="00CA738C" w:rsidP="00877129">
            <w:pPr>
              <w:pStyle w:val="TAN"/>
            </w:pPr>
            <w:r w:rsidRPr="009202AA">
              <w:t>NOTE 3:</w:t>
            </w:r>
            <w:r w:rsidRPr="009202AA">
              <w:tab/>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1E488814" w:rsidR="004C4A70" w:rsidRPr="009202AA" w:rsidRDefault="004C4A70" w:rsidP="004C4A70">
      <w:pPr>
        <w:pStyle w:val="TH"/>
        <w:rPr>
          <w:rFonts w:cs="v5.0.0"/>
        </w:rPr>
      </w:pPr>
      <w:r w:rsidRPr="009202AA">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r w:rsidR="00CA738C">
        <w:rPr>
          <w:i/>
        </w:rPr>
        <w:t xml:space="preserve"> </w:t>
      </w:r>
      <w:r w:rsidR="00CA738C">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pPr>
            <w:r w:rsidRPr="009202AA">
              <w:rPr>
                <w:rFonts w:ascii="Arial" w:hAnsi="Arial" w:cs="v5.0.0"/>
                <w:sz w:val="18"/>
                <w:szCs w:val="18"/>
              </w:rPr>
              <w:t>P</w:t>
            </w:r>
            <w:r w:rsidRPr="009202AA">
              <w:rPr>
                <w:rFonts w:ascii="Arial" w:hAnsi="Arial" w:cs="v5.0.0"/>
                <w:sz w:val="18"/>
                <w:szCs w:val="18"/>
                <w:vertAlign w:val="subscript"/>
              </w:rPr>
              <w:t>rated,c,cell</w:t>
            </w:r>
            <w:r w:rsidRPr="009202AA">
              <w:rPr>
                <w:rFonts w:ascii="Arial" w:hAnsi="Arial" w:cs="v5.0.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pPr>
            <w:r w:rsidRPr="009202AA">
              <w:rPr>
                <w:rFonts w:ascii="Arial" w:hAnsi="Arial" w:cs="v5.0.0"/>
                <w:sz w:val="18"/>
                <w:szCs w:val="18"/>
              </w:rPr>
              <w:t>P</w:t>
            </w:r>
            <w:r w:rsidRPr="009202AA">
              <w:rPr>
                <w:rFonts w:ascii="Arial" w:hAnsi="Arial" w:cs="v5.0.0"/>
                <w:sz w:val="18"/>
                <w:szCs w:val="18"/>
                <w:vertAlign w:val="subscript"/>
              </w:rPr>
              <w:t>rated,c,cell</w:t>
            </w:r>
            <w:r w:rsidRPr="009202AA">
              <w:rPr>
                <w:rFonts w:ascii="Arial" w:hAnsi="Arial" w:cs="v5.0.0"/>
                <w:sz w:val="18"/>
                <w:szCs w:val="18"/>
              </w:rPr>
              <w:t>-10*log10(</w:t>
            </w:r>
            <w:r w:rsidRPr="009202AA">
              <w:t>N</w:t>
            </w:r>
            <w:r w:rsidRPr="009202AA">
              <w:rPr>
                <w:vertAlign w:val="subscript"/>
              </w:rPr>
              <w:t>TXU,countedpercell</w:t>
            </w:r>
            <w:r w:rsidRPr="009202AA">
              <w:t>)-41dB-160*(f_offset/MHz-0,065)dB</w:t>
            </w:r>
            <w:r w:rsidRPr="009202AA">
              <w:rPr>
                <w:rFonts w:ascii="Arial" w:hAnsi="Arial" w:cs="v5.0.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671BAE5E" w:rsidR="004C4A70" w:rsidRPr="009202AA" w:rsidRDefault="00CA738C"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t xml:space="preserve"> or the sub-block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34C1FF49"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r w:rsidR="00CA738C">
        <w:rPr>
          <w:i/>
        </w:rPr>
        <w:t xml:space="preserve"> </w:t>
      </w:r>
      <w:r w:rsidR="00CA738C">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pPr>
            <w:r w:rsidRPr="009202AA">
              <w:rPr>
                <w:position w:val="-42"/>
              </w:rPr>
              <w:object w:dxaOrig="3381" w:dyaOrig="960" w14:anchorId="6727D8D2">
                <v:shape id="对象 130" o:spid="_x0000_i1046" type="#_x0000_t75" style="width:143.35pt;height:42.65pt;mso-wrap-style:square;mso-position-horizontal-relative:page;mso-position-vertical-relative:page" o:ole="">
                  <v:fill o:detectmouseclick="t"/>
                  <v:imagedata r:id="rId54" o:title=""/>
                </v:shape>
                <o:OLEObject Type="Embed" ProgID="Equation.3" ShapeID="对象 130" DrawAspect="Content" ObjectID="_1821180427"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pPr>
            <w:r w:rsidRPr="009202AA">
              <w:rPr>
                <w:position w:val="-42"/>
              </w:rPr>
              <w:object w:dxaOrig="3559" w:dyaOrig="959" w14:anchorId="7EB5EA0B">
                <v:shape id="对象 131" o:spid="_x0000_i1047" type="#_x0000_t75" style="width:143.35pt;height:41.35pt;mso-wrap-style:square;mso-position-horizontal-relative:page;mso-position-vertical-relative:page" o:ole="">
                  <v:imagedata r:id="rId56" o:title=""/>
                </v:shape>
                <o:OLEObject Type="Embed" ProgID="Equation.3" ShapeID="对象 131" DrawAspect="Content" ObjectID="_1821180428"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1BB18C3D" w:rsidR="004C4A70" w:rsidRPr="009202AA" w:rsidRDefault="00CA738C"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t xml:space="preserve"> or the sub-block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2pt;height:30pt" o:ole="">
                  <v:imagedata r:id="rId43" o:title=""/>
                </v:shape>
                <o:OLEObject Type="Embed" ProgID="Equation.3" ShapeID="_x0000_i1048" DrawAspect="Content" ObjectID="_1821180429"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1697BF1E" w:rsidR="004C4A70" w:rsidRPr="009202AA" w:rsidRDefault="00CA738C"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37B6BC4A"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r w:rsidR="00CA738C">
        <w:rPr>
          <w:i/>
        </w:rPr>
        <w:t xml:space="preserve"> </w:t>
      </w:r>
      <w:r w:rsidR="00CA738C">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6pt;height:41.35pt;mso-wrap-style:square;mso-position-horizontal-relative:page;mso-position-vertical-relative:page" o:ole="">
                  <v:imagedata r:id="rId59" o:title=""/>
                </v:shape>
                <o:OLEObject Type="Embed" ProgID="Equation.3" ShapeID="对象 134" DrawAspect="Content" ObjectID="_1821180430"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3.35pt;height:41.35pt;mso-wrap-style:square;mso-position-horizontal-relative:page;mso-position-vertical-relative:page" o:ole="">
                  <v:imagedata r:id="rId61" o:title=""/>
                </v:shape>
                <o:OLEObject Type="Embed" ProgID="Equation.3" ShapeID="对象 136" DrawAspect="Content" ObjectID="_1821180431"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2A79393C" w:rsidR="004C4A70" w:rsidRPr="009202AA" w:rsidRDefault="00CA738C"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t xml:space="preserve"> or the sub-block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2302" w:name="_Toc21096530"/>
      <w:bookmarkStart w:id="2303" w:name="_Toc29763497"/>
      <w:bookmarkStart w:id="2304" w:name="_Toc36029968"/>
      <w:bookmarkStart w:id="2305" w:name="_Toc37179868"/>
      <w:bookmarkStart w:id="2306" w:name="_Toc45869568"/>
      <w:bookmarkStart w:id="2307" w:name="_Toc52555367"/>
      <w:bookmarkStart w:id="2308" w:name="_Toc61126187"/>
      <w:bookmarkStart w:id="2309" w:name="_Toc67911603"/>
      <w:bookmarkStart w:id="2310" w:name="_Toc74841695"/>
      <w:bookmarkStart w:id="2311" w:name="_Toc76503475"/>
      <w:bookmarkStart w:id="2312" w:name="_Toc83041330"/>
      <w:bookmarkStart w:id="2313" w:name="_Toc89853726"/>
      <w:bookmarkStart w:id="2314" w:name="_Toc98668095"/>
      <w:bookmarkStart w:id="2315" w:name="_Toc130911235"/>
      <w:bookmarkStart w:id="2316" w:name="_Toc137374458"/>
      <w:bookmarkStart w:id="2317" w:name="_Toc210411387"/>
      <w:r w:rsidRPr="009202AA">
        <w:t>6.6.5.2.4</w:t>
      </w:r>
      <w:r w:rsidRPr="009202AA">
        <w:tab/>
        <w:t>Additional requirements</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2318" w:name="_Toc21096531"/>
      <w:bookmarkStart w:id="2319" w:name="_Toc29763498"/>
      <w:bookmarkStart w:id="2320" w:name="_Toc36029969"/>
      <w:bookmarkStart w:id="2321" w:name="_Toc37179869"/>
      <w:bookmarkStart w:id="2322" w:name="_Toc45869569"/>
      <w:bookmarkStart w:id="2323" w:name="_Toc52555368"/>
      <w:bookmarkStart w:id="2324" w:name="_Toc61126188"/>
      <w:bookmarkStart w:id="2325" w:name="_Toc67911604"/>
      <w:bookmarkStart w:id="2326" w:name="_Toc74841696"/>
      <w:bookmarkStart w:id="2327" w:name="_Toc76503476"/>
      <w:bookmarkStart w:id="2328" w:name="_Toc83041331"/>
      <w:bookmarkStart w:id="2329" w:name="_Toc89853727"/>
      <w:bookmarkStart w:id="2330" w:name="_Toc98668096"/>
      <w:bookmarkStart w:id="2331" w:name="_Toc130911236"/>
      <w:bookmarkStart w:id="2332" w:name="_Toc137374459"/>
      <w:bookmarkStart w:id="2333" w:name="_Toc210411388"/>
      <w:r w:rsidRPr="009202AA">
        <w:rPr>
          <w:lang w:eastAsia="zh-CN"/>
        </w:rPr>
        <w:t>6.6.5.3</w:t>
      </w:r>
      <w:r w:rsidRPr="009202AA">
        <w:rPr>
          <w:lang w:eastAsia="zh-CN"/>
        </w:rPr>
        <w:tab/>
        <w:t>Minimum requirement for single RAT UTRA operation</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2334" w:name="_Toc21096532"/>
      <w:bookmarkStart w:id="2335" w:name="_Toc29763499"/>
      <w:bookmarkStart w:id="2336" w:name="_Toc36029970"/>
      <w:bookmarkStart w:id="2337" w:name="_Toc37179870"/>
      <w:bookmarkStart w:id="2338" w:name="_Toc45869570"/>
      <w:bookmarkStart w:id="2339" w:name="_Toc52555369"/>
      <w:bookmarkStart w:id="2340" w:name="_Toc61126189"/>
      <w:bookmarkStart w:id="2341" w:name="_Toc67911605"/>
      <w:bookmarkStart w:id="2342" w:name="_Toc74841697"/>
      <w:bookmarkStart w:id="2343" w:name="_Toc76503477"/>
      <w:bookmarkStart w:id="2344" w:name="_Toc83041332"/>
      <w:bookmarkStart w:id="2345" w:name="_Toc89853728"/>
      <w:bookmarkStart w:id="2346" w:name="_Toc98668097"/>
      <w:bookmarkStart w:id="2347" w:name="_Toc130911237"/>
      <w:bookmarkStart w:id="2348" w:name="_Toc137374460"/>
      <w:bookmarkStart w:id="2349" w:name="_Toc210411389"/>
      <w:r w:rsidRPr="009202AA">
        <w:rPr>
          <w:lang w:eastAsia="zh-CN"/>
        </w:rPr>
        <w:t>6.6.5.4</w:t>
      </w:r>
      <w:r w:rsidRPr="009202AA">
        <w:rPr>
          <w:lang w:eastAsia="zh-CN"/>
        </w:rPr>
        <w:tab/>
        <w:t>Minimum requirement for single RAT E-UTRA operation</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0DE4A0E2" w14:textId="77777777" w:rsidR="004C4A70" w:rsidRPr="009202AA" w:rsidRDefault="004C4A70" w:rsidP="004C4A70">
      <w:pPr>
        <w:pStyle w:val="Heading5"/>
        <w:rPr>
          <w:lang w:eastAsia="zh-CN"/>
        </w:rPr>
      </w:pPr>
      <w:bookmarkStart w:id="2350" w:name="_Toc21096533"/>
      <w:bookmarkStart w:id="2351" w:name="_Toc29763500"/>
      <w:bookmarkStart w:id="2352" w:name="_Toc36029971"/>
      <w:bookmarkStart w:id="2353" w:name="_Toc37179871"/>
      <w:bookmarkStart w:id="2354" w:name="_Toc45869571"/>
      <w:bookmarkStart w:id="2355" w:name="_Toc52555370"/>
      <w:bookmarkStart w:id="2356" w:name="_Toc61126190"/>
      <w:bookmarkStart w:id="2357" w:name="_Toc67911606"/>
      <w:bookmarkStart w:id="2358" w:name="_Toc74841698"/>
      <w:bookmarkStart w:id="2359" w:name="_Toc76503478"/>
      <w:bookmarkStart w:id="2360" w:name="_Toc83041333"/>
      <w:bookmarkStart w:id="2361" w:name="_Toc89853729"/>
      <w:bookmarkStart w:id="2362" w:name="_Toc98668098"/>
      <w:bookmarkStart w:id="2363" w:name="_Toc130911238"/>
      <w:bookmarkStart w:id="2364" w:name="_Toc137374461"/>
      <w:bookmarkStart w:id="2365" w:name="_Toc210411390"/>
      <w:r w:rsidRPr="009202AA">
        <w:rPr>
          <w:lang w:eastAsia="zh-CN"/>
        </w:rPr>
        <w:t>6.6.5.4.1</w:t>
      </w:r>
      <w:r w:rsidRPr="009202AA">
        <w:rPr>
          <w:lang w:eastAsia="zh-CN"/>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2366" w:name="_Toc21096534"/>
      <w:bookmarkStart w:id="2367" w:name="_Toc29763501"/>
      <w:bookmarkStart w:id="2368" w:name="_Toc36029972"/>
      <w:bookmarkStart w:id="2369" w:name="_Toc37179872"/>
      <w:bookmarkStart w:id="2370" w:name="_Toc45869572"/>
      <w:bookmarkStart w:id="2371" w:name="_Toc52555371"/>
      <w:bookmarkStart w:id="2372" w:name="_Toc61126191"/>
      <w:bookmarkStart w:id="2373" w:name="_Toc67911607"/>
      <w:bookmarkStart w:id="2374" w:name="_Toc74841699"/>
      <w:bookmarkStart w:id="2375" w:name="_Toc76503479"/>
      <w:bookmarkStart w:id="2376" w:name="_Toc83041334"/>
      <w:bookmarkStart w:id="2377" w:name="_Toc89853730"/>
      <w:bookmarkStart w:id="2378" w:name="_Toc98668099"/>
      <w:bookmarkStart w:id="2379" w:name="_Toc130911239"/>
      <w:bookmarkStart w:id="2380" w:name="_Toc137374462"/>
      <w:bookmarkStart w:id="2381" w:name="_Toc210411391"/>
      <w:r w:rsidRPr="009202AA">
        <w:t>6.6.5.4.2</w:t>
      </w:r>
      <w:r w:rsidRPr="009202AA">
        <w:tab/>
        <w:t xml:space="preserve">Basic limits </w:t>
      </w:r>
      <w:r w:rsidRPr="009202AA">
        <w:rPr>
          <w:lang w:eastAsia="zh-CN"/>
        </w:rPr>
        <w:t xml:space="preserve">for Wide Area BS </w:t>
      </w:r>
      <w:r w:rsidRPr="009202AA">
        <w:t>(Category A)</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2382" w:name="_Toc21096535"/>
      <w:bookmarkStart w:id="2383" w:name="_Toc29763502"/>
      <w:bookmarkStart w:id="2384" w:name="_Toc36029973"/>
      <w:bookmarkStart w:id="2385" w:name="_Toc37179873"/>
      <w:bookmarkStart w:id="2386" w:name="_Toc45869573"/>
      <w:bookmarkStart w:id="2387" w:name="_Toc52555372"/>
      <w:bookmarkStart w:id="2388" w:name="_Toc61126192"/>
      <w:bookmarkStart w:id="2389" w:name="_Toc67911608"/>
      <w:bookmarkStart w:id="2390" w:name="_Toc74841700"/>
      <w:bookmarkStart w:id="2391" w:name="_Toc76503480"/>
      <w:bookmarkStart w:id="2392" w:name="_Toc83041335"/>
      <w:bookmarkStart w:id="2393" w:name="_Toc89853731"/>
      <w:bookmarkStart w:id="2394" w:name="_Toc98668100"/>
      <w:bookmarkStart w:id="2395" w:name="_Toc130911240"/>
      <w:bookmarkStart w:id="2396" w:name="_Toc137374463"/>
      <w:bookmarkStart w:id="2397" w:name="_Toc210411392"/>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3172D92D" w14:textId="77777777" w:rsidR="004C4A70" w:rsidRPr="009202AA" w:rsidRDefault="004C4A70" w:rsidP="004C4A70">
      <w:pPr>
        <w:pStyle w:val="Heading6"/>
        <w:rPr>
          <w:rFonts w:cs="v5.0.0"/>
        </w:rPr>
      </w:pPr>
      <w:bookmarkStart w:id="2398" w:name="_Toc21096536"/>
      <w:bookmarkStart w:id="2399" w:name="_Toc29763503"/>
      <w:bookmarkStart w:id="2400" w:name="_Toc36029974"/>
      <w:bookmarkStart w:id="2401" w:name="_Toc37179874"/>
      <w:bookmarkStart w:id="2402" w:name="_Toc45869574"/>
      <w:bookmarkStart w:id="2403" w:name="_Toc52555373"/>
      <w:bookmarkStart w:id="2404" w:name="_Toc61126193"/>
      <w:bookmarkStart w:id="2405" w:name="_Toc67911609"/>
      <w:bookmarkStart w:id="2406" w:name="_Toc74841701"/>
      <w:bookmarkStart w:id="2407" w:name="_Toc76503481"/>
      <w:bookmarkStart w:id="2408" w:name="_Toc83041336"/>
      <w:bookmarkStart w:id="2409" w:name="_Toc89853732"/>
      <w:bookmarkStart w:id="2410" w:name="_Toc98668101"/>
      <w:bookmarkStart w:id="2411" w:name="_Toc130911241"/>
      <w:bookmarkStart w:id="2412" w:name="_Toc137374464"/>
      <w:bookmarkStart w:id="2413" w:name="_Toc210411393"/>
      <w:r w:rsidRPr="009202AA">
        <w:t>6.6.5.4.3.1</w:t>
      </w:r>
      <w:r w:rsidRPr="009202AA">
        <w:tab/>
        <w:t>General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2414" w:name="_Toc21096537"/>
      <w:bookmarkStart w:id="2415" w:name="_Toc29763504"/>
      <w:bookmarkStart w:id="2416" w:name="_Toc36029975"/>
      <w:bookmarkStart w:id="2417" w:name="_Toc37179875"/>
      <w:bookmarkStart w:id="2418" w:name="_Toc45869575"/>
      <w:bookmarkStart w:id="2419" w:name="_Toc52555374"/>
      <w:bookmarkStart w:id="2420" w:name="_Toc61126194"/>
      <w:bookmarkStart w:id="2421" w:name="_Toc67911610"/>
      <w:bookmarkStart w:id="2422" w:name="_Toc74841702"/>
      <w:bookmarkStart w:id="2423" w:name="_Toc76503482"/>
      <w:bookmarkStart w:id="2424" w:name="_Toc83041337"/>
      <w:bookmarkStart w:id="2425" w:name="_Toc89853733"/>
      <w:bookmarkStart w:id="2426" w:name="_Toc98668102"/>
      <w:bookmarkStart w:id="2427" w:name="_Toc130911242"/>
      <w:bookmarkStart w:id="2428" w:name="_Toc137374465"/>
      <w:bookmarkStart w:id="2429" w:name="_Toc210411394"/>
      <w:r w:rsidRPr="009202AA">
        <w:t>6.6.5.4.3.2</w:t>
      </w:r>
      <w:r w:rsidRPr="009202AA">
        <w:tab/>
        <w:t>Category B</w:t>
      </w:r>
      <w:r w:rsidRPr="009202AA">
        <w:rPr>
          <w:lang w:eastAsia="zh-CN"/>
        </w:rPr>
        <w:t xml:space="preserve"> requirements (Option 1)</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2430" w:name="_Toc21096538"/>
      <w:bookmarkStart w:id="2431" w:name="_Toc29763505"/>
      <w:bookmarkStart w:id="2432" w:name="_Toc36029976"/>
      <w:bookmarkStart w:id="2433" w:name="_Toc37179876"/>
      <w:bookmarkStart w:id="2434" w:name="_Toc45869576"/>
      <w:bookmarkStart w:id="2435" w:name="_Toc52555375"/>
      <w:bookmarkStart w:id="2436" w:name="_Toc61126195"/>
      <w:bookmarkStart w:id="2437" w:name="_Toc67911611"/>
      <w:bookmarkStart w:id="2438" w:name="_Toc74841703"/>
      <w:bookmarkStart w:id="2439" w:name="_Toc76503483"/>
      <w:bookmarkStart w:id="2440" w:name="_Toc83041338"/>
      <w:bookmarkStart w:id="2441" w:name="_Toc89853734"/>
      <w:bookmarkStart w:id="2442" w:name="_Toc98668103"/>
      <w:bookmarkStart w:id="2443" w:name="_Toc130911243"/>
      <w:bookmarkStart w:id="2444" w:name="_Toc137374466"/>
      <w:bookmarkStart w:id="2445" w:name="_Toc210411395"/>
      <w:r w:rsidRPr="009202AA">
        <w:t>6.6.5.4.3.3</w:t>
      </w:r>
      <w:r w:rsidRPr="009202AA">
        <w:tab/>
        <w:t>Category B (Option 2)</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2pt;height:29.35pt" o:ole="" fillcolor="window">
                  <v:imagedata r:id="rId30" o:title=""/>
                </v:shape>
                <o:OLEObject Type="Embed" ProgID="Equation.3" ShapeID="_x0000_i1051" DrawAspect="Content" ObjectID="_1821180432"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pt;height:29.35pt" o:ole="" fillcolor="window">
                  <v:imagedata r:id="rId66" o:title=""/>
                </v:shape>
                <o:OLEObject Type="Embed" ProgID="Equation.3" ShapeID="_x0000_i1052" DrawAspect="Content" ObjectID="_1821180433"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pt;height:29.35pt" o:ole="" fillcolor="window">
                  <v:imagedata r:id="rId68" o:title=""/>
                </v:shape>
                <o:OLEObject Type="Embed" ProgID="Equation.3" ShapeID="_x0000_i1053" DrawAspect="Content" ObjectID="_1821180434"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8pt;height:29.35pt" o:ole="" fillcolor="window">
                  <v:imagedata r:id="rId30" o:title=""/>
                </v:shape>
                <o:OLEObject Type="Embed" ProgID="Equation.3" ShapeID="_x0000_i1054" DrawAspect="Content" ObjectID="_1821180435"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pt;height:29.35pt" o:ole="" fillcolor="window">
                  <v:imagedata r:id="rId66" o:title=""/>
                </v:shape>
                <o:OLEObject Type="Embed" ProgID="Equation.3" ShapeID="_x0000_i1055" DrawAspect="Content" ObjectID="_1821180436"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pt;height:29.35pt" o:ole="" fillcolor="window">
                  <v:imagedata r:id="rId68" o:title=""/>
                </v:shape>
                <o:OLEObject Type="Embed" ProgID="Equation.3" ShapeID="_x0000_i1056" DrawAspect="Content" ObjectID="_1821180437"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2pt;height:29.35pt" o:ole="" fillcolor="window">
                  <v:imagedata r:id="rId30" o:title=""/>
                </v:shape>
                <o:OLEObject Type="Embed" ProgID="Equation.3" ShapeID="_x0000_i1057" DrawAspect="Content" ObjectID="_1821180438"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2446" w:name="_Toc21096539"/>
      <w:bookmarkStart w:id="2447" w:name="_Toc29763506"/>
      <w:bookmarkStart w:id="2448" w:name="_Toc36029977"/>
      <w:bookmarkStart w:id="2449" w:name="_Toc37179877"/>
      <w:bookmarkStart w:id="2450" w:name="_Toc45869577"/>
      <w:bookmarkStart w:id="2451" w:name="_Toc52555376"/>
      <w:bookmarkStart w:id="2452" w:name="_Toc61126196"/>
      <w:bookmarkStart w:id="2453" w:name="_Toc67911612"/>
      <w:bookmarkStart w:id="2454" w:name="_Toc74841704"/>
      <w:bookmarkStart w:id="2455" w:name="_Toc76503484"/>
      <w:bookmarkStart w:id="2456" w:name="_Toc83041339"/>
      <w:bookmarkStart w:id="2457" w:name="_Toc89853735"/>
      <w:bookmarkStart w:id="2458" w:name="_Toc98668104"/>
      <w:bookmarkStart w:id="2459" w:name="_Toc130911244"/>
      <w:bookmarkStart w:id="2460" w:name="_Toc137374467"/>
      <w:bookmarkStart w:id="2461" w:name="_Toc210411396"/>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7.35pt;height:29.35pt" o:ole="">
                  <v:imagedata r:id="rId74" o:title=""/>
                </v:shape>
                <o:OLEObject Type="Embed" ProgID="Equation.DSMT4" ShapeID="_x0000_i1058" DrawAspect="Content" ObjectID="_1821180439"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8pt;height:29.35pt" o:ole="">
                  <v:imagedata r:id="rId76" o:title=""/>
                </v:shape>
                <o:OLEObject Type="Embed" ProgID="Equation.3" ShapeID="_x0000_i1059" DrawAspect="Content" ObjectID="_1821180440"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2pt;height:29.35pt" o:ole="">
                  <v:imagedata r:id="rId43" o:title=""/>
                </v:shape>
                <o:OLEObject Type="Embed" ProgID="Equation.3" ShapeID="_x0000_i1060" DrawAspect="Content" ObjectID="_1821180441"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2462" w:name="_Toc21096540"/>
      <w:bookmarkStart w:id="2463" w:name="_Toc29763507"/>
      <w:bookmarkStart w:id="2464" w:name="_Toc36029978"/>
      <w:bookmarkStart w:id="2465" w:name="_Toc37179878"/>
      <w:bookmarkStart w:id="2466" w:name="_Toc45869578"/>
      <w:bookmarkStart w:id="2467" w:name="_Toc52555377"/>
      <w:bookmarkStart w:id="2468" w:name="_Toc61126197"/>
      <w:bookmarkStart w:id="2469" w:name="_Toc67911613"/>
      <w:bookmarkStart w:id="2470" w:name="_Toc74841705"/>
      <w:bookmarkStart w:id="2471" w:name="_Toc76503485"/>
      <w:bookmarkStart w:id="2472" w:name="_Toc83041340"/>
      <w:bookmarkStart w:id="2473" w:name="_Toc89853736"/>
      <w:bookmarkStart w:id="2474" w:name="_Toc98668105"/>
      <w:bookmarkStart w:id="2475" w:name="_Toc130911245"/>
      <w:bookmarkStart w:id="2476" w:name="_Toc137374468"/>
      <w:bookmarkStart w:id="2477" w:name="_Toc210411397"/>
      <w:r w:rsidRPr="009202AA">
        <w:t>6.6.5.4.5</w:t>
      </w:r>
      <w:r w:rsidRPr="009202AA">
        <w:tab/>
      </w:r>
      <w:r w:rsidRPr="009202AA">
        <w:rPr>
          <w:rFonts w:cs="Arial"/>
        </w:rPr>
        <w:t>Basic limit</w:t>
      </w:r>
      <w:r w:rsidRPr="009202AA">
        <w:t>s for Medium Range BS (Category A and B)</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pt;height:29.35pt" o:ole="">
                  <v:imagedata r:id="rId79" o:title=""/>
                </v:shape>
                <o:OLEObject Type="Embed" ProgID="Equation.3" ShapeID="_x0000_i1061" DrawAspect="Content" ObjectID="_1821180442"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6pt;height:29.35pt" o:ole="">
                  <v:imagedata r:id="rId81" o:title=""/>
                </v:shape>
                <o:OLEObject Type="Embed" ProgID="Equation.3" ShapeID="_x0000_i1062" DrawAspect="Content" ObjectID="_1821180443"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35pt;height:29.35pt" o:ole="">
                  <v:imagedata r:id="rId83" o:title=""/>
                </v:shape>
                <o:OLEObject Type="Embed" ProgID="Equation.3" ShapeID="_x0000_i1063" DrawAspect="Content" ObjectID="_1821180444"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2478" w:name="_Toc21096541"/>
      <w:bookmarkStart w:id="2479" w:name="_Toc29763508"/>
      <w:bookmarkStart w:id="2480" w:name="_Toc36029979"/>
      <w:bookmarkStart w:id="2481" w:name="_Toc37179879"/>
      <w:bookmarkStart w:id="2482" w:name="_Toc45869579"/>
      <w:bookmarkStart w:id="2483" w:name="_Toc52555378"/>
      <w:bookmarkStart w:id="2484" w:name="_Toc61126198"/>
      <w:bookmarkStart w:id="2485" w:name="_Toc67911614"/>
      <w:bookmarkStart w:id="2486" w:name="_Toc74841706"/>
      <w:bookmarkStart w:id="2487" w:name="_Toc76503486"/>
      <w:bookmarkStart w:id="2488" w:name="_Toc83041341"/>
      <w:bookmarkStart w:id="2489" w:name="_Toc89853737"/>
      <w:bookmarkStart w:id="2490" w:name="_Toc98668106"/>
      <w:bookmarkStart w:id="2491" w:name="_Toc130911246"/>
      <w:bookmarkStart w:id="2492" w:name="_Toc137374469"/>
      <w:bookmarkStart w:id="2493" w:name="_Toc210411398"/>
      <w:r w:rsidRPr="009202AA">
        <w:t>6.6.5.4.7</w:t>
      </w:r>
      <w:r w:rsidRPr="009202AA">
        <w:tab/>
        <w:t>Additional requirements</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2494" w:name="_Toc21096542"/>
      <w:bookmarkStart w:id="2495" w:name="_Toc29763509"/>
      <w:bookmarkStart w:id="2496" w:name="_Toc36029980"/>
      <w:bookmarkStart w:id="2497" w:name="_Toc37179880"/>
      <w:bookmarkStart w:id="2498" w:name="_Toc45869580"/>
      <w:bookmarkStart w:id="2499" w:name="_Toc52555379"/>
      <w:bookmarkStart w:id="2500" w:name="_Toc61126199"/>
      <w:bookmarkStart w:id="2501"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2502" w:name="_Toc74841707"/>
      <w:bookmarkStart w:id="2503" w:name="_Toc76503487"/>
      <w:bookmarkStart w:id="2504" w:name="_Toc83041342"/>
      <w:bookmarkStart w:id="2505" w:name="_Toc89853738"/>
      <w:bookmarkStart w:id="2506" w:name="_Toc98668107"/>
      <w:bookmarkStart w:id="2507" w:name="_Toc130911247"/>
      <w:bookmarkStart w:id="2508" w:name="_Toc137374470"/>
      <w:bookmarkStart w:id="2509" w:name="_Toc210411399"/>
      <w:r w:rsidRPr="009202AA">
        <w:rPr>
          <w:lang w:eastAsia="zh-CN"/>
        </w:rPr>
        <w:t>6.6.6</w:t>
      </w:r>
      <w:r w:rsidRPr="009202AA">
        <w:rPr>
          <w:lang w:eastAsia="zh-CN"/>
        </w:rPr>
        <w:tab/>
        <w:t>Spurious emission</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46E5B369" w14:textId="77777777" w:rsidR="004C4A70" w:rsidRPr="009202AA" w:rsidRDefault="004C4A70" w:rsidP="004C4A70">
      <w:pPr>
        <w:pStyle w:val="Heading4"/>
      </w:pPr>
      <w:bookmarkStart w:id="2510" w:name="_Toc21096543"/>
      <w:bookmarkStart w:id="2511" w:name="_Toc29763510"/>
      <w:bookmarkStart w:id="2512" w:name="_Toc36029981"/>
      <w:bookmarkStart w:id="2513" w:name="_Toc37179881"/>
      <w:bookmarkStart w:id="2514" w:name="_Toc45869581"/>
      <w:bookmarkStart w:id="2515" w:name="_Toc52555380"/>
      <w:bookmarkStart w:id="2516" w:name="_Toc61126200"/>
      <w:bookmarkStart w:id="2517" w:name="_Toc67911616"/>
      <w:bookmarkStart w:id="2518" w:name="_Toc74841708"/>
      <w:bookmarkStart w:id="2519" w:name="_Toc76503488"/>
      <w:bookmarkStart w:id="2520" w:name="_Toc83041343"/>
      <w:bookmarkStart w:id="2521" w:name="_Toc89853739"/>
      <w:bookmarkStart w:id="2522" w:name="_Toc98668108"/>
      <w:bookmarkStart w:id="2523" w:name="_Toc130911248"/>
      <w:bookmarkStart w:id="2524" w:name="_Toc137374471"/>
      <w:bookmarkStart w:id="2525" w:name="_Toc210411400"/>
      <w:r w:rsidRPr="009202AA">
        <w:t>6.6.6.1</w:t>
      </w:r>
      <w:r w:rsidRPr="009202AA">
        <w:tab/>
        <w:t>General</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2526" w:name="_Toc21096544"/>
      <w:bookmarkStart w:id="2527" w:name="_Toc29763511"/>
      <w:bookmarkStart w:id="2528" w:name="_Toc36029982"/>
      <w:bookmarkStart w:id="2529" w:name="_Toc37179882"/>
      <w:bookmarkStart w:id="2530" w:name="_Toc45869582"/>
      <w:bookmarkStart w:id="2531" w:name="_Toc52555381"/>
      <w:bookmarkStart w:id="2532" w:name="_Toc61126201"/>
      <w:bookmarkStart w:id="2533" w:name="_Toc67911617"/>
      <w:bookmarkStart w:id="2534" w:name="_Toc74841709"/>
      <w:bookmarkStart w:id="2535" w:name="_Toc76503489"/>
      <w:bookmarkStart w:id="2536" w:name="_Toc83041344"/>
      <w:bookmarkStart w:id="2537" w:name="_Toc89853740"/>
      <w:bookmarkStart w:id="2538" w:name="_Toc98668109"/>
      <w:bookmarkStart w:id="2539" w:name="_Toc130911249"/>
      <w:bookmarkStart w:id="2540" w:name="_Toc137374472"/>
      <w:bookmarkStart w:id="2541" w:name="_Toc210411401"/>
      <w:r w:rsidRPr="009202AA">
        <w:t>6.6.6.2</w:t>
      </w:r>
      <w:r w:rsidRPr="009202AA">
        <w:tab/>
      </w:r>
      <w:r w:rsidRPr="009202AA">
        <w:rPr>
          <w:lang w:eastAsia="zh-CN"/>
        </w:rPr>
        <w:t>Minimum requirement for MSR operation</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2542" w:name="_Toc21096545"/>
      <w:bookmarkStart w:id="2543" w:name="_Toc29763512"/>
      <w:bookmarkStart w:id="2544" w:name="_Toc36029983"/>
      <w:bookmarkStart w:id="2545" w:name="_Toc37179883"/>
      <w:bookmarkStart w:id="2546" w:name="_Toc45869583"/>
      <w:bookmarkStart w:id="2547" w:name="_Toc52555382"/>
      <w:bookmarkStart w:id="2548" w:name="_Toc61126202"/>
      <w:bookmarkStart w:id="2549" w:name="_Toc67911618"/>
      <w:bookmarkStart w:id="2550" w:name="_Toc74841710"/>
      <w:bookmarkStart w:id="2551" w:name="_Toc76503490"/>
      <w:bookmarkStart w:id="2552" w:name="_Toc83041345"/>
      <w:bookmarkStart w:id="2553" w:name="_Toc89853741"/>
      <w:bookmarkStart w:id="2554" w:name="_Toc98668110"/>
      <w:bookmarkStart w:id="2555" w:name="_Toc130911250"/>
      <w:bookmarkStart w:id="2556" w:name="_Toc137374473"/>
      <w:bookmarkStart w:id="2557" w:name="_Toc210411402"/>
      <w:r w:rsidRPr="009202AA">
        <w:rPr>
          <w:lang w:eastAsia="zh-CN"/>
        </w:rPr>
        <w:t>6.6.6.3</w:t>
      </w:r>
      <w:r w:rsidRPr="009202AA">
        <w:rPr>
          <w:lang w:eastAsia="zh-CN"/>
        </w:rPr>
        <w:tab/>
        <w:t>Minimum requirement for single RAT UTRA operation</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2558" w:name="_Toc21096546"/>
      <w:bookmarkStart w:id="2559" w:name="_Toc29763513"/>
      <w:bookmarkStart w:id="2560" w:name="_Toc36029984"/>
      <w:bookmarkStart w:id="2561" w:name="_Toc37179884"/>
      <w:bookmarkStart w:id="2562" w:name="_Toc45869584"/>
      <w:bookmarkStart w:id="2563" w:name="_Toc52555383"/>
      <w:bookmarkStart w:id="2564" w:name="_Toc61126203"/>
      <w:bookmarkStart w:id="2565" w:name="_Toc67911619"/>
      <w:bookmarkStart w:id="2566" w:name="_Toc74841711"/>
      <w:bookmarkStart w:id="2567" w:name="_Toc76503491"/>
      <w:bookmarkStart w:id="2568" w:name="_Toc83041346"/>
      <w:bookmarkStart w:id="2569" w:name="_Toc89853742"/>
      <w:bookmarkStart w:id="2570" w:name="_Toc98668111"/>
      <w:bookmarkStart w:id="2571" w:name="_Toc130911251"/>
      <w:bookmarkStart w:id="2572" w:name="_Toc137374474"/>
      <w:bookmarkStart w:id="2573" w:name="_Toc210411403"/>
      <w:r w:rsidRPr="009202AA">
        <w:rPr>
          <w:lang w:eastAsia="zh-CN"/>
        </w:rPr>
        <w:t>6.6.6.4</w:t>
      </w:r>
      <w:r w:rsidRPr="009202AA">
        <w:rPr>
          <w:lang w:eastAsia="zh-CN"/>
        </w:rPr>
        <w:tab/>
        <w:t>Minimum requirement for single RAT E-UTRA operation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2574" w:name="_Toc21096547"/>
      <w:bookmarkStart w:id="2575" w:name="_Toc29763514"/>
      <w:bookmarkStart w:id="2576" w:name="_Toc36029985"/>
      <w:bookmarkStart w:id="2577" w:name="_Toc37179885"/>
      <w:bookmarkStart w:id="2578" w:name="_Toc45869585"/>
      <w:bookmarkStart w:id="2579" w:name="_Toc52555384"/>
      <w:bookmarkStart w:id="2580" w:name="_Toc61126204"/>
      <w:bookmarkStart w:id="2581" w:name="_Toc67911620"/>
      <w:bookmarkStart w:id="2582" w:name="_Toc74841712"/>
      <w:bookmarkStart w:id="2583" w:name="_Toc76503492"/>
      <w:bookmarkStart w:id="2584" w:name="_Toc83041347"/>
      <w:bookmarkStart w:id="2585" w:name="_Toc89853743"/>
      <w:bookmarkStart w:id="2586" w:name="_Toc98668112"/>
      <w:bookmarkStart w:id="2587" w:name="_Toc130911252"/>
      <w:bookmarkStart w:id="2588" w:name="_Toc137374475"/>
      <w:bookmarkStart w:id="2589" w:name="_Toc210411404"/>
      <w:r w:rsidRPr="009202AA">
        <w:rPr>
          <w:lang w:eastAsia="zh-CN"/>
        </w:rPr>
        <w:t>6.7</w:t>
      </w:r>
      <w:r w:rsidRPr="009202AA">
        <w:rPr>
          <w:lang w:eastAsia="zh-CN"/>
        </w:rPr>
        <w:tab/>
        <w:t>Transmitter intermodulation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68CD99C" w14:textId="77777777" w:rsidR="004C4A70" w:rsidRPr="009202AA" w:rsidRDefault="004C4A70" w:rsidP="004C4A70">
      <w:pPr>
        <w:pStyle w:val="Heading3"/>
      </w:pPr>
      <w:bookmarkStart w:id="2590" w:name="_Toc21096548"/>
      <w:bookmarkStart w:id="2591" w:name="_Toc29763515"/>
      <w:bookmarkStart w:id="2592" w:name="_Toc36029986"/>
      <w:bookmarkStart w:id="2593" w:name="_Toc37179886"/>
      <w:bookmarkStart w:id="2594" w:name="_Toc45869586"/>
      <w:bookmarkStart w:id="2595" w:name="_Toc52555385"/>
      <w:bookmarkStart w:id="2596" w:name="_Toc61126205"/>
      <w:bookmarkStart w:id="2597" w:name="_Toc67911621"/>
      <w:bookmarkStart w:id="2598" w:name="_Toc74841713"/>
      <w:bookmarkStart w:id="2599" w:name="_Toc76503493"/>
      <w:bookmarkStart w:id="2600" w:name="_Toc83041348"/>
      <w:bookmarkStart w:id="2601" w:name="_Toc89853744"/>
      <w:bookmarkStart w:id="2602" w:name="_Toc98668113"/>
      <w:bookmarkStart w:id="2603" w:name="_Toc130911253"/>
      <w:bookmarkStart w:id="2604" w:name="_Toc137374476"/>
      <w:bookmarkStart w:id="2605" w:name="_Toc210411405"/>
      <w:r w:rsidRPr="009202AA">
        <w:t>6.7.1</w:t>
      </w:r>
      <w:r w:rsidRPr="009202AA">
        <w:tab/>
        <w:t>General</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2606" w:name="_Toc21096549"/>
      <w:bookmarkStart w:id="2607" w:name="_Toc29763516"/>
      <w:bookmarkStart w:id="2608" w:name="_Toc36029987"/>
      <w:bookmarkStart w:id="2609" w:name="_Toc37179887"/>
      <w:bookmarkStart w:id="2610" w:name="_Toc45869587"/>
      <w:bookmarkStart w:id="2611" w:name="_Toc52555386"/>
      <w:bookmarkStart w:id="2612" w:name="_Toc61126206"/>
      <w:bookmarkStart w:id="2613" w:name="_Toc67911622"/>
      <w:bookmarkStart w:id="2614" w:name="_Toc74841714"/>
      <w:bookmarkStart w:id="2615" w:name="_Toc76503494"/>
      <w:bookmarkStart w:id="2616" w:name="_Toc83041349"/>
      <w:bookmarkStart w:id="2617" w:name="_Toc89853745"/>
      <w:bookmarkStart w:id="2618" w:name="_Toc98668114"/>
      <w:bookmarkStart w:id="2619" w:name="_Toc130911254"/>
      <w:bookmarkStart w:id="2620" w:name="_Toc137374477"/>
      <w:bookmarkStart w:id="2621" w:name="_Toc210411406"/>
      <w:r w:rsidRPr="009202AA">
        <w:rPr>
          <w:lang w:eastAsia="zh-CN"/>
        </w:rPr>
        <w:t>6.7.2</w:t>
      </w:r>
      <w:r w:rsidRPr="009202AA">
        <w:rPr>
          <w:lang w:eastAsia="zh-CN"/>
        </w:rPr>
        <w:tab/>
        <w:t>Minimum requirement for MSR operation</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3DED0C31" w14:textId="77777777" w:rsidR="004C4A70" w:rsidRPr="009202AA" w:rsidRDefault="004C4A70" w:rsidP="004C4A70">
      <w:pPr>
        <w:pStyle w:val="Heading4"/>
      </w:pPr>
      <w:bookmarkStart w:id="2622" w:name="_Toc21096550"/>
      <w:bookmarkStart w:id="2623" w:name="_Toc29763517"/>
      <w:bookmarkStart w:id="2624" w:name="_Toc36029988"/>
      <w:bookmarkStart w:id="2625" w:name="_Toc37179888"/>
      <w:bookmarkStart w:id="2626" w:name="_Toc45869588"/>
      <w:bookmarkStart w:id="2627" w:name="_Toc52555387"/>
      <w:bookmarkStart w:id="2628" w:name="_Toc61126207"/>
      <w:bookmarkStart w:id="2629" w:name="_Toc67911623"/>
      <w:bookmarkStart w:id="2630" w:name="_Toc74841715"/>
      <w:bookmarkStart w:id="2631" w:name="_Toc76503495"/>
      <w:bookmarkStart w:id="2632" w:name="_Toc83041350"/>
      <w:bookmarkStart w:id="2633" w:name="_Toc89853746"/>
      <w:bookmarkStart w:id="2634" w:name="_Toc98668115"/>
      <w:bookmarkStart w:id="2635" w:name="_Toc130911255"/>
      <w:bookmarkStart w:id="2636" w:name="_Toc137374478"/>
      <w:bookmarkStart w:id="2637" w:name="_Toc210411407"/>
      <w:r w:rsidRPr="009202AA">
        <w:t>6.7.2.1</w:t>
      </w:r>
      <w:r w:rsidRPr="009202AA">
        <w:tab/>
        <w:t>General co-location minimum requirement</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2638" w:name="_Toc21096551"/>
      <w:bookmarkStart w:id="2639" w:name="_Toc29763518"/>
      <w:bookmarkStart w:id="2640" w:name="_Toc36029989"/>
      <w:bookmarkStart w:id="2641" w:name="_Toc37179889"/>
      <w:bookmarkStart w:id="2642" w:name="_Toc45869589"/>
      <w:bookmarkStart w:id="2643" w:name="_Toc52555388"/>
      <w:bookmarkStart w:id="2644" w:name="_Toc61126208"/>
      <w:bookmarkStart w:id="2645" w:name="_Toc67911624"/>
      <w:bookmarkStart w:id="2646" w:name="_Toc74841716"/>
      <w:bookmarkStart w:id="2647" w:name="_Toc76503496"/>
      <w:bookmarkStart w:id="2648" w:name="_Toc83041351"/>
      <w:bookmarkStart w:id="2649" w:name="_Toc89853747"/>
      <w:bookmarkStart w:id="2650" w:name="_Toc98668116"/>
      <w:bookmarkStart w:id="2651" w:name="_Toc130911256"/>
      <w:bookmarkStart w:id="2652" w:name="_Toc137374479"/>
      <w:bookmarkStart w:id="2653" w:name="_Toc210411408"/>
      <w:r w:rsidRPr="009202AA">
        <w:t>6.7.2.2</w:t>
      </w:r>
      <w:r w:rsidRPr="009202AA">
        <w:tab/>
        <w:t>Additional co-location minimum requirement (BC1 and BC2)</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EF0C36" w14:textId="77777777" w:rsidR="00996270" w:rsidRPr="009202AA" w:rsidRDefault="00996270" w:rsidP="00996270">
            <w:pPr>
              <w:pStyle w:val="TAL"/>
              <w:rPr>
                <w:rFonts w:cs="Arial"/>
                <w:szCs w:val="18"/>
              </w:rPr>
            </w:pPr>
            <w:r w:rsidRPr="009202AA">
              <w:rPr>
                <w:rFonts w:cs="Arial"/>
                <w:szCs w:val="18"/>
              </w:rPr>
              <w:t>±</w:t>
            </w:r>
            <w:r>
              <w:rPr>
                <w:rFonts w:cs="Arial"/>
                <w:szCs w:val="18"/>
              </w:rPr>
              <w:t xml:space="preserve"> </w:t>
            </w:r>
            <w:r w:rsidRPr="009202AA">
              <w:rPr>
                <w:rFonts w:cs="Arial"/>
                <w:szCs w:val="18"/>
              </w:rPr>
              <w:t>0</w:t>
            </w:r>
            <w:r>
              <w:rPr>
                <w:rFonts w:cs="Arial"/>
                <w:szCs w:val="18"/>
              </w:rPr>
              <w:t>.</w:t>
            </w:r>
            <w:r w:rsidRPr="009202AA">
              <w:rPr>
                <w:rFonts w:cs="Arial"/>
                <w:szCs w:val="18"/>
              </w:rPr>
              <w:t>8 MHz</w:t>
            </w:r>
          </w:p>
          <w:p w14:paraId="53B43A80" w14:textId="77777777" w:rsidR="00996270" w:rsidRPr="009202AA" w:rsidRDefault="00996270" w:rsidP="00996270">
            <w:pPr>
              <w:pStyle w:val="TAL"/>
              <w:rPr>
                <w:rFonts w:cs="Arial"/>
                <w:szCs w:val="18"/>
              </w:rPr>
            </w:pPr>
            <w:r w:rsidRPr="009202AA">
              <w:rPr>
                <w:rFonts w:cs="Arial"/>
                <w:szCs w:val="18"/>
              </w:rPr>
              <w:t>±</w:t>
            </w:r>
            <w:r>
              <w:rPr>
                <w:rFonts w:cs="Arial"/>
                <w:szCs w:val="18"/>
              </w:rPr>
              <w:t xml:space="preserve"> 2.0</w:t>
            </w:r>
            <w:r w:rsidRPr="009202AA">
              <w:rPr>
                <w:rFonts w:cs="Arial"/>
                <w:szCs w:val="18"/>
              </w:rPr>
              <w:t xml:space="preserve"> MHz</w:t>
            </w:r>
          </w:p>
          <w:p w14:paraId="443513E5" w14:textId="77777777" w:rsidR="00996270" w:rsidRDefault="00996270" w:rsidP="00996270">
            <w:pPr>
              <w:pStyle w:val="TAL"/>
              <w:rPr>
                <w:rFonts w:cs="Arial"/>
                <w:szCs w:val="18"/>
              </w:rPr>
            </w:pPr>
            <w:r w:rsidRPr="009202AA">
              <w:rPr>
                <w:rFonts w:cs="Arial"/>
                <w:szCs w:val="18"/>
              </w:rPr>
              <w:t>±</w:t>
            </w:r>
            <w:r>
              <w:rPr>
                <w:rFonts w:cs="Arial"/>
                <w:szCs w:val="18"/>
              </w:rPr>
              <w:t xml:space="preserve"> 3.2</w:t>
            </w:r>
            <w:r w:rsidRPr="009202AA">
              <w:rPr>
                <w:rFonts w:cs="Arial"/>
                <w:szCs w:val="18"/>
              </w:rPr>
              <w:t xml:space="preserve"> MHz</w:t>
            </w:r>
          </w:p>
          <w:p w14:paraId="1E2B779B" w14:textId="160EDE3F" w:rsidR="004C4A70" w:rsidRPr="009202AA" w:rsidRDefault="00996270" w:rsidP="00996270">
            <w:pPr>
              <w:pStyle w:val="TAL"/>
              <w:rPr>
                <w:rFonts w:cs="Arial"/>
                <w:szCs w:val="18"/>
              </w:rPr>
            </w:pPr>
            <w:r w:rsidRPr="009202AA">
              <w:rPr>
                <w:rFonts w:cs="Arial"/>
                <w:szCs w:val="18"/>
              </w:rPr>
              <w:t>±</w:t>
            </w:r>
            <w:r>
              <w:rPr>
                <w:rFonts w:cs="Arial"/>
                <w:szCs w:val="18"/>
              </w:rPr>
              <w:t xml:space="preserve"> 6.2</w:t>
            </w:r>
            <w:r w:rsidRPr="009202AA">
              <w:rPr>
                <w:rFonts w:cs="Arial"/>
                <w:szCs w:val="18"/>
              </w:rPr>
              <w:t xml:space="preserve"> MHz</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2654" w:name="_Toc21096552"/>
      <w:bookmarkStart w:id="2655" w:name="_Toc29763519"/>
      <w:bookmarkStart w:id="2656" w:name="_Toc36029990"/>
      <w:bookmarkStart w:id="2657" w:name="_Toc37179890"/>
      <w:bookmarkStart w:id="2658" w:name="_Toc45869590"/>
      <w:bookmarkStart w:id="2659" w:name="_Toc52555389"/>
      <w:bookmarkStart w:id="2660" w:name="_Toc61126209"/>
      <w:bookmarkStart w:id="2661" w:name="_Toc67911625"/>
      <w:bookmarkStart w:id="2662" w:name="_Toc74841717"/>
      <w:bookmarkStart w:id="2663" w:name="_Toc76503497"/>
      <w:bookmarkStart w:id="2664" w:name="_Toc83041352"/>
      <w:bookmarkStart w:id="2665" w:name="_Toc89853748"/>
      <w:bookmarkStart w:id="2666" w:name="_Toc98668117"/>
      <w:bookmarkStart w:id="2667" w:name="_Toc130911257"/>
      <w:bookmarkStart w:id="2668" w:name="_Toc137374480"/>
      <w:bookmarkStart w:id="2669" w:name="_Toc210411409"/>
      <w:r w:rsidRPr="009202AA">
        <w:t>6.7.2.3</w:t>
      </w:r>
      <w:r w:rsidRPr="009202AA">
        <w:tab/>
        <w:t>Additional co-location minimum requirement (BC3)</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44396C90" w14:textId="760649DB"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shall only apply for BS co-located with an UTRA TDD BS.</w:t>
      </w:r>
    </w:p>
    <w:p w14:paraId="2C7F9587" w14:textId="004A7A10"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2670" w:name="_Toc21096553"/>
      <w:bookmarkStart w:id="2671" w:name="_Toc29763520"/>
      <w:bookmarkStart w:id="2672" w:name="_Toc36029991"/>
      <w:bookmarkStart w:id="2673" w:name="_Toc37179891"/>
      <w:bookmarkStart w:id="2674" w:name="_Toc45869591"/>
      <w:bookmarkStart w:id="2675" w:name="_Toc52555390"/>
      <w:bookmarkStart w:id="2676" w:name="_Toc61126210"/>
      <w:bookmarkStart w:id="2677" w:name="_Toc67911626"/>
      <w:bookmarkStart w:id="2678" w:name="_Toc74841718"/>
      <w:bookmarkStart w:id="2679" w:name="_Toc76503498"/>
      <w:bookmarkStart w:id="2680" w:name="_Toc83041353"/>
      <w:bookmarkStart w:id="2681" w:name="_Toc89853749"/>
      <w:bookmarkStart w:id="2682" w:name="_Toc98668118"/>
      <w:bookmarkStart w:id="2683" w:name="_Toc130911258"/>
      <w:bookmarkStart w:id="2684" w:name="_Toc137374481"/>
      <w:bookmarkStart w:id="2685" w:name="_Toc210411410"/>
      <w:r w:rsidRPr="009202AA">
        <w:t>6.7.2.4</w:t>
      </w:r>
      <w:r w:rsidRPr="009202AA">
        <w:tab/>
        <w:t>Additional co-location minimum requirements</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534536C4" w14:textId="77777777" w:rsidR="004C4A70" w:rsidRPr="009202AA" w:rsidRDefault="004C4A70" w:rsidP="004C4A70">
      <w:pPr>
        <w:pStyle w:val="Heading4"/>
      </w:pPr>
      <w:bookmarkStart w:id="2686" w:name="_Toc21096554"/>
      <w:bookmarkStart w:id="2687" w:name="_Toc29763521"/>
      <w:bookmarkStart w:id="2688" w:name="_Toc36029992"/>
      <w:bookmarkStart w:id="2689" w:name="_Toc37179892"/>
      <w:bookmarkStart w:id="2690" w:name="_Toc45869592"/>
      <w:bookmarkStart w:id="2691" w:name="_Toc52555391"/>
      <w:bookmarkStart w:id="2692" w:name="_Toc61126211"/>
      <w:bookmarkStart w:id="2693" w:name="_Toc67911627"/>
      <w:bookmarkStart w:id="2694" w:name="_Toc74841719"/>
      <w:bookmarkStart w:id="2695" w:name="_Toc76503499"/>
      <w:bookmarkStart w:id="2696" w:name="_Toc83041354"/>
      <w:bookmarkStart w:id="2697" w:name="_Toc89853750"/>
      <w:bookmarkStart w:id="2698" w:name="_Toc98668119"/>
      <w:bookmarkStart w:id="2699" w:name="_Toc130911259"/>
      <w:bookmarkStart w:id="2700" w:name="_Toc137374482"/>
      <w:bookmarkStart w:id="2701" w:name="_Toc210411411"/>
      <w:r w:rsidRPr="009202AA">
        <w:t>6.7.2.5</w:t>
      </w:r>
      <w:r w:rsidRPr="009202AA">
        <w:tab/>
        <w:t>Intra-system minimum requirement</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2702" w:name="_Toc21096555"/>
      <w:bookmarkStart w:id="2703" w:name="_Toc29763522"/>
      <w:bookmarkStart w:id="2704" w:name="_Toc36029993"/>
      <w:bookmarkStart w:id="2705" w:name="_Toc37179893"/>
      <w:bookmarkStart w:id="2706" w:name="_Toc45869593"/>
      <w:bookmarkStart w:id="2707" w:name="_Toc52555392"/>
      <w:bookmarkStart w:id="2708" w:name="_Toc61126212"/>
      <w:bookmarkStart w:id="2709" w:name="_Toc67911628"/>
      <w:bookmarkStart w:id="2710" w:name="_Toc74841720"/>
      <w:bookmarkStart w:id="2711" w:name="_Toc76503500"/>
      <w:bookmarkStart w:id="2712" w:name="_Toc83041355"/>
      <w:bookmarkStart w:id="2713" w:name="_Toc89853751"/>
      <w:bookmarkStart w:id="2714" w:name="_Toc98668120"/>
      <w:bookmarkStart w:id="2715" w:name="_Toc130911260"/>
      <w:bookmarkStart w:id="2716" w:name="_Toc137374483"/>
      <w:bookmarkStart w:id="2717" w:name="_Toc210411412"/>
      <w:r w:rsidRPr="009202AA">
        <w:rPr>
          <w:lang w:eastAsia="zh-CN"/>
        </w:rPr>
        <w:t>6.7.3</w:t>
      </w:r>
      <w:r w:rsidRPr="009202AA">
        <w:rPr>
          <w:lang w:eastAsia="zh-CN"/>
        </w:rPr>
        <w:tab/>
        <w:t>Minimum requirement for single RAT UTRA operation</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01B87D46" w14:textId="77777777" w:rsidR="004C4A70" w:rsidRPr="009202AA" w:rsidRDefault="004C4A70" w:rsidP="004C4A70">
      <w:pPr>
        <w:pStyle w:val="Heading4"/>
      </w:pPr>
      <w:bookmarkStart w:id="2718" w:name="_Toc21096556"/>
      <w:bookmarkStart w:id="2719" w:name="_Toc29763523"/>
      <w:bookmarkStart w:id="2720" w:name="_Toc36029994"/>
      <w:bookmarkStart w:id="2721" w:name="_Toc37179894"/>
      <w:bookmarkStart w:id="2722" w:name="_Toc45869594"/>
      <w:bookmarkStart w:id="2723" w:name="_Toc52555393"/>
      <w:bookmarkStart w:id="2724" w:name="_Toc61126213"/>
      <w:bookmarkStart w:id="2725" w:name="_Toc67911629"/>
      <w:bookmarkStart w:id="2726" w:name="_Toc74841721"/>
      <w:bookmarkStart w:id="2727" w:name="_Toc76503501"/>
      <w:bookmarkStart w:id="2728" w:name="_Toc83041356"/>
      <w:bookmarkStart w:id="2729" w:name="_Toc89853752"/>
      <w:bookmarkStart w:id="2730" w:name="_Toc98668121"/>
      <w:bookmarkStart w:id="2731" w:name="_Toc130911261"/>
      <w:bookmarkStart w:id="2732" w:name="_Toc137374484"/>
      <w:bookmarkStart w:id="2733" w:name="_Toc210411413"/>
      <w:r w:rsidRPr="009202AA">
        <w:t>6.7.3.1</w:t>
      </w:r>
      <w:r w:rsidRPr="009202AA">
        <w:tab/>
        <w:t>General co-location minimum requirement for FDD UTRA</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2734" w:name="_Toc21096557"/>
      <w:bookmarkStart w:id="2735" w:name="_Toc29763524"/>
      <w:bookmarkStart w:id="2736" w:name="_Toc36029995"/>
      <w:bookmarkStart w:id="2737" w:name="_Toc37179895"/>
      <w:bookmarkStart w:id="2738" w:name="_Toc45869595"/>
      <w:bookmarkStart w:id="2739" w:name="_Toc52555394"/>
      <w:bookmarkStart w:id="2740" w:name="_Toc61126214"/>
      <w:bookmarkStart w:id="2741" w:name="_Toc67911630"/>
      <w:bookmarkStart w:id="2742" w:name="_Toc74841722"/>
      <w:bookmarkStart w:id="2743" w:name="_Toc76503502"/>
      <w:bookmarkStart w:id="2744" w:name="_Toc83041357"/>
      <w:bookmarkStart w:id="2745" w:name="_Toc89853753"/>
      <w:bookmarkStart w:id="2746" w:name="_Toc98668122"/>
      <w:bookmarkStart w:id="2747" w:name="_Toc130911262"/>
      <w:bookmarkStart w:id="2748" w:name="_Toc137374485"/>
      <w:bookmarkStart w:id="2749" w:name="_Toc210411414"/>
      <w:r w:rsidRPr="009202AA">
        <w:t>6.7.3.2</w:t>
      </w:r>
      <w:r w:rsidRPr="009202AA">
        <w:tab/>
        <w:t>General co-location minimum requirement for 1,28 Mcps TDD UTRA</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2750" w:name="_Toc21096558"/>
      <w:bookmarkStart w:id="2751" w:name="_Toc29763525"/>
      <w:bookmarkStart w:id="2752" w:name="_Toc36029996"/>
      <w:bookmarkStart w:id="2753" w:name="_Toc37179896"/>
      <w:bookmarkStart w:id="2754" w:name="_Toc45869596"/>
      <w:bookmarkStart w:id="2755" w:name="_Toc52555395"/>
      <w:bookmarkStart w:id="2756" w:name="_Toc61126215"/>
      <w:bookmarkStart w:id="2757" w:name="_Toc67911631"/>
      <w:bookmarkStart w:id="2758" w:name="_Toc74841723"/>
      <w:bookmarkStart w:id="2759" w:name="_Toc76503503"/>
      <w:bookmarkStart w:id="2760" w:name="_Toc83041358"/>
      <w:bookmarkStart w:id="2761" w:name="_Toc89853754"/>
      <w:bookmarkStart w:id="2762" w:name="_Toc98668123"/>
      <w:bookmarkStart w:id="2763" w:name="_Toc130911263"/>
      <w:bookmarkStart w:id="2764" w:name="_Toc137374486"/>
      <w:bookmarkStart w:id="2765" w:name="_Toc210411415"/>
      <w:r w:rsidRPr="009202AA">
        <w:t>6.7.3.3</w:t>
      </w:r>
      <w:r w:rsidRPr="009202AA">
        <w:tab/>
        <w:t>Intra-system minimum requirement</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2766" w:name="_Toc21096559"/>
      <w:bookmarkStart w:id="2767" w:name="_Toc29763526"/>
      <w:bookmarkStart w:id="2768" w:name="_Toc36029997"/>
      <w:bookmarkStart w:id="2769" w:name="_Toc37179897"/>
      <w:bookmarkStart w:id="2770" w:name="_Toc45869597"/>
      <w:bookmarkStart w:id="2771" w:name="_Toc52555396"/>
      <w:bookmarkStart w:id="2772" w:name="_Toc61126216"/>
      <w:bookmarkStart w:id="2773" w:name="_Toc67911632"/>
      <w:bookmarkStart w:id="2774" w:name="_Toc74841724"/>
      <w:bookmarkStart w:id="2775" w:name="_Toc76503504"/>
      <w:bookmarkStart w:id="2776" w:name="_Toc83041359"/>
      <w:bookmarkStart w:id="2777" w:name="_Toc89853755"/>
      <w:bookmarkStart w:id="2778" w:name="_Toc98668124"/>
      <w:bookmarkStart w:id="2779" w:name="_Toc130911264"/>
      <w:bookmarkStart w:id="2780" w:name="_Toc137374487"/>
      <w:bookmarkStart w:id="2781" w:name="_Toc210411416"/>
      <w:r w:rsidRPr="009202AA">
        <w:rPr>
          <w:lang w:eastAsia="zh-CN"/>
        </w:rPr>
        <w:t>6.7.4</w:t>
      </w:r>
      <w:r w:rsidRPr="009202AA">
        <w:rPr>
          <w:lang w:eastAsia="zh-CN"/>
        </w:rPr>
        <w:tab/>
        <w:t>Minimum requirement for single RAT E-UTRA operation</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7E4BCF40" w14:textId="77777777" w:rsidR="004C4A70" w:rsidRPr="009202AA" w:rsidRDefault="004C4A70" w:rsidP="004C4A70">
      <w:pPr>
        <w:pStyle w:val="Heading4"/>
      </w:pPr>
      <w:bookmarkStart w:id="2782" w:name="_Toc21096560"/>
      <w:bookmarkStart w:id="2783" w:name="_Toc29763527"/>
      <w:bookmarkStart w:id="2784" w:name="_Toc36029998"/>
      <w:bookmarkStart w:id="2785" w:name="_Toc37179898"/>
      <w:bookmarkStart w:id="2786" w:name="_Toc45869598"/>
      <w:bookmarkStart w:id="2787" w:name="_Toc52555397"/>
      <w:bookmarkStart w:id="2788" w:name="_Toc61126217"/>
      <w:bookmarkStart w:id="2789" w:name="_Toc67911633"/>
      <w:bookmarkStart w:id="2790" w:name="_Toc74841725"/>
      <w:bookmarkStart w:id="2791" w:name="_Toc76503505"/>
      <w:bookmarkStart w:id="2792" w:name="_Toc83041360"/>
      <w:bookmarkStart w:id="2793" w:name="_Toc89853756"/>
      <w:bookmarkStart w:id="2794" w:name="_Toc98668125"/>
      <w:bookmarkStart w:id="2795" w:name="_Toc130911265"/>
      <w:bookmarkStart w:id="2796" w:name="_Toc137374488"/>
      <w:bookmarkStart w:id="2797" w:name="_Toc210411417"/>
      <w:r w:rsidRPr="009202AA">
        <w:t>6.7.4.1</w:t>
      </w:r>
      <w:r w:rsidRPr="009202AA">
        <w:tab/>
        <w:t>General co-location minimum requirement</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2798" w:name="_Toc74841726"/>
      <w:bookmarkStart w:id="2799" w:name="_Toc76503506"/>
      <w:bookmarkStart w:id="2800" w:name="_Toc83041361"/>
      <w:bookmarkStart w:id="2801" w:name="_Toc89853757"/>
      <w:bookmarkStart w:id="2802" w:name="_Toc98668126"/>
      <w:bookmarkStart w:id="2803" w:name="_Toc130911266"/>
      <w:bookmarkStart w:id="2804" w:name="_Toc137374489"/>
      <w:bookmarkStart w:id="2805" w:name="_Toc210411418"/>
      <w:r w:rsidRPr="009202AA">
        <w:t>6.7.4.2</w:t>
      </w:r>
      <w:r w:rsidRPr="009202AA">
        <w:tab/>
      </w:r>
      <w:r>
        <w:t>Void</w:t>
      </w:r>
      <w:bookmarkEnd w:id="2798"/>
      <w:bookmarkEnd w:id="2799"/>
      <w:bookmarkEnd w:id="2800"/>
      <w:bookmarkEnd w:id="2801"/>
      <w:bookmarkEnd w:id="2802"/>
      <w:bookmarkEnd w:id="2803"/>
      <w:bookmarkEnd w:id="2804"/>
      <w:bookmarkEnd w:id="2805"/>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2806" w:name="_Toc21096562"/>
      <w:bookmarkStart w:id="2807" w:name="_Toc29763529"/>
      <w:bookmarkStart w:id="2808" w:name="_Toc36030000"/>
      <w:bookmarkStart w:id="2809" w:name="_Toc37179900"/>
      <w:bookmarkStart w:id="2810" w:name="_Toc45869600"/>
      <w:bookmarkStart w:id="2811" w:name="_Toc52555399"/>
      <w:bookmarkStart w:id="2812" w:name="_Toc61126219"/>
      <w:bookmarkStart w:id="2813" w:name="_Toc67911635"/>
      <w:bookmarkStart w:id="2814" w:name="_Toc74841727"/>
      <w:bookmarkStart w:id="2815" w:name="_Toc76503507"/>
      <w:bookmarkStart w:id="2816" w:name="_Toc83041362"/>
      <w:bookmarkStart w:id="2817" w:name="_Toc89853758"/>
      <w:bookmarkStart w:id="2818" w:name="_Toc98668127"/>
      <w:bookmarkStart w:id="2819" w:name="_Toc130911267"/>
      <w:bookmarkStart w:id="2820" w:name="_Toc137374490"/>
      <w:bookmarkStart w:id="2821" w:name="_Toc210411419"/>
      <w:r w:rsidRPr="009202AA">
        <w:t>6.7.4.3</w:t>
      </w:r>
      <w:r w:rsidRPr="009202AA">
        <w:tab/>
        <w:t>Intra-system minimum requirement</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2822" w:name="_Toc21096563"/>
      <w:bookmarkStart w:id="2823" w:name="_Toc29763530"/>
      <w:bookmarkStart w:id="2824" w:name="_Toc36030001"/>
      <w:bookmarkStart w:id="2825" w:name="_Toc37179901"/>
      <w:bookmarkStart w:id="2826" w:name="_Toc45869601"/>
      <w:bookmarkStart w:id="2827" w:name="_Toc52555400"/>
      <w:bookmarkStart w:id="2828" w:name="_Toc61126220"/>
      <w:bookmarkStart w:id="2829" w:name="_Toc67911636"/>
      <w:bookmarkStart w:id="2830" w:name="_Toc74841728"/>
      <w:bookmarkStart w:id="2831" w:name="_Toc76503508"/>
      <w:bookmarkStart w:id="2832" w:name="_Toc83041363"/>
      <w:bookmarkStart w:id="2833" w:name="_Toc89853759"/>
      <w:bookmarkStart w:id="2834" w:name="_Toc98668128"/>
      <w:bookmarkStart w:id="2835" w:name="_Toc130911268"/>
      <w:bookmarkStart w:id="2836" w:name="_Toc137374491"/>
      <w:bookmarkStart w:id="2837" w:name="_Toc210411420"/>
      <w:r w:rsidRPr="009202AA">
        <w:rPr>
          <w:lang w:eastAsia="zh-CN"/>
        </w:rPr>
        <w:t>7</w:t>
      </w:r>
      <w:r w:rsidRPr="009202AA">
        <w:rPr>
          <w:lang w:eastAsia="zh-CN"/>
        </w:rPr>
        <w:tab/>
        <w:t>Conducted receiver characteristics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13111E5F" w14:textId="77777777" w:rsidR="004C4A70" w:rsidRPr="009202AA" w:rsidRDefault="004C4A70" w:rsidP="004C4A70">
      <w:pPr>
        <w:pStyle w:val="Heading2"/>
      </w:pPr>
      <w:bookmarkStart w:id="2838" w:name="_Toc21096564"/>
      <w:bookmarkStart w:id="2839" w:name="_Toc29763531"/>
      <w:bookmarkStart w:id="2840" w:name="_Toc36030002"/>
      <w:bookmarkStart w:id="2841" w:name="_Toc37179902"/>
      <w:bookmarkStart w:id="2842" w:name="_Toc45869602"/>
      <w:bookmarkStart w:id="2843" w:name="_Toc52555401"/>
      <w:bookmarkStart w:id="2844" w:name="_Toc61126221"/>
      <w:bookmarkStart w:id="2845" w:name="_Toc67911637"/>
      <w:bookmarkStart w:id="2846" w:name="_Toc74841729"/>
      <w:bookmarkStart w:id="2847" w:name="_Toc76503509"/>
      <w:bookmarkStart w:id="2848" w:name="_Toc83041364"/>
      <w:bookmarkStart w:id="2849" w:name="_Toc89853760"/>
      <w:bookmarkStart w:id="2850" w:name="_Toc98668129"/>
      <w:bookmarkStart w:id="2851" w:name="_Toc130911269"/>
      <w:bookmarkStart w:id="2852" w:name="_Toc137374492"/>
      <w:bookmarkStart w:id="2853" w:name="_Toc210411421"/>
      <w:r w:rsidRPr="009202AA">
        <w:t>7.1</w:t>
      </w:r>
      <w:r w:rsidRPr="009202AA">
        <w:tab/>
        <w:t>General</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2854" w:name="_Toc21096565"/>
      <w:bookmarkStart w:id="2855" w:name="_Toc29763532"/>
      <w:bookmarkStart w:id="2856" w:name="_Toc36030003"/>
      <w:bookmarkStart w:id="2857" w:name="_Toc37179903"/>
      <w:bookmarkStart w:id="2858" w:name="_Toc45869603"/>
      <w:bookmarkStart w:id="2859" w:name="_Toc52555402"/>
      <w:bookmarkStart w:id="2860" w:name="_Toc61126222"/>
      <w:bookmarkStart w:id="2861" w:name="_Toc67911638"/>
      <w:bookmarkStart w:id="2862" w:name="_Toc74841730"/>
      <w:bookmarkStart w:id="2863" w:name="_Toc76503510"/>
      <w:bookmarkStart w:id="2864" w:name="_Toc83041365"/>
      <w:bookmarkStart w:id="2865" w:name="_Toc89853761"/>
      <w:bookmarkStart w:id="2866" w:name="_Toc98668130"/>
      <w:bookmarkStart w:id="2867" w:name="_Toc130911270"/>
      <w:bookmarkStart w:id="2868" w:name="_Toc137374493"/>
      <w:bookmarkStart w:id="2869" w:name="_Toc210411422"/>
      <w:r w:rsidRPr="009202AA">
        <w:t>7.2</w:t>
      </w:r>
      <w:r w:rsidRPr="009202AA">
        <w:tab/>
        <w:t>Reference sensitivity level</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2E2AE3F1" w14:textId="77777777" w:rsidR="004C4A70" w:rsidRPr="009202AA" w:rsidRDefault="004C4A70" w:rsidP="004C4A70">
      <w:pPr>
        <w:pStyle w:val="Heading3"/>
      </w:pPr>
      <w:bookmarkStart w:id="2870" w:name="_Toc21096566"/>
      <w:bookmarkStart w:id="2871" w:name="_Toc29763533"/>
      <w:bookmarkStart w:id="2872" w:name="_Toc36030004"/>
      <w:bookmarkStart w:id="2873" w:name="_Toc37179904"/>
      <w:bookmarkStart w:id="2874" w:name="_Toc45869604"/>
      <w:bookmarkStart w:id="2875" w:name="_Toc52555403"/>
      <w:bookmarkStart w:id="2876" w:name="_Toc61126223"/>
      <w:bookmarkStart w:id="2877" w:name="_Toc67911639"/>
      <w:bookmarkStart w:id="2878" w:name="_Toc74841731"/>
      <w:bookmarkStart w:id="2879" w:name="_Toc76503511"/>
      <w:bookmarkStart w:id="2880" w:name="_Toc83041366"/>
      <w:bookmarkStart w:id="2881" w:name="_Toc89853762"/>
      <w:bookmarkStart w:id="2882" w:name="_Toc98668131"/>
      <w:bookmarkStart w:id="2883" w:name="_Toc130911271"/>
      <w:bookmarkStart w:id="2884" w:name="_Toc137374494"/>
      <w:bookmarkStart w:id="2885" w:name="_Toc210411423"/>
      <w:r w:rsidRPr="009202AA">
        <w:t>7.2.1</w:t>
      </w:r>
      <w:r w:rsidRPr="009202AA">
        <w:tab/>
        <w:t>General</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2886" w:name="_Toc21096567"/>
      <w:bookmarkStart w:id="2887" w:name="_Toc29763534"/>
      <w:bookmarkStart w:id="2888" w:name="_Toc36030005"/>
      <w:bookmarkStart w:id="2889" w:name="_Toc37179905"/>
      <w:bookmarkStart w:id="2890" w:name="_Toc45869605"/>
      <w:bookmarkStart w:id="2891" w:name="_Toc52555404"/>
      <w:bookmarkStart w:id="2892" w:name="_Toc61126224"/>
      <w:bookmarkStart w:id="2893" w:name="_Toc67911640"/>
      <w:bookmarkStart w:id="2894" w:name="_Toc74841732"/>
      <w:bookmarkStart w:id="2895" w:name="_Toc76503512"/>
      <w:bookmarkStart w:id="2896" w:name="_Toc83041367"/>
      <w:bookmarkStart w:id="2897" w:name="_Toc89853763"/>
      <w:bookmarkStart w:id="2898" w:name="_Toc98668132"/>
      <w:bookmarkStart w:id="2899" w:name="_Toc130911272"/>
      <w:bookmarkStart w:id="2900" w:name="_Toc137374495"/>
      <w:bookmarkStart w:id="2901" w:name="_Toc210411424"/>
      <w:r w:rsidRPr="009202AA">
        <w:rPr>
          <w:lang w:eastAsia="zh-CN"/>
        </w:rPr>
        <w:t>7.2.2</w:t>
      </w:r>
      <w:r w:rsidRPr="009202AA">
        <w:rPr>
          <w:lang w:eastAsia="zh-CN"/>
        </w:rPr>
        <w:tab/>
        <w:t>Minimum requirement for MSR operation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2902" w:name="_Toc21096568"/>
      <w:bookmarkStart w:id="2903" w:name="_Toc29763535"/>
      <w:bookmarkStart w:id="2904" w:name="_Toc36030006"/>
      <w:bookmarkStart w:id="2905" w:name="_Toc37179906"/>
      <w:bookmarkStart w:id="2906" w:name="_Toc45869606"/>
      <w:bookmarkStart w:id="2907" w:name="_Toc52555405"/>
      <w:bookmarkStart w:id="2908" w:name="_Toc61126225"/>
      <w:bookmarkStart w:id="2909" w:name="_Toc67911641"/>
      <w:bookmarkStart w:id="2910" w:name="_Toc74841733"/>
      <w:bookmarkStart w:id="2911" w:name="_Toc76503513"/>
      <w:bookmarkStart w:id="2912" w:name="_Toc83041368"/>
      <w:bookmarkStart w:id="2913" w:name="_Toc89853764"/>
      <w:bookmarkStart w:id="2914" w:name="_Toc98668133"/>
      <w:bookmarkStart w:id="2915" w:name="_Toc130911273"/>
      <w:bookmarkStart w:id="2916" w:name="_Toc137374496"/>
      <w:bookmarkStart w:id="2917" w:name="_Toc210411425"/>
      <w:r w:rsidRPr="009202AA">
        <w:rPr>
          <w:lang w:eastAsia="zh-CN"/>
        </w:rPr>
        <w:t>7.2.3</w:t>
      </w:r>
      <w:r w:rsidRPr="009202AA">
        <w:rPr>
          <w:lang w:eastAsia="zh-CN"/>
        </w:rPr>
        <w:tab/>
        <w:t>Minimum requirement for single RAT UTRA operation</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2918" w:name="_Toc21096569"/>
      <w:bookmarkStart w:id="2919" w:name="_Toc29763536"/>
      <w:bookmarkStart w:id="2920" w:name="_Toc36030007"/>
      <w:bookmarkStart w:id="2921" w:name="_Toc37179907"/>
      <w:bookmarkStart w:id="2922" w:name="_Toc45869607"/>
      <w:bookmarkStart w:id="2923" w:name="_Toc52555406"/>
      <w:bookmarkStart w:id="2924" w:name="_Toc61126226"/>
      <w:bookmarkStart w:id="2925" w:name="_Toc67911642"/>
      <w:bookmarkStart w:id="2926" w:name="_Toc74841734"/>
      <w:bookmarkStart w:id="2927" w:name="_Toc76503514"/>
      <w:bookmarkStart w:id="2928" w:name="_Toc83041369"/>
      <w:bookmarkStart w:id="2929" w:name="_Toc89853765"/>
      <w:bookmarkStart w:id="2930" w:name="_Toc98668134"/>
      <w:bookmarkStart w:id="2931" w:name="_Toc130911274"/>
      <w:bookmarkStart w:id="2932" w:name="_Toc137374497"/>
      <w:bookmarkStart w:id="2933" w:name="_Toc210411426"/>
      <w:r w:rsidRPr="009202AA">
        <w:rPr>
          <w:lang w:eastAsia="zh-CN"/>
        </w:rPr>
        <w:t>7.2.4</w:t>
      </w:r>
      <w:r w:rsidRPr="009202AA">
        <w:rPr>
          <w:lang w:eastAsia="zh-CN"/>
        </w:rPr>
        <w:tab/>
        <w:t>Minimum requirement for single RAT E-UTRA operation</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2934" w:name="_Toc21096570"/>
      <w:bookmarkStart w:id="2935" w:name="_Toc29763537"/>
      <w:bookmarkStart w:id="2936" w:name="_Toc36030008"/>
      <w:bookmarkStart w:id="2937" w:name="_Toc37179908"/>
      <w:bookmarkStart w:id="2938" w:name="_Toc45869608"/>
      <w:bookmarkStart w:id="2939" w:name="_Toc52555407"/>
      <w:bookmarkStart w:id="2940" w:name="_Toc61126227"/>
      <w:bookmarkStart w:id="2941" w:name="_Toc67911643"/>
      <w:bookmarkStart w:id="2942" w:name="_Toc74841735"/>
      <w:bookmarkStart w:id="2943" w:name="_Toc76503515"/>
      <w:bookmarkStart w:id="2944" w:name="_Toc83041370"/>
      <w:bookmarkStart w:id="2945" w:name="_Toc89853766"/>
      <w:bookmarkStart w:id="2946" w:name="_Toc98668135"/>
      <w:bookmarkStart w:id="2947" w:name="_Toc130911275"/>
      <w:bookmarkStart w:id="2948" w:name="_Toc137374498"/>
      <w:bookmarkStart w:id="2949" w:name="_Toc210411427"/>
      <w:r w:rsidRPr="009202AA">
        <w:t>7.3</w:t>
      </w:r>
      <w:r w:rsidRPr="009202AA">
        <w:tab/>
        <w:t>Dynamic range</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7D472AED" w14:textId="77777777" w:rsidR="004C4A70" w:rsidRPr="009202AA" w:rsidRDefault="004C4A70" w:rsidP="004C4A70">
      <w:pPr>
        <w:pStyle w:val="Heading3"/>
      </w:pPr>
      <w:bookmarkStart w:id="2950" w:name="_Toc21096571"/>
      <w:bookmarkStart w:id="2951" w:name="_Toc29763538"/>
      <w:bookmarkStart w:id="2952" w:name="_Toc36030009"/>
      <w:bookmarkStart w:id="2953" w:name="_Toc37179909"/>
      <w:bookmarkStart w:id="2954" w:name="_Toc45869609"/>
      <w:bookmarkStart w:id="2955" w:name="_Toc52555408"/>
      <w:bookmarkStart w:id="2956" w:name="_Toc61126228"/>
      <w:bookmarkStart w:id="2957" w:name="_Toc67911644"/>
      <w:bookmarkStart w:id="2958" w:name="_Toc74841736"/>
      <w:bookmarkStart w:id="2959" w:name="_Toc76503516"/>
      <w:bookmarkStart w:id="2960" w:name="_Toc83041371"/>
      <w:bookmarkStart w:id="2961" w:name="_Toc89853767"/>
      <w:bookmarkStart w:id="2962" w:name="_Toc98668136"/>
      <w:bookmarkStart w:id="2963" w:name="_Toc130911276"/>
      <w:bookmarkStart w:id="2964" w:name="_Toc137374499"/>
      <w:bookmarkStart w:id="2965" w:name="_Toc210411428"/>
      <w:r w:rsidRPr="009202AA">
        <w:t>7.3.1</w:t>
      </w:r>
      <w:r w:rsidRPr="009202AA">
        <w:tab/>
        <w:t>General</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2966" w:name="_Toc21096572"/>
      <w:bookmarkStart w:id="2967" w:name="_Toc29763539"/>
      <w:bookmarkStart w:id="2968" w:name="_Toc36030010"/>
      <w:bookmarkStart w:id="2969" w:name="_Toc37179910"/>
      <w:bookmarkStart w:id="2970" w:name="_Toc45869610"/>
      <w:bookmarkStart w:id="2971" w:name="_Toc52555409"/>
      <w:bookmarkStart w:id="2972" w:name="_Toc61126229"/>
      <w:bookmarkStart w:id="2973" w:name="_Toc67911645"/>
      <w:bookmarkStart w:id="2974" w:name="_Toc74841737"/>
      <w:bookmarkStart w:id="2975" w:name="_Toc76503517"/>
      <w:bookmarkStart w:id="2976" w:name="_Toc83041372"/>
      <w:bookmarkStart w:id="2977" w:name="_Toc89853768"/>
      <w:bookmarkStart w:id="2978" w:name="_Toc98668137"/>
      <w:bookmarkStart w:id="2979" w:name="_Toc130911277"/>
      <w:bookmarkStart w:id="2980" w:name="_Toc137374500"/>
      <w:bookmarkStart w:id="2981" w:name="_Toc210411429"/>
      <w:r w:rsidRPr="009202AA">
        <w:rPr>
          <w:lang w:eastAsia="zh-CN"/>
        </w:rPr>
        <w:t>7.3.2</w:t>
      </w:r>
      <w:r w:rsidRPr="009202AA">
        <w:rPr>
          <w:lang w:eastAsia="zh-CN"/>
        </w:rPr>
        <w:tab/>
        <w:t>Minimum requirement for MSR operation</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2982" w:name="_Toc21096573"/>
      <w:bookmarkStart w:id="2983" w:name="_Toc29763540"/>
      <w:bookmarkStart w:id="2984" w:name="_Toc36030011"/>
      <w:bookmarkStart w:id="2985" w:name="_Toc37179911"/>
      <w:bookmarkStart w:id="2986" w:name="_Toc45869611"/>
      <w:bookmarkStart w:id="2987" w:name="_Toc52555410"/>
      <w:bookmarkStart w:id="2988" w:name="_Toc61126230"/>
      <w:bookmarkStart w:id="2989" w:name="_Toc67911646"/>
      <w:bookmarkStart w:id="2990" w:name="_Toc74841738"/>
      <w:bookmarkStart w:id="2991" w:name="_Toc76503518"/>
      <w:bookmarkStart w:id="2992" w:name="_Toc83041373"/>
      <w:bookmarkStart w:id="2993" w:name="_Toc89853769"/>
      <w:bookmarkStart w:id="2994" w:name="_Toc98668138"/>
      <w:bookmarkStart w:id="2995" w:name="_Toc130911278"/>
      <w:bookmarkStart w:id="2996" w:name="_Toc137374501"/>
      <w:bookmarkStart w:id="2997" w:name="_Toc210411430"/>
      <w:r w:rsidRPr="009202AA">
        <w:rPr>
          <w:lang w:eastAsia="zh-CN"/>
        </w:rPr>
        <w:t>7.3.3</w:t>
      </w:r>
      <w:r w:rsidRPr="009202AA">
        <w:rPr>
          <w:lang w:eastAsia="zh-CN"/>
        </w:rPr>
        <w:tab/>
        <w:t>Minimum requirement for single RAT UTRA operation</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2998" w:name="_Toc21096574"/>
      <w:bookmarkStart w:id="2999" w:name="_Toc29763541"/>
      <w:bookmarkStart w:id="3000" w:name="_Toc36030012"/>
      <w:bookmarkStart w:id="3001" w:name="_Toc37179912"/>
      <w:bookmarkStart w:id="3002" w:name="_Toc45869612"/>
      <w:bookmarkStart w:id="3003" w:name="_Toc52555411"/>
      <w:bookmarkStart w:id="3004" w:name="_Toc61126231"/>
      <w:bookmarkStart w:id="3005" w:name="_Toc67911647"/>
      <w:bookmarkStart w:id="3006" w:name="_Toc74841739"/>
      <w:bookmarkStart w:id="3007" w:name="_Toc76503519"/>
      <w:bookmarkStart w:id="3008" w:name="_Toc83041374"/>
      <w:bookmarkStart w:id="3009" w:name="_Toc89853770"/>
      <w:bookmarkStart w:id="3010" w:name="_Toc98668139"/>
      <w:bookmarkStart w:id="3011" w:name="_Toc130911279"/>
      <w:bookmarkStart w:id="3012" w:name="_Toc137374502"/>
      <w:bookmarkStart w:id="3013" w:name="_Toc210411431"/>
      <w:r w:rsidRPr="009202AA">
        <w:rPr>
          <w:lang w:eastAsia="zh-CN"/>
        </w:rPr>
        <w:t>7.3.4</w:t>
      </w:r>
      <w:r w:rsidRPr="009202AA">
        <w:rPr>
          <w:lang w:eastAsia="zh-CN"/>
        </w:rPr>
        <w:tab/>
        <w:t>Minimum requirement for single RAT E-UTRA operation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3014" w:name="_Toc21096575"/>
      <w:bookmarkStart w:id="3015" w:name="_Toc29763542"/>
      <w:bookmarkStart w:id="3016" w:name="_Toc36030013"/>
      <w:bookmarkStart w:id="3017" w:name="_Toc37179913"/>
      <w:bookmarkStart w:id="3018" w:name="_Toc45869613"/>
      <w:bookmarkStart w:id="3019" w:name="_Toc52555412"/>
      <w:bookmarkStart w:id="3020" w:name="_Toc61126232"/>
      <w:bookmarkStart w:id="3021" w:name="_Toc67911648"/>
      <w:bookmarkStart w:id="3022" w:name="_Toc74841740"/>
      <w:bookmarkStart w:id="3023" w:name="_Toc76503520"/>
      <w:bookmarkStart w:id="3024" w:name="_Toc83041375"/>
      <w:bookmarkStart w:id="3025" w:name="_Toc89853771"/>
      <w:bookmarkStart w:id="3026" w:name="_Toc98668140"/>
      <w:bookmarkStart w:id="3027" w:name="_Toc130911280"/>
      <w:bookmarkStart w:id="3028" w:name="_Toc137374503"/>
      <w:bookmarkStart w:id="3029" w:name="_Toc210411432"/>
      <w:r w:rsidRPr="009202AA">
        <w:t>7.4</w:t>
      </w:r>
      <w:r w:rsidRPr="009202AA">
        <w:tab/>
        <w:t>Adjacent channel selectivity, general blocking, and narrowband blocking</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41705C7D" w14:textId="77777777" w:rsidR="004C4A70" w:rsidRPr="009202AA" w:rsidRDefault="004C4A70" w:rsidP="004C4A70">
      <w:pPr>
        <w:pStyle w:val="Heading3"/>
      </w:pPr>
      <w:bookmarkStart w:id="3030" w:name="_Toc21096576"/>
      <w:bookmarkStart w:id="3031" w:name="_Toc29763543"/>
      <w:bookmarkStart w:id="3032" w:name="_Toc36030014"/>
      <w:bookmarkStart w:id="3033" w:name="_Toc37179914"/>
      <w:bookmarkStart w:id="3034" w:name="_Toc45869614"/>
      <w:bookmarkStart w:id="3035" w:name="_Toc52555413"/>
      <w:bookmarkStart w:id="3036" w:name="_Toc61126233"/>
      <w:bookmarkStart w:id="3037" w:name="_Toc67911649"/>
      <w:bookmarkStart w:id="3038" w:name="_Toc74841741"/>
      <w:bookmarkStart w:id="3039" w:name="_Toc76503521"/>
      <w:bookmarkStart w:id="3040" w:name="_Toc83041376"/>
      <w:bookmarkStart w:id="3041" w:name="_Toc89853772"/>
      <w:bookmarkStart w:id="3042" w:name="_Toc98668141"/>
      <w:bookmarkStart w:id="3043" w:name="_Toc130911281"/>
      <w:bookmarkStart w:id="3044" w:name="_Toc137374504"/>
      <w:bookmarkStart w:id="3045" w:name="_Toc210411433"/>
      <w:r w:rsidRPr="009202AA">
        <w:t>7.4.1</w:t>
      </w:r>
      <w:r w:rsidRPr="009202AA">
        <w:tab/>
        <w:t>General</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3046" w:name="_Toc21096577"/>
      <w:bookmarkStart w:id="3047" w:name="_Toc29763544"/>
      <w:bookmarkStart w:id="3048" w:name="_Toc36030015"/>
      <w:bookmarkStart w:id="3049" w:name="_Toc37179915"/>
      <w:bookmarkStart w:id="3050" w:name="_Toc45869615"/>
      <w:bookmarkStart w:id="3051" w:name="_Toc52555414"/>
      <w:bookmarkStart w:id="3052" w:name="_Toc61126234"/>
      <w:bookmarkStart w:id="3053" w:name="_Toc67911650"/>
      <w:bookmarkStart w:id="3054" w:name="_Toc74841742"/>
      <w:bookmarkStart w:id="3055" w:name="_Toc76503522"/>
      <w:bookmarkStart w:id="3056" w:name="_Toc83041377"/>
      <w:bookmarkStart w:id="3057" w:name="_Toc89853773"/>
      <w:bookmarkStart w:id="3058" w:name="_Toc98668142"/>
      <w:bookmarkStart w:id="3059" w:name="_Toc130911282"/>
      <w:bookmarkStart w:id="3060" w:name="_Toc137374505"/>
      <w:bookmarkStart w:id="3061" w:name="_Toc210411434"/>
      <w:r w:rsidRPr="009202AA">
        <w:rPr>
          <w:lang w:eastAsia="zh-CN"/>
        </w:rPr>
        <w:t>7.4.2</w:t>
      </w:r>
      <w:r w:rsidRPr="009202AA">
        <w:rPr>
          <w:lang w:eastAsia="zh-CN"/>
        </w:rPr>
        <w:tab/>
        <w:t>Minimum requirement for MSR operation</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9B92F6A" w14:textId="77777777" w:rsidR="004C4A70" w:rsidRPr="009202AA" w:rsidRDefault="004C4A70" w:rsidP="004C4A70">
      <w:pPr>
        <w:pStyle w:val="Heading4"/>
      </w:pPr>
      <w:bookmarkStart w:id="3062" w:name="_Toc21096578"/>
      <w:bookmarkStart w:id="3063" w:name="_Toc29763545"/>
      <w:bookmarkStart w:id="3064" w:name="_Toc36030016"/>
      <w:bookmarkStart w:id="3065" w:name="_Toc37179916"/>
      <w:bookmarkStart w:id="3066" w:name="_Toc45869616"/>
      <w:bookmarkStart w:id="3067" w:name="_Toc52555415"/>
      <w:bookmarkStart w:id="3068" w:name="_Toc61126235"/>
      <w:bookmarkStart w:id="3069" w:name="_Toc67911651"/>
      <w:bookmarkStart w:id="3070" w:name="_Toc74841743"/>
      <w:bookmarkStart w:id="3071" w:name="_Toc76503523"/>
      <w:bookmarkStart w:id="3072" w:name="_Toc83041378"/>
      <w:bookmarkStart w:id="3073" w:name="_Toc89853774"/>
      <w:bookmarkStart w:id="3074" w:name="_Toc98668143"/>
      <w:bookmarkStart w:id="3075" w:name="_Toc130911283"/>
      <w:bookmarkStart w:id="3076" w:name="_Toc137374506"/>
      <w:bookmarkStart w:id="3077" w:name="_Toc210411435"/>
      <w:r w:rsidRPr="009202AA">
        <w:t>7.4.2.1</w:t>
      </w:r>
      <w:r w:rsidRPr="009202AA">
        <w:tab/>
        <w:t>General minimum requirement</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3078" w:name="_Toc21096579"/>
      <w:bookmarkStart w:id="3079" w:name="_Toc29763546"/>
      <w:bookmarkStart w:id="3080" w:name="_Toc36030017"/>
      <w:bookmarkStart w:id="3081" w:name="_Toc37179917"/>
      <w:bookmarkStart w:id="3082" w:name="_Toc45869617"/>
      <w:bookmarkStart w:id="3083" w:name="_Toc52555416"/>
      <w:bookmarkStart w:id="3084" w:name="_Toc61126236"/>
      <w:bookmarkStart w:id="3085" w:name="_Toc67911652"/>
      <w:bookmarkStart w:id="3086" w:name="_Toc74841744"/>
      <w:bookmarkStart w:id="3087" w:name="_Toc76503524"/>
      <w:bookmarkStart w:id="3088" w:name="_Toc83041379"/>
      <w:bookmarkStart w:id="3089" w:name="_Toc89853775"/>
      <w:bookmarkStart w:id="3090" w:name="_Toc98668144"/>
      <w:bookmarkStart w:id="3091" w:name="_Toc130911284"/>
      <w:bookmarkStart w:id="3092" w:name="_Toc137374507"/>
      <w:bookmarkStart w:id="3093" w:name="_Toc210411436"/>
      <w:r w:rsidRPr="009202AA">
        <w:t>7.4.2.2</w:t>
      </w:r>
      <w:r w:rsidRPr="009202AA">
        <w:tab/>
        <w:t>General narrowband blocking minimum requirement</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3094" w:name="_Toc21096580"/>
      <w:bookmarkStart w:id="3095" w:name="_Toc29763547"/>
      <w:bookmarkStart w:id="3096" w:name="_Toc36030018"/>
      <w:bookmarkStart w:id="3097" w:name="_Toc37179918"/>
      <w:bookmarkStart w:id="3098" w:name="_Toc45869618"/>
      <w:bookmarkStart w:id="3099" w:name="_Toc52555417"/>
      <w:bookmarkStart w:id="3100" w:name="_Toc61126237"/>
      <w:bookmarkStart w:id="3101" w:name="_Toc67911653"/>
      <w:bookmarkStart w:id="3102" w:name="_Toc74841745"/>
      <w:bookmarkStart w:id="3103" w:name="_Toc76503525"/>
      <w:bookmarkStart w:id="3104" w:name="_Toc83041380"/>
      <w:bookmarkStart w:id="3105" w:name="_Toc89853776"/>
      <w:bookmarkStart w:id="3106" w:name="_Toc98668145"/>
      <w:bookmarkStart w:id="3107" w:name="_Toc130911285"/>
      <w:bookmarkStart w:id="3108" w:name="_Toc137374508"/>
      <w:bookmarkStart w:id="3109" w:name="_Toc210411437"/>
      <w:r w:rsidRPr="009202AA">
        <w:t>7.4.2.3</w:t>
      </w:r>
      <w:r w:rsidRPr="009202AA">
        <w:tab/>
        <w:t>Additional BC3 blocking minimum requirement</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295E120A" w14:textId="1358D22F"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only applies for BS operating in the same geographical area as UTRA TDD.</w:t>
      </w:r>
    </w:p>
    <w:p w14:paraId="78C9AECB" w14:textId="570657AB"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3110" w:name="_Toc21096581"/>
      <w:bookmarkStart w:id="3111" w:name="_Toc29763548"/>
      <w:bookmarkStart w:id="3112" w:name="_Toc36030019"/>
      <w:bookmarkStart w:id="3113" w:name="_Toc37179919"/>
      <w:bookmarkStart w:id="3114" w:name="_Toc45869619"/>
      <w:bookmarkStart w:id="3115" w:name="_Toc52555418"/>
      <w:bookmarkStart w:id="3116" w:name="_Toc61126238"/>
      <w:bookmarkStart w:id="3117" w:name="_Toc67911654"/>
      <w:bookmarkStart w:id="3118" w:name="_Toc74841746"/>
      <w:bookmarkStart w:id="3119" w:name="_Toc76503526"/>
      <w:bookmarkStart w:id="3120" w:name="_Toc83041381"/>
      <w:bookmarkStart w:id="3121" w:name="_Toc89853777"/>
      <w:bookmarkStart w:id="3122" w:name="_Toc98668146"/>
      <w:bookmarkStart w:id="3123" w:name="_Toc130911286"/>
      <w:bookmarkStart w:id="3124" w:name="_Toc137374509"/>
      <w:bookmarkStart w:id="3125" w:name="_Toc210411438"/>
      <w:r w:rsidRPr="009202AA">
        <w:rPr>
          <w:lang w:eastAsia="zh-CN"/>
        </w:rPr>
        <w:t>7.4.3</w:t>
      </w:r>
      <w:r w:rsidRPr="009202AA">
        <w:rPr>
          <w:lang w:eastAsia="zh-CN"/>
        </w:rPr>
        <w:tab/>
        <w:t>Minimum requirement for single RAT UTRA operation</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3126" w:name="_Toc21096582"/>
      <w:bookmarkStart w:id="3127" w:name="_Toc29763549"/>
      <w:bookmarkStart w:id="3128" w:name="_Toc36030020"/>
      <w:bookmarkStart w:id="3129" w:name="_Toc37179920"/>
      <w:bookmarkStart w:id="3130" w:name="_Toc45869620"/>
      <w:bookmarkStart w:id="3131" w:name="_Toc52555419"/>
      <w:bookmarkStart w:id="3132" w:name="_Toc61126239"/>
      <w:bookmarkStart w:id="3133" w:name="_Toc67911655"/>
      <w:bookmarkStart w:id="3134" w:name="_Toc74841747"/>
      <w:bookmarkStart w:id="3135" w:name="_Toc76503527"/>
      <w:bookmarkStart w:id="3136" w:name="_Toc83041382"/>
      <w:bookmarkStart w:id="3137" w:name="_Toc89853778"/>
      <w:bookmarkStart w:id="3138" w:name="_Toc98668147"/>
      <w:bookmarkStart w:id="3139" w:name="_Toc130911287"/>
      <w:bookmarkStart w:id="3140" w:name="_Toc137374510"/>
      <w:bookmarkStart w:id="3141" w:name="_Toc210411439"/>
      <w:r w:rsidRPr="009202AA">
        <w:rPr>
          <w:lang w:eastAsia="zh-CN"/>
        </w:rPr>
        <w:t>7.4.4</w:t>
      </w:r>
      <w:r w:rsidRPr="009202AA">
        <w:rPr>
          <w:lang w:eastAsia="zh-CN"/>
        </w:rPr>
        <w:tab/>
        <w:t>Minimum requirement for single RAT E-UTRA operation</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3142" w:name="_Toc21096583"/>
      <w:bookmarkStart w:id="3143" w:name="_Toc29763550"/>
      <w:bookmarkStart w:id="3144" w:name="_Toc36030021"/>
      <w:bookmarkStart w:id="3145" w:name="_Toc37179921"/>
      <w:bookmarkStart w:id="3146" w:name="_Toc45869621"/>
      <w:bookmarkStart w:id="3147" w:name="_Toc52555420"/>
      <w:bookmarkStart w:id="3148" w:name="_Toc61126240"/>
      <w:bookmarkStart w:id="3149" w:name="_Toc67911656"/>
      <w:bookmarkStart w:id="3150" w:name="_Toc74841748"/>
      <w:bookmarkStart w:id="3151" w:name="_Toc76503528"/>
      <w:bookmarkStart w:id="3152" w:name="_Toc83041383"/>
      <w:bookmarkStart w:id="3153" w:name="_Toc89853779"/>
      <w:bookmarkStart w:id="3154" w:name="_Toc98668148"/>
      <w:bookmarkStart w:id="3155" w:name="_Toc130911288"/>
      <w:bookmarkStart w:id="3156" w:name="_Toc137374511"/>
      <w:bookmarkStart w:id="3157" w:name="_Toc210411440"/>
      <w:r w:rsidRPr="009202AA">
        <w:t>7.5</w:t>
      </w:r>
      <w:r w:rsidRPr="009202AA">
        <w:tab/>
        <w:t>Blocking</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29EE3119" w14:textId="77777777" w:rsidR="004C4A70" w:rsidRPr="009202AA" w:rsidRDefault="004C4A70" w:rsidP="004C4A70">
      <w:pPr>
        <w:pStyle w:val="Heading3"/>
      </w:pPr>
      <w:bookmarkStart w:id="3158" w:name="_Toc21096584"/>
      <w:bookmarkStart w:id="3159" w:name="_Toc29763551"/>
      <w:bookmarkStart w:id="3160" w:name="_Toc36030022"/>
      <w:bookmarkStart w:id="3161" w:name="_Toc37179922"/>
      <w:bookmarkStart w:id="3162" w:name="_Toc45869622"/>
      <w:bookmarkStart w:id="3163" w:name="_Toc52555421"/>
      <w:bookmarkStart w:id="3164" w:name="_Toc61126241"/>
      <w:bookmarkStart w:id="3165" w:name="_Toc67911657"/>
      <w:bookmarkStart w:id="3166" w:name="_Toc74841749"/>
      <w:bookmarkStart w:id="3167" w:name="_Toc76503529"/>
      <w:bookmarkStart w:id="3168" w:name="_Toc83041384"/>
      <w:bookmarkStart w:id="3169" w:name="_Toc89853780"/>
      <w:bookmarkStart w:id="3170" w:name="_Toc98668149"/>
      <w:bookmarkStart w:id="3171" w:name="_Toc130911289"/>
      <w:bookmarkStart w:id="3172" w:name="_Toc137374512"/>
      <w:bookmarkStart w:id="3173" w:name="_Toc210411441"/>
      <w:r w:rsidRPr="009202AA">
        <w:t>7.5.1</w:t>
      </w:r>
      <w:r w:rsidRPr="009202AA">
        <w:tab/>
        <w:t>General</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3174" w:name="_Toc21096585"/>
      <w:bookmarkStart w:id="3175" w:name="_Toc29763552"/>
      <w:bookmarkStart w:id="3176" w:name="_Toc36030023"/>
      <w:bookmarkStart w:id="3177" w:name="_Toc37179923"/>
      <w:bookmarkStart w:id="3178" w:name="_Toc45869623"/>
      <w:bookmarkStart w:id="3179" w:name="_Toc52555422"/>
      <w:bookmarkStart w:id="3180" w:name="_Toc61126242"/>
      <w:bookmarkStart w:id="3181" w:name="_Toc67911658"/>
      <w:bookmarkStart w:id="3182" w:name="_Toc74841750"/>
      <w:bookmarkStart w:id="3183" w:name="_Toc76503530"/>
      <w:bookmarkStart w:id="3184" w:name="_Toc83041385"/>
      <w:bookmarkStart w:id="3185" w:name="_Toc89853781"/>
      <w:bookmarkStart w:id="3186" w:name="_Toc98668150"/>
      <w:bookmarkStart w:id="3187" w:name="_Toc130911290"/>
      <w:bookmarkStart w:id="3188" w:name="_Toc137374513"/>
      <w:bookmarkStart w:id="3189" w:name="_Toc210411442"/>
      <w:r w:rsidRPr="009202AA">
        <w:rPr>
          <w:lang w:eastAsia="zh-CN"/>
        </w:rPr>
        <w:t>7.5.2</w:t>
      </w:r>
      <w:r w:rsidRPr="009202AA">
        <w:rPr>
          <w:lang w:eastAsia="zh-CN"/>
        </w:rPr>
        <w:tab/>
        <w:t>Minimum requirement for MSR operation</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292D85F4" w14:textId="77777777" w:rsidR="004C4A70" w:rsidRPr="009202AA" w:rsidRDefault="004C4A70" w:rsidP="004C4A70">
      <w:pPr>
        <w:pStyle w:val="Heading4"/>
      </w:pPr>
      <w:bookmarkStart w:id="3190" w:name="_Toc21096586"/>
      <w:bookmarkStart w:id="3191" w:name="_Toc29763553"/>
      <w:bookmarkStart w:id="3192" w:name="_Toc36030024"/>
      <w:bookmarkStart w:id="3193" w:name="_Toc37179924"/>
      <w:bookmarkStart w:id="3194" w:name="_Toc45869624"/>
      <w:bookmarkStart w:id="3195" w:name="_Toc52555423"/>
      <w:bookmarkStart w:id="3196" w:name="_Toc61126243"/>
      <w:bookmarkStart w:id="3197" w:name="_Toc67911659"/>
      <w:bookmarkStart w:id="3198" w:name="_Toc74841751"/>
      <w:bookmarkStart w:id="3199" w:name="_Toc76503531"/>
      <w:bookmarkStart w:id="3200" w:name="_Toc83041386"/>
      <w:bookmarkStart w:id="3201" w:name="_Toc89853782"/>
      <w:bookmarkStart w:id="3202" w:name="_Toc98668151"/>
      <w:bookmarkStart w:id="3203" w:name="_Toc130911291"/>
      <w:bookmarkStart w:id="3204" w:name="_Toc137374514"/>
      <w:bookmarkStart w:id="3205" w:name="_Toc210411443"/>
      <w:r w:rsidRPr="009202AA">
        <w:t>7.5.2.1</w:t>
      </w:r>
      <w:r w:rsidRPr="009202AA">
        <w:tab/>
        <w:t>General minimum requirement</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3206" w:name="_Toc21096587"/>
      <w:bookmarkStart w:id="3207" w:name="_Toc29763554"/>
      <w:bookmarkStart w:id="3208" w:name="_Toc36030025"/>
      <w:bookmarkStart w:id="3209" w:name="_Toc37179925"/>
      <w:bookmarkStart w:id="3210" w:name="_Toc45869625"/>
      <w:bookmarkStart w:id="3211" w:name="_Toc52555424"/>
      <w:bookmarkStart w:id="3212" w:name="_Toc61126244"/>
      <w:bookmarkStart w:id="3213" w:name="_Toc67911660"/>
      <w:bookmarkStart w:id="3214" w:name="_Toc74841752"/>
      <w:bookmarkStart w:id="3215" w:name="_Toc76503532"/>
      <w:bookmarkStart w:id="3216" w:name="_Toc83041387"/>
      <w:bookmarkStart w:id="3217" w:name="_Toc89853783"/>
      <w:bookmarkStart w:id="3218" w:name="_Toc98668152"/>
      <w:bookmarkStart w:id="3219" w:name="_Toc130911292"/>
      <w:bookmarkStart w:id="3220" w:name="_Toc137374515"/>
      <w:bookmarkStart w:id="3221" w:name="_Toc210411444"/>
      <w:r w:rsidRPr="009202AA">
        <w:t>7.5.2.2</w:t>
      </w:r>
      <w:r w:rsidRPr="009202AA">
        <w:tab/>
        <w:t>Co-location minimum requirement</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3222" w:name="_Toc21096588"/>
      <w:bookmarkStart w:id="3223" w:name="_Toc29763555"/>
      <w:bookmarkStart w:id="3224" w:name="_Toc36030026"/>
      <w:bookmarkStart w:id="3225" w:name="_Toc37179926"/>
      <w:bookmarkStart w:id="3226" w:name="_Toc45869626"/>
      <w:bookmarkStart w:id="3227" w:name="_Toc52555425"/>
      <w:bookmarkStart w:id="3228" w:name="_Toc61126245"/>
      <w:bookmarkStart w:id="3229" w:name="_Toc67911661"/>
      <w:bookmarkStart w:id="3230" w:name="_Toc74841753"/>
      <w:bookmarkStart w:id="3231" w:name="_Toc76503533"/>
      <w:bookmarkStart w:id="3232" w:name="_Toc83041388"/>
      <w:bookmarkStart w:id="3233" w:name="_Toc89853784"/>
      <w:bookmarkStart w:id="3234" w:name="_Toc98668153"/>
      <w:bookmarkStart w:id="3235" w:name="_Toc130911293"/>
      <w:bookmarkStart w:id="3236" w:name="_Toc137374516"/>
      <w:bookmarkStart w:id="3237" w:name="_Toc210411445"/>
      <w:r w:rsidRPr="009202AA">
        <w:rPr>
          <w:lang w:eastAsia="zh-CN"/>
        </w:rPr>
        <w:t>7.5.3</w:t>
      </w:r>
      <w:r w:rsidRPr="009202AA">
        <w:rPr>
          <w:lang w:eastAsia="zh-CN"/>
        </w:rPr>
        <w:tab/>
        <w:t>Minimum requirement for single RAT UTRA operation</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61835383" w14:textId="77777777" w:rsidR="004C4A70" w:rsidRPr="009202AA" w:rsidRDefault="004C4A70" w:rsidP="004C4A70">
      <w:pPr>
        <w:pStyle w:val="Heading4"/>
        <w:rPr>
          <w:lang w:eastAsia="zh-CN"/>
        </w:rPr>
      </w:pPr>
      <w:bookmarkStart w:id="3238" w:name="_Toc21096589"/>
      <w:bookmarkStart w:id="3239" w:name="_Toc29763556"/>
      <w:bookmarkStart w:id="3240" w:name="_Toc36030027"/>
      <w:bookmarkStart w:id="3241" w:name="_Toc37179927"/>
      <w:bookmarkStart w:id="3242" w:name="_Toc45869627"/>
      <w:bookmarkStart w:id="3243" w:name="_Toc52555426"/>
      <w:bookmarkStart w:id="3244" w:name="_Toc61126246"/>
      <w:bookmarkStart w:id="3245" w:name="_Toc67911662"/>
      <w:bookmarkStart w:id="3246" w:name="_Toc74841754"/>
      <w:bookmarkStart w:id="3247" w:name="_Toc76503534"/>
      <w:bookmarkStart w:id="3248" w:name="_Toc83041389"/>
      <w:bookmarkStart w:id="3249" w:name="_Toc89853785"/>
      <w:bookmarkStart w:id="3250" w:name="_Toc98668154"/>
      <w:bookmarkStart w:id="3251" w:name="_Toc130911294"/>
      <w:bookmarkStart w:id="3252" w:name="_Toc137374517"/>
      <w:bookmarkStart w:id="3253" w:name="_Toc210411446"/>
      <w:r w:rsidRPr="009202AA">
        <w:t>7.5.3.1</w:t>
      </w:r>
      <w:r w:rsidRPr="009202AA">
        <w:tab/>
        <w:t>General minimum requirement</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3254" w:name="_Toc21096590"/>
      <w:bookmarkStart w:id="3255" w:name="_Toc29763557"/>
      <w:bookmarkStart w:id="3256" w:name="_Toc36030028"/>
      <w:bookmarkStart w:id="3257" w:name="_Toc37179928"/>
      <w:bookmarkStart w:id="3258" w:name="_Toc45869628"/>
      <w:bookmarkStart w:id="3259" w:name="_Toc52555427"/>
      <w:bookmarkStart w:id="3260" w:name="_Toc61126247"/>
      <w:bookmarkStart w:id="3261" w:name="_Toc67911663"/>
      <w:bookmarkStart w:id="3262" w:name="_Toc74841755"/>
      <w:bookmarkStart w:id="3263" w:name="_Toc76503535"/>
      <w:bookmarkStart w:id="3264" w:name="_Toc83041390"/>
      <w:bookmarkStart w:id="3265" w:name="_Toc89853786"/>
      <w:bookmarkStart w:id="3266" w:name="_Toc98668155"/>
      <w:bookmarkStart w:id="3267" w:name="_Toc130911295"/>
      <w:bookmarkStart w:id="3268" w:name="_Toc137374518"/>
      <w:bookmarkStart w:id="3269" w:name="_Toc210411447"/>
      <w:r w:rsidRPr="009202AA">
        <w:t>7.5.3.2</w:t>
      </w:r>
      <w:r w:rsidRPr="009202AA">
        <w:tab/>
        <w:t>Co-location minimum requirement</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3270" w:name="_Toc21096591"/>
      <w:bookmarkStart w:id="3271" w:name="_Toc29763558"/>
      <w:bookmarkStart w:id="3272" w:name="_Toc36030029"/>
      <w:bookmarkStart w:id="3273" w:name="_Toc37179929"/>
      <w:bookmarkStart w:id="3274" w:name="_Toc45869629"/>
      <w:bookmarkStart w:id="3275" w:name="_Toc52555428"/>
      <w:bookmarkStart w:id="3276" w:name="_Toc61126248"/>
      <w:bookmarkStart w:id="3277" w:name="_Toc67911664"/>
      <w:bookmarkStart w:id="3278" w:name="_Toc74841756"/>
      <w:bookmarkStart w:id="3279" w:name="_Toc76503536"/>
      <w:bookmarkStart w:id="3280" w:name="_Toc83041391"/>
      <w:bookmarkStart w:id="3281" w:name="_Toc89853787"/>
      <w:bookmarkStart w:id="3282" w:name="_Toc98668156"/>
      <w:bookmarkStart w:id="3283" w:name="_Toc130911296"/>
      <w:bookmarkStart w:id="3284" w:name="_Toc137374519"/>
      <w:bookmarkStart w:id="3285" w:name="_Toc210411448"/>
      <w:r w:rsidRPr="009202AA">
        <w:rPr>
          <w:lang w:eastAsia="zh-CN"/>
        </w:rPr>
        <w:t>7.5.4</w:t>
      </w:r>
      <w:r w:rsidRPr="009202AA">
        <w:rPr>
          <w:lang w:eastAsia="zh-CN"/>
        </w:rPr>
        <w:tab/>
        <w:t>Minimum requirement for single RAT E-UTRA operation</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1B6EE9EE" w14:textId="77777777" w:rsidR="004C4A70" w:rsidRPr="009202AA" w:rsidRDefault="004C4A70" w:rsidP="004C4A70">
      <w:pPr>
        <w:pStyle w:val="Heading4"/>
        <w:rPr>
          <w:lang w:eastAsia="zh-CN"/>
        </w:rPr>
      </w:pPr>
      <w:bookmarkStart w:id="3286" w:name="_Toc21096592"/>
      <w:bookmarkStart w:id="3287" w:name="_Toc29763559"/>
      <w:bookmarkStart w:id="3288" w:name="_Toc36030030"/>
      <w:bookmarkStart w:id="3289" w:name="_Toc37179930"/>
      <w:bookmarkStart w:id="3290" w:name="_Toc45869630"/>
      <w:bookmarkStart w:id="3291" w:name="_Toc52555429"/>
      <w:bookmarkStart w:id="3292" w:name="_Toc61126249"/>
      <w:bookmarkStart w:id="3293" w:name="_Toc67911665"/>
      <w:bookmarkStart w:id="3294" w:name="_Toc74841757"/>
      <w:bookmarkStart w:id="3295" w:name="_Toc76503537"/>
      <w:bookmarkStart w:id="3296" w:name="_Toc83041392"/>
      <w:bookmarkStart w:id="3297" w:name="_Toc89853788"/>
      <w:bookmarkStart w:id="3298" w:name="_Toc98668157"/>
      <w:bookmarkStart w:id="3299" w:name="_Toc130911297"/>
      <w:bookmarkStart w:id="3300" w:name="_Toc137374520"/>
      <w:bookmarkStart w:id="3301" w:name="_Toc210411449"/>
      <w:r w:rsidRPr="009202AA">
        <w:t>7.5.4.1</w:t>
      </w:r>
      <w:r w:rsidRPr="009202AA">
        <w:tab/>
        <w:t>General minimum requirement</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071297"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071297"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3302" w:name="_Toc21096593"/>
      <w:bookmarkStart w:id="3303" w:name="_Toc29763560"/>
      <w:bookmarkStart w:id="3304" w:name="_Toc36030031"/>
      <w:bookmarkStart w:id="3305" w:name="_Toc37179931"/>
      <w:bookmarkStart w:id="3306" w:name="_Toc45869631"/>
      <w:bookmarkStart w:id="3307" w:name="_Toc52555430"/>
      <w:bookmarkStart w:id="3308" w:name="_Toc61126250"/>
      <w:bookmarkStart w:id="3309" w:name="_Toc67911666"/>
      <w:bookmarkStart w:id="3310" w:name="_Toc74841758"/>
      <w:bookmarkStart w:id="3311" w:name="_Toc76503538"/>
      <w:bookmarkStart w:id="3312" w:name="_Toc83041393"/>
      <w:bookmarkStart w:id="3313" w:name="_Toc89853789"/>
      <w:bookmarkStart w:id="3314" w:name="_Toc98668158"/>
      <w:bookmarkStart w:id="3315" w:name="_Toc130911298"/>
      <w:bookmarkStart w:id="3316" w:name="_Toc137374521"/>
      <w:bookmarkStart w:id="3317" w:name="_Toc210411450"/>
      <w:r w:rsidRPr="009202AA">
        <w:t>7.5.4.2</w:t>
      </w:r>
      <w:r w:rsidRPr="009202AA">
        <w:tab/>
        <w:t>Co-location minimum requirement</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3318" w:name="_Toc21096594"/>
      <w:bookmarkStart w:id="3319" w:name="_Toc29763561"/>
      <w:bookmarkStart w:id="3320" w:name="_Toc36030032"/>
      <w:bookmarkStart w:id="3321" w:name="_Toc37179932"/>
      <w:bookmarkStart w:id="3322" w:name="_Toc45869632"/>
      <w:bookmarkStart w:id="3323" w:name="_Toc52555431"/>
      <w:bookmarkStart w:id="3324" w:name="_Toc61126251"/>
      <w:bookmarkStart w:id="3325" w:name="_Toc67911667"/>
      <w:bookmarkStart w:id="3326" w:name="_Toc74841759"/>
      <w:bookmarkStart w:id="3327" w:name="_Toc76503539"/>
      <w:bookmarkStart w:id="3328" w:name="_Toc83041394"/>
      <w:bookmarkStart w:id="3329" w:name="_Toc89853790"/>
      <w:bookmarkStart w:id="3330" w:name="_Toc98668159"/>
      <w:bookmarkStart w:id="3331" w:name="_Toc130911299"/>
      <w:bookmarkStart w:id="3332" w:name="_Toc137374522"/>
      <w:bookmarkStart w:id="3333" w:name="_Toc210411451"/>
      <w:r w:rsidRPr="009202AA">
        <w:t>7.6</w:t>
      </w:r>
      <w:r w:rsidRPr="009202AA">
        <w:tab/>
        <w:t>Receiver spurious emissions</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6592DFC1" w14:textId="77777777" w:rsidR="004C4A70" w:rsidRPr="009202AA" w:rsidRDefault="004C4A70" w:rsidP="004C4A70">
      <w:pPr>
        <w:pStyle w:val="Heading3"/>
      </w:pPr>
      <w:bookmarkStart w:id="3334" w:name="_Toc21096595"/>
      <w:bookmarkStart w:id="3335" w:name="_Toc29763562"/>
      <w:bookmarkStart w:id="3336" w:name="_Toc36030033"/>
      <w:bookmarkStart w:id="3337" w:name="_Toc37179933"/>
      <w:bookmarkStart w:id="3338" w:name="_Toc45869633"/>
      <w:bookmarkStart w:id="3339" w:name="_Toc52555432"/>
      <w:bookmarkStart w:id="3340" w:name="_Toc61126252"/>
      <w:bookmarkStart w:id="3341" w:name="_Toc67911668"/>
      <w:bookmarkStart w:id="3342" w:name="_Toc74841760"/>
      <w:bookmarkStart w:id="3343" w:name="_Toc76503540"/>
      <w:bookmarkStart w:id="3344" w:name="_Toc83041395"/>
      <w:bookmarkStart w:id="3345" w:name="_Toc89853791"/>
      <w:bookmarkStart w:id="3346" w:name="_Toc98668160"/>
      <w:bookmarkStart w:id="3347" w:name="_Toc130911300"/>
      <w:bookmarkStart w:id="3348" w:name="_Toc137374523"/>
      <w:bookmarkStart w:id="3349" w:name="_Toc210411452"/>
      <w:r w:rsidRPr="009202AA">
        <w:t>7.6.1</w:t>
      </w:r>
      <w:r w:rsidRPr="009202AA">
        <w:tab/>
        <w:t>General</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3350" w:name="_Toc21096596"/>
      <w:bookmarkStart w:id="3351" w:name="_Toc29763563"/>
      <w:bookmarkStart w:id="3352" w:name="_Toc36030034"/>
      <w:bookmarkStart w:id="3353" w:name="_Toc37179934"/>
      <w:bookmarkStart w:id="3354" w:name="_Toc45869634"/>
      <w:bookmarkStart w:id="3355" w:name="_Toc52555433"/>
      <w:bookmarkStart w:id="3356" w:name="_Toc61126253"/>
      <w:bookmarkStart w:id="3357" w:name="_Toc67911669"/>
      <w:bookmarkStart w:id="3358" w:name="_Toc74841761"/>
      <w:bookmarkStart w:id="3359" w:name="_Toc76503541"/>
      <w:bookmarkStart w:id="3360" w:name="_Toc83041396"/>
      <w:bookmarkStart w:id="3361" w:name="_Toc89853792"/>
      <w:bookmarkStart w:id="3362" w:name="_Toc98668161"/>
      <w:bookmarkStart w:id="3363" w:name="_Toc130911301"/>
      <w:bookmarkStart w:id="3364" w:name="_Toc137374524"/>
      <w:bookmarkStart w:id="3365" w:name="_Toc210411453"/>
      <w:r w:rsidRPr="009202AA">
        <w:rPr>
          <w:lang w:eastAsia="zh-CN"/>
        </w:rPr>
        <w:t>7.6.2</w:t>
      </w:r>
      <w:r w:rsidRPr="009202AA">
        <w:rPr>
          <w:lang w:eastAsia="zh-CN"/>
        </w:rPr>
        <w:tab/>
        <w:t>Minimum requirement for MSR operation</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78105427" w14:textId="77777777" w:rsidR="004C4A70" w:rsidRPr="009202AA" w:rsidRDefault="004C4A70" w:rsidP="004C4A70">
      <w:pPr>
        <w:pStyle w:val="Heading4"/>
      </w:pPr>
      <w:bookmarkStart w:id="3366" w:name="_Toc21096597"/>
      <w:bookmarkStart w:id="3367" w:name="_Toc29763564"/>
      <w:bookmarkStart w:id="3368" w:name="_Toc36030035"/>
      <w:bookmarkStart w:id="3369" w:name="_Toc37179935"/>
      <w:bookmarkStart w:id="3370" w:name="_Toc45869635"/>
      <w:bookmarkStart w:id="3371" w:name="_Toc52555434"/>
      <w:bookmarkStart w:id="3372" w:name="_Toc61126254"/>
      <w:bookmarkStart w:id="3373" w:name="_Toc67911670"/>
      <w:bookmarkStart w:id="3374" w:name="_Toc74841762"/>
      <w:bookmarkStart w:id="3375" w:name="_Toc76503542"/>
      <w:bookmarkStart w:id="3376" w:name="_Toc83041397"/>
      <w:bookmarkStart w:id="3377" w:name="_Toc89853793"/>
      <w:bookmarkStart w:id="3378" w:name="_Toc98668162"/>
      <w:bookmarkStart w:id="3379" w:name="_Toc130911302"/>
      <w:bookmarkStart w:id="3380" w:name="_Toc137374525"/>
      <w:bookmarkStart w:id="3381" w:name="_Toc210411454"/>
      <w:r w:rsidRPr="009202AA">
        <w:t>7.6.2.1</w:t>
      </w:r>
      <w:r w:rsidRPr="009202AA">
        <w:tab/>
        <w:t>General minimum requirement</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3382" w:name="_Toc21096598"/>
      <w:bookmarkStart w:id="3383" w:name="_Toc29763565"/>
      <w:bookmarkStart w:id="3384" w:name="_Toc36030036"/>
      <w:bookmarkStart w:id="3385" w:name="_Toc37179936"/>
      <w:bookmarkStart w:id="3386" w:name="_Toc45869636"/>
      <w:bookmarkStart w:id="3387" w:name="_Toc52555435"/>
      <w:bookmarkStart w:id="3388" w:name="_Toc61126255"/>
      <w:bookmarkStart w:id="3389" w:name="_Toc67911671"/>
      <w:bookmarkStart w:id="3390" w:name="_Toc74841763"/>
      <w:bookmarkStart w:id="3391" w:name="_Toc76503543"/>
      <w:bookmarkStart w:id="3392" w:name="_Toc83041398"/>
      <w:bookmarkStart w:id="3393" w:name="_Toc89853794"/>
      <w:bookmarkStart w:id="3394" w:name="_Toc98668163"/>
      <w:bookmarkStart w:id="3395" w:name="_Toc130911303"/>
      <w:bookmarkStart w:id="3396" w:name="_Toc137374526"/>
      <w:bookmarkStart w:id="3397" w:name="_Toc210411455"/>
      <w:r w:rsidRPr="009202AA">
        <w:rPr>
          <w:lang w:eastAsia="zh-CN"/>
        </w:rPr>
        <w:t>7.6.3</w:t>
      </w:r>
      <w:r w:rsidRPr="009202AA">
        <w:rPr>
          <w:lang w:eastAsia="zh-CN"/>
        </w:rPr>
        <w:tab/>
        <w:t>Minimum requirement for single RAT UTRA operation</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3398" w:name="_Toc21096599"/>
      <w:bookmarkStart w:id="3399" w:name="_Toc29763566"/>
      <w:bookmarkStart w:id="3400" w:name="_Toc36030037"/>
      <w:bookmarkStart w:id="3401" w:name="_Toc37179937"/>
      <w:bookmarkStart w:id="3402" w:name="_Toc45869637"/>
      <w:bookmarkStart w:id="3403" w:name="_Toc52555436"/>
      <w:bookmarkStart w:id="3404" w:name="_Toc61126256"/>
      <w:bookmarkStart w:id="3405" w:name="_Toc67911672"/>
      <w:bookmarkStart w:id="3406" w:name="_Toc74841764"/>
      <w:bookmarkStart w:id="3407" w:name="_Toc76503544"/>
      <w:bookmarkStart w:id="3408" w:name="_Toc83041399"/>
      <w:bookmarkStart w:id="3409" w:name="_Toc89853795"/>
      <w:bookmarkStart w:id="3410" w:name="_Toc98668164"/>
      <w:bookmarkStart w:id="3411" w:name="_Toc130911304"/>
      <w:bookmarkStart w:id="3412" w:name="_Toc137374527"/>
      <w:bookmarkStart w:id="3413" w:name="_Toc210411456"/>
      <w:r w:rsidRPr="009202AA">
        <w:rPr>
          <w:lang w:eastAsia="zh-CN"/>
        </w:rPr>
        <w:t>7.6.4</w:t>
      </w:r>
      <w:r w:rsidRPr="009202AA">
        <w:rPr>
          <w:lang w:eastAsia="zh-CN"/>
        </w:rPr>
        <w:tab/>
        <w:t>Minimum requirement for single RAT E-UTRA operation</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3414" w:name="_Toc21096600"/>
      <w:bookmarkStart w:id="3415" w:name="_Toc29763567"/>
      <w:bookmarkStart w:id="3416" w:name="_Toc36030038"/>
      <w:bookmarkStart w:id="3417" w:name="_Toc37179938"/>
      <w:bookmarkStart w:id="3418" w:name="_Toc45869638"/>
      <w:bookmarkStart w:id="3419" w:name="_Toc52555437"/>
      <w:bookmarkStart w:id="3420" w:name="_Toc61126257"/>
      <w:bookmarkStart w:id="3421" w:name="_Toc67911673"/>
      <w:bookmarkStart w:id="3422" w:name="_Toc74841765"/>
      <w:bookmarkStart w:id="3423" w:name="_Toc76503545"/>
      <w:bookmarkStart w:id="3424" w:name="_Toc83041400"/>
      <w:bookmarkStart w:id="3425" w:name="_Toc89853796"/>
      <w:bookmarkStart w:id="3426" w:name="_Toc98668165"/>
      <w:bookmarkStart w:id="3427" w:name="_Toc130911305"/>
      <w:bookmarkStart w:id="3428" w:name="_Toc137374528"/>
      <w:bookmarkStart w:id="3429" w:name="_Toc210411457"/>
      <w:r w:rsidRPr="009202AA">
        <w:t>7.7</w:t>
      </w:r>
      <w:r w:rsidRPr="009202AA">
        <w:tab/>
        <w:t>Receiver intermodulation</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6C3C030C" w14:textId="77777777" w:rsidR="004C4A70" w:rsidRPr="009202AA" w:rsidRDefault="004C4A70" w:rsidP="004C4A70">
      <w:pPr>
        <w:pStyle w:val="Heading3"/>
      </w:pPr>
      <w:bookmarkStart w:id="3430" w:name="_Toc21096601"/>
      <w:bookmarkStart w:id="3431" w:name="_Toc29763568"/>
      <w:bookmarkStart w:id="3432" w:name="_Toc36030039"/>
      <w:bookmarkStart w:id="3433" w:name="_Toc37179939"/>
      <w:bookmarkStart w:id="3434" w:name="_Toc45869639"/>
      <w:bookmarkStart w:id="3435" w:name="_Toc52555438"/>
      <w:bookmarkStart w:id="3436" w:name="_Toc61126258"/>
      <w:bookmarkStart w:id="3437" w:name="_Toc67911674"/>
      <w:bookmarkStart w:id="3438" w:name="_Toc74841766"/>
      <w:bookmarkStart w:id="3439" w:name="_Toc76503546"/>
      <w:bookmarkStart w:id="3440" w:name="_Toc83041401"/>
      <w:bookmarkStart w:id="3441" w:name="_Toc89853797"/>
      <w:bookmarkStart w:id="3442" w:name="_Toc98668166"/>
      <w:bookmarkStart w:id="3443" w:name="_Toc130911306"/>
      <w:bookmarkStart w:id="3444" w:name="_Toc137374529"/>
      <w:bookmarkStart w:id="3445" w:name="_Toc210411458"/>
      <w:r w:rsidRPr="009202AA">
        <w:t>7.7.1</w:t>
      </w:r>
      <w:r w:rsidRPr="009202AA">
        <w:tab/>
        <w:t>General</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3446" w:name="_Toc21096602"/>
      <w:bookmarkStart w:id="3447" w:name="_Toc29763569"/>
      <w:bookmarkStart w:id="3448" w:name="_Toc36030040"/>
      <w:bookmarkStart w:id="3449" w:name="_Toc37179940"/>
      <w:bookmarkStart w:id="3450" w:name="_Toc45869640"/>
      <w:bookmarkStart w:id="3451" w:name="_Toc52555439"/>
      <w:bookmarkStart w:id="3452" w:name="_Toc61126259"/>
      <w:bookmarkStart w:id="3453" w:name="_Toc67911675"/>
      <w:bookmarkStart w:id="3454" w:name="_Toc74841767"/>
      <w:bookmarkStart w:id="3455" w:name="_Toc76503547"/>
      <w:bookmarkStart w:id="3456" w:name="_Toc83041402"/>
      <w:bookmarkStart w:id="3457" w:name="_Toc89853798"/>
      <w:bookmarkStart w:id="3458" w:name="_Toc98668167"/>
      <w:bookmarkStart w:id="3459" w:name="_Toc130911307"/>
      <w:bookmarkStart w:id="3460" w:name="_Toc137374530"/>
      <w:bookmarkStart w:id="3461" w:name="_Toc210411459"/>
      <w:r w:rsidRPr="009202AA">
        <w:rPr>
          <w:lang w:eastAsia="zh-CN"/>
        </w:rPr>
        <w:t>7.7.2</w:t>
      </w:r>
      <w:r w:rsidRPr="009202AA">
        <w:rPr>
          <w:lang w:eastAsia="zh-CN"/>
        </w:rPr>
        <w:tab/>
        <w:t>Minimum requirement for MSR operation</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68443362" w14:textId="77777777" w:rsidR="004C4A70" w:rsidRPr="009202AA" w:rsidRDefault="004C4A70" w:rsidP="004C4A70">
      <w:pPr>
        <w:pStyle w:val="Heading4"/>
      </w:pPr>
      <w:bookmarkStart w:id="3462" w:name="_Toc21096603"/>
      <w:bookmarkStart w:id="3463" w:name="_Toc29763570"/>
      <w:bookmarkStart w:id="3464" w:name="_Toc36030041"/>
      <w:bookmarkStart w:id="3465" w:name="_Toc37179941"/>
      <w:bookmarkStart w:id="3466" w:name="_Toc45869641"/>
      <w:bookmarkStart w:id="3467" w:name="_Toc52555440"/>
      <w:bookmarkStart w:id="3468" w:name="_Toc61126260"/>
      <w:bookmarkStart w:id="3469" w:name="_Toc67911676"/>
      <w:bookmarkStart w:id="3470" w:name="_Toc74841768"/>
      <w:bookmarkStart w:id="3471" w:name="_Toc76503548"/>
      <w:bookmarkStart w:id="3472" w:name="_Toc83041403"/>
      <w:bookmarkStart w:id="3473" w:name="_Toc89853799"/>
      <w:bookmarkStart w:id="3474" w:name="_Toc98668168"/>
      <w:bookmarkStart w:id="3475" w:name="_Toc130911308"/>
      <w:bookmarkStart w:id="3476" w:name="_Toc137374531"/>
      <w:bookmarkStart w:id="3477" w:name="_Toc210411460"/>
      <w:r w:rsidRPr="009202AA">
        <w:t>7.7.2.1</w:t>
      </w:r>
      <w:r w:rsidRPr="009202AA">
        <w:tab/>
        <w:t>General intermodulation minimum requirement</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3478" w:name="_Toc21096604"/>
      <w:bookmarkStart w:id="3479" w:name="_Toc29763571"/>
      <w:bookmarkStart w:id="3480" w:name="_Toc36030042"/>
      <w:bookmarkStart w:id="3481" w:name="_Toc37179942"/>
      <w:bookmarkStart w:id="3482" w:name="_Toc45869642"/>
      <w:bookmarkStart w:id="3483" w:name="_Toc52555441"/>
      <w:bookmarkStart w:id="3484" w:name="_Toc61126261"/>
      <w:bookmarkStart w:id="3485" w:name="_Toc67911677"/>
      <w:bookmarkStart w:id="3486" w:name="_Toc74841769"/>
      <w:bookmarkStart w:id="3487" w:name="_Toc76503549"/>
      <w:bookmarkStart w:id="3488" w:name="_Toc83041404"/>
      <w:bookmarkStart w:id="3489" w:name="_Toc89853800"/>
      <w:bookmarkStart w:id="3490" w:name="_Toc98668169"/>
      <w:bookmarkStart w:id="3491" w:name="_Toc130911309"/>
      <w:bookmarkStart w:id="3492" w:name="_Toc137374532"/>
      <w:bookmarkStart w:id="3493" w:name="_Toc210411461"/>
      <w:r w:rsidRPr="009202AA">
        <w:t>7.7.2.2</w:t>
      </w:r>
      <w:r w:rsidRPr="009202AA">
        <w:tab/>
        <w:t>General narrowband intermodulation minimum requirement</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071297"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071297"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071297"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071297"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071297"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071297"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071297"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071297"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071297"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3494" w:name="_Toc21096605"/>
      <w:bookmarkStart w:id="3495" w:name="_Toc29763572"/>
      <w:bookmarkStart w:id="3496" w:name="_Toc36030043"/>
      <w:bookmarkStart w:id="3497" w:name="_Toc37179943"/>
      <w:bookmarkStart w:id="3498" w:name="_Toc45869643"/>
      <w:bookmarkStart w:id="3499" w:name="_Toc52555442"/>
      <w:bookmarkStart w:id="3500" w:name="_Toc61126262"/>
      <w:bookmarkStart w:id="3501" w:name="_Toc67911678"/>
      <w:bookmarkStart w:id="3502" w:name="_Toc74841770"/>
      <w:bookmarkStart w:id="3503" w:name="_Toc76503550"/>
      <w:bookmarkStart w:id="3504" w:name="_Toc83041405"/>
      <w:bookmarkStart w:id="3505" w:name="_Toc89853801"/>
      <w:bookmarkStart w:id="3506" w:name="_Toc98668170"/>
      <w:bookmarkStart w:id="3507" w:name="_Toc130911310"/>
      <w:bookmarkStart w:id="3508" w:name="_Toc137374533"/>
      <w:bookmarkStart w:id="3509" w:name="_Toc210411462"/>
      <w:r w:rsidRPr="009202AA">
        <w:rPr>
          <w:lang w:eastAsia="zh-CN"/>
        </w:rPr>
        <w:t>7.7.3</w:t>
      </w:r>
      <w:r w:rsidRPr="009202AA">
        <w:rPr>
          <w:lang w:eastAsia="zh-CN"/>
        </w:rPr>
        <w:tab/>
        <w:t>Minimum requirement for single RAT UTRA operation</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3510" w:name="_Toc21096606"/>
      <w:bookmarkStart w:id="3511" w:name="_Toc29763573"/>
      <w:bookmarkStart w:id="3512" w:name="_Toc36030044"/>
      <w:bookmarkStart w:id="3513" w:name="_Toc37179944"/>
      <w:bookmarkStart w:id="3514" w:name="_Toc45869644"/>
      <w:bookmarkStart w:id="3515" w:name="_Toc52555443"/>
      <w:bookmarkStart w:id="3516" w:name="_Toc61126263"/>
      <w:bookmarkStart w:id="3517" w:name="_Toc67911679"/>
      <w:bookmarkStart w:id="3518" w:name="_Toc74841771"/>
      <w:bookmarkStart w:id="3519" w:name="_Toc76503551"/>
      <w:bookmarkStart w:id="3520" w:name="_Toc83041406"/>
      <w:bookmarkStart w:id="3521" w:name="_Toc89853802"/>
      <w:bookmarkStart w:id="3522" w:name="_Toc98668171"/>
      <w:bookmarkStart w:id="3523" w:name="_Toc130911311"/>
      <w:bookmarkStart w:id="3524" w:name="_Toc137374534"/>
      <w:bookmarkStart w:id="3525" w:name="_Toc210411463"/>
      <w:r w:rsidRPr="009202AA">
        <w:rPr>
          <w:lang w:eastAsia="zh-CN"/>
        </w:rPr>
        <w:t>7.7.4</w:t>
      </w:r>
      <w:r w:rsidRPr="009202AA">
        <w:rPr>
          <w:lang w:eastAsia="zh-CN"/>
        </w:rPr>
        <w:tab/>
        <w:t>Minimum requirement for single RAT E- UTRA operation</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3526" w:name="_Toc21096607"/>
      <w:bookmarkStart w:id="3527" w:name="_Toc29763574"/>
      <w:bookmarkStart w:id="3528" w:name="_Toc36030045"/>
      <w:bookmarkStart w:id="3529" w:name="_Toc37179945"/>
      <w:bookmarkStart w:id="3530" w:name="_Toc45869645"/>
      <w:bookmarkStart w:id="3531" w:name="_Toc52555444"/>
      <w:bookmarkStart w:id="3532" w:name="_Toc61126264"/>
      <w:bookmarkStart w:id="3533" w:name="_Toc67911680"/>
      <w:bookmarkStart w:id="3534" w:name="_Toc74841772"/>
      <w:bookmarkStart w:id="3535" w:name="_Toc76503552"/>
      <w:bookmarkStart w:id="3536" w:name="_Toc83041407"/>
      <w:bookmarkStart w:id="3537" w:name="_Toc89853803"/>
      <w:bookmarkStart w:id="3538" w:name="_Toc98668172"/>
      <w:bookmarkStart w:id="3539" w:name="_Toc130911312"/>
      <w:bookmarkStart w:id="3540" w:name="_Toc137374535"/>
      <w:bookmarkStart w:id="3541" w:name="_Toc210411464"/>
      <w:r w:rsidRPr="009202AA">
        <w:t>7.8</w:t>
      </w:r>
      <w:r w:rsidRPr="009202AA">
        <w:tab/>
        <w:t>In-channel selectivity</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432299A8" w14:textId="77777777" w:rsidR="004C4A70" w:rsidRPr="009202AA" w:rsidRDefault="004C4A70" w:rsidP="004C4A70">
      <w:pPr>
        <w:pStyle w:val="Heading3"/>
      </w:pPr>
      <w:bookmarkStart w:id="3542" w:name="_Toc21096608"/>
      <w:bookmarkStart w:id="3543" w:name="_Toc29763575"/>
      <w:bookmarkStart w:id="3544" w:name="_Toc36030046"/>
      <w:bookmarkStart w:id="3545" w:name="_Toc37179946"/>
      <w:bookmarkStart w:id="3546" w:name="_Toc45869646"/>
      <w:bookmarkStart w:id="3547" w:name="_Toc52555445"/>
      <w:bookmarkStart w:id="3548" w:name="_Toc61126265"/>
      <w:bookmarkStart w:id="3549" w:name="_Toc67911681"/>
      <w:bookmarkStart w:id="3550" w:name="_Toc74841773"/>
      <w:bookmarkStart w:id="3551" w:name="_Toc76503553"/>
      <w:bookmarkStart w:id="3552" w:name="_Toc83041408"/>
      <w:bookmarkStart w:id="3553" w:name="_Toc89853804"/>
      <w:bookmarkStart w:id="3554" w:name="_Toc98668173"/>
      <w:bookmarkStart w:id="3555" w:name="_Toc130911313"/>
      <w:bookmarkStart w:id="3556" w:name="_Toc137374536"/>
      <w:bookmarkStart w:id="3557" w:name="_Toc210411465"/>
      <w:r w:rsidRPr="009202AA">
        <w:t>7.8.1</w:t>
      </w:r>
      <w:r w:rsidRPr="009202AA">
        <w:tab/>
        <w:t>General</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3558" w:name="_Toc21096609"/>
      <w:bookmarkStart w:id="3559" w:name="_Toc29763576"/>
      <w:bookmarkStart w:id="3560" w:name="_Toc36030047"/>
      <w:bookmarkStart w:id="3561" w:name="_Toc37179947"/>
      <w:bookmarkStart w:id="3562" w:name="_Toc45869647"/>
      <w:bookmarkStart w:id="3563" w:name="_Toc52555446"/>
      <w:bookmarkStart w:id="3564" w:name="_Toc61126266"/>
      <w:bookmarkStart w:id="3565" w:name="_Toc67911682"/>
      <w:bookmarkStart w:id="3566" w:name="_Toc74841774"/>
      <w:bookmarkStart w:id="3567" w:name="_Toc76503554"/>
      <w:bookmarkStart w:id="3568" w:name="_Toc83041409"/>
      <w:bookmarkStart w:id="3569" w:name="_Toc89853805"/>
      <w:bookmarkStart w:id="3570" w:name="_Toc98668174"/>
      <w:bookmarkStart w:id="3571" w:name="_Toc130911314"/>
      <w:bookmarkStart w:id="3572" w:name="_Toc137374537"/>
      <w:bookmarkStart w:id="3573" w:name="_Toc210411466"/>
      <w:r w:rsidRPr="009202AA">
        <w:rPr>
          <w:lang w:eastAsia="zh-CN"/>
        </w:rPr>
        <w:t>7.8.2</w:t>
      </w:r>
      <w:r w:rsidRPr="009202AA">
        <w:rPr>
          <w:lang w:eastAsia="zh-CN"/>
        </w:rPr>
        <w:tab/>
        <w:t>Minimum requirement for MSR operation</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3574" w:name="_Toc21096610"/>
      <w:bookmarkStart w:id="3575" w:name="_Toc29763577"/>
      <w:bookmarkStart w:id="3576" w:name="_Toc36030048"/>
      <w:bookmarkStart w:id="3577" w:name="_Toc37179948"/>
      <w:bookmarkStart w:id="3578" w:name="_Toc45869648"/>
      <w:bookmarkStart w:id="3579" w:name="_Toc52555447"/>
      <w:bookmarkStart w:id="3580" w:name="_Toc61126267"/>
      <w:bookmarkStart w:id="3581" w:name="_Toc67911683"/>
      <w:bookmarkStart w:id="3582" w:name="_Toc74841775"/>
      <w:bookmarkStart w:id="3583" w:name="_Toc76503555"/>
      <w:bookmarkStart w:id="3584" w:name="_Toc83041410"/>
      <w:bookmarkStart w:id="3585" w:name="_Toc89853806"/>
      <w:bookmarkStart w:id="3586" w:name="_Toc98668175"/>
      <w:bookmarkStart w:id="3587" w:name="_Toc130911315"/>
      <w:bookmarkStart w:id="3588" w:name="_Toc137374538"/>
      <w:bookmarkStart w:id="3589" w:name="_Toc210411467"/>
      <w:r w:rsidRPr="009202AA">
        <w:rPr>
          <w:lang w:eastAsia="zh-CN"/>
        </w:rPr>
        <w:t>7.8.3</w:t>
      </w:r>
      <w:r w:rsidRPr="009202AA">
        <w:rPr>
          <w:lang w:eastAsia="zh-CN"/>
        </w:rPr>
        <w:tab/>
        <w:t>Minimum requirement for single RAT UTRA operation</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3590" w:name="_Toc21096611"/>
      <w:bookmarkStart w:id="3591" w:name="_Toc29763578"/>
      <w:bookmarkStart w:id="3592" w:name="_Toc36030049"/>
      <w:bookmarkStart w:id="3593" w:name="_Toc37179949"/>
      <w:bookmarkStart w:id="3594" w:name="_Toc45869649"/>
      <w:bookmarkStart w:id="3595" w:name="_Toc52555448"/>
      <w:bookmarkStart w:id="3596" w:name="_Toc61126268"/>
      <w:bookmarkStart w:id="3597" w:name="_Toc67911684"/>
      <w:bookmarkStart w:id="3598" w:name="_Toc74841776"/>
      <w:bookmarkStart w:id="3599" w:name="_Toc76503556"/>
      <w:bookmarkStart w:id="3600" w:name="_Toc83041411"/>
      <w:bookmarkStart w:id="3601" w:name="_Toc89853807"/>
      <w:bookmarkStart w:id="3602" w:name="_Toc98668176"/>
      <w:bookmarkStart w:id="3603" w:name="_Toc130911316"/>
      <w:bookmarkStart w:id="3604" w:name="_Toc137374539"/>
      <w:bookmarkStart w:id="3605" w:name="_Toc210411468"/>
      <w:r w:rsidRPr="009202AA">
        <w:rPr>
          <w:lang w:eastAsia="zh-CN"/>
        </w:rPr>
        <w:t>7.8.4</w:t>
      </w:r>
      <w:r w:rsidRPr="009202AA">
        <w:rPr>
          <w:lang w:eastAsia="zh-CN"/>
        </w:rPr>
        <w:tab/>
        <w:t>Minimum requirement for single RAT E-UTRA operation</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3606" w:name="_Toc21096612"/>
      <w:bookmarkStart w:id="3607" w:name="_Toc29763579"/>
      <w:bookmarkStart w:id="3608" w:name="_Toc36030050"/>
      <w:bookmarkStart w:id="3609" w:name="_Toc37179950"/>
      <w:bookmarkStart w:id="3610" w:name="_Toc45869650"/>
      <w:bookmarkStart w:id="3611" w:name="_Toc52555449"/>
      <w:bookmarkStart w:id="3612" w:name="_Toc61126269"/>
      <w:bookmarkStart w:id="3613" w:name="_Toc67911685"/>
      <w:bookmarkStart w:id="3614" w:name="_Toc74841777"/>
      <w:bookmarkStart w:id="3615" w:name="_Toc76503557"/>
      <w:bookmarkStart w:id="3616" w:name="_Toc83041412"/>
      <w:bookmarkStart w:id="3617" w:name="_Toc89853808"/>
      <w:bookmarkStart w:id="3618" w:name="_Toc98668177"/>
      <w:bookmarkStart w:id="3619" w:name="_Toc130911317"/>
      <w:bookmarkStart w:id="3620" w:name="_Toc137374540"/>
      <w:bookmarkStart w:id="3621" w:name="_Toc210411469"/>
      <w:r w:rsidRPr="009202AA">
        <w:t>8</w:t>
      </w:r>
      <w:r w:rsidRPr="009202AA">
        <w:tab/>
        <w:t>Performance requirements</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0CD232D9" w14:textId="77777777" w:rsidR="004C4A70" w:rsidRPr="009202AA" w:rsidRDefault="004C4A70" w:rsidP="004C4A70">
      <w:pPr>
        <w:pStyle w:val="Heading2"/>
      </w:pPr>
      <w:bookmarkStart w:id="3622" w:name="_Toc21096613"/>
      <w:bookmarkStart w:id="3623" w:name="_Toc29763580"/>
      <w:bookmarkStart w:id="3624" w:name="_Toc36030051"/>
      <w:bookmarkStart w:id="3625" w:name="_Toc37179951"/>
      <w:bookmarkStart w:id="3626" w:name="_Toc45869651"/>
      <w:bookmarkStart w:id="3627" w:name="_Toc52555450"/>
      <w:bookmarkStart w:id="3628" w:name="_Toc61126270"/>
      <w:bookmarkStart w:id="3629" w:name="_Toc67911686"/>
      <w:bookmarkStart w:id="3630" w:name="_Toc74841778"/>
      <w:bookmarkStart w:id="3631" w:name="_Toc76503558"/>
      <w:bookmarkStart w:id="3632" w:name="_Toc83041413"/>
      <w:bookmarkStart w:id="3633" w:name="_Toc89853809"/>
      <w:bookmarkStart w:id="3634" w:name="_Toc98668178"/>
      <w:bookmarkStart w:id="3635" w:name="_Toc130911318"/>
      <w:bookmarkStart w:id="3636" w:name="_Toc137374541"/>
      <w:bookmarkStart w:id="3637" w:name="_Toc210411470"/>
      <w:r w:rsidRPr="009202AA">
        <w:t>8.1</w:t>
      </w:r>
      <w:r w:rsidRPr="009202AA">
        <w:tab/>
        <w:t>General</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3638" w:name="_Toc21096614"/>
      <w:bookmarkStart w:id="3639" w:name="_Toc29763581"/>
      <w:bookmarkStart w:id="3640" w:name="_Toc36030052"/>
      <w:bookmarkStart w:id="3641" w:name="_Toc37179952"/>
      <w:bookmarkStart w:id="3642" w:name="_Toc45869652"/>
      <w:bookmarkStart w:id="3643" w:name="_Toc52555451"/>
      <w:bookmarkStart w:id="3644" w:name="_Toc61126271"/>
      <w:bookmarkStart w:id="3645" w:name="_Toc67911687"/>
      <w:bookmarkStart w:id="3646" w:name="_Toc74841779"/>
      <w:bookmarkStart w:id="3647" w:name="_Toc76503559"/>
      <w:bookmarkStart w:id="3648" w:name="_Toc83041414"/>
      <w:bookmarkStart w:id="3649" w:name="_Toc89853810"/>
      <w:bookmarkStart w:id="3650" w:name="_Toc98668179"/>
      <w:bookmarkStart w:id="3651" w:name="_Toc130911319"/>
      <w:bookmarkStart w:id="3652" w:name="_Toc137374542"/>
      <w:bookmarkStart w:id="3653" w:name="_Toc210411471"/>
      <w:r w:rsidRPr="009202AA">
        <w:t>8.1.1</w:t>
      </w:r>
      <w:r w:rsidRPr="009202AA">
        <w:tab/>
        <w:t>UTRA operation</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rPr>
      </w:pPr>
      <w:r w:rsidRPr="009202AA">
        <w:rPr>
          <w:rFonts w:cs="v5.0.0"/>
        </w:rPr>
        <w:tab/>
      </w:r>
      <w:r w:rsidRPr="009202AA">
        <w:rPr>
          <w:rFonts w:cs="v5.0.0"/>
          <w:position w:val="-30"/>
        </w:rPr>
        <w:object w:dxaOrig="1960" w:dyaOrig="720" w14:anchorId="4EF188E8">
          <v:shape id="_x0000_i1064" type="#_x0000_t75" style="width:101.35pt;height:38pt" o:ole="" fillcolor="window">
            <v:imagedata r:id="rId85" o:title=""/>
          </v:shape>
          <o:OLEObject Type="Embed" ProgID="Equation.3" ShapeID="_x0000_i1064" DrawAspect="Content" ObjectID="_1821180445"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65pt;height:22pt" o:ole="" fillcolor="window">
            <v:imagedata r:id="rId87" o:title=""/>
          </v:shape>
          <o:OLEObject Type="Embed" ProgID="Equation.3" ShapeID="_x0000_i1065" DrawAspect="Content" ObjectID="_1821180446"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65pt;height:22pt" o:ole="" fillcolor="window">
            <v:imagedata r:id="rId89" o:title=""/>
          </v:shape>
          <o:OLEObject Type="Embed" ProgID="Equation.3" ShapeID="_x0000_i1066" DrawAspect="Content" ObjectID="_1821180447"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pt;height:22pt" o:ole="" fillcolor="window">
            <v:imagedata r:id="rId91" o:title=""/>
          </v:shape>
          <o:OLEObject Type="Embed" ProgID="Equation.3" ShapeID="_x0000_i1067" DrawAspect="Content" ObjectID="_1821180448"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pt;height:14.65pt" o:ole="" fillcolor="window">
            <v:imagedata r:id="rId93" o:title=""/>
          </v:shape>
          <o:OLEObject Type="Embed" ProgID="Equation.3" ShapeID="_x0000_i1068" DrawAspect="Content" ObjectID="_1821180449"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3654" w:name="_Toc21096615"/>
      <w:bookmarkStart w:id="3655" w:name="_Toc29763582"/>
      <w:bookmarkStart w:id="3656" w:name="_Toc36030053"/>
      <w:bookmarkStart w:id="3657" w:name="_Toc37179953"/>
      <w:bookmarkStart w:id="3658" w:name="_Toc45869653"/>
      <w:bookmarkStart w:id="3659" w:name="_Toc52555452"/>
      <w:bookmarkStart w:id="3660" w:name="_Toc61126272"/>
      <w:bookmarkStart w:id="3661" w:name="_Toc67911688"/>
      <w:bookmarkStart w:id="3662" w:name="_Toc74841780"/>
      <w:bookmarkStart w:id="3663" w:name="_Toc76503560"/>
      <w:bookmarkStart w:id="3664" w:name="_Toc83041415"/>
      <w:bookmarkStart w:id="3665" w:name="_Toc89853811"/>
      <w:bookmarkStart w:id="3666" w:name="_Toc98668180"/>
      <w:bookmarkStart w:id="3667" w:name="_Toc130911320"/>
      <w:bookmarkStart w:id="3668" w:name="_Toc137374543"/>
      <w:bookmarkStart w:id="3669" w:name="_Toc210411472"/>
      <w:r w:rsidRPr="009202AA">
        <w:t>8.1.2</w:t>
      </w:r>
      <w:r w:rsidRPr="009202AA">
        <w:tab/>
        <w:t>E-UTRA operation</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7.35pt;height:14.65pt" o:ole="">
            <v:imagedata r:id="rId95" o:title=""/>
          </v:shape>
          <o:OLEObject Type="Embed" ProgID="Equation.DSMT4" ShapeID="_x0000_i1069" DrawAspect="Content" ObjectID="_1821180450"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65pt;height:14.65pt" o:ole="">
            <v:imagedata r:id="rId97" o:title=""/>
          </v:shape>
          <o:OLEObject Type="Embed" ProgID="Equation.DSMT4" ShapeID="_x0000_i1070" DrawAspect="Content" ObjectID="_1821180451"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65pt;height:14.65pt" o:ole="">
            <v:imagedata r:id="rId99" o:title=""/>
          </v:shape>
          <o:OLEObject Type="Embed" ProgID="Equation.DSMT4" ShapeID="_x0000_i1071" DrawAspect="Content" ObjectID="_1821180452"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35pt;height:14.65pt" o:ole="">
            <v:imagedata r:id="rId99" o:title=""/>
          </v:shape>
          <o:OLEObject Type="Embed" ProgID="Equation.DSMT4" ShapeID="_x0000_i1072" DrawAspect="Content" ObjectID="_1821180453"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3670" w:name="_Toc21096616"/>
      <w:bookmarkStart w:id="3671" w:name="_Toc29763583"/>
      <w:bookmarkStart w:id="3672" w:name="_Toc36030054"/>
      <w:bookmarkStart w:id="3673" w:name="_Toc37179954"/>
      <w:bookmarkStart w:id="3674" w:name="_Toc45869654"/>
      <w:bookmarkStart w:id="3675" w:name="_Toc52555453"/>
      <w:bookmarkStart w:id="3676" w:name="_Toc61126273"/>
      <w:bookmarkStart w:id="3677" w:name="_Toc67911689"/>
      <w:bookmarkStart w:id="3678" w:name="_Toc74841781"/>
      <w:bookmarkStart w:id="3679" w:name="_Toc76503561"/>
      <w:bookmarkStart w:id="3680" w:name="_Toc83041416"/>
      <w:bookmarkStart w:id="3681" w:name="_Toc89853812"/>
      <w:bookmarkStart w:id="3682" w:name="_Toc98668181"/>
      <w:bookmarkStart w:id="3683" w:name="_Toc130911321"/>
      <w:bookmarkStart w:id="3684" w:name="_Toc137374544"/>
      <w:bookmarkStart w:id="3685" w:name="_Toc210411473"/>
      <w:r w:rsidRPr="009202AA">
        <w:t>8.2</w:t>
      </w:r>
      <w:r w:rsidRPr="009202AA">
        <w:tab/>
        <w:t>Minimum requirements for MSR operation</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3686" w:name="_Toc21096617"/>
      <w:bookmarkStart w:id="3687" w:name="_Toc29763584"/>
      <w:bookmarkStart w:id="3688" w:name="_Toc36030055"/>
      <w:bookmarkStart w:id="3689" w:name="_Toc37179955"/>
      <w:bookmarkStart w:id="3690" w:name="_Toc45869655"/>
      <w:bookmarkStart w:id="3691" w:name="_Toc52555454"/>
      <w:bookmarkStart w:id="3692" w:name="_Toc61126274"/>
      <w:bookmarkStart w:id="3693" w:name="_Toc67911690"/>
      <w:bookmarkStart w:id="3694" w:name="_Toc74841782"/>
      <w:bookmarkStart w:id="3695" w:name="_Toc76503562"/>
      <w:bookmarkStart w:id="3696" w:name="_Toc83041417"/>
      <w:bookmarkStart w:id="3697" w:name="_Toc89853813"/>
      <w:bookmarkStart w:id="3698" w:name="_Toc98668182"/>
      <w:bookmarkStart w:id="3699" w:name="_Toc130911322"/>
      <w:bookmarkStart w:id="3700" w:name="_Toc137374545"/>
      <w:bookmarkStart w:id="3701" w:name="_Toc210411474"/>
      <w:r w:rsidRPr="009202AA">
        <w:t>8.3</w:t>
      </w:r>
      <w:r w:rsidRPr="009202AA">
        <w:tab/>
        <w:t>Minimum requirements for UTRA operation</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3702" w:name="_Toc21096618"/>
      <w:bookmarkStart w:id="3703" w:name="_Toc29763585"/>
      <w:bookmarkStart w:id="3704" w:name="_Toc36030056"/>
      <w:bookmarkStart w:id="3705" w:name="_Toc37179956"/>
      <w:bookmarkStart w:id="3706" w:name="_Toc45869656"/>
      <w:bookmarkStart w:id="3707" w:name="_Toc52555455"/>
      <w:bookmarkStart w:id="3708" w:name="_Toc61126275"/>
      <w:bookmarkStart w:id="3709" w:name="_Toc67911691"/>
      <w:bookmarkStart w:id="3710" w:name="_Toc74841783"/>
      <w:bookmarkStart w:id="3711" w:name="_Toc76503563"/>
      <w:bookmarkStart w:id="3712" w:name="_Toc83041418"/>
      <w:bookmarkStart w:id="3713" w:name="_Toc89853814"/>
      <w:bookmarkStart w:id="3714" w:name="_Toc98668183"/>
      <w:bookmarkStart w:id="3715" w:name="_Toc130911323"/>
      <w:bookmarkStart w:id="3716" w:name="_Toc137374546"/>
      <w:bookmarkStart w:id="3717" w:name="_Toc210411475"/>
      <w:r w:rsidRPr="009202AA">
        <w:t>8.4</w:t>
      </w:r>
      <w:r w:rsidRPr="009202AA">
        <w:tab/>
        <w:t>Minimum requirements for E-UTRA operation</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3718" w:name="_Toc21096619"/>
      <w:bookmarkStart w:id="3719" w:name="_Toc29763586"/>
      <w:bookmarkStart w:id="3720" w:name="_Toc36030057"/>
      <w:bookmarkStart w:id="3721" w:name="_Toc37179957"/>
      <w:bookmarkStart w:id="3722" w:name="_Toc45869657"/>
      <w:bookmarkStart w:id="3723" w:name="_Toc52555456"/>
      <w:bookmarkStart w:id="3724" w:name="_Toc61126276"/>
      <w:bookmarkStart w:id="3725" w:name="_Toc67911692"/>
      <w:bookmarkStart w:id="3726" w:name="_Toc74841784"/>
      <w:bookmarkStart w:id="3727" w:name="_Toc76503564"/>
      <w:bookmarkStart w:id="3728" w:name="_Toc83041419"/>
      <w:bookmarkStart w:id="3729" w:name="_Toc89853815"/>
      <w:bookmarkStart w:id="3730" w:name="_Toc98668184"/>
      <w:bookmarkStart w:id="3731" w:name="_Toc130911324"/>
      <w:bookmarkStart w:id="3732" w:name="_Toc137374547"/>
      <w:bookmarkStart w:id="3733" w:name="_Toc210411476"/>
      <w:r w:rsidRPr="009202AA">
        <w:rPr>
          <w:lang w:eastAsia="zh-CN"/>
        </w:rPr>
        <w:t>9</w:t>
      </w:r>
      <w:r w:rsidRPr="009202AA">
        <w:rPr>
          <w:lang w:eastAsia="zh-CN"/>
        </w:rPr>
        <w:tab/>
        <w:t>Radiated transmitter characteristics</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284BC99D" w14:textId="77777777" w:rsidR="004C4A70" w:rsidRPr="009202AA" w:rsidRDefault="004C4A70" w:rsidP="004C4A70">
      <w:pPr>
        <w:pStyle w:val="Heading2"/>
        <w:rPr>
          <w:lang w:eastAsia="zh-CN"/>
        </w:rPr>
      </w:pPr>
      <w:bookmarkStart w:id="3734" w:name="_Toc21096620"/>
      <w:bookmarkStart w:id="3735" w:name="_Toc29763587"/>
      <w:bookmarkStart w:id="3736" w:name="_Toc36030058"/>
      <w:bookmarkStart w:id="3737" w:name="_Toc37179958"/>
      <w:bookmarkStart w:id="3738" w:name="_Toc45869658"/>
      <w:bookmarkStart w:id="3739" w:name="_Toc52555457"/>
      <w:bookmarkStart w:id="3740" w:name="_Toc61126277"/>
      <w:bookmarkStart w:id="3741" w:name="_Toc67911693"/>
      <w:bookmarkStart w:id="3742" w:name="_Toc74841785"/>
      <w:bookmarkStart w:id="3743" w:name="_Toc76503565"/>
      <w:bookmarkStart w:id="3744" w:name="_Toc83041420"/>
      <w:bookmarkStart w:id="3745" w:name="_Toc89853816"/>
      <w:bookmarkStart w:id="3746" w:name="_Toc98668185"/>
      <w:bookmarkStart w:id="3747" w:name="_Toc130911325"/>
      <w:bookmarkStart w:id="3748" w:name="_Toc137374548"/>
      <w:bookmarkStart w:id="3749" w:name="_Toc210411477"/>
      <w:r w:rsidRPr="009202AA">
        <w:rPr>
          <w:lang w:eastAsia="zh-CN"/>
        </w:rPr>
        <w:t>9.1</w:t>
      </w:r>
      <w:r w:rsidRPr="009202AA">
        <w:rPr>
          <w:lang w:eastAsia="zh-CN"/>
        </w:rPr>
        <w:tab/>
        <w:t>General</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rPr>
      </w:pPr>
      <w:r w:rsidRPr="009202AA">
        <w:tab/>
      </w:r>
      <w:r w:rsidRPr="009202AA">
        <w:rPr>
          <w:position w:val="-34"/>
        </w:rPr>
        <w:object w:dxaOrig="3360" w:dyaOrig="780" w14:anchorId="42F3084F">
          <v:shape id="_x0000_i1073" type="#_x0000_t75" style="width:166pt;height:34pt" o:ole="">
            <v:imagedata r:id="rId102" o:title=""/>
          </v:shape>
          <o:OLEObject Type="Embed" ProgID="Equation.3" ShapeID="_x0000_i1073" DrawAspect="Content" ObjectID="_1821180454"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3750" w:name="_Toc21096621"/>
      <w:bookmarkStart w:id="3751" w:name="_Toc29763588"/>
      <w:bookmarkStart w:id="3752" w:name="_Toc36030059"/>
      <w:bookmarkStart w:id="3753" w:name="_Toc37179959"/>
      <w:bookmarkStart w:id="3754" w:name="_Toc45869659"/>
      <w:bookmarkStart w:id="3755" w:name="_Toc52555458"/>
      <w:bookmarkStart w:id="3756" w:name="_Toc61126278"/>
      <w:bookmarkStart w:id="3757" w:name="_Toc67911694"/>
      <w:bookmarkStart w:id="3758" w:name="_Toc74841786"/>
      <w:bookmarkStart w:id="3759" w:name="_Toc76503566"/>
      <w:bookmarkStart w:id="3760" w:name="_Toc83041421"/>
      <w:bookmarkStart w:id="3761" w:name="_Toc89853817"/>
      <w:bookmarkStart w:id="3762" w:name="_Toc98668186"/>
      <w:bookmarkStart w:id="3763" w:name="_Toc130911326"/>
      <w:bookmarkStart w:id="3764" w:name="_Toc137374549"/>
      <w:bookmarkStart w:id="3765" w:name="_Toc210411478"/>
      <w:r w:rsidRPr="009202AA">
        <w:rPr>
          <w:lang w:eastAsia="zh-CN"/>
        </w:rPr>
        <w:t>9.2</w:t>
      </w:r>
      <w:r w:rsidRPr="009202AA">
        <w:rPr>
          <w:lang w:eastAsia="zh-CN"/>
        </w:rPr>
        <w:tab/>
        <w:t>Radiated transmit power</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3C17DBF3" w14:textId="77777777" w:rsidR="004C4A70" w:rsidRPr="009202AA" w:rsidRDefault="004C4A70" w:rsidP="004C4A70">
      <w:pPr>
        <w:pStyle w:val="Heading3"/>
      </w:pPr>
      <w:bookmarkStart w:id="3766" w:name="_Toc21096622"/>
      <w:bookmarkStart w:id="3767" w:name="_Toc29763589"/>
      <w:bookmarkStart w:id="3768" w:name="_Toc36030060"/>
      <w:bookmarkStart w:id="3769" w:name="_Toc37179960"/>
      <w:bookmarkStart w:id="3770" w:name="_Toc45869660"/>
      <w:bookmarkStart w:id="3771" w:name="_Toc52555459"/>
      <w:bookmarkStart w:id="3772" w:name="_Toc61126279"/>
      <w:bookmarkStart w:id="3773" w:name="_Toc67911695"/>
      <w:bookmarkStart w:id="3774" w:name="_Toc74841787"/>
      <w:bookmarkStart w:id="3775" w:name="_Toc76503567"/>
      <w:bookmarkStart w:id="3776" w:name="_Toc83041422"/>
      <w:bookmarkStart w:id="3777" w:name="_Toc89853818"/>
      <w:bookmarkStart w:id="3778" w:name="_Toc98668187"/>
      <w:bookmarkStart w:id="3779" w:name="_Toc130911327"/>
      <w:bookmarkStart w:id="3780" w:name="_Toc137374550"/>
      <w:bookmarkStart w:id="3781" w:name="_Toc210411479"/>
      <w:r w:rsidRPr="009202AA">
        <w:t>9.2.1</w:t>
      </w:r>
      <w:r w:rsidRPr="009202AA">
        <w:tab/>
        <w:t>General</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3782" w:name="_Toc21096623"/>
      <w:bookmarkStart w:id="3783" w:name="_Toc29763590"/>
      <w:bookmarkStart w:id="3784" w:name="_Toc36030061"/>
      <w:bookmarkStart w:id="3785" w:name="_Toc37179961"/>
      <w:bookmarkStart w:id="3786" w:name="_Toc45869661"/>
      <w:bookmarkStart w:id="3787" w:name="_Toc52555460"/>
      <w:bookmarkStart w:id="3788" w:name="_Toc61126280"/>
      <w:bookmarkStart w:id="3789" w:name="_Toc67911696"/>
      <w:bookmarkStart w:id="3790" w:name="_Toc74841788"/>
      <w:bookmarkStart w:id="3791" w:name="_Toc76503568"/>
      <w:bookmarkStart w:id="3792" w:name="_Toc83041423"/>
      <w:bookmarkStart w:id="3793" w:name="_Toc89853819"/>
      <w:bookmarkStart w:id="3794" w:name="_Toc98668188"/>
      <w:bookmarkStart w:id="3795" w:name="_Toc130911328"/>
      <w:bookmarkStart w:id="3796" w:name="_Toc137374551"/>
      <w:bookmarkStart w:id="3797" w:name="_Toc210411480"/>
      <w:r w:rsidRPr="009202AA">
        <w:rPr>
          <w:lang w:eastAsia="zh-CN"/>
        </w:rPr>
        <w:t>9.2.2</w:t>
      </w:r>
      <w:r w:rsidRPr="009202AA">
        <w:rPr>
          <w:lang w:eastAsia="zh-CN"/>
        </w:rPr>
        <w:tab/>
        <w:t>Minimum requirement for MSR operation</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3798" w:name="_Toc21096624"/>
      <w:bookmarkStart w:id="3799" w:name="_Toc29763591"/>
      <w:bookmarkStart w:id="3800" w:name="_Toc36030062"/>
      <w:bookmarkStart w:id="3801" w:name="_Toc37179962"/>
      <w:bookmarkStart w:id="3802" w:name="_Toc45869662"/>
      <w:bookmarkStart w:id="3803" w:name="_Toc52555461"/>
      <w:bookmarkStart w:id="3804" w:name="_Toc61126281"/>
      <w:bookmarkStart w:id="3805" w:name="_Toc67911697"/>
      <w:bookmarkStart w:id="3806" w:name="_Toc74841789"/>
      <w:bookmarkStart w:id="3807" w:name="_Toc76503569"/>
      <w:bookmarkStart w:id="3808" w:name="_Toc83041424"/>
      <w:bookmarkStart w:id="3809" w:name="_Toc89853820"/>
      <w:bookmarkStart w:id="3810" w:name="_Toc98668189"/>
      <w:bookmarkStart w:id="3811" w:name="_Toc130911329"/>
      <w:bookmarkStart w:id="3812" w:name="_Toc137374552"/>
      <w:bookmarkStart w:id="3813" w:name="_Toc210411481"/>
      <w:r w:rsidRPr="009202AA">
        <w:rPr>
          <w:lang w:eastAsia="zh-CN"/>
        </w:rPr>
        <w:t>9.2.3</w:t>
      </w:r>
      <w:r w:rsidRPr="009202AA">
        <w:rPr>
          <w:lang w:eastAsia="zh-CN"/>
        </w:rPr>
        <w:tab/>
        <w:t>Minimum requirement for single RAT UTRA operation</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3814" w:name="_Toc21096625"/>
      <w:bookmarkStart w:id="3815" w:name="_Toc29763592"/>
      <w:bookmarkStart w:id="3816" w:name="_Toc36030063"/>
      <w:bookmarkStart w:id="3817" w:name="_Toc37179963"/>
      <w:bookmarkStart w:id="3818" w:name="_Toc45869663"/>
      <w:bookmarkStart w:id="3819" w:name="_Toc52555462"/>
      <w:bookmarkStart w:id="3820" w:name="_Toc61126282"/>
      <w:bookmarkStart w:id="3821" w:name="_Toc67911698"/>
      <w:bookmarkStart w:id="3822" w:name="_Toc74841790"/>
      <w:bookmarkStart w:id="3823" w:name="_Toc76503570"/>
      <w:bookmarkStart w:id="3824" w:name="_Toc83041425"/>
      <w:bookmarkStart w:id="3825" w:name="_Toc89853821"/>
      <w:bookmarkStart w:id="3826" w:name="_Toc98668190"/>
      <w:bookmarkStart w:id="3827" w:name="_Toc130911330"/>
      <w:bookmarkStart w:id="3828" w:name="_Toc137374553"/>
      <w:bookmarkStart w:id="3829" w:name="_Toc210411482"/>
      <w:r w:rsidRPr="009202AA">
        <w:rPr>
          <w:lang w:eastAsia="zh-CN"/>
        </w:rPr>
        <w:t>9.2.4</w:t>
      </w:r>
      <w:r w:rsidRPr="009202AA">
        <w:rPr>
          <w:lang w:eastAsia="zh-CN"/>
        </w:rPr>
        <w:tab/>
        <w:t>Minimum requirement for single RAT E-UTRA operation</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3830" w:name="_Toc21096626"/>
      <w:bookmarkStart w:id="3831" w:name="_Toc29763593"/>
      <w:bookmarkStart w:id="3832" w:name="_Toc36030064"/>
      <w:bookmarkStart w:id="3833" w:name="_Toc37179964"/>
      <w:bookmarkStart w:id="3834" w:name="_Toc45869664"/>
      <w:bookmarkStart w:id="3835" w:name="_Toc52555463"/>
      <w:bookmarkStart w:id="3836" w:name="_Toc61126283"/>
      <w:bookmarkStart w:id="3837" w:name="_Toc67911699"/>
      <w:bookmarkStart w:id="3838" w:name="_Toc74841791"/>
      <w:bookmarkStart w:id="3839" w:name="_Toc76503571"/>
      <w:bookmarkStart w:id="3840" w:name="_Toc83041426"/>
      <w:bookmarkStart w:id="3841" w:name="_Toc89853822"/>
      <w:bookmarkStart w:id="3842" w:name="_Toc98668191"/>
      <w:bookmarkStart w:id="3843" w:name="_Toc130911331"/>
      <w:bookmarkStart w:id="3844" w:name="_Toc137374554"/>
      <w:bookmarkStart w:id="3845" w:name="_Toc210411483"/>
      <w:r w:rsidRPr="009202AA">
        <w:t>9.3</w:t>
      </w:r>
      <w:r w:rsidRPr="009202AA">
        <w:tab/>
        <w:t>OTA Base Station output power</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14:paraId="353B50BC" w14:textId="77777777" w:rsidR="004C4A70" w:rsidRPr="009202AA" w:rsidRDefault="004C4A70" w:rsidP="004C4A70">
      <w:pPr>
        <w:pStyle w:val="Heading3"/>
      </w:pPr>
      <w:bookmarkStart w:id="3846" w:name="_Toc21096627"/>
      <w:bookmarkStart w:id="3847" w:name="_Toc29763594"/>
      <w:bookmarkStart w:id="3848" w:name="_Toc36030065"/>
      <w:bookmarkStart w:id="3849" w:name="_Toc37179965"/>
      <w:bookmarkStart w:id="3850" w:name="_Toc45869665"/>
      <w:bookmarkStart w:id="3851" w:name="_Toc52555464"/>
      <w:bookmarkStart w:id="3852" w:name="_Toc61126284"/>
      <w:bookmarkStart w:id="3853" w:name="_Toc67911700"/>
      <w:bookmarkStart w:id="3854" w:name="_Toc74841792"/>
      <w:bookmarkStart w:id="3855" w:name="_Toc76503572"/>
      <w:bookmarkStart w:id="3856" w:name="_Toc83041427"/>
      <w:bookmarkStart w:id="3857" w:name="_Toc89853823"/>
      <w:bookmarkStart w:id="3858" w:name="_Toc98668192"/>
      <w:bookmarkStart w:id="3859" w:name="_Toc130911332"/>
      <w:bookmarkStart w:id="3860" w:name="_Toc137374555"/>
      <w:bookmarkStart w:id="3861" w:name="_Toc210411484"/>
      <w:r w:rsidRPr="009202AA">
        <w:t>9.3.1</w:t>
      </w:r>
      <w:r w:rsidRPr="009202AA">
        <w:tab/>
        <w:t>General</w:t>
      </w:r>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3862" w:name="_Toc21096628"/>
      <w:bookmarkStart w:id="3863" w:name="_Toc29763595"/>
      <w:bookmarkStart w:id="3864" w:name="_Toc36030066"/>
      <w:bookmarkStart w:id="3865" w:name="_Toc37179966"/>
      <w:bookmarkStart w:id="3866" w:name="_Toc45869666"/>
      <w:bookmarkStart w:id="3867" w:name="_Toc52555465"/>
      <w:bookmarkStart w:id="3868" w:name="_Toc61126285"/>
      <w:bookmarkStart w:id="3869" w:name="_Toc67911701"/>
      <w:bookmarkStart w:id="3870" w:name="_Toc74841793"/>
      <w:bookmarkStart w:id="3871" w:name="_Toc76503573"/>
      <w:bookmarkStart w:id="3872" w:name="_Toc83041428"/>
      <w:bookmarkStart w:id="3873" w:name="_Toc89853824"/>
      <w:bookmarkStart w:id="3874" w:name="_Toc98668193"/>
      <w:bookmarkStart w:id="3875" w:name="_Toc130911333"/>
      <w:bookmarkStart w:id="3876" w:name="_Toc137374556"/>
      <w:bookmarkStart w:id="3877" w:name="_Toc210411485"/>
      <w:r w:rsidRPr="009202AA">
        <w:t>9.3.2</w:t>
      </w:r>
      <w:r w:rsidRPr="009202AA">
        <w:tab/>
        <w:t>OTA Maximum output power</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6F27BD44" w14:textId="77777777" w:rsidR="004C4A70" w:rsidRPr="009202AA" w:rsidRDefault="004C4A70" w:rsidP="004C4A70">
      <w:pPr>
        <w:pStyle w:val="Heading4"/>
      </w:pPr>
      <w:bookmarkStart w:id="3878" w:name="_Toc21096629"/>
      <w:bookmarkStart w:id="3879" w:name="_Toc29763596"/>
      <w:bookmarkStart w:id="3880" w:name="_Toc36030067"/>
      <w:bookmarkStart w:id="3881" w:name="_Toc37179967"/>
      <w:bookmarkStart w:id="3882" w:name="_Toc45869667"/>
      <w:bookmarkStart w:id="3883" w:name="_Toc52555466"/>
      <w:bookmarkStart w:id="3884" w:name="_Toc61126286"/>
      <w:bookmarkStart w:id="3885" w:name="_Toc67911702"/>
      <w:bookmarkStart w:id="3886" w:name="_Toc74841794"/>
      <w:bookmarkStart w:id="3887" w:name="_Toc76503574"/>
      <w:bookmarkStart w:id="3888" w:name="_Toc83041429"/>
      <w:bookmarkStart w:id="3889" w:name="_Toc89853825"/>
      <w:bookmarkStart w:id="3890" w:name="_Toc98668194"/>
      <w:bookmarkStart w:id="3891" w:name="_Toc130911334"/>
      <w:bookmarkStart w:id="3892" w:name="_Toc137374557"/>
      <w:bookmarkStart w:id="3893" w:name="_Toc210411486"/>
      <w:r w:rsidRPr="009202AA">
        <w:t>9.3.2.1</w:t>
      </w:r>
      <w:r w:rsidRPr="009202AA">
        <w:tab/>
        <w:t>General</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3894" w:name="_Toc21096630"/>
      <w:bookmarkStart w:id="3895" w:name="_Toc29763597"/>
      <w:bookmarkStart w:id="3896" w:name="_Toc36030068"/>
      <w:bookmarkStart w:id="3897" w:name="_Toc37179968"/>
      <w:bookmarkStart w:id="3898" w:name="_Toc45869668"/>
      <w:bookmarkStart w:id="3899" w:name="_Toc52555467"/>
      <w:bookmarkStart w:id="3900" w:name="_Toc61126287"/>
      <w:bookmarkStart w:id="3901" w:name="_Toc67911703"/>
      <w:bookmarkStart w:id="3902" w:name="_Toc74841795"/>
      <w:bookmarkStart w:id="3903" w:name="_Toc76503575"/>
      <w:bookmarkStart w:id="3904" w:name="_Toc83041430"/>
      <w:bookmarkStart w:id="3905" w:name="_Toc89853826"/>
      <w:bookmarkStart w:id="3906" w:name="_Toc98668195"/>
      <w:bookmarkStart w:id="3907" w:name="_Toc130911335"/>
      <w:bookmarkStart w:id="3908" w:name="_Toc137374558"/>
      <w:bookmarkStart w:id="3909" w:name="_Toc210411487"/>
      <w:r w:rsidRPr="009202AA">
        <w:t>9.3.2.2</w:t>
      </w:r>
      <w:r w:rsidRPr="009202AA">
        <w:tab/>
        <w:t>Minimum requirement for MSR operation</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458AC122" w14:textId="77777777" w:rsidR="004C4A70" w:rsidRPr="009202AA" w:rsidRDefault="004C4A70" w:rsidP="004C4A70">
      <w:pPr>
        <w:pStyle w:val="Heading5"/>
      </w:pPr>
      <w:bookmarkStart w:id="3910" w:name="_Toc21096631"/>
      <w:bookmarkStart w:id="3911" w:name="_Toc29763598"/>
      <w:bookmarkStart w:id="3912" w:name="_Toc36030069"/>
      <w:bookmarkStart w:id="3913" w:name="_Toc37179969"/>
      <w:bookmarkStart w:id="3914" w:name="_Toc45869669"/>
      <w:bookmarkStart w:id="3915" w:name="_Toc52555468"/>
      <w:bookmarkStart w:id="3916" w:name="_Toc61126288"/>
      <w:bookmarkStart w:id="3917" w:name="_Toc67911704"/>
      <w:bookmarkStart w:id="3918" w:name="_Toc74841796"/>
      <w:bookmarkStart w:id="3919" w:name="_Toc76503576"/>
      <w:bookmarkStart w:id="3920" w:name="_Toc83041431"/>
      <w:bookmarkStart w:id="3921" w:name="_Toc89853827"/>
      <w:bookmarkStart w:id="3922" w:name="_Toc98668196"/>
      <w:bookmarkStart w:id="3923" w:name="_Toc130911336"/>
      <w:bookmarkStart w:id="3924" w:name="_Toc137374559"/>
      <w:bookmarkStart w:id="3925" w:name="_Toc210411488"/>
      <w:r w:rsidRPr="009202AA">
        <w:t>9.3.2.2.1</w:t>
      </w:r>
      <w:r w:rsidRPr="009202AA">
        <w:tab/>
        <w:t>General</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3926" w:name="_Toc21096632"/>
      <w:bookmarkStart w:id="3927" w:name="_Toc29763599"/>
      <w:bookmarkStart w:id="3928" w:name="_Toc36030070"/>
      <w:bookmarkStart w:id="3929" w:name="_Toc37179970"/>
      <w:bookmarkStart w:id="3930" w:name="_Toc45869670"/>
      <w:bookmarkStart w:id="3931" w:name="_Toc52555469"/>
      <w:bookmarkStart w:id="3932" w:name="_Toc61126289"/>
      <w:bookmarkStart w:id="3933" w:name="_Toc67911705"/>
      <w:bookmarkStart w:id="3934" w:name="_Toc74841797"/>
      <w:bookmarkStart w:id="3935" w:name="_Toc76503577"/>
      <w:bookmarkStart w:id="3936" w:name="_Toc83041432"/>
      <w:bookmarkStart w:id="3937" w:name="_Toc89853828"/>
      <w:bookmarkStart w:id="3938" w:name="_Toc98668197"/>
      <w:bookmarkStart w:id="3939" w:name="_Toc130911337"/>
      <w:bookmarkStart w:id="3940" w:name="_Toc137374560"/>
      <w:bookmarkStart w:id="3941" w:name="_Toc210411489"/>
      <w:r w:rsidRPr="009202AA">
        <w:t>9.3.2.2.2</w:t>
      </w:r>
      <w:r w:rsidRPr="009202AA">
        <w:tab/>
        <w:t>Additional requirements (regional)</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00CCEFC4" w14:textId="77777777" w:rsidR="004C4A70" w:rsidRPr="009202AA" w:rsidRDefault="004C4A70" w:rsidP="004C4A70">
      <w:pPr>
        <w:pStyle w:val="Heading4"/>
      </w:pPr>
      <w:bookmarkStart w:id="3942" w:name="_Toc21096633"/>
      <w:bookmarkStart w:id="3943" w:name="_Toc29763600"/>
      <w:bookmarkStart w:id="3944" w:name="_Toc36030071"/>
      <w:bookmarkStart w:id="3945" w:name="_Toc37179971"/>
      <w:bookmarkStart w:id="3946" w:name="_Toc45869671"/>
      <w:bookmarkStart w:id="3947" w:name="_Toc52555470"/>
      <w:bookmarkStart w:id="3948" w:name="_Toc61126290"/>
      <w:bookmarkStart w:id="3949" w:name="_Toc67911706"/>
      <w:bookmarkStart w:id="3950" w:name="_Toc74841798"/>
      <w:bookmarkStart w:id="3951" w:name="_Toc76503578"/>
      <w:bookmarkStart w:id="3952" w:name="_Toc83041433"/>
      <w:bookmarkStart w:id="3953" w:name="_Toc89853829"/>
      <w:bookmarkStart w:id="3954" w:name="_Toc98668198"/>
      <w:bookmarkStart w:id="3955" w:name="_Toc130911338"/>
      <w:bookmarkStart w:id="3956" w:name="_Toc137374561"/>
      <w:bookmarkStart w:id="3957" w:name="_Toc210411490"/>
      <w:r w:rsidRPr="009202AA">
        <w:t>9.3.2.3</w:t>
      </w:r>
      <w:r w:rsidRPr="009202AA">
        <w:tab/>
        <w:t>Minimum requirement for single RAT UTRA operation</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3958" w:name="_Toc21096634"/>
      <w:bookmarkStart w:id="3959" w:name="_Toc29763601"/>
      <w:bookmarkStart w:id="3960" w:name="_Toc36030072"/>
      <w:bookmarkStart w:id="3961" w:name="_Toc37179972"/>
      <w:bookmarkStart w:id="3962" w:name="_Toc45869672"/>
      <w:bookmarkStart w:id="3963" w:name="_Toc52555471"/>
      <w:bookmarkStart w:id="3964" w:name="_Toc61126291"/>
      <w:bookmarkStart w:id="3965" w:name="_Toc67911707"/>
      <w:bookmarkStart w:id="3966" w:name="_Toc74841799"/>
      <w:bookmarkStart w:id="3967" w:name="_Toc76503579"/>
      <w:bookmarkStart w:id="3968" w:name="_Toc83041434"/>
      <w:bookmarkStart w:id="3969" w:name="_Toc89853830"/>
      <w:bookmarkStart w:id="3970" w:name="_Toc98668199"/>
      <w:bookmarkStart w:id="3971" w:name="_Toc130911339"/>
      <w:bookmarkStart w:id="3972" w:name="_Toc137374562"/>
      <w:bookmarkStart w:id="3973" w:name="_Toc210411491"/>
      <w:r w:rsidRPr="009202AA">
        <w:t>9.3.2.4</w:t>
      </w:r>
      <w:r w:rsidRPr="009202AA">
        <w:tab/>
        <w:t>Minimum requirement for single RAT E-UTRA operation</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2D769F57" w14:textId="77777777" w:rsidR="004C4A70" w:rsidRPr="009202AA" w:rsidRDefault="004C4A70" w:rsidP="004C4A70">
      <w:pPr>
        <w:pStyle w:val="Heading5"/>
      </w:pPr>
      <w:bookmarkStart w:id="3974" w:name="_Toc21096635"/>
      <w:bookmarkStart w:id="3975" w:name="_Toc29763602"/>
      <w:bookmarkStart w:id="3976" w:name="_Toc36030073"/>
      <w:bookmarkStart w:id="3977" w:name="_Toc37179973"/>
      <w:bookmarkStart w:id="3978" w:name="_Toc45869673"/>
      <w:bookmarkStart w:id="3979" w:name="_Toc52555472"/>
      <w:bookmarkStart w:id="3980" w:name="_Toc61126292"/>
      <w:bookmarkStart w:id="3981" w:name="_Toc67911708"/>
      <w:bookmarkStart w:id="3982" w:name="_Toc74841800"/>
      <w:bookmarkStart w:id="3983" w:name="_Toc76503580"/>
      <w:bookmarkStart w:id="3984" w:name="_Toc83041435"/>
      <w:bookmarkStart w:id="3985" w:name="_Toc89853831"/>
      <w:bookmarkStart w:id="3986" w:name="_Toc98668200"/>
      <w:bookmarkStart w:id="3987" w:name="_Toc130911340"/>
      <w:bookmarkStart w:id="3988" w:name="_Toc137374563"/>
      <w:bookmarkStart w:id="3989" w:name="_Toc210411492"/>
      <w:r w:rsidRPr="009202AA">
        <w:t>9.3.2.4.1</w:t>
      </w:r>
      <w:r w:rsidRPr="009202AA">
        <w:tab/>
        <w:t>General</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3990" w:name="_Toc21096636"/>
      <w:bookmarkStart w:id="3991" w:name="_Toc29763603"/>
      <w:bookmarkStart w:id="3992" w:name="_Toc36030074"/>
      <w:bookmarkStart w:id="3993" w:name="_Toc37179974"/>
      <w:bookmarkStart w:id="3994" w:name="_Toc45869674"/>
      <w:bookmarkStart w:id="3995" w:name="_Toc52555473"/>
      <w:bookmarkStart w:id="3996" w:name="_Toc61126293"/>
      <w:bookmarkStart w:id="3997" w:name="_Toc67911709"/>
      <w:bookmarkStart w:id="3998" w:name="_Toc74841801"/>
      <w:bookmarkStart w:id="3999" w:name="_Toc76503581"/>
      <w:bookmarkStart w:id="4000" w:name="_Toc83041436"/>
      <w:bookmarkStart w:id="4001" w:name="_Toc89853832"/>
      <w:bookmarkStart w:id="4002" w:name="_Toc98668201"/>
      <w:bookmarkStart w:id="4003" w:name="_Toc130911341"/>
      <w:bookmarkStart w:id="4004" w:name="_Toc137374564"/>
      <w:bookmarkStart w:id="4005" w:name="_Toc210411493"/>
      <w:r w:rsidRPr="009202AA">
        <w:t>9.3.2.4.2</w:t>
      </w:r>
      <w:r w:rsidRPr="009202AA">
        <w:tab/>
        <w:t>Additional requirements (regional)</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p>
    <w:p w14:paraId="349C8557" w14:textId="77777777" w:rsidR="004C4A70" w:rsidRPr="009202AA" w:rsidRDefault="004C4A70" w:rsidP="004C4A70">
      <w:pPr>
        <w:pStyle w:val="Heading3"/>
        <w:rPr>
          <w:lang w:val="sv-SE"/>
        </w:rPr>
      </w:pPr>
      <w:bookmarkStart w:id="4006" w:name="_Toc21096637"/>
      <w:bookmarkStart w:id="4007" w:name="_Toc29763604"/>
      <w:bookmarkStart w:id="4008" w:name="_Toc36030075"/>
      <w:bookmarkStart w:id="4009" w:name="_Toc37179975"/>
      <w:bookmarkStart w:id="4010" w:name="_Toc45869675"/>
      <w:bookmarkStart w:id="4011" w:name="_Toc52555474"/>
      <w:bookmarkStart w:id="4012" w:name="_Toc61126294"/>
      <w:bookmarkStart w:id="4013" w:name="_Toc67911710"/>
      <w:bookmarkStart w:id="4014" w:name="_Toc74841802"/>
      <w:bookmarkStart w:id="4015" w:name="_Toc76503582"/>
      <w:bookmarkStart w:id="4016" w:name="_Toc83041437"/>
      <w:bookmarkStart w:id="4017" w:name="_Toc89853833"/>
      <w:bookmarkStart w:id="4018" w:name="_Toc98668202"/>
      <w:bookmarkStart w:id="4019" w:name="_Toc130911342"/>
      <w:bookmarkStart w:id="4020" w:name="_Toc137374565"/>
      <w:bookmarkStart w:id="4021" w:name="_Toc210411494"/>
      <w:r w:rsidRPr="009202AA">
        <w:rPr>
          <w:lang w:val="sv-SE"/>
        </w:rPr>
        <w:t>9.3.3</w:t>
      </w:r>
      <w:r w:rsidRPr="009202AA">
        <w:rPr>
          <w:lang w:val="sv-SE"/>
        </w:rPr>
        <w:tab/>
        <w:t>OTA E-UTRA DL RS power</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73B423F5" w14:textId="77777777" w:rsidR="004C4A70" w:rsidRPr="009202AA" w:rsidRDefault="004C4A70" w:rsidP="004C4A70">
      <w:pPr>
        <w:pStyle w:val="Heading4"/>
        <w:ind w:left="864" w:hanging="864"/>
      </w:pPr>
      <w:bookmarkStart w:id="4022" w:name="_Toc21096638"/>
      <w:bookmarkStart w:id="4023" w:name="_Toc29763605"/>
      <w:bookmarkStart w:id="4024" w:name="_Toc36030076"/>
      <w:bookmarkStart w:id="4025" w:name="_Toc37179976"/>
      <w:bookmarkStart w:id="4026" w:name="_Toc45869676"/>
      <w:bookmarkStart w:id="4027" w:name="_Toc52555475"/>
      <w:bookmarkStart w:id="4028" w:name="_Toc61126295"/>
      <w:bookmarkStart w:id="4029" w:name="_Toc67911711"/>
      <w:bookmarkStart w:id="4030" w:name="_Toc74841803"/>
      <w:bookmarkStart w:id="4031" w:name="_Toc76503583"/>
      <w:bookmarkStart w:id="4032" w:name="_Toc83041438"/>
      <w:bookmarkStart w:id="4033" w:name="_Toc89853834"/>
      <w:bookmarkStart w:id="4034" w:name="_Toc98668203"/>
      <w:bookmarkStart w:id="4035" w:name="_Toc130911343"/>
      <w:bookmarkStart w:id="4036" w:name="_Toc137374566"/>
      <w:bookmarkStart w:id="4037" w:name="_Toc210411495"/>
      <w:r w:rsidRPr="009202AA">
        <w:t>9.3.3.1</w:t>
      </w:r>
      <w:r w:rsidRPr="009202AA">
        <w:tab/>
        <w:t>General</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4038" w:name="_Toc21096639"/>
      <w:bookmarkStart w:id="4039" w:name="_Toc29763606"/>
      <w:bookmarkStart w:id="4040" w:name="_Toc36030077"/>
      <w:bookmarkStart w:id="4041" w:name="_Toc37179977"/>
      <w:bookmarkStart w:id="4042" w:name="_Toc45869677"/>
      <w:bookmarkStart w:id="4043" w:name="_Toc52555476"/>
      <w:bookmarkStart w:id="4044" w:name="_Toc61126296"/>
      <w:bookmarkStart w:id="4045" w:name="_Toc67911712"/>
      <w:bookmarkStart w:id="4046" w:name="_Toc74841804"/>
      <w:bookmarkStart w:id="4047" w:name="_Toc76503584"/>
      <w:bookmarkStart w:id="4048" w:name="_Toc83041439"/>
      <w:bookmarkStart w:id="4049" w:name="_Toc89853835"/>
      <w:bookmarkStart w:id="4050" w:name="_Toc98668204"/>
      <w:bookmarkStart w:id="4051" w:name="_Toc130911344"/>
      <w:bookmarkStart w:id="4052" w:name="_Toc137374567"/>
      <w:bookmarkStart w:id="4053" w:name="_Toc210411496"/>
      <w:r w:rsidRPr="009202AA">
        <w:t>9.3.3.2</w:t>
      </w:r>
      <w:r w:rsidRPr="009202AA">
        <w:tab/>
        <w:t>Minimum requirement for MSR operation</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4054" w:name="_Toc21096640"/>
      <w:bookmarkStart w:id="4055" w:name="_Toc29763607"/>
      <w:bookmarkStart w:id="4056" w:name="_Toc36030078"/>
      <w:bookmarkStart w:id="4057" w:name="_Toc37179978"/>
      <w:bookmarkStart w:id="4058" w:name="_Toc45869678"/>
      <w:bookmarkStart w:id="4059" w:name="_Toc52555477"/>
      <w:bookmarkStart w:id="4060" w:name="_Toc61126297"/>
      <w:bookmarkStart w:id="4061" w:name="_Toc67911713"/>
      <w:bookmarkStart w:id="4062" w:name="_Toc74841805"/>
      <w:bookmarkStart w:id="4063" w:name="_Toc76503585"/>
      <w:bookmarkStart w:id="4064" w:name="_Toc83041440"/>
      <w:bookmarkStart w:id="4065" w:name="_Toc89853836"/>
      <w:bookmarkStart w:id="4066" w:name="_Toc98668205"/>
      <w:bookmarkStart w:id="4067" w:name="_Toc130911345"/>
      <w:bookmarkStart w:id="4068" w:name="_Toc137374568"/>
      <w:bookmarkStart w:id="4069" w:name="_Toc210411497"/>
      <w:r w:rsidRPr="009202AA">
        <w:t>9.3.3.3</w:t>
      </w:r>
      <w:r w:rsidRPr="009202AA">
        <w:tab/>
        <w:t>Minimum requirement for single RAT UTRA operation</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4070" w:name="_Toc21096641"/>
      <w:bookmarkStart w:id="4071" w:name="_Toc29763608"/>
      <w:bookmarkStart w:id="4072" w:name="_Toc36030079"/>
      <w:bookmarkStart w:id="4073" w:name="_Toc37179979"/>
      <w:bookmarkStart w:id="4074" w:name="_Toc45869679"/>
      <w:bookmarkStart w:id="4075" w:name="_Toc52555478"/>
      <w:bookmarkStart w:id="4076" w:name="_Toc61126298"/>
      <w:bookmarkStart w:id="4077" w:name="_Toc67911714"/>
      <w:bookmarkStart w:id="4078" w:name="_Toc74841806"/>
      <w:bookmarkStart w:id="4079" w:name="_Toc76503586"/>
      <w:bookmarkStart w:id="4080" w:name="_Toc83041441"/>
      <w:bookmarkStart w:id="4081" w:name="_Toc89853837"/>
      <w:bookmarkStart w:id="4082" w:name="_Toc98668206"/>
      <w:bookmarkStart w:id="4083" w:name="_Toc130911346"/>
      <w:bookmarkStart w:id="4084" w:name="_Toc137374569"/>
      <w:bookmarkStart w:id="4085" w:name="_Toc210411498"/>
      <w:r w:rsidRPr="009202AA">
        <w:t>9.3.3.4</w:t>
      </w:r>
      <w:r w:rsidRPr="009202AA">
        <w:tab/>
        <w:t>Minimum requirement for single RAT E-UTRA operation</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4086" w:name="_Toc21096642"/>
      <w:bookmarkStart w:id="4087" w:name="_Toc29763609"/>
      <w:bookmarkStart w:id="4088" w:name="_Toc36030080"/>
      <w:bookmarkStart w:id="4089" w:name="_Toc37179980"/>
      <w:bookmarkStart w:id="4090" w:name="_Toc45869680"/>
      <w:bookmarkStart w:id="4091" w:name="_Toc52555479"/>
      <w:bookmarkStart w:id="4092" w:name="_Toc61126299"/>
      <w:bookmarkStart w:id="4093" w:name="_Toc67911715"/>
      <w:bookmarkStart w:id="4094" w:name="_Toc74841807"/>
      <w:bookmarkStart w:id="4095" w:name="_Toc76503587"/>
      <w:bookmarkStart w:id="4096" w:name="_Toc83041442"/>
      <w:bookmarkStart w:id="4097" w:name="_Toc89853838"/>
      <w:bookmarkStart w:id="4098" w:name="_Toc98668207"/>
      <w:bookmarkStart w:id="4099" w:name="_Toc130911347"/>
      <w:bookmarkStart w:id="4100" w:name="_Toc137374570"/>
      <w:bookmarkStart w:id="4101" w:name="_Toc210411499"/>
      <w:r w:rsidRPr="009202AA">
        <w:t>9.4</w:t>
      </w:r>
      <w:r w:rsidRPr="009202AA">
        <w:tab/>
        <w:t>OTA Output power dynamics</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4670C24B" w14:textId="77777777" w:rsidR="004C4A70" w:rsidRPr="009202AA" w:rsidRDefault="004C4A70" w:rsidP="004C4A70">
      <w:pPr>
        <w:pStyle w:val="Heading3"/>
      </w:pPr>
      <w:bookmarkStart w:id="4102" w:name="_Toc21096643"/>
      <w:bookmarkStart w:id="4103" w:name="_Toc29763610"/>
      <w:bookmarkStart w:id="4104" w:name="_Toc36030081"/>
      <w:bookmarkStart w:id="4105" w:name="_Toc37179981"/>
      <w:bookmarkStart w:id="4106" w:name="_Toc45869681"/>
      <w:bookmarkStart w:id="4107" w:name="_Toc52555480"/>
      <w:bookmarkStart w:id="4108" w:name="_Toc61126300"/>
      <w:bookmarkStart w:id="4109" w:name="_Toc67911716"/>
      <w:bookmarkStart w:id="4110" w:name="_Toc74841808"/>
      <w:bookmarkStart w:id="4111" w:name="_Toc76503588"/>
      <w:bookmarkStart w:id="4112" w:name="_Toc83041443"/>
      <w:bookmarkStart w:id="4113" w:name="_Toc89853839"/>
      <w:bookmarkStart w:id="4114" w:name="_Toc98668208"/>
      <w:bookmarkStart w:id="4115" w:name="_Toc130911348"/>
      <w:bookmarkStart w:id="4116" w:name="_Toc137374571"/>
      <w:bookmarkStart w:id="4117" w:name="_Toc210411500"/>
      <w:r w:rsidRPr="009202AA">
        <w:t>9.4.1</w:t>
      </w:r>
      <w:r w:rsidRPr="009202AA">
        <w:tab/>
        <w:t>General</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4118" w:name="_Toc21096644"/>
      <w:bookmarkStart w:id="4119" w:name="_Toc29763611"/>
      <w:bookmarkStart w:id="4120" w:name="_Toc36030082"/>
      <w:bookmarkStart w:id="4121" w:name="_Toc37179982"/>
      <w:bookmarkStart w:id="4122" w:name="_Toc45869682"/>
      <w:bookmarkStart w:id="4123" w:name="_Toc52555481"/>
      <w:bookmarkStart w:id="4124" w:name="_Toc61126301"/>
      <w:bookmarkStart w:id="4125" w:name="_Toc67911717"/>
      <w:bookmarkStart w:id="4126" w:name="_Toc74841809"/>
      <w:bookmarkStart w:id="4127" w:name="_Toc76503589"/>
      <w:bookmarkStart w:id="4128" w:name="_Toc83041444"/>
      <w:bookmarkStart w:id="4129" w:name="_Toc89853840"/>
      <w:bookmarkStart w:id="4130" w:name="_Toc98668209"/>
      <w:bookmarkStart w:id="4131" w:name="_Toc130911349"/>
      <w:bookmarkStart w:id="4132" w:name="_Toc137374572"/>
      <w:bookmarkStart w:id="4133" w:name="_Toc210411501"/>
      <w:r w:rsidRPr="009202AA">
        <w:t>9.4.2</w:t>
      </w:r>
      <w:r w:rsidRPr="009202AA">
        <w:tab/>
        <w:t>OTA UTRA Inner loop power control in the downlink</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4259698E" w14:textId="77777777" w:rsidR="004C4A70" w:rsidRPr="009202AA" w:rsidRDefault="004C4A70" w:rsidP="004C4A70">
      <w:pPr>
        <w:pStyle w:val="Heading4"/>
      </w:pPr>
      <w:bookmarkStart w:id="4134" w:name="_Toc21096645"/>
      <w:bookmarkStart w:id="4135" w:name="_Toc29763612"/>
      <w:bookmarkStart w:id="4136" w:name="_Toc36030083"/>
      <w:bookmarkStart w:id="4137" w:name="_Toc37179983"/>
      <w:bookmarkStart w:id="4138" w:name="_Toc45869683"/>
      <w:bookmarkStart w:id="4139" w:name="_Toc52555482"/>
      <w:bookmarkStart w:id="4140" w:name="_Toc61126302"/>
      <w:bookmarkStart w:id="4141" w:name="_Toc67911718"/>
      <w:bookmarkStart w:id="4142" w:name="_Toc74841810"/>
      <w:bookmarkStart w:id="4143" w:name="_Toc76503590"/>
      <w:bookmarkStart w:id="4144" w:name="_Toc83041445"/>
      <w:bookmarkStart w:id="4145" w:name="_Toc89853841"/>
      <w:bookmarkStart w:id="4146" w:name="_Toc98668210"/>
      <w:bookmarkStart w:id="4147" w:name="_Toc130911350"/>
      <w:bookmarkStart w:id="4148" w:name="_Toc137374573"/>
      <w:bookmarkStart w:id="4149" w:name="_Toc210411502"/>
      <w:r w:rsidRPr="009202AA">
        <w:t>9.4.2.1</w:t>
      </w:r>
      <w:r w:rsidRPr="009202AA">
        <w:tab/>
        <w:t>General</w:t>
      </w:r>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4150" w:name="_Toc21096646"/>
      <w:bookmarkStart w:id="4151" w:name="_Toc29763613"/>
      <w:bookmarkStart w:id="4152" w:name="_Toc36030084"/>
      <w:bookmarkStart w:id="4153" w:name="_Toc37179984"/>
      <w:bookmarkStart w:id="4154" w:name="_Toc45869684"/>
      <w:bookmarkStart w:id="4155" w:name="_Toc52555483"/>
      <w:bookmarkStart w:id="4156" w:name="_Toc61126303"/>
      <w:bookmarkStart w:id="4157" w:name="_Toc67911719"/>
      <w:bookmarkStart w:id="4158" w:name="_Toc74841811"/>
      <w:bookmarkStart w:id="4159" w:name="_Toc76503591"/>
      <w:bookmarkStart w:id="4160" w:name="_Toc83041446"/>
      <w:bookmarkStart w:id="4161" w:name="_Toc89853842"/>
      <w:bookmarkStart w:id="4162" w:name="_Toc98668211"/>
      <w:bookmarkStart w:id="4163" w:name="_Toc130911351"/>
      <w:bookmarkStart w:id="4164" w:name="_Toc137374574"/>
      <w:bookmarkStart w:id="4165" w:name="_Toc210411503"/>
      <w:r w:rsidRPr="009202AA">
        <w:t>9.4.2.2</w:t>
      </w:r>
      <w:r w:rsidRPr="009202AA">
        <w:tab/>
        <w:t>Minimum requirement for MSR operation</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4166" w:name="_Toc21096647"/>
      <w:bookmarkStart w:id="4167" w:name="_Toc29763614"/>
      <w:bookmarkStart w:id="4168" w:name="_Toc36030085"/>
      <w:bookmarkStart w:id="4169" w:name="_Toc37179985"/>
      <w:bookmarkStart w:id="4170" w:name="_Toc45869685"/>
      <w:bookmarkStart w:id="4171" w:name="_Toc52555484"/>
      <w:bookmarkStart w:id="4172" w:name="_Toc61126304"/>
      <w:bookmarkStart w:id="4173" w:name="_Toc67911720"/>
      <w:bookmarkStart w:id="4174" w:name="_Toc74841812"/>
      <w:bookmarkStart w:id="4175" w:name="_Toc76503592"/>
      <w:bookmarkStart w:id="4176" w:name="_Toc83041447"/>
      <w:bookmarkStart w:id="4177" w:name="_Toc89853843"/>
      <w:bookmarkStart w:id="4178" w:name="_Toc98668212"/>
      <w:bookmarkStart w:id="4179" w:name="_Toc130911352"/>
      <w:bookmarkStart w:id="4180" w:name="_Toc137374575"/>
      <w:bookmarkStart w:id="4181" w:name="_Toc210411504"/>
      <w:r w:rsidRPr="009202AA">
        <w:t>9.4.2.3</w:t>
      </w:r>
      <w:r w:rsidRPr="009202AA">
        <w:tab/>
        <w:t>Minimum requirement for single RAT UTRA operation</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4182" w:name="_Toc21096648"/>
      <w:bookmarkStart w:id="4183" w:name="_Toc29763615"/>
      <w:bookmarkStart w:id="4184" w:name="_Toc36030086"/>
      <w:bookmarkStart w:id="4185" w:name="_Toc37179986"/>
      <w:bookmarkStart w:id="4186" w:name="_Toc45869686"/>
      <w:bookmarkStart w:id="4187" w:name="_Toc52555485"/>
      <w:bookmarkStart w:id="4188" w:name="_Toc61126305"/>
      <w:bookmarkStart w:id="4189" w:name="_Toc67911721"/>
      <w:bookmarkStart w:id="4190" w:name="_Toc74841813"/>
      <w:bookmarkStart w:id="4191" w:name="_Toc76503593"/>
      <w:bookmarkStart w:id="4192" w:name="_Toc83041448"/>
      <w:bookmarkStart w:id="4193" w:name="_Toc89853844"/>
      <w:bookmarkStart w:id="4194" w:name="_Toc98668213"/>
      <w:bookmarkStart w:id="4195" w:name="_Toc130911353"/>
      <w:bookmarkStart w:id="4196" w:name="_Toc137374576"/>
      <w:bookmarkStart w:id="4197" w:name="_Toc210411505"/>
      <w:r w:rsidRPr="009202AA">
        <w:t>9.4.2.4</w:t>
      </w:r>
      <w:r w:rsidRPr="009202AA">
        <w:tab/>
        <w:t>Minimum requirement for single RAT E-UTRA operation</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4198" w:name="_Toc21096649"/>
      <w:bookmarkStart w:id="4199" w:name="_Toc29763616"/>
      <w:bookmarkStart w:id="4200" w:name="_Toc36030087"/>
      <w:bookmarkStart w:id="4201" w:name="_Toc37179987"/>
      <w:bookmarkStart w:id="4202" w:name="_Toc45869687"/>
      <w:bookmarkStart w:id="4203" w:name="_Toc52555486"/>
      <w:bookmarkStart w:id="4204" w:name="_Toc61126306"/>
      <w:bookmarkStart w:id="4205" w:name="_Toc67911722"/>
      <w:bookmarkStart w:id="4206" w:name="_Toc74841814"/>
      <w:bookmarkStart w:id="4207" w:name="_Toc76503594"/>
      <w:bookmarkStart w:id="4208" w:name="_Toc83041449"/>
      <w:bookmarkStart w:id="4209" w:name="_Toc89853845"/>
      <w:bookmarkStart w:id="4210" w:name="_Toc98668214"/>
      <w:bookmarkStart w:id="4211" w:name="_Toc130911354"/>
      <w:bookmarkStart w:id="4212" w:name="_Toc137374577"/>
      <w:bookmarkStart w:id="4213" w:name="_Toc210411506"/>
      <w:r w:rsidRPr="009202AA">
        <w:t>9.4.3</w:t>
      </w:r>
      <w:r w:rsidRPr="009202AA">
        <w:tab/>
        <w:t>OTA Power control dynamic range</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493B12C1" w14:textId="77777777" w:rsidR="004C4A70" w:rsidRPr="009202AA" w:rsidRDefault="004C4A70" w:rsidP="004C4A70">
      <w:pPr>
        <w:pStyle w:val="Heading4"/>
      </w:pPr>
      <w:bookmarkStart w:id="4214" w:name="_Toc21096650"/>
      <w:bookmarkStart w:id="4215" w:name="_Toc29763617"/>
      <w:bookmarkStart w:id="4216" w:name="_Toc36030088"/>
      <w:bookmarkStart w:id="4217" w:name="_Toc37179988"/>
      <w:bookmarkStart w:id="4218" w:name="_Toc45869688"/>
      <w:bookmarkStart w:id="4219" w:name="_Toc52555487"/>
      <w:bookmarkStart w:id="4220" w:name="_Toc61126307"/>
      <w:bookmarkStart w:id="4221" w:name="_Toc67911723"/>
      <w:bookmarkStart w:id="4222" w:name="_Toc74841815"/>
      <w:bookmarkStart w:id="4223" w:name="_Toc76503595"/>
      <w:bookmarkStart w:id="4224" w:name="_Toc83041450"/>
      <w:bookmarkStart w:id="4225" w:name="_Toc89853846"/>
      <w:bookmarkStart w:id="4226" w:name="_Toc98668215"/>
      <w:bookmarkStart w:id="4227" w:name="_Toc130911355"/>
      <w:bookmarkStart w:id="4228" w:name="_Toc137374578"/>
      <w:bookmarkStart w:id="4229" w:name="_Toc210411507"/>
      <w:r w:rsidRPr="009202AA">
        <w:t>9.4.3.1</w:t>
      </w:r>
      <w:r w:rsidRPr="009202AA">
        <w:tab/>
        <w:t>General</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4230" w:name="_Toc21096651"/>
      <w:bookmarkStart w:id="4231" w:name="_Toc29763618"/>
      <w:bookmarkStart w:id="4232" w:name="_Toc36030089"/>
      <w:bookmarkStart w:id="4233" w:name="_Toc37179989"/>
      <w:bookmarkStart w:id="4234" w:name="_Toc45869689"/>
      <w:bookmarkStart w:id="4235" w:name="_Toc52555488"/>
      <w:bookmarkStart w:id="4236" w:name="_Toc61126308"/>
      <w:bookmarkStart w:id="4237" w:name="_Toc67911724"/>
      <w:bookmarkStart w:id="4238" w:name="_Toc74841816"/>
      <w:bookmarkStart w:id="4239" w:name="_Toc76503596"/>
      <w:bookmarkStart w:id="4240" w:name="_Toc83041451"/>
      <w:bookmarkStart w:id="4241" w:name="_Toc89853847"/>
      <w:bookmarkStart w:id="4242" w:name="_Toc98668216"/>
      <w:bookmarkStart w:id="4243" w:name="_Toc130911356"/>
      <w:bookmarkStart w:id="4244" w:name="_Toc137374579"/>
      <w:bookmarkStart w:id="4245" w:name="_Toc210411508"/>
      <w:r w:rsidRPr="009202AA">
        <w:t>9.4.3.2</w:t>
      </w:r>
      <w:r w:rsidRPr="009202AA">
        <w:tab/>
        <w:t>Minimum requirement for MSR operation</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4246" w:name="_Toc21096652"/>
      <w:bookmarkStart w:id="4247" w:name="_Toc29763619"/>
      <w:bookmarkStart w:id="4248" w:name="_Toc36030090"/>
      <w:bookmarkStart w:id="4249" w:name="_Toc37179990"/>
      <w:bookmarkStart w:id="4250" w:name="_Toc45869690"/>
      <w:bookmarkStart w:id="4251" w:name="_Toc52555489"/>
      <w:bookmarkStart w:id="4252" w:name="_Toc61126309"/>
      <w:bookmarkStart w:id="4253" w:name="_Toc67911725"/>
      <w:bookmarkStart w:id="4254" w:name="_Toc74841817"/>
      <w:bookmarkStart w:id="4255" w:name="_Toc76503597"/>
      <w:bookmarkStart w:id="4256" w:name="_Toc83041452"/>
      <w:bookmarkStart w:id="4257" w:name="_Toc89853848"/>
      <w:bookmarkStart w:id="4258" w:name="_Toc98668217"/>
      <w:bookmarkStart w:id="4259" w:name="_Toc130911357"/>
      <w:bookmarkStart w:id="4260" w:name="_Toc137374580"/>
      <w:bookmarkStart w:id="4261" w:name="_Toc210411509"/>
      <w:r w:rsidRPr="009202AA">
        <w:t>9.4.3.3</w:t>
      </w:r>
      <w:r w:rsidRPr="009202AA">
        <w:tab/>
        <w:t>Minimum requirement for single RAT UTRA operation</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4262" w:name="_Toc21096653"/>
      <w:bookmarkStart w:id="4263" w:name="_Toc29763620"/>
      <w:bookmarkStart w:id="4264" w:name="_Toc36030091"/>
      <w:bookmarkStart w:id="4265" w:name="_Toc37179991"/>
      <w:bookmarkStart w:id="4266" w:name="_Toc45869691"/>
      <w:bookmarkStart w:id="4267" w:name="_Toc52555490"/>
      <w:bookmarkStart w:id="4268" w:name="_Toc61126310"/>
      <w:bookmarkStart w:id="4269" w:name="_Toc67911726"/>
      <w:bookmarkStart w:id="4270" w:name="_Toc74841818"/>
      <w:bookmarkStart w:id="4271" w:name="_Toc76503598"/>
      <w:bookmarkStart w:id="4272" w:name="_Toc83041453"/>
      <w:bookmarkStart w:id="4273" w:name="_Toc89853849"/>
      <w:bookmarkStart w:id="4274" w:name="_Toc98668218"/>
      <w:bookmarkStart w:id="4275" w:name="_Toc130911358"/>
      <w:bookmarkStart w:id="4276" w:name="_Toc137374581"/>
      <w:bookmarkStart w:id="4277" w:name="_Toc210411510"/>
      <w:r w:rsidRPr="009202AA">
        <w:t>9.4.3.4</w:t>
      </w:r>
      <w:r w:rsidRPr="009202AA">
        <w:tab/>
        <w:t>Minimum requirement for single RAT E-UTRA operation</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4278" w:name="_Toc21096654"/>
      <w:bookmarkStart w:id="4279" w:name="_Toc29763621"/>
      <w:bookmarkStart w:id="4280" w:name="_Toc36030092"/>
      <w:bookmarkStart w:id="4281" w:name="_Toc37179992"/>
      <w:bookmarkStart w:id="4282" w:name="_Toc45869692"/>
      <w:bookmarkStart w:id="4283" w:name="_Toc52555491"/>
      <w:bookmarkStart w:id="4284" w:name="_Toc61126311"/>
      <w:bookmarkStart w:id="4285" w:name="_Toc67911727"/>
      <w:bookmarkStart w:id="4286" w:name="_Toc74841819"/>
      <w:bookmarkStart w:id="4287" w:name="_Toc76503599"/>
      <w:bookmarkStart w:id="4288" w:name="_Toc83041454"/>
      <w:bookmarkStart w:id="4289" w:name="_Toc89853850"/>
      <w:bookmarkStart w:id="4290" w:name="_Toc98668219"/>
      <w:bookmarkStart w:id="4291" w:name="_Toc130911359"/>
      <w:bookmarkStart w:id="4292" w:name="_Toc137374582"/>
      <w:bookmarkStart w:id="4293" w:name="_Toc210411511"/>
      <w:r w:rsidRPr="009202AA">
        <w:t>9.4.4</w:t>
      </w:r>
      <w:r w:rsidRPr="009202AA">
        <w:tab/>
        <w:t>OTA Total power dynamic range</w:t>
      </w:r>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15164A2B" w14:textId="77777777" w:rsidR="004C4A70" w:rsidRPr="009202AA" w:rsidRDefault="004C4A70" w:rsidP="004C4A70">
      <w:pPr>
        <w:pStyle w:val="Heading4"/>
      </w:pPr>
      <w:bookmarkStart w:id="4294" w:name="_Toc21096655"/>
      <w:bookmarkStart w:id="4295" w:name="_Toc29763622"/>
      <w:bookmarkStart w:id="4296" w:name="_Toc36030093"/>
      <w:bookmarkStart w:id="4297" w:name="_Toc37179993"/>
      <w:bookmarkStart w:id="4298" w:name="_Toc45869693"/>
      <w:bookmarkStart w:id="4299" w:name="_Toc52555492"/>
      <w:bookmarkStart w:id="4300" w:name="_Toc61126312"/>
      <w:bookmarkStart w:id="4301" w:name="_Toc67911728"/>
      <w:bookmarkStart w:id="4302" w:name="_Toc74841820"/>
      <w:bookmarkStart w:id="4303" w:name="_Toc76503600"/>
      <w:bookmarkStart w:id="4304" w:name="_Toc83041455"/>
      <w:bookmarkStart w:id="4305" w:name="_Toc89853851"/>
      <w:bookmarkStart w:id="4306" w:name="_Toc98668220"/>
      <w:bookmarkStart w:id="4307" w:name="_Toc130911360"/>
      <w:bookmarkStart w:id="4308" w:name="_Toc137374583"/>
      <w:bookmarkStart w:id="4309" w:name="_Toc210411512"/>
      <w:r w:rsidRPr="009202AA">
        <w:t>9.4.4.1</w:t>
      </w:r>
      <w:r w:rsidRPr="009202AA">
        <w:tab/>
        <w:t>General</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4310" w:name="_Hlk528437478"/>
      <w:r w:rsidRPr="009202AA">
        <w:t xml:space="preserve"> when transmitting on all RBs</w:t>
      </w:r>
      <w:bookmarkEnd w:id="4310"/>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4311" w:name="_Toc21096656"/>
      <w:bookmarkStart w:id="4312" w:name="_Toc29763623"/>
      <w:bookmarkStart w:id="4313" w:name="_Toc36030094"/>
      <w:bookmarkStart w:id="4314" w:name="_Toc37179994"/>
      <w:bookmarkStart w:id="4315" w:name="_Toc45869694"/>
      <w:bookmarkStart w:id="4316" w:name="_Toc52555493"/>
      <w:bookmarkStart w:id="4317" w:name="_Toc61126313"/>
      <w:bookmarkStart w:id="4318" w:name="_Toc67911729"/>
      <w:bookmarkStart w:id="4319" w:name="_Toc74841821"/>
      <w:bookmarkStart w:id="4320" w:name="_Toc76503601"/>
      <w:bookmarkStart w:id="4321" w:name="_Toc83041456"/>
      <w:bookmarkStart w:id="4322" w:name="_Toc89853852"/>
      <w:bookmarkStart w:id="4323" w:name="_Toc98668221"/>
      <w:bookmarkStart w:id="4324" w:name="_Toc130911361"/>
      <w:bookmarkStart w:id="4325" w:name="_Toc137374584"/>
      <w:bookmarkStart w:id="4326" w:name="_Toc210411513"/>
      <w:r w:rsidRPr="009202AA">
        <w:t>9.4.4.2</w:t>
      </w:r>
      <w:r w:rsidRPr="009202AA">
        <w:tab/>
        <w:t>Minimum requirement for MSR operation</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4327" w:name="_Toc21096657"/>
      <w:bookmarkStart w:id="4328" w:name="_Toc29763624"/>
      <w:bookmarkStart w:id="4329" w:name="_Toc36030095"/>
      <w:bookmarkStart w:id="4330" w:name="_Toc37179995"/>
      <w:bookmarkStart w:id="4331" w:name="_Toc45869695"/>
      <w:bookmarkStart w:id="4332" w:name="_Toc52555494"/>
      <w:bookmarkStart w:id="4333" w:name="_Toc61126314"/>
      <w:bookmarkStart w:id="4334" w:name="_Toc67911730"/>
      <w:bookmarkStart w:id="4335" w:name="_Toc74841822"/>
      <w:bookmarkStart w:id="4336" w:name="_Toc76503602"/>
      <w:bookmarkStart w:id="4337" w:name="_Toc83041457"/>
      <w:bookmarkStart w:id="4338" w:name="_Toc89853853"/>
      <w:bookmarkStart w:id="4339" w:name="_Toc98668222"/>
      <w:bookmarkStart w:id="4340" w:name="_Toc130911362"/>
      <w:bookmarkStart w:id="4341" w:name="_Toc137374585"/>
      <w:bookmarkStart w:id="4342" w:name="_Toc210411514"/>
      <w:r w:rsidRPr="009202AA">
        <w:t>9.4.4.3</w:t>
      </w:r>
      <w:r w:rsidRPr="009202AA">
        <w:tab/>
        <w:t>Minimum requirement for single RAT UTRA operation</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4343" w:name="_Toc21096658"/>
      <w:bookmarkStart w:id="4344" w:name="_Toc29763625"/>
      <w:bookmarkStart w:id="4345" w:name="_Toc36030096"/>
      <w:bookmarkStart w:id="4346" w:name="_Toc37179996"/>
      <w:bookmarkStart w:id="4347" w:name="_Toc45869696"/>
      <w:bookmarkStart w:id="4348" w:name="_Toc52555495"/>
      <w:bookmarkStart w:id="4349" w:name="_Toc61126315"/>
      <w:bookmarkStart w:id="4350" w:name="_Toc67911731"/>
      <w:bookmarkStart w:id="4351" w:name="_Toc74841823"/>
      <w:bookmarkStart w:id="4352" w:name="_Toc76503603"/>
      <w:bookmarkStart w:id="4353" w:name="_Toc83041458"/>
      <w:bookmarkStart w:id="4354" w:name="_Toc89853854"/>
      <w:bookmarkStart w:id="4355" w:name="_Toc98668223"/>
      <w:bookmarkStart w:id="4356" w:name="_Toc130911363"/>
      <w:bookmarkStart w:id="4357" w:name="_Toc137374586"/>
      <w:bookmarkStart w:id="4358" w:name="_Toc210411515"/>
      <w:r w:rsidRPr="009202AA">
        <w:t>9.4.4.4</w:t>
      </w:r>
      <w:r w:rsidRPr="009202AA">
        <w:tab/>
        <w:t>Minimum requirement for single RAT E-UTRA operation</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4359" w:name="_Toc21096659"/>
      <w:bookmarkStart w:id="4360" w:name="_Toc29763626"/>
      <w:bookmarkStart w:id="4361" w:name="_Toc36030097"/>
      <w:bookmarkStart w:id="4362" w:name="_Toc37179997"/>
      <w:bookmarkStart w:id="4363" w:name="_Toc45869697"/>
      <w:bookmarkStart w:id="4364" w:name="_Toc52555496"/>
      <w:bookmarkStart w:id="4365" w:name="_Toc61126316"/>
      <w:bookmarkStart w:id="4366" w:name="_Toc67911732"/>
      <w:bookmarkStart w:id="4367" w:name="_Toc74841824"/>
      <w:bookmarkStart w:id="4368" w:name="_Toc76503604"/>
      <w:bookmarkStart w:id="4369" w:name="_Toc83041459"/>
      <w:bookmarkStart w:id="4370" w:name="_Toc89853855"/>
      <w:bookmarkStart w:id="4371" w:name="_Toc98668224"/>
      <w:bookmarkStart w:id="4372" w:name="_Toc130911364"/>
      <w:bookmarkStart w:id="4373" w:name="_Toc137374587"/>
      <w:bookmarkStart w:id="4374" w:name="_Toc210411516"/>
      <w:r w:rsidRPr="009202AA">
        <w:t>9.4.5</w:t>
      </w:r>
      <w:r w:rsidRPr="009202AA">
        <w:tab/>
        <w:t>OTA IPDL time mask</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30CB4DBE" w14:textId="77777777" w:rsidR="004C4A70" w:rsidRPr="009202AA" w:rsidRDefault="004C4A70" w:rsidP="004C4A70">
      <w:pPr>
        <w:pStyle w:val="Heading4"/>
      </w:pPr>
      <w:bookmarkStart w:id="4375" w:name="_Toc21096660"/>
      <w:bookmarkStart w:id="4376" w:name="_Toc29763627"/>
      <w:bookmarkStart w:id="4377" w:name="_Toc36030098"/>
      <w:bookmarkStart w:id="4378" w:name="_Toc37179998"/>
      <w:bookmarkStart w:id="4379" w:name="_Toc45869698"/>
      <w:bookmarkStart w:id="4380" w:name="_Toc52555497"/>
      <w:bookmarkStart w:id="4381" w:name="_Toc61126317"/>
      <w:bookmarkStart w:id="4382" w:name="_Toc67911733"/>
      <w:bookmarkStart w:id="4383" w:name="_Toc74841825"/>
      <w:bookmarkStart w:id="4384" w:name="_Toc76503605"/>
      <w:bookmarkStart w:id="4385" w:name="_Toc83041460"/>
      <w:bookmarkStart w:id="4386" w:name="_Toc89853856"/>
      <w:bookmarkStart w:id="4387" w:name="_Toc98668225"/>
      <w:bookmarkStart w:id="4388" w:name="_Toc130911365"/>
      <w:bookmarkStart w:id="4389" w:name="_Toc137374588"/>
      <w:bookmarkStart w:id="4390" w:name="_Toc210411517"/>
      <w:r w:rsidRPr="009202AA">
        <w:t>9.4.5.1</w:t>
      </w:r>
      <w:r w:rsidRPr="009202AA">
        <w:tab/>
        <w:t>General</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4391" w:name="_Toc21096661"/>
      <w:bookmarkStart w:id="4392" w:name="_Toc29763628"/>
      <w:bookmarkStart w:id="4393" w:name="_Toc36030099"/>
      <w:bookmarkStart w:id="4394" w:name="_Toc37179999"/>
      <w:bookmarkStart w:id="4395" w:name="_Toc45869699"/>
      <w:bookmarkStart w:id="4396" w:name="_Toc52555498"/>
      <w:bookmarkStart w:id="4397" w:name="_Toc61126318"/>
      <w:bookmarkStart w:id="4398" w:name="_Toc67911734"/>
      <w:bookmarkStart w:id="4399" w:name="_Toc74841826"/>
      <w:bookmarkStart w:id="4400" w:name="_Toc76503606"/>
      <w:bookmarkStart w:id="4401" w:name="_Toc83041461"/>
      <w:bookmarkStart w:id="4402" w:name="_Toc89853857"/>
      <w:bookmarkStart w:id="4403" w:name="_Toc98668226"/>
      <w:bookmarkStart w:id="4404" w:name="_Toc130911366"/>
      <w:bookmarkStart w:id="4405" w:name="_Toc137374589"/>
      <w:bookmarkStart w:id="4406" w:name="_Toc210411518"/>
      <w:r w:rsidRPr="009202AA">
        <w:t>9.4.5.2</w:t>
      </w:r>
      <w:r w:rsidRPr="009202AA">
        <w:tab/>
        <w:t>Minimum requirement for MSR operation</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4407" w:name="_Toc21096662"/>
      <w:bookmarkStart w:id="4408" w:name="_Toc29763629"/>
      <w:bookmarkStart w:id="4409" w:name="_Toc36030100"/>
      <w:bookmarkStart w:id="4410" w:name="_Toc37180000"/>
      <w:bookmarkStart w:id="4411" w:name="_Toc45869700"/>
      <w:bookmarkStart w:id="4412" w:name="_Toc52555499"/>
      <w:bookmarkStart w:id="4413" w:name="_Toc61126319"/>
      <w:bookmarkStart w:id="4414" w:name="_Toc67911735"/>
      <w:bookmarkStart w:id="4415" w:name="_Toc74841827"/>
      <w:bookmarkStart w:id="4416" w:name="_Toc76503607"/>
      <w:bookmarkStart w:id="4417" w:name="_Toc83041462"/>
      <w:bookmarkStart w:id="4418" w:name="_Toc89853858"/>
      <w:bookmarkStart w:id="4419" w:name="_Toc98668227"/>
      <w:bookmarkStart w:id="4420" w:name="_Toc130911367"/>
      <w:bookmarkStart w:id="4421" w:name="_Toc137374590"/>
      <w:bookmarkStart w:id="4422" w:name="_Toc210411519"/>
      <w:r w:rsidRPr="009202AA">
        <w:t>9.4.5.3</w:t>
      </w:r>
      <w:r w:rsidRPr="009202AA">
        <w:tab/>
        <w:t>Minimum requirement for single RAT UTRA operation</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pP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4423" w:name="_Toc21096663"/>
      <w:bookmarkStart w:id="4424" w:name="_Toc29763630"/>
      <w:bookmarkStart w:id="4425" w:name="_Toc36030101"/>
      <w:bookmarkStart w:id="4426" w:name="_Toc37180001"/>
      <w:bookmarkStart w:id="4427" w:name="_Toc45869701"/>
      <w:bookmarkStart w:id="4428" w:name="_Toc52555500"/>
      <w:bookmarkStart w:id="4429" w:name="_Toc61126320"/>
      <w:bookmarkStart w:id="4430" w:name="_Toc67911736"/>
      <w:bookmarkStart w:id="4431" w:name="_Toc74841828"/>
      <w:bookmarkStart w:id="4432" w:name="_Toc76503608"/>
      <w:bookmarkStart w:id="4433" w:name="_Toc83041463"/>
      <w:bookmarkStart w:id="4434" w:name="_Toc89853859"/>
      <w:bookmarkStart w:id="4435" w:name="_Toc98668228"/>
      <w:bookmarkStart w:id="4436" w:name="_Toc130911368"/>
      <w:bookmarkStart w:id="4437" w:name="_Toc137374591"/>
      <w:bookmarkStart w:id="4438" w:name="_Toc210411520"/>
      <w:r w:rsidRPr="009202AA">
        <w:t>9.4.5.4</w:t>
      </w:r>
      <w:r w:rsidRPr="009202AA">
        <w:tab/>
        <w:t>Minimum requirement for single RAT E-UTRA operation</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4439" w:name="_Toc21096664"/>
      <w:bookmarkStart w:id="4440" w:name="_Toc29763631"/>
      <w:bookmarkStart w:id="4441" w:name="_Toc36030102"/>
      <w:bookmarkStart w:id="4442" w:name="_Toc37180002"/>
      <w:bookmarkStart w:id="4443" w:name="_Toc45869702"/>
      <w:bookmarkStart w:id="4444" w:name="_Toc52555501"/>
      <w:bookmarkStart w:id="4445" w:name="_Toc61126321"/>
      <w:bookmarkStart w:id="4446" w:name="_Toc67911737"/>
      <w:bookmarkStart w:id="4447" w:name="_Toc74841829"/>
      <w:bookmarkStart w:id="4448" w:name="_Toc76503609"/>
      <w:bookmarkStart w:id="4449" w:name="_Toc83041464"/>
      <w:bookmarkStart w:id="4450" w:name="_Toc89853860"/>
      <w:bookmarkStart w:id="4451" w:name="_Toc98668229"/>
      <w:bookmarkStart w:id="4452" w:name="_Toc130911369"/>
      <w:bookmarkStart w:id="4453" w:name="_Toc137374592"/>
      <w:bookmarkStart w:id="4454" w:name="_Toc210411521"/>
      <w:r w:rsidRPr="009202AA">
        <w:t>9.4.6</w:t>
      </w:r>
      <w:r w:rsidRPr="009202AA">
        <w:tab/>
        <w:t>OTA RE Power control dynamic range</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48EB8B3E" w14:textId="77777777" w:rsidR="004C4A70" w:rsidRPr="009202AA" w:rsidRDefault="004C4A70" w:rsidP="004C4A70">
      <w:pPr>
        <w:pStyle w:val="Heading4"/>
      </w:pPr>
      <w:bookmarkStart w:id="4455" w:name="_Toc21096665"/>
      <w:bookmarkStart w:id="4456" w:name="_Toc29763632"/>
      <w:bookmarkStart w:id="4457" w:name="_Toc36030103"/>
      <w:bookmarkStart w:id="4458" w:name="_Toc37180003"/>
      <w:bookmarkStart w:id="4459" w:name="_Toc45869703"/>
      <w:bookmarkStart w:id="4460" w:name="_Toc52555502"/>
      <w:bookmarkStart w:id="4461" w:name="_Toc61126322"/>
      <w:bookmarkStart w:id="4462" w:name="_Toc67911738"/>
      <w:bookmarkStart w:id="4463" w:name="_Toc74841830"/>
      <w:bookmarkStart w:id="4464" w:name="_Toc76503610"/>
      <w:bookmarkStart w:id="4465" w:name="_Toc83041465"/>
      <w:bookmarkStart w:id="4466" w:name="_Toc89853861"/>
      <w:bookmarkStart w:id="4467" w:name="_Toc98668230"/>
      <w:bookmarkStart w:id="4468" w:name="_Toc130911370"/>
      <w:bookmarkStart w:id="4469" w:name="_Toc137374593"/>
      <w:bookmarkStart w:id="4470" w:name="_Toc210411522"/>
      <w:r w:rsidRPr="009202AA">
        <w:t>9.4.6.1</w:t>
      </w:r>
      <w:r w:rsidRPr="009202AA">
        <w:tab/>
        <w:t>General</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4471" w:name="_Toc21096666"/>
      <w:bookmarkStart w:id="4472" w:name="_Toc29763633"/>
      <w:bookmarkStart w:id="4473" w:name="_Toc36030104"/>
      <w:bookmarkStart w:id="4474" w:name="_Toc37180004"/>
      <w:bookmarkStart w:id="4475" w:name="_Toc45869704"/>
      <w:bookmarkStart w:id="4476" w:name="_Toc52555503"/>
      <w:bookmarkStart w:id="4477" w:name="_Toc61126323"/>
      <w:bookmarkStart w:id="4478" w:name="_Toc67911739"/>
      <w:bookmarkStart w:id="4479" w:name="_Toc74841831"/>
      <w:bookmarkStart w:id="4480" w:name="_Toc76503611"/>
      <w:bookmarkStart w:id="4481" w:name="_Toc83041466"/>
      <w:bookmarkStart w:id="4482" w:name="_Toc89853862"/>
      <w:bookmarkStart w:id="4483" w:name="_Toc98668231"/>
      <w:bookmarkStart w:id="4484" w:name="_Toc130911371"/>
      <w:bookmarkStart w:id="4485" w:name="_Toc137374594"/>
      <w:bookmarkStart w:id="4486" w:name="_Toc210411523"/>
      <w:r w:rsidRPr="009202AA">
        <w:t>9.4.6.2</w:t>
      </w:r>
      <w:r w:rsidRPr="009202AA">
        <w:tab/>
        <w:t>Minimum requirement for MSR operation</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4487" w:name="_Toc21096667"/>
      <w:bookmarkStart w:id="4488" w:name="_Toc29763634"/>
      <w:bookmarkStart w:id="4489" w:name="_Toc36030105"/>
      <w:bookmarkStart w:id="4490" w:name="_Toc37180005"/>
      <w:bookmarkStart w:id="4491" w:name="_Toc45869705"/>
      <w:bookmarkStart w:id="4492" w:name="_Toc52555504"/>
      <w:bookmarkStart w:id="4493" w:name="_Toc61126324"/>
      <w:bookmarkStart w:id="4494" w:name="_Toc67911740"/>
      <w:bookmarkStart w:id="4495" w:name="_Toc74841832"/>
      <w:bookmarkStart w:id="4496" w:name="_Toc76503612"/>
      <w:bookmarkStart w:id="4497" w:name="_Toc83041467"/>
      <w:bookmarkStart w:id="4498" w:name="_Toc89853863"/>
      <w:bookmarkStart w:id="4499" w:name="_Toc98668232"/>
      <w:bookmarkStart w:id="4500" w:name="_Toc130911372"/>
      <w:bookmarkStart w:id="4501" w:name="_Toc137374595"/>
      <w:bookmarkStart w:id="4502" w:name="_Toc210411524"/>
      <w:r w:rsidRPr="009202AA">
        <w:t>9.4.6.3</w:t>
      </w:r>
      <w:r w:rsidRPr="009202AA">
        <w:tab/>
        <w:t>Minimum requirement for single RAT UTRA operation</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4503" w:name="_Toc21096668"/>
      <w:bookmarkStart w:id="4504" w:name="_Toc29763635"/>
      <w:bookmarkStart w:id="4505" w:name="_Toc36030106"/>
      <w:bookmarkStart w:id="4506" w:name="_Toc37180006"/>
      <w:bookmarkStart w:id="4507" w:name="_Toc45869706"/>
      <w:bookmarkStart w:id="4508" w:name="_Toc52555505"/>
      <w:bookmarkStart w:id="4509" w:name="_Toc61126325"/>
      <w:bookmarkStart w:id="4510" w:name="_Toc67911741"/>
      <w:bookmarkStart w:id="4511" w:name="_Toc74841833"/>
      <w:bookmarkStart w:id="4512" w:name="_Toc76503613"/>
      <w:bookmarkStart w:id="4513" w:name="_Toc83041468"/>
      <w:bookmarkStart w:id="4514" w:name="_Toc89853864"/>
      <w:bookmarkStart w:id="4515" w:name="_Toc98668233"/>
      <w:bookmarkStart w:id="4516" w:name="_Toc130911373"/>
      <w:bookmarkStart w:id="4517" w:name="_Toc137374596"/>
      <w:bookmarkStart w:id="4518" w:name="_Toc210411525"/>
      <w:r w:rsidRPr="009202AA">
        <w:t>9.4.6.4</w:t>
      </w:r>
      <w:r w:rsidRPr="009202AA">
        <w:tab/>
        <w:t>Minimum requirement for single RAT E-UTRA operation</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4519" w:name="_Toc21096669"/>
      <w:bookmarkStart w:id="4520" w:name="_Toc29763636"/>
      <w:bookmarkStart w:id="4521" w:name="_Toc36030107"/>
      <w:bookmarkStart w:id="4522" w:name="_Toc37180007"/>
      <w:bookmarkStart w:id="4523" w:name="_Toc45869707"/>
      <w:bookmarkStart w:id="4524" w:name="_Toc52555506"/>
      <w:bookmarkStart w:id="4525" w:name="_Toc61126326"/>
      <w:bookmarkStart w:id="4526" w:name="_Toc67911742"/>
      <w:bookmarkStart w:id="4527" w:name="_Toc74841834"/>
      <w:bookmarkStart w:id="4528" w:name="_Toc76503614"/>
      <w:bookmarkStart w:id="4529" w:name="_Toc83041469"/>
      <w:bookmarkStart w:id="4530" w:name="_Toc89853865"/>
      <w:bookmarkStart w:id="4531" w:name="_Toc98668234"/>
      <w:bookmarkStart w:id="4532" w:name="_Toc130911374"/>
      <w:bookmarkStart w:id="4533" w:name="_Toc137374597"/>
      <w:bookmarkStart w:id="4534" w:name="_Toc210411526"/>
      <w:r w:rsidRPr="009202AA">
        <w:t>9.5</w:t>
      </w:r>
      <w:r w:rsidRPr="009202AA">
        <w:tab/>
        <w:t>OTA Transmit ON/OFF power</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36E8C697" w14:textId="77777777" w:rsidR="004C4A70" w:rsidRPr="009202AA" w:rsidRDefault="004C4A70" w:rsidP="004C4A70">
      <w:pPr>
        <w:pStyle w:val="Heading3"/>
      </w:pPr>
      <w:bookmarkStart w:id="4535" w:name="_Toc21096670"/>
      <w:bookmarkStart w:id="4536" w:name="_Toc29763637"/>
      <w:bookmarkStart w:id="4537" w:name="_Toc36030108"/>
      <w:bookmarkStart w:id="4538" w:name="_Toc37180008"/>
      <w:bookmarkStart w:id="4539" w:name="_Toc45869708"/>
      <w:bookmarkStart w:id="4540" w:name="_Toc52555507"/>
      <w:bookmarkStart w:id="4541" w:name="_Toc61126327"/>
      <w:bookmarkStart w:id="4542" w:name="_Toc67911743"/>
      <w:bookmarkStart w:id="4543" w:name="_Toc74841835"/>
      <w:bookmarkStart w:id="4544" w:name="_Toc76503615"/>
      <w:bookmarkStart w:id="4545" w:name="_Toc83041470"/>
      <w:bookmarkStart w:id="4546" w:name="_Toc89853866"/>
      <w:bookmarkStart w:id="4547" w:name="_Toc98668235"/>
      <w:bookmarkStart w:id="4548" w:name="_Toc130911375"/>
      <w:bookmarkStart w:id="4549" w:name="_Toc137374598"/>
      <w:bookmarkStart w:id="4550" w:name="_Toc210411527"/>
      <w:r w:rsidRPr="009202AA">
        <w:t>9.5.1</w:t>
      </w:r>
      <w:r w:rsidRPr="009202AA">
        <w:tab/>
        <w:t>General</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4551" w:name="_Toc21096671"/>
      <w:bookmarkStart w:id="4552" w:name="_Toc29763638"/>
      <w:bookmarkStart w:id="4553" w:name="_Toc36030109"/>
      <w:bookmarkStart w:id="4554" w:name="_Toc37180009"/>
      <w:bookmarkStart w:id="4555" w:name="_Toc45869709"/>
      <w:bookmarkStart w:id="4556" w:name="_Toc52555508"/>
      <w:bookmarkStart w:id="4557" w:name="_Toc61126328"/>
      <w:bookmarkStart w:id="4558" w:name="_Toc67911744"/>
      <w:bookmarkStart w:id="4559" w:name="_Toc74841836"/>
      <w:bookmarkStart w:id="4560" w:name="_Toc76503616"/>
      <w:bookmarkStart w:id="4561" w:name="_Toc83041471"/>
      <w:bookmarkStart w:id="4562" w:name="_Toc89853867"/>
      <w:bookmarkStart w:id="4563" w:name="_Toc98668236"/>
      <w:bookmarkStart w:id="4564" w:name="_Toc130911376"/>
      <w:bookmarkStart w:id="4565" w:name="_Toc137374599"/>
      <w:bookmarkStart w:id="4566" w:name="_Toc210411528"/>
      <w:r w:rsidRPr="009202AA">
        <w:t>9.5.2</w:t>
      </w:r>
      <w:r w:rsidRPr="009202AA">
        <w:tab/>
        <w:t>OTA Transmitter OFF power</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5C818FE3" w14:textId="77777777" w:rsidR="004C4A70" w:rsidRPr="009202AA" w:rsidRDefault="004C4A70" w:rsidP="004C4A70">
      <w:pPr>
        <w:pStyle w:val="Heading4"/>
      </w:pPr>
      <w:bookmarkStart w:id="4567" w:name="_Toc21096672"/>
      <w:bookmarkStart w:id="4568" w:name="_Toc29763639"/>
      <w:bookmarkStart w:id="4569" w:name="_Toc36030110"/>
      <w:bookmarkStart w:id="4570" w:name="_Toc37180010"/>
      <w:bookmarkStart w:id="4571" w:name="_Toc45869710"/>
      <w:bookmarkStart w:id="4572" w:name="_Toc52555509"/>
      <w:bookmarkStart w:id="4573" w:name="_Toc61126329"/>
      <w:bookmarkStart w:id="4574" w:name="_Toc67911745"/>
      <w:bookmarkStart w:id="4575" w:name="_Toc74841837"/>
      <w:bookmarkStart w:id="4576" w:name="_Toc76503617"/>
      <w:bookmarkStart w:id="4577" w:name="_Toc83041472"/>
      <w:bookmarkStart w:id="4578" w:name="_Toc89853868"/>
      <w:bookmarkStart w:id="4579" w:name="_Toc98668237"/>
      <w:bookmarkStart w:id="4580" w:name="_Toc130911377"/>
      <w:bookmarkStart w:id="4581" w:name="_Toc137374600"/>
      <w:bookmarkStart w:id="4582" w:name="_Toc210411529"/>
      <w:r w:rsidRPr="009202AA">
        <w:t>9.5.2.1</w:t>
      </w:r>
      <w:r w:rsidRPr="009202AA">
        <w:tab/>
        <w:t>General</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4583" w:name="_Toc21096673"/>
      <w:bookmarkStart w:id="4584" w:name="_Toc29763640"/>
      <w:bookmarkStart w:id="4585" w:name="_Toc36030111"/>
      <w:bookmarkStart w:id="4586" w:name="_Toc37180011"/>
      <w:bookmarkStart w:id="4587" w:name="_Toc45869711"/>
      <w:bookmarkStart w:id="4588" w:name="_Toc52555510"/>
      <w:bookmarkStart w:id="4589" w:name="_Toc61126330"/>
      <w:bookmarkStart w:id="4590" w:name="_Toc67911746"/>
      <w:bookmarkStart w:id="4591" w:name="_Toc74841838"/>
      <w:bookmarkStart w:id="4592" w:name="_Toc76503618"/>
      <w:bookmarkStart w:id="4593" w:name="_Toc83041473"/>
      <w:bookmarkStart w:id="4594" w:name="_Toc89853869"/>
      <w:bookmarkStart w:id="4595" w:name="_Toc98668238"/>
      <w:bookmarkStart w:id="4596" w:name="_Toc130911378"/>
      <w:bookmarkStart w:id="4597" w:name="_Toc137374601"/>
      <w:bookmarkStart w:id="4598" w:name="_Toc210411530"/>
      <w:r w:rsidRPr="009202AA">
        <w:t>9.5.2.2</w:t>
      </w:r>
      <w:r w:rsidRPr="009202AA">
        <w:tab/>
        <w:t>Minimum requirement for MSR operation</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4599" w:name="_Toc21096674"/>
      <w:bookmarkStart w:id="4600" w:name="_Toc29763641"/>
      <w:bookmarkStart w:id="4601" w:name="_Toc36030112"/>
      <w:bookmarkStart w:id="4602" w:name="_Toc37180012"/>
      <w:bookmarkStart w:id="4603" w:name="_Toc45869712"/>
      <w:bookmarkStart w:id="4604" w:name="_Toc52555511"/>
      <w:bookmarkStart w:id="4605" w:name="_Toc61126331"/>
      <w:bookmarkStart w:id="4606" w:name="_Toc67911747"/>
      <w:bookmarkStart w:id="4607" w:name="_Toc74841839"/>
      <w:bookmarkStart w:id="4608" w:name="_Toc76503619"/>
      <w:bookmarkStart w:id="4609" w:name="_Toc83041474"/>
      <w:bookmarkStart w:id="4610" w:name="_Toc89853870"/>
      <w:bookmarkStart w:id="4611" w:name="_Toc98668239"/>
      <w:bookmarkStart w:id="4612" w:name="_Toc130911379"/>
      <w:bookmarkStart w:id="4613" w:name="_Toc137374602"/>
      <w:bookmarkStart w:id="4614" w:name="_Toc210411531"/>
      <w:r w:rsidRPr="009202AA">
        <w:t>9.5.2.3</w:t>
      </w:r>
      <w:r w:rsidRPr="009202AA">
        <w:tab/>
        <w:t>Minimum requirement for single RAT UTRA operation</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4615" w:name="_Toc21096675"/>
      <w:bookmarkStart w:id="4616" w:name="_Toc29763642"/>
      <w:bookmarkStart w:id="4617" w:name="_Toc36030113"/>
      <w:bookmarkStart w:id="4618" w:name="_Toc37180013"/>
      <w:bookmarkStart w:id="4619" w:name="_Toc45869713"/>
      <w:bookmarkStart w:id="4620" w:name="_Toc52555512"/>
      <w:bookmarkStart w:id="4621" w:name="_Toc61126332"/>
      <w:bookmarkStart w:id="4622" w:name="_Toc67911748"/>
      <w:bookmarkStart w:id="4623" w:name="_Toc74841840"/>
      <w:bookmarkStart w:id="4624" w:name="_Toc76503620"/>
      <w:bookmarkStart w:id="4625" w:name="_Toc83041475"/>
      <w:bookmarkStart w:id="4626" w:name="_Toc89853871"/>
      <w:bookmarkStart w:id="4627" w:name="_Toc98668240"/>
      <w:bookmarkStart w:id="4628" w:name="_Toc130911380"/>
      <w:bookmarkStart w:id="4629" w:name="_Toc137374603"/>
      <w:bookmarkStart w:id="4630" w:name="_Toc210411532"/>
      <w:r w:rsidRPr="009202AA">
        <w:t>9.5.2.4</w:t>
      </w:r>
      <w:r w:rsidRPr="009202AA">
        <w:tab/>
        <w:t>Minimum requirement for single RAT E-UTRA operation</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4631" w:name="_Toc21096676"/>
      <w:bookmarkStart w:id="4632" w:name="_Toc29763643"/>
      <w:bookmarkStart w:id="4633" w:name="_Toc36030114"/>
      <w:bookmarkStart w:id="4634" w:name="_Toc37180014"/>
      <w:bookmarkStart w:id="4635" w:name="_Toc45869714"/>
      <w:bookmarkStart w:id="4636" w:name="_Toc52555513"/>
      <w:bookmarkStart w:id="4637" w:name="_Toc61126333"/>
      <w:bookmarkStart w:id="4638" w:name="_Toc67911749"/>
      <w:bookmarkStart w:id="4639" w:name="_Toc74841841"/>
      <w:bookmarkStart w:id="4640" w:name="_Toc76503621"/>
      <w:bookmarkStart w:id="4641" w:name="_Toc83041476"/>
      <w:bookmarkStart w:id="4642" w:name="_Toc89853872"/>
      <w:bookmarkStart w:id="4643" w:name="_Toc98668241"/>
      <w:bookmarkStart w:id="4644" w:name="_Toc130911381"/>
      <w:bookmarkStart w:id="4645" w:name="_Toc137374604"/>
      <w:bookmarkStart w:id="4646" w:name="_Toc210411533"/>
      <w:r w:rsidRPr="009202AA">
        <w:t>9.5.3</w:t>
      </w:r>
      <w:r w:rsidRPr="009202AA">
        <w:tab/>
        <w:t>OTA Transmitter transient period</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3FAA78FC" w14:textId="77777777" w:rsidR="004C4A70" w:rsidRPr="009202AA" w:rsidRDefault="004C4A70" w:rsidP="004C4A70">
      <w:pPr>
        <w:pStyle w:val="Heading4"/>
      </w:pPr>
      <w:bookmarkStart w:id="4647" w:name="_Toc21096677"/>
      <w:bookmarkStart w:id="4648" w:name="_Toc29763644"/>
      <w:bookmarkStart w:id="4649" w:name="_Toc36030115"/>
      <w:bookmarkStart w:id="4650" w:name="_Toc37180015"/>
      <w:bookmarkStart w:id="4651" w:name="_Toc45869715"/>
      <w:bookmarkStart w:id="4652" w:name="_Toc52555514"/>
      <w:bookmarkStart w:id="4653" w:name="_Toc61126334"/>
      <w:bookmarkStart w:id="4654" w:name="_Toc67911750"/>
      <w:bookmarkStart w:id="4655" w:name="_Toc74841842"/>
      <w:bookmarkStart w:id="4656" w:name="_Toc76503622"/>
      <w:bookmarkStart w:id="4657" w:name="_Toc83041477"/>
      <w:bookmarkStart w:id="4658" w:name="_Toc89853873"/>
      <w:bookmarkStart w:id="4659" w:name="_Toc98668242"/>
      <w:bookmarkStart w:id="4660" w:name="_Toc130911382"/>
      <w:bookmarkStart w:id="4661" w:name="_Toc137374605"/>
      <w:bookmarkStart w:id="4662" w:name="_Toc210411534"/>
      <w:r w:rsidRPr="009202AA">
        <w:t>9.5.3.1</w:t>
      </w:r>
      <w:r w:rsidRPr="009202AA">
        <w:tab/>
        <w:t>General</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4663" w:name="_MON_1572099771"/>
    <w:bookmarkStart w:id="4664" w:name="_MON_1572161131"/>
    <w:bookmarkStart w:id="4665" w:name="_MON_1572099881"/>
    <w:bookmarkStart w:id="4666" w:name="_MON_1565440135"/>
    <w:bookmarkStart w:id="4667" w:name="_MON_1572099549"/>
    <w:bookmarkStart w:id="4668" w:name="_MON_1572355398"/>
    <w:bookmarkStart w:id="4669" w:name="_MON_1572099568"/>
    <w:bookmarkStart w:id="4670" w:name="_MON_1572099724"/>
    <w:bookmarkStart w:id="4671" w:name="_MON_1572157718"/>
    <w:bookmarkEnd w:id="4663"/>
    <w:bookmarkEnd w:id="4664"/>
    <w:bookmarkEnd w:id="4665"/>
    <w:bookmarkEnd w:id="4666"/>
    <w:bookmarkEnd w:id="4667"/>
    <w:bookmarkEnd w:id="4668"/>
    <w:bookmarkEnd w:id="4669"/>
    <w:bookmarkEnd w:id="4670"/>
    <w:bookmarkEnd w:id="4671"/>
    <w:bookmarkStart w:id="4672" w:name="_MON_1572454981"/>
    <w:bookmarkEnd w:id="4672"/>
    <w:p w14:paraId="5D377FEA" w14:textId="77777777" w:rsidR="004C4A70" w:rsidRPr="009202AA" w:rsidRDefault="004C4A70" w:rsidP="004C4A70">
      <w:pPr>
        <w:pStyle w:val="TH"/>
      </w:pPr>
      <w:r w:rsidRPr="009202AA">
        <w:object w:dxaOrig="9720" w:dyaOrig="4692" w14:anchorId="27D64257">
          <v:shape id="_x0000_i1074" type="#_x0000_t75" style="width:447.35pt;height:252pt" o:ole="">
            <v:imagedata r:id="rId105" o:title="" croptop="6311f" cropleft="2026f" cropright="2877f"/>
          </v:shape>
          <o:OLEObject Type="Embed" ProgID="Word.Picture.8" ShapeID="_x0000_i1074" DrawAspect="Content" ObjectID="_1821180455"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4673" w:name="OLE_LINK18"/>
      <w:bookmarkStart w:id="4674"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4673"/>
      <w:bookmarkEnd w:id="4674"/>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4675" w:name="_Toc21096678"/>
      <w:bookmarkStart w:id="4676" w:name="_Toc29763645"/>
      <w:bookmarkStart w:id="4677" w:name="_Toc36030116"/>
      <w:bookmarkStart w:id="4678" w:name="_Toc37180016"/>
      <w:bookmarkStart w:id="4679" w:name="_Toc45869716"/>
      <w:bookmarkStart w:id="4680" w:name="_Toc52555515"/>
      <w:bookmarkStart w:id="4681" w:name="_Toc61126335"/>
      <w:bookmarkStart w:id="4682" w:name="_Toc67911751"/>
      <w:bookmarkStart w:id="4683" w:name="_Toc74841843"/>
      <w:bookmarkStart w:id="4684" w:name="_Toc76503623"/>
      <w:bookmarkStart w:id="4685" w:name="_Toc83041478"/>
      <w:bookmarkStart w:id="4686" w:name="_Toc89853874"/>
      <w:bookmarkStart w:id="4687" w:name="_Toc98668243"/>
      <w:bookmarkStart w:id="4688" w:name="_Toc130911383"/>
      <w:bookmarkStart w:id="4689" w:name="_Toc137374606"/>
      <w:bookmarkStart w:id="4690" w:name="_Toc210411535"/>
      <w:r w:rsidRPr="009202AA">
        <w:t>9.5.3.2</w:t>
      </w:r>
      <w:r w:rsidRPr="009202AA">
        <w:tab/>
        <w:t>Minimum requirement for MSR operation</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4691" w:name="_Toc21096679"/>
      <w:bookmarkStart w:id="4692" w:name="_Toc29763646"/>
      <w:bookmarkStart w:id="4693" w:name="_Toc36030117"/>
      <w:bookmarkStart w:id="4694" w:name="_Toc37180017"/>
      <w:bookmarkStart w:id="4695" w:name="_Toc45869717"/>
      <w:bookmarkStart w:id="4696" w:name="_Toc52555516"/>
      <w:bookmarkStart w:id="4697" w:name="_Toc61126336"/>
      <w:bookmarkStart w:id="4698" w:name="_Toc67911752"/>
      <w:bookmarkStart w:id="4699" w:name="_Toc74841844"/>
      <w:bookmarkStart w:id="4700" w:name="_Toc76503624"/>
      <w:bookmarkStart w:id="4701" w:name="_Toc83041479"/>
      <w:bookmarkStart w:id="4702" w:name="_Toc89853875"/>
      <w:bookmarkStart w:id="4703" w:name="_Toc98668244"/>
      <w:bookmarkStart w:id="4704" w:name="_Toc130911384"/>
      <w:bookmarkStart w:id="4705" w:name="_Toc137374607"/>
      <w:bookmarkStart w:id="4706" w:name="_Toc210411536"/>
      <w:r w:rsidRPr="009202AA">
        <w:t>9.5.3.3</w:t>
      </w:r>
      <w:r w:rsidRPr="009202AA">
        <w:tab/>
        <w:t>Minimum requirement for single RAT UTRA operation</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4707" w:name="_Toc21096680"/>
      <w:bookmarkStart w:id="4708" w:name="_Toc29763647"/>
      <w:bookmarkStart w:id="4709" w:name="_Toc36030118"/>
      <w:bookmarkStart w:id="4710" w:name="_Toc37180018"/>
      <w:bookmarkStart w:id="4711" w:name="_Toc45869718"/>
      <w:bookmarkStart w:id="4712" w:name="_Toc52555517"/>
      <w:bookmarkStart w:id="4713" w:name="_Toc61126337"/>
      <w:bookmarkStart w:id="4714" w:name="_Toc67911753"/>
      <w:bookmarkStart w:id="4715" w:name="_Toc74841845"/>
      <w:bookmarkStart w:id="4716" w:name="_Toc76503625"/>
      <w:bookmarkStart w:id="4717" w:name="_Toc83041480"/>
      <w:bookmarkStart w:id="4718" w:name="_Toc89853876"/>
      <w:bookmarkStart w:id="4719" w:name="_Toc98668245"/>
      <w:bookmarkStart w:id="4720" w:name="_Toc130911385"/>
      <w:bookmarkStart w:id="4721" w:name="_Toc137374608"/>
      <w:bookmarkStart w:id="4722" w:name="_Toc210411537"/>
      <w:r w:rsidRPr="009202AA">
        <w:t>9.5.3.4</w:t>
      </w:r>
      <w:r w:rsidRPr="009202AA">
        <w:tab/>
        <w:t>Minimum requirement for single RAT E-UTRA operation</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4723" w:name="_Toc21096681"/>
      <w:bookmarkStart w:id="4724" w:name="_Toc29763648"/>
      <w:bookmarkStart w:id="4725" w:name="_Toc36030119"/>
      <w:bookmarkStart w:id="4726" w:name="_Toc37180019"/>
      <w:bookmarkStart w:id="4727" w:name="_Toc45869719"/>
      <w:bookmarkStart w:id="4728" w:name="_Toc52555518"/>
      <w:bookmarkStart w:id="4729" w:name="_Toc61126338"/>
      <w:bookmarkStart w:id="4730" w:name="_Toc67911754"/>
      <w:bookmarkStart w:id="4731" w:name="_Toc74841846"/>
      <w:bookmarkStart w:id="4732" w:name="_Toc76503626"/>
      <w:bookmarkStart w:id="4733" w:name="_Toc83041481"/>
      <w:bookmarkStart w:id="4734" w:name="_Toc89853877"/>
      <w:bookmarkStart w:id="4735" w:name="_Toc98668246"/>
      <w:bookmarkStart w:id="4736" w:name="_Toc130911386"/>
      <w:bookmarkStart w:id="4737" w:name="_Toc137374609"/>
      <w:bookmarkStart w:id="4738" w:name="_Toc210411538"/>
      <w:r w:rsidRPr="009202AA">
        <w:t>9.6</w:t>
      </w:r>
      <w:r w:rsidRPr="009202AA">
        <w:tab/>
        <w:t>OTA Transmitted signal quality</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3A68B5A6" w14:textId="77777777" w:rsidR="004C4A70" w:rsidRPr="009202AA" w:rsidRDefault="004C4A70" w:rsidP="004C4A70">
      <w:pPr>
        <w:pStyle w:val="Heading3"/>
      </w:pPr>
      <w:bookmarkStart w:id="4739" w:name="_Toc21096682"/>
      <w:bookmarkStart w:id="4740" w:name="_Toc29763649"/>
      <w:bookmarkStart w:id="4741" w:name="_Toc36030120"/>
      <w:bookmarkStart w:id="4742" w:name="_Toc37180020"/>
      <w:bookmarkStart w:id="4743" w:name="_Toc45869720"/>
      <w:bookmarkStart w:id="4744" w:name="_Toc52555519"/>
      <w:bookmarkStart w:id="4745" w:name="_Toc61126339"/>
      <w:bookmarkStart w:id="4746" w:name="_Toc67911755"/>
      <w:bookmarkStart w:id="4747" w:name="_Toc74841847"/>
      <w:bookmarkStart w:id="4748" w:name="_Toc76503627"/>
      <w:bookmarkStart w:id="4749" w:name="_Toc83041482"/>
      <w:bookmarkStart w:id="4750" w:name="_Toc89853878"/>
      <w:bookmarkStart w:id="4751" w:name="_Toc98668247"/>
      <w:bookmarkStart w:id="4752" w:name="_Toc130911387"/>
      <w:bookmarkStart w:id="4753" w:name="_Toc137374610"/>
      <w:bookmarkStart w:id="4754" w:name="_Toc210411539"/>
      <w:r w:rsidRPr="009202AA">
        <w:t>9.6.1</w:t>
      </w:r>
      <w:r w:rsidRPr="009202AA">
        <w:tab/>
        <w:t>General</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4755" w:name="_Toc21096683"/>
      <w:bookmarkStart w:id="4756" w:name="_Toc29763650"/>
      <w:bookmarkStart w:id="4757" w:name="_Toc36030121"/>
      <w:bookmarkStart w:id="4758" w:name="_Toc37180021"/>
      <w:bookmarkStart w:id="4759" w:name="_Toc45869721"/>
      <w:bookmarkStart w:id="4760" w:name="_Toc52555520"/>
      <w:bookmarkStart w:id="4761" w:name="_Toc61126340"/>
      <w:bookmarkStart w:id="4762" w:name="_Toc67911756"/>
      <w:bookmarkStart w:id="4763" w:name="_Toc74841848"/>
      <w:bookmarkStart w:id="4764" w:name="_Toc76503628"/>
      <w:bookmarkStart w:id="4765" w:name="_Toc83041483"/>
      <w:bookmarkStart w:id="4766" w:name="_Toc89853879"/>
      <w:bookmarkStart w:id="4767" w:name="_Toc98668248"/>
      <w:bookmarkStart w:id="4768" w:name="_Toc130911388"/>
      <w:bookmarkStart w:id="4769" w:name="_Toc137374611"/>
      <w:bookmarkStart w:id="4770" w:name="_Toc210411540"/>
      <w:r w:rsidRPr="009202AA">
        <w:t>9.6.2</w:t>
      </w:r>
      <w:r w:rsidRPr="009202AA">
        <w:tab/>
        <w:t>OTA Frequency Error</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52319ACD" w14:textId="77777777" w:rsidR="004C4A70" w:rsidRPr="009202AA" w:rsidRDefault="004C4A70" w:rsidP="004C4A70">
      <w:pPr>
        <w:pStyle w:val="Heading4"/>
      </w:pPr>
      <w:bookmarkStart w:id="4771" w:name="_Toc21096684"/>
      <w:bookmarkStart w:id="4772" w:name="_Toc29763651"/>
      <w:bookmarkStart w:id="4773" w:name="_Toc36030122"/>
      <w:bookmarkStart w:id="4774" w:name="_Toc37180022"/>
      <w:bookmarkStart w:id="4775" w:name="_Toc45869722"/>
      <w:bookmarkStart w:id="4776" w:name="_Toc52555521"/>
      <w:bookmarkStart w:id="4777" w:name="_Toc61126341"/>
      <w:bookmarkStart w:id="4778" w:name="_Toc67911757"/>
      <w:bookmarkStart w:id="4779" w:name="_Toc74841849"/>
      <w:bookmarkStart w:id="4780" w:name="_Toc76503629"/>
      <w:bookmarkStart w:id="4781" w:name="_Toc83041484"/>
      <w:bookmarkStart w:id="4782" w:name="_Toc89853880"/>
      <w:bookmarkStart w:id="4783" w:name="_Toc98668249"/>
      <w:bookmarkStart w:id="4784" w:name="_Toc130911389"/>
      <w:bookmarkStart w:id="4785" w:name="_Toc137374612"/>
      <w:bookmarkStart w:id="4786" w:name="_Toc210411541"/>
      <w:r w:rsidRPr="009202AA">
        <w:t>9.6.2.1</w:t>
      </w:r>
      <w:r w:rsidRPr="009202AA">
        <w:tab/>
        <w:t>General</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4787" w:name="_Toc21096685"/>
      <w:bookmarkStart w:id="4788" w:name="_Toc29763652"/>
      <w:bookmarkStart w:id="4789" w:name="_Toc36030123"/>
      <w:bookmarkStart w:id="4790" w:name="_Toc37180023"/>
      <w:bookmarkStart w:id="4791" w:name="_Toc45869723"/>
      <w:bookmarkStart w:id="4792" w:name="_Toc52555522"/>
      <w:bookmarkStart w:id="4793" w:name="_Toc61126342"/>
      <w:bookmarkStart w:id="4794" w:name="_Toc67911758"/>
      <w:bookmarkStart w:id="4795" w:name="_Toc74841850"/>
      <w:bookmarkStart w:id="4796" w:name="_Toc76503630"/>
      <w:bookmarkStart w:id="4797" w:name="_Toc83041485"/>
      <w:bookmarkStart w:id="4798" w:name="_Toc89853881"/>
      <w:bookmarkStart w:id="4799" w:name="_Toc98668250"/>
      <w:bookmarkStart w:id="4800" w:name="_Toc130911390"/>
      <w:bookmarkStart w:id="4801" w:name="_Toc137374613"/>
      <w:bookmarkStart w:id="4802" w:name="_Toc210411542"/>
      <w:r w:rsidRPr="009202AA">
        <w:t>9.6.2.2</w:t>
      </w:r>
      <w:r w:rsidRPr="009202AA">
        <w:tab/>
        <w:t>Minimum requirement for MSR operation</w:t>
      </w:r>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4803" w:name="_Toc21096686"/>
      <w:bookmarkStart w:id="4804" w:name="_Toc29763653"/>
      <w:bookmarkStart w:id="4805" w:name="_Toc36030124"/>
      <w:bookmarkStart w:id="4806" w:name="_Toc37180024"/>
      <w:bookmarkStart w:id="4807" w:name="_Toc45869724"/>
      <w:bookmarkStart w:id="4808" w:name="_Toc52555523"/>
      <w:bookmarkStart w:id="4809" w:name="_Toc61126343"/>
      <w:bookmarkStart w:id="4810" w:name="_Toc67911759"/>
      <w:bookmarkStart w:id="4811" w:name="_Toc74841851"/>
      <w:bookmarkStart w:id="4812" w:name="_Toc76503631"/>
      <w:bookmarkStart w:id="4813" w:name="_Toc83041486"/>
      <w:bookmarkStart w:id="4814" w:name="_Toc89853882"/>
      <w:bookmarkStart w:id="4815" w:name="_Toc98668251"/>
      <w:bookmarkStart w:id="4816" w:name="_Toc130911391"/>
      <w:bookmarkStart w:id="4817" w:name="_Toc137374614"/>
      <w:bookmarkStart w:id="4818" w:name="_Toc210411543"/>
      <w:r w:rsidRPr="009202AA">
        <w:t>9.6.2.3</w:t>
      </w:r>
      <w:r w:rsidRPr="009202AA">
        <w:tab/>
        <w:t>Minimum requirement for single RAT UTRA operation</w:t>
      </w:r>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4819" w:name="_Toc21096687"/>
      <w:bookmarkStart w:id="4820" w:name="_Toc29763654"/>
      <w:bookmarkStart w:id="4821" w:name="_Toc36030125"/>
      <w:bookmarkStart w:id="4822" w:name="_Toc37180025"/>
      <w:bookmarkStart w:id="4823" w:name="_Toc45869725"/>
      <w:bookmarkStart w:id="4824" w:name="_Toc52555524"/>
      <w:bookmarkStart w:id="4825" w:name="_Toc61126344"/>
      <w:bookmarkStart w:id="4826" w:name="_Toc67911760"/>
      <w:bookmarkStart w:id="4827" w:name="_Toc74841852"/>
      <w:bookmarkStart w:id="4828" w:name="_Toc76503632"/>
      <w:bookmarkStart w:id="4829" w:name="_Toc83041487"/>
      <w:bookmarkStart w:id="4830" w:name="_Toc89853883"/>
      <w:bookmarkStart w:id="4831" w:name="_Toc98668252"/>
      <w:bookmarkStart w:id="4832" w:name="_Toc130911392"/>
      <w:bookmarkStart w:id="4833" w:name="_Toc137374615"/>
      <w:bookmarkStart w:id="4834" w:name="_Toc210411544"/>
      <w:r w:rsidRPr="009202AA">
        <w:t>9.6.2.4</w:t>
      </w:r>
      <w:r w:rsidRPr="009202AA">
        <w:tab/>
        <w:t>Minimum requirement for single RAT E-UTRA operation</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4835" w:name="_Toc21096688"/>
      <w:bookmarkStart w:id="4836" w:name="_Toc29763655"/>
      <w:bookmarkStart w:id="4837" w:name="_Toc36030126"/>
      <w:bookmarkStart w:id="4838" w:name="_Toc37180026"/>
      <w:bookmarkStart w:id="4839" w:name="_Toc45869726"/>
      <w:bookmarkStart w:id="4840" w:name="_Toc52555525"/>
      <w:bookmarkStart w:id="4841" w:name="_Toc61126345"/>
      <w:bookmarkStart w:id="4842" w:name="_Toc67911761"/>
      <w:bookmarkStart w:id="4843" w:name="_Toc74841853"/>
      <w:bookmarkStart w:id="4844" w:name="_Toc76503633"/>
      <w:bookmarkStart w:id="4845" w:name="_Toc83041488"/>
      <w:bookmarkStart w:id="4846" w:name="_Toc89853884"/>
      <w:bookmarkStart w:id="4847" w:name="_Toc98668253"/>
      <w:bookmarkStart w:id="4848" w:name="_Toc130911393"/>
      <w:bookmarkStart w:id="4849" w:name="_Toc137374616"/>
      <w:bookmarkStart w:id="4850" w:name="_Toc210411545"/>
      <w:r w:rsidRPr="009202AA">
        <w:t>9.6.3</w:t>
      </w:r>
      <w:r w:rsidRPr="009202AA">
        <w:tab/>
        <w:t>OTA Time alignment error</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p>
    <w:p w14:paraId="6F6FEDD3" w14:textId="77777777" w:rsidR="004C4A70" w:rsidRPr="009202AA" w:rsidRDefault="004C4A70" w:rsidP="004C4A70">
      <w:pPr>
        <w:pStyle w:val="Heading4"/>
      </w:pPr>
      <w:bookmarkStart w:id="4851" w:name="_Toc21096689"/>
      <w:bookmarkStart w:id="4852" w:name="_Toc29763656"/>
      <w:bookmarkStart w:id="4853" w:name="_Toc36030127"/>
      <w:bookmarkStart w:id="4854" w:name="_Toc37180027"/>
      <w:bookmarkStart w:id="4855" w:name="_Toc45869727"/>
      <w:bookmarkStart w:id="4856" w:name="_Toc52555526"/>
      <w:bookmarkStart w:id="4857" w:name="_Toc61126346"/>
      <w:bookmarkStart w:id="4858" w:name="_Toc67911762"/>
      <w:bookmarkStart w:id="4859" w:name="_Toc74841854"/>
      <w:bookmarkStart w:id="4860" w:name="_Toc76503634"/>
      <w:bookmarkStart w:id="4861" w:name="_Toc83041489"/>
      <w:bookmarkStart w:id="4862" w:name="_Toc89853885"/>
      <w:bookmarkStart w:id="4863" w:name="_Toc98668254"/>
      <w:bookmarkStart w:id="4864" w:name="_Toc130911394"/>
      <w:bookmarkStart w:id="4865" w:name="_Toc137374617"/>
      <w:bookmarkStart w:id="4866" w:name="_Toc210411546"/>
      <w:r w:rsidRPr="009202AA">
        <w:t>9.6.3.1</w:t>
      </w:r>
      <w:r w:rsidRPr="009202AA">
        <w:tab/>
        <w:t>General</w:t>
      </w:r>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4867" w:name="_Toc21096690"/>
      <w:bookmarkStart w:id="4868" w:name="_Toc29763657"/>
      <w:bookmarkStart w:id="4869" w:name="_Toc36030128"/>
      <w:bookmarkStart w:id="4870" w:name="_Toc37180028"/>
      <w:bookmarkStart w:id="4871" w:name="_Toc45869728"/>
      <w:bookmarkStart w:id="4872" w:name="_Toc52555527"/>
      <w:bookmarkStart w:id="4873" w:name="_Toc61126347"/>
      <w:bookmarkStart w:id="4874" w:name="_Toc67911763"/>
      <w:bookmarkStart w:id="4875" w:name="_Toc74841855"/>
      <w:bookmarkStart w:id="4876" w:name="_Toc76503635"/>
      <w:bookmarkStart w:id="4877" w:name="_Toc83041490"/>
      <w:bookmarkStart w:id="4878" w:name="_Toc89853886"/>
      <w:bookmarkStart w:id="4879" w:name="_Toc98668255"/>
      <w:bookmarkStart w:id="4880" w:name="_Toc130911395"/>
      <w:bookmarkStart w:id="4881" w:name="_Toc137374618"/>
      <w:bookmarkStart w:id="4882" w:name="_Toc210411547"/>
      <w:r w:rsidRPr="009202AA">
        <w:t>9.6.3.2</w:t>
      </w:r>
      <w:r w:rsidRPr="009202AA">
        <w:tab/>
        <w:t>Minimum requirement for MSR operation</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4883" w:name="_Toc21096691"/>
      <w:bookmarkStart w:id="4884" w:name="_Toc29763658"/>
      <w:bookmarkStart w:id="4885" w:name="_Toc36030129"/>
      <w:bookmarkStart w:id="4886" w:name="_Toc37180029"/>
      <w:bookmarkStart w:id="4887" w:name="_Toc45869729"/>
      <w:bookmarkStart w:id="4888" w:name="_Toc52555528"/>
      <w:bookmarkStart w:id="4889" w:name="_Toc61126348"/>
      <w:bookmarkStart w:id="4890" w:name="_Toc67911764"/>
      <w:bookmarkStart w:id="4891" w:name="_Toc74841856"/>
      <w:bookmarkStart w:id="4892" w:name="_Toc76503636"/>
      <w:bookmarkStart w:id="4893" w:name="_Toc83041491"/>
      <w:bookmarkStart w:id="4894" w:name="_Toc89853887"/>
      <w:bookmarkStart w:id="4895" w:name="_Toc98668256"/>
      <w:bookmarkStart w:id="4896" w:name="_Toc130911396"/>
      <w:bookmarkStart w:id="4897" w:name="_Toc137374619"/>
      <w:bookmarkStart w:id="4898" w:name="_Toc210411548"/>
      <w:r w:rsidRPr="009202AA">
        <w:t>9.6.3.3</w:t>
      </w:r>
      <w:r w:rsidRPr="009202AA">
        <w:tab/>
        <w:t>Minimum requirement for single RAT UTRA operation</w:t>
      </w:r>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4899" w:name="_Toc21096692"/>
      <w:bookmarkStart w:id="4900" w:name="_Toc29763659"/>
      <w:bookmarkStart w:id="4901" w:name="_Toc36030130"/>
      <w:bookmarkStart w:id="4902" w:name="_Toc37180030"/>
      <w:bookmarkStart w:id="4903" w:name="_Toc45869730"/>
      <w:bookmarkStart w:id="4904" w:name="_Toc52555529"/>
      <w:bookmarkStart w:id="4905" w:name="_Toc61126349"/>
      <w:bookmarkStart w:id="4906" w:name="_Toc67911765"/>
      <w:bookmarkStart w:id="4907" w:name="_Toc74841857"/>
      <w:bookmarkStart w:id="4908" w:name="_Toc76503637"/>
      <w:bookmarkStart w:id="4909" w:name="_Toc83041492"/>
      <w:bookmarkStart w:id="4910" w:name="_Toc89853888"/>
      <w:bookmarkStart w:id="4911" w:name="_Toc98668257"/>
      <w:bookmarkStart w:id="4912" w:name="_Toc130911397"/>
      <w:bookmarkStart w:id="4913" w:name="_Toc137374620"/>
      <w:bookmarkStart w:id="4914" w:name="_Toc210411549"/>
      <w:r w:rsidRPr="009202AA">
        <w:t>9.6.3.4</w:t>
      </w:r>
      <w:r w:rsidRPr="009202AA">
        <w:tab/>
        <w:t>Minimum requirement for single RAT E-UTRA operation</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4915" w:name="_Toc21096693"/>
      <w:bookmarkStart w:id="4916" w:name="_Toc29763660"/>
      <w:bookmarkStart w:id="4917" w:name="_Toc36030131"/>
      <w:bookmarkStart w:id="4918" w:name="_Toc37180031"/>
      <w:bookmarkStart w:id="4919" w:name="_Toc45869731"/>
      <w:bookmarkStart w:id="4920" w:name="_Toc52555530"/>
      <w:bookmarkStart w:id="4921" w:name="_Toc61126350"/>
      <w:bookmarkStart w:id="4922" w:name="_Toc67911766"/>
      <w:bookmarkStart w:id="4923" w:name="_Toc74841858"/>
      <w:bookmarkStart w:id="4924" w:name="_Toc76503638"/>
      <w:bookmarkStart w:id="4925" w:name="_Toc83041493"/>
      <w:bookmarkStart w:id="4926" w:name="_Toc89853889"/>
      <w:bookmarkStart w:id="4927" w:name="_Toc98668258"/>
      <w:bookmarkStart w:id="4928" w:name="_Toc130911398"/>
      <w:bookmarkStart w:id="4929" w:name="_Toc137374621"/>
      <w:bookmarkStart w:id="4930" w:name="_Toc210411550"/>
      <w:r w:rsidRPr="009202AA">
        <w:t>9.6.4</w:t>
      </w:r>
      <w:r w:rsidRPr="009202AA">
        <w:tab/>
        <w:t>OTA Modulation quality</w:t>
      </w:r>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p>
    <w:p w14:paraId="062CED22" w14:textId="77777777" w:rsidR="004C4A70" w:rsidRPr="009202AA" w:rsidRDefault="004C4A70" w:rsidP="004C4A70">
      <w:pPr>
        <w:pStyle w:val="Heading4"/>
      </w:pPr>
      <w:bookmarkStart w:id="4931" w:name="_Toc21096694"/>
      <w:bookmarkStart w:id="4932" w:name="_Toc29763661"/>
      <w:bookmarkStart w:id="4933" w:name="_Toc36030132"/>
      <w:bookmarkStart w:id="4934" w:name="_Toc37180032"/>
      <w:bookmarkStart w:id="4935" w:name="_Toc45869732"/>
      <w:bookmarkStart w:id="4936" w:name="_Toc52555531"/>
      <w:bookmarkStart w:id="4937" w:name="_Toc61126351"/>
      <w:bookmarkStart w:id="4938" w:name="_Toc67911767"/>
      <w:bookmarkStart w:id="4939" w:name="_Toc74841859"/>
      <w:bookmarkStart w:id="4940" w:name="_Toc76503639"/>
      <w:bookmarkStart w:id="4941" w:name="_Toc83041494"/>
      <w:bookmarkStart w:id="4942" w:name="_Toc89853890"/>
      <w:bookmarkStart w:id="4943" w:name="_Toc98668259"/>
      <w:bookmarkStart w:id="4944" w:name="_Toc130911399"/>
      <w:bookmarkStart w:id="4945" w:name="_Toc137374622"/>
      <w:bookmarkStart w:id="4946" w:name="_Toc210411551"/>
      <w:r w:rsidRPr="009202AA">
        <w:t>9.6.4.1</w:t>
      </w:r>
      <w:r w:rsidRPr="009202AA">
        <w:tab/>
        <w:t>General</w:t>
      </w:r>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4947" w:name="_Toc21096695"/>
      <w:bookmarkStart w:id="4948" w:name="_Toc29763662"/>
      <w:bookmarkStart w:id="4949" w:name="_Toc36030133"/>
      <w:bookmarkStart w:id="4950" w:name="_Toc37180033"/>
      <w:bookmarkStart w:id="4951" w:name="_Toc45869733"/>
      <w:bookmarkStart w:id="4952" w:name="_Toc52555532"/>
      <w:bookmarkStart w:id="4953" w:name="_Toc61126352"/>
      <w:bookmarkStart w:id="4954" w:name="_Toc67911768"/>
      <w:bookmarkStart w:id="4955" w:name="_Toc74841860"/>
      <w:bookmarkStart w:id="4956" w:name="_Toc76503640"/>
      <w:bookmarkStart w:id="4957" w:name="_Toc83041495"/>
      <w:bookmarkStart w:id="4958" w:name="_Toc89853891"/>
      <w:bookmarkStart w:id="4959" w:name="_Toc98668260"/>
      <w:bookmarkStart w:id="4960" w:name="_Toc130911400"/>
      <w:bookmarkStart w:id="4961" w:name="_Toc137374623"/>
      <w:bookmarkStart w:id="4962" w:name="_Toc210411552"/>
      <w:r w:rsidRPr="009202AA">
        <w:t>9.6.4.2</w:t>
      </w:r>
      <w:r w:rsidRPr="009202AA">
        <w:tab/>
        <w:t>Minimum requirement for MSR operation</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4963" w:name="_Toc21096696"/>
      <w:bookmarkStart w:id="4964" w:name="_Toc29763663"/>
      <w:bookmarkStart w:id="4965" w:name="_Toc36030134"/>
      <w:bookmarkStart w:id="4966" w:name="_Toc37180034"/>
      <w:bookmarkStart w:id="4967" w:name="_Toc45869734"/>
      <w:bookmarkStart w:id="4968" w:name="_Toc52555533"/>
      <w:bookmarkStart w:id="4969" w:name="_Toc61126353"/>
      <w:bookmarkStart w:id="4970" w:name="_Toc67911769"/>
      <w:bookmarkStart w:id="4971" w:name="_Toc74841861"/>
      <w:bookmarkStart w:id="4972" w:name="_Toc76503641"/>
      <w:bookmarkStart w:id="4973" w:name="_Toc83041496"/>
      <w:bookmarkStart w:id="4974" w:name="_Toc89853892"/>
      <w:bookmarkStart w:id="4975" w:name="_Toc98668261"/>
      <w:bookmarkStart w:id="4976" w:name="_Toc130911401"/>
      <w:bookmarkStart w:id="4977" w:name="_Toc137374624"/>
      <w:bookmarkStart w:id="4978" w:name="_Toc210411553"/>
      <w:r w:rsidRPr="009202AA">
        <w:t>9.6.4.3</w:t>
      </w:r>
      <w:r w:rsidRPr="009202AA">
        <w:tab/>
        <w:t>Minimum requirement for single RAT UTRA operation</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4979" w:name="_Toc21096697"/>
      <w:bookmarkStart w:id="4980" w:name="_Toc29763664"/>
      <w:bookmarkStart w:id="4981" w:name="_Toc36030135"/>
      <w:bookmarkStart w:id="4982" w:name="_Toc37180035"/>
      <w:bookmarkStart w:id="4983" w:name="_Toc45869735"/>
      <w:bookmarkStart w:id="4984" w:name="_Toc52555534"/>
      <w:bookmarkStart w:id="4985" w:name="_Toc61126354"/>
      <w:bookmarkStart w:id="4986" w:name="_Toc67911770"/>
      <w:bookmarkStart w:id="4987" w:name="_Toc74841862"/>
      <w:bookmarkStart w:id="4988" w:name="_Toc76503642"/>
      <w:bookmarkStart w:id="4989" w:name="_Toc83041497"/>
      <w:bookmarkStart w:id="4990" w:name="_Toc89853893"/>
      <w:bookmarkStart w:id="4991" w:name="_Toc98668262"/>
      <w:bookmarkStart w:id="4992" w:name="_Toc130911402"/>
      <w:bookmarkStart w:id="4993" w:name="_Toc137374625"/>
      <w:bookmarkStart w:id="4994" w:name="_Toc210411554"/>
      <w:r w:rsidRPr="009202AA">
        <w:t>9.6.4.4</w:t>
      </w:r>
      <w:r w:rsidRPr="009202AA">
        <w:tab/>
        <w:t>Minimum requirement for single RAT E-UTRA operation</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4995" w:name="_Toc21096698"/>
      <w:bookmarkStart w:id="4996" w:name="_Toc29763665"/>
      <w:bookmarkStart w:id="4997" w:name="_Toc36030136"/>
      <w:bookmarkStart w:id="4998" w:name="_Toc37180036"/>
      <w:bookmarkStart w:id="4999" w:name="_Toc45869736"/>
      <w:bookmarkStart w:id="5000" w:name="_Toc52555535"/>
      <w:bookmarkStart w:id="5001" w:name="_Toc61126355"/>
      <w:bookmarkStart w:id="5002" w:name="_Toc67911771"/>
      <w:bookmarkStart w:id="5003" w:name="_Toc74841863"/>
      <w:bookmarkStart w:id="5004" w:name="_Toc76503643"/>
      <w:bookmarkStart w:id="5005" w:name="_Toc83041498"/>
      <w:bookmarkStart w:id="5006" w:name="_Toc89853894"/>
      <w:bookmarkStart w:id="5007" w:name="_Toc98668263"/>
      <w:bookmarkStart w:id="5008" w:name="_Toc130911403"/>
      <w:bookmarkStart w:id="5009" w:name="_Toc137374626"/>
      <w:bookmarkStart w:id="5010" w:name="_Toc210411555"/>
      <w:r w:rsidRPr="009202AA">
        <w:t>9.6.5</w:t>
      </w:r>
      <w:r w:rsidRPr="009202AA">
        <w:tab/>
        <w:t>OTA Transmit pulse shape filter</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p>
    <w:p w14:paraId="74708687" w14:textId="77777777" w:rsidR="004C4A70" w:rsidRPr="009202AA" w:rsidRDefault="004C4A70" w:rsidP="004C4A70">
      <w:pPr>
        <w:pStyle w:val="Heading4"/>
      </w:pPr>
      <w:bookmarkStart w:id="5011" w:name="_Toc21096699"/>
      <w:bookmarkStart w:id="5012" w:name="_Toc29763666"/>
      <w:bookmarkStart w:id="5013" w:name="_Toc36030137"/>
      <w:bookmarkStart w:id="5014" w:name="_Toc37180037"/>
      <w:bookmarkStart w:id="5015" w:name="_Toc45869737"/>
      <w:bookmarkStart w:id="5016" w:name="_Toc52555536"/>
      <w:bookmarkStart w:id="5017" w:name="_Toc61126356"/>
      <w:bookmarkStart w:id="5018" w:name="_Toc67911772"/>
      <w:bookmarkStart w:id="5019" w:name="_Toc74841864"/>
      <w:bookmarkStart w:id="5020" w:name="_Toc76503644"/>
      <w:bookmarkStart w:id="5021" w:name="_Toc83041499"/>
      <w:bookmarkStart w:id="5022" w:name="_Toc89853895"/>
      <w:bookmarkStart w:id="5023" w:name="_Toc98668264"/>
      <w:bookmarkStart w:id="5024" w:name="_Toc130911404"/>
      <w:bookmarkStart w:id="5025" w:name="_Toc137374627"/>
      <w:bookmarkStart w:id="5026" w:name="_Toc210411556"/>
      <w:r w:rsidRPr="009202AA">
        <w:t>9.6.5.1</w:t>
      </w:r>
      <w:r w:rsidRPr="009202AA">
        <w:tab/>
        <w:t>General</w:t>
      </w:r>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5027" w:name="_Toc21096700"/>
      <w:bookmarkStart w:id="5028" w:name="_Toc29763667"/>
      <w:bookmarkStart w:id="5029" w:name="_Toc36030138"/>
      <w:bookmarkStart w:id="5030" w:name="_Toc37180038"/>
      <w:bookmarkStart w:id="5031" w:name="_Toc45869738"/>
      <w:bookmarkStart w:id="5032" w:name="_Toc52555537"/>
      <w:bookmarkStart w:id="5033" w:name="_Toc61126357"/>
      <w:bookmarkStart w:id="5034" w:name="_Toc67911773"/>
      <w:bookmarkStart w:id="5035" w:name="_Toc74841865"/>
      <w:bookmarkStart w:id="5036" w:name="_Toc76503645"/>
      <w:bookmarkStart w:id="5037" w:name="_Toc83041500"/>
      <w:bookmarkStart w:id="5038" w:name="_Toc89853896"/>
      <w:bookmarkStart w:id="5039" w:name="_Toc98668265"/>
      <w:bookmarkStart w:id="5040" w:name="_Toc130911405"/>
      <w:bookmarkStart w:id="5041" w:name="_Toc137374628"/>
      <w:bookmarkStart w:id="5042" w:name="_Toc210411557"/>
      <w:r w:rsidRPr="009202AA">
        <w:t>9.7</w:t>
      </w:r>
      <w:r w:rsidRPr="009202AA">
        <w:tab/>
        <w:t>OTA Unwanted Emissions</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675513EF" w14:textId="77777777" w:rsidR="004C4A70" w:rsidRPr="009202AA" w:rsidRDefault="004C4A70" w:rsidP="004C4A70">
      <w:pPr>
        <w:pStyle w:val="Heading3"/>
      </w:pPr>
      <w:bookmarkStart w:id="5043" w:name="_Toc21096701"/>
      <w:bookmarkStart w:id="5044" w:name="_Toc29763668"/>
      <w:bookmarkStart w:id="5045" w:name="_Toc36030139"/>
      <w:bookmarkStart w:id="5046" w:name="_Toc37180039"/>
      <w:bookmarkStart w:id="5047" w:name="_Toc45869739"/>
      <w:bookmarkStart w:id="5048" w:name="_Toc52555538"/>
      <w:bookmarkStart w:id="5049" w:name="_Toc61126358"/>
      <w:bookmarkStart w:id="5050" w:name="_Toc67911774"/>
      <w:bookmarkStart w:id="5051" w:name="_Toc74841866"/>
      <w:bookmarkStart w:id="5052" w:name="_Toc76503646"/>
      <w:bookmarkStart w:id="5053" w:name="_Toc83041501"/>
      <w:bookmarkStart w:id="5054" w:name="_Toc89853897"/>
      <w:bookmarkStart w:id="5055" w:name="_Toc98668266"/>
      <w:bookmarkStart w:id="5056" w:name="_Toc130911406"/>
      <w:bookmarkStart w:id="5057" w:name="_Toc137374629"/>
      <w:bookmarkStart w:id="5058" w:name="_Toc210411558"/>
      <w:r w:rsidRPr="009202AA">
        <w:t>9.7.1</w:t>
      </w:r>
      <w:r w:rsidRPr="009202AA">
        <w:tab/>
        <w:t>General</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5059" w:name="_Toc21096702"/>
      <w:bookmarkStart w:id="5060" w:name="_Toc29763669"/>
      <w:bookmarkStart w:id="5061" w:name="_Toc36030140"/>
      <w:bookmarkStart w:id="5062" w:name="_Toc37180040"/>
      <w:bookmarkStart w:id="5063" w:name="_Toc45869740"/>
      <w:bookmarkStart w:id="5064" w:name="_Toc52555539"/>
      <w:bookmarkStart w:id="5065" w:name="_Toc61126359"/>
      <w:bookmarkStart w:id="5066" w:name="_Toc67911775"/>
      <w:bookmarkStart w:id="5067" w:name="_Toc74841867"/>
      <w:bookmarkStart w:id="5068" w:name="_Toc76503647"/>
      <w:bookmarkStart w:id="5069" w:name="_Toc83041502"/>
      <w:bookmarkStart w:id="5070" w:name="_Toc89853898"/>
      <w:bookmarkStart w:id="5071" w:name="_Toc98668267"/>
      <w:bookmarkStart w:id="5072" w:name="_Toc130911407"/>
      <w:bookmarkStart w:id="5073" w:name="_Toc137374630"/>
      <w:bookmarkStart w:id="5074" w:name="_Toc210411559"/>
      <w:r w:rsidRPr="009202AA">
        <w:t>9.7.2</w:t>
      </w:r>
      <w:r w:rsidRPr="009202AA">
        <w:tab/>
        <w:t>OTA occupied bandwidth</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262913ED" w14:textId="77777777" w:rsidR="004C4A70" w:rsidRPr="009202AA" w:rsidRDefault="004C4A70" w:rsidP="004C4A70">
      <w:pPr>
        <w:pStyle w:val="Heading4"/>
      </w:pPr>
      <w:bookmarkStart w:id="5075" w:name="_Toc21096703"/>
      <w:bookmarkStart w:id="5076" w:name="_Toc29763670"/>
      <w:bookmarkStart w:id="5077" w:name="_Toc36030141"/>
      <w:bookmarkStart w:id="5078" w:name="_Toc37180041"/>
      <w:bookmarkStart w:id="5079" w:name="_Toc45869741"/>
      <w:bookmarkStart w:id="5080" w:name="_Toc52555540"/>
      <w:bookmarkStart w:id="5081" w:name="_Toc61126360"/>
      <w:bookmarkStart w:id="5082" w:name="_Toc67911776"/>
      <w:bookmarkStart w:id="5083" w:name="_Toc74841868"/>
      <w:bookmarkStart w:id="5084" w:name="_Toc76503648"/>
      <w:bookmarkStart w:id="5085" w:name="_Toc83041503"/>
      <w:bookmarkStart w:id="5086" w:name="_Toc89853899"/>
      <w:bookmarkStart w:id="5087" w:name="_Toc98668268"/>
      <w:bookmarkStart w:id="5088" w:name="_Toc130911408"/>
      <w:bookmarkStart w:id="5089" w:name="_Toc137374631"/>
      <w:bookmarkStart w:id="5090" w:name="_Toc210411560"/>
      <w:r w:rsidRPr="009202AA">
        <w:t>9.7.2.1</w:t>
      </w:r>
      <w:r w:rsidRPr="009202AA">
        <w:tab/>
        <w:t>General</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5091" w:name="_Toc21096704"/>
      <w:bookmarkStart w:id="5092" w:name="_Toc29763671"/>
      <w:bookmarkStart w:id="5093" w:name="_Toc36030142"/>
      <w:bookmarkStart w:id="5094" w:name="_Toc37180042"/>
      <w:bookmarkStart w:id="5095" w:name="_Toc45869742"/>
      <w:bookmarkStart w:id="5096" w:name="_Toc52555541"/>
      <w:bookmarkStart w:id="5097" w:name="_Toc61126361"/>
      <w:bookmarkStart w:id="5098" w:name="_Toc67911777"/>
      <w:bookmarkStart w:id="5099" w:name="_Toc74841869"/>
      <w:bookmarkStart w:id="5100" w:name="_Toc76503649"/>
      <w:bookmarkStart w:id="5101" w:name="_Toc83041504"/>
      <w:bookmarkStart w:id="5102" w:name="_Toc89853900"/>
      <w:bookmarkStart w:id="5103" w:name="_Toc98668269"/>
      <w:bookmarkStart w:id="5104" w:name="_Toc130911409"/>
      <w:bookmarkStart w:id="5105" w:name="_Toc137374632"/>
      <w:bookmarkStart w:id="5106" w:name="_Toc210411561"/>
      <w:r w:rsidRPr="009202AA">
        <w:t>9.7.2.2</w:t>
      </w:r>
      <w:r w:rsidRPr="009202AA">
        <w:tab/>
        <w:t>Minimum requirement for MSR operation</w:t>
      </w:r>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5107" w:name="_Toc21096705"/>
      <w:bookmarkStart w:id="5108" w:name="_Toc29763672"/>
      <w:bookmarkStart w:id="5109" w:name="_Toc36030143"/>
      <w:bookmarkStart w:id="5110" w:name="_Toc37180043"/>
      <w:bookmarkStart w:id="5111" w:name="_Toc45869743"/>
      <w:bookmarkStart w:id="5112" w:name="_Toc52555542"/>
      <w:bookmarkStart w:id="5113" w:name="_Toc61126362"/>
      <w:bookmarkStart w:id="5114" w:name="_Toc67911778"/>
      <w:bookmarkStart w:id="5115" w:name="_Toc74841870"/>
      <w:bookmarkStart w:id="5116" w:name="_Toc76503650"/>
      <w:bookmarkStart w:id="5117" w:name="_Toc83041505"/>
      <w:bookmarkStart w:id="5118" w:name="_Toc89853901"/>
      <w:bookmarkStart w:id="5119" w:name="_Toc98668270"/>
      <w:bookmarkStart w:id="5120" w:name="_Toc130911410"/>
      <w:bookmarkStart w:id="5121" w:name="_Toc137374633"/>
      <w:bookmarkStart w:id="5122" w:name="_Toc210411562"/>
      <w:r w:rsidRPr="009202AA">
        <w:t>9.7.2.3</w:t>
      </w:r>
      <w:r w:rsidRPr="009202AA">
        <w:tab/>
        <w:t>Minimum requirement for single RAT UTRA operation</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5123" w:name="_Toc21096706"/>
      <w:bookmarkStart w:id="5124" w:name="_Toc29763673"/>
      <w:bookmarkStart w:id="5125" w:name="_Toc36030144"/>
      <w:bookmarkStart w:id="5126" w:name="_Toc37180044"/>
      <w:bookmarkStart w:id="5127" w:name="_Toc45869744"/>
      <w:bookmarkStart w:id="5128" w:name="_Toc52555543"/>
      <w:bookmarkStart w:id="5129" w:name="_Toc61126363"/>
      <w:bookmarkStart w:id="5130" w:name="_Toc67911779"/>
      <w:bookmarkStart w:id="5131" w:name="_Toc74841871"/>
      <w:bookmarkStart w:id="5132" w:name="_Toc76503651"/>
      <w:bookmarkStart w:id="5133" w:name="_Toc83041506"/>
      <w:bookmarkStart w:id="5134" w:name="_Toc89853902"/>
      <w:bookmarkStart w:id="5135" w:name="_Toc98668271"/>
      <w:bookmarkStart w:id="5136" w:name="_Toc130911411"/>
      <w:bookmarkStart w:id="5137" w:name="_Toc137374634"/>
      <w:bookmarkStart w:id="5138" w:name="_Toc210411563"/>
      <w:r w:rsidRPr="009202AA">
        <w:t>9.7.2.4</w:t>
      </w:r>
      <w:r w:rsidRPr="009202AA">
        <w:tab/>
        <w:t>Minimum requirement for single RAT E-UTRA operation</w:t>
      </w:r>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5139" w:name="_Toc21096707"/>
      <w:bookmarkStart w:id="5140" w:name="_Toc29763674"/>
      <w:bookmarkStart w:id="5141" w:name="_Toc36030145"/>
      <w:bookmarkStart w:id="5142" w:name="_Toc37180045"/>
      <w:bookmarkStart w:id="5143" w:name="_Toc45869745"/>
      <w:bookmarkStart w:id="5144" w:name="_Toc52555544"/>
      <w:bookmarkStart w:id="5145" w:name="_Toc61126364"/>
      <w:bookmarkStart w:id="5146" w:name="_Toc67911780"/>
      <w:bookmarkStart w:id="5147" w:name="_Toc74841872"/>
      <w:bookmarkStart w:id="5148" w:name="_Toc76503652"/>
      <w:bookmarkStart w:id="5149" w:name="_Toc83041507"/>
      <w:bookmarkStart w:id="5150" w:name="_Toc89853903"/>
      <w:bookmarkStart w:id="5151" w:name="_Toc98668272"/>
      <w:bookmarkStart w:id="5152" w:name="_Toc130911412"/>
      <w:bookmarkStart w:id="5153" w:name="_Toc137374635"/>
      <w:bookmarkStart w:id="5154" w:name="_Toc210411564"/>
      <w:r w:rsidRPr="009202AA">
        <w:t>9.7.3</w:t>
      </w:r>
      <w:r w:rsidRPr="009202AA">
        <w:tab/>
        <w:t>OTA Adjacent Channel Leakage power Ratio</w:t>
      </w:r>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6752DCE9" w14:textId="77777777" w:rsidR="004C4A70" w:rsidRPr="009202AA" w:rsidRDefault="004C4A70" w:rsidP="004C4A70">
      <w:pPr>
        <w:pStyle w:val="Heading4"/>
      </w:pPr>
      <w:bookmarkStart w:id="5155" w:name="_Toc21096708"/>
      <w:bookmarkStart w:id="5156" w:name="_Toc29763675"/>
      <w:bookmarkStart w:id="5157" w:name="_Toc36030146"/>
      <w:bookmarkStart w:id="5158" w:name="_Toc37180046"/>
      <w:bookmarkStart w:id="5159" w:name="_Toc45869746"/>
      <w:bookmarkStart w:id="5160" w:name="_Toc52555545"/>
      <w:bookmarkStart w:id="5161" w:name="_Toc61126365"/>
      <w:bookmarkStart w:id="5162" w:name="_Toc67911781"/>
      <w:bookmarkStart w:id="5163" w:name="_Toc74841873"/>
      <w:bookmarkStart w:id="5164" w:name="_Toc76503653"/>
      <w:bookmarkStart w:id="5165" w:name="_Toc83041508"/>
      <w:bookmarkStart w:id="5166" w:name="_Toc89853904"/>
      <w:bookmarkStart w:id="5167" w:name="_Toc98668273"/>
      <w:bookmarkStart w:id="5168" w:name="_Toc130911413"/>
      <w:bookmarkStart w:id="5169" w:name="_Toc137374636"/>
      <w:bookmarkStart w:id="5170" w:name="_Toc210411565"/>
      <w:r w:rsidRPr="009202AA">
        <w:t>9.7.3.1</w:t>
      </w:r>
      <w:r w:rsidRPr="009202AA">
        <w:tab/>
        <w:t>General</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5171" w:name="_Toc21096709"/>
      <w:bookmarkStart w:id="5172" w:name="_Toc29763676"/>
      <w:bookmarkStart w:id="5173" w:name="_Toc36030147"/>
      <w:bookmarkStart w:id="5174" w:name="_Toc37180047"/>
      <w:bookmarkStart w:id="5175" w:name="_Toc45869747"/>
      <w:bookmarkStart w:id="5176" w:name="_Toc52555546"/>
      <w:bookmarkStart w:id="5177" w:name="_Toc61126366"/>
      <w:bookmarkStart w:id="5178" w:name="_Toc67911782"/>
      <w:bookmarkStart w:id="5179" w:name="_Toc74841874"/>
      <w:bookmarkStart w:id="5180" w:name="_Toc76503654"/>
      <w:bookmarkStart w:id="5181" w:name="_Toc83041509"/>
      <w:bookmarkStart w:id="5182" w:name="_Toc89853905"/>
      <w:bookmarkStart w:id="5183" w:name="_Toc98668274"/>
      <w:bookmarkStart w:id="5184" w:name="_Toc130911414"/>
      <w:bookmarkStart w:id="5185" w:name="_Toc137374637"/>
      <w:bookmarkStart w:id="5186" w:name="_Toc210411566"/>
      <w:r w:rsidRPr="009202AA">
        <w:t>9.7.3.2</w:t>
      </w:r>
      <w:r w:rsidRPr="009202AA">
        <w:tab/>
        <w:t>Minimum requirement for MSR operation</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5187" w:name="_Toc21096710"/>
      <w:bookmarkStart w:id="5188" w:name="_Toc29763677"/>
      <w:bookmarkStart w:id="5189" w:name="_Toc36030148"/>
      <w:bookmarkStart w:id="5190" w:name="_Toc37180048"/>
      <w:bookmarkStart w:id="5191" w:name="_Toc45869748"/>
      <w:bookmarkStart w:id="5192" w:name="_Toc52555547"/>
      <w:bookmarkStart w:id="5193" w:name="_Toc61126367"/>
      <w:bookmarkStart w:id="5194" w:name="_Toc67911783"/>
      <w:bookmarkStart w:id="5195" w:name="_Toc74841875"/>
      <w:bookmarkStart w:id="5196" w:name="_Toc76503655"/>
      <w:bookmarkStart w:id="5197" w:name="_Toc83041510"/>
      <w:bookmarkStart w:id="5198" w:name="_Toc89853906"/>
      <w:bookmarkStart w:id="5199" w:name="_Toc98668275"/>
      <w:bookmarkStart w:id="5200" w:name="_Toc130911415"/>
      <w:bookmarkStart w:id="5201" w:name="_Toc137374638"/>
      <w:bookmarkStart w:id="5202" w:name="_Toc210411567"/>
      <w:r w:rsidRPr="009202AA">
        <w:t>9.7.3.3</w:t>
      </w:r>
      <w:r w:rsidRPr="009202AA">
        <w:tab/>
        <w:t>Minimum requirement for single RAT UTRA operation</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5203" w:name="_Toc21096711"/>
      <w:bookmarkStart w:id="5204" w:name="_Toc29763678"/>
      <w:bookmarkStart w:id="5205" w:name="_Toc36030149"/>
      <w:bookmarkStart w:id="5206" w:name="_Toc37180049"/>
      <w:bookmarkStart w:id="5207" w:name="_Toc45869749"/>
      <w:bookmarkStart w:id="5208" w:name="_Toc52555548"/>
      <w:bookmarkStart w:id="5209" w:name="_Toc61126368"/>
      <w:bookmarkStart w:id="5210" w:name="_Toc67911784"/>
      <w:bookmarkStart w:id="5211" w:name="_Toc74841876"/>
      <w:bookmarkStart w:id="5212" w:name="_Toc76503656"/>
      <w:bookmarkStart w:id="5213" w:name="_Toc83041511"/>
      <w:bookmarkStart w:id="5214" w:name="_Toc89853907"/>
      <w:bookmarkStart w:id="5215" w:name="_Toc98668276"/>
      <w:bookmarkStart w:id="5216" w:name="_Toc130911416"/>
      <w:bookmarkStart w:id="5217" w:name="_Toc137374639"/>
      <w:bookmarkStart w:id="5218" w:name="_Toc210411568"/>
      <w:r w:rsidRPr="009202AA">
        <w:t>9.7.3.4</w:t>
      </w:r>
      <w:r w:rsidRPr="009202AA">
        <w:tab/>
        <w:t>Minimum requirement for single RAT E-UTRA operation</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5219" w:name="_Toc21096712"/>
      <w:bookmarkStart w:id="5220" w:name="_Toc29763679"/>
      <w:bookmarkStart w:id="5221" w:name="_Toc36030150"/>
      <w:bookmarkStart w:id="5222" w:name="_Toc37180050"/>
      <w:bookmarkStart w:id="5223" w:name="_Toc45869750"/>
      <w:bookmarkStart w:id="5224" w:name="_Toc52555549"/>
      <w:bookmarkStart w:id="5225" w:name="_Toc61126369"/>
      <w:bookmarkStart w:id="5226" w:name="_Toc67911785"/>
      <w:bookmarkStart w:id="5227" w:name="_Toc74841877"/>
      <w:bookmarkStart w:id="5228" w:name="_Toc76503657"/>
      <w:bookmarkStart w:id="5229" w:name="_Toc83041512"/>
      <w:bookmarkStart w:id="5230" w:name="_Toc89853908"/>
      <w:bookmarkStart w:id="5231" w:name="_Toc98668277"/>
      <w:bookmarkStart w:id="5232" w:name="_Toc130911417"/>
      <w:bookmarkStart w:id="5233" w:name="_Toc137374640"/>
      <w:bookmarkStart w:id="5234" w:name="_Toc210411569"/>
      <w:r w:rsidRPr="009202AA">
        <w:rPr>
          <w:rFonts w:eastAsia="SimSun"/>
        </w:rPr>
        <w:t>9.7.4</w:t>
      </w:r>
      <w:r w:rsidRPr="009202AA">
        <w:rPr>
          <w:rFonts w:eastAsia="SimSun"/>
        </w:rPr>
        <w:tab/>
        <w:t>OTA Spectrum emission mask</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1A0477DB" w14:textId="77777777" w:rsidR="004C4A70" w:rsidRPr="009202AA" w:rsidRDefault="004C4A70" w:rsidP="004C4A70">
      <w:pPr>
        <w:pStyle w:val="Heading4"/>
        <w:rPr>
          <w:rFonts w:eastAsia="SimSun"/>
        </w:rPr>
      </w:pPr>
      <w:bookmarkStart w:id="5235" w:name="_Toc21096713"/>
      <w:bookmarkStart w:id="5236" w:name="_Toc29763680"/>
      <w:bookmarkStart w:id="5237" w:name="_Toc36030151"/>
      <w:bookmarkStart w:id="5238" w:name="_Toc37180051"/>
      <w:bookmarkStart w:id="5239" w:name="_Toc45869751"/>
      <w:bookmarkStart w:id="5240" w:name="_Toc52555550"/>
      <w:bookmarkStart w:id="5241" w:name="_Toc61126370"/>
      <w:bookmarkStart w:id="5242" w:name="_Toc67911786"/>
      <w:bookmarkStart w:id="5243" w:name="_Toc74841878"/>
      <w:bookmarkStart w:id="5244" w:name="_Toc76503658"/>
      <w:bookmarkStart w:id="5245" w:name="_Toc83041513"/>
      <w:bookmarkStart w:id="5246" w:name="_Toc89853909"/>
      <w:bookmarkStart w:id="5247" w:name="_Toc98668278"/>
      <w:bookmarkStart w:id="5248" w:name="_Toc130911418"/>
      <w:bookmarkStart w:id="5249" w:name="_Toc137374641"/>
      <w:bookmarkStart w:id="5250" w:name="_Toc210411570"/>
      <w:r w:rsidRPr="009202AA">
        <w:rPr>
          <w:rFonts w:eastAsia="SimSun"/>
        </w:rPr>
        <w:t>9.7.4.1</w:t>
      </w:r>
      <w:r w:rsidRPr="009202AA">
        <w:rPr>
          <w:rFonts w:eastAsia="SimSun"/>
        </w:rPr>
        <w:tab/>
        <w:t>General</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5251" w:name="_Toc21096714"/>
      <w:bookmarkStart w:id="5252" w:name="_Toc29763681"/>
      <w:bookmarkStart w:id="5253" w:name="_Toc36030152"/>
      <w:bookmarkStart w:id="5254" w:name="_Toc37180052"/>
      <w:bookmarkStart w:id="5255" w:name="_Toc45869752"/>
      <w:bookmarkStart w:id="5256" w:name="_Toc52555551"/>
      <w:bookmarkStart w:id="5257" w:name="_Toc61126371"/>
      <w:bookmarkStart w:id="5258" w:name="_Toc67911787"/>
      <w:bookmarkStart w:id="5259" w:name="_Toc74841879"/>
      <w:bookmarkStart w:id="5260" w:name="_Toc76503659"/>
      <w:bookmarkStart w:id="5261" w:name="_Toc83041514"/>
      <w:bookmarkStart w:id="5262" w:name="_Toc89853910"/>
      <w:bookmarkStart w:id="5263" w:name="_Toc98668279"/>
      <w:bookmarkStart w:id="5264" w:name="_Toc130911419"/>
      <w:bookmarkStart w:id="5265" w:name="_Toc137374642"/>
      <w:bookmarkStart w:id="5266" w:name="_Toc210411571"/>
      <w:r w:rsidRPr="009202AA">
        <w:rPr>
          <w:rFonts w:eastAsia="SimSun"/>
        </w:rPr>
        <w:t>9.7.4.2</w:t>
      </w:r>
      <w:r w:rsidRPr="009202AA">
        <w:rPr>
          <w:rFonts w:eastAsia="SimSun"/>
        </w:rPr>
        <w:tab/>
        <w:t>Minimum requirement for MSR operation</w:t>
      </w:r>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5267" w:name="_Toc21096715"/>
      <w:bookmarkStart w:id="5268" w:name="_Toc29763682"/>
      <w:bookmarkStart w:id="5269" w:name="_Toc36030153"/>
      <w:bookmarkStart w:id="5270" w:name="_Toc37180053"/>
      <w:bookmarkStart w:id="5271" w:name="_Toc45869753"/>
      <w:bookmarkStart w:id="5272" w:name="_Toc52555552"/>
      <w:bookmarkStart w:id="5273" w:name="_Toc61126372"/>
      <w:bookmarkStart w:id="5274" w:name="_Toc67911788"/>
      <w:bookmarkStart w:id="5275" w:name="_Toc74841880"/>
      <w:bookmarkStart w:id="5276" w:name="_Toc76503660"/>
      <w:bookmarkStart w:id="5277" w:name="_Toc83041515"/>
      <w:bookmarkStart w:id="5278" w:name="_Toc89853911"/>
      <w:bookmarkStart w:id="5279" w:name="_Toc98668280"/>
      <w:bookmarkStart w:id="5280" w:name="_Toc130911420"/>
      <w:bookmarkStart w:id="5281" w:name="_Toc137374643"/>
      <w:bookmarkStart w:id="5282" w:name="_Toc210411572"/>
      <w:r w:rsidRPr="009202AA">
        <w:rPr>
          <w:rFonts w:eastAsia="SimSun"/>
        </w:rPr>
        <w:t>9.7.4.3</w:t>
      </w:r>
      <w:r w:rsidRPr="009202AA">
        <w:rPr>
          <w:rFonts w:eastAsia="SimSun"/>
        </w:rPr>
        <w:tab/>
        <w:t>Minimum requirement for single RAT UTRA operation</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14:paraId="366C5E1A" w14:textId="77777777" w:rsidR="004C4A70" w:rsidRPr="009202AA" w:rsidRDefault="004C4A70" w:rsidP="004C4A70">
      <w:pPr>
        <w:pStyle w:val="Heading5"/>
        <w:rPr>
          <w:rFonts w:eastAsia="SimSun"/>
        </w:rPr>
      </w:pPr>
      <w:bookmarkStart w:id="5283" w:name="_Toc21096716"/>
      <w:bookmarkStart w:id="5284" w:name="_Toc29763683"/>
      <w:bookmarkStart w:id="5285" w:name="_Toc36030154"/>
      <w:bookmarkStart w:id="5286" w:name="_Toc37180054"/>
      <w:bookmarkStart w:id="5287" w:name="_Toc45869754"/>
      <w:bookmarkStart w:id="5288" w:name="_Toc52555553"/>
      <w:bookmarkStart w:id="5289" w:name="_Toc61126373"/>
      <w:bookmarkStart w:id="5290" w:name="_Toc67911789"/>
      <w:bookmarkStart w:id="5291" w:name="_Toc74841881"/>
      <w:bookmarkStart w:id="5292" w:name="_Toc76503661"/>
      <w:bookmarkStart w:id="5293" w:name="_Toc83041516"/>
      <w:bookmarkStart w:id="5294" w:name="_Toc89853912"/>
      <w:bookmarkStart w:id="5295" w:name="_Toc98668281"/>
      <w:bookmarkStart w:id="5296" w:name="_Toc130911421"/>
      <w:bookmarkStart w:id="5297" w:name="_Toc137374644"/>
      <w:bookmarkStart w:id="5298" w:name="_Toc210411573"/>
      <w:r w:rsidRPr="009202AA">
        <w:rPr>
          <w:rFonts w:eastAsia="SimSun"/>
        </w:rPr>
        <w:t>9.7.4.3.1</w:t>
      </w:r>
      <w:r w:rsidRPr="009202AA">
        <w:rPr>
          <w:rFonts w:eastAsia="SimSun"/>
        </w:rPr>
        <w:tab/>
        <w:t>General</w:t>
      </w:r>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5299" w:name="_Toc21096717"/>
      <w:bookmarkStart w:id="5300" w:name="_Toc29763684"/>
      <w:bookmarkStart w:id="5301" w:name="_Toc36030155"/>
      <w:bookmarkStart w:id="5302" w:name="_Toc37180055"/>
      <w:bookmarkStart w:id="5303" w:name="_Toc45869755"/>
      <w:bookmarkStart w:id="5304" w:name="_Toc52555554"/>
      <w:bookmarkStart w:id="5305" w:name="_Toc61126374"/>
      <w:bookmarkStart w:id="5306" w:name="_Toc67911790"/>
      <w:bookmarkStart w:id="5307" w:name="_Toc74841882"/>
      <w:bookmarkStart w:id="5308" w:name="_Toc76503662"/>
      <w:bookmarkStart w:id="5309" w:name="_Toc83041517"/>
      <w:bookmarkStart w:id="5310" w:name="_Toc89853913"/>
      <w:bookmarkStart w:id="5311" w:name="_Toc98668282"/>
      <w:bookmarkStart w:id="5312" w:name="_Toc130911422"/>
      <w:bookmarkStart w:id="5313" w:name="_Toc137374645"/>
      <w:bookmarkStart w:id="5314" w:name="_Toc210411574"/>
      <w:r w:rsidRPr="009202AA">
        <w:rPr>
          <w:rFonts w:eastAsia="SimSun"/>
        </w:rPr>
        <w:t>9.7.4.3.2</w:t>
      </w:r>
      <w:r w:rsidRPr="009202AA">
        <w:rPr>
          <w:rFonts w:eastAsia="SimSun"/>
        </w:rPr>
        <w:tab/>
        <w:t>Minimum requirements for single RAT UTRA FDD operation</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pt;height:266.65pt" o:ole="" fillcolor="window">
            <v:imagedata r:id="rId107" o:title=""/>
          </v:shape>
          <o:OLEObject Type="Embed" ProgID="PowerPoint.Slide.8" ShapeID="_x0000_i1075" DrawAspect="Content" ObjectID="_1821180456"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9.35pt;height:29.35pt" o:ole="" fillcolor="window">
                  <v:imagedata r:id="rId109" o:title=""/>
                </v:shape>
                <o:OLEObject Type="Embed" ProgID="Equation.3" ShapeID="_x0000_i1076" DrawAspect="Content" ObjectID="_1821180457"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9.35pt;height:29.35pt" o:ole="" fillcolor="window">
                  <v:imagedata r:id="rId109" o:title=""/>
                </v:shape>
                <o:OLEObject Type="Embed" ProgID="Equation.3" ShapeID="_x0000_i1077" DrawAspect="Content" ObjectID="_1821180458"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65pt;height:29.35pt" o:ole="" fillcolor="window">
                  <v:imagedata r:id="rId112" o:title=""/>
                </v:shape>
                <o:OLEObject Type="Embed" ProgID="Equation.3" ShapeID="_x0000_i1078" DrawAspect="Content" ObjectID="_1821180459"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5315" w:name="_Toc21096718"/>
      <w:bookmarkStart w:id="5316" w:name="_Toc29763685"/>
      <w:bookmarkStart w:id="5317" w:name="_Toc36030156"/>
      <w:bookmarkStart w:id="5318" w:name="_Toc37180056"/>
      <w:bookmarkStart w:id="5319" w:name="_Toc45869756"/>
      <w:bookmarkStart w:id="5320" w:name="_Toc52555555"/>
      <w:bookmarkStart w:id="5321" w:name="_Toc61126375"/>
      <w:bookmarkStart w:id="5322" w:name="_Toc67911791"/>
      <w:bookmarkStart w:id="5323" w:name="_Toc74841883"/>
      <w:bookmarkStart w:id="5324" w:name="_Toc76503663"/>
      <w:bookmarkStart w:id="5325" w:name="_Toc83041518"/>
      <w:bookmarkStart w:id="5326" w:name="_Toc89853914"/>
      <w:bookmarkStart w:id="5327" w:name="_Toc98668283"/>
      <w:bookmarkStart w:id="5328" w:name="_Toc130911423"/>
      <w:bookmarkStart w:id="5329" w:name="_Toc137374646"/>
      <w:bookmarkStart w:id="5330" w:name="_Toc210411575"/>
      <w:r w:rsidRPr="009202AA">
        <w:t>9.7.4.4</w:t>
      </w:r>
      <w:r w:rsidRPr="009202AA">
        <w:tab/>
        <w:t>Minimum requirement for single RAT E-UTRA operation</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5331" w:name="_Toc21096719"/>
      <w:bookmarkStart w:id="5332" w:name="_Toc29763686"/>
      <w:bookmarkStart w:id="5333" w:name="_Toc36030157"/>
      <w:bookmarkStart w:id="5334" w:name="_Toc37180057"/>
      <w:bookmarkStart w:id="5335" w:name="_Toc45869757"/>
      <w:bookmarkStart w:id="5336" w:name="_Toc52555556"/>
      <w:bookmarkStart w:id="5337" w:name="_Toc61126376"/>
      <w:bookmarkStart w:id="5338" w:name="_Toc67911792"/>
      <w:bookmarkStart w:id="5339" w:name="_Toc74841884"/>
      <w:bookmarkStart w:id="5340" w:name="_Toc76503664"/>
      <w:bookmarkStart w:id="5341" w:name="_Toc83041519"/>
      <w:bookmarkStart w:id="5342" w:name="_Toc89853915"/>
      <w:bookmarkStart w:id="5343" w:name="_Toc98668284"/>
      <w:bookmarkStart w:id="5344" w:name="_Toc130911424"/>
      <w:bookmarkStart w:id="5345" w:name="_Toc137374647"/>
      <w:bookmarkStart w:id="5346" w:name="_Toc210411576"/>
      <w:r w:rsidRPr="009202AA">
        <w:t>9.7.5</w:t>
      </w:r>
      <w:r w:rsidRPr="009202AA">
        <w:tab/>
        <w:t>OTA Operating band unwanted emission</w:t>
      </w:r>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r w:rsidRPr="009202AA">
        <w:tab/>
      </w:r>
    </w:p>
    <w:p w14:paraId="04532869" w14:textId="77777777" w:rsidR="004C4A70" w:rsidRPr="009202AA" w:rsidRDefault="004C4A70" w:rsidP="004C4A70">
      <w:pPr>
        <w:pStyle w:val="Heading4"/>
      </w:pPr>
      <w:bookmarkStart w:id="5347" w:name="_Toc21096720"/>
      <w:bookmarkStart w:id="5348" w:name="_Toc29763687"/>
      <w:bookmarkStart w:id="5349" w:name="_Toc36030158"/>
      <w:bookmarkStart w:id="5350" w:name="_Toc37180058"/>
      <w:bookmarkStart w:id="5351" w:name="_Toc45869758"/>
      <w:bookmarkStart w:id="5352" w:name="_Toc52555557"/>
      <w:bookmarkStart w:id="5353" w:name="_Toc61126377"/>
      <w:bookmarkStart w:id="5354" w:name="_Toc67911793"/>
      <w:bookmarkStart w:id="5355" w:name="_Toc74841885"/>
      <w:bookmarkStart w:id="5356" w:name="_Toc76503665"/>
      <w:bookmarkStart w:id="5357" w:name="_Toc83041520"/>
      <w:bookmarkStart w:id="5358" w:name="_Toc89853916"/>
      <w:bookmarkStart w:id="5359" w:name="_Toc98668285"/>
      <w:bookmarkStart w:id="5360" w:name="_Toc130911425"/>
      <w:bookmarkStart w:id="5361" w:name="_Toc137374648"/>
      <w:bookmarkStart w:id="5362" w:name="_Toc210411577"/>
      <w:r w:rsidRPr="009202AA">
        <w:t>9.7.5.1</w:t>
      </w:r>
      <w:r w:rsidRPr="009202AA">
        <w:tab/>
        <w:t>General</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18D9C92A" w14:textId="2107E9E1" w:rsidR="003079D6" w:rsidRDefault="003079D6" w:rsidP="003079D6">
      <w:r>
        <w:t xml:space="preserve">Additional limits in clause </w:t>
      </w:r>
      <w:r w:rsidRPr="00EF2F0E">
        <w:t>9.7.5.2.4.7</w:t>
      </w:r>
      <w:r>
        <w:t xml:space="preserve"> may apply outside OBUE frequency domain.</w:t>
      </w:r>
    </w:p>
    <w:p w14:paraId="2923689D" w14:textId="61230DEB"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01BAD1A4" w14:textId="77777777" w:rsidR="003079D6" w:rsidRPr="00EF2F0E" w:rsidRDefault="003079D6" w:rsidP="003079D6">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5363" w:name="_Toc21096721"/>
      <w:bookmarkStart w:id="5364" w:name="_Toc29763688"/>
      <w:bookmarkStart w:id="5365" w:name="_Toc36030159"/>
      <w:bookmarkStart w:id="5366" w:name="_Toc37180059"/>
      <w:bookmarkStart w:id="5367" w:name="_Toc45869759"/>
      <w:bookmarkStart w:id="5368" w:name="_Toc52555558"/>
      <w:bookmarkStart w:id="5369" w:name="_Toc61126378"/>
      <w:bookmarkStart w:id="5370" w:name="_Toc67911794"/>
      <w:bookmarkStart w:id="5371" w:name="_Toc74841886"/>
      <w:bookmarkStart w:id="5372" w:name="_Toc76503666"/>
      <w:bookmarkStart w:id="5373" w:name="_Toc83041521"/>
      <w:bookmarkStart w:id="5374" w:name="_Toc89853917"/>
      <w:bookmarkStart w:id="5375" w:name="_Toc98668286"/>
      <w:bookmarkStart w:id="5376" w:name="_Toc130911426"/>
      <w:bookmarkStart w:id="5377" w:name="_Toc137374649"/>
      <w:bookmarkStart w:id="5378" w:name="_Toc210411578"/>
      <w:r w:rsidRPr="009202AA">
        <w:rPr>
          <w:rFonts w:eastAsia="SimSun"/>
        </w:rPr>
        <w:t>9.7.5.2</w:t>
      </w:r>
      <w:r w:rsidRPr="009202AA">
        <w:rPr>
          <w:rFonts w:eastAsia="SimSun"/>
        </w:rPr>
        <w:tab/>
        <w:t>Minimum requirement for MSR operation</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r w:rsidRPr="009202AA">
        <w:rPr>
          <w:rFonts w:eastAsia="SimSun"/>
        </w:rPr>
        <w:tab/>
      </w:r>
    </w:p>
    <w:p w14:paraId="08C67942" w14:textId="77777777" w:rsidR="004C4A70" w:rsidRPr="009202AA" w:rsidRDefault="004C4A70" w:rsidP="004C4A70">
      <w:pPr>
        <w:pStyle w:val="Heading5"/>
        <w:rPr>
          <w:rFonts w:eastAsia="SimSun"/>
        </w:rPr>
      </w:pPr>
      <w:bookmarkStart w:id="5379" w:name="_Toc21096722"/>
      <w:bookmarkStart w:id="5380" w:name="_Toc29763689"/>
      <w:bookmarkStart w:id="5381" w:name="_Toc36030160"/>
      <w:bookmarkStart w:id="5382" w:name="_Toc37180060"/>
      <w:bookmarkStart w:id="5383" w:name="_Toc45869760"/>
      <w:bookmarkStart w:id="5384" w:name="_Toc52555559"/>
      <w:bookmarkStart w:id="5385" w:name="_Toc61126379"/>
      <w:bookmarkStart w:id="5386" w:name="_Toc67911795"/>
      <w:bookmarkStart w:id="5387" w:name="_Toc74841887"/>
      <w:bookmarkStart w:id="5388" w:name="_Toc76503667"/>
      <w:bookmarkStart w:id="5389" w:name="_Toc83041522"/>
      <w:bookmarkStart w:id="5390" w:name="_Toc89853918"/>
      <w:bookmarkStart w:id="5391" w:name="_Toc98668287"/>
      <w:bookmarkStart w:id="5392" w:name="_Toc130911427"/>
      <w:bookmarkStart w:id="5393" w:name="_Toc137374650"/>
      <w:bookmarkStart w:id="5394" w:name="_Toc210411579"/>
      <w:r w:rsidRPr="009202AA">
        <w:rPr>
          <w:rFonts w:eastAsia="SimSun"/>
        </w:rPr>
        <w:t>9.7.5.2.1</w:t>
      </w:r>
      <w:r w:rsidRPr="009202AA">
        <w:rPr>
          <w:rFonts w:eastAsia="SimSun"/>
        </w:rPr>
        <w:tab/>
        <w:t>General</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5395" w:name="_Toc21096723"/>
      <w:bookmarkStart w:id="5396" w:name="_Toc29763690"/>
      <w:bookmarkStart w:id="5397" w:name="_Toc36030161"/>
      <w:bookmarkStart w:id="5398" w:name="_Toc37180061"/>
      <w:bookmarkStart w:id="5399" w:name="_Toc45869761"/>
      <w:bookmarkStart w:id="5400" w:name="_Toc52555560"/>
      <w:bookmarkStart w:id="5401" w:name="_Toc61126380"/>
      <w:bookmarkStart w:id="5402" w:name="_Toc67911796"/>
      <w:bookmarkStart w:id="5403" w:name="_Toc74841888"/>
      <w:bookmarkStart w:id="5404" w:name="_Toc76503668"/>
      <w:bookmarkStart w:id="5405" w:name="_Toc83041523"/>
      <w:bookmarkStart w:id="5406" w:name="_Toc89853919"/>
      <w:bookmarkStart w:id="5407" w:name="_Toc98668288"/>
      <w:bookmarkStart w:id="5408" w:name="_Toc130911428"/>
      <w:bookmarkStart w:id="5409" w:name="_Toc137374651"/>
      <w:bookmarkStart w:id="5410" w:name="_Toc210411580"/>
      <w:r w:rsidRPr="009202AA">
        <w:rPr>
          <w:rFonts w:eastAsia="SimSun"/>
        </w:rPr>
        <w:t>9.7.5.2.2</w:t>
      </w:r>
      <w:r w:rsidRPr="009202AA">
        <w:rPr>
          <w:rFonts w:eastAsia="SimSun"/>
        </w:rPr>
        <w:tab/>
        <w:t>Minimum requirements for Band Categories 1 and 3</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35pt;height:29.35pt" o:ole="" fillcolor="window">
                  <v:imagedata r:id="rId114" o:title=""/>
                </v:shape>
                <o:OLEObject Type="Embed" ProgID="Equation.3" ShapeID="_x0000_i1079" DrawAspect="Content" ObjectID="_1821180460"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5411"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6pt;height:29.35pt" o:ole="">
                  <v:imagedata r:id="rId116" o:title=""/>
                </v:shape>
                <o:OLEObject Type="Embed" ProgID="Equation.3" ShapeID="_x0000_i1080" DrawAspect="Content" ObjectID="_1821180461" r:id="rId117"/>
              </w:object>
            </w:r>
            <w:bookmarkEnd w:id="5411"/>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2EA0EC1" w14:textId="69B96E9D"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844B9C8" w14:textId="017D6244" w:rsidR="00877129"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p w14:paraId="23067A63" w14:textId="2F982C4A" w:rsidR="004C4A70" w:rsidRPr="009202AA" w:rsidRDefault="00877129" w:rsidP="00877129">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6pt;height:29.35pt" o:ole="">
                  <v:imagedata r:id="rId116" o:title=""/>
                </v:shape>
                <o:OLEObject Type="Embed" ProgID="Equation.3" ShapeID="_x0000_i1081" DrawAspect="Content" ObjectID="_1821180462"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517140C7" w14:textId="422F8B11"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EE7C5A5"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8pt;height:27.35pt;mso-wrap-style:square;mso-position-horizontal-relative:page;mso-position-vertical-relative:page" o:ole="">
                  <v:fill o:detectmouseclick="t"/>
                  <v:imagedata r:id="rId119" o:title=""/>
                </v:shape>
                <o:OLEObject Type="Embed" ProgID="Equation.3" ShapeID="对象 102" DrawAspect="Content" ObjectID="_1821180463"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6pt;height:27.35pt;mso-wrap-style:square;mso-position-horizontal-relative:page;mso-position-vertical-relative:page" o:ole="">
                  <v:fill o:detectmouseclick="t"/>
                  <v:imagedata r:id="rId121" o:title=""/>
                </v:shape>
                <o:OLEObject Type="Embed" ProgID="Equation.3" ShapeID="对象 103" DrawAspect="Content" ObjectID="_1821180464"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24E07A9B" w14:textId="4DC4D111" w:rsidR="00877129" w:rsidRPr="009202AA" w:rsidRDefault="00877129" w:rsidP="00877129">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0539F6A8"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5412" w:name="_Toc21096724"/>
      <w:bookmarkStart w:id="5413" w:name="_Toc29763691"/>
      <w:bookmarkStart w:id="5414" w:name="_Toc36030162"/>
      <w:bookmarkStart w:id="5415" w:name="_Toc37180062"/>
      <w:bookmarkStart w:id="5416" w:name="_Toc45869762"/>
      <w:bookmarkStart w:id="5417" w:name="_Toc52555561"/>
      <w:bookmarkStart w:id="5418" w:name="_Toc61126381"/>
      <w:bookmarkStart w:id="5419" w:name="_Toc67911797"/>
      <w:bookmarkStart w:id="5420" w:name="_Toc74841889"/>
      <w:bookmarkStart w:id="5421" w:name="_Toc76503669"/>
      <w:bookmarkStart w:id="5422" w:name="_Toc83041524"/>
      <w:bookmarkStart w:id="5423" w:name="_Toc89853920"/>
      <w:bookmarkStart w:id="5424" w:name="_Toc98668289"/>
      <w:bookmarkStart w:id="5425" w:name="_Toc130911429"/>
      <w:bookmarkStart w:id="5426" w:name="_Toc137374652"/>
      <w:bookmarkStart w:id="5427" w:name="_Toc210411581"/>
      <w:r w:rsidRPr="009202AA">
        <w:t>9.7.5.2.3</w:t>
      </w:r>
      <w:r w:rsidRPr="009202AA">
        <w:tab/>
      </w:r>
      <w:r w:rsidRPr="009202AA">
        <w:rPr>
          <w:i/>
        </w:rPr>
        <w:t>Minimum requirement</w:t>
      </w:r>
      <w:r w:rsidRPr="009202AA">
        <w:t xml:space="preserve"> for Band Category 2</w:t>
      </w:r>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706036E" w14:textId="1FAFEF0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3CBE8514" w14:textId="65A067CA"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38DBC45B" w14:textId="74041C51"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38pt;mso-wrap-style:square;mso-position-horizontal-relative:page;mso-position-vertical-relative:page" o:ole="">
                  <v:imagedata r:id="rId123" o:title=""/>
                </v:shape>
                <o:OLEObject Type="Embed" ProgID="Equation.3" ShapeID="对象 139" DrawAspect="Content" ObjectID="_1821180465"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38pt;mso-wrap-style:square;mso-position-horizontal-relative:page;mso-position-vertical-relative:page" o:ole="">
                  <v:imagedata r:id="rId125" o:title=""/>
                </v:shape>
                <o:OLEObject Type="Embed" ProgID="Equation.3" ShapeID="对象 140" DrawAspect="Content" ObjectID="_1821180466"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4618FBC8" w14:textId="718BF069"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477FF8E1" w14:textId="3BFB4CB0"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Arial"/>
              </w:rPr>
              <w:t>.</w:t>
            </w:r>
          </w:p>
          <w:p w14:paraId="607E5594" w14:textId="137BA5AF"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9.35pt;height:29.35pt" o:ole="">
                  <v:imagedata r:id="rId127" o:title=""/>
                </v:shape>
                <o:OLEObject Type="Embed" ProgID="Equation.3" ShapeID="_x0000_i1086" DrawAspect="Content" ObjectID="_1821180467"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8.65pt;height:29.35pt" o:ole="">
                  <v:imagedata r:id="rId129" o:title=""/>
                </v:shape>
                <o:OLEObject Type="Embed" ProgID="Equation.3" ShapeID="_x0000_i1087" DrawAspect="Content" ObjectID="_1821180468"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2CF59712" w14:textId="32B9D1F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64B153AC" w14:textId="470338B2"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Arial"/>
              </w:rPr>
              <w:t>.</w:t>
            </w:r>
          </w:p>
          <w:p w14:paraId="7899A6C1" w14:textId="01E3C7ED"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6pt;height:38pt;mso-wrap-style:square;mso-position-horizontal-relative:page;mso-position-vertical-relative:page" o:ole="">
                  <v:imagedata r:id="rId131" o:title=""/>
                </v:shape>
                <o:OLEObject Type="Embed" ProgID="Equation.3" ShapeID="对象 143" DrawAspect="Content" ObjectID="_1821180469"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8pt;mso-wrap-style:square;mso-position-horizontal-relative:page;mso-position-vertical-relative:page" o:ole="">
                  <v:imagedata r:id="rId133" o:title=""/>
                </v:shape>
                <o:OLEObject Type="Embed" ProgID="Equation.3" ShapeID="对象 144" DrawAspect="Content" ObjectID="_1821180470"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65pt;height:29.35pt" o:ole="">
                  <v:imagedata r:id="rId135" o:title=""/>
                </v:shape>
                <o:OLEObject Type="Embed" ProgID="Equation.3" ShapeID="_x0000_i1090" DrawAspect="Content" ObjectID="_1821180471"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6pt;height:42.65pt;mso-wrap-style:square;mso-position-horizontal-relative:page;mso-position-vertical-relative:page" o:ole="">
                  <v:fill o:detectmouseclick="t"/>
                  <v:imagedata r:id="rId137" o:title=""/>
                </v:shape>
                <o:OLEObject Type="Embed" ProgID="Equation.3" ShapeID="对象 109" DrawAspect="Content" ObjectID="_1821180472"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6pt;height:42.65pt;mso-wrap-style:square;mso-position-horizontal-relative:page;mso-position-vertical-relative:page" o:ole="">
                  <v:fill o:detectmouseclick="t"/>
                  <v:imagedata r:id="rId139" o:title=""/>
                </v:shape>
                <o:OLEObject Type="Embed" ProgID="Equation.3" ShapeID="对象 110" DrawAspect="Content" ObjectID="_1821180473"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5428" w:name="_Toc21096725"/>
      <w:bookmarkStart w:id="5429" w:name="_Toc29763692"/>
      <w:bookmarkStart w:id="5430" w:name="_Toc36030163"/>
      <w:bookmarkStart w:id="5431" w:name="_Toc37180063"/>
      <w:bookmarkStart w:id="5432" w:name="_Toc45869763"/>
      <w:bookmarkStart w:id="5433" w:name="_Toc52555562"/>
      <w:bookmarkStart w:id="5434" w:name="_Toc61126382"/>
      <w:bookmarkStart w:id="5435" w:name="_Toc67911798"/>
      <w:bookmarkStart w:id="5436" w:name="_Toc74841890"/>
      <w:bookmarkStart w:id="5437" w:name="_Toc76503670"/>
      <w:bookmarkStart w:id="5438" w:name="_Toc83041525"/>
      <w:bookmarkStart w:id="5439" w:name="_Toc89853921"/>
      <w:bookmarkStart w:id="5440" w:name="_Toc98668290"/>
      <w:bookmarkStart w:id="5441" w:name="_Toc130911430"/>
      <w:bookmarkStart w:id="5442" w:name="_Toc137374653"/>
      <w:bookmarkStart w:id="5443" w:name="_Toc210411582"/>
      <w:r w:rsidRPr="009202AA">
        <w:rPr>
          <w:rFonts w:eastAsia="SimSun"/>
        </w:rPr>
        <w:t>9.7.5.2.4</w:t>
      </w:r>
      <w:r w:rsidRPr="009202AA">
        <w:rPr>
          <w:rFonts w:eastAsia="SimSun"/>
        </w:rPr>
        <w:tab/>
        <w:t>Additional requirements</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588A2DF6" w14:textId="77777777" w:rsidR="004C4A70" w:rsidRPr="009202AA" w:rsidRDefault="004C4A70" w:rsidP="004C4A70">
      <w:pPr>
        <w:pStyle w:val="Heading6"/>
      </w:pPr>
      <w:bookmarkStart w:id="5444" w:name="_Toc21096726"/>
      <w:bookmarkStart w:id="5445" w:name="_Toc29763693"/>
      <w:bookmarkStart w:id="5446" w:name="_Toc36030164"/>
      <w:bookmarkStart w:id="5447" w:name="_Toc37180064"/>
      <w:bookmarkStart w:id="5448" w:name="_Toc45869764"/>
      <w:bookmarkStart w:id="5449" w:name="_Toc52555563"/>
      <w:bookmarkStart w:id="5450" w:name="_Toc61126383"/>
      <w:bookmarkStart w:id="5451" w:name="_Toc67911799"/>
      <w:bookmarkStart w:id="5452" w:name="_Toc74841891"/>
      <w:bookmarkStart w:id="5453" w:name="_Toc76503671"/>
      <w:bookmarkStart w:id="5454" w:name="_Toc83041526"/>
      <w:bookmarkStart w:id="5455" w:name="_Toc89853922"/>
      <w:bookmarkStart w:id="5456" w:name="_Toc98668291"/>
      <w:bookmarkStart w:id="5457" w:name="_Toc130911431"/>
      <w:bookmarkStart w:id="5458" w:name="_Toc137374654"/>
      <w:bookmarkStart w:id="5459" w:name="_Toc210411583"/>
      <w:r w:rsidRPr="009202AA">
        <w:t>9.7.5.2.4.1</w:t>
      </w:r>
      <w:r w:rsidRPr="009202AA">
        <w:tab/>
        <w:t>Limits in FCC Title 47</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5460" w:name="_Toc21096727"/>
      <w:bookmarkStart w:id="5461" w:name="_Toc29763694"/>
      <w:bookmarkStart w:id="5462" w:name="_Toc36030165"/>
      <w:bookmarkStart w:id="5463" w:name="_Toc37180065"/>
      <w:bookmarkStart w:id="5464" w:name="_Toc45869765"/>
      <w:bookmarkStart w:id="5465" w:name="_Toc52555564"/>
      <w:bookmarkStart w:id="5466" w:name="_Toc61126384"/>
      <w:bookmarkStart w:id="5467" w:name="_Toc67911800"/>
      <w:bookmarkStart w:id="5468" w:name="_Toc74841892"/>
      <w:bookmarkStart w:id="5469" w:name="_Toc76503672"/>
      <w:bookmarkStart w:id="5470" w:name="_Toc83041527"/>
      <w:bookmarkStart w:id="5471" w:name="_Toc89853923"/>
      <w:bookmarkStart w:id="5472" w:name="_Toc98668292"/>
      <w:bookmarkStart w:id="5473" w:name="_Toc130911432"/>
      <w:bookmarkStart w:id="5474" w:name="_Toc137374655"/>
      <w:bookmarkStart w:id="5475" w:name="_Toc210411584"/>
      <w:r w:rsidRPr="009202AA">
        <w:t>9.7.5.2.4.2</w:t>
      </w:r>
      <w:r w:rsidRPr="009202AA">
        <w:tab/>
        <w:t>Unsynchronized operation for BC3</w:t>
      </w:r>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5476" w:name="_Toc21096728"/>
      <w:bookmarkStart w:id="5477" w:name="_Toc29763695"/>
      <w:bookmarkStart w:id="5478" w:name="_Toc36030166"/>
      <w:bookmarkStart w:id="5479" w:name="_Toc37180066"/>
      <w:bookmarkStart w:id="5480" w:name="_Toc45869766"/>
      <w:bookmarkStart w:id="5481" w:name="_Toc52555565"/>
      <w:bookmarkStart w:id="5482" w:name="_Toc61126385"/>
      <w:bookmarkStart w:id="5483" w:name="_Toc67911801"/>
      <w:bookmarkStart w:id="5484" w:name="_Toc74841893"/>
      <w:bookmarkStart w:id="5485" w:name="_Toc76503673"/>
      <w:bookmarkStart w:id="5486" w:name="_Toc83041528"/>
      <w:bookmarkStart w:id="5487" w:name="_Toc89853924"/>
      <w:bookmarkStart w:id="5488" w:name="_Toc98668293"/>
      <w:bookmarkStart w:id="5489" w:name="_Toc130911433"/>
      <w:bookmarkStart w:id="5490" w:name="_Toc137374656"/>
      <w:bookmarkStart w:id="5491" w:name="_Toc210411585"/>
      <w:r w:rsidRPr="009202AA">
        <w:t>9.7.5.2.4.3</w:t>
      </w:r>
      <w:r w:rsidRPr="009202AA">
        <w:tab/>
        <w:t>Protection of DTT</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5492" w:name="_Toc52555566"/>
      <w:bookmarkStart w:id="5493" w:name="_Toc61126386"/>
      <w:bookmarkStart w:id="5494" w:name="_Toc67911802"/>
      <w:bookmarkStart w:id="5495" w:name="_Toc74841894"/>
      <w:bookmarkStart w:id="5496" w:name="_Toc76503674"/>
      <w:bookmarkStart w:id="5497" w:name="_Toc83041529"/>
      <w:bookmarkStart w:id="5498" w:name="_Toc89853925"/>
      <w:bookmarkStart w:id="5499" w:name="_Toc98668294"/>
      <w:bookmarkStart w:id="5500" w:name="_Toc130911434"/>
      <w:bookmarkStart w:id="5501" w:name="_Toc137374657"/>
      <w:bookmarkStart w:id="5502" w:name="_Toc210411586"/>
      <w:r w:rsidRPr="009202AA">
        <w:t>9.7.5.2.4.4</w:t>
      </w:r>
      <w:r w:rsidRPr="009202AA">
        <w:tab/>
      </w:r>
      <w:bookmarkEnd w:id="5492"/>
      <w:r w:rsidR="0032518B">
        <w:t>Void</w:t>
      </w:r>
      <w:bookmarkEnd w:id="5493"/>
      <w:bookmarkEnd w:id="5494"/>
      <w:bookmarkEnd w:id="5495"/>
      <w:bookmarkEnd w:id="5496"/>
      <w:bookmarkEnd w:id="5497"/>
      <w:bookmarkEnd w:id="5498"/>
      <w:bookmarkEnd w:id="5499"/>
      <w:bookmarkEnd w:id="5500"/>
      <w:bookmarkEnd w:id="5501"/>
      <w:bookmarkEnd w:id="5502"/>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5503" w:name="_Toc486925406"/>
      <w:bookmarkStart w:id="5504" w:name="_Toc52555567"/>
      <w:bookmarkStart w:id="5505" w:name="_Toc61126387"/>
      <w:bookmarkStart w:id="5506" w:name="_Toc67911803"/>
      <w:bookmarkStart w:id="5507" w:name="_Toc74841895"/>
      <w:bookmarkStart w:id="5508" w:name="_Toc76503675"/>
      <w:bookmarkStart w:id="5509" w:name="_Toc83041530"/>
      <w:bookmarkStart w:id="5510" w:name="_Toc89853926"/>
      <w:bookmarkStart w:id="5511" w:name="_Toc98668295"/>
      <w:bookmarkStart w:id="5512" w:name="_Toc130911435"/>
      <w:bookmarkStart w:id="5513" w:name="_Toc137374658"/>
      <w:bookmarkStart w:id="5514" w:name="_Toc210411587"/>
      <w:r w:rsidRPr="009202AA">
        <w:t>9.7.5.2.4.5</w:t>
      </w:r>
      <w:r w:rsidRPr="009202AA">
        <w:tab/>
        <w:t>Co-existence with RNSS/GPS services in North America</w:t>
      </w:r>
      <w:bookmarkEnd w:id="5503"/>
      <w:bookmarkEnd w:id="5504"/>
      <w:bookmarkEnd w:id="5505"/>
      <w:bookmarkEnd w:id="5506"/>
      <w:bookmarkEnd w:id="5507"/>
      <w:bookmarkEnd w:id="5508"/>
      <w:bookmarkEnd w:id="5509"/>
      <w:bookmarkEnd w:id="5510"/>
      <w:bookmarkEnd w:id="5511"/>
      <w:bookmarkEnd w:id="5512"/>
      <w:bookmarkEnd w:id="5513"/>
      <w:bookmarkEnd w:id="5514"/>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5515" w:name="_Toc61112508"/>
      <w:bookmarkStart w:id="5516" w:name="_Toc74841896"/>
      <w:bookmarkStart w:id="5517" w:name="_Toc76503676"/>
      <w:bookmarkStart w:id="5518" w:name="_Toc83041531"/>
      <w:bookmarkStart w:id="5519" w:name="_Toc89853927"/>
      <w:bookmarkStart w:id="5520" w:name="_Toc98668296"/>
      <w:bookmarkStart w:id="5521" w:name="_Toc130911436"/>
      <w:bookmarkStart w:id="5522" w:name="_Toc137374659"/>
      <w:bookmarkStart w:id="5523" w:name="_Toc210411588"/>
      <w:r w:rsidRPr="00EF2F0E">
        <w:t>9.7.5.2.4.6</w:t>
      </w:r>
      <w:r w:rsidRPr="00EF2F0E">
        <w:tab/>
      </w:r>
      <w:bookmarkEnd w:id="5515"/>
      <w:r>
        <w:t>Void</w:t>
      </w:r>
      <w:bookmarkEnd w:id="5516"/>
      <w:bookmarkEnd w:id="5517"/>
      <w:bookmarkEnd w:id="5518"/>
      <w:bookmarkEnd w:id="5519"/>
      <w:bookmarkEnd w:id="5520"/>
      <w:bookmarkEnd w:id="5521"/>
      <w:bookmarkEnd w:id="5522"/>
      <w:bookmarkEnd w:id="5523"/>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5524" w:name="_Toc52555569"/>
      <w:bookmarkStart w:id="5525" w:name="_Toc61126389"/>
      <w:bookmarkStart w:id="5526" w:name="_Toc67911805"/>
      <w:bookmarkStart w:id="5527" w:name="_Toc74841897"/>
      <w:bookmarkStart w:id="5528" w:name="_Toc76503677"/>
      <w:bookmarkStart w:id="5529" w:name="_Toc83041532"/>
      <w:bookmarkStart w:id="5530" w:name="_Toc89853928"/>
      <w:bookmarkStart w:id="5531" w:name="_Toc98668297"/>
      <w:bookmarkStart w:id="5532" w:name="_Toc130911437"/>
      <w:bookmarkStart w:id="5533" w:name="_Toc137374660"/>
      <w:bookmarkStart w:id="5534" w:name="_Toc210411589"/>
      <w:bookmarkStart w:id="5535" w:name="_Toc486925408"/>
      <w:bookmarkStart w:id="5536" w:name="_Hlk488398243"/>
      <w:r w:rsidRPr="009202AA">
        <w:t>9.7.5.2.4.7</w:t>
      </w:r>
      <w:r w:rsidRPr="009202AA">
        <w:tab/>
        <w:t>Additional band 32, 50, 51, 74, 75 and 76 unwanted emissions</w:t>
      </w:r>
      <w:bookmarkEnd w:id="5524"/>
      <w:bookmarkEnd w:id="5525"/>
      <w:bookmarkEnd w:id="5526"/>
      <w:bookmarkEnd w:id="5527"/>
      <w:bookmarkEnd w:id="5528"/>
      <w:bookmarkEnd w:id="5529"/>
      <w:bookmarkEnd w:id="5530"/>
      <w:bookmarkEnd w:id="5531"/>
      <w:bookmarkEnd w:id="5532"/>
      <w:bookmarkEnd w:id="5533"/>
      <w:bookmarkEnd w:id="5534"/>
    </w:p>
    <w:bookmarkEnd w:id="5535"/>
    <w:p w14:paraId="5E4C198D" w14:textId="66083557" w:rsidR="000A0A1A" w:rsidRPr="009202AA" w:rsidRDefault="003079D6" w:rsidP="000A0A1A">
      <w:r w:rsidRPr="00EF2F0E">
        <w:t xml:space="preserve">In certain regions, the following requirements may apply to BS operating in Band 32 within 1452-1492 MHz, </w:t>
      </w:r>
      <w:bookmarkStart w:id="5537" w:name="_Hlk488398933"/>
      <w:r w:rsidRPr="00EF2F0E">
        <w:t>in Band 75 within 1432-1517 MHz and in Band 76 within 1427-1432 MHz.</w:t>
      </w:r>
      <w:bookmarkEnd w:id="5537"/>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5538"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538"/>
    </w:p>
    <w:p w14:paraId="1937801E" w14:textId="06F9FF57" w:rsidR="003079D6" w:rsidRPr="00EF2F0E" w:rsidRDefault="003079D6" w:rsidP="003079D6">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3079D6" w:rsidRPr="009202AA" w14:paraId="1E69987C" w14:textId="77777777" w:rsidTr="000A0A1A">
        <w:trPr>
          <w:jc w:val="center"/>
        </w:trPr>
        <w:tc>
          <w:tcPr>
            <w:tcW w:w="0" w:type="auto"/>
          </w:tcPr>
          <w:p w14:paraId="75440D1F" w14:textId="77777777" w:rsidR="003079D6" w:rsidRPr="009202AA" w:rsidRDefault="003079D6" w:rsidP="003079D6">
            <w:pPr>
              <w:pStyle w:val="TAH"/>
              <w:rPr>
                <w:rFonts w:cs="v5.0.0"/>
              </w:rPr>
            </w:pPr>
            <w:r w:rsidRPr="009202AA">
              <w:rPr>
                <w:rFonts w:cs="v5.0.0"/>
              </w:rPr>
              <w:t>Frequency offset of measurement filter centre frequency, f_offset</w:t>
            </w:r>
          </w:p>
        </w:tc>
        <w:tc>
          <w:tcPr>
            <w:tcW w:w="0" w:type="auto"/>
          </w:tcPr>
          <w:p w14:paraId="4EB84A62" w14:textId="3FC56DDE" w:rsidR="003079D6" w:rsidRPr="009202AA" w:rsidRDefault="003079D6" w:rsidP="003079D6">
            <w:pPr>
              <w:pStyle w:val="TAH"/>
              <w:rPr>
                <w:rFonts w:cs="v5.0.0"/>
              </w:rPr>
            </w:pPr>
            <w:r>
              <w:rPr>
                <w:rFonts w:cs="Arial"/>
              </w:rPr>
              <w:t>EIRP limit</w:t>
            </w:r>
            <w:r w:rsidRPr="00EF2F0E">
              <w:rPr>
                <w:rFonts w:cs="Arial"/>
              </w:rPr>
              <w:t xml:space="preserve"> [dBm]</w:t>
            </w:r>
          </w:p>
        </w:tc>
        <w:tc>
          <w:tcPr>
            <w:tcW w:w="0" w:type="auto"/>
          </w:tcPr>
          <w:p w14:paraId="0F0A6FA4" w14:textId="77777777" w:rsidR="003079D6" w:rsidRPr="009202AA" w:rsidRDefault="003079D6" w:rsidP="003079D6">
            <w:pPr>
              <w:pStyle w:val="TAH"/>
              <w:rPr>
                <w:rFonts w:cs="v5.0.0"/>
              </w:rPr>
            </w:pPr>
            <w:r w:rsidRPr="009202AA">
              <w:rPr>
                <w:rFonts w:cs="v5.0.0"/>
              </w:rPr>
              <w:t xml:space="preserve">Measurement bandwidth </w:t>
            </w:r>
          </w:p>
        </w:tc>
      </w:tr>
      <w:tr w:rsidR="003079D6" w:rsidRPr="009202AA" w14:paraId="7F150B60" w14:textId="77777777" w:rsidTr="000A0A1A">
        <w:trPr>
          <w:jc w:val="center"/>
        </w:trPr>
        <w:tc>
          <w:tcPr>
            <w:tcW w:w="0" w:type="auto"/>
            <w:vAlign w:val="center"/>
          </w:tcPr>
          <w:p w14:paraId="540B7F79" w14:textId="77777777" w:rsidR="003079D6" w:rsidRPr="009202AA" w:rsidRDefault="003079D6" w:rsidP="003079D6">
            <w:pPr>
              <w:pStyle w:val="TAC"/>
              <w:rPr>
                <w:rFonts w:cs="v5.0.0"/>
              </w:rPr>
            </w:pPr>
            <w:r w:rsidRPr="009202AA">
              <w:rPr>
                <w:rFonts w:cs="v5.0.0"/>
                <w:lang w:eastAsia="zh-CN"/>
              </w:rPr>
              <w:t>2.5</w:t>
            </w:r>
            <w:r w:rsidRPr="009202AA">
              <w:rPr>
                <w:rFonts w:cs="v5.0.0"/>
              </w:rPr>
              <w:t xml:space="preserve"> MHz</w:t>
            </w:r>
          </w:p>
        </w:tc>
        <w:tc>
          <w:tcPr>
            <w:tcW w:w="0" w:type="auto"/>
          </w:tcPr>
          <w:p w14:paraId="58262829" w14:textId="54412952" w:rsidR="003079D6" w:rsidRPr="009202AA" w:rsidRDefault="003079D6" w:rsidP="003079D6">
            <w:pPr>
              <w:pStyle w:val="TAC"/>
              <w:rPr>
                <w:rFonts w:cs="Arial"/>
                <w:lang w:eastAsia="ja-JP"/>
              </w:rPr>
            </w:pPr>
            <w:r>
              <w:rPr>
                <w:rFonts w:cs="Arial"/>
              </w:rPr>
              <w:t>16.3</w:t>
            </w:r>
          </w:p>
        </w:tc>
        <w:tc>
          <w:tcPr>
            <w:tcW w:w="0" w:type="auto"/>
            <w:vAlign w:val="center"/>
          </w:tcPr>
          <w:p w14:paraId="4ADF999D"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57F6075D" w14:textId="77777777" w:rsidTr="000A0A1A">
        <w:trPr>
          <w:jc w:val="center"/>
        </w:trPr>
        <w:tc>
          <w:tcPr>
            <w:tcW w:w="0" w:type="auto"/>
            <w:vAlign w:val="center"/>
          </w:tcPr>
          <w:p w14:paraId="65625EEE" w14:textId="77777777" w:rsidR="003079D6" w:rsidRPr="009202AA" w:rsidRDefault="003079D6" w:rsidP="003079D6">
            <w:pPr>
              <w:pStyle w:val="TAC"/>
              <w:rPr>
                <w:rFonts w:cs="v5.0.0"/>
              </w:rPr>
            </w:pPr>
            <w:r w:rsidRPr="009202AA">
              <w:rPr>
                <w:rFonts w:cs="v5.0.0"/>
                <w:lang w:eastAsia="zh-CN"/>
              </w:rPr>
              <w:t>7.5</w:t>
            </w:r>
            <w:r w:rsidRPr="009202AA">
              <w:rPr>
                <w:rFonts w:cs="v5.0.0"/>
              </w:rPr>
              <w:t xml:space="preserve"> MHz</w:t>
            </w:r>
          </w:p>
        </w:tc>
        <w:tc>
          <w:tcPr>
            <w:tcW w:w="0" w:type="auto"/>
          </w:tcPr>
          <w:p w14:paraId="09E0B073" w14:textId="61FD96B7" w:rsidR="003079D6" w:rsidRPr="009202AA" w:rsidRDefault="003079D6" w:rsidP="003079D6">
            <w:pPr>
              <w:pStyle w:val="TAC"/>
              <w:rPr>
                <w:rFonts w:cs="Arial"/>
                <w:lang w:eastAsia="ja-JP"/>
              </w:rPr>
            </w:pPr>
            <w:r>
              <w:rPr>
                <w:rFonts w:cs="Arial"/>
              </w:rPr>
              <w:t>11</w:t>
            </w:r>
          </w:p>
        </w:tc>
        <w:tc>
          <w:tcPr>
            <w:tcW w:w="0" w:type="auto"/>
            <w:vAlign w:val="center"/>
          </w:tcPr>
          <w:p w14:paraId="0BDDD30B"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6FC8C66E" w14:textId="77777777" w:rsidTr="000A0A1A">
        <w:trPr>
          <w:jc w:val="center"/>
        </w:trPr>
        <w:tc>
          <w:tcPr>
            <w:tcW w:w="0" w:type="auto"/>
            <w:vAlign w:val="center"/>
          </w:tcPr>
          <w:p w14:paraId="148567BC" w14:textId="77777777" w:rsidR="003079D6" w:rsidRPr="009202AA" w:rsidRDefault="003079D6" w:rsidP="003079D6">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62CAE68" w:rsidR="003079D6" w:rsidRPr="009202AA" w:rsidRDefault="003079D6" w:rsidP="003079D6">
            <w:pPr>
              <w:pStyle w:val="TAC"/>
              <w:rPr>
                <w:rFonts w:cs="Arial"/>
                <w:lang w:eastAsia="ja-JP"/>
              </w:rPr>
            </w:pPr>
            <w:r>
              <w:rPr>
                <w:rFonts w:cs="Arial"/>
              </w:rPr>
              <w:t>9</w:t>
            </w:r>
          </w:p>
        </w:tc>
        <w:tc>
          <w:tcPr>
            <w:tcW w:w="0" w:type="auto"/>
            <w:vAlign w:val="center"/>
          </w:tcPr>
          <w:p w14:paraId="7D81989D" w14:textId="77777777" w:rsidR="003079D6" w:rsidRPr="009202AA" w:rsidRDefault="003079D6" w:rsidP="003079D6">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58258C5D" w:rsidR="000A0A1A" w:rsidRPr="009202AA" w:rsidRDefault="000A0A1A" w:rsidP="000A0A1A">
      <w:pPr>
        <w:keepLines/>
        <w:ind w:left="1135" w:hanging="851"/>
      </w:pPr>
    </w:p>
    <w:p w14:paraId="1F4F79C6" w14:textId="3386B49C" w:rsidR="000A0A1A" w:rsidRPr="009202AA" w:rsidRDefault="003079D6"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70227A30" w14:textId="0C3671A3" w:rsidR="003079D6" w:rsidRPr="00EF2F0E" w:rsidRDefault="003079D6" w:rsidP="003079D6">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1FB22048" w:rsidR="000A0A1A" w:rsidRPr="009202AA" w:rsidRDefault="003079D6"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3079D6" w:rsidRPr="009202AA" w14:paraId="66DD4751" w14:textId="77777777" w:rsidTr="000A0A1A">
        <w:trPr>
          <w:jc w:val="center"/>
        </w:trPr>
        <w:tc>
          <w:tcPr>
            <w:tcW w:w="3023" w:type="dxa"/>
          </w:tcPr>
          <w:p w14:paraId="152F106C" w14:textId="77777777" w:rsidR="003079D6" w:rsidRPr="009202AA" w:rsidRDefault="003079D6" w:rsidP="003079D6">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4EE153C3" w:rsidR="003079D6" w:rsidRPr="009202AA" w:rsidRDefault="003079D6" w:rsidP="003079D6">
            <w:pPr>
              <w:pStyle w:val="TAC"/>
              <w:rPr>
                <w:rFonts w:cs="Arial"/>
              </w:rPr>
            </w:pPr>
            <w:r>
              <w:rPr>
                <w:rFonts w:cs="Arial"/>
              </w:rPr>
              <w:t>20</w:t>
            </w:r>
          </w:p>
        </w:tc>
        <w:tc>
          <w:tcPr>
            <w:tcW w:w="1939" w:type="dxa"/>
          </w:tcPr>
          <w:p w14:paraId="131D51F1" w14:textId="77777777" w:rsidR="003079D6" w:rsidRPr="009202AA" w:rsidRDefault="003079D6" w:rsidP="003079D6">
            <w:pPr>
              <w:pStyle w:val="TAC"/>
              <w:rPr>
                <w:rFonts w:cs="Arial"/>
              </w:rPr>
            </w:pPr>
            <w:r w:rsidRPr="009202AA">
              <w:rPr>
                <w:rFonts w:cs="Arial"/>
              </w:rPr>
              <w:t>1 MHz</w:t>
            </w:r>
          </w:p>
        </w:tc>
      </w:tr>
      <w:tr w:rsidR="003079D6" w:rsidRPr="009202AA" w14:paraId="4131152B" w14:textId="77777777" w:rsidTr="000A0A1A">
        <w:trPr>
          <w:jc w:val="center"/>
        </w:trPr>
        <w:tc>
          <w:tcPr>
            <w:tcW w:w="3023" w:type="dxa"/>
          </w:tcPr>
          <w:p w14:paraId="5205D42D"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42CBF2E2" w:rsidR="003079D6" w:rsidRPr="009202AA" w:rsidRDefault="003079D6" w:rsidP="003079D6">
            <w:pPr>
              <w:pStyle w:val="TAC"/>
              <w:rPr>
                <w:rFonts w:cs="Arial"/>
                <w:lang w:eastAsia="ja-JP"/>
              </w:rPr>
            </w:pPr>
            <w:r>
              <w:rPr>
                <w:rFonts w:cs="Arial"/>
              </w:rPr>
              <w:t>14</w:t>
            </w:r>
          </w:p>
        </w:tc>
        <w:tc>
          <w:tcPr>
            <w:tcW w:w="1939" w:type="dxa"/>
          </w:tcPr>
          <w:p w14:paraId="3DB0C2E1" w14:textId="77777777" w:rsidR="003079D6" w:rsidRPr="009202AA" w:rsidRDefault="003079D6" w:rsidP="003079D6">
            <w:pPr>
              <w:pStyle w:val="TAC"/>
              <w:rPr>
                <w:rFonts w:cs="Arial"/>
              </w:rPr>
            </w:pPr>
            <w:r w:rsidRPr="009202AA">
              <w:rPr>
                <w:rFonts w:cs="Arial"/>
              </w:rPr>
              <w:t>3 MHz</w:t>
            </w:r>
          </w:p>
        </w:tc>
      </w:tr>
      <w:tr w:rsidR="003079D6" w:rsidRPr="009202AA" w14:paraId="01F2FDC3" w14:textId="77777777" w:rsidTr="000A0A1A">
        <w:trPr>
          <w:jc w:val="center"/>
        </w:trPr>
        <w:tc>
          <w:tcPr>
            <w:tcW w:w="3023" w:type="dxa"/>
          </w:tcPr>
          <w:p w14:paraId="1305EDE3"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617796C8" w:rsidR="003079D6" w:rsidRPr="009202AA" w:rsidRDefault="003079D6" w:rsidP="003079D6">
            <w:pPr>
              <w:pStyle w:val="TAC"/>
              <w:rPr>
                <w:rFonts w:cs="Arial"/>
              </w:rPr>
            </w:pPr>
            <w:r>
              <w:rPr>
                <w:rFonts w:cs="Arial"/>
              </w:rPr>
              <w:t>14</w:t>
            </w:r>
          </w:p>
        </w:tc>
        <w:tc>
          <w:tcPr>
            <w:tcW w:w="1939" w:type="dxa"/>
          </w:tcPr>
          <w:p w14:paraId="0E522F73" w14:textId="77777777" w:rsidR="003079D6" w:rsidRPr="009202AA" w:rsidRDefault="003079D6" w:rsidP="003079D6">
            <w:pPr>
              <w:pStyle w:val="TAC"/>
              <w:rPr>
                <w:rFonts w:cs="Arial"/>
              </w:rPr>
            </w:pPr>
            <w:r w:rsidRPr="009202AA">
              <w:rPr>
                <w:rFonts w:cs="Arial"/>
              </w:rPr>
              <w:t>3 MHz</w:t>
            </w:r>
          </w:p>
        </w:tc>
      </w:tr>
      <w:tr w:rsidR="003079D6" w:rsidRPr="009202AA" w14:paraId="74014AEB" w14:textId="77777777" w:rsidTr="000A0A1A">
        <w:trPr>
          <w:jc w:val="center"/>
        </w:trPr>
        <w:tc>
          <w:tcPr>
            <w:tcW w:w="3023" w:type="dxa"/>
          </w:tcPr>
          <w:p w14:paraId="61FDD10B" w14:textId="77777777" w:rsidR="003079D6" w:rsidRPr="009202AA" w:rsidRDefault="003079D6" w:rsidP="003079D6">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551B69E3" w:rsidR="003079D6" w:rsidRPr="009202AA" w:rsidRDefault="003079D6" w:rsidP="003079D6">
            <w:pPr>
              <w:pStyle w:val="TAC"/>
              <w:rPr>
                <w:rFonts w:cs="Arial"/>
              </w:rPr>
            </w:pPr>
            <w:r>
              <w:rPr>
                <w:rFonts w:cs="Arial"/>
              </w:rPr>
              <w:t>20</w:t>
            </w:r>
          </w:p>
        </w:tc>
        <w:tc>
          <w:tcPr>
            <w:tcW w:w="1939" w:type="dxa"/>
          </w:tcPr>
          <w:p w14:paraId="5B5F59B5" w14:textId="77777777" w:rsidR="003079D6" w:rsidRPr="009202AA" w:rsidRDefault="003079D6" w:rsidP="003079D6">
            <w:pPr>
              <w:pStyle w:val="TAC"/>
              <w:rPr>
                <w:rFonts w:cs="Arial"/>
              </w:rPr>
            </w:pPr>
            <w:r w:rsidRPr="009202AA">
              <w:rPr>
                <w:rFonts w:cs="Arial"/>
              </w:rPr>
              <w:t>1 MHz</w:t>
            </w:r>
          </w:p>
        </w:tc>
      </w:tr>
    </w:tbl>
    <w:p w14:paraId="70A4153A" w14:textId="77777777" w:rsidR="000A0A1A" w:rsidRPr="009202AA" w:rsidRDefault="000A0A1A" w:rsidP="000A0A1A"/>
    <w:p w14:paraId="61CF35A6" w14:textId="1B6EFD79" w:rsidR="000A0A1A" w:rsidRPr="009202AA" w:rsidRDefault="000A0A1A" w:rsidP="000A0A1A">
      <w:pPr>
        <w:keepLines/>
        <w:ind w:left="1135" w:hanging="851"/>
      </w:pPr>
    </w:p>
    <w:p w14:paraId="6484B178" w14:textId="0BFED537" w:rsidR="000A0A1A" w:rsidRPr="009202AA" w:rsidRDefault="003079D6" w:rsidP="003079D6">
      <w:bookmarkStart w:id="5539"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701ED95C" w14:textId="2B09E969" w:rsidR="003079D6" w:rsidRPr="00EF2F0E" w:rsidRDefault="003079D6" w:rsidP="003079D6">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079D6" w:rsidRPr="00931575" w14:paraId="2D18DF83" w14:textId="77777777" w:rsidTr="00ED46D5">
        <w:trPr>
          <w:cantSplit/>
          <w:jc w:val="center"/>
        </w:trPr>
        <w:tc>
          <w:tcPr>
            <w:tcW w:w="3023" w:type="dxa"/>
          </w:tcPr>
          <w:p w14:paraId="4F46302C" w14:textId="77777777" w:rsidR="003079D6" w:rsidRPr="00931575" w:rsidRDefault="003079D6" w:rsidP="00ED46D5">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52B2DD41" w14:textId="77777777" w:rsidR="003079D6" w:rsidRPr="00931575" w:rsidRDefault="003079D6" w:rsidP="00ED46D5">
            <w:pPr>
              <w:pStyle w:val="TAH"/>
              <w:rPr>
                <w:lang w:eastAsia="en-GB"/>
              </w:rPr>
            </w:pPr>
            <w:r>
              <w:rPr>
                <w:lang w:eastAsia="en-GB"/>
              </w:rPr>
              <w:t>EIRP limit</w:t>
            </w:r>
            <w:r w:rsidRPr="00931575">
              <w:rPr>
                <w:lang w:eastAsia="en-GB"/>
              </w:rPr>
              <w:t xml:space="preserve"> (dBm)</w:t>
            </w:r>
          </w:p>
        </w:tc>
        <w:tc>
          <w:tcPr>
            <w:tcW w:w="1939" w:type="dxa"/>
          </w:tcPr>
          <w:p w14:paraId="32DEEC38" w14:textId="77777777" w:rsidR="003079D6" w:rsidRPr="00931575" w:rsidRDefault="003079D6" w:rsidP="00ED46D5">
            <w:pPr>
              <w:pStyle w:val="TAH"/>
              <w:rPr>
                <w:lang w:eastAsia="en-GB"/>
              </w:rPr>
            </w:pPr>
            <w:r w:rsidRPr="00931575">
              <w:rPr>
                <w:lang w:eastAsia="en-GB"/>
              </w:rPr>
              <w:t>Measurement bandwidth</w:t>
            </w:r>
          </w:p>
        </w:tc>
      </w:tr>
      <w:tr w:rsidR="003079D6" w:rsidRPr="00931575" w14:paraId="0C15F8B6" w14:textId="77777777" w:rsidTr="00ED46D5">
        <w:trPr>
          <w:cantSplit/>
          <w:jc w:val="center"/>
        </w:trPr>
        <w:tc>
          <w:tcPr>
            <w:tcW w:w="3023" w:type="dxa"/>
          </w:tcPr>
          <w:p w14:paraId="2E435CCA" w14:textId="77777777" w:rsidR="003079D6" w:rsidRPr="00931575" w:rsidRDefault="003079D6" w:rsidP="00ED46D5">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694B6DB3" w14:textId="77777777" w:rsidR="003079D6" w:rsidRPr="00931575" w:rsidRDefault="003079D6" w:rsidP="00ED46D5">
            <w:pPr>
              <w:pStyle w:val="TAC"/>
              <w:rPr>
                <w:lang w:eastAsia="en-GB"/>
              </w:rPr>
            </w:pPr>
            <w:r>
              <w:rPr>
                <w:lang w:eastAsia="en-GB"/>
              </w:rPr>
              <w:t>-0.8</w:t>
            </w:r>
          </w:p>
        </w:tc>
        <w:tc>
          <w:tcPr>
            <w:tcW w:w="1939" w:type="dxa"/>
          </w:tcPr>
          <w:p w14:paraId="0DBC4E56" w14:textId="77777777" w:rsidR="003079D6" w:rsidRPr="00931575" w:rsidRDefault="003079D6" w:rsidP="00ED46D5">
            <w:pPr>
              <w:pStyle w:val="TAC"/>
              <w:rPr>
                <w:lang w:eastAsia="en-GB"/>
              </w:rPr>
            </w:pPr>
            <w:r w:rsidRPr="00931575">
              <w:rPr>
                <w:lang w:eastAsia="en-GB"/>
              </w:rPr>
              <w:t>1 MHz</w:t>
            </w:r>
          </w:p>
        </w:tc>
      </w:tr>
      <w:tr w:rsidR="003079D6" w:rsidRPr="00931575" w14:paraId="27FF33F5" w14:textId="77777777" w:rsidTr="00ED46D5">
        <w:trPr>
          <w:cantSplit/>
          <w:jc w:val="center"/>
        </w:trPr>
        <w:tc>
          <w:tcPr>
            <w:tcW w:w="3023" w:type="dxa"/>
          </w:tcPr>
          <w:p w14:paraId="41F30BD3" w14:textId="77777777" w:rsidR="003079D6" w:rsidRPr="00931575" w:rsidRDefault="003079D6" w:rsidP="00ED46D5">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24196FDA" w14:textId="77777777" w:rsidR="003079D6" w:rsidRPr="00931575" w:rsidRDefault="003079D6" w:rsidP="00ED46D5">
            <w:pPr>
              <w:pStyle w:val="TAC"/>
            </w:pPr>
            <w:r>
              <w:rPr>
                <w:lang w:eastAsia="en-GB"/>
              </w:rPr>
              <w:t>-30</w:t>
            </w:r>
          </w:p>
        </w:tc>
        <w:tc>
          <w:tcPr>
            <w:tcW w:w="1939" w:type="dxa"/>
          </w:tcPr>
          <w:p w14:paraId="7EE4BBA2" w14:textId="77777777" w:rsidR="003079D6" w:rsidRPr="00931575" w:rsidRDefault="003079D6" w:rsidP="00ED46D5">
            <w:pPr>
              <w:pStyle w:val="TAC"/>
              <w:rPr>
                <w:lang w:eastAsia="en-GB"/>
              </w:rPr>
            </w:pPr>
            <w:r w:rsidRPr="00931575">
              <w:rPr>
                <w:lang w:eastAsia="en-GB"/>
              </w:rPr>
              <w:t>1 MHz</w:t>
            </w:r>
          </w:p>
        </w:tc>
      </w:tr>
    </w:tbl>
    <w:p w14:paraId="5B4A2E4D" w14:textId="77777777" w:rsidR="003079D6" w:rsidRPr="009202AA" w:rsidRDefault="003079D6" w:rsidP="003079D6"/>
    <w:p w14:paraId="14A0D8E2" w14:textId="7DF3CF8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56C8608C" w14:textId="0D6D622F" w:rsidR="003079D6" w:rsidRPr="00EF2F0E" w:rsidRDefault="003079D6" w:rsidP="003079D6">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385C6D88" w:rsidR="000A0A1A" w:rsidRPr="009202AA" w:rsidRDefault="003079D6"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5536"/>
      <w:bookmarkEnd w:id="5539"/>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5540" w:name="_Toc52555570"/>
      <w:bookmarkStart w:id="5541" w:name="_Toc61126390"/>
      <w:bookmarkStart w:id="5542" w:name="_Toc67911806"/>
      <w:bookmarkStart w:id="5543" w:name="_Toc74841898"/>
      <w:bookmarkStart w:id="5544" w:name="_Toc76503678"/>
      <w:bookmarkStart w:id="5545" w:name="_Toc83041533"/>
      <w:bookmarkStart w:id="5546" w:name="_Toc89853929"/>
      <w:bookmarkStart w:id="5547" w:name="_Toc98668298"/>
      <w:bookmarkStart w:id="5548" w:name="_Toc130911438"/>
      <w:bookmarkStart w:id="5549" w:name="_Toc137374661"/>
      <w:bookmarkStart w:id="5550" w:name="_Toc210411590"/>
      <w:r w:rsidRPr="009202AA">
        <w:t xml:space="preserve">9.7.5.2.4.8 </w:t>
      </w:r>
      <w:r w:rsidRPr="009202AA">
        <w:tab/>
        <w:t>Additional requirements for band 45</w:t>
      </w:r>
      <w:bookmarkEnd w:id="5540"/>
      <w:bookmarkEnd w:id="5541"/>
      <w:bookmarkEnd w:id="5542"/>
      <w:bookmarkEnd w:id="5543"/>
      <w:bookmarkEnd w:id="5544"/>
      <w:bookmarkEnd w:id="5545"/>
      <w:bookmarkEnd w:id="5546"/>
      <w:bookmarkEnd w:id="5547"/>
      <w:bookmarkEnd w:id="5548"/>
      <w:bookmarkEnd w:id="5549"/>
      <w:bookmarkEnd w:id="5550"/>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5551" w:name="_Toc52555571"/>
      <w:bookmarkStart w:id="5552" w:name="_Toc61126391"/>
      <w:bookmarkStart w:id="5553" w:name="_Toc67911807"/>
      <w:bookmarkStart w:id="5554" w:name="_Toc74841899"/>
      <w:bookmarkStart w:id="5555" w:name="_Toc76503679"/>
      <w:bookmarkStart w:id="5556" w:name="_Toc83041534"/>
      <w:bookmarkStart w:id="5557" w:name="_Toc89853930"/>
      <w:bookmarkStart w:id="5558" w:name="_Toc98668299"/>
      <w:bookmarkStart w:id="5559" w:name="_Toc130911439"/>
      <w:bookmarkStart w:id="5560" w:name="_Toc137374662"/>
      <w:bookmarkStart w:id="5561" w:name="_Toc210411591"/>
      <w:r w:rsidRPr="009202AA">
        <w:t xml:space="preserve">9.7.5.2.4.9 </w:t>
      </w:r>
      <w:r w:rsidRPr="009202AA">
        <w:tab/>
        <w:t>Additional requirements for band 48</w:t>
      </w:r>
      <w:bookmarkEnd w:id="5551"/>
      <w:bookmarkEnd w:id="5552"/>
      <w:bookmarkEnd w:id="5553"/>
      <w:bookmarkEnd w:id="5554"/>
      <w:bookmarkEnd w:id="5555"/>
      <w:bookmarkEnd w:id="5556"/>
      <w:bookmarkEnd w:id="5557"/>
      <w:bookmarkEnd w:id="5558"/>
      <w:bookmarkEnd w:id="5559"/>
      <w:bookmarkEnd w:id="5560"/>
      <w:bookmarkEnd w:id="5561"/>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5562" w:name="_Toc52555572"/>
      <w:bookmarkStart w:id="5563" w:name="_Toc61126392"/>
      <w:bookmarkStart w:id="5564" w:name="_Toc67911808"/>
      <w:bookmarkStart w:id="5565" w:name="_Toc74841900"/>
      <w:bookmarkStart w:id="5566" w:name="_Toc76503680"/>
      <w:bookmarkStart w:id="5567" w:name="_Toc83041535"/>
      <w:bookmarkStart w:id="5568" w:name="_Toc89853931"/>
      <w:bookmarkStart w:id="5569" w:name="_Toc98668300"/>
      <w:bookmarkStart w:id="5570" w:name="_Toc130911440"/>
      <w:bookmarkStart w:id="5571" w:name="_Toc137374663"/>
      <w:bookmarkStart w:id="5572" w:name="_Toc210411592"/>
      <w:r w:rsidRPr="009202AA">
        <w:t xml:space="preserve">9.7.5.2.4.10 </w:t>
      </w:r>
      <w:r w:rsidRPr="009202AA">
        <w:tab/>
        <w:t>Additional requirements for band 53</w:t>
      </w:r>
      <w:bookmarkEnd w:id="5562"/>
      <w:bookmarkEnd w:id="5563"/>
      <w:bookmarkEnd w:id="5564"/>
      <w:bookmarkEnd w:id="5565"/>
      <w:bookmarkEnd w:id="5566"/>
      <w:bookmarkEnd w:id="5567"/>
      <w:bookmarkEnd w:id="5568"/>
      <w:bookmarkEnd w:id="5569"/>
      <w:bookmarkEnd w:id="5570"/>
      <w:bookmarkEnd w:id="5571"/>
      <w:bookmarkEnd w:id="5572"/>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5573" w:name="_Toc21096729"/>
      <w:bookmarkStart w:id="5574" w:name="_Toc29763696"/>
      <w:bookmarkStart w:id="5575" w:name="_Toc36030167"/>
      <w:bookmarkStart w:id="5576" w:name="_Toc37180067"/>
      <w:bookmarkStart w:id="5577" w:name="_Toc45869767"/>
      <w:bookmarkStart w:id="5578" w:name="_Toc52555573"/>
      <w:bookmarkStart w:id="5579" w:name="_Toc61126393"/>
      <w:bookmarkStart w:id="5580" w:name="_Toc67911809"/>
      <w:bookmarkStart w:id="5581" w:name="_Toc74841901"/>
      <w:bookmarkStart w:id="5582" w:name="_Toc76503681"/>
      <w:bookmarkStart w:id="5583" w:name="_Toc83041536"/>
      <w:bookmarkStart w:id="5584" w:name="_Toc89853932"/>
      <w:bookmarkStart w:id="5585" w:name="_Toc98668301"/>
      <w:bookmarkStart w:id="5586" w:name="_Toc130911441"/>
      <w:bookmarkStart w:id="5587" w:name="_Toc137374664"/>
      <w:bookmarkStart w:id="5588" w:name="_Toc210411593"/>
      <w:r w:rsidRPr="009202AA">
        <w:rPr>
          <w:rFonts w:eastAsia="SimSun"/>
        </w:rPr>
        <w:t>9.7.5.3</w:t>
      </w:r>
      <w:r w:rsidRPr="009202AA">
        <w:rPr>
          <w:rFonts w:eastAsia="SimSun"/>
        </w:rPr>
        <w:tab/>
        <w:t>Minimum requirement for single RAT UTRA operation</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5589" w:name="_Toc21096730"/>
      <w:bookmarkStart w:id="5590" w:name="_Toc29763697"/>
      <w:bookmarkStart w:id="5591" w:name="_Toc36030168"/>
      <w:bookmarkStart w:id="5592" w:name="_Toc37180068"/>
      <w:bookmarkStart w:id="5593" w:name="_Toc45869768"/>
      <w:bookmarkStart w:id="5594" w:name="_Toc52555574"/>
      <w:bookmarkStart w:id="5595" w:name="_Toc61126394"/>
      <w:bookmarkStart w:id="5596" w:name="_Toc67911810"/>
      <w:bookmarkStart w:id="5597" w:name="_Toc74841902"/>
      <w:bookmarkStart w:id="5598" w:name="_Toc76503682"/>
      <w:bookmarkStart w:id="5599" w:name="_Toc83041537"/>
      <w:bookmarkStart w:id="5600" w:name="_Toc89853933"/>
      <w:bookmarkStart w:id="5601" w:name="_Toc98668302"/>
      <w:bookmarkStart w:id="5602" w:name="_Toc130911442"/>
      <w:bookmarkStart w:id="5603" w:name="_Toc137374665"/>
      <w:bookmarkStart w:id="5604" w:name="_Toc210411594"/>
      <w:r w:rsidRPr="009202AA">
        <w:rPr>
          <w:rFonts w:eastAsia="SimSun"/>
        </w:rPr>
        <w:t>9.7.5.4</w:t>
      </w:r>
      <w:r w:rsidRPr="009202AA">
        <w:rPr>
          <w:rFonts w:eastAsia="SimSun"/>
        </w:rPr>
        <w:tab/>
        <w:t>Minimum requirement for single RAT E-UTRA operation</w:t>
      </w:r>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73EDD8A3" w14:textId="77777777" w:rsidR="004C4A70" w:rsidRPr="009202AA" w:rsidRDefault="004C4A70" w:rsidP="004C4A70">
      <w:pPr>
        <w:pStyle w:val="Heading5"/>
      </w:pPr>
      <w:bookmarkStart w:id="5605" w:name="_Toc21096731"/>
      <w:bookmarkStart w:id="5606" w:name="_Toc29763698"/>
      <w:bookmarkStart w:id="5607" w:name="_Toc36030169"/>
      <w:bookmarkStart w:id="5608" w:name="_Toc37180069"/>
      <w:bookmarkStart w:id="5609" w:name="_Toc45869769"/>
      <w:bookmarkStart w:id="5610" w:name="_Toc52555575"/>
      <w:bookmarkStart w:id="5611" w:name="_Toc61126395"/>
      <w:bookmarkStart w:id="5612" w:name="_Toc67911811"/>
      <w:bookmarkStart w:id="5613" w:name="_Toc74841903"/>
      <w:bookmarkStart w:id="5614" w:name="_Toc76503683"/>
      <w:bookmarkStart w:id="5615" w:name="_Toc83041538"/>
      <w:bookmarkStart w:id="5616" w:name="_Toc89853934"/>
      <w:bookmarkStart w:id="5617" w:name="_Toc98668303"/>
      <w:bookmarkStart w:id="5618" w:name="_Toc130911443"/>
      <w:bookmarkStart w:id="5619" w:name="_Toc137374666"/>
      <w:bookmarkStart w:id="5620" w:name="_Toc210411595"/>
      <w:r w:rsidRPr="009202AA">
        <w:t>9.7.5.4.1</w:t>
      </w:r>
      <w:r w:rsidRPr="009202AA">
        <w:tab/>
        <w:t>General</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5621" w:name="_Toc21096732"/>
      <w:bookmarkStart w:id="5622" w:name="_Toc29763699"/>
      <w:bookmarkStart w:id="5623" w:name="_Toc36030170"/>
      <w:bookmarkStart w:id="5624" w:name="_Toc37180070"/>
      <w:bookmarkStart w:id="5625" w:name="_Toc45869770"/>
      <w:bookmarkStart w:id="5626" w:name="_Toc52555576"/>
      <w:bookmarkStart w:id="5627" w:name="_Toc61126396"/>
      <w:bookmarkStart w:id="5628" w:name="_Toc67911812"/>
      <w:bookmarkStart w:id="5629" w:name="_Toc74841904"/>
      <w:bookmarkStart w:id="5630" w:name="_Toc76503684"/>
      <w:bookmarkStart w:id="5631" w:name="_Toc83041539"/>
      <w:bookmarkStart w:id="5632" w:name="_Toc89853935"/>
      <w:bookmarkStart w:id="5633" w:name="_Toc98668304"/>
      <w:bookmarkStart w:id="5634" w:name="_Toc130911444"/>
      <w:bookmarkStart w:id="5635" w:name="_Toc137374667"/>
      <w:bookmarkStart w:id="5636" w:name="_Toc210411596"/>
      <w:r w:rsidRPr="009202AA">
        <w:t>9.7.5.4.2</w:t>
      </w:r>
      <w:r w:rsidRPr="009202AA">
        <w:tab/>
        <w:t xml:space="preserve">Minimum requirements </w:t>
      </w:r>
      <w:r w:rsidRPr="009202AA">
        <w:rPr>
          <w:lang w:eastAsia="zh-CN"/>
        </w:rPr>
        <w:t xml:space="preserve">for Wide Area BS </w:t>
      </w:r>
      <w:r w:rsidRPr="009202AA">
        <w:t>(Category A)</w:t>
      </w:r>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3.35pt;height:29.35pt" o:ole="">
                  <v:imagedata r:id="rId141" o:title=""/>
                </v:shape>
                <o:OLEObject Type="Embed" ProgID="Equation.3" ShapeID="_x0000_i1093" DrawAspect="Content" ObjectID="_1821180474"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65pt;height:29.35pt" o:ole="">
                  <v:imagedata r:id="rId143" o:title=""/>
                </v:shape>
                <o:OLEObject Type="Embed" ProgID="Equation.3" ShapeID="_x0000_i1094" DrawAspect="Content" ObjectID="_1821180475"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6pt;height:29.35pt" o:ole="">
                  <v:imagedata r:id="rId116" o:title=""/>
                </v:shape>
                <o:OLEObject Type="Embed" ProgID="Equation.3" ShapeID="_x0000_i1095" DrawAspect="Content" ObjectID="_1821180476"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3.35pt;height:29.35pt" o:ole="">
                  <v:imagedata r:id="rId146" o:title=""/>
                </v:shape>
                <o:OLEObject Type="Embed" ProgID="Equation.3" ShapeID="_x0000_i1096" DrawAspect="Content" ObjectID="_1821180477"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65pt;height:29.35pt" o:ole="">
                  <v:imagedata r:id="rId148" o:title=""/>
                </v:shape>
                <o:OLEObject Type="Embed" ProgID="Equation.3" ShapeID="_x0000_i1097" DrawAspect="Content" ObjectID="_1821180478"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6pt;height:29.35pt" o:ole="">
                  <v:imagedata r:id="rId150" o:title=""/>
                </v:shape>
                <o:OLEObject Type="Embed" ProgID="Equation.3" ShapeID="_x0000_i1098" DrawAspect="Content" ObjectID="_1821180479"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5637" w:name="_Toc21096733"/>
      <w:bookmarkStart w:id="5638" w:name="_Toc29763700"/>
      <w:bookmarkStart w:id="5639" w:name="_Toc36030171"/>
      <w:bookmarkStart w:id="5640" w:name="_Toc37180071"/>
      <w:bookmarkStart w:id="5641" w:name="_Toc45869771"/>
      <w:bookmarkStart w:id="5642" w:name="_Toc52555577"/>
      <w:bookmarkStart w:id="5643" w:name="_Toc61126397"/>
      <w:bookmarkStart w:id="5644" w:name="_Toc67911813"/>
      <w:bookmarkStart w:id="5645" w:name="_Toc74841905"/>
      <w:bookmarkStart w:id="5646" w:name="_Toc76503685"/>
      <w:bookmarkStart w:id="5647" w:name="_Toc83041540"/>
      <w:bookmarkStart w:id="5648" w:name="_Toc89853936"/>
      <w:bookmarkStart w:id="5649" w:name="_Toc98668305"/>
      <w:bookmarkStart w:id="5650" w:name="_Toc130911445"/>
      <w:bookmarkStart w:id="5651" w:name="_Toc137374668"/>
      <w:bookmarkStart w:id="5652" w:name="_Toc210411597"/>
      <w:r w:rsidRPr="009202AA">
        <w:t>9.7.5.4.3</w:t>
      </w:r>
      <w:r w:rsidRPr="009202AA">
        <w:tab/>
        <w:t xml:space="preserve">Minimum requirements </w:t>
      </w:r>
      <w:r w:rsidRPr="009202AA">
        <w:rPr>
          <w:lang w:eastAsia="zh-CN"/>
        </w:rPr>
        <w:t>for Wide Area BS</w:t>
      </w:r>
      <w:r w:rsidRPr="009202AA">
        <w:t xml:space="preserve"> (Category B)</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161238DD" w14:textId="77777777" w:rsidR="004C4A70" w:rsidRPr="009202AA" w:rsidRDefault="004C4A70" w:rsidP="004C4A70">
      <w:pPr>
        <w:pStyle w:val="Heading6"/>
        <w:rPr>
          <w:rFonts w:cs="v5.0.0"/>
        </w:rPr>
      </w:pPr>
      <w:bookmarkStart w:id="5653" w:name="_Toc21096734"/>
      <w:bookmarkStart w:id="5654" w:name="_Toc29763701"/>
      <w:bookmarkStart w:id="5655" w:name="_Toc36030172"/>
      <w:bookmarkStart w:id="5656" w:name="_Toc37180072"/>
      <w:bookmarkStart w:id="5657" w:name="_Toc45869772"/>
      <w:bookmarkStart w:id="5658" w:name="_Toc52555578"/>
      <w:bookmarkStart w:id="5659" w:name="_Toc61126398"/>
      <w:bookmarkStart w:id="5660" w:name="_Toc67911814"/>
      <w:bookmarkStart w:id="5661" w:name="_Toc74841906"/>
      <w:bookmarkStart w:id="5662" w:name="_Toc76503686"/>
      <w:bookmarkStart w:id="5663" w:name="_Toc83041541"/>
      <w:bookmarkStart w:id="5664" w:name="_Toc89853937"/>
      <w:bookmarkStart w:id="5665" w:name="_Toc98668306"/>
      <w:bookmarkStart w:id="5666" w:name="_Toc130911446"/>
      <w:bookmarkStart w:id="5667" w:name="_Toc137374669"/>
      <w:bookmarkStart w:id="5668" w:name="_Toc210411598"/>
      <w:r w:rsidRPr="009202AA">
        <w:t>9.7.5.4.3.1</w:t>
      </w:r>
      <w:r w:rsidRPr="009202AA">
        <w:tab/>
        <w:t>General</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5669" w:name="_Toc21096735"/>
      <w:bookmarkStart w:id="5670" w:name="_Toc29763702"/>
      <w:bookmarkStart w:id="5671" w:name="_Toc36030173"/>
      <w:bookmarkStart w:id="5672" w:name="_Toc37180073"/>
      <w:bookmarkStart w:id="5673" w:name="_Toc45869773"/>
      <w:bookmarkStart w:id="5674" w:name="_Toc52555579"/>
      <w:bookmarkStart w:id="5675" w:name="_Toc61126399"/>
      <w:bookmarkStart w:id="5676" w:name="_Toc67911815"/>
      <w:bookmarkStart w:id="5677" w:name="_Toc74841907"/>
      <w:bookmarkStart w:id="5678" w:name="_Toc76503687"/>
      <w:bookmarkStart w:id="5679" w:name="_Toc83041542"/>
      <w:bookmarkStart w:id="5680" w:name="_Toc89853938"/>
      <w:bookmarkStart w:id="5681" w:name="_Toc98668307"/>
      <w:bookmarkStart w:id="5682" w:name="_Toc130911447"/>
      <w:bookmarkStart w:id="5683" w:name="_Toc137374670"/>
      <w:bookmarkStart w:id="5684" w:name="_Toc210411599"/>
      <w:r w:rsidRPr="009202AA">
        <w:t>9.7.5.4.3.2</w:t>
      </w:r>
      <w:r w:rsidRPr="009202AA">
        <w:tab/>
        <w:t>Category B requirements (Option 1)</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3.35pt;height:29.35pt" o:ole="">
                  <v:imagedata r:id="rId152" o:title=""/>
                </v:shape>
                <o:OLEObject Type="Embed" ProgID="Equation.3" ShapeID="_x0000_i1099" DrawAspect="Content" ObjectID="_1821180480"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65pt;height:29.35pt" o:ole="">
                  <v:imagedata r:id="rId154" o:title=""/>
                </v:shape>
                <o:OLEObject Type="Embed" ProgID="Equation.3" ShapeID="_x0000_i1100" DrawAspect="Content" ObjectID="_1821180481"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6pt;height:29.35pt" o:ole="">
                  <v:imagedata r:id="rId156" o:title=""/>
                </v:shape>
                <o:OLEObject Type="Embed" ProgID="Equation.3" ShapeID="_x0000_i1101" DrawAspect="Content" ObjectID="_1821180482"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3.35pt;height:29.35pt" o:ole="">
                  <v:imagedata r:id="rId158" o:title=""/>
                </v:shape>
                <o:OLEObject Type="Embed" ProgID="Equation.3" ShapeID="_x0000_i1102" DrawAspect="Content" ObjectID="_1821180483"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65pt;height:29.35pt" o:ole="">
                  <v:imagedata r:id="rId160" o:title=""/>
                </v:shape>
                <o:OLEObject Type="Embed" ProgID="Equation.3" ShapeID="_x0000_i1103" DrawAspect="Content" ObjectID="_1821180484"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6pt;height:29.35pt" o:ole="">
                  <v:imagedata r:id="rId162" o:title=""/>
                </v:shape>
                <o:OLEObject Type="Embed" ProgID="Equation.3" ShapeID="_x0000_i1104" DrawAspect="Content" ObjectID="_1821180485"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5685" w:name="_Toc21096736"/>
      <w:bookmarkStart w:id="5686" w:name="_Toc29763703"/>
      <w:bookmarkStart w:id="5687" w:name="_Toc36030174"/>
      <w:bookmarkStart w:id="5688" w:name="_Toc37180074"/>
      <w:bookmarkStart w:id="5689" w:name="_Toc45869774"/>
      <w:bookmarkStart w:id="5690" w:name="_Toc52555580"/>
      <w:bookmarkStart w:id="5691" w:name="_Toc61126400"/>
      <w:bookmarkStart w:id="5692" w:name="_Toc67911816"/>
      <w:bookmarkStart w:id="5693" w:name="_Toc74841908"/>
      <w:bookmarkStart w:id="5694" w:name="_Toc76503688"/>
      <w:bookmarkStart w:id="5695" w:name="_Toc83041543"/>
      <w:bookmarkStart w:id="5696" w:name="_Toc89853939"/>
      <w:bookmarkStart w:id="5697" w:name="_Toc98668308"/>
      <w:bookmarkStart w:id="5698" w:name="_Toc130911448"/>
      <w:bookmarkStart w:id="5699" w:name="_Toc137374671"/>
      <w:bookmarkStart w:id="5700" w:name="_Toc210411600"/>
      <w:r w:rsidRPr="009202AA">
        <w:t>9.7.5.4.3.3</w:t>
      </w:r>
      <w:r w:rsidRPr="009202AA">
        <w:tab/>
        <w:t>Category B requirements (Option 2)</w:t>
      </w:r>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29.35pt;height:29.35pt" o:ole="">
                  <v:imagedata r:id="rId164" o:title=""/>
                </v:shape>
                <o:OLEObject Type="Embed" ProgID="Equation.3" ShapeID="_x0000_i1105" DrawAspect="Content" ObjectID="_1821180486"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2pt;height:29.35pt" o:ole="">
                  <v:imagedata r:id="rId166" o:title=""/>
                </v:shape>
                <o:OLEObject Type="Embed" ProgID="Equation.3" ShapeID="_x0000_i1106" DrawAspect="Content" ObjectID="_1821180487"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29.35pt;height:29.35pt" o:ole="">
                  <v:imagedata r:id="rId168" o:title=""/>
                </v:shape>
                <o:OLEObject Type="Embed" ProgID="Equation.3" ShapeID="_x0000_i1107" DrawAspect="Content" ObjectID="_1821180488"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29.35pt;height:29.35pt" o:ole="">
                  <v:imagedata r:id="rId170" o:title=""/>
                </v:shape>
                <o:OLEObject Type="Embed" ProgID="Equation.3" ShapeID="_x0000_i1108" DrawAspect="Content" ObjectID="_1821180489"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2pt;height:29.35pt" o:ole="">
                  <v:imagedata r:id="rId172" o:title=""/>
                </v:shape>
                <o:OLEObject Type="Embed" ProgID="Equation.3" ShapeID="_x0000_i1109" DrawAspect="Content" ObjectID="_1821180490"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29.35pt;height:29.35pt" o:ole="">
                  <v:imagedata r:id="rId174" o:title=""/>
                </v:shape>
                <o:OLEObject Type="Embed" ProgID="Equation.3" ShapeID="_x0000_i1110" DrawAspect="Content" ObjectID="_1821180491"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29.35pt;height:29.35pt" o:ole="">
                  <v:imagedata r:id="rId176" o:title=""/>
                </v:shape>
                <o:OLEObject Type="Embed" ProgID="Equation.3" ShapeID="_x0000_i1111" DrawAspect="Content" ObjectID="_1821180492"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5701" w:name="_Toc21096737"/>
      <w:bookmarkStart w:id="5702" w:name="_Toc29763704"/>
      <w:bookmarkStart w:id="5703" w:name="_Toc36030175"/>
      <w:bookmarkStart w:id="5704" w:name="_Toc37180075"/>
      <w:bookmarkStart w:id="5705" w:name="_Toc45869775"/>
      <w:bookmarkStart w:id="5706" w:name="_Toc52555581"/>
      <w:bookmarkStart w:id="5707" w:name="_Toc61126401"/>
      <w:bookmarkStart w:id="5708" w:name="_Toc67911817"/>
      <w:bookmarkStart w:id="5709" w:name="_Toc74841909"/>
      <w:bookmarkStart w:id="5710" w:name="_Toc76503689"/>
      <w:bookmarkStart w:id="5711" w:name="_Toc83041544"/>
      <w:bookmarkStart w:id="5712" w:name="_Toc89853940"/>
      <w:bookmarkStart w:id="5713" w:name="_Toc98668309"/>
      <w:bookmarkStart w:id="5714" w:name="_Toc130911449"/>
      <w:bookmarkStart w:id="5715" w:name="_Toc137374672"/>
      <w:bookmarkStart w:id="5716" w:name="_Toc210411601"/>
      <w:r w:rsidRPr="009202AA">
        <w:t>9.7.5.4.4</w:t>
      </w:r>
      <w:r w:rsidRPr="009202AA">
        <w:tab/>
      </w:r>
      <w:r w:rsidRPr="009202AA">
        <w:rPr>
          <w:rFonts w:cs="Arial"/>
        </w:rPr>
        <w:t>Minimum requirement</w:t>
      </w:r>
      <w:r w:rsidRPr="009202AA">
        <w:t>s for Local Area BS (Category A and B)</w:t>
      </w:r>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3.35pt;height:29.35pt" o:ole="">
                  <v:imagedata r:id="rId178" o:title=""/>
                </v:shape>
                <o:OLEObject Type="Embed" ProgID="Equation.3" ShapeID="_x0000_i1112" DrawAspect="Content" ObjectID="_1821180493"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65pt;height:29.35pt" o:ole="">
                  <v:imagedata r:id="rId180" o:title=""/>
                </v:shape>
                <o:OLEObject Type="Embed" ProgID="Equation.3" ShapeID="_x0000_i1113" DrawAspect="Content" ObjectID="_1821180494"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6pt;height:29.35pt" o:ole="">
                  <v:imagedata r:id="rId182" o:title=""/>
                </v:shape>
                <o:OLEObject Type="Embed" ProgID="Equation.3" ShapeID="_x0000_i1114" DrawAspect="Content" ObjectID="_1821180495"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5717" w:name="_Toc21096738"/>
      <w:bookmarkStart w:id="5718" w:name="_Toc29763705"/>
      <w:bookmarkStart w:id="5719" w:name="_Toc36030176"/>
      <w:bookmarkStart w:id="5720" w:name="_Toc37180076"/>
      <w:bookmarkStart w:id="5721" w:name="_Toc45869776"/>
      <w:bookmarkStart w:id="5722" w:name="_Toc52555582"/>
      <w:bookmarkStart w:id="5723" w:name="_Toc61126402"/>
      <w:bookmarkStart w:id="5724" w:name="_Toc67911818"/>
      <w:bookmarkStart w:id="5725" w:name="_Toc74841910"/>
      <w:bookmarkStart w:id="5726" w:name="_Toc76503690"/>
      <w:bookmarkStart w:id="5727" w:name="_Toc83041545"/>
      <w:bookmarkStart w:id="5728" w:name="_Toc89853941"/>
      <w:bookmarkStart w:id="5729" w:name="_Toc98668310"/>
      <w:bookmarkStart w:id="5730" w:name="_Toc130911450"/>
      <w:bookmarkStart w:id="5731" w:name="_Toc137374673"/>
      <w:bookmarkStart w:id="5732" w:name="_Toc210411602"/>
      <w:r w:rsidRPr="009202AA">
        <w:t>9.7.5.4.5</w:t>
      </w:r>
      <w:r w:rsidRPr="009202AA">
        <w:tab/>
      </w:r>
      <w:r w:rsidRPr="009202AA">
        <w:rPr>
          <w:rFonts w:cs="Arial"/>
        </w:rPr>
        <w:t>Minimum requirement</w:t>
      </w:r>
      <w:r w:rsidRPr="009202AA">
        <w:t>s for Medium Range BS (Category A and B)</w:t>
      </w:r>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6pt;height:29.35pt" o:ole="">
                  <v:imagedata r:id="rId184" o:title=""/>
                </v:shape>
                <o:OLEObject Type="Embed" ProgID="Equation.3" ShapeID="_x0000_i1115" DrawAspect="Content" ObjectID="_1821180496"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29.35pt;height:29.35pt" o:ole="">
                  <v:imagedata r:id="rId186" o:title=""/>
                </v:shape>
                <o:OLEObject Type="Embed" ProgID="Equation.3" ShapeID="_x0000_i1116" DrawAspect="Content" ObjectID="_1821180497"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5733" w:name="_Toc21096739"/>
      <w:bookmarkStart w:id="5734" w:name="_Toc29763706"/>
      <w:bookmarkStart w:id="5735" w:name="_Toc36030177"/>
      <w:bookmarkStart w:id="5736" w:name="_Toc37180077"/>
      <w:bookmarkStart w:id="5737" w:name="_Toc45869777"/>
      <w:bookmarkStart w:id="5738" w:name="_Toc52555583"/>
      <w:bookmarkStart w:id="5739" w:name="_Toc61126403"/>
      <w:bookmarkStart w:id="5740" w:name="_Toc67911819"/>
      <w:bookmarkStart w:id="5741" w:name="_Toc74841911"/>
      <w:bookmarkStart w:id="5742" w:name="_Toc76503691"/>
      <w:bookmarkStart w:id="5743" w:name="_Toc83041546"/>
      <w:bookmarkStart w:id="5744" w:name="_Toc89853942"/>
      <w:bookmarkStart w:id="5745" w:name="_Toc98668311"/>
      <w:bookmarkStart w:id="5746" w:name="_Toc130911451"/>
      <w:bookmarkStart w:id="5747" w:name="_Toc137374674"/>
      <w:bookmarkStart w:id="5748" w:name="_Toc210411603"/>
      <w:r w:rsidRPr="009202AA">
        <w:t>9.7.5.4.6</w:t>
      </w:r>
      <w:r w:rsidRPr="009202AA">
        <w:tab/>
        <w:t>Additional requirements</w:t>
      </w:r>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p>
    <w:p w14:paraId="1409EBD4" w14:textId="77777777" w:rsidR="00263228" w:rsidRDefault="00263228" w:rsidP="00263228">
      <w:pPr>
        <w:pStyle w:val="Heading6"/>
      </w:pPr>
      <w:bookmarkStart w:id="5749" w:name="_Toc61126404"/>
      <w:bookmarkStart w:id="5750" w:name="_Toc67911820"/>
      <w:bookmarkStart w:id="5751" w:name="_Toc74841912"/>
      <w:bookmarkStart w:id="5752" w:name="_Toc76503692"/>
      <w:bookmarkStart w:id="5753" w:name="_Toc83041547"/>
      <w:bookmarkStart w:id="5754" w:name="_Toc89853943"/>
      <w:bookmarkStart w:id="5755" w:name="_Toc98668312"/>
      <w:bookmarkStart w:id="5756" w:name="_Toc130911452"/>
      <w:bookmarkStart w:id="5757" w:name="_Toc137374675"/>
      <w:bookmarkStart w:id="5758" w:name="_Toc210411604"/>
      <w:bookmarkStart w:id="5759" w:name="_Toc21096077"/>
      <w:bookmarkStart w:id="5760" w:name="_Toc29763276"/>
      <w:bookmarkStart w:id="5761" w:name="_Toc52554808"/>
      <w:r w:rsidRPr="00EF2F0E">
        <w:t>9.7.5.</w:t>
      </w:r>
      <w:r>
        <w:t>4.6</w:t>
      </w:r>
      <w:r w:rsidRPr="00EF2F0E">
        <w:t>.1</w:t>
      </w:r>
      <w:r w:rsidRPr="00475B10">
        <w:t xml:space="preserve"> </w:t>
      </w:r>
      <w:r w:rsidRPr="00C54509">
        <w:t>Additional operating band unwanted emission limits for E-UTRA bands</w:t>
      </w:r>
      <w:bookmarkEnd w:id="5749"/>
      <w:bookmarkEnd w:id="5750"/>
      <w:bookmarkEnd w:id="5751"/>
      <w:bookmarkEnd w:id="5752"/>
      <w:bookmarkEnd w:id="5753"/>
      <w:bookmarkEnd w:id="5754"/>
      <w:bookmarkEnd w:id="5755"/>
      <w:bookmarkEnd w:id="5756"/>
      <w:bookmarkEnd w:id="5757"/>
      <w:bookmarkEnd w:id="575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5762" w:name="_Toc21096079"/>
      <w:bookmarkStart w:id="5763" w:name="_Toc29763278"/>
      <w:bookmarkStart w:id="5764" w:name="_Toc52554810"/>
      <w:bookmarkStart w:id="5765" w:name="_Toc61126405"/>
      <w:bookmarkStart w:id="5766" w:name="_Toc67911821"/>
      <w:bookmarkStart w:id="5767" w:name="_Toc74841913"/>
      <w:bookmarkStart w:id="5768" w:name="_Toc76503693"/>
      <w:bookmarkStart w:id="5769" w:name="_Toc83041548"/>
      <w:bookmarkStart w:id="5770" w:name="_Toc89853944"/>
      <w:bookmarkStart w:id="5771" w:name="_Toc98668313"/>
      <w:bookmarkStart w:id="5772" w:name="_Toc130911453"/>
      <w:bookmarkStart w:id="5773" w:name="_Toc137374676"/>
      <w:bookmarkStart w:id="5774" w:name="_Toc210411605"/>
      <w:bookmarkEnd w:id="5759"/>
      <w:bookmarkEnd w:id="5760"/>
      <w:bookmarkEnd w:id="5761"/>
      <w:r>
        <w:t>9.7.5.4.6.2</w:t>
      </w:r>
      <w:r w:rsidRPr="00EF2F0E">
        <w:tab/>
        <w:t>Protection of DTT</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5775" w:name="_Toc52554812"/>
      <w:bookmarkStart w:id="5776" w:name="_Toc61126406"/>
      <w:bookmarkStart w:id="5777" w:name="_Toc67911822"/>
      <w:bookmarkStart w:id="5778" w:name="_Toc74841914"/>
      <w:bookmarkStart w:id="5779" w:name="_Toc76503694"/>
      <w:bookmarkStart w:id="5780" w:name="_Toc83041549"/>
      <w:bookmarkStart w:id="5781" w:name="_Toc89853945"/>
      <w:bookmarkStart w:id="5782" w:name="_Toc98668314"/>
      <w:bookmarkStart w:id="5783" w:name="_Toc130911454"/>
      <w:bookmarkStart w:id="5784" w:name="_Toc137374677"/>
      <w:bookmarkStart w:id="5785" w:name="_Toc210411606"/>
      <w:r>
        <w:t>9.7.5.4.6.3</w:t>
      </w:r>
      <w:r w:rsidRPr="00EF2F0E">
        <w:tab/>
        <w:t>Co-existence with RNSS/GPS services in North America</w:t>
      </w:r>
      <w:bookmarkEnd w:id="5775"/>
      <w:bookmarkEnd w:id="5776"/>
      <w:bookmarkEnd w:id="5777"/>
      <w:bookmarkEnd w:id="5778"/>
      <w:bookmarkEnd w:id="5779"/>
      <w:bookmarkEnd w:id="5780"/>
      <w:bookmarkEnd w:id="5781"/>
      <w:bookmarkEnd w:id="5782"/>
      <w:bookmarkEnd w:id="5783"/>
      <w:bookmarkEnd w:id="5784"/>
      <w:bookmarkEnd w:id="5785"/>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5786" w:name="_Toc61112526"/>
      <w:bookmarkStart w:id="5787" w:name="_Toc74841915"/>
      <w:bookmarkStart w:id="5788" w:name="_Toc76503695"/>
      <w:bookmarkStart w:id="5789" w:name="_Toc83041550"/>
      <w:bookmarkStart w:id="5790" w:name="_Toc89853946"/>
      <w:bookmarkStart w:id="5791" w:name="_Toc98668315"/>
      <w:bookmarkStart w:id="5792" w:name="_Toc130911455"/>
      <w:bookmarkStart w:id="5793" w:name="_Toc137374678"/>
      <w:bookmarkStart w:id="5794" w:name="_Toc210411607"/>
      <w:r>
        <w:t>9.7.5.4.6.4</w:t>
      </w:r>
      <w:r w:rsidRPr="00EF2F0E">
        <w:tab/>
      </w:r>
      <w:bookmarkEnd w:id="5786"/>
      <w:r>
        <w:t>Void</w:t>
      </w:r>
      <w:bookmarkEnd w:id="5787"/>
      <w:bookmarkEnd w:id="5788"/>
      <w:bookmarkEnd w:id="5789"/>
      <w:bookmarkEnd w:id="5790"/>
      <w:bookmarkEnd w:id="5791"/>
      <w:bookmarkEnd w:id="5792"/>
      <w:bookmarkEnd w:id="5793"/>
      <w:bookmarkEnd w:id="5794"/>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5795" w:name="_Toc52554814"/>
      <w:bookmarkStart w:id="5796" w:name="_Toc61126408"/>
      <w:bookmarkStart w:id="5797" w:name="_Toc67911824"/>
      <w:bookmarkStart w:id="5798" w:name="_Toc74841916"/>
      <w:bookmarkStart w:id="5799" w:name="_Toc76503696"/>
      <w:bookmarkStart w:id="5800" w:name="_Toc83041551"/>
      <w:bookmarkStart w:id="5801" w:name="_Toc89853947"/>
      <w:bookmarkStart w:id="5802" w:name="_Toc98668316"/>
      <w:bookmarkStart w:id="5803" w:name="_Toc130911456"/>
      <w:bookmarkStart w:id="5804" w:name="_Toc137374679"/>
      <w:bookmarkStart w:id="5805" w:name="_Toc210411608"/>
      <w:r>
        <w:t>9.7.5.4.6.5</w:t>
      </w:r>
      <w:r w:rsidRPr="00EF2F0E">
        <w:tab/>
        <w:t>Additional band 32, 50, 51, 74, 75 and 76 unwanted emissions</w:t>
      </w:r>
      <w:bookmarkEnd w:id="5795"/>
      <w:bookmarkEnd w:id="5796"/>
      <w:bookmarkEnd w:id="5797"/>
      <w:bookmarkEnd w:id="5798"/>
      <w:bookmarkEnd w:id="5799"/>
      <w:bookmarkEnd w:id="5800"/>
      <w:bookmarkEnd w:id="5801"/>
      <w:bookmarkEnd w:id="5802"/>
      <w:bookmarkEnd w:id="5803"/>
      <w:bookmarkEnd w:id="5804"/>
      <w:bookmarkEnd w:id="5805"/>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5806" w:name="_Toc52554815"/>
      <w:bookmarkStart w:id="5807" w:name="_Toc61126409"/>
      <w:bookmarkStart w:id="5808" w:name="_Toc67911825"/>
      <w:bookmarkStart w:id="5809" w:name="_Toc74841917"/>
      <w:bookmarkStart w:id="5810" w:name="_Toc76503697"/>
      <w:bookmarkStart w:id="5811" w:name="_Toc83041552"/>
      <w:bookmarkStart w:id="5812" w:name="_Toc89853948"/>
      <w:bookmarkStart w:id="5813" w:name="_Toc98668317"/>
      <w:bookmarkStart w:id="5814" w:name="_Toc130911457"/>
      <w:bookmarkStart w:id="5815" w:name="_Toc137374680"/>
      <w:bookmarkStart w:id="5816" w:name="_Toc210411609"/>
      <w:r>
        <w:t>9.7.5.4.6.6</w:t>
      </w:r>
      <w:r w:rsidRPr="00EF2F0E">
        <w:t xml:space="preserve"> </w:t>
      </w:r>
      <w:r w:rsidRPr="00EF2F0E">
        <w:tab/>
        <w:t>Additional requirements for band 45</w:t>
      </w:r>
      <w:bookmarkEnd w:id="5806"/>
      <w:bookmarkEnd w:id="5807"/>
      <w:bookmarkEnd w:id="5808"/>
      <w:bookmarkEnd w:id="5809"/>
      <w:bookmarkEnd w:id="5810"/>
      <w:bookmarkEnd w:id="5811"/>
      <w:bookmarkEnd w:id="5812"/>
      <w:bookmarkEnd w:id="5813"/>
      <w:bookmarkEnd w:id="5814"/>
      <w:bookmarkEnd w:id="5815"/>
      <w:bookmarkEnd w:id="5816"/>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5817" w:name="_Toc52554816"/>
      <w:bookmarkStart w:id="5818" w:name="_Toc61126410"/>
      <w:bookmarkStart w:id="5819" w:name="_Toc67911826"/>
      <w:bookmarkStart w:id="5820" w:name="_Toc74841918"/>
      <w:bookmarkStart w:id="5821" w:name="_Toc76503698"/>
      <w:bookmarkStart w:id="5822" w:name="_Toc83041553"/>
      <w:bookmarkStart w:id="5823" w:name="_Toc89853949"/>
      <w:bookmarkStart w:id="5824" w:name="_Toc98668318"/>
      <w:bookmarkStart w:id="5825" w:name="_Toc130911458"/>
      <w:bookmarkStart w:id="5826" w:name="_Toc137374681"/>
      <w:bookmarkStart w:id="5827" w:name="_Toc210411610"/>
      <w:r>
        <w:t>9.7.5.4.6.7</w:t>
      </w:r>
      <w:r w:rsidRPr="00EF2F0E">
        <w:t xml:space="preserve"> </w:t>
      </w:r>
      <w:r w:rsidRPr="00EF2F0E">
        <w:tab/>
        <w:t>Additional requirements for band 48</w:t>
      </w:r>
      <w:bookmarkEnd w:id="5817"/>
      <w:bookmarkEnd w:id="5818"/>
      <w:bookmarkEnd w:id="5819"/>
      <w:bookmarkEnd w:id="5820"/>
      <w:bookmarkEnd w:id="5821"/>
      <w:bookmarkEnd w:id="5822"/>
      <w:bookmarkEnd w:id="5823"/>
      <w:bookmarkEnd w:id="5824"/>
      <w:bookmarkEnd w:id="5825"/>
      <w:bookmarkEnd w:id="5826"/>
      <w:bookmarkEnd w:id="5827"/>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5828" w:name="_Toc21096740"/>
      <w:bookmarkStart w:id="5829" w:name="_Toc29763707"/>
      <w:bookmarkStart w:id="5830" w:name="_Toc36030178"/>
      <w:bookmarkStart w:id="5831" w:name="_Toc37180078"/>
      <w:bookmarkStart w:id="5832" w:name="_Toc45869778"/>
      <w:bookmarkStart w:id="5833" w:name="_Toc52555584"/>
      <w:bookmarkStart w:id="5834" w:name="_Toc61126411"/>
      <w:bookmarkStart w:id="5835" w:name="_Toc67911827"/>
      <w:bookmarkStart w:id="5836" w:name="_Toc74841919"/>
      <w:bookmarkStart w:id="5837" w:name="_Toc76503699"/>
      <w:bookmarkStart w:id="5838" w:name="_Toc83041554"/>
      <w:bookmarkStart w:id="5839" w:name="_Toc89853950"/>
      <w:bookmarkStart w:id="5840" w:name="_Toc98668319"/>
      <w:bookmarkStart w:id="5841" w:name="_Toc130911459"/>
      <w:bookmarkStart w:id="5842" w:name="_Toc137374682"/>
      <w:bookmarkStart w:id="5843" w:name="_Toc210411611"/>
      <w:r w:rsidRPr="009202AA">
        <w:t>9.7.6</w:t>
      </w:r>
      <w:r w:rsidRPr="009202AA">
        <w:tab/>
        <w:t>OTA Spurious emission</w:t>
      </w:r>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30CA4EC3" w14:textId="77777777" w:rsidR="004C4A70" w:rsidRPr="009202AA" w:rsidRDefault="004C4A70" w:rsidP="004C4A70">
      <w:pPr>
        <w:pStyle w:val="Heading4"/>
      </w:pPr>
      <w:bookmarkStart w:id="5844" w:name="_Toc21096741"/>
      <w:bookmarkStart w:id="5845" w:name="_Toc29763708"/>
      <w:bookmarkStart w:id="5846" w:name="_Toc36030179"/>
      <w:bookmarkStart w:id="5847" w:name="_Toc37180079"/>
      <w:bookmarkStart w:id="5848" w:name="_Toc45869779"/>
      <w:bookmarkStart w:id="5849" w:name="_Toc52555585"/>
      <w:bookmarkStart w:id="5850" w:name="_Toc61126412"/>
      <w:bookmarkStart w:id="5851" w:name="_Toc67911828"/>
      <w:bookmarkStart w:id="5852" w:name="_Toc74841920"/>
      <w:bookmarkStart w:id="5853" w:name="_Toc76503700"/>
      <w:bookmarkStart w:id="5854" w:name="_Toc83041555"/>
      <w:bookmarkStart w:id="5855" w:name="_Toc89853951"/>
      <w:bookmarkStart w:id="5856" w:name="_Toc98668320"/>
      <w:bookmarkStart w:id="5857" w:name="_Toc130911460"/>
      <w:bookmarkStart w:id="5858" w:name="_Toc137374683"/>
      <w:bookmarkStart w:id="5859" w:name="_Toc210411612"/>
      <w:r w:rsidRPr="009202AA">
        <w:t>9.7.6.1</w:t>
      </w:r>
      <w:r w:rsidRPr="009202AA">
        <w:tab/>
        <w:t>General</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0201C2AD" w:rsidR="004C4A70" w:rsidRDefault="004C4A70" w:rsidP="004C4A70">
      <w:r w:rsidRPr="009202AA">
        <w:t>The AAS BS requirements for spurious emissions limits which are specified for Band 46 or for Band 49 in 3GPP TS 37.104 [5], are applicable for AAS BS.</w:t>
      </w:r>
    </w:p>
    <w:p w14:paraId="5B9D0C10" w14:textId="77777777" w:rsidR="003079D6" w:rsidRDefault="003079D6" w:rsidP="003079D6">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65315DB" w14:textId="77777777" w:rsidR="003079D6" w:rsidRPr="009202AA" w:rsidRDefault="003079D6" w:rsidP="004C4A70"/>
    <w:p w14:paraId="2A92B511" w14:textId="77777777" w:rsidR="004C4A70" w:rsidRPr="009202AA" w:rsidRDefault="004C4A70" w:rsidP="004C4A70">
      <w:pPr>
        <w:pStyle w:val="Heading4"/>
      </w:pPr>
      <w:bookmarkStart w:id="5860" w:name="_Toc21096742"/>
      <w:bookmarkStart w:id="5861" w:name="_Toc29763709"/>
      <w:bookmarkStart w:id="5862" w:name="_Toc36030180"/>
      <w:bookmarkStart w:id="5863" w:name="_Toc37180080"/>
      <w:bookmarkStart w:id="5864" w:name="_Toc45869780"/>
      <w:bookmarkStart w:id="5865" w:name="_Toc52555586"/>
      <w:bookmarkStart w:id="5866" w:name="_Toc61126413"/>
      <w:bookmarkStart w:id="5867" w:name="_Toc67911829"/>
      <w:bookmarkStart w:id="5868" w:name="_Toc74841921"/>
      <w:bookmarkStart w:id="5869" w:name="_Toc76503701"/>
      <w:bookmarkStart w:id="5870" w:name="_Toc83041556"/>
      <w:bookmarkStart w:id="5871" w:name="_Toc89853952"/>
      <w:bookmarkStart w:id="5872" w:name="_Toc98668321"/>
      <w:bookmarkStart w:id="5873" w:name="_Toc130911461"/>
      <w:bookmarkStart w:id="5874" w:name="_Toc137374684"/>
      <w:bookmarkStart w:id="5875" w:name="_Toc210411613"/>
      <w:r w:rsidRPr="009202AA">
        <w:t>9.7.6.2</w:t>
      </w:r>
      <w:r w:rsidRPr="009202AA">
        <w:tab/>
        <w:t>MSR operation</w:t>
      </w:r>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p>
    <w:p w14:paraId="59390479" w14:textId="77777777" w:rsidR="004C4A70" w:rsidRPr="009202AA" w:rsidRDefault="004C4A70" w:rsidP="004C4A70">
      <w:pPr>
        <w:pStyle w:val="Heading5"/>
      </w:pPr>
      <w:bookmarkStart w:id="5876" w:name="_Toc21096743"/>
      <w:bookmarkStart w:id="5877" w:name="_Toc29763710"/>
      <w:bookmarkStart w:id="5878" w:name="_Toc36030181"/>
      <w:bookmarkStart w:id="5879" w:name="_Toc37180081"/>
      <w:bookmarkStart w:id="5880" w:name="_Toc45869781"/>
      <w:bookmarkStart w:id="5881" w:name="_Toc52555587"/>
      <w:bookmarkStart w:id="5882" w:name="_Toc61126414"/>
      <w:bookmarkStart w:id="5883" w:name="_Toc67911830"/>
      <w:bookmarkStart w:id="5884" w:name="_Toc74841922"/>
      <w:bookmarkStart w:id="5885" w:name="_Toc76503702"/>
      <w:bookmarkStart w:id="5886" w:name="_Toc83041557"/>
      <w:bookmarkStart w:id="5887" w:name="_Toc89853953"/>
      <w:bookmarkStart w:id="5888" w:name="_Toc98668322"/>
      <w:bookmarkStart w:id="5889" w:name="_Toc130911462"/>
      <w:bookmarkStart w:id="5890" w:name="_Toc137374685"/>
      <w:bookmarkStart w:id="5891" w:name="_Toc210411614"/>
      <w:r w:rsidRPr="009202AA">
        <w:t>9.7.6.2.1</w:t>
      </w:r>
      <w:r w:rsidRPr="009202AA">
        <w:tab/>
        <w:t>Minimum requirement for MSR operation</w:t>
      </w:r>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r w:rsidRPr="009202AA">
        <w:tab/>
      </w:r>
    </w:p>
    <w:p w14:paraId="7B6D71BE" w14:textId="77777777" w:rsidR="004C4A70" w:rsidRPr="009202AA" w:rsidRDefault="004C4A70" w:rsidP="004C4A70">
      <w:pPr>
        <w:pStyle w:val="Heading6"/>
      </w:pPr>
      <w:bookmarkStart w:id="5892" w:name="_Toc21096744"/>
      <w:bookmarkStart w:id="5893" w:name="_Toc29763711"/>
      <w:bookmarkStart w:id="5894" w:name="_Toc36030182"/>
      <w:bookmarkStart w:id="5895" w:name="_Toc37180082"/>
      <w:bookmarkStart w:id="5896" w:name="_Toc45869782"/>
      <w:bookmarkStart w:id="5897" w:name="_Toc52555588"/>
      <w:bookmarkStart w:id="5898" w:name="_Toc61126415"/>
      <w:bookmarkStart w:id="5899" w:name="_Toc67911831"/>
      <w:bookmarkStart w:id="5900" w:name="_Toc74841923"/>
      <w:bookmarkStart w:id="5901" w:name="_Toc76503703"/>
      <w:bookmarkStart w:id="5902" w:name="_Toc83041558"/>
      <w:bookmarkStart w:id="5903" w:name="_Toc89853954"/>
      <w:bookmarkStart w:id="5904" w:name="_Toc98668323"/>
      <w:bookmarkStart w:id="5905" w:name="_Toc130911463"/>
      <w:bookmarkStart w:id="5906" w:name="_Toc137374686"/>
      <w:bookmarkStart w:id="5907" w:name="_Toc210411615"/>
      <w:r w:rsidRPr="009202AA">
        <w:t>9.7.6.2.1.1</w:t>
      </w:r>
      <w:r w:rsidRPr="009202AA">
        <w:tab/>
        <w:t>Minimum requirement (Category A)</w:t>
      </w:r>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5908" w:name="_Toc21096745"/>
      <w:bookmarkStart w:id="5909" w:name="_Toc29763712"/>
      <w:bookmarkStart w:id="5910" w:name="_Toc36030183"/>
      <w:bookmarkStart w:id="5911" w:name="_Toc37180083"/>
      <w:bookmarkStart w:id="5912" w:name="_Toc45869783"/>
      <w:bookmarkStart w:id="5913" w:name="_Toc52555589"/>
      <w:bookmarkStart w:id="5914" w:name="_Toc61126416"/>
      <w:bookmarkStart w:id="5915" w:name="_Toc67911832"/>
      <w:bookmarkStart w:id="5916" w:name="_Toc74841924"/>
      <w:bookmarkStart w:id="5917" w:name="_Toc76503704"/>
      <w:bookmarkStart w:id="5918" w:name="_Toc83041559"/>
      <w:bookmarkStart w:id="5919" w:name="_Toc89853955"/>
      <w:bookmarkStart w:id="5920" w:name="_Toc98668324"/>
      <w:bookmarkStart w:id="5921" w:name="_Toc130911464"/>
      <w:bookmarkStart w:id="5922" w:name="_Toc137374687"/>
      <w:bookmarkStart w:id="5923" w:name="_Toc210411616"/>
      <w:r w:rsidRPr="009202AA">
        <w:t>9.7.6.2.1.2</w:t>
      </w:r>
      <w:r w:rsidRPr="009202AA">
        <w:tab/>
        <w:t>Minimum requirement (Category B)</w:t>
      </w:r>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5924" w:name="_Toc21096746"/>
      <w:bookmarkStart w:id="5925" w:name="_Toc29763713"/>
      <w:bookmarkStart w:id="5926" w:name="_Toc36030184"/>
      <w:bookmarkStart w:id="5927" w:name="_Toc37180084"/>
      <w:bookmarkStart w:id="5928" w:name="_Toc45869784"/>
      <w:bookmarkStart w:id="5929" w:name="_Toc52555590"/>
      <w:bookmarkStart w:id="5930" w:name="_Toc61126417"/>
      <w:bookmarkStart w:id="5931" w:name="_Toc67911833"/>
      <w:bookmarkStart w:id="5932" w:name="_Toc74841925"/>
      <w:bookmarkStart w:id="5933" w:name="_Toc76503705"/>
      <w:bookmarkStart w:id="5934" w:name="_Toc83041560"/>
      <w:bookmarkStart w:id="5935" w:name="_Toc89853956"/>
      <w:bookmarkStart w:id="5936" w:name="_Toc98668325"/>
      <w:bookmarkStart w:id="5937" w:name="_Toc130911465"/>
      <w:bookmarkStart w:id="5938" w:name="_Toc137374688"/>
      <w:bookmarkStart w:id="5939" w:name="_Toc210411617"/>
      <w:r w:rsidRPr="009202AA">
        <w:t>9.7.6.2.1.3</w:t>
      </w:r>
      <w:r w:rsidRPr="009202AA">
        <w:tab/>
        <w:t>(void)</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p>
    <w:p w14:paraId="3EB04D52" w14:textId="77777777" w:rsidR="004C4A70" w:rsidRPr="009202AA" w:rsidRDefault="004C4A70" w:rsidP="004C4A70">
      <w:pPr>
        <w:pStyle w:val="Heading5"/>
      </w:pPr>
      <w:bookmarkStart w:id="5940" w:name="_Toc21096747"/>
      <w:bookmarkStart w:id="5941" w:name="_Toc29763714"/>
      <w:bookmarkStart w:id="5942" w:name="_Toc36030185"/>
      <w:bookmarkStart w:id="5943" w:name="_Toc37180085"/>
      <w:bookmarkStart w:id="5944" w:name="_Toc45869785"/>
      <w:bookmarkStart w:id="5945" w:name="_Toc52555591"/>
      <w:bookmarkStart w:id="5946" w:name="_Toc61126418"/>
      <w:bookmarkStart w:id="5947" w:name="_Toc67911834"/>
      <w:bookmarkStart w:id="5948" w:name="_Toc74841926"/>
      <w:bookmarkStart w:id="5949" w:name="_Toc76503706"/>
      <w:bookmarkStart w:id="5950" w:name="_Toc83041561"/>
      <w:bookmarkStart w:id="5951" w:name="_Toc89853957"/>
      <w:bookmarkStart w:id="5952" w:name="_Toc98668326"/>
      <w:bookmarkStart w:id="5953" w:name="_Toc130911466"/>
      <w:bookmarkStart w:id="5954" w:name="_Toc137374689"/>
      <w:bookmarkStart w:id="5955" w:name="_Toc210411618"/>
      <w:r w:rsidRPr="009202AA">
        <w:t>9.7.6.2.2</w:t>
      </w:r>
      <w:r w:rsidRPr="009202AA">
        <w:tab/>
        <w:t>Protection of the BS receiver of own or different BS</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5956" w:name="_Toc21096748"/>
      <w:bookmarkStart w:id="5957" w:name="_Toc29763715"/>
      <w:bookmarkStart w:id="5958" w:name="_Toc36030186"/>
      <w:bookmarkStart w:id="5959" w:name="_Toc37180086"/>
      <w:bookmarkStart w:id="5960" w:name="_Toc45869786"/>
      <w:bookmarkStart w:id="5961" w:name="_Toc52555592"/>
      <w:bookmarkStart w:id="5962" w:name="_Toc61126419"/>
      <w:bookmarkStart w:id="5963" w:name="_Toc67911835"/>
      <w:bookmarkStart w:id="5964" w:name="_Toc74841927"/>
      <w:bookmarkStart w:id="5965" w:name="_Toc76503707"/>
      <w:bookmarkStart w:id="5966" w:name="_Toc83041562"/>
      <w:bookmarkStart w:id="5967" w:name="_Toc89853958"/>
      <w:bookmarkStart w:id="5968" w:name="_Toc98668327"/>
      <w:bookmarkStart w:id="5969" w:name="_Toc130911467"/>
      <w:bookmarkStart w:id="5970" w:name="_Toc137374690"/>
      <w:bookmarkStart w:id="5971" w:name="_Toc210411619"/>
      <w:r w:rsidRPr="009202AA">
        <w:t>9.7.6.2.3</w:t>
      </w:r>
      <w:r w:rsidRPr="009202AA">
        <w:tab/>
        <w:t>Additional spurious emissions requirements</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379D13FF" w:rsidR="004C4A70" w:rsidRDefault="003451FF" w:rsidP="004C4A70">
      <w:pPr>
        <w:rPr>
          <w:lang w:eastAsia="zh-CN"/>
        </w:rPr>
      </w:pPr>
      <w:r w:rsidRPr="00EF2F0E">
        <w:rPr>
          <w:lang w:eastAsia="zh-CN"/>
        </w:rPr>
        <w:t>For NR, the minimum requirement is specified in 3GPP TS 38.104 [27] subclause 9.7.5.2.4</w:t>
      </w:r>
      <w:r>
        <w:rPr>
          <w:lang w:eastAsia="zh-CN"/>
        </w:rPr>
        <w:t>.</w:t>
      </w:r>
    </w:p>
    <w:p w14:paraId="4B6887EB" w14:textId="77777777" w:rsidR="003451FF" w:rsidRPr="009202AA" w:rsidRDefault="003451FF" w:rsidP="004C4A70">
      <w:pPr>
        <w:rPr>
          <w:lang w:eastAsia="zh-CN"/>
        </w:rPr>
      </w:pPr>
    </w:p>
    <w:p w14:paraId="5E93FEDE" w14:textId="77777777" w:rsidR="004C4A70" w:rsidRPr="009202AA" w:rsidRDefault="004C4A70" w:rsidP="004C4A70">
      <w:pPr>
        <w:pStyle w:val="Heading5"/>
      </w:pPr>
      <w:bookmarkStart w:id="5972" w:name="_Toc21096749"/>
      <w:bookmarkStart w:id="5973" w:name="_Toc29763716"/>
      <w:bookmarkStart w:id="5974" w:name="_Toc36030187"/>
      <w:bookmarkStart w:id="5975" w:name="_Toc37180087"/>
      <w:bookmarkStart w:id="5976" w:name="_Toc45869787"/>
      <w:bookmarkStart w:id="5977" w:name="_Toc52555593"/>
      <w:bookmarkStart w:id="5978" w:name="_Toc61126420"/>
      <w:bookmarkStart w:id="5979" w:name="_Toc67911836"/>
      <w:bookmarkStart w:id="5980" w:name="_Toc74841928"/>
      <w:bookmarkStart w:id="5981" w:name="_Toc76503708"/>
      <w:bookmarkStart w:id="5982" w:name="_Toc83041563"/>
      <w:bookmarkStart w:id="5983" w:name="_Toc89853959"/>
      <w:bookmarkStart w:id="5984" w:name="_Toc98668328"/>
      <w:bookmarkStart w:id="5985" w:name="_Toc130911468"/>
      <w:bookmarkStart w:id="5986" w:name="_Toc137374691"/>
      <w:bookmarkStart w:id="5987" w:name="_Toc210411620"/>
      <w:r w:rsidRPr="009202AA">
        <w:t>9.7.6.2.4</w:t>
      </w:r>
      <w:r w:rsidRPr="009202AA">
        <w:tab/>
        <w:t>Co-location with other base stations</w:t>
      </w:r>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5988" w:name="_Toc21096750"/>
      <w:bookmarkStart w:id="5989" w:name="_Toc29763717"/>
      <w:bookmarkStart w:id="5990" w:name="_Toc36030188"/>
      <w:bookmarkStart w:id="5991" w:name="_Toc37180088"/>
      <w:bookmarkStart w:id="5992" w:name="_Toc45869788"/>
      <w:bookmarkStart w:id="5993" w:name="_Toc52555594"/>
      <w:bookmarkStart w:id="5994" w:name="_Toc61126421"/>
      <w:bookmarkStart w:id="5995" w:name="_Toc67911837"/>
      <w:bookmarkStart w:id="5996" w:name="_Toc74841929"/>
      <w:bookmarkStart w:id="5997" w:name="_Toc76503709"/>
      <w:bookmarkStart w:id="5998" w:name="_Toc83041564"/>
      <w:bookmarkStart w:id="5999" w:name="_Toc89853960"/>
      <w:bookmarkStart w:id="6000" w:name="_Toc98668329"/>
      <w:bookmarkStart w:id="6001" w:name="_Toc130911469"/>
      <w:bookmarkStart w:id="6002" w:name="_Toc137374692"/>
      <w:bookmarkStart w:id="6003" w:name="_Toc210411621"/>
      <w:r w:rsidRPr="009202AA">
        <w:t>9.7.6.3</w:t>
      </w:r>
      <w:r w:rsidRPr="009202AA">
        <w:tab/>
        <w:t>Minimum requirement for single RAT UTRA operation</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6381808A" w14:textId="77777777" w:rsidR="004C4A70" w:rsidRPr="009202AA" w:rsidRDefault="004C4A70" w:rsidP="004C4A70">
      <w:pPr>
        <w:pStyle w:val="Heading5"/>
      </w:pPr>
      <w:bookmarkStart w:id="6004" w:name="_Toc21096751"/>
      <w:bookmarkStart w:id="6005" w:name="_Toc29763718"/>
      <w:bookmarkStart w:id="6006" w:name="_Toc36030189"/>
      <w:bookmarkStart w:id="6007" w:name="_Toc37180089"/>
      <w:bookmarkStart w:id="6008" w:name="_Toc45869789"/>
      <w:bookmarkStart w:id="6009" w:name="_Toc52555595"/>
      <w:bookmarkStart w:id="6010" w:name="_Toc61126422"/>
      <w:bookmarkStart w:id="6011" w:name="_Toc67911838"/>
      <w:bookmarkStart w:id="6012" w:name="_Toc74841930"/>
      <w:bookmarkStart w:id="6013" w:name="_Toc76503710"/>
      <w:bookmarkStart w:id="6014" w:name="_Toc83041565"/>
      <w:bookmarkStart w:id="6015" w:name="_Toc89853961"/>
      <w:bookmarkStart w:id="6016" w:name="_Toc98668330"/>
      <w:bookmarkStart w:id="6017" w:name="_Toc130911470"/>
      <w:bookmarkStart w:id="6018" w:name="_Toc137374693"/>
      <w:bookmarkStart w:id="6019" w:name="_Toc210411622"/>
      <w:r w:rsidRPr="009202AA">
        <w:t>9.7.6.3.1</w:t>
      </w:r>
      <w:r w:rsidRPr="009202AA">
        <w:tab/>
        <w:t>Mandatory Requirements</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p>
    <w:p w14:paraId="7A2D1B13" w14:textId="77777777" w:rsidR="004C4A70" w:rsidRPr="009202AA" w:rsidRDefault="004C4A70" w:rsidP="004C4A70">
      <w:pPr>
        <w:pStyle w:val="Heading6"/>
      </w:pPr>
      <w:bookmarkStart w:id="6020" w:name="_Toc21096752"/>
      <w:bookmarkStart w:id="6021" w:name="_Toc29763719"/>
      <w:bookmarkStart w:id="6022" w:name="_Toc36030190"/>
      <w:bookmarkStart w:id="6023" w:name="_Toc37180090"/>
      <w:bookmarkStart w:id="6024" w:name="_Toc45869790"/>
      <w:bookmarkStart w:id="6025" w:name="_Toc52555596"/>
      <w:bookmarkStart w:id="6026" w:name="_Toc61126423"/>
      <w:bookmarkStart w:id="6027" w:name="_Toc67911839"/>
      <w:bookmarkStart w:id="6028" w:name="_Toc74841931"/>
      <w:bookmarkStart w:id="6029" w:name="_Toc76503711"/>
      <w:bookmarkStart w:id="6030" w:name="_Toc83041566"/>
      <w:bookmarkStart w:id="6031" w:name="_Toc89853962"/>
      <w:bookmarkStart w:id="6032" w:name="_Toc98668331"/>
      <w:bookmarkStart w:id="6033" w:name="_Toc130911471"/>
      <w:bookmarkStart w:id="6034" w:name="_Toc137374694"/>
      <w:bookmarkStart w:id="6035" w:name="_Toc210411623"/>
      <w:r w:rsidRPr="009202AA">
        <w:t>9.7.6.3.1.1</w:t>
      </w:r>
      <w:r w:rsidRPr="009202AA">
        <w:tab/>
        <w:t>Minimum requirement (Category 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6036" w:name="_Toc21096753"/>
      <w:bookmarkStart w:id="6037" w:name="_Toc29763720"/>
      <w:bookmarkStart w:id="6038" w:name="_Toc36030191"/>
      <w:bookmarkStart w:id="6039" w:name="_Toc37180091"/>
      <w:bookmarkStart w:id="6040" w:name="_Toc45869791"/>
      <w:bookmarkStart w:id="6041" w:name="_Toc52555597"/>
      <w:bookmarkStart w:id="6042" w:name="_Toc61126424"/>
      <w:bookmarkStart w:id="6043" w:name="_Toc67911840"/>
      <w:bookmarkStart w:id="6044" w:name="_Toc74841932"/>
      <w:bookmarkStart w:id="6045" w:name="_Toc76503712"/>
      <w:bookmarkStart w:id="6046" w:name="_Toc83041567"/>
      <w:bookmarkStart w:id="6047" w:name="_Toc89853963"/>
      <w:bookmarkStart w:id="6048" w:name="_Toc98668332"/>
      <w:bookmarkStart w:id="6049" w:name="_Toc130911472"/>
      <w:bookmarkStart w:id="6050" w:name="_Toc137374695"/>
      <w:bookmarkStart w:id="6051" w:name="_Toc210411624"/>
      <w:r w:rsidRPr="009202AA">
        <w:t>9.7.6.3.1.2</w:t>
      </w:r>
      <w:r w:rsidRPr="009202AA">
        <w:tab/>
        <w:t>Minimum requirement (Category B)</w:t>
      </w:r>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6052" w:name="_Toc21096754"/>
      <w:bookmarkStart w:id="6053" w:name="_Toc29763721"/>
      <w:bookmarkStart w:id="6054" w:name="_Toc36030192"/>
      <w:bookmarkStart w:id="6055" w:name="_Toc37180092"/>
      <w:bookmarkStart w:id="6056" w:name="_Toc45869792"/>
      <w:bookmarkStart w:id="6057" w:name="_Toc52555598"/>
      <w:bookmarkStart w:id="6058" w:name="_Toc61126425"/>
      <w:bookmarkStart w:id="6059" w:name="_Toc67911841"/>
      <w:bookmarkStart w:id="6060" w:name="_Toc74841933"/>
      <w:bookmarkStart w:id="6061" w:name="_Toc76503713"/>
      <w:bookmarkStart w:id="6062" w:name="_Toc83041568"/>
      <w:bookmarkStart w:id="6063" w:name="_Toc89853964"/>
      <w:bookmarkStart w:id="6064" w:name="_Toc98668333"/>
      <w:bookmarkStart w:id="6065" w:name="_Toc130911473"/>
      <w:bookmarkStart w:id="6066" w:name="_Toc137374696"/>
      <w:bookmarkStart w:id="6067" w:name="_Toc210411625"/>
      <w:r w:rsidRPr="009202AA">
        <w:t>9.7.6.3.2</w:t>
      </w:r>
      <w:r w:rsidRPr="009202AA">
        <w:tab/>
        <w:t>Protection of the BS receiver</w:t>
      </w:r>
      <w:r w:rsidRPr="009202AA">
        <w:rPr>
          <w:rFonts w:cs="v3.8.0"/>
        </w:rPr>
        <w:t xml:space="preserve"> of own or different BS</w:t>
      </w:r>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6068" w:name="_Toc21096755"/>
      <w:bookmarkStart w:id="6069" w:name="_Toc29763722"/>
      <w:bookmarkStart w:id="6070" w:name="_Toc36030193"/>
      <w:bookmarkStart w:id="6071" w:name="_Toc37180093"/>
      <w:bookmarkStart w:id="6072" w:name="_Toc45869793"/>
      <w:bookmarkStart w:id="6073" w:name="_Toc52555599"/>
      <w:bookmarkStart w:id="6074" w:name="_Toc61126426"/>
      <w:bookmarkStart w:id="6075" w:name="_Toc67911842"/>
      <w:bookmarkStart w:id="6076" w:name="_Toc74841934"/>
      <w:bookmarkStart w:id="6077" w:name="_Toc76503714"/>
      <w:bookmarkStart w:id="6078" w:name="_Toc83041569"/>
      <w:bookmarkStart w:id="6079" w:name="_Toc89853965"/>
      <w:bookmarkStart w:id="6080" w:name="_Toc98668334"/>
      <w:bookmarkStart w:id="6081" w:name="_Toc130911474"/>
      <w:bookmarkStart w:id="6082" w:name="_Toc137374697"/>
      <w:bookmarkStart w:id="6083" w:name="_Toc210411626"/>
      <w:r w:rsidRPr="009202AA">
        <w:t>9.7.6.3.3</w:t>
      </w:r>
      <w:r w:rsidRPr="009202AA">
        <w:tab/>
        <w:t>Additional spurious emissions requirements</w:t>
      </w:r>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6084" w:name="_Toc21096756"/>
      <w:bookmarkStart w:id="6085" w:name="_Toc29763723"/>
      <w:bookmarkStart w:id="6086" w:name="_Toc36030194"/>
      <w:bookmarkStart w:id="6087" w:name="_Toc37180094"/>
      <w:bookmarkStart w:id="6088" w:name="_Toc45869794"/>
      <w:bookmarkStart w:id="6089" w:name="_Toc52555600"/>
      <w:bookmarkStart w:id="6090" w:name="_Toc61126427"/>
      <w:bookmarkStart w:id="6091" w:name="_Toc67911843"/>
      <w:bookmarkStart w:id="6092" w:name="_Toc74841935"/>
      <w:bookmarkStart w:id="6093" w:name="_Toc76503715"/>
      <w:bookmarkStart w:id="6094" w:name="_Toc83041570"/>
      <w:bookmarkStart w:id="6095" w:name="_Toc89853966"/>
      <w:bookmarkStart w:id="6096" w:name="_Toc98668335"/>
      <w:bookmarkStart w:id="6097" w:name="_Toc130911475"/>
      <w:bookmarkStart w:id="6098" w:name="_Toc137374698"/>
      <w:bookmarkStart w:id="6099" w:name="_Toc210411627"/>
      <w:r w:rsidRPr="009202AA">
        <w:t>9.7.6.3.4</w:t>
      </w:r>
      <w:r w:rsidRPr="009202AA">
        <w:tab/>
        <w:t>Co-location with other base stations</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p>
    <w:p w14:paraId="6034DF60" w14:textId="77777777" w:rsidR="004C4A70" w:rsidRPr="009202AA" w:rsidRDefault="004C4A70" w:rsidP="004C4A70">
      <w:pPr>
        <w:pStyle w:val="Heading6"/>
      </w:pPr>
      <w:bookmarkStart w:id="6100" w:name="_Toc21096757"/>
      <w:bookmarkStart w:id="6101" w:name="_Toc29763724"/>
      <w:bookmarkStart w:id="6102" w:name="_Toc36030195"/>
      <w:bookmarkStart w:id="6103" w:name="_Toc37180095"/>
      <w:bookmarkStart w:id="6104" w:name="_Toc45869795"/>
      <w:bookmarkStart w:id="6105" w:name="_Toc52555601"/>
      <w:bookmarkStart w:id="6106" w:name="_Toc61126428"/>
      <w:bookmarkStart w:id="6107" w:name="_Toc67911844"/>
      <w:bookmarkStart w:id="6108" w:name="_Toc74841936"/>
      <w:bookmarkStart w:id="6109" w:name="_Toc76503716"/>
      <w:bookmarkStart w:id="6110" w:name="_Toc83041571"/>
      <w:bookmarkStart w:id="6111" w:name="_Toc89853967"/>
      <w:bookmarkStart w:id="6112" w:name="_Toc98668336"/>
      <w:bookmarkStart w:id="6113" w:name="_Toc130911476"/>
      <w:bookmarkStart w:id="6114" w:name="_Toc137374699"/>
      <w:bookmarkStart w:id="6115" w:name="_Toc210411628"/>
      <w:r w:rsidRPr="009202AA">
        <w:t>9.7.6.3.4.1</w:t>
      </w:r>
      <w:r w:rsidRPr="009202AA">
        <w:tab/>
        <w:t>General</w:t>
      </w:r>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6116" w:name="_Toc21096758"/>
      <w:bookmarkStart w:id="6117" w:name="_Toc29763725"/>
      <w:bookmarkStart w:id="6118" w:name="_Toc36030196"/>
      <w:bookmarkStart w:id="6119" w:name="_Toc37180096"/>
      <w:bookmarkStart w:id="6120" w:name="_Toc45869796"/>
      <w:bookmarkStart w:id="6121" w:name="_Toc52555602"/>
      <w:bookmarkStart w:id="6122" w:name="_Toc61126429"/>
      <w:bookmarkStart w:id="6123" w:name="_Toc67911845"/>
      <w:bookmarkStart w:id="6124" w:name="_Toc74841937"/>
      <w:bookmarkStart w:id="6125" w:name="_Toc76503717"/>
      <w:bookmarkStart w:id="6126" w:name="_Toc83041572"/>
      <w:bookmarkStart w:id="6127" w:name="_Toc89853968"/>
      <w:bookmarkStart w:id="6128" w:name="_Toc98668337"/>
      <w:bookmarkStart w:id="6129" w:name="_Toc130911477"/>
      <w:bookmarkStart w:id="6130" w:name="_Toc137374700"/>
      <w:bookmarkStart w:id="6131" w:name="_Toc210411629"/>
      <w:r w:rsidRPr="009202AA">
        <w:t>9.7.6.3.4.2</w:t>
      </w:r>
      <w:r w:rsidRPr="009202AA">
        <w:tab/>
        <w:t>Minimum Requirement</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6132" w:name="_Toc21096759"/>
      <w:bookmarkStart w:id="6133" w:name="_Toc29763726"/>
      <w:bookmarkStart w:id="6134" w:name="_Toc36030197"/>
      <w:bookmarkStart w:id="6135" w:name="_Toc37180097"/>
      <w:bookmarkStart w:id="6136" w:name="_Toc45869797"/>
      <w:bookmarkStart w:id="6137" w:name="_Toc52555603"/>
      <w:bookmarkStart w:id="6138" w:name="_Toc61126430"/>
      <w:bookmarkStart w:id="6139" w:name="_Toc67911846"/>
      <w:bookmarkStart w:id="6140" w:name="_Toc74841938"/>
      <w:bookmarkStart w:id="6141" w:name="_Toc76503718"/>
      <w:bookmarkStart w:id="6142" w:name="_Toc83041573"/>
      <w:bookmarkStart w:id="6143" w:name="_Toc89853969"/>
      <w:bookmarkStart w:id="6144" w:name="_Toc98668338"/>
      <w:bookmarkStart w:id="6145" w:name="_Toc130911478"/>
      <w:bookmarkStart w:id="6146" w:name="_Toc137374701"/>
      <w:bookmarkStart w:id="6147" w:name="_Toc210411630"/>
      <w:r w:rsidRPr="009202AA">
        <w:t>9.7.6.4</w:t>
      </w:r>
      <w:r w:rsidRPr="009202AA">
        <w:tab/>
        <w:t>Minimum requirement for single RAT E-UTRA operation</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262E14B0" w14:textId="77777777" w:rsidR="004C4A70" w:rsidRPr="009202AA" w:rsidRDefault="004C4A70" w:rsidP="004C4A70">
      <w:pPr>
        <w:pStyle w:val="Heading5"/>
      </w:pPr>
      <w:bookmarkStart w:id="6148" w:name="_Toc21096760"/>
      <w:bookmarkStart w:id="6149" w:name="_Toc29763727"/>
      <w:bookmarkStart w:id="6150" w:name="_Toc36030198"/>
      <w:bookmarkStart w:id="6151" w:name="_Toc37180098"/>
      <w:bookmarkStart w:id="6152" w:name="_Toc45869798"/>
      <w:bookmarkStart w:id="6153" w:name="_Toc52555604"/>
      <w:bookmarkStart w:id="6154" w:name="_Toc61126431"/>
      <w:bookmarkStart w:id="6155" w:name="_Toc67911847"/>
      <w:bookmarkStart w:id="6156" w:name="_Toc74841939"/>
      <w:bookmarkStart w:id="6157" w:name="_Toc76503719"/>
      <w:bookmarkStart w:id="6158" w:name="_Toc83041574"/>
      <w:bookmarkStart w:id="6159" w:name="_Toc89853970"/>
      <w:bookmarkStart w:id="6160" w:name="_Toc98668339"/>
      <w:bookmarkStart w:id="6161" w:name="_Toc130911479"/>
      <w:bookmarkStart w:id="6162" w:name="_Toc137374702"/>
      <w:bookmarkStart w:id="6163" w:name="_Toc210411631"/>
      <w:r w:rsidRPr="009202AA">
        <w:t>9.7.6.4.1</w:t>
      </w:r>
      <w:r w:rsidRPr="009202AA">
        <w:tab/>
        <w:t>Mandatory Requirements</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50DC7D67" w14:textId="77777777" w:rsidR="004C4A70" w:rsidRPr="009202AA" w:rsidRDefault="004C4A70" w:rsidP="004C4A70">
      <w:pPr>
        <w:pStyle w:val="Heading6"/>
      </w:pPr>
      <w:bookmarkStart w:id="6164" w:name="_Toc21096761"/>
      <w:bookmarkStart w:id="6165" w:name="_Toc29763728"/>
      <w:bookmarkStart w:id="6166" w:name="_Toc36030199"/>
      <w:bookmarkStart w:id="6167" w:name="_Toc37180099"/>
      <w:bookmarkStart w:id="6168" w:name="_Toc45869799"/>
      <w:bookmarkStart w:id="6169" w:name="_Toc52555605"/>
      <w:bookmarkStart w:id="6170" w:name="_Toc61126432"/>
      <w:bookmarkStart w:id="6171" w:name="_Toc67911848"/>
      <w:bookmarkStart w:id="6172" w:name="_Toc74841940"/>
      <w:bookmarkStart w:id="6173" w:name="_Toc76503720"/>
      <w:bookmarkStart w:id="6174" w:name="_Toc83041575"/>
      <w:bookmarkStart w:id="6175" w:name="_Toc89853971"/>
      <w:bookmarkStart w:id="6176" w:name="_Toc98668340"/>
      <w:bookmarkStart w:id="6177" w:name="_Toc130911480"/>
      <w:bookmarkStart w:id="6178" w:name="_Toc137374703"/>
      <w:bookmarkStart w:id="6179" w:name="_Toc210411632"/>
      <w:r w:rsidRPr="009202AA">
        <w:t>9.7.6.4.1.1</w:t>
      </w:r>
      <w:r w:rsidRPr="009202AA">
        <w:tab/>
        <w:t>Minimum requirement (Category A)</w:t>
      </w:r>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6180" w:name="_Toc21096762"/>
      <w:bookmarkStart w:id="6181" w:name="_Toc29763729"/>
      <w:bookmarkStart w:id="6182" w:name="_Toc36030200"/>
      <w:bookmarkStart w:id="6183" w:name="_Toc37180100"/>
      <w:bookmarkStart w:id="6184" w:name="_Toc45869800"/>
      <w:bookmarkStart w:id="6185" w:name="_Toc52555606"/>
      <w:bookmarkStart w:id="6186" w:name="_Toc61126433"/>
      <w:bookmarkStart w:id="6187" w:name="_Toc67911849"/>
      <w:bookmarkStart w:id="6188" w:name="_Toc74841941"/>
      <w:bookmarkStart w:id="6189" w:name="_Toc76503721"/>
      <w:bookmarkStart w:id="6190" w:name="_Toc83041576"/>
      <w:bookmarkStart w:id="6191" w:name="_Toc89853972"/>
      <w:bookmarkStart w:id="6192" w:name="_Toc98668341"/>
      <w:bookmarkStart w:id="6193" w:name="_Toc130911481"/>
      <w:bookmarkStart w:id="6194" w:name="_Toc137374704"/>
      <w:bookmarkStart w:id="6195" w:name="_Toc210411633"/>
      <w:r w:rsidRPr="009202AA">
        <w:t>9.7.6.4.1.2</w:t>
      </w:r>
      <w:r w:rsidRPr="009202AA">
        <w:tab/>
        <w:t>Minimum Requirement (Category B)</w:t>
      </w:r>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141685D4" w:rsidR="004C4A70" w:rsidRPr="009202AA" w:rsidRDefault="004C4A70" w:rsidP="004C4A70">
            <w:pPr>
              <w:pStyle w:val="TAC"/>
              <w:rPr>
                <w:rFonts w:cs="v5.0.0"/>
              </w:rPr>
            </w:pPr>
            <w:r w:rsidRPr="009202AA">
              <w:rPr>
                <w:rFonts w:cs="Arial"/>
              </w:rPr>
              <w:t>-</w:t>
            </w:r>
            <w:r w:rsidR="001506D1" w:rsidRPr="009202AA">
              <w:rPr>
                <w:rFonts w:cs="Arial"/>
              </w:rPr>
              <w:t>3</w:t>
            </w:r>
            <w:r w:rsidR="001506D1">
              <w:rPr>
                <w:rFonts w:cs="Arial"/>
              </w:rPr>
              <w:t>0</w:t>
            </w:r>
            <w:r w:rsidR="001506D1" w:rsidRPr="009202AA">
              <w:rPr>
                <w:rFonts w:cs="Arial"/>
              </w:rPr>
              <w:t xml:space="preserve"> </w:t>
            </w:r>
            <w:r w:rsidRPr="009202AA">
              <w:rPr>
                <w:rFonts w:cs="Arial"/>
              </w:rPr>
              <w:t>+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6196" w:name="_Toc21096763"/>
      <w:bookmarkStart w:id="6197" w:name="_Toc29763730"/>
      <w:bookmarkStart w:id="6198" w:name="_Toc36030201"/>
      <w:bookmarkStart w:id="6199" w:name="_Toc37180101"/>
      <w:bookmarkStart w:id="6200" w:name="_Toc45869801"/>
      <w:bookmarkStart w:id="6201" w:name="_Toc52555607"/>
      <w:bookmarkStart w:id="6202" w:name="_Toc61126434"/>
      <w:bookmarkStart w:id="6203" w:name="_Toc67911850"/>
      <w:bookmarkStart w:id="6204" w:name="_Toc74841942"/>
      <w:bookmarkStart w:id="6205" w:name="_Toc76503722"/>
      <w:bookmarkStart w:id="6206" w:name="_Toc83041577"/>
      <w:bookmarkStart w:id="6207" w:name="_Toc89853973"/>
      <w:bookmarkStart w:id="6208" w:name="_Toc98668342"/>
      <w:bookmarkStart w:id="6209" w:name="_Toc130911482"/>
      <w:bookmarkStart w:id="6210" w:name="_Toc137374705"/>
      <w:bookmarkStart w:id="6211" w:name="_Toc210411634"/>
      <w:r w:rsidRPr="009202AA">
        <w:t>9.7.6.4.2</w:t>
      </w:r>
      <w:r w:rsidRPr="009202AA">
        <w:tab/>
        <w:t>Protection of the BS receiver of own or different BS</w:t>
      </w:r>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6212" w:name="_Toc21096764"/>
      <w:bookmarkStart w:id="6213" w:name="_Toc29763731"/>
      <w:bookmarkStart w:id="6214" w:name="_Toc36030202"/>
      <w:bookmarkStart w:id="6215" w:name="_Toc37180102"/>
      <w:bookmarkStart w:id="6216" w:name="_Toc45869802"/>
      <w:bookmarkStart w:id="6217" w:name="_Toc52555608"/>
      <w:bookmarkStart w:id="6218" w:name="_Toc61126435"/>
      <w:bookmarkStart w:id="6219" w:name="_Toc67911851"/>
      <w:bookmarkStart w:id="6220" w:name="_Toc74841943"/>
      <w:bookmarkStart w:id="6221" w:name="_Toc76503723"/>
      <w:bookmarkStart w:id="6222" w:name="_Toc83041578"/>
      <w:bookmarkStart w:id="6223" w:name="_Toc89853974"/>
      <w:bookmarkStart w:id="6224" w:name="_Toc98668343"/>
      <w:bookmarkStart w:id="6225" w:name="_Toc130911483"/>
      <w:bookmarkStart w:id="6226" w:name="_Toc137374706"/>
      <w:bookmarkStart w:id="6227" w:name="_Toc210411635"/>
      <w:r w:rsidRPr="009202AA">
        <w:t>9.7.6.4.3</w:t>
      </w:r>
      <w:r w:rsidRPr="009202AA">
        <w:tab/>
        <w:t>Additional spurious emissions requirements</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p>
    <w:p w14:paraId="1F654C63" w14:textId="77777777" w:rsidR="004C4A70" w:rsidRPr="009202AA" w:rsidRDefault="004C4A70" w:rsidP="004C4A70">
      <w:pPr>
        <w:pStyle w:val="Heading6"/>
      </w:pPr>
      <w:bookmarkStart w:id="6228" w:name="_Toc21096765"/>
      <w:bookmarkStart w:id="6229" w:name="_Toc29763732"/>
      <w:bookmarkStart w:id="6230" w:name="_Toc36030203"/>
      <w:bookmarkStart w:id="6231" w:name="_Toc37180103"/>
      <w:bookmarkStart w:id="6232" w:name="_Toc45869803"/>
      <w:bookmarkStart w:id="6233" w:name="_Toc52555609"/>
      <w:bookmarkStart w:id="6234" w:name="_Toc61126436"/>
      <w:bookmarkStart w:id="6235" w:name="_Toc67911852"/>
      <w:bookmarkStart w:id="6236" w:name="_Toc74841944"/>
      <w:bookmarkStart w:id="6237" w:name="_Toc76503724"/>
      <w:bookmarkStart w:id="6238" w:name="_Toc83041579"/>
      <w:bookmarkStart w:id="6239" w:name="_Toc89853975"/>
      <w:bookmarkStart w:id="6240" w:name="_Toc98668344"/>
      <w:bookmarkStart w:id="6241" w:name="_Toc130911484"/>
      <w:bookmarkStart w:id="6242" w:name="_Toc137374707"/>
      <w:bookmarkStart w:id="6243" w:name="_Toc210411636"/>
      <w:r w:rsidRPr="009202AA">
        <w:t>9.7.6.4.3.1</w:t>
      </w:r>
      <w:r w:rsidRPr="009202AA">
        <w:tab/>
        <w:t>General</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6244" w:name="_Toc21096766"/>
      <w:bookmarkStart w:id="6245" w:name="_Toc29763733"/>
      <w:bookmarkStart w:id="6246" w:name="_Toc36030204"/>
      <w:bookmarkStart w:id="6247" w:name="_Toc37180104"/>
      <w:bookmarkStart w:id="6248" w:name="_Toc45869804"/>
      <w:bookmarkStart w:id="6249" w:name="_Toc52555610"/>
      <w:bookmarkStart w:id="6250" w:name="_Toc61126437"/>
      <w:bookmarkStart w:id="6251" w:name="_Toc67911853"/>
      <w:bookmarkStart w:id="6252" w:name="_Toc74841945"/>
      <w:bookmarkStart w:id="6253" w:name="_Toc76503725"/>
      <w:bookmarkStart w:id="6254" w:name="_Toc83041580"/>
      <w:bookmarkStart w:id="6255" w:name="_Toc89853976"/>
      <w:bookmarkStart w:id="6256" w:name="_Toc98668345"/>
      <w:bookmarkStart w:id="6257" w:name="_Toc130911485"/>
      <w:bookmarkStart w:id="6258" w:name="_Toc137374708"/>
      <w:bookmarkStart w:id="6259" w:name="_Toc210411637"/>
      <w:r w:rsidRPr="009202AA">
        <w:t>9.7.6.4.3.2</w:t>
      </w:r>
      <w:r w:rsidRPr="009202AA">
        <w:tab/>
        <w:t>Minimum Requirement</w:t>
      </w:r>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2E40B105" w:rsidR="004C4A70" w:rsidRPr="009202AA" w:rsidRDefault="0090309A"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42B9FD12" w:rsidR="004C4A70" w:rsidRPr="009202AA" w:rsidRDefault="0090309A"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115F451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6260" w:name="_Toc21096767"/>
      <w:bookmarkStart w:id="6261" w:name="_Toc29763734"/>
      <w:bookmarkStart w:id="6262" w:name="_Toc36030205"/>
      <w:bookmarkStart w:id="6263" w:name="_Toc37180105"/>
      <w:bookmarkStart w:id="6264" w:name="_Toc45869805"/>
      <w:bookmarkStart w:id="6265" w:name="_Toc52555611"/>
      <w:bookmarkStart w:id="6266" w:name="_Toc61126438"/>
      <w:bookmarkStart w:id="6267" w:name="_Toc67911854"/>
      <w:bookmarkStart w:id="6268" w:name="_Toc74841946"/>
      <w:bookmarkStart w:id="6269" w:name="_Toc76503726"/>
      <w:bookmarkStart w:id="6270" w:name="_Toc83041581"/>
      <w:bookmarkStart w:id="6271" w:name="_Toc89853977"/>
      <w:bookmarkStart w:id="6272" w:name="_Toc98668346"/>
      <w:bookmarkStart w:id="6273" w:name="_Toc130911486"/>
      <w:bookmarkStart w:id="6274" w:name="_Toc137374709"/>
      <w:bookmarkStart w:id="6275" w:name="_Toc210411638"/>
      <w:r w:rsidRPr="009202AA">
        <w:t>9.7.6.4.4</w:t>
      </w:r>
      <w:r w:rsidRPr="009202AA">
        <w:tab/>
        <w:t>Co-location with other base stations</w:t>
      </w:r>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p>
    <w:p w14:paraId="1A22E1DC" w14:textId="77777777" w:rsidR="004C4A70" w:rsidRPr="009202AA" w:rsidRDefault="004C4A70" w:rsidP="004C4A70">
      <w:pPr>
        <w:pStyle w:val="Heading6"/>
      </w:pPr>
      <w:bookmarkStart w:id="6276" w:name="_Toc21096768"/>
      <w:bookmarkStart w:id="6277" w:name="_Toc29763735"/>
      <w:bookmarkStart w:id="6278" w:name="_Toc36030206"/>
      <w:bookmarkStart w:id="6279" w:name="_Toc37180106"/>
      <w:bookmarkStart w:id="6280" w:name="_Toc45869806"/>
      <w:bookmarkStart w:id="6281" w:name="_Toc52555612"/>
      <w:bookmarkStart w:id="6282" w:name="_Toc61126439"/>
      <w:bookmarkStart w:id="6283" w:name="_Toc67911855"/>
      <w:bookmarkStart w:id="6284" w:name="_Toc74841947"/>
      <w:bookmarkStart w:id="6285" w:name="_Toc76503727"/>
      <w:bookmarkStart w:id="6286" w:name="_Toc83041582"/>
      <w:bookmarkStart w:id="6287" w:name="_Toc89853978"/>
      <w:bookmarkStart w:id="6288" w:name="_Toc98668347"/>
      <w:bookmarkStart w:id="6289" w:name="_Toc130911487"/>
      <w:bookmarkStart w:id="6290" w:name="_Toc137374710"/>
      <w:bookmarkStart w:id="6291" w:name="_Toc210411639"/>
      <w:r w:rsidRPr="009202AA">
        <w:t>9.7.6.4.4.1</w:t>
      </w:r>
      <w:r w:rsidRPr="009202AA">
        <w:tab/>
        <w:t>General</w:t>
      </w:r>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6292" w:name="_Toc21096769"/>
      <w:bookmarkStart w:id="6293" w:name="_Toc29763736"/>
      <w:bookmarkStart w:id="6294" w:name="_Toc36030207"/>
      <w:bookmarkStart w:id="6295" w:name="_Toc37180107"/>
      <w:bookmarkStart w:id="6296" w:name="_Toc45869807"/>
      <w:bookmarkStart w:id="6297" w:name="_Toc52555613"/>
      <w:bookmarkStart w:id="6298" w:name="_Toc61126440"/>
      <w:bookmarkStart w:id="6299" w:name="_Toc67911856"/>
      <w:bookmarkStart w:id="6300" w:name="_Toc74841948"/>
      <w:bookmarkStart w:id="6301" w:name="_Toc76503728"/>
      <w:bookmarkStart w:id="6302" w:name="_Toc83041583"/>
      <w:bookmarkStart w:id="6303" w:name="_Toc89853979"/>
      <w:bookmarkStart w:id="6304" w:name="_Toc98668348"/>
      <w:bookmarkStart w:id="6305" w:name="_Toc130911488"/>
      <w:bookmarkStart w:id="6306" w:name="_Toc137374711"/>
      <w:bookmarkStart w:id="6307" w:name="_Toc210411640"/>
      <w:r w:rsidRPr="009202AA">
        <w:t>9.7.6.4.4.2</w:t>
      </w:r>
      <w:r w:rsidRPr="009202AA">
        <w:tab/>
        <w:t>Minimum Requirement</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6308" w:name="_Toc21096770"/>
      <w:bookmarkStart w:id="6309" w:name="_Toc29763737"/>
      <w:bookmarkStart w:id="6310" w:name="_Toc36030208"/>
      <w:bookmarkStart w:id="6311" w:name="_Toc37180108"/>
      <w:bookmarkStart w:id="6312" w:name="_Toc45869808"/>
      <w:bookmarkStart w:id="6313" w:name="_Toc52555614"/>
      <w:bookmarkStart w:id="6314" w:name="_Toc61126441"/>
      <w:bookmarkStart w:id="6315" w:name="_Toc67911857"/>
      <w:bookmarkStart w:id="6316" w:name="_Toc74841949"/>
      <w:bookmarkStart w:id="6317" w:name="_Toc76503729"/>
      <w:bookmarkStart w:id="6318" w:name="_Toc83041584"/>
      <w:bookmarkStart w:id="6319" w:name="_Toc89853980"/>
      <w:bookmarkStart w:id="6320" w:name="_Toc98668349"/>
      <w:bookmarkStart w:id="6321" w:name="_Toc130911489"/>
      <w:bookmarkStart w:id="6322" w:name="_Toc137374712"/>
      <w:bookmarkStart w:id="6323" w:name="_Toc210411641"/>
      <w:r w:rsidRPr="009202AA">
        <w:t>9.8</w:t>
      </w:r>
      <w:r w:rsidRPr="009202AA">
        <w:tab/>
        <w:t>OTA Transmitter intermodulation</w:t>
      </w:r>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p>
    <w:p w14:paraId="1CDAFB26" w14:textId="77777777" w:rsidR="004C4A70" w:rsidRPr="009202AA" w:rsidRDefault="004C4A70" w:rsidP="004C4A70">
      <w:pPr>
        <w:pStyle w:val="Heading3"/>
      </w:pPr>
      <w:bookmarkStart w:id="6324" w:name="_Toc21096771"/>
      <w:bookmarkStart w:id="6325" w:name="_Toc29763738"/>
      <w:bookmarkStart w:id="6326" w:name="_Toc36030209"/>
      <w:bookmarkStart w:id="6327" w:name="_Toc37180109"/>
      <w:bookmarkStart w:id="6328" w:name="_Toc45869809"/>
      <w:bookmarkStart w:id="6329" w:name="_Toc52555615"/>
      <w:bookmarkStart w:id="6330" w:name="_Toc61126442"/>
      <w:bookmarkStart w:id="6331" w:name="_Toc67911858"/>
      <w:bookmarkStart w:id="6332" w:name="_Toc74841950"/>
      <w:bookmarkStart w:id="6333" w:name="_Toc76503730"/>
      <w:bookmarkStart w:id="6334" w:name="_Toc83041585"/>
      <w:bookmarkStart w:id="6335" w:name="_Toc89853981"/>
      <w:bookmarkStart w:id="6336" w:name="_Toc98668350"/>
      <w:bookmarkStart w:id="6337" w:name="_Toc130911490"/>
      <w:bookmarkStart w:id="6338" w:name="_Toc137374713"/>
      <w:bookmarkStart w:id="6339" w:name="_Toc210411642"/>
      <w:r w:rsidRPr="009202AA">
        <w:t>9.8.1</w:t>
      </w:r>
      <w:r w:rsidRPr="009202AA">
        <w:tab/>
        <w:t>General</w:t>
      </w:r>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6340" w:name="_Toc21096772"/>
      <w:bookmarkStart w:id="6341" w:name="_Toc29763739"/>
      <w:bookmarkStart w:id="6342" w:name="_Toc36030210"/>
      <w:bookmarkStart w:id="6343" w:name="_Toc37180110"/>
      <w:bookmarkStart w:id="6344" w:name="_Toc45869810"/>
      <w:bookmarkStart w:id="6345" w:name="_Toc52555616"/>
      <w:bookmarkStart w:id="6346" w:name="_Toc61126443"/>
      <w:bookmarkStart w:id="6347" w:name="_Toc67911859"/>
      <w:bookmarkStart w:id="6348" w:name="_Toc74841951"/>
      <w:bookmarkStart w:id="6349" w:name="_Toc76503731"/>
      <w:bookmarkStart w:id="6350" w:name="_Toc83041586"/>
      <w:bookmarkStart w:id="6351" w:name="_Toc89853982"/>
      <w:bookmarkStart w:id="6352" w:name="_Toc98668351"/>
      <w:bookmarkStart w:id="6353" w:name="_Toc130911491"/>
      <w:bookmarkStart w:id="6354" w:name="_Toc137374714"/>
      <w:bookmarkStart w:id="6355" w:name="_Toc210411643"/>
      <w:r w:rsidRPr="009202AA">
        <w:t>9.8.2</w:t>
      </w:r>
      <w:r w:rsidRPr="009202AA">
        <w:tab/>
        <w:t>Minimum requirement for MSR operation</w:t>
      </w:r>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p>
    <w:p w14:paraId="1B023155" w14:textId="77777777" w:rsidR="004C4A70" w:rsidRPr="009202AA" w:rsidRDefault="004C4A70" w:rsidP="004C4A70">
      <w:pPr>
        <w:pStyle w:val="Heading4"/>
      </w:pPr>
      <w:bookmarkStart w:id="6356" w:name="_Toc21096773"/>
      <w:bookmarkStart w:id="6357" w:name="_Toc29763740"/>
      <w:bookmarkStart w:id="6358" w:name="_Toc36030211"/>
      <w:bookmarkStart w:id="6359" w:name="_Toc37180111"/>
      <w:bookmarkStart w:id="6360" w:name="_Toc45869811"/>
      <w:bookmarkStart w:id="6361" w:name="_Toc52555617"/>
      <w:bookmarkStart w:id="6362" w:name="_Toc61126444"/>
      <w:bookmarkStart w:id="6363" w:name="_Toc67911860"/>
      <w:bookmarkStart w:id="6364" w:name="_Toc74841952"/>
      <w:bookmarkStart w:id="6365" w:name="_Toc76503732"/>
      <w:bookmarkStart w:id="6366" w:name="_Toc83041587"/>
      <w:bookmarkStart w:id="6367" w:name="_Toc89853983"/>
      <w:bookmarkStart w:id="6368" w:name="_Toc98668352"/>
      <w:bookmarkStart w:id="6369" w:name="_Toc130911492"/>
      <w:bookmarkStart w:id="6370" w:name="_Toc137374715"/>
      <w:bookmarkStart w:id="6371" w:name="_Toc210411644"/>
      <w:r w:rsidRPr="009202AA">
        <w:t>9.8.2.1</w:t>
      </w:r>
      <w:r w:rsidRPr="009202AA">
        <w:tab/>
        <w:t>General minimum requirement</w:t>
      </w:r>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3079D6" w:rsidRPr="009202AA" w14:paraId="0A2941D9" w14:textId="77777777" w:rsidTr="004C4A70">
        <w:trPr>
          <w:jc w:val="center"/>
        </w:trPr>
        <w:tc>
          <w:tcPr>
            <w:tcW w:w="4629" w:type="dxa"/>
            <w:shd w:val="clear" w:color="auto" w:fill="auto"/>
          </w:tcPr>
          <w:p w14:paraId="14471BFC" w14:textId="77777777" w:rsidR="003079D6" w:rsidRPr="009202AA" w:rsidRDefault="003079D6" w:rsidP="003079D6">
            <w:pPr>
              <w:pStyle w:val="TAL"/>
            </w:pPr>
            <w:r w:rsidRPr="009202AA">
              <w:t>Interfering signal type</w:t>
            </w:r>
          </w:p>
        </w:tc>
        <w:tc>
          <w:tcPr>
            <w:tcW w:w="3756" w:type="dxa"/>
            <w:shd w:val="clear" w:color="auto" w:fill="auto"/>
          </w:tcPr>
          <w:p w14:paraId="07094859" w14:textId="5C5A70E5" w:rsidR="003079D6" w:rsidRPr="009202AA" w:rsidRDefault="003079D6" w:rsidP="003079D6">
            <w:pPr>
              <w:pStyle w:val="TAC"/>
              <w:jc w:val="left"/>
            </w:pPr>
            <w:r w:rsidRPr="009202AA">
              <w:t xml:space="preserve">E-UTRA signal of </w:t>
            </w:r>
            <w:r w:rsidRPr="009202AA">
              <w:rPr>
                <w:i/>
              </w:rPr>
              <w:t>channel bandwidth</w:t>
            </w:r>
            <w:r w:rsidRPr="009202AA">
              <w:t xml:space="preserve"> 5 MHz</w:t>
            </w:r>
          </w:p>
        </w:tc>
      </w:tr>
      <w:tr w:rsidR="00C74AC6" w:rsidRPr="009202AA" w14:paraId="3B4CF81C" w14:textId="77777777" w:rsidTr="004C4A70">
        <w:trPr>
          <w:jc w:val="center"/>
        </w:trPr>
        <w:tc>
          <w:tcPr>
            <w:tcW w:w="4629" w:type="dxa"/>
            <w:shd w:val="clear" w:color="auto" w:fill="auto"/>
          </w:tcPr>
          <w:p w14:paraId="6BCFC831" w14:textId="5587BFE2"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756" w:type="dxa"/>
            <w:shd w:val="clear" w:color="auto" w:fill="auto"/>
          </w:tcPr>
          <w:p w14:paraId="1D400001" w14:textId="4B6F9B46"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0F4FCEC9"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252009">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6372" w:name="_Toc21096774"/>
      <w:bookmarkStart w:id="6373" w:name="_Toc29763741"/>
      <w:bookmarkStart w:id="6374" w:name="_Toc36030212"/>
      <w:bookmarkStart w:id="6375" w:name="_Toc37180112"/>
      <w:bookmarkStart w:id="6376" w:name="_Toc45869812"/>
      <w:bookmarkStart w:id="6377" w:name="_Toc52555618"/>
      <w:bookmarkStart w:id="6378" w:name="_Toc61126445"/>
      <w:bookmarkStart w:id="6379" w:name="_Toc67911861"/>
      <w:bookmarkStart w:id="6380" w:name="_Toc74841953"/>
      <w:bookmarkStart w:id="6381" w:name="_Toc76503733"/>
      <w:bookmarkStart w:id="6382" w:name="_Toc83041588"/>
      <w:bookmarkStart w:id="6383" w:name="_Toc89853984"/>
      <w:bookmarkStart w:id="6384" w:name="_Toc98668353"/>
      <w:bookmarkStart w:id="6385" w:name="_Toc130911493"/>
      <w:bookmarkStart w:id="6386" w:name="_Toc137374716"/>
      <w:bookmarkStart w:id="6387" w:name="_Toc210411645"/>
      <w:r w:rsidRPr="009202AA">
        <w:t>9.8.2.2</w:t>
      </w:r>
      <w:r w:rsidRPr="009202AA">
        <w:tab/>
        <w:t>Additional minimum requirement (BC1 and BC2)</w:t>
      </w:r>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3079D6" w:rsidRPr="009202AA" w14:paraId="6F9554A3" w14:textId="77777777" w:rsidTr="004C4A70">
        <w:trPr>
          <w:jc w:val="center"/>
        </w:trPr>
        <w:tc>
          <w:tcPr>
            <w:tcW w:w="4661" w:type="dxa"/>
            <w:shd w:val="clear" w:color="auto" w:fill="auto"/>
          </w:tcPr>
          <w:p w14:paraId="7F14C315"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4B9DACDE" w:rsidR="003079D6" w:rsidRPr="009202AA" w:rsidRDefault="003079D6" w:rsidP="003079D6">
            <w:pPr>
              <w:pStyle w:val="TAC"/>
            </w:pPr>
            <w:r w:rsidRPr="009202AA">
              <w:t>CW</w:t>
            </w:r>
          </w:p>
        </w:tc>
      </w:tr>
      <w:tr w:rsidR="00C74AC6" w:rsidRPr="009202AA" w14:paraId="68CC8F68" w14:textId="77777777" w:rsidTr="004C4A70">
        <w:trPr>
          <w:jc w:val="center"/>
        </w:trPr>
        <w:tc>
          <w:tcPr>
            <w:tcW w:w="4661" w:type="dxa"/>
            <w:shd w:val="clear" w:color="auto" w:fill="auto"/>
          </w:tcPr>
          <w:p w14:paraId="4EDCD578" w14:textId="4A849B7F" w:rsidR="00C74AC6" w:rsidRPr="009202AA" w:rsidRDefault="00C74AC6" w:rsidP="00C74AC6">
            <w:pPr>
              <w:keepNext/>
              <w:keepLines/>
              <w:rPr>
                <w:rFonts w:ascii="Arial" w:hAnsi="Arial" w:cs="Arial"/>
                <w:sz w:val="18"/>
                <w:szCs w:val="18"/>
              </w:rPr>
            </w:pPr>
            <w:r w:rsidRPr="00EF2F0E">
              <w:rPr>
                <w:rFonts w:ascii="Arial" w:hAnsi="Arial" w:cs="Arial"/>
                <w:sz w:val="18"/>
                <w:szCs w:val="18"/>
              </w:rPr>
              <w:t>Interfering signal</w:t>
            </w:r>
            <w:r>
              <w:rPr>
                <w:rFonts w:ascii="Arial" w:hAnsi="Arial" w:cs="Arial"/>
                <w:sz w:val="18"/>
                <w:szCs w:val="18"/>
              </w:rPr>
              <w:t xml:space="preserve"> power</w:t>
            </w:r>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8F637EF" w14:textId="3FD64BB0"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C74AC6" w:rsidRPr="009202AA" w14:paraId="732E3BB2" w14:textId="77777777" w:rsidTr="004C4A70">
        <w:trPr>
          <w:jc w:val="center"/>
        </w:trPr>
        <w:tc>
          <w:tcPr>
            <w:tcW w:w="4661" w:type="dxa"/>
            <w:shd w:val="clear" w:color="auto" w:fill="auto"/>
          </w:tcPr>
          <w:p w14:paraId="0AA682D8" w14:textId="1688848F" w:rsidR="00C74AC6" w:rsidRPr="009202AA" w:rsidRDefault="00C74AC6" w:rsidP="00C74AC6">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30F647D3" w14:textId="03BCA068" w:rsidR="00C74AC6" w:rsidRPr="009202AA" w:rsidRDefault="00C74AC6" w:rsidP="00C74AC6">
            <w:pPr>
              <w:pStyle w:val="TAC"/>
            </w:pPr>
            <w:r w:rsidRPr="00EF2F0E">
              <w:t>&gt; abs(800) kHz for CW interfer</w:t>
            </w:r>
            <w:r>
              <w:t xml:space="preserve">ing signal </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07356694" w:rsidR="004C4A70" w:rsidRPr="009202AA" w:rsidRDefault="00C74AC6"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6388" w:name="_Toc21096775"/>
      <w:bookmarkStart w:id="6389" w:name="_Toc29763742"/>
      <w:bookmarkStart w:id="6390" w:name="_Toc36030213"/>
      <w:bookmarkStart w:id="6391" w:name="_Toc37180113"/>
      <w:bookmarkStart w:id="6392" w:name="_Toc45869813"/>
      <w:bookmarkStart w:id="6393" w:name="_Toc52555619"/>
      <w:bookmarkStart w:id="6394" w:name="_Toc61126446"/>
      <w:bookmarkStart w:id="6395" w:name="_Toc67911862"/>
      <w:bookmarkStart w:id="6396" w:name="_Toc74841954"/>
      <w:bookmarkStart w:id="6397" w:name="_Toc76503734"/>
      <w:bookmarkStart w:id="6398" w:name="_Toc83041589"/>
      <w:bookmarkStart w:id="6399" w:name="_Toc89853985"/>
      <w:bookmarkStart w:id="6400" w:name="_Toc98668354"/>
      <w:bookmarkStart w:id="6401" w:name="_Toc130911494"/>
      <w:bookmarkStart w:id="6402" w:name="_Toc137374717"/>
      <w:bookmarkStart w:id="6403" w:name="_Toc210411646"/>
      <w:r w:rsidRPr="009202AA">
        <w:t>9.8.2.3</w:t>
      </w:r>
      <w:r w:rsidRPr="009202AA">
        <w:tab/>
        <w:t>Additional minimum requirement (BC3)</w:t>
      </w:r>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1BF6B6E3" w14:textId="71B36317"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shall only apply for BS co-located with an UTRA TDD BS.</w:t>
      </w:r>
    </w:p>
    <w:p w14:paraId="640751F3" w14:textId="0017612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3079D6" w:rsidRPr="009202AA" w14:paraId="6BB44814" w14:textId="77777777" w:rsidTr="004C4A70">
        <w:trPr>
          <w:jc w:val="center"/>
        </w:trPr>
        <w:tc>
          <w:tcPr>
            <w:tcW w:w="4629" w:type="dxa"/>
            <w:shd w:val="clear" w:color="auto" w:fill="auto"/>
          </w:tcPr>
          <w:p w14:paraId="67442067" w14:textId="77777777" w:rsidR="003079D6" w:rsidRPr="009202AA" w:rsidRDefault="003079D6" w:rsidP="003079D6">
            <w:pPr>
              <w:pStyle w:val="TAL"/>
            </w:pPr>
            <w:r w:rsidRPr="009202AA">
              <w:t>Interfering signal type</w:t>
            </w:r>
          </w:p>
        </w:tc>
        <w:tc>
          <w:tcPr>
            <w:tcW w:w="3780" w:type="dxa"/>
            <w:shd w:val="clear" w:color="auto" w:fill="auto"/>
          </w:tcPr>
          <w:p w14:paraId="3B9C068E" w14:textId="0B2B2A75" w:rsidR="003079D6" w:rsidRPr="009202AA" w:rsidRDefault="003079D6" w:rsidP="003079D6">
            <w:pPr>
              <w:pStyle w:val="TAC"/>
            </w:pPr>
            <w:r w:rsidRPr="009202AA">
              <w:t xml:space="preserve">1,28 Mcps UTRA TDD signal of </w:t>
            </w:r>
            <w:r w:rsidRPr="009202AA">
              <w:rPr>
                <w:i/>
              </w:rPr>
              <w:t>channel bandwidth</w:t>
            </w:r>
            <w:r w:rsidRPr="009202AA">
              <w:t xml:space="preserve"> 1,6 MHz</w:t>
            </w:r>
          </w:p>
        </w:tc>
      </w:tr>
      <w:tr w:rsidR="00C74AC6" w:rsidRPr="009202AA" w14:paraId="1E603CEF" w14:textId="77777777" w:rsidTr="004C4A70">
        <w:trPr>
          <w:jc w:val="center"/>
        </w:trPr>
        <w:tc>
          <w:tcPr>
            <w:tcW w:w="4629" w:type="dxa"/>
            <w:shd w:val="clear" w:color="auto" w:fill="auto"/>
          </w:tcPr>
          <w:p w14:paraId="7E3E26F1" w14:textId="0CB0FBAA" w:rsidR="00C74AC6" w:rsidRPr="009202AA" w:rsidRDefault="00C74AC6" w:rsidP="00C74AC6">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3168D92C" w14:textId="0A25219B"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4903BB60" w:rsidR="004C4A70" w:rsidRPr="009202AA" w:rsidRDefault="00C74AC6"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6404" w:name="_Toc21096776"/>
      <w:bookmarkStart w:id="6405" w:name="_Toc29763743"/>
      <w:bookmarkStart w:id="6406" w:name="_Toc36030214"/>
      <w:bookmarkStart w:id="6407" w:name="_Toc37180114"/>
      <w:bookmarkStart w:id="6408" w:name="_Toc45869814"/>
      <w:bookmarkStart w:id="6409" w:name="_Toc52555620"/>
      <w:bookmarkStart w:id="6410" w:name="_Toc61126447"/>
      <w:bookmarkStart w:id="6411" w:name="_Toc67911863"/>
      <w:bookmarkStart w:id="6412" w:name="_Toc74841955"/>
      <w:bookmarkStart w:id="6413" w:name="_Toc76503735"/>
      <w:bookmarkStart w:id="6414" w:name="_Toc83041590"/>
      <w:bookmarkStart w:id="6415" w:name="_Toc89853986"/>
      <w:bookmarkStart w:id="6416" w:name="_Toc98668355"/>
      <w:bookmarkStart w:id="6417" w:name="_Toc130911495"/>
      <w:bookmarkStart w:id="6418" w:name="_Toc137374718"/>
      <w:bookmarkStart w:id="6419" w:name="_Toc210411647"/>
      <w:r w:rsidRPr="009202AA">
        <w:t>9.8.2.4</w:t>
      </w:r>
      <w:r w:rsidRPr="009202AA">
        <w:tab/>
        <w:t>Additional minimum requirements</w:t>
      </w:r>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p>
    <w:p w14:paraId="03A96FCB" w14:textId="12FEDC48" w:rsidR="004C4A70" w:rsidRPr="009202AA" w:rsidRDefault="004C4A70" w:rsidP="004C4A70"/>
    <w:p w14:paraId="16326C15" w14:textId="77777777" w:rsidR="004C4A70" w:rsidRPr="009202AA" w:rsidRDefault="004C4A70" w:rsidP="004C4A70">
      <w:pPr>
        <w:pStyle w:val="Heading3"/>
      </w:pPr>
      <w:bookmarkStart w:id="6420" w:name="_Toc21096777"/>
      <w:bookmarkStart w:id="6421" w:name="_Toc29763744"/>
      <w:bookmarkStart w:id="6422" w:name="_Toc36030215"/>
      <w:bookmarkStart w:id="6423" w:name="_Toc37180115"/>
      <w:bookmarkStart w:id="6424" w:name="_Toc45869815"/>
      <w:bookmarkStart w:id="6425" w:name="_Toc52555621"/>
      <w:bookmarkStart w:id="6426" w:name="_Toc61126448"/>
      <w:bookmarkStart w:id="6427" w:name="_Toc67911864"/>
      <w:bookmarkStart w:id="6428" w:name="_Toc74841956"/>
      <w:bookmarkStart w:id="6429" w:name="_Toc76503736"/>
      <w:bookmarkStart w:id="6430" w:name="_Toc83041591"/>
      <w:bookmarkStart w:id="6431" w:name="_Toc89853987"/>
      <w:bookmarkStart w:id="6432" w:name="_Toc98668356"/>
      <w:bookmarkStart w:id="6433" w:name="_Toc130911496"/>
      <w:bookmarkStart w:id="6434" w:name="_Toc137374719"/>
      <w:bookmarkStart w:id="6435" w:name="_Toc210411648"/>
      <w:r w:rsidRPr="009202AA">
        <w:t>9.8.3</w:t>
      </w:r>
      <w:r w:rsidRPr="009202AA">
        <w:tab/>
        <w:t>Minimum requirement for single RAT UTRA operation</w:t>
      </w:r>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p>
    <w:p w14:paraId="276910FC" w14:textId="77777777" w:rsidR="004C4A70" w:rsidRPr="009202AA" w:rsidRDefault="004C4A70" w:rsidP="004C4A70">
      <w:pPr>
        <w:pStyle w:val="Heading4"/>
      </w:pPr>
      <w:bookmarkStart w:id="6436" w:name="_Toc21096778"/>
      <w:bookmarkStart w:id="6437" w:name="_Toc29763745"/>
      <w:bookmarkStart w:id="6438" w:name="_Toc36030216"/>
      <w:bookmarkStart w:id="6439" w:name="_Toc37180116"/>
      <w:bookmarkStart w:id="6440" w:name="_Toc45869816"/>
      <w:bookmarkStart w:id="6441" w:name="_Toc52555622"/>
      <w:bookmarkStart w:id="6442" w:name="_Toc61126449"/>
      <w:bookmarkStart w:id="6443" w:name="_Toc67911865"/>
      <w:bookmarkStart w:id="6444" w:name="_Toc74841957"/>
      <w:bookmarkStart w:id="6445" w:name="_Toc76503737"/>
      <w:bookmarkStart w:id="6446" w:name="_Toc83041592"/>
      <w:bookmarkStart w:id="6447" w:name="_Toc89853988"/>
      <w:bookmarkStart w:id="6448" w:name="_Toc98668357"/>
      <w:bookmarkStart w:id="6449" w:name="_Toc130911497"/>
      <w:bookmarkStart w:id="6450" w:name="_Toc137374720"/>
      <w:bookmarkStart w:id="6451" w:name="_Toc210411649"/>
      <w:r w:rsidRPr="009202AA">
        <w:t>9.8.3.1</w:t>
      </w:r>
      <w:r w:rsidRPr="009202AA">
        <w:tab/>
        <w:t>General minimum requirement for FDD UTRA</w:t>
      </w:r>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3079D6" w:rsidRPr="009202AA" w14:paraId="3325A5BA" w14:textId="77777777" w:rsidTr="004C4A70">
        <w:trPr>
          <w:cantSplit/>
          <w:jc w:val="center"/>
        </w:trPr>
        <w:tc>
          <w:tcPr>
            <w:tcW w:w="4760" w:type="dxa"/>
          </w:tcPr>
          <w:p w14:paraId="248BFF9F" w14:textId="77777777" w:rsidR="003079D6" w:rsidRPr="009202AA" w:rsidRDefault="003079D6" w:rsidP="003079D6">
            <w:pPr>
              <w:pStyle w:val="TAL"/>
            </w:pPr>
            <w:r w:rsidRPr="009202AA">
              <w:t>Interfering signal type</w:t>
            </w:r>
          </w:p>
        </w:tc>
        <w:tc>
          <w:tcPr>
            <w:tcW w:w="3567" w:type="dxa"/>
          </w:tcPr>
          <w:p w14:paraId="29DA34BB" w14:textId="3690DD61" w:rsidR="003079D6" w:rsidRPr="009202AA" w:rsidRDefault="003079D6" w:rsidP="003079D6">
            <w:pPr>
              <w:keepNext/>
              <w:keepLines/>
              <w:rPr>
                <w:rFonts w:ascii="Arial" w:hAnsi="Arial" w:cs="Arial"/>
                <w:sz w:val="18"/>
                <w:szCs w:val="18"/>
              </w:rPr>
            </w:pPr>
            <w:r w:rsidRPr="009202AA">
              <w:rPr>
                <w:rFonts w:ascii="Arial" w:hAnsi="Arial" w:cs="Arial"/>
                <w:sz w:val="18"/>
                <w:szCs w:val="18"/>
              </w:rPr>
              <w:t>UTRA</w:t>
            </w:r>
          </w:p>
        </w:tc>
      </w:tr>
      <w:tr w:rsidR="00C74AC6" w:rsidRPr="009202AA" w14:paraId="50851D28" w14:textId="77777777" w:rsidTr="004C4A70">
        <w:trPr>
          <w:cantSplit/>
          <w:jc w:val="center"/>
        </w:trPr>
        <w:tc>
          <w:tcPr>
            <w:tcW w:w="4760" w:type="dxa"/>
          </w:tcPr>
          <w:p w14:paraId="4653A876" w14:textId="2A1A91F0"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567" w:type="dxa"/>
          </w:tcPr>
          <w:p w14:paraId="1272932F" w14:textId="128848F2" w:rsidR="00C74AC6" w:rsidRPr="009202AA" w:rsidRDefault="00C74AC6" w:rsidP="00C74AC6">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62BBA058"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6452" w:name="_Toc21096779"/>
      <w:bookmarkStart w:id="6453" w:name="_Toc29763746"/>
      <w:bookmarkStart w:id="6454" w:name="_Toc36030217"/>
      <w:bookmarkStart w:id="6455" w:name="_Toc37180117"/>
      <w:bookmarkStart w:id="6456" w:name="_Toc45869817"/>
      <w:bookmarkStart w:id="6457" w:name="_Toc52555623"/>
      <w:bookmarkStart w:id="6458" w:name="_Toc61126450"/>
      <w:bookmarkStart w:id="6459" w:name="_Toc67911866"/>
      <w:bookmarkStart w:id="6460" w:name="_Toc74841958"/>
      <w:bookmarkStart w:id="6461" w:name="_Toc76503738"/>
      <w:bookmarkStart w:id="6462" w:name="_Toc83041593"/>
      <w:bookmarkStart w:id="6463" w:name="_Toc89853989"/>
      <w:bookmarkStart w:id="6464" w:name="_Toc98668358"/>
      <w:bookmarkStart w:id="6465" w:name="_Toc130911498"/>
      <w:bookmarkStart w:id="6466" w:name="_Toc137374721"/>
      <w:bookmarkStart w:id="6467" w:name="_Toc210411650"/>
      <w:r w:rsidRPr="009202AA">
        <w:t>9.8.4</w:t>
      </w:r>
      <w:r w:rsidRPr="009202AA">
        <w:tab/>
        <w:t>Minimum requirement for single RAT E-UTRA operation</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p>
    <w:p w14:paraId="6E9BAF4F" w14:textId="77777777" w:rsidR="004C4A70" w:rsidRPr="009202AA" w:rsidRDefault="004C4A70" w:rsidP="004C4A70">
      <w:pPr>
        <w:pStyle w:val="Heading4"/>
      </w:pPr>
      <w:bookmarkStart w:id="6468" w:name="_Toc21096780"/>
      <w:bookmarkStart w:id="6469" w:name="_Toc29763747"/>
      <w:bookmarkStart w:id="6470" w:name="_Toc36030218"/>
      <w:bookmarkStart w:id="6471" w:name="_Toc37180118"/>
      <w:bookmarkStart w:id="6472" w:name="_Toc45869818"/>
      <w:bookmarkStart w:id="6473" w:name="_Toc52555624"/>
      <w:bookmarkStart w:id="6474" w:name="_Toc61126451"/>
      <w:bookmarkStart w:id="6475" w:name="_Toc67911867"/>
      <w:bookmarkStart w:id="6476" w:name="_Toc74841959"/>
      <w:bookmarkStart w:id="6477" w:name="_Toc76503739"/>
      <w:bookmarkStart w:id="6478" w:name="_Toc83041594"/>
      <w:bookmarkStart w:id="6479" w:name="_Toc89853990"/>
      <w:bookmarkStart w:id="6480" w:name="_Toc98668359"/>
      <w:bookmarkStart w:id="6481" w:name="_Toc130911499"/>
      <w:bookmarkStart w:id="6482" w:name="_Toc137374722"/>
      <w:bookmarkStart w:id="6483" w:name="_Toc210411651"/>
      <w:r w:rsidRPr="009202AA">
        <w:t>9.8.4.1</w:t>
      </w:r>
      <w:r w:rsidRPr="009202AA">
        <w:tab/>
        <w:t>General minimum requirement</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3079D6" w:rsidRPr="009202AA" w14:paraId="72BF742F" w14:textId="77777777" w:rsidTr="004C4A70">
        <w:trPr>
          <w:cantSplit/>
          <w:jc w:val="center"/>
        </w:trPr>
        <w:tc>
          <w:tcPr>
            <w:tcW w:w="4828" w:type="dxa"/>
          </w:tcPr>
          <w:p w14:paraId="6C1F5C6B" w14:textId="77777777" w:rsidR="003079D6" w:rsidRPr="009202AA" w:rsidRDefault="003079D6" w:rsidP="003079D6">
            <w:pPr>
              <w:pStyle w:val="TAL"/>
            </w:pPr>
            <w:r w:rsidRPr="009202AA">
              <w:t>Interfering signal type</w:t>
            </w:r>
          </w:p>
        </w:tc>
        <w:tc>
          <w:tcPr>
            <w:tcW w:w="3635" w:type="dxa"/>
          </w:tcPr>
          <w:p w14:paraId="0A297022" w14:textId="2D251F66" w:rsidR="003079D6" w:rsidRPr="009202AA" w:rsidRDefault="003079D6" w:rsidP="003079D6">
            <w:pPr>
              <w:pStyle w:val="TAC"/>
            </w:pPr>
            <w:r w:rsidRPr="009202AA">
              <w:t xml:space="preserve">E-UTRA signal of </w:t>
            </w:r>
            <w:r w:rsidRPr="009202AA">
              <w:rPr>
                <w:i/>
              </w:rPr>
              <w:t>channel bandwidth</w:t>
            </w:r>
            <w:r w:rsidRPr="009202AA">
              <w:t xml:space="preserve"> 5 MHz</w:t>
            </w:r>
          </w:p>
        </w:tc>
      </w:tr>
      <w:tr w:rsidR="00C74AC6" w:rsidRPr="009202AA" w14:paraId="5BFC520F" w14:textId="77777777" w:rsidTr="004C4A70">
        <w:trPr>
          <w:cantSplit/>
          <w:jc w:val="center"/>
        </w:trPr>
        <w:tc>
          <w:tcPr>
            <w:tcW w:w="4828" w:type="dxa"/>
          </w:tcPr>
          <w:p w14:paraId="35D912E1" w14:textId="4B5410BB"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635" w:type="dxa"/>
          </w:tcPr>
          <w:p w14:paraId="63B6197A" w14:textId="31EAAE34"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52B4A6FB"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6484" w:name="_Toc21096132"/>
      <w:bookmarkStart w:id="6485" w:name="_Toc29763331"/>
      <w:bookmarkStart w:id="6486" w:name="_Toc52554869"/>
      <w:bookmarkStart w:id="6487" w:name="_Toc61112571"/>
      <w:bookmarkStart w:id="6488" w:name="_Toc74841960"/>
      <w:bookmarkStart w:id="6489" w:name="_Toc76503740"/>
      <w:bookmarkStart w:id="6490" w:name="_Toc83041595"/>
      <w:bookmarkStart w:id="6491" w:name="_Toc89853991"/>
      <w:bookmarkStart w:id="6492" w:name="_Toc98668360"/>
      <w:bookmarkStart w:id="6493" w:name="_Toc130911500"/>
      <w:bookmarkStart w:id="6494" w:name="_Toc137374723"/>
      <w:bookmarkStart w:id="6495" w:name="_Toc210411652"/>
      <w:r w:rsidRPr="00EF2F0E">
        <w:t>9.8.4.2</w:t>
      </w:r>
      <w:r w:rsidRPr="00EF2F0E">
        <w:tab/>
      </w:r>
      <w:bookmarkEnd w:id="6484"/>
      <w:bookmarkEnd w:id="6485"/>
      <w:bookmarkEnd w:id="6486"/>
      <w:bookmarkEnd w:id="6487"/>
      <w:r>
        <w:t>Void</w:t>
      </w:r>
      <w:bookmarkEnd w:id="6488"/>
      <w:bookmarkEnd w:id="6489"/>
      <w:bookmarkEnd w:id="6490"/>
      <w:bookmarkEnd w:id="6491"/>
      <w:bookmarkEnd w:id="6492"/>
      <w:bookmarkEnd w:id="6493"/>
      <w:bookmarkEnd w:id="6494"/>
      <w:bookmarkEnd w:id="6495"/>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6496" w:name="_Toc21096782"/>
      <w:bookmarkStart w:id="6497" w:name="_Toc29763749"/>
      <w:bookmarkStart w:id="6498" w:name="_Toc36030220"/>
      <w:bookmarkStart w:id="6499" w:name="_Toc37180120"/>
      <w:bookmarkStart w:id="6500" w:name="_Toc45869820"/>
      <w:bookmarkStart w:id="6501" w:name="_Toc52555626"/>
      <w:bookmarkStart w:id="6502" w:name="_Toc61126453"/>
      <w:bookmarkStart w:id="6503" w:name="_Toc67911869"/>
      <w:bookmarkStart w:id="6504" w:name="_Toc74841961"/>
      <w:bookmarkStart w:id="6505" w:name="_Toc76503741"/>
      <w:bookmarkStart w:id="6506" w:name="_Toc83041596"/>
      <w:bookmarkStart w:id="6507" w:name="_Toc89853992"/>
      <w:bookmarkStart w:id="6508" w:name="_Toc98668361"/>
      <w:bookmarkStart w:id="6509" w:name="_Toc130911501"/>
      <w:bookmarkStart w:id="6510" w:name="_Toc137374724"/>
      <w:bookmarkStart w:id="6511" w:name="_Toc210411653"/>
      <w:r w:rsidRPr="009202AA">
        <w:rPr>
          <w:lang w:eastAsia="zh-CN"/>
        </w:rPr>
        <w:t>10</w:t>
      </w:r>
      <w:r w:rsidRPr="009202AA">
        <w:rPr>
          <w:lang w:eastAsia="zh-CN"/>
        </w:rPr>
        <w:tab/>
        <w:t>Radiated receiver characteristics</w:t>
      </w:r>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3050803E" w14:textId="77777777" w:rsidR="004C4A70" w:rsidRPr="009202AA" w:rsidRDefault="004C4A70" w:rsidP="004C4A70">
      <w:pPr>
        <w:pStyle w:val="Heading2"/>
        <w:rPr>
          <w:lang w:eastAsia="zh-CN"/>
        </w:rPr>
      </w:pPr>
      <w:bookmarkStart w:id="6512" w:name="_Toc21096783"/>
      <w:bookmarkStart w:id="6513" w:name="_Toc29763750"/>
      <w:bookmarkStart w:id="6514" w:name="_Toc36030221"/>
      <w:bookmarkStart w:id="6515" w:name="_Toc37180121"/>
      <w:bookmarkStart w:id="6516" w:name="_Toc45869821"/>
      <w:bookmarkStart w:id="6517" w:name="_Toc52555627"/>
      <w:bookmarkStart w:id="6518" w:name="_Toc61126454"/>
      <w:bookmarkStart w:id="6519" w:name="_Toc67911870"/>
      <w:bookmarkStart w:id="6520" w:name="_Toc74841962"/>
      <w:bookmarkStart w:id="6521" w:name="_Toc76503742"/>
      <w:bookmarkStart w:id="6522" w:name="_Toc83041597"/>
      <w:bookmarkStart w:id="6523" w:name="_Toc89853993"/>
      <w:bookmarkStart w:id="6524" w:name="_Toc98668362"/>
      <w:bookmarkStart w:id="6525" w:name="_Toc130911502"/>
      <w:bookmarkStart w:id="6526" w:name="_Toc137374725"/>
      <w:bookmarkStart w:id="6527" w:name="_Toc210411654"/>
      <w:r w:rsidRPr="009202AA">
        <w:rPr>
          <w:lang w:eastAsia="zh-CN"/>
        </w:rPr>
        <w:t>10.1</w:t>
      </w:r>
      <w:r w:rsidRPr="009202AA">
        <w:rPr>
          <w:lang w:eastAsia="zh-CN"/>
        </w:rPr>
        <w:tab/>
        <w:t>General</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6528" w:name="_Toc21096784"/>
      <w:bookmarkStart w:id="6529" w:name="_Toc29763751"/>
      <w:bookmarkStart w:id="6530" w:name="_Toc36030222"/>
      <w:bookmarkStart w:id="6531" w:name="_Toc37180122"/>
      <w:bookmarkStart w:id="6532" w:name="_Toc45869822"/>
      <w:bookmarkStart w:id="6533" w:name="_Toc52555628"/>
      <w:bookmarkStart w:id="6534" w:name="_Toc61126455"/>
      <w:bookmarkStart w:id="6535" w:name="_Toc67911871"/>
      <w:bookmarkStart w:id="6536" w:name="_Toc74841963"/>
      <w:bookmarkStart w:id="6537" w:name="_Toc76503743"/>
      <w:bookmarkStart w:id="6538" w:name="_Toc83041598"/>
      <w:bookmarkStart w:id="6539" w:name="_Toc89853994"/>
      <w:bookmarkStart w:id="6540" w:name="_Toc98668363"/>
      <w:bookmarkStart w:id="6541" w:name="_Toc130911503"/>
      <w:bookmarkStart w:id="6542" w:name="_Toc137374726"/>
      <w:bookmarkStart w:id="6543" w:name="_Toc210411655"/>
      <w:r w:rsidRPr="009202AA">
        <w:rPr>
          <w:lang w:val="sv-FI" w:eastAsia="zh-CN"/>
        </w:rPr>
        <w:t>10.2</w:t>
      </w:r>
      <w:r w:rsidRPr="009202AA">
        <w:rPr>
          <w:lang w:val="sv-FI" w:eastAsia="zh-CN"/>
        </w:rPr>
        <w:tab/>
        <w:t>OTA sensitivity</w:t>
      </w:r>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p>
    <w:p w14:paraId="5BAEBA49" w14:textId="77777777" w:rsidR="004C4A70" w:rsidRPr="009202AA" w:rsidRDefault="004C4A70" w:rsidP="004C4A70">
      <w:pPr>
        <w:pStyle w:val="Heading3"/>
      </w:pPr>
      <w:bookmarkStart w:id="6544" w:name="_Toc21096785"/>
      <w:bookmarkStart w:id="6545" w:name="_Toc29763752"/>
      <w:bookmarkStart w:id="6546" w:name="_Toc36030223"/>
      <w:bookmarkStart w:id="6547" w:name="_Toc37180123"/>
      <w:bookmarkStart w:id="6548" w:name="_Toc45869823"/>
      <w:bookmarkStart w:id="6549" w:name="_Toc52555629"/>
      <w:bookmarkStart w:id="6550" w:name="_Toc61126456"/>
      <w:bookmarkStart w:id="6551" w:name="_Toc67911872"/>
      <w:bookmarkStart w:id="6552" w:name="_Toc74841964"/>
      <w:bookmarkStart w:id="6553" w:name="_Toc76503744"/>
      <w:bookmarkStart w:id="6554" w:name="_Toc83041599"/>
      <w:bookmarkStart w:id="6555" w:name="_Toc89853995"/>
      <w:bookmarkStart w:id="6556" w:name="_Toc98668364"/>
      <w:bookmarkStart w:id="6557" w:name="_Toc130911504"/>
      <w:bookmarkStart w:id="6558" w:name="_Toc137374727"/>
      <w:bookmarkStart w:id="6559" w:name="_Toc210411656"/>
      <w:r w:rsidRPr="009202AA">
        <w:t>10.2.1</w:t>
      </w:r>
      <w:r w:rsidRPr="009202AA">
        <w:tab/>
        <w:t>General</w:t>
      </w:r>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6560" w:name="_Toc21096786"/>
      <w:bookmarkStart w:id="6561" w:name="_Toc29763753"/>
      <w:bookmarkStart w:id="6562" w:name="_Toc36030224"/>
      <w:bookmarkStart w:id="6563" w:name="_Toc37180124"/>
      <w:bookmarkStart w:id="6564" w:name="_Toc45869824"/>
      <w:bookmarkStart w:id="6565" w:name="_Toc52555630"/>
      <w:bookmarkStart w:id="6566" w:name="_Toc61126457"/>
      <w:bookmarkStart w:id="6567" w:name="_Toc67911873"/>
      <w:bookmarkStart w:id="6568" w:name="_Toc74841965"/>
      <w:bookmarkStart w:id="6569" w:name="_Toc76503745"/>
      <w:bookmarkStart w:id="6570" w:name="_Toc83041600"/>
      <w:bookmarkStart w:id="6571" w:name="_Toc89853996"/>
      <w:bookmarkStart w:id="6572" w:name="_Toc98668365"/>
      <w:bookmarkStart w:id="6573" w:name="_Toc130911505"/>
      <w:bookmarkStart w:id="6574" w:name="_Toc137374728"/>
      <w:bookmarkStart w:id="6575" w:name="_Toc210411657"/>
      <w:r w:rsidRPr="009202AA">
        <w:rPr>
          <w:lang w:eastAsia="zh-CN"/>
        </w:rPr>
        <w:t>10.2.2</w:t>
      </w:r>
      <w:r w:rsidRPr="009202AA">
        <w:rPr>
          <w:lang w:eastAsia="zh-CN"/>
        </w:rPr>
        <w:tab/>
        <w:t>Minimum requirement for MSR operation</w:t>
      </w:r>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6576" w:name="_Toc21096787"/>
      <w:bookmarkStart w:id="6577" w:name="_Toc29763754"/>
      <w:bookmarkStart w:id="6578" w:name="_Toc36030225"/>
      <w:bookmarkStart w:id="6579" w:name="_Toc37180125"/>
      <w:bookmarkStart w:id="6580" w:name="_Toc45869825"/>
      <w:bookmarkStart w:id="6581" w:name="_Toc52555631"/>
      <w:bookmarkStart w:id="6582" w:name="_Toc61126458"/>
      <w:bookmarkStart w:id="6583" w:name="_Toc67911874"/>
      <w:bookmarkStart w:id="6584" w:name="_Toc74841966"/>
      <w:bookmarkStart w:id="6585" w:name="_Toc76503746"/>
      <w:bookmarkStart w:id="6586" w:name="_Toc83041601"/>
      <w:bookmarkStart w:id="6587" w:name="_Toc89853997"/>
      <w:bookmarkStart w:id="6588" w:name="_Toc98668366"/>
      <w:bookmarkStart w:id="6589" w:name="_Toc130911506"/>
      <w:bookmarkStart w:id="6590" w:name="_Toc137374729"/>
      <w:bookmarkStart w:id="6591" w:name="_Toc210411658"/>
      <w:r w:rsidRPr="009202AA">
        <w:rPr>
          <w:lang w:eastAsia="zh-CN"/>
        </w:rPr>
        <w:t>10.2.3</w:t>
      </w:r>
      <w:r w:rsidRPr="009202AA">
        <w:rPr>
          <w:lang w:eastAsia="zh-CN"/>
        </w:rPr>
        <w:tab/>
        <w:t>Minimum requirement for single RAT UTRA operation</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6592" w:name="_Toc21096788"/>
      <w:bookmarkStart w:id="6593" w:name="_Toc29763755"/>
      <w:bookmarkStart w:id="6594" w:name="_Toc36030226"/>
      <w:bookmarkStart w:id="6595" w:name="_Toc37180126"/>
      <w:bookmarkStart w:id="6596" w:name="_Toc45869826"/>
      <w:bookmarkStart w:id="6597" w:name="_Toc52555632"/>
      <w:bookmarkStart w:id="6598" w:name="_Toc61126459"/>
      <w:bookmarkStart w:id="6599" w:name="_Toc67911875"/>
      <w:bookmarkStart w:id="6600" w:name="_Toc74841967"/>
      <w:bookmarkStart w:id="6601" w:name="_Toc76503747"/>
      <w:bookmarkStart w:id="6602" w:name="_Toc83041602"/>
      <w:bookmarkStart w:id="6603" w:name="_Toc89853998"/>
      <w:bookmarkStart w:id="6604" w:name="_Toc98668367"/>
      <w:bookmarkStart w:id="6605" w:name="_Toc130911507"/>
      <w:bookmarkStart w:id="6606" w:name="_Toc137374730"/>
      <w:bookmarkStart w:id="6607" w:name="_Toc210411659"/>
      <w:r w:rsidRPr="009202AA">
        <w:rPr>
          <w:lang w:eastAsia="zh-CN"/>
        </w:rPr>
        <w:t>10.2.4</w:t>
      </w:r>
      <w:r w:rsidRPr="009202AA">
        <w:rPr>
          <w:lang w:eastAsia="zh-CN"/>
        </w:rPr>
        <w:tab/>
        <w:t>Minimum requirement for single RAT E-UTRA operation</w:t>
      </w:r>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6608" w:name="_Toc21096789"/>
      <w:bookmarkStart w:id="6609" w:name="_Toc29763756"/>
      <w:bookmarkStart w:id="6610" w:name="_Toc36030227"/>
      <w:bookmarkStart w:id="6611" w:name="_Toc37180127"/>
      <w:bookmarkStart w:id="6612" w:name="_Toc45869827"/>
      <w:bookmarkStart w:id="6613" w:name="_Toc52555633"/>
      <w:bookmarkStart w:id="6614" w:name="_Toc61126460"/>
      <w:bookmarkStart w:id="6615" w:name="_Toc67911876"/>
      <w:bookmarkStart w:id="6616" w:name="_Toc74841968"/>
      <w:bookmarkStart w:id="6617" w:name="_Toc76503748"/>
      <w:bookmarkStart w:id="6618" w:name="_Toc83041603"/>
      <w:bookmarkStart w:id="6619" w:name="_Toc89853999"/>
      <w:bookmarkStart w:id="6620" w:name="_Toc98668368"/>
      <w:bookmarkStart w:id="6621" w:name="_Toc130911508"/>
      <w:bookmarkStart w:id="6622" w:name="_Toc137374731"/>
      <w:bookmarkStart w:id="6623" w:name="_Toc210411660"/>
      <w:r w:rsidRPr="009202AA">
        <w:t>10.3</w:t>
      </w:r>
      <w:r w:rsidRPr="009202AA">
        <w:tab/>
        <w:t>OTA Reference sensitivity level</w:t>
      </w:r>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p>
    <w:p w14:paraId="7AF6F913" w14:textId="77777777" w:rsidR="004C4A70" w:rsidRPr="009202AA" w:rsidRDefault="004C4A70" w:rsidP="004C4A70">
      <w:pPr>
        <w:pStyle w:val="Heading3"/>
      </w:pPr>
      <w:bookmarkStart w:id="6624" w:name="_Toc21096790"/>
      <w:bookmarkStart w:id="6625" w:name="_Toc29763757"/>
      <w:bookmarkStart w:id="6626" w:name="_Toc36030228"/>
      <w:bookmarkStart w:id="6627" w:name="_Toc37180128"/>
      <w:bookmarkStart w:id="6628" w:name="_Toc45869828"/>
      <w:bookmarkStart w:id="6629" w:name="_Toc52555634"/>
      <w:bookmarkStart w:id="6630" w:name="_Toc61126461"/>
      <w:bookmarkStart w:id="6631" w:name="_Toc67911877"/>
      <w:bookmarkStart w:id="6632" w:name="_Toc74841969"/>
      <w:bookmarkStart w:id="6633" w:name="_Toc76503749"/>
      <w:bookmarkStart w:id="6634" w:name="_Toc83041604"/>
      <w:bookmarkStart w:id="6635" w:name="_Toc89854000"/>
      <w:bookmarkStart w:id="6636" w:name="_Toc98668369"/>
      <w:bookmarkStart w:id="6637" w:name="_Toc130911509"/>
      <w:bookmarkStart w:id="6638" w:name="_Toc137374732"/>
      <w:bookmarkStart w:id="6639" w:name="_Toc210411661"/>
      <w:r w:rsidRPr="009202AA">
        <w:t>10.3.1</w:t>
      </w:r>
      <w:r w:rsidRPr="009202AA">
        <w:tab/>
        <w:t>General</w:t>
      </w:r>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6640" w:name="_Toc21096791"/>
      <w:bookmarkStart w:id="6641" w:name="_Toc29763758"/>
      <w:bookmarkStart w:id="6642" w:name="_Toc36030229"/>
      <w:bookmarkStart w:id="6643" w:name="_Toc37180129"/>
      <w:bookmarkStart w:id="6644" w:name="_Toc45869829"/>
      <w:bookmarkStart w:id="6645" w:name="_Toc52555635"/>
      <w:bookmarkStart w:id="6646" w:name="_Toc61126462"/>
      <w:bookmarkStart w:id="6647" w:name="_Toc67911878"/>
      <w:bookmarkStart w:id="6648" w:name="_Toc74841970"/>
      <w:bookmarkStart w:id="6649" w:name="_Toc76503750"/>
      <w:bookmarkStart w:id="6650" w:name="_Toc83041605"/>
      <w:bookmarkStart w:id="6651" w:name="_Toc89854001"/>
      <w:bookmarkStart w:id="6652" w:name="_Toc98668370"/>
      <w:bookmarkStart w:id="6653" w:name="_Toc130911510"/>
      <w:bookmarkStart w:id="6654" w:name="_Toc137374733"/>
      <w:bookmarkStart w:id="6655" w:name="_Toc210411662"/>
      <w:r w:rsidRPr="009202AA">
        <w:t>10.3.2</w:t>
      </w:r>
      <w:r w:rsidRPr="009202AA">
        <w:tab/>
        <w:t>Minimum requirement for MSR operation</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6656" w:name="_Toc21096792"/>
      <w:bookmarkStart w:id="6657" w:name="_Toc29763759"/>
      <w:bookmarkStart w:id="6658" w:name="_Toc36030230"/>
      <w:bookmarkStart w:id="6659" w:name="_Toc37180130"/>
      <w:bookmarkStart w:id="6660" w:name="_Toc45869830"/>
      <w:bookmarkStart w:id="6661" w:name="_Toc52555636"/>
      <w:bookmarkStart w:id="6662" w:name="_Toc61126463"/>
      <w:bookmarkStart w:id="6663" w:name="_Toc67911879"/>
      <w:bookmarkStart w:id="6664" w:name="_Toc74841971"/>
      <w:bookmarkStart w:id="6665" w:name="_Toc76503751"/>
      <w:bookmarkStart w:id="6666" w:name="_Toc83041606"/>
      <w:bookmarkStart w:id="6667" w:name="_Toc89854002"/>
      <w:bookmarkStart w:id="6668" w:name="_Toc98668371"/>
      <w:bookmarkStart w:id="6669" w:name="_Toc130911511"/>
      <w:bookmarkStart w:id="6670" w:name="_Toc137374734"/>
      <w:bookmarkStart w:id="6671" w:name="_Toc210411663"/>
      <w:r w:rsidRPr="009202AA">
        <w:t>10.3.3</w:t>
      </w:r>
      <w:r w:rsidRPr="009202AA">
        <w:tab/>
        <w:t>Minimum requirement for single RAT UTRA operation</w:t>
      </w:r>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6672" w:name="_Toc21096793"/>
      <w:bookmarkStart w:id="6673" w:name="_Toc29763760"/>
      <w:bookmarkStart w:id="6674" w:name="_Toc36030231"/>
      <w:bookmarkStart w:id="6675" w:name="_Toc37180131"/>
      <w:bookmarkStart w:id="6676" w:name="_Toc45869831"/>
      <w:bookmarkStart w:id="6677" w:name="_Toc52555637"/>
      <w:bookmarkStart w:id="6678" w:name="_Toc61126464"/>
      <w:bookmarkStart w:id="6679" w:name="_Toc67911880"/>
      <w:bookmarkStart w:id="6680" w:name="_Toc74841972"/>
      <w:bookmarkStart w:id="6681" w:name="_Toc76503752"/>
      <w:bookmarkStart w:id="6682" w:name="_Toc83041607"/>
      <w:bookmarkStart w:id="6683" w:name="_Toc89854003"/>
      <w:bookmarkStart w:id="6684" w:name="_Toc98668372"/>
      <w:bookmarkStart w:id="6685" w:name="_Toc130911512"/>
      <w:bookmarkStart w:id="6686" w:name="_Toc137374735"/>
      <w:bookmarkStart w:id="6687" w:name="_Toc210411664"/>
      <w:r w:rsidRPr="009202AA">
        <w:t>10.3.4</w:t>
      </w:r>
      <w:r w:rsidRPr="009202AA">
        <w:tab/>
        <w:t>Minimum requirement for single RAT E-UTRA operation</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6688" w:name="_Toc21096794"/>
      <w:bookmarkStart w:id="6689" w:name="_Toc29763761"/>
      <w:bookmarkStart w:id="6690" w:name="_Toc36030232"/>
      <w:bookmarkStart w:id="6691" w:name="_Toc37180132"/>
      <w:bookmarkStart w:id="6692" w:name="_Toc45869832"/>
      <w:bookmarkStart w:id="6693" w:name="_Toc52555638"/>
      <w:bookmarkStart w:id="6694" w:name="_Toc61126465"/>
      <w:bookmarkStart w:id="6695" w:name="_Toc67911881"/>
      <w:bookmarkStart w:id="6696" w:name="_Toc74841973"/>
      <w:bookmarkStart w:id="6697" w:name="_Toc76503753"/>
      <w:bookmarkStart w:id="6698" w:name="_Toc83041608"/>
      <w:bookmarkStart w:id="6699" w:name="_Toc89854004"/>
      <w:bookmarkStart w:id="6700" w:name="_Toc98668373"/>
      <w:bookmarkStart w:id="6701" w:name="_Toc130911513"/>
      <w:bookmarkStart w:id="6702" w:name="_Toc137374736"/>
      <w:bookmarkStart w:id="6703" w:name="_Toc210411665"/>
      <w:r w:rsidRPr="009202AA">
        <w:t>10.4</w:t>
      </w:r>
      <w:r w:rsidRPr="009202AA">
        <w:tab/>
        <w:t>OTA Dynamic range</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342454B5" w14:textId="77777777" w:rsidR="004C4A70" w:rsidRPr="009202AA" w:rsidRDefault="004C4A70" w:rsidP="004C4A70">
      <w:pPr>
        <w:pStyle w:val="Heading4"/>
        <w:ind w:left="0" w:firstLine="0"/>
      </w:pPr>
      <w:bookmarkStart w:id="6704" w:name="_Toc21096795"/>
      <w:bookmarkStart w:id="6705" w:name="_Toc29763762"/>
      <w:bookmarkStart w:id="6706" w:name="_Toc36030233"/>
      <w:bookmarkStart w:id="6707" w:name="_Toc37180133"/>
      <w:bookmarkStart w:id="6708" w:name="_Toc45869833"/>
      <w:bookmarkStart w:id="6709" w:name="_Toc52555639"/>
      <w:bookmarkStart w:id="6710" w:name="_Toc61126466"/>
      <w:bookmarkStart w:id="6711" w:name="_Toc67911882"/>
      <w:bookmarkStart w:id="6712" w:name="_Toc74841974"/>
      <w:bookmarkStart w:id="6713" w:name="_Toc76503754"/>
      <w:bookmarkStart w:id="6714" w:name="_Toc83041609"/>
      <w:bookmarkStart w:id="6715" w:name="_Toc89854005"/>
      <w:bookmarkStart w:id="6716" w:name="_Toc98668374"/>
      <w:bookmarkStart w:id="6717" w:name="_Toc130911514"/>
      <w:bookmarkStart w:id="6718" w:name="_Toc137374737"/>
      <w:bookmarkStart w:id="6719" w:name="_Toc210411666"/>
      <w:r w:rsidRPr="009202AA">
        <w:t>10.4.1</w:t>
      </w:r>
      <w:r w:rsidRPr="009202AA">
        <w:tab/>
        <w:t>General</w:t>
      </w:r>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6720" w:name="_Toc21096796"/>
      <w:bookmarkStart w:id="6721" w:name="_Toc29763763"/>
      <w:bookmarkStart w:id="6722" w:name="_Toc36030234"/>
      <w:bookmarkStart w:id="6723" w:name="_Toc37180134"/>
      <w:bookmarkStart w:id="6724" w:name="_Toc45869834"/>
      <w:bookmarkStart w:id="6725" w:name="_Toc52555640"/>
      <w:bookmarkStart w:id="6726" w:name="_Toc61126467"/>
      <w:bookmarkStart w:id="6727" w:name="_Toc67911883"/>
      <w:bookmarkStart w:id="6728" w:name="_Toc74841975"/>
      <w:bookmarkStart w:id="6729" w:name="_Toc76503755"/>
      <w:bookmarkStart w:id="6730" w:name="_Toc83041610"/>
      <w:bookmarkStart w:id="6731" w:name="_Toc89854006"/>
      <w:bookmarkStart w:id="6732" w:name="_Toc98668375"/>
      <w:bookmarkStart w:id="6733" w:name="_Toc130911515"/>
      <w:bookmarkStart w:id="6734" w:name="_Toc137374738"/>
      <w:bookmarkStart w:id="6735" w:name="_Toc210411667"/>
      <w:r w:rsidRPr="009202AA">
        <w:t>10.4.2</w:t>
      </w:r>
      <w:r w:rsidRPr="009202AA">
        <w:tab/>
        <w:t>Minimum requirement for MSR operation</w:t>
      </w:r>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6736" w:name="_Toc21096797"/>
      <w:bookmarkStart w:id="6737" w:name="_Toc29763764"/>
      <w:bookmarkStart w:id="6738" w:name="_Toc36030235"/>
      <w:bookmarkStart w:id="6739" w:name="_Toc37180135"/>
      <w:bookmarkStart w:id="6740" w:name="_Toc45869835"/>
      <w:bookmarkStart w:id="6741" w:name="_Toc52555641"/>
      <w:bookmarkStart w:id="6742" w:name="_Toc61126468"/>
      <w:bookmarkStart w:id="6743" w:name="_Toc67911884"/>
      <w:bookmarkStart w:id="6744" w:name="_Toc74841976"/>
      <w:bookmarkStart w:id="6745" w:name="_Toc76503756"/>
      <w:bookmarkStart w:id="6746" w:name="_Toc83041611"/>
      <w:bookmarkStart w:id="6747" w:name="_Toc89854007"/>
      <w:bookmarkStart w:id="6748" w:name="_Toc98668376"/>
      <w:bookmarkStart w:id="6749" w:name="_Toc130911516"/>
      <w:bookmarkStart w:id="6750" w:name="_Toc137374739"/>
      <w:bookmarkStart w:id="6751" w:name="_Toc210411668"/>
      <w:r w:rsidRPr="009202AA">
        <w:t>10.4.3</w:t>
      </w:r>
      <w:r w:rsidRPr="009202AA">
        <w:tab/>
        <w:t>Minimum requirement for single RAT UTRA operation</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6752" w:name="_Toc21096798"/>
      <w:bookmarkStart w:id="6753" w:name="_Toc29763765"/>
      <w:bookmarkStart w:id="6754" w:name="_Toc36030236"/>
      <w:bookmarkStart w:id="6755" w:name="_Toc37180136"/>
      <w:bookmarkStart w:id="6756" w:name="_Toc45869836"/>
      <w:bookmarkStart w:id="6757" w:name="_Toc52555642"/>
      <w:bookmarkStart w:id="6758" w:name="_Toc61126469"/>
      <w:bookmarkStart w:id="6759" w:name="_Toc67911885"/>
      <w:bookmarkStart w:id="6760" w:name="_Toc74841977"/>
      <w:bookmarkStart w:id="6761" w:name="_Toc76503757"/>
      <w:bookmarkStart w:id="6762" w:name="_Toc83041612"/>
      <w:bookmarkStart w:id="6763" w:name="_Toc89854008"/>
      <w:bookmarkStart w:id="6764" w:name="_Toc98668377"/>
      <w:bookmarkStart w:id="6765" w:name="_Toc130911517"/>
      <w:bookmarkStart w:id="6766" w:name="_Toc137374740"/>
      <w:bookmarkStart w:id="6767" w:name="_Toc210411669"/>
      <w:r w:rsidRPr="009202AA">
        <w:t>10.4.4</w:t>
      </w:r>
      <w:r w:rsidRPr="009202AA">
        <w:tab/>
        <w:t>Minimum requirement for single RAT E-UTRA operation</w:t>
      </w:r>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6768" w:name="_Toc21096799"/>
      <w:bookmarkStart w:id="6769" w:name="_Toc29763766"/>
      <w:bookmarkStart w:id="6770" w:name="_Toc36030237"/>
      <w:bookmarkStart w:id="6771" w:name="_Toc37180137"/>
      <w:bookmarkStart w:id="6772" w:name="_Toc45869837"/>
      <w:bookmarkStart w:id="6773" w:name="_Toc52555643"/>
      <w:bookmarkStart w:id="6774" w:name="_Toc61126470"/>
      <w:bookmarkStart w:id="6775" w:name="_Toc67911886"/>
      <w:bookmarkStart w:id="6776" w:name="_Toc74841978"/>
      <w:bookmarkStart w:id="6777" w:name="_Toc76503758"/>
      <w:bookmarkStart w:id="6778" w:name="_Toc83041613"/>
      <w:bookmarkStart w:id="6779" w:name="_Toc89854009"/>
      <w:bookmarkStart w:id="6780" w:name="_Toc98668378"/>
      <w:bookmarkStart w:id="6781" w:name="_Toc130911518"/>
      <w:bookmarkStart w:id="6782" w:name="_Toc137374741"/>
      <w:bookmarkStart w:id="6783" w:name="_Toc210411670"/>
      <w:r w:rsidRPr="009202AA">
        <w:t>10.5</w:t>
      </w:r>
      <w:r w:rsidRPr="009202AA">
        <w:tab/>
        <w:t>OTA Adjacent channel selectivity, general blocking, and narrowband blocking</w:t>
      </w:r>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p>
    <w:p w14:paraId="445B8A70" w14:textId="77777777" w:rsidR="004C4A70" w:rsidRPr="009202AA" w:rsidRDefault="004C4A70" w:rsidP="004C4A70">
      <w:pPr>
        <w:pStyle w:val="Heading3"/>
        <w:ind w:left="0" w:firstLine="0"/>
      </w:pPr>
      <w:bookmarkStart w:id="6784" w:name="_Toc21096800"/>
      <w:bookmarkStart w:id="6785" w:name="_Toc29763767"/>
      <w:bookmarkStart w:id="6786" w:name="_Toc36030238"/>
      <w:bookmarkStart w:id="6787" w:name="_Toc37180138"/>
      <w:bookmarkStart w:id="6788" w:name="_Toc45869838"/>
      <w:bookmarkStart w:id="6789" w:name="_Toc52555644"/>
      <w:bookmarkStart w:id="6790" w:name="_Toc61126471"/>
      <w:bookmarkStart w:id="6791" w:name="_Toc67911887"/>
      <w:bookmarkStart w:id="6792" w:name="_Toc74841979"/>
      <w:bookmarkStart w:id="6793" w:name="_Toc76503759"/>
      <w:bookmarkStart w:id="6794" w:name="_Toc83041614"/>
      <w:bookmarkStart w:id="6795" w:name="_Toc89854010"/>
      <w:bookmarkStart w:id="6796" w:name="_Toc98668379"/>
      <w:bookmarkStart w:id="6797" w:name="_Toc130911519"/>
      <w:bookmarkStart w:id="6798" w:name="_Toc137374742"/>
      <w:bookmarkStart w:id="6799" w:name="_Toc210411671"/>
      <w:r w:rsidRPr="009202AA">
        <w:t>10.5.1</w:t>
      </w:r>
      <w:r w:rsidRPr="009202AA">
        <w:tab/>
        <w:t>General</w:t>
      </w:r>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6800" w:name="_Toc21096801"/>
      <w:bookmarkStart w:id="6801" w:name="_Toc29763768"/>
      <w:bookmarkStart w:id="6802" w:name="_Toc36030239"/>
      <w:bookmarkStart w:id="6803" w:name="_Toc37180139"/>
      <w:bookmarkStart w:id="6804" w:name="_Toc45869839"/>
      <w:bookmarkStart w:id="6805" w:name="_Toc52555645"/>
      <w:bookmarkStart w:id="6806" w:name="_Toc61126472"/>
      <w:bookmarkStart w:id="6807" w:name="_Toc67911888"/>
      <w:bookmarkStart w:id="6808" w:name="_Toc74841980"/>
      <w:bookmarkStart w:id="6809" w:name="_Toc76503760"/>
      <w:bookmarkStart w:id="6810" w:name="_Toc83041615"/>
      <w:bookmarkStart w:id="6811" w:name="_Toc89854011"/>
      <w:bookmarkStart w:id="6812" w:name="_Toc98668380"/>
      <w:bookmarkStart w:id="6813" w:name="_Toc130911520"/>
      <w:bookmarkStart w:id="6814" w:name="_Toc137374743"/>
      <w:bookmarkStart w:id="6815" w:name="_Toc210411672"/>
      <w:r w:rsidRPr="009202AA">
        <w:t>10.5.2</w:t>
      </w:r>
      <w:r w:rsidRPr="009202AA">
        <w:tab/>
        <w:t>Minimum requirement for MSR operation</w:t>
      </w:r>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p>
    <w:p w14:paraId="78A0B1C4" w14:textId="77777777" w:rsidR="004C4A70" w:rsidRPr="009202AA" w:rsidRDefault="004C4A70" w:rsidP="004C4A70">
      <w:pPr>
        <w:pStyle w:val="Heading4"/>
        <w:ind w:left="0" w:firstLine="0"/>
      </w:pPr>
      <w:bookmarkStart w:id="6816" w:name="_Toc21096802"/>
      <w:bookmarkStart w:id="6817" w:name="_Toc29763769"/>
      <w:bookmarkStart w:id="6818" w:name="_Toc36030240"/>
      <w:bookmarkStart w:id="6819" w:name="_Toc37180140"/>
      <w:bookmarkStart w:id="6820" w:name="_Toc45869840"/>
      <w:bookmarkStart w:id="6821" w:name="_Toc52555646"/>
      <w:bookmarkStart w:id="6822" w:name="_Toc61126473"/>
      <w:bookmarkStart w:id="6823" w:name="_Toc67911889"/>
      <w:bookmarkStart w:id="6824" w:name="_Toc74841981"/>
      <w:bookmarkStart w:id="6825" w:name="_Toc76503761"/>
      <w:bookmarkStart w:id="6826" w:name="_Toc83041616"/>
      <w:bookmarkStart w:id="6827" w:name="_Toc89854012"/>
      <w:bookmarkStart w:id="6828" w:name="_Toc98668381"/>
      <w:bookmarkStart w:id="6829" w:name="_Toc130911521"/>
      <w:bookmarkStart w:id="6830" w:name="_Toc137374744"/>
      <w:bookmarkStart w:id="6831" w:name="_Toc210411673"/>
      <w:r w:rsidRPr="009202AA">
        <w:t>10.5.2.1</w:t>
      </w:r>
      <w:r w:rsidRPr="009202AA">
        <w:tab/>
        <w:t>General minimum requirement</w:t>
      </w:r>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6832" w:name="_Toc21096803"/>
      <w:bookmarkStart w:id="6833" w:name="_Toc29763770"/>
      <w:bookmarkStart w:id="6834" w:name="_Toc36030241"/>
      <w:bookmarkStart w:id="6835" w:name="_Toc37180141"/>
      <w:bookmarkStart w:id="6836" w:name="_Toc45869841"/>
      <w:bookmarkStart w:id="6837" w:name="_Toc52555647"/>
      <w:bookmarkStart w:id="6838" w:name="_Toc61126474"/>
      <w:bookmarkStart w:id="6839" w:name="_Toc67911890"/>
      <w:bookmarkStart w:id="6840" w:name="_Toc74841982"/>
      <w:bookmarkStart w:id="6841" w:name="_Toc76503762"/>
      <w:bookmarkStart w:id="6842" w:name="_Toc83041617"/>
      <w:bookmarkStart w:id="6843" w:name="_Toc89854013"/>
      <w:bookmarkStart w:id="6844" w:name="_Toc98668382"/>
      <w:bookmarkStart w:id="6845" w:name="_Toc130911522"/>
      <w:bookmarkStart w:id="6846" w:name="_Toc137374745"/>
      <w:bookmarkStart w:id="6847" w:name="_Toc210411674"/>
      <w:r w:rsidRPr="009202AA">
        <w:t>10.5.2.2</w:t>
      </w:r>
      <w:r w:rsidRPr="009202AA">
        <w:tab/>
        <w:t>General narrowband blocking minimum requirement</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684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684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6849" w:name="_Toc21096804"/>
      <w:bookmarkStart w:id="6850" w:name="_Toc29763771"/>
      <w:bookmarkStart w:id="6851" w:name="_Toc36030242"/>
      <w:bookmarkStart w:id="6852" w:name="_Toc37180142"/>
      <w:bookmarkStart w:id="6853" w:name="_Toc45869842"/>
      <w:bookmarkStart w:id="6854" w:name="_Toc52555648"/>
      <w:bookmarkStart w:id="6855" w:name="_Toc61126475"/>
      <w:bookmarkStart w:id="6856" w:name="_Toc67911891"/>
      <w:bookmarkStart w:id="6857" w:name="_Toc74841983"/>
      <w:bookmarkStart w:id="6858" w:name="_Toc76503763"/>
      <w:bookmarkStart w:id="6859" w:name="_Toc83041618"/>
      <w:bookmarkStart w:id="6860" w:name="_Toc89854014"/>
      <w:bookmarkStart w:id="6861" w:name="_Toc98668383"/>
      <w:bookmarkStart w:id="6862" w:name="_Toc130911523"/>
      <w:bookmarkStart w:id="6863" w:name="_Toc137374746"/>
      <w:bookmarkStart w:id="6864" w:name="_Toc210411675"/>
      <w:r w:rsidRPr="009202AA">
        <w:t>10.5.2.3</w:t>
      </w:r>
      <w:r w:rsidRPr="009202AA">
        <w:tab/>
        <w:t>Additional BC3 blocking minimum requirement</w:t>
      </w:r>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p>
    <w:p w14:paraId="12E11B7C" w14:textId="2AF0BFA4"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only applies for BS operating in the same geographical area as UTRA TDD.</w:t>
      </w:r>
    </w:p>
    <w:p w14:paraId="34EDF9CB" w14:textId="27661930"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6865" w:name="_Toc21096805"/>
      <w:bookmarkStart w:id="6866" w:name="_Toc29763772"/>
      <w:bookmarkStart w:id="6867" w:name="_Toc36030243"/>
      <w:bookmarkStart w:id="6868" w:name="_Toc37180143"/>
      <w:bookmarkStart w:id="6869" w:name="_Toc45869843"/>
      <w:bookmarkStart w:id="6870" w:name="_Toc52555649"/>
      <w:bookmarkStart w:id="6871" w:name="_Toc61126476"/>
      <w:bookmarkStart w:id="6872" w:name="_Toc67911892"/>
      <w:bookmarkStart w:id="6873" w:name="_Toc74841984"/>
      <w:bookmarkStart w:id="6874" w:name="_Toc76503764"/>
      <w:bookmarkStart w:id="6875" w:name="_Toc83041619"/>
      <w:bookmarkStart w:id="6876" w:name="_Toc89854015"/>
      <w:bookmarkStart w:id="6877" w:name="_Toc98668384"/>
      <w:bookmarkStart w:id="6878" w:name="_Toc130911524"/>
      <w:bookmarkStart w:id="6879" w:name="_Toc137374747"/>
      <w:bookmarkStart w:id="6880" w:name="_Toc210411676"/>
      <w:r w:rsidRPr="009202AA">
        <w:t>10.5.3</w:t>
      </w:r>
      <w:r w:rsidRPr="009202AA">
        <w:tab/>
        <w:t>Minimum requirement for single RAT UTRA operation</w:t>
      </w:r>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p>
    <w:p w14:paraId="3C5F420B" w14:textId="77777777" w:rsidR="004C4A70" w:rsidRPr="009202AA" w:rsidRDefault="004C4A70" w:rsidP="004C4A70">
      <w:pPr>
        <w:pStyle w:val="Heading4"/>
        <w:ind w:left="864" w:hanging="864"/>
      </w:pPr>
      <w:bookmarkStart w:id="6881" w:name="_Toc21096806"/>
      <w:bookmarkStart w:id="6882" w:name="_Toc29763773"/>
      <w:bookmarkStart w:id="6883" w:name="_Toc36030244"/>
      <w:bookmarkStart w:id="6884" w:name="_Toc37180144"/>
      <w:bookmarkStart w:id="6885" w:name="_Toc45869844"/>
      <w:bookmarkStart w:id="6886" w:name="_Toc52555650"/>
      <w:bookmarkStart w:id="6887" w:name="_Toc61126477"/>
      <w:bookmarkStart w:id="6888" w:name="_Toc67911893"/>
      <w:bookmarkStart w:id="6889" w:name="_Toc74841985"/>
      <w:bookmarkStart w:id="6890" w:name="_Toc76503765"/>
      <w:bookmarkStart w:id="6891" w:name="_Toc83041620"/>
      <w:bookmarkStart w:id="6892" w:name="_Toc89854016"/>
      <w:bookmarkStart w:id="6893" w:name="_Toc98668385"/>
      <w:bookmarkStart w:id="6894" w:name="_Toc130911525"/>
      <w:bookmarkStart w:id="6895" w:name="_Toc137374748"/>
      <w:bookmarkStart w:id="6896" w:name="_Toc210411677"/>
      <w:r w:rsidRPr="009202AA">
        <w:t>10.5.3.1</w:t>
      </w:r>
      <w:r w:rsidRPr="009202AA">
        <w:tab/>
        <w:t>General</w:t>
      </w:r>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6897" w:name="_Toc21096807"/>
      <w:bookmarkStart w:id="6898" w:name="_Toc29763774"/>
      <w:bookmarkStart w:id="6899" w:name="_Toc36030245"/>
      <w:bookmarkStart w:id="6900" w:name="_Toc37180145"/>
      <w:bookmarkStart w:id="6901" w:name="_Toc45869845"/>
      <w:bookmarkStart w:id="6902" w:name="_Toc52555651"/>
      <w:bookmarkStart w:id="6903" w:name="_Toc61126478"/>
      <w:bookmarkStart w:id="6904" w:name="_Toc67911894"/>
      <w:bookmarkStart w:id="6905" w:name="_Toc74841986"/>
      <w:bookmarkStart w:id="6906" w:name="_Toc76503766"/>
      <w:bookmarkStart w:id="6907" w:name="_Toc83041621"/>
      <w:bookmarkStart w:id="6908" w:name="_Toc89854017"/>
      <w:bookmarkStart w:id="6909" w:name="_Toc98668386"/>
      <w:bookmarkStart w:id="6910" w:name="_Toc130911526"/>
      <w:bookmarkStart w:id="6911" w:name="_Toc137374749"/>
      <w:bookmarkStart w:id="6912" w:name="_Toc210411678"/>
      <w:r w:rsidRPr="009202AA">
        <w:t>10.5.3.2</w:t>
      </w:r>
      <w:r w:rsidRPr="009202AA">
        <w:tab/>
        <w:t>Minimum requirement</w:t>
      </w:r>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6913" w:name="_Toc21096808"/>
      <w:bookmarkStart w:id="6914" w:name="_Toc29763775"/>
      <w:bookmarkStart w:id="6915" w:name="_Toc36030246"/>
      <w:bookmarkStart w:id="6916" w:name="_Toc37180146"/>
      <w:bookmarkStart w:id="6917" w:name="_Toc45869846"/>
      <w:bookmarkStart w:id="6918" w:name="_Toc52555652"/>
      <w:bookmarkStart w:id="6919" w:name="_Toc61126479"/>
      <w:bookmarkStart w:id="6920" w:name="_Toc67911895"/>
      <w:bookmarkStart w:id="6921" w:name="_Toc74841987"/>
      <w:bookmarkStart w:id="6922" w:name="_Toc76503767"/>
      <w:bookmarkStart w:id="6923" w:name="_Toc83041622"/>
      <w:bookmarkStart w:id="6924" w:name="_Toc89854018"/>
      <w:bookmarkStart w:id="6925" w:name="_Toc98668387"/>
      <w:bookmarkStart w:id="6926" w:name="_Toc130911527"/>
      <w:bookmarkStart w:id="6927" w:name="_Toc137374750"/>
      <w:bookmarkStart w:id="6928" w:name="_Toc210411679"/>
      <w:r w:rsidRPr="009202AA">
        <w:t>10.5.3.3</w:t>
      </w:r>
      <w:r w:rsidRPr="009202AA">
        <w:tab/>
        <w:t>Minimum requirement - Co-location with UTRA-TDD</w:t>
      </w:r>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6929" w:name="_Toc21096809"/>
      <w:bookmarkStart w:id="6930" w:name="_Toc29763776"/>
      <w:bookmarkStart w:id="6931" w:name="_Toc36030247"/>
      <w:bookmarkStart w:id="6932" w:name="_Toc37180147"/>
      <w:bookmarkStart w:id="6933" w:name="_Toc45869847"/>
      <w:bookmarkStart w:id="6934" w:name="_Toc52555653"/>
      <w:bookmarkStart w:id="6935" w:name="_Toc61126480"/>
      <w:bookmarkStart w:id="6936" w:name="_Toc67911896"/>
      <w:bookmarkStart w:id="6937" w:name="_Toc74841988"/>
      <w:bookmarkStart w:id="6938" w:name="_Toc76503768"/>
      <w:bookmarkStart w:id="6939" w:name="_Toc83041623"/>
      <w:bookmarkStart w:id="6940" w:name="_Toc89854019"/>
      <w:bookmarkStart w:id="6941" w:name="_Toc98668388"/>
      <w:bookmarkStart w:id="6942" w:name="_Toc130911528"/>
      <w:bookmarkStart w:id="6943" w:name="_Toc137374751"/>
      <w:bookmarkStart w:id="6944" w:name="_Toc210411680"/>
      <w:r w:rsidRPr="009202AA">
        <w:t>10.5.4</w:t>
      </w:r>
      <w:r w:rsidRPr="009202AA">
        <w:tab/>
        <w:t>Minimum requirement for single RAT E-UTRA operation</w:t>
      </w:r>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p>
    <w:p w14:paraId="7668F459" w14:textId="77777777" w:rsidR="004C4A70" w:rsidRPr="009202AA" w:rsidRDefault="004C4A70" w:rsidP="004C4A70">
      <w:pPr>
        <w:pStyle w:val="Heading4"/>
        <w:ind w:left="0" w:firstLine="0"/>
      </w:pPr>
      <w:bookmarkStart w:id="6945" w:name="_Toc21096810"/>
      <w:bookmarkStart w:id="6946" w:name="_Toc29763777"/>
      <w:bookmarkStart w:id="6947" w:name="_Toc36030248"/>
      <w:bookmarkStart w:id="6948" w:name="_Toc37180148"/>
      <w:bookmarkStart w:id="6949" w:name="_Toc45869848"/>
      <w:bookmarkStart w:id="6950" w:name="_Toc52555654"/>
      <w:bookmarkStart w:id="6951" w:name="_Toc61126481"/>
      <w:bookmarkStart w:id="6952" w:name="_Toc67911897"/>
      <w:bookmarkStart w:id="6953" w:name="_Toc74841989"/>
      <w:bookmarkStart w:id="6954" w:name="_Toc76503769"/>
      <w:bookmarkStart w:id="6955" w:name="_Toc83041624"/>
      <w:bookmarkStart w:id="6956" w:name="_Toc89854020"/>
      <w:bookmarkStart w:id="6957" w:name="_Toc98668389"/>
      <w:bookmarkStart w:id="6958" w:name="_Toc130911529"/>
      <w:bookmarkStart w:id="6959" w:name="_Toc137374752"/>
      <w:bookmarkStart w:id="6960" w:name="_Toc210411681"/>
      <w:r w:rsidRPr="009202AA">
        <w:t>10.5.4.1</w:t>
      </w:r>
      <w:r w:rsidRPr="009202AA">
        <w:tab/>
        <w:t>General</w:t>
      </w:r>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6961" w:name="_Toc21096811"/>
      <w:bookmarkStart w:id="6962" w:name="_Toc29763778"/>
      <w:bookmarkStart w:id="6963" w:name="_Toc36030249"/>
      <w:bookmarkStart w:id="6964" w:name="_Toc37180149"/>
      <w:bookmarkStart w:id="6965" w:name="_Toc45869849"/>
      <w:bookmarkStart w:id="6966" w:name="_Toc52555655"/>
      <w:bookmarkStart w:id="6967" w:name="_Toc61126482"/>
      <w:bookmarkStart w:id="6968" w:name="_Toc67911898"/>
      <w:bookmarkStart w:id="6969" w:name="_Toc74841990"/>
      <w:bookmarkStart w:id="6970" w:name="_Toc76503770"/>
      <w:bookmarkStart w:id="6971" w:name="_Toc83041625"/>
      <w:bookmarkStart w:id="6972" w:name="_Toc89854021"/>
      <w:bookmarkStart w:id="6973" w:name="_Toc98668390"/>
      <w:bookmarkStart w:id="6974" w:name="_Toc130911530"/>
      <w:bookmarkStart w:id="6975" w:name="_Toc137374753"/>
      <w:bookmarkStart w:id="6976" w:name="_Toc210411682"/>
      <w:r w:rsidRPr="009202AA">
        <w:t>10.5.4.2</w:t>
      </w:r>
      <w:r w:rsidRPr="009202AA">
        <w:tab/>
        <w:t>Minimum requirement</w:t>
      </w:r>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C82B2A"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C82B2A"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C82B2A"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C82B2A"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C82B2A"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C82B2A"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C82B2A"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C82B2A"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C82B2A"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C82B2A"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6977" w:name="_Toc21096812"/>
      <w:bookmarkStart w:id="6978" w:name="_Toc29763779"/>
      <w:bookmarkStart w:id="6979" w:name="_Toc36030250"/>
      <w:bookmarkStart w:id="6980" w:name="_Toc37180150"/>
      <w:bookmarkStart w:id="6981" w:name="_Toc45869850"/>
      <w:bookmarkStart w:id="6982" w:name="_Toc52555656"/>
      <w:bookmarkStart w:id="6983" w:name="_Toc61126483"/>
      <w:bookmarkStart w:id="6984" w:name="_Toc67911899"/>
      <w:bookmarkStart w:id="6985" w:name="_Toc74841991"/>
      <w:bookmarkStart w:id="6986" w:name="_Toc76503771"/>
      <w:bookmarkStart w:id="6987" w:name="_Toc83041626"/>
      <w:bookmarkStart w:id="6988" w:name="_Toc89854022"/>
      <w:bookmarkStart w:id="6989" w:name="_Toc98668391"/>
      <w:bookmarkStart w:id="6990" w:name="_Toc130911531"/>
      <w:bookmarkStart w:id="6991" w:name="_Toc137374754"/>
      <w:bookmarkStart w:id="6992" w:name="_Toc210411683"/>
      <w:r w:rsidRPr="009202AA">
        <w:t>10.6</w:t>
      </w:r>
      <w:r w:rsidRPr="009202AA">
        <w:tab/>
        <w:t>OTA Blocking</w:t>
      </w:r>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p>
    <w:p w14:paraId="74832A95" w14:textId="77777777" w:rsidR="004C4A70" w:rsidRPr="009202AA" w:rsidRDefault="004C4A70" w:rsidP="004C4A70">
      <w:pPr>
        <w:pStyle w:val="Heading3"/>
      </w:pPr>
      <w:bookmarkStart w:id="6993" w:name="_Toc21096813"/>
      <w:bookmarkStart w:id="6994" w:name="_Toc29763780"/>
      <w:bookmarkStart w:id="6995" w:name="_Toc36030251"/>
      <w:bookmarkStart w:id="6996" w:name="_Toc37180151"/>
      <w:bookmarkStart w:id="6997" w:name="_Toc45869851"/>
      <w:bookmarkStart w:id="6998" w:name="_Toc52555657"/>
      <w:bookmarkStart w:id="6999" w:name="_Toc61126484"/>
      <w:bookmarkStart w:id="7000" w:name="_Toc67911900"/>
      <w:bookmarkStart w:id="7001" w:name="_Toc74841992"/>
      <w:bookmarkStart w:id="7002" w:name="_Toc76503772"/>
      <w:bookmarkStart w:id="7003" w:name="_Toc83041627"/>
      <w:bookmarkStart w:id="7004" w:name="_Toc89854023"/>
      <w:bookmarkStart w:id="7005" w:name="_Toc98668392"/>
      <w:bookmarkStart w:id="7006" w:name="_Toc130911532"/>
      <w:bookmarkStart w:id="7007" w:name="_Toc137374755"/>
      <w:bookmarkStart w:id="7008" w:name="_Toc210411684"/>
      <w:r w:rsidRPr="009202AA">
        <w:t>10.6.1</w:t>
      </w:r>
      <w:r w:rsidRPr="009202AA">
        <w:tab/>
        <w:t>General</w:t>
      </w:r>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7009" w:name="_Toc21096814"/>
      <w:bookmarkStart w:id="7010" w:name="_Toc29763781"/>
      <w:bookmarkStart w:id="7011" w:name="_Toc36030252"/>
      <w:bookmarkStart w:id="7012" w:name="_Toc37180152"/>
      <w:bookmarkStart w:id="7013" w:name="_Toc45869852"/>
      <w:bookmarkStart w:id="7014" w:name="_Toc52555658"/>
      <w:bookmarkStart w:id="7015" w:name="_Toc61126485"/>
      <w:bookmarkStart w:id="7016" w:name="_Toc67911901"/>
      <w:bookmarkStart w:id="7017" w:name="_Toc74841993"/>
      <w:bookmarkStart w:id="7018" w:name="_Toc76503773"/>
      <w:bookmarkStart w:id="7019" w:name="_Toc83041628"/>
      <w:bookmarkStart w:id="7020" w:name="_Toc89854024"/>
      <w:bookmarkStart w:id="7021" w:name="_Toc98668393"/>
      <w:bookmarkStart w:id="7022" w:name="_Toc130911533"/>
      <w:bookmarkStart w:id="7023" w:name="_Toc137374756"/>
      <w:bookmarkStart w:id="7024" w:name="_Toc210411685"/>
      <w:r w:rsidRPr="009202AA">
        <w:t>10.6.2</w:t>
      </w:r>
      <w:r w:rsidRPr="009202AA">
        <w:tab/>
        <w:t>Minimum requirement for MSR operation</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p>
    <w:p w14:paraId="77A8EE5D" w14:textId="77777777" w:rsidR="004C4A70" w:rsidRPr="009202AA" w:rsidRDefault="004C4A70" w:rsidP="004C4A70">
      <w:pPr>
        <w:pStyle w:val="Heading4"/>
      </w:pPr>
      <w:bookmarkStart w:id="7025" w:name="_Toc21096815"/>
      <w:bookmarkStart w:id="7026" w:name="_Toc29763782"/>
      <w:bookmarkStart w:id="7027" w:name="_Toc36030253"/>
      <w:bookmarkStart w:id="7028" w:name="_Toc37180153"/>
      <w:bookmarkStart w:id="7029" w:name="_Toc45869853"/>
      <w:bookmarkStart w:id="7030" w:name="_Toc52555659"/>
      <w:bookmarkStart w:id="7031" w:name="_Toc61126486"/>
      <w:bookmarkStart w:id="7032" w:name="_Toc67911902"/>
      <w:bookmarkStart w:id="7033" w:name="_Toc74841994"/>
      <w:bookmarkStart w:id="7034" w:name="_Toc76503774"/>
      <w:bookmarkStart w:id="7035" w:name="_Toc83041629"/>
      <w:bookmarkStart w:id="7036" w:name="_Toc89854025"/>
      <w:bookmarkStart w:id="7037" w:name="_Toc98668394"/>
      <w:bookmarkStart w:id="7038" w:name="_Toc130911534"/>
      <w:bookmarkStart w:id="7039" w:name="_Toc137374757"/>
      <w:bookmarkStart w:id="7040" w:name="_Toc210411686"/>
      <w:r w:rsidRPr="009202AA">
        <w:t>10.6.2.1</w:t>
      </w:r>
      <w:r w:rsidRPr="009202AA">
        <w:tab/>
        <w:t>General minimum requirement</w:t>
      </w:r>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pt" o:ole="">
            <v:imagedata r:id="rId188" o:title=""/>
          </v:shape>
          <o:OLEObject Type="Embed" ProgID="Equation.3" ShapeID="_x0000_i1117" DrawAspect="Content" ObjectID="_1821180498"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7041" w:name="_Toc21096816"/>
      <w:bookmarkStart w:id="7042" w:name="_Toc29763783"/>
      <w:bookmarkStart w:id="7043" w:name="_Toc36030254"/>
      <w:bookmarkStart w:id="7044" w:name="_Toc37180154"/>
      <w:bookmarkStart w:id="7045" w:name="_Toc45869854"/>
      <w:bookmarkStart w:id="7046" w:name="_Toc52555660"/>
      <w:bookmarkStart w:id="7047" w:name="_Toc61126487"/>
      <w:bookmarkStart w:id="7048" w:name="_Toc67911903"/>
      <w:bookmarkStart w:id="7049" w:name="_Toc74841995"/>
      <w:bookmarkStart w:id="7050" w:name="_Toc76503775"/>
      <w:bookmarkStart w:id="7051" w:name="_Toc83041630"/>
      <w:bookmarkStart w:id="7052" w:name="_Toc89854026"/>
      <w:bookmarkStart w:id="7053" w:name="_Toc98668395"/>
      <w:bookmarkStart w:id="7054" w:name="_Toc130911535"/>
      <w:bookmarkStart w:id="7055" w:name="_Toc137374758"/>
      <w:bookmarkStart w:id="7056" w:name="_Toc210411687"/>
      <w:r w:rsidRPr="009202AA">
        <w:t>10.6.2.2</w:t>
      </w:r>
      <w:r w:rsidRPr="009202AA">
        <w:tab/>
        <w:t>Co-location minimum requirement</w:t>
      </w:r>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7057"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7057"/>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7058" w:name="_Toc21096817"/>
      <w:bookmarkStart w:id="7059" w:name="_Toc29763784"/>
      <w:bookmarkStart w:id="7060" w:name="_Toc36030255"/>
      <w:bookmarkStart w:id="7061" w:name="_Toc37180155"/>
      <w:bookmarkStart w:id="7062" w:name="_Toc45869855"/>
      <w:bookmarkStart w:id="7063" w:name="_Toc52555661"/>
      <w:bookmarkStart w:id="7064" w:name="_Toc61126488"/>
      <w:bookmarkStart w:id="7065" w:name="_Toc67911904"/>
      <w:bookmarkStart w:id="7066" w:name="_Toc74841996"/>
      <w:bookmarkStart w:id="7067" w:name="_Toc76503776"/>
      <w:bookmarkStart w:id="7068" w:name="_Toc83041631"/>
      <w:bookmarkStart w:id="7069" w:name="_Toc89854027"/>
      <w:bookmarkStart w:id="7070" w:name="_Toc98668396"/>
      <w:bookmarkStart w:id="7071" w:name="_Toc130911536"/>
      <w:bookmarkStart w:id="7072" w:name="_Toc137374759"/>
      <w:bookmarkStart w:id="7073" w:name="_Toc210411688"/>
      <w:r w:rsidRPr="009202AA">
        <w:t>10.6.3</w:t>
      </w:r>
      <w:r w:rsidRPr="009202AA">
        <w:tab/>
        <w:t>Minimum requirement for single RAT UTRA operation</w:t>
      </w:r>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p>
    <w:p w14:paraId="5128495B" w14:textId="77777777" w:rsidR="004C4A70" w:rsidRPr="009202AA" w:rsidRDefault="004C4A70" w:rsidP="004C4A70">
      <w:pPr>
        <w:pStyle w:val="Heading4"/>
      </w:pPr>
      <w:bookmarkStart w:id="7074" w:name="_Toc21096818"/>
      <w:bookmarkStart w:id="7075" w:name="_Toc29763785"/>
      <w:bookmarkStart w:id="7076" w:name="_Toc36030256"/>
      <w:bookmarkStart w:id="7077" w:name="_Toc37180156"/>
      <w:bookmarkStart w:id="7078" w:name="_Toc45869856"/>
      <w:bookmarkStart w:id="7079" w:name="_Toc52555662"/>
      <w:bookmarkStart w:id="7080" w:name="_Toc61126489"/>
      <w:bookmarkStart w:id="7081" w:name="_Toc67911905"/>
      <w:bookmarkStart w:id="7082" w:name="_Toc74841997"/>
      <w:bookmarkStart w:id="7083" w:name="_Toc76503777"/>
      <w:bookmarkStart w:id="7084" w:name="_Toc83041632"/>
      <w:bookmarkStart w:id="7085" w:name="_Toc89854028"/>
      <w:bookmarkStart w:id="7086" w:name="_Toc98668397"/>
      <w:bookmarkStart w:id="7087" w:name="_Toc130911537"/>
      <w:bookmarkStart w:id="7088" w:name="_Toc137374760"/>
      <w:bookmarkStart w:id="7089" w:name="_Toc210411689"/>
      <w:r w:rsidRPr="009202AA">
        <w:t>10.6.3.1</w:t>
      </w:r>
      <w:r w:rsidRPr="009202AA">
        <w:tab/>
        <w:t>General minimum requirement</w:t>
      </w:r>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7090" w:name="_Toc21096819"/>
      <w:bookmarkStart w:id="7091" w:name="_Toc29763786"/>
      <w:bookmarkStart w:id="7092" w:name="_Toc36030257"/>
      <w:bookmarkStart w:id="7093" w:name="_Toc37180157"/>
      <w:bookmarkStart w:id="7094" w:name="_Toc45869857"/>
      <w:bookmarkStart w:id="7095" w:name="_Toc52555663"/>
      <w:bookmarkStart w:id="7096" w:name="_Toc61126490"/>
      <w:bookmarkStart w:id="7097" w:name="_Toc67911906"/>
      <w:bookmarkStart w:id="7098" w:name="_Toc74841998"/>
      <w:bookmarkStart w:id="7099" w:name="_Toc76503778"/>
      <w:bookmarkStart w:id="7100" w:name="_Toc83041633"/>
      <w:bookmarkStart w:id="7101" w:name="_Toc89854029"/>
      <w:bookmarkStart w:id="7102" w:name="_Toc98668398"/>
      <w:bookmarkStart w:id="7103" w:name="_Toc130911538"/>
      <w:bookmarkStart w:id="7104" w:name="_Toc137374761"/>
      <w:bookmarkStart w:id="7105" w:name="_Toc210411690"/>
      <w:r w:rsidRPr="009202AA">
        <w:t>10.6.3.2</w:t>
      </w:r>
      <w:r w:rsidRPr="009202AA">
        <w:tab/>
        <w:t>Co-location minimum requirement</w:t>
      </w:r>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7106" w:name="_Toc21096820"/>
      <w:bookmarkStart w:id="7107" w:name="_Toc29763787"/>
      <w:bookmarkStart w:id="7108" w:name="_Toc36030258"/>
      <w:bookmarkStart w:id="7109" w:name="_Toc37180158"/>
      <w:bookmarkStart w:id="7110" w:name="_Toc45869858"/>
      <w:bookmarkStart w:id="7111" w:name="_Toc52555664"/>
      <w:bookmarkStart w:id="7112" w:name="_Toc61126491"/>
      <w:bookmarkStart w:id="7113" w:name="_Toc67911907"/>
      <w:bookmarkStart w:id="7114" w:name="_Toc74841999"/>
      <w:bookmarkStart w:id="7115" w:name="_Toc76503779"/>
      <w:bookmarkStart w:id="7116" w:name="_Toc83041634"/>
      <w:bookmarkStart w:id="7117" w:name="_Toc89854030"/>
      <w:bookmarkStart w:id="7118" w:name="_Toc98668399"/>
      <w:bookmarkStart w:id="7119" w:name="_Toc130911539"/>
      <w:bookmarkStart w:id="7120" w:name="_Toc137374762"/>
      <w:bookmarkStart w:id="7121" w:name="_Toc210411691"/>
      <w:r w:rsidRPr="009202AA">
        <w:t>10.6.4</w:t>
      </w:r>
      <w:r w:rsidRPr="009202AA">
        <w:tab/>
        <w:t>Minimum requirement for single RAT E-UTRA operation</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p>
    <w:p w14:paraId="6A3229D3" w14:textId="77777777" w:rsidR="004C4A70" w:rsidRPr="009202AA" w:rsidRDefault="004C4A70" w:rsidP="004C4A70">
      <w:pPr>
        <w:pStyle w:val="Heading4"/>
      </w:pPr>
      <w:bookmarkStart w:id="7122" w:name="_Toc21096821"/>
      <w:bookmarkStart w:id="7123" w:name="_Toc29763788"/>
      <w:bookmarkStart w:id="7124" w:name="_Toc36030259"/>
      <w:bookmarkStart w:id="7125" w:name="_Toc37180159"/>
      <w:bookmarkStart w:id="7126" w:name="_Toc45869859"/>
      <w:bookmarkStart w:id="7127" w:name="_Toc52555665"/>
      <w:bookmarkStart w:id="7128" w:name="_Toc61126492"/>
      <w:bookmarkStart w:id="7129" w:name="_Toc67911908"/>
      <w:bookmarkStart w:id="7130" w:name="_Toc74842000"/>
      <w:bookmarkStart w:id="7131" w:name="_Toc76503780"/>
      <w:bookmarkStart w:id="7132" w:name="_Toc83041635"/>
      <w:bookmarkStart w:id="7133" w:name="_Toc89854031"/>
      <w:bookmarkStart w:id="7134" w:name="_Toc98668400"/>
      <w:bookmarkStart w:id="7135" w:name="_Toc130911540"/>
      <w:bookmarkStart w:id="7136" w:name="_Toc137374763"/>
      <w:bookmarkStart w:id="7137" w:name="_Toc210411692"/>
      <w:r w:rsidRPr="009202AA">
        <w:t>10.6.4.1</w:t>
      </w:r>
      <w:r w:rsidRPr="009202AA">
        <w:tab/>
        <w:t>General minimum requirement</w:t>
      </w:r>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7138" w:name="_Toc21096822"/>
      <w:bookmarkStart w:id="7139" w:name="_Toc29763789"/>
      <w:bookmarkStart w:id="7140" w:name="_Toc36030260"/>
      <w:bookmarkStart w:id="7141" w:name="_Toc37180160"/>
      <w:bookmarkStart w:id="7142" w:name="_Toc45869860"/>
      <w:bookmarkStart w:id="7143" w:name="_Toc52555666"/>
      <w:bookmarkStart w:id="7144" w:name="_Toc61126493"/>
      <w:bookmarkStart w:id="7145" w:name="_Toc67911909"/>
      <w:bookmarkStart w:id="7146" w:name="_Toc74842001"/>
      <w:bookmarkStart w:id="7147" w:name="_Toc76503781"/>
      <w:bookmarkStart w:id="7148" w:name="_Toc83041636"/>
      <w:bookmarkStart w:id="7149" w:name="_Toc89854032"/>
      <w:bookmarkStart w:id="7150" w:name="_Toc98668401"/>
      <w:bookmarkStart w:id="7151" w:name="_Toc130911541"/>
      <w:bookmarkStart w:id="7152" w:name="_Toc137374764"/>
      <w:bookmarkStart w:id="7153" w:name="_Toc210411693"/>
      <w:r w:rsidRPr="009202AA">
        <w:t>10.6.4.2</w:t>
      </w:r>
      <w:r w:rsidRPr="009202AA">
        <w:tab/>
        <w:t>Co-location minimum requirement</w:t>
      </w:r>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877129" w:rsidRPr="009202AA" w14:paraId="173962B9" w14:textId="77777777" w:rsidTr="004C4A70">
        <w:trPr>
          <w:gridAfter w:val="1"/>
          <w:wAfter w:w="10" w:type="dxa"/>
          <w:jc w:val="center"/>
        </w:trPr>
        <w:tc>
          <w:tcPr>
            <w:tcW w:w="1918" w:type="dxa"/>
          </w:tcPr>
          <w:p w14:paraId="6C64EF6E" w14:textId="77777777" w:rsidR="00877129" w:rsidRPr="009202AA" w:rsidRDefault="00877129" w:rsidP="00877129">
            <w:pPr>
              <w:pStyle w:val="TAL"/>
              <w:rPr>
                <w:rFonts w:cs="Arial"/>
                <w:lang w:eastAsia="zh-CN"/>
              </w:rPr>
            </w:pPr>
            <w:r w:rsidRPr="009202AA">
              <w:rPr>
                <w:rFonts w:cs="Arial"/>
                <w:lang w:eastAsia="zh-CN"/>
              </w:rPr>
              <w:t>NR band n96</w:t>
            </w:r>
          </w:p>
        </w:tc>
        <w:tc>
          <w:tcPr>
            <w:tcW w:w="1657" w:type="dxa"/>
            <w:vAlign w:val="center"/>
          </w:tcPr>
          <w:p w14:paraId="774240B3" w14:textId="77777777" w:rsidR="00877129" w:rsidRPr="009202AA" w:rsidRDefault="00877129" w:rsidP="00877129">
            <w:pPr>
              <w:pStyle w:val="TAC"/>
              <w:rPr>
                <w:rFonts w:cs="Arial"/>
                <w:lang w:eastAsia="ko-KR"/>
              </w:rPr>
            </w:pPr>
            <w:r w:rsidRPr="009202AA">
              <w:rPr>
                <w:rFonts w:cs="Arial"/>
                <w:lang w:eastAsia="ko-KR"/>
              </w:rPr>
              <w:t>5925 - 7125</w:t>
            </w:r>
          </w:p>
        </w:tc>
        <w:tc>
          <w:tcPr>
            <w:tcW w:w="1082" w:type="dxa"/>
            <w:vAlign w:val="center"/>
          </w:tcPr>
          <w:p w14:paraId="43B9090A" w14:textId="76D42092" w:rsidR="00877129" w:rsidRPr="009202AA" w:rsidRDefault="00877129" w:rsidP="00877129">
            <w:pPr>
              <w:pStyle w:val="TAC"/>
              <w:rPr>
                <w:lang w:eastAsia="ja-JP"/>
              </w:rPr>
            </w:pPr>
            <w:r w:rsidRPr="00A07690">
              <w:rPr>
                <w:lang w:eastAsia="ja-JP"/>
              </w:rPr>
              <w:t>N/A</w:t>
            </w:r>
          </w:p>
        </w:tc>
        <w:tc>
          <w:tcPr>
            <w:tcW w:w="1134" w:type="dxa"/>
            <w:vAlign w:val="center"/>
          </w:tcPr>
          <w:p w14:paraId="2C9CA1C5" w14:textId="61A2E625" w:rsidR="00877129" w:rsidRPr="009202AA" w:rsidRDefault="00877129" w:rsidP="00877129">
            <w:pPr>
              <w:pStyle w:val="TAC"/>
              <w:rPr>
                <w:lang w:eastAsia="ja-JP"/>
              </w:rPr>
            </w:pPr>
            <w:r w:rsidRPr="00A07690">
              <w:rPr>
                <w:lang w:eastAsia="ja-JP"/>
              </w:rPr>
              <w:t>+38</w:t>
            </w:r>
          </w:p>
        </w:tc>
        <w:tc>
          <w:tcPr>
            <w:tcW w:w="1134" w:type="dxa"/>
            <w:vAlign w:val="center"/>
          </w:tcPr>
          <w:p w14:paraId="0FF6D3F1" w14:textId="77777777" w:rsidR="00877129" w:rsidRPr="009202AA" w:rsidRDefault="00877129" w:rsidP="00877129">
            <w:pPr>
              <w:pStyle w:val="TAC"/>
              <w:rPr>
                <w:lang w:eastAsia="ja-JP"/>
              </w:rPr>
            </w:pPr>
            <w:r w:rsidRPr="009202AA">
              <w:rPr>
                <w:lang w:eastAsia="ja-JP"/>
              </w:rPr>
              <w:t>+24</w:t>
            </w:r>
          </w:p>
        </w:tc>
        <w:tc>
          <w:tcPr>
            <w:tcW w:w="1701" w:type="dxa"/>
            <w:vAlign w:val="center"/>
          </w:tcPr>
          <w:p w14:paraId="0B2D8212" w14:textId="77777777" w:rsidR="00877129" w:rsidRPr="009202AA" w:rsidRDefault="00877129" w:rsidP="008771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877129" w:rsidRPr="009202AA" w:rsidRDefault="00877129" w:rsidP="00877129">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7154" w:name="_Toc21096823"/>
      <w:bookmarkStart w:id="7155" w:name="_Toc29763790"/>
      <w:bookmarkStart w:id="7156" w:name="_Toc36030261"/>
      <w:bookmarkStart w:id="7157" w:name="_Toc37180161"/>
      <w:bookmarkStart w:id="7158" w:name="_Toc45869861"/>
      <w:bookmarkStart w:id="7159" w:name="_Toc52555667"/>
      <w:bookmarkStart w:id="7160" w:name="_Toc61126494"/>
      <w:bookmarkStart w:id="7161" w:name="_Toc67911910"/>
      <w:bookmarkStart w:id="7162" w:name="_Toc74842002"/>
      <w:bookmarkStart w:id="7163" w:name="_Toc76503782"/>
      <w:bookmarkStart w:id="7164" w:name="_Toc83041637"/>
      <w:bookmarkStart w:id="7165" w:name="_Toc89854033"/>
      <w:bookmarkStart w:id="7166" w:name="_Toc98668402"/>
      <w:bookmarkStart w:id="7167" w:name="_Toc130911542"/>
      <w:bookmarkStart w:id="7168" w:name="_Toc137374765"/>
      <w:bookmarkStart w:id="7169" w:name="_Toc210411694"/>
      <w:r w:rsidRPr="009202AA">
        <w:t>10.7</w:t>
      </w:r>
      <w:r w:rsidRPr="009202AA">
        <w:tab/>
        <w:t>OTA Receiver spurious emissions</w:t>
      </w:r>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p>
    <w:p w14:paraId="18AD178C" w14:textId="77777777" w:rsidR="004C4A70" w:rsidRPr="009202AA" w:rsidRDefault="004C4A70" w:rsidP="004C4A70">
      <w:pPr>
        <w:pStyle w:val="Heading3"/>
      </w:pPr>
      <w:bookmarkStart w:id="7170" w:name="_Toc21096824"/>
      <w:bookmarkStart w:id="7171" w:name="_Toc29763791"/>
      <w:bookmarkStart w:id="7172" w:name="_Toc36030262"/>
      <w:bookmarkStart w:id="7173" w:name="_Toc37180162"/>
      <w:bookmarkStart w:id="7174" w:name="_Toc45869862"/>
      <w:bookmarkStart w:id="7175" w:name="_Toc52555668"/>
      <w:bookmarkStart w:id="7176" w:name="_Toc61126495"/>
      <w:bookmarkStart w:id="7177" w:name="_Toc67911911"/>
      <w:bookmarkStart w:id="7178" w:name="_Toc74842003"/>
      <w:bookmarkStart w:id="7179" w:name="_Toc76503783"/>
      <w:bookmarkStart w:id="7180" w:name="_Toc83041638"/>
      <w:bookmarkStart w:id="7181" w:name="_Toc89854034"/>
      <w:bookmarkStart w:id="7182" w:name="_Toc98668403"/>
      <w:bookmarkStart w:id="7183" w:name="_Toc130911543"/>
      <w:bookmarkStart w:id="7184" w:name="_Toc137374766"/>
      <w:bookmarkStart w:id="7185" w:name="_Toc210411695"/>
      <w:r w:rsidRPr="009202AA">
        <w:t>10.7.1</w:t>
      </w:r>
      <w:r w:rsidRPr="009202AA">
        <w:tab/>
        <w:t>General</w:t>
      </w:r>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7186" w:name="_Toc21096825"/>
      <w:bookmarkStart w:id="7187" w:name="_Toc29763792"/>
      <w:bookmarkStart w:id="7188" w:name="_Toc36030263"/>
      <w:bookmarkStart w:id="7189" w:name="_Toc37180163"/>
      <w:bookmarkStart w:id="7190" w:name="_Toc45869863"/>
      <w:bookmarkStart w:id="7191" w:name="_Toc52555669"/>
      <w:bookmarkStart w:id="7192" w:name="_Toc61126496"/>
      <w:bookmarkStart w:id="7193" w:name="_Toc67911912"/>
      <w:bookmarkStart w:id="7194" w:name="_Toc74842004"/>
      <w:bookmarkStart w:id="7195" w:name="_Toc76503784"/>
      <w:bookmarkStart w:id="7196" w:name="_Toc83041639"/>
      <w:bookmarkStart w:id="7197" w:name="_Toc89854035"/>
      <w:bookmarkStart w:id="7198" w:name="_Toc98668404"/>
      <w:bookmarkStart w:id="7199" w:name="_Toc130911544"/>
      <w:bookmarkStart w:id="7200" w:name="_Toc137374767"/>
      <w:bookmarkStart w:id="7201" w:name="_Toc210411696"/>
      <w:r w:rsidRPr="009202AA">
        <w:t>10.7.2</w:t>
      </w:r>
      <w:r w:rsidRPr="009202AA">
        <w:tab/>
        <w:t>Minimum requirement for MSR operation</w:t>
      </w:r>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p>
    <w:p w14:paraId="2DAD926C" w14:textId="77777777" w:rsidR="004C4A70" w:rsidRPr="009202AA" w:rsidRDefault="004C4A70" w:rsidP="004C4A70">
      <w:pPr>
        <w:pStyle w:val="Heading3"/>
      </w:pPr>
      <w:bookmarkStart w:id="7202" w:name="_Toc21096826"/>
      <w:bookmarkStart w:id="7203" w:name="_Toc29763793"/>
      <w:bookmarkStart w:id="7204" w:name="_Toc36030264"/>
      <w:bookmarkStart w:id="7205" w:name="_Toc37180164"/>
      <w:bookmarkStart w:id="7206" w:name="_Toc45869864"/>
      <w:bookmarkStart w:id="7207" w:name="_Toc52555670"/>
      <w:bookmarkStart w:id="7208" w:name="_Toc61126497"/>
      <w:bookmarkStart w:id="7209" w:name="_Toc67911913"/>
      <w:bookmarkStart w:id="7210" w:name="_Toc74842005"/>
      <w:bookmarkStart w:id="7211" w:name="_Toc76503785"/>
      <w:bookmarkStart w:id="7212" w:name="_Toc83041640"/>
      <w:bookmarkStart w:id="7213" w:name="_Toc89854036"/>
      <w:bookmarkStart w:id="7214" w:name="_Toc98668405"/>
      <w:bookmarkStart w:id="7215" w:name="_Toc130911545"/>
      <w:bookmarkStart w:id="7216" w:name="_Toc137374768"/>
      <w:bookmarkStart w:id="7217" w:name="_Toc210411697"/>
      <w:r w:rsidRPr="009202AA">
        <w:t>10.7.2.1</w:t>
      </w:r>
      <w:r w:rsidRPr="009202AA">
        <w:tab/>
        <w:t>General minimum requirement</w:t>
      </w:r>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7218" w:name="_Toc21096827"/>
      <w:bookmarkStart w:id="7219" w:name="_Toc29763794"/>
      <w:bookmarkStart w:id="7220" w:name="_Toc36030265"/>
      <w:bookmarkStart w:id="7221" w:name="_Toc37180165"/>
      <w:bookmarkStart w:id="7222" w:name="_Toc45869865"/>
      <w:bookmarkStart w:id="7223" w:name="_Toc52555671"/>
      <w:bookmarkStart w:id="7224" w:name="_Toc61126498"/>
      <w:bookmarkStart w:id="7225" w:name="_Toc67911914"/>
      <w:bookmarkStart w:id="7226" w:name="_Toc74842006"/>
      <w:bookmarkStart w:id="7227" w:name="_Toc76503786"/>
      <w:bookmarkStart w:id="7228" w:name="_Toc83041641"/>
      <w:bookmarkStart w:id="7229" w:name="_Toc89854037"/>
      <w:bookmarkStart w:id="7230" w:name="_Toc98668406"/>
      <w:bookmarkStart w:id="7231" w:name="_Toc130911546"/>
      <w:bookmarkStart w:id="7232" w:name="_Toc137374769"/>
      <w:bookmarkStart w:id="7233" w:name="_Toc210411698"/>
      <w:r w:rsidRPr="009202AA">
        <w:t>10.7.3</w:t>
      </w:r>
      <w:r w:rsidRPr="009202AA">
        <w:tab/>
        <w:t>Minimum requirement for single RAT UTRA operation</w:t>
      </w:r>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7234" w:name="_Toc21096828"/>
      <w:bookmarkStart w:id="7235" w:name="_Toc29763795"/>
      <w:bookmarkStart w:id="7236" w:name="_Toc36030266"/>
      <w:bookmarkStart w:id="7237" w:name="_Toc37180166"/>
      <w:bookmarkStart w:id="7238" w:name="_Toc45869866"/>
      <w:bookmarkStart w:id="7239" w:name="_Toc52555672"/>
      <w:bookmarkStart w:id="7240" w:name="_Toc61126499"/>
      <w:bookmarkStart w:id="7241" w:name="_Toc67911915"/>
      <w:bookmarkStart w:id="7242" w:name="_Toc74842007"/>
      <w:bookmarkStart w:id="7243" w:name="_Toc76503787"/>
      <w:bookmarkStart w:id="7244" w:name="_Toc83041642"/>
      <w:bookmarkStart w:id="7245" w:name="_Toc89854038"/>
      <w:bookmarkStart w:id="7246" w:name="_Toc98668407"/>
      <w:bookmarkStart w:id="7247" w:name="_Toc130911547"/>
      <w:bookmarkStart w:id="7248" w:name="_Toc137374770"/>
      <w:bookmarkStart w:id="7249" w:name="_Toc210411699"/>
      <w:r w:rsidRPr="009202AA">
        <w:t>10.7.4</w:t>
      </w:r>
      <w:r w:rsidRPr="009202AA">
        <w:tab/>
        <w:t>Minimum requirement for single RAT E-UTRA operation</w:t>
      </w:r>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7250" w:name="_Toc21096829"/>
      <w:bookmarkStart w:id="7251" w:name="_Toc29763796"/>
      <w:bookmarkStart w:id="7252" w:name="_Toc36030267"/>
      <w:bookmarkStart w:id="7253" w:name="_Toc37180167"/>
      <w:bookmarkStart w:id="7254" w:name="_Toc45869867"/>
      <w:bookmarkStart w:id="7255" w:name="_Toc52555673"/>
      <w:bookmarkStart w:id="7256" w:name="_Toc61126500"/>
      <w:bookmarkStart w:id="7257" w:name="_Toc67911916"/>
      <w:bookmarkStart w:id="7258" w:name="_Toc74842008"/>
      <w:bookmarkStart w:id="7259" w:name="_Toc76503788"/>
      <w:bookmarkStart w:id="7260" w:name="_Toc83041643"/>
      <w:bookmarkStart w:id="7261" w:name="_Toc89854039"/>
      <w:bookmarkStart w:id="7262" w:name="_Toc98668408"/>
      <w:bookmarkStart w:id="7263" w:name="_Toc130911548"/>
      <w:bookmarkStart w:id="7264" w:name="_Toc137374771"/>
      <w:bookmarkStart w:id="7265" w:name="_Toc210411700"/>
      <w:r w:rsidRPr="009202AA">
        <w:t>10.8</w:t>
      </w:r>
      <w:r w:rsidRPr="009202AA">
        <w:tab/>
        <w:t>OTA Receiver intermodulation</w:t>
      </w:r>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p>
    <w:p w14:paraId="6DB415E7" w14:textId="77777777" w:rsidR="004C4A70" w:rsidRPr="009202AA" w:rsidRDefault="004C4A70" w:rsidP="004C4A70">
      <w:pPr>
        <w:pStyle w:val="Heading3"/>
        <w:ind w:left="0" w:firstLine="0"/>
      </w:pPr>
      <w:bookmarkStart w:id="7266" w:name="_Toc21096830"/>
      <w:bookmarkStart w:id="7267" w:name="_Toc29763797"/>
      <w:bookmarkStart w:id="7268" w:name="_Toc36030268"/>
      <w:bookmarkStart w:id="7269" w:name="_Toc37180168"/>
      <w:bookmarkStart w:id="7270" w:name="_Toc45869868"/>
      <w:bookmarkStart w:id="7271" w:name="_Toc52555674"/>
      <w:bookmarkStart w:id="7272" w:name="_Toc61126501"/>
      <w:bookmarkStart w:id="7273" w:name="_Toc67911917"/>
      <w:bookmarkStart w:id="7274" w:name="_Toc74842009"/>
      <w:bookmarkStart w:id="7275" w:name="_Toc76503789"/>
      <w:bookmarkStart w:id="7276" w:name="_Toc83041644"/>
      <w:bookmarkStart w:id="7277" w:name="_Toc89854040"/>
      <w:bookmarkStart w:id="7278" w:name="_Toc98668409"/>
      <w:bookmarkStart w:id="7279" w:name="_Toc130911549"/>
      <w:bookmarkStart w:id="7280" w:name="_Toc137374772"/>
      <w:bookmarkStart w:id="7281" w:name="_Toc210411701"/>
      <w:r w:rsidRPr="009202AA">
        <w:t>10.8.1</w:t>
      </w:r>
      <w:r w:rsidRPr="009202AA">
        <w:tab/>
        <w:t>General</w:t>
      </w:r>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7282" w:name="_Toc21096831"/>
      <w:bookmarkStart w:id="7283" w:name="_Toc29763798"/>
      <w:bookmarkStart w:id="7284" w:name="_Toc36030269"/>
      <w:bookmarkStart w:id="7285" w:name="_Toc37180169"/>
      <w:bookmarkStart w:id="7286" w:name="_Toc45869869"/>
      <w:bookmarkStart w:id="7287" w:name="_Toc52555675"/>
      <w:bookmarkStart w:id="7288" w:name="_Toc61126502"/>
      <w:bookmarkStart w:id="7289" w:name="_Toc67911918"/>
      <w:bookmarkStart w:id="7290" w:name="_Toc74842010"/>
      <w:bookmarkStart w:id="7291" w:name="_Toc76503790"/>
      <w:bookmarkStart w:id="7292" w:name="_Toc83041645"/>
      <w:bookmarkStart w:id="7293" w:name="_Toc89854041"/>
      <w:bookmarkStart w:id="7294" w:name="_Toc98668410"/>
      <w:bookmarkStart w:id="7295" w:name="_Toc130911550"/>
      <w:bookmarkStart w:id="7296" w:name="_Toc137374773"/>
      <w:bookmarkStart w:id="7297" w:name="_Toc210411702"/>
      <w:r w:rsidRPr="009202AA">
        <w:t>10.8.2</w:t>
      </w:r>
      <w:r w:rsidRPr="009202AA">
        <w:tab/>
        <w:t>Minimum requirement for MSR operation</w:t>
      </w:r>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p>
    <w:p w14:paraId="66E5EC9E" w14:textId="77777777" w:rsidR="004C4A70" w:rsidRPr="009202AA" w:rsidRDefault="004C4A70" w:rsidP="004C4A70">
      <w:pPr>
        <w:pStyle w:val="Heading4"/>
        <w:ind w:left="864" w:hanging="864"/>
      </w:pPr>
      <w:bookmarkStart w:id="7298" w:name="_Toc21096832"/>
      <w:bookmarkStart w:id="7299" w:name="_Toc29763799"/>
      <w:bookmarkStart w:id="7300" w:name="_Toc36030270"/>
      <w:bookmarkStart w:id="7301" w:name="_Toc37180170"/>
      <w:bookmarkStart w:id="7302" w:name="_Toc45869870"/>
      <w:bookmarkStart w:id="7303" w:name="_Toc52555676"/>
      <w:bookmarkStart w:id="7304" w:name="_Toc61126503"/>
      <w:bookmarkStart w:id="7305" w:name="_Toc67911919"/>
      <w:bookmarkStart w:id="7306" w:name="_Toc74842011"/>
      <w:bookmarkStart w:id="7307" w:name="_Toc76503791"/>
      <w:bookmarkStart w:id="7308" w:name="_Toc83041646"/>
      <w:bookmarkStart w:id="7309" w:name="_Toc89854042"/>
      <w:bookmarkStart w:id="7310" w:name="_Toc98668411"/>
      <w:bookmarkStart w:id="7311" w:name="_Toc130911551"/>
      <w:bookmarkStart w:id="7312" w:name="_Toc137374774"/>
      <w:bookmarkStart w:id="7313" w:name="_Toc210411703"/>
      <w:r w:rsidRPr="009202AA">
        <w:t>10.8.2.1</w:t>
      </w:r>
      <w:r w:rsidRPr="009202AA">
        <w:tab/>
        <w:t>General intermodulation minimum requirement</w:t>
      </w:r>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7314" w:name="_Toc21096833"/>
      <w:bookmarkStart w:id="7315" w:name="_Toc29763800"/>
      <w:bookmarkStart w:id="7316" w:name="_Toc36030271"/>
      <w:bookmarkStart w:id="7317" w:name="_Toc37180171"/>
      <w:bookmarkStart w:id="7318" w:name="_Toc45869871"/>
      <w:bookmarkStart w:id="7319" w:name="_Toc52555677"/>
      <w:bookmarkStart w:id="7320" w:name="_Toc61126504"/>
      <w:bookmarkStart w:id="7321" w:name="_Toc67911920"/>
      <w:bookmarkStart w:id="7322" w:name="_Toc74842012"/>
      <w:bookmarkStart w:id="7323" w:name="_Toc76503792"/>
      <w:bookmarkStart w:id="7324" w:name="_Toc83041647"/>
      <w:bookmarkStart w:id="7325" w:name="_Toc89854043"/>
      <w:bookmarkStart w:id="7326" w:name="_Toc98668412"/>
      <w:bookmarkStart w:id="7327" w:name="_Toc130911552"/>
      <w:bookmarkStart w:id="7328" w:name="_Toc137374775"/>
      <w:bookmarkStart w:id="7329" w:name="_Toc210411704"/>
      <w:r w:rsidRPr="009202AA">
        <w:t>10.8.2.2</w:t>
      </w:r>
      <w:r w:rsidRPr="009202AA">
        <w:tab/>
        <w:t>General narrowband intermodulation minimum requirement</w:t>
      </w:r>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C82B2A"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C82B2A"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C82B2A"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C82B2A"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C82B2A"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C82B2A"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C82B2A"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C82B2A"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C82B2A"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7330" w:name="_Toc21096834"/>
      <w:bookmarkStart w:id="7331" w:name="_Toc29763801"/>
      <w:bookmarkStart w:id="7332" w:name="_Toc36030272"/>
      <w:bookmarkStart w:id="7333" w:name="_Toc37180172"/>
      <w:bookmarkStart w:id="7334" w:name="_Toc45869872"/>
      <w:bookmarkStart w:id="7335" w:name="_Toc52555678"/>
      <w:bookmarkStart w:id="7336" w:name="_Toc61126505"/>
      <w:bookmarkStart w:id="7337" w:name="_Toc67911921"/>
      <w:bookmarkStart w:id="7338" w:name="_Toc74842013"/>
      <w:bookmarkStart w:id="7339" w:name="_Toc76503793"/>
      <w:bookmarkStart w:id="7340" w:name="_Toc83041648"/>
      <w:bookmarkStart w:id="7341" w:name="_Toc89854044"/>
      <w:bookmarkStart w:id="7342" w:name="_Toc98668413"/>
      <w:bookmarkStart w:id="7343" w:name="_Toc130911553"/>
      <w:bookmarkStart w:id="7344" w:name="_Toc137374776"/>
      <w:bookmarkStart w:id="7345" w:name="_Toc210411705"/>
      <w:r w:rsidRPr="009202AA">
        <w:t>10.8.3</w:t>
      </w:r>
      <w:r w:rsidRPr="009202AA">
        <w:tab/>
        <w:t>Minimum requirement for single RAT UTRA operation</w:t>
      </w:r>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7346" w:name="_Toc21096835"/>
      <w:bookmarkStart w:id="7347" w:name="_Toc29763802"/>
      <w:bookmarkStart w:id="7348" w:name="_Toc36030273"/>
      <w:bookmarkStart w:id="7349" w:name="_Toc37180173"/>
      <w:bookmarkStart w:id="7350" w:name="_Toc45869873"/>
      <w:bookmarkStart w:id="7351" w:name="_Toc52555679"/>
      <w:bookmarkStart w:id="7352" w:name="_Toc61126506"/>
      <w:bookmarkStart w:id="7353" w:name="_Toc67911922"/>
      <w:bookmarkStart w:id="7354" w:name="_Toc74842014"/>
      <w:bookmarkStart w:id="7355" w:name="_Toc76503794"/>
      <w:bookmarkStart w:id="7356" w:name="_Toc83041649"/>
      <w:bookmarkStart w:id="7357" w:name="_Toc89854045"/>
      <w:bookmarkStart w:id="7358" w:name="_Toc98668414"/>
      <w:bookmarkStart w:id="7359" w:name="_Toc130911554"/>
      <w:bookmarkStart w:id="7360" w:name="_Toc137374777"/>
      <w:bookmarkStart w:id="7361" w:name="_Toc210411706"/>
      <w:r w:rsidRPr="009202AA">
        <w:t>10.8.4</w:t>
      </w:r>
      <w:r w:rsidRPr="009202AA">
        <w:tab/>
        <w:t>Minimum requirement for single RAT E- UTRA operation</w:t>
      </w:r>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C82B2A"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C82B2A"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C82B2A"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C82B2A"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C82B2A"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C82B2A"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C82B2A"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C82B2A"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IsROCDate" w:val="False"/>
          <w:attr w:name="IsLunarDate" w:val="False"/>
          <w:attr w:name="Day" w:val="30"/>
          <w:attr w:name="Month" w:val="12"/>
          <w:attr w:name="Year" w:val="1899"/>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C82B2A"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C82B2A"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C82B2A"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C82B2A"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C82B2A"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C82B2A"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C82B2A"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C82B2A"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C82B2A"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C82B2A"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C82B2A"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C82B2A"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7362" w:name="_Toc21096836"/>
      <w:bookmarkStart w:id="7363" w:name="_Toc29763803"/>
      <w:bookmarkStart w:id="7364" w:name="_Toc36030274"/>
      <w:bookmarkStart w:id="7365" w:name="_Toc37180174"/>
      <w:bookmarkStart w:id="7366" w:name="_Toc45869874"/>
      <w:bookmarkStart w:id="7367" w:name="_Toc52555680"/>
      <w:bookmarkStart w:id="7368" w:name="_Toc61126507"/>
      <w:bookmarkStart w:id="7369" w:name="_Toc67911923"/>
      <w:bookmarkStart w:id="7370" w:name="_Toc74842015"/>
      <w:bookmarkStart w:id="7371" w:name="_Toc76503795"/>
      <w:bookmarkStart w:id="7372" w:name="_Toc83041650"/>
      <w:bookmarkStart w:id="7373" w:name="_Toc89854046"/>
      <w:bookmarkStart w:id="7374" w:name="_Toc98668415"/>
      <w:bookmarkStart w:id="7375" w:name="_Toc130911555"/>
      <w:bookmarkStart w:id="7376" w:name="_Toc137374778"/>
      <w:bookmarkStart w:id="7377" w:name="_Toc210411707"/>
      <w:r w:rsidRPr="009202AA">
        <w:t>10.9</w:t>
      </w:r>
      <w:r w:rsidRPr="009202AA">
        <w:tab/>
        <w:t>OTA In-channel selectivity</w:t>
      </w:r>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p>
    <w:p w14:paraId="21088491" w14:textId="77777777" w:rsidR="004C4A70" w:rsidRPr="009202AA" w:rsidRDefault="004C4A70" w:rsidP="004C4A70">
      <w:pPr>
        <w:pStyle w:val="Heading3"/>
        <w:ind w:left="0" w:firstLine="0"/>
      </w:pPr>
      <w:bookmarkStart w:id="7378" w:name="_Toc21096837"/>
      <w:bookmarkStart w:id="7379" w:name="_Toc29763804"/>
      <w:bookmarkStart w:id="7380" w:name="_Toc36030275"/>
      <w:bookmarkStart w:id="7381" w:name="_Toc37180175"/>
      <w:bookmarkStart w:id="7382" w:name="_Toc45869875"/>
      <w:bookmarkStart w:id="7383" w:name="_Toc52555681"/>
      <w:bookmarkStart w:id="7384" w:name="_Toc61126508"/>
      <w:bookmarkStart w:id="7385" w:name="_Toc67911924"/>
      <w:bookmarkStart w:id="7386" w:name="_Toc74842016"/>
      <w:bookmarkStart w:id="7387" w:name="_Toc76503796"/>
      <w:bookmarkStart w:id="7388" w:name="_Toc83041651"/>
      <w:bookmarkStart w:id="7389" w:name="_Toc89854047"/>
      <w:bookmarkStart w:id="7390" w:name="_Toc98668416"/>
      <w:bookmarkStart w:id="7391" w:name="_Toc130911556"/>
      <w:bookmarkStart w:id="7392" w:name="_Toc137374779"/>
      <w:bookmarkStart w:id="7393" w:name="_Toc210411708"/>
      <w:r w:rsidRPr="009202AA">
        <w:t>10.9.1</w:t>
      </w:r>
      <w:r w:rsidRPr="009202AA">
        <w:tab/>
        <w:t>General</w:t>
      </w:r>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7394" w:name="_Toc21096838"/>
      <w:bookmarkStart w:id="7395" w:name="_Toc29763805"/>
      <w:bookmarkStart w:id="7396" w:name="_Toc36030276"/>
      <w:bookmarkStart w:id="7397" w:name="_Toc37180176"/>
      <w:bookmarkStart w:id="7398" w:name="_Toc45869876"/>
      <w:bookmarkStart w:id="7399" w:name="_Toc52555682"/>
      <w:bookmarkStart w:id="7400" w:name="_Toc61126509"/>
      <w:bookmarkStart w:id="7401" w:name="_Toc67911925"/>
      <w:bookmarkStart w:id="7402" w:name="_Toc74842017"/>
      <w:bookmarkStart w:id="7403" w:name="_Toc76503797"/>
      <w:bookmarkStart w:id="7404" w:name="_Toc83041652"/>
      <w:bookmarkStart w:id="7405" w:name="_Toc89854048"/>
      <w:bookmarkStart w:id="7406" w:name="_Toc98668417"/>
      <w:bookmarkStart w:id="7407" w:name="_Toc130911557"/>
      <w:bookmarkStart w:id="7408" w:name="_Toc137374780"/>
      <w:bookmarkStart w:id="7409" w:name="_Toc210411709"/>
      <w:r w:rsidRPr="009202AA">
        <w:t>10.9.2</w:t>
      </w:r>
      <w:r w:rsidRPr="009202AA">
        <w:tab/>
        <w:t>Minimum requirement for MSR operation</w:t>
      </w:r>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7410" w:name="_Toc21096839"/>
      <w:bookmarkStart w:id="7411" w:name="_Toc29763806"/>
      <w:bookmarkStart w:id="7412" w:name="_Toc36030277"/>
      <w:bookmarkStart w:id="7413" w:name="_Toc37180177"/>
      <w:bookmarkStart w:id="7414" w:name="_Toc45869877"/>
      <w:bookmarkStart w:id="7415" w:name="_Toc52555683"/>
      <w:bookmarkStart w:id="7416" w:name="_Toc61126510"/>
      <w:bookmarkStart w:id="7417" w:name="_Toc67911926"/>
      <w:bookmarkStart w:id="7418" w:name="_Toc74842018"/>
      <w:bookmarkStart w:id="7419" w:name="_Toc76503798"/>
      <w:bookmarkStart w:id="7420" w:name="_Toc83041653"/>
      <w:bookmarkStart w:id="7421" w:name="_Toc89854049"/>
      <w:bookmarkStart w:id="7422" w:name="_Toc98668418"/>
      <w:bookmarkStart w:id="7423" w:name="_Toc130911558"/>
      <w:bookmarkStart w:id="7424" w:name="_Toc137374781"/>
      <w:bookmarkStart w:id="7425" w:name="_Toc210411710"/>
      <w:r w:rsidRPr="009202AA">
        <w:t>10.9.3</w:t>
      </w:r>
      <w:r w:rsidRPr="009202AA">
        <w:tab/>
        <w:t>Minimum requirement for single RAT UTRA operation</w:t>
      </w:r>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7426" w:name="_Toc21096840"/>
      <w:bookmarkStart w:id="7427" w:name="_Toc29763807"/>
      <w:bookmarkStart w:id="7428" w:name="_Toc36030278"/>
      <w:bookmarkStart w:id="7429" w:name="_Toc37180178"/>
      <w:bookmarkStart w:id="7430" w:name="_Toc45869878"/>
      <w:bookmarkStart w:id="7431" w:name="_Toc52555684"/>
      <w:bookmarkStart w:id="7432" w:name="_Toc61126511"/>
      <w:bookmarkStart w:id="7433" w:name="_Toc67911927"/>
      <w:bookmarkStart w:id="7434" w:name="_Toc74842019"/>
      <w:bookmarkStart w:id="7435" w:name="_Toc76503799"/>
      <w:bookmarkStart w:id="7436" w:name="_Toc83041654"/>
      <w:bookmarkStart w:id="7437" w:name="_Toc89854050"/>
      <w:bookmarkStart w:id="7438" w:name="_Toc98668419"/>
      <w:bookmarkStart w:id="7439" w:name="_Toc130911559"/>
      <w:bookmarkStart w:id="7440" w:name="_Toc137374782"/>
      <w:bookmarkStart w:id="7441" w:name="_Toc210411711"/>
      <w:r w:rsidRPr="009202AA">
        <w:t>10.9.4</w:t>
      </w:r>
      <w:r w:rsidRPr="009202AA">
        <w:tab/>
        <w:t>Minimum requirement for single RAT E- UTRA operation</w:t>
      </w:r>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C82B2A"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C82B2A"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C82B2A"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C82B2A"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C82B2A"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C82B2A"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C82B2A"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C82B2A"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C82B2A"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C82B2A"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7442" w:name="_Toc21096841"/>
      <w:bookmarkStart w:id="7443" w:name="_Toc29763808"/>
      <w:bookmarkStart w:id="7444" w:name="_Toc36030279"/>
      <w:bookmarkStart w:id="7445" w:name="_Toc37180179"/>
      <w:bookmarkStart w:id="7446" w:name="_Toc45869879"/>
      <w:bookmarkStart w:id="7447" w:name="_Toc52555685"/>
      <w:bookmarkStart w:id="7448" w:name="_Toc61126512"/>
      <w:bookmarkStart w:id="7449" w:name="_Toc67911928"/>
      <w:bookmarkStart w:id="7450" w:name="_Toc74842020"/>
      <w:bookmarkStart w:id="7451" w:name="_Toc76503800"/>
      <w:bookmarkStart w:id="7452" w:name="_Toc83041655"/>
      <w:bookmarkStart w:id="7453" w:name="_Toc89854051"/>
      <w:bookmarkStart w:id="7454" w:name="_Toc98668420"/>
      <w:bookmarkStart w:id="7455" w:name="_Toc130911560"/>
      <w:bookmarkStart w:id="7456" w:name="_Toc137374783"/>
      <w:bookmarkStart w:id="7457" w:name="_Toc210411712"/>
      <w:r w:rsidRPr="009202AA">
        <w:t>11</w:t>
      </w:r>
      <w:r w:rsidRPr="009202AA">
        <w:tab/>
        <w:t>Radiated performance requirements</w:t>
      </w:r>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p>
    <w:p w14:paraId="7CAA939A" w14:textId="77777777" w:rsidR="004C4A70" w:rsidRPr="009202AA" w:rsidRDefault="004C4A70" w:rsidP="004C4A70">
      <w:pPr>
        <w:pStyle w:val="Heading2"/>
        <w:ind w:left="0" w:firstLine="0"/>
      </w:pPr>
      <w:bookmarkStart w:id="7458" w:name="_Toc21096842"/>
      <w:bookmarkStart w:id="7459" w:name="_Toc29763809"/>
      <w:bookmarkStart w:id="7460" w:name="_Toc36030280"/>
      <w:bookmarkStart w:id="7461" w:name="_Toc37180180"/>
      <w:bookmarkStart w:id="7462" w:name="_Toc45869880"/>
      <w:bookmarkStart w:id="7463" w:name="_Toc52555686"/>
      <w:bookmarkStart w:id="7464" w:name="_Toc61126513"/>
      <w:bookmarkStart w:id="7465" w:name="_Toc67911929"/>
      <w:bookmarkStart w:id="7466" w:name="_Toc74842021"/>
      <w:bookmarkStart w:id="7467" w:name="_Toc76503801"/>
      <w:bookmarkStart w:id="7468" w:name="_Toc83041656"/>
      <w:bookmarkStart w:id="7469" w:name="_Toc89854052"/>
      <w:bookmarkStart w:id="7470" w:name="_Toc98668421"/>
      <w:bookmarkStart w:id="7471" w:name="_Toc130911561"/>
      <w:bookmarkStart w:id="7472" w:name="_Toc137374784"/>
      <w:bookmarkStart w:id="7473" w:name="_Toc210411713"/>
      <w:r w:rsidRPr="009202AA">
        <w:t>11.1</w:t>
      </w:r>
      <w:r w:rsidRPr="009202AA">
        <w:tab/>
        <w:t>General</w:t>
      </w:r>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p>
    <w:p w14:paraId="36ED6AE4" w14:textId="77777777" w:rsidR="004C4A70" w:rsidRPr="009202AA" w:rsidRDefault="004C4A70" w:rsidP="004C4A70">
      <w:pPr>
        <w:pStyle w:val="Heading3"/>
        <w:ind w:left="0" w:firstLine="0"/>
      </w:pPr>
      <w:bookmarkStart w:id="7474" w:name="_Toc21096843"/>
      <w:bookmarkStart w:id="7475" w:name="_Toc29763810"/>
      <w:bookmarkStart w:id="7476" w:name="_Toc36030281"/>
      <w:bookmarkStart w:id="7477" w:name="_Toc37180181"/>
      <w:bookmarkStart w:id="7478" w:name="_Toc45869881"/>
      <w:bookmarkStart w:id="7479" w:name="_Toc52555687"/>
      <w:bookmarkStart w:id="7480" w:name="_Toc61126514"/>
      <w:bookmarkStart w:id="7481" w:name="_Toc67911930"/>
      <w:bookmarkStart w:id="7482" w:name="_Toc74842022"/>
      <w:bookmarkStart w:id="7483" w:name="_Toc76503802"/>
      <w:bookmarkStart w:id="7484" w:name="_Toc83041657"/>
      <w:bookmarkStart w:id="7485" w:name="_Toc89854053"/>
      <w:bookmarkStart w:id="7486" w:name="_Toc98668422"/>
      <w:bookmarkStart w:id="7487" w:name="_Toc130911562"/>
      <w:bookmarkStart w:id="7488" w:name="_Toc137374785"/>
      <w:bookmarkStart w:id="7489" w:name="_Toc210411714"/>
      <w:r w:rsidRPr="009202AA">
        <w:t>11.1.1</w:t>
      </w:r>
      <w:r w:rsidRPr="009202AA">
        <w:tab/>
        <w:t>OTA demodulation branches</w:t>
      </w:r>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7490" w:name="_Toc21096844"/>
      <w:bookmarkStart w:id="7491" w:name="_Toc29763811"/>
      <w:bookmarkStart w:id="7492" w:name="_Toc36030282"/>
      <w:bookmarkStart w:id="7493" w:name="_Toc37180182"/>
      <w:bookmarkStart w:id="7494" w:name="_Toc45869882"/>
      <w:bookmarkStart w:id="7495" w:name="_Toc52555688"/>
      <w:bookmarkStart w:id="7496" w:name="_Toc61126515"/>
      <w:bookmarkStart w:id="7497" w:name="_Toc67911931"/>
      <w:bookmarkStart w:id="7498" w:name="_Toc74842023"/>
      <w:bookmarkStart w:id="7499" w:name="_Toc76503803"/>
      <w:bookmarkStart w:id="7500" w:name="_Toc83041658"/>
      <w:bookmarkStart w:id="7501" w:name="_Toc89854054"/>
      <w:bookmarkStart w:id="7502" w:name="_Toc98668423"/>
      <w:bookmarkStart w:id="7503" w:name="_Toc130911563"/>
      <w:bookmarkStart w:id="7504" w:name="_Toc137374786"/>
      <w:bookmarkStart w:id="7505" w:name="_Toc210411715"/>
      <w:r w:rsidRPr="009202AA">
        <w:t>11.1.2</w:t>
      </w:r>
      <w:r w:rsidRPr="009202AA">
        <w:tab/>
        <w:t>UTRA operation</w:t>
      </w:r>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rPr>
      </w:pPr>
      <w:r w:rsidRPr="009202AA">
        <w:rPr>
          <w:rFonts w:cs="v5.0.0"/>
        </w:rPr>
        <w:tab/>
      </w:r>
      <w:r w:rsidRPr="009202AA">
        <w:rPr>
          <w:rFonts w:cs="v5.0.0"/>
          <w:position w:val="-30"/>
        </w:rPr>
        <w:object w:dxaOrig="1960" w:dyaOrig="720" w14:anchorId="119F1489">
          <v:shape id="_x0000_i1118" type="#_x0000_t75" style="width:102pt;height:38pt" o:ole="" fillcolor="window">
            <v:imagedata r:id="rId85" o:title=""/>
          </v:shape>
          <o:OLEObject Type="Embed" ProgID="Equation.3" ShapeID="_x0000_i1118" DrawAspect="Content" ObjectID="_1821180499"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2pt;height:23.35pt" o:ole="" fillcolor="window">
            <v:imagedata r:id="rId87" o:title=""/>
          </v:shape>
          <o:OLEObject Type="Embed" ProgID="Equation.3" ShapeID="_x0000_i1119" DrawAspect="Content" ObjectID="_1821180500"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2pt;height:23.35pt" o:ole="" fillcolor="window">
            <v:imagedata r:id="rId89" o:title=""/>
          </v:shape>
          <o:OLEObject Type="Embed" ProgID="Equation.3" ShapeID="_x0000_i1120" DrawAspect="Content" ObjectID="_1821180501"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35pt;height:23.35pt" o:ole="" fillcolor="window">
            <v:imagedata r:id="rId91" o:title=""/>
          </v:shape>
          <o:OLEObject Type="Embed" ProgID="Equation.3" ShapeID="_x0000_i1121" DrawAspect="Content" ObjectID="_1821180502"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35pt;height:12pt" o:ole="" fillcolor="window">
            <v:imagedata r:id="rId93" o:title=""/>
          </v:shape>
          <o:OLEObject Type="Embed" ProgID="Equation.3" ShapeID="_x0000_i1122" DrawAspect="Content" ObjectID="_1821180503"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7506" w:name="_Toc21096845"/>
      <w:bookmarkStart w:id="7507" w:name="_Toc29763812"/>
      <w:bookmarkStart w:id="7508" w:name="_Toc36030283"/>
      <w:bookmarkStart w:id="7509" w:name="_Toc37180183"/>
      <w:bookmarkStart w:id="7510" w:name="_Toc45869883"/>
      <w:bookmarkStart w:id="7511" w:name="_Toc52555689"/>
      <w:bookmarkStart w:id="7512" w:name="_Toc61126516"/>
      <w:bookmarkStart w:id="7513" w:name="_Toc67911932"/>
      <w:bookmarkStart w:id="7514" w:name="_Toc74842024"/>
      <w:bookmarkStart w:id="7515" w:name="_Toc76503804"/>
      <w:bookmarkStart w:id="7516" w:name="_Toc83041659"/>
      <w:bookmarkStart w:id="7517" w:name="_Toc89854055"/>
      <w:bookmarkStart w:id="7518" w:name="_Toc98668424"/>
      <w:bookmarkStart w:id="7519" w:name="_Toc130911564"/>
      <w:bookmarkStart w:id="7520" w:name="_Toc137374787"/>
      <w:bookmarkStart w:id="7521" w:name="_Toc210411716"/>
      <w:r w:rsidRPr="009202AA">
        <w:t>11.1.3</w:t>
      </w:r>
      <w:r w:rsidRPr="009202AA">
        <w:tab/>
        <w:t>E-UTRA operation</w:t>
      </w:r>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2pt" o:ole="">
            <v:imagedata r:id="rId95" o:title=""/>
          </v:shape>
          <o:OLEObject Type="Embed" ProgID="Equation.DSMT4" ShapeID="_x0000_i1123" DrawAspect="Content" ObjectID="_1821180504"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2pt;height:12pt" o:ole="">
            <v:imagedata r:id="rId97" o:title=""/>
          </v:shape>
          <o:OLEObject Type="Embed" ProgID="Equation.DSMT4" ShapeID="_x0000_i1124" DrawAspect="Content" ObjectID="_1821180505"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2pt;height:12pt" o:ole="">
            <v:imagedata r:id="rId99" o:title=""/>
          </v:shape>
          <o:OLEObject Type="Embed" ProgID="Equation.DSMT4" ShapeID="_x0000_i1125" DrawAspect="Content" ObjectID="_1821180506"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2pt;height:12pt" o:ole="">
            <v:imagedata r:id="rId99" o:title=""/>
          </v:shape>
          <o:OLEObject Type="Embed" ProgID="Equation.DSMT4" ShapeID="_x0000_i1126" DrawAspect="Content" ObjectID="_1821180507"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7522" w:name="_Toc21096846"/>
      <w:bookmarkStart w:id="7523" w:name="_Toc29763813"/>
      <w:bookmarkStart w:id="7524" w:name="_Toc36030284"/>
      <w:bookmarkStart w:id="7525" w:name="_Toc37180184"/>
      <w:bookmarkStart w:id="7526" w:name="_Toc45869884"/>
      <w:bookmarkStart w:id="7527" w:name="_Toc52555690"/>
      <w:bookmarkStart w:id="7528" w:name="_Toc61126517"/>
      <w:bookmarkStart w:id="7529" w:name="_Toc67911933"/>
      <w:bookmarkStart w:id="7530" w:name="_Toc74842025"/>
      <w:bookmarkStart w:id="7531" w:name="_Toc76503805"/>
      <w:bookmarkStart w:id="7532" w:name="_Toc83041660"/>
      <w:bookmarkStart w:id="7533" w:name="_Toc89854056"/>
      <w:bookmarkStart w:id="7534" w:name="_Toc98668425"/>
      <w:bookmarkStart w:id="7535" w:name="_Toc130911565"/>
      <w:bookmarkStart w:id="7536" w:name="_Toc137374788"/>
      <w:bookmarkStart w:id="7537" w:name="_Toc210411717"/>
      <w:r w:rsidRPr="009202AA">
        <w:t>11.2</w:t>
      </w:r>
      <w:r w:rsidRPr="009202AA">
        <w:tab/>
        <w:t>Minimum requirements for MSR operation</w:t>
      </w:r>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7538" w:name="_Toc21096847"/>
      <w:bookmarkStart w:id="7539" w:name="_Toc29763814"/>
      <w:bookmarkStart w:id="7540" w:name="_Toc36030285"/>
      <w:bookmarkStart w:id="7541" w:name="_Toc37180185"/>
      <w:bookmarkStart w:id="7542" w:name="_Toc45869885"/>
      <w:bookmarkStart w:id="7543" w:name="_Toc52555691"/>
      <w:bookmarkStart w:id="7544" w:name="_Toc61126518"/>
      <w:bookmarkStart w:id="7545" w:name="_Toc67911934"/>
      <w:bookmarkStart w:id="7546" w:name="_Toc74842026"/>
      <w:bookmarkStart w:id="7547" w:name="_Toc76503806"/>
      <w:bookmarkStart w:id="7548" w:name="_Toc83041661"/>
      <w:bookmarkStart w:id="7549" w:name="_Toc89854057"/>
      <w:bookmarkStart w:id="7550" w:name="_Toc98668426"/>
      <w:bookmarkStart w:id="7551" w:name="_Toc130911566"/>
      <w:bookmarkStart w:id="7552" w:name="_Toc137374789"/>
      <w:bookmarkStart w:id="7553" w:name="_Toc210411718"/>
      <w:r w:rsidRPr="009202AA">
        <w:t>11.3</w:t>
      </w:r>
      <w:r w:rsidRPr="009202AA">
        <w:tab/>
        <w:t>Minimum requirements for UTRA operation</w:t>
      </w:r>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7554" w:name="_Toc21096848"/>
      <w:bookmarkStart w:id="7555" w:name="_Toc29763815"/>
      <w:bookmarkStart w:id="7556" w:name="_Toc36030286"/>
      <w:bookmarkStart w:id="7557" w:name="_Toc37180186"/>
      <w:bookmarkStart w:id="7558" w:name="_Toc45869886"/>
      <w:bookmarkStart w:id="7559" w:name="_Toc52555692"/>
      <w:bookmarkStart w:id="7560" w:name="_Toc61126519"/>
      <w:bookmarkStart w:id="7561" w:name="_Toc67911935"/>
      <w:bookmarkStart w:id="7562" w:name="_Toc74842027"/>
      <w:bookmarkStart w:id="7563" w:name="_Toc76503807"/>
      <w:bookmarkStart w:id="7564" w:name="_Toc83041662"/>
      <w:bookmarkStart w:id="7565" w:name="_Toc89854058"/>
      <w:bookmarkStart w:id="7566" w:name="_Toc98668427"/>
      <w:bookmarkStart w:id="7567" w:name="_Toc130911567"/>
      <w:bookmarkStart w:id="7568" w:name="_Toc137374790"/>
      <w:bookmarkStart w:id="7569" w:name="_Toc210411719"/>
      <w:r w:rsidRPr="009202AA">
        <w:t>11.4</w:t>
      </w:r>
      <w:r w:rsidRPr="009202AA">
        <w:tab/>
        <w:t>Minimum requirements for E-UTRA operation</w:t>
      </w:r>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7570" w:name="_Toc21096849"/>
      <w:bookmarkStart w:id="7571" w:name="_Toc29763816"/>
      <w:bookmarkStart w:id="7572" w:name="_Toc36030287"/>
      <w:bookmarkStart w:id="7573" w:name="_Toc37180187"/>
      <w:bookmarkStart w:id="7574" w:name="_Toc45869887"/>
      <w:bookmarkStart w:id="7575" w:name="_Toc52555693"/>
      <w:bookmarkStart w:id="7576" w:name="_Toc61126520"/>
      <w:bookmarkStart w:id="7577" w:name="_Toc67911936"/>
      <w:bookmarkStart w:id="7578" w:name="_Toc74842028"/>
      <w:bookmarkStart w:id="7579" w:name="_Toc76503808"/>
      <w:bookmarkStart w:id="7580" w:name="_Toc83041663"/>
      <w:bookmarkStart w:id="7581" w:name="_Toc89854059"/>
      <w:bookmarkStart w:id="7582" w:name="_Toc98668428"/>
      <w:bookmarkStart w:id="7583" w:name="_Toc130911568"/>
      <w:bookmarkStart w:id="7584" w:name="_Toc137374791"/>
      <w:bookmarkStart w:id="7585" w:name="_Toc210411720"/>
      <w:r w:rsidRPr="009202AA">
        <w:t>Annex A (normative):</w:t>
      </w:r>
      <w:r w:rsidRPr="009202AA">
        <w:br/>
        <w:t>Environmental requirements for the BS equipment</w:t>
      </w:r>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7586" w:name="_Toc21096850"/>
      <w:bookmarkStart w:id="7587" w:name="_Toc29763817"/>
      <w:bookmarkStart w:id="7588" w:name="_Toc36030288"/>
      <w:bookmarkStart w:id="7589" w:name="_Toc37180188"/>
      <w:bookmarkStart w:id="7590" w:name="_Toc45869888"/>
      <w:bookmarkStart w:id="7591" w:name="_Toc52555694"/>
      <w:bookmarkStart w:id="7592" w:name="_Toc61126521"/>
      <w:bookmarkStart w:id="7593" w:name="_Toc67911937"/>
      <w:bookmarkStart w:id="7594" w:name="_Toc74842029"/>
      <w:bookmarkStart w:id="7595" w:name="_Toc76503809"/>
      <w:bookmarkStart w:id="7596" w:name="_Toc83041664"/>
      <w:bookmarkStart w:id="7597" w:name="_Toc89854060"/>
      <w:bookmarkStart w:id="7598" w:name="_Toc98668429"/>
      <w:bookmarkStart w:id="7599" w:name="_Toc130911569"/>
      <w:bookmarkStart w:id="7600" w:name="_Toc137374792"/>
      <w:bookmarkStart w:id="7601" w:name="_Toc210411721"/>
      <w:r w:rsidRPr="009202AA">
        <w:t xml:space="preserve">Annex B (Informative): </w:t>
      </w:r>
      <w:r w:rsidRPr="009202AA">
        <w:br/>
        <w:t>Calculation of EIRP based on fixed assumption of passive antenna gain</w:t>
      </w:r>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p>
    <w:p w14:paraId="54951AEF" w14:textId="77777777" w:rsidR="004C4A70" w:rsidRPr="009202AA" w:rsidRDefault="004C4A70" w:rsidP="004C4A70">
      <w:pPr>
        <w:pStyle w:val="Heading2"/>
      </w:pPr>
      <w:bookmarkStart w:id="7602" w:name="_Toc21096851"/>
      <w:bookmarkStart w:id="7603" w:name="_Toc29763818"/>
      <w:bookmarkStart w:id="7604" w:name="_Toc36030289"/>
      <w:bookmarkStart w:id="7605" w:name="_Toc37180189"/>
      <w:bookmarkStart w:id="7606" w:name="_Toc45869889"/>
      <w:bookmarkStart w:id="7607" w:name="_Toc52555695"/>
      <w:bookmarkStart w:id="7608" w:name="_Toc61126522"/>
      <w:bookmarkStart w:id="7609" w:name="_Toc67911938"/>
      <w:bookmarkStart w:id="7610" w:name="_Toc74842030"/>
      <w:bookmarkStart w:id="7611" w:name="_Toc76503810"/>
      <w:bookmarkStart w:id="7612" w:name="_Toc83041665"/>
      <w:bookmarkStart w:id="7613" w:name="_Toc89854061"/>
      <w:bookmarkStart w:id="7614" w:name="_Toc98668430"/>
      <w:bookmarkStart w:id="7615" w:name="_Toc130911570"/>
      <w:bookmarkStart w:id="7616" w:name="_Toc137374793"/>
      <w:bookmarkStart w:id="7617" w:name="_Toc210411722"/>
      <w:r w:rsidRPr="009202AA">
        <w:t>B.1</w:t>
      </w:r>
      <w:r w:rsidRPr="009202AA">
        <w:tab/>
        <w:t>Calculation of EIRP based on fixed assumption of passive antenna gain</w:t>
      </w:r>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7618" w:name="_Toc21096852"/>
      <w:bookmarkStart w:id="7619" w:name="_Toc29763819"/>
      <w:bookmarkStart w:id="7620" w:name="_Toc36030290"/>
      <w:bookmarkStart w:id="7621" w:name="_Toc37180190"/>
      <w:bookmarkStart w:id="7622" w:name="_Toc45869890"/>
      <w:bookmarkStart w:id="7623" w:name="_Toc52555696"/>
      <w:bookmarkStart w:id="7624" w:name="_Toc61126523"/>
      <w:bookmarkStart w:id="7625" w:name="_Toc67911939"/>
      <w:bookmarkStart w:id="7626" w:name="_Toc74842031"/>
      <w:bookmarkStart w:id="7627" w:name="_Toc76503811"/>
      <w:bookmarkStart w:id="7628" w:name="_Toc83041666"/>
      <w:bookmarkStart w:id="7629" w:name="_Toc89854062"/>
      <w:bookmarkStart w:id="7630" w:name="_Toc98668431"/>
      <w:bookmarkStart w:id="7631" w:name="_Toc130911571"/>
      <w:bookmarkStart w:id="7632" w:name="_Toc137374794"/>
      <w:bookmarkStart w:id="7633" w:name="_Toc210411723"/>
      <w:bookmarkStart w:id="7634" w:name="historyclause"/>
      <w:r w:rsidRPr="009202AA">
        <w:t>Annex C (informative):</w:t>
      </w:r>
      <w:r w:rsidRPr="009202AA">
        <w:br/>
        <w:t>Change history</w:t>
      </w:r>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7634"/>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r w:rsidR="00D97305" w:rsidRPr="009202AA" w14:paraId="4A9C319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6B55B0E" w14:textId="4EED6DE6" w:rsidR="00D97305" w:rsidRDefault="00D97305" w:rsidP="009B0FFF">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0D04" w14:textId="3FAE3D2D" w:rsidR="00D97305" w:rsidRDefault="00D97305" w:rsidP="009B0FFF">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71FB5" w14:textId="7DD1AE5D" w:rsidR="00D97305" w:rsidRPr="009B0FFF" w:rsidRDefault="00D97305" w:rsidP="009B0FFF">
            <w:pPr>
              <w:pStyle w:val="TAL"/>
              <w:rPr>
                <w:sz w:val="16"/>
                <w:szCs w:val="16"/>
              </w:rPr>
            </w:pPr>
            <w:r w:rsidRPr="00D9730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20A5" w14:textId="09002DE2" w:rsidR="00D97305" w:rsidRPr="009B0FFF" w:rsidRDefault="00D97305" w:rsidP="009B0FFF">
            <w:pPr>
              <w:pStyle w:val="TAL"/>
              <w:rPr>
                <w:sz w:val="16"/>
                <w:szCs w:val="16"/>
              </w:rPr>
            </w:pPr>
            <w:r w:rsidRPr="00D97305">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3520" w14:textId="77777777" w:rsidR="00D97305" w:rsidRPr="009B0FFF" w:rsidRDefault="00D97305"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0F01" w14:textId="446E5702" w:rsidR="00D97305" w:rsidRPr="009B0FFF" w:rsidRDefault="00D97305"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44EF0" w14:textId="71309E42" w:rsidR="00D97305" w:rsidRPr="009B0FFF" w:rsidRDefault="00D97305" w:rsidP="009B0FFF">
            <w:pPr>
              <w:pStyle w:val="TAL"/>
              <w:rPr>
                <w:sz w:val="16"/>
                <w:szCs w:val="16"/>
              </w:rPr>
            </w:pPr>
            <w:r w:rsidRPr="00D97305">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228" w14:textId="4A09C7E7" w:rsidR="00D97305" w:rsidRDefault="00D97305" w:rsidP="009B0FFF">
            <w:pPr>
              <w:pStyle w:val="TAL"/>
              <w:rPr>
                <w:rFonts w:cs="Arial"/>
                <w:sz w:val="16"/>
                <w:szCs w:val="16"/>
              </w:rPr>
            </w:pPr>
            <w:r>
              <w:rPr>
                <w:rFonts w:cs="Arial"/>
                <w:sz w:val="16"/>
                <w:szCs w:val="16"/>
              </w:rPr>
              <w:t>16.9.0</w:t>
            </w:r>
          </w:p>
        </w:tc>
      </w:tr>
      <w:tr w:rsidR="0086760A" w:rsidRPr="009202AA" w14:paraId="6B774395"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967647C" w14:textId="0604D60E" w:rsidR="0086760A" w:rsidRDefault="0086760A" w:rsidP="009B0FFF">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B5B3" w14:textId="615F78DE" w:rsidR="0086760A" w:rsidRDefault="0086760A" w:rsidP="009B0FFF">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566E7" w14:textId="7F9F070B" w:rsidR="0086760A" w:rsidRPr="00D97305" w:rsidRDefault="0086760A" w:rsidP="009B0FFF">
            <w:pPr>
              <w:pStyle w:val="TAL"/>
              <w:rPr>
                <w:sz w:val="16"/>
                <w:szCs w:val="16"/>
              </w:rPr>
            </w:pPr>
            <w:r w:rsidRPr="0086760A">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95B59" w14:textId="79A9E1A5" w:rsidR="0086760A" w:rsidRPr="00D97305" w:rsidRDefault="0086760A" w:rsidP="009B0FFF">
            <w:pPr>
              <w:pStyle w:val="TAL"/>
              <w:rPr>
                <w:sz w:val="16"/>
                <w:szCs w:val="16"/>
              </w:rPr>
            </w:pPr>
            <w:r w:rsidRPr="0086760A">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23E5A" w14:textId="77777777" w:rsidR="0086760A" w:rsidRPr="009B0FFF" w:rsidRDefault="0086760A"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EB98B" w14:textId="0B9F43A7" w:rsidR="0086760A" w:rsidRDefault="0086760A"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0E1D6" w14:textId="388F5644" w:rsidR="0086760A" w:rsidRPr="00D97305" w:rsidRDefault="0086760A" w:rsidP="009B0FFF">
            <w:pPr>
              <w:pStyle w:val="TAL"/>
              <w:rPr>
                <w:sz w:val="16"/>
                <w:szCs w:val="16"/>
              </w:rPr>
            </w:pPr>
            <w:r w:rsidRPr="0086760A">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4AE81" w14:textId="69644C8A" w:rsidR="0086760A" w:rsidRDefault="0086760A" w:rsidP="009B0FFF">
            <w:pPr>
              <w:pStyle w:val="TAL"/>
              <w:rPr>
                <w:rFonts w:cs="Arial"/>
                <w:sz w:val="16"/>
                <w:szCs w:val="16"/>
              </w:rPr>
            </w:pPr>
            <w:r>
              <w:rPr>
                <w:rFonts w:cs="Arial"/>
                <w:sz w:val="16"/>
                <w:szCs w:val="16"/>
              </w:rPr>
              <w:t>16.10.0</w:t>
            </w:r>
          </w:p>
        </w:tc>
      </w:tr>
      <w:tr w:rsidR="00B009D6" w:rsidRPr="009202AA" w14:paraId="54A360CA"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5AD5C49" w14:textId="59344C9B" w:rsidR="00B009D6" w:rsidRDefault="00B009D6" w:rsidP="009B0FFF">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A1757" w14:textId="470936D7" w:rsidR="00B009D6" w:rsidRDefault="00B009D6" w:rsidP="009B0FFF">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2EA3" w14:textId="20BA0FD7" w:rsidR="00B009D6" w:rsidRPr="0086760A" w:rsidRDefault="00B009D6" w:rsidP="009B0FFF">
            <w:pPr>
              <w:pStyle w:val="TAL"/>
              <w:rPr>
                <w:sz w:val="16"/>
                <w:szCs w:val="16"/>
              </w:rPr>
            </w:pPr>
            <w:r w:rsidRPr="00B009D6">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E860" w14:textId="758F944A" w:rsidR="00B009D6" w:rsidRPr="0086760A" w:rsidRDefault="00B009D6" w:rsidP="009B0FFF">
            <w:pPr>
              <w:pStyle w:val="TAL"/>
              <w:rPr>
                <w:sz w:val="16"/>
                <w:szCs w:val="16"/>
              </w:rPr>
            </w:pPr>
            <w:r w:rsidRPr="00B009D6">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7774" w14:textId="77777777" w:rsidR="00B009D6" w:rsidRPr="009B0FFF" w:rsidRDefault="00B009D6"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D690C" w14:textId="10B35B4C" w:rsidR="00B009D6" w:rsidRDefault="00B009D6" w:rsidP="009B0FFF">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3A4EA" w14:textId="60D203C4" w:rsidR="00B009D6" w:rsidRPr="0086760A" w:rsidRDefault="00B009D6" w:rsidP="009B0FFF">
            <w:pPr>
              <w:pStyle w:val="TAL"/>
              <w:rPr>
                <w:sz w:val="16"/>
                <w:szCs w:val="16"/>
              </w:rPr>
            </w:pPr>
            <w:r w:rsidRPr="00B009D6">
              <w:rPr>
                <w:sz w:val="16"/>
                <w:szCs w:val="16"/>
              </w:rPr>
              <w:t>Big CR for TS 37.105 Maintenance (Rel-16,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A5749" w14:textId="1519FC03" w:rsidR="00B009D6" w:rsidRDefault="00B009D6" w:rsidP="009B0FFF">
            <w:pPr>
              <w:pStyle w:val="TAL"/>
              <w:rPr>
                <w:rFonts w:cs="Arial"/>
                <w:sz w:val="16"/>
                <w:szCs w:val="16"/>
              </w:rPr>
            </w:pPr>
            <w:r>
              <w:rPr>
                <w:rFonts w:cs="Arial"/>
                <w:sz w:val="16"/>
                <w:szCs w:val="16"/>
              </w:rPr>
              <w:t>16.11.0</w:t>
            </w:r>
          </w:p>
        </w:tc>
      </w:tr>
      <w:tr w:rsidR="00B24CD7" w:rsidRPr="009202AA" w14:paraId="733A1AA4"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9C0" w14:textId="67A4C48A" w:rsidR="00B24CD7" w:rsidRDefault="00B24CD7" w:rsidP="009B0FFF">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B094" w14:textId="2BFCD4ED" w:rsidR="00B24CD7" w:rsidRDefault="00B24CD7" w:rsidP="009B0FFF">
            <w:pPr>
              <w:pStyle w:val="TAL"/>
              <w:rPr>
                <w:rFonts w:cs="Arial"/>
                <w:sz w:val="16"/>
                <w:szCs w:val="16"/>
              </w:rPr>
            </w:pPr>
            <w:r>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BF1EA" w14:textId="03C977DC" w:rsidR="00B24CD7" w:rsidRPr="00B009D6" w:rsidRDefault="00B24CD7" w:rsidP="009B0FFF">
            <w:pPr>
              <w:pStyle w:val="TAL"/>
              <w:rPr>
                <w:sz w:val="16"/>
                <w:szCs w:val="16"/>
              </w:rPr>
            </w:pPr>
            <w:r w:rsidRPr="00B24CD7">
              <w:rPr>
                <w:sz w:val="16"/>
                <w:szCs w:val="16"/>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C50CF" w14:textId="0051B3C1" w:rsidR="00B24CD7" w:rsidRPr="00B009D6" w:rsidRDefault="00B24CD7" w:rsidP="009B0FFF">
            <w:pPr>
              <w:pStyle w:val="TAL"/>
              <w:rPr>
                <w:sz w:val="16"/>
                <w:szCs w:val="16"/>
              </w:rPr>
            </w:pPr>
            <w:r w:rsidRPr="00B24CD7">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4F4E2" w14:textId="77777777" w:rsidR="00B24CD7" w:rsidRPr="009B0FFF" w:rsidRDefault="00B24CD7"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35A38" w14:textId="090C5444" w:rsidR="00B24CD7" w:rsidRDefault="00B24CD7"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8E132" w14:textId="5731C442" w:rsidR="00B24CD7" w:rsidRPr="00B009D6" w:rsidRDefault="00B24CD7" w:rsidP="009B0FFF">
            <w:pPr>
              <w:pStyle w:val="TAL"/>
              <w:rPr>
                <w:sz w:val="16"/>
                <w:szCs w:val="16"/>
              </w:rPr>
            </w:pPr>
            <w:r w:rsidRPr="00B24CD7">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4269D" w14:textId="7F43FF0A" w:rsidR="00B24CD7" w:rsidRDefault="00B24CD7" w:rsidP="009B0FFF">
            <w:pPr>
              <w:pStyle w:val="TAL"/>
              <w:rPr>
                <w:rFonts w:cs="Arial"/>
                <w:sz w:val="16"/>
                <w:szCs w:val="16"/>
              </w:rPr>
            </w:pPr>
            <w:r>
              <w:rPr>
                <w:rFonts w:cs="Arial"/>
                <w:sz w:val="16"/>
                <w:szCs w:val="16"/>
              </w:rPr>
              <w:t>16.12.0</w:t>
            </w:r>
          </w:p>
        </w:tc>
      </w:tr>
      <w:tr w:rsidR="00F32CCD" w:rsidRPr="009202AA" w14:paraId="032A193E"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5C41505C" w14:textId="2C03E7B0"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4C16C" w14:textId="1A93BB96"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D2A92" w14:textId="50806EB7" w:rsidR="00F32CCD" w:rsidRPr="00F32CCD" w:rsidRDefault="00F32CCD" w:rsidP="00F32CCD">
            <w:pPr>
              <w:pStyle w:val="TAL"/>
              <w:rPr>
                <w:sz w:val="16"/>
                <w:szCs w:val="16"/>
              </w:rPr>
            </w:pPr>
            <w:r w:rsidRPr="00F32CCD">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6F0D1" w14:textId="0A03B20E" w:rsidR="00F32CCD" w:rsidRPr="00F32CCD" w:rsidRDefault="00F32CCD" w:rsidP="00F32CCD">
            <w:pPr>
              <w:pStyle w:val="TAC"/>
              <w:rPr>
                <w:sz w:val="16"/>
                <w:szCs w:val="16"/>
              </w:rPr>
            </w:pPr>
            <w:r w:rsidRPr="00F32CCD">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4A3B" w14:textId="4AD28C11" w:rsidR="00F32CCD" w:rsidRPr="00F32CCD" w:rsidRDefault="00F32CCD" w:rsidP="00F32CCD">
            <w:pPr>
              <w:pStyle w:val="TAC"/>
              <w:rPr>
                <w:rFonts w:cs="Arial"/>
                <w:sz w:val="16"/>
                <w:szCs w:val="16"/>
              </w:rPr>
            </w:pPr>
            <w:r w:rsidRPr="00F32CCD">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99E22" w14:textId="00349790" w:rsidR="00F32CCD" w:rsidRPr="00F32CCD" w:rsidRDefault="00F32CCD" w:rsidP="00F32CCD">
            <w:pPr>
              <w:pStyle w:val="TAC"/>
              <w:rPr>
                <w:sz w:val="16"/>
                <w:szCs w:val="16"/>
              </w:rPr>
            </w:pPr>
            <w:r w:rsidRPr="00F32C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4835A" w14:textId="6C4937FF" w:rsidR="00F32CCD" w:rsidRPr="00F32CCD" w:rsidRDefault="00F32CCD" w:rsidP="00F32CCD">
            <w:pPr>
              <w:pStyle w:val="TAL"/>
              <w:rPr>
                <w:sz w:val="16"/>
                <w:szCs w:val="16"/>
              </w:rPr>
            </w:pPr>
            <w:r w:rsidRPr="00F32CCD">
              <w:rPr>
                <w:sz w:val="16"/>
                <w:szCs w:val="16"/>
              </w:rPr>
              <w:t>CR to TS 37.105: The aplicability of additional BC3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FD70E" w14:textId="074DB40C" w:rsidR="00F32CCD" w:rsidRDefault="00F32CCD" w:rsidP="00F32CCD">
            <w:pPr>
              <w:pStyle w:val="TAL"/>
              <w:rPr>
                <w:rFonts w:cs="Arial"/>
                <w:sz w:val="16"/>
                <w:szCs w:val="16"/>
              </w:rPr>
            </w:pPr>
            <w:r>
              <w:rPr>
                <w:rFonts w:cs="Arial"/>
                <w:sz w:val="16"/>
                <w:szCs w:val="16"/>
              </w:rPr>
              <w:t>16.13.0</w:t>
            </w:r>
          </w:p>
        </w:tc>
      </w:tr>
      <w:tr w:rsidR="00F32CCD" w:rsidRPr="009202AA" w14:paraId="653359B4"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FD5B4DB" w14:textId="0DDCBBCA"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2BDF" w14:textId="681CEE00"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7DCA9" w14:textId="6A244BAD" w:rsidR="00F32CCD" w:rsidRPr="00F32CCD" w:rsidRDefault="00F32CCD" w:rsidP="00F32CCD">
            <w:pPr>
              <w:pStyle w:val="TAL"/>
              <w:rPr>
                <w:sz w:val="16"/>
                <w:szCs w:val="16"/>
              </w:rPr>
            </w:pPr>
            <w:r w:rsidRPr="00F32CCD">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0048" w14:textId="0A543EDF" w:rsidR="00F32CCD" w:rsidRPr="00F32CCD" w:rsidRDefault="00F32CCD" w:rsidP="00F32CCD">
            <w:pPr>
              <w:pStyle w:val="TAC"/>
              <w:rPr>
                <w:sz w:val="16"/>
                <w:szCs w:val="16"/>
              </w:rPr>
            </w:pPr>
            <w:r w:rsidRPr="00F32CCD">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CAF89" w14:textId="77777777" w:rsidR="00F32CCD" w:rsidRPr="00F32CCD" w:rsidRDefault="00F32CCD"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6EB64" w14:textId="7CA710CD" w:rsidR="00F32CCD" w:rsidRPr="00F32CCD" w:rsidRDefault="00F32CCD" w:rsidP="00F32CCD">
            <w:pPr>
              <w:pStyle w:val="TAC"/>
              <w:rPr>
                <w:sz w:val="16"/>
                <w:szCs w:val="16"/>
              </w:rPr>
            </w:pPr>
            <w:r w:rsidRPr="00F32C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14641" w14:textId="4FF6330A" w:rsidR="00F32CCD" w:rsidRPr="00F32CCD" w:rsidRDefault="00F32CCD" w:rsidP="00F32CCD">
            <w:pPr>
              <w:pStyle w:val="TAL"/>
              <w:rPr>
                <w:sz w:val="16"/>
                <w:szCs w:val="16"/>
              </w:rPr>
            </w:pPr>
            <w:r w:rsidRPr="00F32CCD">
              <w:rPr>
                <w:sz w:val="16"/>
                <w:szCs w:val="16"/>
              </w:rPr>
              <w:t>CR to 37.105: Operating band unwanted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0E6CF" w14:textId="30F17917" w:rsidR="00F32CCD" w:rsidRDefault="00F32CCD" w:rsidP="00F32CCD">
            <w:pPr>
              <w:pStyle w:val="TAL"/>
              <w:rPr>
                <w:rFonts w:cs="Arial"/>
                <w:sz w:val="16"/>
                <w:szCs w:val="16"/>
              </w:rPr>
            </w:pPr>
            <w:r w:rsidRPr="00533209">
              <w:rPr>
                <w:rFonts w:cs="Arial"/>
                <w:sz w:val="16"/>
                <w:szCs w:val="16"/>
              </w:rPr>
              <w:t>16.13.0</w:t>
            </w:r>
          </w:p>
        </w:tc>
      </w:tr>
      <w:tr w:rsidR="00F32CCD" w:rsidRPr="009202AA" w14:paraId="5CA3E09B"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E9D73FF" w14:textId="38E369FD"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7D17C" w14:textId="0765EFA5"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C3F56" w14:textId="0D782CF4" w:rsidR="00F32CCD" w:rsidRPr="00F32CCD" w:rsidRDefault="00F32CCD" w:rsidP="00F32CCD">
            <w:pPr>
              <w:pStyle w:val="TAL"/>
              <w:rPr>
                <w:sz w:val="16"/>
                <w:szCs w:val="16"/>
              </w:rPr>
            </w:pPr>
            <w:r w:rsidRPr="00F32CCD">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6B668" w14:textId="5CFCAA8E" w:rsidR="00F32CCD" w:rsidRPr="00F32CCD" w:rsidRDefault="00F32CCD" w:rsidP="00F32CCD">
            <w:pPr>
              <w:pStyle w:val="TAC"/>
              <w:rPr>
                <w:sz w:val="16"/>
                <w:szCs w:val="16"/>
              </w:rPr>
            </w:pPr>
            <w:r w:rsidRPr="00F32CCD">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0B0C2" w14:textId="77777777" w:rsidR="00F32CCD" w:rsidRPr="00F32CCD" w:rsidRDefault="00F32CCD"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A01C8" w14:textId="303C9018" w:rsidR="00F32CCD" w:rsidRPr="00F32CCD" w:rsidRDefault="00F32CCD" w:rsidP="00F32CCD">
            <w:pPr>
              <w:pStyle w:val="TAC"/>
              <w:rPr>
                <w:sz w:val="16"/>
                <w:szCs w:val="16"/>
              </w:rPr>
            </w:pPr>
            <w:r w:rsidRPr="00F32CCD">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32082" w14:textId="3310D4C9" w:rsidR="00F32CCD" w:rsidRPr="00F32CCD" w:rsidRDefault="00F32CCD" w:rsidP="00F32CCD">
            <w:pPr>
              <w:pStyle w:val="TAL"/>
              <w:rPr>
                <w:sz w:val="16"/>
                <w:szCs w:val="16"/>
              </w:rPr>
            </w:pPr>
            <w:r w:rsidRPr="00F32CCD">
              <w:rPr>
                <w:sz w:val="16"/>
                <w:szCs w:val="16"/>
              </w:rPr>
              <w:t>CR to TS 37.105 - Wrong reference to NR additional spurious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306AD" w14:textId="3ABF4431" w:rsidR="00F32CCD" w:rsidRDefault="00F32CCD" w:rsidP="00F32CCD">
            <w:pPr>
              <w:pStyle w:val="TAL"/>
              <w:rPr>
                <w:rFonts w:cs="Arial"/>
                <w:sz w:val="16"/>
                <w:szCs w:val="16"/>
              </w:rPr>
            </w:pPr>
            <w:r w:rsidRPr="00533209">
              <w:rPr>
                <w:rFonts w:cs="Arial"/>
                <w:sz w:val="16"/>
                <w:szCs w:val="16"/>
              </w:rPr>
              <w:t>16.13.0</w:t>
            </w:r>
          </w:p>
        </w:tc>
      </w:tr>
      <w:tr w:rsidR="00AF0526" w:rsidRPr="009202AA" w14:paraId="0B2ABBE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D0F2B48" w14:textId="029A4B00" w:rsidR="00AF0526" w:rsidRDefault="00AF0526" w:rsidP="00F32CCD">
            <w:pPr>
              <w:pStyle w:val="TAL"/>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C57BF" w14:textId="37F5E472" w:rsidR="00AF0526" w:rsidRDefault="00AF0526" w:rsidP="00F32CCD">
            <w:pPr>
              <w:pStyle w:val="TAL"/>
              <w:rPr>
                <w:rFonts w:cs="Arial"/>
                <w:sz w:val="16"/>
                <w:szCs w:val="16"/>
              </w:rPr>
            </w:pPr>
            <w:r>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F3E7C" w14:textId="2B99FE85" w:rsidR="00AF0526" w:rsidRPr="00F32CCD" w:rsidRDefault="002E192D" w:rsidP="00F32CCD">
            <w:pPr>
              <w:pStyle w:val="TAL"/>
              <w:rPr>
                <w:sz w:val="16"/>
                <w:szCs w:val="16"/>
              </w:rPr>
            </w:pPr>
            <w:r w:rsidRPr="002E192D">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FDE1" w14:textId="76511D9C" w:rsidR="00AF0526" w:rsidRPr="00F32CCD" w:rsidRDefault="002E192D" w:rsidP="00F32CCD">
            <w:pPr>
              <w:pStyle w:val="TAC"/>
              <w:rPr>
                <w:sz w:val="16"/>
                <w:szCs w:val="16"/>
              </w:rPr>
            </w:pPr>
            <w:r w:rsidRPr="002E192D">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46A9F" w14:textId="77777777" w:rsidR="00AF0526" w:rsidRPr="00F32CCD" w:rsidRDefault="00AF0526"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B0CFD" w14:textId="3AB97CC8" w:rsidR="00AF0526" w:rsidRPr="00F32CCD" w:rsidRDefault="002E192D" w:rsidP="00F32CC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5DF45E" w14:textId="3EB38E1B" w:rsidR="00AF0526" w:rsidRPr="00F32CCD" w:rsidRDefault="002E192D" w:rsidP="00F32CCD">
            <w:pPr>
              <w:pStyle w:val="TAL"/>
              <w:rPr>
                <w:sz w:val="16"/>
                <w:szCs w:val="16"/>
              </w:rPr>
            </w:pPr>
            <w:r w:rsidRPr="002E192D">
              <w:rPr>
                <w:sz w:val="16"/>
                <w:szCs w:val="16"/>
              </w:rPr>
              <w:t>CR to 37.105: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854D" w14:textId="0AB64A70" w:rsidR="00AF0526" w:rsidRPr="00533209" w:rsidRDefault="00AF0526" w:rsidP="00F32CCD">
            <w:pPr>
              <w:pStyle w:val="TAL"/>
              <w:rPr>
                <w:rFonts w:cs="Arial"/>
                <w:sz w:val="16"/>
                <w:szCs w:val="16"/>
              </w:rPr>
            </w:pPr>
            <w:r>
              <w:rPr>
                <w:rFonts w:cs="Arial"/>
                <w:sz w:val="16"/>
                <w:szCs w:val="16"/>
              </w:rPr>
              <w:t>16.14.0</w:t>
            </w:r>
          </w:p>
        </w:tc>
      </w:tr>
      <w:tr w:rsidR="00577F89" w:rsidRPr="009202AA" w14:paraId="7D588328"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2C8124CA" w14:textId="72F2BDB7" w:rsidR="00577F89" w:rsidRDefault="00577F89" w:rsidP="00577F89">
            <w:pPr>
              <w:pStyle w:val="TAL"/>
              <w:rPr>
                <w:rFonts w:cs="Arial"/>
                <w:sz w:val="16"/>
                <w:szCs w:val="16"/>
              </w:rPr>
            </w:pPr>
            <w:r>
              <w:rPr>
                <w:rFonts w:cs="Arial"/>
                <w:sz w:val="16"/>
                <w:szCs w:val="16"/>
              </w:rPr>
              <w:t>2024-0</w:t>
            </w:r>
            <w:r w:rsidR="00071297">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D322C" w14:textId="383093CC" w:rsidR="00577F89" w:rsidRPr="00577F89" w:rsidRDefault="00577F89" w:rsidP="00577F89">
            <w:pPr>
              <w:pStyle w:val="TAL"/>
              <w:rPr>
                <w:sz w:val="16"/>
                <w:szCs w:val="16"/>
              </w:rPr>
            </w:pPr>
            <w:r w:rsidRPr="00577F8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2AA531" w14:textId="6F3F0FFF" w:rsidR="00577F89" w:rsidRPr="00577F89" w:rsidRDefault="00577F89" w:rsidP="00577F89">
            <w:pPr>
              <w:pStyle w:val="TAL"/>
              <w:rPr>
                <w:sz w:val="16"/>
                <w:szCs w:val="16"/>
              </w:rPr>
            </w:pPr>
            <w:hyperlink r:id="rId199" w:history="1">
              <w:r w:rsidRPr="002024BA">
                <w:rPr>
                  <w:sz w:val="16"/>
                  <w:szCs w:val="16"/>
                </w:rPr>
                <w:t>RP-240554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00F28" w14:textId="1E976B78" w:rsidR="00577F89" w:rsidRPr="002E192D" w:rsidRDefault="00577F89" w:rsidP="00577F89">
            <w:pPr>
              <w:pStyle w:val="TAC"/>
              <w:rPr>
                <w:sz w:val="16"/>
                <w:szCs w:val="16"/>
              </w:rPr>
            </w:pPr>
            <w:r w:rsidRPr="00C92CC3">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260E1" w14:textId="77777777" w:rsidR="00577F89" w:rsidRPr="00F32CCD" w:rsidRDefault="00577F89" w:rsidP="00577F89">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B4812" w14:textId="3202A560" w:rsidR="00577F89" w:rsidRDefault="00577F89" w:rsidP="00577F89">
            <w:pPr>
              <w:pStyle w:val="TAC"/>
              <w:rPr>
                <w:sz w:val="16"/>
                <w:szCs w:val="16"/>
              </w:rPr>
            </w:pPr>
            <w:r w:rsidRPr="00C92CC3">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89415" w14:textId="5675E7D8" w:rsidR="00577F89" w:rsidRPr="002024BA" w:rsidRDefault="00577F89" w:rsidP="002024BA">
            <w:pPr>
              <w:spacing w:after="0"/>
              <w:rPr>
                <w:rFonts w:ascii="Arial" w:hAnsi="Arial" w:cs="Arial"/>
                <w:sz w:val="16"/>
                <w:szCs w:val="16"/>
                <w:lang w:eastAsia="zh-CN"/>
              </w:rPr>
            </w:pPr>
            <w:r>
              <w:rPr>
                <w:rFonts w:ascii="Arial" w:hAnsi="Arial" w:cs="Arial"/>
                <w:sz w:val="16"/>
                <w:szCs w:val="16"/>
              </w:rPr>
              <w:t>(AAS_BS_LTE_UTRA-Core) CR to TS 37.105: Correction of OBUE requirement applicability in Table 6.6.5.2.2-0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5D6A6" w14:textId="4954D703" w:rsidR="00577F89" w:rsidRDefault="00577F89" w:rsidP="00577F89">
            <w:pPr>
              <w:pStyle w:val="TAL"/>
              <w:rPr>
                <w:rFonts w:cs="Arial"/>
                <w:sz w:val="16"/>
                <w:szCs w:val="16"/>
              </w:rPr>
            </w:pPr>
            <w:r>
              <w:rPr>
                <w:rFonts w:cs="Arial"/>
                <w:sz w:val="16"/>
                <w:szCs w:val="16"/>
              </w:rPr>
              <w:t>16.1</w:t>
            </w:r>
            <w:r w:rsidR="00E87E12">
              <w:rPr>
                <w:rFonts w:cs="Arial"/>
                <w:sz w:val="16"/>
                <w:szCs w:val="16"/>
              </w:rPr>
              <w:t>5</w:t>
            </w:r>
            <w:r>
              <w:rPr>
                <w:rFonts w:cs="Arial"/>
                <w:sz w:val="16"/>
                <w:szCs w:val="16"/>
              </w:rPr>
              <w:t>.0</w:t>
            </w:r>
          </w:p>
        </w:tc>
      </w:tr>
      <w:tr w:rsidR="00C776FE" w:rsidRPr="009202AA" w14:paraId="7B716AD8"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759E5FF" w14:textId="3208D560" w:rsidR="00C776FE" w:rsidRDefault="00C776FE" w:rsidP="00C776FE">
            <w:pPr>
              <w:pStyle w:val="TAL"/>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94824" w14:textId="1FC26479" w:rsidR="00C776FE" w:rsidRPr="00577F89" w:rsidRDefault="00C776FE" w:rsidP="00C776FE">
            <w:pPr>
              <w:pStyle w:val="TAL"/>
              <w:rPr>
                <w:sz w:val="16"/>
                <w:szCs w:val="16"/>
              </w:rPr>
            </w:pPr>
            <w:r w:rsidRPr="00577F89">
              <w:rPr>
                <w:sz w:val="16"/>
                <w:szCs w:val="16"/>
              </w:rPr>
              <w:t>RAN#10</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18B7B" w14:textId="190772D9" w:rsidR="00C776FE" w:rsidRPr="00C776FE" w:rsidRDefault="00C776FE" w:rsidP="00C776FE">
            <w:pPr>
              <w:spacing w:after="0"/>
              <w:rPr>
                <w:rFonts w:ascii="Arial" w:hAnsi="Arial" w:cs="Arial"/>
                <w:sz w:val="16"/>
                <w:szCs w:val="16"/>
                <w:lang w:eastAsia="zh-CN"/>
              </w:rPr>
            </w:pPr>
            <w:r>
              <w:rPr>
                <w:rFonts w:ascii="Arial" w:hAnsi="Arial" w:cs="Arial"/>
                <w:sz w:val="16"/>
                <w:szCs w:val="16"/>
              </w:rPr>
              <w:t>RP-241389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0D801" w14:textId="400A67E9" w:rsidR="00C776FE" w:rsidRPr="00C92CC3" w:rsidRDefault="00C776FE" w:rsidP="00C776FE">
            <w:pPr>
              <w:pStyle w:val="TAC"/>
            </w:pPr>
            <w:r>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B94F9" w14:textId="6A413DCB" w:rsidR="00C776FE" w:rsidRPr="00F32CCD" w:rsidRDefault="00C776FE" w:rsidP="00C776FE">
            <w:pPr>
              <w:pStyle w:val="TAC"/>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7F02E7" w14:textId="63EC8104" w:rsidR="00C776FE" w:rsidRPr="00C92CC3" w:rsidRDefault="00C776FE" w:rsidP="00C776FE">
            <w:pPr>
              <w:pStyle w:val="TAC"/>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F27B7" w14:textId="06FA573F" w:rsidR="00C776FE" w:rsidRDefault="00C776FE" w:rsidP="00C776FE">
            <w:pPr>
              <w:spacing w:after="0"/>
              <w:rPr>
                <w:rFonts w:ascii="Arial" w:hAnsi="Arial" w:cs="Arial"/>
                <w:sz w:val="16"/>
                <w:szCs w:val="16"/>
                <w:lang w:eastAsia="zh-CN"/>
              </w:rPr>
            </w:pPr>
            <w:r>
              <w:rPr>
                <w:rFonts w:ascii="Arial" w:hAnsi="Arial" w:cs="Arial"/>
                <w:sz w:val="16"/>
                <w:szCs w:val="16"/>
              </w:rPr>
              <w:t>(AAS_BS_LTE_UTRA-Core) CR to TS 37.105 on correction for single RAT E-UTRA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3827B" w14:textId="3D634C5F" w:rsidR="00C776FE" w:rsidRDefault="00C776FE" w:rsidP="00C776FE">
            <w:pPr>
              <w:pStyle w:val="TAL"/>
              <w:rPr>
                <w:rFonts w:cs="Arial"/>
                <w:sz w:val="16"/>
                <w:szCs w:val="16"/>
              </w:rPr>
            </w:pPr>
            <w:r>
              <w:rPr>
                <w:rFonts w:cs="Arial"/>
                <w:sz w:val="16"/>
                <w:szCs w:val="16"/>
              </w:rPr>
              <w:t>16.16.0</w:t>
            </w:r>
          </w:p>
        </w:tc>
      </w:tr>
      <w:tr w:rsidR="00D50BA5" w:rsidRPr="009202AA" w14:paraId="44C20BC4" w14:textId="77777777" w:rsidTr="008C3063">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6529E6A" w14:textId="3E03F02A" w:rsidR="00D50BA5" w:rsidRDefault="00D50BA5" w:rsidP="00D50BA5">
            <w:pPr>
              <w:pStyle w:val="TAL"/>
              <w:rPr>
                <w:rFonts w:cs="Arial"/>
                <w:sz w:val="16"/>
                <w:szCs w:val="16"/>
              </w:rPr>
            </w:pPr>
            <w:r>
              <w:rPr>
                <w:rFonts w:cs="Arial"/>
                <w:color w:val="000000"/>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A9402E1" w14:textId="3821577F" w:rsidR="00D50BA5" w:rsidRPr="00577F89" w:rsidRDefault="00D50BA5" w:rsidP="00D50BA5">
            <w:pPr>
              <w:pStyle w:val="TAL"/>
              <w:rPr>
                <w:sz w:val="16"/>
                <w:szCs w:val="16"/>
              </w:rPr>
            </w:pPr>
            <w:r>
              <w:rPr>
                <w:rFonts w:cs="Arial"/>
                <w:color w:val="000000"/>
                <w:sz w:val="16"/>
                <w:szCs w:val="16"/>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B3F3853" w14:textId="72266D9D" w:rsidR="00D50BA5" w:rsidRDefault="00D50BA5" w:rsidP="00D50BA5">
            <w:pPr>
              <w:spacing w:after="0"/>
              <w:rPr>
                <w:rFonts w:ascii="Arial" w:hAnsi="Arial" w:cs="Arial"/>
                <w:sz w:val="16"/>
                <w:szCs w:val="16"/>
              </w:rPr>
            </w:pPr>
            <w:r>
              <w:rPr>
                <w:rFonts w:ascii="Arial" w:hAnsi="Arial" w:cs="Arial"/>
                <w:color w:val="000000"/>
                <w:sz w:val="16"/>
                <w:szCs w:val="16"/>
              </w:rPr>
              <w:t>RP-252377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607FAD" w14:textId="47480F01" w:rsidR="00D50BA5" w:rsidRDefault="00D50BA5" w:rsidP="00D50BA5">
            <w:pPr>
              <w:pStyle w:val="TAC"/>
              <w:rPr>
                <w:rFonts w:cs="Arial"/>
                <w:sz w:val="16"/>
                <w:szCs w:val="16"/>
              </w:rPr>
            </w:pPr>
            <w:r>
              <w:rPr>
                <w:rFonts w:cs="Arial"/>
                <w:color w:val="000000"/>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0EDA2C" w14:textId="77777777" w:rsidR="00D50BA5" w:rsidRDefault="00D50BA5" w:rsidP="00D50BA5">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CD4D161" w14:textId="327473A7" w:rsidR="00D50BA5" w:rsidRDefault="00D50BA5" w:rsidP="00D50BA5">
            <w:pPr>
              <w:pStyle w:val="TAC"/>
              <w:rPr>
                <w:rFonts w:cs="Arial"/>
                <w:sz w:val="16"/>
                <w:szCs w:val="16"/>
              </w:rPr>
            </w:pPr>
            <w:r>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B7158C5" w14:textId="3885A2CA" w:rsidR="00D50BA5" w:rsidRDefault="00D50BA5" w:rsidP="00D50BA5">
            <w:pPr>
              <w:spacing w:after="0"/>
              <w:rPr>
                <w:rFonts w:ascii="Arial" w:hAnsi="Arial" w:cs="Arial"/>
                <w:sz w:val="16"/>
                <w:szCs w:val="16"/>
              </w:rPr>
            </w:pPr>
            <w:r>
              <w:rPr>
                <w:rFonts w:ascii="Arial" w:hAnsi="Arial" w:cs="Arial"/>
                <w:color w:val="000000"/>
                <w:sz w:val="16"/>
                <w:szCs w:val="16"/>
              </w:rPr>
              <w:t>(AASenh_BS_LTE_UTRA-Core) CR to 37.105: Additional co-location requiremen for BC1 and BC2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6675204" w14:textId="79C2E00B" w:rsidR="00D50BA5" w:rsidRDefault="00D50BA5" w:rsidP="00D50BA5">
            <w:pPr>
              <w:pStyle w:val="TAL"/>
              <w:rPr>
                <w:rFonts w:cs="Arial"/>
                <w:sz w:val="16"/>
                <w:szCs w:val="16"/>
              </w:rPr>
            </w:pPr>
            <w:r>
              <w:rPr>
                <w:rFonts w:cs="Arial"/>
                <w:color w:val="000000"/>
                <w:sz w:val="16"/>
                <w:szCs w:val="16"/>
              </w:rPr>
              <w:t>16.17.0</w:t>
            </w:r>
          </w:p>
        </w:tc>
      </w:tr>
    </w:tbl>
    <w:p w14:paraId="77ED72EA" w14:textId="77777777" w:rsidR="00080512" w:rsidRDefault="00080512"/>
    <w:sectPr w:rsidR="00080512">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866DF" w14:textId="77777777" w:rsidR="00640C91" w:rsidRDefault="00640C91">
      <w:r>
        <w:separator/>
      </w:r>
    </w:p>
  </w:endnote>
  <w:endnote w:type="continuationSeparator" w:id="0">
    <w:p w14:paraId="41FA3837" w14:textId="77777777" w:rsidR="00640C91" w:rsidRDefault="00640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1CCE" w14:textId="77777777" w:rsidR="00ED46D5" w:rsidRDefault="00ED4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1AC03" w14:textId="77777777" w:rsidR="00640C91" w:rsidRDefault="00640C91">
      <w:r>
        <w:separator/>
      </w:r>
    </w:p>
  </w:footnote>
  <w:footnote w:type="continuationSeparator" w:id="0">
    <w:p w14:paraId="631B309A" w14:textId="77777777" w:rsidR="00640C91" w:rsidRDefault="00640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023C" w14:textId="72FC83EC" w:rsidR="00ED46D5" w:rsidRDefault="00ED4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312A">
      <w:rPr>
        <w:rFonts w:ascii="Arial" w:hAnsi="Arial" w:cs="Arial"/>
        <w:b/>
        <w:noProof/>
        <w:sz w:val="18"/>
        <w:szCs w:val="18"/>
      </w:rPr>
      <w:t>3GPP TS 37.105 V16.17.0 (2025-09)</w:t>
    </w:r>
    <w:r>
      <w:rPr>
        <w:rFonts w:ascii="Arial" w:hAnsi="Arial" w:cs="Arial"/>
        <w:b/>
        <w:sz w:val="18"/>
        <w:szCs w:val="18"/>
      </w:rPr>
      <w:fldChar w:fldCharType="end"/>
    </w:r>
  </w:p>
  <w:p w14:paraId="41B36594" w14:textId="77777777" w:rsidR="00ED46D5" w:rsidRDefault="00ED4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19400752" w:rsidR="00ED46D5" w:rsidRDefault="00ED4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312A">
      <w:rPr>
        <w:rFonts w:ascii="Arial" w:hAnsi="Arial" w:cs="Arial"/>
        <w:b/>
        <w:noProof/>
        <w:sz w:val="18"/>
        <w:szCs w:val="18"/>
      </w:rPr>
      <w:t>Release 16</w:t>
    </w:r>
    <w:r>
      <w:rPr>
        <w:rFonts w:ascii="Arial" w:hAnsi="Arial" w:cs="Arial"/>
        <w:b/>
        <w:sz w:val="18"/>
        <w:szCs w:val="18"/>
      </w:rPr>
      <w:fldChar w:fldCharType="end"/>
    </w:r>
  </w:p>
  <w:p w14:paraId="0C390526" w14:textId="77777777" w:rsidR="00ED46D5" w:rsidRDefault="00ED4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7A715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2FCA5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872A3AA"/>
    <w:lvl w:ilvl="0">
      <w:start w:val="1"/>
      <w:numFmt w:val="decimal"/>
      <w:pStyle w:val="ListNumber3"/>
      <w:lvlText w:val="%1."/>
      <w:lvlJc w:val="left"/>
      <w:pPr>
        <w:tabs>
          <w:tab w:val="num" w:pos="1080"/>
        </w:tabs>
        <w:ind w:left="1080" w:hanging="36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030503">
    <w:abstractNumId w:val="8"/>
  </w:num>
  <w:num w:numId="2" w16cid:durableId="745810600">
    <w:abstractNumId w:val="9"/>
  </w:num>
  <w:num w:numId="3" w16cid:durableId="1933858739">
    <w:abstractNumId w:val="6"/>
  </w:num>
  <w:num w:numId="4" w16cid:durableId="381517596">
    <w:abstractNumId w:val="5"/>
  </w:num>
  <w:num w:numId="5" w16cid:durableId="1102530707">
    <w:abstractNumId w:val="7"/>
  </w:num>
  <w:num w:numId="6" w16cid:durableId="2114278216">
    <w:abstractNumId w:val="3"/>
  </w:num>
  <w:num w:numId="7" w16cid:durableId="46993089">
    <w:abstractNumId w:val="4"/>
  </w:num>
  <w:num w:numId="8" w16cid:durableId="1263566471">
    <w:abstractNumId w:val="2"/>
  </w:num>
  <w:num w:numId="9" w16cid:durableId="1260525479">
    <w:abstractNumId w:val="1"/>
  </w:num>
  <w:num w:numId="10" w16cid:durableId="138663997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1522D"/>
    <w:rsid w:val="00033397"/>
    <w:rsid w:val="00035BBC"/>
    <w:rsid w:val="00040095"/>
    <w:rsid w:val="00051834"/>
    <w:rsid w:val="000538CB"/>
    <w:rsid w:val="000540B3"/>
    <w:rsid w:val="00054A22"/>
    <w:rsid w:val="00057214"/>
    <w:rsid w:val="00062023"/>
    <w:rsid w:val="000655A6"/>
    <w:rsid w:val="00071297"/>
    <w:rsid w:val="00076D87"/>
    <w:rsid w:val="00080512"/>
    <w:rsid w:val="00080946"/>
    <w:rsid w:val="000975F7"/>
    <w:rsid w:val="000A0A1A"/>
    <w:rsid w:val="000A1D8F"/>
    <w:rsid w:val="000B2840"/>
    <w:rsid w:val="000C47C3"/>
    <w:rsid w:val="000D58AB"/>
    <w:rsid w:val="000D603B"/>
    <w:rsid w:val="000E6AC8"/>
    <w:rsid w:val="000E6DE9"/>
    <w:rsid w:val="0010208C"/>
    <w:rsid w:val="001159E7"/>
    <w:rsid w:val="0012264F"/>
    <w:rsid w:val="00125F67"/>
    <w:rsid w:val="00133525"/>
    <w:rsid w:val="0013577C"/>
    <w:rsid w:val="00135EE7"/>
    <w:rsid w:val="00136E61"/>
    <w:rsid w:val="00137662"/>
    <w:rsid w:val="00144CEF"/>
    <w:rsid w:val="00145A28"/>
    <w:rsid w:val="001506D1"/>
    <w:rsid w:val="00156486"/>
    <w:rsid w:val="00156FED"/>
    <w:rsid w:val="00160558"/>
    <w:rsid w:val="0017110E"/>
    <w:rsid w:val="00173D47"/>
    <w:rsid w:val="0019301D"/>
    <w:rsid w:val="001A4C42"/>
    <w:rsid w:val="001A7420"/>
    <w:rsid w:val="001A7E0C"/>
    <w:rsid w:val="001B6637"/>
    <w:rsid w:val="001B7490"/>
    <w:rsid w:val="001B79EE"/>
    <w:rsid w:val="001C1246"/>
    <w:rsid w:val="001C21C3"/>
    <w:rsid w:val="001C718D"/>
    <w:rsid w:val="001D02C2"/>
    <w:rsid w:val="001D6F81"/>
    <w:rsid w:val="001E390F"/>
    <w:rsid w:val="001E7764"/>
    <w:rsid w:val="001F0C1D"/>
    <w:rsid w:val="001F1132"/>
    <w:rsid w:val="001F168B"/>
    <w:rsid w:val="001F1DB3"/>
    <w:rsid w:val="001F65D6"/>
    <w:rsid w:val="002024BA"/>
    <w:rsid w:val="00213696"/>
    <w:rsid w:val="00215101"/>
    <w:rsid w:val="002163E8"/>
    <w:rsid w:val="002233D0"/>
    <w:rsid w:val="002235D7"/>
    <w:rsid w:val="0022526E"/>
    <w:rsid w:val="00233F3A"/>
    <w:rsid w:val="002347A2"/>
    <w:rsid w:val="00234C56"/>
    <w:rsid w:val="00243BC9"/>
    <w:rsid w:val="00247D87"/>
    <w:rsid w:val="00252009"/>
    <w:rsid w:val="0025644E"/>
    <w:rsid w:val="00263228"/>
    <w:rsid w:val="00265C49"/>
    <w:rsid w:val="002675F0"/>
    <w:rsid w:val="0028004F"/>
    <w:rsid w:val="00292B5C"/>
    <w:rsid w:val="00297D75"/>
    <w:rsid w:val="002A7421"/>
    <w:rsid w:val="002B6339"/>
    <w:rsid w:val="002D322A"/>
    <w:rsid w:val="002D5513"/>
    <w:rsid w:val="002D7F47"/>
    <w:rsid w:val="002E00EE"/>
    <w:rsid w:val="002E192D"/>
    <w:rsid w:val="002E7D6B"/>
    <w:rsid w:val="002F7388"/>
    <w:rsid w:val="003008D2"/>
    <w:rsid w:val="00306AAC"/>
    <w:rsid w:val="003079D6"/>
    <w:rsid w:val="00310684"/>
    <w:rsid w:val="003172DC"/>
    <w:rsid w:val="00323D75"/>
    <w:rsid w:val="003247D1"/>
    <w:rsid w:val="0032518B"/>
    <w:rsid w:val="00326792"/>
    <w:rsid w:val="0033145D"/>
    <w:rsid w:val="003314EB"/>
    <w:rsid w:val="00343112"/>
    <w:rsid w:val="003451FF"/>
    <w:rsid w:val="0035462D"/>
    <w:rsid w:val="00361280"/>
    <w:rsid w:val="0037203E"/>
    <w:rsid w:val="003765B8"/>
    <w:rsid w:val="003769B5"/>
    <w:rsid w:val="00380B34"/>
    <w:rsid w:val="0038234E"/>
    <w:rsid w:val="003A5707"/>
    <w:rsid w:val="003C3971"/>
    <w:rsid w:val="003C5A24"/>
    <w:rsid w:val="003E4023"/>
    <w:rsid w:val="003E49F7"/>
    <w:rsid w:val="003F473E"/>
    <w:rsid w:val="003F6EFE"/>
    <w:rsid w:val="00423334"/>
    <w:rsid w:val="004345EC"/>
    <w:rsid w:val="004427B9"/>
    <w:rsid w:val="00444A77"/>
    <w:rsid w:val="00450633"/>
    <w:rsid w:val="00465515"/>
    <w:rsid w:val="00475B50"/>
    <w:rsid w:val="00493101"/>
    <w:rsid w:val="004A6211"/>
    <w:rsid w:val="004B013E"/>
    <w:rsid w:val="004C4A70"/>
    <w:rsid w:val="004C4EB8"/>
    <w:rsid w:val="004D1A98"/>
    <w:rsid w:val="004D3578"/>
    <w:rsid w:val="004D5160"/>
    <w:rsid w:val="004E213A"/>
    <w:rsid w:val="004E3116"/>
    <w:rsid w:val="004F0988"/>
    <w:rsid w:val="004F3340"/>
    <w:rsid w:val="00500DBE"/>
    <w:rsid w:val="005123F7"/>
    <w:rsid w:val="00515616"/>
    <w:rsid w:val="00517ED4"/>
    <w:rsid w:val="00520362"/>
    <w:rsid w:val="0053388B"/>
    <w:rsid w:val="00534C3E"/>
    <w:rsid w:val="0053555D"/>
    <w:rsid w:val="00535773"/>
    <w:rsid w:val="00543E6C"/>
    <w:rsid w:val="00555316"/>
    <w:rsid w:val="00565087"/>
    <w:rsid w:val="00565686"/>
    <w:rsid w:val="00577F89"/>
    <w:rsid w:val="00591268"/>
    <w:rsid w:val="00593466"/>
    <w:rsid w:val="00593568"/>
    <w:rsid w:val="00593F16"/>
    <w:rsid w:val="005942FA"/>
    <w:rsid w:val="00597B11"/>
    <w:rsid w:val="005B35D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0C91"/>
    <w:rsid w:val="00647114"/>
    <w:rsid w:val="0066348D"/>
    <w:rsid w:val="00670E56"/>
    <w:rsid w:val="00686D8A"/>
    <w:rsid w:val="00693067"/>
    <w:rsid w:val="006A323F"/>
    <w:rsid w:val="006B30D0"/>
    <w:rsid w:val="006B4E9D"/>
    <w:rsid w:val="006C31C3"/>
    <w:rsid w:val="006C3D95"/>
    <w:rsid w:val="006D1193"/>
    <w:rsid w:val="006D7C1C"/>
    <w:rsid w:val="006E19EC"/>
    <w:rsid w:val="006E5C86"/>
    <w:rsid w:val="006E64E4"/>
    <w:rsid w:val="00701116"/>
    <w:rsid w:val="00701FEE"/>
    <w:rsid w:val="00702614"/>
    <w:rsid w:val="00712128"/>
    <w:rsid w:val="0071306D"/>
    <w:rsid w:val="00713C44"/>
    <w:rsid w:val="007237B7"/>
    <w:rsid w:val="00733D79"/>
    <w:rsid w:val="007345AE"/>
    <w:rsid w:val="00734A5B"/>
    <w:rsid w:val="0074026F"/>
    <w:rsid w:val="00742030"/>
    <w:rsid w:val="007429F6"/>
    <w:rsid w:val="00744E76"/>
    <w:rsid w:val="00746F8C"/>
    <w:rsid w:val="007475C8"/>
    <w:rsid w:val="0075456F"/>
    <w:rsid w:val="0076543B"/>
    <w:rsid w:val="00774DA4"/>
    <w:rsid w:val="00781F0F"/>
    <w:rsid w:val="00782BDE"/>
    <w:rsid w:val="00792197"/>
    <w:rsid w:val="00792DD4"/>
    <w:rsid w:val="007A489A"/>
    <w:rsid w:val="007A6174"/>
    <w:rsid w:val="007B1BF9"/>
    <w:rsid w:val="007B600E"/>
    <w:rsid w:val="007C3A26"/>
    <w:rsid w:val="007C4335"/>
    <w:rsid w:val="007C6B6F"/>
    <w:rsid w:val="007D4754"/>
    <w:rsid w:val="007F0F4A"/>
    <w:rsid w:val="008028A4"/>
    <w:rsid w:val="008038A1"/>
    <w:rsid w:val="00813C32"/>
    <w:rsid w:val="00817F63"/>
    <w:rsid w:val="00830747"/>
    <w:rsid w:val="00833DB7"/>
    <w:rsid w:val="00861143"/>
    <w:rsid w:val="00861F02"/>
    <w:rsid w:val="0086445D"/>
    <w:rsid w:val="008645FF"/>
    <w:rsid w:val="0086760A"/>
    <w:rsid w:val="008766E8"/>
    <w:rsid w:val="008768CA"/>
    <w:rsid w:val="00877129"/>
    <w:rsid w:val="008935EE"/>
    <w:rsid w:val="00896080"/>
    <w:rsid w:val="008A4997"/>
    <w:rsid w:val="008C3063"/>
    <w:rsid w:val="008C384C"/>
    <w:rsid w:val="008D1920"/>
    <w:rsid w:val="008E5C14"/>
    <w:rsid w:val="008F0ADD"/>
    <w:rsid w:val="0090271F"/>
    <w:rsid w:val="00902E23"/>
    <w:rsid w:val="0090309A"/>
    <w:rsid w:val="009104F3"/>
    <w:rsid w:val="009114D7"/>
    <w:rsid w:val="009121F6"/>
    <w:rsid w:val="0091348E"/>
    <w:rsid w:val="009152A8"/>
    <w:rsid w:val="009168BA"/>
    <w:rsid w:val="00917CCB"/>
    <w:rsid w:val="009202AA"/>
    <w:rsid w:val="00942EC2"/>
    <w:rsid w:val="0096312A"/>
    <w:rsid w:val="00996270"/>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57D78"/>
    <w:rsid w:val="00A62738"/>
    <w:rsid w:val="00A63F7E"/>
    <w:rsid w:val="00A73129"/>
    <w:rsid w:val="00A76B97"/>
    <w:rsid w:val="00A81756"/>
    <w:rsid w:val="00A82346"/>
    <w:rsid w:val="00A82C6F"/>
    <w:rsid w:val="00A92BA1"/>
    <w:rsid w:val="00AB02B0"/>
    <w:rsid w:val="00AB38AC"/>
    <w:rsid w:val="00AC0166"/>
    <w:rsid w:val="00AC14CC"/>
    <w:rsid w:val="00AC2BE9"/>
    <w:rsid w:val="00AC6BC6"/>
    <w:rsid w:val="00AD06AC"/>
    <w:rsid w:val="00AE65E2"/>
    <w:rsid w:val="00AF0526"/>
    <w:rsid w:val="00AF5A28"/>
    <w:rsid w:val="00B009D6"/>
    <w:rsid w:val="00B07BC8"/>
    <w:rsid w:val="00B15449"/>
    <w:rsid w:val="00B23B2E"/>
    <w:rsid w:val="00B24CD7"/>
    <w:rsid w:val="00B30884"/>
    <w:rsid w:val="00B33EA5"/>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3C72"/>
    <w:rsid w:val="00C14345"/>
    <w:rsid w:val="00C1496A"/>
    <w:rsid w:val="00C33079"/>
    <w:rsid w:val="00C45231"/>
    <w:rsid w:val="00C56F21"/>
    <w:rsid w:val="00C66375"/>
    <w:rsid w:val="00C72833"/>
    <w:rsid w:val="00C74AC6"/>
    <w:rsid w:val="00C760E6"/>
    <w:rsid w:val="00C776FE"/>
    <w:rsid w:val="00C80F1D"/>
    <w:rsid w:val="00C82B2A"/>
    <w:rsid w:val="00C92059"/>
    <w:rsid w:val="00C93F40"/>
    <w:rsid w:val="00CA3D0C"/>
    <w:rsid w:val="00CA738C"/>
    <w:rsid w:val="00CB2E71"/>
    <w:rsid w:val="00CB4E63"/>
    <w:rsid w:val="00CB7887"/>
    <w:rsid w:val="00CC7F8E"/>
    <w:rsid w:val="00CD2AB4"/>
    <w:rsid w:val="00CE1221"/>
    <w:rsid w:val="00CE311C"/>
    <w:rsid w:val="00CF29E0"/>
    <w:rsid w:val="00CF7BFA"/>
    <w:rsid w:val="00D34366"/>
    <w:rsid w:val="00D36640"/>
    <w:rsid w:val="00D42302"/>
    <w:rsid w:val="00D45E0D"/>
    <w:rsid w:val="00D50BA5"/>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97305"/>
    <w:rsid w:val="00DA09CC"/>
    <w:rsid w:val="00DA7A03"/>
    <w:rsid w:val="00DB1818"/>
    <w:rsid w:val="00DC14C5"/>
    <w:rsid w:val="00DC309B"/>
    <w:rsid w:val="00DC4DA2"/>
    <w:rsid w:val="00DC608A"/>
    <w:rsid w:val="00DD0C65"/>
    <w:rsid w:val="00DD4C17"/>
    <w:rsid w:val="00DD74A5"/>
    <w:rsid w:val="00DE3D70"/>
    <w:rsid w:val="00DF2357"/>
    <w:rsid w:val="00DF2B1F"/>
    <w:rsid w:val="00DF34E4"/>
    <w:rsid w:val="00DF62CD"/>
    <w:rsid w:val="00DF7625"/>
    <w:rsid w:val="00E07834"/>
    <w:rsid w:val="00E12844"/>
    <w:rsid w:val="00E16509"/>
    <w:rsid w:val="00E331C5"/>
    <w:rsid w:val="00E44582"/>
    <w:rsid w:val="00E46E2D"/>
    <w:rsid w:val="00E572D8"/>
    <w:rsid w:val="00E65768"/>
    <w:rsid w:val="00E77645"/>
    <w:rsid w:val="00E87E12"/>
    <w:rsid w:val="00EA15B0"/>
    <w:rsid w:val="00EA5EA7"/>
    <w:rsid w:val="00EA7F6B"/>
    <w:rsid w:val="00EC129D"/>
    <w:rsid w:val="00EC4A25"/>
    <w:rsid w:val="00ED46D5"/>
    <w:rsid w:val="00ED5ED6"/>
    <w:rsid w:val="00F025A2"/>
    <w:rsid w:val="00F04712"/>
    <w:rsid w:val="00F049DF"/>
    <w:rsid w:val="00F064EE"/>
    <w:rsid w:val="00F12EEF"/>
    <w:rsid w:val="00F13360"/>
    <w:rsid w:val="00F22232"/>
    <w:rsid w:val="00F22EC7"/>
    <w:rsid w:val="00F24274"/>
    <w:rsid w:val="00F24E75"/>
    <w:rsid w:val="00F275CB"/>
    <w:rsid w:val="00F325C8"/>
    <w:rsid w:val="00F32CCD"/>
    <w:rsid w:val="00F372CC"/>
    <w:rsid w:val="00F43952"/>
    <w:rsid w:val="00F47EC5"/>
    <w:rsid w:val="00F558EC"/>
    <w:rsid w:val="00F56E36"/>
    <w:rsid w:val="00F653B8"/>
    <w:rsid w:val="00F678CC"/>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sz w:val="18"/>
      <w:lang w:eastAsia="ja-JP"/>
    </w:rPr>
  </w:style>
  <w:style w:type="character" w:customStyle="1" w:styleId="FooterChar">
    <w:name w:val="Footer Char"/>
    <w:aliases w:val="footer odd Char,footer Char,fo Char,pie de página Char"/>
    <w:link w:val="Footer"/>
    <w:rsid w:val="004C4A70"/>
    <w:rPr>
      <w:rFonts w:ascii="Arial" w:hAnsi="Arial"/>
      <w:b/>
      <w:i/>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rPr>
  </w:style>
  <w:style w:type="paragraph" w:customStyle="1" w:styleId="a1">
    <w:name w:val="??"/>
    <w:rsid w:val="004C4A70"/>
    <w:pPr>
      <w:widowControl w:val="0"/>
    </w:pPr>
    <w:rPr>
      <w:rFonts w:eastAsia="Malgun Gothic"/>
      <w:lang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rPr>
  </w:style>
  <w:style w:type="character" w:customStyle="1" w:styleId="PlainTextChar">
    <w:name w:val="Plain Text Char"/>
    <w:link w:val="PlainText"/>
    <w:rsid w:val="004C4A70"/>
    <w:rPr>
      <w:rFonts w:ascii="Courier New" w:eastAsia="Malgun Gothic" w:hAnsi="Courier New"/>
      <w:lang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4C4A70"/>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rPr>
  </w:style>
  <w:style w:type="character" w:customStyle="1" w:styleId="BodyBestChar">
    <w:name w:val="BodyBest Char"/>
    <w:link w:val="BodyBest"/>
    <w:rsid w:val="004C4A70"/>
    <w:rPr>
      <w:rFonts w:ascii="Arial" w:eastAsia="MS Mincho" w:hAnsi="Arial"/>
      <w:lang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4C4A70"/>
    <w:rPr>
      <w:rFonts w:ascii="Arial" w:eastAsia="Malgun Gothic" w:hAnsi="Arial"/>
      <w:spacing w:val="2"/>
      <w:lang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lang w:eastAsia="en-US"/>
    </w:rPr>
  </w:style>
  <w:style w:type="paragraph" w:styleId="Bibliography">
    <w:name w:val="Bibliography"/>
    <w:basedOn w:val="Normal"/>
    <w:next w:val="Normal"/>
    <w:uiPriority w:val="37"/>
    <w:semiHidden/>
    <w:unhideWhenUsed/>
    <w:rsid w:val="008038A1"/>
  </w:style>
  <w:style w:type="paragraph" w:styleId="BlockText">
    <w:name w:val="Block Text"/>
    <w:basedOn w:val="Normal"/>
    <w:rsid w:val="008038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8038A1"/>
    <w:pPr>
      <w:spacing w:after="120"/>
    </w:pPr>
    <w:rPr>
      <w:sz w:val="16"/>
      <w:szCs w:val="16"/>
    </w:rPr>
  </w:style>
  <w:style w:type="character" w:customStyle="1" w:styleId="BodyText3Char">
    <w:name w:val="Body Text 3 Char"/>
    <w:basedOn w:val="DefaultParagraphFont"/>
    <w:link w:val="BodyText3"/>
    <w:rsid w:val="008038A1"/>
    <w:rPr>
      <w:sz w:val="16"/>
      <w:szCs w:val="16"/>
      <w:lang w:eastAsia="en-US"/>
    </w:rPr>
  </w:style>
  <w:style w:type="paragraph" w:styleId="BodyTextFirstIndent">
    <w:name w:val="Body Text First Indent"/>
    <w:basedOn w:val="BodyText"/>
    <w:link w:val="BodyTextFirstIndentChar"/>
    <w:rsid w:val="008038A1"/>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8038A1"/>
    <w:rPr>
      <w:rFonts w:eastAsia="Times New Roman"/>
      <w:lang w:eastAsia="en-US"/>
    </w:rPr>
  </w:style>
  <w:style w:type="paragraph" w:styleId="BodyTextFirstIndent2">
    <w:name w:val="Body Text First Indent 2"/>
    <w:basedOn w:val="BodyTextIndent"/>
    <w:link w:val="BodyTextFirstIndent2Char"/>
    <w:rsid w:val="008038A1"/>
    <w:pPr>
      <w:overflowPunct/>
      <w:autoSpaceDE/>
      <w:autoSpaceDN/>
      <w:adjustRightInd/>
      <w:ind w:leftChars="0" w:left="360" w:firstLine="360"/>
      <w:textAlignment w:val="auto"/>
    </w:pPr>
    <w:rPr>
      <w:rFonts w:eastAsia="Times New Roman"/>
    </w:rPr>
  </w:style>
  <w:style w:type="character" w:customStyle="1" w:styleId="BodyTextFirstIndent2Char">
    <w:name w:val="Body Text First Indent 2 Char"/>
    <w:basedOn w:val="BodyTextIndentChar"/>
    <w:link w:val="BodyTextFirstIndent2"/>
    <w:rsid w:val="008038A1"/>
    <w:rPr>
      <w:rFonts w:eastAsia="Times New Roman"/>
      <w:lang w:eastAsia="en-US"/>
    </w:rPr>
  </w:style>
  <w:style w:type="paragraph" w:styleId="BodyTextIndent2">
    <w:name w:val="Body Text Indent 2"/>
    <w:basedOn w:val="Normal"/>
    <w:link w:val="BodyTextIndent2Char"/>
    <w:rsid w:val="008038A1"/>
    <w:pPr>
      <w:spacing w:after="120" w:line="480" w:lineRule="auto"/>
      <w:ind w:left="360"/>
    </w:pPr>
  </w:style>
  <w:style w:type="character" w:customStyle="1" w:styleId="BodyTextIndent2Char">
    <w:name w:val="Body Text Indent 2 Char"/>
    <w:basedOn w:val="DefaultParagraphFont"/>
    <w:link w:val="BodyTextIndent2"/>
    <w:rsid w:val="008038A1"/>
    <w:rPr>
      <w:lang w:eastAsia="en-US"/>
    </w:rPr>
  </w:style>
  <w:style w:type="paragraph" w:styleId="BodyTextIndent3">
    <w:name w:val="Body Text Indent 3"/>
    <w:basedOn w:val="Normal"/>
    <w:link w:val="BodyTextIndent3Char"/>
    <w:rsid w:val="008038A1"/>
    <w:pPr>
      <w:spacing w:after="120"/>
      <w:ind w:left="360"/>
    </w:pPr>
    <w:rPr>
      <w:sz w:val="16"/>
      <w:szCs w:val="16"/>
    </w:rPr>
  </w:style>
  <w:style w:type="character" w:customStyle="1" w:styleId="BodyTextIndent3Char">
    <w:name w:val="Body Text Indent 3 Char"/>
    <w:basedOn w:val="DefaultParagraphFont"/>
    <w:link w:val="BodyTextIndent3"/>
    <w:rsid w:val="008038A1"/>
    <w:rPr>
      <w:sz w:val="16"/>
      <w:szCs w:val="16"/>
      <w:lang w:eastAsia="en-US"/>
    </w:rPr>
  </w:style>
  <w:style w:type="paragraph" w:styleId="Closing">
    <w:name w:val="Closing"/>
    <w:basedOn w:val="Normal"/>
    <w:link w:val="ClosingChar"/>
    <w:rsid w:val="008038A1"/>
    <w:pPr>
      <w:spacing w:after="0"/>
      <w:ind w:left="4320"/>
    </w:pPr>
  </w:style>
  <w:style w:type="character" w:customStyle="1" w:styleId="ClosingChar">
    <w:name w:val="Closing Char"/>
    <w:basedOn w:val="DefaultParagraphFont"/>
    <w:link w:val="Closing"/>
    <w:rsid w:val="008038A1"/>
    <w:rPr>
      <w:lang w:eastAsia="en-US"/>
    </w:rPr>
  </w:style>
  <w:style w:type="paragraph" w:styleId="Date">
    <w:name w:val="Date"/>
    <w:basedOn w:val="Normal"/>
    <w:next w:val="Normal"/>
    <w:link w:val="DateChar"/>
    <w:rsid w:val="008038A1"/>
  </w:style>
  <w:style w:type="character" w:customStyle="1" w:styleId="DateChar">
    <w:name w:val="Date Char"/>
    <w:basedOn w:val="DefaultParagraphFont"/>
    <w:link w:val="Date"/>
    <w:rsid w:val="008038A1"/>
    <w:rPr>
      <w:lang w:eastAsia="en-US"/>
    </w:rPr>
  </w:style>
  <w:style w:type="paragraph" w:styleId="E-mailSignature">
    <w:name w:val="E-mail Signature"/>
    <w:basedOn w:val="Normal"/>
    <w:link w:val="E-mailSignatureChar"/>
    <w:rsid w:val="008038A1"/>
    <w:pPr>
      <w:spacing w:after="0"/>
    </w:pPr>
  </w:style>
  <w:style w:type="character" w:customStyle="1" w:styleId="E-mailSignatureChar">
    <w:name w:val="E-mail Signature Char"/>
    <w:basedOn w:val="DefaultParagraphFont"/>
    <w:link w:val="E-mailSignature"/>
    <w:rsid w:val="008038A1"/>
    <w:rPr>
      <w:lang w:eastAsia="en-US"/>
    </w:rPr>
  </w:style>
  <w:style w:type="paragraph" w:styleId="EndnoteText">
    <w:name w:val="endnote text"/>
    <w:basedOn w:val="Normal"/>
    <w:link w:val="EndnoteTextChar"/>
    <w:rsid w:val="008038A1"/>
    <w:pPr>
      <w:spacing w:after="0"/>
    </w:pPr>
  </w:style>
  <w:style w:type="character" w:customStyle="1" w:styleId="EndnoteTextChar">
    <w:name w:val="Endnote Text Char"/>
    <w:basedOn w:val="DefaultParagraphFont"/>
    <w:link w:val="EndnoteText"/>
    <w:rsid w:val="008038A1"/>
    <w:rPr>
      <w:lang w:eastAsia="en-US"/>
    </w:rPr>
  </w:style>
  <w:style w:type="paragraph" w:styleId="EnvelopeAddress">
    <w:name w:val="envelope address"/>
    <w:basedOn w:val="Normal"/>
    <w:rsid w:val="008038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038A1"/>
    <w:pPr>
      <w:spacing w:after="0"/>
    </w:pPr>
    <w:rPr>
      <w:rFonts w:asciiTheme="majorHAnsi" w:eastAsiaTheme="majorEastAsia" w:hAnsiTheme="majorHAnsi" w:cstheme="majorBidi"/>
    </w:rPr>
  </w:style>
  <w:style w:type="paragraph" w:styleId="HTMLAddress">
    <w:name w:val="HTML Address"/>
    <w:basedOn w:val="Normal"/>
    <w:link w:val="HTMLAddressChar"/>
    <w:rsid w:val="008038A1"/>
    <w:pPr>
      <w:spacing w:after="0"/>
    </w:pPr>
    <w:rPr>
      <w:i/>
      <w:iCs/>
    </w:rPr>
  </w:style>
  <w:style w:type="character" w:customStyle="1" w:styleId="HTMLAddressChar">
    <w:name w:val="HTML Address Char"/>
    <w:basedOn w:val="DefaultParagraphFont"/>
    <w:link w:val="HTMLAddress"/>
    <w:rsid w:val="008038A1"/>
    <w:rPr>
      <w:i/>
      <w:iCs/>
      <w:lang w:eastAsia="en-US"/>
    </w:rPr>
  </w:style>
  <w:style w:type="paragraph" w:styleId="HTMLPreformatted">
    <w:name w:val="HTML Preformatted"/>
    <w:basedOn w:val="Normal"/>
    <w:link w:val="HTMLPreformattedChar"/>
    <w:rsid w:val="008038A1"/>
    <w:pPr>
      <w:spacing w:after="0"/>
    </w:pPr>
    <w:rPr>
      <w:rFonts w:ascii="Consolas" w:hAnsi="Consolas"/>
    </w:rPr>
  </w:style>
  <w:style w:type="character" w:customStyle="1" w:styleId="HTMLPreformattedChar">
    <w:name w:val="HTML Preformatted Char"/>
    <w:basedOn w:val="DefaultParagraphFont"/>
    <w:link w:val="HTMLPreformatted"/>
    <w:rsid w:val="008038A1"/>
    <w:rPr>
      <w:rFonts w:ascii="Consolas" w:hAnsi="Consolas"/>
      <w:lang w:eastAsia="en-US"/>
    </w:rPr>
  </w:style>
  <w:style w:type="paragraph" w:styleId="Index3">
    <w:name w:val="index 3"/>
    <w:basedOn w:val="Normal"/>
    <w:next w:val="Normal"/>
    <w:rsid w:val="008038A1"/>
    <w:pPr>
      <w:spacing w:after="0"/>
      <w:ind w:left="600" w:hanging="200"/>
    </w:pPr>
  </w:style>
  <w:style w:type="paragraph" w:styleId="Index4">
    <w:name w:val="index 4"/>
    <w:basedOn w:val="Normal"/>
    <w:next w:val="Normal"/>
    <w:rsid w:val="008038A1"/>
    <w:pPr>
      <w:spacing w:after="0"/>
      <w:ind w:left="800" w:hanging="200"/>
    </w:pPr>
  </w:style>
  <w:style w:type="paragraph" w:styleId="Index5">
    <w:name w:val="index 5"/>
    <w:basedOn w:val="Normal"/>
    <w:next w:val="Normal"/>
    <w:rsid w:val="008038A1"/>
    <w:pPr>
      <w:spacing w:after="0"/>
      <w:ind w:left="1000" w:hanging="200"/>
    </w:pPr>
  </w:style>
  <w:style w:type="paragraph" w:styleId="Index6">
    <w:name w:val="index 6"/>
    <w:basedOn w:val="Normal"/>
    <w:next w:val="Normal"/>
    <w:rsid w:val="008038A1"/>
    <w:pPr>
      <w:spacing w:after="0"/>
      <w:ind w:left="1200" w:hanging="200"/>
    </w:pPr>
  </w:style>
  <w:style w:type="paragraph" w:styleId="Index7">
    <w:name w:val="index 7"/>
    <w:basedOn w:val="Normal"/>
    <w:next w:val="Normal"/>
    <w:rsid w:val="008038A1"/>
    <w:pPr>
      <w:spacing w:after="0"/>
      <w:ind w:left="1400" w:hanging="200"/>
    </w:pPr>
  </w:style>
  <w:style w:type="paragraph" w:styleId="Index8">
    <w:name w:val="index 8"/>
    <w:basedOn w:val="Normal"/>
    <w:next w:val="Normal"/>
    <w:rsid w:val="008038A1"/>
    <w:pPr>
      <w:spacing w:after="0"/>
      <w:ind w:left="1600" w:hanging="200"/>
    </w:pPr>
  </w:style>
  <w:style w:type="paragraph" w:styleId="Index9">
    <w:name w:val="index 9"/>
    <w:basedOn w:val="Normal"/>
    <w:next w:val="Normal"/>
    <w:rsid w:val="008038A1"/>
    <w:pPr>
      <w:spacing w:after="0"/>
      <w:ind w:left="1800" w:hanging="200"/>
    </w:pPr>
  </w:style>
  <w:style w:type="paragraph" w:styleId="IntenseQuote">
    <w:name w:val="Intense Quote"/>
    <w:basedOn w:val="Normal"/>
    <w:next w:val="Normal"/>
    <w:link w:val="IntenseQuoteChar"/>
    <w:uiPriority w:val="30"/>
    <w:qFormat/>
    <w:rsid w:val="008038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38A1"/>
    <w:rPr>
      <w:i/>
      <w:iCs/>
      <w:color w:val="4472C4" w:themeColor="accent1"/>
      <w:lang w:eastAsia="en-US"/>
    </w:rPr>
  </w:style>
  <w:style w:type="paragraph" w:styleId="ListContinue">
    <w:name w:val="List Continue"/>
    <w:basedOn w:val="Normal"/>
    <w:rsid w:val="008038A1"/>
    <w:pPr>
      <w:spacing w:after="120"/>
      <w:ind w:left="360"/>
      <w:contextualSpacing/>
    </w:pPr>
  </w:style>
  <w:style w:type="paragraph" w:styleId="ListContinue2">
    <w:name w:val="List Continue 2"/>
    <w:basedOn w:val="Normal"/>
    <w:rsid w:val="008038A1"/>
    <w:pPr>
      <w:spacing w:after="120"/>
      <w:ind w:left="720"/>
      <w:contextualSpacing/>
    </w:pPr>
  </w:style>
  <w:style w:type="paragraph" w:styleId="ListContinue3">
    <w:name w:val="List Continue 3"/>
    <w:basedOn w:val="Normal"/>
    <w:rsid w:val="008038A1"/>
    <w:pPr>
      <w:spacing w:after="120"/>
      <w:ind w:left="1080"/>
      <w:contextualSpacing/>
    </w:pPr>
  </w:style>
  <w:style w:type="paragraph" w:styleId="ListContinue4">
    <w:name w:val="List Continue 4"/>
    <w:basedOn w:val="Normal"/>
    <w:rsid w:val="008038A1"/>
    <w:pPr>
      <w:spacing w:after="120"/>
      <w:ind w:left="1440"/>
      <w:contextualSpacing/>
    </w:pPr>
  </w:style>
  <w:style w:type="paragraph" w:styleId="ListContinue5">
    <w:name w:val="List Continue 5"/>
    <w:basedOn w:val="Normal"/>
    <w:rsid w:val="008038A1"/>
    <w:pPr>
      <w:spacing w:after="120"/>
      <w:ind w:left="1800"/>
      <w:contextualSpacing/>
    </w:pPr>
  </w:style>
  <w:style w:type="paragraph" w:styleId="ListNumber3">
    <w:name w:val="List Number 3"/>
    <w:basedOn w:val="Normal"/>
    <w:rsid w:val="008038A1"/>
    <w:pPr>
      <w:numPr>
        <w:numId w:val="8"/>
      </w:numPr>
      <w:contextualSpacing/>
    </w:pPr>
  </w:style>
  <w:style w:type="paragraph" w:styleId="ListNumber4">
    <w:name w:val="List Number 4"/>
    <w:basedOn w:val="Normal"/>
    <w:rsid w:val="008038A1"/>
    <w:pPr>
      <w:numPr>
        <w:numId w:val="9"/>
      </w:numPr>
      <w:contextualSpacing/>
    </w:pPr>
  </w:style>
  <w:style w:type="paragraph" w:styleId="ListNumber5">
    <w:name w:val="List Number 5"/>
    <w:basedOn w:val="Normal"/>
    <w:rsid w:val="008038A1"/>
    <w:pPr>
      <w:numPr>
        <w:numId w:val="10"/>
      </w:numPr>
      <w:contextualSpacing/>
    </w:pPr>
  </w:style>
  <w:style w:type="paragraph" w:styleId="MacroText">
    <w:name w:val="macro"/>
    <w:link w:val="MacroTextChar"/>
    <w:rsid w:val="008038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038A1"/>
    <w:rPr>
      <w:rFonts w:ascii="Consolas" w:hAnsi="Consolas"/>
      <w:lang w:eastAsia="en-US"/>
    </w:rPr>
  </w:style>
  <w:style w:type="paragraph" w:styleId="MessageHeader">
    <w:name w:val="Message Header"/>
    <w:basedOn w:val="Normal"/>
    <w:link w:val="MessageHeaderChar"/>
    <w:rsid w:val="008038A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38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38A1"/>
    <w:rPr>
      <w:lang w:eastAsia="en-US"/>
    </w:rPr>
  </w:style>
  <w:style w:type="paragraph" w:styleId="NormalIndent">
    <w:name w:val="Normal Indent"/>
    <w:basedOn w:val="Normal"/>
    <w:rsid w:val="008038A1"/>
    <w:pPr>
      <w:ind w:left="720"/>
    </w:pPr>
  </w:style>
  <w:style w:type="paragraph" w:styleId="NoteHeading">
    <w:name w:val="Note Heading"/>
    <w:basedOn w:val="Normal"/>
    <w:next w:val="Normal"/>
    <w:link w:val="NoteHeadingChar"/>
    <w:rsid w:val="008038A1"/>
    <w:pPr>
      <w:spacing w:after="0"/>
    </w:pPr>
  </w:style>
  <w:style w:type="character" w:customStyle="1" w:styleId="NoteHeadingChar">
    <w:name w:val="Note Heading Char"/>
    <w:basedOn w:val="DefaultParagraphFont"/>
    <w:link w:val="NoteHeading"/>
    <w:rsid w:val="008038A1"/>
    <w:rPr>
      <w:lang w:eastAsia="en-US"/>
    </w:rPr>
  </w:style>
  <w:style w:type="paragraph" w:styleId="Quote">
    <w:name w:val="Quote"/>
    <w:basedOn w:val="Normal"/>
    <w:next w:val="Normal"/>
    <w:link w:val="QuoteChar"/>
    <w:uiPriority w:val="29"/>
    <w:qFormat/>
    <w:rsid w:val="008038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38A1"/>
    <w:rPr>
      <w:i/>
      <w:iCs/>
      <w:color w:val="404040" w:themeColor="text1" w:themeTint="BF"/>
      <w:lang w:eastAsia="en-US"/>
    </w:rPr>
  </w:style>
  <w:style w:type="paragraph" w:styleId="Salutation">
    <w:name w:val="Salutation"/>
    <w:basedOn w:val="Normal"/>
    <w:next w:val="Normal"/>
    <w:link w:val="SalutationChar"/>
    <w:rsid w:val="008038A1"/>
  </w:style>
  <w:style w:type="character" w:customStyle="1" w:styleId="SalutationChar">
    <w:name w:val="Salutation Char"/>
    <w:basedOn w:val="DefaultParagraphFont"/>
    <w:link w:val="Salutation"/>
    <w:rsid w:val="008038A1"/>
    <w:rPr>
      <w:lang w:eastAsia="en-US"/>
    </w:rPr>
  </w:style>
  <w:style w:type="paragraph" w:styleId="Signature">
    <w:name w:val="Signature"/>
    <w:basedOn w:val="Normal"/>
    <w:link w:val="SignatureChar"/>
    <w:rsid w:val="008038A1"/>
    <w:pPr>
      <w:spacing w:after="0"/>
      <w:ind w:left="4320"/>
    </w:pPr>
  </w:style>
  <w:style w:type="character" w:customStyle="1" w:styleId="SignatureChar">
    <w:name w:val="Signature Char"/>
    <w:basedOn w:val="DefaultParagraphFont"/>
    <w:link w:val="Signature"/>
    <w:rsid w:val="008038A1"/>
    <w:rPr>
      <w:lang w:eastAsia="en-US"/>
    </w:rPr>
  </w:style>
  <w:style w:type="paragraph" w:styleId="Subtitle">
    <w:name w:val="Subtitle"/>
    <w:basedOn w:val="Normal"/>
    <w:next w:val="Normal"/>
    <w:link w:val="SubtitleChar"/>
    <w:qFormat/>
    <w:rsid w:val="008038A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038A1"/>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038A1"/>
    <w:pPr>
      <w:spacing w:after="0"/>
      <w:ind w:left="200" w:hanging="200"/>
    </w:pPr>
  </w:style>
  <w:style w:type="paragraph" w:styleId="TableofFigures">
    <w:name w:val="table of figures"/>
    <w:basedOn w:val="Normal"/>
    <w:next w:val="Normal"/>
    <w:rsid w:val="008038A1"/>
    <w:pPr>
      <w:spacing w:after="0"/>
    </w:pPr>
  </w:style>
  <w:style w:type="paragraph" w:styleId="Title">
    <w:name w:val="Title"/>
    <w:basedOn w:val="Normal"/>
    <w:next w:val="Normal"/>
    <w:link w:val="TitleChar"/>
    <w:qFormat/>
    <w:rsid w:val="008038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038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038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314795053">
      <w:bodyDiv w:val="1"/>
      <w:marLeft w:val="0"/>
      <w:marRight w:val="0"/>
      <w:marTop w:val="0"/>
      <w:marBottom w:val="0"/>
      <w:divBdr>
        <w:top w:val="none" w:sz="0" w:space="0" w:color="auto"/>
        <w:left w:val="none" w:sz="0" w:space="0" w:color="auto"/>
        <w:bottom w:val="none" w:sz="0" w:space="0" w:color="auto"/>
        <w:right w:val="none" w:sz="0" w:space="0" w:color="auto"/>
      </w:divBdr>
    </w:div>
    <w:div w:id="741948706">
      <w:bodyDiv w:val="1"/>
      <w:marLeft w:val="0"/>
      <w:marRight w:val="0"/>
      <w:marTop w:val="0"/>
      <w:marBottom w:val="0"/>
      <w:divBdr>
        <w:top w:val="none" w:sz="0" w:space="0" w:color="auto"/>
        <w:left w:val="none" w:sz="0" w:space="0" w:color="auto"/>
        <w:bottom w:val="none" w:sz="0" w:space="0" w:color="auto"/>
        <w:right w:val="none" w:sz="0" w:space="0" w:color="auto"/>
      </w:divBdr>
    </w:div>
    <w:div w:id="823549343">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36989296">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 w:id="168331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header" Target="head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oter" Target="footer1.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fontTable" Target="fontTab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yperlink" Target="https://portal.3gpp.org/ngppapp/CreateTdoc.aspx?mode=view&amp;contributionUid=RP-240554" TargetMode="Externa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109452</Words>
  <Characters>623880</Characters>
  <Application>Microsoft Office Word</Application>
  <DocSecurity>0</DocSecurity>
  <Lines>5199</Lines>
  <Paragraphs>1463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50</cp:revision>
  <cp:lastPrinted>2019-02-25T14:05:00Z</cp:lastPrinted>
  <dcterms:created xsi:type="dcterms:W3CDTF">2022-01-08T17:43:00Z</dcterms:created>
  <dcterms:modified xsi:type="dcterms:W3CDTF">2025-10-05T12:38:00Z</dcterms:modified>
</cp:coreProperties>
</file>