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77B50" w14:textId="643A4794" w:rsidR="008640DB" w:rsidRPr="0072028F" w:rsidRDefault="008640DB" w:rsidP="00864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 w:eastAsia="en-GB"/>
        </w:rPr>
      </w:pPr>
      <w:r w:rsidRPr="0072028F">
        <w:rPr>
          <w:rFonts w:ascii="Arial" w:hAnsi="Arial" w:cs="Arial"/>
          <w:b/>
          <w:lang w:val="sv-SE"/>
        </w:rPr>
        <w:t>3GPP TSG-SA Meeting #110</w:t>
      </w:r>
      <w:r w:rsidRPr="0072028F">
        <w:rPr>
          <w:rFonts w:ascii="Arial" w:hAnsi="Arial" w:cs="Arial"/>
          <w:b/>
          <w:lang w:val="sv-SE"/>
        </w:rPr>
        <w:tab/>
      </w:r>
      <w:r w:rsidRPr="0072028F">
        <w:rPr>
          <w:rFonts w:ascii="Arial" w:hAnsi="Arial" w:cs="Arial" w:hint="eastAsia"/>
          <w:b/>
          <w:lang w:val="sv-SE"/>
        </w:rPr>
        <w:t>S</w:t>
      </w:r>
      <w:r w:rsidRPr="0072028F">
        <w:rPr>
          <w:rFonts w:ascii="Arial" w:hAnsi="Arial" w:cs="Arial"/>
          <w:b/>
          <w:lang w:val="sv-SE"/>
        </w:rPr>
        <w:t>P</w:t>
      </w:r>
      <w:r w:rsidRPr="0072028F">
        <w:rPr>
          <w:rFonts w:ascii="Arial" w:hAnsi="Arial" w:cs="Arial" w:hint="eastAsia"/>
          <w:b/>
          <w:lang w:val="sv-SE"/>
        </w:rPr>
        <w:t>-25</w:t>
      </w:r>
      <w:r w:rsidRPr="0072028F">
        <w:rPr>
          <w:rFonts w:ascii="Arial" w:hAnsi="Arial" w:cs="Arial"/>
          <w:b/>
          <w:lang w:val="sv-SE"/>
        </w:rPr>
        <w:t>14</w:t>
      </w:r>
      <w:r>
        <w:rPr>
          <w:rFonts w:ascii="Arial" w:hAnsi="Arial" w:cs="Arial"/>
          <w:b/>
          <w:lang w:val="sv-SE"/>
        </w:rPr>
        <w:t>64</w:t>
      </w:r>
    </w:p>
    <w:p w14:paraId="5C52550C" w14:textId="77777777" w:rsidR="008640DB" w:rsidRDefault="008640DB" w:rsidP="00864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A6248">
        <w:rPr>
          <w:rFonts w:ascii="Arial" w:hAnsi="Arial" w:cs="Arial"/>
          <w:b/>
        </w:rPr>
        <w:t>Baltimore, U</w:t>
      </w:r>
      <w:r>
        <w:rPr>
          <w:rFonts w:ascii="Arial" w:hAnsi="Arial" w:cs="Arial"/>
          <w:b/>
        </w:rPr>
        <w:t>nited States</w:t>
      </w:r>
      <w:r w:rsidRPr="002A6248">
        <w:rPr>
          <w:rFonts w:ascii="Arial" w:hAnsi="Arial" w:cs="Arial"/>
          <w:b/>
        </w:rPr>
        <w:t>, 9</w:t>
      </w:r>
      <w:r w:rsidRPr="002A624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- 12</w:t>
      </w:r>
      <w:r w:rsidRPr="002A6248">
        <w:rPr>
          <w:rFonts w:ascii="Arial" w:hAnsi="Arial" w:cs="Arial"/>
          <w:b/>
          <w:vertAlign w:val="superscript"/>
        </w:rPr>
        <w:t>th</w:t>
      </w:r>
      <w:r w:rsidRPr="002A6248">
        <w:rPr>
          <w:rFonts w:ascii="Arial" w:hAnsi="Arial" w:cs="Arial"/>
          <w:b/>
        </w:rPr>
        <w:t xml:space="preserve"> Dec 2025</w:t>
      </w:r>
    </w:p>
    <w:p w14:paraId="5D9594E9" w14:textId="77777777" w:rsidR="008640DB" w:rsidRPr="00DC278D" w:rsidRDefault="008640DB" w:rsidP="008640DB"/>
    <w:p w14:paraId="4E7E8988" w14:textId="539C6805" w:rsidR="008640DB" w:rsidRPr="001963EF" w:rsidRDefault="008640DB" w:rsidP="008640DB">
      <w:pPr>
        <w:spacing w:before="240" w:after="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A6248">
        <w:rPr>
          <w:rFonts w:ascii="Arial" w:hAnsi="Arial" w:cs="Arial"/>
          <w:b/>
        </w:rPr>
        <w:t>Presentation of TR 23.700-</w:t>
      </w:r>
      <w:r>
        <w:rPr>
          <w:rFonts w:ascii="Arial" w:hAnsi="Arial" w:cs="Arial"/>
          <w:b/>
        </w:rPr>
        <w:t>57</w:t>
      </w:r>
      <w:r w:rsidRPr="002A6248">
        <w:rPr>
          <w:rFonts w:ascii="Arial" w:hAnsi="Arial" w:cs="Arial"/>
          <w:b/>
        </w:rPr>
        <w:t xml:space="preserve"> v1.0.0 for Information</w:t>
      </w:r>
    </w:p>
    <w:p w14:paraId="676F0CE8" w14:textId="77777777" w:rsidR="008640DB" w:rsidRPr="00E72C19" w:rsidRDefault="008640DB" w:rsidP="008640DB">
      <w:pPr>
        <w:spacing w:before="240" w:after="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E72C19">
        <w:rPr>
          <w:rFonts w:ascii="Arial" w:hAnsi="Arial" w:cs="Arial"/>
          <w:b/>
          <w:lang w:val="fr-FR"/>
        </w:rPr>
        <w:t>Source: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r w:rsidRPr="00E72C19">
        <w:rPr>
          <w:rFonts w:ascii="Arial" w:hAnsi="Arial" w:cs="Arial" w:hint="eastAsia"/>
          <w:b/>
          <w:lang w:val="fr-FR" w:eastAsia="zh-CN"/>
        </w:rPr>
        <w:t>SA6</w:t>
      </w:r>
    </w:p>
    <w:p w14:paraId="2A4F0CB4" w14:textId="77777777" w:rsidR="008640DB" w:rsidRPr="00C663DC" w:rsidRDefault="008640DB" w:rsidP="008640DB">
      <w:pPr>
        <w:spacing w:before="240" w:after="480"/>
        <w:ind w:left="1985" w:hanging="1985"/>
        <w:rPr>
          <w:rFonts w:ascii="Arial" w:eastAsiaTheme="minorEastAsia" w:hAnsi="Arial" w:cs="Arial"/>
          <w:b/>
          <w:lang w:val="fr-FR"/>
        </w:rPr>
      </w:pPr>
      <w:r w:rsidRPr="00E72C19">
        <w:rPr>
          <w:rFonts w:ascii="Arial" w:hAnsi="Arial" w:cs="Arial"/>
          <w:b/>
          <w:lang w:val="fr-FR"/>
        </w:rPr>
        <w:t xml:space="preserve">Document </w:t>
      </w:r>
      <w:proofErr w:type="gramStart"/>
      <w:r w:rsidRPr="00E72C19">
        <w:rPr>
          <w:rFonts w:ascii="Arial" w:hAnsi="Arial" w:cs="Arial"/>
          <w:b/>
          <w:lang w:val="fr-FR"/>
        </w:rPr>
        <w:t>for:</w:t>
      </w:r>
      <w:proofErr w:type="gramEnd"/>
      <w:r w:rsidRPr="00E72C19">
        <w:rPr>
          <w:rFonts w:ascii="Arial" w:hAnsi="Arial" w:cs="Arial"/>
          <w:b/>
          <w:lang w:val="fr-FR"/>
        </w:rPr>
        <w:tab/>
      </w:r>
      <w:r w:rsidRPr="00E72C19">
        <w:rPr>
          <w:rFonts w:ascii="Arial" w:eastAsiaTheme="minorEastAsia" w:hAnsi="Arial" w:cs="Arial"/>
          <w:b/>
          <w:lang w:val="fr-FR" w:eastAsia="zh-CN"/>
        </w:rPr>
        <w:t>Information</w:t>
      </w:r>
    </w:p>
    <w:p w14:paraId="1154FDC7" w14:textId="77777777" w:rsidR="006F2B74" w:rsidRPr="008640DB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8640DB">
        <w:rPr>
          <w:b/>
          <w:sz w:val="24"/>
          <w:lang w:val="fr-FR"/>
        </w:rPr>
        <w:t xml:space="preserve">Abstract of </w:t>
      </w:r>
      <w:proofErr w:type="gramStart"/>
      <w:r w:rsidRPr="008640DB">
        <w:rPr>
          <w:b/>
          <w:sz w:val="24"/>
          <w:lang w:val="fr-FR"/>
        </w:rPr>
        <w:t>document:</w:t>
      </w:r>
      <w:proofErr w:type="gramEnd"/>
    </w:p>
    <w:p w14:paraId="049874EB" w14:textId="77777777" w:rsidR="006F2B74" w:rsidRDefault="0000000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 w:eastAsia="zh-CN"/>
        </w:rPr>
      </w:pPr>
      <w:r>
        <w:rPr>
          <w:rFonts w:hint="eastAsia"/>
          <w:lang w:eastAsia="en-US"/>
        </w:rPr>
        <w:t>3GPP TR 23.700-</w:t>
      </w:r>
      <w:r>
        <w:rPr>
          <w:rFonts w:eastAsia="SimSun" w:hint="eastAsia"/>
          <w:lang w:val="en-US" w:eastAsia="zh-CN"/>
        </w:rPr>
        <w:t>57 is the phase 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>stud</w:t>
      </w:r>
      <w:r>
        <w:rPr>
          <w:rFonts w:eastAsia="SimSun" w:hint="eastAsia"/>
          <w:lang w:val="en-US" w:eastAsia="zh-CN"/>
        </w:rPr>
        <w:t>y on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service. This </w:t>
      </w:r>
      <w:proofErr w:type="gramStart"/>
      <w:r>
        <w:rPr>
          <w:rFonts w:hint="eastAsia"/>
          <w:lang w:val="en-US" w:eastAsia="zh-CN"/>
        </w:rPr>
        <w:t xml:space="preserve">TR </w:t>
      </w:r>
      <w:r>
        <w:rPr>
          <w:rFonts w:hint="eastAsia"/>
          <w:lang w:eastAsia="zh-CN"/>
        </w:rPr>
        <w:t xml:space="preserve"> includes</w:t>
      </w:r>
      <w:proofErr w:type="gramEnd"/>
      <w:r>
        <w:rPr>
          <w:rFonts w:hint="eastAsia"/>
          <w:lang w:eastAsia="zh-CN"/>
        </w:rPr>
        <w:t xml:space="preserve"> the following contents:</w:t>
      </w:r>
    </w:p>
    <w:p w14:paraId="67CA02A2" w14:textId="77777777" w:rsidR="006F2B74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lang w:val="en-US" w:eastAsia="zh-CN"/>
        </w:rPr>
        <w:tab/>
        <w:t xml:space="preserve">the solutions to solve the remaining issues in Rel-19 </w:t>
      </w:r>
      <w:proofErr w:type="spellStart"/>
      <w:r>
        <w:rPr>
          <w:lang w:val="en-US" w:eastAsia="zh-CN"/>
        </w:rPr>
        <w:t>MMTel_APP</w:t>
      </w:r>
      <w:proofErr w:type="spellEnd"/>
      <w:r>
        <w:rPr>
          <w:lang w:val="en-US" w:eastAsia="zh-CN"/>
        </w:rPr>
        <w:t xml:space="preserve"> WI</w:t>
      </w:r>
      <w:r>
        <w:rPr>
          <w:rFonts w:hint="eastAsia"/>
          <w:lang w:val="en-US" w:eastAsia="zh-CN"/>
        </w:rPr>
        <w:t xml:space="preserve">, i.e. support the enablement of MMTel calling with or without Data Channel using existing APIs provided by OMA and capture the </w:t>
      </w:r>
      <w:proofErr w:type="gramStart"/>
      <w:r>
        <w:rPr>
          <w:rFonts w:hint="eastAsia"/>
          <w:lang w:val="en-US" w:eastAsia="zh-CN"/>
        </w:rPr>
        <w:t>gaps</w:t>
      </w:r>
      <w:r>
        <w:rPr>
          <w:lang w:val="en-US" w:eastAsia="zh-CN"/>
        </w:rPr>
        <w:t>;</w:t>
      </w:r>
      <w:proofErr w:type="gramEnd"/>
      <w:r>
        <w:rPr>
          <w:rFonts w:hint="eastAsia"/>
          <w:lang w:val="en-US" w:eastAsia="zh-CN"/>
        </w:rPr>
        <w:t xml:space="preserve"> </w:t>
      </w:r>
    </w:p>
    <w:p w14:paraId="4BD3E195" w14:textId="77777777" w:rsidR="006F2B74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lang w:val="en-US" w:eastAsia="zh-CN"/>
        </w:rPr>
        <w:tab/>
        <w:t>the application enablement aspects for MMTel service based on the specifications developed by SA2 in Rel-</w:t>
      </w:r>
      <w:r>
        <w:rPr>
          <w:rFonts w:hint="eastAsia"/>
          <w:lang w:val="en-US" w:eastAsia="zh-CN"/>
        </w:rPr>
        <w:t>19, including:</w:t>
      </w:r>
    </w:p>
    <w:p w14:paraId="1A81FE14" w14:textId="77777777" w:rsidR="006F2B74" w:rsidRDefault="00000000">
      <w:pPr>
        <w:pStyle w:val="B2"/>
        <w:rPr>
          <w:lang w:val="en-US" w:eastAsia="zh-CN"/>
        </w:rPr>
      </w:pPr>
      <w:r>
        <w:rPr>
          <w:rFonts w:eastAsia="SimSun" w:hint="eastAsia"/>
          <w:lang w:val="en-US" w:eastAsia="zh-CN"/>
        </w:rPr>
        <w:t>1.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 xml:space="preserve">enablement of standalone </w:t>
      </w:r>
      <w:proofErr w:type="gramStart"/>
      <w:r>
        <w:rPr>
          <w:rFonts w:hint="eastAsia"/>
        </w:rPr>
        <w:t>DC</w:t>
      </w:r>
      <w:r>
        <w:rPr>
          <w:rFonts w:hint="eastAsia"/>
          <w:lang w:val="en-US" w:eastAsia="zh-CN"/>
        </w:rPr>
        <w:t>;</w:t>
      </w:r>
      <w:proofErr w:type="gramEnd"/>
    </w:p>
    <w:p w14:paraId="07FCFCCB" w14:textId="77777777" w:rsidR="006F2B74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  <w:t xml:space="preserve">Enablement of A2P avatar </w:t>
      </w:r>
      <w:proofErr w:type="gramStart"/>
      <w:r>
        <w:rPr>
          <w:rFonts w:hint="eastAsia"/>
          <w:lang w:val="en-US" w:eastAsia="zh-CN"/>
        </w:rPr>
        <w:t>communication;</w:t>
      </w:r>
      <w:proofErr w:type="gramEnd"/>
    </w:p>
    <w:p w14:paraId="6DB47626" w14:textId="324F6747" w:rsidR="006F2B74" w:rsidRDefault="00000000" w:rsidP="008640D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the architecture and procedures on northbound interface of DCAR, i.e. MMTel-5.</w:t>
      </w:r>
    </w:p>
    <w:p w14:paraId="3F257243" w14:textId="77777777" w:rsidR="006F2B74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1A9D41E5" w14:textId="77777777" w:rsidR="006F2B74" w:rsidRDefault="00000000" w:rsidP="006F52F1">
      <w:pPr>
        <w:rPr>
          <w:lang w:val="en-US" w:eastAsia="zh-CN"/>
        </w:rPr>
      </w:pPr>
      <w:r>
        <w:t>First presentation of TS 23.</w:t>
      </w:r>
      <w:r>
        <w:rPr>
          <w:rFonts w:hint="eastAsia"/>
          <w:lang w:eastAsia="zh-CN"/>
        </w:rPr>
        <w:t>700-</w:t>
      </w:r>
      <w:r>
        <w:rPr>
          <w:rFonts w:hint="eastAsia"/>
          <w:lang w:val="en-US" w:eastAsia="zh-CN"/>
        </w:rPr>
        <w:t>57</w:t>
      </w:r>
      <w:r>
        <w:t xml:space="preserve"> to SA.</w:t>
      </w:r>
    </w:p>
    <w:p w14:paraId="1DF5A198" w14:textId="77777777" w:rsidR="006F2B74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3450EEB" w14:textId="77777777" w:rsidR="006F2B74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eastAsia="zh-CN"/>
        </w:rPr>
        <w:t xml:space="preserve">Major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and c</w:t>
      </w:r>
      <w:r>
        <w:rPr>
          <w:lang w:eastAsia="zh-CN"/>
        </w:rPr>
        <w:t>onclusion to be completed 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71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02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including:</w:t>
      </w:r>
    </w:p>
    <w:p w14:paraId="3B5A513F" w14:textId="77777777" w:rsidR="006F2B74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necessary </w:t>
      </w:r>
      <w:r>
        <w:rPr>
          <w:rFonts w:eastAsia="SimSun" w:hint="eastAsia"/>
          <w:lang w:val="en-US" w:eastAsia="zh-CN"/>
        </w:rPr>
        <w:t>application enablement aspects for A2P and P2A avatar communication</w:t>
      </w:r>
      <w:r>
        <w:rPr>
          <w:rFonts w:hint="eastAsia"/>
          <w:lang w:val="en-US" w:eastAsia="zh-CN"/>
        </w:rPr>
        <w:t xml:space="preserve">, e.g. application to manage its Avatar related information (e.g. Avatar IDs and/or the associated information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 xml:space="preserve">) in the A2P/P2A avatar </w:t>
      </w:r>
      <w:proofErr w:type="gramStart"/>
      <w:r>
        <w:rPr>
          <w:rFonts w:hint="eastAsia"/>
          <w:lang w:val="en-US" w:eastAsia="zh-CN"/>
        </w:rPr>
        <w:t>communication;</w:t>
      </w:r>
      <w:proofErr w:type="gramEnd"/>
    </w:p>
    <w:p w14:paraId="12EBABBE" w14:textId="77777777" w:rsidR="006F2B74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Conduct clean-up of TS 23.700-57</w:t>
      </w:r>
      <w:r>
        <w:rPr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 w14:paraId="762840EE" w14:textId="77777777" w:rsidR="006F2B74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14FF169" w14:textId="77777777" w:rsidR="006F2B74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 w:rsidR="006F2B7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4A713" w14:textId="77777777" w:rsidR="008B715D" w:rsidRDefault="008B715D">
      <w:pPr>
        <w:spacing w:after="0"/>
      </w:pPr>
      <w:r>
        <w:separator/>
      </w:r>
    </w:p>
  </w:endnote>
  <w:endnote w:type="continuationSeparator" w:id="0">
    <w:p w14:paraId="4AF48CDB" w14:textId="77777777" w:rsidR="008B715D" w:rsidRDefault="008B7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5201F" w14:textId="77777777" w:rsidR="008B715D" w:rsidRDefault="008B715D">
      <w:pPr>
        <w:spacing w:after="0"/>
      </w:pPr>
      <w:r>
        <w:separator/>
      </w:r>
    </w:p>
  </w:footnote>
  <w:footnote w:type="continuationSeparator" w:id="0">
    <w:p w14:paraId="6025CE8D" w14:textId="77777777" w:rsidR="008B715D" w:rsidRDefault="008B715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D7AFB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4F2FF6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6F2B74"/>
    <w:rsid w:val="006F52F1"/>
    <w:rsid w:val="00771682"/>
    <w:rsid w:val="007C4DCB"/>
    <w:rsid w:val="00850230"/>
    <w:rsid w:val="00860458"/>
    <w:rsid w:val="008640DB"/>
    <w:rsid w:val="00893C3D"/>
    <w:rsid w:val="008B2EA9"/>
    <w:rsid w:val="008B715D"/>
    <w:rsid w:val="008D6985"/>
    <w:rsid w:val="009612FF"/>
    <w:rsid w:val="009760CB"/>
    <w:rsid w:val="00A26591"/>
    <w:rsid w:val="00A52EBB"/>
    <w:rsid w:val="00AC13DF"/>
    <w:rsid w:val="00AC2137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2BC2AE3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C0A63CF"/>
    <w:rsid w:val="0CD25E17"/>
    <w:rsid w:val="0D7C4FAB"/>
    <w:rsid w:val="0ECE4958"/>
    <w:rsid w:val="0F0C14E8"/>
    <w:rsid w:val="0F347B80"/>
    <w:rsid w:val="0FD85FBC"/>
    <w:rsid w:val="0FEF000C"/>
    <w:rsid w:val="112C7CBB"/>
    <w:rsid w:val="11724BAC"/>
    <w:rsid w:val="11964EFB"/>
    <w:rsid w:val="11A17C7A"/>
    <w:rsid w:val="11C527A5"/>
    <w:rsid w:val="11EC6A74"/>
    <w:rsid w:val="128D0B7C"/>
    <w:rsid w:val="1330168A"/>
    <w:rsid w:val="134712AF"/>
    <w:rsid w:val="136A056A"/>
    <w:rsid w:val="141C038E"/>
    <w:rsid w:val="149C635D"/>
    <w:rsid w:val="14A26068"/>
    <w:rsid w:val="14CD492E"/>
    <w:rsid w:val="156D1D45"/>
    <w:rsid w:val="167C415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D36DFA"/>
    <w:rsid w:val="1E310498"/>
    <w:rsid w:val="1E8A0B27"/>
    <w:rsid w:val="1EAB48DF"/>
    <w:rsid w:val="1EB20AAD"/>
    <w:rsid w:val="1F8467C0"/>
    <w:rsid w:val="1FE55560"/>
    <w:rsid w:val="1FF64F2B"/>
    <w:rsid w:val="2006711A"/>
    <w:rsid w:val="205F522A"/>
    <w:rsid w:val="2185500C"/>
    <w:rsid w:val="21F665C5"/>
    <w:rsid w:val="23011F7A"/>
    <w:rsid w:val="2347785F"/>
    <w:rsid w:val="254A5C25"/>
    <w:rsid w:val="25711C1B"/>
    <w:rsid w:val="25805811"/>
    <w:rsid w:val="25AA7CDA"/>
    <w:rsid w:val="26446854"/>
    <w:rsid w:val="27906876"/>
    <w:rsid w:val="27AD3C28"/>
    <w:rsid w:val="27F23097"/>
    <w:rsid w:val="284F4764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825CF4"/>
    <w:rsid w:val="2C2E7ADA"/>
    <w:rsid w:val="2C5D6BC9"/>
    <w:rsid w:val="2CDF0484"/>
    <w:rsid w:val="2D125BFD"/>
    <w:rsid w:val="2D611200"/>
    <w:rsid w:val="2D643808"/>
    <w:rsid w:val="2EF611EB"/>
    <w:rsid w:val="30234286"/>
    <w:rsid w:val="309E3BD0"/>
    <w:rsid w:val="30B0516F"/>
    <w:rsid w:val="33132D79"/>
    <w:rsid w:val="33224F6A"/>
    <w:rsid w:val="33806CF3"/>
    <w:rsid w:val="33937E1F"/>
    <w:rsid w:val="33B466E1"/>
    <w:rsid w:val="3430602A"/>
    <w:rsid w:val="34FD577E"/>
    <w:rsid w:val="352246B9"/>
    <w:rsid w:val="353F3C69"/>
    <w:rsid w:val="35AC681C"/>
    <w:rsid w:val="35D92B63"/>
    <w:rsid w:val="35EC7605"/>
    <w:rsid w:val="36BF03D7"/>
    <w:rsid w:val="37E2423D"/>
    <w:rsid w:val="38045A76"/>
    <w:rsid w:val="3808193A"/>
    <w:rsid w:val="38284205"/>
    <w:rsid w:val="38344F41"/>
    <w:rsid w:val="38841848"/>
    <w:rsid w:val="38AD4C0A"/>
    <w:rsid w:val="39191D3B"/>
    <w:rsid w:val="3AB3405B"/>
    <w:rsid w:val="3ACF398B"/>
    <w:rsid w:val="3B0527E0"/>
    <w:rsid w:val="3B1043F4"/>
    <w:rsid w:val="3B1B2786"/>
    <w:rsid w:val="3BD10C2F"/>
    <w:rsid w:val="3BDA2362"/>
    <w:rsid w:val="3C2E6DCB"/>
    <w:rsid w:val="3CED2681"/>
    <w:rsid w:val="3D2363DE"/>
    <w:rsid w:val="3D4E1420"/>
    <w:rsid w:val="3E6B6375"/>
    <w:rsid w:val="3E83181D"/>
    <w:rsid w:val="3F464A29"/>
    <w:rsid w:val="3F4D4769"/>
    <w:rsid w:val="3F78302F"/>
    <w:rsid w:val="401C3B3D"/>
    <w:rsid w:val="40AF15B2"/>
    <w:rsid w:val="410924C1"/>
    <w:rsid w:val="43096D44"/>
    <w:rsid w:val="44923EBD"/>
    <w:rsid w:val="455F7B5C"/>
    <w:rsid w:val="46F05EFA"/>
    <w:rsid w:val="488A67B8"/>
    <w:rsid w:val="48911F9D"/>
    <w:rsid w:val="48EB73AD"/>
    <w:rsid w:val="4A290DBA"/>
    <w:rsid w:val="4ADE3D60"/>
    <w:rsid w:val="4C794E06"/>
    <w:rsid w:val="4C9124AD"/>
    <w:rsid w:val="4D206899"/>
    <w:rsid w:val="4D706845"/>
    <w:rsid w:val="4E4D0205"/>
    <w:rsid w:val="4E581E19"/>
    <w:rsid w:val="4FB02A64"/>
    <w:rsid w:val="5031169F"/>
    <w:rsid w:val="50406F76"/>
    <w:rsid w:val="50812723"/>
    <w:rsid w:val="509748C6"/>
    <w:rsid w:val="521E7BC5"/>
    <w:rsid w:val="52925986"/>
    <w:rsid w:val="52B626C2"/>
    <w:rsid w:val="540E28F4"/>
    <w:rsid w:val="54514662"/>
    <w:rsid w:val="549363D0"/>
    <w:rsid w:val="54B54386"/>
    <w:rsid w:val="55AC6E9D"/>
    <w:rsid w:val="55FE5622"/>
    <w:rsid w:val="56B401E9"/>
    <w:rsid w:val="57867A28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DB2F9D"/>
    <w:rsid w:val="5E7D1AF4"/>
    <w:rsid w:val="5E934337"/>
    <w:rsid w:val="5ECC5796"/>
    <w:rsid w:val="5F343EC1"/>
    <w:rsid w:val="5F4B3CB6"/>
    <w:rsid w:val="601043CF"/>
    <w:rsid w:val="601F7341"/>
    <w:rsid w:val="609D3493"/>
    <w:rsid w:val="60CE3C62"/>
    <w:rsid w:val="610466BA"/>
    <w:rsid w:val="6141071D"/>
    <w:rsid w:val="620C5868"/>
    <w:rsid w:val="621B5E82"/>
    <w:rsid w:val="62235A95"/>
    <w:rsid w:val="622D2435"/>
    <w:rsid w:val="629923ED"/>
    <w:rsid w:val="62BC7C0A"/>
    <w:rsid w:val="62F81FED"/>
    <w:rsid w:val="64161140"/>
    <w:rsid w:val="64D272F5"/>
    <w:rsid w:val="65E960EC"/>
    <w:rsid w:val="66A562F6"/>
    <w:rsid w:val="6887648C"/>
    <w:rsid w:val="6891670B"/>
    <w:rsid w:val="689457A1"/>
    <w:rsid w:val="689C6431"/>
    <w:rsid w:val="68CC58FB"/>
    <w:rsid w:val="68CD43B2"/>
    <w:rsid w:val="69087CDF"/>
    <w:rsid w:val="69F07ECE"/>
    <w:rsid w:val="6B531E22"/>
    <w:rsid w:val="6B794260"/>
    <w:rsid w:val="6C2C36F9"/>
    <w:rsid w:val="6C973149"/>
    <w:rsid w:val="6DC30922"/>
    <w:rsid w:val="6DE92D60"/>
    <w:rsid w:val="6F866004"/>
    <w:rsid w:val="703561A8"/>
    <w:rsid w:val="70707286"/>
    <w:rsid w:val="70B566F6"/>
    <w:rsid w:val="7198476A"/>
    <w:rsid w:val="723A7B77"/>
    <w:rsid w:val="72EC1B99"/>
    <w:rsid w:val="73555D45"/>
    <w:rsid w:val="73A225C1"/>
    <w:rsid w:val="74B63523"/>
    <w:rsid w:val="74C23D1D"/>
    <w:rsid w:val="75055A8C"/>
    <w:rsid w:val="75D26E7B"/>
    <w:rsid w:val="76516130"/>
    <w:rsid w:val="766A7551"/>
    <w:rsid w:val="774D0E49"/>
    <w:rsid w:val="78E26CE0"/>
    <w:rsid w:val="79450F83"/>
    <w:rsid w:val="7963114E"/>
    <w:rsid w:val="7A211BEB"/>
    <w:rsid w:val="7A347888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3B07E"/>
  <w15:docId w15:val="{1FDE6EF4-59FD-4F9A-849B-46C37B83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198</Words>
  <Characters>1130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Bernt Mattsson</cp:lastModifiedBy>
  <cp:revision>16</cp:revision>
  <dcterms:created xsi:type="dcterms:W3CDTF">2023-05-09T09:25:00Z</dcterms:created>
  <dcterms:modified xsi:type="dcterms:W3CDTF">2025-12-02T09:49:00Z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B2255FFE8B2144FEAF6B6D69D1DFBCB9_13</vt:lpwstr>
  </property>
</Properties>
</file>