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CFFD" w14:textId="77777777" w:rsidR="00080512" w:rsidRPr="009B7C1C" w:rsidRDefault="00080512">
      <w:pPr>
        <w:pStyle w:val="ZA"/>
        <w:framePr w:wrap="notBeside"/>
      </w:pPr>
      <w:bookmarkStart w:id="0" w:name="page1"/>
      <w:r w:rsidRPr="009B7C1C">
        <w:rPr>
          <w:sz w:val="64"/>
        </w:rPr>
        <w:t xml:space="preserve">3GPP TS </w:t>
      </w:r>
      <w:r w:rsidR="00D97DF2" w:rsidRPr="009B7C1C">
        <w:rPr>
          <w:sz w:val="64"/>
        </w:rPr>
        <w:t>55</w:t>
      </w:r>
      <w:r w:rsidRPr="009B7C1C">
        <w:rPr>
          <w:sz w:val="64"/>
        </w:rPr>
        <w:t>.</w:t>
      </w:r>
      <w:r w:rsidR="00D97DF2" w:rsidRPr="009B7C1C">
        <w:rPr>
          <w:sz w:val="64"/>
        </w:rPr>
        <w:t>241</w:t>
      </w:r>
      <w:r w:rsidRPr="009B7C1C">
        <w:rPr>
          <w:sz w:val="64"/>
        </w:rPr>
        <w:t xml:space="preserve"> </w:t>
      </w:r>
      <w:r w:rsidRPr="009B7C1C">
        <w:t>V</w:t>
      </w:r>
      <w:r w:rsidR="009F01E1">
        <w:t>19.0.0</w:t>
      </w:r>
      <w:r w:rsidR="00A46DF5" w:rsidRPr="009B7C1C">
        <w:rPr>
          <w:sz w:val="32"/>
        </w:rPr>
        <w:t xml:space="preserve"> </w:t>
      </w:r>
      <w:r w:rsidRPr="009B7C1C">
        <w:rPr>
          <w:sz w:val="32"/>
        </w:rPr>
        <w:t>(</w:t>
      </w:r>
      <w:r w:rsidR="009F01E1">
        <w:rPr>
          <w:sz w:val="32"/>
        </w:rPr>
        <w:t>2025-10</w:t>
      </w:r>
      <w:r w:rsidR="003D4D47">
        <w:rPr>
          <w:sz w:val="32"/>
        </w:rPr>
        <w:t>)</w:t>
      </w:r>
    </w:p>
    <w:p w14:paraId="33A9DEA0" w14:textId="77777777" w:rsidR="00080512" w:rsidRPr="009B7C1C" w:rsidRDefault="00080512">
      <w:pPr>
        <w:pStyle w:val="ZB"/>
        <w:framePr w:wrap="notBeside"/>
      </w:pPr>
      <w:r w:rsidRPr="009B7C1C">
        <w:t>Technical Specification</w:t>
      </w:r>
    </w:p>
    <w:p w14:paraId="16CE5F11" w14:textId="77777777" w:rsidR="00080512" w:rsidRPr="009B7C1C" w:rsidRDefault="00080512">
      <w:pPr>
        <w:pStyle w:val="ZT"/>
        <w:framePr w:wrap="notBeside"/>
      </w:pPr>
      <w:r w:rsidRPr="009B7C1C">
        <w:t>3rd Generation Partnership Project;</w:t>
      </w:r>
    </w:p>
    <w:p w14:paraId="0621D8D6" w14:textId="77777777" w:rsidR="00080512" w:rsidRPr="009B7C1C" w:rsidRDefault="00080512">
      <w:pPr>
        <w:pStyle w:val="ZT"/>
        <w:framePr w:wrap="notBeside"/>
      </w:pPr>
      <w:r w:rsidRPr="009B7C1C">
        <w:t xml:space="preserve">Technical Specification Group </w:t>
      </w:r>
      <w:r w:rsidR="00D97DF2" w:rsidRPr="009B7C1C">
        <w:t>Services and System Aspects</w:t>
      </w:r>
      <w:r w:rsidRPr="009B7C1C">
        <w:t>;</w:t>
      </w:r>
    </w:p>
    <w:p w14:paraId="5B882C0F" w14:textId="77777777" w:rsidR="00080512" w:rsidRPr="009B7C1C" w:rsidRDefault="00D97DF2">
      <w:pPr>
        <w:pStyle w:val="ZT"/>
        <w:framePr w:wrap="notBeside"/>
      </w:pPr>
      <w:r w:rsidRPr="009B7C1C">
        <w:t>Specification o</w:t>
      </w:r>
      <w:r w:rsidR="00794C06" w:rsidRPr="009B7C1C">
        <w:t xml:space="preserve">f the GIA4 </w:t>
      </w:r>
      <w:r w:rsidR="00685CFF">
        <w:t>integrity</w:t>
      </w:r>
      <w:r w:rsidR="00794C06" w:rsidRPr="009B7C1C">
        <w:t xml:space="preserve"> algorithm</w:t>
      </w:r>
      <w:r w:rsidRPr="009B7C1C">
        <w:t xml:space="preserve"> for </w:t>
      </w:r>
      <w:r w:rsidR="00F057F1" w:rsidRPr="009B7C1C">
        <w:br/>
        <w:t>General Packet Radio Service (GPRS)</w:t>
      </w:r>
      <w:r w:rsidR="00080512" w:rsidRPr="009B7C1C">
        <w:t>;</w:t>
      </w:r>
    </w:p>
    <w:p w14:paraId="120F1CA2" w14:textId="77777777" w:rsidR="00080512" w:rsidRPr="009B7C1C" w:rsidRDefault="00D97DF2">
      <w:pPr>
        <w:pStyle w:val="ZT"/>
        <w:framePr w:wrap="notBeside"/>
      </w:pPr>
      <w:r w:rsidRPr="009B7C1C">
        <w:t>GIA4 specification</w:t>
      </w:r>
    </w:p>
    <w:p w14:paraId="68CA3CE1" w14:textId="77777777" w:rsidR="00080512" w:rsidRPr="009B7C1C" w:rsidRDefault="00FC1192">
      <w:pPr>
        <w:pStyle w:val="ZT"/>
        <w:framePr w:wrap="notBeside"/>
        <w:rPr>
          <w:i/>
          <w:sz w:val="28"/>
        </w:rPr>
      </w:pPr>
      <w:r w:rsidRPr="009B7C1C">
        <w:t>(</w:t>
      </w:r>
      <w:r w:rsidRPr="009B7C1C">
        <w:rPr>
          <w:rStyle w:val="ZGSM"/>
        </w:rPr>
        <w:t>Release</w:t>
      </w:r>
      <w:r w:rsidR="009F01E1">
        <w:rPr>
          <w:rStyle w:val="ZGSM"/>
        </w:rPr>
        <w:t xml:space="preserve"> 19</w:t>
      </w:r>
      <w:r w:rsidRPr="009B7C1C">
        <w:t>)</w:t>
      </w:r>
    </w:p>
    <w:p w14:paraId="318E6F43" w14:textId="77777777" w:rsidR="00C8415F" w:rsidRPr="001B6F73" w:rsidRDefault="00C8415F" w:rsidP="00C8415F">
      <w:pPr>
        <w:pStyle w:val="ZU"/>
        <w:framePr w:h="4929" w:hRule="exact" w:wrap="notBeside"/>
        <w:tabs>
          <w:tab w:val="right" w:pos="10206"/>
        </w:tabs>
        <w:jc w:val="left"/>
        <w:rPr>
          <w:noProof w:val="0"/>
          <w:color w:val="0000FF"/>
        </w:rPr>
      </w:pPr>
      <w:r w:rsidRPr="001B6F73">
        <w:rPr>
          <w:noProof w:val="0"/>
        </w:rPr>
        <w:object w:dxaOrig="6937" w:dyaOrig="2617" w14:anchorId="0E376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9pt;height:59.65pt" o:ole="" fillcolor="window">
            <v:imagedata r:id="rId8" o:title=""/>
          </v:shape>
          <o:OLEObject Type="Embed" ProgID="Word.Document.8" ShapeID="_x0000_i1025" DrawAspect="Content" ObjectID="_1821885279" r:id="rId9"/>
        </w:object>
      </w:r>
      <w:r w:rsidRPr="001B6F73">
        <w:rPr>
          <w:noProof w:val="0"/>
          <w:color w:val="0000FF"/>
        </w:rPr>
        <w:tab/>
      </w:r>
      <w:r w:rsidRPr="001B6F73">
        <w:rPr>
          <w:noProof w:val="0"/>
        </w:rPr>
        <w:pict w14:anchorId="7DFC4353">
          <v:shape id="_x0000_i1026" type="#_x0000_t75" style="width:127.9pt;height:74.7pt">
            <v:imagedata r:id="rId10" o:title="3GPP-logo_web"/>
          </v:shape>
        </w:pict>
      </w:r>
    </w:p>
    <w:p w14:paraId="404F29EB" w14:textId="77777777" w:rsidR="00FC1192" w:rsidRPr="009B7C1C" w:rsidRDefault="00FC1192" w:rsidP="00FC1192">
      <w:pPr>
        <w:pStyle w:val="ZU"/>
        <w:framePr w:h="4929" w:hRule="exact" w:wrap="notBeside"/>
        <w:tabs>
          <w:tab w:val="right" w:pos="10206"/>
        </w:tabs>
        <w:jc w:val="left"/>
        <w:rPr>
          <w:color w:val="0000FF"/>
        </w:rPr>
      </w:pPr>
      <w:r w:rsidRPr="009B7C1C">
        <w:rPr>
          <w:color w:val="0000FF"/>
        </w:rPr>
        <w:tab/>
      </w:r>
    </w:p>
    <w:p w14:paraId="3807E846" w14:textId="77777777" w:rsidR="00FC1192" w:rsidRPr="009B7C1C" w:rsidRDefault="00FC1192" w:rsidP="00FC1192">
      <w:pPr>
        <w:pStyle w:val="ZU"/>
        <w:framePr w:h="4929" w:hRule="exact" w:wrap="notBeside"/>
        <w:tabs>
          <w:tab w:val="right" w:pos="10206"/>
        </w:tabs>
        <w:jc w:val="left"/>
      </w:pPr>
      <w:r w:rsidRPr="009B7C1C">
        <w:rPr>
          <w:color w:val="0000FF"/>
        </w:rPr>
        <w:tab/>
      </w:r>
    </w:p>
    <w:p w14:paraId="22669F59" w14:textId="77777777" w:rsidR="00FC1192" w:rsidRPr="009B7C1C" w:rsidRDefault="00FC1192" w:rsidP="00FC1192">
      <w:pPr>
        <w:pStyle w:val="ZU"/>
        <w:framePr w:h="4929" w:hRule="exact" w:wrap="notBeside"/>
        <w:tabs>
          <w:tab w:val="right" w:pos="10206"/>
        </w:tabs>
        <w:jc w:val="left"/>
      </w:pPr>
      <w:r w:rsidRPr="009B7C1C">
        <w:rPr>
          <w:color w:val="0000FF"/>
        </w:rPr>
        <w:tab/>
      </w:r>
    </w:p>
    <w:p w14:paraId="55FBCB9C" w14:textId="77777777" w:rsidR="00614FDF" w:rsidRPr="009B7C1C" w:rsidRDefault="00614FDF" w:rsidP="00614FDF">
      <w:pPr>
        <w:pStyle w:val="ZU"/>
        <w:framePr w:h="4929" w:hRule="exact" w:wrap="notBeside"/>
        <w:tabs>
          <w:tab w:val="right" w:pos="10206"/>
        </w:tabs>
        <w:jc w:val="left"/>
      </w:pPr>
      <w:r w:rsidRPr="009B7C1C">
        <w:rPr>
          <w:color w:val="0000FF"/>
        </w:rPr>
        <w:tab/>
      </w:r>
    </w:p>
    <w:p w14:paraId="37BEF4F1" w14:textId="77777777" w:rsidR="00080512" w:rsidRPr="009B7C1C" w:rsidRDefault="00080512">
      <w:pPr>
        <w:pStyle w:val="ZU"/>
        <w:framePr w:h="4929" w:hRule="exact" w:wrap="notBeside"/>
        <w:tabs>
          <w:tab w:val="right" w:pos="10206"/>
        </w:tabs>
        <w:jc w:val="left"/>
      </w:pPr>
    </w:p>
    <w:p w14:paraId="33C79027" w14:textId="77777777" w:rsidR="00080512" w:rsidRPr="009B7C1C" w:rsidRDefault="00080512" w:rsidP="00734A5B">
      <w:pPr>
        <w:framePr w:h="1377" w:hRule="exact" w:wrap="notBeside" w:vAnchor="page" w:hAnchor="margin" w:y="15305"/>
        <w:rPr>
          <w:sz w:val="16"/>
        </w:rPr>
      </w:pPr>
      <w:r w:rsidRPr="009B7C1C">
        <w:rPr>
          <w:sz w:val="16"/>
        </w:rPr>
        <w:t>The present document has been developed within the 3</w:t>
      </w:r>
      <w:r w:rsidR="00F04712" w:rsidRPr="009B7C1C">
        <w:rPr>
          <w:sz w:val="16"/>
        </w:rPr>
        <w:t>rd</w:t>
      </w:r>
      <w:r w:rsidRPr="009B7C1C">
        <w:rPr>
          <w:sz w:val="16"/>
        </w:rPr>
        <w:t xml:space="preserve"> Generation Partnership Project (3GPP</w:t>
      </w:r>
      <w:r w:rsidRPr="009B7C1C">
        <w:rPr>
          <w:sz w:val="16"/>
          <w:vertAlign w:val="superscript"/>
        </w:rPr>
        <w:t xml:space="preserve"> TM</w:t>
      </w:r>
      <w:r w:rsidRPr="009B7C1C">
        <w:rPr>
          <w:sz w:val="16"/>
        </w:rPr>
        <w:t>) and may be further elaborated for the purposes of 3GPP..</w:t>
      </w:r>
      <w:r w:rsidRPr="009B7C1C">
        <w:rPr>
          <w:sz w:val="16"/>
        </w:rPr>
        <w:br/>
        <w:t>The present document has not been subject to any approval process by the 3GPP</w:t>
      </w:r>
      <w:r w:rsidRPr="009B7C1C">
        <w:rPr>
          <w:sz w:val="16"/>
          <w:vertAlign w:val="superscript"/>
        </w:rPr>
        <w:t xml:space="preserve"> </w:t>
      </w:r>
      <w:r w:rsidRPr="009B7C1C">
        <w:rPr>
          <w:sz w:val="16"/>
        </w:rPr>
        <w:t>Organizational Partners and shall not be implemented.</w:t>
      </w:r>
      <w:r w:rsidRPr="009B7C1C">
        <w:rPr>
          <w:sz w:val="16"/>
        </w:rPr>
        <w:br/>
        <w:t>This Specification is provided for future development work within 3GPP</w:t>
      </w:r>
      <w:r w:rsidRPr="009B7C1C">
        <w:rPr>
          <w:sz w:val="16"/>
          <w:vertAlign w:val="superscript"/>
        </w:rPr>
        <w:t xml:space="preserve"> </w:t>
      </w:r>
      <w:r w:rsidRPr="009B7C1C">
        <w:rPr>
          <w:sz w:val="16"/>
        </w:rPr>
        <w:t>only. The Organizational Partners accept no liability for any use of this Specification.</w:t>
      </w:r>
      <w:r w:rsidRPr="009B7C1C">
        <w:rPr>
          <w:sz w:val="16"/>
        </w:rPr>
        <w:br/>
        <w:t xml:space="preserve">Specifications and </w:t>
      </w:r>
      <w:r w:rsidR="00F653B8" w:rsidRPr="009B7C1C">
        <w:rPr>
          <w:sz w:val="16"/>
        </w:rPr>
        <w:t>Reports</w:t>
      </w:r>
      <w:r w:rsidRPr="009B7C1C">
        <w:rPr>
          <w:sz w:val="16"/>
        </w:rPr>
        <w:t xml:space="preserve"> for implementation of the 3GPP</w:t>
      </w:r>
      <w:r w:rsidRPr="009B7C1C">
        <w:rPr>
          <w:sz w:val="16"/>
          <w:vertAlign w:val="superscript"/>
        </w:rPr>
        <w:t xml:space="preserve"> TM</w:t>
      </w:r>
      <w:r w:rsidRPr="009B7C1C">
        <w:rPr>
          <w:sz w:val="16"/>
        </w:rPr>
        <w:t xml:space="preserve"> system should be obtained via the 3GPP Organizational Partners' Publications Offices.</w:t>
      </w:r>
    </w:p>
    <w:p w14:paraId="09F1F067" w14:textId="77777777" w:rsidR="00080512" w:rsidRPr="009B7C1C" w:rsidRDefault="00080512">
      <w:pPr>
        <w:pStyle w:val="ZV"/>
        <w:framePr w:wrap="notBeside"/>
      </w:pPr>
    </w:p>
    <w:p w14:paraId="21A056CB" w14:textId="77777777" w:rsidR="00080512" w:rsidRPr="009B7C1C" w:rsidRDefault="00080512"/>
    <w:bookmarkEnd w:id="0"/>
    <w:p w14:paraId="1F2E6624" w14:textId="77777777" w:rsidR="00080512" w:rsidRPr="009B7C1C" w:rsidRDefault="00080512">
      <w:pPr>
        <w:sectPr w:rsidR="00080512" w:rsidRPr="009B7C1C">
          <w:headerReference w:type="default" r:id="rId11"/>
          <w:footnotePr>
            <w:numRestart w:val="eachSect"/>
          </w:footnotePr>
          <w:pgSz w:w="11907" w:h="16840"/>
          <w:pgMar w:top="2268" w:right="851" w:bottom="10773" w:left="851" w:header="0" w:footer="0" w:gutter="0"/>
          <w:cols w:space="720"/>
        </w:sectPr>
      </w:pPr>
    </w:p>
    <w:p w14:paraId="521135FD" w14:textId="77777777" w:rsidR="00080512" w:rsidRPr="009B7C1C" w:rsidRDefault="00080512">
      <w:bookmarkStart w:id="1" w:name="page2"/>
    </w:p>
    <w:p w14:paraId="79510C9D" w14:textId="77777777" w:rsidR="00080512" w:rsidRPr="009B7C1C" w:rsidRDefault="00080512">
      <w:pPr>
        <w:pStyle w:val="FP"/>
        <w:framePr w:wrap="notBeside" w:hAnchor="margin" w:y="1419"/>
        <w:pBdr>
          <w:bottom w:val="single" w:sz="6" w:space="1" w:color="auto"/>
        </w:pBdr>
        <w:spacing w:before="240"/>
        <w:ind w:left="2835" w:right="2835"/>
        <w:jc w:val="center"/>
      </w:pPr>
      <w:r w:rsidRPr="009B7C1C">
        <w:t>Keywords</w:t>
      </w:r>
    </w:p>
    <w:p w14:paraId="355DDDD8" w14:textId="77777777" w:rsidR="00080512" w:rsidRPr="009B7C1C" w:rsidRDefault="00794C06">
      <w:pPr>
        <w:pStyle w:val="FP"/>
        <w:framePr w:wrap="notBeside" w:hAnchor="margin" w:y="1419"/>
        <w:ind w:left="2835" w:right="2835"/>
        <w:jc w:val="center"/>
        <w:rPr>
          <w:rFonts w:ascii="Arial" w:hAnsi="Arial"/>
          <w:sz w:val="18"/>
        </w:rPr>
      </w:pPr>
      <w:r w:rsidRPr="009B7C1C">
        <w:rPr>
          <w:rFonts w:ascii="Arial" w:hAnsi="Arial"/>
          <w:sz w:val="18"/>
        </w:rPr>
        <w:t>security, algorithm</w:t>
      </w:r>
    </w:p>
    <w:p w14:paraId="6D147637" w14:textId="77777777" w:rsidR="00080512" w:rsidRPr="009B7C1C" w:rsidRDefault="00080512"/>
    <w:p w14:paraId="45081883" w14:textId="77777777" w:rsidR="00080512" w:rsidRPr="009B7C1C" w:rsidRDefault="00080512">
      <w:pPr>
        <w:pStyle w:val="FP"/>
        <w:framePr w:wrap="notBeside" w:hAnchor="margin" w:yAlign="center"/>
        <w:spacing w:after="240"/>
        <w:ind w:left="2835" w:right="2835"/>
        <w:jc w:val="center"/>
        <w:rPr>
          <w:rFonts w:ascii="Arial" w:hAnsi="Arial"/>
          <w:b/>
          <w:i/>
        </w:rPr>
      </w:pPr>
      <w:r w:rsidRPr="009B7C1C">
        <w:rPr>
          <w:rFonts w:ascii="Arial" w:hAnsi="Arial"/>
          <w:b/>
          <w:i/>
        </w:rPr>
        <w:t>3GPP</w:t>
      </w:r>
    </w:p>
    <w:p w14:paraId="62A12F3B" w14:textId="77777777" w:rsidR="00080512" w:rsidRPr="009B7C1C" w:rsidRDefault="00080512">
      <w:pPr>
        <w:pStyle w:val="FP"/>
        <w:framePr w:wrap="notBeside" w:hAnchor="margin" w:yAlign="center"/>
        <w:pBdr>
          <w:bottom w:val="single" w:sz="6" w:space="1" w:color="auto"/>
        </w:pBdr>
        <w:ind w:left="2835" w:right="2835"/>
        <w:jc w:val="center"/>
      </w:pPr>
      <w:r w:rsidRPr="009B7C1C">
        <w:t>Postal address</w:t>
      </w:r>
    </w:p>
    <w:p w14:paraId="5C9DDBE0" w14:textId="77777777" w:rsidR="00080512" w:rsidRPr="009B7C1C" w:rsidRDefault="00080512">
      <w:pPr>
        <w:pStyle w:val="FP"/>
        <w:framePr w:wrap="notBeside" w:hAnchor="margin" w:yAlign="center"/>
        <w:ind w:left="2835" w:right="2835"/>
        <w:jc w:val="center"/>
        <w:rPr>
          <w:rFonts w:ascii="Arial" w:hAnsi="Arial"/>
          <w:sz w:val="18"/>
        </w:rPr>
      </w:pPr>
    </w:p>
    <w:p w14:paraId="2F08FA5E" w14:textId="77777777" w:rsidR="00080512" w:rsidRPr="009B7C1C" w:rsidRDefault="00080512">
      <w:pPr>
        <w:pStyle w:val="FP"/>
        <w:framePr w:wrap="notBeside" w:hAnchor="margin" w:yAlign="center"/>
        <w:pBdr>
          <w:bottom w:val="single" w:sz="6" w:space="1" w:color="auto"/>
        </w:pBdr>
        <w:spacing w:before="240"/>
        <w:ind w:left="2835" w:right="2835"/>
        <w:jc w:val="center"/>
      </w:pPr>
      <w:r w:rsidRPr="009B7C1C">
        <w:t>3GPP support office address</w:t>
      </w:r>
    </w:p>
    <w:p w14:paraId="0679A166" w14:textId="77777777" w:rsidR="00080512" w:rsidRPr="009B7C1C" w:rsidRDefault="00080512">
      <w:pPr>
        <w:pStyle w:val="FP"/>
        <w:framePr w:wrap="notBeside" w:hAnchor="margin" w:yAlign="center"/>
        <w:ind w:left="2835" w:right="2835"/>
        <w:jc w:val="center"/>
        <w:rPr>
          <w:rFonts w:ascii="Arial" w:hAnsi="Arial"/>
          <w:sz w:val="18"/>
        </w:rPr>
      </w:pPr>
      <w:r w:rsidRPr="009B7C1C">
        <w:rPr>
          <w:rFonts w:ascii="Arial" w:hAnsi="Arial"/>
          <w:sz w:val="18"/>
        </w:rPr>
        <w:t>650 Route des Lucioles - Sophia Antipolis</w:t>
      </w:r>
    </w:p>
    <w:p w14:paraId="033170D8" w14:textId="77777777" w:rsidR="00080512" w:rsidRPr="009B7C1C" w:rsidRDefault="00080512">
      <w:pPr>
        <w:pStyle w:val="FP"/>
        <w:framePr w:wrap="notBeside" w:hAnchor="margin" w:yAlign="center"/>
        <w:ind w:left="2835" w:right="2835"/>
        <w:jc w:val="center"/>
        <w:rPr>
          <w:rFonts w:ascii="Arial" w:hAnsi="Arial"/>
          <w:sz w:val="18"/>
        </w:rPr>
      </w:pPr>
      <w:r w:rsidRPr="009B7C1C">
        <w:rPr>
          <w:rFonts w:ascii="Arial" w:hAnsi="Arial"/>
          <w:sz w:val="18"/>
        </w:rPr>
        <w:t>Valbonne - FRANCE</w:t>
      </w:r>
    </w:p>
    <w:p w14:paraId="1AC2B715" w14:textId="77777777" w:rsidR="00080512" w:rsidRPr="009B7C1C" w:rsidRDefault="00080512">
      <w:pPr>
        <w:pStyle w:val="FP"/>
        <w:framePr w:wrap="notBeside" w:hAnchor="margin" w:yAlign="center"/>
        <w:spacing w:after="20"/>
        <w:ind w:left="2835" w:right="2835"/>
        <w:jc w:val="center"/>
        <w:rPr>
          <w:rFonts w:ascii="Arial" w:hAnsi="Arial"/>
          <w:sz w:val="18"/>
        </w:rPr>
      </w:pPr>
      <w:r w:rsidRPr="009B7C1C">
        <w:rPr>
          <w:rFonts w:ascii="Arial" w:hAnsi="Arial"/>
          <w:sz w:val="18"/>
        </w:rPr>
        <w:t>Tel.: +33 4 92 94 42 00 Fax: +33 4 93 65 47 16</w:t>
      </w:r>
    </w:p>
    <w:p w14:paraId="3AF66557" w14:textId="77777777" w:rsidR="00080512" w:rsidRPr="009B7C1C" w:rsidRDefault="00080512">
      <w:pPr>
        <w:pStyle w:val="FP"/>
        <w:framePr w:wrap="notBeside" w:hAnchor="margin" w:yAlign="center"/>
        <w:pBdr>
          <w:bottom w:val="single" w:sz="6" w:space="1" w:color="auto"/>
        </w:pBdr>
        <w:spacing w:before="240"/>
        <w:ind w:left="2835" w:right="2835"/>
        <w:jc w:val="center"/>
      </w:pPr>
      <w:r w:rsidRPr="009B7C1C">
        <w:t>Internet</w:t>
      </w:r>
    </w:p>
    <w:p w14:paraId="199A9ABE" w14:textId="77777777" w:rsidR="00080512" w:rsidRPr="009B7C1C" w:rsidRDefault="00080512">
      <w:pPr>
        <w:pStyle w:val="FP"/>
        <w:framePr w:wrap="notBeside" w:hAnchor="margin" w:yAlign="center"/>
        <w:ind w:left="2835" w:right="2835"/>
        <w:jc w:val="center"/>
        <w:rPr>
          <w:rFonts w:ascii="Arial" w:hAnsi="Arial"/>
          <w:sz w:val="18"/>
        </w:rPr>
      </w:pPr>
      <w:r w:rsidRPr="009B7C1C">
        <w:rPr>
          <w:rFonts w:ascii="Arial" w:hAnsi="Arial"/>
          <w:sz w:val="18"/>
        </w:rPr>
        <w:t>http://www.3gpp.org</w:t>
      </w:r>
    </w:p>
    <w:p w14:paraId="5B2F2039" w14:textId="77777777" w:rsidR="00080512" w:rsidRPr="009B7C1C" w:rsidRDefault="00080512"/>
    <w:p w14:paraId="39F40333" w14:textId="77777777" w:rsidR="00080512" w:rsidRPr="009B7C1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B7C1C">
        <w:rPr>
          <w:rFonts w:ascii="Arial" w:hAnsi="Arial"/>
          <w:b/>
          <w:i/>
          <w:noProof/>
        </w:rPr>
        <w:t>Copyright Notification</w:t>
      </w:r>
    </w:p>
    <w:p w14:paraId="612B82DB" w14:textId="77777777" w:rsidR="00080512" w:rsidRPr="009B7C1C" w:rsidRDefault="00080512" w:rsidP="00FA1266">
      <w:pPr>
        <w:pStyle w:val="FP"/>
        <w:framePr w:h="3057" w:hRule="exact" w:wrap="notBeside" w:vAnchor="page" w:hAnchor="margin" w:y="12605"/>
        <w:jc w:val="center"/>
        <w:rPr>
          <w:noProof/>
        </w:rPr>
      </w:pPr>
      <w:r w:rsidRPr="009B7C1C">
        <w:rPr>
          <w:noProof/>
        </w:rPr>
        <w:t>No part may be reproduced except as authorized by written permission.</w:t>
      </w:r>
      <w:r w:rsidRPr="009B7C1C">
        <w:rPr>
          <w:noProof/>
        </w:rPr>
        <w:br/>
        <w:t>The copyright and the foregoing restriction extend to reproduction in all media.</w:t>
      </w:r>
    </w:p>
    <w:p w14:paraId="5D4808C3" w14:textId="77777777" w:rsidR="00080512" w:rsidRPr="009B7C1C" w:rsidRDefault="00080512" w:rsidP="00FA1266">
      <w:pPr>
        <w:pStyle w:val="FP"/>
        <w:framePr w:h="3057" w:hRule="exact" w:wrap="notBeside" w:vAnchor="page" w:hAnchor="margin" w:y="12605"/>
        <w:jc w:val="center"/>
        <w:rPr>
          <w:noProof/>
        </w:rPr>
      </w:pPr>
    </w:p>
    <w:p w14:paraId="2F850EB0" w14:textId="77777777" w:rsidR="00080512" w:rsidRPr="009B7C1C" w:rsidRDefault="00DC309B" w:rsidP="00FA1266">
      <w:pPr>
        <w:pStyle w:val="FP"/>
        <w:framePr w:h="3057" w:hRule="exact" w:wrap="notBeside" w:vAnchor="page" w:hAnchor="margin" w:y="12605"/>
        <w:jc w:val="center"/>
        <w:rPr>
          <w:noProof/>
          <w:sz w:val="18"/>
        </w:rPr>
      </w:pPr>
      <w:r w:rsidRPr="009B7C1C">
        <w:rPr>
          <w:noProof/>
          <w:sz w:val="18"/>
        </w:rPr>
        <w:t>©</w:t>
      </w:r>
      <w:r w:rsidR="009F01E1">
        <w:rPr>
          <w:noProof/>
          <w:sz w:val="18"/>
        </w:rPr>
        <w:t xml:space="preserve"> 2025</w:t>
      </w:r>
      <w:r w:rsidR="00080512" w:rsidRPr="009B7C1C">
        <w:rPr>
          <w:noProof/>
          <w:sz w:val="18"/>
        </w:rPr>
        <w:t>, 3GPP Organizational Partners (ARIB, ATIS, CCSA, ETSI,</w:t>
      </w:r>
      <w:r w:rsidR="00F22EC7" w:rsidRPr="009B7C1C">
        <w:rPr>
          <w:noProof/>
          <w:sz w:val="18"/>
        </w:rPr>
        <w:t xml:space="preserve"> TSDSI, </w:t>
      </w:r>
      <w:r w:rsidR="00080512" w:rsidRPr="009B7C1C">
        <w:rPr>
          <w:noProof/>
          <w:sz w:val="18"/>
        </w:rPr>
        <w:t>TTA, TTC).</w:t>
      </w:r>
      <w:bookmarkStart w:id="2" w:name="copyrightaddon"/>
      <w:bookmarkEnd w:id="2"/>
    </w:p>
    <w:p w14:paraId="1E91345B" w14:textId="77777777" w:rsidR="00734A5B" w:rsidRPr="009B7C1C" w:rsidRDefault="00080512" w:rsidP="00FA1266">
      <w:pPr>
        <w:pStyle w:val="FP"/>
        <w:framePr w:h="3057" w:hRule="exact" w:wrap="notBeside" w:vAnchor="page" w:hAnchor="margin" w:y="12605"/>
        <w:jc w:val="center"/>
        <w:rPr>
          <w:noProof/>
          <w:sz w:val="18"/>
        </w:rPr>
      </w:pPr>
      <w:r w:rsidRPr="009B7C1C">
        <w:rPr>
          <w:noProof/>
          <w:sz w:val="18"/>
        </w:rPr>
        <w:t>All rights reserved.</w:t>
      </w:r>
    </w:p>
    <w:p w14:paraId="4392464C" w14:textId="77777777" w:rsidR="00FC1192" w:rsidRPr="009B7C1C" w:rsidRDefault="00FC1192" w:rsidP="00FA1266">
      <w:pPr>
        <w:pStyle w:val="FP"/>
        <w:framePr w:h="3057" w:hRule="exact" w:wrap="notBeside" w:vAnchor="page" w:hAnchor="margin" w:y="12605"/>
        <w:rPr>
          <w:noProof/>
          <w:sz w:val="18"/>
        </w:rPr>
      </w:pPr>
    </w:p>
    <w:p w14:paraId="5D9FB723" w14:textId="77777777" w:rsidR="00734A5B" w:rsidRPr="009B7C1C" w:rsidRDefault="00734A5B" w:rsidP="00FA1266">
      <w:pPr>
        <w:pStyle w:val="FP"/>
        <w:framePr w:h="3057" w:hRule="exact" w:wrap="notBeside" w:vAnchor="page" w:hAnchor="margin" w:y="12605"/>
        <w:rPr>
          <w:noProof/>
          <w:sz w:val="18"/>
        </w:rPr>
      </w:pPr>
      <w:r w:rsidRPr="009B7C1C">
        <w:rPr>
          <w:noProof/>
          <w:sz w:val="18"/>
        </w:rPr>
        <w:t>UMTS™ is a Trade Mark of ETSI registered for the benefit of its members</w:t>
      </w:r>
    </w:p>
    <w:p w14:paraId="53419846" w14:textId="77777777" w:rsidR="00080512" w:rsidRPr="009B7C1C" w:rsidRDefault="00734A5B" w:rsidP="00FA1266">
      <w:pPr>
        <w:pStyle w:val="FP"/>
        <w:framePr w:h="3057" w:hRule="exact" w:wrap="notBeside" w:vAnchor="page" w:hAnchor="margin" w:y="12605"/>
        <w:rPr>
          <w:noProof/>
          <w:sz w:val="18"/>
        </w:rPr>
      </w:pPr>
      <w:r w:rsidRPr="009B7C1C">
        <w:rPr>
          <w:noProof/>
          <w:sz w:val="18"/>
        </w:rPr>
        <w:t>3GPP™ is a Trade Mark of ETSI registered for the benefit of its Members and of the 3GPP Organizational Partners</w:t>
      </w:r>
      <w:r w:rsidR="00080512" w:rsidRPr="009B7C1C">
        <w:rPr>
          <w:noProof/>
          <w:sz w:val="18"/>
        </w:rPr>
        <w:br/>
      </w:r>
      <w:r w:rsidR="00FA1266" w:rsidRPr="009B7C1C">
        <w:rPr>
          <w:noProof/>
          <w:sz w:val="18"/>
        </w:rPr>
        <w:t>LTE™ is a Trade Mark of ETSI registered for the benefit of its Members and of the 3GPP Organizational Partners</w:t>
      </w:r>
    </w:p>
    <w:p w14:paraId="167B981D" w14:textId="77777777" w:rsidR="00FA1266" w:rsidRPr="009B7C1C" w:rsidRDefault="00FA1266" w:rsidP="00FA1266">
      <w:pPr>
        <w:pStyle w:val="FP"/>
        <w:framePr w:h="3057" w:hRule="exact" w:wrap="notBeside" w:vAnchor="page" w:hAnchor="margin" w:y="12605"/>
        <w:rPr>
          <w:noProof/>
          <w:sz w:val="18"/>
        </w:rPr>
      </w:pPr>
      <w:r w:rsidRPr="009B7C1C">
        <w:rPr>
          <w:noProof/>
          <w:sz w:val="18"/>
        </w:rPr>
        <w:t>GSM® and the GSM logo are registered and owned by the GSM Association</w:t>
      </w:r>
    </w:p>
    <w:bookmarkEnd w:id="1"/>
    <w:p w14:paraId="1E874C7B" w14:textId="77777777" w:rsidR="00080512" w:rsidRPr="009B7C1C" w:rsidRDefault="00080512">
      <w:pPr>
        <w:pStyle w:val="TT"/>
      </w:pPr>
      <w:r w:rsidRPr="009B7C1C">
        <w:br w:type="page"/>
      </w:r>
      <w:r w:rsidRPr="009B7C1C">
        <w:lastRenderedPageBreak/>
        <w:t>Contents</w:t>
      </w:r>
    </w:p>
    <w:p w14:paraId="478DCA26" w14:textId="77777777" w:rsidR="009B7C1C" w:rsidRDefault="009B7C1C">
      <w:pPr>
        <w:pStyle w:val="TOC1"/>
        <w:rPr>
          <w:rFonts w:ascii="Calibri" w:hAnsi="Calibri"/>
          <w:szCs w:val="22"/>
          <w:lang w:val="en-US"/>
        </w:rPr>
      </w:pPr>
      <w:r>
        <w:fldChar w:fldCharType="begin" w:fldLock="1"/>
      </w:r>
      <w:r>
        <w:instrText xml:space="preserve"> TOC \o "1-9" </w:instrText>
      </w:r>
      <w:r>
        <w:fldChar w:fldCharType="separate"/>
      </w:r>
      <w:r w:rsidRPr="00B12001">
        <w:t>Foreword</w:t>
      </w:r>
      <w:r>
        <w:tab/>
      </w:r>
      <w:r>
        <w:fldChar w:fldCharType="begin" w:fldLock="1"/>
      </w:r>
      <w:r>
        <w:instrText xml:space="preserve"> PAGEREF _Toc467768450 \h </w:instrText>
      </w:r>
      <w:r>
        <w:fldChar w:fldCharType="separate"/>
      </w:r>
      <w:r>
        <w:t>4</w:t>
      </w:r>
      <w:r>
        <w:fldChar w:fldCharType="end"/>
      </w:r>
    </w:p>
    <w:p w14:paraId="2590E7E0" w14:textId="77777777" w:rsidR="009B7C1C" w:rsidRDefault="009B7C1C">
      <w:pPr>
        <w:pStyle w:val="TOC1"/>
        <w:rPr>
          <w:rFonts w:ascii="Calibri" w:hAnsi="Calibri"/>
          <w:szCs w:val="22"/>
          <w:lang w:val="en-US"/>
        </w:rPr>
      </w:pPr>
      <w:r w:rsidRPr="00B12001">
        <w:t>Introduction</w:t>
      </w:r>
      <w:r>
        <w:tab/>
      </w:r>
      <w:r>
        <w:fldChar w:fldCharType="begin" w:fldLock="1"/>
      </w:r>
      <w:r>
        <w:instrText xml:space="preserve"> PAGEREF _Toc467768451 \h </w:instrText>
      </w:r>
      <w:r>
        <w:fldChar w:fldCharType="separate"/>
      </w:r>
      <w:r>
        <w:t>4</w:t>
      </w:r>
      <w:r>
        <w:fldChar w:fldCharType="end"/>
      </w:r>
    </w:p>
    <w:p w14:paraId="431C4E92" w14:textId="77777777" w:rsidR="009B7C1C" w:rsidRDefault="009B7C1C">
      <w:pPr>
        <w:pStyle w:val="TOC1"/>
        <w:rPr>
          <w:rFonts w:ascii="Calibri" w:hAnsi="Calibri"/>
          <w:szCs w:val="22"/>
          <w:lang w:val="en-US"/>
        </w:rPr>
      </w:pPr>
      <w:r w:rsidRPr="00B12001">
        <w:t>1</w:t>
      </w:r>
      <w:r>
        <w:rPr>
          <w:rFonts w:ascii="Calibri" w:hAnsi="Calibri"/>
          <w:szCs w:val="22"/>
          <w:lang w:val="en-US"/>
        </w:rPr>
        <w:tab/>
      </w:r>
      <w:r w:rsidRPr="00B12001">
        <w:t>Scope</w:t>
      </w:r>
      <w:r>
        <w:tab/>
      </w:r>
      <w:r>
        <w:fldChar w:fldCharType="begin" w:fldLock="1"/>
      </w:r>
      <w:r>
        <w:instrText xml:space="preserve"> PAGEREF _Toc467768452 \h </w:instrText>
      </w:r>
      <w:r>
        <w:fldChar w:fldCharType="separate"/>
      </w:r>
      <w:r>
        <w:t>5</w:t>
      </w:r>
      <w:r>
        <w:fldChar w:fldCharType="end"/>
      </w:r>
    </w:p>
    <w:p w14:paraId="2FFF1AD8" w14:textId="77777777" w:rsidR="009B7C1C" w:rsidRDefault="009B7C1C">
      <w:pPr>
        <w:pStyle w:val="TOC1"/>
        <w:rPr>
          <w:rFonts w:ascii="Calibri" w:hAnsi="Calibri"/>
          <w:szCs w:val="22"/>
          <w:lang w:val="en-US"/>
        </w:rPr>
      </w:pPr>
      <w:r w:rsidRPr="00B12001">
        <w:t>2</w:t>
      </w:r>
      <w:r>
        <w:rPr>
          <w:rFonts w:ascii="Calibri" w:hAnsi="Calibri"/>
          <w:szCs w:val="22"/>
          <w:lang w:val="en-US"/>
        </w:rPr>
        <w:tab/>
      </w:r>
      <w:r w:rsidRPr="00B12001">
        <w:t>References</w:t>
      </w:r>
      <w:r>
        <w:tab/>
      </w:r>
      <w:r>
        <w:fldChar w:fldCharType="begin" w:fldLock="1"/>
      </w:r>
      <w:r>
        <w:instrText xml:space="preserve"> PAGEREF _Toc467768453 \h </w:instrText>
      </w:r>
      <w:r>
        <w:fldChar w:fldCharType="separate"/>
      </w:r>
      <w:r>
        <w:t>5</w:t>
      </w:r>
      <w:r>
        <w:fldChar w:fldCharType="end"/>
      </w:r>
    </w:p>
    <w:p w14:paraId="68B5A835" w14:textId="77777777" w:rsidR="009B7C1C" w:rsidRDefault="009B7C1C">
      <w:pPr>
        <w:pStyle w:val="TOC1"/>
        <w:rPr>
          <w:rFonts w:ascii="Calibri" w:hAnsi="Calibri"/>
          <w:szCs w:val="22"/>
          <w:lang w:val="en-US"/>
        </w:rPr>
      </w:pPr>
      <w:r w:rsidRPr="00B12001">
        <w:t>3</w:t>
      </w:r>
      <w:r>
        <w:rPr>
          <w:rFonts w:ascii="Calibri" w:hAnsi="Calibri"/>
          <w:szCs w:val="22"/>
          <w:lang w:val="en-US"/>
        </w:rPr>
        <w:tab/>
      </w:r>
      <w:r w:rsidRPr="00B12001">
        <w:t>Definitions, symbols and abbreviations</w:t>
      </w:r>
      <w:r>
        <w:tab/>
      </w:r>
      <w:r>
        <w:fldChar w:fldCharType="begin" w:fldLock="1"/>
      </w:r>
      <w:r>
        <w:instrText xml:space="preserve"> PAGEREF _Toc467768454 \h </w:instrText>
      </w:r>
      <w:r>
        <w:fldChar w:fldCharType="separate"/>
      </w:r>
      <w:r>
        <w:t>5</w:t>
      </w:r>
      <w:r>
        <w:fldChar w:fldCharType="end"/>
      </w:r>
    </w:p>
    <w:p w14:paraId="1C02EDFF" w14:textId="77777777" w:rsidR="009B7C1C" w:rsidRDefault="009B7C1C">
      <w:pPr>
        <w:pStyle w:val="TOC2"/>
        <w:rPr>
          <w:rFonts w:ascii="Calibri" w:hAnsi="Calibri"/>
          <w:sz w:val="22"/>
          <w:szCs w:val="22"/>
          <w:lang w:val="en-US"/>
        </w:rPr>
      </w:pPr>
      <w:r w:rsidRPr="00B12001">
        <w:t>3.1</w:t>
      </w:r>
      <w:r>
        <w:rPr>
          <w:rFonts w:ascii="Calibri" w:hAnsi="Calibri"/>
          <w:sz w:val="22"/>
          <w:szCs w:val="22"/>
          <w:lang w:val="en-US"/>
        </w:rPr>
        <w:tab/>
      </w:r>
      <w:r w:rsidRPr="00B12001">
        <w:t>Definitions</w:t>
      </w:r>
      <w:r>
        <w:tab/>
      </w:r>
      <w:r>
        <w:fldChar w:fldCharType="begin" w:fldLock="1"/>
      </w:r>
      <w:r>
        <w:instrText xml:space="preserve"> PAGEREF _Toc467768455 \h </w:instrText>
      </w:r>
      <w:r>
        <w:fldChar w:fldCharType="separate"/>
      </w:r>
      <w:r>
        <w:t>5</w:t>
      </w:r>
      <w:r>
        <w:fldChar w:fldCharType="end"/>
      </w:r>
    </w:p>
    <w:p w14:paraId="377102F7" w14:textId="77777777" w:rsidR="009B7C1C" w:rsidRDefault="009B7C1C">
      <w:pPr>
        <w:pStyle w:val="TOC2"/>
        <w:rPr>
          <w:rFonts w:ascii="Calibri" w:hAnsi="Calibri"/>
          <w:sz w:val="22"/>
          <w:szCs w:val="22"/>
          <w:lang w:val="en-US"/>
        </w:rPr>
      </w:pPr>
      <w:r w:rsidRPr="00B12001">
        <w:t>3.2</w:t>
      </w:r>
      <w:r>
        <w:rPr>
          <w:rFonts w:ascii="Calibri" w:hAnsi="Calibri"/>
          <w:sz w:val="22"/>
          <w:szCs w:val="22"/>
          <w:lang w:val="en-US"/>
        </w:rPr>
        <w:tab/>
      </w:r>
      <w:r w:rsidRPr="00B12001">
        <w:t>Symbols</w:t>
      </w:r>
      <w:r>
        <w:tab/>
      </w:r>
      <w:r>
        <w:fldChar w:fldCharType="begin" w:fldLock="1"/>
      </w:r>
      <w:r>
        <w:instrText xml:space="preserve"> PAGEREF _Toc467768456 \h </w:instrText>
      </w:r>
      <w:r>
        <w:fldChar w:fldCharType="separate"/>
      </w:r>
      <w:r>
        <w:t>5</w:t>
      </w:r>
      <w:r>
        <w:fldChar w:fldCharType="end"/>
      </w:r>
    </w:p>
    <w:p w14:paraId="058B8178" w14:textId="77777777" w:rsidR="009B7C1C" w:rsidRDefault="009B7C1C">
      <w:pPr>
        <w:pStyle w:val="TOC2"/>
        <w:rPr>
          <w:rFonts w:ascii="Calibri" w:hAnsi="Calibri"/>
          <w:sz w:val="22"/>
          <w:szCs w:val="22"/>
          <w:lang w:val="en-US"/>
        </w:rPr>
      </w:pPr>
      <w:r w:rsidRPr="00B12001">
        <w:t>3.3</w:t>
      </w:r>
      <w:r>
        <w:rPr>
          <w:rFonts w:ascii="Calibri" w:hAnsi="Calibri"/>
          <w:sz w:val="22"/>
          <w:szCs w:val="22"/>
          <w:lang w:val="en-US"/>
        </w:rPr>
        <w:tab/>
      </w:r>
      <w:r w:rsidRPr="00B12001">
        <w:t>Abbreviations</w:t>
      </w:r>
      <w:r>
        <w:tab/>
      </w:r>
      <w:r>
        <w:fldChar w:fldCharType="begin" w:fldLock="1"/>
      </w:r>
      <w:r>
        <w:instrText xml:space="preserve"> PAGEREF _Toc467768457 \h </w:instrText>
      </w:r>
      <w:r>
        <w:fldChar w:fldCharType="separate"/>
      </w:r>
      <w:r>
        <w:t>6</w:t>
      </w:r>
      <w:r>
        <w:fldChar w:fldCharType="end"/>
      </w:r>
    </w:p>
    <w:p w14:paraId="53F293DC" w14:textId="77777777" w:rsidR="009B7C1C" w:rsidRDefault="009B7C1C">
      <w:pPr>
        <w:pStyle w:val="TOC1"/>
        <w:rPr>
          <w:rFonts w:ascii="Calibri" w:hAnsi="Calibri"/>
          <w:szCs w:val="22"/>
          <w:lang w:val="en-US"/>
        </w:rPr>
      </w:pPr>
      <w:r w:rsidRPr="00B12001">
        <w:t>4</w:t>
      </w:r>
      <w:r>
        <w:rPr>
          <w:rFonts w:ascii="Calibri" w:hAnsi="Calibri"/>
          <w:szCs w:val="22"/>
          <w:lang w:val="en-US"/>
        </w:rPr>
        <w:tab/>
      </w:r>
      <w:r w:rsidRPr="00B12001">
        <w:t>Introductory information</w:t>
      </w:r>
      <w:r>
        <w:tab/>
      </w:r>
      <w:r>
        <w:fldChar w:fldCharType="begin" w:fldLock="1"/>
      </w:r>
      <w:r>
        <w:instrText xml:space="preserve"> PAGEREF _Toc467768458 \h </w:instrText>
      </w:r>
      <w:r>
        <w:fldChar w:fldCharType="separate"/>
      </w:r>
      <w:r>
        <w:t>6</w:t>
      </w:r>
      <w:r>
        <w:fldChar w:fldCharType="end"/>
      </w:r>
    </w:p>
    <w:p w14:paraId="1C1F52C3" w14:textId="77777777" w:rsidR="009B7C1C" w:rsidRDefault="009B7C1C">
      <w:pPr>
        <w:pStyle w:val="TOC2"/>
        <w:rPr>
          <w:rFonts w:ascii="Calibri" w:hAnsi="Calibri"/>
          <w:sz w:val="22"/>
          <w:szCs w:val="22"/>
          <w:lang w:val="en-US"/>
        </w:rPr>
      </w:pPr>
      <w:r w:rsidRPr="00B12001">
        <w:t>4.1</w:t>
      </w:r>
      <w:r>
        <w:rPr>
          <w:rFonts w:ascii="Calibri" w:hAnsi="Calibri"/>
          <w:sz w:val="22"/>
          <w:szCs w:val="22"/>
          <w:lang w:val="en-US"/>
        </w:rPr>
        <w:tab/>
      </w:r>
      <w:r w:rsidRPr="00B12001">
        <w:t>Introduction</w:t>
      </w:r>
      <w:r>
        <w:tab/>
      </w:r>
      <w:r>
        <w:fldChar w:fldCharType="begin" w:fldLock="1"/>
      </w:r>
      <w:r>
        <w:instrText xml:space="preserve"> PAGEREF _Toc467768459 \h </w:instrText>
      </w:r>
      <w:r>
        <w:fldChar w:fldCharType="separate"/>
      </w:r>
      <w:r>
        <w:t>6</w:t>
      </w:r>
      <w:r>
        <w:fldChar w:fldCharType="end"/>
      </w:r>
    </w:p>
    <w:p w14:paraId="78B6D5A2" w14:textId="77777777" w:rsidR="009B7C1C" w:rsidRDefault="009B7C1C">
      <w:pPr>
        <w:pStyle w:val="TOC2"/>
        <w:rPr>
          <w:rFonts w:ascii="Calibri" w:hAnsi="Calibri"/>
          <w:sz w:val="22"/>
          <w:szCs w:val="22"/>
          <w:lang w:val="en-US"/>
        </w:rPr>
      </w:pPr>
      <w:r w:rsidRPr="00B12001">
        <w:t>4.2</w:t>
      </w:r>
      <w:r>
        <w:rPr>
          <w:rFonts w:ascii="Calibri" w:hAnsi="Calibri"/>
          <w:sz w:val="22"/>
          <w:szCs w:val="22"/>
          <w:lang w:val="en-US"/>
        </w:rPr>
        <w:tab/>
      </w:r>
      <w:r w:rsidRPr="00B12001">
        <w:t>Notation</w:t>
      </w:r>
      <w:r>
        <w:tab/>
      </w:r>
      <w:r>
        <w:fldChar w:fldCharType="begin" w:fldLock="1"/>
      </w:r>
      <w:r>
        <w:instrText xml:space="preserve"> PAGEREF _Toc467768460 \h </w:instrText>
      </w:r>
      <w:r>
        <w:fldChar w:fldCharType="separate"/>
      </w:r>
      <w:r>
        <w:t>6</w:t>
      </w:r>
      <w:r>
        <w:fldChar w:fldCharType="end"/>
      </w:r>
    </w:p>
    <w:p w14:paraId="192E9D0B" w14:textId="77777777" w:rsidR="009B7C1C" w:rsidRDefault="009B7C1C">
      <w:pPr>
        <w:pStyle w:val="TOC3"/>
        <w:rPr>
          <w:rFonts w:ascii="Calibri" w:hAnsi="Calibri"/>
          <w:sz w:val="22"/>
          <w:szCs w:val="22"/>
          <w:lang w:val="en-US"/>
        </w:rPr>
      </w:pPr>
      <w:r w:rsidRPr="00B12001">
        <w:t>4.2.1</w:t>
      </w:r>
      <w:r>
        <w:rPr>
          <w:rFonts w:ascii="Calibri" w:hAnsi="Calibri"/>
          <w:sz w:val="22"/>
          <w:szCs w:val="22"/>
          <w:lang w:val="en-US"/>
        </w:rPr>
        <w:tab/>
      </w:r>
      <w:r w:rsidRPr="00B12001">
        <w:t>Radix</w:t>
      </w:r>
      <w:r>
        <w:tab/>
      </w:r>
      <w:r>
        <w:fldChar w:fldCharType="begin" w:fldLock="1"/>
      </w:r>
      <w:r>
        <w:instrText xml:space="preserve"> PAGEREF _Toc467768461 \h </w:instrText>
      </w:r>
      <w:r>
        <w:fldChar w:fldCharType="separate"/>
      </w:r>
      <w:r>
        <w:t>6</w:t>
      </w:r>
      <w:r>
        <w:fldChar w:fldCharType="end"/>
      </w:r>
    </w:p>
    <w:p w14:paraId="2C4B65C5" w14:textId="77777777" w:rsidR="009B7C1C" w:rsidRDefault="009B7C1C">
      <w:pPr>
        <w:pStyle w:val="TOC3"/>
        <w:rPr>
          <w:rFonts w:ascii="Calibri" w:hAnsi="Calibri"/>
          <w:sz w:val="22"/>
          <w:szCs w:val="22"/>
          <w:lang w:val="en-US"/>
        </w:rPr>
      </w:pPr>
      <w:r w:rsidRPr="00B12001">
        <w:t>4.2.2</w:t>
      </w:r>
      <w:r>
        <w:rPr>
          <w:rFonts w:ascii="Calibri" w:hAnsi="Calibri"/>
          <w:sz w:val="22"/>
          <w:szCs w:val="22"/>
          <w:lang w:val="en-US"/>
        </w:rPr>
        <w:tab/>
      </w:r>
      <w:r w:rsidRPr="00B12001">
        <w:t>Conventions</w:t>
      </w:r>
      <w:r>
        <w:tab/>
      </w:r>
      <w:r>
        <w:fldChar w:fldCharType="begin" w:fldLock="1"/>
      </w:r>
      <w:r>
        <w:instrText xml:space="preserve"> PAGEREF _Toc467768462 \h </w:instrText>
      </w:r>
      <w:r>
        <w:fldChar w:fldCharType="separate"/>
      </w:r>
      <w:r>
        <w:t>6</w:t>
      </w:r>
      <w:r>
        <w:fldChar w:fldCharType="end"/>
      </w:r>
    </w:p>
    <w:p w14:paraId="638C07F0" w14:textId="77777777" w:rsidR="009B7C1C" w:rsidRDefault="009B7C1C">
      <w:pPr>
        <w:pStyle w:val="TOC3"/>
        <w:rPr>
          <w:rFonts w:ascii="Calibri" w:hAnsi="Calibri"/>
          <w:sz w:val="22"/>
          <w:szCs w:val="22"/>
          <w:lang w:val="en-US"/>
        </w:rPr>
      </w:pPr>
      <w:r w:rsidRPr="00B12001">
        <w:t>4.2.3</w:t>
      </w:r>
      <w:r>
        <w:rPr>
          <w:rFonts w:ascii="Calibri" w:hAnsi="Calibri"/>
          <w:sz w:val="22"/>
          <w:szCs w:val="22"/>
          <w:lang w:val="en-US"/>
        </w:rPr>
        <w:tab/>
      </w:r>
      <w:r w:rsidRPr="00B12001">
        <w:t>Bit/byte ordering</w:t>
      </w:r>
      <w:r>
        <w:tab/>
      </w:r>
      <w:r>
        <w:fldChar w:fldCharType="begin" w:fldLock="1"/>
      </w:r>
      <w:r>
        <w:instrText xml:space="preserve"> PAGEREF _Toc467768463 \h </w:instrText>
      </w:r>
      <w:r>
        <w:fldChar w:fldCharType="separate"/>
      </w:r>
      <w:r>
        <w:t>6</w:t>
      </w:r>
      <w:r>
        <w:fldChar w:fldCharType="end"/>
      </w:r>
    </w:p>
    <w:p w14:paraId="0E196612" w14:textId="77777777" w:rsidR="009B7C1C" w:rsidRDefault="009B7C1C">
      <w:pPr>
        <w:pStyle w:val="TOC2"/>
        <w:rPr>
          <w:rFonts w:ascii="Calibri" w:hAnsi="Calibri"/>
          <w:sz w:val="22"/>
          <w:szCs w:val="22"/>
          <w:lang w:val="en-US"/>
        </w:rPr>
      </w:pPr>
      <w:r w:rsidRPr="00B12001">
        <w:t>4.3</w:t>
      </w:r>
      <w:r>
        <w:rPr>
          <w:rFonts w:ascii="Calibri" w:hAnsi="Calibri"/>
          <w:sz w:val="22"/>
          <w:szCs w:val="22"/>
          <w:lang w:val="en-US"/>
        </w:rPr>
        <w:tab/>
      </w:r>
      <w:r w:rsidRPr="00B12001">
        <w:t>List of variables</w:t>
      </w:r>
      <w:r>
        <w:tab/>
      </w:r>
      <w:r>
        <w:fldChar w:fldCharType="begin" w:fldLock="1"/>
      </w:r>
      <w:r>
        <w:instrText xml:space="preserve"> PAGEREF _Toc467768464 \h </w:instrText>
      </w:r>
      <w:r>
        <w:fldChar w:fldCharType="separate"/>
      </w:r>
      <w:r>
        <w:t>7</w:t>
      </w:r>
      <w:r>
        <w:fldChar w:fldCharType="end"/>
      </w:r>
    </w:p>
    <w:p w14:paraId="7F6D78E2" w14:textId="77777777" w:rsidR="009B7C1C" w:rsidRDefault="009B7C1C">
      <w:pPr>
        <w:pStyle w:val="TOC1"/>
        <w:rPr>
          <w:rFonts w:ascii="Calibri" w:hAnsi="Calibri"/>
          <w:szCs w:val="22"/>
          <w:lang w:val="en-US"/>
        </w:rPr>
      </w:pPr>
      <w:r w:rsidRPr="00B12001">
        <w:t>5</w:t>
      </w:r>
      <w:r>
        <w:rPr>
          <w:rFonts w:ascii="Calibri" w:hAnsi="Calibri"/>
          <w:szCs w:val="22"/>
          <w:lang w:val="en-US"/>
        </w:rPr>
        <w:tab/>
      </w:r>
      <w:r w:rsidRPr="00B12001">
        <w:t>Integrity algorithm GIA4</w:t>
      </w:r>
      <w:r>
        <w:tab/>
      </w:r>
      <w:r>
        <w:fldChar w:fldCharType="begin" w:fldLock="1"/>
      </w:r>
      <w:r>
        <w:instrText xml:space="preserve"> PAGEREF _Toc467768465 \h </w:instrText>
      </w:r>
      <w:r>
        <w:fldChar w:fldCharType="separate"/>
      </w:r>
      <w:r>
        <w:t>7</w:t>
      </w:r>
      <w:r>
        <w:fldChar w:fldCharType="end"/>
      </w:r>
    </w:p>
    <w:p w14:paraId="25C366B9" w14:textId="77777777" w:rsidR="009B7C1C" w:rsidRDefault="009B7C1C">
      <w:pPr>
        <w:pStyle w:val="TOC2"/>
        <w:rPr>
          <w:rFonts w:ascii="Calibri" w:hAnsi="Calibri"/>
          <w:sz w:val="22"/>
          <w:szCs w:val="22"/>
          <w:lang w:val="en-US"/>
        </w:rPr>
      </w:pPr>
      <w:r w:rsidRPr="00B12001">
        <w:t>5.1</w:t>
      </w:r>
      <w:r>
        <w:rPr>
          <w:rFonts w:ascii="Calibri" w:hAnsi="Calibri"/>
          <w:sz w:val="22"/>
          <w:szCs w:val="22"/>
          <w:lang w:val="en-US"/>
        </w:rPr>
        <w:tab/>
      </w:r>
      <w:r w:rsidRPr="00B12001">
        <w:t>Introduction</w:t>
      </w:r>
      <w:r>
        <w:tab/>
      </w:r>
      <w:r>
        <w:fldChar w:fldCharType="begin" w:fldLock="1"/>
      </w:r>
      <w:r>
        <w:instrText xml:space="preserve"> PAGEREF _Toc467768466 \h </w:instrText>
      </w:r>
      <w:r>
        <w:fldChar w:fldCharType="separate"/>
      </w:r>
      <w:r>
        <w:t>7</w:t>
      </w:r>
      <w:r>
        <w:fldChar w:fldCharType="end"/>
      </w:r>
    </w:p>
    <w:p w14:paraId="54487AFB" w14:textId="77777777" w:rsidR="009B7C1C" w:rsidRDefault="009B7C1C">
      <w:pPr>
        <w:pStyle w:val="TOC2"/>
        <w:rPr>
          <w:rFonts w:ascii="Calibri" w:hAnsi="Calibri"/>
          <w:sz w:val="22"/>
          <w:szCs w:val="22"/>
          <w:lang w:val="en-US"/>
        </w:rPr>
      </w:pPr>
      <w:r w:rsidRPr="00B12001">
        <w:t>5.2</w:t>
      </w:r>
      <w:r>
        <w:rPr>
          <w:rFonts w:ascii="Calibri" w:hAnsi="Calibri"/>
          <w:sz w:val="22"/>
          <w:szCs w:val="22"/>
          <w:lang w:val="en-US"/>
        </w:rPr>
        <w:tab/>
      </w:r>
      <w:r w:rsidRPr="00B12001">
        <w:t>Inputs and outputs</w:t>
      </w:r>
      <w:r>
        <w:tab/>
      </w:r>
      <w:r>
        <w:fldChar w:fldCharType="begin" w:fldLock="1"/>
      </w:r>
      <w:r>
        <w:instrText xml:space="preserve"> PAGEREF _Toc467768467 \h </w:instrText>
      </w:r>
      <w:r>
        <w:fldChar w:fldCharType="separate"/>
      </w:r>
      <w:r>
        <w:t>7</w:t>
      </w:r>
      <w:r>
        <w:fldChar w:fldCharType="end"/>
      </w:r>
    </w:p>
    <w:p w14:paraId="7BA2DCBA" w14:textId="77777777" w:rsidR="009B7C1C" w:rsidRDefault="009B7C1C">
      <w:pPr>
        <w:pStyle w:val="TOC2"/>
        <w:rPr>
          <w:rFonts w:ascii="Calibri" w:hAnsi="Calibri"/>
          <w:sz w:val="22"/>
          <w:szCs w:val="22"/>
          <w:lang w:val="en-US"/>
        </w:rPr>
      </w:pPr>
      <w:r w:rsidRPr="00B12001">
        <w:t>5.3</w:t>
      </w:r>
      <w:r>
        <w:rPr>
          <w:rFonts w:ascii="Calibri" w:hAnsi="Calibri"/>
          <w:sz w:val="22"/>
          <w:szCs w:val="22"/>
          <w:lang w:val="en-US"/>
        </w:rPr>
        <w:tab/>
      </w:r>
      <w:r w:rsidRPr="00B12001">
        <w:t>Components and architecture</w:t>
      </w:r>
      <w:r>
        <w:tab/>
      </w:r>
      <w:r>
        <w:fldChar w:fldCharType="begin" w:fldLock="1"/>
      </w:r>
      <w:r>
        <w:instrText xml:space="preserve"> PAGEREF _Toc467768468 \h </w:instrText>
      </w:r>
      <w:r>
        <w:fldChar w:fldCharType="separate"/>
      </w:r>
      <w:r>
        <w:t>8</w:t>
      </w:r>
      <w:r>
        <w:fldChar w:fldCharType="end"/>
      </w:r>
    </w:p>
    <w:p w14:paraId="31FABAD7" w14:textId="77777777" w:rsidR="009B7C1C" w:rsidRDefault="009B7C1C">
      <w:pPr>
        <w:pStyle w:val="TOC2"/>
        <w:rPr>
          <w:rFonts w:ascii="Calibri" w:hAnsi="Calibri"/>
          <w:sz w:val="22"/>
          <w:szCs w:val="22"/>
          <w:lang w:val="en-US"/>
        </w:rPr>
      </w:pPr>
      <w:r w:rsidRPr="00B12001">
        <w:t>5.4</w:t>
      </w:r>
      <w:r>
        <w:rPr>
          <w:rFonts w:ascii="Calibri" w:hAnsi="Calibri"/>
          <w:sz w:val="22"/>
          <w:szCs w:val="22"/>
          <w:lang w:val="en-US"/>
        </w:rPr>
        <w:tab/>
      </w:r>
      <w:r w:rsidRPr="00B12001">
        <w:t>Initialisation</w:t>
      </w:r>
      <w:r>
        <w:tab/>
      </w:r>
      <w:r>
        <w:fldChar w:fldCharType="begin" w:fldLock="1"/>
      </w:r>
      <w:r>
        <w:instrText xml:space="preserve"> PAGEREF _Toc467768469 \h </w:instrText>
      </w:r>
      <w:r>
        <w:fldChar w:fldCharType="separate"/>
      </w:r>
      <w:r>
        <w:t>8</w:t>
      </w:r>
      <w:r>
        <w:fldChar w:fldCharType="end"/>
      </w:r>
    </w:p>
    <w:p w14:paraId="7ADE99E7" w14:textId="77777777" w:rsidR="009B7C1C" w:rsidRDefault="009B7C1C">
      <w:pPr>
        <w:pStyle w:val="TOC2"/>
        <w:rPr>
          <w:rFonts w:ascii="Calibri" w:hAnsi="Calibri"/>
          <w:sz w:val="22"/>
          <w:szCs w:val="22"/>
          <w:lang w:val="en-US"/>
        </w:rPr>
      </w:pPr>
      <w:r w:rsidRPr="00B12001">
        <w:t>5.5</w:t>
      </w:r>
      <w:r>
        <w:rPr>
          <w:rFonts w:ascii="Calibri" w:hAnsi="Calibri"/>
          <w:sz w:val="22"/>
          <w:szCs w:val="22"/>
          <w:lang w:val="en-US"/>
        </w:rPr>
        <w:tab/>
      </w:r>
      <w:r w:rsidRPr="00B12001">
        <w:t>Calculation</w:t>
      </w:r>
      <w:r>
        <w:tab/>
      </w:r>
      <w:r>
        <w:fldChar w:fldCharType="begin" w:fldLock="1"/>
      </w:r>
      <w:r>
        <w:instrText xml:space="preserve"> PAGEREF _Toc467768470 \h </w:instrText>
      </w:r>
      <w:r>
        <w:fldChar w:fldCharType="separate"/>
      </w:r>
      <w:r>
        <w:t>8</w:t>
      </w:r>
      <w:r>
        <w:fldChar w:fldCharType="end"/>
      </w:r>
    </w:p>
    <w:p w14:paraId="48C31DEA" w14:textId="77777777" w:rsidR="009B7C1C" w:rsidRDefault="009B7C1C" w:rsidP="009B7C1C">
      <w:pPr>
        <w:pStyle w:val="TOC8"/>
        <w:tabs>
          <w:tab w:val="right" w:leader="dot" w:pos="9639"/>
        </w:tabs>
        <w:rPr>
          <w:rFonts w:ascii="Calibri" w:hAnsi="Calibri"/>
          <w:b w:val="0"/>
          <w:szCs w:val="22"/>
          <w:lang w:val="en-US"/>
        </w:rPr>
      </w:pPr>
      <w:r w:rsidRPr="00B12001">
        <w:t>Annex A (informative):</w:t>
      </w:r>
      <w:r>
        <w:tab/>
      </w:r>
      <w:r w:rsidRPr="00B12001">
        <w:t>Components and architecture of the GIA4 algorithm</w:t>
      </w:r>
      <w:r>
        <w:tab/>
      </w:r>
      <w:r>
        <w:fldChar w:fldCharType="begin" w:fldLock="1"/>
      </w:r>
      <w:r>
        <w:instrText xml:space="preserve"> PAGEREF _Toc467768471 \h </w:instrText>
      </w:r>
      <w:r>
        <w:fldChar w:fldCharType="separate"/>
      </w:r>
      <w:r>
        <w:t>9</w:t>
      </w:r>
      <w:r>
        <w:fldChar w:fldCharType="end"/>
      </w:r>
    </w:p>
    <w:p w14:paraId="005F8289" w14:textId="77777777" w:rsidR="009B7C1C" w:rsidRDefault="009B7C1C" w:rsidP="009B7C1C">
      <w:pPr>
        <w:pStyle w:val="TOC8"/>
        <w:rPr>
          <w:rFonts w:ascii="Calibri" w:hAnsi="Calibri"/>
          <w:b w:val="0"/>
          <w:szCs w:val="22"/>
          <w:lang w:val="en-US"/>
        </w:rPr>
      </w:pPr>
      <w:r w:rsidRPr="00B12001">
        <w:t>Annex B (informative):</w:t>
      </w:r>
      <w:r>
        <w:tab/>
      </w:r>
      <w:r w:rsidRPr="00B12001">
        <w:t>Simulation program listing</w:t>
      </w:r>
      <w:r>
        <w:tab/>
      </w:r>
      <w:r>
        <w:fldChar w:fldCharType="begin" w:fldLock="1"/>
      </w:r>
      <w:r>
        <w:instrText xml:space="preserve"> PAGEREF _Toc467768472 \h </w:instrText>
      </w:r>
      <w:r>
        <w:fldChar w:fldCharType="separate"/>
      </w:r>
      <w:r>
        <w:t>10</w:t>
      </w:r>
      <w:r>
        <w:fldChar w:fldCharType="end"/>
      </w:r>
    </w:p>
    <w:p w14:paraId="6B1F8427" w14:textId="77777777" w:rsidR="009B7C1C" w:rsidRDefault="009B7C1C" w:rsidP="009B7C1C">
      <w:pPr>
        <w:pStyle w:val="TOC8"/>
        <w:tabs>
          <w:tab w:val="right" w:leader="dot" w:pos="9639"/>
        </w:tabs>
        <w:rPr>
          <w:rFonts w:ascii="Calibri" w:hAnsi="Calibri"/>
          <w:b w:val="0"/>
          <w:szCs w:val="22"/>
          <w:lang w:val="en-US"/>
        </w:rPr>
      </w:pPr>
      <w:r w:rsidRPr="00B12001">
        <w:t>Annex C (informative):</w:t>
      </w:r>
      <w:r>
        <w:tab/>
      </w:r>
      <w:r w:rsidRPr="00B12001">
        <w:t>Change history</w:t>
      </w:r>
      <w:r>
        <w:tab/>
      </w:r>
      <w:r>
        <w:fldChar w:fldCharType="begin" w:fldLock="1"/>
      </w:r>
      <w:r>
        <w:instrText xml:space="preserve"> PAGEREF _Toc467768473 \h </w:instrText>
      </w:r>
      <w:r>
        <w:fldChar w:fldCharType="separate"/>
      </w:r>
      <w:r>
        <w:t>11</w:t>
      </w:r>
      <w:r>
        <w:fldChar w:fldCharType="end"/>
      </w:r>
    </w:p>
    <w:p w14:paraId="331DC9D3" w14:textId="77777777" w:rsidR="00080512" w:rsidRPr="009B7C1C" w:rsidRDefault="009B7C1C">
      <w:r>
        <w:rPr>
          <w:noProof/>
          <w:sz w:val="22"/>
        </w:rPr>
        <w:fldChar w:fldCharType="end"/>
      </w:r>
    </w:p>
    <w:p w14:paraId="18D47D0B" w14:textId="77777777" w:rsidR="00080512" w:rsidRPr="009B7C1C" w:rsidRDefault="00080512">
      <w:pPr>
        <w:pStyle w:val="Heading1"/>
      </w:pPr>
      <w:r w:rsidRPr="009B7C1C">
        <w:br w:type="page"/>
      </w:r>
      <w:bookmarkStart w:id="3" w:name="_Toc467768450"/>
      <w:r w:rsidRPr="009B7C1C">
        <w:t>Foreword</w:t>
      </w:r>
      <w:bookmarkEnd w:id="3"/>
    </w:p>
    <w:p w14:paraId="2ACDDD39" w14:textId="77777777" w:rsidR="00080512" w:rsidRPr="009B7C1C" w:rsidRDefault="00080512">
      <w:r w:rsidRPr="009B7C1C">
        <w:t>This Technical Specification has been produced by the 3</w:t>
      </w:r>
      <w:r w:rsidR="00F04712" w:rsidRPr="009B7C1C">
        <w:t>rd</w:t>
      </w:r>
      <w:r w:rsidRPr="009B7C1C">
        <w:t xml:space="preserve"> Generation Partnership Project (3GPP).</w:t>
      </w:r>
    </w:p>
    <w:p w14:paraId="36AC9F76" w14:textId="77777777" w:rsidR="00080512" w:rsidRPr="009B7C1C" w:rsidRDefault="00080512">
      <w:r w:rsidRPr="009B7C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6E3DD9" w14:textId="77777777" w:rsidR="00080512" w:rsidRPr="009B7C1C" w:rsidRDefault="00080512">
      <w:pPr>
        <w:pStyle w:val="B1"/>
      </w:pPr>
      <w:r w:rsidRPr="009B7C1C">
        <w:t>Version x.y.z</w:t>
      </w:r>
    </w:p>
    <w:p w14:paraId="7B476859" w14:textId="77777777" w:rsidR="00080512" w:rsidRPr="009B7C1C" w:rsidRDefault="00080512">
      <w:pPr>
        <w:pStyle w:val="B1"/>
      </w:pPr>
      <w:r w:rsidRPr="009B7C1C">
        <w:t>where:</w:t>
      </w:r>
    </w:p>
    <w:p w14:paraId="7D7B1936" w14:textId="77777777" w:rsidR="00080512" w:rsidRPr="009B7C1C" w:rsidRDefault="00080512">
      <w:pPr>
        <w:pStyle w:val="B2"/>
      </w:pPr>
      <w:r w:rsidRPr="009B7C1C">
        <w:t>x</w:t>
      </w:r>
      <w:r w:rsidRPr="009B7C1C">
        <w:tab/>
        <w:t>the first digit:</w:t>
      </w:r>
    </w:p>
    <w:p w14:paraId="7683289F" w14:textId="77777777" w:rsidR="00080512" w:rsidRPr="009B7C1C" w:rsidRDefault="00080512">
      <w:pPr>
        <w:pStyle w:val="B3"/>
      </w:pPr>
      <w:r w:rsidRPr="009B7C1C">
        <w:t>1</w:t>
      </w:r>
      <w:r w:rsidRPr="009B7C1C">
        <w:tab/>
        <w:t>presented to TSG for information;</w:t>
      </w:r>
    </w:p>
    <w:p w14:paraId="20BA4D48" w14:textId="77777777" w:rsidR="00080512" w:rsidRPr="009B7C1C" w:rsidRDefault="00080512">
      <w:pPr>
        <w:pStyle w:val="B3"/>
      </w:pPr>
      <w:r w:rsidRPr="009B7C1C">
        <w:t>2</w:t>
      </w:r>
      <w:r w:rsidRPr="009B7C1C">
        <w:tab/>
        <w:t>presented to TSG for approval;</w:t>
      </w:r>
    </w:p>
    <w:p w14:paraId="26337DD4" w14:textId="77777777" w:rsidR="00080512" w:rsidRPr="009B7C1C" w:rsidRDefault="00080512">
      <w:pPr>
        <w:pStyle w:val="B3"/>
      </w:pPr>
      <w:r w:rsidRPr="009B7C1C">
        <w:t>3</w:t>
      </w:r>
      <w:r w:rsidRPr="009B7C1C">
        <w:tab/>
        <w:t>or greater indicates TSG approved document under change control.</w:t>
      </w:r>
    </w:p>
    <w:p w14:paraId="206EEA1C" w14:textId="77777777" w:rsidR="00080512" w:rsidRPr="009B7C1C" w:rsidRDefault="00080512">
      <w:pPr>
        <w:pStyle w:val="B2"/>
      </w:pPr>
      <w:r w:rsidRPr="009B7C1C">
        <w:t>y</w:t>
      </w:r>
      <w:r w:rsidRPr="009B7C1C">
        <w:tab/>
        <w:t>the second digit is incremented for all changes of substance, i.e. technical enhancements, corrections, updates, etc.</w:t>
      </w:r>
    </w:p>
    <w:p w14:paraId="5A180192" w14:textId="77777777" w:rsidR="00080512" w:rsidRPr="009B7C1C" w:rsidRDefault="00080512">
      <w:pPr>
        <w:pStyle w:val="B2"/>
      </w:pPr>
      <w:r w:rsidRPr="009B7C1C">
        <w:t>z</w:t>
      </w:r>
      <w:r w:rsidRPr="009B7C1C">
        <w:tab/>
        <w:t>the third digit is incremented when editorial only changes have been incorporated in the document.</w:t>
      </w:r>
    </w:p>
    <w:p w14:paraId="6601303A" w14:textId="77777777" w:rsidR="0055394D" w:rsidRPr="009B7C1C" w:rsidRDefault="0055394D" w:rsidP="0055394D">
      <w:pPr>
        <w:pStyle w:val="Heading1"/>
      </w:pPr>
      <w:bookmarkStart w:id="4" w:name="_Toc467768451"/>
      <w:r w:rsidRPr="009B7C1C">
        <w:t>Introduction</w:t>
      </w:r>
      <w:bookmarkEnd w:id="4"/>
    </w:p>
    <w:p w14:paraId="56A41A61" w14:textId="77777777" w:rsidR="0055394D" w:rsidRPr="009B7C1C" w:rsidRDefault="0055394D" w:rsidP="0055394D">
      <w:r w:rsidRPr="009B7C1C">
        <w:t>This specification has been prepared by the 3GPP Task Force, and gives a detailed specification of the 3GPP integrity algorithm GIA4.</w:t>
      </w:r>
    </w:p>
    <w:p w14:paraId="7094D7FF" w14:textId="77777777" w:rsidR="0055394D" w:rsidRPr="009B7C1C" w:rsidRDefault="0055394D" w:rsidP="0055394D">
      <w:r w:rsidRPr="009B7C1C">
        <w:t>This document is the first of three, which between them form the entire specification of the 3GPP Integrity Algorithm GIA4:</w:t>
      </w:r>
    </w:p>
    <w:p w14:paraId="192F4CE5" w14:textId="77777777" w:rsidR="0055394D" w:rsidRPr="009B7C1C" w:rsidRDefault="0055394D" w:rsidP="0055394D">
      <w:pPr>
        <w:pStyle w:val="B1"/>
        <w:rPr>
          <w:b/>
          <w:bCs/>
        </w:rPr>
      </w:pPr>
      <w:r w:rsidRPr="009B7C1C">
        <w:t>-</w:t>
      </w:r>
      <w:r w:rsidRPr="009B7C1C">
        <w:tab/>
      </w:r>
      <w:r w:rsidRPr="009B7C1C">
        <w:rPr>
          <w:b/>
          <w:bCs/>
        </w:rPr>
        <w:t>3GPP TS 55.241: "Specification of the GIA4 encryption algorithms for GPRS; GIA4 specification".</w:t>
      </w:r>
    </w:p>
    <w:p w14:paraId="46A5BF63" w14:textId="77777777" w:rsidR="0055394D" w:rsidRPr="009B7C1C" w:rsidRDefault="0055394D" w:rsidP="0055394D">
      <w:pPr>
        <w:pStyle w:val="B1"/>
      </w:pPr>
      <w:r w:rsidRPr="009B7C1C">
        <w:t>-</w:t>
      </w:r>
      <w:r w:rsidRPr="009B7C1C">
        <w:tab/>
        <w:t>3GPP TS 55.242: "Specification of the GIA4 encryption algorithms for GPRS; Implementers' test data".</w:t>
      </w:r>
    </w:p>
    <w:p w14:paraId="5FAC1CC5" w14:textId="77777777" w:rsidR="0055394D" w:rsidRPr="009B7C1C" w:rsidRDefault="0055394D" w:rsidP="0055394D">
      <w:pPr>
        <w:pStyle w:val="B1"/>
      </w:pPr>
      <w:r w:rsidRPr="009B7C1C">
        <w:t>-</w:t>
      </w:r>
      <w:r w:rsidRPr="009B7C1C">
        <w:tab/>
        <w:t>3GPP TS 55.243: "Specification of the GIA4 encryption algorithms for GPRS; Design conformance test data".</w:t>
      </w:r>
    </w:p>
    <w:p w14:paraId="68D8894E" w14:textId="77777777" w:rsidR="00080512" w:rsidRPr="009B7C1C" w:rsidRDefault="00080512" w:rsidP="00016110">
      <w:pPr>
        <w:pStyle w:val="Heading1"/>
      </w:pPr>
      <w:r w:rsidRPr="009B7C1C">
        <w:br w:type="page"/>
      </w:r>
      <w:bookmarkStart w:id="5" w:name="_Toc467768452"/>
      <w:r w:rsidR="00016110" w:rsidRPr="009B7C1C">
        <w:t>1</w:t>
      </w:r>
      <w:r w:rsidR="00016110" w:rsidRPr="009B7C1C">
        <w:tab/>
      </w:r>
      <w:r w:rsidRPr="009B7C1C">
        <w:t>Scope</w:t>
      </w:r>
      <w:bookmarkEnd w:id="5"/>
    </w:p>
    <w:p w14:paraId="56186A13" w14:textId="77777777" w:rsidR="00080512" w:rsidRPr="009B7C1C" w:rsidRDefault="00080512">
      <w:r w:rsidRPr="009B7C1C">
        <w:t>The present document</w:t>
      </w:r>
      <w:r w:rsidR="00D97DF2" w:rsidRPr="009B7C1C">
        <w:t xml:space="preserve"> defines</w:t>
      </w:r>
      <w:r w:rsidR="00152112" w:rsidRPr="009B7C1C">
        <w:t xml:space="preserve"> the technical details of the </w:t>
      </w:r>
      <w:r w:rsidR="000650BB" w:rsidRPr="009B7C1C">
        <w:t>3GPP integrity algorithm GIA4</w:t>
      </w:r>
      <w:r w:rsidR="00152112" w:rsidRPr="009B7C1C">
        <w:t>.</w:t>
      </w:r>
    </w:p>
    <w:p w14:paraId="01AA3498" w14:textId="77777777" w:rsidR="00080512" w:rsidRPr="009B7C1C" w:rsidRDefault="00080512">
      <w:pPr>
        <w:pStyle w:val="Heading1"/>
      </w:pPr>
      <w:bookmarkStart w:id="6" w:name="_Toc467768453"/>
      <w:r w:rsidRPr="009B7C1C">
        <w:t>2</w:t>
      </w:r>
      <w:r w:rsidRPr="009B7C1C">
        <w:tab/>
        <w:t>References</w:t>
      </w:r>
      <w:bookmarkEnd w:id="6"/>
    </w:p>
    <w:p w14:paraId="79B06EF3" w14:textId="77777777" w:rsidR="00080512" w:rsidRPr="009B7C1C" w:rsidRDefault="00080512">
      <w:r w:rsidRPr="009B7C1C">
        <w:t>The following documents contain provisions which, through reference in this text, constitute provisions of the present document.</w:t>
      </w:r>
    </w:p>
    <w:p w14:paraId="009D6847" w14:textId="77777777" w:rsidR="00080512" w:rsidRPr="009B7C1C" w:rsidRDefault="00051834" w:rsidP="00051834">
      <w:pPr>
        <w:pStyle w:val="B1"/>
      </w:pPr>
      <w:bookmarkStart w:id="7" w:name="OLE_LINK1"/>
      <w:bookmarkStart w:id="8" w:name="OLE_LINK2"/>
      <w:bookmarkStart w:id="9" w:name="OLE_LINK3"/>
      <w:bookmarkStart w:id="10" w:name="OLE_LINK4"/>
      <w:r w:rsidRPr="009B7C1C">
        <w:t>-</w:t>
      </w:r>
      <w:r w:rsidRPr="009B7C1C">
        <w:tab/>
      </w:r>
      <w:r w:rsidR="00080512" w:rsidRPr="009B7C1C">
        <w:t>References are either specific (identified by date of publication, edition numbe</w:t>
      </w:r>
      <w:r w:rsidR="00DC4DA2" w:rsidRPr="009B7C1C">
        <w:t>r, version number, etc.) or non</w:t>
      </w:r>
      <w:r w:rsidR="00DC4DA2" w:rsidRPr="009B7C1C">
        <w:noBreakHyphen/>
      </w:r>
      <w:r w:rsidR="00080512" w:rsidRPr="009B7C1C">
        <w:t>specific.</w:t>
      </w:r>
    </w:p>
    <w:p w14:paraId="31B61E85" w14:textId="77777777" w:rsidR="00080512" w:rsidRPr="009B7C1C" w:rsidRDefault="00051834" w:rsidP="00051834">
      <w:pPr>
        <w:pStyle w:val="B1"/>
      </w:pPr>
      <w:r w:rsidRPr="009B7C1C">
        <w:t>-</w:t>
      </w:r>
      <w:r w:rsidRPr="009B7C1C">
        <w:tab/>
      </w:r>
      <w:r w:rsidR="00080512" w:rsidRPr="009B7C1C">
        <w:t>For a specific reference, subsequent revisions do not apply.</w:t>
      </w:r>
    </w:p>
    <w:p w14:paraId="32BDAD09" w14:textId="77777777" w:rsidR="00080512" w:rsidRPr="009B7C1C" w:rsidRDefault="00051834" w:rsidP="00051834">
      <w:pPr>
        <w:pStyle w:val="B1"/>
      </w:pPr>
      <w:r w:rsidRPr="009B7C1C">
        <w:t>-</w:t>
      </w:r>
      <w:r w:rsidRPr="009B7C1C">
        <w:tab/>
      </w:r>
      <w:r w:rsidR="00080512" w:rsidRPr="009B7C1C">
        <w:t>For a non-specific reference, the latest version applies. In the case of a reference to a 3GPP document (including a GSM document), a non-specific reference implicitly refers to the latest version of that document</w:t>
      </w:r>
      <w:r w:rsidR="00080512" w:rsidRPr="009B7C1C">
        <w:rPr>
          <w:i/>
        </w:rPr>
        <w:t xml:space="preserve"> in the same Release as the present document</w:t>
      </w:r>
      <w:r w:rsidR="00080512" w:rsidRPr="009B7C1C">
        <w:t>.</w:t>
      </w:r>
    </w:p>
    <w:bookmarkEnd w:id="7"/>
    <w:bookmarkEnd w:id="8"/>
    <w:bookmarkEnd w:id="9"/>
    <w:bookmarkEnd w:id="10"/>
    <w:p w14:paraId="31A3F3A5" w14:textId="77777777" w:rsidR="00EC4A25" w:rsidRPr="009B7C1C" w:rsidRDefault="00EC4A25" w:rsidP="00EC4A25">
      <w:pPr>
        <w:pStyle w:val="EX"/>
      </w:pPr>
      <w:r w:rsidRPr="009B7C1C">
        <w:t>[1]</w:t>
      </w:r>
      <w:r w:rsidRPr="009B7C1C">
        <w:tab/>
        <w:t>3GPP TR 21.905: "Vocabulary for 3GPP Specifications".</w:t>
      </w:r>
    </w:p>
    <w:p w14:paraId="79C6DA11" w14:textId="77777777" w:rsidR="00567B56" w:rsidRPr="009B7C1C" w:rsidRDefault="00567B56" w:rsidP="00EC4A25">
      <w:pPr>
        <w:pStyle w:val="EX"/>
      </w:pPr>
      <w:r w:rsidRPr="009B7C1C">
        <w:t>[2]</w:t>
      </w:r>
      <w:r w:rsidRPr="009B7C1C">
        <w:tab/>
        <w:t>3GPP TS 35.202: "3G Security; Specification of the 3GPP Confidentiality and Integrity Algorithms; Document 2: KASUMI Specification".</w:t>
      </w:r>
    </w:p>
    <w:p w14:paraId="5CA8AD8E" w14:textId="77777777" w:rsidR="00080512" w:rsidRPr="009B7C1C" w:rsidRDefault="00080512" w:rsidP="00626170">
      <w:pPr>
        <w:pStyle w:val="Heading1"/>
      </w:pPr>
      <w:bookmarkStart w:id="11" w:name="_Toc467768454"/>
      <w:r w:rsidRPr="009B7C1C">
        <w:t>3</w:t>
      </w:r>
      <w:r w:rsidRPr="009B7C1C">
        <w:tab/>
        <w:t xml:space="preserve">Definitions, </w:t>
      </w:r>
      <w:r w:rsidR="008028A4" w:rsidRPr="009B7C1C">
        <w:t>symbols and abbreviations</w:t>
      </w:r>
      <w:bookmarkEnd w:id="11"/>
    </w:p>
    <w:p w14:paraId="4E170E0E" w14:textId="77777777" w:rsidR="00080512" w:rsidRPr="009B7C1C" w:rsidRDefault="00080512">
      <w:pPr>
        <w:pStyle w:val="Heading2"/>
      </w:pPr>
      <w:bookmarkStart w:id="12" w:name="_Toc467768455"/>
      <w:r w:rsidRPr="009B7C1C">
        <w:t>3.1</w:t>
      </w:r>
      <w:r w:rsidRPr="009B7C1C">
        <w:tab/>
        <w:t>Definitions</w:t>
      </w:r>
      <w:bookmarkEnd w:id="12"/>
    </w:p>
    <w:p w14:paraId="65831762" w14:textId="77777777" w:rsidR="00080512" w:rsidRPr="009B7C1C" w:rsidRDefault="00080512">
      <w:r w:rsidRPr="009B7C1C">
        <w:t xml:space="preserve">For the purposes of the present document, the terms and definitions given in </w:t>
      </w:r>
      <w:bookmarkStart w:id="13" w:name="OLE_LINK6"/>
      <w:bookmarkStart w:id="14" w:name="OLE_LINK7"/>
      <w:bookmarkStart w:id="15" w:name="OLE_LINK8"/>
      <w:r w:rsidR="00DF62CD" w:rsidRPr="009B7C1C">
        <w:t xml:space="preserve">3GPP </w:t>
      </w:r>
      <w:bookmarkEnd w:id="13"/>
      <w:bookmarkEnd w:id="14"/>
      <w:bookmarkEnd w:id="15"/>
      <w:r w:rsidRPr="009B7C1C">
        <w:t>TR 21.905 [</w:t>
      </w:r>
      <w:r w:rsidR="004D3578" w:rsidRPr="009B7C1C">
        <w:t>1</w:t>
      </w:r>
      <w:r w:rsidRPr="009B7C1C">
        <w:t xml:space="preserve">] and the following apply. A term defined in the present document takes precedence over the definition of the same term, if any, in </w:t>
      </w:r>
      <w:r w:rsidR="00DF62CD" w:rsidRPr="009B7C1C">
        <w:t xml:space="preserve">3GPP </w:t>
      </w:r>
      <w:r w:rsidRPr="009B7C1C">
        <w:t>TR 21.905 [</w:t>
      </w:r>
      <w:r w:rsidR="004D3578" w:rsidRPr="009B7C1C">
        <w:t>1</w:t>
      </w:r>
      <w:r w:rsidRPr="009B7C1C">
        <w:t>].</w:t>
      </w:r>
    </w:p>
    <w:p w14:paraId="712504CF" w14:textId="77777777" w:rsidR="00A22992" w:rsidRPr="009B7C1C" w:rsidRDefault="00A22992">
      <w:r w:rsidRPr="009B7C1C">
        <w:t>(none)</w:t>
      </w:r>
    </w:p>
    <w:p w14:paraId="34365CDB" w14:textId="77777777" w:rsidR="00080512" w:rsidRPr="009B7C1C" w:rsidRDefault="00080512">
      <w:pPr>
        <w:pStyle w:val="Heading2"/>
      </w:pPr>
      <w:bookmarkStart w:id="16" w:name="_Toc467768456"/>
      <w:r w:rsidRPr="009B7C1C">
        <w:t>3.2</w:t>
      </w:r>
      <w:r w:rsidRPr="009B7C1C">
        <w:tab/>
        <w:t>Symbols</w:t>
      </w:r>
      <w:bookmarkEnd w:id="16"/>
    </w:p>
    <w:p w14:paraId="24950784" w14:textId="77777777" w:rsidR="00080512" w:rsidRPr="009B7C1C" w:rsidRDefault="00080512" w:rsidP="00567B56">
      <w:pPr>
        <w:keepNext/>
      </w:pPr>
      <w:r w:rsidRPr="009B7C1C">
        <w:t>For the purposes of the present document, the following symbols apply:</w:t>
      </w:r>
    </w:p>
    <w:p w14:paraId="044E1126" w14:textId="77777777" w:rsidR="00567B56" w:rsidRPr="009B7C1C" w:rsidRDefault="00567B56" w:rsidP="00567B56">
      <w:pPr>
        <w:pStyle w:val="EX"/>
      </w:pPr>
      <w:r w:rsidRPr="009B7C1C">
        <w:t>=</w:t>
      </w:r>
      <w:r w:rsidRPr="009B7C1C">
        <w:tab/>
        <w:t>The assignment operator.</w:t>
      </w:r>
    </w:p>
    <w:p w14:paraId="41F48924" w14:textId="77777777" w:rsidR="00567B56" w:rsidRPr="009B7C1C" w:rsidRDefault="00567B56" w:rsidP="00567B56">
      <w:pPr>
        <w:pStyle w:val="EX"/>
      </w:pPr>
      <w:r w:rsidRPr="009B7C1C">
        <w:sym w:font="Symbol" w:char="F0C5"/>
      </w:r>
      <w:r w:rsidRPr="009B7C1C">
        <w:tab/>
        <w:t>The bitwise exclusive-OR operation.</w:t>
      </w:r>
    </w:p>
    <w:p w14:paraId="5D3DF59B" w14:textId="77777777" w:rsidR="00567B56" w:rsidRPr="009B7C1C" w:rsidRDefault="00567B56" w:rsidP="00567B56">
      <w:pPr>
        <w:pStyle w:val="EX"/>
      </w:pPr>
      <w:r w:rsidRPr="009B7C1C">
        <w:t>||</w:t>
      </w:r>
      <w:r w:rsidRPr="009B7C1C">
        <w:tab/>
        <w:t>The concatenation of the two operands.</w:t>
      </w:r>
    </w:p>
    <w:p w14:paraId="2D0418BF" w14:textId="77777777" w:rsidR="00567B56" w:rsidRPr="009B7C1C" w:rsidRDefault="00567B56" w:rsidP="00567B56">
      <w:pPr>
        <w:pStyle w:val="EX"/>
      </w:pPr>
      <w:r w:rsidRPr="009B7C1C">
        <w:t>KASUMI[x]</w:t>
      </w:r>
      <w:r w:rsidRPr="009B7C1C">
        <w:rPr>
          <w:vertAlign w:val="subscript"/>
        </w:rPr>
        <w:t>k</w:t>
      </w:r>
      <w:r w:rsidRPr="009B7C1C">
        <w:tab/>
        <w:t>The output of the</w:t>
      </w:r>
      <w:r w:rsidRPr="009B7C1C">
        <w:rPr>
          <w:b/>
        </w:rPr>
        <w:t xml:space="preserve"> </w:t>
      </w:r>
      <w:r w:rsidRPr="009B7C1C">
        <w:t>KASUMI</w:t>
      </w:r>
      <w:r w:rsidRPr="009B7C1C">
        <w:rPr>
          <w:b/>
        </w:rPr>
        <w:t xml:space="preserve"> </w:t>
      </w:r>
      <w:r w:rsidRPr="009B7C1C">
        <w:t xml:space="preserve">algorithm </w:t>
      </w:r>
      <w:r w:rsidR="004E0D03" w:rsidRPr="009B7C1C">
        <w:t xml:space="preserve">[2] </w:t>
      </w:r>
      <w:r w:rsidRPr="009B7C1C">
        <w:t xml:space="preserve">applied to input value </w:t>
      </w:r>
      <w:r w:rsidRPr="009B7C1C">
        <w:rPr>
          <w:b/>
        </w:rPr>
        <w:t>x</w:t>
      </w:r>
      <w:r w:rsidRPr="009B7C1C">
        <w:rPr>
          <w:b/>
        </w:rPr>
        <w:br/>
      </w:r>
      <w:r w:rsidRPr="009B7C1C">
        <w:t>using the key k.</w:t>
      </w:r>
    </w:p>
    <w:p w14:paraId="11361E46" w14:textId="77777777" w:rsidR="00567B56" w:rsidRPr="009B7C1C" w:rsidRDefault="00567B56" w:rsidP="00567B56">
      <w:pPr>
        <w:pStyle w:val="EX"/>
      </w:pPr>
      <w:r w:rsidRPr="009B7C1C">
        <w:t>X[i]</w:t>
      </w:r>
      <w:r w:rsidRPr="009B7C1C">
        <w:tab/>
        <w:t>The i</w:t>
      </w:r>
      <w:r w:rsidRPr="009B7C1C">
        <w:rPr>
          <w:vertAlign w:val="superscript"/>
        </w:rPr>
        <w:t>th</w:t>
      </w:r>
      <w:r w:rsidRPr="009B7C1C">
        <w:t xml:space="preserve"> bit of the variable X.  (X = X[0] || X[1] || X[2] || ….. ).</w:t>
      </w:r>
    </w:p>
    <w:p w14:paraId="64341076" w14:textId="77777777" w:rsidR="00567B56" w:rsidRPr="009B7C1C" w:rsidRDefault="00567B56" w:rsidP="00567B56">
      <w:pPr>
        <w:pStyle w:val="EX"/>
        <w:rPr>
          <w:b/>
        </w:rPr>
      </w:pPr>
      <w:r w:rsidRPr="009B7C1C">
        <w:t>Y</w:t>
      </w:r>
      <w:r w:rsidRPr="009B7C1C">
        <w:rPr>
          <w:vertAlign w:val="subscript"/>
        </w:rPr>
        <w:t>i</w:t>
      </w:r>
      <w:r w:rsidRPr="009B7C1C">
        <w:tab/>
        <w:t>The i</w:t>
      </w:r>
      <w:r w:rsidRPr="009B7C1C">
        <w:rPr>
          <w:vertAlign w:val="superscript"/>
        </w:rPr>
        <w:t>th</w:t>
      </w:r>
      <w:r w:rsidRPr="009B7C1C">
        <w:t xml:space="preserve"> block of the variable Y.  (Y = Y</w:t>
      </w:r>
      <w:r w:rsidRPr="009B7C1C">
        <w:rPr>
          <w:vertAlign w:val="subscript"/>
        </w:rPr>
        <w:t>0</w:t>
      </w:r>
      <w:r w:rsidRPr="009B7C1C">
        <w:t xml:space="preserve"> ||  Y</w:t>
      </w:r>
      <w:r w:rsidRPr="009B7C1C">
        <w:rPr>
          <w:vertAlign w:val="subscript"/>
        </w:rPr>
        <w:t xml:space="preserve">1 </w:t>
      </w:r>
      <w:r w:rsidRPr="009B7C1C">
        <w:t xml:space="preserve"> || Y</w:t>
      </w:r>
      <w:r w:rsidRPr="009B7C1C">
        <w:rPr>
          <w:vertAlign w:val="subscript"/>
        </w:rPr>
        <w:t>2</w:t>
      </w:r>
      <w:r w:rsidRPr="009B7C1C">
        <w:t xml:space="preserve"> || …. ).</w:t>
      </w:r>
    </w:p>
    <w:p w14:paraId="3C685F13" w14:textId="77777777" w:rsidR="00080512" w:rsidRPr="009B7C1C" w:rsidRDefault="00080512">
      <w:pPr>
        <w:pStyle w:val="EW"/>
      </w:pPr>
    </w:p>
    <w:p w14:paraId="0B143E70" w14:textId="77777777" w:rsidR="00080512" w:rsidRPr="009B7C1C" w:rsidRDefault="00080512">
      <w:pPr>
        <w:pStyle w:val="Heading2"/>
      </w:pPr>
      <w:bookmarkStart w:id="17" w:name="_Toc467768457"/>
      <w:r w:rsidRPr="009B7C1C">
        <w:t>3.3</w:t>
      </w:r>
      <w:r w:rsidRPr="009B7C1C">
        <w:tab/>
        <w:t>Abbreviations</w:t>
      </w:r>
      <w:bookmarkEnd w:id="17"/>
    </w:p>
    <w:p w14:paraId="22ABFCB2" w14:textId="77777777" w:rsidR="00080512" w:rsidRPr="009B7C1C" w:rsidRDefault="00080512" w:rsidP="006737AC">
      <w:pPr>
        <w:keepNext/>
      </w:pPr>
      <w:r w:rsidRPr="009B7C1C">
        <w:t>For the purposes of the present document, the abb</w:t>
      </w:r>
      <w:r w:rsidR="004D3578" w:rsidRPr="009B7C1C">
        <w:t xml:space="preserve">reviations given in </w:t>
      </w:r>
      <w:r w:rsidR="00DF62CD" w:rsidRPr="009B7C1C">
        <w:t xml:space="preserve">3GPP </w:t>
      </w:r>
      <w:r w:rsidR="004D3578" w:rsidRPr="009B7C1C">
        <w:t>TR 21.905 [1</w:t>
      </w:r>
      <w:r w:rsidRPr="009B7C1C">
        <w:t>] and the following apply. An abbreviation defined in the present document takes precedence over the definition of the same abbre</w:t>
      </w:r>
      <w:r w:rsidR="004D3578" w:rsidRPr="009B7C1C">
        <w:t xml:space="preserve">viation, if any, in </w:t>
      </w:r>
      <w:r w:rsidR="00DF62CD" w:rsidRPr="009B7C1C">
        <w:t xml:space="preserve">3GPP </w:t>
      </w:r>
      <w:r w:rsidR="004D3578" w:rsidRPr="009B7C1C">
        <w:t>TR 21.905 [1</w:t>
      </w:r>
      <w:r w:rsidRPr="009B7C1C">
        <w:t>].</w:t>
      </w:r>
    </w:p>
    <w:p w14:paraId="3B0A005F" w14:textId="77777777" w:rsidR="007F29CF" w:rsidRPr="009B7C1C" w:rsidRDefault="007F29CF" w:rsidP="007F29CF">
      <w:pPr>
        <w:pStyle w:val="EW"/>
      </w:pPr>
      <w:r w:rsidRPr="009B7C1C">
        <w:t>CBC-MAC</w:t>
      </w:r>
      <w:r w:rsidRPr="009B7C1C">
        <w:tab/>
        <w:t>Cipher Block Chaining Message Authentication Code</w:t>
      </w:r>
    </w:p>
    <w:p w14:paraId="09BD0FD6" w14:textId="77777777" w:rsidR="00080512" w:rsidRPr="009B7C1C" w:rsidRDefault="006737AC">
      <w:pPr>
        <w:pStyle w:val="EW"/>
      </w:pPr>
      <w:r w:rsidRPr="009B7C1C">
        <w:t>MAC</w:t>
      </w:r>
      <w:r w:rsidRPr="009B7C1C">
        <w:tab/>
        <w:t>Message Authentication Code</w:t>
      </w:r>
      <w:r w:rsidR="00A22992" w:rsidRPr="009B7C1C">
        <w:br/>
      </w:r>
    </w:p>
    <w:p w14:paraId="3515379F" w14:textId="77777777" w:rsidR="000650BB" w:rsidRPr="009B7C1C" w:rsidRDefault="00016110" w:rsidP="00016110">
      <w:pPr>
        <w:pStyle w:val="Heading1"/>
      </w:pPr>
      <w:bookmarkStart w:id="18" w:name="_Ref463678325"/>
      <w:bookmarkStart w:id="19" w:name="_Toc467768458"/>
      <w:r w:rsidRPr="009B7C1C">
        <w:t>4</w:t>
      </w:r>
      <w:r w:rsidRPr="009B7C1C">
        <w:tab/>
      </w:r>
      <w:r w:rsidR="000650BB" w:rsidRPr="009B7C1C">
        <w:t>Introductory information</w:t>
      </w:r>
      <w:bookmarkEnd w:id="18"/>
      <w:bookmarkEnd w:id="19"/>
    </w:p>
    <w:p w14:paraId="0A038F0E" w14:textId="77777777" w:rsidR="000650BB" w:rsidRPr="009B7C1C" w:rsidRDefault="00567B56" w:rsidP="000650BB">
      <w:pPr>
        <w:pStyle w:val="Heading2"/>
      </w:pPr>
      <w:bookmarkStart w:id="20" w:name="_Toc467768459"/>
      <w:r w:rsidRPr="009B7C1C">
        <w:t>4</w:t>
      </w:r>
      <w:r w:rsidR="000650BB" w:rsidRPr="009B7C1C">
        <w:t>.1</w:t>
      </w:r>
      <w:r w:rsidR="000650BB" w:rsidRPr="009B7C1C">
        <w:tab/>
        <w:t>Introduction</w:t>
      </w:r>
      <w:bookmarkEnd w:id="20"/>
    </w:p>
    <w:p w14:paraId="4593B9B8" w14:textId="77777777" w:rsidR="000650BB" w:rsidRPr="009B7C1C" w:rsidRDefault="000650BB" w:rsidP="000650BB">
      <w:r w:rsidRPr="009B7C1C">
        <w:t>The integrity algorithm GIA4</w:t>
      </w:r>
      <w:r w:rsidRPr="009B7C1C">
        <w:rPr>
          <w:b/>
          <w:i/>
          <w:szCs w:val="22"/>
        </w:rPr>
        <w:t xml:space="preserve"> </w:t>
      </w:r>
      <w:r w:rsidRPr="009B7C1C">
        <w:t xml:space="preserve">computes a 32-bit MAC (Message Authentication Code) of a given input message using </w:t>
      </w:r>
      <w:r w:rsidR="00567B56" w:rsidRPr="009B7C1C">
        <w:t>integrity</w:t>
      </w:r>
      <w:r w:rsidRPr="009B7C1C">
        <w:t xml:space="preserve"> key KI128. The approach adopted uses KASUMI [2] in a form of CBC-MAC mode.</w:t>
      </w:r>
    </w:p>
    <w:p w14:paraId="4F489312" w14:textId="77777777" w:rsidR="000650BB" w:rsidRPr="009B7C1C" w:rsidRDefault="00567B56" w:rsidP="000650BB">
      <w:pPr>
        <w:pStyle w:val="Heading2"/>
      </w:pPr>
      <w:bookmarkStart w:id="21" w:name="_Toc467768460"/>
      <w:r w:rsidRPr="009B7C1C">
        <w:t>4</w:t>
      </w:r>
      <w:r w:rsidR="000650BB" w:rsidRPr="009B7C1C">
        <w:t>.2</w:t>
      </w:r>
      <w:r w:rsidR="000650BB" w:rsidRPr="009B7C1C">
        <w:tab/>
        <w:t>Notation</w:t>
      </w:r>
      <w:bookmarkEnd w:id="21"/>
    </w:p>
    <w:p w14:paraId="2E3F0177" w14:textId="77777777" w:rsidR="000650BB" w:rsidRPr="009B7C1C" w:rsidRDefault="00567B56" w:rsidP="000650BB">
      <w:pPr>
        <w:pStyle w:val="Heading3"/>
      </w:pPr>
      <w:bookmarkStart w:id="22" w:name="_Toc467768461"/>
      <w:r w:rsidRPr="009B7C1C">
        <w:t>4</w:t>
      </w:r>
      <w:r w:rsidR="000650BB" w:rsidRPr="009B7C1C">
        <w:t>.2.1</w:t>
      </w:r>
      <w:r w:rsidR="000650BB" w:rsidRPr="009B7C1C">
        <w:tab/>
        <w:t>Radix</w:t>
      </w:r>
      <w:bookmarkEnd w:id="22"/>
    </w:p>
    <w:p w14:paraId="42280999" w14:textId="77777777" w:rsidR="000650BB" w:rsidRPr="009B7C1C" w:rsidRDefault="005E194D" w:rsidP="000650BB">
      <w:r w:rsidRPr="009B7C1C">
        <w:t>T</w:t>
      </w:r>
      <w:r w:rsidR="000650BB" w:rsidRPr="009B7C1C">
        <w:t xml:space="preserve">he prefix </w:t>
      </w:r>
      <w:r w:rsidR="00567B56" w:rsidRPr="009B7C1C">
        <w:t>"</w:t>
      </w:r>
      <w:r w:rsidR="000650BB" w:rsidRPr="009B7C1C">
        <w:t>0x</w:t>
      </w:r>
      <w:r w:rsidR="00567B56" w:rsidRPr="009B7C1C">
        <w:t>"</w:t>
      </w:r>
      <w:r w:rsidR="00E024C2" w:rsidRPr="009B7C1C">
        <w:t xml:space="preserve"> </w:t>
      </w:r>
      <w:r w:rsidR="000650BB" w:rsidRPr="009B7C1C">
        <w:t>indicate</w:t>
      </w:r>
      <w:r w:rsidRPr="009B7C1C">
        <w:t>s</w:t>
      </w:r>
      <w:r w:rsidR="000650BB" w:rsidRPr="009B7C1C">
        <w:t xml:space="preserve"> hexadecimal numbers.</w:t>
      </w:r>
    </w:p>
    <w:p w14:paraId="1505047B" w14:textId="77777777" w:rsidR="000650BB" w:rsidRPr="009B7C1C" w:rsidRDefault="00567B56" w:rsidP="000650BB">
      <w:pPr>
        <w:pStyle w:val="Heading3"/>
      </w:pPr>
      <w:bookmarkStart w:id="23" w:name="_Toc467768462"/>
      <w:r w:rsidRPr="009B7C1C">
        <w:t>4</w:t>
      </w:r>
      <w:r w:rsidR="000650BB" w:rsidRPr="009B7C1C">
        <w:t>.2.2</w:t>
      </w:r>
      <w:r w:rsidR="000650BB" w:rsidRPr="009B7C1C">
        <w:tab/>
        <w:t>Conventions</w:t>
      </w:r>
      <w:bookmarkEnd w:id="23"/>
    </w:p>
    <w:p w14:paraId="7C89AA9D" w14:textId="77777777" w:rsidR="000650BB" w:rsidRPr="009B7C1C" w:rsidRDefault="005E194D" w:rsidP="000650BB">
      <w:r w:rsidRPr="009B7C1C">
        <w:t>T</w:t>
      </w:r>
      <w:r w:rsidR="000650BB" w:rsidRPr="009B7C1C">
        <w:t xml:space="preserve">he assignment operator </w:t>
      </w:r>
      <w:r w:rsidR="00567B56" w:rsidRPr="009B7C1C">
        <w:t>"</w:t>
      </w:r>
      <w:r w:rsidR="000650BB" w:rsidRPr="009B7C1C">
        <w:t>=</w:t>
      </w:r>
      <w:r w:rsidR="00567B56" w:rsidRPr="009B7C1C">
        <w:t>"</w:t>
      </w:r>
      <w:r w:rsidR="000650BB" w:rsidRPr="009B7C1C">
        <w:t xml:space="preserve">, as used in several programming languages.  </w:t>
      </w:r>
    </w:p>
    <w:p w14:paraId="48633143" w14:textId="77777777" w:rsidR="000650BB" w:rsidRPr="009B7C1C" w:rsidRDefault="000650BB" w:rsidP="000650BB">
      <w:pPr>
        <w:pStyle w:val="EQ"/>
      </w:pPr>
      <w:r w:rsidRPr="009B7C1C">
        <w:tab/>
        <w:t>&lt;variable&gt; = &lt;expression&gt;</w:t>
      </w:r>
    </w:p>
    <w:p w14:paraId="2065A44B" w14:textId="77777777" w:rsidR="000650BB" w:rsidRPr="009B7C1C" w:rsidRDefault="000650BB" w:rsidP="000650BB">
      <w:r w:rsidRPr="009B7C1C">
        <w:t>mea</w:t>
      </w:r>
      <w:r w:rsidR="005E194D" w:rsidRPr="009B7C1C">
        <w:t>ns</w:t>
      </w:r>
      <w:r w:rsidRPr="009B7C1C">
        <w:t xml:space="preserve"> that &lt;</w:t>
      </w:r>
      <w:r w:rsidRPr="009B7C1C">
        <w:rPr>
          <w:i/>
        </w:rPr>
        <w:t>variable</w:t>
      </w:r>
      <w:r w:rsidRPr="009B7C1C">
        <w:t>&gt; assumes the value that &lt;</w:t>
      </w:r>
      <w:r w:rsidRPr="009B7C1C">
        <w:rPr>
          <w:i/>
        </w:rPr>
        <w:t>expression</w:t>
      </w:r>
      <w:r w:rsidRPr="009B7C1C">
        <w:t>&gt; had before the assignment took place.  For instance,</w:t>
      </w:r>
    </w:p>
    <w:p w14:paraId="765C99A0" w14:textId="77777777" w:rsidR="000650BB" w:rsidRPr="009B7C1C" w:rsidRDefault="000650BB" w:rsidP="000650BB">
      <w:pPr>
        <w:pStyle w:val="EQ"/>
      </w:pPr>
      <w:r w:rsidRPr="009B7C1C">
        <w:rPr>
          <w:i/>
        </w:rPr>
        <w:tab/>
        <w:t>x</w:t>
      </w:r>
      <w:r w:rsidRPr="009B7C1C">
        <w:t xml:space="preserve"> = </w:t>
      </w:r>
      <w:r w:rsidRPr="009B7C1C">
        <w:rPr>
          <w:i/>
        </w:rPr>
        <w:t>x</w:t>
      </w:r>
      <w:r w:rsidRPr="009B7C1C">
        <w:t xml:space="preserve"> + </w:t>
      </w:r>
      <w:r w:rsidRPr="009B7C1C">
        <w:rPr>
          <w:i/>
        </w:rPr>
        <w:t>y</w:t>
      </w:r>
      <w:r w:rsidRPr="009B7C1C">
        <w:t xml:space="preserve"> + 3</w:t>
      </w:r>
    </w:p>
    <w:p w14:paraId="597E7ACC" w14:textId="77777777" w:rsidR="000650BB" w:rsidRPr="009B7C1C" w:rsidRDefault="000650BB" w:rsidP="000650BB">
      <w:pPr>
        <w:keepNext/>
      </w:pPr>
      <w:r w:rsidRPr="009B7C1C">
        <w:t>means</w:t>
      </w:r>
    </w:p>
    <w:p w14:paraId="6439BEB2" w14:textId="77777777" w:rsidR="000650BB" w:rsidRPr="009B7C1C" w:rsidRDefault="000650BB" w:rsidP="000650BB">
      <w:pPr>
        <w:pStyle w:val="EQ"/>
      </w:pPr>
      <w:r w:rsidRPr="009B7C1C">
        <w:tab/>
        <w:t xml:space="preserve">(new value of </w:t>
      </w:r>
      <w:r w:rsidRPr="009B7C1C">
        <w:rPr>
          <w:i/>
        </w:rPr>
        <w:t>x</w:t>
      </w:r>
      <w:r w:rsidRPr="009B7C1C">
        <w:t xml:space="preserve">) becomes (old value of </w:t>
      </w:r>
      <w:r w:rsidRPr="009B7C1C">
        <w:rPr>
          <w:i/>
        </w:rPr>
        <w:t>x</w:t>
      </w:r>
      <w:r w:rsidRPr="009B7C1C">
        <w:t xml:space="preserve">) + (old value of </w:t>
      </w:r>
      <w:r w:rsidRPr="009B7C1C">
        <w:rPr>
          <w:i/>
        </w:rPr>
        <w:t>y</w:t>
      </w:r>
      <w:r w:rsidRPr="009B7C1C">
        <w:t>) + 3.</w:t>
      </w:r>
    </w:p>
    <w:p w14:paraId="1655A3A9" w14:textId="77777777" w:rsidR="000650BB" w:rsidRPr="009B7C1C" w:rsidRDefault="00567B56" w:rsidP="000650BB">
      <w:pPr>
        <w:pStyle w:val="Heading3"/>
      </w:pPr>
      <w:bookmarkStart w:id="24" w:name="_Toc467768463"/>
      <w:r w:rsidRPr="009B7C1C">
        <w:t>4</w:t>
      </w:r>
      <w:r w:rsidR="00A22992" w:rsidRPr="009B7C1C">
        <w:t>.2.3</w:t>
      </w:r>
      <w:r w:rsidR="00A22992" w:rsidRPr="009B7C1C">
        <w:tab/>
        <w:t>Bit/b</w:t>
      </w:r>
      <w:r w:rsidR="000650BB" w:rsidRPr="009B7C1C">
        <w:t>yte ordering</w:t>
      </w:r>
      <w:bookmarkEnd w:id="24"/>
    </w:p>
    <w:p w14:paraId="6E743A92" w14:textId="77777777" w:rsidR="000650BB" w:rsidRPr="009B7C1C" w:rsidRDefault="000650BB" w:rsidP="000650BB">
      <w:r w:rsidRPr="009B7C1C">
        <w:t>All data variables in this specification are presented with the most significant bit (or byte) on the left hand side and the least significant bit (or byte) on the right hand side.  Where a variable is broken down into a number of sub-strings, the left most (most significant) sub-string is numbered 0</w:t>
      </w:r>
      <w:r w:rsidR="00567B56" w:rsidRPr="009B7C1C">
        <w:t>, the</w:t>
      </w:r>
      <w:r w:rsidRPr="009B7C1C">
        <w:t xml:space="preserve"> next most significant is numbered 1 and so on through to the least significant.</w:t>
      </w:r>
    </w:p>
    <w:p w14:paraId="7BF7EB5F" w14:textId="77777777" w:rsidR="000650BB" w:rsidRPr="009B7C1C" w:rsidRDefault="000650BB" w:rsidP="000650BB">
      <w:r w:rsidRPr="009B7C1C">
        <w:t xml:space="preserve">For example an n-bit MESSAGE is subdivided </w:t>
      </w:r>
      <w:r w:rsidR="00567B56" w:rsidRPr="009B7C1C">
        <w:t>into 64</w:t>
      </w:r>
      <w:r w:rsidRPr="009B7C1C">
        <w:t>-bit substrings MB</w:t>
      </w:r>
      <w:r w:rsidRPr="009B7C1C">
        <w:rPr>
          <w:vertAlign w:val="subscript"/>
        </w:rPr>
        <w:t>0</w:t>
      </w:r>
      <w:r w:rsidRPr="009B7C1C">
        <w:t>,</w:t>
      </w:r>
      <w:r w:rsidR="00E024C2" w:rsidRPr="009B7C1C">
        <w:t xml:space="preserve"> </w:t>
      </w:r>
      <w:r w:rsidRPr="009B7C1C">
        <w:t>MB</w:t>
      </w:r>
      <w:r w:rsidRPr="009B7C1C">
        <w:rPr>
          <w:vertAlign w:val="subscript"/>
        </w:rPr>
        <w:t>1</w:t>
      </w:r>
      <w:r w:rsidRPr="009B7C1C">
        <w:t>…</w:t>
      </w:r>
      <w:r w:rsidR="00E024C2" w:rsidRPr="009B7C1C">
        <w:t xml:space="preserve"> </w:t>
      </w:r>
      <w:r w:rsidRPr="009B7C1C">
        <w:t>MB</w:t>
      </w:r>
      <w:r w:rsidRPr="009B7C1C">
        <w:rPr>
          <w:vertAlign w:val="subscript"/>
        </w:rPr>
        <w:t>i</w:t>
      </w:r>
      <w:r w:rsidR="00E024C2" w:rsidRPr="009B7C1C">
        <w:t xml:space="preserve"> so if the </w:t>
      </w:r>
      <w:r w:rsidRPr="009B7C1C">
        <w:t>message</w:t>
      </w:r>
      <w:r w:rsidR="00E024C2" w:rsidRPr="009B7C1C">
        <w:t xml:space="preserve"> is</w:t>
      </w:r>
      <w:r w:rsidRPr="009B7C1C">
        <w:t>:</w:t>
      </w:r>
    </w:p>
    <w:p w14:paraId="710D90EC" w14:textId="77777777" w:rsidR="000650BB" w:rsidRPr="009B7C1C" w:rsidRDefault="000650BB" w:rsidP="000650BB">
      <w:r w:rsidRPr="009B7C1C">
        <w:t>0x0123456789ABCDEFFEDCBA987654321086545381AB594FC28786404C50A37…</w:t>
      </w:r>
    </w:p>
    <w:p w14:paraId="307D9FDA" w14:textId="77777777" w:rsidR="000650BB" w:rsidRPr="009B7C1C" w:rsidRDefault="00E024C2" w:rsidP="000650BB">
      <w:r w:rsidRPr="009B7C1C">
        <w:t>then</w:t>
      </w:r>
      <w:r w:rsidR="000650BB" w:rsidRPr="009B7C1C">
        <w:t>:</w:t>
      </w:r>
    </w:p>
    <w:p w14:paraId="5E6A3A3F" w14:textId="77777777" w:rsidR="000650BB" w:rsidRPr="009B7C1C" w:rsidRDefault="000650BB" w:rsidP="000650BB">
      <w:pPr>
        <w:pStyle w:val="NO"/>
      </w:pPr>
      <w:r w:rsidRPr="009B7C1C">
        <w:rPr>
          <w:b/>
        </w:rPr>
        <w:tab/>
      </w:r>
      <w:r w:rsidRPr="009B7C1C">
        <w:t>MB</w:t>
      </w:r>
      <w:r w:rsidRPr="009B7C1C">
        <w:rPr>
          <w:vertAlign w:val="subscript"/>
        </w:rPr>
        <w:t>0</w:t>
      </w:r>
      <w:r w:rsidRPr="009B7C1C">
        <w:t xml:space="preserve"> = 0x0123456789ABCDEF</w:t>
      </w:r>
      <w:r w:rsidRPr="009B7C1C">
        <w:br/>
        <w:t>MB</w:t>
      </w:r>
      <w:r w:rsidRPr="009B7C1C">
        <w:rPr>
          <w:vertAlign w:val="subscript"/>
        </w:rPr>
        <w:t>1</w:t>
      </w:r>
      <w:r w:rsidRPr="009B7C1C">
        <w:rPr>
          <w:b/>
        </w:rPr>
        <w:t xml:space="preserve"> = </w:t>
      </w:r>
      <w:r w:rsidRPr="009B7C1C">
        <w:t>0xFEDCBA9876543210</w:t>
      </w:r>
      <w:r w:rsidRPr="009B7C1C">
        <w:br/>
        <w:t>MB</w:t>
      </w:r>
      <w:r w:rsidRPr="009B7C1C">
        <w:rPr>
          <w:vertAlign w:val="subscript"/>
        </w:rPr>
        <w:t>2</w:t>
      </w:r>
      <w:r w:rsidRPr="009B7C1C">
        <w:t xml:space="preserve"> = 0x86545381AB594FC2</w:t>
      </w:r>
      <w:r w:rsidRPr="009B7C1C">
        <w:br/>
        <w:t>MB</w:t>
      </w:r>
      <w:r w:rsidRPr="009B7C1C">
        <w:rPr>
          <w:vertAlign w:val="subscript"/>
        </w:rPr>
        <w:t>3</w:t>
      </w:r>
      <w:r w:rsidRPr="009B7C1C">
        <w:t xml:space="preserve"> = 0x8786404C50A37…</w:t>
      </w:r>
    </w:p>
    <w:p w14:paraId="2C496ABD" w14:textId="77777777" w:rsidR="000650BB" w:rsidRPr="009B7C1C" w:rsidRDefault="000650BB" w:rsidP="000650BB">
      <w:pPr>
        <w:keepNext/>
      </w:pPr>
      <w:r w:rsidRPr="009B7C1C">
        <w:t>In binary this would be:</w:t>
      </w:r>
    </w:p>
    <w:p w14:paraId="1790A510" w14:textId="77777777" w:rsidR="000650BB" w:rsidRPr="009B7C1C" w:rsidRDefault="000650BB" w:rsidP="000650BB">
      <w:pPr>
        <w:pStyle w:val="NO"/>
        <w:keepNext/>
      </w:pPr>
      <w:r w:rsidRPr="009B7C1C">
        <w:tab/>
        <w:t>000000010010001101000101011001111000100110101011110011011110111111111110…</w:t>
      </w:r>
    </w:p>
    <w:p w14:paraId="23190678" w14:textId="77777777" w:rsidR="000650BB" w:rsidRPr="009B7C1C" w:rsidRDefault="000650BB" w:rsidP="000650BB">
      <w:pPr>
        <w:pStyle w:val="NO"/>
        <w:keepNext/>
      </w:pPr>
      <w:r w:rsidRPr="009B7C1C">
        <w:t>with</w:t>
      </w:r>
      <w:r w:rsidRPr="009B7C1C">
        <w:tab/>
        <w:t>MB</w:t>
      </w:r>
      <w:r w:rsidRPr="009B7C1C">
        <w:rPr>
          <w:vertAlign w:val="subscript"/>
        </w:rPr>
        <w:t>0</w:t>
      </w:r>
      <w:r w:rsidRPr="009B7C1C">
        <w:t xml:space="preserve"> = 0000000100100011010001010110011110001001101010111100110111101111</w:t>
      </w:r>
      <w:r w:rsidRPr="009B7C1C">
        <w:br/>
        <w:t>MB</w:t>
      </w:r>
      <w:r w:rsidRPr="009B7C1C">
        <w:rPr>
          <w:vertAlign w:val="subscript"/>
        </w:rPr>
        <w:t>1</w:t>
      </w:r>
      <w:r w:rsidRPr="009B7C1C">
        <w:rPr>
          <w:b/>
        </w:rPr>
        <w:t xml:space="preserve"> = </w:t>
      </w:r>
      <w:r w:rsidRPr="009B7C1C">
        <w:t>1111111011011100101110101001100001110110010101000011001000010000</w:t>
      </w:r>
      <w:r w:rsidRPr="009B7C1C">
        <w:br/>
        <w:t>MB</w:t>
      </w:r>
      <w:r w:rsidRPr="009B7C1C">
        <w:rPr>
          <w:vertAlign w:val="subscript"/>
        </w:rPr>
        <w:t>2</w:t>
      </w:r>
      <w:r w:rsidRPr="009B7C1C">
        <w:t xml:space="preserve"> = 1000011001010100010100111000000110101011010110010100111111000010</w:t>
      </w:r>
      <w:r w:rsidRPr="009B7C1C">
        <w:br/>
        <w:t>MB</w:t>
      </w:r>
      <w:r w:rsidRPr="009B7C1C">
        <w:rPr>
          <w:vertAlign w:val="subscript"/>
        </w:rPr>
        <w:t>3</w:t>
      </w:r>
      <w:r w:rsidRPr="009B7C1C">
        <w:t xml:space="preserve"> = 1000011110000110010000000100110001010000101000110111…</w:t>
      </w:r>
    </w:p>
    <w:p w14:paraId="1219F127" w14:textId="77777777" w:rsidR="000650BB" w:rsidRPr="009B7C1C" w:rsidRDefault="00567B56" w:rsidP="000650BB">
      <w:pPr>
        <w:pStyle w:val="Heading2"/>
      </w:pPr>
      <w:bookmarkStart w:id="25" w:name="_Toc467768464"/>
      <w:r w:rsidRPr="009B7C1C">
        <w:t>4</w:t>
      </w:r>
      <w:r w:rsidR="00A22992" w:rsidRPr="009B7C1C">
        <w:t>.3</w:t>
      </w:r>
      <w:r w:rsidR="00A22992" w:rsidRPr="009B7C1C">
        <w:tab/>
        <w:t>List of v</w:t>
      </w:r>
      <w:r w:rsidR="000650BB" w:rsidRPr="009B7C1C">
        <w:t>ariables</w:t>
      </w:r>
      <w:bookmarkEnd w:id="25"/>
    </w:p>
    <w:p w14:paraId="08452A8E" w14:textId="77777777" w:rsidR="000650BB" w:rsidRPr="009B7C1C" w:rsidRDefault="000650BB" w:rsidP="000650BB">
      <w:pPr>
        <w:pStyle w:val="EX"/>
        <w:spacing w:after="160"/>
      </w:pPr>
      <w:r w:rsidRPr="009B7C1C">
        <w:t>A, B</w:t>
      </w:r>
      <w:r w:rsidRPr="009B7C1C">
        <w:tab/>
        <w:t>are 64-bit registers that are used within the function to hold intermediate values.</w:t>
      </w:r>
    </w:p>
    <w:p w14:paraId="607E44B4" w14:textId="77777777" w:rsidR="000650BB" w:rsidRPr="009B7C1C" w:rsidRDefault="000650BB" w:rsidP="000650BB">
      <w:pPr>
        <w:pStyle w:val="EX"/>
        <w:spacing w:after="160"/>
      </w:pPr>
      <w:r w:rsidRPr="009B7C1C">
        <w:t>BLOCKS</w:t>
      </w:r>
      <w:r w:rsidRPr="009B7C1C">
        <w:tab/>
        <w:t>an integer variable indicating the number of successive applications of KASUMI that need to be performed.</w:t>
      </w:r>
    </w:p>
    <w:p w14:paraId="671E934B" w14:textId="77777777" w:rsidR="000650BB" w:rsidRPr="009B7C1C" w:rsidRDefault="000650BB" w:rsidP="000650BB">
      <w:pPr>
        <w:pStyle w:val="EX"/>
        <w:spacing w:after="160"/>
      </w:pPr>
      <w:r w:rsidRPr="009B7C1C">
        <w:t>CONSTANT-F</w:t>
      </w:r>
      <w:r w:rsidRPr="009B7C1C">
        <w:tab/>
        <w:t>a 32-bit parameter which is constant for any given FRAMETYPE input.</w:t>
      </w:r>
    </w:p>
    <w:p w14:paraId="1B057F49" w14:textId="77777777" w:rsidR="000650BB" w:rsidRPr="009B7C1C" w:rsidRDefault="000650BB" w:rsidP="000650BB">
      <w:pPr>
        <w:pStyle w:val="EX"/>
        <w:spacing w:after="160"/>
      </w:pPr>
      <w:r w:rsidRPr="009B7C1C">
        <w:t>DIRECTION</w:t>
      </w:r>
      <w:r w:rsidRPr="009B7C1C">
        <w:tab/>
        <w:t>a 1-bit input indicating the direction of transmission (uplink or downlink).</w:t>
      </w:r>
    </w:p>
    <w:p w14:paraId="3CF0E198" w14:textId="77777777" w:rsidR="000650BB" w:rsidRPr="009B7C1C" w:rsidRDefault="000650BB" w:rsidP="000650BB">
      <w:pPr>
        <w:pStyle w:val="EX"/>
        <w:spacing w:after="160"/>
      </w:pPr>
      <w:r w:rsidRPr="009B7C1C">
        <w:t>FRAMETYPE</w:t>
      </w:r>
      <w:r w:rsidRPr="009B7C1C">
        <w:tab/>
        <w:t>an 8-bit input to the function indicating the type of frame to be protected.</w:t>
      </w:r>
    </w:p>
    <w:p w14:paraId="000B6867" w14:textId="77777777" w:rsidR="000650BB" w:rsidRPr="009B7C1C" w:rsidRDefault="000650BB" w:rsidP="000650BB">
      <w:pPr>
        <w:pStyle w:val="EX"/>
        <w:spacing w:after="160"/>
      </w:pPr>
      <w:r w:rsidRPr="009B7C1C">
        <w:t>INPUT-I</w:t>
      </w:r>
      <w:r w:rsidRPr="009B7C1C">
        <w:tab/>
        <w:t>a 32-bit time variant input to the function.</w:t>
      </w:r>
    </w:p>
    <w:p w14:paraId="50B0E546" w14:textId="77777777" w:rsidR="000650BB" w:rsidRPr="009B7C1C" w:rsidRDefault="000650BB" w:rsidP="000650BB">
      <w:pPr>
        <w:pStyle w:val="EX"/>
        <w:spacing w:after="160"/>
      </w:pPr>
      <w:r w:rsidRPr="009B7C1C">
        <w:t>KI128</w:t>
      </w:r>
      <w:r w:rsidRPr="009B7C1C">
        <w:tab/>
        <w:t>the 128-bit integrity key.</w:t>
      </w:r>
    </w:p>
    <w:p w14:paraId="2D588E91" w14:textId="77777777" w:rsidR="000650BB" w:rsidRPr="009B7C1C" w:rsidRDefault="000650BB" w:rsidP="000650BB">
      <w:pPr>
        <w:pStyle w:val="EX"/>
        <w:spacing w:after="160"/>
      </w:pPr>
      <w:r w:rsidRPr="009B7C1C">
        <w:t>KM</w:t>
      </w:r>
      <w:r w:rsidRPr="009B7C1C">
        <w:tab/>
        <w:t>a 128-bit constant that is used to modify a key.</w:t>
      </w:r>
    </w:p>
    <w:p w14:paraId="39621383" w14:textId="77777777" w:rsidR="000650BB" w:rsidRPr="009B7C1C" w:rsidRDefault="000650BB" w:rsidP="000650BB">
      <w:pPr>
        <w:pStyle w:val="EX"/>
        <w:spacing w:after="160"/>
      </w:pPr>
      <w:r w:rsidRPr="009B7C1C">
        <w:t>M</w:t>
      </w:r>
      <w:r w:rsidRPr="009B7C1C">
        <w:tab/>
        <w:t>an input to the function which specifies the number of octets of message to be MAC’d (1-65536).</w:t>
      </w:r>
    </w:p>
    <w:p w14:paraId="02936355" w14:textId="77777777" w:rsidR="000650BB" w:rsidRPr="009B7C1C" w:rsidRDefault="000650BB" w:rsidP="000650BB">
      <w:pPr>
        <w:pStyle w:val="EX"/>
        <w:spacing w:after="160"/>
      </w:pPr>
      <w:r w:rsidRPr="009B7C1C">
        <w:t>MAC</w:t>
      </w:r>
      <w:r w:rsidRPr="009B7C1C">
        <w:tab/>
        <w:t>the 32-bit message authentication code (MAC) produced by the function.</w:t>
      </w:r>
    </w:p>
    <w:p w14:paraId="6B566614" w14:textId="77777777" w:rsidR="000650BB" w:rsidRPr="009B7C1C" w:rsidRDefault="000650BB" w:rsidP="000650BB">
      <w:pPr>
        <w:pStyle w:val="EX"/>
        <w:spacing w:after="160"/>
      </w:pPr>
      <w:r w:rsidRPr="009B7C1C">
        <w:t>MESSAGE</w:t>
      </w:r>
      <w:r w:rsidRPr="009B7C1C">
        <w:tab/>
        <w:t>the input octet stream of length M octets that is to be processed by the function.</w:t>
      </w:r>
    </w:p>
    <w:p w14:paraId="6C9701EE" w14:textId="77777777" w:rsidR="000650BB" w:rsidRPr="009B7C1C" w:rsidRDefault="000650BB" w:rsidP="000650BB">
      <w:pPr>
        <w:pStyle w:val="EX"/>
        <w:spacing w:after="160"/>
      </w:pPr>
      <w:r w:rsidRPr="009B7C1C">
        <w:t>PS</w:t>
      </w:r>
      <w:r w:rsidRPr="009B7C1C">
        <w:tab/>
        <w:t>is the input padded string processed by the function.</w:t>
      </w:r>
    </w:p>
    <w:p w14:paraId="7831F12F" w14:textId="77777777" w:rsidR="000650BB" w:rsidRPr="009B7C1C" w:rsidRDefault="00567B56" w:rsidP="000650BB">
      <w:pPr>
        <w:pStyle w:val="Heading1"/>
      </w:pPr>
      <w:bookmarkStart w:id="26" w:name="_Toc467768465"/>
      <w:r w:rsidRPr="009B7C1C">
        <w:t>5</w:t>
      </w:r>
      <w:r w:rsidR="000650BB" w:rsidRPr="009B7C1C">
        <w:tab/>
        <w:t>Integrity algorithm GIA4</w:t>
      </w:r>
      <w:bookmarkEnd w:id="26"/>
    </w:p>
    <w:p w14:paraId="2EFE7D4E" w14:textId="77777777" w:rsidR="000650BB" w:rsidRPr="009B7C1C" w:rsidRDefault="00567B56" w:rsidP="000650BB">
      <w:pPr>
        <w:pStyle w:val="Heading2"/>
      </w:pPr>
      <w:bookmarkStart w:id="27" w:name="_Toc467768466"/>
      <w:r w:rsidRPr="009B7C1C">
        <w:t>5</w:t>
      </w:r>
      <w:r w:rsidR="000650BB" w:rsidRPr="009B7C1C">
        <w:t>.1</w:t>
      </w:r>
      <w:r w:rsidR="000650BB" w:rsidRPr="009B7C1C">
        <w:tab/>
        <w:t>Introduction</w:t>
      </w:r>
      <w:bookmarkEnd w:id="27"/>
    </w:p>
    <w:p w14:paraId="7419DC18" w14:textId="77777777" w:rsidR="000650BB" w:rsidRPr="009B7C1C" w:rsidRDefault="000650BB" w:rsidP="000650BB">
      <w:r w:rsidRPr="009B7C1C">
        <w:t>The integrity algorithm GIA4 computes a Message Authentication Code (MAC) on an input message under an integrity key IK128. The input message may be between 1 and 65536 octets long.</w:t>
      </w:r>
    </w:p>
    <w:p w14:paraId="1F1D7EDB" w14:textId="77777777" w:rsidR="000650BB" w:rsidRPr="009B7C1C" w:rsidRDefault="000650BB" w:rsidP="000650BB">
      <w:r w:rsidRPr="009B7C1C">
        <w:t>For ease of implementation the algorithm is based on the same block cipher (KASUMI) as is used by the confidentiality algorithm GEA4.</w:t>
      </w:r>
    </w:p>
    <w:p w14:paraId="49984E08" w14:textId="77777777" w:rsidR="000650BB" w:rsidRPr="009B7C1C" w:rsidRDefault="00567B56" w:rsidP="000650BB">
      <w:pPr>
        <w:pStyle w:val="Heading2"/>
      </w:pPr>
      <w:bookmarkStart w:id="28" w:name="_Toc467768467"/>
      <w:r w:rsidRPr="009B7C1C">
        <w:t>5</w:t>
      </w:r>
      <w:r w:rsidR="00A22992" w:rsidRPr="009B7C1C">
        <w:t>.2</w:t>
      </w:r>
      <w:r w:rsidR="00A22992" w:rsidRPr="009B7C1C">
        <w:tab/>
        <w:t>Inputs and o</w:t>
      </w:r>
      <w:r w:rsidR="000650BB" w:rsidRPr="009B7C1C">
        <w:t>utputs</w:t>
      </w:r>
      <w:bookmarkEnd w:id="28"/>
    </w:p>
    <w:p w14:paraId="72F664C4" w14:textId="77777777" w:rsidR="000650BB" w:rsidRPr="009B7C1C" w:rsidRDefault="000650BB" w:rsidP="000650BB">
      <w:r w:rsidRPr="009B7C1C">
        <w:t xml:space="preserve">The inputs to the algorithm are given in table </w:t>
      </w:r>
      <w:r w:rsidR="00567B56" w:rsidRPr="009B7C1C">
        <w:t>5.2.1</w:t>
      </w:r>
      <w:r w:rsidRPr="009B7C1C">
        <w:t xml:space="preserve">, the output in table </w:t>
      </w:r>
      <w:r w:rsidR="00567B56" w:rsidRPr="009B7C1C">
        <w:t>5.2.2</w:t>
      </w:r>
      <w:r w:rsidRPr="009B7C1C">
        <w:t>:</w:t>
      </w:r>
    </w:p>
    <w:p w14:paraId="7184A790" w14:textId="77777777" w:rsidR="000650BB" w:rsidRPr="009B7C1C" w:rsidRDefault="000650BB" w:rsidP="000650BB">
      <w:pPr>
        <w:pStyle w:val="TH"/>
      </w:pPr>
      <w:r w:rsidRPr="009B7C1C">
        <w:t xml:space="preserve">Table </w:t>
      </w:r>
      <w:r w:rsidR="00567B56" w:rsidRPr="009B7C1C">
        <w:t>5.2.1</w:t>
      </w:r>
      <w:r w:rsidRPr="009B7C1C">
        <w:t xml:space="preserve">: </w:t>
      </w:r>
      <w:r w:rsidRPr="009B7C1C">
        <w:rPr>
          <w:iCs/>
        </w:rPr>
        <w:t>GIA4</w:t>
      </w:r>
      <w:r w:rsidRPr="009B7C1C">
        <w:t xml:space="preserve"> inputs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1843"/>
        <w:gridCol w:w="4595"/>
      </w:tblGrid>
      <w:tr w:rsidR="000650BB" w:rsidRPr="009B7C1C" w14:paraId="6D276C65" w14:textId="77777777" w:rsidTr="006358C7">
        <w:tblPrEx>
          <w:tblCellMar>
            <w:top w:w="0" w:type="dxa"/>
            <w:bottom w:w="0" w:type="dxa"/>
          </w:tblCellMar>
        </w:tblPrEx>
        <w:trPr>
          <w:cantSplit/>
          <w:jc w:val="center"/>
        </w:trPr>
        <w:tc>
          <w:tcPr>
            <w:tcW w:w="1951" w:type="dxa"/>
            <w:shd w:val="clear" w:color="auto" w:fill="F3F3F3"/>
          </w:tcPr>
          <w:p w14:paraId="091D42F7" w14:textId="77777777" w:rsidR="000650BB" w:rsidRPr="009B7C1C" w:rsidRDefault="000650BB" w:rsidP="006358C7">
            <w:pPr>
              <w:pStyle w:val="TAH"/>
            </w:pPr>
            <w:r w:rsidRPr="009B7C1C">
              <w:t>Parameter</w:t>
            </w:r>
          </w:p>
        </w:tc>
        <w:tc>
          <w:tcPr>
            <w:tcW w:w="1843" w:type="dxa"/>
            <w:shd w:val="clear" w:color="auto" w:fill="F3F3F3"/>
          </w:tcPr>
          <w:p w14:paraId="429EB6C0" w14:textId="77777777" w:rsidR="000650BB" w:rsidRPr="009B7C1C" w:rsidRDefault="000650BB" w:rsidP="006358C7">
            <w:pPr>
              <w:pStyle w:val="TAH"/>
            </w:pPr>
            <w:r w:rsidRPr="009B7C1C">
              <w:t>Size (bits)</w:t>
            </w:r>
          </w:p>
        </w:tc>
        <w:tc>
          <w:tcPr>
            <w:tcW w:w="4595" w:type="dxa"/>
            <w:shd w:val="clear" w:color="auto" w:fill="F3F3F3"/>
          </w:tcPr>
          <w:p w14:paraId="5DD5C65B" w14:textId="77777777" w:rsidR="000650BB" w:rsidRPr="009B7C1C" w:rsidRDefault="000650BB" w:rsidP="006358C7">
            <w:pPr>
              <w:pStyle w:val="TAH"/>
            </w:pPr>
            <w:r w:rsidRPr="009B7C1C">
              <w:t>Comment</w:t>
            </w:r>
          </w:p>
        </w:tc>
      </w:tr>
      <w:tr w:rsidR="000650BB" w:rsidRPr="009B7C1C" w14:paraId="5A62C5A2" w14:textId="77777777" w:rsidTr="006358C7">
        <w:tblPrEx>
          <w:tblCellMar>
            <w:top w:w="0" w:type="dxa"/>
            <w:bottom w:w="0" w:type="dxa"/>
          </w:tblCellMar>
        </w:tblPrEx>
        <w:trPr>
          <w:cantSplit/>
          <w:jc w:val="center"/>
        </w:trPr>
        <w:tc>
          <w:tcPr>
            <w:tcW w:w="1951" w:type="dxa"/>
          </w:tcPr>
          <w:p w14:paraId="1C7648A4" w14:textId="77777777" w:rsidR="000650BB" w:rsidRPr="009B7C1C" w:rsidRDefault="000650BB" w:rsidP="006358C7">
            <w:pPr>
              <w:pStyle w:val="TAL"/>
            </w:pPr>
            <w:r w:rsidRPr="009B7C1C">
              <w:t>INPUT-I</w:t>
            </w:r>
          </w:p>
        </w:tc>
        <w:tc>
          <w:tcPr>
            <w:tcW w:w="1843" w:type="dxa"/>
          </w:tcPr>
          <w:p w14:paraId="00CD8F6D" w14:textId="77777777" w:rsidR="000650BB" w:rsidRPr="009B7C1C" w:rsidRDefault="000650BB" w:rsidP="006358C7">
            <w:pPr>
              <w:pStyle w:val="TAR"/>
            </w:pPr>
            <w:r w:rsidRPr="009B7C1C">
              <w:t>32</w:t>
            </w:r>
          </w:p>
        </w:tc>
        <w:tc>
          <w:tcPr>
            <w:tcW w:w="4595" w:type="dxa"/>
          </w:tcPr>
          <w:p w14:paraId="690405E3" w14:textId="77777777" w:rsidR="000650BB" w:rsidRPr="009B7C1C" w:rsidRDefault="000650BB" w:rsidP="006358C7">
            <w:pPr>
              <w:pStyle w:val="TAL"/>
            </w:pPr>
            <w:r w:rsidRPr="009B7C1C">
              <w:t>Frame dependent input  INPUT-I[0]…INPUT-I[31]</w:t>
            </w:r>
          </w:p>
        </w:tc>
      </w:tr>
      <w:tr w:rsidR="000650BB" w:rsidRPr="009B7C1C" w14:paraId="3004725D" w14:textId="77777777" w:rsidTr="006358C7">
        <w:tblPrEx>
          <w:tblCellMar>
            <w:top w:w="0" w:type="dxa"/>
            <w:bottom w:w="0" w:type="dxa"/>
          </w:tblCellMar>
        </w:tblPrEx>
        <w:trPr>
          <w:cantSplit/>
          <w:jc w:val="center"/>
        </w:trPr>
        <w:tc>
          <w:tcPr>
            <w:tcW w:w="1951" w:type="dxa"/>
          </w:tcPr>
          <w:p w14:paraId="1A44B9EF" w14:textId="77777777" w:rsidR="000650BB" w:rsidRPr="009B7C1C" w:rsidRDefault="000650BB" w:rsidP="006358C7">
            <w:pPr>
              <w:pStyle w:val="TAL"/>
            </w:pPr>
            <w:r w:rsidRPr="009B7C1C">
              <w:t>M</w:t>
            </w:r>
          </w:p>
        </w:tc>
        <w:tc>
          <w:tcPr>
            <w:tcW w:w="1843" w:type="dxa"/>
          </w:tcPr>
          <w:p w14:paraId="599DD6BF" w14:textId="77777777" w:rsidR="000650BB" w:rsidRPr="009B7C1C" w:rsidRDefault="000650BB" w:rsidP="006358C7">
            <w:pPr>
              <w:pStyle w:val="TAR"/>
            </w:pPr>
          </w:p>
        </w:tc>
        <w:tc>
          <w:tcPr>
            <w:tcW w:w="4595" w:type="dxa"/>
          </w:tcPr>
          <w:p w14:paraId="17443DD2" w14:textId="77777777" w:rsidR="000650BB" w:rsidRPr="009B7C1C" w:rsidRDefault="000650BB" w:rsidP="006358C7">
            <w:pPr>
              <w:pStyle w:val="TAL"/>
            </w:pPr>
            <w:r w:rsidRPr="009B7C1C">
              <w:t>The length of MESSAGE in octets (1-65536)</w:t>
            </w:r>
          </w:p>
        </w:tc>
      </w:tr>
      <w:tr w:rsidR="000650BB" w:rsidRPr="009B7C1C" w14:paraId="26A4AD8B" w14:textId="77777777" w:rsidTr="006358C7">
        <w:tblPrEx>
          <w:tblCellMar>
            <w:top w:w="0" w:type="dxa"/>
            <w:bottom w:w="0" w:type="dxa"/>
          </w:tblCellMar>
        </w:tblPrEx>
        <w:trPr>
          <w:cantSplit/>
          <w:jc w:val="center"/>
        </w:trPr>
        <w:tc>
          <w:tcPr>
            <w:tcW w:w="1951" w:type="dxa"/>
          </w:tcPr>
          <w:p w14:paraId="35A421CB" w14:textId="77777777" w:rsidR="000650BB" w:rsidRPr="009B7C1C" w:rsidRDefault="000650BB" w:rsidP="006358C7">
            <w:pPr>
              <w:pStyle w:val="TAL"/>
            </w:pPr>
            <w:r w:rsidRPr="009B7C1C">
              <w:t>MESSAGE</w:t>
            </w:r>
          </w:p>
        </w:tc>
        <w:tc>
          <w:tcPr>
            <w:tcW w:w="1843" w:type="dxa"/>
          </w:tcPr>
          <w:p w14:paraId="74B13193" w14:textId="77777777" w:rsidR="000650BB" w:rsidRPr="009B7C1C" w:rsidRDefault="000650BB" w:rsidP="006358C7">
            <w:pPr>
              <w:pStyle w:val="TAR"/>
            </w:pPr>
            <w:r w:rsidRPr="009B7C1C">
              <w:t>8M</w:t>
            </w:r>
          </w:p>
        </w:tc>
        <w:tc>
          <w:tcPr>
            <w:tcW w:w="4595" w:type="dxa"/>
          </w:tcPr>
          <w:p w14:paraId="4CC7C385" w14:textId="77777777" w:rsidR="000650BB" w:rsidRPr="009B7C1C" w:rsidRDefault="000650BB" w:rsidP="006358C7">
            <w:pPr>
              <w:pStyle w:val="TAL"/>
            </w:pPr>
            <w:r w:rsidRPr="009B7C1C">
              <w:t>Input octet stream MESSAGE{0}….MESSAGE{M-1}</w:t>
            </w:r>
          </w:p>
        </w:tc>
      </w:tr>
      <w:tr w:rsidR="000650BB" w:rsidRPr="009B7C1C" w14:paraId="1A64DD34" w14:textId="77777777" w:rsidTr="006358C7">
        <w:tblPrEx>
          <w:tblCellMar>
            <w:top w:w="0" w:type="dxa"/>
            <w:bottom w:w="0" w:type="dxa"/>
          </w:tblCellMar>
        </w:tblPrEx>
        <w:trPr>
          <w:cantSplit/>
          <w:jc w:val="center"/>
        </w:trPr>
        <w:tc>
          <w:tcPr>
            <w:tcW w:w="1951" w:type="dxa"/>
          </w:tcPr>
          <w:p w14:paraId="16A27A60" w14:textId="77777777" w:rsidR="000650BB" w:rsidRPr="009B7C1C" w:rsidRDefault="000650BB" w:rsidP="006358C7">
            <w:pPr>
              <w:pStyle w:val="TAL"/>
            </w:pPr>
            <w:r w:rsidRPr="009B7C1C">
              <w:t>DIRECTION</w:t>
            </w:r>
          </w:p>
        </w:tc>
        <w:tc>
          <w:tcPr>
            <w:tcW w:w="1843" w:type="dxa"/>
          </w:tcPr>
          <w:p w14:paraId="723D7649" w14:textId="77777777" w:rsidR="000650BB" w:rsidRPr="009B7C1C" w:rsidRDefault="000650BB" w:rsidP="006358C7">
            <w:pPr>
              <w:pStyle w:val="TAR"/>
            </w:pPr>
            <w:r w:rsidRPr="009B7C1C">
              <w:t>1</w:t>
            </w:r>
          </w:p>
        </w:tc>
        <w:tc>
          <w:tcPr>
            <w:tcW w:w="4595" w:type="dxa"/>
          </w:tcPr>
          <w:p w14:paraId="3AEFBE50" w14:textId="77777777" w:rsidR="000650BB" w:rsidRPr="009B7C1C" w:rsidRDefault="000650BB" w:rsidP="006358C7">
            <w:pPr>
              <w:pStyle w:val="TAL"/>
            </w:pPr>
            <w:r w:rsidRPr="009B7C1C">
              <w:t>Direction of transmission  DIRECTION[0]</w:t>
            </w:r>
          </w:p>
        </w:tc>
      </w:tr>
      <w:tr w:rsidR="000650BB" w:rsidRPr="009B7C1C" w14:paraId="1470F5C4" w14:textId="77777777" w:rsidTr="006358C7">
        <w:tblPrEx>
          <w:tblCellMar>
            <w:top w:w="0" w:type="dxa"/>
            <w:bottom w:w="0" w:type="dxa"/>
          </w:tblCellMar>
        </w:tblPrEx>
        <w:trPr>
          <w:cantSplit/>
          <w:jc w:val="center"/>
        </w:trPr>
        <w:tc>
          <w:tcPr>
            <w:tcW w:w="1951" w:type="dxa"/>
          </w:tcPr>
          <w:p w14:paraId="2A86DB13" w14:textId="77777777" w:rsidR="000650BB" w:rsidRPr="009B7C1C" w:rsidRDefault="000650BB" w:rsidP="006358C7">
            <w:pPr>
              <w:pStyle w:val="TAL"/>
            </w:pPr>
            <w:r w:rsidRPr="009B7C1C">
              <w:t>FRAMETYPE</w:t>
            </w:r>
          </w:p>
        </w:tc>
        <w:tc>
          <w:tcPr>
            <w:tcW w:w="1843" w:type="dxa"/>
          </w:tcPr>
          <w:p w14:paraId="128F30D0" w14:textId="77777777" w:rsidR="000650BB" w:rsidRPr="009B7C1C" w:rsidRDefault="000650BB" w:rsidP="006358C7">
            <w:pPr>
              <w:pStyle w:val="TAR"/>
            </w:pPr>
            <w:r w:rsidRPr="009B7C1C">
              <w:t>8</w:t>
            </w:r>
          </w:p>
        </w:tc>
        <w:tc>
          <w:tcPr>
            <w:tcW w:w="4595" w:type="dxa"/>
          </w:tcPr>
          <w:p w14:paraId="1A5044ED" w14:textId="77777777" w:rsidR="000650BB" w:rsidRPr="009B7C1C" w:rsidRDefault="000650BB" w:rsidP="006358C7">
            <w:pPr>
              <w:pStyle w:val="TAL"/>
            </w:pPr>
            <w:r w:rsidRPr="009B7C1C">
              <w:t>Input value signifying the type of frame to be protected</w:t>
            </w:r>
          </w:p>
        </w:tc>
      </w:tr>
      <w:tr w:rsidR="000650BB" w:rsidRPr="009B7C1C" w14:paraId="489F30E5" w14:textId="77777777" w:rsidTr="006358C7">
        <w:tblPrEx>
          <w:tblCellMar>
            <w:top w:w="0" w:type="dxa"/>
            <w:bottom w:w="0" w:type="dxa"/>
          </w:tblCellMar>
        </w:tblPrEx>
        <w:trPr>
          <w:cantSplit/>
          <w:jc w:val="center"/>
        </w:trPr>
        <w:tc>
          <w:tcPr>
            <w:tcW w:w="1951" w:type="dxa"/>
          </w:tcPr>
          <w:p w14:paraId="4C91267C" w14:textId="77777777" w:rsidR="000650BB" w:rsidRPr="009B7C1C" w:rsidRDefault="000650BB" w:rsidP="006358C7">
            <w:pPr>
              <w:pStyle w:val="TAL"/>
            </w:pPr>
            <w:r w:rsidRPr="009B7C1C">
              <w:t>KI128</w:t>
            </w:r>
          </w:p>
        </w:tc>
        <w:tc>
          <w:tcPr>
            <w:tcW w:w="1843" w:type="dxa"/>
          </w:tcPr>
          <w:p w14:paraId="777E4B6B" w14:textId="77777777" w:rsidR="000650BB" w:rsidRPr="009B7C1C" w:rsidRDefault="000650BB" w:rsidP="006358C7">
            <w:pPr>
              <w:pStyle w:val="TAR"/>
            </w:pPr>
            <w:r w:rsidRPr="009B7C1C">
              <w:t>128</w:t>
            </w:r>
          </w:p>
        </w:tc>
        <w:tc>
          <w:tcPr>
            <w:tcW w:w="4595" w:type="dxa"/>
          </w:tcPr>
          <w:p w14:paraId="4320490C" w14:textId="77777777" w:rsidR="000650BB" w:rsidRPr="009B7C1C" w:rsidRDefault="000650BB" w:rsidP="006358C7">
            <w:pPr>
              <w:pStyle w:val="TAL"/>
            </w:pPr>
            <w:r w:rsidRPr="009B7C1C">
              <w:t>Integrity key  KI128[0]…KI128[127]</w:t>
            </w:r>
          </w:p>
        </w:tc>
      </w:tr>
    </w:tbl>
    <w:p w14:paraId="1E238B5F" w14:textId="77777777" w:rsidR="000650BB" w:rsidRPr="009B7C1C" w:rsidRDefault="000650BB" w:rsidP="000650BB">
      <w:pPr>
        <w:pStyle w:val="FP"/>
      </w:pPr>
    </w:p>
    <w:p w14:paraId="54A68E9B" w14:textId="77777777" w:rsidR="000650BB" w:rsidRPr="009B7C1C" w:rsidRDefault="000650BB" w:rsidP="000650BB">
      <w:pPr>
        <w:pStyle w:val="TH"/>
      </w:pPr>
      <w:r w:rsidRPr="009B7C1C">
        <w:t xml:space="preserve">Table </w:t>
      </w:r>
      <w:r w:rsidR="00567B56" w:rsidRPr="009B7C1C">
        <w:t>5.2.2</w:t>
      </w:r>
      <w:r w:rsidRPr="009B7C1C">
        <w:t xml:space="preserve">: </w:t>
      </w:r>
      <w:r w:rsidRPr="009B7C1C">
        <w:rPr>
          <w:iCs/>
        </w:rPr>
        <w:t>GIA4</w:t>
      </w:r>
      <w:r w:rsidRPr="009B7C1C">
        <w:t xml:space="preserve">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1843"/>
        <w:gridCol w:w="4593"/>
      </w:tblGrid>
      <w:tr w:rsidR="000650BB" w:rsidRPr="009B7C1C" w14:paraId="361FBBF7" w14:textId="77777777" w:rsidTr="006358C7">
        <w:tblPrEx>
          <w:tblCellMar>
            <w:top w:w="0" w:type="dxa"/>
            <w:bottom w:w="0" w:type="dxa"/>
          </w:tblCellMar>
        </w:tblPrEx>
        <w:trPr>
          <w:cantSplit/>
          <w:jc w:val="center"/>
        </w:trPr>
        <w:tc>
          <w:tcPr>
            <w:tcW w:w="1951" w:type="dxa"/>
            <w:shd w:val="clear" w:color="auto" w:fill="F3F3F3"/>
          </w:tcPr>
          <w:p w14:paraId="14B9BB02" w14:textId="77777777" w:rsidR="000650BB" w:rsidRPr="009B7C1C" w:rsidRDefault="000650BB" w:rsidP="006358C7">
            <w:pPr>
              <w:pStyle w:val="TAH"/>
            </w:pPr>
            <w:r w:rsidRPr="009B7C1C">
              <w:t>Parameter</w:t>
            </w:r>
          </w:p>
        </w:tc>
        <w:tc>
          <w:tcPr>
            <w:tcW w:w="1843" w:type="dxa"/>
            <w:shd w:val="clear" w:color="auto" w:fill="F3F3F3"/>
          </w:tcPr>
          <w:p w14:paraId="34480861" w14:textId="77777777" w:rsidR="000650BB" w:rsidRPr="009B7C1C" w:rsidRDefault="000650BB" w:rsidP="006358C7">
            <w:pPr>
              <w:pStyle w:val="TAH"/>
            </w:pPr>
            <w:r w:rsidRPr="009B7C1C">
              <w:t>Size (bits)</w:t>
            </w:r>
          </w:p>
        </w:tc>
        <w:tc>
          <w:tcPr>
            <w:tcW w:w="4593" w:type="dxa"/>
            <w:shd w:val="clear" w:color="auto" w:fill="F3F3F3"/>
          </w:tcPr>
          <w:p w14:paraId="4A76441C" w14:textId="77777777" w:rsidR="000650BB" w:rsidRPr="009B7C1C" w:rsidRDefault="000650BB" w:rsidP="006358C7">
            <w:pPr>
              <w:pStyle w:val="TAH"/>
            </w:pPr>
            <w:r w:rsidRPr="009B7C1C">
              <w:t>Comment</w:t>
            </w:r>
          </w:p>
        </w:tc>
      </w:tr>
      <w:tr w:rsidR="000650BB" w:rsidRPr="009B7C1C" w14:paraId="7A76B817" w14:textId="77777777" w:rsidTr="006358C7">
        <w:tblPrEx>
          <w:tblCellMar>
            <w:top w:w="0" w:type="dxa"/>
            <w:bottom w:w="0" w:type="dxa"/>
          </w:tblCellMar>
        </w:tblPrEx>
        <w:trPr>
          <w:cantSplit/>
          <w:jc w:val="center"/>
        </w:trPr>
        <w:tc>
          <w:tcPr>
            <w:tcW w:w="1951" w:type="dxa"/>
          </w:tcPr>
          <w:p w14:paraId="7A7ACBBE" w14:textId="77777777" w:rsidR="000650BB" w:rsidRPr="009B7C1C" w:rsidRDefault="000650BB" w:rsidP="006358C7">
            <w:pPr>
              <w:pStyle w:val="TAL"/>
            </w:pPr>
            <w:r w:rsidRPr="009B7C1C">
              <w:t>MAC</w:t>
            </w:r>
          </w:p>
        </w:tc>
        <w:tc>
          <w:tcPr>
            <w:tcW w:w="1843" w:type="dxa"/>
          </w:tcPr>
          <w:p w14:paraId="53E73022" w14:textId="77777777" w:rsidR="000650BB" w:rsidRPr="009B7C1C" w:rsidRDefault="000650BB" w:rsidP="006358C7">
            <w:pPr>
              <w:pStyle w:val="TAR"/>
            </w:pPr>
            <w:r w:rsidRPr="009B7C1C">
              <w:t>32</w:t>
            </w:r>
          </w:p>
        </w:tc>
        <w:tc>
          <w:tcPr>
            <w:tcW w:w="4593" w:type="dxa"/>
          </w:tcPr>
          <w:p w14:paraId="672E68C8" w14:textId="77777777" w:rsidR="000650BB" w:rsidRPr="009B7C1C" w:rsidRDefault="000650BB" w:rsidP="006358C7">
            <w:pPr>
              <w:pStyle w:val="TAL"/>
            </w:pPr>
            <w:r w:rsidRPr="009B7C1C">
              <w:t>Message authentication code MAC[0]…MAC[31]</w:t>
            </w:r>
          </w:p>
        </w:tc>
      </w:tr>
    </w:tbl>
    <w:p w14:paraId="378138BA" w14:textId="77777777" w:rsidR="000650BB" w:rsidRPr="009B7C1C" w:rsidRDefault="000650BB" w:rsidP="000650BB">
      <w:pPr>
        <w:pStyle w:val="FP"/>
      </w:pPr>
    </w:p>
    <w:p w14:paraId="736A0079" w14:textId="77777777" w:rsidR="000650BB" w:rsidRPr="009B7C1C" w:rsidRDefault="00567B56" w:rsidP="000650BB">
      <w:pPr>
        <w:pStyle w:val="Heading2"/>
      </w:pPr>
      <w:bookmarkStart w:id="29" w:name="_Toc467768468"/>
      <w:r w:rsidRPr="009B7C1C">
        <w:t>5</w:t>
      </w:r>
      <w:r w:rsidR="00A22992" w:rsidRPr="009B7C1C">
        <w:t>.3</w:t>
      </w:r>
      <w:r w:rsidR="00A22992" w:rsidRPr="009B7C1C">
        <w:tab/>
        <w:t>Components and a</w:t>
      </w:r>
      <w:r w:rsidR="000650BB" w:rsidRPr="009B7C1C">
        <w:t>rchitecture</w:t>
      </w:r>
      <w:bookmarkEnd w:id="29"/>
    </w:p>
    <w:p w14:paraId="44A1180B" w14:textId="77777777" w:rsidR="00CC081D" w:rsidRPr="009B7C1C" w:rsidRDefault="00CC081D" w:rsidP="000650BB">
      <w:r w:rsidRPr="009B7C1C">
        <w:t xml:space="preserve">This clause only available under licence. </w:t>
      </w:r>
      <w:r w:rsidRPr="009B7C1C">
        <w:br/>
        <w:t xml:space="preserve">See </w:t>
      </w:r>
      <w:hyperlink r:id="rId12" w:history="1">
        <w:r w:rsidRPr="009B7C1C">
          <w:rPr>
            <w:rStyle w:val="Hyperlink"/>
          </w:rPr>
          <w:t>http://www.etsi.org/about/what-we-do/security-algorithms-and-codes/cellular-algorithm-licences</w:t>
        </w:r>
      </w:hyperlink>
      <w:r w:rsidRPr="009B7C1C">
        <w:t>.</w:t>
      </w:r>
    </w:p>
    <w:p w14:paraId="73244206" w14:textId="77777777" w:rsidR="000650BB" w:rsidRPr="009B7C1C" w:rsidRDefault="000F53D4" w:rsidP="000650BB">
      <w:pPr>
        <w:pStyle w:val="Heading2"/>
      </w:pPr>
      <w:bookmarkStart w:id="30" w:name="_Toc467768469"/>
      <w:r w:rsidRPr="009B7C1C">
        <w:t>5</w:t>
      </w:r>
      <w:r w:rsidR="000650BB" w:rsidRPr="009B7C1C">
        <w:t>.4</w:t>
      </w:r>
      <w:r w:rsidR="000650BB" w:rsidRPr="009B7C1C">
        <w:tab/>
        <w:t>Initialisation</w:t>
      </w:r>
      <w:bookmarkEnd w:id="30"/>
    </w:p>
    <w:p w14:paraId="5105CCD3" w14:textId="77777777" w:rsidR="00CC081D" w:rsidRPr="009B7C1C" w:rsidRDefault="00CC081D" w:rsidP="000650BB">
      <w:r w:rsidRPr="009B7C1C">
        <w:t xml:space="preserve">This clause only available under licence. </w:t>
      </w:r>
      <w:r w:rsidRPr="009B7C1C">
        <w:br/>
        <w:t xml:space="preserve">See </w:t>
      </w:r>
      <w:hyperlink r:id="rId13" w:history="1">
        <w:r w:rsidRPr="009B7C1C">
          <w:rPr>
            <w:rStyle w:val="Hyperlink"/>
          </w:rPr>
          <w:t>http://www.etsi.org/about/what-we-do/security-algorithms-and-codes/cellular-algorithm-licences</w:t>
        </w:r>
      </w:hyperlink>
      <w:r w:rsidRPr="009B7C1C">
        <w:t>.</w:t>
      </w:r>
    </w:p>
    <w:p w14:paraId="668FA32D" w14:textId="77777777" w:rsidR="000650BB" w:rsidRPr="009B7C1C" w:rsidRDefault="000F53D4" w:rsidP="000650BB">
      <w:pPr>
        <w:pStyle w:val="Heading2"/>
      </w:pPr>
      <w:bookmarkStart w:id="31" w:name="_Toc467768470"/>
      <w:r w:rsidRPr="009B7C1C">
        <w:t>5</w:t>
      </w:r>
      <w:r w:rsidR="000650BB" w:rsidRPr="009B7C1C">
        <w:t>.5</w:t>
      </w:r>
      <w:r w:rsidR="000650BB" w:rsidRPr="009B7C1C">
        <w:tab/>
        <w:t>Calculation</w:t>
      </w:r>
      <w:bookmarkEnd w:id="31"/>
    </w:p>
    <w:p w14:paraId="2F73DE19" w14:textId="77777777" w:rsidR="00CC081D" w:rsidRPr="009B7C1C" w:rsidRDefault="00CC081D" w:rsidP="000650BB">
      <w:r w:rsidRPr="009B7C1C">
        <w:t xml:space="preserve">This clause only available under licence. </w:t>
      </w:r>
      <w:r w:rsidRPr="009B7C1C">
        <w:br/>
        <w:t xml:space="preserve">See </w:t>
      </w:r>
      <w:hyperlink r:id="rId14" w:history="1">
        <w:r w:rsidRPr="009B7C1C">
          <w:rPr>
            <w:rStyle w:val="Hyperlink"/>
          </w:rPr>
          <w:t>http://www.etsi.org/about/what-we-do/security-algorithms-and-codes/cellular-algorithm-licences</w:t>
        </w:r>
      </w:hyperlink>
      <w:r w:rsidRPr="009B7C1C">
        <w:t>.</w:t>
      </w:r>
    </w:p>
    <w:p w14:paraId="0B1C3C61" w14:textId="77777777" w:rsidR="000650BB" w:rsidRPr="009B7C1C" w:rsidRDefault="000650BB" w:rsidP="00794C06">
      <w:pPr>
        <w:pStyle w:val="Heading8"/>
      </w:pPr>
      <w:r w:rsidRPr="009B7C1C">
        <w:br w:type="page"/>
      </w:r>
      <w:bookmarkStart w:id="32" w:name="_Toc467768471"/>
      <w:r w:rsidRPr="009B7C1C">
        <w:t xml:space="preserve">Annex </w:t>
      </w:r>
      <w:r w:rsidR="00794C06" w:rsidRPr="009B7C1C">
        <w:t>A (informative):</w:t>
      </w:r>
      <w:r w:rsidR="00794C06" w:rsidRPr="009B7C1C">
        <w:br/>
      </w:r>
      <w:r w:rsidR="000F53D4" w:rsidRPr="009B7C1C">
        <w:t>Components and architecture</w:t>
      </w:r>
      <w:r w:rsidRPr="009B7C1C">
        <w:t xml:space="preserve"> of the GIA4 </w:t>
      </w:r>
      <w:r w:rsidR="000F53D4" w:rsidRPr="009B7C1C">
        <w:t>a</w:t>
      </w:r>
      <w:r w:rsidRPr="009B7C1C">
        <w:t>lgorithm</w:t>
      </w:r>
      <w:bookmarkEnd w:id="32"/>
    </w:p>
    <w:p w14:paraId="5544F9CD" w14:textId="77777777" w:rsidR="00CC081D" w:rsidRPr="009B7C1C" w:rsidRDefault="00CC081D" w:rsidP="00CC081D">
      <w:r w:rsidRPr="009B7C1C">
        <w:t xml:space="preserve">This clause only available under licence. </w:t>
      </w:r>
      <w:r w:rsidRPr="009B7C1C">
        <w:br/>
        <w:t xml:space="preserve">See </w:t>
      </w:r>
      <w:hyperlink r:id="rId15" w:history="1">
        <w:r w:rsidRPr="009B7C1C">
          <w:rPr>
            <w:rStyle w:val="Hyperlink"/>
          </w:rPr>
          <w:t>http://www.etsi.org/about/what-we-do/security-algorithms-and-codes/cellular-algorithm-licences</w:t>
        </w:r>
      </w:hyperlink>
      <w:r w:rsidRPr="009B7C1C">
        <w:t>.</w:t>
      </w:r>
    </w:p>
    <w:p w14:paraId="52301FE3" w14:textId="77777777" w:rsidR="000650BB" w:rsidRPr="009B7C1C" w:rsidRDefault="000650BB" w:rsidP="00794C06">
      <w:pPr>
        <w:pStyle w:val="Heading8"/>
      </w:pPr>
      <w:r w:rsidRPr="009B7C1C">
        <w:br w:type="page"/>
      </w:r>
      <w:bookmarkStart w:id="33" w:name="_Toc467768472"/>
      <w:r w:rsidR="00794C06" w:rsidRPr="009B7C1C">
        <w:t>Annex B (informative):</w:t>
      </w:r>
      <w:r w:rsidR="00794C06" w:rsidRPr="009B7C1C">
        <w:br/>
      </w:r>
      <w:r w:rsidRPr="009B7C1C">
        <w:t xml:space="preserve">Simulation </w:t>
      </w:r>
      <w:r w:rsidR="00794C06" w:rsidRPr="009B7C1C">
        <w:t>p</w:t>
      </w:r>
      <w:r w:rsidRPr="009B7C1C">
        <w:t xml:space="preserve">rogram </w:t>
      </w:r>
      <w:r w:rsidR="00794C06" w:rsidRPr="009B7C1C">
        <w:t>l</w:t>
      </w:r>
      <w:r w:rsidRPr="009B7C1C">
        <w:t>isting</w:t>
      </w:r>
      <w:bookmarkEnd w:id="33"/>
    </w:p>
    <w:p w14:paraId="1B442F51" w14:textId="77777777" w:rsidR="00CC081D" w:rsidRPr="009B7C1C" w:rsidRDefault="00CC081D" w:rsidP="00CC081D">
      <w:r w:rsidRPr="009B7C1C">
        <w:t xml:space="preserve">This clause only available under licence. </w:t>
      </w:r>
      <w:r w:rsidRPr="009B7C1C">
        <w:br/>
        <w:t xml:space="preserve">See </w:t>
      </w:r>
      <w:hyperlink r:id="rId16" w:history="1">
        <w:r w:rsidRPr="009B7C1C">
          <w:rPr>
            <w:rStyle w:val="Hyperlink"/>
          </w:rPr>
          <w:t>http://www.etsi.org/about/what-we-do/security-algorithms-and-codes/cellular-algorithm-licences</w:t>
        </w:r>
      </w:hyperlink>
      <w:r w:rsidRPr="009B7C1C">
        <w:t>.</w:t>
      </w:r>
    </w:p>
    <w:p w14:paraId="21D806D3" w14:textId="77777777" w:rsidR="00080512" w:rsidRPr="009B7C1C" w:rsidRDefault="00866784" w:rsidP="00866784">
      <w:pPr>
        <w:pStyle w:val="PL"/>
      </w:pPr>
      <w:r w:rsidRPr="009B7C1C">
        <w:rPr>
          <w:lang w:eastAsia="en-GB"/>
        </w:rPr>
        <w:br/>
      </w:r>
    </w:p>
    <w:p w14:paraId="778AA2AB" w14:textId="77777777" w:rsidR="00080512" w:rsidRPr="009B7C1C" w:rsidRDefault="00866784" w:rsidP="00B90DA3">
      <w:pPr>
        <w:pStyle w:val="Heading8"/>
      </w:pPr>
      <w:bookmarkStart w:id="34" w:name="historyclause"/>
      <w:r w:rsidRPr="009B7C1C">
        <w:br w:type="page"/>
      </w:r>
      <w:bookmarkStart w:id="35" w:name="_Toc467768473"/>
      <w:r w:rsidR="003E63E3" w:rsidRPr="009B7C1C">
        <w:t xml:space="preserve">Annex </w:t>
      </w:r>
      <w:r w:rsidR="00626170" w:rsidRPr="009B7C1C">
        <w:t>C</w:t>
      </w:r>
      <w:r w:rsidR="00A22992" w:rsidRPr="009B7C1C">
        <w:t xml:space="preserve"> (informative):</w:t>
      </w:r>
      <w:r w:rsidR="00B90DA3" w:rsidRPr="009B7C1C">
        <w:br/>
      </w:r>
      <w:r w:rsidR="00080512" w:rsidRPr="009B7C1C">
        <w:t>Change history</w:t>
      </w:r>
      <w:bookmarkEnd w:id="35"/>
    </w:p>
    <w:p w14:paraId="1C8F680B" w14:textId="77777777" w:rsidR="00626170" w:rsidRPr="009B7C1C" w:rsidRDefault="00626170" w:rsidP="00B826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B7C1C" w14:paraId="779DD196"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34"/>
          <w:p w14:paraId="44973374" w14:textId="77777777" w:rsidR="003C3971" w:rsidRPr="009B7C1C" w:rsidRDefault="003C3971" w:rsidP="00C72833">
            <w:pPr>
              <w:pStyle w:val="TAL"/>
              <w:jc w:val="center"/>
              <w:rPr>
                <w:b/>
                <w:sz w:val="16"/>
              </w:rPr>
            </w:pPr>
            <w:r w:rsidRPr="009B7C1C">
              <w:rPr>
                <w:b/>
              </w:rPr>
              <w:t>Change history</w:t>
            </w:r>
          </w:p>
        </w:tc>
      </w:tr>
      <w:tr w:rsidR="003C3971" w:rsidRPr="009B7C1C" w14:paraId="5885BF04" w14:textId="77777777" w:rsidTr="00C72833">
        <w:tblPrEx>
          <w:tblCellMar>
            <w:top w:w="0" w:type="dxa"/>
            <w:bottom w:w="0" w:type="dxa"/>
          </w:tblCellMar>
        </w:tblPrEx>
        <w:tc>
          <w:tcPr>
            <w:tcW w:w="800" w:type="dxa"/>
            <w:shd w:val="pct10" w:color="auto" w:fill="FFFFFF"/>
          </w:tcPr>
          <w:p w14:paraId="7C7E6FA2" w14:textId="77777777" w:rsidR="003C3971" w:rsidRPr="009B7C1C" w:rsidRDefault="003C3971" w:rsidP="00C72833">
            <w:pPr>
              <w:pStyle w:val="TAL"/>
              <w:rPr>
                <w:b/>
                <w:sz w:val="16"/>
              </w:rPr>
            </w:pPr>
            <w:r w:rsidRPr="009B7C1C">
              <w:rPr>
                <w:b/>
                <w:sz w:val="16"/>
              </w:rPr>
              <w:t>Date</w:t>
            </w:r>
          </w:p>
        </w:tc>
        <w:tc>
          <w:tcPr>
            <w:tcW w:w="800" w:type="dxa"/>
            <w:shd w:val="pct10" w:color="auto" w:fill="FFFFFF"/>
          </w:tcPr>
          <w:p w14:paraId="198D9BB4" w14:textId="77777777" w:rsidR="003C3971" w:rsidRPr="009B7C1C" w:rsidRDefault="00DF2B1F" w:rsidP="00C72833">
            <w:pPr>
              <w:pStyle w:val="TAL"/>
              <w:rPr>
                <w:b/>
                <w:sz w:val="16"/>
              </w:rPr>
            </w:pPr>
            <w:r w:rsidRPr="009B7C1C">
              <w:rPr>
                <w:b/>
                <w:sz w:val="16"/>
              </w:rPr>
              <w:t>Meeting</w:t>
            </w:r>
          </w:p>
        </w:tc>
        <w:tc>
          <w:tcPr>
            <w:tcW w:w="1094" w:type="dxa"/>
            <w:shd w:val="pct10" w:color="auto" w:fill="FFFFFF"/>
          </w:tcPr>
          <w:p w14:paraId="689B19FC" w14:textId="77777777" w:rsidR="003C3971" w:rsidRPr="009B7C1C" w:rsidRDefault="003C3971" w:rsidP="00DF2B1F">
            <w:pPr>
              <w:pStyle w:val="TAL"/>
              <w:rPr>
                <w:b/>
                <w:sz w:val="16"/>
              </w:rPr>
            </w:pPr>
            <w:r w:rsidRPr="009B7C1C">
              <w:rPr>
                <w:b/>
                <w:sz w:val="16"/>
              </w:rPr>
              <w:t>TDoc</w:t>
            </w:r>
          </w:p>
        </w:tc>
        <w:tc>
          <w:tcPr>
            <w:tcW w:w="425" w:type="dxa"/>
            <w:shd w:val="pct10" w:color="auto" w:fill="FFFFFF"/>
          </w:tcPr>
          <w:p w14:paraId="2140D155" w14:textId="77777777" w:rsidR="003C3971" w:rsidRPr="009B7C1C" w:rsidRDefault="003C3971" w:rsidP="00C72833">
            <w:pPr>
              <w:pStyle w:val="TAL"/>
              <w:rPr>
                <w:b/>
                <w:sz w:val="16"/>
              </w:rPr>
            </w:pPr>
            <w:r w:rsidRPr="009B7C1C">
              <w:rPr>
                <w:b/>
                <w:sz w:val="16"/>
              </w:rPr>
              <w:t>CR</w:t>
            </w:r>
          </w:p>
        </w:tc>
        <w:tc>
          <w:tcPr>
            <w:tcW w:w="425" w:type="dxa"/>
            <w:shd w:val="pct10" w:color="auto" w:fill="FFFFFF"/>
          </w:tcPr>
          <w:p w14:paraId="4EAB7C39" w14:textId="77777777" w:rsidR="003C3971" w:rsidRPr="009B7C1C" w:rsidRDefault="003C3971" w:rsidP="00C72833">
            <w:pPr>
              <w:pStyle w:val="TAL"/>
              <w:rPr>
                <w:b/>
                <w:sz w:val="16"/>
              </w:rPr>
            </w:pPr>
            <w:r w:rsidRPr="009B7C1C">
              <w:rPr>
                <w:b/>
                <w:sz w:val="16"/>
              </w:rPr>
              <w:t>Rev</w:t>
            </w:r>
          </w:p>
        </w:tc>
        <w:tc>
          <w:tcPr>
            <w:tcW w:w="425" w:type="dxa"/>
            <w:shd w:val="pct10" w:color="auto" w:fill="FFFFFF"/>
          </w:tcPr>
          <w:p w14:paraId="23C98873" w14:textId="77777777" w:rsidR="003C3971" w:rsidRPr="009B7C1C" w:rsidRDefault="003C3971" w:rsidP="00C72833">
            <w:pPr>
              <w:pStyle w:val="TAL"/>
              <w:rPr>
                <w:b/>
                <w:sz w:val="16"/>
              </w:rPr>
            </w:pPr>
            <w:r w:rsidRPr="009B7C1C">
              <w:rPr>
                <w:b/>
                <w:sz w:val="16"/>
              </w:rPr>
              <w:t>Cat</w:t>
            </w:r>
          </w:p>
        </w:tc>
        <w:tc>
          <w:tcPr>
            <w:tcW w:w="4962" w:type="dxa"/>
            <w:shd w:val="pct10" w:color="auto" w:fill="FFFFFF"/>
          </w:tcPr>
          <w:p w14:paraId="05847348" w14:textId="77777777" w:rsidR="003C3971" w:rsidRPr="009B7C1C" w:rsidRDefault="003C3971" w:rsidP="00C72833">
            <w:pPr>
              <w:pStyle w:val="TAL"/>
              <w:rPr>
                <w:b/>
                <w:sz w:val="16"/>
              </w:rPr>
            </w:pPr>
            <w:r w:rsidRPr="009B7C1C">
              <w:rPr>
                <w:b/>
                <w:sz w:val="16"/>
              </w:rPr>
              <w:t>Subject/Comment</w:t>
            </w:r>
          </w:p>
        </w:tc>
        <w:tc>
          <w:tcPr>
            <w:tcW w:w="708" w:type="dxa"/>
            <w:shd w:val="pct10" w:color="auto" w:fill="FFFFFF"/>
          </w:tcPr>
          <w:p w14:paraId="454739EB" w14:textId="77777777" w:rsidR="003C3971" w:rsidRPr="009B7C1C" w:rsidRDefault="003C3971" w:rsidP="00C72833">
            <w:pPr>
              <w:pStyle w:val="TAL"/>
              <w:rPr>
                <w:b/>
                <w:sz w:val="16"/>
              </w:rPr>
            </w:pPr>
            <w:r w:rsidRPr="009B7C1C">
              <w:rPr>
                <w:b/>
                <w:sz w:val="16"/>
              </w:rPr>
              <w:t>New vers</w:t>
            </w:r>
            <w:r w:rsidR="00DF2B1F" w:rsidRPr="009B7C1C">
              <w:rPr>
                <w:b/>
                <w:sz w:val="16"/>
              </w:rPr>
              <w:t>ion</w:t>
            </w:r>
          </w:p>
        </w:tc>
      </w:tr>
      <w:tr w:rsidR="003C3971" w:rsidRPr="009B7C1C" w14:paraId="15857F68" w14:textId="77777777" w:rsidTr="00C72833">
        <w:tblPrEx>
          <w:tblCellMar>
            <w:top w:w="0" w:type="dxa"/>
            <w:bottom w:w="0" w:type="dxa"/>
          </w:tblCellMar>
        </w:tblPrEx>
        <w:tc>
          <w:tcPr>
            <w:tcW w:w="800" w:type="dxa"/>
            <w:shd w:val="solid" w:color="FFFFFF" w:fill="auto"/>
          </w:tcPr>
          <w:p w14:paraId="1DFDE3B5" w14:textId="77777777" w:rsidR="003C3971" w:rsidRPr="009B7C1C" w:rsidRDefault="001D476C" w:rsidP="00C72833">
            <w:pPr>
              <w:pStyle w:val="TAC"/>
              <w:rPr>
                <w:sz w:val="16"/>
                <w:szCs w:val="16"/>
              </w:rPr>
            </w:pPr>
            <w:r w:rsidRPr="009B7C1C">
              <w:rPr>
                <w:sz w:val="16"/>
                <w:szCs w:val="16"/>
              </w:rPr>
              <w:t>2016-04</w:t>
            </w:r>
          </w:p>
        </w:tc>
        <w:tc>
          <w:tcPr>
            <w:tcW w:w="800" w:type="dxa"/>
            <w:shd w:val="solid" w:color="FFFFFF" w:fill="auto"/>
          </w:tcPr>
          <w:p w14:paraId="301555C5" w14:textId="77777777" w:rsidR="003C3971" w:rsidRPr="009B7C1C" w:rsidRDefault="001D476C" w:rsidP="00C72833">
            <w:pPr>
              <w:pStyle w:val="TAC"/>
              <w:rPr>
                <w:sz w:val="16"/>
                <w:szCs w:val="16"/>
              </w:rPr>
            </w:pPr>
            <w:r w:rsidRPr="009B7C1C">
              <w:rPr>
                <w:sz w:val="16"/>
                <w:szCs w:val="16"/>
              </w:rPr>
              <w:t>SA3#83</w:t>
            </w:r>
          </w:p>
        </w:tc>
        <w:tc>
          <w:tcPr>
            <w:tcW w:w="1094" w:type="dxa"/>
            <w:shd w:val="solid" w:color="FFFFFF" w:fill="auto"/>
          </w:tcPr>
          <w:p w14:paraId="3D883731" w14:textId="77777777" w:rsidR="003C3971" w:rsidRPr="009B7C1C" w:rsidRDefault="003C3971" w:rsidP="00C72833">
            <w:pPr>
              <w:pStyle w:val="TAC"/>
              <w:rPr>
                <w:sz w:val="16"/>
                <w:szCs w:val="16"/>
              </w:rPr>
            </w:pPr>
          </w:p>
        </w:tc>
        <w:tc>
          <w:tcPr>
            <w:tcW w:w="425" w:type="dxa"/>
            <w:shd w:val="solid" w:color="FFFFFF" w:fill="auto"/>
          </w:tcPr>
          <w:p w14:paraId="2DBA175D" w14:textId="77777777" w:rsidR="003C3971" w:rsidRPr="009B7C1C" w:rsidRDefault="001D476C" w:rsidP="001D476C">
            <w:pPr>
              <w:pStyle w:val="TAL"/>
              <w:jc w:val="center"/>
              <w:rPr>
                <w:sz w:val="16"/>
                <w:szCs w:val="16"/>
              </w:rPr>
            </w:pPr>
            <w:r w:rsidRPr="009B7C1C">
              <w:rPr>
                <w:sz w:val="16"/>
                <w:szCs w:val="16"/>
              </w:rPr>
              <w:t>-</w:t>
            </w:r>
          </w:p>
        </w:tc>
        <w:tc>
          <w:tcPr>
            <w:tcW w:w="425" w:type="dxa"/>
            <w:shd w:val="solid" w:color="FFFFFF" w:fill="auto"/>
          </w:tcPr>
          <w:p w14:paraId="571F05FA" w14:textId="77777777" w:rsidR="003C3971" w:rsidRPr="009B7C1C" w:rsidRDefault="001D476C" w:rsidP="001D476C">
            <w:pPr>
              <w:pStyle w:val="TAR"/>
              <w:jc w:val="center"/>
              <w:rPr>
                <w:sz w:val="16"/>
                <w:szCs w:val="16"/>
              </w:rPr>
            </w:pPr>
            <w:r w:rsidRPr="009B7C1C">
              <w:rPr>
                <w:sz w:val="16"/>
                <w:szCs w:val="16"/>
              </w:rPr>
              <w:t>-</w:t>
            </w:r>
          </w:p>
        </w:tc>
        <w:tc>
          <w:tcPr>
            <w:tcW w:w="425" w:type="dxa"/>
            <w:shd w:val="solid" w:color="FFFFFF" w:fill="auto"/>
          </w:tcPr>
          <w:p w14:paraId="5C3534B1" w14:textId="77777777" w:rsidR="003C3971" w:rsidRPr="009B7C1C" w:rsidRDefault="001D476C" w:rsidP="001D476C">
            <w:pPr>
              <w:pStyle w:val="TAC"/>
              <w:rPr>
                <w:sz w:val="16"/>
                <w:szCs w:val="16"/>
              </w:rPr>
            </w:pPr>
            <w:r w:rsidRPr="009B7C1C">
              <w:rPr>
                <w:sz w:val="16"/>
                <w:szCs w:val="16"/>
              </w:rPr>
              <w:t>-</w:t>
            </w:r>
          </w:p>
        </w:tc>
        <w:tc>
          <w:tcPr>
            <w:tcW w:w="4962" w:type="dxa"/>
            <w:shd w:val="solid" w:color="FFFFFF" w:fill="auto"/>
          </w:tcPr>
          <w:p w14:paraId="00334139" w14:textId="77777777" w:rsidR="003C3971" w:rsidRPr="009B7C1C" w:rsidRDefault="001D476C" w:rsidP="00C72833">
            <w:pPr>
              <w:pStyle w:val="TAL"/>
              <w:rPr>
                <w:sz w:val="16"/>
                <w:szCs w:val="16"/>
              </w:rPr>
            </w:pPr>
            <w:r w:rsidRPr="009B7C1C">
              <w:rPr>
                <w:sz w:val="16"/>
                <w:szCs w:val="16"/>
              </w:rPr>
              <w:t>First Draft</w:t>
            </w:r>
          </w:p>
        </w:tc>
        <w:tc>
          <w:tcPr>
            <w:tcW w:w="708" w:type="dxa"/>
            <w:shd w:val="solid" w:color="FFFFFF" w:fill="auto"/>
          </w:tcPr>
          <w:p w14:paraId="4959CFCB" w14:textId="77777777" w:rsidR="003C3971" w:rsidRPr="009B7C1C" w:rsidRDefault="00971A49" w:rsidP="00C72833">
            <w:pPr>
              <w:pStyle w:val="TAC"/>
              <w:rPr>
                <w:sz w:val="16"/>
                <w:szCs w:val="16"/>
              </w:rPr>
            </w:pPr>
            <w:r w:rsidRPr="009B7C1C">
              <w:rPr>
                <w:sz w:val="16"/>
                <w:szCs w:val="16"/>
              </w:rPr>
              <w:t>0.1</w:t>
            </w:r>
            <w:r w:rsidR="001D476C" w:rsidRPr="009B7C1C">
              <w:rPr>
                <w:sz w:val="16"/>
                <w:szCs w:val="16"/>
              </w:rPr>
              <w:t>.</w:t>
            </w:r>
            <w:r w:rsidRPr="009B7C1C">
              <w:rPr>
                <w:sz w:val="16"/>
                <w:szCs w:val="16"/>
              </w:rPr>
              <w:t>0</w:t>
            </w:r>
          </w:p>
        </w:tc>
      </w:tr>
      <w:tr w:rsidR="00CC081D" w:rsidRPr="009B7C1C" w14:paraId="79A62E3B" w14:textId="77777777" w:rsidTr="00A34961">
        <w:tblPrEx>
          <w:tblCellMar>
            <w:top w:w="0" w:type="dxa"/>
            <w:bottom w:w="0" w:type="dxa"/>
          </w:tblCellMar>
        </w:tblPrEx>
        <w:tc>
          <w:tcPr>
            <w:tcW w:w="800" w:type="dxa"/>
            <w:shd w:val="solid" w:color="FFFFFF" w:fill="auto"/>
          </w:tcPr>
          <w:p w14:paraId="3D7586C8" w14:textId="77777777" w:rsidR="00CC081D" w:rsidRPr="009B7C1C" w:rsidRDefault="00CC081D" w:rsidP="00A34961">
            <w:pPr>
              <w:pStyle w:val="TAC"/>
              <w:rPr>
                <w:sz w:val="16"/>
                <w:szCs w:val="16"/>
              </w:rPr>
            </w:pPr>
            <w:r w:rsidRPr="009B7C1C">
              <w:rPr>
                <w:sz w:val="16"/>
                <w:szCs w:val="16"/>
              </w:rPr>
              <w:t>2016-04</w:t>
            </w:r>
          </w:p>
        </w:tc>
        <w:tc>
          <w:tcPr>
            <w:tcW w:w="800" w:type="dxa"/>
            <w:shd w:val="solid" w:color="FFFFFF" w:fill="auto"/>
          </w:tcPr>
          <w:p w14:paraId="60C083DE" w14:textId="77777777" w:rsidR="00CC081D" w:rsidRPr="009B7C1C" w:rsidRDefault="00CC081D" w:rsidP="00A34961">
            <w:pPr>
              <w:pStyle w:val="TAC"/>
              <w:rPr>
                <w:sz w:val="16"/>
                <w:szCs w:val="16"/>
              </w:rPr>
            </w:pPr>
            <w:r w:rsidRPr="009B7C1C">
              <w:rPr>
                <w:sz w:val="16"/>
                <w:szCs w:val="16"/>
              </w:rPr>
              <w:t>SA3#83</w:t>
            </w:r>
          </w:p>
        </w:tc>
        <w:tc>
          <w:tcPr>
            <w:tcW w:w="1094" w:type="dxa"/>
            <w:shd w:val="solid" w:color="FFFFFF" w:fill="auto"/>
          </w:tcPr>
          <w:p w14:paraId="548FB3FD" w14:textId="77777777" w:rsidR="00CC081D" w:rsidRPr="009B7C1C" w:rsidRDefault="00CC081D" w:rsidP="00A34961">
            <w:pPr>
              <w:pStyle w:val="TAC"/>
              <w:rPr>
                <w:sz w:val="16"/>
                <w:szCs w:val="16"/>
              </w:rPr>
            </w:pPr>
          </w:p>
        </w:tc>
        <w:tc>
          <w:tcPr>
            <w:tcW w:w="425" w:type="dxa"/>
            <w:shd w:val="solid" w:color="FFFFFF" w:fill="auto"/>
          </w:tcPr>
          <w:p w14:paraId="27F8D0AC" w14:textId="77777777" w:rsidR="00CC081D" w:rsidRPr="009B7C1C" w:rsidRDefault="00CC081D" w:rsidP="00A34961">
            <w:pPr>
              <w:pStyle w:val="TAL"/>
              <w:jc w:val="center"/>
              <w:rPr>
                <w:sz w:val="16"/>
                <w:szCs w:val="16"/>
              </w:rPr>
            </w:pPr>
            <w:r w:rsidRPr="009B7C1C">
              <w:rPr>
                <w:sz w:val="16"/>
                <w:szCs w:val="16"/>
              </w:rPr>
              <w:t>-</w:t>
            </w:r>
          </w:p>
        </w:tc>
        <w:tc>
          <w:tcPr>
            <w:tcW w:w="425" w:type="dxa"/>
            <w:shd w:val="solid" w:color="FFFFFF" w:fill="auto"/>
          </w:tcPr>
          <w:p w14:paraId="0F6A0F35" w14:textId="77777777" w:rsidR="00CC081D" w:rsidRPr="009B7C1C" w:rsidRDefault="00CC081D" w:rsidP="00A34961">
            <w:pPr>
              <w:pStyle w:val="TAR"/>
              <w:jc w:val="center"/>
              <w:rPr>
                <w:sz w:val="16"/>
                <w:szCs w:val="16"/>
              </w:rPr>
            </w:pPr>
            <w:r w:rsidRPr="009B7C1C">
              <w:rPr>
                <w:sz w:val="16"/>
                <w:szCs w:val="16"/>
              </w:rPr>
              <w:t>-</w:t>
            </w:r>
          </w:p>
        </w:tc>
        <w:tc>
          <w:tcPr>
            <w:tcW w:w="425" w:type="dxa"/>
            <w:shd w:val="solid" w:color="FFFFFF" w:fill="auto"/>
          </w:tcPr>
          <w:p w14:paraId="72D62AFC" w14:textId="77777777" w:rsidR="00CC081D" w:rsidRPr="009B7C1C" w:rsidRDefault="00CC081D" w:rsidP="00A34961">
            <w:pPr>
              <w:pStyle w:val="TAC"/>
              <w:rPr>
                <w:sz w:val="16"/>
                <w:szCs w:val="16"/>
              </w:rPr>
            </w:pPr>
            <w:r w:rsidRPr="009B7C1C">
              <w:rPr>
                <w:sz w:val="16"/>
                <w:szCs w:val="16"/>
              </w:rPr>
              <w:t>-</w:t>
            </w:r>
          </w:p>
        </w:tc>
        <w:tc>
          <w:tcPr>
            <w:tcW w:w="4962" w:type="dxa"/>
            <w:shd w:val="solid" w:color="FFFFFF" w:fill="auto"/>
          </w:tcPr>
          <w:p w14:paraId="1D3BF15F" w14:textId="77777777" w:rsidR="00CC081D" w:rsidRPr="009B7C1C" w:rsidRDefault="00CC081D" w:rsidP="00A34961">
            <w:pPr>
              <w:pStyle w:val="TAL"/>
              <w:rPr>
                <w:sz w:val="16"/>
                <w:szCs w:val="16"/>
              </w:rPr>
            </w:pPr>
            <w:r w:rsidRPr="009B7C1C">
              <w:rPr>
                <w:sz w:val="16"/>
                <w:szCs w:val="16"/>
              </w:rPr>
              <w:t>Updated and Shared with French Government</w:t>
            </w:r>
          </w:p>
        </w:tc>
        <w:tc>
          <w:tcPr>
            <w:tcW w:w="708" w:type="dxa"/>
            <w:shd w:val="solid" w:color="FFFFFF" w:fill="auto"/>
          </w:tcPr>
          <w:p w14:paraId="1FA78BAD" w14:textId="77777777" w:rsidR="00CC081D" w:rsidRPr="009B7C1C" w:rsidRDefault="00CC081D" w:rsidP="00A34961">
            <w:pPr>
              <w:pStyle w:val="TAC"/>
              <w:rPr>
                <w:sz w:val="16"/>
                <w:szCs w:val="16"/>
              </w:rPr>
            </w:pPr>
            <w:r w:rsidRPr="009B7C1C">
              <w:rPr>
                <w:sz w:val="16"/>
                <w:szCs w:val="16"/>
              </w:rPr>
              <w:t>0.2.0</w:t>
            </w:r>
          </w:p>
        </w:tc>
      </w:tr>
      <w:tr w:rsidR="00CC081D" w:rsidRPr="009B7C1C" w14:paraId="2EA647E4" w14:textId="77777777" w:rsidTr="00A34961">
        <w:tblPrEx>
          <w:tblCellMar>
            <w:top w:w="0" w:type="dxa"/>
            <w:bottom w:w="0" w:type="dxa"/>
          </w:tblCellMar>
        </w:tblPrEx>
        <w:tc>
          <w:tcPr>
            <w:tcW w:w="800" w:type="dxa"/>
            <w:shd w:val="solid" w:color="FFFFFF" w:fill="auto"/>
          </w:tcPr>
          <w:p w14:paraId="77488B16" w14:textId="77777777" w:rsidR="00CC081D" w:rsidRPr="009B7C1C" w:rsidRDefault="00CC081D" w:rsidP="00A34961">
            <w:pPr>
              <w:pStyle w:val="TAC"/>
              <w:rPr>
                <w:sz w:val="16"/>
                <w:szCs w:val="16"/>
              </w:rPr>
            </w:pPr>
            <w:r w:rsidRPr="009B7C1C">
              <w:rPr>
                <w:sz w:val="16"/>
                <w:szCs w:val="16"/>
              </w:rPr>
              <w:t>2016-05</w:t>
            </w:r>
          </w:p>
        </w:tc>
        <w:tc>
          <w:tcPr>
            <w:tcW w:w="800" w:type="dxa"/>
            <w:shd w:val="solid" w:color="FFFFFF" w:fill="auto"/>
          </w:tcPr>
          <w:p w14:paraId="350CBC5C" w14:textId="77777777" w:rsidR="00CC081D" w:rsidRPr="009B7C1C" w:rsidRDefault="00CC081D" w:rsidP="00A34961">
            <w:pPr>
              <w:pStyle w:val="TAC"/>
              <w:rPr>
                <w:sz w:val="16"/>
                <w:szCs w:val="16"/>
              </w:rPr>
            </w:pPr>
            <w:r w:rsidRPr="009B7C1C">
              <w:rPr>
                <w:sz w:val="16"/>
                <w:szCs w:val="16"/>
              </w:rPr>
              <w:t>SA3#83</w:t>
            </w:r>
          </w:p>
        </w:tc>
        <w:tc>
          <w:tcPr>
            <w:tcW w:w="1094" w:type="dxa"/>
            <w:shd w:val="solid" w:color="FFFFFF" w:fill="auto"/>
          </w:tcPr>
          <w:p w14:paraId="44A2E884" w14:textId="77777777" w:rsidR="00CC081D" w:rsidRPr="009B7C1C" w:rsidRDefault="00CC081D" w:rsidP="00A34961">
            <w:pPr>
              <w:pStyle w:val="TAC"/>
              <w:rPr>
                <w:sz w:val="16"/>
                <w:szCs w:val="16"/>
              </w:rPr>
            </w:pPr>
          </w:p>
        </w:tc>
        <w:tc>
          <w:tcPr>
            <w:tcW w:w="425" w:type="dxa"/>
            <w:shd w:val="solid" w:color="FFFFFF" w:fill="auto"/>
          </w:tcPr>
          <w:p w14:paraId="38BEFAA7" w14:textId="77777777" w:rsidR="00CC081D" w:rsidRPr="009B7C1C" w:rsidRDefault="00CC081D" w:rsidP="00A34961">
            <w:pPr>
              <w:pStyle w:val="TAL"/>
              <w:jc w:val="center"/>
              <w:rPr>
                <w:sz w:val="16"/>
                <w:szCs w:val="16"/>
              </w:rPr>
            </w:pPr>
            <w:r w:rsidRPr="009B7C1C">
              <w:rPr>
                <w:sz w:val="16"/>
                <w:szCs w:val="16"/>
              </w:rPr>
              <w:t>-</w:t>
            </w:r>
          </w:p>
        </w:tc>
        <w:tc>
          <w:tcPr>
            <w:tcW w:w="425" w:type="dxa"/>
            <w:shd w:val="solid" w:color="FFFFFF" w:fill="auto"/>
          </w:tcPr>
          <w:p w14:paraId="11A2A553" w14:textId="77777777" w:rsidR="00CC081D" w:rsidRPr="009B7C1C" w:rsidRDefault="00CC081D" w:rsidP="00A34961">
            <w:pPr>
              <w:pStyle w:val="TAR"/>
              <w:jc w:val="center"/>
              <w:rPr>
                <w:sz w:val="16"/>
                <w:szCs w:val="16"/>
              </w:rPr>
            </w:pPr>
            <w:r w:rsidRPr="009B7C1C">
              <w:rPr>
                <w:sz w:val="16"/>
                <w:szCs w:val="16"/>
              </w:rPr>
              <w:t>-</w:t>
            </w:r>
          </w:p>
        </w:tc>
        <w:tc>
          <w:tcPr>
            <w:tcW w:w="425" w:type="dxa"/>
            <w:shd w:val="solid" w:color="FFFFFF" w:fill="auto"/>
          </w:tcPr>
          <w:p w14:paraId="27AD0DA9" w14:textId="77777777" w:rsidR="00CC081D" w:rsidRPr="009B7C1C" w:rsidRDefault="00CC081D" w:rsidP="00A34961">
            <w:pPr>
              <w:pStyle w:val="TAC"/>
              <w:rPr>
                <w:sz w:val="16"/>
                <w:szCs w:val="16"/>
              </w:rPr>
            </w:pPr>
            <w:r w:rsidRPr="009B7C1C">
              <w:rPr>
                <w:sz w:val="16"/>
                <w:szCs w:val="16"/>
              </w:rPr>
              <w:t>-</w:t>
            </w:r>
          </w:p>
        </w:tc>
        <w:tc>
          <w:tcPr>
            <w:tcW w:w="4962" w:type="dxa"/>
            <w:shd w:val="solid" w:color="FFFFFF" w:fill="auto"/>
          </w:tcPr>
          <w:p w14:paraId="34F1E230" w14:textId="77777777" w:rsidR="00CC081D" w:rsidRPr="009B7C1C" w:rsidRDefault="00CC081D" w:rsidP="00A34961">
            <w:pPr>
              <w:pStyle w:val="TAL"/>
              <w:rPr>
                <w:sz w:val="16"/>
                <w:szCs w:val="16"/>
              </w:rPr>
            </w:pPr>
            <w:r w:rsidRPr="009B7C1C">
              <w:rPr>
                <w:sz w:val="16"/>
                <w:szCs w:val="16"/>
              </w:rPr>
              <w:t>Algorithm redacted</w:t>
            </w:r>
          </w:p>
        </w:tc>
        <w:tc>
          <w:tcPr>
            <w:tcW w:w="708" w:type="dxa"/>
            <w:shd w:val="solid" w:color="FFFFFF" w:fill="auto"/>
          </w:tcPr>
          <w:p w14:paraId="3E7F2474" w14:textId="77777777" w:rsidR="00CC081D" w:rsidRPr="009B7C1C" w:rsidRDefault="00CC081D" w:rsidP="00A34961">
            <w:pPr>
              <w:pStyle w:val="TAC"/>
              <w:rPr>
                <w:sz w:val="16"/>
                <w:szCs w:val="16"/>
              </w:rPr>
            </w:pPr>
            <w:r w:rsidRPr="009B7C1C">
              <w:rPr>
                <w:sz w:val="16"/>
                <w:szCs w:val="16"/>
              </w:rPr>
              <w:t>0.2.2</w:t>
            </w:r>
          </w:p>
        </w:tc>
      </w:tr>
      <w:tr w:rsidR="00D94376" w:rsidRPr="009B7C1C" w14:paraId="69C2DE34" w14:textId="77777777" w:rsidTr="00C72833">
        <w:tblPrEx>
          <w:tblCellMar>
            <w:top w:w="0" w:type="dxa"/>
            <w:bottom w:w="0" w:type="dxa"/>
          </w:tblCellMar>
        </w:tblPrEx>
        <w:tc>
          <w:tcPr>
            <w:tcW w:w="800" w:type="dxa"/>
            <w:shd w:val="solid" w:color="FFFFFF" w:fill="auto"/>
          </w:tcPr>
          <w:p w14:paraId="3C20AFD3" w14:textId="77777777" w:rsidR="00D94376" w:rsidRPr="009B7C1C" w:rsidRDefault="00D94376" w:rsidP="003C67CE">
            <w:pPr>
              <w:pStyle w:val="TAC"/>
              <w:rPr>
                <w:sz w:val="16"/>
                <w:szCs w:val="16"/>
              </w:rPr>
            </w:pPr>
            <w:r w:rsidRPr="009B7C1C">
              <w:rPr>
                <w:sz w:val="16"/>
                <w:szCs w:val="16"/>
              </w:rPr>
              <w:t>2016-04</w:t>
            </w:r>
          </w:p>
        </w:tc>
        <w:tc>
          <w:tcPr>
            <w:tcW w:w="800" w:type="dxa"/>
            <w:shd w:val="solid" w:color="FFFFFF" w:fill="auto"/>
          </w:tcPr>
          <w:p w14:paraId="4D05FBC2" w14:textId="77777777" w:rsidR="00D94376" w:rsidRPr="009B7C1C" w:rsidRDefault="00D94376" w:rsidP="003C67CE">
            <w:pPr>
              <w:pStyle w:val="TAC"/>
              <w:rPr>
                <w:sz w:val="16"/>
                <w:szCs w:val="16"/>
              </w:rPr>
            </w:pPr>
            <w:r w:rsidRPr="009B7C1C">
              <w:rPr>
                <w:sz w:val="16"/>
                <w:szCs w:val="16"/>
              </w:rPr>
              <w:t>SA3#85</w:t>
            </w:r>
          </w:p>
        </w:tc>
        <w:tc>
          <w:tcPr>
            <w:tcW w:w="1094" w:type="dxa"/>
            <w:shd w:val="solid" w:color="FFFFFF" w:fill="auto"/>
          </w:tcPr>
          <w:p w14:paraId="79980D9A" w14:textId="77777777" w:rsidR="00D94376" w:rsidRPr="009B7C1C" w:rsidRDefault="00D94376" w:rsidP="003C67CE">
            <w:pPr>
              <w:pStyle w:val="TAC"/>
              <w:rPr>
                <w:sz w:val="16"/>
                <w:szCs w:val="16"/>
              </w:rPr>
            </w:pPr>
          </w:p>
        </w:tc>
        <w:tc>
          <w:tcPr>
            <w:tcW w:w="425" w:type="dxa"/>
            <w:shd w:val="solid" w:color="FFFFFF" w:fill="auto"/>
          </w:tcPr>
          <w:p w14:paraId="594EBBC3" w14:textId="77777777" w:rsidR="00D94376" w:rsidRPr="009B7C1C" w:rsidRDefault="00D94376" w:rsidP="003C67CE">
            <w:pPr>
              <w:pStyle w:val="TAL"/>
              <w:jc w:val="center"/>
              <w:rPr>
                <w:sz w:val="16"/>
                <w:szCs w:val="16"/>
              </w:rPr>
            </w:pPr>
            <w:r w:rsidRPr="009B7C1C">
              <w:rPr>
                <w:sz w:val="16"/>
                <w:szCs w:val="16"/>
              </w:rPr>
              <w:t>-</w:t>
            </w:r>
          </w:p>
        </w:tc>
        <w:tc>
          <w:tcPr>
            <w:tcW w:w="425" w:type="dxa"/>
            <w:shd w:val="solid" w:color="FFFFFF" w:fill="auto"/>
          </w:tcPr>
          <w:p w14:paraId="3C861A8E" w14:textId="77777777" w:rsidR="00D94376" w:rsidRPr="009B7C1C" w:rsidRDefault="00D94376" w:rsidP="003C67CE">
            <w:pPr>
              <w:pStyle w:val="TAR"/>
              <w:jc w:val="center"/>
              <w:rPr>
                <w:sz w:val="16"/>
                <w:szCs w:val="16"/>
              </w:rPr>
            </w:pPr>
            <w:r w:rsidRPr="009B7C1C">
              <w:rPr>
                <w:sz w:val="16"/>
                <w:szCs w:val="16"/>
              </w:rPr>
              <w:t>-</w:t>
            </w:r>
          </w:p>
        </w:tc>
        <w:tc>
          <w:tcPr>
            <w:tcW w:w="425" w:type="dxa"/>
            <w:shd w:val="solid" w:color="FFFFFF" w:fill="auto"/>
          </w:tcPr>
          <w:p w14:paraId="7FB596F1" w14:textId="77777777" w:rsidR="00D94376" w:rsidRPr="009B7C1C" w:rsidRDefault="00D94376" w:rsidP="003C67CE">
            <w:pPr>
              <w:pStyle w:val="TAC"/>
              <w:rPr>
                <w:sz w:val="16"/>
                <w:szCs w:val="16"/>
              </w:rPr>
            </w:pPr>
            <w:r w:rsidRPr="009B7C1C">
              <w:rPr>
                <w:sz w:val="16"/>
                <w:szCs w:val="16"/>
              </w:rPr>
              <w:t>-</w:t>
            </w:r>
          </w:p>
        </w:tc>
        <w:tc>
          <w:tcPr>
            <w:tcW w:w="4962" w:type="dxa"/>
            <w:shd w:val="solid" w:color="FFFFFF" w:fill="auto"/>
          </w:tcPr>
          <w:p w14:paraId="746CA830" w14:textId="77777777" w:rsidR="00D94376" w:rsidRPr="009B7C1C" w:rsidRDefault="008E7C0A" w:rsidP="003C67CE">
            <w:pPr>
              <w:pStyle w:val="TAL"/>
              <w:rPr>
                <w:sz w:val="16"/>
                <w:szCs w:val="16"/>
              </w:rPr>
            </w:pPr>
            <w:r w:rsidRPr="009B7C1C">
              <w:rPr>
                <w:sz w:val="16"/>
                <w:szCs w:val="16"/>
              </w:rPr>
              <w:t xml:space="preserve">Full Specification </w:t>
            </w:r>
            <w:r w:rsidR="00D94376" w:rsidRPr="009B7C1C">
              <w:rPr>
                <w:sz w:val="16"/>
                <w:szCs w:val="16"/>
              </w:rPr>
              <w:t>with Example Code</w:t>
            </w:r>
          </w:p>
        </w:tc>
        <w:tc>
          <w:tcPr>
            <w:tcW w:w="708" w:type="dxa"/>
            <w:shd w:val="solid" w:color="FFFFFF" w:fill="auto"/>
          </w:tcPr>
          <w:p w14:paraId="077D3765" w14:textId="77777777" w:rsidR="00D94376" w:rsidRPr="009B7C1C" w:rsidRDefault="00D94376" w:rsidP="003C67CE">
            <w:pPr>
              <w:pStyle w:val="TAC"/>
              <w:rPr>
                <w:sz w:val="16"/>
                <w:szCs w:val="16"/>
              </w:rPr>
            </w:pPr>
            <w:r w:rsidRPr="009B7C1C">
              <w:rPr>
                <w:sz w:val="16"/>
                <w:szCs w:val="16"/>
              </w:rPr>
              <w:t>0.3.0</w:t>
            </w:r>
          </w:p>
        </w:tc>
      </w:tr>
      <w:tr w:rsidR="00CC081D" w:rsidRPr="009B7C1C" w14:paraId="4902B98C" w14:textId="77777777" w:rsidTr="00CC081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D359CA" w14:textId="77777777" w:rsidR="00CC081D" w:rsidRPr="009B7C1C" w:rsidRDefault="00CC081D" w:rsidP="00A34961">
            <w:pPr>
              <w:pStyle w:val="TAC"/>
              <w:rPr>
                <w:sz w:val="16"/>
                <w:szCs w:val="16"/>
              </w:rPr>
            </w:pPr>
            <w:r w:rsidRPr="009B7C1C">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87F9D" w14:textId="77777777" w:rsidR="00CC081D" w:rsidRPr="009B7C1C" w:rsidRDefault="00CC081D" w:rsidP="00A34961">
            <w:pPr>
              <w:pStyle w:val="TAC"/>
              <w:rPr>
                <w:sz w:val="16"/>
                <w:szCs w:val="16"/>
              </w:rPr>
            </w:pPr>
            <w:r w:rsidRPr="009B7C1C">
              <w:rPr>
                <w:sz w:val="16"/>
                <w:szCs w:val="16"/>
              </w:rPr>
              <w:t>SA#72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46CCC" w14:textId="77777777" w:rsidR="00CC081D" w:rsidRPr="009B7C1C" w:rsidRDefault="00CC081D" w:rsidP="00A34961">
            <w:pPr>
              <w:pStyle w:val="TAC"/>
              <w:rPr>
                <w:sz w:val="16"/>
                <w:szCs w:val="16"/>
              </w:rPr>
            </w:pPr>
            <w:r w:rsidRPr="009B7C1C">
              <w:rPr>
                <w:sz w:val="16"/>
                <w:szCs w:val="16"/>
              </w:rPr>
              <w:t>SP-160377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EA1E2" w14:textId="77777777" w:rsidR="00CC081D" w:rsidRPr="009B7C1C" w:rsidRDefault="00CC081D" w:rsidP="00A34961">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116D" w14:textId="77777777" w:rsidR="00CC081D" w:rsidRPr="009B7C1C" w:rsidRDefault="00CC081D" w:rsidP="00A3496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5085" w14:textId="77777777" w:rsidR="00CC081D" w:rsidRPr="009B7C1C" w:rsidRDefault="00CC081D" w:rsidP="00A3496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FFAED" w14:textId="77777777" w:rsidR="00CC081D" w:rsidRPr="009B7C1C" w:rsidRDefault="00CC081D" w:rsidP="00A34961">
            <w:pPr>
              <w:pStyle w:val="TAL"/>
              <w:rPr>
                <w:sz w:val="16"/>
                <w:szCs w:val="16"/>
              </w:rPr>
            </w:pPr>
            <w:r w:rsidRPr="009B7C1C">
              <w:rPr>
                <w:sz w:val="16"/>
                <w:szCs w:val="16"/>
              </w:rPr>
              <w:t>EditHelp editorial fix and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A0C33" w14:textId="77777777" w:rsidR="00CC081D" w:rsidRPr="009B7C1C" w:rsidRDefault="00CC081D" w:rsidP="00A34961">
            <w:pPr>
              <w:pStyle w:val="TAC"/>
              <w:rPr>
                <w:sz w:val="16"/>
                <w:szCs w:val="16"/>
              </w:rPr>
            </w:pPr>
            <w:r w:rsidRPr="009B7C1C">
              <w:rPr>
                <w:sz w:val="16"/>
                <w:szCs w:val="16"/>
              </w:rPr>
              <w:t>1.0.0</w:t>
            </w:r>
          </w:p>
        </w:tc>
      </w:tr>
      <w:tr w:rsidR="00CC081D" w:rsidRPr="009B7C1C" w14:paraId="30EB563D" w14:textId="77777777" w:rsidTr="00CC081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951278" w14:textId="77777777" w:rsidR="00CC081D" w:rsidRPr="009B7C1C" w:rsidRDefault="00CC081D" w:rsidP="00A34961">
            <w:pPr>
              <w:pStyle w:val="TAC"/>
              <w:rPr>
                <w:sz w:val="16"/>
                <w:szCs w:val="16"/>
              </w:rPr>
            </w:pPr>
            <w:r w:rsidRPr="009B7C1C">
              <w:rPr>
                <w:sz w:val="16"/>
                <w:szCs w:val="16"/>
              </w:rPr>
              <w:t>2016-11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3A91" w14:textId="77777777" w:rsidR="00CC081D" w:rsidRPr="009B7C1C" w:rsidRDefault="00CC081D" w:rsidP="00A34961">
            <w:pPr>
              <w:pStyle w:val="TAC"/>
              <w:rPr>
                <w:sz w:val="16"/>
                <w:szCs w:val="16"/>
              </w:rPr>
            </w:pPr>
            <w:r w:rsidRPr="009B7C1C">
              <w:rPr>
                <w:sz w:val="16"/>
                <w:szCs w:val="16"/>
              </w:rPr>
              <w:t>SA3#85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DB6A0" w14:textId="77777777" w:rsidR="00CC081D" w:rsidRPr="009B7C1C" w:rsidRDefault="00CC081D" w:rsidP="00A349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EBD2" w14:textId="77777777" w:rsidR="00CC081D" w:rsidRPr="009B7C1C" w:rsidRDefault="00CC081D" w:rsidP="00A34961">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AD01" w14:textId="77777777" w:rsidR="00CC081D" w:rsidRPr="009B7C1C" w:rsidRDefault="00CC081D" w:rsidP="00A3496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BF7C5" w14:textId="77777777" w:rsidR="00CC081D" w:rsidRPr="009B7C1C" w:rsidRDefault="00CC081D" w:rsidP="00A3496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D3CE0" w14:textId="77777777" w:rsidR="00CC081D" w:rsidRPr="009B7C1C" w:rsidRDefault="00CC081D" w:rsidP="00A34961">
            <w:pPr>
              <w:pStyle w:val="TAL"/>
              <w:rPr>
                <w:sz w:val="16"/>
                <w:szCs w:val="16"/>
              </w:rPr>
            </w:pPr>
            <w:r w:rsidRPr="009B7C1C">
              <w:rPr>
                <w:sz w:val="16"/>
                <w:szCs w:val="16"/>
              </w:rPr>
              <w:t>Sent for Approval with only version cha</w:t>
            </w:r>
            <w:r w:rsidR="009B7C1C">
              <w:rPr>
                <w:sz w:val="16"/>
                <w:szCs w:val="16"/>
              </w:rPr>
              <w:t>n</w:t>
            </w:r>
            <w:r w:rsidRPr="009B7C1C">
              <w:rPr>
                <w:sz w:val="16"/>
                <w:szCs w:val="16"/>
              </w:rPr>
              <w:t>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51DF6" w14:textId="77777777" w:rsidR="00CC081D" w:rsidRPr="009B7C1C" w:rsidRDefault="00CC081D" w:rsidP="00A34961">
            <w:pPr>
              <w:pStyle w:val="TAC"/>
              <w:rPr>
                <w:sz w:val="16"/>
                <w:szCs w:val="16"/>
              </w:rPr>
            </w:pPr>
            <w:r w:rsidRPr="009B7C1C">
              <w:rPr>
                <w:sz w:val="16"/>
                <w:szCs w:val="16"/>
              </w:rPr>
              <w:t>1.1.0</w:t>
            </w:r>
          </w:p>
        </w:tc>
      </w:tr>
      <w:tr w:rsidR="00CC081D" w:rsidRPr="009B7C1C" w14:paraId="1ABE90D0" w14:textId="77777777" w:rsidTr="00CC081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581CE7" w14:textId="77777777" w:rsidR="00CC081D" w:rsidRPr="009B7C1C" w:rsidRDefault="00CC081D" w:rsidP="00A34961">
            <w:pPr>
              <w:pStyle w:val="TAC"/>
              <w:rPr>
                <w:sz w:val="16"/>
                <w:szCs w:val="16"/>
              </w:rPr>
            </w:pPr>
            <w:r w:rsidRPr="009B7C1C">
              <w:rPr>
                <w:sz w:val="16"/>
                <w:szCs w:val="16"/>
              </w:rPr>
              <w:t>2016-11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9B359" w14:textId="77777777" w:rsidR="00CC081D" w:rsidRPr="009B7C1C" w:rsidRDefault="00CC081D" w:rsidP="00A34961">
            <w:pPr>
              <w:pStyle w:val="TAC"/>
              <w:rPr>
                <w:sz w:val="16"/>
                <w:szCs w:val="16"/>
              </w:rPr>
            </w:pPr>
            <w:r w:rsidRPr="009B7C1C">
              <w:rPr>
                <w:sz w:val="16"/>
                <w:szCs w:val="16"/>
              </w:rPr>
              <w:t>SA3#85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20040" w14:textId="77777777" w:rsidR="00CC081D" w:rsidRPr="009B7C1C" w:rsidRDefault="00CC081D" w:rsidP="00A349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06374" w14:textId="77777777" w:rsidR="00CC081D" w:rsidRPr="009B7C1C" w:rsidRDefault="00CC081D" w:rsidP="00A34961">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43F92" w14:textId="77777777" w:rsidR="00CC081D" w:rsidRPr="009B7C1C" w:rsidRDefault="00CC081D" w:rsidP="00A3496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78335" w14:textId="77777777" w:rsidR="00CC081D" w:rsidRPr="009B7C1C" w:rsidRDefault="00CC081D" w:rsidP="00A3496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14074" w14:textId="77777777" w:rsidR="00CC081D" w:rsidRPr="009B7C1C" w:rsidRDefault="00CC081D" w:rsidP="00A34961">
            <w:pPr>
              <w:pStyle w:val="TAL"/>
              <w:rPr>
                <w:sz w:val="16"/>
                <w:szCs w:val="16"/>
              </w:rPr>
            </w:pPr>
            <w:r w:rsidRPr="009B7C1C">
              <w:rPr>
                <w:sz w:val="16"/>
                <w:szCs w:val="16"/>
              </w:rPr>
              <w:t>Changed editors note to reflect availability of the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5E75" w14:textId="77777777" w:rsidR="00CC081D" w:rsidRPr="009B7C1C" w:rsidRDefault="00CC081D" w:rsidP="00A34961">
            <w:pPr>
              <w:pStyle w:val="TAC"/>
              <w:rPr>
                <w:sz w:val="16"/>
                <w:szCs w:val="16"/>
              </w:rPr>
            </w:pPr>
            <w:r w:rsidRPr="009B7C1C">
              <w:rPr>
                <w:sz w:val="16"/>
                <w:szCs w:val="16"/>
              </w:rPr>
              <w:t>1.1.1</w:t>
            </w:r>
          </w:p>
        </w:tc>
      </w:tr>
      <w:tr w:rsidR="00D32459" w:rsidRPr="009B7C1C" w14:paraId="030A79F8" w14:textId="77777777" w:rsidTr="00FF5134">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BC648E4" w14:textId="77777777" w:rsidR="00D32459" w:rsidRPr="009B7C1C" w:rsidRDefault="00D32459" w:rsidP="00D90AED">
            <w:pPr>
              <w:pStyle w:val="TAC"/>
              <w:rPr>
                <w:sz w:val="16"/>
                <w:szCs w:val="16"/>
              </w:rPr>
            </w:pPr>
            <w:r w:rsidRPr="009B7C1C">
              <w:rPr>
                <w:sz w:val="16"/>
                <w:szCs w:val="16"/>
              </w:rPr>
              <w:t>201</w:t>
            </w:r>
            <w:r>
              <w:rPr>
                <w:sz w:val="16"/>
                <w:szCs w:val="16"/>
              </w:rPr>
              <w:t>6</w:t>
            </w:r>
            <w:r w:rsidRPr="009B7C1C">
              <w:rPr>
                <w:sz w:val="16"/>
                <w:szCs w:val="16"/>
              </w:rPr>
              <w:t>-1</w:t>
            </w:r>
            <w:r>
              <w:rPr>
                <w:sz w:val="16"/>
                <w:szCs w:val="16"/>
              </w:rPr>
              <w:t>1</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0E717B0" w14:textId="77777777" w:rsidR="00D32459" w:rsidRPr="009B7C1C" w:rsidRDefault="00D32459" w:rsidP="00856D1E">
            <w:pPr>
              <w:pStyle w:val="TAC"/>
              <w:rPr>
                <w:sz w:val="16"/>
                <w:szCs w:val="16"/>
              </w:rPr>
            </w:pPr>
            <w:r>
              <w:rPr>
                <w:sz w:val="16"/>
                <w:szCs w:val="16"/>
              </w:rPr>
              <w:t>SA#74</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5C849201" w14:textId="77777777" w:rsidR="00D32459" w:rsidRPr="009B7C1C" w:rsidRDefault="00D32459" w:rsidP="00A34961">
            <w:pPr>
              <w:pStyle w:val="TAC"/>
              <w:rPr>
                <w:sz w:val="16"/>
                <w:szCs w:val="16"/>
              </w:rPr>
            </w:pPr>
            <w:r w:rsidRPr="009B7C1C">
              <w:rPr>
                <w:sz w:val="16"/>
                <w:szCs w:val="16"/>
              </w:rPr>
              <w:t>SP-160791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4E20CBF" w14:textId="77777777" w:rsidR="00D32459" w:rsidRPr="009B7C1C" w:rsidRDefault="00D32459" w:rsidP="00A34961">
            <w:pPr>
              <w:pStyle w:val="TAL"/>
              <w:jc w:val="cente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F0FFA2A" w14:textId="77777777" w:rsidR="00D32459" w:rsidRPr="009B7C1C" w:rsidRDefault="00D32459" w:rsidP="00A34961">
            <w:pPr>
              <w:pStyle w:val="TAR"/>
              <w:jc w:val="cente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2FD03FC" w14:textId="77777777" w:rsidR="00D32459" w:rsidRPr="009B7C1C" w:rsidRDefault="00D32459" w:rsidP="00A34961">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2F8EB583" w14:textId="77777777" w:rsidR="00D32459" w:rsidRPr="009B7C1C" w:rsidRDefault="00D32459" w:rsidP="00A34961">
            <w:pPr>
              <w:pStyle w:val="TAL"/>
              <w:rPr>
                <w:sz w:val="16"/>
                <w:szCs w:val="16"/>
              </w:rPr>
            </w:pPr>
            <w:r w:rsidRPr="009B7C1C">
              <w:rPr>
                <w:sz w:val="16"/>
                <w:szCs w:val="16"/>
              </w:rPr>
              <w:t>MCC clean up, redacted version for TSG SA approval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0D629B3" w14:textId="77777777" w:rsidR="00D32459" w:rsidRPr="009B7C1C" w:rsidRDefault="00D32459" w:rsidP="00A34961">
            <w:pPr>
              <w:pStyle w:val="TAC"/>
              <w:rPr>
                <w:sz w:val="16"/>
                <w:szCs w:val="16"/>
              </w:rPr>
            </w:pPr>
            <w:r w:rsidRPr="009B7C1C">
              <w:rPr>
                <w:sz w:val="16"/>
                <w:szCs w:val="16"/>
              </w:rPr>
              <w:t>2.0.0</w:t>
            </w:r>
          </w:p>
        </w:tc>
      </w:tr>
      <w:tr w:rsidR="00D90AED" w:rsidRPr="009B7C1C" w14:paraId="63326BBA" w14:textId="77777777" w:rsidTr="00FF688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3F5CC93" w14:textId="77777777" w:rsidR="00D90AED" w:rsidRPr="009B7C1C" w:rsidRDefault="00D90AED" w:rsidP="00A34961">
            <w:pPr>
              <w:pStyle w:val="TAC"/>
              <w:rPr>
                <w:sz w:val="16"/>
                <w:szCs w:val="16"/>
              </w:rPr>
            </w:pPr>
            <w:r>
              <w:rPr>
                <w:sz w:val="16"/>
                <w:szCs w:val="16"/>
              </w:rPr>
              <w:t>2016-12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B6070F" w14:textId="77777777" w:rsidR="00D90AED" w:rsidRPr="009B7C1C" w:rsidRDefault="00D90AED" w:rsidP="00A34961">
            <w:pPr>
              <w:pStyle w:val="TAC"/>
              <w:rPr>
                <w:sz w:val="16"/>
                <w:szCs w:val="16"/>
              </w:rPr>
            </w:pPr>
            <w:r>
              <w:rPr>
                <w:sz w:val="16"/>
                <w:szCs w:val="16"/>
              </w:rPr>
              <w:t>SA#74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D39AB42" w14:textId="77777777" w:rsidR="00D90AED" w:rsidRPr="009B7C1C" w:rsidRDefault="00D90AED" w:rsidP="00A34961">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6BD088" w14:textId="77777777" w:rsidR="00D90AED" w:rsidRPr="009B7C1C" w:rsidRDefault="00D90AED" w:rsidP="00A34961">
            <w:pPr>
              <w:pStyle w:val="TAL"/>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2BA4CE" w14:textId="77777777" w:rsidR="00D90AED" w:rsidRPr="009B7C1C" w:rsidRDefault="00D90AED" w:rsidP="00A34961">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5E63E7" w14:textId="77777777" w:rsidR="00D90AED" w:rsidRPr="009B7C1C" w:rsidRDefault="00D90AED" w:rsidP="00A34961">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42B7281" w14:textId="77777777" w:rsidR="00D90AED" w:rsidRPr="009B7C1C" w:rsidRDefault="00D90AED" w:rsidP="00A34961">
            <w:pPr>
              <w:pStyle w:val="TAL"/>
              <w:rPr>
                <w:sz w:val="16"/>
                <w:szCs w:val="16"/>
              </w:rPr>
            </w:pPr>
            <w:r>
              <w:rPr>
                <w:sz w:val="16"/>
                <w:szCs w:val="16"/>
              </w:rPr>
              <w:t>Approved by TSG SA</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D493AE" w14:textId="77777777" w:rsidR="00D90AED" w:rsidRPr="009B7C1C" w:rsidRDefault="00D90AED" w:rsidP="00A34961">
            <w:pPr>
              <w:pStyle w:val="TAC"/>
              <w:rPr>
                <w:sz w:val="16"/>
                <w:szCs w:val="16"/>
              </w:rPr>
            </w:pPr>
            <w:r>
              <w:rPr>
                <w:sz w:val="16"/>
                <w:szCs w:val="16"/>
              </w:rPr>
              <w:t>13.0.0</w:t>
            </w:r>
          </w:p>
        </w:tc>
      </w:tr>
      <w:tr w:rsidR="00FF5134" w:rsidRPr="009B7C1C" w14:paraId="3C7EE725" w14:textId="77777777" w:rsidTr="00FF688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05B9F88" w14:textId="77777777" w:rsidR="00FF5134" w:rsidRDefault="00FF5134" w:rsidP="00A34961">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03D987" w14:textId="77777777" w:rsidR="00FF5134" w:rsidRDefault="00FF5134" w:rsidP="00A34961">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CBD07EF" w14:textId="77777777" w:rsidR="00FF5134" w:rsidRPr="009B7C1C" w:rsidRDefault="00FF5134" w:rsidP="00A3496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E600EA" w14:textId="77777777" w:rsidR="00FF5134" w:rsidRPr="009B7C1C" w:rsidRDefault="00FF5134" w:rsidP="00A34961">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BDE779" w14:textId="77777777" w:rsidR="00FF5134" w:rsidRPr="009B7C1C" w:rsidRDefault="00FF5134" w:rsidP="00A3496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5FE53" w14:textId="77777777" w:rsidR="00FF5134" w:rsidRPr="009B7C1C" w:rsidRDefault="00FF5134" w:rsidP="00A34961">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DA893F" w14:textId="77777777" w:rsidR="00FF5134" w:rsidRDefault="00FF5134" w:rsidP="00A34961">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D02096" w14:textId="77777777" w:rsidR="00FF5134" w:rsidRPr="00FF5134" w:rsidRDefault="00FF5134" w:rsidP="00A34961">
            <w:pPr>
              <w:pStyle w:val="TAC"/>
              <w:rPr>
                <w:b/>
                <w:sz w:val="16"/>
                <w:szCs w:val="16"/>
              </w:rPr>
            </w:pPr>
            <w:r w:rsidRPr="00FF5134">
              <w:rPr>
                <w:b/>
                <w:sz w:val="16"/>
                <w:szCs w:val="16"/>
              </w:rPr>
              <w:t>14.0.0</w:t>
            </w:r>
          </w:p>
        </w:tc>
      </w:tr>
      <w:tr w:rsidR="00FF688C" w:rsidRPr="009B7C1C" w14:paraId="198D46AA" w14:textId="77777777" w:rsidTr="00D34E2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B76494F" w14:textId="77777777" w:rsidR="00FF688C" w:rsidRDefault="00FF688C" w:rsidP="00A3496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3E757DB" w14:textId="77777777" w:rsidR="00FF688C" w:rsidRDefault="00FF688C" w:rsidP="00A3496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D2245A6" w14:textId="77777777" w:rsidR="00FF688C" w:rsidRDefault="00FF688C" w:rsidP="00A3496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D6CA05" w14:textId="77777777" w:rsidR="00FF688C" w:rsidRDefault="00FF688C" w:rsidP="00A34961">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10FE0D" w14:textId="77777777" w:rsidR="00FF688C" w:rsidRDefault="00FF688C" w:rsidP="00A3496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EF2990" w14:textId="77777777" w:rsidR="00FF688C" w:rsidRPr="009B7C1C" w:rsidRDefault="00FF688C" w:rsidP="00A34961">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11A6848" w14:textId="77777777" w:rsidR="00FF688C" w:rsidRDefault="00FF688C" w:rsidP="00A34961">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D1F6C5E" w14:textId="77777777" w:rsidR="00FF688C" w:rsidRPr="00FF688C" w:rsidRDefault="00FF688C" w:rsidP="00A34961">
            <w:pPr>
              <w:pStyle w:val="TAC"/>
              <w:rPr>
                <w:b/>
                <w:sz w:val="16"/>
                <w:szCs w:val="16"/>
              </w:rPr>
            </w:pPr>
            <w:r w:rsidRPr="00FF688C">
              <w:rPr>
                <w:b/>
                <w:sz w:val="16"/>
                <w:szCs w:val="16"/>
              </w:rPr>
              <w:t>15.0.0</w:t>
            </w:r>
          </w:p>
        </w:tc>
      </w:tr>
      <w:tr w:rsidR="00DE5407" w:rsidRPr="009B7C1C" w14:paraId="11E7B8A1" w14:textId="77777777" w:rsidTr="00A46DF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BDCAC8A" w14:textId="77777777" w:rsidR="00DE5407" w:rsidRDefault="00DE5407" w:rsidP="00A3496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D42098" w14:textId="77777777" w:rsidR="00DE5407" w:rsidRDefault="00DE5407" w:rsidP="00A34961">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F347BA" w14:textId="77777777" w:rsidR="00DE5407" w:rsidRDefault="00DE5407" w:rsidP="00A34961">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13829D" w14:textId="77777777" w:rsidR="00DE5407" w:rsidRDefault="00DE5407" w:rsidP="00A34961">
            <w:pPr>
              <w:pStyle w:val="TAL"/>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8684ED" w14:textId="77777777" w:rsidR="00DE5407" w:rsidRDefault="00DE5407" w:rsidP="00A34961">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A61AF0" w14:textId="77777777" w:rsidR="00DE5407" w:rsidRDefault="00DE5407" w:rsidP="00A34961">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6454C9" w14:textId="77777777" w:rsidR="00DE5407" w:rsidRDefault="00DE5407" w:rsidP="00DE5407">
            <w:pPr>
              <w:pStyle w:val="TAL"/>
              <w:rPr>
                <w:sz w:val="16"/>
                <w:szCs w:val="16"/>
              </w:rPr>
            </w:pPr>
            <w:r>
              <w:rPr>
                <w:sz w:val="16"/>
                <w:szCs w:val="16"/>
              </w:rPr>
              <w:t>Change to GSM logo</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158DA4" w14:textId="77777777" w:rsidR="00DE5407" w:rsidRPr="00FF688C" w:rsidRDefault="00DE5407" w:rsidP="00A34961">
            <w:pPr>
              <w:pStyle w:val="TAC"/>
              <w:rPr>
                <w:b/>
                <w:sz w:val="16"/>
                <w:szCs w:val="16"/>
              </w:rPr>
            </w:pPr>
            <w:r>
              <w:rPr>
                <w:b/>
                <w:sz w:val="16"/>
                <w:szCs w:val="16"/>
              </w:rPr>
              <w:t>15.0.1</w:t>
            </w:r>
          </w:p>
        </w:tc>
      </w:tr>
      <w:tr w:rsidR="00D34E27" w:rsidRPr="009B7C1C" w14:paraId="405DFEBA" w14:textId="77777777" w:rsidTr="0069115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1A2A945" w14:textId="77777777" w:rsidR="00D34E27" w:rsidRDefault="00D34E27" w:rsidP="00A3496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44790F" w14:textId="77777777" w:rsidR="00D34E27" w:rsidRDefault="00D34E27" w:rsidP="00A3496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E508BE" w14:textId="77777777" w:rsidR="00D34E27" w:rsidRDefault="00D34E27" w:rsidP="00A3496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8D5397" w14:textId="77777777" w:rsidR="00D34E27" w:rsidRDefault="00D34E27" w:rsidP="00A34961">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CC9748" w14:textId="77777777" w:rsidR="00D34E27" w:rsidRDefault="00D34E27" w:rsidP="00A3496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D46D50" w14:textId="77777777" w:rsidR="00D34E27" w:rsidRDefault="00D34E27" w:rsidP="00A34961">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726CD4" w14:textId="77777777" w:rsidR="00D34E27" w:rsidRDefault="00D34E27" w:rsidP="00DE5407">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1C5E7E5" w14:textId="77777777" w:rsidR="00D34E27" w:rsidRPr="00D34E27" w:rsidRDefault="00D34E27" w:rsidP="00A34961">
            <w:pPr>
              <w:pStyle w:val="TAC"/>
              <w:rPr>
                <w:b/>
                <w:sz w:val="16"/>
                <w:szCs w:val="16"/>
              </w:rPr>
            </w:pPr>
            <w:r w:rsidRPr="00D34E27">
              <w:rPr>
                <w:b/>
                <w:sz w:val="16"/>
                <w:szCs w:val="16"/>
              </w:rPr>
              <w:t>16.0.0</w:t>
            </w:r>
          </w:p>
        </w:tc>
      </w:tr>
      <w:tr w:rsidR="00A46DF5" w:rsidRPr="009B7C1C" w14:paraId="5CE53C3D" w14:textId="77777777" w:rsidTr="009F01E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1020ACC" w14:textId="77777777" w:rsidR="00A46DF5" w:rsidRDefault="00A46DF5" w:rsidP="00A34961">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651D28" w14:textId="77777777" w:rsidR="00A46DF5" w:rsidRDefault="00A46DF5" w:rsidP="00A3496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01C7AD9" w14:textId="77777777" w:rsidR="00A46DF5" w:rsidRDefault="00A46DF5" w:rsidP="00A3496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A19F49" w14:textId="77777777" w:rsidR="00A46DF5" w:rsidRDefault="00A46DF5" w:rsidP="00A34961">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68A628" w14:textId="77777777" w:rsidR="00A46DF5" w:rsidRDefault="00A46DF5" w:rsidP="00A3496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BB4970" w14:textId="77777777" w:rsidR="00A46DF5" w:rsidRDefault="00A46DF5" w:rsidP="00A34961">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6FD1FBC" w14:textId="77777777" w:rsidR="00A46DF5" w:rsidRDefault="00A46DF5" w:rsidP="00DE5407">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7452A" w14:textId="77777777" w:rsidR="00A46DF5" w:rsidRPr="00A46DF5" w:rsidRDefault="00A46DF5" w:rsidP="00A34961">
            <w:pPr>
              <w:pStyle w:val="TAC"/>
              <w:rPr>
                <w:b/>
                <w:sz w:val="16"/>
                <w:szCs w:val="16"/>
              </w:rPr>
            </w:pPr>
            <w:r w:rsidRPr="00A46DF5">
              <w:rPr>
                <w:b/>
                <w:sz w:val="16"/>
                <w:szCs w:val="16"/>
              </w:rPr>
              <w:t>17.0.0</w:t>
            </w:r>
          </w:p>
        </w:tc>
      </w:tr>
      <w:tr w:rsidR="00691151" w:rsidRPr="009B7C1C" w14:paraId="1773FE13" w14:textId="77777777" w:rsidTr="009F01E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144E426" w14:textId="77777777" w:rsidR="00691151" w:rsidRDefault="00691151" w:rsidP="00A34961">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AF1668A" w14:textId="77777777" w:rsidR="00691151" w:rsidRDefault="00691151" w:rsidP="00A3496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9F782B8" w14:textId="77777777" w:rsidR="00691151" w:rsidRDefault="00691151" w:rsidP="00A3496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5E845D" w14:textId="77777777" w:rsidR="00691151" w:rsidRDefault="00691151" w:rsidP="00A34961">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08D47B" w14:textId="77777777" w:rsidR="00691151" w:rsidRDefault="00691151" w:rsidP="00A3496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CC2D5A" w14:textId="77777777" w:rsidR="00691151" w:rsidRDefault="00691151" w:rsidP="00A34961">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F4B827" w14:textId="77777777" w:rsidR="00691151" w:rsidRDefault="00691151" w:rsidP="00DE5407">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498B5B" w14:textId="77777777" w:rsidR="00691151" w:rsidRPr="00691151" w:rsidRDefault="00691151" w:rsidP="00A34961">
            <w:pPr>
              <w:pStyle w:val="TAC"/>
              <w:rPr>
                <w:b/>
                <w:sz w:val="16"/>
                <w:szCs w:val="16"/>
              </w:rPr>
            </w:pPr>
            <w:r w:rsidRPr="00691151">
              <w:rPr>
                <w:b/>
                <w:sz w:val="16"/>
                <w:szCs w:val="16"/>
              </w:rPr>
              <w:t>18.0.0</w:t>
            </w:r>
          </w:p>
        </w:tc>
      </w:tr>
      <w:tr w:rsidR="009F01E1" w:rsidRPr="009B7C1C" w14:paraId="04990DC5" w14:textId="77777777" w:rsidTr="00FF5134">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7E6D47A" w14:textId="77777777" w:rsidR="009F01E1" w:rsidRDefault="009F01E1" w:rsidP="00A34961">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D72214A" w14:textId="77777777" w:rsidR="009F01E1" w:rsidRDefault="009F01E1" w:rsidP="00A34961">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E73ECF9" w14:textId="77777777" w:rsidR="009F01E1" w:rsidRDefault="009F01E1" w:rsidP="00A34961">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56E52C" w14:textId="77777777" w:rsidR="009F01E1" w:rsidRDefault="009F01E1" w:rsidP="00A34961">
            <w:pPr>
              <w:pStyle w:val="TAL"/>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0A2A539" w14:textId="77777777" w:rsidR="009F01E1" w:rsidRDefault="009F01E1" w:rsidP="00A34961">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A9462F" w14:textId="77777777" w:rsidR="009F01E1" w:rsidRDefault="009F01E1" w:rsidP="00A34961">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5AF6680B" w14:textId="77777777" w:rsidR="009F01E1" w:rsidRDefault="009F01E1" w:rsidP="00DE5407">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A024836" w14:textId="77777777" w:rsidR="009F01E1" w:rsidRPr="009F01E1" w:rsidRDefault="009F01E1" w:rsidP="00A34961">
            <w:pPr>
              <w:pStyle w:val="TAC"/>
              <w:rPr>
                <w:b/>
                <w:sz w:val="16"/>
                <w:szCs w:val="16"/>
              </w:rPr>
            </w:pPr>
            <w:r w:rsidRPr="009F01E1">
              <w:rPr>
                <w:b/>
                <w:sz w:val="16"/>
                <w:szCs w:val="16"/>
              </w:rPr>
              <w:t>19.0.0</w:t>
            </w:r>
          </w:p>
        </w:tc>
      </w:tr>
    </w:tbl>
    <w:p w14:paraId="7EB20359" w14:textId="77777777" w:rsidR="00794C06" w:rsidRPr="009B7C1C" w:rsidRDefault="00794C06" w:rsidP="003C3971"/>
    <w:sectPr w:rsidR="00794C06" w:rsidRPr="009B7C1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95D96" w14:textId="77777777" w:rsidR="002F6AC9" w:rsidRDefault="002F6AC9">
      <w:r>
        <w:separator/>
      </w:r>
    </w:p>
  </w:endnote>
  <w:endnote w:type="continuationSeparator" w:id="0">
    <w:p w14:paraId="104FABC9" w14:textId="77777777" w:rsidR="002F6AC9" w:rsidRDefault="002F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41F8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C4383" w14:textId="77777777" w:rsidR="002F6AC9" w:rsidRDefault="002F6AC9">
      <w:r>
        <w:separator/>
      </w:r>
    </w:p>
  </w:footnote>
  <w:footnote w:type="continuationSeparator" w:id="0">
    <w:p w14:paraId="79107BC5" w14:textId="77777777" w:rsidR="002F6AC9" w:rsidRDefault="002F6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B2DBE" w14:textId="77777777" w:rsidR="008916A0" w:rsidRDefault="00A84081">
    <w:pPr>
      <w:pStyle w:val="Header"/>
    </w:pPr>
    <w:r>
      <w:rPr>
        <w:lang w:eastAsia="en-GB"/>
      </w:rPr>
      <w:pict w14:anchorId="2BB4E22D">
        <v:shapetype id="_x0000_t202" coordsize="21600,21600" o:spt="202" path="m,l,21600r21600,l21600,xe">
          <v:stroke joinstyle="miter"/>
          <v:path gradientshapeok="t" o:connecttype="rect"/>
        </v:shapetype>
        <v:shape id="TextContentMarkingprimary" o:spid="_x0000_s1044" type="#_x0000_t202" style="position:absolute;margin-left:-42.55pt;margin-top:833.3pt;width:595.35pt;height:8.7pt;z-index:1" filled="f" stroked="f">
          <o:lock v:ext="edit" aspectratio="t"/>
          <v:textbox inset=",0,,0">
            <w:txbxContent>
              <w:p w14:paraId="5555B5B5" w14:textId="77777777" w:rsidR="00A84081" w:rsidRPr="00A84081" w:rsidRDefault="00A84081" w:rsidP="00A84081">
                <w:pPr>
                  <w:rPr>
                    <w:rFonts w:ascii="Arial" w:hAnsi="Arial" w:cs="Arial"/>
                    <w:color w:val="000000"/>
                    <w:sz w:val="14"/>
                  </w:rPr>
                </w:pPr>
                <w:r w:rsidRPr="00A84081">
                  <w:rPr>
                    <w:rFonts w:ascii="Arial" w:hAnsi="Arial" w:cs="Arial"/>
                    <w:color w:val="000000"/>
                    <w:sz w:val="14"/>
                  </w:rPr>
                  <w:t>Vodafone Proprietary classified as C2 - VODAFONE RESTRICTED</w:t>
                </w: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1E568" w14:textId="28E9CDF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6F55">
      <w:rPr>
        <w:rFonts w:ascii="Arial" w:hAnsi="Arial" w:cs="Arial"/>
        <w:b/>
        <w:noProof/>
        <w:sz w:val="18"/>
        <w:szCs w:val="18"/>
      </w:rPr>
      <w:t>3GPP TS 55.241 V19.0.0 (2025-10)</w:t>
    </w:r>
    <w:r>
      <w:rPr>
        <w:rFonts w:ascii="Arial" w:hAnsi="Arial" w:cs="Arial"/>
        <w:b/>
        <w:sz w:val="18"/>
        <w:szCs w:val="18"/>
      </w:rPr>
      <w:fldChar w:fldCharType="end"/>
    </w:r>
  </w:p>
  <w:p w14:paraId="324A82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5407">
      <w:rPr>
        <w:rFonts w:ascii="Arial" w:hAnsi="Arial" w:cs="Arial"/>
        <w:b/>
        <w:noProof/>
        <w:sz w:val="18"/>
        <w:szCs w:val="18"/>
      </w:rPr>
      <w:t>11</w:t>
    </w:r>
    <w:r>
      <w:rPr>
        <w:rFonts w:ascii="Arial" w:hAnsi="Arial" w:cs="Arial"/>
        <w:b/>
        <w:sz w:val="18"/>
        <w:szCs w:val="18"/>
      </w:rPr>
      <w:fldChar w:fldCharType="end"/>
    </w:r>
  </w:p>
  <w:p w14:paraId="6F7A598D" w14:textId="31134A7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6F55">
      <w:rPr>
        <w:rFonts w:ascii="Arial" w:hAnsi="Arial" w:cs="Arial"/>
        <w:b/>
        <w:noProof/>
        <w:sz w:val="18"/>
        <w:szCs w:val="18"/>
      </w:rPr>
      <w:t>Release 19</w:t>
    </w:r>
    <w:r>
      <w:rPr>
        <w:rFonts w:ascii="Arial" w:hAnsi="Arial" w:cs="Arial"/>
        <w:b/>
        <w:sz w:val="18"/>
        <w:szCs w:val="18"/>
      </w:rPr>
      <w:fldChar w:fldCharType="end"/>
    </w:r>
  </w:p>
  <w:p w14:paraId="43CA5AC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8AF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64A5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D4A9B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2EAF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4A30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B204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C0BB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9204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D229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D220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1329414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11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802870">
    <w:abstractNumId w:val="11"/>
  </w:num>
  <w:num w:numId="4" w16cid:durableId="1537084871">
    <w:abstractNumId w:val="9"/>
  </w:num>
  <w:num w:numId="5" w16cid:durableId="1271158634">
    <w:abstractNumId w:val="7"/>
  </w:num>
  <w:num w:numId="6" w16cid:durableId="956326649">
    <w:abstractNumId w:val="6"/>
  </w:num>
  <w:num w:numId="7" w16cid:durableId="1215584795">
    <w:abstractNumId w:val="5"/>
  </w:num>
  <w:num w:numId="8" w16cid:durableId="147402859">
    <w:abstractNumId w:val="4"/>
  </w:num>
  <w:num w:numId="9" w16cid:durableId="724065901">
    <w:abstractNumId w:val="8"/>
  </w:num>
  <w:num w:numId="10" w16cid:durableId="1226255198">
    <w:abstractNumId w:val="3"/>
  </w:num>
  <w:num w:numId="11" w16cid:durableId="2045204781">
    <w:abstractNumId w:val="2"/>
  </w:num>
  <w:num w:numId="12" w16cid:durableId="1465654687">
    <w:abstractNumId w:val="1"/>
  </w:num>
  <w:num w:numId="13" w16cid:durableId="647439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110"/>
    <w:rsid w:val="00033397"/>
    <w:rsid w:val="00040095"/>
    <w:rsid w:val="00051834"/>
    <w:rsid w:val="000650BB"/>
    <w:rsid w:val="00080512"/>
    <w:rsid w:val="000D14F3"/>
    <w:rsid w:val="000D2DB1"/>
    <w:rsid w:val="000D58AB"/>
    <w:rsid w:val="000E2CC0"/>
    <w:rsid w:val="000F53D4"/>
    <w:rsid w:val="00152112"/>
    <w:rsid w:val="00194092"/>
    <w:rsid w:val="00195B75"/>
    <w:rsid w:val="001B451F"/>
    <w:rsid w:val="001C3309"/>
    <w:rsid w:val="001D476C"/>
    <w:rsid w:val="001F168B"/>
    <w:rsid w:val="002078D1"/>
    <w:rsid w:val="00233211"/>
    <w:rsid w:val="002347A2"/>
    <w:rsid w:val="002748A6"/>
    <w:rsid w:val="002830E7"/>
    <w:rsid w:val="002A28F6"/>
    <w:rsid w:val="002F6AC9"/>
    <w:rsid w:val="003172DC"/>
    <w:rsid w:val="0035462D"/>
    <w:rsid w:val="003C3971"/>
    <w:rsid w:val="003C67CE"/>
    <w:rsid w:val="003D4D47"/>
    <w:rsid w:val="003E63E3"/>
    <w:rsid w:val="0040187F"/>
    <w:rsid w:val="00475B3E"/>
    <w:rsid w:val="004C7339"/>
    <w:rsid w:val="004D3578"/>
    <w:rsid w:val="004E0D03"/>
    <w:rsid w:val="004E213A"/>
    <w:rsid w:val="00543E6C"/>
    <w:rsid w:val="0055394D"/>
    <w:rsid w:val="00565087"/>
    <w:rsid w:val="00567B56"/>
    <w:rsid w:val="005707AE"/>
    <w:rsid w:val="005A60CD"/>
    <w:rsid w:val="005C7EF9"/>
    <w:rsid w:val="005D2E01"/>
    <w:rsid w:val="005E194D"/>
    <w:rsid w:val="00611FF8"/>
    <w:rsid w:val="00614FDF"/>
    <w:rsid w:val="006158B3"/>
    <w:rsid w:val="00622C8B"/>
    <w:rsid w:val="00626170"/>
    <w:rsid w:val="006358C7"/>
    <w:rsid w:val="00653B41"/>
    <w:rsid w:val="00656F55"/>
    <w:rsid w:val="006737AC"/>
    <w:rsid w:val="006837FE"/>
    <w:rsid w:val="00685CFF"/>
    <w:rsid w:val="00691151"/>
    <w:rsid w:val="00691FD4"/>
    <w:rsid w:val="00694A45"/>
    <w:rsid w:val="007177E8"/>
    <w:rsid w:val="007227D4"/>
    <w:rsid w:val="00734A5B"/>
    <w:rsid w:val="00744E76"/>
    <w:rsid w:val="00746912"/>
    <w:rsid w:val="00781F0F"/>
    <w:rsid w:val="00794C06"/>
    <w:rsid w:val="007A7E0C"/>
    <w:rsid w:val="007B1DCE"/>
    <w:rsid w:val="007E00F6"/>
    <w:rsid w:val="007F29CF"/>
    <w:rsid w:val="008028A4"/>
    <w:rsid w:val="00856D1E"/>
    <w:rsid w:val="00866784"/>
    <w:rsid w:val="008768CA"/>
    <w:rsid w:val="00882BB8"/>
    <w:rsid w:val="008916A0"/>
    <w:rsid w:val="008B780A"/>
    <w:rsid w:val="008B7C2B"/>
    <w:rsid w:val="008E7C0A"/>
    <w:rsid w:val="0090271F"/>
    <w:rsid w:val="00902E23"/>
    <w:rsid w:val="009100B4"/>
    <w:rsid w:val="00942EC2"/>
    <w:rsid w:val="0094738C"/>
    <w:rsid w:val="00971A49"/>
    <w:rsid w:val="009837DE"/>
    <w:rsid w:val="009A3921"/>
    <w:rsid w:val="009B7C1C"/>
    <w:rsid w:val="009F01E1"/>
    <w:rsid w:val="009F37B7"/>
    <w:rsid w:val="00A10F02"/>
    <w:rsid w:val="00A164B4"/>
    <w:rsid w:val="00A22992"/>
    <w:rsid w:val="00A34961"/>
    <w:rsid w:val="00A45E0D"/>
    <w:rsid w:val="00A46DF5"/>
    <w:rsid w:val="00A50827"/>
    <w:rsid w:val="00A53724"/>
    <w:rsid w:val="00A82346"/>
    <w:rsid w:val="00A84081"/>
    <w:rsid w:val="00AA1091"/>
    <w:rsid w:val="00AD7ABE"/>
    <w:rsid w:val="00AE5766"/>
    <w:rsid w:val="00AF1AA0"/>
    <w:rsid w:val="00AF5919"/>
    <w:rsid w:val="00B15449"/>
    <w:rsid w:val="00B2566F"/>
    <w:rsid w:val="00B563D6"/>
    <w:rsid w:val="00B8260D"/>
    <w:rsid w:val="00B90DA3"/>
    <w:rsid w:val="00B979B6"/>
    <w:rsid w:val="00BC0C56"/>
    <w:rsid w:val="00BC0F7D"/>
    <w:rsid w:val="00BD2B62"/>
    <w:rsid w:val="00BD3383"/>
    <w:rsid w:val="00C33079"/>
    <w:rsid w:val="00C72833"/>
    <w:rsid w:val="00C8415F"/>
    <w:rsid w:val="00C93F40"/>
    <w:rsid w:val="00CA3D0C"/>
    <w:rsid w:val="00CC081D"/>
    <w:rsid w:val="00D213AF"/>
    <w:rsid w:val="00D32459"/>
    <w:rsid w:val="00D33F6B"/>
    <w:rsid w:val="00D34E27"/>
    <w:rsid w:val="00D738D6"/>
    <w:rsid w:val="00D755EB"/>
    <w:rsid w:val="00D87E00"/>
    <w:rsid w:val="00D90AED"/>
    <w:rsid w:val="00D9134D"/>
    <w:rsid w:val="00D94376"/>
    <w:rsid w:val="00D97DF2"/>
    <w:rsid w:val="00DA7A03"/>
    <w:rsid w:val="00DB1818"/>
    <w:rsid w:val="00DC309B"/>
    <w:rsid w:val="00DC4DA2"/>
    <w:rsid w:val="00DE1949"/>
    <w:rsid w:val="00DE5407"/>
    <w:rsid w:val="00DF2B1F"/>
    <w:rsid w:val="00DF62CD"/>
    <w:rsid w:val="00E024C2"/>
    <w:rsid w:val="00E229D9"/>
    <w:rsid w:val="00E375A0"/>
    <w:rsid w:val="00E504ED"/>
    <w:rsid w:val="00E77645"/>
    <w:rsid w:val="00E87222"/>
    <w:rsid w:val="00EC4A25"/>
    <w:rsid w:val="00F025A2"/>
    <w:rsid w:val="00F04712"/>
    <w:rsid w:val="00F057F1"/>
    <w:rsid w:val="00F12451"/>
    <w:rsid w:val="00F12D9E"/>
    <w:rsid w:val="00F22EC7"/>
    <w:rsid w:val="00F4027C"/>
    <w:rsid w:val="00F653B8"/>
    <w:rsid w:val="00F67107"/>
    <w:rsid w:val="00FA1266"/>
    <w:rsid w:val="00FB4A89"/>
    <w:rsid w:val="00FC1192"/>
    <w:rsid w:val="00FF5134"/>
    <w:rsid w:val="00FF68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7B632"/>
  <w15:chartTrackingRefBased/>
  <w15:docId w15:val="{E08662DB-AC15-4DE3-972B-4226B5C21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1Char">
    <w:name w:val="Heading 1 Char"/>
    <w:link w:val="Heading1"/>
    <w:rsid w:val="0055394D"/>
    <w:rPr>
      <w:rFonts w:ascii="Arial" w:hAnsi="Arial"/>
      <w:sz w:val="36"/>
      <w:lang w:eastAsia="en-US"/>
    </w:rPr>
  </w:style>
  <w:style w:type="character" w:customStyle="1" w:styleId="Heading2Char">
    <w:name w:val="Heading 2 Char"/>
    <w:link w:val="Heading2"/>
    <w:rsid w:val="000650BB"/>
    <w:rPr>
      <w:rFonts w:ascii="Arial" w:hAnsi="Arial"/>
      <w:sz w:val="32"/>
      <w:lang w:eastAsia="en-US"/>
    </w:rPr>
  </w:style>
  <w:style w:type="character" w:customStyle="1" w:styleId="Heading3Char">
    <w:name w:val="Heading 3 Char"/>
    <w:link w:val="Heading3"/>
    <w:rsid w:val="000650BB"/>
    <w:rPr>
      <w:rFonts w:ascii="Arial" w:hAnsi="Arial"/>
      <w:sz w:val="28"/>
      <w:lang w:eastAsia="en-US"/>
    </w:rPr>
  </w:style>
  <w:style w:type="character" w:customStyle="1" w:styleId="Heading8Char">
    <w:name w:val="Heading 8 Char"/>
    <w:link w:val="Heading8"/>
    <w:rsid w:val="000650BB"/>
    <w:rPr>
      <w:rFonts w:ascii="Arial" w:hAnsi="Arial"/>
      <w:sz w:val="36"/>
      <w:lang w:eastAsia="en-US"/>
    </w:rPr>
  </w:style>
  <w:style w:type="character" w:styleId="CommentReference">
    <w:name w:val="annotation reference"/>
    <w:rsid w:val="000650BB"/>
    <w:rPr>
      <w:sz w:val="16"/>
    </w:rPr>
  </w:style>
  <w:style w:type="paragraph" w:styleId="CommentText">
    <w:name w:val="annotation text"/>
    <w:basedOn w:val="Normal"/>
    <w:link w:val="CommentTextChar"/>
    <w:rsid w:val="000650BB"/>
  </w:style>
  <w:style w:type="character" w:customStyle="1" w:styleId="CommentTextChar">
    <w:name w:val="Comment Text Char"/>
    <w:link w:val="CommentText"/>
    <w:rsid w:val="000650BB"/>
    <w:rPr>
      <w:lang w:eastAsia="en-US"/>
    </w:rPr>
  </w:style>
  <w:style w:type="paragraph" w:styleId="CommentSubject">
    <w:name w:val="annotation subject"/>
    <w:basedOn w:val="CommentText"/>
    <w:next w:val="CommentText"/>
    <w:link w:val="CommentSubjectChar"/>
    <w:rsid w:val="005C7EF9"/>
    <w:rPr>
      <w:b/>
      <w:bCs/>
    </w:rPr>
  </w:style>
  <w:style w:type="character" w:customStyle="1" w:styleId="CommentSubjectChar">
    <w:name w:val="Comment Subject Char"/>
    <w:link w:val="CommentSubject"/>
    <w:rsid w:val="005C7EF9"/>
    <w:rPr>
      <w:b/>
      <w:bCs/>
      <w:lang w:eastAsia="en-US"/>
    </w:rPr>
  </w:style>
  <w:style w:type="paragraph" w:styleId="BalloonText">
    <w:name w:val="Balloon Text"/>
    <w:basedOn w:val="Normal"/>
    <w:link w:val="BalloonTextChar"/>
    <w:rsid w:val="005C7EF9"/>
    <w:pPr>
      <w:spacing w:after="0"/>
    </w:pPr>
    <w:rPr>
      <w:rFonts w:ascii="Tahoma" w:hAnsi="Tahoma"/>
      <w:sz w:val="16"/>
      <w:szCs w:val="16"/>
    </w:rPr>
  </w:style>
  <w:style w:type="character" w:customStyle="1" w:styleId="BalloonTextChar">
    <w:name w:val="Balloon Text Char"/>
    <w:link w:val="BalloonText"/>
    <w:rsid w:val="005C7EF9"/>
    <w:rPr>
      <w:rFonts w:ascii="Tahoma" w:hAnsi="Tahoma"/>
      <w:sz w:val="16"/>
      <w:szCs w:val="16"/>
      <w:lang w:eastAsia="en-US"/>
    </w:rPr>
  </w:style>
  <w:style w:type="character" w:styleId="Hyperlink">
    <w:name w:val="Hyperlink"/>
    <w:rsid w:val="00CC081D"/>
    <w:rPr>
      <w:color w:val="0000FF"/>
      <w:u w:val="single"/>
    </w:rPr>
  </w:style>
  <w:style w:type="paragraph" w:styleId="Bibliography">
    <w:name w:val="Bibliography"/>
    <w:basedOn w:val="Normal"/>
    <w:next w:val="Normal"/>
    <w:uiPriority w:val="37"/>
    <w:semiHidden/>
    <w:unhideWhenUsed/>
    <w:rsid w:val="00A46DF5"/>
  </w:style>
  <w:style w:type="paragraph" w:styleId="BlockText">
    <w:name w:val="Block Text"/>
    <w:basedOn w:val="Normal"/>
    <w:rsid w:val="00A46DF5"/>
    <w:pPr>
      <w:spacing w:after="120"/>
      <w:ind w:left="1440" w:right="1440"/>
    </w:pPr>
  </w:style>
  <w:style w:type="paragraph" w:styleId="BodyText">
    <w:name w:val="Body Text"/>
    <w:basedOn w:val="Normal"/>
    <w:link w:val="BodyTextChar"/>
    <w:rsid w:val="00A46DF5"/>
    <w:pPr>
      <w:spacing w:after="120"/>
    </w:pPr>
  </w:style>
  <w:style w:type="character" w:customStyle="1" w:styleId="BodyTextChar">
    <w:name w:val="Body Text Char"/>
    <w:link w:val="BodyText"/>
    <w:rsid w:val="00A46DF5"/>
    <w:rPr>
      <w:lang w:eastAsia="en-US"/>
    </w:rPr>
  </w:style>
  <w:style w:type="paragraph" w:styleId="BodyText2">
    <w:name w:val="Body Text 2"/>
    <w:basedOn w:val="Normal"/>
    <w:link w:val="BodyText2Char"/>
    <w:rsid w:val="00A46DF5"/>
    <w:pPr>
      <w:spacing w:after="120" w:line="480" w:lineRule="auto"/>
    </w:pPr>
  </w:style>
  <w:style w:type="character" w:customStyle="1" w:styleId="BodyText2Char">
    <w:name w:val="Body Text 2 Char"/>
    <w:link w:val="BodyText2"/>
    <w:rsid w:val="00A46DF5"/>
    <w:rPr>
      <w:lang w:eastAsia="en-US"/>
    </w:rPr>
  </w:style>
  <w:style w:type="paragraph" w:styleId="BodyText3">
    <w:name w:val="Body Text 3"/>
    <w:basedOn w:val="Normal"/>
    <w:link w:val="BodyText3Char"/>
    <w:rsid w:val="00A46DF5"/>
    <w:pPr>
      <w:spacing w:after="120"/>
    </w:pPr>
    <w:rPr>
      <w:sz w:val="16"/>
      <w:szCs w:val="16"/>
    </w:rPr>
  </w:style>
  <w:style w:type="character" w:customStyle="1" w:styleId="BodyText3Char">
    <w:name w:val="Body Text 3 Char"/>
    <w:link w:val="BodyText3"/>
    <w:rsid w:val="00A46DF5"/>
    <w:rPr>
      <w:sz w:val="16"/>
      <w:szCs w:val="16"/>
      <w:lang w:eastAsia="en-US"/>
    </w:rPr>
  </w:style>
  <w:style w:type="paragraph" w:styleId="BodyTextFirstIndent">
    <w:name w:val="Body Text First Indent"/>
    <w:basedOn w:val="BodyText"/>
    <w:link w:val="BodyTextFirstIndentChar"/>
    <w:rsid w:val="00A46DF5"/>
    <w:pPr>
      <w:ind w:firstLine="210"/>
    </w:pPr>
  </w:style>
  <w:style w:type="character" w:customStyle="1" w:styleId="BodyTextFirstIndentChar">
    <w:name w:val="Body Text First Indent Char"/>
    <w:basedOn w:val="BodyTextChar"/>
    <w:link w:val="BodyTextFirstIndent"/>
    <w:rsid w:val="00A46DF5"/>
    <w:rPr>
      <w:lang w:eastAsia="en-US"/>
    </w:rPr>
  </w:style>
  <w:style w:type="paragraph" w:styleId="BodyTextIndent">
    <w:name w:val="Body Text Indent"/>
    <w:basedOn w:val="Normal"/>
    <w:link w:val="BodyTextIndentChar"/>
    <w:rsid w:val="00A46DF5"/>
    <w:pPr>
      <w:spacing w:after="120"/>
      <w:ind w:left="283"/>
    </w:pPr>
  </w:style>
  <w:style w:type="character" w:customStyle="1" w:styleId="BodyTextIndentChar">
    <w:name w:val="Body Text Indent Char"/>
    <w:link w:val="BodyTextIndent"/>
    <w:rsid w:val="00A46DF5"/>
    <w:rPr>
      <w:lang w:eastAsia="en-US"/>
    </w:rPr>
  </w:style>
  <w:style w:type="paragraph" w:styleId="BodyTextFirstIndent2">
    <w:name w:val="Body Text First Indent 2"/>
    <w:basedOn w:val="BodyTextIndent"/>
    <w:link w:val="BodyTextFirstIndent2Char"/>
    <w:rsid w:val="00A46DF5"/>
    <w:pPr>
      <w:ind w:firstLine="210"/>
    </w:pPr>
  </w:style>
  <w:style w:type="character" w:customStyle="1" w:styleId="BodyTextFirstIndent2Char">
    <w:name w:val="Body Text First Indent 2 Char"/>
    <w:basedOn w:val="BodyTextIndentChar"/>
    <w:link w:val="BodyTextFirstIndent2"/>
    <w:rsid w:val="00A46DF5"/>
    <w:rPr>
      <w:lang w:eastAsia="en-US"/>
    </w:rPr>
  </w:style>
  <w:style w:type="paragraph" w:styleId="BodyTextIndent2">
    <w:name w:val="Body Text Indent 2"/>
    <w:basedOn w:val="Normal"/>
    <w:link w:val="BodyTextIndent2Char"/>
    <w:rsid w:val="00A46DF5"/>
    <w:pPr>
      <w:spacing w:after="120" w:line="480" w:lineRule="auto"/>
      <w:ind w:left="283"/>
    </w:pPr>
  </w:style>
  <w:style w:type="character" w:customStyle="1" w:styleId="BodyTextIndent2Char">
    <w:name w:val="Body Text Indent 2 Char"/>
    <w:link w:val="BodyTextIndent2"/>
    <w:rsid w:val="00A46DF5"/>
    <w:rPr>
      <w:lang w:eastAsia="en-US"/>
    </w:rPr>
  </w:style>
  <w:style w:type="paragraph" w:styleId="BodyTextIndent3">
    <w:name w:val="Body Text Indent 3"/>
    <w:basedOn w:val="Normal"/>
    <w:link w:val="BodyTextIndent3Char"/>
    <w:rsid w:val="00A46DF5"/>
    <w:pPr>
      <w:spacing w:after="120"/>
      <w:ind w:left="283"/>
    </w:pPr>
    <w:rPr>
      <w:sz w:val="16"/>
      <w:szCs w:val="16"/>
    </w:rPr>
  </w:style>
  <w:style w:type="character" w:customStyle="1" w:styleId="BodyTextIndent3Char">
    <w:name w:val="Body Text Indent 3 Char"/>
    <w:link w:val="BodyTextIndent3"/>
    <w:rsid w:val="00A46DF5"/>
    <w:rPr>
      <w:sz w:val="16"/>
      <w:szCs w:val="16"/>
      <w:lang w:eastAsia="en-US"/>
    </w:rPr>
  </w:style>
  <w:style w:type="paragraph" w:styleId="Caption">
    <w:name w:val="caption"/>
    <w:basedOn w:val="Normal"/>
    <w:next w:val="Normal"/>
    <w:semiHidden/>
    <w:unhideWhenUsed/>
    <w:qFormat/>
    <w:rsid w:val="00A46DF5"/>
    <w:rPr>
      <w:b/>
      <w:bCs/>
    </w:rPr>
  </w:style>
  <w:style w:type="paragraph" w:styleId="Closing">
    <w:name w:val="Closing"/>
    <w:basedOn w:val="Normal"/>
    <w:link w:val="ClosingChar"/>
    <w:rsid w:val="00A46DF5"/>
    <w:pPr>
      <w:ind w:left="4252"/>
    </w:pPr>
  </w:style>
  <w:style w:type="character" w:customStyle="1" w:styleId="ClosingChar">
    <w:name w:val="Closing Char"/>
    <w:link w:val="Closing"/>
    <w:rsid w:val="00A46DF5"/>
    <w:rPr>
      <w:lang w:eastAsia="en-US"/>
    </w:rPr>
  </w:style>
  <w:style w:type="paragraph" w:styleId="Date">
    <w:name w:val="Date"/>
    <w:basedOn w:val="Normal"/>
    <w:next w:val="Normal"/>
    <w:link w:val="DateChar"/>
    <w:rsid w:val="00A46DF5"/>
  </w:style>
  <w:style w:type="character" w:customStyle="1" w:styleId="DateChar">
    <w:name w:val="Date Char"/>
    <w:link w:val="Date"/>
    <w:rsid w:val="00A46DF5"/>
    <w:rPr>
      <w:lang w:eastAsia="en-US"/>
    </w:rPr>
  </w:style>
  <w:style w:type="paragraph" w:styleId="DocumentMap">
    <w:name w:val="Document Map"/>
    <w:basedOn w:val="Normal"/>
    <w:link w:val="DocumentMapChar"/>
    <w:rsid w:val="00A46DF5"/>
    <w:rPr>
      <w:rFonts w:ascii="Segoe UI" w:hAnsi="Segoe UI" w:cs="Segoe UI"/>
      <w:sz w:val="16"/>
      <w:szCs w:val="16"/>
    </w:rPr>
  </w:style>
  <w:style w:type="character" w:customStyle="1" w:styleId="DocumentMapChar">
    <w:name w:val="Document Map Char"/>
    <w:link w:val="DocumentMap"/>
    <w:rsid w:val="00A46DF5"/>
    <w:rPr>
      <w:rFonts w:ascii="Segoe UI" w:hAnsi="Segoe UI" w:cs="Segoe UI"/>
      <w:sz w:val="16"/>
      <w:szCs w:val="16"/>
      <w:lang w:eastAsia="en-US"/>
    </w:rPr>
  </w:style>
  <w:style w:type="paragraph" w:styleId="E-mailSignature">
    <w:name w:val="E-mail Signature"/>
    <w:basedOn w:val="Normal"/>
    <w:link w:val="E-mailSignatureChar"/>
    <w:rsid w:val="00A46DF5"/>
  </w:style>
  <w:style w:type="character" w:customStyle="1" w:styleId="E-mailSignatureChar">
    <w:name w:val="E-mail Signature Char"/>
    <w:link w:val="E-mailSignature"/>
    <w:rsid w:val="00A46DF5"/>
    <w:rPr>
      <w:lang w:eastAsia="en-US"/>
    </w:rPr>
  </w:style>
  <w:style w:type="paragraph" w:styleId="EndnoteText">
    <w:name w:val="endnote text"/>
    <w:basedOn w:val="Normal"/>
    <w:link w:val="EndnoteTextChar"/>
    <w:rsid w:val="00A46DF5"/>
  </w:style>
  <w:style w:type="character" w:customStyle="1" w:styleId="EndnoteTextChar">
    <w:name w:val="Endnote Text Char"/>
    <w:link w:val="EndnoteText"/>
    <w:rsid w:val="00A46DF5"/>
    <w:rPr>
      <w:lang w:eastAsia="en-US"/>
    </w:rPr>
  </w:style>
  <w:style w:type="paragraph" w:styleId="EnvelopeAddress">
    <w:name w:val="envelope address"/>
    <w:basedOn w:val="Normal"/>
    <w:rsid w:val="00A46D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46DF5"/>
    <w:rPr>
      <w:rFonts w:ascii="Calibri Light" w:hAnsi="Calibri Light"/>
    </w:rPr>
  </w:style>
  <w:style w:type="paragraph" w:styleId="FootnoteText">
    <w:name w:val="footnote text"/>
    <w:basedOn w:val="Normal"/>
    <w:link w:val="FootnoteTextChar"/>
    <w:rsid w:val="00A46DF5"/>
  </w:style>
  <w:style w:type="character" w:customStyle="1" w:styleId="FootnoteTextChar">
    <w:name w:val="Footnote Text Char"/>
    <w:link w:val="FootnoteText"/>
    <w:rsid w:val="00A46DF5"/>
    <w:rPr>
      <w:lang w:eastAsia="en-US"/>
    </w:rPr>
  </w:style>
  <w:style w:type="paragraph" w:styleId="HTMLAddress">
    <w:name w:val="HTML Address"/>
    <w:basedOn w:val="Normal"/>
    <w:link w:val="HTMLAddressChar"/>
    <w:rsid w:val="00A46DF5"/>
    <w:rPr>
      <w:i/>
      <w:iCs/>
    </w:rPr>
  </w:style>
  <w:style w:type="character" w:customStyle="1" w:styleId="HTMLAddressChar">
    <w:name w:val="HTML Address Char"/>
    <w:link w:val="HTMLAddress"/>
    <w:rsid w:val="00A46DF5"/>
    <w:rPr>
      <w:i/>
      <w:iCs/>
      <w:lang w:eastAsia="en-US"/>
    </w:rPr>
  </w:style>
  <w:style w:type="paragraph" w:styleId="HTMLPreformatted">
    <w:name w:val="HTML Preformatted"/>
    <w:basedOn w:val="Normal"/>
    <w:link w:val="HTMLPreformattedChar"/>
    <w:rsid w:val="00A46DF5"/>
    <w:rPr>
      <w:rFonts w:ascii="Courier New" w:hAnsi="Courier New" w:cs="Courier New"/>
    </w:rPr>
  </w:style>
  <w:style w:type="character" w:customStyle="1" w:styleId="HTMLPreformattedChar">
    <w:name w:val="HTML Preformatted Char"/>
    <w:link w:val="HTMLPreformatted"/>
    <w:rsid w:val="00A46DF5"/>
    <w:rPr>
      <w:rFonts w:ascii="Courier New" w:hAnsi="Courier New" w:cs="Courier New"/>
      <w:lang w:eastAsia="en-US"/>
    </w:rPr>
  </w:style>
  <w:style w:type="paragraph" w:styleId="Index1">
    <w:name w:val="index 1"/>
    <w:basedOn w:val="Normal"/>
    <w:next w:val="Normal"/>
    <w:rsid w:val="00A46DF5"/>
    <w:pPr>
      <w:ind w:left="200" w:hanging="200"/>
    </w:pPr>
  </w:style>
  <w:style w:type="paragraph" w:styleId="Index2">
    <w:name w:val="index 2"/>
    <w:basedOn w:val="Normal"/>
    <w:next w:val="Normal"/>
    <w:rsid w:val="00A46DF5"/>
    <w:pPr>
      <w:ind w:left="400" w:hanging="200"/>
    </w:pPr>
  </w:style>
  <w:style w:type="paragraph" w:styleId="Index3">
    <w:name w:val="index 3"/>
    <w:basedOn w:val="Normal"/>
    <w:next w:val="Normal"/>
    <w:rsid w:val="00A46DF5"/>
    <w:pPr>
      <w:ind w:left="600" w:hanging="200"/>
    </w:pPr>
  </w:style>
  <w:style w:type="paragraph" w:styleId="Index4">
    <w:name w:val="index 4"/>
    <w:basedOn w:val="Normal"/>
    <w:next w:val="Normal"/>
    <w:rsid w:val="00A46DF5"/>
    <w:pPr>
      <w:ind w:left="800" w:hanging="200"/>
    </w:pPr>
  </w:style>
  <w:style w:type="paragraph" w:styleId="Index5">
    <w:name w:val="index 5"/>
    <w:basedOn w:val="Normal"/>
    <w:next w:val="Normal"/>
    <w:rsid w:val="00A46DF5"/>
    <w:pPr>
      <w:ind w:left="1000" w:hanging="200"/>
    </w:pPr>
  </w:style>
  <w:style w:type="paragraph" w:styleId="Index6">
    <w:name w:val="index 6"/>
    <w:basedOn w:val="Normal"/>
    <w:next w:val="Normal"/>
    <w:rsid w:val="00A46DF5"/>
    <w:pPr>
      <w:ind w:left="1200" w:hanging="200"/>
    </w:pPr>
  </w:style>
  <w:style w:type="paragraph" w:styleId="Index7">
    <w:name w:val="index 7"/>
    <w:basedOn w:val="Normal"/>
    <w:next w:val="Normal"/>
    <w:rsid w:val="00A46DF5"/>
    <w:pPr>
      <w:ind w:left="1400" w:hanging="200"/>
    </w:pPr>
  </w:style>
  <w:style w:type="paragraph" w:styleId="Index8">
    <w:name w:val="index 8"/>
    <w:basedOn w:val="Normal"/>
    <w:next w:val="Normal"/>
    <w:rsid w:val="00A46DF5"/>
    <w:pPr>
      <w:ind w:left="1600" w:hanging="200"/>
    </w:pPr>
  </w:style>
  <w:style w:type="paragraph" w:styleId="Index9">
    <w:name w:val="index 9"/>
    <w:basedOn w:val="Normal"/>
    <w:next w:val="Normal"/>
    <w:rsid w:val="00A46DF5"/>
    <w:pPr>
      <w:ind w:left="1800" w:hanging="200"/>
    </w:pPr>
  </w:style>
  <w:style w:type="paragraph" w:styleId="IndexHeading">
    <w:name w:val="index heading"/>
    <w:basedOn w:val="Normal"/>
    <w:next w:val="Index1"/>
    <w:rsid w:val="00A46DF5"/>
    <w:rPr>
      <w:rFonts w:ascii="Calibri Light" w:hAnsi="Calibri Light"/>
      <w:b/>
      <w:bCs/>
    </w:rPr>
  </w:style>
  <w:style w:type="paragraph" w:styleId="IntenseQuote">
    <w:name w:val="Intense Quote"/>
    <w:basedOn w:val="Normal"/>
    <w:next w:val="Normal"/>
    <w:link w:val="IntenseQuoteChar"/>
    <w:uiPriority w:val="30"/>
    <w:qFormat/>
    <w:rsid w:val="00A46D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46DF5"/>
    <w:rPr>
      <w:i/>
      <w:iCs/>
      <w:color w:val="4472C4"/>
      <w:lang w:eastAsia="en-US"/>
    </w:rPr>
  </w:style>
  <w:style w:type="paragraph" w:styleId="List">
    <w:name w:val="List"/>
    <w:basedOn w:val="Normal"/>
    <w:rsid w:val="00A46DF5"/>
    <w:pPr>
      <w:ind w:left="283" w:hanging="283"/>
      <w:contextualSpacing/>
    </w:pPr>
  </w:style>
  <w:style w:type="paragraph" w:styleId="List2">
    <w:name w:val="List 2"/>
    <w:basedOn w:val="Normal"/>
    <w:rsid w:val="00A46DF5"/>
    <w:pPr>
      <w:ind w:left="566" w:hanging="283"/>
      <w:contextualSpacing/>
    </w:pPr>
  </w:style>
  <w:style w:type="paragraph" w:styleId="List3">
    <w:name w:val="List 3"/>
    <w:basedOn w:val="Normal"/>
    <w:rsid w:val="00A46DF5"/>
    <w:pPr>
      <w:ind w:left="849" w:hanging="283"/>
      <w:contextualSpacing/>
    </w:pPr>
  </w:style>
  <w:style w:type="paragraph" w:styleId="List4">
    <w:name w:val="List 4"/>
    <w:basedOn w:val="Normal"/>
    <w:rsid w:val="00A46DF5"/>
    <w:pPr>
      <w:ind w:left="1132" w:hanging="283"/>
      <w:contextualSpacing/>
    </w:pPr>
  </w:style>
  <w:style w:type="paragraph" w:styleId="List5">
    <w:name w:val="List 5"/>
    <w:basedOn w:val="Normal"/>
    <w:rsid w:val="00A46DF5"/>
    <w:pPr>
      <w:ind w:left="1415" w:hanging="283"/>
      <w:contextualSpacing/>
    </w:pPr>
  </w:style>
  <w:style w:type="paragraph" w:styleId="ListBullet">
    <w:name w:val="List Bullet"/>
    <w:basedOn w:val="Normal"/>
    <w:rsid w:val="00A46DF5"/>
    <w:pPr>
      <w:numPr>
        <w:numId w:val="4"/>
      </w:numPr>
      <w:contextualSpacing/>
    </w:pPr>
  </w:style>
  <w:style w:type="paragraph" w:styleId="ListBullet2">
    <w:name w:val="List Bullet 2"/>
    <w:basedOn w:val="Normal"/>
    <w:rsid w:val="00A46DF5"/>
    <w:pPr>
      <w:numPr>
        <w:numId w:val="5"/>
      </w:numPr>
      <w:contextualSpacing/>
    </w:pPr>
  </w:style>
  <w:style w:type="paragraph" w:styleId="ListBullet3">
    <w:name w:val="List Bullet 3"/>
    <w:basedOn w:val="Normal"/>
    <w:rsid w:val="00A46DF5"/>
    <w:pPr>
      <w:numPr>
        <w:numId w:val="6"/>
      </w:numPr>
      <w:contextualSpacing/>
    </w:pPr>
  </w:style>
  <w:style w:type="paragraph" w:styleId="ListBullet4">
    <w:name w:val="List Bullet 4"/>
    <w:basedOn w:val="Normal"/>
    <w:rsid w:val="00A46DF5"/>
    <w:pPr>
      <w:numPr>
        <w:numId w:val="7"/>
      </w:numPr>
      <w:contextualSpacing/>
    </w:pPr>
  </w:style>
  <w:style w:type="paragraph" w:styleId="ListBullet5">
    <w:name w:val="List Bullet 5"/>
    <w:basedOn w:val="Normal"/>
    <w:rsid w:val="00A46DF5"/>
    <w:pPr>
      <w:numPr>
        <w:numId w:val="8"/>
      </w:numPr>
      <w:contextualSpacing/>
    </w:pPr>
  </w:style>
  <w:style w:type="paragraph" w:styleId="ListContinue">
    <w:name w:val="List Continue"/>
    <w:basedOn w:val="Normal"/>
    <w:rsid w:val="00A46DF5"/>
    <w:pPr>
      <w:spacing w:after="120"/>
      <w:ind w:left="283"/>
      <w:contextualSpacing/>
    </w:pPr>
  </w:style>
  <w:style w:type="paragraph" w:styleId="ListContinue2">
    <w:name w:val="List Continue 2"/>
    <w:basedOn w:val="Normal"/>
    <w:rsid w:val="00A46DF5"/>
    <w:pPr>
      <w:spacing w:after="120"/>
      <w:ind w:left="566"/>
      <w:contextualSpacing/>
    </w:pPr>
  </w:style>
  <w:style w:type="paragraph" w:styleId="ListContinue3">
    <w:name w:val="List Continue 3"/>
    <w:basedOn w:val="Normal"/>
    <w:rsid w:val="00A46DF5"/>
    <w:pPr>
      <w:spacing w:after="120"/>
      <w:ind w:left="849"/>
      <w:contextualSpacing/>
    </w:pPr>
  </w:style>
  <w:style w:type="paragraph" w:styleId="ListContinue4">
    <w:name w:val="List Continue 4"/>
    <w:basedOn w:val="Normal"/>
    <w:rsid w:val="00A46DF5"/>
    <w:pPr>
      <w:spacing w:after="120"/>
      <w:ind w:left="1132"/>
      <w:contextualSpacing/>
    </w:pPr>
  </w:style>
  <w:style w:type="paragraph" w:styleId="ListContinue5">
    <w:name w:val="List Continue 5"/>
    <w:basedOn w:val="Normal"/>
    <w:rsid w:val="00A46DF5"/>
    <w:pPr>
      <w:spacing w:after="120"/>
      <w:ind w:left="1415"/>
      <w:contextualSpacing/>
    </w:pPr>
  </w:style>
  <w:style w:type="paragraph" w:styleId="ListNumber">
    <w:name w:val="List Number"/>
    <w:basedOn w:val="Normal"/>
    <w:rsid w:val="00A46DF5"/>
    <w:pPr>
      <w:numPr>
        <w:numId w:val="9"/>
      </w:numPr>
      <w:contextualSpacing/>
    </w:pPr>
  </w:style>
  <w:style w:type="paragraph" w:styleId="ListNumber2">
    <w:name w:val="List Number 2"/>
    <w:basedOn w:val="Normal"/>
    <w:rsid w:val="00A46DF5"/>
    <w:pPr>
      <w:numPr>
        <w:numId w:val="10"/>
      </w:numPr>
      <w:contextualSpacing/>
    </w:pPr>
  </w:style>
  <w:style w:type="paragraph" w:styleId="ListNumber3">
    <w:name w:val="List Number 3"/>
    <w:basedOn w:val="Normal"/>
    <w:rsid w:val="00A46DF5"/>
    <w:pPr>
      <w:numPr>
        <w:numId w:val="11"/>
      </w:numPr>
      <w:contextualSpacing/>
    </w:pPr>
  </w:style>
  <w:style w:type="paragraph" w:styleId="ListNumber4">
    <w:name w:val="List Number 4"/>
    <w:basedOn w:val="Normal"/>
    <w:rsid w:val="00A46DF5"/>
    <w:pPr>
      <w:numPr>
        <w:numId w:val="12"/>
      </w:numPr>
      <w:contextualSpacing/>
    </w:pPr>
  </w:style>
  <w:style w:type="paragraph" w:styleId="ListNumber5">
    <w:name w:val="List Number 5"/>
    <w:basedOn w:val="Normal"/>
    <w:rsid w:val="00A46DF5"/>
    <w:pPr>
      <w:numPr>
        <w:numId w:val="13"/>
      </w:numPr>
      <w:contextualSpacing/>
    </w:pPr>
  </w:style>
  <w:style w:type="paragraph" w:styleId="ListParagraph">
    <w:name w:val="List Paragraph"/>
    <w:basedOn w:val="Normal"/>
    <w:uiPriority w:val="34"/>
    <w:qFormat/>
    <w:rsid w:val="00A46DF5"/>
    <w:pPr>
      <w:ind w:left="720"/>
    </w:pPr>
  </w:style>
  <w:style w:type="paragraph" w:styleId="MacroText">
    <w:name w:val="macro"/>
    <w:link w:val="MacroTextChar"/>
    <w:rsid w:val="00A46DF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46DF5"/>
    <w:rPr>
      <w:rFonts w:ascii="Courier New" w:hAnsi="Courier New" w:cs="Courier New"/>
      <w:lang w:eastAsia="en-US"/>
    </w:rPr>
  </w:style>
  <w:style w:type="paragraph" w:styleId="MessageHeader">
    <w:name w:val="Message Header"/>
    <w:basedOn w:val="Normal"/>
    <w:link w:val="MessageHeaderChar"/>
    <w:rsid w:val="00A46D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46DF5"/>
    <w:rPr>
      <w:rFonts w:ascii="Calibri Light" w:hAnsi="Calibri Light"/>
      <w:sz w:val="24"/>
      <w:szCs w:val="24"/>
      <w:shd w:val="pct20" w:color="auto" w:fill="auto"/>
      <w:lang w:eastAsia="en-US"/>
    </w:rPr>
  </w:style>
  <w:style w:type="paragraph" w:styleId="NoSpacing">
    <w:name w:val="No Spacing"/>
    <w:uiPriority w:val="1"/>
    <w:qFormat/>
    <w:rsid w:val="00A46DF5"/>
    <w:rPr>
      <w:lang w:eastAsia="en-US"/>
    </w:rPr>
  </w:style>
  <w:style w:type="paragraph" w:styleId="NormalWeb">
    <w:name w:val="Normal (Web)"/>
    <w:basedOn w:val="Normal"/>
    <w:rsid w:val="00A46DF5"/>
    <w:rPr>
      <w:sz w:val="24"/>
      <w:szCs w:val="24"/>
    </w:rPr>
  </w:style>
  <w:style w:type="paragraph" w:styleId="NormalIndent">
    <w:name w:val="Normal Indent"/>
    <w:basedOn w:val="Normal"/>
    <w:rsid w:val="00A46DF5"/>
    <w:pPr>
      <w:ind w:left="720"/>
    </w:pPr>
  </w:style>
  <w:style w:type="paragraph" w:styleId="NoteHeading">
    <w:name w:val="Note Heading"/>
    <w:basedOn w:val="Normal"/>
    <w:next w:val="Normal"/>
    <w:link w:val="NoteHeadingChar"/>
    <w:rsid w:val="00A46DF5"/>
  </w:style>
  <w:style w:type="character" w:customStyle="1" w:styleId="NoteHeadingChar">
    <w:name w:val="Note Heading Char"/>
    <w:link w:val="NoteHeading"/>
    <w:rsid w:val="00A46DF5"/>
    <w:rPr>
      <w:lang w:eastAsia="en-US"/>
    </w:rPr>
  </w:style>
  <w:style w:type="paragraph" w:styleId="PlainText">
    <w:name w:val="Plain Text"/>
    <w:basedOn w:val="Normal"/>
    <w:link w:val="PlainTextChar"/>
    <w:rsid w:val="00A46DF5"/>
    <w:rPr>
      <w:rFonts w:ascii="Courier New" w:hAnsi="Courier New" w:cs="Courier New"/>
    </w:rPr>
  </w:style>
  <w:style w:type="character" w:customStyle="1" w:styleId="PlainTextChar">
    <w:name w:val="Plain Text Char"/>
    <w:link w:val="PlainText"/>
    <w:rsid w:val="00A46DF5"/>
    <w:rPr>
      <w:rFonts w:ascii="Courier New" w:hAnsi="Courier New" w:cs="Courier New"/>
      <w:lang w:eastAsia="en-US"/>
    </w:rPr>
  </w:style>
  <w:style w:type="paragraph" w:styleId="Quote">
    <w:name w:val="Quote"/>
    <w:basedOn w:val="Normal"/>
    <w:next w:val="Normal"/>
    <w:link w:val="QuoteChar"/>
    <w:uiPriority w:val="29"/>
    <w:qFormat/>
    <w:rsid w:val="00A46DF5"/>
    <w:pPr>
      <w:spacing w:before="200" w:after="160"/>
      <w:ind w:left="864" w:right="864"/>
      <w:jc w:val="center"/>
    </w:pPr>
    <w:rPr>
      <w:i/>
      <w:iCs/>
      <w:color w:val="404040"/>
    </w:rPr>
  </w:style>
  <w:style w:type="character" w:customStyle="1" w:styleId="QuoteChar">
    <w:name w:val="Quote Char"/>
    <w:link w:val="Quote"/>
    <w:uiPriority w:val="29"/>
    <w:rsid w:val="00A46DF5"/>
    <w:rPr>
      <w:i/>
      <w:iCs/>
      <w:color w:val="404040"/>
      <w:lang w:eastAsia="en-US"/>
    </w:rPr>
  </w:style>
  <w:style w:type="paragraph" w:styleId="Salutation">
    <w:name w:val="Salutation"/>
    <w:basedOn w:val="Normal"/>
    <w:next w:val="Normal"/>
    <w:link w:val="SalutationChar"/>
    <w:rsid w:val="00A46DF5"/>
  </w:style>
  <w:style w:type="character" w:customStyle="1" w:styleId="SalutationChar">
    <w:name w:val="Salutation Char"/>
    <w:link w:val="Salutation"/>
    <w:rsid w:val="00A46DF5"/>
    <w:rPr>
      <w:lang w:eastAsia="en-US"/>
    </w:rPr>
  </w:style>
  <w:style w:type="paragraph" w:styleId="Signature">
    <w:name w:val="Signature"/>
    <w:basedOn w:val="Normal"/>
    <w:link w:val="SignatureChar"/>
    <w:rsid w:val="00A46DF5"/>
    <w:pPr>
      <w:ind w:left="4252"/>
    </w:pPr>
  </w:style>
  <w:style w:type="character" w:customStyle="1" w:styleId="SignatureChar">
    <w:name w:val="Signature Char"/>
    <w:link w:val="Signature"/>
    <w:rsid w:val="00A46DF5"/>
    <w:rPr>
      <w:lang w:eastAsia="en-US"/>
    </w:rPr>
  </w:style>
  <w:style w:type="paragraph" w:styleId="Subtitle">
    <w:name w:val="Subtitle"/>
    <w:basedOn w:val="Normal"/>
    <w:next w:val="Normal"/>
    <w:link w:val="SubtitleChar"/>
    <w:qFormat/>
    <w:rsid w:val="00A46DF5"/>
    <w:pPr>
      <w:spacing w:after="60"/>
      <w:jc w:val="center"/>
      <w:outlineLvl w:val="1"/>
    </w:pPr>
    <w:rPr>
      <w:rFonts w:ascii="Calibri Light" w:hAnsi="Calibri Light"/>
      <w:sz w:val="24"/>
      <w:szCs w:val="24"/>
    </w:rPr>
  </w:style>
  <w:style w:type="character" w:customStyle="1" w:styleId="SubtitleChar">
    <w:name w:val="Subtitle Char"/>
    <w:link w:val="Subtitle"/>
    <w:rsid w:val="00A46DF5"/>
    <w:rPr>
      <w:rFonts w:ascii="Calibri Light" w:hAnsi="Calibri Light"/>
      <w:sz w:val="24"/>
      <w:szCs w:val="24"/>
      <w:lang w:eastAsia="en-US"/>
    </w:rPr>
  </w:style>
  <w:style w:type="paragraph" w:styleId="TableofAuthorities">
    <w:name w:val="table of authorities"/>
    <w:basedOn w:val="Normal"/>
    <w:next w:val="Normal"/>
    <w:rsid w:val="00A46DF5"/>
    <w:pPr>
      <w:ind w:left="200" w:hanging="200"/>
    </w:pPr>
  </w:style>
  <w:style w:type="paragraph" w:styleId="TableofFigures">
    <w:name w:val="table of figures"/>
    <w:basedOn w:val="Normal"/>
    <w:next w:val="Normal"/>
    <w:rsid w:val="00A46DF5"/>
  </w:style>
  <w:style w:type="paragraph" w:styleId="Title">
    <w:name w:val="Title"/>
    <w:basedOn w:val="Normal"/>
    <w:next w:val="Normal"/>
    <w:link w:val="TitleChar"/>
    <w:qFormat/>
    <w:rsid w:val="00A46D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46DF5"/>
    <w:rPr>
      <w:rFonts w:ascii="Calibri Light" w:hAnsi="Calibri Light"/>
      <w:b/>
      <w:bCs/>
      <w:kern w:val="28"/>
      <w:sz w:val="32"/>
      <w:szCs w:val="32"/>
      <w:lang w:eastAsia="en-US"/>
    </w:rPr>
  </w:style>
  <w:style w:type="paragraph" w:styleId="TOAHeading">
    <w:name w:val="toa heading"/>
    <w:basedOn w:val="Normal"/>
    <w:next w:val="Normal"/>
    <w:rsid w:val="00A46D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46DF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si.org/about/what-we-do/security-algorithms-and-codes/cellular-algorithm-licence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si.org/about/what-we-do/security-algorithms-and-codes/cellular-algorithm-licence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tsi.org/about/what-we-do/security-algorithms-and-codes/cellular-algorithm-licence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etsi.org/about/what-we-do/security-algorithms-and-codes/cellular-algorithm-licences"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si.org/about/what-we-do/security-algorithms-and-codes/cellular-algorithm-licen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1884</Words>
  <Characters>10780</Characters>
  <Application>Microsoft Office Word</Application>
  <DocSecurity>0</DocSecurity>
  <Lines>431</Lines>
  <Paragraphs>361</Paragraphs>
  <ScaleCrop>false</ScaleCrop>
  <HeadingPairs>
    <vt:vector size="2" baseType="variant">
      <vt:variant>
        <vt:lpstr>Title</vt:lpstr>
      </vt:variant>
      <vt:variant>
        <vt:i4>1</vt:i4>
      </vt:variant>
    </vt:vector>
  </HeadingPairs>
  <TitlesOfParts>
    <vt:vector size="1" baseType="lpstr">
      <vt:lpstr>3GPP TS 55.241</vt:lpstr>
    </vt:vector>
  </TitlesOfParts>
  <Manager/>
  <Company/>
  <LinksUpToDate>false</LinksUpToDate>
  <CharactersWithSpaces>12303</CharactersWithSpaces>
  <SharedDoc>false</SharedDoc>
  <HyperlinkBase/>
  <HLinks>
    <vt:vector size="30" baseType="variant">
      <vt:variant>
        <vt:i4>6357106</vt:i4>
      </vt:variant>
      <vt:variant>
        <vt:i4>90</vt:i4>
      </vt:variant>
      <vt:variant>
        <vt:i4>0</vt:i4>
      </vt:variant>
      <vt:variant>
        <vt:i4>5</vt:i4>
      </vt:variant>
      <vt:variant>
        <vt:lpwstr>http://www.etsi.org/about/what-we-do/security-algorithms-and-codes/cellular-algorithm-licences</vt:lpwstr>
      </vt:variant>
      <vt:variant>
        <vt:lpwstr/>
      </vt:variant>
      <vt:variant>
        <vt:i4>6357106</vt:i4>
      </vt:variant>
      <vt:variant>
        <vt:i4>87</vt:i4>
      </vt:variant>
      <vt:variant>
        <vt:i4>0</vt:i4>
      </vt:variant>
      <vt:variant>
        <vt:i4>5</vt:i4>
      </vt:variant>
      <vt:variant>
        <vt:lpwstr>http://www.etsi.org/about/what-we-do/security-algorithms-and-codes/cellular-algorithm-licences</vt:lpwstr>
      </vt:variant>
      <vt:variant>
        <vt:lpwstr/>
      </vt:variant>
      <vt:variant>
        <vt:i4>6357106</vt:i4>
      </vt:variant>
      <vt:variant>
        <vt:i4>84</vt:i4>
      </vt:variant>
      <vt:variant>
        <vt:i4>0</vt:i4>
      </vt:variant>
      <vt:variant>
        <vt:i4>5</vt:i4>
      </vt:variant>
      <vt:variant>
        <vt:lpwstr>http://www.etsi.org/about/what-we-do/security-algorithms-and-codes/cellular-algorithm-licences</vt:lpwstr>
      </vt:variant>
      <vt:variant>
        <vt:lpwstr/>
      </vt:variant>
      <vt:variant>
        <vt:i4>6357106</vt:i4>
      </vt:variant>
      <vt:variant>
        <vt:i4>81</vt:i4>
      </vt:variant>
      <vt:variant>
        <vt:i4>0</vt:i4>
      </vt:variant>
      <vt:variant>
        <vt:i4>5</vt:i4>
      </vt:variant>
      <vt:variant>
        <vt:lpwstr>http://www.etsi.org/about/what-we-do/security-algorithms-and-codes/cellular-algorithm-licences</vt:lpwstr>
      </vt:variant>
      <vt:variant>
        <vt:lpwstr/>
      </vt:variant>
      <vt:variant>
        <vt:i4>6357106</vt:i4>
      </vt:variant>
      <vt:variant>
        <vt:i4>78</vt:i4>
      </vt:variant>
      <vt:variant>
        <vt:i4>0</vt:i4>
      </vt:variant>
      <vt:variant>
        <vt:i4>5</vt:i4>
      </vt:variant>
      <vt:variant>
        <vt:lpwstr>http://www.etsi.org/about/what-we-do/security-algorithms-and-codes/cellular-algorithm-licences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55.241</dc:title>
  <dc:subject>Specification of the GIA4 integrity algorithm for General Packet Radio Service (GPRS); GIA4 specification (Release 19)</dc:subject>
  <dc:creator>MCC Support</dc:creator>
  <cp:keywords>security, algorithm</cp:keywords>
  <dc:description/>
  <cp:lastModifiedBy>33.938_CR0003R1_(Rel-19)_FS_CryptoInv</cp:lastModifiedBy>
  <cp:revision>2</cp:revision>
  <cp:lastPrinted>2016-04-04T04:17:00Z</cp:lastPrinted>
  <dcterms:created xsi:type="dcterms:W3CDTF">2025-10-13T10:28:00Z</dcterms:created>
  <dcterms:modified xsi:type="dcterms:W3CDTF">2025-10-13T10:28:00Z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
    <vt:lpwstr>C1 - PUBLIC</vt:lpwstr>
  </property>
  <property fmtid="{D5CDD505-2E9C-101B-9397-08002B2CF9AE}" pid="4" name="_SIProp12DataClass+84ad5391-22de-435f-bfa0-07634f9a8deb">
    <vt:lpwstr>v=1.2&gt;I=84ad5391-22de-435f-bfa0-07634f9a8deb&amp;N=C1+-+PUBLIC&amp;V=1.2&amp;U=VF-ROOT%5cbabbages&amp;A=Associated&amp;H=False</vt:lpwstr>
  </property>
</Properties>
</file>