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883"/>
        <w:gridCol w:w="5460"/>
      </w:tblGrid>
      <w:tr w:rsidR="004F0988" w:rsidRPr="001C79FD" w14:paraId="15AD5FC2" w14:textId="77777777" w:rsidTr="00A83B2D">
        <w:tc>
          <w:tcPr>
            <w:tcW w:w="10343" w:type="dxa"/>
            <w:gridSpan w:val="2"/>
            <w:shd w:val="clear" w:color="auto" w:fill="auto"/>
          </w:tcPr>
          <w:p w14:paraId="7F9F19CA" w14:textId="18CCB7E9"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2A76C7" w:rsidRPr="001C79FD">
              <w:t>0</w:t>
            </w:r>
            <w:r w:rsidRPr="001C79FD">
              <w:t>.</w:t>
            </w:r>
            <w:r w:rsidR="00EB7FD9">
              <w:t>3</w:t>
            </w:r>
            <w:r w:rsidRPr="001C79FD">
              <w:t>.</w:t>
            </w:r>
            <w:bookmarkEnd w:id="3"/>
            <w:r w:rsidR="00637473">
              <w:t>0</w:t>
            </w:r>
            <w:r w:rsidRPr="001C79FD">
              <w:t xml:space="preserve"> </w:t>
            </w:r>
            <w:r w:rsidRPr="001C79FD">
              <w:rPr>
                <w:sz w:val="32"/>
              </w:rPr>
              <w:t>(</w:t>
            </w:r>
            <w:bookmarkStart w:id="4" w:name="issueDate"/>
            <w:r w:rsidR="002A76C7" w:rsidRPr="001C79FD">
              <w:rPr>
                <w:sz w:val="32"/>
              </w:rPr>
              <w:t>202</w:t>
            </w:r>
            <w:r w:rsidR="00EB7FD9">
              <w:rPr>
                <w:sz w:val="32"/>
              </w:rPr>
              <w:t>2</w:t>
            </w:r>
            <w:r w:rsidRPr="001C79FD">
              <w:rPr>
                <w:sz w:val="32"/>
              </w:rPr>
              <w:t>-</w:t>
            </w:r>
            <w:bookmarkEnd w:id="4"/>
            <w:r w:rsidR="00637473">
              <w:rPr>
                <w:sz w:val="32"/>
              </w:rPr>
              <w:t>0</w:t>
            </w:r>
            <w:r w:rsidR="00EB7FD9">
              <w:rPr>
                <w:sz w:val="32"/>
              </w:rPr>
              <w:t>1</w:t>
            </w:r>
            <w:r w:rsidRPr="001C79FD">
              <w:rPr>
                <w:sz w:val="32"/>
              </w:rPr>
              <w:t>)</w:t>
            </w:r>
          </w:p>
        </w:tc>
      </w:tr>
      <w:tr w:rsidR="004F0988" w:rsidRPr="001C79FD" w14:paraId="4688CE85" w14:textId="77777777" w:rsidTr="00A83B2D">
        <w:trPr>
          <w:trHeight w:hRule="exact" w:val="1134"/>
        </w:trPr>
        <w:tc>
          <w:tcPr>
            <w:tcW w:w="1034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A83B2D">
        <w:trPr>
          <w:trHeight w:hRule="exact" w:val="3686"/>
        </w:trPr>
        <w:tc>
          <w:tcPr>
            <w:tcW w:w="10343" w:type="dxa"/>
            <w:gridSpan w:val="2"/>
            <w:shd w:val="clear" w:color="auto" w:fill="auto"/>
          </w:tcPr>
          <w:p w14:paraId="0967A9A0" w14:textId="77777777" w:rsidR="004F0988" w:rsidRPr="001C79FD" w:rsidRDefault="004F0988" w:rsidP="00133525">
            <w:pPr>
              <w:pStyle w:val="ZT"/>
              <w:framePr w:wrap="auto" w:hAnchor="text" w:yAlign="inline"/>
            </w:pPr>
            <w:r w:rsidRPr="001C79FD">
              <w:t>3rd Generation Partnership Project;</w:t>
            </w:r>
          </w:p>
          <w:p w14:paraId="68E3026A"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14:paraId="67E08B8D" w14:textId="77777777" w:rsidR="00FF1E3A" w:rsidRPr="001C79FD" w:rsidRDefault="00FF1E3A" w:rsidP="00133525">
            <w:pPr>
              <w:pStyle w:val="ZT"/>
              <w:framePr w:wrap="auto" w:hAnchor="text" w:yAlign="inline"/>
            </w:pPr>
            <w:r w:rsidRPr="001C79FD">
              <w:t>NR;</w:t>
            </w:r>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719CD7EB" w14:textId="77777777" w:rsidTr="00A83B2D">
        <w:tc>
          <w:tcPr>
            <w:tcW w:w="1034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A83B2D">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460" w:type="dxa"/>
            <w:shd w:val="clear" w:color="auto" w:fill="auto"/>
          </w:tcPr>
          <w:p w14:paraId="0BB382F3" w14:textId="77777777" w:rsidR="00D57972" w:rsidRPr="001C79FD" w:rsidRDefault="002A76C7" w:rsidP="00133525">
            <w:pPr>
              <w:jc w:val="right"/>
            </w:pPr>
            <w:bookmarkStart w:id="8"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1A5B514" w14:textId="77777777" w:rsidTr="00A83B2D">
        <w:trPr>
          <w:trHeight w:hRule="exact" w:val="5783"/>
        </w:trPr>
        <w:tc>
          <w:tcPr>
            <w:tcW w:w="1034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A83B2D">
        <w:trPr>
          <w:cantSplit/>
          <w:trHeight w:hRule="exact" w:val="964"/>
        </w:trPr>
        <w:tc>
          <w:tcPr>
            <w:tcW w:w="10343" w:type="dxa"/>
            <w:gridSpan w:val="2"/>
            <w:shd w:val="clear" w:color="auto" w:fill="auto"/>
          </w:tcPr>
          <w:p w14:paraId="0D20A98B"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0"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7C58E2C"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240760B9"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4A166615" w14:textId="77777777" w:rsidR="00E16509" w:rsidRPr="001C79FD" w:rsidRDefault="00E16509" w:rsidP="00133525">
            <w:pPr>
              <w:pStyle w:val="FP"/>
              <w:jc w:val="center"/>
              <w:rPr>
                <w:noProof/>
              </w:rPr>
            </w:pPr>
          </w:p>
          <w:p w14:paraId="58571B67" w14:textId="2D343691"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w:t>
            </w:r>
            <w:bookmarkEnd w:id="13"/>
            <w:r w:rsidR="004B7948">
              <w:rPr>
                <w:noProof/>
                <w:sz w:val="18"/>
              </w:rPr>
              <w:t>22</w:t>
            </w:r>
            <w:r w:rsidRPr="001C79FD">
              <w:rPr>
                <w:noProof/>
                <w:sz w:val="18"/>
              </w:rPr>
              <w:t>, 3GPP Organizational Partners (ARIB, ATIS, CCSA, ETSI, TSDSI, TTA, TTC).</w:t>
            </w:r>
            <w:bookmarkStart w:id="14" w:name="copyrightaddon"/>
            <w:bookmarkEnd w:id="14"/>
          </w:p>
          <w:p w14:paraId="20C32E37" w14:textId="77777777" w:rsidR="00E16509" w:rsidRPr="001C79FD" w:rsidRDefault="00E16509" w:rsidP="00133525">
            <w:pPr>
              <w:pStyle w:val="FP"/>
              <w:jc w:val="center"/>
              <w:rPr>
                <w:noProof/>
                <w:sz w:val="18"/>
              </w:rPr>
            </w:pPr>
            <w:r w:rsidRPr="001C79FD">
              <w:rPr>
                <w:noProof/>
                <w:sz w:val="18"/>
              </w:rPr>
              <w:t>All rights reserved.</w:t>
            </w:r>
          </w:p>
          <w:p w14:paraId="7AD0A7C1" w14:textId="77777777" w:rsidR="00E16509" w:rsidRPr="001C79FD" w:rsidRDefault="00E16509" w:rsidP="00E16509">
            <w:pPr>
              <w:pStyle w:val="FP"/>
              <w:rPr>
                <w:noProof/>
                <w:sz w:val="18"/>
              </w:rPr>
            </w:pPr>
          </w:p>
          <w:p w14:paraId="31C084A9"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1AE1073"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4DB9E970"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p>
          <w:p w14:paraId="703D4979" w14:textId="77777777" w:rsidR="00E16509" w:rsidRPr="001C79FD" w:rsidRDefault="00E16509" w:rsidP="00133525"/>
        </w:tc>
      </w:tr>
      <w:bookmarkEnd w:id="10"/>
    </w:tbl>
    <w:p w14:paraId="67A02206" w14:textId="77777777" w:rsidR="00080512" w:rsidRPr="001C79FD" w:rsidRDefault="00080512">
      <w:pPr>
        <w:pStyle w:val="TT"/>
      </w:pPr>
      <w:r w:rsidRPr="001C79FD">
        <w:br w:type="page"/>
      </w:r>
      <w:bookmarkStart w:id="15" w:name="tableOfContents"/>
      <w:bookmarkEnd w:id="15"/>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6" w:name="foreword"/>
      <w:bookmarkStart w:id="17" w:name="_Toc54181841"/>
      <w:bookmarkEnd w:id="16"/>
      <w:r w:rsidRPr="001C79FD">
        <w:lastRenderedPageBreak/>
        <w:t>Foreword</w:t>
      </w:r>
      <w:bookmarkEnd w:id="17"/>
    </w:p>
    <w:p w14:paraId="1A742F2D" w14:textId="77777777" w:rsidR="00080512" w:rsidRPr="001C79FD" w:rsidRDefault="00080512">
      <w:r w:rsidRPr="001C79FD">
        <w:t xml:space="preserve">This Technical </w:t>
      </w:r>
      <w:bookmarkStart w:id="18" w:name="spectype3"/>
      <w:r w:rsidR="00602AEA" w:rsidRPr="001C79FD">
        <w:t>Report</w:t>
      </w:r>
      <w:bookmarkEnd w:id="18"/>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Version x.y.z</w:t>
      </w:r>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presented to TSG for information;</w:t>
      </w:r>
    </w:p>
    <w:p w14:paraId="5A0B68DA" w14:textId="77777777" w:rsidR="00080512" w:rsidRPr="001C79FD" w:rsidRDefault="00080512">
      <w:pPr>
        <w:pStyle w:val="B3"/>
      </w:pPr>
      <w:r w:rsidRPr="001C79FD">
        <w:t>2</w:t>
      </w:r>
      <w:r w:rsidRPr="001C79FD">
        <w:tab/>
        <w:t>presented to TSG for approval;</w:t>
      </w:r>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"is" and "is not" do not indicate requirements.</w:t>
      </w:r>
    </w:p>
    <w:p w14:paraId="4A6A8585" w14:textId="77777777" w:rsidR="00080512" w:rsidRPr="001C79FD" w:rsidRDefault="00080512">
      <w:pPr>
        <w:pStyle w:val="Heading1"/>
      </w:pPr>
      <w:bookmarkStart w:id="19" w:name="introduction"/>
      <w:bookmarkEnd w:id="19"/>
      <w:r w:rsidRPr="001C79FD">
        <w:br w:type="page"/>
      </w:r>
      <w:bookmarkStart w:id="20" w:name="scope"/>
      <w:bookmarkStart w:id="21" w:name="_Toc54181842"/>
      <w:bookmarkEnd w:id="20"/>
      <w:r w:rsidRPr="001C79FD">
        <w:lastRenderedPageBreak/>
        <w:t>1</w:t>
      </w:r>
      <w:r w:rsidRPr="001C79FD">
        <w:tab/>
        <w:t>Scope</w:t>
      </w:r>
      <w:bookmarkEnd w:id="21"/>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2" w:name="references"/>
      <w:bookmarkStart w:id="23" w:name="_Toc54181843"/>
      <w:bookmarkEnd w:id="22"/>
      <w:r w:rsidRPr="001C79FD">
        <w:t>2</w:t>
      </w:r>
      <w:r w:rsidRPr="001C79FD">
        <w:tab/>
        <w:t>References</w:t>
      </w:r>
      <w:bookmarkEnd w:id="23"/>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311425CF" w14:textId="77777777" w:rsidR="00080512" w:rsidRPr="001C79FD" w:rsidRDefault="00080512">
      <w:pPr>
        <w:pStyle w:val="Heading1"/>
      </w:pPr>
      <w:bookmarkStart w:id="24" w:name="definitions"/>
      <w:bookmarkStart w:id="25" w:name="_Toc54181844"/>
      <w:bookmarkEnd w:id="24"/>
      <w:r w:rsidRPr="001C79FD">
        <w:t>3</w:t>
      </w:r>
      <w:r w:rsidRPr="001C79FD">
        <w:tab/>
        <w:t>Definitions</w:t>
      </w:r>
      <w:r w:rsidR="00602AEA" w:rsidRPr="001C79FD">
        <w:t xml:space="preserve"> of terms, symbols and abbreviations</w:t>
      </w:r>
      <w:bookmarkEnd w:id="25"/>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26" w:name="_Toc54181845"/>
      <w:r w:rsidRPr="001C79FD">
        <w:t>3.1</w:t>
      </w:r>
      <w:r w:rsidRPr="001C79FD">
        <w:tab/>
      </w:r>
      <w:r w:rsidR="002B6339" w:rsidRPr="001C79FD">
        <w:t>Terms</w:t>
      </w:r>
      <w:bookmarkEnd w:id="26"/>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place">
        <w:smartTag w:uri="urn:schemas-microsoft-com:office:smarttags" w:element="City">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27" w:name="_Toc54181846"/>
      <w:r w:rsidRPr="001C79FD">
        <w:t>3.2</w:t>
      </w:r>
      <w:r w:rsidRPr="001C79FD">
        <w:tab/>
        <w:t>Symbols</w:t>
      </w:r>
      <w:bookmarkEnd w:id="27"/>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28" w:name="_Toc54181847"/>
      <w:r w:rsidRPr="001C79FD">
        <w:lastRenderedPageBreak/>
        <w:t>3.3</w:t>
      </w:r>
      <w:r w:rsidRPr="001C79FD">
        <w:tab/>
        <w:t>Abbreviations</w:t>
      </w:r>
      <w:bookmarkEnd w:id="28"/>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29" w:name="clause4"/>
      <w:bookmarkStart w:id="30" w:name="_Toc54181848"/>
      <w:bookmarkEnd w:id="29"/>
      <w:r w:rsidRPr="001C79FD">
        <w:t>4</w:t>
      </w:r>
      <w:r w:rsidRPr="001C79FD">
        <w:tab/>
      </w:r>
      <w:r w:rsidR="00FE4934" w:rsidRPr="001C79FD">
        <w:t>Inter-band DL CA</w:t>
      </w:r>
      <w:bookmarkEnd w:id="30"/>
    </w:p>
    <w:p w14:paraId="53611281" w14:textId="54E9AE9E" w:rsidR="00080512" w:rsidRDefault="00080512">
      <w:pPr>
        <w:pStyle w:val="Heading2"/>
      </w:pPr>
      <w:bookmarkStart w:id="31" w:name="_Toc54181849"/>
      <w:r w:rsidRPr="001C79FD">
        <w:t>4.1</w:t>
      </w:r>
      <w:r w:rsidRPr="001C79FD">
        <w:tab/>
      </w:r>
      <w:r w:rsidR="00E21983" w:rsidRPr="001C79FD">
        <w:t>Applicability of CBM/IBM for different CA configurations</w:t>
      </w:r>
      <w:bookmarkEnd w:id="31"/>
    </w:p>
    <w:p w14:paraId="4E0625FC" w14:textId="77777777" w:rsidR="00F54434" w:rsidRDefault="00F54434" w:rsidP="00F54434">
      <w:pPr>
        <w:rPr>
          <w:color w:val="0070C0"/>
        </w:rPr>
      </w:pPr>
      <w:r>
        <w:rPr>
          <w:color w:val="0070C0"/>
        </w:rPr>
        <w:t>Following agreements have been reached concerning a</w:t>
      </w:r>
      <w:r w:rsidRPr="00CC3AB2">
        <w:rPr>
          <w:color w:val="0070C0"/>
        </w:rPr>
        <w:t>pplicability of CBM/IBM for different CA configurations</w:t>
      </w:r>
      <w:r>
        <w:rPr>
          <w:color w:val="0070C0"/>
        </w:rPr>
        <w:t>.</w:t>
      </w:r>
    </w:p>
    <w:p w14:paraId="5CEC06E4" w14:textId="77777777" w:rsidR="00F54434" w:rsidRPr="00CC3AB2" w:rsidRDefault="00F54434" w:rsidP="00F54434">
      <w:pPr>
        <w:pStyle w:val="ListParagraph"/>
        <w:numPr>
          <w:ilvl w:val="1"/>
          <w:numId w:val="5"/>
        </w:numPr>
        <w:spacing w:line="276" w:lineRule="auto"/>
        <w:rPr>
          <w:sz w:val="22"/>
          <w:szCs w:val="22"/>
          <w:lang w:val="en-US" w:eastAsia="fi-FI"/>
        </w:rPr>
      </w:pPr>
      <w:bookmarkStart w:id="32" w:name="MCCQCTEMPBM_00000028"/>
      <w:r w:rsidRPr="00CC3AB2">
        <w:rPr>
          <w:lang w:val="en-US"/>
        </w:rPr>
        <w:t>IBM UE capability is applicable for all CA configurations R4-2016915</w:t>
      </w:r>
    </w:p>
    <w:p w14:paraId="65D14A91"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eastAsia="fi-FI"/>
        </w:rPr>
        <w:t>On “frequency group”</w:t>
      </w:r>
      <w:r w:rsidRPr="00CC3AB2">
        <w:rPr>
          <w:lang w:val="en-US"/>
        </w:rPr>
        <w:t xml:space="preserve"> R4-2016915</w:t>
      </w:r>
    </w:p>
    <w:p w14:paraId="2926928A" w14:textId="77777777" w:rsidR="00F54434" w:rsidRPr="00CC3AB2" w:rsidRDefault="00F54434" w:rsidP="00041794">
      <w:pPr>
        <w:pStyle w:val="ListParagraph"/>
        <w:numPr>
          <w:ilvl w:val="2"/>
          <w:numId w:val="5"/>
        </w:numPr>
        <w:spacing w:line="276" w:lineRule="auto"/>
        <w:rPr>
          <w:sz w:val="22"/>
          <w:szCs w:val="22"/>
          <w:lang w:val="en-US" w:eastAsia="fi-FI"/>
        </w:rPr>
      </w:pPr>
      <w:r w:rsidRPr="00CC3AB2">
        <w:rPr>
          <w:lang w:val="en-US" w:eastAsia="fi-FI"/>
        </w:rPr>
        <w:t>“frequency group” term shall not be defined in specification</w:t>
      </w:r>
    </w:p>
    <w:p w14:paraId="47D08742"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Pr="00CC3AB2">
        <w:rPr>
          <w:lang w:val="en-US"/>
        </w:rPr>
        <w:t xml:space="preserve"> R4-2016915</w:t>
      </w:r>
    </w:p>
    <w:p w14:paraId="25E1C1A0" w14:textId="77777777" w:rsidR="00F54434" w:rsidRPr="001F6450" w:rsidRDefault="00F54434" w:rsidP="00F54434">
      <w:pPr>
        <w:pStyle w:val="ListParagraph"/>
        <w:numPr>
          <w:ilvl w:val="1"/>
          <w:numId w:val="5"/>
        </w:numPr>
        <w:spacing w:line="276" w:lineRule="auto"/>
      </w:pPr>
      <w:r w:rsidRPr="001F6450">
        <w:t>Typical inter-band CA deployment between bands in the same frequency group cannot be limited to co-located deployments</w:t>
      </w:r>
      <w:r>
        <w:t xml:space="preserve"> </w:t>
      </w:r>
      <w:r w:rsidRPr="00CC3AB2">
        <w:rPr>
          <w:bCs/>
          <w:lang w:val="en-US"/>
        </w:rPr>
        <w:t>R4-2007813</w:t>
      </w:r>
    </w:p>
    <w:p w14:paraId="60CDD803" w14:textId="77777777" w:rsidR="00F54434" w:rsidRDefault="00F54434" w:rsidP="00F54434">
      <w:pPr>
        <w:pStyle w:val="ListParagraph"/>
        <w:numPr>
          <w:ilvl w:val="1"/>
          <w:numId w:val="5"/>
        </w:numPr>
        <w:spacing w:line="276" w:lineRule="auto"/>
      </w:pPr>
      <w:r w:rsidRPr="001F6450">
        <w:t>It is agreed that RAN4 will not label CBM or IBM as a default BM method for any band combination. Used beam management is based on UE capability. This issue is not discussed anymore in RAN4</w:t>
      </w:r>
      <w:r>
        <w:t xml:space="preserve"> </w:t>
      </w:r>
      <w:r w:rsidRPr="001F6450">
        <w:t>R4-2103111</w:t>
      </w:r>
    </w:p>
    <w:p w14:paraId="53E4D078" w14:textId="77777777" w:rsidR="00F54434" w:rsidRPr="001F6450" w:rsidRDefault="00F54434" w:rsidP="00F54434">
      <w:pPr>
        <w:pStyle w:val="ListParagraph"/>
        <w:numPr>
          <w:ilvl w:val="1"/>
          <w:numId w:val="5"/>
        </w:numPr>
        <w:spacing w:line="276" w:lineRule="auto"/>
      </w:pPr>
      <w:r w:rsidRPr="001F6450">
        <w:t>There are no deployment restrictions (Non-co-located/co-located) for network to configure inter-band DL CA for CBM UEs. R4-2103399</w:t>
      </w:r>
    </w:p>
    <w:p w14:paraId="23DCC688" w14:textId="5336CCDE" w:rsidR="00F54434" w:rsidRPr="00041794" w:rsidRDefault="00F54434" w:rsidP="00041794">
      <w:pPr>
        <w:pStyle w:val="ListParagraph"/>
        <w:numPr>
          <w:ilvl w:val="1"/>
          <w:numId w:val="5"/>
        </w:numPr>
        <w:spacing w:line="276" w:lineRule="auto"/>
      </w:pPr>
      <w:r w:rsidRPr="001F6450">
        <w:t>UE RF requirements for CBM shall be derived based on co-located deployment scenario only. R4-2103399</w:t>
      </w:r>
    </w:p>
    <w:p w14:paraId="4E0FBC73" w14:textId="5E2139CC" w:rsidR="00E21983" w:rsidRDefault="00E21983" w:rsidP="00E21983">
      <w:pPr>
        <w:pStyle w:val="Heading2"/>
      </w:pPr>
      <w:bookmarkStart w:id="33" w:name="_Toc54181850"/>
      <w:bookmarkEnd w:id="32"/>
      <w:r w:rsidRPr="001C79FD">
        <w:t>4.2</w:t>
      </w:r>
      <w:r w:rsidRPr="001C79FD">
        <w:tab/>
        <w:t>Feasibility study for CA configurations within same frequency group</w:t>
      </w:r>
      <w:bookmarkEnd w:id="33"/>
    </w:p>
    <w:p w14:paraId="25D01A76" w14:textId="77777777" w:rsidR="00EB7FD9" w:rsidRDefault="00EB7FD9" w:rsidP="00EB7FD9">
      <w:pPr>
        <w:pStyle w:val="Heading3"/>
      </w:pPr>
      <w:r>
        <w:t>4.2.1</w:t>
      </w:r>
      <w:r>
        <w:tab/>
      </w:r>
      <w:r w:rsidRPr="005364AE">
        <w:t>CA configurations within same frequency group</w:t>
      </w:r>
      <w:r>
        <w:t xml:space="preserve"> using IBM</w:t>
      </w:r>
    </w:p>
    <w:p w14:paraId="3B93EA4C" w14:textId="77777777" w:rsidR="00EB7FD9" w:rsidRDefault="00EB7FD9" w:rsidP="00EB7FD9">
      <w:r>
        <w:t xml:space="preserve">Following agreements have been made for </w:t>
      </w:r>
      <w:r w:rsidRPr="00DE40FF">
        <w:t>CA configurations within same frequency group using IBM</w:t>
      </w:r>
      <w:r>
        <w:t>.</w:t>
      </w:r>
    </w:p>
    <w:p w14:paraId="34903FC0" w14:textId="77777777" w:rsidR="00EB7FD9" w:rsidRDefault="00EB7FD9" w:rsidP="00EB7FD9">
      <w:r>
        <w:t xml:space="preserve">From </w:t>
      </w:r>
      <w:r w:rsidRPr="003D2EF8">
        <w:t>R4-2016915</w:t>
      </w:r>
    </w:p>
    <w:p w14:paraId="1CEA6FEF" w14:textId="77777777" w:rsidR="00EB7FD9" w:rsidRDefault="00EB7FD9" w:rsidP="00EB7FD9">
      <w:pPr>
        <w:pStyle w:val="ListParagraph"/>
        <w:numPr>
          <w:ilvl w:val="0"/>
          <w:numId w:val="6"/>
        </w:numPr>
      </w:pPr>
      <w:bookmarkStart w:id="34" w:name="MCCQCTEMPBM_00000027"/>
      <w:r w:rsidRPr="005364AE">
        <w:t>IBM UE capability is applicable for all CA configurations</w:t>
      </w:r>
    </w:p>
    <w:p w14:paraId="68D4ECBA" w14:textId="77777777" w:rsidR="00EB7FD9" w:rsidRDefault="00EB7FD9" w:rsidP="00EB7FD9">
      <w:r>
        <w:t xml:space="preserve">From </w:t>
      </w:r>
      <w:r w:rsidRPr="003D2EF8">
        <w:t>R4-20</w:t>
      </w:r>
      <w:r>
        <w:t>1</w:t>
      </w:r>
      <w:r w:rsidRPr="003D2EF8">
        <w:t>7813</w:t>
      </w:r>
    </w:p>
    <w:p w14:paraId="4B8A91A8" w14:textId="77777777" w:rsidR="00EB7FD9" w:rsidRPr="006C2F6A" w:rsidRDefault="00EB7FD9" w:rsidP="00EB7FD9">
      <w:pPr>
        <w:pStyle w:val="ListParagraph"/>
        <w:numPr>
          <w:ilvl w:val="0"/>
          <w:numId w:val="6"/>
        </w:numPr>
      </w:pPr>
      <w:r w:rsidRPr="006C2F6A">
        <w:t>Typical inter-band CA deployment between bands in the same frequency group cannot be limited to co-located deployments</w:t>
      </w:r>
    </w:p>
    <w:p w14:paraId="1E02BE10" w14:textId="77777777" w:rsidR="00EB7FD9" w:rsidRPr="006C2F6A" w:rsidRDefault="00EB7FD9" w:rsidP="00EB7FD9">
      <w:pPr>
        <w:pStyle w:val="ListParagraph"/>
        <w:numPr>
          <w:ilvl w:val="0"/>
          <w:numId w:val="6"/>
        </w:numPr>
      </w:pPr>
      <w:r w:rsidRPr="006C2F6A">
        <w:t>IBM UEs are implementable</w:t>
      </w:r>
    </w:p>
    <w:p w14:paraId="6A423218" w14:textId="77777777" w:rsidR="00EB7FD9" w:rsidRDefault="00EB7FD9" w:rsidP="00EB7FD9">
      <w:pPr>
        <w:pStyle w:val="ListParagraph"/>
        <w:numPr>
          <w:ilvl w:val="0"/>
          <w:numId w:val="6"/>
        </w:numPr>
      </w:pPr>
      <w:r w:rsidRPr="006C2F6A">
        <w:t>Feasibility to support is left to UE vendor (implementation) choice</w:t>
      </w:r>
    </w:p>
    <w:bookmarkEnd w:id="34"/>
    <w:p w14:paraId="0888AB19" w14:textId="77777777" w:rsidR="00EB7FD9" w:rsidRDefault="00EB7FD9" w:rsidP="00EB7FD9">
      <w:r>
        <w:t xml:space="preserve">From </w:t>
      </w:r>
      <w:r w:rsidRPr="003D2EF8">
        <w:t>R4-2103111</w:t>
      </w:r>
    </w:p>
    <w:p w14:paraId="7E189287" w14:textId="77777777" w:rsidR="00EB7FD9" w:rsidRDefault="00EB7FD9" w:rsidP="00EB7FD9">
      <w:pPr>
        <w:pStyle w:val="ListParagraph"/>
        <w:numPr>
          <w:ilvl w:val="0"/>
          <w:numId w:val="7"/>
        </w:numPr>
      </w:pPr>
      <w:bookmarkStart w:id="35" w:name="MCCQCTEMPBM_00000026"/>
      <w:r w:rsidRPr="001C1C50">
        <w:lastRenderedPageBreak/>
        <w:t xml:space="preserve">IBM inter-band CA requirements </w:t>
      </w:r>
      <w:r>
        <w:t>i</w:t>
      </w:r>
      <w:r w:rsidRPr="001C1C50">
        <w:t xml:space="preserve">t is agreed that </w:t>
      </w:r>
      <w:r>
        <w:t>t</w:t>
      </w:r>
      <w:r w:rsidRPr="001C1C50">
        <w:t>he FR2 inter-band DL CA, maximum input level, ACS, and in-band blocking requirement are band combination agnostic and shall be reused for any new FR2 inter-band combinations.</w:t>
      </w:r>
    </w:p>
    <w:p w14:paraId="0FBA4AF1" w14:textId="77777777" w:rsidR="00EB7FD9" w:rsidRDefault="00EB7FD9" w:rsidP="00EB7FD9">
      <w:r>
        <w:t xml:space="preserve">From </w:t>
      </w:r>
      <w:r w:rsidRPr="003D2EF8">
        <w:t>R4-2105391</w:t>
      </w:r>
    </w:p>
    <w:p w14:paraId="78D9C9CD" w14:textId="77777777" w:rsidR="00EB7FD9" w:rsidRPr="008C1A8F" w:rsidRDefault="00EB7FD9" w:rsidP="00EB7FD9">
      <w:pPr>
        <w:pStyle w:val="ListParagraph"/>
        <w:numPr>
          <w:ilvl w:val="0"/>
          <w:numId w:val="7"/>
        </w:numPr>
      </w:pPr>
      <w:r w:rsidRPr="001C1C50">
        <w:t>IBM inter-CA requirement framework (Peak EIS, EIS spherical coverage) established for n260+n261 shall be applied to any requested CA band pair from the same frequency group (parameter values including PSD differences and relaxations to be discussed separately) with IBM</w:t>
      </w:r>
      <w:r>
        <w:t>.</w:t>
      </w:r>
    </w:p>
    <w:p w14:paraId="4CBD5C99" w14:textId="77777777" w:rsidR="00E21983" w:rsidRPr="001C79FD" w:rsidRDefault="00E21983" w:rsidP="00E21983">
      <w:pPr>
        <w:pStyle w:val="Heading2"/>
      </w:pPr>
      <w:bookmarkStart w:id="36" w:name="_Toc54181851"/>
      <w:bookmarkEnd w:id="35"/>
      <w:r w:rsidRPr="001C79FD">
        <w:t>4.3</w:t>
      </w:r>
      <w:r w:rsidRPr="001C79FD">
        <w:tab/>
        <w:t>Feasibility study for CA configurations between different frequency groups based on CBM</w:t>
      </w:r>
      <w:bookmarkEnd w:id="36"/>
    </w:p>
    <w:p w14:paraId="179624BD" w14:textId="1C6DDB92" w:rsidR="00E21983" w:rsidRDefault="00E21983" w:rsidP="00E21983">
      <w:pPr>
        <w:pStyle w:val="Heading2"/>
      </w:pPr>
      <w:bookmarkStart w:id="37" w:name="_Toc54181852"/>
      <w:r w:rsidRPr="001C79FD">
        <w:t>4.4</w:t>
      </w:r>
      <w:r w:rsidRPr="001C79FD">
        <w:tab/>
        <w:t>UE requirements for CA configurations CA_n258A-n260A and CA_n257A-n259A based on IBM</w:t>
      </w:r>
      <w:bookmarkEnd w:id="37"/>
    </w:p>
    <w:p w14:paraId="5971060D" w14:textId="77777777" w:rsidR="00637473" w:rsidRPr="00C04A08" w:rsidRDefault="00637473" w:rsidP="00637473">
      <w:pPr>
        <w:pStyle w:val="Heading3"/>
      </w:pPr>
      <w:bookmarkStart w:id="38" w:name="_Toc21340724"/>
      <w:bookmarkStart w:id="39" w:name="_Toc29805171"/>
      <w:bookmarkStart w:id="40" w:name="_Toc36456380"/>
      <w:bookmarkStart w:id="41" w:name="_Toc36469478"/>
      <w:bookmarkStart w:id="42" w:name="_Toc37253887"/>
      <w:bookmarkStart w:id="43" w:name="_Toc37322744"/>
      <w:bookmarkStart w:id="44" w:name="_Toc37324150"/>
      <w:bookmarkStart w:id="45" w:name="_Toc45889673"/>
      <w:bookmarkStart w:id="46" w:name="_Toc52196327"/>
      <w:bookmarkStart w:id="47" w:name="_Toc52197307"/>
      <w:bookmarkStart w:id="48" w:name="_Toc53173030"/>
      <w:bookmarkStart w:id="49" w:name="_Toc53173399"/>
      <w:bookmarkStart w:id="50" w:name="_Toc61119388"/>
      <w:bookmarkStart w:id="51" w:name="_Toc61119770"/>
      <w:r>
        <w:t>4.4.1</w:t>
      </w:r>
      <w:r w:rsidRPr="00C04A08">
        <w:tab/>
      </w:r>
      <w:bookmarkEnd w:id="38"/>
      <w:bookmarkEnd w:id="39"/>
      <w:bookmarkEnd w:id="40"/>
      <w:bookmarkEnd w:id="41"/>
      <w:bookmarkEnd w:id="42"/>
      <w:bookmarkEnd w:id="43"/>
      <w:bookmarkEnd w:id="44"/>
      <w:bookmarkEnd w:id="45"/>
      <w:r>
        <w:t>Operating bands for</w:t>
      </w:r>
      <w:r w:rsidRPr="00C04A08">
        <w:t xml:space="preserve"> CA</w:t>
      </w:r>
      <w:bookmarkEnd w:id="46"/>
      <w:bookmarkEnd w:id="47"/>
      <w:bookmarkEnd w:id="48"/>
      <w:bookmarkEnd w:id="49"/>
      <w:bookmarkEnd w:id="50"/>
      <w:bookmarkEnd w:id="51"/>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52" w:name="_Toc52196357"/>
      <w:bookmarkStart w:id="53" w:name="_Toc52197337"/>
      <w:bookmarkStart w:id="54" w:name="_Toc53173060"/>
      <w:bookmarkStart w:id="55" w:name="_Toc53173429"/>
      <w:bookmarkStart w:id="56" w:name="_Toc61119418"/>
      <w:bookmarkStart w:id="57" w:name="_Toc61119800"/>
      <w:r>
        <w:t>4.4.2</w:t>
      </w:r>
      <w:r w:rsidRPr="00C04A08">
        <w:tab/>
        <w:t>Configurations for inter-band CA</w:t>
      </w:r>
      <w:bookmarkEnd w:id="52"/>
      <w:bookmarkEnd w:id="53"/>
      <w:bookmarkEnd w:id="54"/>
      <w:bookmarkEnd w:id="55"/>
      <w:bookmarkEnd w:id="56"/>
      <w:bookmarkEnd w:id="57"/>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58" w:name="_Toc52196580"/>
      <w:bookmarkStart w:id="59" w:name="_Toc52197560"/>
      <w:bookmarkStart w:id="60" w:name="_Toc53173283"/>
      <w:bookmarkStart w:id="61" w:name="_Toc53173652"/>
      <w:bookmarkStart w:id="62" w:name="_Toc61119654"/>
      <w:bookmarkStart w:id="63" w:name="_Toc61120036"/>
      <w:r>
        <w:t>4.4.3</w:t>
      </w:r>
      <w:r w:rsidRPr="00C04A08">
        <w:tab/>
      </w:r>
      <w:r>
        <w:t>Reference sensitivity for inter-band CA</w:t>
      </w:r>
    </w:p>
    <w:bookmarkEnd w:id="58"/>
    <w:bookmarkEnd w:id="59"/>
    <w:bookmarkEnd w:id="60"/>
    <w:bookmarkEnd w:id="61"/>
    <w:bookmarkEnd w:id="62"/>
    <w:bookmarkEnd w:id="63"/>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64" w:name="_Toc52196584"/>
      <w:bookmarkStart w:id="65" w:name="_Toc52197564"/>
      <w:bookmarkStart w:id="66" w:name="_Toc53173287"/>
      <w:bookmarkStart w:id="67" w:name="_Toc53173656"/>
      <w:bookmarkStart w:id="68" w:name="_Toc61119658"/>
      <w:bookmarkStart w:id="69" w:name="_Toc61120040"/>
      <w:r>
        <w:t>4.4.4</w:t>
      </w:r>
      <w:r w:rsidRPr="00C04A08">
        <w:tab/>
        <w:t>EIS spherical coverage for inter-band CA</w:t>
      </w:r>
      <w:bookmarkEnd w:id="64"/>
      <w:bookmarkEnd w:id="65"/>
      <w:bookmarkEnd w:id="66"/>
      <w:bookmarkEnd w:id="67"/>
      <w:bookmarkEnd w:id="68"/>
      <w:bookmarkEnd w:id="69"/>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The requirement is verified with the test metric of EIS (Link=Beam peak search grids, Meas=Link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r>
        <w:t>4.4.5</w:t>
      </w:r>
      <w:r w:rsidRPr="00C04A08">
        <w:tab/>
      </w:r>
      <w:r>
        <w:t>Other receiver characteristics</w:t>
      </w:r>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r>
        <w:t>4</w:t>
      </w:r>
      <w:r w:rsidRPr="00C04A08">
        <w:t>.</w:t>
      </w:r>
      <w:r>
        <w:t>4</w:t>
      </w:r>
      <w:r w:rsidRPr="00C04A08">
        <w:t>.</w:t>
      </w:r>
      <w:r>
        <w:t>6</w:t>
      </w:r>
      <w:r w:rsidRPr="00C04A08">
        <w:tab/>
      </w:r>
      <w:r>
        <w:t>Release independence</w:t>
      </w:r>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70" w:name="_Toc54181853"/>
      <w:r w:rsidRPr="001C79FD">
        <w:lastRenderedPageBreak/>
        <w:t>4.5</w:t>
      </w:r>
      <w:r w:rsidRPr="001C79FD">
        <w:tab/>
        <w:t>UE requirements for CA configurations within the same frequency group based on CBM</w:t>
      </w:r>
      <w:bookmarkEnd w:id="70"/>
    </w:p>
    <w:p w14:paraId="4A64961A" w14:textId="77777777" w:rsidR="00FE4934" w:rsidRPr="001C79FD" w:rsidRDefault="00FE4934" w:rsidP="00FE4934">
      <w:pPr>
        <w:pStyle w:val="Heading1"/>
      </w:pPr>
      <w:bookmarkStart w:id="71" w:name="_Toc54181854"/>
      <w:r w:rsidRPr="001C79FD">
        <w:t>5</w:t>
      </w:r>
      <w:r w:rsidRPr="001C79FD">
        <w:tab/>
        <w:t>Inter-band UL CA</w:t>
      </w:r>
      <w:bookmarkEnd w:id="71"/>
    </w:p>
    <w:p w14:paraId="0FDF350C" w14:textId="77777777" w:rsidR="00FE4934" w:rsidRPr="001C79FD" w:rsidRDefault="00E21983" w:rsidP="00E21983">
      <w:pPr>
        <w:pStyle w:val="Heading2"/>
      </w:pPr>
      <w:bookmarkStart w:id="72" w:name="_Toc54181855"/>
      <w:r w:rsidRPr="001C79FD">
        <w:t>5.1</w:t>
      </w:r>
      <w:r w:rsidRPr="001C79FD">
        <w:tab/>
        <w:t>Feasibility study for CA configurations within same frequency group based on IBM and CBM</w:t>
      </w:r>
      <w:bookmarkEnd w:id="72"/>
    </w:p>
    <w:p w14:paraId="0102B96C" w14:textId="77777777" w:rsidR="00E21983" w:rsidRPr="001C79FD" w:rsidRDefault="00E21983" w:rsidP="00E21983">
      <w:pPr>
        <w:pStyle w:val="Heading2"/>
      </w:pPr>
      <w:bookmarkStart w:id="73" w:name="_Toc54181856"/>
      <w:r w:rsidRPr="001C79FD">
        <w:t>5.2</w:t>
      </w:r>
      <w:r w:rsidRPr="001C79FD">
        <w:tab/>
        <w:t>Feasibility study for CA configurations between different frequency groups based on CBM</w:t>
      </w:r>
      <w:bookmarkEnd w:id="73"/>
    </w:p>
    <w:p w14:paraId="60901037" w14:textId="77777777" w:rsidR="00E21983" w:rsidRPr="001C79FD" w:rsidRDefault="00E21983" w:rsidP="00E21983">
      <w:pPr>
        <w:pStyle w:val="Heading2"/>
      </w:pPr>
      <w:bookmarkStart w:id="74" w:name="_Toc54181857"/>
      <w:r w:rsidRPr="001C79FD">
        <w:t>5.3</w:t>
      </w:r>
      <w:r w:rsidRPr="001C79FD">
        <w:tab/>
        <w:t>UE requirements for CA configuration CA_n257A-n259A based on IBM</w:t>
      </w:r>
      <w:bookmarkEnd w:id="74"/>
    </w:p>
    <w:p w14:paraId="11CAFFBA" w14:textId="77777777" w:rsidR="00FE4934" w:rsidRPr="001C79FD" w:rsidRDefault="00FE4934" w:rsidP="00FE4934">
      <w:pPr>
        <w:pStyle w:val="Heading1"/>
      </w:pPr>
      <w:bookmarkStart w:id="75" w:name="_Toc54181858"/>
      <w:r w:rsidRPr="001C79FD">
        <w:t>6</w:t>
      </w:r>
      <w:r w:rsidRPr="001C79FD">
        <w:tab/>
        <w:t>UL gaps for self-calibration and monitoring</w:t>
      </w:r>
      <w:bookmarkEnd w:id="75"/>
    </w:p>
    <w:p w14:paraId="33C1372C" w14:textId="77777777" w:rsidR="000309D1" w:rsidRPr="001C79FD" w:rsidRDefault="000309D1" w:rsidP="000309D1">
      <w:pPr>
        <w:pStyle w:val="Heading2"/>
      </w:pPr>
      <w:bookmarkStart w:id="76" w:name="_Toc54181859"/>
      <w:r w:rsidRPr="001C79FD">
        <w:t>6.1</w:t>
      </w:r>
      <w:r w:rsidRPr="001C79FD">
        <w:tab/>
        <w:t>Phase 1</w:t>
      </w:r>
      <w:bookmarkEnd w:id="76"/>
    </w:p>
    <w:p w14:paraId="166E5A18" w14:textId="77777777" w:rsidR="000309D1" w:rsidRPr="001C79FD" w:rsidRDefault="000309D1" w:rsidP="000309D1">
      <w:pPr>
        <w:pStyle w:val="Heading3"/>
      </w:pPr>
      <w:bookmarkStart w:id="77" w:name="_Toc54181860"/>
      <w:r w:rsidRPr="001C79FD">
        <w:t>6.1.1</w:t>
      </w:r>
      <w:r w:rsidRPr="001C79FD">
        <w:tab/>
        <w:t>Study of the performance gain over the current baseline</w:t>
      </w:r>
      <w:bookmarkEnd w:id="77"/>
    </w:p>
    <w:p w14:paraId="22830CA8" w14:textId="77777777" w:rsidR="000309D1" w:rsidRPr="001C79FD" w:rsidRDefault="000309D1" w:rsidP="000309D1">
      <w:pPr>
        <w:pStyle w:val="Heading3"/>
      </w:pPr>
      <w:bookmarkStart w:id="78" w:name="_Toc54181861"/>
      <w:r w:rsidRPr="001C79FD">
        <w:t>6.1.2</w:t>
      </w:r>
      <w:r w:rsidRPr="001C79FD">
        <w:tab/>
        <w:t>Study of RF performance evaluation/testability related to UE self-calibration and monitoring</w:t>
      </w:r>
      <w:bookmarkEnd w:id="78"/>
    </w:p>
    <w:p w14:paraId="18895CE1" w14:textId="77777777" w:rsidR="000309D1" w:rsidRPr="001C79FD" w:rsidRDefault="000309D1" w:rsidP="000309D1">
      <w:pPr>
        <w:pStyle w:val="Heading3"/>
      </w:pPr>
      <w:bookmarkStart w:id="79" w:name="_Toc54181862"/>
      <w:r w:rsidRPr="001C79FD">
        <w:t>6.1.3</w:t>
      </w:r>
      <w:r w:rsidRPr="001C79FD">
        <w:tab/>
        <w:t>Study network impact of UE emissions during UL gap</w:t>
      </w:r>
      <w:bookmarkEnd w:id="79"/>
    </w:p>
    <w:p w14:paraId="68BCE107" w14:textId="77777777" w:rsidR="000309D1" w:rsidRPr="001C79FD" w:rsidRDefault="00D9134D" w:rsidP="000309D1">
      <w:pPr>
        <w:pStyle w:val="Heading2"/>
      </w:pPr>
      <w:bookmarkStart w:id="80" w:name="startOfAnnexes"/>
      <w:bookmarkEnd w:id="80"/>
      <w:r w:rsidRPr="001C79FD">
        <w:br w:type="page"/>
      </w:r>
      <w:bookmarkStart w:id="81" w:name="_Toc54181863"/>
      <w:r w:rsidR="000309D1" w:rsidRPr="001C79FD">
        <w:lastRenderedPageBreak/>
        <w:t>6.2</w:t>
      </w:r>
      <w:r w:rsidR="000309D1" w:rsidRPr="001C79FD">
        <w:tab/>
        <w:t>Phase 2</w:t>
      </w:r>
      <w:bookmarkEnd w:id="81"/>
    </w:p>
    <w:p w14:paraId="3111B9B6" w14:textId="77777777" w:rsidR="000309D1" w:rsidRPr="001C79FD" w:rsidRDefault="000309D1" w:rsidP="000309D1">
      <w:pPr>
        <w:pStyle w:val="Heading3"/>
      </w:pPr>
      <w:bookmarkStart w:id="82" w:name="_Toc54181864"/>
      <w:r w:rsidRPr="001C79FD">
        <w:t>6.2.1</w:t>
      </w:r>
      <w:r w:rsidRPr="001C79FD">
        <w:tab/>
        <w:t>Specification related aspects</w:t>
      </w:r>
      <w:bookmarkEnd w:id="82"/>
    </w:p>
    <w:p w14:paraId="100E51BD" w14:textId="77777777" w:rsidR="000309D1" w:rsidRPr="001C79FD" w:rsidRDefault="000309D1" w:rsidP="000309D1">
      <w:pPr>
        <w:pStyle w:val="Heading4"/>
      </w:pPr>
      <w:bookmarkStart w:id="83" w:name="_Toc54181865"/>
      <w:r w:rsidRPr="001C79FD">
        <w:t>6.2.1.1</w:t>
      </w:r>
      <w:r w:rsidRPr="001C79FD">
        <w:tab/>
        <w:t>UL gap configuration(s)</w:t>
      </w:r>
      <w:bookmarkEnd w:id="83"/>
    </w:p>
    <w:p w14:paraId="1062723D" w14:textId="77777777" w:rsidR="000309D1" w:rsidRPr="001C79FD" w:rsidRDefault="000309D1" w:rsidP="000309D1">
      <w:pPr>
        <w:pStyle w:val="Heading4"/>
      </w:pPr>
      <w:bookmarkStart w:id="84" w:name="_Toc54181866"/>
      <w:r w:rsidRPr="001C79FD">
        <w:t>6.2.1.2</w:t>
      </w:r>
      <w:r w:rsidRPr="001C79FD">
        <w:tab/>
        <w:t>UE capability</w:t>
      </w:r>
      <w:bookmarkEnd w:id="84"/>
    </w:p>
    <w:p w14:paraId="2BC558F1" w14:textId="77777777" w:rsidR="000309D1" w:rsidRPr="001C79FD" w:rsidRDefault="000309D1" w:rsidP="000309D1">
      <w:pPr>
        <w:pStyle w:val="Heading4"/>
      </w:pPr>
      <w:bookmarkStart w:id="85" w:name="_Toc54181867"/>
      <w:r w:rsidRPr="001C79FD">
        <w:t>6.2.1.3</w:t>
      </w:r>
      <w:r w:rsidRPr="001C79FD">
        <w:tab/>
        <w:t>UE interruptions</w:t>
      </w:r>
      <w:bookmarkEnd w:id="85"/>
    </w:p>
    <w:p w14:paraId="4CF1D3AA" w14:textId="77777777" w:rsidR="000309D1" w:rsidRPr="001C79FD" w:rsidRDefault="000309D1" w:rsidP="000309D1">
      <w:pPr>
        <w:pStyle w:val="Heading3"/>
      </w:pPr>
      <w:bookmarkStart w:id="86" w:name="_Toc54181868"/>
      <w:r w:rsidRPr="001C79FD">
        <w:t>6.2.2</w:t>
      </w:r>
      <w:r w:rsidRPr="001C79FD">
        <w:tab/>
        <w:t>UE fall back behaviour i.e. if gaps are not available for UE requesting gaps</w:t>
      </w:r>
      <w:bookmarkEnd w:id="86"/>
    </w:p>
    <w:p w14:paraId="745210D9" w14:textId="77777777" w:rsidR="000309D1" w:rsidRPr="001C79FD" w:rsidRDefault="000309D1" w:rsidP="000309D1">
      <w:pPr>
        <w:pStyle w:val="Heading3"/>
      </w:pPr>
      <w:bookmarkStart w:id="87" w:name="_Toc54181869"/>
      <w:r w:rsidRPr="001C79FD">
        <w:t>6.2.3</w:t>
      </w:r>
      <w:r w:rsidRPr="001C79FD">
        <w:tab/>
        <w:t>Release independence aspects</w:t>
      </w:r>
      <w:bookmarkEnd w:id="87"/>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88"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8"/>
    </w:p>
    <w:p w14:paraId="12A1966F" w14:textId="48E24F1E" w:rsidR="00054A22" w:rsidRPr="001C79FD" w:rsidRDefault="00080512" w:rsidP="00B111BA">
      <w:pPr>
        <w:pStyle w:val="Heading8"/>
      </w:pPr>
      <w:bookmarkStart w:id="89" w:name="_Toc54181871"/>
      <w:r w:rsidRPr="001C79FD">
        <w:t>Annex &lt;X&gt; (informative):</w:t>
      </w:r>
      <w:r w:rsidRPr="001C79FD">
        <w:br/>
        <w:t>Change history</w:t>
      </w:r>
      <w:bookmarkStart w:id="90" w:name="historyclause"/>
      <w:bookmarkEnd w:id="89"/>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4B7948">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4B7948">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4B7948">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4B7948">
        <w:tc>
          <w:tcPr>
            <w:tcW w:w="800" w:type="dxa"/>
            <w:shd w:val="solid" w:color="FFFFFF" w:fill="auto"/>
          </w:tcPr>
          <w:p w14:paraId="34FC7477" w14:textId="1FC717F4" w:rsidR="00E27F2A" w:rsidRDefault="00E27F2A" w:rsidP="00C72833">
            <w:pPr>
              <w:pStyle w:val="TAC"/>
              <w:rPr>
                <w:sz w:val="16"/>
                <w:szCs w:val="16"/>
              </w:rPr>
            </w:pPr>
            <w:r>
              <w:rPr>
                <w:sz w:val="16"/>
                <w:szCs w:val="16"/>
              </w:rPr>
              <w:t>2021-05</w:t>
            </w:r>
          </w:p>
        </w:tc>
        <w:tc>
          <w:tcPr>
            <w:tcW w:w="800" w:type="dxa"/>
            <w:shd w:val="solid" w:color="FFFFFF" w:fill="auto"/>
          </w:tcPr>
          <w:p w14:paraId="540CCD26" w14:textId="76E7B785" w:rsidR="00E27F2A" w:rsidRDefault="00E27F2A" w:rsidP="00C72833">
            <w:pPr>
              <w:pStyle w:val="TAC"/>
              <w:rPr>
                <w:sz w:val="16"/>
                <w:szCs w:val="16"/>
              </w:rPr>
            </w:pPr>
            <w:r>
              <w:rPr>
                <w:sz w:val="16"/>
                <w:szCs w:val="16"/>
              </w:rPr>
              <w:t>RAN4#99e</w:t>
            </w:r>
          </w:p>
        </w:tc>
        <w:tc>
          <w:tcPr>
            <w:tcW w:w="1094" w:type="dxa"/>
            <w:shd w:val="solid" w:color="FFFFFF" w:fill="auto"/>
          </w:tcPr>
          <w:p w14:paraId="0A27156E" w14:textId="64B332BC" w:rsidR="00E27F2A" w:rsidRPr="00455259" w:rsidRDefault="00B111BA" w:rsidP="00C72833">
            <w:pPr>
              <w:pStyle w:val="TAC"/>
              <w:rPr>
                <w:sz w:val="16"/>
                <w:szCs w:val="16"/>
              </w:rPr>
            </w:pPr>
            <w:r w:rsidRPr="00B111BA">
              <w:rPr>
                <w:sz w:val="16"/>
                <w:szCs w:val="16"/>
              </w:rPr>
              <w:t>R4-2108914</w:t>
            </w:r>
          </w:p>
        </w:tc>
        <w:tc>
          <w:tcPr>
            <w:tcW w:w="425" w:type="dxa"/>
            <w:shd w:val="solid" w:color="FFFFFF" w:fill="auto"/>
          </w:tcPr>
          <w:p w14:paraId="186DE2A6" w14:textId="77777777" w:rsidR="00E27F2A" w:rsidRPr="001C79FD" w:rsidRDefault="00E27F2A" w:rsidP="00C72833">
            <w:pPr>
              <w:pStyle w:val="TAL"/>
              <w:rPr>
                <w:sz w:val="16"/>
                <w:szCs w:val="16"/>
              </w:rPr>
            </w:pPr>
          </w:p>
        </w:tc>
        <w:tc>
          <w:tcPr>
            <w:tcW w:w="425" w:type="dxa"/>
            <w:shd w:val="solid" w:color="FFFFFF" w:fill="auto"/>
          </w:tcPr>
          <w:p w14:paraId="4A9CAAEF" w14:textId="77777777" w:rsidR="00E27F2A" w:rsidRPr="001C79FD" w:rsidRDefault="00E27F2A" w:rsidP="00C72833">
            <w:pPr>
              <w:pStyle w:val="TAR"/>
              <w:rPr>
                <w:sz w:val="16"/>
                <w:szCs w:val="16"/>
              </w:rPr>
            </w:pPr>
          </w:p>
        </w:tc>
        <w:tc>
          <w:tcPr>
            <w:tcW w:w="425" w:type="dxa"/>
            <w:shd w:val="solid" w:color="FFFFFF" w:fill="auto"/>
          </w:tcPr>
          <w:p w14:paraId="7756683D" w14:textId="77777777" w:rsidR="00E27F2A" w:rsidRPr="001C79FD" w:rsidRDefault="00E27F2A" w:rsidP="00C72833">
            <w:pPr>
              <w:pStyle w:val="TAC"/>
              <w:rPr>
                <w:sz w:val="16"/>
                <w:szCs w:val="16"/>
              </w:rPr>
            </w:pPr>
          </w:p>
        </w:tc>
        <w:tc>
          <w:tcPr>
            <w:tcW w:w="4962" w:type="dxa"/>
            <w:shd w:val="solid" w:color="FFFFFF" w:fill="auto"/>
          </w:tcPr>
          <w:p w14:paraId="48E9EF0F" w14:textId="1855BE64" w:rsidR="00E27F2A" w:rsidRPr="00455259" w:rsidRDefault="00B111BA" w:rsidP="00C72833">
            <w:pPr>
              <w:pStyle w:val="TAL"/>
              <w:rPr>
                <w:sz w:val="16"/>
                <w:szCs w:val="16"/>
              </w:rPr>
            </w:pPr>
            <w:r w:rsidRPr="00B111BA">
              <w:rPr>
                <w:sz w:val="16"/>
                <w:szCs w:val="16"/>
              </w:rPr>
              <w:t>TP to TR 38.851 Applicability of CBM IBM for different CA configurations</w:t>
            </w:r>
          </w:p>
        </w:tc>
        <w:tc>
          <w:tcPr>
            <w:tcW w:w="708" w:type="dxa"/>
            <w:shd w:val="solid" w:color="FFFFFF" w:fill="auto"/>
          </w:tcPr>
          <w:p w14:paraId="5184F8E0" w14:textId="277C723F" w:rsidR="00E27F2A" w:rsidRDefault="00B111BA" w:rsidP="00C72833">
            <w:pPr>
              <w:pStyle w:val="TAC"/>
              <w:rPr>
                <w:sz w:val="16"/>
                <w:szCs w:val="16"/>
              </w:rPr>
            </w:pPr>
            <w:r>
              <w:rPr>
                <w:sz w:val="16"/>
                <w:szCs w:val="16"/>
              </w:rPr>
              <w:t>0.2.0</w:t>
            </w:r>
          </w:p>
        </w:tc>
      </w:tr>
      <w:tr w:rsidR="00EB7FD9" w:rsidRPr="001C79FD" w14:paraId="12BD95F2" w14:textId="77777777" w:rsidTr="004B7948">
        <w:tc>
          <w:tcPr>
            <w:tcW w:w="800" w:type="dxa"/>
            <w:shd w:val="solid" w:color="FFFFFF" w:fill="auto"/>
          </w:tcPr>
          <w:p w14:paraId="20047564" w14:textId="25CDCF14" w:rsidR="00EB7FD9" w:rsidRDefault="00EB7FD9" w:rsidP="00C72833">
            <w:pPr>
              <w:pStyle w:val="TAC"/>
              <w:rPr>
                <w:sz w:val="16"/>
                <w:szCs w:val="16"/>
              </w:rPr>
            </w:pPr>
            <w:r>
              <w:rPr>
                <w:sz w:val="16"/>
                <w:szCs w:val="16"/>
              </w:rPr>
              <w:t>2022-01</w:t>
            </w:r>
          </w:p>
        </w:tc>
        <w:tc>
          <w:tcPr>
            <w:tcW w:w="800" w:type="dxa"/>
            <w:shd w:val="solid" w:color="FFFFFF" w:fill="auto"/>
          </w:tcPr>
          <w:p w14:paraId="66184D33" w14:textId="77A1316B" w:rsidR="00EB7FD9" w:rsidRDefault="00EB7FD9" w:rsidP="00C72833">
            <w:pPr>
              <w:pStyle w:val="TAC"/>
              <w:rPr>
                <w:sz w:val="16"/>
                <w:szCs w:val="16"/>
              </w:rPr>
            </w:pPr>
            <w:r>
              <w:rPr>
                <w:sz w:val="16"/>
                <w:szCs w:val="16"/>
              </w:rPr>
              <w:t>RAN4#101bis-e</w:t>
            </w:r>
          </w:p>
        </w:tc>
        <w:tc>
          <w:tcPr>
            <w:tcW w:w="1094" w:type="dxa"/>
            <w:shd w:val="solid" w:color="FFFFFF" w:fill="auto"/>
          </w:tcPr>
          <w:p w14:paraId="4D568F7E" w14:textId="78E538C3" w:rsidR="00EB7FD9" w:rsidRPr="00B111BA" w:rsidRDefault="00EB7FD9" w:rsidP="00C72833">
            <w:pPr>
              <w:pStyle w:val="TAC"/>
              <w:rPr>
                <w:sz w:val="16"/>
                <w:szCs w:val="16"/>
              </w:rPr>
            </w:pPr>
            <w:r w:rsidRPr="00EB7FD9">
              <w:rPr>
                <w:sz w:val="16"/>
                <w:szCs w:val="16"/>
              </w:rPr>
              <w:t xml:space="preserve">R4-2120056      </w:t>
            </w:r>
          </w:p>
        </w:tc>
        <w:tc>
          <w:tcPr>
            <w:tcW w:w="425" w:type="dxa"/>
            <w:shd w:val="solid" w:color="FFFFFF" w:fill="auto"/>
          </w:tcPr>
          <w:p w14:paraId="0CCBB92E" w14:textId="77777777" w:rsidR="00EB7FD9" w:rsidRPr="001C79FD" w:rsidRDefault="00EB7FD9" w:rsidP="00C72833">
            <w:pPr>
              <w:pStyle w:val="TAL"/>
              <w:rPr>
                <w:sz w:val="16"/>
                <w:szCs w:val="16"/>
              </w:rPr>
            </w:pPr>
          </w:p>
        </w:tc>
        <w:tc>
          <w:tcPr>
            <w:tcW w:w="425" w:type="dxa"/>
            <w:shd w:val="solid" w:color="FFFFFF" w:fill="auto"/>
          </w:tcPr>
          <w:p w14:paraId="7E8BDC78" w14:textId="77777777" w:rsidR="00EB7FD9" w:rsidRPr="001C79FD" w:rsidRDefault="00EB7FD9" w:rsidP="00C72833">
            <w:pPr>
              <w:pStyle w:val="TAR"/>
              <w:rPr>
                <w:sz w:val="16"/>
                <w:szCs w:val="16"/>
              </w:rPr>
            </w:pPr>
          </w:p>
        </w:tc>
        <w:tc>
          <w:tcPr>
            <w:tcW w:w="425" w:type="dxa"/>
            <w:shd w:val="solid" w:color="FFFFFF" w:fill="auto"/>
          </w:tcPr>
          <w:p w14:paraId="5695E1BA" w14:textId="77777777" w:rsidR="00EB7FD9" w:rsidRPr="001C79FD" w:rsidRDefault="00EB7FD9" w:rsidP="00C72833">
            <w:pPr>
              <w:pStyle w:val="TAC"/>
              <w:rPr>
                <w:sz w:val="16"/>
                <w:szCs w:val="16"/>
              </w:rPr>
            </w:pPr>
          </w:p>
        </w:tc>
        <w:tc>
          <w:tcPr>
            <w:tcW w:w="4962" w:type="dxa"/>
            <w:shd w:val="solid" w:color="FFFFFF" w:fill="auto"/>
          </w:tcPr>
          <w:p w14:paraId="4F017968" w14:textId="248CEECC" w:rsidR="00EB7FD9" w:rsidRPr="00B111BA" w:rsidRDefault="00EB7FD9" w:rsidP="00C72833">
            <w:pPr>
              <w:pStyle w:val="TAL"/>
              <w:rPr>
                <w:sz w:val="16"/>
                <w:szCs w:val="16"/>
              </w:rPr>
            </w:pPr>
            <w:r w:rsidRPr="00EB7FD9">
              <w:rPr>
                <w:sz w:val="16"/>
                <w:szCs w:val="16"/>
              </w:rPr>
              <w:t>TP to TR 38.851: Agreements made for CA configurations within same frequency group using IBM</w:t>
            </w:r>
          </w:p>
        </w:tc>
        <w:tc>
          <w:tcPr>
            <w:tcW w:w="708" w:type="dxa"/>
            <w:shd w:val="solid" w:color="FFFFFF" w:fill="auto"/>
          </w:tcPr>
          <w:p w14:paraId="069B66A6" w14:textId="4064B535" w:rsidR="00EB7FD9" w:rsidRDefault="00EB7FD9" w:rsidP="00C72833">
            <w:pPr>
              <w:pStyle w:val="TAC"/>
              <w:rPr>
                <w:sz w:val="16"/>
                <w:szCs w:val="16"/>
              </w:rPr>
            </w:pPr>
            <w:r>
              <w:rPr>
                <w:sz w:val="16"/>
                <w:szCs w:val="16"/>
              </w:rPr>
              <w:t>0.3.0</w:t>
            </w:r>
          </w:p>
        </w:tc>
      </w:tr>
    </w:tbl>
    <w:p w14:paraId="3A4D1249" w14:textId="77777777" w:rsidR="003C3971" w:rsidRPr="001C79FD" w:rsidRDefault="003C3971" w:rsidP="003C3971"/>
    <w:sectPr w:rsidR="003C3971" w:rsidRPr="001C79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C2E41" w14:textId="77777777" w:rsidR="007B115B" w:rsidRDefault="007B115B">
      <w:r>
        <w:separator/>
      </w:r>
    </w:p>
  </w:endnote>
  <w:endnote w:type="continuationSeparator" w:id="0">
    <w:p w14:paraId="0F8C0257" w14:textId="77777777" w:rsidR="007B115B" w:rsidRDefault="007B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4806C" w14:textId="77777777" w:rsidR="007B115B" w:rsidRDefault="007B115B">
      <w:r>
        <w:separator/>
      </w:r>
    </w:p>
  </w:footnote>
  <w:footnote w:type="continuationSeparator" w:id="0">
    <w:p w14:paraId="5E111BD8" w14:textId="77777777" w:rsidR="007B115B" w:rsidRDefault="007B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731B7C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C81">
      <w:rPr>
        <w:rFonts w:ascii="Arial" w:hAnsi="Arial" w:cs="Arial"/>
        <w:b/>
        <w:noProof/>
        <w:sz w:val="18"/>
        <w:szCs w:val="18"/>
      </w:rPr>
      <w:t>3GPP TR 38.851 V0.3.0 (2022-01)</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346E56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C81">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6288"/>
    <w:rsid w:val="000309D1"/>
    <w:rsid w:val="00033397"/>
    <w:rsid w:val="00040095"/>
    <w:rsid w:val="00041794"/>
    <w:rsid w:val="00051834"/>
    <w:rsid w:val="00054A22"/>
    <w:rsid w:val="00055E98"/>
    <w:rsid w:val="00062023"/>
    <w:rsid w:val="000655A6"/>
    <w:rsid w:val="00080512"/>
    <w:rsid w:val="000C47C3"/>
    <w:rsid w:val="000D58AB"/>
    <w:rsid w:val="00103D53"/>
    <w:rsid w:val="00133525"/>
    <w:rsid w:val="001A4C42"/>
    <w:rsid w:val="001A7420"/>
    <w:rsid w:val="001B6637"/>
    <w:rsid w:val="001C21C3"/>
    <w:rsid w:val="001C79FD"/>
    <w:rsid w:val="001D02C2"/>
    <w:rsid w:val="001F0C1D"/>
    <w:rsid w:val="001F1132"/>
    <w:rsid w:val="001F168B"/>
    <w:rsid w:val="002347A2"/>
    <w:rsid w:val="00247F57"/>
    <w:rsid w:val="002649A9"/>
    <w:rsid w:val="002675F0"/>
    <w:rsid w:val="002A76C7"/>
    <w:rsid w:val="002B6339"/>
    <w:rsid w:val="002E00EE"/>
    <w:rsid w:val="003172DC"/>
    <w:rsid w:val="00341CB2"/>
    <w:rsid w:val="0035462D"/>
    <w:rsid w:val="00365247"/>
    <w:rsid w:val="003765B8"/>
    <w:rsid w:val="003C3971"/>
    <w:rsid w:val="00423334"/>
    <w:rsid w:val="004345EC"/>
    <w:rsid w:val="00455259"/>
    <w:rsid w:val="00465515"/>
    <w:rsid w:val="004B7948"/>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37473"/>
    <w:rsid w:val="00647114"/>
    <w:rsid w:val="006A323F"/>
    <w:rsid w:val="006B30D0"/>
    <w:rsid w:val="006C3D95"/>
    <w:rsid w:val="006E5C86"/>
    <w:rsid w:val="00701116"/>
    <w:rsid w:val="00713C44"/>
    <w:rsid w:val="00734A5B"/>
    <w:rsid w:val="0074026F"/>
    <w:rsid w:val="007429F6"/>
    <w:rsid w:val="00744E76"/>
    <w:rsid w:val="00774DA4"/>
    <w:rsid w:val="00776D66"/>
    <w:rsid w:val="00781F0F"/>
    <w:rsid w:val="007B1114"/>
    <w:rsid w:val="007B115B"/>
    <w:rsid w:val="007B600E"/>
    <w:rsid w:val="007F0F4A"/>
    <w:rsid w:val="008028A4"/>
    <w:rsid w:val="00830747"/>
    <w:rsid w:val="008768CA"/>
    <w:rsid w:val="008C384C"/>
    <w:rsid w:val="0090271F"/>
    <w:rsid w:val="00902E23"/>
    <w:rsid w:val="009114D7"/>
    <w:rsid w:val="0091348E"/>
    <w:rsid w:val="00917CCB"/>
    <w:rsid w:val="0092199B"/>
    <w:rsid w:val="00942EC2"/>
    <w:rsid w:val="009F37B7"/>
    <w:rsid w:val="00A10F02"/>
    <w:rsid w:val="00A164B4"/>
    <w:rsid w:val="00A26956"/>
    <w:rsid w:val="00A27486"/>
    <w:rsid w:val="00A53724"/>
    <w:rsid w:val="00A56066"/>
    <w:rsid w:val="00A73129"/>
    <w:rsid w:val="00A82346"/>
    <w:rsid w:val="00A82C81"/>
    <w:rsid w:val="00A83B2D"/>
    <w:rsid w:val="00A92BA1"/>
    <w:rsid w:val="00AC6BC6"/>
    <w:rsid w:val="00AC7143"/>
    <w:rsid w:val="00AE65E2"/>
    <w:rsid w:val="00B111BA"/>
    <w:rsid w:val="00B15449"/>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57972"/>
    <w:rsid w:val="00D675A9"/>
    <w:rsid w:val="00D738D6"/>
    <w:rsid w:val="00D755EB"/>
    <w:rsid w:val="00D76048"/>
    <w:rsid w:val="00D87E00"/>
    <w:rsid w:val="00D9134D"/>
    <w:rsid w:val="00DA7A03"/>
    <w:rsid w:val="00DB1818"/>
    <w:rsid w:val="00DC309B"/>
    <w:rsid w:val="00DC4DA2"/>
    <w:rsid w:val="00DC5D48"/>
    <w:rsid w:val="00DD4B4E"/>
    <w:rsid w:val="00DD4C17"/>
    <w:rsid w:val="00DD74A5"/>
    <w:rsid w:val="00DF2B1F"/>
    <w:rsid w:val="00DF62CD"/>
    <w:rsid w:val="00E10E5E"/>
    <w:rsid w:val="00E16509"/>
    <w:rsid w:val="00E21983"/>
    <w:rsid w:val="00E27F2A"/>
    <w:rsid w:val="00E44582"/>
    <w:rsid w:val="00E77645"/>
    <w:rsid w:val="00EA15B0"/>
    <w:rsid w:val="00EA5EA7"/>
    <w:rsid w:val="00EB7FD9"/>
    <w:rsid w:val="00EC4A25"/>
    <w:rsid w:val="00F025A2"/>
    <w:rsid w:val="00F04712"/>
    <w:rsid w:val="00F13360"/>
    <w:rsid w:val="00F22EC7"/>
    <w:rsid w:val="00F325C8"/>
    <w:rsid w:val="00F54434"/>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F54434"/>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EB7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4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2.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3.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6.xml><?xml version="1.0" encoding="utf-8"?>
<ds:datastoreItem xmlns:ds="http://schemas.openxmlformats.org/officeDocument/2006/customXml" ds:itemID="{7D1B3A1C-25D3-4CEC-B9B0-727AAC3A1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2892</Words>
  <Characters>16611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2021-11-25T08:18:00Z</dcterms:created>
  <dcterms:modified xsi:type="dcterms:W3CDTF">2022-01-31T11:23:00Z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