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tcPr>
          <w:p w14:paraId="7EA3F353" w14:textId="61628274"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7D34F8">
              <w:rPr>
                <w:noProof w:val="0"/>
              </w:rPr>
              <w:t>9</w:t>
            </w:r>
            <w:r w:rsidRPr="007E0EDF">
              <w:rPr>
                <w:noProof w:val="0"/>
              </w:rPr>
              <w:t>.</w:t>
            </w:r>
            <w:r w:rsidR="00730884">
              <w:rPr>
                <w:noProof w:val="0"/>
              </w:rPr>
              <w:t>2</w:t>
            </w:r>
            <w:r w:rsidR="00E02EDC">
              <w:rPr>
                <w:noProof w:val="0"/>
              </w:rPr>
              <w:t>.0</w:t>
            </w:r>
            <w:r w:rsidRPr="007E0EDF">
              <w:rPr>
                <w:noProof w:val="0"/>
              </w:rPr>
              <w:t xml:space="preserve"> </w:t>
            </w:r>
            <w:r w:rsidRPr="007E0EDF">
              <w:rPr>
                <w:noProof w:val="0"/>
                <w:sz w:val="32"/>
              </w:rPr>
              <w:t>(202</w:t>
            </w:r>
            <w:r w:rsidR="004F352F">
              <w:rPr>
                <w:noProof w:val="0"/>
                <w:sz w:val="32"/>
              </w:rPr>
              <w:t>5</w:t>
            </w:r>
            <w:r w:rsidRPr="007E0EDF">
              <w:rPr>
                <w:noProof w:val="0"/>
                <w:sz w:val="32"/>
              </w:rPr>
              <w:t>-</w:t>
            </w:r>
            <w:r w:rsidR="004F352F">
              <w:rPr>
                <w:noProof w:val="0"/>
                <w:sz w:val="32"/>
              </w:rPr>
              <w:t>0</w:t>
            </w:r>
            <w:r w:rsidR="00730884">
              <w:rPr>
                <w:noProof w:val="0"/>
                <w:sz w:val="32"/>
              </w:rPr>
              <w:t>9</w:t>
            </w:r>
            <w:r w:rsidRPr="007E0EDF">
              <w:rPr>
                <w:noProof w:val="0"/>
                <w:sz w:val="32"/>
              </w:rPr>
              <w:t>)</w:t>
            </w:r>
          </w:p>
        </w:tc>
      </w:tr>
      <w:tr w:rsidR="00CD207B" w:rsidRPr="005C2186" w14:paraId="15187664" w14:textId="77777777" w:rsidTr="00A23446">
        <w:trPr>
          <w:cantSplit/>
          <w:trHeight w:hRule="exact" w:val="1134"/>
        </w:trPr>
        <w:tc>
          <w:tcPr>
            <w:tcW w:w="10423" w:type="dxa"/>
            <w:gridSpan w:val="2"/>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1C967A81" w:rsidR="00CD207B" w:rsidRPr="005C2186" w:rsidRDefault="00CD207B" w:rsidP="00A23446">
            <w:pPr>
              <w:pStyle w:val="ZT"/>
              <w:framePr w:wrap="auto" w:hAnchor="text" w:yAlign="inline"/>
              <w:rPr>
                <w:i/>
                <w:sz w:val="28"/>
              </w:rPr>
            </w:pPr>
            <w:r w:rsidRPr="007E0EDF">
              <w:t>(</w:t>
            </w:r>
            <w:r w:rsidRPr="007E0EDF">
              <w:rPr>
                <w:rStyle w:val="ZGSM"/>
              </w:rPr>
              <w:t>Release 1</w:t>
            </w:r>
            <w:r w:rsidR="007D34F8">
              <w:rPr>
                <w:rStyle w:val="ZGSM"/>
              </w:rPr>
              <w:t>9</w:t>
            </w:r>
            <w:r w:rsidRPr="007E0EDF">
              <w:t>)</w:t>
            </w:r>
          </w:p>
        </w:tc>
      </w:tr>
      <w:tr w:rsidR="00CD207B" w:rsidRPr="005C2186" w14:paraId="049EB110" w14:textId="77777777" w:rsidTr="00A23446">
        <w:trPr>
          <w:cantSplit/>
        </w:trPr>
        <w:tc>
          <w:tcPr>
            <w:tcW w:w="10423" w:type="dxa"/>
            <w:gridSpan w:val="2"/>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1745003" r:id="rId10"/>
              </w:object>
            </w:r>
          </w:p>
        </w:tc>
        <w:tc>
          <w:tcPr>
            <w:tcW w:w="5540" w:type="dxa"/>
          </w:tcPr>
          <w:p w14:paraId="034590F1" w14:textId="77777777" w:rsidR="00CD207B" w:rsidRPr="005C2186" w:rsidRDefault="00000000" w:rsidP="00A23446">
            <w:pPr>
              <w:jc w:val="right"/>
            </w:pPr>
            <w:r>
              <w:pict w14:anchorId="612FB79D">
                <v:shape id="_x0000_i1026" type="#_x0000_t75" style="width:127.5pt;height:74.5pt">
                  <v:imagedata r:id="rId11" o:title="3GPP-logo_web"/>
                </v:shape>
              </w:pict>
            </w:r>
          </w:p>
        </w:tc>
      </w:tr>
      <w:tr w:rsidR="00CD207B" w:rsidRPr="005C2186" w14:paraId="5FCF0ED7" w14:textId="77777777" w:rsidTr="00A23446">
        <w:trPr>
          <w:cantSplit/>
          <w:trHeight w:hRule="exact" w:val="5783"/>
        </w:trPr>
        <w:tc>
          <w:tcPr>
            <w:tcW w:w="10423" w:type="dxa"/>
            <w:gridSpan w:val="2"/>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CCF7310" w:rsidR="00CD207B" w:rsidRPr="005C2186" w:rsidRDefault="00CD207B" w:rsidP="00A23446">
            <w:pPr>
              <w:pStyle w:val="FP"/>
              <w:jc w:val="center"/>
              <w:rPr>
                <w:noProof/>
                <w:sz w:val="18"/>
              </w:rPr>
            </w:pPr>
            <w:r w:rsidRPr="005C2186">
              <w:rPr>
                <w:noProof/>
                <w:sz w:val="18"/>
              </w:rPr>
              <w:t xml:space="preserve">© </w:t>
            </w:r>
            <w:r>
              <w:rPr>
                <w:noProof/>
                <w:sz w:val="18"/>
              </w:rPr>
              <w:t>202</w:t>
            </w:r>
            <w:r w:rsidR="00D82578">
              <w:rPr>
                <w:noProof/>
                <w:sz w:val="18"/>
              </w:rPr>
              <w:t>5</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2E1F57C6" w14:textId="77777777" w:rsidR="00E76701" w:rsidRDefault="006B3F37">
      <w:pPr>
        <w:pStyle w:val="TOC1"/>
        <w:rPr>
          <w:rFonts w:ascii="Calibri" w:hAnsi="Calibri"/>
          <w:kern w:val="2"/>
          <w:sz w:val="24"/>
          <w:szCs w:val="24"/>
        </w:rPr>
      </w:pPr>
      <w:r>
        <w:fldChar w:fldCharType="begin" w:fldLock="1"/>
      </w:r>
      <w:r>
        <w:instrText xml:space="preserve"> TOC \o "1-9" </w:instrText>
      </w:r>
      <w:r>
        <w:fldChar w:fldCharType="separate"/>
      </w:r>
      <w:r w:rsidR="00E76701">
        <w:t>Foreword</w:t>
      </w:r>
      <w:r w:rsidR="00E76701">
        <w:tab/>
        <w:t>40</w:t>
      </w:r>
    </w:p>
    <w:p w14:paraId="03770F77" w14:textId="77777777" w:rsidR="00E76701" w:rsidRDefault="00E76701">
      <w:pPr>
        <w:pStyle w:val="TOC1"/>
        <w:rPr>
          <w:rFonts w:ascii="Calibri" w:hAnsi="Calibri"/>
          <w:kern w:val="2"/>
          <w:sz w:val="24"/>
          <w:szCs w:val="24"/>
        </w:rPr>
      </w:pPr>
      <w:r>
        <w:t>1</w:t>
      </w:r>
      <w:r>
        <w:rPr>
          <w:rFonts w:ascii="Calibri" w:hAnsi="Calibri"/>
          <w:kern w:val="2"/>
          <w:sz w:val="24"/>
          <w:szCs w:val="24"/>
        </w:rPr>
        <w:tab/>
      </w:r>
      <w:r>
        <w:t>Scope</w:t>
      </w:r>
      <w:r>
        <w:tab/>
        <w:t>42</w:t>
      </w:r>
    </w:p>
    <w:p w14:paraId="0998F51E" w14:textId="77777777" w:rsidR="00E76701" w:rsidRDefault="00E76701">
      <w:pPr>
        <w:pStyle w:val="TOC1"/>
        <w:rPr>
          <w:rFonts w:ascii="Calibri" w:hAnsi="Calibri"/>
          <w:kern w:val="2"/>
          <w:sz w:val="24"/>
          <w:szCs w:val="24"/>
        </w:rPr>
      </w:pPr>
      <w:r>
        <w:t>2</w:t>
      </w:r>
      <w:r>
        <w:rPr>
          <w:rFonts w:ascii="Calibri" w:hAnsi="Calibri"/>
          <w:kern w:val="2"/>
          <w:sz w:val="24"/>
          <w:szCs w:val="24"/>
        </w:rPr>
        <w:tab/>
      </w:r>
      <w:r>
        <w:t>References</w:t>
      </w:r>
      <w:r>
        <w:tab/>
        <w:t>42</w:t>
      </w:r>
    </w:p>
    <w:p w14:paraId="4C002BCE" w14:textId="77777777" w:rsidR="00E76701" w:rsidRDefault="00E76701">
      <w:pPr>
        <w:pStyle w:val="TOC1"/>
        <w:rPr>
          <w:rFonts w:ascii="Calibri" w:hAnsi="Calibri"/>
          <w:kern w:val="2"/>
          <w:sz w:val="24"/>
          <w:szCs w:val="24"/>
        </w:rPr>
      </w:pPr>
      <w:r>
        <w:t>3</w:t>
      </w:r>
      <w:r>
        <w:rPr>
          <w:rFonts w:ascii="Calibri" w:hAnsi="Calibri"/>
          <w:kern w:val="2"/>
          <w:sz w:val="24"/>
          <w:szCs w:val="24"/>
        </w:rPr>
        <w:tab/>
      </w:r>
      <w:r>
        <w:t>Definitions, symbols and abbreviations</w:t>
      </w:r>
      <w:r>
        <w:tab/>
        <w:t>44</w:t>
      </w:r>
    </w:p>
    <w:p w14:paraId="3D9D689C" w14:textId="77777777" w:rsidR="00E76701" w:rsidRDefault="00E76701">
      <w:pPr>
        <w:pStyle w:val="TOC2"/>
        <w:rPr>
          <w:rFonts w:ascii="Calibri" w:hAnsi="Calibri"/>
          <w:kern w:val="2"/>
          <w:sz w:val="24"/>
          <w:szCs w:val="24"/>
        </w:rPr>
      </w:pPr>
      <w:r>
        <w:t>3.1</w:t>
      </w:r>
      <w:r>
        <w:rPr>
          <w:rFonts w:ascii="Calibri" w:hAnsi="Calibri"/>
          <w:kern w:val="2"/>
          <w:sz w:val="24"/>
          <w:szCs w:val="24"/>
        </w:rPr>
        <w:tab/>
      </w:r>
      <w:r>
        <w:t>Definitions</w:t>
      </w:r>
      <w:r>
        <w:tab/>
        <w:t>44</w:t>
      </w:r>
    </w:p>
    <w:p w14:paraId="5AC2FC4A" w14:textId="77777777" w:rsidR="00E76701" w:rsidRDefault="00E76701">
      <w:pPr>
        <w:pStyle w:val="TOC2"/>
        <w:rPr>
          <w:rFonts w:ascii="Calibri" w:hAnsi="Calibri"/>
          <w:kern w:val="2"/>
          <w:sz w:val="24"/>
          <w:szCs w:val="24"/>
        </w:rPr>
      </w:pPr>
      <w:r>
        <w:t>3.2</w:t>
      </w:r>
      <w:r>
        <w:rPr>
          <w:rFonts w:ascii="Calibri" w:hAnsi="Calibri"/>
          <w:kern w:val="2"/>
          <w:sz w:val="24"/>
          <w:szCs w:val="24"/>
        </w:rPr>
        <w:tab/>
      </w:r>
      <w:r>
        <w:t>Symbols</w:t>
      </w:r>
      <w:r>
        <w:tab/>
        <w:t>45</w:t>
      </w:r>
    </w:p>
    <w:p w14:paraId="05559800" w14:textId="77777777" w:rsidR="00E76701" w:rsidRDefault="00E76701">
      <w:pPr>
        <w:pStyle w:val="TOC2"/>
        <w:rPr>
          <w:rFonts w:ascii="Calibri" w:hAnsi="Calibri"/>
          <w:kern w:val="2"/>
          <w:sz w:val="24"/>
          <w:szCs w:val="24"/>
        </w:rPr>
      </w:pPr>
      <w:r>
        <w:t>3.3</w:t>
      </w:r>
      <w:r>
        <w:rPr>
          <w:rFonts w:ascii="Calibri" w:hAnsi="Calibri"/>
          <w:kern w:val="2"/>
          <w:sz w:val="24"/>
          <w:szCs w:val="24"/>
        </w:rPr>
        <w:tab/>
      </w:r>
      <w:r>
        <w:t>Abbreviations</w:t>
      </w:r>
      <w:r>
        <w:tab/>
        <w:t>45</w:t>
      </w:r>
    </w:p>
    <w:p w14:paraId="3FB4E7CE" w14:textId="77777777" w:rsidR="00E76701" w:rsidRDefault="00E76701">
      <w:pPr>
        <w:pStyle w:val="TOC1"/>
        <w:rPr>
          <w:rFonts w:ascii="Calibri" w:hAnsi="Calibri"/>
          <w:kern w:val="2"/>
          <w:sz w:val="24"/>
          <w:szCs w:val="24"/>
        </w:rPr>
      </w:pPr>
      <w:r>
        <w:t>4</w:t>
      </w:r>
      <w:r>
        <w:rPr>
          <w:rFonts w:ascii="Calibri" w:hAnsi="Calibri"/>
          <w:kern w:val="2"/>
          <w:sz w:val="24"/>
          <w:szCs w:val="24"/>
        </w:rPr>
        <w:tab/>
      </w:r>
      <w:r>
        <w:t>Overview</w:t>
      </w:r>
      <w:r>
        <w:tab/>
        <w:t>45</w:t>
      </w:r>
    </w:p>
    <w:p w14:paraId="1A2D9F55" w14:textId="77777777" w:rsidR="00E76701" w:rsidRDefault="00E76701">
      <w:pPr>
        <w:pStyle w:val="TOC2"/>
        <w:rPr>
          <w:rFonts w:ascii="Calibri" w:hAnsi="Calibri"/>
          <w:kern w:val="2"/>
          <w:sz w:val="24"/>
          <w:szCs w:val="24"/>
        </w:rPr>
      </w:pPr>
      <w:r>
        <w:t>4.1</w:t>
      </w:r>
      <w:r>
        <w:rPr>
          <w:rFonts w:ascii="Calibri" w:hAnsi="Calibri"/>
          <w:kern w:val="2"/>
          <w:sz w:val="24"/>
          <w:szCs w:val="24"/>
        </w:rPr>
        <w:tab/>
      </w:r>
      <w:r>
        <w:t>Test methodology</w:t>
      </w:r>
      <w:r>
        <w:tab/>
        <w:t>45</w:t>
      </w:r>
    </w:p>
    <w:p w14:paraId="63463D05" w14:textId="77777777" w:rsidR="00E76701" w:rsidRDefault="00E76701">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45</w:t>
      </w:r>
    </w:p>
    <w:p w14:paraId="189FCB0D" w14:textId="77777777" w:rsidR="00E76701" w:rsidRDefault="00E76701">
      <w:pPr>
        <w:pStyle w:val="TOC3"/>
        <w:rPr>
          <w:rFonts w:ascii="Calibri" w:hAnsi="Calibri"/>
          <w:kern w:val="2"/>
          <w:sz w:val="24"/>
          <w:szCs w:val="24"/>
        </w:rPr>
      </w:pPr>
      <w:r>
        <w:t>4.1.2</w:t>
      </w:r>
      <w:r>
        <w:rPr>
          <w:rFonts w:ascii="Calibri" w:hAnsi="Calibri"/>
          <w:kern w:val="2"/>
          <w:sz w:val="24"/>
          <w:szCs w:val="24"/>
        </w:rPr>
        <w:tab/>
      </w:r>
      <w:r>
        <w:t>Test interfaces and facilities</w:t>
      </w:r>
      <w:r>
        <w:tab/>
        <w:t>45</w:t>
      </w:r>
    </w:p>
    <w:p w14:paraId="453D6A38" w14:textId="77777777" w:rsidR="00E76701" w:rsidRDefault="00E76701">
      <w:pPr>
        <w:pStyle w:val="TOC2"/>
        <w:rPr>
          <w:rFonts w:ascii="Calibri" w:hAnsi="Calibri"/>
          <w:kern w:val="2"/>
          <w:sz w:val="24"/>
          <w:szCs w:val="24"/>
        </w:rPr>
      </w:pPr>
      <w:r>
        <w:t>4.2</w:t>
      </w:r>
      <w:r>
        <w:rPr>
          <w:rFonts w:ascii="Calibri" w:hAnsi="Calibri"/>
          <w:kern w:val="2"/>
          <w:sz w:val="24"/>
          <w:szCs w:val="24"/>
        </w:rPr>
        <w:tab/>
      </w:r>
      <w:r>
        <w:t>Implicit testing</w:t>
      </w:r>
      <w:r>
        <w:tab/>
        <w:t>45</w:t>
      </w:r>
    </w:p>
    <w:p w14:paraId="6020BE88" w14:textId="77777777" w:rsidR="00E76701" w:rsidRDefault="00E76701">
      <w:pPr>
        <w:pStyle w:val="TOC2"/>
        <w:rPr>
          <w:rFonts w:ascii="Calibri" w:hAnsi="Calibri"/>
          <w:kern w:val="2"/>
          <w:sz w:val="24"/>
          <w:szCs w:val="24"/>
        </w:rPr>
      </w:pPr>
      <w:r>
        <w:t>4.3</w:t>
      </w:r>
      <w:r>
        <w:rPr>
          <w:rFonts w:ascii="Calibri" w:hAnsi="Calibri"/>
          <w:kern w:val="2"/>
          <w:sz w:val="24"/>
          <w:szCs w:val="24"/>
        </w:rPr>
        <w:tab/>
      </w:r>
      <w:r>
        <w:t>Repetition of tests</w:t>
      </w:r>
      <w:r>
        <w:tab/>
        <w:t>45</w:t>
      </w:r>
    </w:p>
    <w:p w14:paraId="633A5F97" w14:textId="77777777" w:rsidR="00E76701" w:rsidRDefault="00E76701">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46</w:t>
      </w:r>
    </w:p>
    <w:p w14:paraId="51720B2E" w14:textId="77777777" w:rsidR="00E76701" w:rsidRDefault="00E76701">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46</w:t>
      </w:r>
    </w:p>
    <w:p w14:paraId="1F23D00F" w14:textId="77777777" w:rsidR="00E76701" w:rsidRDefault="00E76701">
      <w:pPr>
        <w:pStyle w:val="TOC2"/>
        <w:rPr>
          <w:rFonts w:ascii="Calibri" w:hAnsi="Calibri"/>
          <w:kern w:val="2"/>
          <w:sz w:val="24"/>
          <w:szCs w:val="24"/>
        </w:rPr>
      </w:pPr>
      <w:r>
        <w:t>5.1</w:t>
      </w:r>
      <w:r>
        <w:rPr>
          <w:rFonts w:ascii="Calibri" w:hAnsi="Calibri"/>
          <w:kern w:val="2"/>
          <w:sz w:val="24"/>
          <w:szCs w:val="24"/>
        </w:rPr>
        <w:tab/>
      </w:r>
      <w:r>
        <w:t>Reference conditions</w:t>
      </w:r>
      <w:r>
        <w:tab/>
        <w:t>46</w:t>
      </w:r>
    </w:p>
    <w:p w14:paraId="3BF19BF4" w14:textId="77777777" w:rsidR="00E76701" w:rsidRDefault="00E76701">
      <w:pPr>
        <w:pStyle w:val="TOC2"/>
        <w:rPr>
          <w:rFonts w:ascii="Calibri" w:hAnsi="Calibri"/>
          <w:kern w:val="2"/>
          <w:sz w:val="24"/>
          <w:szCs w:val="24"/>
        </w:rPr>
      </w:pPr>
      <w:r>
        <w:t>5.2</w:t>
      </w:r>
      <w:r>
        <w:rPr>
          <w:rFonts w:ascii="Calibri" w:hAnsi="Calibri"/>
          <w:kern w:val="2"/>
          <w:sz w:val="24"/>
          <w:szCs w:val="24"/>
        </w:rPr>
        <w:tab/>
      </w:r>
      <w:r>
        <w:t>Generic and test procedures</w:t>
      </w:r>
      <w:r>
        <w:tab/>
        <w:t>46</w:t>
      </w:r>
    </w:p>
    <w:p w14:paraId="3EF8A493" w14:textId="77777777" w:rsidR="00E76701" w:rsidRDefault="00E76701">
      <w:pPr>
        <w:pStyle w:val="TOC2"/>
        <w:rPr>
          <w:rFonts w:ascii="Calibri" w:hAnsi="Calibri"/>
          <w:kern w:val="2"/>
          <w:sz w:val="24"/>
          <w:szCs w:val="24"/>
        </w:rPr>
      </w:pPr>
      <w:r>
        <w:t>5.3</w:t>
      </w:r>
      <w:r>
        <w:rPr>
          <w:rFonts w:ascii="Calibri" w:hAnsi="Calibri"/>
          <w:kern w:val="2"/>
          <w:sz w:val="24"/>
          <w:szCs w:val="24"/>
        </w:rPr>
        <w:tab/>
      </w:r>
      <w:r>
        <w:t>Test parameters</w:t>
      </w:r>
      <w:r>
        <w:tab/>
        <w:t>46</w:t>
      </w:r>
    </w:p>
    <w:p w14:paraId="63CE796F" w14:textId="77777777" w:rsidR="00E76701" w:rsidRDefault="00E76701">
      <w:pPr>
        <w:pStyle w:val="TOC3"/>
        <w:rPr>
          <w:rFonts w:ascii="Calibri" w:hAnsi="Calibri"/>
          <w:kern w:val="2"/>
          <w:sz w:val="24"/>
          <w:szCs w:val="24"/>
        </w:rPr>
      </w:pPr>
      <w:r>
        <w:t>5.3.1</w:t>
      </w:r>
      <w:r>
        <w:rPr>
          <w:rFonts w:ascii="Calibri" w:hAnsi="Calibri"/>
          <w:kern w:val="2"/>
          <w:sz w:val="24"/>
          <w:szCs w:val="24"/>
        </w:rPr>
        <w:tab/>
      </w:r>
      <w:r>
        <w:t>PLMNs</w:t>
      </w:r>
      <w:r>
        <w:tab/>
        <w:t>46</w:t>
      </w:r>
    </w:p>
    <w:p w14:paraId="031595F5" w14:textId="77777777" w:rsidR="00E76701" w:rsidRDefault="00E76701">
      <w:pPr>
        <w:pStyle w:val="TOC3"/>
        <w:rPr>
          <w:rFonts w:ascii="Calibri" w:hAnsi="Calibri"/>
          <w:kern w:val="2"/>
          <w:sz w:val="24"/>
          <w:szCs w:val="24"/>
        </w:rPr>
      </w:pPr>
      <w:r>
        <w:t>5.3.2</w:t>
      </w:r>
      <w:r>
        <w:rPr>
          <w:rFonts w:ascii="Calibri" w:hAnsi="Calibri"/>
          <w:kern w:val="2"/>
          <w:sz w:val="24"/>
          <w:szCs w:val="24"/>
        </w:rPr>
        <w:tab/>
      </w:r>
      <w:r>
        <w:t>Cells</w:t>
      </w:r>
      <w:r>
        <w:tab/>
        <w:t>47</w:t>
      </w:r>
    </w:p>
    <w:p w14:paraId="6E268A6E" w14:textId="77777777" w:rsidR="00E76701" w:rsidRDefault="00E76701">
      <w:pPr>
        <w:pStyle w:val="TOC3"/>
        <w:rPr>
          <w:rFonts w:ascii="Calibri" w:hAnsi="Calibri"/>
          <w:kern w:val="2"/>
          <w:sz w:val="24"/>
          <w:szCs w:val="24"/>
        </w:rPr>
      </w:pPr>
      <w:r>
        <w:t>5.3.3</w:t>
      </w:r>
      <w:r>
        <w:rPr>
          <w:rFonts w:ascii="Calibri" w:hAnsi="Calibri"/>
          <w:kern w:val="2"/>
          <w:sz w:val="24"/>
          <w:szCs w:val="24"/>
        </w:rPr>
        <w:tab/>
      </w:r>
      <w:r>
        <w:t>USIM</w:t>
      </w:r>
      <w:r>
        <w:tab/>
        <w:t>47</w:t>
      </w:r>
    </w:p>
    <w:p w14:paraId="5799812B" w14:textId="77777777" w:rsidR="00E76701" w:rsidRDefault="00E76701">
      <w:pPr>
        <w:pStyle w:val="TOC3"/>
        <w:rPr>
          <w:rFonts w:ascii="Calibri" w:hAnsi="Calibri"/>
          <w:kern w:val="2"/>
          <w:sz w:val="24"/>
          <w:szCs w:val="24"/>
        </w:rPr>
      </w:pPr>
      <w:r>
        <w:t>5.3.4</w:t>
      </w:r>
      <w:r>
        <w:rPr>
          <w:rFonts w:ascii="Calibri" w:hAnsi="Calibri"/>
          <w:kern w:val="2"/>
          <w:sz w:val="24"/>
          <w:szCs w:val="24"/>
        </w:rPr>
        <w:tab/>
      </w:r>
      <w:r>
        <w:t>Messages and Information Elements (IEs)</w:t>
      </w:r>
      <w:r>
        <w:tab/>
        <w:t>47</w:t>
      </w:r>
    </w:p>
    <w:p w14:paraId="36FD2C0F" w14:textId="77777777" w:rsidR="00E76701" w:rsidRDefault="00E76701">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48</w:t>
      </w:r>
    </w:p>
    <w:p w14:paraId="29900255" w14:textId="77777777" w:rsidR="00E76701" w:rsidRDefault="00E76701">
      <w:pPr>
        <w:pStyle w:val="TOC2"/>
        <w:rPr>
          <w:rFonts w:ascii="Calibri" w:hAnsi="Calibri"/>
          <w:kern w:val="2"/>
          <w:sz w:val="24"/>
          <w:szCs w:val="24"/>
        </w:rPr>
      </w:pPr>
      <w:r>
        <w:t>6.1</w:t>
      </w:r>
      <w:r>
        <w:rPr>
          <w:rFonts w:ascii="Calibri" w:hAnsi="Calibri"/>
          <w:kern w:val="2"/>
          <w:sz w:val="24"/>
          <w:szCs w:val="24"/>
        </w:rPr>
        <w:tab/>
      </w:r>
      <w:r>
        <w:t>NR idle mode operations</w:t>
      </w:r>
      <w:r>
        <w:tab/>
        <w:t>48</w:t>
      </w:r>
    </w:p>
    <w:p w14:paraId="14B64A47" w14:textId="77777777" w:rsidR="00E76701" w:rsidRDefault="00E76701">
      <w:pPr>
        <w:pStyle w:val="TOC3"/>
        <w:rPr>
          <w:rFonts w:ascii="Calibri" w:hAnsi="Calibri"/>
          <w:kern w:val="2"/>
          <w:sz w:val="24"/>
          <w:szCs w:val="24"/>
        </w:rPr>
      </w:pPr>
      <w:r w:rsidRPr="002D03D6">
        <w:rPr>
          <w:rFonts w:cs="Arial"/>
        </w:rPr>
        <w:t>6.1.1</w:t>
      </w:r>
      <w:r>
        <w:rPr>
          <w:rFonts w:ascii="Calibri" w:hAnsi="Calibri"/>
          <w:kern w:val="2"/>
          <w:sz w:val="24"/>
          <w:szCs w:val="24"/>
        </w:rPr>
        <w:tab/>
      </w:r>
      <w:r w:rsidRPr="002D03D6">
        <w:rPr>
          <w:rFonts w:cs="Arial"/>
        </w:rPr>
        <w:t>NG-RAN Only PLMN Selection</w:t>
      </w:r>
      <w:r>
        <w:tab/>
        <w:t>48</w:t>
      </w:r>
    </w:p>
    <w:p w14:paraId="304C3FA4" w14:textId="77777777" w:rsidR="00E76701" w:rsidRDefault="00E76701">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48</w:t>
      </w:r>
    </w:p>
    <w:p w14:paraId="783232BE" w14:textId="77777777" w:rsidR="00E76701" w:rsidRDefault="00E76701">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57</w:t>
      </w:r>
    </w:p>
    <w:p w14:paraId="38D19DC2" w14:textId="77777777" w:rsidR="00E76701" w:rsidRDefault="00E76701">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63</w:t>
      </w:r>
    </w:p>
    <w:p w14:paraId="5C9DE355" w14:textId="77777777" w:rsidR="00E76701" w:rsidRDefault="00E76701">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66</w:t>
      </w:r>
    </w:p>
    <w:p w14:paraId="30271523" w14:textId="77777777" w:rsidR="00E76701" w:rsidRDefault="00E76701">
      <w:pPr>
        <w:pStyle w:val="TOC4"/>
        <w:rPr>
          <w:rFonts w:ascii="Calibri" w:hAnsi="Calibri"/>
          <w:kern w:val="2"/>
          <w:sz w:val="24"/>
          <w:szCs w:val="24"/>
        </w:rPr>
      </w:pPr>
      <w:r>
        <w:t>6.1.1.4a</w:t>
      </w:r>
      <w:r>
        <w:rPr>
          <w:rFonts w:ascii="Calibri" w:hAnsi="Calibri"/>
          <w:kern w:val="2"/>
          <w:sz w:val="24"/>
          <w:szCs w:val="24"/>
        </w:rPr>
        <w:tab/>
      </w:r>
      <w:r w:rsidRPr="002D03D6">
        <w:rPr>
          <w:rFonts w:cs="Arial"/>
          <w:color w:val="000000"/>
        </w:rPr>
        <w:t>PLMN selection in shared network environment / Automatic mode /</w:t>
      </w:r>
      <w:r>
        <w:t xml:space="preserve"> Cells broadcasting multiple PLMN IDs with</w:t>
      </w:r>
      <w:r w:rsidRPr="002D03D6">
        <w:rPr>
          <w:rFonts w:cs="Arial"/>
          <w:color w:val="000000"/>
        </w:rPr>
        <w:t xml:space="preserve"> unique TAC's, RAN areas, and cell identities</w:t>
      </w:r>
      <w:r>
        <w:tab/>
        <w:t>73</w:t>
      </w:r>
    </w:p>
    <w:p w14:paraId="6662B0B6" w14:textId="77777777" w:rsidR="00E76701" w:rsidRDefault="00E76701">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75</w:t>
      </w:r>
    </w:p>
    <w:p w14:paraId="73221D84" w14:textId="77777777" w:rsidR="00E76701" w:rsidRDefault="00E76701">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80</w:t>
      </w:r>
    </w:p>
    <w:p w14:paraId="7ED34444" w14:textId="77777777" w:rsidR="00E76701" w:rsidRDefault="00E76701">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85</w:t>
      </w:r>
    </w:p>
    <w:p w14:paraId="09EED387" w14:textId="77777777" w:rsidR="00E76701" w:rsidRDefault="00E76701">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88</w:t>
      </w:r>
    </w:p>
    <w:p w14:paraId="2A358809" w14:textId="77777777" w:rsidR="00E76701" w:rsidRDefault="00E76701">
      <w:pPr>
        <w:pStyle w:val="TOC3"/>
        <w:rPr>
          <w:rFonts w:ascii="Calibri" w:hAnsi="Calibri"/>
          <w:kern w:val="2"/>
          <w:sz w:val="24"/>
          <w:szCs w:val="24"/>
        </w:rPr>
      </w:pPr>
      <w:r>
        <w:t>6.1.2</w:t>
      </w:r>
      <w:r>
        <w:rPr>
          <w:rFonts w:ascii="Calibri" w:hAnsi="Calibri"/>
          <w:kern w:val="2"/>
          <w:sz w:val="24"/>
          <w:szCs w:val="24"/>
        </w:rPr>
        <w:tab/>
      </w:r>
      <w:r>
        <w:t>NG-RAN Only Cell Selection</w:t>
      </w:r>
      <w:r>
        <w:tab/>
        <w:t>91</w:t>
      </w:r>
    </w:p>
    <w:p w14:paraId="62B07844" w14:textId="77777777" w:rsidR="00E76701" w:rsidRDefault="00E76701">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91</w:t>
      </w:r>
    </w:p>
    <w:p w14:paraId="2702AEFB" w14:textId="77777777" w:rsidR="00E76701" w:rsidRDefault="00E76701">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101</w:t>
      </w:r>
    </w:p>
    <w:p w14:paraId="2CFFAAB4" w14:textId="77777777" w:rsidR="00E76701" w:rsidRDefault="00E76701">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110</w:t>
      </w:r>
    </w:p>
    <w:p w14:paraId="674474DC" w14:textId="77777777" w:rsidR="00E76701" w:rsidRDefault="00E76701">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116</w:t>
      </w:r>
    </w:p>
    <w:p w14:paraId="484401F9" w14:textId="77777777" w:rsidR="00E76701" w:rsidRDefault="00E76701">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119</w:t>
      </w:r>
    </w:p>
    <w:p w14:paraId="740C966E" w14:textId="77777777" w:rsidR="00E76701" w:rsidRDefault="00E76701">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124</w:t>
      </w:r>
    </w:p>
    <w:p w14:paraId="21F3E629" w14:textId="77777777" w:rsidR="00E76701" w:rsidRDefault="00E76701">
      <w:pPr>
        <w:pStyle w:val="TOC4"/>
        <w:rPr>
          <w:rFonts w:ascii="Calibri" w:hAnsi="Calibri"/>
          <w:kern w:val="2"/>
          <w:sz w:val="24"/>
          <w:szCs w:val="24"/>
        </w:rPr>
      </w:pPr>
      <w:r w:rsidRPr="002D03D6">
        <w:rPr>
          <w:rFonts w:eastAsia="SimSun"/>
        </w:rPr>
        <w:t>6.1.2.6</w:t>
      </w:r>
      <w:r>
        <w:rPr>
          <w:rFonts w:ascii="Calibri" w:hAnsi="Calibri"/>
          <w:kern w:val="2"/>
          <w:sz w:val="24"/>
          <w:szCs w:val="24"/>
        </w:rPr>
        <w:tab/>
      </w:r>
      <w:r w:rsidRPr="002D03D6">
        <w:rPr>
          <w:rFonts w:eastAsia="SimSun"/>
        </w:rPr>
        <w:t>Void</w:t>
      </w:r>
      <w:r>
        <w:tab/>
        <w:t>129</w:t>
      </w:r>
    </w:p>
    <w:p w14:paraId="24D17176" w14:textId="77777777" w:rsidR="00E76701" w:rsidRDefault="00E76701">
      <w:pPr>
        <w:pStyle w:val="TOC4"/>
        <w:rPr>
          <w:rFonts w:ascii="Calibri" w:hAnsi="Calibri"/>
          <w:kern w:val="2"/>
          <w:sz w:val="24"/>
          <w:szCs w:val="24"/>
        </w:rPr>
      </w:pPr>
      <w:r>
        <w:t>6.1.2.7</w:t>
      </w:r>
      <w:r>
        <w:rPr>
          <w:rFonts w:ascii="Calibri" w:hAnsi="Calibri"/>
          <w:kern w:val="2"/>
          <w:sz w:val="24"/>
          <w:szCs w:val="24"/>
        </w:rPr>
        <w:tab/>
      </w:r>
      <w:r>
        <w:t>Cell reselection / Equivalent PLMN</w:t>
      </w:r>
      <w:r>
        <w:tab/>
        <w:t>129</w:t>
      </w:r>
    </w:p>
    <w:p w14:paraId="11FA890C" w14:textId="77777777" w:rsidR="00E76701" w:rsidRDefault="00E76701">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134</w:t>
      </w:r>
    </w:p>
    <w:p w14:paraId="53684848" w14:textId="77777777" w:rsidR="00E76701" w:rsidRDefault="00E76701">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137</w:t>
      </w:r>
    </w:p>
    <w:p w14:paraId="62A9D177" w14:textId="77777777" w:rsidR="00E76701" w:rsidRDefault="00E76701">
      <w:pPr>
        <w:pStyle w:val="TOC4"/>
        <w:rPr>
          <w:rFonts w:ascii="Calibri" w:hAnsi="Calibri"/>
          <w:kern w:val="2"/>
          <w:sz w:val="24"/>
          <w:szCs w:val="24"/>
        </w:rPr>
      </w:pPr>
      <w:r>
        <w:t>6.1.2.10</w:t>
      </w:r>
      <w:r>
        <w:rPr>
          <w:rFonts w:ascii="Calibri" w:hAnsi="Calibri"/>
          <w:kern w:val="2"/>
          <w:sz w:val="24"/>
          <w:szCs w:val="24"/>
        </w:rPr>
        <w:tab/>
      </w:r>
      <w:r>
        <w:t>Void</w:t>
      </w:r>
      <w:r>
        <w:tab/>
        <w:t>147</w:t>
      </w:r>
    </w:p>
    <w:p w14:paraId="27D59DDF" w14:textId="77777777" w:rsidR="00E76701" w:rsidRDefault="00E76701">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147</w:t>
      </w:r>
    </w:p>
    <w:p w14:paraId="49162D1B" w14:textId="77777777" w:rsidR="00E76701" w:rsidRDefault="00E76701">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153</w:t>
      </w:r>
    </w:p>
    <w:p w14:paraId="72CD4E61" w14:textId="77777777" w:rsidR="00E76701" w:rsidRDefault="00E76701">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157</w:t>
      </w:r>
    </w:p>
    <w:p w14:paraId="4944DCD1" w14:textId="77777777" w:rsidR="00E76701" w:rsidRDefault="00E76701">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160</w:t>
      </w:r>
    </w:p>
    <w:p w14:paraId="71D8283F" w14:textId="77777777" w:rsidR="00E76701" w:rsidRDefault="00E76701">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163</w:t>
      </w:r>
    </w:p>
    <w:p w14:paraId="0C8CEF6D" w14:textId="77777777" w:rsidR="00E76701" w:rsidRDefault="00E76701">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2D03D6">
        <w:rPr>
          <w:rFonts w:cs="Arial"/>
          <w:color w:val="000000"/>
        </w:rPr>
        <w:t xml:space="preserve"> unique TAC's, RAN areas, and cell identities</w:t>
      </w:r>
      <w:r>
        <w:tab/>
        <w:t>167</w:t>
      </w:r>
    </w:p>
    <w:p w14:paraId="15C9E9DD" w14:textId="77777777" w:rsidR="00E76701" w:rsidRDefault="00E76701">
      <w:pPr>
        <w:pStyle w:val="TOC4"/>
        <w:rPr>
          <w:rFonts w:ascii="Calibri" w:hAnsi="Calibri"/>
          <w:kern w:val="2"/>
          <w:sz w:val="24"/>
          <w:szCs w:val="24"/>
        </w:rPr>
      </w:pPr>
      <w:r w:rsidRPr="002D03D6">
        <w:rPr>
          <w:rFonts w:eastAsia="SimSun"/>
        </w:rPr>
        <w:t>6.1.2.16</w:t>
      </w:r>
      <w:r>
        <w:rPr>
          <w:rFonts w:ascii="Calibri" w:hAnsi="Calibri"/>
          <w:kern w:val="2"/>
          <w:sz w:val="24"/>
          <w:szCs w:val="24"/>
        </w:rPr>
        <w:tab/>
      </w:r>
      <w:r>
        <w:t>Inter-frequency cell reselection (equal priority)</w:t>
      </w:r>
      <w:r>
        <w:tab/>
        <w:t>170</w:t>
      </w:r>
    </w:p>
    <w:p w14:paraId="7E1D7EC6" w14:textId="77777777" w:rsidR="00E76701" w:rsidRDefault="00E76701">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171</w:t>
      </w:r>
    </w:p>
    <w:p w14:paraId="4C957AAC" w14:textId="77777777" w:rsidR="00E76701" w:rsidRDefault="00E76701">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174</w:t>
      </w:r>
    </w:p>
    <w:p w14:paraId="1D90055C" w14:textId="77777777" w:rsidR="00E76701" w:rsidRDefault="00E76701">
      <w:pPr>
        <w:pStyle w:val="TOC4"/>
        <w:rPr>
          <w:rFonts w:ascii="Calibri" w:hAnsi="Calibri"/>
          <w:kern w:val="2"/>
          <w:sz w:val="24"/>
          <w:szCs w:val="24"/>
        </w:rPr>
      </w:pPr>
      <w:r>
        <w:t>6.1.2.18a</w:t>
      </w:r>
      <w:r>
        <w:rPr>
          <w:rFonts w:ascii="Calibri" w:hAnsi="Calibri"/>
          <w:kern w:val="2"/>
          <w:sz w:val="24"/>
          <w:szCs w:val="24"/>
        </w:rPr>
        <w:tab/>
      </w:r>
      <w:r>
        <w:t>Void</w:t>
      </w:r>
      <w:r>
        <w:tab/>
        <w:t>181</w:t>
      </w:r>
    </w:p>
    <w:p w14:paraId="392A4AFA" w14:textId="77777777" w:rsidR="00E76701" w:rsidRDefault="00E76701">
      <w:pPr>
        <w:pStyle w:val="TOC4"/>
        <w:rPr>
          <w:rFonts w:ascii="Calibri" w:hAnsi="Calibri"/>
          <w:kern w:val="2"/>
          <w:sz w:val="24"/>
          <w:szCs w:val="24"/>
        </w:rPr>
      </w:pPr>
      <w:r>
        <w:t>6.1.2.18b</w:t>
      </w:r>
      <w:r>
        <w:rPr>
          <w:rFonts w:ascii="Calibri" w:hAnsi="Calibri"/>
          <w:kern w:val="2"/>
          <w:sz w:val="24"/>
          <w:szCs w:val="24"/>
        </w:rPr>
        <w:tab/>
      </w:r>
      <w:r>
        <w:t>Void</w:t>
      </w:r>
      <w:r>
        <w:tab/>
        <w:t>181</w:t>
      </w:r>
    </w:p>
    <w:p w14:paraId="268B2746" w14:textId="77777777" w:rsidR="00E76701" w:rsidRDefault="00E76701">
      <w:pPr>
        <w:pStyle w:val="TOC4"/>
        <w:rPr>
          <w:rFonts w:ascii="Calibri" w:hAnsi="Calibri"/>
          <w:kern w:val="2"/>
          <w:sz w:val="24"/>
          <w:szCs w:val="24"/>
        </w:rPr>
      </w:pPr>
      <w:r>
        <w:t>6.1.2.19</w:t>
      </w:r>
      <w:r>
        <w:rPr>
          <w:rFonts w:ascii="Calibri" w:hAnsi="Calibri"/>
          <w:kern w:val="2"/>
          <w:sz w:val="24"/>
          <w:szCs w:val="24"/>
        </w:rPr>
        <w:tab/>
      </w:r>
      <w:r>
        <w:t>Speed-dependent cell reselection</w:t>
      </w:r>
      <w:r>
        <w:tab/>
        <w:t>181</w:t>
      </w:r>
    </w:p>
    <w:p w14:paraId="436E62B9" w14:textId="77777777" w:rsidR="00E76701" w:rsidRDefault="00E76701">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188</w:t>
      </w:r>
    </w:p>
    <w:p w14:paraId="7CCE392E" w14:textId="77777777" w:rsidR="00E76701" w:rsidRDefault="00E76701">
      <w:pPr>
        <w:pStyle w:val="TOC4"/>
        <w:rPr>
          <w:rFonts w:ascii="Calibri" w:hAnsi="Calibri"/>
          <w:kern w:val="2"/>
          <w:sz w:val="24"/>
          <w:szCs w:val="24"/>
        </w:rPr>
      </w:pPr>
      <w:r w:rsidRPr="002D03D6">
        <w:rPr>
          <w:rFonts w:eastAsia="SimSun"/>
          <w:lang w:eastAsia="en-US"/>
        </w:rPr>
        <w:t>6.1.2.21</w:t>
      </w:r>
      <w:r>
        <w:rPr>
          <w:rFonts w:ascii="Calibri" w:hAnsi="Calibri"/>
          <w:kern w:val="2"/>
          <w:sz w:val="24"/>
          <w:szCs w:val="24"/>
        </w:rPr>
        <w:tab/>
      </w:r>
      <w:r w:rsidRPr="002D03D6">
        <w:rPr>
          <w:rFonts w:eastAsia="SimSun"/>
          <w:lang w:eastAsia="en-US"/>
        </w:rPr>
        <w:t>Cell reselection</w:t>
      </w:r>
      <w:r w:rsidRPr="002D03D6">
        <w:rPr>
          <w:rFonts w:eastAsia="SimSun"/>
          <w:lang w:eastAsia="zh-CN"/>
        </w:rPr>
        <w:t xml:space="preserve">, </w:t>
      </w:r>
      <w:r w:rsidRPr="002D03D6">
        <w:rPr>
          <w:rFonts w:eastAsia="SimSun"/>
          <w:lang w:eastAsia="en-US"/>
        </w:rPr>
        <w:t xml:space="preserve">SIntraSearchQ and </w:t>
      </w:r>
      <w:r>
        <w:t>SnonIntraSearchQ</w:t>
      </w:r>
      <w:r>
        <w:tab/>
        <w:t>193</w:t>
      </w:r>
    </w:p>
    <w:p w14:paraId="0E74A215" w14:textId="77777777" w:rsidR="00E76701" w:rsidRDefault="00E76701">
      <w:pPr>
        <w:pStyle w:val="TOC4"/>
        <w:rPr>
          <w:rFonts w:ascii="Calibri" w:hAnsi="Calibri"/>
          <w:kern w:val="2"/>
          <w:sz w:val="24"/>
          <w:szCs w:val="24"/>
        </w:rPr>
      </w:pPr>
      <w:r w:rsidRPr="002D03D6">
        <w:rPr>
          <w:rFonts w:eastAsia="SimSun"/>
        </w:rPr>
        <w:t>6.1.2.22</w:t>
      </w:r>
      <w:r>
        <w:rPr>
          <w:rFonts w:ascii="Calibri" w:hAnsi="Calibri"/>
          <w:kern w:val="2"/>
          <w:sz w:val="24"/>
          <w:szCs w:val="24"/>
        </w:rPr>
        <w:tab/>
      </w:r>
      <w:r w:rsidRPr="002D03D6">
        <w:rPr>
          <w:rFonts w:eastAsia="SimSun"/>
        </w:rPr>
        <w:t>Inter-frequency cell reselection based on common priority information with parameters ThreshX, HighQ, ThreshX, LowQ and ThreshServing, LowQ</w:t>
      </w:r>
      <w:r>
        <w:tab/>
        <w:t>204</w:t>
      </w:r>
    </w:p>
    <w:p w14:paraId="2B7AC996" w14:textId="77777777" w:rsidR="00E76701" w:rsidRDefault="00E76701">
      <w:pPr>
        <w:pStyle w:val="TOC4"/>
        <w:rPr>
          <w:rFonts w:ascii="Calibri" w:hAnsi="Calibri"/>
          <w:kern w:val="2"/>
          <w:sz w:val="24"/>
          <w:szCs w:val="24"/>
        </w:rPr>
      </w:pPr>
      <w:r>
        <w:t>6.1.2.23</w:t>
      </w:r>
      <w:r>
        <w:rPr>
          <w:rFonts w:ascii="Calibri" w:hAnsi="Calibri"/>
          <w:kern w:val="2"/>
          <w:sz w:val="24"/>
          <w:szCs w:val="24"/>
        </w:rPr>
        <w:tab/>
      </w:r>
      <w:r>
        <w:t>Cell reselection / MFBI</w:t>
      </w:r>
      <w:r>
        <w:tab/>
        <w:t>212</w:t>
      </w:r>
    </w:p>
    <w:p w14:paraId="20943DAF" w14:textId="77777777" w:rsidR="00E76701" w:rsidRDefault="00E76701">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221</w:t>
      </w:r>
    </w:p>
    <w:p w14:paraId="720F3345" w14:textId="77777777" w:rsidR="00E76701" w:rsidRDefault="00E76701">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227</w:t>
      </w:r>
    </w:p>
    <w:p w14:paraId="4C2ECFF5" w14:textId="77777777" w:rsidR="00E76701" w:rsidRDefault="00E76701">
      <w:pPr>
        <w:pStyle w:val="TOC4"/>
        <w:rPr>
          <w:rFonts w:ascii="Calibri" w:hAnsi="Calibri"/>
          <w:kern w:val="2"/>
          <w:sz w:val="24"/>
          <w:szCs w:val="24"/>
        </w:rPr>
      </w:pPr>
      <w:r>
        <w:t>6.1.2.26</w:t>
      </w:r>
      <w:r>
        <w:rPr>
          <w:rFonts w:ascii="Calibri" w:hAnsi="Calibri"/>
          <w:kern w:val="2"/>
          <w:sz w:val="24"/>
          <w:szCs w:val="24"/>
        </w:rPr>
        <w:tab/>
      </w:r>
      <w:r>
        <w:t>Cell Selection / RedCap</w:t>
      </w:r>
      <w:r>
        <w:tab/>
        <w:t>235</w:t>
      </w:r>
    </w:p>
    <w:p w14:paraId="3AECC771" w14:textId="77777777" w:rsidR="00E76701" w:rsidRDefault="00E76701">
      <w:pPr>
        <w:pStyle w:val="TOC4"/>
        <w:rPr>
          <w:rFonts w:ascii="Calibri" w:hAnsi="Calibri"/>
          <w:kern w:val="2"/>
          <w:sz w:val="24"/>
          <w:szCs w:val="24"/>
        </w:rPr>
      </w:pPr>
      <w:r w:rsidRPr="002D03D6">
        <w:rPr>
          <w:rFonts w:eastAsia="SimSun"/>
        </w:rPr>
        <w:t>6.1.2.27</w:t>
      </w:r>
      <w:r>
        <w:rPr>
          <w:rFonts w:ascii="Calibri" w:hAnsi="Calibri"/>
          <w:kern w:val="2"/>
          <w:sz w:val="24"/>
          <w:szCs w:val="24"/>
        </w:rPr>
        <w:tab/>
      </w:r>
      <w:r>
        <w:t>Cell reselection / inter-frequency / RedCap</w:t>
      </w:r>
      <w:r>
        <w:tab/>
        <w:t>240</w:t>
      </w:r>
    </w:p>
    <w:p w14:paraId="28AC00EF" w14:textId="77777777" w:rsidR="00E76701" w:rsidRDefault="00E76701">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243</w:t>
      </w:r>
    </w:p>
    <w:p w14:paraId="69ACA438" w14:textId="77777777" w:rsidR="00E76701" w:rsidRDefault="00E76701">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246</w:t>
      </w:r>
    </w:p>
    <w:p w14:paraId="1F24D88E" w14:textId="77777777" w:rsidR="00E76701" w:rsidRDefault="00E76701">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248</w:t>
      </w:r>
    </w:p>
    <w:p w14:paraId="63947BC0" w14:textId="77777777" w:rsidR="00E76701" w:rsidRDefault="00E76701">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253</w:t>
      </w:r>
    </w:p>
    <w:p w14:paraId="525C6F7B" w14:textId="77777777" w:rsidR="00E76701" w:rsidRDefault="00E76701">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256</w:t>
      </w:r>
    </w:p>
    <w:p w14:paraId="3F2DAFC1" w14:textId="77777777" w:rsidR="00E76701" w:rsidRDefault="00E76701">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260</w:t>
      </w:r>
    </w:p>
    <w:p w14:paraId="56BC526F" w14:textId="77777777" w:rsidR="00E76701" w:rsidRDefault="00E76701">
      <w:pPr>
        <w:pStyle w:val="TOC4"/>
        <w:rPr>
          <w:rFonts w:ascii="Calibri" w:hAnsi="Calibri"/>
          <w:kern w:val="2"/>
          <w:sz w:val="24"/>
          <w:szCs w:val="24"/>
        </w:rPr>
      </w:pPr>
      <w:r>
        <w:t>6.1.2.34</w:t>
      </w:r>
      <w:r>
        <w:rPr>
          <w:rFonts w:ascii="Calibri" w:hAnsi="Calibri"/>
          <w:kern w:val="2"/>
          <w:sz w:val="24"/>
          <w:szCs w:val="24"/>
        </w:rPr>
        <w:tab/>
      </w:r>
      <w:r>
        <w:t>Cell Selection / eRedCap</w:t>
      </w:r>
      <w:r>
        <w:tab/>
        <w:t>264</w:t>
      </w:r>
    </w:p>
    <w:p w14:paraId="11B34591" w14:textId="77777777" w:rsidR="00E76701" w:rsidRDefault="00E76701">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270</w:t>
      </w:r>
    </w:p>
    <w:p w14:paraId="25808BF7" w14:textId="77777777" w:rsidR="00E76701" w:rsidRDefault="00E76701">
      <w:pPr>
        <w:pStyle w:val="TOC4"/>
        <w:rPr>
          <w:rFonts w:ascii="Calibri" w:hAnsi="Calibri"/>
          <w:kern w:val="2"/>
          <w:sz w:val="24"/>
          <w:szCs w:val="24"/>
        </w:rPr>
      </w:pPr>
      <w:r>
        <w:t>6.1.2.36</w:t>
      </w:r>
      <w:r>
        <w:rPr>
          <w:rFonts w:ascii="Calibri" w:hAnsi="Calibri"/>
          <w:kern w:val="2"/>
          <w:sz w:val="24"/>
          <w:szCs w:val="24"/>
        </w:rPr>
        <w:tab/>
      </w:r>
      <w:r w:rsidRPr="002D03D6">
        <w:rPr>
          <w:rFonts w:eastAsia="SimSun"/>
        </w:rPr>
        <w:t>Cell reselection / inter-frequency / eRedCap</w:t>
      </w:r>
      <w:r>
        <w:tab/>
        <w:t>273</w:t>
      </w:r>
    </w:p>
    <w:p w14:paraId="4F8656B9" w14:textId="77777777" w:rsidR="00E76701" w:rsidRDefault="00E76701">
      <w:pPr>
        <w:pStyle w:val="TOC4"/>
        <w:rPr>
          <w:rFonts w:ascii="Calibri" w:hAnsi="Calibri"/>
          <w:kern w:val="2"/>
          <w:sz w:val="24"/>
          <w:szCs w:val="24"/>
        </w:rPr>
      </w:pPr>
      <w:r>
        <w:t>6.1.2.37</w:t>
      </w:r>
      <w:r>
        <w:rPr>
          <w:rFonts w:ascii="Calibri" w:hAnsi="Calibri"/>
          <w:kern w:val="2"/>
          <w:sz w:val="24"/>
          <w:szCs w:val="24"/>
        </w:rPr>
        <w:tab/>
      </w:r>
      <w:r>
        <w:t>Cell Selection / eRedCap / halfDuplexRedCapAllowed</w:t>
      </w:r>
      <w:r>
        <w:tab/>
        <w:t>278</w:t>
      </w:r>
    </w:p>
    <w:p w14:paraId="6FB9E8CC" w14:textId="77777777" w:rsidR="00E76701" w:rsidRDefault="00E76701">
      <w:pPr>
        <w:pStyle w:val="TOC4"/>
        <w:rPr>
          <w:rFonts w:ascii="Calibri" w:hAnsi="Calibri"/>
          <w:kern w:val="2"/>
          <w:sz w:val="24"/>
          <w:szCs w:val="24"/>
        </w:rPr>
      </w:pPr>
      <w:r>
        <w:t>6.1.2.38</w:t>
      </w:r>
      <w:r>
        <w:rPr>
          <w:rFonts w:ascii="Calibri" w:hAnsi="Calibri"/>
          <w:kern w:val="2"/>
          <w:sz w:val="24"/>
          <w:szCs w:val="24"/>
        </w:rPr>
        <w:tab/>
      </w:r>
      <w:r>
        <w:t>Cell Selection / eRedCap / halfDuplexRedCapAllowed / MFBI</w:t>
      </w:r>
      <w:r>
        <w:tab/>
        <w:t>279</w:t>
      </w:r>
    </w:p>
    <w:p w14:paraId="4A24C209" w14:textId="77777777" w:rsidR="00E76701" w:rsidRDefault="00E76701">
      <w:pPr>
        <w:pStyle w:val="TOC2"/>
        <w:rPr>
          <w:rFonts w:ascii="Calibri" w:hAnsi="Calibri"/>
          <w:kern w:val="2"/>
          <w:sz w:val="24"/>
          <w:szCs w:val="24"/>
        </w:rPr>
      </w:pPr>
      <w:r>
        <w:t>6.2</w:t>
      </w:r>
      <w:r>
        <w:rPr>
          <w:rFonts w:ascii="Calibri" w:hAnsi="Calibri"/>
          <w:kern w:val="2"/>
          <w:sz w:val="24"/>
          <w:szCs w:val="24"/>
        </w:rPr>
        <w:tab/>
      </w:r>
      <w:r>
        <w:t>Multi-mode environment</w:t>
      </w:r>
      <w:r>
        <w:tab/>
        <w:t>281</w:t>
      </w:r>
    </w:p>
    <w:p w14:paraId="7F34AAB5" w14:textId="77777777" w:rsidR="00E76701" w:rsidRDefault="00E76701">
      <w:pPr>
        <w:pStyle w:val="TOC3"/>
        <w:rPr>
          <w:rFonts w:ascii="Calibri" w:hAnsi="Calibri"/>
          <w:kern w:val="2"/>
          <w:sz w:val="24"/>
          <w:szCs w:val="24"/>
        </w:rPr>
      </w:pPr>
      <w:r>
        <w:t>6.2.1</w:t>
      </w:r>
      <w:r>
        <w:rPr>
          <w:rFonts w:ascii="Calibri" w:hAnsi="Calibri"/>
          <w:kern w:val="2"/>
          <w:sz w:val="24"/>
          <w:szCs w:val="24"/>
        </w:rPr>
        <w:tab/>
      </w:r>
      <w:r>
        <w:t>Inter-RAT PLMN selection</w:t>
      </w:r>
      <w:r>
        <w:tab/>
        <w:t>281</w:t>
      </w:r>
    </w:p>
    <w:p w14:paraId="2285E0FC" w14:textId="77777777" w:rsidR="00E76701" w:rsidRDefault="00E76701">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281</w:t>
      </w:r>
    </w:p>
    <w:p w14:paraId="0514E783" w14:textId="77777777" w:rsidR="00E76701" w:rsidRDefault="00E76701">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284</w:t>
      </w:r>
    </w:p>
    <w:p w14:paraId="0E023667" w14:textId="77777777" w:rsidR="00E76701" w:rsidRDefault="00E76701">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287</w:t>
      </w:r>
    </w:p>
    <w:p w14:paraId="05EDCE89" w14:textId="77777777" w:rsidR="00E76701" w:rsidRDefault="00E76701">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291</w:t>
      </w:r>
    </w:p>
    <w:p w14:paraId="0F190B54" w14:textId="77777777" w:rsidR="00E76701" w:rsidRDefault="00E76701">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295</w:t>
      </w:r>
    </w:p>
    <w:p w14:paraId="4ED459C6" w14:textId="77777777" w:rsidR="00E76701" w:rsidRDefault="00E76701">
      <w:pPr>
        <w:pStyle w:val="TOC3"/>
        <w:rPr>
          <w:rFonts w:ascii="Calibri" w:hAnsi="Calibri"/>
          <w:kern w:val="2"/>
          <w:sz w:val="24"/>
          <w:szCs w:val="24"/>
        </w:rPr>
      </w:pPr>
      <w:r>
        <w:t>6.2.2</w:t>
      </w:r>
      <w:r>
        <w:rPr>
          <w:rFonts w:ascii="Calibri" w:hAnsi="Calibri"/>
          <w:kern w:val="2"/>
          <w:sz w:val="24"/>
          <w:szCs w:val="24"/>
        </w:rPr>
        <w:tab/>
      </w:r>
      <w:r>
        <w:t>Inter-RAT Cell Selection</w:t>
      </w:r>
      <w:r>
        <w:tab/>
        <w:t>300</w:t>
      </w:r>
    </w:p>
    <w:p w14:paraId="4384ECFA" w14:textId="77777777" w:rsidR="00E76701" w:rsidRDefault="00E76701">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300</w:t>
      </w:r>
    </w:p>
    <w:p w14:paraId="5D8409D0" w14:textId="77777777" w:rsidR="00E76701" w:rsidRDefault="00E76701">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308</w:t>
      </w:r>
    </w:p>
    <w:p w14:paraId="2D7945FB" w14:textId="77777777" w:rsidR="00E76701" w:rsidRDefault="00E76701">
      <w:pPr>
        <w:pStyle w:val="TOC3"/>
        <w:rPr>
          <w:rFonts w:ascii="Calibri" w:hAnsi="Calibri"/>
          <w:kern w:val="2"/>
          <w:sz w:val="24"/>
          <w:szCs w:val="24"/>
        </w:rPr>
      </w:pPr>
      <w:r>
        <w:t>6.2.3</w:t>
      </w:r>
      <w:r>
        <w:rPr>
          <w:rFonts w:ascii="Calibri" w:hAnsi="Calibri"/>
          <w:kern w:val="2"/>
          <w:sz w:val="24"/>
          <w:szCs w:val="24"/>
        </w:rPr>
        <w:tab/>
      </w:r>
      <w:r>
        <w:t>Inter-RAT Cell Reselection</w:t>
      </w:r>
      <w:r>
        <w:tab/>
        <w:t>316</w:t>
      </w:r>
    </w:p>
    <w:p w14:paraId="207E8AB9" w14:textId="77777777" w:rsidR="00E76701" w:rsidRDefault="00E76701">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316</w:t>
      </w:r>
    </w:p>
    <w:p w14:paraId="319C9B32" w14:textId="77777777" w:rsidR="00E76701" w:rsidRDefault="00E76701">
      <w:pPr>
        <w:pStyle w:val="TOC4"/>
        <w:rPr>
          <w:rFonts w:ascii="Calibri" w:hAnsi="Calibri"/>
          <w:kern w:val="2"/>
          <w:sz w:val="24"/>
          <w:szCs w:val="24"/>
        </w:rPr>
      </w:pPr>
      <w:r>
        <w:t>6.2.3.2</w:t>
      </w:r>
      <w:r>
        <w:rPr>
          <w:rFonts w:ascii="Calibri" w:hAnsi="Calibri"/>
          <w:kern w:val="2"/>
          <w:sz w:val="24"/>
          <w:szCs w:val="24"/>
        </w:rPr>
        <w:tab/>
      </w:r>
      <w:r w:rsidRPr="002D03D6">
        <w:rPr>
          <w:rFonts w:eastAsia="SimSun"/>
        </w:rPr>
        <w:t>Inter-RAT cell reselection / From E-UTRA_IDLE to NR RRC_IDLE (lower priority &amp; higher priority, Squal based)</w:t>
      </w:r>
      <w:r>
        <w:tab/>
        <w:t>326</w:t>
      </w:r>
    </w:p>
    <w:p w14:paraId="5FFAABA6" w14:textId="77777777" w:rsidR="00E76701" w:rsidRDefault="00E76701">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336</w:t>
      </w:r>
    </w:p>
    <w:p w14:paraId="2E97DB05" w14:textId="77777777" w:rsidR="00E76701" w:rsidRDefault="00E76701">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344</w:t>
      </w:r>
    </w:p>
    <w:p w14:paraId="12BA0EE2" w14:textId="77777777" w:rsidR="00E76701" w:rsidRDefault="00E76701">
      <w:pPr>
        <w:pStyle w:val="TOC4"/>
        <w:rPr>
          <w:rFonts w:ascii="Calibri" w:hAnsi="Calibri"/>
          <w:kern w:val="2"/>
          <w:sz w:val="24"/>
          <w:szCs w:val="24"/>
        </w:rPr>
      </w:pPr>
      <w:r>
        <w:lastRenderedPageBreak/>
        <w:t>6.2.3.5</w:t>
      </w:r>
      <w:r>
        <w:rPr>
          <w:rFonts w:ascii="Calibri" w:hAnsi="Calibri"/>
          <w:kern w:val="2"/>
          <w:sz w:val="24"/>
          <w:szCs w:val="24"/>
        </w:rPr>
        <w:tab/>
      </w:r>
      <w:r>
        <w:t>Inter-RAT cell reselection / From NR RRC_IDLE to E-UTRA_IDLE according to RAT priority provided by dedicated signalling (RRCRelease)</w:t>
      </w:r>
      <w:r>
        <w:tab/>
        <w:t>352</w:t>
      </w:r>
    </w:p>
    <w:p w14:paraId="06D9B332" w14:textId="77777777" w:rsidR="00E76701" w:rsidRDefault="00E76701">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361</w:t>
      </w:r>
    </w:p>
    <w:p w14:paraId="68BC3664" w14:textId="77777777" w:rsidR="00E76701" w:rsidRDefault="00E76701">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368</w:t>
      </w:r>
    </w:p>
    <w:p w14:paraId="177F8122" w14:textId="77777777" w:rsidR="00E76701" w:rsidRDefault="00E76701">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372</w:t>
      </w:r>
    </w:p>
    <w:p w14:paraId="1189B0EC" w14:textId="77777777" w:rsidR="00E76701" w:rsidRDefault="00E76701">
      <w:pPr>
        <w:pStyle w:val="TOC4"/>
        <w:rPr>
          <w:rFonts w:ascii="Calibri" w:hAnsi="Calibri"/>
          <w:kern w:val="2"/>
          <w:sz w:val="24"/>
          <w:szCs w:val="24"/>
        </w:rPr>
      </w:pPr>
      <w:r>
        <w:t>6.2.3.9</w:t>
      </w:r>
      <w:r>
        <w:rPr>
          <w:rFonts w:ascii="Calibri" w:hAnsi="Calibri"/>
          <w:kern w:val="2"/>
          <w:sz w:val="24"/>
          <w:szCs w:val="24"/>
        </w:rPr>
        <w:tab/>
      </w:r>
      <w:r>
        <w:t>Void</w:t>
      </w:r>
      <w:r>
        <w:tab/>
        <w:t>379</w:t>
      </w:r>
    </w:p>
    <w:p w14:paraId="6A5510B8" w14:textId="77777777" w:rsidR="00E76701" w:rsidRDefault="00E76701">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379</w:t>
      </w:r>
    </w:p>
    <w:p w14:paraId="5C6F4B84" w14:textId="77777777" w:rsidR="00E76701" w:rsidRDefault="00E76701">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388</w:t>
      </w:r>
    </w:p>
    <w:p w14:paraId="34B0FDA4" w14:textId="77777777" w:rsidR="00E76701" w:rsidRDefault="00E76701">
      <w:pPr>
        <w:pStyle w:val="TOC2"/>
        <w:rPr>
          <w:rFonts w:ascii="Calibri" w:hAnsi="Calibri"/>
          <w:kern w:val="2"/>
          <w:sz w:val="24"/>
          <w:szCs w:val="24"/>
        </w:rPr>
      </w:pPr>
      <w:r>
        <w:t>6.3</w:t>
      </w:r>
      <w:r>
        <w:rPr>
          <w:rFonts w:ascii="Calibri" w:hAnsi="Calibri"/>
          <w:kern w:val="2"/>
          <w:sz w:val="24"/>
          <w:szCs w:val="24"/>
        </w:rPr>
        <w:tab/>
      </w:r>
      <w:r>
        <w:t>5GS Steering of Roaming</w:t>
      </w:r>
      <w:r>
        <w:tab/>
        <w:t>397</w:t>
      </w:r>
    </w:p>
    <w:p w14:paraId="04FF4BA2" w14:textId="77777777" w:rsidR="00E76701" w:rsidRDefault="00E76701">
      <w:pPr>
        <w:pStyle w:val="TOC3"/>
        <w:rPr>
          <w:rFonts w:ascii="Calibri" w:hAnsi="Calibri"/>
          <w:kern w:val="2"/>
          <w:sz w:val="24"/>
          <w:szCs w:val="24"/>
        </w:rPr>
      </w:pPr>
      <w:r>
        <w:t>6.3.1</w:t>
      </w:r>
      <w:r>
        <w:rPr>
          <w:rFonts w:ascii="Calibri" w:hAnsi="Calibri"/>
          <w:kern w:val="2"/>
          <w:sz w:val="24"/>
          <w:szCs w:val="24"/>
        </w:rPr>
        <w:tab/>
      </w:r>
      <w:r>
        <w:t>Steering of Roaming</w:t>
      </w:r>
      <w:r>
        <w:tab/>
        <w:t>397</w:t>
      </w:r>
    </w:p>
    <w:p w14:paraId="51052B2A" w14:textId="77777777" w:rsidR="00E76701" w:rsidRDefault="00E76701">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397</w:t>
      </w:r>
    </w:p>
    <w:p w14:paraId="4E55D5A1" w14:textId="77777777" w:rsidR="00E76701" w:rsidRDefault="00E76701">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406</w:t>
      </w:r>
    </w:p>
    <w:p w14:paraId="4DF1667E" w14:textId="77777777" w:rsidR="00E76701" w:rsidRDefault="00E76701">
      <w:pPr>
        <w:pStyle w:val="TOC4"/>
        <w:rPr>
          <w:rFonts w:ascii="Calibri" w:hAnsi="Calibri"/>
          <w:kern w:val="2"/>
          <w:sz w:val="24"/>
          <w:szCs w:val="24"/>
        </w:rPr>
      </w:pPr>
      <w:r w:rsidRPr="002D03D6">
        <w:rPr>
          <w:rFonts w:eastAsia="DengXian"/>
        </w:rPr>
        <w:t>6.3.1.3</w:t>
      </w:r>
      <w:r>
        <w:rPr>
          <w:rFonts w:ascii="Calibri" w:hAnsi="Calibri"/>
          <w:kern w:val="2"/>
          <w:sz w:val="24"/>
          <w:szCs w:val="24"/>
        </w:rPr>
        <w:tab/>
      </w:r>
      <w:r w:rsidRPr="002D03D6">
        <w:rPr>
          <w:rFonts w:eastAsia="DengXian"/>
        </w:rPr>
        <w:t>Steering of UE in roaming during registration/security check unsuccessful/Automatic mode</w:t>
      </w:r>
      <w:r>
        <w:tab/>
        <w:t>414</w:t>
      </w:r>
    </w:p>
    <w:p w14:paraId="40F5C3EB" w14:textId="77777777" w:rsidR="00E76701" w:rsidRDefault="00E76701">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418</w:t>
      </w:r>
    </w:p>
    <w:p w14:paraId="2F69E789" w14:textId="77777777" w:rsidR="00E76701" w:rsidRDefault="00E76701">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422</w:t>
      </w:r>
    </w:p>
    <w:p w14:paraId="0CE45275" w14:textId="77777777" w:rsidR="00E76701" w:rsidRDefault="00E76701">
      <w:pPr>
        <w:pStyle w:val="TOC4"/>
        <w:rPr>
          <w:rFonts w:ascii="Calibri" w:hAnsi="Calibri"/>
          <w:kern w:val="2"/>
          <w:sz w:val="24"/>
          <w:szCs w:val="24"/>
        </w:rPr>
      </w:pPr>
      <w:r>
        <w:t>6.3.1.6</w:t>
      </w:r>
      <w:r>
        <w:rPr>
          <w:rFonts w:ascii="Calibri" w:hAnsi="Calibri"/>
          <w:kern w:val="2"/>
          <w:sz w:val="24"/>
          <w:szCs w:val="24"/>
        </w:rPr>
        <w:tab/>
      </w:r>
      <w:r>
        <w:t>Void</w:t>
      </w:r>
      <w:r>
        <w:tab/>
        <w:t>427</w:t>
      </w:r>
    </w:p>
    <w:p w14:paraId="2E3C0442" w14:textId="77777777" w:rsidR="00E76701" w:rsidRDefault="00E76701">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427</w:t>
      </w:r>
    </w:p>
    <w:p w14:paraId="4F7C22D4" w14:textId="77777777" w:rsidR="00E76701" w:rsidRDefault="00E76701">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434</w:t>
      </w:r>
    </w:p>
    <w:p w14:paraId="68510A76" w14:textId="77777777" w:rsidR="00E76701" w:rsidRDefault="00E76701">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438</w:t>
      </w:r>
    </w:p>
    <w:p w14:paraId="080B3CD8" w14:textId="77777777" w:rsidR="00E76701" w:rsidRDefault="00E76701">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442</w:t>
      </w:r>
    </w:p>
    <w:p w14:paraId="3229D421" w14:textId="77777777" w:rsidR="00E76701" w:rsidRDefault="00E76701">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447</w:t>
      </w:r>
    </w:p>
    <w:p w14:paraId="09BBCF88" w14:textId="77777777" w:rsidR="00E76701" w:rsidRDefault="00E76701">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447</w:t>
      </w:r>
    </w:p>
    <w:p w14:paraId="05154A35" w14:textId="77777777" w:rsidR="00E76701" w:rsidRDefault="00E76701">
      <w:pPr>
        <w:pStyle w:val="TOC4"/>
        <w:rPr>
          <w:rFonts w:ascii="Calibri" w:hAnsi="Calibri"/>
          <w:kern w:val="2"/>
          <w:sz w:val="24"/>
          <w:szCs w:val="24"/>
        </w:rPr>
      </w:pPr>
      <w:r>
        <w:t>6.</w:t>
      </w:r>
      <w:r w:rsidRPr="002D03D6">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459</w:t>
      </w:r>
    </w:p>
    <w:p w14:paraId="1CCC96C4" w14:textId="77777777" w:rsidR="00E76701" w:rsidRDefault="00E76701">
      <w:pPr>
        <w:pStyle w:val="TOC4"/>
        <w:rPr>
          <w:rFonts w:ascii="Calibri" w:hAnsi="Calibri"/>
          <w:kern w:val="2"/>
          <w:sz w:val="24"/>
          <w:szCs w:val="24"/>
        </w:rPr>
      </w:pPr>
      <w:r>
        <w:t>6.</w:t>
      </w:r>
      <w:r w:rsidRPr="002D03D6">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472</w:t>
      </w:r>
    </w:p>
    <w:p w14:paraId="6FC0A9ED" w14:textId="77777777" w:rsidR="00E76701" w:rsidRDefault="00E76701">
      <w:pPr>
        <w:pStyle w:val="TOC4"/>
        <w:rPr>
          <w:rFonts w:ascii="Calibri" w:hAnsi="Calibri"/>
          <w:kern w:val="2"/>
          <w:sz w:val="24"/>
          <w:szCs w:val="24"/>
        </w:rPr>
      </w:pPr>
      <w:r>
        <w:t>6.</w:t>
      </w:r>
      <w:r w:rsidRPr="002D03D6">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484</w:t>
      </w:r>
    </w:p>
    <w:p w14:paraId="4D43E94D" w14:textId="77777777" w:rsidR="00E76701" w:rsidRDefault="00E76701">
      <w:pPr>
        <w:pStyle w:val="TOC4"/>
        <w:rPr>
          <w:rFonts w:ascii="Calibri" w:hAnsi="Calibri"/>
          <w:kern w:val="2"/>
          <w:sz w:val="24"/>
          <w:szCs w:val="24"/>
        </w:rPr>
      </w:pPr>
      <w:r>
        <w:t>6.</w:t>
      </w:r>
      <w:r w:rsidRPr="002D03D6">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497</w:t>
      </w:r>
    </w:p>
    <w:p w14:paraId="415A00B8" w14:textId="77777777" w:rsidR="00E76701" w:rsidRDefault="00E76701">
      <w:pPr>
        <w:pStyle w:val="TOC4"/>
        <w:rPr>
          <w:rFonts w:ascii="Calibri" w:hAnsi="Calibri"/>
          <w:kern w:val="2"/>
          <w:sz w:val="24"/>
          <w:szCs w:val="24"/>
        </w:rPr>
      </w:pPr>
      <w:r>
        <w:t>6.</w:t>
      </w:r>
      <w:r w:rsidRPr="002D03D6">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511</w:t>
      </w:r>
    </w:p>
    <w:p w14:paraId="34DA7334" w14:textId="77777777" w:rsidR="00E76701" w:rsidRDefault="00E76701">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526</w:t>
      </w:r>
    </w:p>
    <w:p w14:paraId="3B825BFF" w14:textId="77777777" w:rsidR="00E76701" w:rsidRDefault="00E76701">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2D03D6">
        <w:rPr>
          <w:rFonts w:eastAsia="DengXian"/>
        </w:rPr>
        <w:t xml:space="preserve">Security check successful / Without </w:t>
      </w:r>
      <w:r>
        <w:t>SOR Transparent container ACK request</w:t>
      </w:r>
      <w:r>
        <w:tab/>
        <w:t>526</w:t>
      </w:r>
    </w:p>
    <w:p w14:paraId="131011C4" w14:textId="77777777" w:rsidR="00E76701" w:rsidRDefault="00E76701">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2D03D6">
        <w:rPr>
          <w:rFonts w:eastAsia="DengXian"/>
        </w:rPr>
        <w:t>Security check successful</w:t>
      </w:r>
      <w:r>
        <w:tab/>
        <w:t>537</w:t>
      </w:r>
    </w:p>
    <w:p w14:paraId="6A8654A8" w14:textId="77777777" w:rsidR="00E76701" w:rsidRDefault="00E76701">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541</w:t>
      </w:r>
    </w:p>
    <w:p w14:paraId="3E6AA3AC" w14:textId="77777777" w:rsidR="00E76701" w:rsidRDefault="00E76701">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550</w:t>
      </w:r>
    </w:p>
    <w:p w14:paraId="1C15D3E1" w14:textId="77777777" w:rsidR="00E76701" w:rsidRDefault="00E76701">
      <w:pPr>
        <w:pStyle w:val="TOC4"/>
        <w:rPr>
          <w:rFonts w:ascii="Calibri" w:hAnsi="Calibri"/>
          <w:kern w:val="2"/>
          <w:sz w:val="24"/>
          <w:szCs w:val="24"/>
        </w:rPr>
      </w:pPr>
      <w:r>
        <w:t>6.</w:t>
      </w:r>
      <w:r>
        <w:rPr>
          <w:lang w:eastAsia="zh-CN"/>
        </w:rPr>
        <w:t>3</w:t>
      </w:r>
      <w:r>
        <w:t>.3.</w:t>
      </w:r>
      <w:r>
        <w:rPr>
          <w:lang w:eastAsia="zh-CN"/>
        </w:rPr>
        <w:t>5</w:t>
      </w:r>
      <w:r>
        <w:rPr>
          <w:rFonts w:ascii="Calibri" w:hAnsi="Calibri"/>
          <w:kern w:val="2"/>
          <w:sz w:val="24"/>
          <w:szCs w:val="24"/>
        </w:rPr>
        <w:tab/>
      </w:r>
      <w:r>
        <w:rPr>
          <w:lang w:eastAsia="zh-CN"/>
        </w:rPr>
        <w:t>Steering of Roaming in SNPN / After registration / Security check successful / Access for localized services in SNPN</w:t>
      </w:r>
      <w:r>
        <w:tab/>
        <w:t>562</w:t>
      </w:r>
    </w:p>
    <w:p w14:paraId="0C6E22C7" w14:textId="77777777" w:rsidR="00E76701" w:rsidRDefault="00E76701">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568</w:t>
      </w:r>
    </w:p>
    <w:p w14:paraId="7838DD11" w14:textId="77777777" w:rsidR="00E76701" w:rsidRDefault="00E76701">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568</w:t>
      </w:r>
    </w:p>
    <w:p w14:paraId="3885DEE5" w14:textId="77777777" w:rsidR="00E76701" w:rsidRDefault="00E76701">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568</w:t>
      </w:r>
    </w:p>
    <w:p w14:paraId="02C4CBA4" w14:textId="77777777" w:rsidR="00E76701" w:rsidRDefault="00E76701">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579</w:t>
      </w:r>
    </w:p>
    <w:p w14:paraId="52C4FAE4" w14:textId="77777777" w:rsidR="00E76701" w:rsidRDefault="00E76701">
      <w:pPr>
        <w:pStyle w:val="TOC3"/>
        <w:rPr>
          <w:rFonts w:ascii="Calibri" w:hAnsi="Calibri"/>
          <w:kern w:val="2"/>
          <w:sz w:val="24"/>
          <w:szCs w:val="24"/>
        </w:rPr>
      </w:pPr>
      <w:r w:rsidRPr="002D03D6">
        <w:rPr>
          <w:rFonts w:cs="Arial"/>
        </w:rPr>
        <w:t>6.4.2</w:t>
      </w:r>
      <w:r>
        <w:rPr>
          <w:rFonts w:ascii="Calibri" w:hAnsi="Calibri"/>
          <w:kern w:val="2"/>
          <w:sz w:val="24"/>
          <w:szCs w:val="24"/>
        </w:rPr>
        <w:tab/>
      </w:r>
      <w:r w:rsidRPr="002D03D6">
        <w:rPr>
          <w:rFonts w:cs="Arial"/>
        </w:rPr>
        <w:t>Cell Selection/Qrxlevmin &amp; Cell Reselection (Intra NR in RRC_INACTIVE state)</w:t>
      </w:r>
      <w:r>
        <w:tab/>
        <w:t>588</w:t>
      </w:r>
    </w:p>
    <w:p w14:paraId="69D9CC07" w14:textId="77777777" w:rsidR="00E76701" w:rsidRDefault="00E76701">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588</w:t>
      </w:r>
    </w:p>
    <w:p w14:paraId="63751929" w14:textId="77777777" w:rsidR="00E76701" w:rsidRDefault="00E76701">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597</w:t>
      </w:r>
    </w:p>
    <w:p w14:paraId="1E5313F6" w14:textId="77777777" w:rsidR="00E76701" w:rsidRDefault="00E76701">
      <w:pPr>
        <w:pStyle w:val="TOC4"/>
        <w:rPr>
          <w:rFonts w:ascii="Calibri" w:hAnsi="Calibri"/>
          <w:kern w:val="2"/>
          <w:sz w:val="24"/>
          <w:szCs w:val="24"/>
        </w:rPr>
      </w:pPr>
      <w:r>
        <w:lastRenderedPageBreak/>
        <w:t>6.4.2.3</w:t>
      </w:r>
      <w:r>
        <w:rPr>
          <w:rFonts w:ascii="Calibri" w:hAnsi="Calibri"/>
          <w:kern w:val="2"/>
          <w:sz w:val="24"/>
          <w:szCs w:val="24"/>
        </w:rPr>
        <w:tab/>
      </w:r>
      <w:r>
        <w:t>Slice-based cell reselection in RRC_INACTIVE state / Reselection priorities provided by SIB16</w:t>
      </w:r>
      <w:r>
        <w:tab/>
        <w:t>603</w:t>
      </w:r>
    </w:p>
    <w:p w14:paraId="74318494" w14:textId="77777777" w:rsidR="00E76701" w:rsidRDefault="00E76701">
      <w:pPr>
        <w:pStyle w:val="TOC4"/>
        <w:rPr>
          <w:rFonts w:ascii="Calibri" w:hAnsi="Calibri"/>
          <w:kern w:val="2"/>
          <w:sz w:val="24"/>
          <w:szCs w:val="24"/>
        </w:rPr>
      </w:pPr>
      <w:r>
        <w:t>6.4.2.4</w:t>
      </w:r>
      <w:r>
        <w:rPr>
          <w:rFonts w:ascii="Calibri" w:hAnsi="Calibri"/>
          <w:kern w:val="2"/>
          <w:sz w:val="24"/>
          <w:szCs w:val="24"/>
        </w:rPr>
        <w:tab/>
      </w:r>
      <w:r>
        <w:t>Void</w:t>
      </w:r>
      <w:r>
        <w:tab/>
        <w:t>610</w:t>
      </w:r>
    </w:p>
    <w:p w14:paraId="2AB81528" w14:textId="77777777" w:rsidR="00E76701" w:rsidRDefault="00E76701">
      <w:pPr>
        <w:pStyle w:val="TOC4"/>
        <w:rPr>
          <w:rFonts w:ascii="Calibri" w:hAnsi="Calibri"/>
          <w:kern w:val="2"/>
          <w:sz w:val="24"/>
          <w:szCs w:val="24"/>
        </w:rPr>
      </w:pPr>
      <w:r>
        <w:t>6.4.2.5</w:t>
      </w:r>
      <w:r>
        <w:rPr>
          <w:rFonts w:ascii="Calibri" w:hAnsi="Calibri"/>
          <w:kern w:val="2"/>
          <w:sz w:val="24"/>
          <w:szCs w:val="24"/>
        </w:rPr>
        <w:tab/>
      </w:r>
      <w:r>
        <w:t>Void</w:t>
      </w:r>
      <w:r>
        <w:tab/>
        <w:t>610</w:t>
      </w:r>
    </w:p>
    <w:p w14:paraId="73106EE1" w14:textId="77777777" w:rsidR="00E76701" w:rsidRDefault="00E76701">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610</w:t>
      </w:r>
    </w:p>
    <w:p w14:paraId="587A954A" w14:textId="77777777" w:rsidR="00E76701" w:rsidRDefault="00E76701">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610</w:t>
      </w:r>
    </w:p>
    <w:p w14:paraId="71BE12EB" w14:textId="77777777" w:rsidR="00E76701" w:rsidRDefault="00E76701">
      <w:pPr>
        <w:pStyle w:val="TOC2"/>
        <w:rPr>
          <w:rFonts w:ascii="Calibri" w:hAnsi="Calibri"/>
          <w:kern w:val="2"/>
          <w:sz w:val="24"/>
          <w:szCs w:val="24"/>
        </w:rPr>
      </w:pPr>
      <w:r>
        <w:t>6.5</w:t>
      </w:r>
      <w:r>
        <w:rPr>
          <w:rFonts w:ascii="Calibri" w:hAnsi="Calibri"/>
          <w:kern w:val="2"/>
          <w:sz w:val="24"/>
          <w:szCs w:val="24"/>
        </w:rPr>
        <w:tab/>
      </w:r>
      <w:r>
        <w:t>SNPN and CAG Selection</w:t>
      </w:r>
      <w:r>
        <w:tab/>
        <w:t>618</w:t>
      </w:r>
    </w:p>
    <w:p w14:paraId="23E8B5D0" w14:textId="77777777" w:rsidR="00E76701" w:rsidRDefault="00E76701">
      <w:pPr>
        <w:pStyle w:val="TOC3"/>
        <w:rPr>
          <w:rFonts w:ascii="Calibri" w:hAnsi="Calibri"/>
          <w:kern w:val="2"/>
          <w:sz w:val="24"/>
          <w:szCs w:val="24"/>
        </w:rPr>
      </w:pPr>
      <w:r>
        <w:t>6.5.1</w:t>
      </w:r>
      <w:r>
        <w:rPr>
          <w:rFonts w:ascii="Calibri" w:hAnsi="Calibri"/>
          <w:kern w:val="2"/>
          <w:sz w:val="24"/>
          <w:szCs w:val="24"/>
        </w:rPr>
        <w:tab/>
      </w:r>
      <w:r>
        <w:t>SNPN Only Selection</w:t>
      </w:r>
      <w:r>
        <w:tab/>
        <w:t>618</w:t>
      </w:r>
    </w:p>
    <w:p w14:paraId="3193AA88" w14:textId="77777777" w:rsidR="00E76701" w:rsidRDefault="00E76701">
      <w:pPr>
        <w:pStyle w:val="TOC4"/>
        <w:rPr>
          <w:rFonts w:ascii="Calibri" w:hAnsi="Calibri"/>
          <w:kern w:val="2"/>
          <w:sz w:val="24"/>
          <w:szCs w:val="24"/>
        </w:rPr>
      </w:pPr>
      <w:r>
        <w:t>6.5.1.1</w:t>
      </w:r>
      <w:r>
        <w:rPr>
          <w:rFonts w:ascii="Calibri" w:hAnsi="Calibri"/>
          <w:kern w:val="2"/>
          <w:sz w:val="24"/>
          <w:szCs w:val="24"/>
        </w:rPr>
        <w:tab/>
      </w:r>
      <w:r>
        <w:t>SNPN Selection in Manual Mode</w:t>
      </w:r>
      <w:r>
        <w:tab/>
        <w:t>618</w:t>
      </w:r>
    </w:p>
    <w:p w14:paraId="0901DF34" w14:textId="77777777" w:rsidR="00E76701" w:rsidRDefault="00E76701">
      <w:pPr>
        <w:pStyle w:val="TOC4"/>
        <w:rPr>
          <w:rFonts w:ascii="Calibri" w:hAnsi="Calibri"/>
          <w:kern w:val="2"/>
          <w:sz w:val="24"/>
          <w:szCs w:val="24"/>
        </w:rPr>
      </w:pPr>
      <w:r>
        <w:t>6.5.1.2</w:t>
      </w:r>
      <w:r>
        <w:rPr>
          <w:rFonts w:ascii="Calibri" w:hAnsi="Calibri"/>
          <w:kern w:val="2"/>
          <w:sz w:val="24"/>
          <w:szCs w:val="24"/>
        </w:rPr>
        <w:tab/>
      </w:r>
      <w:r>
        <w:t>SNPN Selection in Automatic Mode</w:t>
      </w:r>
      <w:r>
        <w:tab/>
        <w:t>621</w:t>
      </w:r>
    </w:p>
    <w:p w14:paraId="27DC7F6C" w14:textId="77777777" w:rsidR="00E76701" w:rsidRDefault="00E76701">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626</w:t>
      </w:r>
    </w:p>
    <w:p w14:paraId="5111082F" w14:textId="77777777" w:rsidR="00E76701" w:rsidRDefault="00E76701">
      <w:pPr>
        <w:pStyle w:val="TOC3"/>
        <w:rPr>
          <w:rFonts w:ascii="Calibri" w:hAnsi="Calibri"/>
          <w:kern w:val="2"/>
          <w:sz w:val="24"/>
          <w:szCs w:val="24"/>
        </w:rPr>
      </w:pPr>
      <w:r>
        <w:t>6.5.2</w:t>
      </w:r>
      <w:r>
        <w:rPr>
          <w:rFonts w:ascii="Calibri" w:hAnsi="Calibri"/>
          <w:kern w:val="2"/>
          <w:sz w:val="24"/>
          <w:szCs w:val="24"/>
        </w:rPr>
        <w:tab/>
      </w:r>
      <w:r>
        <w:t>CAG (Closed Access Group)</w:t>
      </w:r>
      <w:r>
        <w:tab/>
        <w:t>628</w:t>
      </w:r>
    </w:p>
    <w:p w14:paraId="1573C486" w14:textId="77777777" w:rsidR="00E76701" w:rsidRDefault="00E76701">
      <w:pPr>
        <w:pStyle w:val="TOC4"/>
        <w:rPr>
          <w:rFonts w:ascii="Calibri" w:hAnsi="Calibri"/>
          <w:kern w:val="2"/>
          <w:sz w:val="24"/>
          <w:szCs w:val="24"/>
        </w:rPr>
      </w:pPr>
      <w:r>
        <w:t>6.5.2.1</w:t>
      </w:r>
      <w:r>
        <w:rPr>
          <w:rFonts w:ascii="Calibri" w:hAnsi="Calibri"/>
          <w:kern w:val="2"/>
          <w:sz w:val="24"/>
          <w:szCs w:val="24"/>
        </w:rPr>
        <w:tab/>
      </w:r>
      <w:r>
        <w:t>CAG Selection in Manual Mode</w:t>
      </w:r>
      <w:r>
        <w:tab/>
        <w:t>628</w:t>
      </w:r>
    </w:p>
    <w:p w14:paraId="15470D2B" w14:textId="77777777" w:rsidR="00E76701" w:rsidRDefault="00E76701">
      <w:pPr>
        <w:pStyle w:val="TOC4"/>
        <w:rPr>
          <w:rFonts w:ascii="Calibri" w:hAnsi="Calibri"/>
          <w:kern w:val="2"/>
          <w:sz w:val="24"/>
          <w:szCs w:val="24"/>
        </w:rPr>
      </w:pPr>
      <w:r>
        <w:t>6.5.2.2</w:t>
      </w:r>
      <w:r>
        <w:rPr>
          <w:rFonts w:ascii="Calibri" w:hAnsi="Calibri"/>
          <w:kern w:val="2"/>
          <w:sz w:val="24"/>
          <w:szCs w:val="24"/>
        </w:rPr>
        <w:tab/>
      </w:r>
      <w:r>
        <w:t>CAG Selection in Automatic Mode</w:t>
      </w:r>
      <w:r>
        <w:tab/>
        <w:t>635</w:t>
      </w:r>
    </w:p>
    <w:p w14:paraId="61D0DED8" w14:textId="77777777" w:rsidR="00E76701" w:rsidRDefault="00E76701">
      <w:pPr>
        <w:pStyle w:val="TOC4"/>
        <w:rPr>
          <w:rFonts w:ascii="Calibri" w:hAnsi="Calibri"/>
          <w:kern w:val="2"/>
          <w:sz w:val="24"/>
          <w:szCs w:val="24"/>
        </w:rPr>
      </w:pPr>
      <w:r>
        <w:t>6.5.2.3</w:t>
      </w:r>
      <w:r>
        <w:rPr>
          <w:rFonts w:ascii="Calibri" w:hAnsi="Calibri"/>
          <w:kern w:val="2"/>
          <w:sz w:val="24"/>
          <w:szCs w:val="24"/>
        </w:rPr>
        <w:tab/>
      </w:r>
      <w:r>
        <w:t>CAG / Limited Service / No Suitable cell</w:t>
      </w:r>
      <w:r>
        <w:tab/>
        <w:t>643</w:t>
      </w:r>
    </w:p>
    <w:p w14:paraId="2501F576" w14:textId="77777777" w:rsidR="00E76701" w:rsidRDefault="00E76701">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649</w:t>
      </w:r>
    </w:p>
    <w:p w14:paraId="57328669" w14:textId="77777777" w:rsidR="00E76701" w:rsidRDefault="00E76701">
      <w:pPr>
        <w:pStyle w:val="TOC4"/>
        <w:rPr>
          <w:rFonts w:ascii="Calibri" w:hAnsi="Calibri"/>
          <w:kern w:val="2"/>
          <w:sz w:val="24"/>
          <w:szCs w:val="24"/>
        </w:rPr>
      </w:pPr>
      <w:r>
        <w:t>6.5.2.5</w:t>
      </w:r>
      <w:r>
        <w:rPr>
          <w:rFonts w:ascii="Calibri" w:hAnsi="Calibri"/>
          <w:kern w:val="2"/>
          <w:sz w:val="24"/>
          <w:szCs w:val="24"/>
        </w:rPr>
        <w:tab/>
      </w:r>
      <w:r>
        <w:t>Void</w:t>
      </w:r>
      <w:r>
        <w:tab/>
        <w:t>656</w:t>
      </w:r>
    </w:p>
    <w:p w14:paraId="485B3C1E" w14:textId="77777777" w:rsidR="00E76701" w:rsidRDefault="00E76701">
      <w:pPr>
        <w:pStyle w:val="TOC4"/>
        <w:rPr>
          <w:rFonts w:ascii="Calibri" w:hAnsi="Calibri"/>
          <w:kern w:val="2"/>
          <w:sz w:val="24"/>
          <w:szCs w:val="24"/>
        </w:rPr>
      </w:pPr>
      <w:r>
        <w:t>6.5.2.6</w:t>
      </w:r>
      <w:r>
        <w:rPr>
          <w:rFonts w:ascii="Calibri" w:hAnsi="Calibri"/>
          <w:kern w:val="2"/>
          <w:sz w:val="24"/>
          <w:szCs w:val="24"/>
        </w:rPr>
        <w:tab/>
      </w:r>
      <w:r>
        <w:t>CAG / cell reservation</w:t>
      </w:r>
      <w:r>
        <w:tab/>
        <w:t>656</w:t>
      </w:r>
    </w:p>
    <w:p w14:paraId="6F1E19CC" w14:textId="77777777" w:rsidR="00E76701" w:rsidRDefault="00E76701">
      <w:pPr>
        <w:pStyle w:val="TOC3"/>
        <w:rPr>
          <w:rFonts w:ascii="Calibri" w:hAnsi="Calibri"/>
          <w:kern w:val="2"/>
          <w:sz w:val="24"/>
          <w:szCs w:val="24"/>
        </w:rPr>
      </w:pPr>
      <w:r>
        <w:t>6.5.3</w:t>
      </w:r>
      <w:r>
        <w:rPr>
          <w:rFonts w:ascii="Calibri" w:hAnsi="Calibri"/>
          <w:kern w:val="2"/>
          <w:sz w:val="24"/>
          <w:szCs w:val="24"/>
        </w:rPr>
        <w:tab/>
      </w:r>
      <w:r>
        <w:t>SNPN Selection</w:t>
      </w:r>
      <w:r>
        <w:tab/>
        <w:t>666</w:t>
      </w:r>
    </w:p>
    <w:p w14:paraId="70D08B36" w14:textId="77777777" w:rsidR="00E76701" w:rsidRDefault="00E76701">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666</w:t>
      </w:r>
    </w:p>
    <w:p w14:paraId="0B798A3C" w14:textId="77777777" w:rsidR="00E76701" w:rsidRDefault="00E76701">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670</w:t>
      </w:r>
    </w:p>
    <w:p w14:paraId="50B8DDC3" w14:textId="77777777" w:rsidR="00E76701" w:rsidRDefault="00E76701">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673</w:t>
      </w:r>
    </w:p>
    <w:p w14:paraId="5F2063FF" w14:textId="77777777" w:rsidR="00E76701" w:rsidRDefault="00E76701">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677</w:t>
      </w:r>
    </w:p>
    <w:p w14:paraId="78A90586" w14:textId="77777777" w:rsidR="00E76701" w:rsidRDefault="00E76701">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680</w:t>
      </w:r>
    </w:p>
    <w:p w14:paraId="0745E85C" w14:textId="77777777" w:rsidR="00E76701" w:rsidRDefault="00E76701">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683</w:t>
      </w:r>
    </w:p>
    <w:p w14:paraId="1FEFBC82" w14:textId="77777777" w:rsidR="00E76701" w:rsidRDefault="00E76701">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687</w:t>
      </w:r>
    </w:p>
    <w:p w14:paraId="4B1F8BB6" w14:textId="77777777" w:rsidR="00E76701" w:rsidRDefault="00E76701">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689</w:t>
      </w:r>
    </w:p>
    <w:p w14:paraId="143F9FB5" w14:textId="77777777" w:rsidR="00E76701" w:rsidRDefault="00E76701">
      <w:pPr>
        <w:pStyle w:val="TOC4"/>
        <w:rPr>
          <w:rFonts w:ascii="Calibri" w:hAnsi="Calibri"/>
          <w:kern w:val="2"/>
          <w:sz w:val="24"/>
          <w:szCs w:val="24"/>
        </w:rPr>
      </w:pPr>
      <w:r>
        <w:t>6.5.3.9</w:t>
      </w:r>
      <w:r>
        <w:rPr>
          <w:rFonts w:ascii="Calibri" w:hAnsi="Calibri"/>
          <w:kern w:val="2"/>
          <w:sz w:val="24"/>
          <w:szCs w:val="24"/>
        </w:rPr>
        <w:tab/>
      </w:r>
      <w:r>
        <w:t>SNPN / cell reselection / SNPN to PLMN</w:t>
      </w:r>
      <w:r>
        <w:tab/>
        <w:t>693</w:t>
      </w:r>
    </w:p>
    <w:p w14:paraId="67DEAD61" w14:textId="77777777" w:rsidR="00E76701" w:rsidRDefault="00E76701">
      <w:pPr>
        <w:pStyle w:val="TOC4"/>
        <w:rPr>
          <w:rFonts w:ascii="Calibri" w:hAnsi="Calibri"/>
          <w:kern w:val="2"/>
          <w:sz w:val="24"/>
          <w:szCs w:val="24"/>
        </w:rPr>
      </w:pPr>
      <w:r>
        <w:t>6.5.3.10</w:t>
      </w:r>
      <w:r>
        <w:rPr>
          <w:rFonts w:ascii="Calibri" w:hAnsi="Calibri"/>
          <w:kern w:val="2"/>
          <w:sz w:val="24"/>
          <w:szCs w:val="24"/>
        </w:rPr>
        <w:tab/>
      </w:r>
      <w:r>
        <w:t>SNPN Selection in Automatic Mode / Selecting equivalent SNPN</w:t>
      </w:r>
      <w:r>
        <w:tab/>
        <w:t>696</w:t>
      </w:r>
    </w:p>
    <w:p w14:paraId="64AE5F24" w14:textId="77777777" w:rsidR="00E76701" w:rsidRDefault="00E76701">
      <w:pPr>
        <w:pStyle w:val="TOC4"/>
        <w:rPr>
          <w:rFonts w:ascii="Calibri" w:hAnsi="Calibri"/>
          <w:kern w:val="2"/>
          <w:sz w:val="24"/>
          <w:szCs w:val="24"/>
        </w:rPr>
      </w:pPr>
      <w:r>
        <w:t>6.5.3.11</w:t>
      </w:r>
      <w:r>
        <w:rPr>
          <w:rFonts w:ascii="Calibri" w:hAnsi="Calibri"/>
          <w:kern w:val="2"/>
          <w:sz w:val="24"/>
          <w:szCs w:val="24"/>
        </w:rPr>
        <w:tab/>
      </w:r>
      <w:r>
        <w:t>SNPN Selection in Automatic Mode / Access for localized services in SNPN</w:t>
      </w:r>
      <w:r>
        <w:tab/>
        <w:t>699</w:t>
      </w:r>
    </w:p>
    <w:p w14:paraId="1084E06B" w14:textId="77777777" w:rsidR="00E76701" w:rsidRDefault="00E76701">
      <w:pPr>
        <w:pStyle w:val="TOC4"/>
        <w:rPr>
          <w:rFonts w:ascii="Calibri" w:hAnsi="Calibri"/>
          <w:kern w:val="2"/>
          <w:sz w:val="24"/>
          <w:szCs w:val="24"/>
        </w:rPr>
      </w:pPr>
      <w:r>
        <w:t>6.5.3.12</w:t>
      </w:r>
      <w:r>
        <w:rPr>
          <w:rFonts w:ascii="Calibri" w:hAnsi="Calibri"/>
          <w:kern w:val="2"/>
          <w:sz w:val="24"/>
          <w:szCs w:val="24"/>
        </w:rPr>
        <w:tab/>
      </w:r>
      <w:r>
        <w:rPr>
          <w:lang w:eastAsia="zh-CN"/>
        </w:rPr>
        <w:t>SNPN Selection in Manual Mode / Automatically Selecting equivalent SNPN</w:t>
      </w:r>
      <w:r>
        <w:tab/>
        <w:t>703</w:t>
      </w:r>
    </w:p>
    <w:p w14:paraId="54A21168" w14:textId="77777777" w:rsidR="00E76701" w:rsidRDefault="00E76701">
      <w:pPr>
        <w:pStyle w:val="TOC4"/>
        <w:rPr>
          <w:rFonts w:ascii="Calibri" w:hAnsi="Calibri"/>
          <w:kern w:val="2"/>
          <w:sz w:val="24"/>
          <w:szCs w:val="24"/>
        </w:rPr>
      </w:pPr>
      <w:r>
        <w:t>6.5.3.13</w:t>
      </w:r>
      <w:r>
        <w:rPr>
          <w:rFonts w:ascii="Calibri" w:hAnsi="Calibri"/>
          <w:kern w:val="2"/>
          <w:sz w:val="24"/>
          <w:szCs w:val="24"/>
        </w:rPr>
        <w:tab/>
      </w:r>
      <w:r>
        <w:t>SNPN Selection in Manual Mode</w:t>
      </w:r>
      <w:r>
        <w:rPr>
          <w:lang w:eastAsia="zh-CN"/>
        </w:rPr>
        <w:t xml:space="preserve"> </w:t>
      </w:r>
      <w:r>
        <w:t>/ Access for localized services in SNPN</w:t>
      </w:r>
      <w:r>
        <w:tab/>
        <w:t>706</w:t>
      </w:r>
    </w:p>
    <w:p w14:paraId="6882A6E2" w14:textId="77777777" w:rsidR="00E76701" w:rsidRDefault="00E76701">
      <w:pPr>
        <w:pStyle w:val="TOC4"/>
        <w:rPr>
          <w:rFonts w:ascii="Calibri" w:hAnsi="Calibri"/>
          <w:kern w:val="2"/>
          <w:sz w:val="24"/>
          <w:szCs w:val="24"/>
        </w:rPr>
      </w:pPr>
      <w:r>
        <w:t>6.5.3.14</w:t>
      </w:r>
      <w:r>
        <w:tab/>
        <w:t>711</w:t>
      </w:r>
    </w:p>
    <w:p w14:paraId="77491FB6" w14:textId="77777777" w:rsidR="00E76701" w:rsidRDefault="00E76701">
      <w:pPr>
        <w:pStyle w:val="TOC4"/>
        <w:rPr>
          <w:rFonts w:ascii="Calibri" w:hAnsi="Calibri"/>
          <w:kern w:val="2"/>
          <w:sz w:val="24"/>
          <w:szCs w:val="24"/>
        </w:rPr>
      </w:pPr>
      <w:r>
        <w:t>6.5.3.15</w:t>
      </w:r>
      <w:r>
        <w:rPr>
          <w:rFonts w:ascii="Calibri" w:hAnsi="Calibri"/>
          <w:kern w:val="2"/>
          <w:sz w:val="24"/>
          <w:szCs w:val="24"/>
        </w:rPr>
        <w:tab/>
      </w:r>
      <w:r>
        <w:t>SNPN / User Reselection in Automatic Mode / Access for localized services in SNPN</w:t>
      </w:r>
      <w:r>
        <w:tab/>
        <w:t>711</w:t>
      </w:r>
    </w:p>
    <w:p w14:paraId="4B5293BC" w14:textId="77777777" w:rsidR="00E76701" w:rsidRDefault="00E76701">
      <w:pPr>
        <w:pStyle w:val="TOC2"/>
        <w:rPr>
          <w:rFonts w:ascii="Calibri" w:hAnsi="Calibri"/>
          <w:kern w:val="2"/>
          <w:sz w:val="24"/>
          <w:szCs w:val="24"/>
        </w:rPr>
      </w:pPr>
      <w:r>
        <w:t>6.6</w:t>
      </w:r>
      <w:r>
        <w:rPr>
          <w:rFonts w:ascii="Calibri" w:hAnsi="Calibri"/>
          <w:kern w:val="2"/>
          <w:sz w:val="24"/>
          <w:szCs w:val="24"/>
        </w:rPr>
        <w:tab/>
      </w:r>
      <w:r>
        <w:t>NR Shared Spectrum idle mode operations</w:t>
      </w:r>
      <w:r>
        <w:tab/>
        <w:t>715</w:t>
      </w:r>
    </w:p>
    <w:p w14:paraId="39FA6EA3" w14:textId="77777777" w:rsidR="00E76701" w:rsidRDefault="00E76701">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715</w:t>
      </w:r>
    </w:p>
    <w:p w14:paraId="577326CD" w14:textId="77777777" w:rsidR="00E76701" w:rsidRDefault="00E76701">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715</w:t>
      </w:r>
    </w:p>
    <w:p w14:paraId="77A45A2A" w14:textId="77777777" w:rsidR="00E76701" w:rsidRDefault="00E76701">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719</w:t>
      </w:r>
    </w:p>
    <w:p w14:paraId="7723F956" w14:textId="77777777" w:rsidR="00E76701" w:rsidRDefault="00E76701">
      <w:pPr>
        <w:pStyle w:val="TOC3"/>
        <w:rPr>
          <w:rFonts w:ascii="Calibri" w:hAnsi="Calibri"/>
          <w:kern w:val="2"/>
          <w:sz w:val="24"/>
          <w:szCs w:val="24"/>
        </w:rPr>
      </w:pPr>
      <w:r>
        <w:t>6.6.2</w:t>
      </w:r>
      <w:r>
        <w:rPr>
          <w:rFonts w:ascii="Calibri" w:hAnsi="Calibri"/>
          <w:kern w:val="2"/>
          <w:sz w:val="24"/>
          <w:szCs w:val="24"/>
        </w:rPr>
        <w:tab/>
      </w:r>
      <w:r>
        <w:t>NR Shared Spectrum cell reselection</w:t>
      </w:r>
      <w:r>
        <w:tab/>
        <w:t>728</w:t>
      </w:r>
    </w:p>
    <w:p w14:paraId="3A2150A7" w14:textId="77777777" w:rsidR="00E76701" w:rsidRDefault="00E76701">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728</w:t>
      </w:r>
    </w:p>
    <w:p w14:paraId="2B1FEC9D" w14:textId="77777777" w:rsidR="00E76701" w:rsidRDefault="00E76701">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732</w:t>
      </w:r>
    </w:p>
    <w:p w14:paraId="02C503A1" w14:textId="77777777" w:rsidR="00E76701" w:rsidRDefault="00E76701">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737</w:t>
      </w:r>
    </w:p>
    <w:p w14:paraId="5B28DAA1" w14:textId="77777777" w:rsidR="00E76701" w:rsidRDefault="00E76701">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742</w:t>
      </w:r>
    </w:p>
    <w:p w14:paraId="49583399" w14:textId="77777777" w:rsidR="00E76701" w:rsidRDefault="00E76701">
      <w:pPr>
        <w:pStyle w:val="TOC2"/>
        <w:rPr>
          <w:rFonts w:ascii="Calibri" w:hAnsi="Calibri"/>
          <w:kern w:val="2"/>
          <w:sz w:val="24"/>
          <w:szCs w:val="24"/>
        </w:rPr>
      </w:pPr>
      <w:r>
        <w:t>6.7</w:t>
      </w:r>
      <w:r>
        <w:rPr>
          <w:rFonts w:ascii="Calibri" w:hAnsi="Calibri"/>
          <w:kern w:val="2"/>
          <w:sz w:val="24"/>
          <w:szCs w:val="24"/>
        </w:rPr>
        <w:tab/>
      </w:r>
      <w:r>
        <w:t>Non-Terrestrial Network</w:t>
      </w:r>
      <w:r>
        <w:tab/>
        <w:t>748</w:t>
      </w:r>
    </w:p>
    <w:p w14:paraId="57C04EA5" w14:textId="77777777" w:rsidR="00E76701" w:rsidRDefault="00E76701">
      <w:pPr>
        <w:pStyle w:val="TOC3"/>
        <w:rPr>
          <w:rFonts w:ascii="Calibri" w:hAnsi="Calibri"/>
          <w:kern w:val="2"/>
          <w:sz w:val="24"/>
          <w:szCs w:val="24"/>
        </w:rPr>
      </w:pPr>
      <w:r>
        <w:t>6.7.1</w:t>
      </w:r>
      <w:r>
        <w:rPr>
          <w:rFonts w:ascii="Calibri" w:hAnsi="Calibri"/>
          <w:kern w:val="2"/>
          <w:sz w:val="24"/>
          <w:szCs w:val="24"/>
        </w:rPr>
        <w:tab/>
      </w:r>
      <w:r>
        <w:t>NTN idle mode operations</w:t>
      </w:r>
      <w:r>
        <w:tab/>
        <w:t>748</w:t>
      </w:r>
    </w:p>
    <w:p w14:paraId="0795F686" w14:textId="77777777" w:rsidR="00E76701" w:rsidRDefault="00E76701">
      <w:pPr>
        <w:pStyle w:val="TOC4"/>
        <w:rPr>
          <w:rFonts w:ascii="Calibri" w:hAnsi="Calibri"/>
          <w:kern w:val="2"/>
          <w:sz w:val="24"/>
          <w:szCs w:val="24"/>
        </w:rPr>
      </w:pPr>
      <w:r>
        <w:t>6.7.1.1</w:t>
      </w:r>
      <w:r>
        <w:rPr>
          <w:rFonts w:ascii="Calibri" w:hAnsi="Calibri"/>
          <w:kern w:val="2"/>
          <w:sz w:val="24"/>
          <w:szCs w:val="24"/>
        </w:rPr>
        <w:tab/>
      </w:r>
      <w:r>
        <w:t>NR NTN / Cell Selection / GNSS location</w:t>
      </w:r>
      <w:r>
        <w:tab/>
        <w:t>748</w:t>
      </w:r>
    </w:p>
    <w:p w14:paraId="1F1F1958" w14:textId="77777777" w:rsidR="00E76701" w:rsidRDefault="00E76701">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754</w:t>
      </w:r>
    </w:p>
    <w:p w14:paraId="071C1452" w14:textId="77777777" w:rsidR="00E76701" w:rsidRDefault="00E76701">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757</w:t>
      </w:r>
    </w:p>
    <w:p w14:paraId="5B444EFA" w14:textId="77777777" w:rsidR="00E76701" w:rsidRDefault="00E76701">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761</w:t>
      </w:r>
    </w:p>
    <w:p w14:paraId="6696A7B5" w14:textId="77777777" w:rsidR="00E76701" w:rsidRDefault="00E76701">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767</w:t>
      </w:r>
    </w:p>
    <w:p w14:paraId="3CACB142" w14:textId="77777777" w:rsidR="00E76701" w:rsidRDefault="00E76701">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772</w:t>
      </w:r>
    </w:p>
    <w:p w14:paraId="4818F709" w14:textId="77777777" w:rsidR="00E76701" w:rsidRDefault="00E76701">
      <w:pPr>
        <w:pStyle w:val="TOC4"/>
        <w:rPr>
          <w:rFonts w:ascii="Calibri" w:hAnsi="Calibri"/>
          <w:kern w:val="2"/>
          <w:sz w:val="24"/>
          <w:szCs w:val="24"/>
        </w:rPr>
      </w:pPr>
      <w:r>
        <w:t>6.7.1.7</w:t>
      </w:r>
      <w:r>
        <w:rPr>
          <w:rFonts w:ascii="Calibri" w:hAnsi="Calibri"/>
          <w:kern w:val="2"/>
          <w:sz w:val="24"/>
          <w:szCs w:val="24"/>
        </w:rPr>
        <w:tab/>
      </w:r>
      <w:r>
        <w:t>NR NTN Enhancements / Cell reselection, Sintrasearch, Snonintrasearch / location based measurements</w:t>
      </w:r>
      <w:r>
        <w:tab/>
        <w:t>778</w:t>
      </w:r>
    </w:p>
    <w:p w14:paraId="00C9E7BE" w14:textId="77777777" w:rsidR="00E76701" w:rsidRDefault="00E76701">
      <w:pPr>
        <w:pStyle w:val="TOC4"/>
        <w:rPr>
          <w:rFonts w:ascii="Calibri" w:hAnsi="Calibri"/>
          <w:kern w:val="2"/>
          <w:sz w:val="24"/>
          <w:szCs w:val="24"/>
        </w:rPr>
      </w:pPr>
      <w:r>
        <w:rPr>
          <w:lang w:eastAsia="zh-CN"/>
        </w:rPr>
        <w:t>6.7.1.8</w:t>
      </w:r>
      <w:r>
        <w:rPr>
          <w:rFonts w:ascii="Calibri" w:hAnsi="Calibri"/>
          <w:kern w:val="2"/>
          <w:sz w:val="24"/>
          <w:szCs w:val="24"/>
        </w:rPr>
        <w:tab/>
      </w:r>
      <w:r>
        <w:t>NR NTN Enhancements / Cell Selection / NTN Serving cell becomes non-suitable - CellBarredFixedVSAT</w:t>
      </w:r>
      <w:r>
        <w:tab/>
        <w:t>786</w:t>
      </w:r>
    </w:p>
    <w:p w14:paraId="5CCC24D6" w14:textId="77777777" w:rsidR="00E76701" w:rsidRDefault="00E76701">
      <w:pPr>
        <w:pStyle w:val="TOC4"/>
        <w:rPr>
          <w:rFonts w:ascii="Calibri" w:hAnsi="Calibri"/>
          <w:kern w:val="2"/>
          <w:sz w:val="24"/>
          <w:szCs w:val="24"/>
        </w:rPr>
      </w:pPr>
      <w:r>
        <w:rPr>
          <w:lang w:eastAsia="zh-CN"/>
        </w:rPr>
        <w:t>6.7.1.9</w:t>
      </w:r>
      <w:r>
        <w:rPr>
          <w:rFonts w:ascii="Calibri" w:hAnsi="Calibri"/>
          <w:kern w:val="2"/>
          <w:sz w:val="24"/>
          <w:szCs w:val="24"/>
        </w:rPr>
        <w:tab/>
      </w:r>
      <w:r>
        <w:t>NR NTN Enhancements / Cell Selection / NTN Serving cell becomes non-suitable - CellBarredMobileVSAT</w:t>
      </w:r>
      <w:r>
        <w:tab/>
        <w:t>791</w:t>
      </w:r>
    </w:p>
    <w:p w14:paraId="1EAE0428" w14:textId="77777777" w:rsidR="00E76701" w:rsidRDefault="00E76701">
      <w:pPr>
        <w:pStyle w:val="TOC4"/>
        <w:rPr>
          <w:rFonts w:ascii="Calibri" w:hAnsi="Calibri"/>
          <w:kern w:val="2"/>
          <w:sz w:val="24"/>
          <w:szCs w:val="24"/>
        </w:rPr>
      </w:pPr>
      <w:r>
        <w:rPr>
          <w:lang w:eastAsia="zh-CN"/>
        </w:rPr>
        <w:lastRenderedPageBreak/>
        <w:t>6.7.1.10</w:t>
      </w:r>
      <w:r>
        <w:rPr>
          <w:rFonts w:ascii="Calibri" w:hAnsi="Calibri"/>
          <w:kern w:val="2"/>
          <w:sz w:val="24"/>
          <w:szCs w:val="24"/>
        </w:rPr>
        <w:tab/>
      </w:r>
      <w:r>
        <w:t>NR NTN Enhancements / TN Measurement Skipping</w:t>
      </w:r>
      <w:r>
        <w:tab/>
        <w:t>796</w:t>
      </w:r>
    </w:p>
    <w:p w14:paraId="14E22C61" w14:textId="77777777" w:rsidR="00E76701" w:rsidRDefault="00E76701">
      <w:pPr>
        <w:pStyle w:val="TOC3"/>
        <w:rPr>
          <w:rFonts w:ascii="Calibri" w:hAnsi="Calibri"/>
          <w:kern w:val="2"/>
          <w:sz w:val="24"/>
          <w:szCs w:val="24"/>
        </w:rPr>
      </w:pPr>
      <w:r>
        <w:t>6.7.2</w:t>
      </w:r>
      <w:r>
        <w:rPr>
          <w:rFonts w:ascii="Calibri" w:hAnsi="Calibri"/>
          <w:kern w:val="2"/>
          <w:sz w:val="24"/>
          <w:szCs w:val="24"/>
        </w:rPr>
        <w:tab/>
      </w:r>
      <w:r>
        <w:t>NTN in RRC_INACTIVE state</w:t>
      </w:r>
      <w:r>
        <w:tab/>
        <w:t>800</w:t>
      </w:r>
    </w:p>
    <w:p w14:paraId="43CD4168" w14:textId="77777777" w:rsidR="00E76701" w:rsidRDefault="00E76701">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800</w:t>
      </w:r>
    </w:p>
    <w:p w14:paraId="34530727" w14:textId="77777777" w:rsidR="00E76701" w:rsidRDefault="00E76701">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806</w:t>
      </w:r>
    </w:p>
    <w:p w14:paraId="70462ADF" w14:textId="77777777" w:rsidR="00E76701" w:rsidRDefault="00E76701">
      <w:pPr>
        <w:pStyle w:val="TOC2"/>
        <w:rPr>
          <w:rFonts w:ascii="Calibri" w:hAnsi="Calibri"/>
          <w:kern w:val="2"/>
          <w:sz w:val="24"/>
          <w:szCs w:val="24"/>
        </w:rPr>
      </w:pPr>
      <w:r>
        <w:t>6.</w:t>
      </w:r>
      <w:r>
        <w:rPr>
          <w:lang w:eastAsia="zh-CN"/>
        </w:rPr>
        <w:t>8</w:t>
      </w:r>
      <w:r>
        <w:rPr>
          <w:rFonts w:ascii="Calibri" w:hAnsi="Calibri"/>
          <w:kern w:val="2"/>
          <w:sz w:val="24"/>
          <w:szCs w:val="24"/>
        </w:rPr>
        <w:tab/>
      </w:r>
      <w:r>
        <w:rPr>
          <w:lang w:eastAsia="zh-CN"/>
        </w:rPr>
        <w:t xml:space="preserve"> Air To Ground</w:t>
      </w:r>
      <w:r>
        <w:tab/>
        <w:t>812</w:t>
      </w:r>
    </w:p>
    <w:p w14:paraId="4EE7A6B2" w14:textId="77777777" w:rsidR="00E76701" w:rsidRDefault="00E76701">
      <w:pPr>
        <w:pStyle w:val="TOC3"/>
        <w:rPr>
          <w:rFonts w:ascii="Calibri" w:hAnsi="Calibri"/>
          <w:kern w:val="2"/>
          <w:sz w:val="24"/>
          <w:szCs w:val="24"/>
        </w:rPr>
      </w:pPr>
      <w:r>
        <w:t>6.</w:t>
      </w:r>
      <w:r>
        <w:rPr>
          <w:lang w:eastAsia="zh-CN"/>
        </w:rPr>
        <w:t>8</w:t>
      </w:r>
      <w:r>
        <w:t>.1</w:t>
      </w:r>
      <w:r>
        <w:rPr>
          <w:rFonts w:ascii="Calibri" w:hAnsi="Calibri"/>
          <w:kern w:val="2"/>
          <w:sz w:val="24"/>
          <w:szCs w:val="24"/>
        </w:rPr>
        <w:tab/>
      </w:r>
      <w:r>
        <w:rPr>
          <w:lang w:eastAsia="zh-CN"/>
        </w:rPr>
        <w:t>ATG</w:t>
      </w:r>
      <w:r>
        <w:t xml:space="preserve"> idle mode operations</w:t>
      </w:r>
      <w:r>
        <w:tab/>
        <w:t>812</w:t>
      </w:r>
    </w:p>
    <w:p w14:paraId="27F2D3E8" w14:textId="77777777" w:rsidR="00E76701" w:rsidRDefault="00E76701">
      <w:pPr>
        <w:pStyle w:val="TOC4"/>
        <w:rPr>
          <w:rFonts w:ascii="Calibri" w:hAnsi="Calibri"/>
          <w:kern w:val="2"/>
          <w:sz w:val="24"/>
          <w:szCs w:val="24"/>
        </w:rPr>
      </w:pPr>
      <w:r>
        <w:t>6.</w:t>
      </w:r>
      <w:r>
        <w:rPr>
          <w:lang w:eastAsia="zh-CN"/>
        </w:rPr>
        <w:t>8</w:t>
      </w:r>
      <w:r>
        <w:t>.1.1</w:t>
      </w:r>
      <w:r>
        <w:rPr>
          <w:rFonts w:ascii="Calibri" w:hAnsi="Calibri"/>
          <w:kern w:val="2"/>
          <w:sz w:val="24"/>
          <w:szCs w:val="24"/>
        </w:rPr>
        <w:tab/>
      </w:r>
      <w:r>
        <w:rPr>
          <w:lang w:eastAsia="zh-CN"/>
        </w:rPr>
        <w:t>ATG</w:t>
      </w:r>
      <w:r>
        <w:t xml:space="preserve"> idle mode operations</w:t>
      </w:r>
      <w:r>
        <w:rPr>
          <w:lang w:eastAsia="zh-CN"/>
        </w:rPr>
        <w:t xml:space="preserve"> </w:t>
      </w:r>
      <w:r>
        <w:t xml:space="preserve">/ Cell </w:t>
      </w:r>
      <w:r>
        <w:rPr>
          <w:lang w:eastAsia="zh-CN"/>
        </w:rPr>
        <w:t>s</w:t>
      </w:r>
      <w:r>
        <w:t xml:space="preserve">election / GNSS </w:t>
      </w:r>
      <w:r>
        <w:rPr>
          <w:lang w:eastAsia="zh-CN"/>
        </w:rPr>
        <w:t>position</w:t>
      </w:r>
      <w:r>
        <w:tab/>
        <w:t>812</w:t>
      </w:r>
    </w:p>
    <w:p w14:paraId="29B82B92" w14:textId="77777777" w:rsidR="00E76701" w:rsidRDefault="00E76701">
      <w:pPr>
        <w:pStyle w:val="TOC4"/>
        <w:rPr>
          <w:rFonts w:ascii="Calibri" w:hAnsi="Calibri"/>
          <w:kern w:val="2"/>
          <w:sz w:val="24"/>
          <w:szCs w:val="24"/>
        </w:rPr>
      </w:pPr>
      <w:r>
        <w:t>6.</w:t>
      </w:r>
      <w:r>
        <w:rPr>
          <w:lang w:eastAsia="zh-CN"/>
        </w:rPr>
        <w:t>8</w:t>
      </w:r>
      <w:r>
        <w:t>.1.</w:t>
      </w:r>
      <w:r>
        <w:rPr>
          <w:lang w:eastAsia="zh-CN"/>
        </w:rPr>
        <w:t>2</w:t>
      </w:r>
      <w:r>
        <w:rPr>
          <w:rFonts w:ascii="Calibri" w:hAnsi="Calibri"/>
          <w:kern w:val="2"/>
          <w:sz w:val="24"/>
          <w:szCs w:val="24"/>
        </w:rPr>
        <w:tab/>
      </w:r>
      <w:r>
        <w:rPr>
          <w:lang w:eastAsia="zh-CN"/>
        </w:rPr>
        <w:t>ATG idle mode operations / Cell selection / Serving cell selection (cellBarredATG)</w:t>
      </w:r>
      <w:r>
        <w:tab/>
        <w:t>815</w:t>
      </w:r>
    </w:p>
    <w:p w14:paraId="196C5409" w14:textId="77777777" w:rsidR="00E76701" w:rsidRDefault="00E76701">
      <w:pPr>
        <w:pStyle w:val="TOC1"/>
        <w:rPr>
          <w:rFonts w:ascii="Calibri" w:hAnsi="Calibri"/>
          <w:kern w:val="2"/>
          <w:sz w:val="24"/>
          <w:szCs w:val="24"/>
        </w:rPr>
      </w:pPr>
      <w:r>
        <w:t>7</w:t>
      </w:r>
      <w:r>
        <w:rPr>
          <w:rFonts w:ascii="Calibri" w:hAnsi="Calibri"/>
          <w:kern w:val="2"/>
          <w:sz w:val="24"/>
          <w:szCs w:val="24"/>
        </w:rPr>
        <w:tab/>
      </w:r>
      <w:r>
        <w:t>Layer 2</w:t>
      </w:r>
      <w:r>
        <w:tab/>
        <w:t>818</w:t>
      </w:r>
    </w:p>
    <w:p w14:paraId="6BE0A87F" w14:textId="77777777" w:rsidR="00E76701" w:rsidRDefault="00E76701">
      <w:pPr>
        <w:pStyle w:val="TOC2"/>
        <w:rPr>
          <w:rFonts w:ascii="Calibri" w:hAnsi="Calibri"/>
          <w:kern w:val="2"/>
          <w:sz w:val="24"/>
          <w:szCs w:val="24"/>
        </w:rPr>
      </w:pPr>
      <w:r>
        <w:t>7.1</w:t>
      </w:r>
      <w:r>
        <w:rPr>
          <w:rFonts w:ascii="Calibri" w:hAnsi="Calibri"/>
          <w:kern w:val="2"/>
          <w:sz w:val="24"/>
          <w:szCs w:val="24"/>
        </w:rPr>
        <w:tab/>
      </w:r>
      <w:r>
        <w:t>NR Layer 2</w:t>
      </w:r>
      <w:r>
        <w:tab/>
        <w:t>818</w:t>
      </w:r>
    </w:p>
    <w:p w14:paraId="24ACF810" w14:textId="77777777" w:rsidR="00E76701" w:rsidRDefault="00E76701">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818</w:t>
      </w:r>
    </w:p>
    <w:p w14:paraId="1AB55542" w14:textId="77777777" w:rsidR="00E76701" w:rsidRDefault="00E76701">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818</w:t>
      </w:r>
    </w:p>
    <w:p w14:paraId="3994777B" w14:textId="77777777" w:rsidR="00E76701" w:rsidRDefault="00E76701">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818</w:t>
      </w:r>
    </w:p>
    <w:p w14:paraId="0FB86D7F" w14:textId="77777777" w:rsidR="00E76701" w:rsidRDefault="00E76701">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820</w:t>
      </w:r>
    </w:p>
    <w:p w14:paraId="314D6360" w14:textId="77777777" w:rsidR="00E76701" w:rsidRDefault="00E76701">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820</w:t>
      </w:r>
    </w:p>
    <w:p w14:paraId="00EA233C" w14:textId="77777777" w:rsidR="00E76701" w:rsidRDefault="00E76701">
      <w:pPr>
        <w:pStyle w:val="TOC5"/>
        <w:rPr>
          <w:rFonts w:ascii="Calibri" w:hAnsi="Calibri"/>
          <w:kern w:val="2"/>
          <w:sz w:val="24"/>
          <w:szCs w:val="24"/>
        </w:rPr>
      </w:pPr>
      <w:r>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829</w:t>
      </w:r>
    </w:p>
    <w:p w14:paraId="3156619B" w14:textId="77777777" w:rsidR="00E76701" w:rsidRDefault="00E76701">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837</w:t>
      </w:r>
    </w:p>
    <w:p w14:paraId="59EB429D" w14:textId="77777777" w:rsidR="00E76701" w:rsidRDefault="00E76701">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853</w:t>
      </w:r>
    </w:p>
    <w:p w14:paraId="31675512" w14:textId="77777777" w:rsidR="00E76701" w:rsidRDefault="00E76701">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863</w:t>
      </w:r>
    </w:p>
    <w:p w14:paraId="64374F08" w14:textId="77777777" w:rsidR="00E76701" w:rsidRDefault="00E76701">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879</w:t>
      </w:r>
    </w:p>
    <w:p w14:paraId="38DFC84A" w14:textId="77777777" w:rsidR="00E76701" w:rsidRDefault="00E76701">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885</w:t>
      </w:r>
    </w:p>
    <w:p w14:paraId="7C138550" w14:textId="77777777" w:rsidR="00E76701" w:rsidRDefault="00E76701">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898</w:t>
      </w:r>
    </w:p>
    <w:p w14:paraId="13EE4461" w14:textId="77777777" w:rsidR="00E76701" w:rsidRDefault="00E76701">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907</w:t>
      </w:r>
    </w:p>
    <w:p w14:paraId="36C1E986" w14:textId="77777777" w:rsidR="00E76701" w:rsidRDefault="00E76701">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917</w:t>
      </w:r>
    </w:p>
    <w:p w14:paraId="48287A91" w14:textId="77777777" w:rsidR="00E76701" w:rsidRDefault="00E76701">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932</w:t>
      </w:r>
    </w:p>
    <w:p w14:paraId="53F2F20E" w14:textId="77777777" w:rsidR="00E76701" w:rsidRDefault="00E76701">
      <w:pPr>
        <w:pStyle w:val="TOC5"/>
        <w:rPr>
          <w:rFonts w:ascii="Calibri" w:hAnsi="Calibri"/>
          <w:kern w:val="2"/>
          <w:sz w:val="24"/>
          <w:szCs w:val="24"/>
        </w:rPr>
      </w:pPr>
      <w:r>
        <w:t>7.1.1.1.10</w:t>
      </w:r>
      <w:r>
        <w:rPr>
          <w:rFonts w:ascii="Calibri" w:hAnsi="Calibri"/>
          <w:kern w:val="2"/>
          <w:sz w:val="24"/>
          <w:szCs w:val="24"/>
        </w:rPr>
        <w:tab/>
      </w:r>
      <w:r w:rsidRPr="002D03D6">
        <w:rPr>
          <w:rFonts w:eastAsia="MS Gothic"/>
        </w:rPr>
        <w:t>Random access procedure / 2-step RACH/not complete/ RA_TYPE to 4-stepRA</w:t>
      </w:r>
      <w:r>
        <w:tab/>
        <w:t>937</w:t>
      </w:r>
    </w:p>
    <w:p w14:paraId="2A3CD3B6" w14:textId="77777777" w:rsidR="00E76701" w:rsidRDefault="00E76701">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944</w:t>
      </w:r>
    </w:p>
    <w:p w14:paraId="7A92B1AC" w14:textId="77777777" w:rsidR="00E76701" w:rsidRDefault="00E76701">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952</w:t>
      </w:r>
    </w:p>
    <w:p w14:paraId="68B71B67" w14:textId="77777777" w:rsidR="00E76701" w:rsidRDefault="00E76701">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956</w:t>
      </w:r>
    </w:p>
    <w:p w14:paraId="53A32B70" w14:textId="77777777" w:rsidR="00E76701" w:rsidRDefault="00E76701">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962</w:t>
      </w:r>
    </w:p>
    <w:p w14:paraId="35C64C8B" w14:textId="77777777" w:rsidR="00E76701" w:rsidRDefault="00E76701">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968</w:t>
      </w:r>
    </w:p>
    <w:p w14:paraId="137336B5" w14:textId="77777777" w:rsidR="00E76701" w:rsidRDefault="00E76701">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976</w:t>
      </w:r>
    </w:p>
    <w:p w14:paraId="460678CC" w14:textId="77777777" w:rsidR="00E76701" w:rsidRDefault="00E76701">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980</w:t>
      </w:r>
    </w:p>
    <w:p w14:paraId="0155090C" w14:textId="77777777" w:rsidR="00E76701" w:rsidRDefault="00E76701">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982</w:t>
      </w:r>
    </w:p>
    <w:p w14:paraId="3648CA28" w14:textId="77777777" w:rsidR="00E76701" w:rsidRDefault="00E76701">
      <w:pPr>
        <w:pStyle w:val="TOC5"/>
        <w:rPr>
          <w:rFonts w:ascii="Calibri" w:hAnsi="Calibri"/>
          <w:kern w:val="2"/>
          <w:sz w:val="24"/>
          <w:szCs w:val="24"/>
        </w:rPr>
      </w:pPr>
      <w:r>
        <w:t>7.1.1.1.18</w:t>
      </w:r>
      <w:r>
        <w:rPr>
          <w:rFonts w:ascii="Calibri" w:hAnsi="Calibri"/>
          <w:kern w:val="2"/>
          <w:sz w:val="24"/>
          <w:szCs w:val="24"/>
        </w:rPr>
        <w:tab/>
      </w:r>
      <w:r w:rsidRPr="002D03D6">
        <w:rPr>
          <w:rFonts w:eastAsia="MS Gothic"/>
        </w:rPr>
        <w:t>Random access procedure / Msg3 repetition indication / Random access resources selection</w:t>
      </w:r>
      <w:r>
        <w:tab/>
        <w:t>988</w:t>
      </w:r>
    </w:p>
    <w:p w14:paraId="21802E3C" w14:textId="77777777" w:rsidR="00E76701" w:rsidRDefault="00E76701">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996</w:t>
      </w:r>
    </w:p>
    <w:p w14:paraId="4D7A8099" w14:textId="77777777" w:rsidR="00E76701" w:rsidRDefault="00E76701">
      <w:pPr>
        <w:pStyle w:val="TOC5"/>
        <w:rPr>
          <w:rFonts w:ascii="Calibri" w:hAnsi="Calibri"/>
          <w:kern w:val="2"/>
          <w:sz w:val="24"/>
          <w:szCs w:val="24"/>
        </w:rPr>
      </w:pPr>
      <w:r>
        <w:t>7.1.1.1.20</w:t>
      </w:r>
      <w:r>
        <w:rPr>
          <w:rFonts w:ascii="Calibri" w:hAnsi="Calibri"/>
          <w:kern w:val="2"/>
          <w:sz w:val="24"/>
          <w:szCs w:val="24"/>
        </w:rPr>
        <w:tab/>
      </w:r>
      <w:r w:rsidRPr="002D03D6">
        <w:rPr>
          <w:rFonts w:eastAsia="MS Gothic"/>
        </w:rPr>
        <w:t>Random access procedure / Msg1 repetition / Contention-based</w:t>
      </w:r>
      <w:r>
        <w:tab/>
        <w:t>1012</w:t>
      </w:r>
    </w:p>
    <w:p w14:paraId="6FA44E63" w14:textId="77777777" w:rsidR="00E76701" w:rsidRDefault="00E76701">
      <w:pPr>
        <w:pStyle w:val="TOC5"/>
        <w:rPr>
          <w:rFonts w:ascii="Calibri" w:hAnsi="Calibri"/>
          <w:kern w:val="2"/>
          <w:sz w:val="24"/>
          <w:szCs w:val="24"/>
        </w:rPr>
      </w:pPr>
      <w:r>
        <w:t>7.1.1.1.21</w:t>
      </w:r>
      <w:r>
        <w:rPr>
          <w:rFonts w:ascii="Calibri" w:hAnsi="Calibri"/>
          <w:kern w:val="2"/>
          <w:sz w:val="24"/>
          <w:szCs w:val="24"/>
        </w:rPr>
        <w:tab/>
      </w:r>
      <w:r w:rsidRPr="002D03D6">
        <w:rPr>
          <w:rFonts w:eastAsia="MS Gothic"/>
        </w:rPr>
        <w:t>Random access procedure / Msg1 repetition / Msg1-based SI request</w:t>
      </w:r>
      <w:r>
        <w:tab/>
        <w:t>1019</w:t>
      </w:r>
    </w:p>
    <w:p w14:paraId="0D601FE2" w14:textId="77777777" w:rsidR="00E76701" w:rsidRDefault="00E76701">
      <w:pPr>
        <w:pStyle w:val="TOC5"/>
        <w:rPr>
          <w:rFonts w:ascii="Calibri" w:hAnsi="Calibri"/>
          <w:kern w:val="2"/>
          <w:sz w:val="24"/>
          <w:szCs w:val="24"/>
        </w:rPr>
      </w:pPr>
      <w:r>
        <w:t>7.1.1.1.22</w:t>
      </w:r>
      <w:r>
        <w:rPr>
          <w:rFonts w:ascii="Calibri" w:hAnsi="Calibri"/>
          <w:kern w:val="2"/>
          <w:sz w:val="24"/>
          <w:szCs w:val="24"/>
        </w:rPr>
        <w:tab/>
      </w:r>
      <w:r w:rsidRPr="002D03D6">
        <w:rPr>
          <w:rFonts w:eastAsia="MS Gothic"/>
        </w:rPr>
        <w:t xml:space="preserve">Random access procedure / Msg1 repetition / </w:t>
      </w:r>
      <w:r>
        <w:t>BWP only configured with RACH resource for coverage enhancement</w:t>
      </w:r>
      <w:r>
        <w:tab/>
        <w:t>1027</w:t>
      </w:r>
    </w:p>
    <w:p w14:paraId="3BB3D494" w14:textId="77777777" w:rsidR="00E76701" w:rsidRDefault="00E76701">
      <w:pPr>
        <w:pStyle w:val="TOC5"/>
        <w:rPr>
          <w:rFonts w:ascii="Calibri" w:hAnsi="Calibri"/>
          <w:kern w:val="2"/>
          <w:sz w:val="24"/>
          <w:szCs w:val="24"/>
        </w:rPr>
      </w:pPr>
      <w:r>
        <w:t>7.1.1.1.23</w:t>
      </w:r>
      <w:r>
        <w:rPr>
          <w:rFonts w:ascii="Calibri" w:hAnsi="Calibri"/>
          <w:kern w:val="2"/>
          <w:sz w:val="24"/>
          <w:szCs w:val="24"/>
        </w:rPr>
        <w:tab/>
      </w:r>
      <w:r w:rsidRPr="002D03D6">
        <w:rPr>
          <w:rFonts w:eastAsia="MS Gothic"/>
        </w:rPr>
        <w:t>Random access procedure / Msg1 repetition / Contention-free</w:t>
      </w:r>
      <w:r>
        <w:tab/>
        <w:t>1033</w:t>
      </w:r>
    </w:p>
    <w:p w14:paraId="7CEF036F" w14:textId="77777777" w:rsidR="00E76701" w:rsidRDefault="00E76701">
      <w:pPr>
        <w:pStyle w:val="TOC5"/>
        <w:rPr>
          <w:rFonts w:ascii="Calibri" w:hAnsi="Calibri"/>
          <w:kern w:val="2"/>
          <w:sz w:val="24"/>
          <w:szCs w:val="24"/>
        </w:rPr>
      </w:pPr>
      <w:r>
        <w:rPr>
          <w:lang w:eastAsia="zh-CN"/>
        </w:rPr>
        <w:t>7.1.1.1.24</w:t>
      </w:r>
      <w:r>
        <w:rPr>
          <w:rFonts w:ascii="Calibri" w:hAnsi="Calibri"/>
          <w:kern w:val="2"/>
          <w:sz w:val="24"/>
          <w:szCs w:val="24"/>
        </w:rPr>
        <w:tab/>
      </w:r>
      <w:r>
        <w:t>Random access procedure / eRedCap UE identification / Msg3-based / CCCH1</w:t>
      </w:r>
      <w:r>
        <w:tab/>
        <w:t>1041</w:t>
      </w:r>
    </w:p>
    <w:p w14:paraId="7863B913" w14:textId="77777777" w:rsidR="00E76701" w:rsidRDefault="00E76701">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1044</w:t>
      </w:r>
    </w:p>
    <w:p w14:paraId="24C00291" w14:textId="77777777" w:rsidR="00E76701" w:rsidRDefault="00E76701">
      <w:pPr>
        <w:pStyle w:val="TOC5"/>
        <w:rPr>
          <w:rFonts w:ascii="Calibri" w:hAnsi="Calibri"/>
          <w:kern w:val="2"/>
          <w:sz w:val="24"/>
          <w:szCs w:val="24"/>
        </w:rPr>
      </w:pPr>
      <w:r>
        <w:rPr>
          <w:lang w:eastAsia="zh-CN"/>
        </w:rPr>
        <w:lastRenderedPageBreak/>
        <w:t>7.1.1.1.26</w:t>
      </w:r>
      <w:r>
        <w:rPr>
          <w:rFonts w:ascii="Calibri" w:hAnsi="Calibri"/>
          <w:kern w:val="2"/>
          <w:sz w:val="24"/>
          <w:szCs w:val="24"/>
        </w:rPr>
        <w:tab/>
      </w:r>
      <w:r>
        <w:t>Random access procedure / eRedCap UE identification / Msg1-based / Contention free random access procedure</w:t>
      </w:r>
      <w:r>
        <w:tab/>
        <w:t>1053</w:t>
      </w:r>
    </w:p>
    <w:p w14:paraId="752F4778" w14:textId="77777777" w:rsidR="00E76701" w:rsidRDefault="00E76701">
      <w:pPr>
        <w:pStyle w:val="TOC5"/>
        <w:rPr>
          <w:rFonts w:ascii="Calibri" w:hAnsi="Calibri"/>
          <w:kern w:val="2"/>
          <w:sz w:val="24"/>
          <w:szCs w:val="24"/>
        </w:rPr>
      </w:pPr>
      <w:r>
        <w:rPr>
          <w:lang w:eastAsia="zh-CN"/>
        </w:rPr>
        <w:t>7.1.1.1.27</w:t>
      </w:r>
      <w:r>
        <w:rPr>
          <w:rFonts w:ascii="Calibri" w:hAnsi="Calibri"/>
          <w:kern w:val="2"/>
          <w:sz w:val="24"/>
          <w:szCs w:val="24"/>
        </w:rPr>
        <w:tab/>
      </w:r>
      <w:r>
        <w:t xml:space="preserve">Random access procedure / eRedCap UE </w:t>
      </w:r>
      <w:r>
        <w:rPr>
          <w:lang w:eastAsia="zh-CN"/>
        </w:rPr>
        <w:t>/ SI request</w:t>
      </w:r>
      <w:r>
        <w:tab/>
        <w:t>1057</w:t>
      </w:r>
    </w:p>
    <w:p w14:paraId="31D5BBC8" w14:textId="77777777" w:rsidR="00E76701" w:rsidRDefault="00E76701">
      <w:pPr>
        <w:pStyle w:val="TOC5"/>
        <w:rPr>
          <w:rFonts w:ascii="Calibri" w:hAnsi="Calibri"/>
          <w:kern w:val="2"/>
          <w:sz w:val="24"/>
          <w:szCs w:val="24"/>
        </w:rPr>
      </w:pPr>
      <w:r>
        <w:t>7.1.1.1.28</w:t>
      </w:r>
      <w:r>
        <w:rPr>
          <w:rFonts w:ascii="Calibri" w:hAnsi="Calibri"/>
          <w:kern w:val="2"/>
          <w:sz w:val="24"/>
          <w:szCs w:val="24"/>
        </w:rPr>
        <w:tab/>
      </w:r>
      <w:r>
        <w:t>Random access procedure / Successful / LTM cell switch / LBT failure</w:t>
      </w:r>
      <w:r>
        <w:tab/>
        <w:t>1059</w:t>
      </w:r>
    </w:p>
    <w:p w14:paraId="6F91C4CA" w14:textId="77777777" w:rsidR="00E76701" w:rsidRDefault="00E76701">
      <w:pPr>
        <w:pStyle w:val="TOC5"/>
        <w:rPr>
          <w:rFonts w:ascii="Calibri" w:hAnsi="Calibri"/>
          <w:kern w:val="2"/>
          <w:sz w:val="24"/>
          <w:szCs w:val="24"/>
        </w:rPr>
      </w:pPr>
      <w:r>
        <w:t>7.1.1.1.</w:t>
      </w:r>
      <w:r>
        <w:rPr>
          <w:lang w:eastAsia="zh-CN"/>
        </w:rPr>
        <w:t>29</w:t>
      </w:r>
      <w:r>
        <w:rPr>
          <w:rFonts w:ascii="Calibri" w:hAnsi="Calibri"/>
          <w:kern w:val="2"/>
          <w:sz w:val="24"/>
          <w:szCs w:val="24"/>
        </w:rPr>
        <w:tab/>
      </w:r>
      <w:r>
        <w:rPr>
          <w:lang w:eastAsia="zh-CN"/>
        </w:rPr>
        <w:t>Random access procedure / Successful / LTM cell switch / DL assignment on the PDCCH / UL grant</w:t>
      </w:r>
      <w:r>
        <w:tab/>
        <w:t>1067</w:t>
      </w:r>
    </w:p>
    <w:p w14:paraId="4637711E" w14:textId="77777777" w:rsidR="00E76701" w:rsidRDefault="00E76701">
      <w:pPr>
        <w:pStyle w:val="TOC5"/>
        <w:rPr>
          <w:rFonts w:ascii="Calibri" w:hAnsi="Calibri"/>
          <w:kern w:val="2"/>
          <w:sz w:val="24"/>
          <w:szCs w:val="24"/>
        </w:rPr>
      </w:pPr>
      <w:r>
        <w:t>7.1.1.1.30</w:t>
      </w:r>
      <w:r>
        <w:rPr>
          <w:rFonts w:ascii="Calibri" w:hAnsi="Calibri"/>
          <w:kern w:val="2"/>
          <w:sz w:val="24"/>
          <w:szCs w:val="24"/>
        </w:rPr>
        <w:tab/>
      </w:r>
      <w:r>
        <w:t>Random access procedure / Successful / LTM cell switch Command MAC CE / T311 running</w:t>
      </w:r>
      <w:r>
        <w:tab/>
        <w:t>1077</w:t>
      </w:r>
    </w:p>
    <w:p w14:paraId="57FB6FED" w14:textId="77777777" w:rsidR="00E76701" w:rsidRDefault="00E76701">
      <w:pPr>
        <w:pStyle w:val="TOC5"/>
        <w:rPr>
          <w:rFonts w:ascii="Calibri" w:hAnsi="Calibri"/>
          <w:kern w:val="2"/>
          <w:sz w:val="24"/>
          <w:szCs w:val="24"/>
        </w:rPr>
      </w:pPr>
      <w:r>
        <w:rPr>
          <w:lang w:eastAsia="zh-CN"/>
        </w:rPr>
        <w:t>7.1.1.1.31</w:t>
      </w:r>
      <w:r>
        <w:rPr>
          <w:rFonts w:ascii="Calibri" w:hAnsi="Calibri"/>
          <w:kern w:val="2"/>
          <w:sz w:val="24"/>
          <w:szCs w:val="24"/>
        </w:rPr>
        <w:tab/>
      </w:r>
      <w:r>
        <w:t>NR NTN Enhancements / Random access procedure / Coverage Enhancement</w:t>
      </w:r>
      <w:r>
        <w:tab/>
        <w:t>1086</w:t>
      </w:r>
    </w:p>
    <w:p w14:paraId="6401C3BE" w14:textId="77777777" w:rsidR="00E76701" w:rsidRDefault="00E76701">
      <w:pPr>
        <w:pStyle w:val="TOC4"/>
        <w:rPr>
          <w:rFonts w:ascii="Calibri" w:hAnsi="Calibri"/>
          <w:kern w:val="2"/>
          <w:sz w:val="24"/>
          <w:szCs w:val="24"/>
        </w:rPr>
      </w:pPr>
      <w:r>
        <w:t>7.1.1.2</w:t>
      </w:r>
      <w:r>
        <w:rPr>
          <w:rFonts w:ascii="Calibri" w:hAnsi="Calibri"/>
          <w:kern w:val="2"/>
          <w:sz w:val="24"/>
          <w:szCs w:val="24"/>
        </w:rPr>
        <w:tab/>
      </w:r>
      <w:r>
        <w:t>Downlink Data Transfer</w:t>
      </w:r>
      <w:r>
        <w:tab/>
        <w:t>1093</w:t>
      </w:r>
    </w:p>
    <w:p w14:paraId="32BF3866" w14:textId="77777777" w:rsidR="00E76701" w:rsidRDefault="00E76701">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1093</w:t>
      </w:r>
    </w:p>
    <w:p w14:paraId="6CE37BDE" w14:textId="77777777" w:rsidR="00E76701" w:rsidRDefault="00E76701">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1104</w:t>
      </w:r>
    </w:p>
    <w:p w14:paraId="6E13D32E" w14:textId="77777777" w:rsidR="00E76701" w:rsidRDefault="00E76701">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1110</w:t>
      </w:r>
    </w:p>
    <w:p w14:paraId="09997C55" w14:textId="77777777" w:rsidR="00E76701" w:rsidRDefault="00E76701">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1115</w:t>
      </w:r>
    </w:p>
    <w:p w14:paraId="60437CA7" w14:textId="77777777" w:rsidR="00E76701" w:rsidRDefault="00E76701">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1118</w:t>
      </w:r>
    </w:p>
    <w:p w14:paraId="18120037" w14:textId="77777777" w:rsidR="00E76701" w:rsidRDefault="00E76701">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1119</w:t>
      </w:r>
    </w:p>
    <w:p w14:paraId="059F06E4" w14:textId="77777777" w:rsidR="00E76701" w:rsidRDefault="00E76701">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1125</w:t>
      </w:r>
    </w:p>
    <w:p w14:paraId="40D80230" w14:textId="77777777" w:rsidR="00E76701" w:rsidRDefault="00E76701">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1133</w:t>
      </w:r>
    </w:p>
    <w:p w14:paraId="39D8CF78" w14:textId="77777777" w:rsidR="00E76701" w:rsidRDefault="00E76701">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1133</w:t>
      </w:r>
    </w:p>
    <w:p w14:paraId="4D9BF4E0" w14:textId="77777777" w:rsidR="00E76701" w:rsidRDefault="00E76701">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1145</w:t>
      </w:r>
    </w:p>
    <w:p w14:paraId="730E1DBF" w14:textId="77777777" w:rsidR="00E76701" w:rsidRDefault="00E76701">
      <w:pPr>
        <w:pStyle w:val="TOC6"/>
        <w:rPr>
          <w:rFonts w:ascii="Calibri" w:hAnsi="Calibri"/>
          <w:kern w:val="2"/>
          <w:sz w:val="24"/>
          <w:szCs w:val="24"/>
        </w:rPr>
      </w:pPr>
      <w:r>
        <w:t>7.1.1.2.8.3</w:t>
      </w:r>
      <w:r>
        <w:rPr>
          <w:rFonts w:ascii="Calibri" w:hAnsi="Calibri"/>
          <w:kern w:val="2"/>
          <w:sz w:val="24"/>
          <w:szCs w:val="24"/>
        </w:rPr>
        <w:tab/>
      </w:r>
      <w:r w:rsidRPr="002D03D6">
        <w:rPr>
          <w:bCs/>
        </w:rPr>
        <w:t>Multi-cell PDSCH scheduling with a single DCI / FDRA field based / Intra-band non-Contiguous CA</w:t>
      </w:r>
      <w:r>
        <w:tab/>
        <w:t>1145</w:t>
      </w:r>
    </w:p>
    <w:p w14:paraId="7F98298F" w14:textId="77777777" w:rsidR="00E76701" w:rsidRDefault="00E76701">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1145</w:t>
      </w:r>
    </w:p>
    <w:p w14:paraId="0B7F58DA" w14:textId="77777777" w:rsidR="00E76701" w:rsidRDefault="00E76701">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1145</w:t>
      </w:r>
    </w:p>
    <w:p w14:paraId="2F804716" w14:textId="77777777" w:rsidR="00E76701" w:rsidRDefault="00E76701">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1158</w:t>
      </w:r>
    </w:p>
    <w:p w14:paraId="6733F10E" w14:textId="77777777" w:rsidR="00E76701" w:rsidRDefault="00E76701">
      <w:pPr>
        <w:pStyle w:val="TOC6"/>
        <w:rPr>
          <w:rFonts w:ascii="Calibri" w:hAnsi="Calibri"/>
          <w:kern w:val="2"/>
          <w:sz w:val="24"/>
          <w:szCs w:val="24"/>
        </w:rPr>
      </w:pPr>
      <w:r>
        <w:t>7.1.1.2.9.3</w:t>
      </w:r>
      <w:r>
        <w:rPr>
          <w:rFonts w:ascii="Calibri" w:hAnsi="Calibri"/>
          <w:kern w:val="2"/>
          <w:sz w:val="24"/>
          <w:szCs w:val="24"/>
        </w:rPr>
        <w:tab/>
      </w:r>
      <w:r>
        <w:t>Multi-cell PDSCH scheduling with a single DCI / Scheduled cell indicator field based /Intra-band non-Contiguous CA</w:t>
      </w:r>
      <w:r>
        <w:tab/>
        <w:t>1158</w:t>
      </w:r>
    </w:p>
    <w:p w14:paraId="4EB38CAA" w14:textId="77777777" w:rsidR="00E76701" w:rsidRDefault="00E76701">
      <w:pPr>
        <w:pStyle w:val="TOC4"/>
        <w:rPr>
          <w:rFonts w:ascii="Calibri" w:hAnsi="Calibri"/>
          <w:kern w:val="2"/>
          <w:sz w:val="24"/>
          <w:szCs w:val="24"/>
        </w:rPr>
      </w:pPr>
      <w:r>
        <w:t>7.1.1.3</w:t>
      </w:r>
      <w:r>
        <w:rPr>
          <w:rFonts w:ascii="Calibri" w:hAnsi="Calibri"/>
          <w:kern w:val="2"/>
          <w:sz w:val="24"/>
          <w:szCs w:val="24"/>
        </w:rPr>
        <w:tab/>
      </w:r>
      <w:r>
        <w:t>Uplink Data Transfer</w:t>
      </w:r>
      <w:r>
        <w:tab/>
        <w:t>1159</w:t>
      </w:r>
    </w:p>
    <w:p w14:paraId="592822C8" w14:textId="77777777" w:rsidR="00E76701" w:rsidRDefault="00E76701">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1159</w:t>
      </w:r>
    </w:p>
    <w:p w14:paraId="73CB485E" w14:textId="77777777" w:rsidR="00E76701" w:rsidRDefault="00E76701">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1170</w:t>
      </w:r>
    </w:p>
    <w:p w14:paraId="58A425B3" w14:textId="77777777" w:rsidR="00E76701" w:rsidRDefault="00E76701">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1174</w:t>
      </w:r>
    </w:p>
    <w:p w14:paraId="2C471F11" w14:textId="77777777" w:rsidR="00E76701" w:rsidRDefault="00E76701">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1183</w:t>
      </w:r>
    </w:p>
    <w:p w14:paraId="3F7F9D40" w14:textId="77777777" w:rsidR="00E76701" w:rsidRDefault="00E76701">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1188</w:t>
      </w:r>
    </w:p>
    <w:p w14:paraId="1DC0846E" w14:textId="77777777" w:rsidR="00E76701" w:rsidRDefault="00E76701">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1198</w:t>
      </w:r>
    </w:p>
    <w:p w14:paraId="7DA5442D" w14:textId="77777777" w:rsidR="00E76701" w:rsidRDefault="00E76701">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1206</w:t>
      </w:r>
    </w:p>
    <w:p w14:paraId="483578D8" w14:textId="77777777" w:rsidR="00E76701" w:rsidRDefault="00E76701">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1213</w:t>
      </w:r>
    </w:p>
    <w:p w14:paraId="4669D21B" w14:textId="77777777" w:rsidR="00E76701" w:rsidRDefault="00E76701">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1220</w:t>
      </w:r>
    </w:p>
    <w:p w14:paraId="64AE3544" w14:textId="77777777" w:rsidR="00E76701" w:rsidRDefault="00E76701">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1220</w:t>
      </w:r>
    </w:p>
    <w:p w14:paraId="0A3E5B48" w14:textId="77777777" w:rsidR="00E76701" w:rsidRDefault="00E76701">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1229</w:t>
      </w:r>
    </w:p>
    <w:p w14:paraId="15408A03" w14:textId="77777777" w:rsidR="00E76701" w:rsidRDefault="00E76701">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1229</w:t>
      </w:r>
    </w:p>
    <w:p w14:paraId="67FB590C" w14:textId="77777777" w:rsidR="00E76701" w:rsidRDefault="00E76701">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1229</w:t>
      </w:r>
    </w:p>
    <w:p w14:paraId="309417E6" w14:textId="77777777" w:rsidR="00E76701" w:rsidRDefault="00E76701">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1236</w:t>
      </w:r>
    </w:p>
    <w:p w14:paraId="3C6593AB" w14:textId="77777777" w:rsidR="00E76701" w:rsidRDefault="00E76701">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1239</w:t>
      </w:r>
    </w:p>
    <w:p w14:paraId="1FDEDB0B" w14:textId="77777777" w:rsidR="00E76701" w:rsidRDefault="00E76701">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1246</w:t>
      </w:r>
    </w:p>
    <w:p w14:paraId="4385F942" w14:textId="77777777" w:rsidR="00E76701" w:rsidRDefault="00E76701">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1258</w:t>
      </w:r>
    </w:p>
    <w:p w14:paraId="05B81EAA" w14:textId="77777777" w:rsidR="00E76701" w:rsidRDefault="00E76701">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1262</w:t>
      </w:r>
    </w:p>
    <w:p w14:paraId="037D1064" w14:textId="77777777" w:rsidR="00E76701" w:rsidRDefault="00E76701">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1262</w:t>
      </w:r>
    </w:p>
    <w:p w14:paraId="6FEA7B61" w14:textId="77777777" w:rsidR="00E76701" w:rsidRDefault="00E76701">
      <w:pPr>
        <w:pStyle w:val="TOC6"/>
        <w:rPr>
          <w:rFonts w:ascii="Calibri" w:hAnsi="Calibri"/>
          <w:kern w:val="2"/>
          <w:sz w:val="24"/>
          <w:szCs w:val="24"/>
        </w:rPr>
      </w:pPr>
      <w:r>
        <w:rPr>
          <w:lang w:eastAsia="zh-CN"/>
        </w:rPr>
        <w:lastRenderedPageBreak/>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1270</w:t>
      </w:r>
    </w:p>
    <w:p w14:paraId="118C3B24" w14:textId="77777777" w:rsidR="00E76701" w:rsidRDefault="00E76701">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1279</w:t>
      </w:r>
    </w:p>
    <w:p w14:paraId="4BC59424" w14:textId="77777777" w:rsidR="00E76701" w:rsidRDefault="00E76701">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1286</w:t>
      </w:r>
    </w:p>
    <w:p w14:paraId="75D10E87" w14:textId="77777777" w:rsidR="00E76701" w:rsidRDefault="00E76701">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1296</w:t>
      </w:r>
    </w:p>
    <w:p w14:paraId="70274EFF" w14:textId="77777777" w:rsidR="00E76701" w:rsidRDefault="00E76701">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1296</w:t>
      </w:r>
    </w:p>
    <w:p w14:paraId="2F0E7384" w14:textId="77777777" w:rsidR="00E76701" w:rsidRDefault="00E76701">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Correct Handling of UL HARQ process / TBoMS procedure / Repetition of TBoMS</w:t>
      </w:r>
      <w:r>
        <w:tab/>
        <w:t>1304</w:t>
      </w:r>
    </w:p>
    <w:p w14:paraId="58725190" w14:textId="77777777" w:rsidR="00E76701" w:rsidRDefault="00E76701">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1315</w:t>
      </w:r>
    </w:p>
    <w:p w14:paraId="34AFED83" w14:textId="77777777" w:rsidR="00E76701" w:rsidRDefault="00E76701">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1315</w:t>
      </w:r>
    </w:p>
    <w:p w14:paraId="5C377927" w14:textId="77777777" w:rsidR="00E76701" w:rsidRDefault="00E76701">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1316</w:t>
      </w:r>
    </w:p>
    <w:p w14:paraId="572FC0B5" w14:textId="77777777" w:rsidR="00E76701" w:rsidRDefault="00E76701">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1320</w:t>
      </w:r>
    </w:p>
    <w:p w14:paraId="5E00BD0A" w14:textId="77777777" w:rsidR="00E76701" w:rsidRDefault="00E76701">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1320</w:t>
      </w:r>
    </w:p>
    <w:p w14:paraId="5D6107F1" w14:textId="77777777" w:rsidR="00E76701" w:rsidRDefault="00E76701">
      <w:pPr>
        <w:pStyle w:val="TOC5"/>
        <w:rPr>
          <w:rFonts w:ascii="Calibri" w:hAnsi="Calibri"/>
          <w:kern w:val="2"/>
          <w:sz w:val="24"/>
          <w:szCs w:val="24"/>
        </w:rPr>
      </w:pPr>
      <w:r w:rsidRPr="002D03D6">
        <w:rPr>
          <w:rFonts w:eastAsia="SimSun"/>
        </w:rPr>
        <w:t>7.1.1.3.17</w:t>
      </w:r>
      <w:r>
        <w:rPr>
          <w:rFonts w:ascii="Calibri" w:hAnsi="Calibri"/>
          <w:kern w:val="2"/>
          <w:sz w:val="24"/>
          <w:szCs w:val="24"/>
        </w:rPr>
        <w:tab/>
      </w:r>
      <w:r w:rsidRPr="002D03D6">
        <w:rPr>
          <w:rFonts w:eastAsia="SimSun"/>
        </w:rPr>
        <w:t>Correct Handling of UL HARQ process / PUSCH Repetition / Multi-TRP</w:t>
      </w:r>
      <w:r>
        <w:tab/>
        <w:t>1321</w:t>
      </w:r>
    </w:p>
    <w:p w14:paraId="6E7A8430" w14:textId="77777777" w:rsidR="00E76701" w:rsidRDefault="00E76701">
      <w:pPr>
        <w:pStyle w:val="TOC6"/>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1321</w:t>
      </w:r>
    </w:p>
    <w:p w14:paraId="6D2E04E5" w14:textId="77777777" w:rsidR="00E76701" w:rsidRDefault="00E76701">
      <w:pPr>
        <w:pStyle w:val="TOC6"/>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1341</w:t>
      </w:r>
    </w:p>
    <w:p w14:paraId="197EAEEB" w14:textId="77777777" w:rsidR="00E76701" w:rsidRDefault="00E76701">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1362</w:t>
      </w:r>
    </w:p>
    <w:p w14:paraId="2C092C3D" w14:textId="77777777" w:rsidR="00E76701" w:rsidRDefault="00E76701">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1367</w:t>
      </w:r>
    </w:p>
    <w:p w14:paraId="76F2E2D8" w14:textId="77777777" w:rsidR="00E76701" w:rsidRDefault="00E76701">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1374</w:t>
      </w:r>
    </w:p>
    <w:p w14:paraId="5EF56BA2" w14:textId="77777777" w:rsidR="00E76701" w:rsidRDefault="00E76701">
      <w:pPr>
        <w:pStyle w:val="TOC5"/>
        <w:rPr>
          <w:rFonts w:ascii="Calibri" w:hAnsi="Calibri"/>
          <w:kern w:val="2"/>
          <w:sz w:val="24"/>
          <w:szCs w:val="24"/>
        </w:rPr>
      </w:pPr>
      <w:r>
        <w:t>7.1.1.3.20a</w:t>
      </w:r>
      <w:r>
        <w:rPr>
          <w:rFonts w:ascii="Calibri" w:hAnsi="Calibri"/>
          <w:kern w:val="2"/>
          <w:sz w:val="24"/>
          <w:szCs w:val="24"/>
        </w:rPr>
        <w:tab/>
      </w:r>
      <w:r>
        <w:t>Correct Handling of MAC control information / Delay Status / Refined delay status reporting</w:t>
      </w:r>
      <w:r>
        <w:tab/>
        <w:t>1379</w:t>
      </w:r>
    </w:p>
    <w:p w14:paraId="082F06BD" w14:textId="77777777" w:rsidR="00E76701" w:rsidRDefault="00E76701">
      <w:pPr>
        <w:pStyle w:val="TOC5"/>
        <w:rPr>
          <w:rFonts w:ascii="Calibri" w:hAnsi="Calibri"/>
          <w:kern w:val="2"/>
          <w:sz w:val="24"/>
          <w:szCs w:val="24"/>
        </w:rPr>
      </w:pPr>
      <w:r>
        <w:t>7.1.1.3.21</w:t>
      </w:r>
      <w:r>
        <w:rPr>
          <w:rFonts w:ascii="Calibri" w:hAnsi="Calibri"/>
          <w:kern w:val="2"/>
          <w:sz w:val="24"/>
          <w:szCs w:val="24"/>
        </w:rPr>
        <w:tab/>
      </w:r>
      <w:r>
        <w:t>Correct handling of MAC control information / Delay Status / Triggering scheduling request</w:t>
      </w:r>
      <w:r>
        <w:tab/>
        <w:t>1388</w:t>
      </w:r>
    </w:p>
    <w:p w14:paraId="0F222ED2" w14:textId="77777777" w:rsidR="00E76701" w:rsidRDefault="00E76701">
      <w:pPr>
        <w:pStyle w:val="TOC5"/>
        <w:rPr>
          <w:rFonts w:ascii="Calibri" w:hAnsi="Calibri"/>
          <w:kern w:val="2"/>
          <w:sz w:val="24"/>
          <w:szCs w:val="24"/>
        </w:rPr>
      </w:pPr>
      <w:r>
        <w:t>7.1.1.3.22</w:t>
      </w:r>
      <w:r>
        <w:rPr>
          <w:rFonts w:ascii="Calibri" w:hAnsi="Calibri"/>
          <w:kern w:val="2"/>
          <w:sz w:val="24"/>
          <w:szCs w:val="24"/>
        </w:rPr>
        <w:tab/>
      </w:r>
      <w:r>
        <w:t>UE power headroom reporting / delta power class reporting</w:t>
      </w:r>
      <w:r>
        <w:tab/>
        <w:t>1392</w:t>
      </w:r>
    </w:p>
    <w:p w14:paraId="2D6ADD92" w14:textId="77777777" w:rsidR="00E76701" w:rsidRDefault="00E76701">
      <w:pPr>
        <w:pStyle w:val="TOC5"/>
        <w:rPr>
          <w:rFonts w:ascii="Calibri" w:hAnsi="Calibri"/>
          <w:kern w:val="2"/>
          <w:sz w:val="24"/>
          <w:szCs w:val="24"/>
        </w:rPr>
      </w:pPr>
      <w:r>
        <w:t>7.1.1.3.23</w:t>
      </w:r>
      <w:r>
        <w:rPr>
          <w:rFonts w:ascii="Calibri" w:hAnsi="Calibri"/>
          <w:kern w:val="2"/>
          <w:sz w:val="24"/>
          <w:szCs w:val="24"/>
        </w:rPr>
        <w:tab/>
      </w:r>
      <w:r>
        <w:t>UE power headroom reporting / PCMAX for assumed PUSCH reporting</w:t>
      </w:r>
      <w:r>
        <w:tab/>
        <w:t>1401</w:t>
      </w:r>
    </w:p>
    <w:p w14:paraId="77C2F51D" w14:textId="77777777" w:rsidR="00E76701" w:rsidRDefault="00E76701">
      <w:pPr>
        <w:pStyle w:val="TOC5"/>
        <w:rPr>
          <w:rFonts w:ascii="Calibri" w:hAnsi="Calibri"/>
          <w:kern w:val="2"/>
          <w:sz w:val="24"/>
          <w:szCs w:val="24"/>
        </w:rPr>
      </w:pPr>
      <w:r>
        <w:t>7.1.1.3.24</w:t>
      </w:r>
      <w:r>
        <w:rPr>
          <w:rFonts w:ascii="Calibri" w:hAnsi="Calibri"/>
          <w:kern w:val="2"/>
          <w:sz w:val="24"/>
          <w:szCs w:val="24"/>
        </w:rPr>
        <w:tab/>
      </w:r>
      <w:r>
        <w:t>Correct Handling of UL grant / Dynamic waveform switch / DCI format 0_1</w:t>
      </w:r>
      <w:r>
        <w:tab/>
        <w:t>1418</w:t>
      </w:r>
    </w:p>
    <w:p w14:paraId="0D4259E4" w14:textId="77777777" w:rsidR="00E76701" w:rsidRDefault="00E76701">
      <w:pPr>
        <w:pStyle w:val="TOC5"/>
        <w:rPr>
          <w:rFonts w:ascii="Calibri" w:hAnsi="Calibri"/>
          <w:kern w:val="2"/>
          <w:sz w:val="24"/>
          <w:szCs w:val="24"/>
        </w:rPr>
      </w:pPr>
      <w:r>
        <w:t>7.1.1.3.25</w:t>
      </w:r>
      <w:r>
        <w:tab/>
        <w:t>1423</w:t>
      </w:r>
    </w:p>
    <w:p w14:paraId="457F3926" w14:textId="77777777" w:rsidR="00E76701" w:rsidRDefault="00E76701">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1423</w:t>
      </w:r>
    </w:p>
    <w:p w14:paraId="3CC03EEC" w14:textId="77777777" w:rsidR="00E76701" w:rsidRDefault="00E76701">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1423</w:t>
      </w:r>
    </w:p>
    <w:p w14:paraId="363AAE97" w14:textId="77777777" w:rsidR="00E76701" w:rsidRDefault="00E76701">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1430</w:t>
      </w:r>
    </w:p>
    <w:p w14:paraId="04489BF1" w14:textId="77777777" w:rsidR="00E76701" w:rsidRDefault="00E76701">
      <w:pPr>
        <w:pStyle w:val="TOC6"/>
        <w:rPr>
          <w:rFonts w:ascii="Calibri" w:hAnsi="Calibri"/>
          <w:kern w:val="2"/>
          <w:sz w:val="24"/>
          <w:szCs w:val="24"/>
        </w:rPr>
      </w:pPr>
      <w:r>
        <w:t>7.1.1.3.26.3</w:t>
      </w:r>
      <w:r>
        <w:rPr>
          <w:rFonts w:ascii="Calibri" w:hAnsi="Calibri"/>
          <w:kern w:val="2"/>
          <w:sz w:val="24"/>
          <w:szCs w:val="24"/>
        </w:rPr>
        <w:tab/>
      </w:r>
      <w:r w:rsidRPr="002D03D6">
        <w:rPr>
          <w:bCs/>
        </w:rPr>
        <w:t>Multi-cell PUSCH scheduling with a single DCI / FDRA field based / Intra-band non-Contiguous CA</w:t>
      </w:r>
      <w:r>
        <w:tab/>
        <w:t>1430</w:t>
      </w:r>
    </w:p>
    <w:p w14:paraId="70933228" w14:textId="77777777" w:rsidR="00E76701" w:rsidRDefault="00E76701">
      <w:pPr>
        <w:pStyle w:val="TOC5"/>
        <w:rPr>
          <w:rFonts w:ascii="Calibri" w:hAnsi="Calibri"/>
          <w:kern w:val="2"/>
          <w:sz w:val="24"/>
          <w:szCs w:val="24"/>
        </w:rPr>
      </w:pPr>
      <w:r>
        <w:t>7.1.1.3.27</w:t>
      </w:r>
      <w:r>
        <w:rPr>
          <w:rFonts w:ascii="Calibri" w:hAnsi="Calibri"/>
          <w:kern w:val="2"/>
          <w:sz w:val="24"/>
          <w:szCs w:val="24"/>
        </w:rPr>
        <w:tab/>
      </w:r>
      <w:r>
        <w:rPr>
          <w:lang w:eastAsia="zh-CN"/>
        </w:rPr>
        <w:t>Multi-cell PUSCH scheduling with a single DCI / Scheduled cells indicator field based</w:t>
      </w:r>
      <w:r>
        <w:tab/>
        <w:t>1430</w:t>
      </w:r>
    </w:p>
    <w:p w14:paraId="59F81EEB" w14:textId="77777777" w:rsidR="00E76701" w:rsidRDefault="00E76701">
      <w:pPr>
        <w:pStyle w:val="TOC6"/>
        <w:rPr>
          <w:rFonts w:ascii="Calibri" w:hAnsi="Calibri"/>
          <w:kern w:val="2"/>
          <w:sz w:val="24"/>
          <w:szCs w:val="24"/>
        </w:rPr>
      </w:pPr>
      <w:r>
        <w:t>7.1.1.3.27.1</w:t>
      </w:r>
      <w:r>
        <w:rPr>
          <w:rFonts w:ascii="Calibri" w:hAnsi="Calibri"/>
          <w:kern w:val="2"/>
          <w:sz w:val="24"/>
          <w:szCs w:val="24"/>
        </w:rPr>
        <w:tab/>
      </w:r>
      <w:r>
        <w:t>Multi-cell PUSCH scheduling with a single DCI / Scheduled cells indicator field based / Intra-band Contiguous CA</w:t>
      </w:r>
      <w:r>
        <w:tab/>
        <w:t>1430</w:t>
      </w:r>
    </w:p>
    <w:p w14:paraId="1EC6F6EA" w14:textId="77777777" w:rsidR="00E76701" w:rsidRDefault="00E76701">
      <w:pPr>
        <w:pStyle w:val="TOC6"/>
        <w:rPr>
          <w:rFonts w:ascii="Calibri" w:hAnsi="Calibri"/>
          <w:kern w:val="2"/>
          <w:sz w:val="24"/>
          <w:szCs w:val="24"/>
        </w:rPr>
      </w:pPr>
      <w:r>
        <w:t>7.1.1.3.27.2</w:t>
      </w:r>
      <w:r>
        <w:rPr>
          <w:rFonts w:ascii="Calibri" w:hAnsi="Calibri"/>
          <w:kern w:val="2"/>
          <w:sz w:val="24"/>
          <w:szCs w:val="24"/>
        </w:rPr>
        <w:tab/>
      </w:r>
      <w:r>
        <w:t>Multi-cell PUSCH scheduling with a single DCI / Scheduled cells indicator field based / Inter-band CA</w:t>
      </w:r>
      <w:r>
        <w:tab/>
        <w:t>1438</w:t>
      </w:r>
    </w:p>
    <w:p w14:paraId="51FB24CE" w14:textId="77777777" w:rsidR="00E76701" w:rsidRDefault="00E76701">
      <w:pPr>
        <w:pStyle w:val="TOC6"/>
        <w:rPr>
          <w:rFonts w:ascii="Calibri" w:hAnsi="Calibri"/>
          <w:kern w:val="2"/>
          <w:sz w:val="24"/>
          <w:szCs w:val="24"/>
        </w:rPr>
      </w:pPr>
      <w:r>
        <w:t>7.1.1.3.27.3</w:t>
      </w:r>
      <w:r>
        <w:rPr>
          <w:rFonts w:ascii="Calibri" w:hAnsi="Calibri"/>
          <w:kern w:val="2"/>
          <w:sz w:val="24"/>
          <w:szCs w:val="24"/>
        </w:rPr>
        <w:tab/>
      </w:r>
      <w:r w:rsidRPr="002D03D6">
        <w:rPr>
          <w:bCs/>
        </w:rPr>
        <w:t>Multi-cell PUSCH scheduling with a single DCI / Scheduled cells indicator field based / Intra-band non-Contiguous CA</w:t>
      </w:r>
      <w:r>
        <w:tab/>
        <w:t>1438</w:t>
      </w:r>
    </w:p>
    <w:p w14:paraId="2ABFDCB6" w14:textId="77777777" w:rsidR="00E76701" w:rsidRDefault="00E76701">
      <w:pPr>
        <w:pStyle w:val="TOC5"/>
        <w:rPr>
          <w:rFonts w:ascii="Calibri" w:hAnsi="Calibri"/>
          <w:kern w:val="2"/>
          <w:sz w:val="24"/>
          <w:szCs w:val="24"/>
        </w:rPr>
      </w:pPr>
      <w:r>
        <w:t>7.1.1.3.28</w:t>
      </w:r>
      <w:r>
        <w:rPr>
          <w:rFonts w:ascii="Calibri" w:hAnsi="Calibri"/>
          <w:kern w:val="2"/>
          <w:sz w:val="24"/>
          <w:szCs w:val="24"/>
        </w:rPr>
        <w:tab/>
      </w:r>
      <w:r>
        <w:t>Correct handling of MAC control information / LTM Cell Switch Command / UL transmission without random access / NR-DC</w:t>
      </w:r>
      <w:r>
        <w:tab/>
        <w:t>1438</w:t>
      </w:r>
    </w:p>
    <w:p w14:paraId="1D82FED9" w14:textId="77777777" w:rsidR="00E76701" w:rsidRDefault="00E76701">
      <w:pPr>
        <w:pStyle w:val="TOC5"/>
        <w:rPr>
          <w:rFonts w:ascii="Calibri" w:hAnsi="Calibri"/>
          <w:kern w:val="2"/>
          <w:sz w:val="24"/>
          <w:szCs w:val="24"/>
        </w:rPr>
      </w:pPr>
      <w:r>
        <w:t>7.1.1.3.29</w:t>
      </w:r>
      <w:r>
        <w:rPr>
          <w:rFonts w:ascii="Calibri" w:hAnsi="Calibri"/>
          <w:kern w:val="2"/>
          <w:sz w:val="24"/>
          <w:szCs w:val="24"/>
        </w:rPr>
        <w:tab/>
      </w:r>
      <w:r w:rsidRPr="002D03D6">
        <w:rPr>
          <w:rFonts w:cs="Arial"/>
        </w:rPr>
        <w:t>Correct selection of RACH parameters / LTM cell switch / 4-step RACH / contention free random access procedure</w:t>
      </w:r>
      <w:r>
        <w:tab/>
        <w:t>1453</w:t>
      </w:r>
    </w:p>
    <w:p w14:paraId="45777E4F" w14:textId="77777777" w:rsidR="00E76701" w:rsidRDefault="00E76701">
      <w:pPr>
        <w:pStyle w:val="TOC5"/>
        <w:rPr>
          <w:rFonts w:ascii="Calibri" w:hAnsi="Calibri"/>
          <w:kern w:val="2"/>
          <w:sz w:val="24"/>
          <w:szCs w:val="24"/>
        </w:rPr>
      </w:pPr>
      <w:r>
        <w:t>7.1.1.3.30</w:t>
      </w:r>
      <w:r>
        <w:rPr>
          <w:rFonts w:ascii="Calibri" w:hAnsi="Calibri"/>
          <w:kern w:val="2"/>
          <w:sz w:val="24"/>
          <w:szCs w:val="24"/>
        </w:rPr>
        <w:tab/>
      </w:r>
      <w:r>
        <w:t>Correct handling of MAC control information / Configured UL grant / UL transmission without random access</w:t>
      </w:r>
      <w:r>
        <w:tab/>
        <w:t>1464</w:t>
      </w:r>
    </w:p>
    <w:p w14:paraId="14356E60" w14:textId="77777777" w:rsidR="00E76701" w:rsidRDefault="00E76701">
      <w:pPr>
        <w:pStyle w:val="TOC4"/>
        <w:rPr>
          <w:rFonts w:ascii="Calibri" w:hAnsi="Calibri"/>
          <w:kern w:val="2"/>
          <w:sz w:val="24"/>
          <w:szCs w:val="24"/>
        </w:rPr>
      </w:pPr>
      <w:r>
        <w:t>7.1.1.4</w:t>
      </w:r>
      <w:r>
        <w:rPr>
          <w:rFonts w:ascii="Calibri" w:hAnsi="Calibri"/>
          <w:kern w:val="2"/>
          <w:sz w:val="24"/>
          <w:szCs w:val="24"/>
        </w:rPr>
        <w:tab/>
      </w:r>
      <w:r>
        <w:t>Transport Size Selection</w:t>
      </w:r>
      <w:r>
        <w:tab/>
        <w:t>1476</w:t>
      </w:r>
    </w:p>
    <w:p w14:paraId="60D80BE6" w14:textId="77777777" w:rsidR="00E76701" w:rsidRDefault="00E76701">
      <w:pPr>
        <w:pStyle w:val="TOC5"/>
        <w:rPr>
          <w:rFonts w:ascii="Calibri" w:hAnsi="Calibri"/>
          <w:kern w:val="2"/>
          <w:sz w:val="24"/>
          <w:szCs w:val="24"/>
        </w:rPr>
      </w:pPr>
      <w:r>
        <w:t>7.1.1.4.1</w:t>
      </w:r>
      <w:r>
        <w:rPr>
          <w:rFonts w:ascii="Calibri" w:hAnsi="Calibri"/>
          <w:kern w:val="2"/>
          <w:sz w:val="24"/>
          <w:szCs w:val="24"/>
        </w:rPr>
        <w:tab/>
      </w:r>
      <w:r>
        <w:t>DL-SCH Transport Block Size Selection</w:t>
      </w:r>
      <w:r>
        <w:tab/>
        <w:t>1476</w:t>
      </w:r>
    </w:p>
    <w:p w14:paraId="5B4D6B24" w14:textId="77777777" w:rsidR="00E76701" w:rsidRDefault="00E76701">
      <w:pPr>
        <w:pStyle w:val="TOC6"/>
        <w:rPr>
          <w:rFonts w:ascii="Calibri" w:hAnsi="Calibri"/>
          <w:kern w:val="2"/>
          <w:sz w:val="24"/>
          <w:szCs w:val="24"/>
        </w:rPr>
      </w:pPr>
      <w:r>
        <w:lastRenderedPageBreak/>
        <w:t>7.1.1.4.1.0</w:t>
      </w:r>
      <w:r>
        <w:rPr>
          <w:rFonts w:ascii="Calibri" w:hAnsi="Calibri"/>
          <w:kern w:val="2"/>
          <w:sz w:val="24"/>
          <w:szCs w:val="24"/>
        </w:rPr>
        <w:tab/>
      </w:r>
      <w:r>
        <w:t>Common parameters for DL-SCH Transport Block Size Selection</w:t>
      </w:r>
      <w:r>
        <w:tab/>
        <w:t>1476</w:t>
      </w:r>
    </w:p>
    <w:p w14:paraId="44143632" w14:textId="77777777" w:rsidR="00E76701" w:rsidRDefault="00E76701">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1476</w:t>
      </w:r>
    </w:p>
    <w:p w14:paraId="566FE824" w14:textId="77777777" w:rsidR="00E76701" w:rsidRDefault="00E76701">
      <w:pPr>
        <w:pStyle w:val="TOC6"/>
        <w:rPr>
          <w:rFonts w:ascii="Calibri" w:hAnsi="Calibri"/>
          <w:kern w:val="2"/>
          <w:sz w:val="24"/>
          <w:szCs w:val="24"/>
        </w:rPr>
      </w:pPr>
      <w:r>
        <w:t>7.1.1.4.1.2</w:t>
      </w:r>
      <w:r>
        <w:rPr>
          <w:rFonts w:ascii="Calibri" w:hAnsi="Calibri"/>
          <w:kern w:val="2"/>
          <w:sz w:val="24"/>
          <w:szCs w:val="24"/>
        </w:rPr>
        <w:tab/>
      </w:r>
      <w:r>
        <w:t>Void</w:t>
      </w:r>
      <w:r>
        <w:tab/>
        <w:t>1485</w:t>
      </w:r>
    </w:p>
    <w:p w14:paraId="1E298DF6" w14:textId="77777777" w:rsidR="00E76701" w:rsidRDefault="00E76701">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1485</w:t>
      </w:r>
    </w:p>
    <w:p w14:paraId="3B37EAE3" w14:textId="77777777" w:rsidR="00E76701" w:rsidRDefault="00E76701">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1498</w:t>
      </w:r>
    </w:p>
    <w:p w14:paraId="6B3ADC1B" w14:textId="77777777" w:rsidR="00E76701" w:rsidRDefault="00E76701">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1512</w:t>
      </w:r>
    </w:p>
    <w:p w14:paraId="4C1AE940" w14:textId="77777777" w:rsidR="00E76701" w:rsidRDefault="00E76701">
      <w:pPr>
        <w:pStyle w:val="TOC5"/>
        <w:rPr>
          <w:rFonts w:ascii="Calibri" w:hAnsi="Calibri"/>
          <w:kern w:val="2"/>
          <w:sz w:val="24"/>
          <w:szCs w:val="24"/>
        </w:rPr>
      </w:pPr>
      <w:r>
        <w:t>7.1.1.4.2</w:t>
      </w:r>
      <w:r>
        <w:rPr>
          <w:rFonts w:ascii="Calibri" w:hAnsi="Calibri"/>
          <w:kern w:val="2"/>
          <w:sz w:val="24"/>
          <w:szCs w:val="24"/>
        </w:rPr>
        <w:tab/>
      </w:r>
      <w:r>
        <w:t>UL-SCH Transport Block Size Selection</w:t>
      </w:r>
      <w:r>
        <w:tab/>
        <w:t>1526</w:t>
      </w:r>
    </w:p>
    <w:p w14:paraId="3F731664" w14:textId="77777777" w:rsidR="00E76701" w:rsidRDefault="00E76701">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1526</w:t>
      </w:r>
    </w:p>
    <w:p w14:paraId="3D2EC183" w14:textId="77777777" w:rsidR="00E76701" w:rsidRDefault="00E76701">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1527</w:t>
      </w:r>
    </w:p>
    <w:p w14:paraId="45C2877F" w14:textId="77777777" w:rsidR="00E76701" w:rsidRDefault="00E76701">
      <w:pPr>
        <w:pStyle w:val="TOC6"/>
        <w:rPr>
          <w:rFonts w:ascii="Calibri" w:hAnsi="Calibri"/>
          <w:kern w:val="2"/>
          <w:sz w:val="24"/>
          <w:szCs w:val="24"/>
        </w:rPr>
      </w:pPr>
      <w:r>
        <w:t>7.1.1.4.2.2</w:t>
      </w:r>
      <w:r>
        <w:rPr>
          <w:rFonts w:ascii="Calibri" w:hAnsi="Calibri"/>
          <w:kern w:val="2"/>
          <w:sz w:val="24"/>
          <w:szCs w:val="24"/>
        </w:rPr>
        <w:tab/>
      </w:r>
      <w:r>
        <w:t>Void</w:t>
      </w:r>
      <w:r>
        <w:tab/>
        <w:t>1539</w:t>
      </w:r>
    </w:p>
    <w:p w14:paraId="52D4E2DC" w14:textId="77777777" w:rsidR="00E76701" w:rsidRDefault="00E76701">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1539</w:t>
      </w:r>
    </w:p>
    <w:p w14:paraId="4C0FF5F3" w14:textId="77777777" w:rsidR="00E76701" w:rsidRDefault="00E76701">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1557</w:t>
      </w:r>
    </w:p>
    <w:p w14:paraId="1B5B57ED" w14:textId="77777777" w:rsidR="00E76701" w:rsidRDefault="00E76701">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1575</w:t>
      </w:r>
    </w:p>
    <w:p w14:paraId="1A48E11D" w14:textId="77777777" w:rsidR="00E76701" w:rsidRDefault="00E76701">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1587</w:t>
      </w:r>
    </w:p>
    <w:p w14:paraId="78F0C9FB" w14:textId="77777777" w:rsidR="00E76701" w:rsidRDefault="00E76701">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1605</w:t>
      </w:r>
    </w:p>
    <w:p w14:paraId="4881A815" w14:textId="77777777" w:rsidR="00E76701" w:rsidRDefault="00E76701">
      <w:pPr>
        <w:pStyle w:val="TOC4"/>
        <w:rPr>
          <w:rFonts w:ascii="Calibri" w:hAnsi="Calibri"/>
          <w:kern w:val="2"/>
          <w:sz w:val="24"/>
          <w:szCs w:val="24"/>
        </w:rPr>
      </w:pPr>
      <w:r>
        <w:t>7.1.1.5</w:t>
      </w:r>
      <w:r>
        <w:rPr>
          <w:rFonts w:ascii="Calibri" w:hAnsi="Calibri"/>
          <w:kern w:val="2"/>
          <w:sz w:val="24"/>
          <w:szCs w:val="24"/>
        </w:rPr>
        <w:tab/>
      </w:r>
      <w:r>
        <w:t>Discontinuous reception</w:t>
      </w:r>
      <w:r>
        <w:tab/>
        <w:t>1618</w:t>
      </w:r>
    </w:p>
    <w:p w14:paraId="3119F7E2" w14:textId="77777777" w:rsidR="00E76701" w:rsidRDefault="00E76701">
      <w:pPr>
        <w:pStyle w:val="TOC5"/>
        <w:rPr>
          <w:rFonts w:ascii="Calibri" w:hAnsi="Calibri"/>
          <w:kern w:val="2"/>
          <w:sz w:val="24"/>
          <w:szCs w:val="24"/>
        </w:rPr>
      </w:pPr>
      <w:r>
        <w:t>7.1.1.5.0</w:t>
      </w:r>
      <w:r>
        <w:rPr>
          <w:rFonts w:ascii="Calibri" w:hAnsi="Calibri"/>
          <w:kern w:val="2"/>
          <w:sz w:val="24"/>
          <w:szCs w:val="24"/>
        </w:rPr>
        <w:tab/>
      </w:r>
      <w:r>
        <w:t>DRX Common Definitions</w:t>
      </w:r>
      <w:r>
        <w:tab/>
        <w:t>1618</w:t>
      </w:r>
    </w:p>
    <w:p w14:paraId="4C47732A" w14:textId="77777777" w:rsidR="00E76701" w:rsidRDefault="00E76701">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1618</w:t>
      </w:r>
    </w:p>
    <w:p w14:paraId="6C19F8D5" w14:textId="77777777" w:rsidR="00E76701" w:rsidRDefault="00E76701">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1624</w:t>
      </w:r>
    </w:p>
    <w:p w14:paraId="3B6BF6C5" w14:textId="77777777" w:rsidR="00E76701" w:rsidRDefault="00E76701">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1629</w:t>
      </w:r>
    </w:p>
    <w:p w14:paraId="37E6B2EB" w14:textId="77777777" w:rsidR="00E76701" w:rsidRDefault="00E76701">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1633</w:t>
      </w:r>
    </w:p>
    <w:p w14:paraId="286AA28F" w14:textId="77777777" w:rsidR="00E76701" w:rsidRDefault="00E76701">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1639</w:t>
      </w:r>
    </w:p>
    <w:p w14:paraId="1DEB22D7" w14:textId="77777777" w:rsidR="00E76701" w:rsidRDefault="00E76701">
      <w:pPr>
        <w:pStyle w:val="TOC5"/>
        <w:rPr>
          <w:rFonts w:ascii="Calibri" w:hAnsi="Calibri"/>
          <w:kern w:val="2"/>
          <w:sz w:val="24"/>
          <w:szCs w:val="24"/>
        </w:rPr>
      </w:pPr>
      <w:r w:rsidRPr="002D03D6">
        <w:rPr>
          <w:rFonts w:eastAsia="Calibri"/>
          <w:lang w:eastAsia="zh-CN"/>
        </w:rPr>
        <w:t>7.1.1.5.6</w:t>
      </w:r>
      <w:r>
        <w:rPr>
          <w:rFonts w:ascii="Calibri" w:hAnsi="Calibri"/>
          <w:kern w:val="2"/>
          <w:sz w:val="24"/>
          <w:szCs w:val="24"/>
        </w:rPr>
        <w:tab/>
      </w:r>
      <w:r w:rsidRPr="002D03D6">
        <w:rPr>
          <w:rFonts w:eastAsia="Calibri"/>
          <w:lang w:eastAsia="zh-CN"/>
        </w:rPr>
        <w:t>NR NTN / DRX operation / Short cycle not configured /</w:t>
      </w:r>
      <w:r w:rsidRPr="002D03D6">
        <w:rPr>
          <w:rFonts w:ascii="Calibri" w:eastAsia="Calibri" w:hAnsi="Calibri"/>
        </w:rPr>
        <w:t xml:space="preserve"> </w:t>
      </w:r>
      <w:r w:rsidRPr="002D03D6">
        <w:rPr>
          <w:rFonts w:eastAsia="Calibri" w:cs="Arial"/>
        </w:rPr>
        <w:t>HARQ RTT</w:t>
      </w:r>
      <w:r>
        <w:tab/>
        <w:t>1644</w:t>
      </w:r>
    </w:p>
    <w:p w14:paraId="60A4523E" w14:textId="77777777" w:rsidR="00E76701" w:rsidRDefault="00E76701">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1652</w:t>
      </w:r>
    </w:p>
    <w:p w14:paraId="1AF400F2" w14:textId="77777777" w:rsidR="00E76701" w:rsidRDefault="00E76701">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1662</w:t>
      </w:r>
    </w:p>
    <w:p w14:paraId="1DD51763" w14:textId="77777777" w:rsidR="00E76701" w:rsidRDefault="00E76701">
      <w:pPr>
        <w:pStyle w:val="TOC5"/>
        <w:rPr>
          <w:rFonts w:ascii="Calibri" w:hAnsi="Calibri"/>
          <w:kern w:val="2"/>
          <w:sz w:val="24"/>
          <w:szCs w:val="24"/>
        </w:rPr>
      </w:pPr>
      <w:r>
        <w:t>7.1.1.5.9</w:t>
      </w:r>
      <w:r>
        <w:rPr>
          <w:rFonts w:ascii="Calibri" w:hAnsi="Calibri"/>
          <w:kern w:val="2"/>
          <w:sz w:val="24"/>
          <w:szCs w:val="24"/>
        </w:rPr>
        <w:tab/>
      </w:r>
      <w:r>
        <w:t>Non-Integer DRX operation / Short cycle not configured / DRX_SFN_COUNTER reset after RRC re-configuration</w:t>
      </w:r>
      <w:r>
        <w:tab/>
        <w:t>1673</w:t>
      </w:r>
    </w:p>
    <w:p w14:paraId="12EEF1C8" w14:textId="77777777" w:rsidR="00E76701" w:rsidRDefault="00E76701">
      <w:pPr>
        <w:pStyle w:val="TOC5"/>
        <w:rPr>
          <w:rFonts w:ascii="Calibri" w:hAnsi="Calibri"/>
          <w:kern w:val="2"/>
          <w:sz w:val="24"/>
          <w:szCs w:val="24"/>
        </w:rPr>
      </w:pPr>
      <w:r w:rsidRPr="002D03D6">
        <w:rPr>
          <w:rFonts w:eastAsia="Calibri"/>
          <w:lang w:eastAsia="zh-CN"/>
        </w:rPr>
        <w:t>7.1.1.5.10</w:t>
      </w:r>
      <w:r>
        <w:rPr>
          <w:rFonts w:ascii="Calibri" w:hAnsi="Calibri"/>
          <w:kern w:val="2"/>
          <w:sz w:val="24"/>
          <w:szCs w:val="24"/>
        </w:rPr>
        <w:tab/>
      </w:r>
      <w:r w:rsidRPr="002D03D6">
        <w:rPr>
          <w:rFonts w:eastAsia="Calibri"/>
          <w:lang w:eastAsia="zh-CN"/>
        </w:rPr>
        <w:t>NR NTN / DRX operation / Short cycle not configured /</w:t>
      </w:r>
      <w:r w:rsidRPr="002D03D6">
        <w:rPr>
          <w:rFonts w:ascii="Calibri" w:eastAsia="Calibri" w:hAnsi="Calibri"/>
        </w:rPr>
        <w:t xml:space="preserve"> </w:t>
      </w:r>
      <w:r w:rsidRPr="002D03D6">
        <w:rPr>
          <w:rFonts w:eastAsia="Calibri" w:cs="Arial"/>
        </w:rPr>
        <w:t>Correct HARQ process handling / HARQ feedback disabled / HARQ modeB</w:t>
      </w:r>
      <w:r>
        <w:tab/>
        <w:t>1684</w:t>
      </w:r>
    </w:p>
    <w:p w14:paraId="73BE3DB3" w14:textId="77777777" w:rsidR="00E76701" w:rsidRDefault="00E76701">
      <w:pPr>
        <w:pStyle w:val="TOC5"/>
        <w:rPr>
          <w:rFonts w:ascii="Calibri" w:hAnsi="Calibri"/>
          <w:kern w:val="2"/>
          <w:sz w:val="24"/>
          <w:szCs w:val="24"/>
        </w:rPr>
      </w:pPr>
      <w:r>
        <w:rPr>
          <w:rFonts w:cs="Arial"/>
          <w:color w:val="2F5496"/>
          <w:kern w:val="2"/>
          <w:lang w:eastAsia="en-US"/>
        </w:rPr>
        <w:t>7.1.1.5.11</w:t>
      </w:r>
      <w:r>
        <w:rPr>
          <w:rFonts w:ascii="Calibri" w:hAnsi="Calibri"/>
          <w:kern w:val="2"/>
          <w:sz w:val="24"/>
          <w:szCs w:val="24"/>
        </w:rPr>
        <w:tab/>
      </w:r>
      <w:r>
        <w:rPr>
          <w:rFonts w:cs="Arial"/>
          <w:color w:val="2F5496"/>
          <w:kern w:val="2"/>
          <w:lang w:eastAsia="en-US"/>
        </w:rPr>
        <w:t>DRX operation / Short cycle not configured / RACH-less LTM cell switch</w:t>
      </w:r>
      <w:r>
        <w:tab/>
        <w:t>1694</w:t>
      </w:r>
    </w:p>
    <w:p w14:paraId="6451F722" w14:textId="77777777" w:rsidR="00E76701" w:rsidRDefault="00E76701">
      <w:pPr>
        <w:pStyle w:val="TOC4"/>
        <w:rPr>
          <w:rFonts w:ascii="Calibri" w:hAnsi="Calibri"/>
          <w:kern w:val="2"/>
          <w:sz w:val="24"/>
          <w:szCs w:val="24"/>
        </w:rPr>
      </w:pPr>
      <w:r>
        <w:t>7.1.1.6</w:t>
      </w:r>
      <w:r>
        <w:rPr>
          <w:rFonts w:ascii="Calibri" w:hAnsi="Calibri"/>
          <w:kern w:val="2"/>
          <w:sz w:val="24"/>
          <w:szCs w:val="24"/>
        </w:rPr>
        <w:tab/>
      </w:r>
      <w:r>
        <w:t>Semi-Persistent Scheduling</w:t>
      </w:r>
      <w:r>
        <w:tab/>
        <w:t>1706</w:t>
      </w:r>
    </w:p>
    <w:p w14:paraId="3782BDFA" w14:textId="77777777" w:rsidR="00E76701" w:rsidRDefault="00E76701">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1706</w:t>
      </w:r>
    </w:p>
    <w:p w14:paraId="2DBEE581" w14:textId="77777777" w:rsidR="00E76701" w:rsidRDefault="00E76701">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1715</w:t>
      </w:r>
    </w:p>
    <w:p w14:paraId="0F775CDC" w14:textId="77777777" w:rsidR="00E76701" w:rsidRDefault="00E76701">
      <w:pPr>
        <w:pStyle w:val="TOC5"/>
        <w:rPr>
          <w:rFonts w:ascii="Calibri" w:hAnsi="Calibri"/>
          <w:kern w:val="2"/>
          <w:sz w:val="24"/>
          <w:szCs w:val="24"/>
        </w:rPr>
      </w:pPr>
      <w:r w:rsidRPr="002D03D6">
        <w:rPr>
          <w:color w:val="000000"/>
        </w:rPr>
        <w:t>7.1.1.6.3</w:t>
      </w:r>
      <w:r>
        <w:rPr>
          <w:rFonts w:ascii="Calibri" w:hAnsi="Calibri"/>
          <w:kern w:val="2"/>
          <w:sz w:val="24"/>
          <w:szCs w:val="24"/>
        </w:rPr>
        <w:tab/>
      </w:r>
      <w:r w:rsidRPr="002D03D6">
        <w:rPr>
          <w:color w:val="000000"/>
        </w:rPr>
        <w:t>Correct handling of UL grant / configured grant Type 2</w:t>
      </w:r>
      <w:r>
        <w:tab/>
        <w:t>1726</w:t>
      </w:r>
    </w:p>
    <w:p w14:paraId="713212F9" w14:textId="77777777" w:rsidR="00E76701" w:rsidRDefault="00E76701">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1736</w:t>
      </w:r>
    </w:p>
    <w:p w14:paraId="290EDD5C" w14:textId="77777777" w:rsidR="00E76701" w:rsidRDefault="00E76701">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1743</w:t>
      </w:r>
    </w:p>
    <w:p w14:paraId="3A4ED27C" w14:textId="77777777" w:rsidR="00E76701" w:rsidRDefault="00E76701">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1754</w:t>
      </w:r>
    </w:p>
    <w:p w14:paraId="7CEDC47F" w14:textId="77777777" w:rsidR="00E76701" w:rsidRDefault="00E76701">
      <w:pPr>
        <w:pStyle w:val="TOC5"/>
        <w:rPr>
          <w:rFonts w:ascii="Calibri" w:hAnsi="Calibri"/>
          <w:kern w:val="2"/>
          <w:sz w:val="24"/>
          <w:szCs w:val="24"/>
        </w:rPr>
      </w:pPr>
      <w:r>
        <w:t>7.1.1.6.7</w:t>
      </w:r>
      <w:r>
        <w:rPr>
          <w:rFonts w:ascii="Calibri" w:hAnsi="Calibri"/>
          <w:kern w:val="2"/>
          <w:sz w:val="24"/>
          <w:szCs w:val="24"/>
        </w:rPr>
        <w:tab/>
      </w:r>
      <w:r>
        <w:t>Correct handling of UL grant / Multiple CG PUSCH occasions per CG period / Configured grant Type 2</w:t>
      </w:r>
      <w:r>
        <w:tab/>
        <w:t>1761</w:t>
      </w:r>
    </w:p>
    <w:p w14:paraId="48983A17" w14:textId="77777777" w:rsidR="00E76701" w:rsidRDefault="00E76701">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1768</w:t>
      </w:r>
    </w:p>
    <w:p w14:paraId="12F96B3C" w14:textId="77777777" w:rsidR="00E76701" w:rsidRDefault="00E76701">
      <w:pPr>
        <w:pStyle w:val="TOC5"/>
        <w:rPr>
          <w:rFonts w:ascii="Calibri" w:hAnsi="Calibri"/>
          <w:kern w:val="2"/>
          <w:sz w:val="24"/>
          <w:szCs w:val="24"/>
        </w:rPr>
      </w:pPr>
      <w:r>
        <w:t>7.1.1.6.9</w:t>
      </w:r>
      <w:r>
        <w:rPr>
          <w:rFonts w:ascii="Calibri" w:hAnsi="Calibri"/>
          <w:kern w:val="2"/>
          <w:sz w:val="24"/>
          <w:szCs w:val="24"/>
        </w:rPr>
        <w:tab/>
      </w:r>
      <w:r>
        <w:t>Correct handling of UL grant / Unused transmission occasion / Configured grant type 2</w:t>
      </w:r>
      <w:r>
        <w:tab/>
        <w:t>1773</w:t>
      </w:r>
    </w:p>
    <w:p w14:paraId="05939F56" w14:textId="77777777" w:rsidR="00E76701" w:rsidRDefault="00E76701">
      <w:pPr>
        <w:pStyle w:val="TOC4"/>
        <w:rPr>
          <w:rFonts w:ascii="Calibri" w:hAnsi="Calibri"/>
          <w:kern w:val="2"/>
          <w:sz w:val="24"/>
          <w:szCs w:val="24"/>
        </w:rPr>
      </w:pPr>
      <w:r>
        <w:t>7.1.1.7</w:t>
      </w:r>
      <w:r>
        <w:rPr>
          <w:rFonts w:ascii="Calibri" w:hAnsi="Calibri"/>
          <w:kern w:val="2"/>
          <w:sz w:val="24"/>
          <w:szCs w:val="24"/>
        </w:rPr>
        <w:tab/>
      </w:r>
      <w:r>
        <w:t>Activation/Deactivation of SCells</w:t>
      </w:r>
      <w:r>
        <w:tab/>
        <w:t>1777</w:t>
      </w:r>
    </w:p>
    <w:p w14:paraId="0B54651C" w14:textId="77777777" w:rsidR="00E76701" w:rsidRDefault="00E76701">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1777</w:t>
      </w:r>
    </w:p>
    <w:p w14:paraId="3FB7A5DC" w14:textId="77777777" w:rsidR="00E76701" w:rsidRDefault="00E76701">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1777</w:t>
      </w:r>
    </w:p>
    <w:p w14:paraId="0362B5BA" w14:textId="77777777" w:rsidR="00E76701" w:rsidRDefault="00E76701">
      <w:pPr>
        <w:pStyle w:val="TOC6"/>
        <w:rPr>
          <w:rFonts w:ascii="Calibri" w:hAnsi="Calibri"/>
          <w:kern w:val="2"/>
          <w:sz w:val="24"/>
          <w:szCs w:val="24"/>
        </w:rPr>
      </w:pPr>
      <w:r>
        <w:lastRenderedPageBreak/>
        <w:t>7.1.1.7.1.2</w:t>
      </w:r>
      <w:r>
        <w:rPr>
          <w:rFonts w:ascii="Calibri" w:hAnsi="Calibri"/>
          <w:kern w:val="2"/>
          <w:sz w:val="24"/>
          <w:szCs w:val="24"/>
        </w:rPr>
        <w:tab/>
      </w:r>
      <w:r>
        <w:t>Activation/Deactivation of SCells / Activation/Deactivation MAC control element reception / sCellDeactivationTimer / Inter-Band CA</w:t>
      </w:r>
      <w:r>
        <w:tab/>
        <w:t>1784</w:t>
      </w:r>
    </w:p>
    <w:p w14:paraId="7CE25B03" w14:textId="77777777" w:rsidR="00E76701" w:rsidRDefault="00E76701">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1784</w:t>
      </w:r>
    </w:p>
    <w:p w14:paraId="12CA7602" w14:textId="77777777" w:rsidR="00E76701" w:rsidRDefault="00E76701">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1784</w:t>
      </w:r>
    </w:p>
    <w:p w14:paraId="7C1DDE33" w14:textId="77777777" w:rsidR="00E76701" w:rsidRDefault="00E76701">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1784</w:t>
      </w:r>
    </w:p>
    <w:p w14:paraId="20E24291" w14:textId="77777777" w:rsidR="00E76701" w:rsidRDefault="00E76701">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1792</w:t>
      </w:r>
    </w:p>
    <w:p w14:paraId="232067DB" w14:textId="77777777" w:rsidR="00E76701" w:rsidRDefault="00E76701">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1792</w:t>
      </w:r>
    </w:p>
    <w:p w14:paraId="2D3CF25C" w14:textId="77777777" w:rsidR="00E76701" w:rsidRDefault="00E76701">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1793</w:t>
      </w:r>
    </w:p>
    <w:p w14:paraId="162A76EF" w14:textId="77777777" w:rsidR="00E76701" w:rsidRDefault="00E76701">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1793</w:t>
      </w:r>
    </w:p>
    <w:p w14:paraId="76217B8C" w14:textId="77777777" w:rsidR="00E76701" w:rsidRDefault="00E76701">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1803</w:t>
      </w:r>
    </w:p>
    <w:p w14:paraId="7D8DAA0F" w14:textId="77777777" w:rsidR="00E76701" w:rsidRDefault="00E76701">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1803</w:t>
      </w:r>
    </w:p>
    <w:p w14:paraId="3EC1F98F" w14:textId="77777777" w:rsidR="00E76701" w:rsidRDefault="00E76701">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1803</w:t>
      </w:r>
    </w:p>
    <w:p w14:paraId="328FC362" w14:textId="77777777" w:rsidR="00E76701" w:rsidRDefault="00E76701">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1803</w:t>
      </w:r>
    </w:p>
    <w:p w14:paraId="504757AC" w14:textId="77777777" w:rsidR="00E76701" w:rsidRDefault="00E76701">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1812</w:t>
      </w:r>
    </w:p>
    <w:p w14:paraId="5BFB4FDA" w14:textId="77777777" w:rsidR="00E76701" w:rsidRDefault="00E76701">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1812</w:t>
      </w:r>
    </w:p>
    <w:p w14:paraId="53334D63" w14:textId="77777777" w:rsidR="00E76701" w:rsidRDefault="00E76701">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1812</w:t>
      </w:r>
    </w:p>
    <w:p w14:paraId="722CBE15" w14:textId="77777777" w:rsidR="00E76701" w:rsidRDefault="00E76701">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1812</w:t>
      </w:r>
    </w:p>
    <w:p w14:paraId="398513C8" w14:textId="77777777" w:rsidR="00E76701" w:rsidRDefault="00E76701">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1824</w:t>
      </w:r>
    </w:p>
    <w:p w14:paraId="4154A5B7" w14:textId="77777777" w:rsidR="00E76701" w:rsidRDefault="00E76701">
      <w:pPr>
        <w:pStyle w:val="TOC6"/>
        <w:rPr>
          <w:rFonts w:ascii="Calibri" w:hAnsi="Calibri"/>
          <w:kern w:val="2"/>
          <w:sz w:val="24"/>
          <w:szCs w:val="24"/>
        </w:rPr>
      </w:pPr>
      <w:r>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1824</w:t>
      </w:r>
    </w:p>
    <w:p w14:paraId="676630F3" w14:textId="77777777" w:rsidR="00E76701" w:rsidRDefault="00E76701">
      <w:pPr>
        <w:pStyle w:val="TOC4"/>
        <w:rPr>
          <w:rFonts w:ascii="Calibri" w:hAnsi="Calibri"/>
          <w:kern w:val="2"/>
          <w:sz w:val="24"/>
          <w:szCs w:val="24"/>
        </w:rPr>
      </w:pPr>
      <w:r>
        <w:t>7.1.1.8</w:t>
      </w:r>
      <w:r>
        <w:rPr>
          <w:rFonts w:ascii="Calibri" w:hAnsi="Calibri"/>
          <w:kern w:val="2"/>
          <w:sz w:val="24"/>
          <w:szCs w:val="24"/>
        </w:rPr>
        <w:tab/>
      </w:r>
      <w:r>
        <w:t>Bandwidth Part (BWP) operation</w:t>
      </w:r>
      <w:r>
        <w:tab/>
        <w:t>1825</w:t>
      </w:r>
    </w:p>
    <w:p w14:paraId="5670C174" w14:textId="77777777" w:rsidR="00E76701" w:rsidRDefault="00E76701">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1825</w:t>
      </w:r>
    </w:p>
    <w:p w14:paraId="3EBA5D8D" w14:textId="77777777" w:rsidR="00E76701" w:rsidRDefault="00E76701">
      <w:pPr>
        <w:pStyle w:val="TOC5"/>
        <w:rPr>
          <w:rFonts w:ascii="Calibri" w:hAnsi="Calibri"/>
          <w:kern w:val="2"/>
          <w:sz w:val="24"/>
          <w:szCs w:val="24"/>
        </w:rPr>
      </w:pPr>
      <w:r>
        <w:rPr>
          <w:lang w:eastAsia="zh-CN"/>
        </w:rPr>
        <w:t>7.1.1.8.2</w:t>
      </w:r>
      <w:r>
        <w:tab/>
        <w:t>1854</w:t>
      </w:r>
    </w:p>
    <w:p w14:paraId="0EA3BEF8" w14:textId="77777777" w:rsidR="00E76701" w:rsidRDefault="00E76701">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1854</w:t>
      </w:r>
    </w:p>
    <w:p w14:paraId="3AE1F447" w14:textId="77777777" w:rsidR="00E76701" w:rsidRDefault="00E76701">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1859</w:t>
      </w:r>
    </w:p>
    <w:p w14:paraId="09652CE0" w14:textId="77777777" w:rsidR="00E76701" w:rsidRDefault="00E76701">
      <w:pPr>
        <w:pStyle w:val="TOC5"/>
        <w:rPr>
          <w:rFonts w:ascii="Calibri" w:hAnsi="Calibri"/>
          <w:kern w:val="2"/>
          <w:sz w:val="24"/>
          <w:szCs w:val="24"/>
        </w:rPr>
      </w:pPr>
      <w:r>
        <w:rPr>
          <w:lang w:eastAsia="zh-CN"/>
        </w:rPr>
        <w:t>7.1.1.8.5</w:t>
      </w:r>
      <w:r>
        <w:rPr>
          <w:rFonts w:ascii="Calibri" w:hAnsi="Calibri"/>
          <w:kern w:val="2"/>
          <w:sz w:val="24"/>
          <w:szCs w:val="24"/>
        </w:rPr>
        <w:tab/>
      </w:r>
      <w:r>
        <w:t>Separate BWP / IDLE / eRedCap</w:t>
      </w:r>
      <w:r>
        <w:tab/>
        <w:t>1868</w:t>
      </w:r>
    </w:p>
    <w:p w14:paraId="09774221" w14:textId="77777777" w:rsidR="00E76701" w:rsidRDefault="00E76701">
      <w:pPr>
        <w:pStyle w:val="TOC5"/>
        <w:rPr>
          <w:rFonts w:ascii="Calibri" w:hAnsi="Calibri"/>
          <w:kern w:val="2"/>
          <w:sz w:val="24"/>
          <w:szCs w:val="24"/>
        </w:rPr>
      </w:pPr>
      <w:r>
        <w:t>7.1.1.8.6</w:t>
      </w:r>
      <w:r>
        <w:rPr>
          <w:rFonts w:ascii="Calibri" w:hAnsi="Calibri"/>
          <w:kern w:val="2"/>
          <w:sz w:val="24"/>
          <w:szCs w:val="24"/>
        </w:rPr>
        <w:tab/>
      </w:r>
      <w:r>
        <w:t>Separate BWP /</w:t>
      </w:r>
      <w:r>
        <w:rPr>
          <w:lang w:eastAsia="zh-CN"/>
        </w:rPr>
        <w:t xml:space="preserve"> RedCap-specific initial DL BWP without CORESET#0</w:t>
      </w:r>
      <w:r>
        <w:t xml:space="preserve"> / NCD-SSB </w:t>
      </w:r>
      <w:r>
        <w:rPr>
          <w:lang w:eastAsia="zh-CN"/>
        </w:rPr>
        <w:t>/ eRedCap</w:t>
      </w:r>
      <w:r>
        <w:tab/>
        <w:t>1875</w:t>
      </w:r>
    </w:p>
    <w:p w14:paraId="3F309AAB" w14:textId="77777777" w:rsidR="00E76701" w:rsidRDefault="00E76701">
      <w:pPr>
        <w:pStyle w:val="TOC4"/>
        <w:rPr>
          <w:rFonts w:ascii="Calibri" w:hAnsi="Calibri"/>
          <w:kern w:val="2"/>
          <w:sz w:val="24"/>
          <w:szCs w:val="24"/>
        </w:rPr>
      </w:pPr>
      <w:r>
        <w:lastRenderedPageBreak/>
        <w:t>7.1.1.9</w:t>
      </w:r>
      <w:r>
        <w:rPr>
          <w:rFonts w:ascii="Calibri" w:hAnsi="Calibri"/>
          <w:kern w:val="2"/>
          <w:sz w:val="24"/>
          <w:szCs w:val="24"/>
        </w:rPr>
        <w:tab/>
      </w:r>
      <w:r>
        <w:t>MAC Reconfiguration and Reset</w:t>
      </w:r>
      <w:r>
        <w:tab/>
        <w:t>1877</w:t>
      </w:r>
    </w:p>
    <w:p w14:paraId="46AA722E" w14:textId="77777777" w:rsidR="00E76701" w:rsidRDefault="00E76701">
      <w:pPr>
        <w:pStyle w:val="TOC5"/>
        <w:rPr>
          <w:rFonts w:ascii="Calibri" w:hAnsi="Calibri"/>
          <w:kern w:val="2"/>
          <w:sz w:val="24"/>
          <w:szCs w:val="24"/>
        </w:rPr>
      </w:pPr>
      <w:r>
        <w:t>7.1.1.9.1</w:t>
      </w:r>
      <w:r>
        <w:rPr>
          <w:rFonts w:ascii="Calibri" w:hAnsi="Calibri"/>
          <w:kern w:val="2"/>
          <w:sz w:val="24"/>
          <w:szCs w:val="24"/>
        </w:rPr>
        <w:tab/>
      </w:r>
      <w:r>
        <w:t>MAC Reset</w:t>
      </w:r>
      <w:r>
        <w:tab/>
        <w:t>1877</w:t>
      </w:r>
    </w:p>
    <w:p w14:paraId="13EB234F" w14:textId="77777777" w:rsidR="00E76701" w:rsidRDefault="00E76701">
      <w:pPr>
        <w:pStyle w:val="TOC4"/>
        <w:rPr>
          <w:rFonts w:ascii="Calibri" w:hAnsi="Calibri"/>
          <w:kern w:val="2"/>
          <w:sz w:val="24"/>
          <w:szCs w:val="24"/>
        </w:rPr>
      </w:pPr>
      <w:r w:rsidRPr="002D03D6">
        <w:rPr>
          <w:rFonts w:eastAsia="MS Mincho"/>
        </w:rPr>
        <w:t>7.1.1.10</w:t>
      </w:r>
      <w:r>
        <w:rPr>
          <w:rFonts w:ascii="Calibri" w:hAnsi="Calibri"/>
          <w:kern w:val="2"/>
          <w:sz w:val="24"/>
          <w:szCs w:val="24"/>
        </w:rPr>
        <w:tab/>
      </w:r>
      <w:r w:rsidRPr="002D03D6">
        <w:rPr>
          <w:rFonts w:eastAsia="MS Mincho"/>
        </w:rPr>
        <w:t>Other Procedures</w:t>
      </w:r>
      <w:r>
        <w:tab/>
        <w:t>1883</w:t>
      </w:r>
    </w:p>
    <w:p w14:paraId="3EB643F3" w14:textId="77777777" w:rsidR="00E76701" w:rsidRDefault="00E76701">
      <w:pPr>
        <w:pStyle w:val="TOC5"/>
        <w:rPr>
          <w:rFonts w:ascii="Calibri" w:hAnsi="Calibri"/>
          <w:kern w:val="2"/>
          <w:sz w:val="24"/>
          <w:szCs w:val="24"/>
        </w:rPr>
      </w:pPr>
      <w:r w:rsidRPr="002D03D6">
        <w:rPr>
          <w:rFonts w:eastAsia="MS Mincho" w:cs="Arial"/>
        </w:rPr>
        <w:t>7.1.1.10.1</w:t>
      </w:r>
      <w:r>
        <w:rPr>
          <w:rFonts w:ascii="Calibri" w:hAnsi="Calibri"/>
          <w:kern w:val="2"/>
          <w:sz w:val="24"/>
          <w:szCs w:val="24"/>
        </w:rPr>
        <w:tab/>
      </w:r>
      <w:r w:rsidRPr="002D03D6">
        <w:rPr>
          <w:rFonts w:eastAsia="MS Mincho" w:cs="Arial"/>
        </w:rPr>
        <w:t>DataInactivityTimer expiry</w:t>
      </w:r>
      <w:r>
        <w:tab/>
        <w:t>1883</w:t>
      </w:r>
    </w:p>
    <w:p w14:paraId="7159883B" w14:textId="77777777" w:rsidR="00E76701" w:rsidRDefault="00E76701">
      <w:pPr>
        <w:pStyle w:val="TOC5"/>
        <w:rPr>
          <w:rFonts w:ascii="Calibri" w:hAnsi="Calibri"/>
          <w:kern w:val="2"/>
          <w:sz w:val="24"/>
          <w:szCs w:val="24"/>
        </w:rPr>
      </w:pPr>
      <w:r>
        <w:t>7.1.1.10.2</w:t>
      </w:r>
      <w:r>
        <w:rPr>
          <w:rFonts w:ascii="Calibri" w:hAnsi="Calibri"/>
          <w:kern w:val="2"/>
          <w:sz w:val="24"/>
          <w:szCs w:val="24"/>
        </w:rPr>
        <w:tab/>
      </w:r>
      <w:r>
        <w:t>Recommended Bit Rate</w:t>
      </w:r>
      <w:r>
        <w:tab/>
        <w:t>1885</w:t>
      </w:r>
    </w:p>
    <w:p w14:paraId="12CC402A" w14:textId="77777777" w:rsidR="00E76701" w:rsidRDefault="00E76701">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1889</w:t>
      </w:r>
    </w:p>
    <w:p w14:paraId="40C64122" w14:textId="77777777" w:rsidR="00E76701" w:rsidRDefault="00E76701">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1894</w:t>
      </w:r>
    </w:p>
    <w:p w14:paraId="10BD7FD5" w14:textId="77777777" w:rsidR="00E76701" w:rsidRDefault="00E76701">
      <w:pPr>
        <w:pStyle w:val="TOC5"/>
        <w:rPr>
          <w:rFonts w:ascii="Calibri" w:hAnsi="Calibri"/>
          <w:kern w:val="2"/>
          <w:sz w:val="24"/>
          <w:szCs w:val="24"/>
        </w:rPr>
      </w:pPr>
      <w:r>
        <w:t>7.1.1.10.</w:t>
      </w:r>
      <w:r>
        <w:rPr>
          <w:lang w:eastAsia="zh-CN"/>
        </w:rPr>
        <w:t>5</w:t>
      </w:r>
      <w:r>
        <w:rPr>
          <w:rFonts w:ascii="Calibri" w:hAnsi="Calibri"/>
          <w:kern w:val="2"/>
          <w:sz w:val="24"/>
          <w:szCs w:val="24"/>
        </w:rPr>
        <w:tab/>
      </w:r>
      <w:r>
        <w:rPr>
          <w:lang w:eastAsia="zh-CN"/>
        </w:rPr>
        <w:t>ATG / TA report / ta-ReportATG / offsetThresholdTA</w:t>
      </w:r>
      <w:r>
        <w:tab/>
        <w:t>1898</w:t>
      </w:r>
    </w:p>
    <w:p w14:paraId="50DDD6FC" w14:textId="77777777" w:rsidR="00E76701" w:rsidRDefault="00E76701">
      <w:pPr>
        <w:pStyle w:val="TOC4"/>
        <w:rPr>
          <w:rFonts w:ascii="Calibri" w:hAnsi="Calibri"/>
          <w:kern w:val="2"/>
          <w:sz w:val="24"/>
          <w:szCs w:val="24"/>
        </w:rPr>
      </w:pPr>
      <w:r w:rsidRPr="002D03D6">
        <w:rPr>
          <w:rFonts w:eastAsia="MS Mincho"/>
        </w:rPr>
        <w:t>7.1.1.11</w:t>
      </w:r>
      <w:r>
        <w:rPr>
          <w:rFonts w:ascii="Calibri" w:hAnsi="Calibri"/>
          <w:kern w:val="2"/>
          <w:sz w:val="24"/>
          <w:szCs w:val="24"/>
        </w:rPr>
        <w:tab/>
      </w:r>
      <w:r w:rsidRPr="002D03D6">
        <w:rPr>
          <w:rFonts w:eastAsia="MS Mincho"/>
        </w:rPr>
        <w:t>NR Dual Connectivity</w:t>
      </w:r>
      <w:r>
        <w:tab/>
        <w:t>1902</w:t>
      </w:r>
    </w:p>
    <w:p w14:paraId="698D5BC2" w14:textId="77777777" w:rsidR="00E76701" w:rsidRDefault="00E76701">
      <w:pPr>
        <w:pStyle w:val="TOC5"/>
        <w:rPr>
          <w:rFonts w:ascii="Calibri" w:hAnsi="Calibri"/>
          <w:kern w:val="2"/>
          <w:sz w:val="24"/>
          <w:szCs w:val="24"/>
        </w:rPr>
      </w:pPr>
      <w:r w:rsidRPr="002D03D6">
        <w:rPr>
          <w:rFonts w:eastAsia="MS Mincho"/>
        </w:rPr>
        <w:t>7.1.1.11.1</w:t>
      </w:r>
      <w:r>
        <w:rPr>
          <w:rFonts w:ascii="Calibri" w:hAnsi="Calibri"/>
          <w:kern w:val="2"/>
          <w:sz w:val="24"/>
          <w:szCs w:val="24"/>
        </w:rPr>
        <w:tab/>
      </w:r>
      <w:r>
        <w:t>DC power headroom reporting / PSCell activation and DL pathloss change reporting</w:t>
      </w:r>
      <w:r>
        <w:tab/>
        <w:t>1902</w:t>
      </w:r>
    </w:p>
    <w:p w14:paraId="6F0615FD" w14:textId="77777777" w:rsidR="00E76701" w:rsidRDefault="00E76701">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1908</w:t>
      </w:r>
    </w:p>
    <w:p w14:paraId="5786760E" w14:textId="77777777" w:rsidR="00E76701" w:rsidRDefault="00E76701">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1908</w:t>
      </w:r>
    </w:p>
    <w:p w14:paraId="5C6BEDB2" w14:textId="77777777" w:rsidR="00E76701" w:rsidRDefault="00E76701">
      <w:pPr>
        <w:pStyle w:val="TOC5"/>
        <w:rPr>
          <w:rFonts w:ascii="Calibri" w:hAnsi="Calibri"/>
          <w:kern w:val="2"/>
          <w:sz w:val="24"/>
          <w:szCs w:val="24"/>
        </w:rPr>
      </w:pPr>
      <w:r>
        <w:t>7.1.1.12.2</w:t>
      </w:r>
      <w:r>
        <w:rPr>
          <w:rFonts w:ascii="Calibri" w:hAnsi="Calibri"/>
          <w:kern w:val="2"/>
          <w:sz w:val="24"/>
          <w:szCs w:val="24"/>
        </w:rPr>
        <w:tab/>
      </w:r>
      <w:r>
        <w:t>Void</w:t>
      </w:r>
      <w:r>
        <w:tab/>
        <w:t>1908</w:t>
      </w:r>
    </w:p>
    <w:p w14:paraId="338AB41C" w14:textId="77777777" w:rsidR="00E76701" w:rsidRDefault="00E76701">
      <w:pPr>
        <w:pStyle w:val="TOC5"/>
        <w:rPr>
          <w:rFonts w:ascii="Calibri" w:hAnsi="Calibri"/>
          <w:kern w:val="2"/>
          <w:sz w:val="24"/>
          <w:szCs w:val="24"/>
        </w:rPr>
      </w:pPr>
      <w:r>
        <w:t>7.1.1.12.3</w:t>
      </w:r>
      <w:r>
        <w:rPr>
          <w:rFonts w:ascii="Calibri" w:hAnsi="Calibri"/>
          <w:kern w:val="2"/>
          <w:sz w:val="24"/>
          <w:szCs w:val="24"/>
        </w:rPr>
        <w:tab/>
      </w:r>
      <w:r>
        <w:t>DRX adaptation / UE wakeup indication</w:t>
      </w:r>
      <w:r>
        <w:tab/>
        <w:t>1908</w:t>
      </w:r>
    </w:p>
    <w:p w14:paraId="6B2C65F8" w14:textId="77777777" w:rsidR="00E76701" w:rsidRDefault="00E76701">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1921</w:t>
      </w:r>
    </w:p>
    <w:p w14:paraId="2150C618" w14:textId="77777777" w:rsidR="00E76701" w:rsidRDefault="00E76701">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1921</w:t>
      </w:r>
    </w:p>
    <w:p w14:paraId="32CC48E2" w14:textId="77777777" w:rsidR="00E76701" w:rsidRDefault="00E76701">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1930</w:t>
      </w:r>
    </w:p>
    <w:p w14:paraId="6214C87C" w14:textId="77777777" w:rsidR="00E76701" w:rsidRDefault="00E76701">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1931</w:t>
      </w:r>
    </w:p>
    <w:p w14:paraId="525C3AB3" w14:textId="77777777" w:rsidR="00E76701" w:rsidRDefault="00E76701">
      <w:pPr>
        <w:pStyle w:val="TOC5"/>
        <w:rPr>
          <w:rFonts w:ascii="Calibri" w:hAnsi="Calibri"/>
          <w:kern w:val="2"/>
          <w:sz w:val="24"/>
          <w:szCs w:val="24"/>
        </w:rPr>
      </w:pPr>
      <w:r>
        <w:t>7.1.1.12.5</w:t>
      </w:r>
      <w:r>
        <w:rPr>
          <w:rFonts w:ascii="Calibri" w:hAnsi="Calibri"/>
          <w:kern w:val="2"/>
          <w:sz w:val="24"/>
          <w:szCs w:val="24"/>
        </w:rPr>
        <w:tab/>
      </w:r>
      <w:r>
        <w:t>PDCCH monitoring adaptation / Search Space Set Group Switching</w:t>
      </w:r>
      <w:r>
        <w:tab/>
        <w:t>1931</w:t>
      </w:r>
    </w:p>
    <w:p w14:paraId="3744D652" w14:textId="77777777" w:rsidR="00E76701" w:rsidRDefault="00E76701">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1940</w:t>
      </w:r>
    </w:p>
    <w:p w14:paraId="66DED3D7" w14:textId="77777777" w:rsidR="00E76701" w:rsidRDefault="00E76701">
      <w:pPr>
        <w:pStyle w:val="TOC5"/>
        <w:rPr>
          <w:rFonts w:ascii="Calibri" w:hAnsi="Calibri"/>
          <w:kern w:val="2"/>
          <w:sz w:val="24"/>
          <w:szCs w:val="24"/>
        </w:rPr>
      </w:pPr>
      <w:r>
        <w:t>7.1.1.13.1</w:t>
      </w:r>
      <w:r>
        <w:rPr>
          <w:rFonts w:ascii="Calibri" w:hAnsi="Calibri"/>
          <w:kern w:val="2"/>
          <w:sz w:val="24"/>
          <w:szCs w:val="24"/>
        </w:rPr>
        <w:tab/>
      </w:r>
      <w:r>
        <w:t>RA Based SDT / 2-step RACH / Successful</w:t>
      </w:r>
      <w:r>
        <w:tab/>
        <w:t>1940</w:t>
      </w:r>
    </w:p>
    <w:p w14:paraId="0D71C6F6" w14:textId="77777777" w:rsidR="00E76701" w:rsidRDefault="00E76701">
      <w:pPr>
        <w:pStyle w:val="TOC5"/>
        <w:rPr>
          <w:rFonts w:ascii="Calibri" w:hAnsi="Calibri"/>
          <w:kern w:val="2"/>
          <w:sz w:val="24"/>
          <w:szCs w:val="24"/>
        </w:rPr>
      </w:pPr>
      <w:r>
        <w:t>7.1.1.13.2</w:t>
      </w:r>
      <w:r>
        <w:rPr>
          <w:rFonts w:ascii="Calibri" w:hAnsi="Calibri"/>
          <w:kern w:val="2"/>
          <w:sz w:val="24"/>
          <w:szCs w:val="24"/>
        </w:rPr>
        <w:tab/>
      </w:r>
      <w:r>
        <w:t>RA Based SDT / 4-step RACH / Successful</w:t>
      </w:r>
      <w:r>
        <w:tab/>
        <w:t>1948</w:t>
      </w:r>
    </w:p>
    <w:p w14:paraId="60EA7566" w14:textId="77777777" w:rsidR="00E76701" w:rsidRDefault="00E76701">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1956</w:t>
      </w:r>
    </w:p>
    <w:p w14:paraId="1DA6C670" w14:textId="77777777" w:rsidR="00E76701" w:rsidRDefault="00E76701">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1962</w:t>
      </w:r>
    </w:p>
    <w:p w14:paraId="22177E3F" w14:textId="77777777" w:rsidR="00E76701" w:rsidRDefault="00E76701">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1969</w:t>
      </w:r>
    </w:p>
    <w:p w14:paraId="7A52FC44" w14:textId="77777777" w:rsidR="00E76701" w:rsidRDefault="00E76701">
      <w:pPr>
        <w:pStyle w:val="TOC5"/>
        <w:rPr>
          <w:rFonts w:ascii="Calibri" w:hAnsi="Calibri"/>
          <w:kern w:val="2"/>
          <w:sz w:val="24"/>
          <w:szCs w:val="24"/>
        </w:rPr>
      </w:pPr>
      <w:r>
        <w:t>7.1.1.13.6</w:t>
      </w:r>
      <w:r>
        <w:rPr>
          <w:rFonts w:ascii="Calibri" w:hAnsi="Calibri"/>
          <w:kern w:val="2"/>
          <w:sz w:val="24"/>
          <w:szCs w:val="24"/>
        </w:rPr>
        <w:tab/>
      </w:r>
      <w:r>
        <w:t>RA Based MT-SDT / 2-step RACH/ Success</w:t>
      </w:r>
      <w:r>
        <w:tab/>
        <w:t>1979</w:t>
      </w:r>
    </w:p>
    <w:p w14:paraId="5CA4C48C" w14:textId="77777777" w:rsidR="00E76701" w:rsidRDefault="00E76701">
      <w:pPr>
        <w:pStyle w:val="TOC5"/>
        <w:rPr>
          <w:rFonts w:ascii="Calibri" w:hAnsi="Calibri"/>
          <w:kern w:val="2"/>
          <w:sz w:val="24"/>
          <w:szCs w:val="24"/>
        </w:rPr>
      </w:pPr>
      <w:r>
        <w:t>7.1.1.13.7</w:t>
      </w:r>
      <w:r>
        <w:rPr>
          <w:rFonts w:ascii="Calibri" w:hAnsi="Calibri"/>
          <w:kern w:val="2"/>
          <w:sz w:val="24"/>
          <w:szCs w:val="24"/>
        </w:rPr>
        <w:tab/>
      </w:r>
      <w:r>
        <w:t>RA Based MT-SDT / 4-step RACH/ Success</w:t>
      </w:r>
      <w:r>
        <w:tab/>
        <w:t>1990</w:t>
      </w:r>
    </w:p>
    <w:p w14:paraId="381514D6" w14:textId="77777777" w:rsidR="00E76701" w:rsidRDefault="00E76701">
      <w:pPr>
        <w:pStyle w:val="TOC5"/>
        <w:rPr>
          <w:rFonts w:ascii="Calibri" w:hAnsi="Calibri"/>
          <w:kern w:val="2"/>
          <w:sz w:val="24"/>
          <w:szCs w:val="24"/>
        </w:rPr>
      </w:pPr>
      <w:r>
        <w:t>7.1.1.13.8</w:t>
      </w:r>
      <w:r>
        <w:rPr>
          <w:rFonts w:ascii="Calibri" w:hAnsi="Calibri"/>
          <w:kern w:val="2"/>
          <w:sz w:val="24"/>
          <w:szCs w:val="24"/>
        </w:rPr>
        <w:tab/>
      </w:r>
      <w:r>
        <w:t>RA Based MT-SDT / 4-Step RACH /RACH resources instead of CG resources / Success</w:t>
      </w:r>
      <w:r>
        <w:tab/>
        <w:t>2000</w:t>
      </w:r>
    </w:p>
    <w:p w14:paraId="1BCD37C0" w14:textId="77777777" w:rsidR="00E76701" w:rsidRDefault="00E76701">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2013</w:t>
      </w:r>
    </w:p>
    <w:p w14:paraId="2AE08AB5" w14:textId="77777777" w:rsidR="00E76701" w:rsidRDefault="00E76701">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2013</w:t>
      </w:r>
    </w:p>
    <w:p w14:paraId="0335FFF3" w14:textId="77777777" w:rsidR="00E76701" w:rsidRDefault="00E76701">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2013</w:t>
      </w:r>
    </w:p>
    <w:p w14:paraId="49A8B79D" w14:textId="77777777" w:rsidR="00E76701" w:rsidRDefault="00E76701">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2018</w:t>
      </w:r>
    </w:p>
    <w:p w14:paraId="6898CD90" w14:textId="77777777" w:rsidR="00E76701" w:rsidRDefault="00E76701">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2024</w:t>
      </w:r>
    </w:p>
    <w:p w14:paraId="491301C0" w14:textId="77777777" w:rsidR="00E76701" w:rsidRDefault="00E76701">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2028</w:t>
      </w:r>
    </w:p>
    <w:p w14:paraId="793706ED" w14:textId="77777777" w:rsidR="00E76701" w:rsidRDefault="00E76701">
      <w:pPr>
        <w:pStyle w:val="TOC5"/>
        <w:rPr>
          <w:rFonts w:ascii="Calibri" w:hAnsi="Calibri"/>
          <w:kern w:val="2"/>
          <w:sz w:val="24"/>
          <w:szCs w:val="24"/>
        </w:rPr>
      </w:pPr>
      <w:r>
        <w:t>7.1.1.14.2</w:t>
      </w:r>
      <w:r>
        <w:rPr>
          <w:rFonts w:ascii="Calibri" w:hAnsi="Calibri"/>
          <w:kern w:val="2"/>
          <w:sz w:val="24"/>
          <w:szCs w:val="24"/>
        </w:rPr>
        <w:tab/>
      </w:r>
      <w:r>
        <w:t>NES spatial domain adaptations</w:t>
      </w:r>
      <w:r>
        <w:tab/>
        <w:t>2034</w:t>
      </w:r>
    </w:p>
    <w:p w14:paraId="4F11ACAE" w14:textId="77777777" w:rsidR="00E76701" w:rsidRDefault="00E76701">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2034</w:t>
      </w:r>
    </w:p>
    <w:p w14:paraId="741A6F57" w14:textId="77777777" w:rsidR="00E76701" w:rsidRDefault="00E76701">
      <w:pPr>
        <w:pStyle w:val="TOC6"/>
        <w:rPr>
          <w:rFonts w:ascii="Calibri" w:hAnsi="Calibri"/>
          <w:kern w:val="2"/>
          <w:sz w:val="24"/>
          <w:szCs w:val="24"/>
        </w:rPr>
      </w:pPr>
      <w:r>
        <w:t>7.1.1.14.2.2</w:t>
      </w:r>
      <w:r>
        <w:rPr>
          <w:rFonts w:ascii="Calibri" w:hAnsi="Calibri"/>
          <w:kern w:val="2"/>
          <w:sz w:val="24"/>
          <w:szCs w:val="24"/>
        </w:rPr>
        <w:tab/>
      </w:r>
      <w:r>
        <w:t>NES spatial domain Type 2 adaptation / Aperiodic CSI reporting</w:t>
      </w:r>
      <w:r>
        <w:tab/>
        <w:t>2038</w:t>
      </w:r>
    </w:p>
    <w:p w14:paraId="352E5E88" w14:textId="77777777" w:rsidR="00E76701" w:rsidRDefault="00E76701">
      <w:pPr>
        <w:pStyle w:val="TOC6"/>
        <w:rPr>
          <w:rFonts w:ascii="Calibri" w:hAnsi="Calibri"/>
          <w:kern w:val="2"/>
          <w:sz w:val="24"/>
          <w:szCs w:val="24"/>
        </w:rPr>
      </w:pPr>
      <w:r>
        <w:t>7.1.1.14.2.3</w:t>
      </w:r>
      <w:r>
        <w:rPr>
          <w:rFonts w:ascii="Calibri" w:hAnsi="Calibri"/>
          <w:kern w:val="2"/>
          <w:sz w:val="24"/>
          <w:szCs w:val="24"/>
        </w:rPr>
        <w:tab/>
      </w:r>
      <w:r>
        <w:t>NES Power domain adaptation / Semi-Persistent CSI reporting</w:t>
      </w:r>
      <w:r>
        <w:tab/>
        <w:t>2045</w:t>
      </w:r>
    </w:p>
    <w:p w14:paraId="4EED600C" w14:textId="77777777" w:rsidR="00E76701" w:rsidRDefault="00E76701">
      <w:pPr>
        <w:pStyle w:val="TOC3"/>
        <w:rPr>
          <w:rFonts w:ascii="Calibri" w:hAnsi="Calibri"/>
          <w:kern w:val="2"/>
          <w:sz w:val="24"/>
          <w:szCs w:val="24"/>
        </w:rPr>
      </w:pPr>
      <w:r>
        <w:t>7.1.2</w:t>
      </w:r>
      <w:r>
        <w:rPr>
          <w:rFonts w:ascii="Calibri" w:hAnsi="Calibri"/>
          <w:kern w:val="2"/>
          <w:sz w:val="24"/>
          <w:szCs w:val="24"/>
        </w:rPr>
        <w:tab/>
      </w:r>
      <w:r>
        <w:t>RLC</w:t>
      </w:r>
      <w:r>
        <w:tab/>
        <w:t>2048</w:t>
      </w:r>
    </w:p>
    <w:p w14:paraId="038A81A2" w14:textId="77777777" w:rsidR="00E76701" w:rsidRDefault="00E76701">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2048</w:t>
      </w:r>
    </w:p>
    <w:p w14:paraId="739BCC16" w14:textId="77777777" w:rsidR="00E76701" w:rsidRDefault="00E76701">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2048</w:t>
      </w:r>
    </w:p>
    <w:p w14:paraId="3AF15696" w14:textId="77777777" w:rsidR="00E76701" w:rsidRDefault="00E76701">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2049</w:t>
      </w:r>
    </w:p>
    <w:p w14:paraId="5793963A" w14:textId="77777777" w:rsidR="00E76701" w:rsidRDefault="00E76701">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2050</w:t>
      </w:r>
    </w:p>
    <w:p w14:paraId="53F711D3" w14:textId="77777777" w:rsidR="00E76701" w:rsidRDefault="00E76701">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2050</w:t>
      </w:r>
    </w:p>
    <w:p w14:paraId="4873B4ED" w14:textId="77777777" w:rsidR="00E76701" w:rsidRDefault="00E76701">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2054</w:t>
      </w:r>
    </w:p>
    <w:p w14:paraId="19F0C9CF" w14:textId="77777777" w:rsidR="00E76701" w:rsidRDefault="00E76701">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2056</w:t>
      </w:r>
    </w:p>
    <w:p w14:paraId="457AB848" w14:textId="77777777" w:rsidR="00E76701" w:rsidRDefault="00E76701">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2060</w:t>
      </w:r>
    </w:p>
    <w:p w14:paraId="0FFC70D6" w14:textId="77777777" w:rsidR="00E76701" w:rsidRDefault="00E76701">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2064</w:t>
      </w:r>
    </w:p>
    <w:p w14:paraId="62816A94" w14:textId="77777777" w:rsidR="00E76701" w:rsidRDefault="00E76701">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2069</w:t>
      </w:r>
    </w:p>
    <w:p w14:paraId="19E28962" w14:textId="77777777" w:rsidR="00E76701" w:rsidRDefault="00E76701">
      <w:pPr>
        <w:pStyle w:val="TOC5"/>
        <w:rPr>
          <w:rFonts w:ascii="Calibri" w:hAnsi="Calibri"/>
          <w:kern w:val="2"/>
          <w:sz w:val="24"/>
          <w:szCs w:val="24"/>
        </w:rPr>
      </w:pPr>
      <w:r>
        <w:t>7.1.2.2.6</w:t>
      </w:r>
      <w:r>
        <w:rPr>
          <w:rFonts w:ascii="Calibri" w:hAnsi="Calibri"/>
          <w:kern w:val="2"/>
          <w:sz w:val="24"/>
          <w:szCs w:val="24"/>
        </w:rPr>
        <w:tab/>
      </w:r>
      <w:r>
        <w:t>UM RLC / RLC re-establishment procedure</w:t>
      </w:r>
      <w:r>
        <w:tab/>
        <w:t>2072</w:t>
      </w:r>
    </w:p>
    <w:p w14:paraId="22BD315F" w14:textId="77777777" w:rsidR="00E76701" w:rsidRDefault="00E76701">
      <w:pPr>
        <w:pStyle w:val="TOC4"/>
        <w:rPr>
          <w:rFonts w:ascii="Calibri" w:hAnsi="Calibri"/>
          <w:kern w:val="2"/>
          <w:sz w:val="24"/>
          <w:szCs w:val="24"/>
        </w:rPr>
      </w:pPr>
      <w:r>
        <w:t>7.1.2.3</w:t>
      </w:r>
      <w:r>
        <w:rPr>
          <w:rFonts w:ascii="Calibri" w:hAnsi="Calibri"/>
          <w:kern w:val="2"/>
          <w:sz w:val="24"/>
          <w:szCs w:val="24"/>
        </w:rPr>
        <w:tab/>
      </w:r>
      <w:r>
        <w:t>RLC Acknowledged Mode</w:t>
      </w:r>
      <w:r>
        <w:tab/>
        <w:t>2078</w:t>
      </w:r>
    </w:p>
    <w:p w14:paraId="4F1BC8E7" w14:textId="77777777" w:rsidR="00E76701" w:rsidRDefault="00E76701">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2078</w:t>
      </w:r>
    </w:p>
    <w:p w14:paraId="77F71304" w14:textId="77777777" w:rsidR="00E76701" w:rsidRDefault="00E76701">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2081</w:t>
      </w:r>
    </w:p>
    <w:p w14:paraId="5CA17D22" w14:textId="77777777" w:rsidR="00E76701" w:rsidRDefault="00E76701">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2083</w:t>
      </w:r>
    </w:p>
    <w:p w14:paraId="3A4A64C8" w14:textId="77777777" w:rsidR="00E76701" w:rsidRDefault="00E76701">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2087</w:t>
      </w:r>
    </w:p>
    <w:p w14:paraId="530927EB" w14:textId="77777777" w:rsidR="00E76701" w:rsidRDefault="00E76701">
      <w:pPr>
        <w:pStyle w:val="TOC5"/>
        <w:rPr>
          <w:rFonts w:ascii="Calibri" w:hAnsi="Calibri"/>
          <w:kern w:val="2"/>
          <w:sz w:val="24"/>
          <w:szCs w:val="24"/>
        </w:rPr>
      </w:pPr>
      <w:r>
        <w:lastRenderedPageBreak/>
        <w:t>7.1.2.3.5</w:t>
      </w:r>
      <w:r>
        <w:rPr>
          <w:rFonts w:ascii="Calibri" w:hAnsi="Calibri"/>
          <w:kern w:val="2"/>
          <w:sz w:val="24"/>
          <w:szCs w:val="24"/>
        </w:rPr>
        <w:tab/>
      </w:r>
      <w:r>
        <w:t>AM RLC / 12-bit SN / Control of transmit window / Control of receive window</w:t>
      </w:r>
      <w:r>
        <w:tab/>
        <w:t>2088</w:t>
      </w:r>
    </w:p>
    <w:p w14:paraId="214D455B" w14:textId="77777777" w:rsidR="00E76701" w:rsidRDefault="00E76701">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2092</w:t>
      </w:r>
    </w:p>
    <w:p w14:paraId="2C6A6583" w14:textId="77777777" w:rsidR="00E76701" w:rsidRDefault="00E76701">
      <w:pPr>
        <w:pStyle w:val="TOC5"/>
        <w:rPr>
          <w:rFonts w:ascii="Calibri" w:hAnsi="Calibri"/>
          <w:kern w:val="2"/>
          <w:sz w:val="24"/>
          <w:szCs w:val="24"/>
        </w:rPr>
      </w:pPr>
      <w:r>
        <w:t>7.1.2.3.6</w:t>
      </w:r>
      <w:r>
        <w:rPr>
          <w:rFonts w:ascii="Calibri" w:hAnsi="Calibri"/>
          <w:kern w:val="2"/>
          <w:sz w:val="24"/>
          <w:szCs w:val="24"/>
        </w:rPr>
        <w:tab/>
      </w:r>
      <w:r>
        <w:t>AM RLC / Polling for status</w:t>
      </w:r>
      <w:r>
        <w:tab/>
        <w:t>2093</w:t>
      </w:r>
    </w:p>
    <w:p w14:paraId="08C527F0" w14:textId="77777777" w:rsidR="00E76701" w:rsidRDefault="00E76701">
      <w:pPr>
        <w:pStyle w:val="TOC5"/>
        <w:rPr>
          <w:rFonts w:ascii="Calibri" w:hAnsi="Calibri"/>
          <w:kern w:val="2"/>
          <w:sz w:val="24"/>
          <w:szCs w:val="24"/>
        </w:rPr>
      </w:pPr>
      <w:r>
        <w:t>7.1.2.3.7</w:t>
      </w:r>
      <w:r>
        <w:rPr>
          <w:rFonts w:ascii="Calibri" w:hAnsi="Calibri"/>
          <w:kern w:val="2"/>
          <w:sz w:val="24"/>
          <w:szCs w:val="24"/>
        </w:rPr>
        <w:tab/>
      </w:r>
      <w:r>
        <w:t>AM RLC / Receiver status triggers</w:t>
      </w:r>
      <w:r>
        <w:tab/>
        <w:t>2099</w:t>
      </w:r>
    </w:p>
    <w:p w14:paraId="0E99D165" w14:textId="77777777" w:rsidR="00E76701" w:rsidRDefault="00E76701">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2104</w:t>
      </w:r>
    </w:p>
    <w:p w14:paraId="3E02D3CD" w14:textId="77777777" w:rsidR="00E76701" w:rsidRDefault="00E76701">
      <w:pPr>
        <w:pStyle w:val="TOC5"/>
        <w:rPr>
          <w:rFonts w:ascii="Calibri" w:hAnsi="Calibri"/>
          <w:kern w:val="2"/>
          <w:sz w:val="24"/>
          <w:szCs w:val="24"/>
        </w:rPr>
      </w:pPr>
      <w:r>
        <w:t>7.1.2.3.9</w:t>
      </w:r>
      <w:r>
        <w:rPr>
          <w:rFonts w:ascii="Calibri" w:hAnsi="Calibri"/>
          <w:kern w:val="2"/>
          <w:sz w:val="24"/>
          <w:szCs w:val="24"/>
        </w:rPr>
        <w:tab/>
      </w:r>
      <w:r>
        <w:t>AM RLC / Reassembling of AMD PDUs</w:t>
      </w:r>
      <w:r>
        <w:tab/>
        <w:t>2110</w:t>
      </w:r>
    </w:p>
    <w:p w14:paraId="0D843D96" w14:textId="77777777" w:rsidR="00E76701" w:rsidRDefault="00E76701">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2118</w:t>
      </w:r>
    </w:p>
    <w:p w14:paraId="253B5C5D" w14:textId="77777777" w:rsidR="00E76701" w:rsidRDefault="00E76701">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2123</w:t>
      </w:r>
    </w:p>
    <w:p w14:paraId="71533074" w14:textId="77777777" w:rsidR="00E76701" w:rsidRDefault="00E76701">
      <w:pPr>
        <w:pStyle w:val="TOC5"/>
        <w:rPr>
          <w:rFonts w:ascii="Calibri" w:hAnsi="Calibri"/>
          <w:kern w:val="2"/>
          <w:sz w:val="24"/>
          <w:szCs w:val="24"/>
        </w:rPr>
      </w:pPr>
      <w:r>
        <w:t>7.1.2.3.11</w:t>
      </w:r>
      <w:r>
        <w:rPr>
          <w:rFonts w:ascii="Calibri" w:hAnsi="Calibri"/>
          <w:kern w:val="2"/>
          <w:sz w:val="24"/>
          <w:szCs w:val="24"/>
        </w:rPr>
        <w:tab/>
      </w:r>
      <w:r>
        <w:t>AM RLC / RLC re-establishment procedure</w:t>
      </w:r>
      <w:r>
        <w:tab/>
        <w:t>2130</w:t>
      </w:r>
    </w:p>
    <w:p w14:paraId="1F76B5B9" w14:textId="77777777" w:rsidR="00E76701" w:rsidRDefault="00E76701">
      <w:pPr>
        <w:pStyle w:val="TOC3"/>
        <w:rPr>
          <w:rFonts w:ascii="Calibri" w:hAnsi="Calibri"/>
          <w:kern w:val="2"/>
          <w:sz w:val="24"/>
          <w:szCs w:val="24"/>
        </w:rPr>
      </w:pPr>
      <w:r>
        <w:t>7.1.3</w:t>
      </w:r>
      <w:r>
        <w:rPr>
          <w:rFonts w:ascii="Calibri" w:hAnsi="Calibri"/>
          <w:kern w:val="2"/>
          <w:sz w:val="24"/>
          <w:szCs w:val="24"/>
        </w:rPr>
        <w:tab/>
      </w:r>
      <w:r>
        <w:t>PDCP</w:t>
      </w:r>
      <w:r>
        <w:tab/>
        <w:t>2136</w:t>
      </w:r>
    </w:p>
    <w:p w14:paraId="28263D1F" w14:textId="77777777" w:rsidR="00E76701" w:rsidRDefault="00E76701">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2136</w:t>
      </w:r>
    </w:p>
    <w:p w14:paraId="5E03899A" w14:textId="77777777" w:rsidR="00E76701" w:rsidRDefault="00E76701">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2139</w:t>
      </w:r>
    </w:p>
    <w:p w14:paraId="48C2D3C1" w14:textId="77777777" w:rsidR="00E76701" w:rsidRDefault="00E76701">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2139</w:t>
      </w:r>
    </w:p>
    <w:p w14:paraId="754261C9" w14:textId="77777777" w:rsidR="00E76701" w:rsidRDefault="00E76701">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2143</w:t>
      </w:r>
    </w:p>
    <w:p w14:paraId="0EAE5196" w14:textId="77777777" w:rsidR="00E76701" w:rsidRDefault="00E76701">
      <w:pPr>
        <w:pStyle w:val="TOC4"/>
        <w:rPr>
          <w:rFonts w:ascii="Calibri" w:hAnsi="Calibri"/>
          <w:kern w:val="2"/>
          <w:sz w:val="24"/>
          <w:szCs w:val="24"/>
        </w:rPr>
      </w:pPr>
      <w:r>
        <w:t>7.1.3.2</w:t>
      </w:r>
      <w:r>
        <w:rPr>
          <w:rFonts w:ascii="Calibri" w:hAnsi="Calibri"/>
          <w:kern w:val="2"/>
          <w:sz w:val="24"/>
          <w:szCs w:val="24"/>
        </w:rPr>
        <w:tab/>
      </w:r>
      <w:r>
        <w:t>PDCP integrity protection</w:t>
      </w:r>
      <w:r>
        <w:tab/>
        <w:t>2144</w:t>
      </w:r>
    </w:p>
    <w:p w14:paraId="507C9AD1" w14:textId="77777777" w:rsidR="00E76701" w:rsidRDefault="00E76701">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2144</w:t>
      </w:r>
    </w:p>
    <w:p w14:paraId="574C2E06" w14:textId="77777777" w:rsidR="00E76701" w:rsidRDefault="00E76701">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2151</w:t>
      </w:r>
    </w:p>
    <w:p w14:paraId="208E7DD0" w14:textId="77777777" w:rsidR="00E76701" w:rsidRDefault="00E76701">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2152</w:t>
      </w:r>
    </w:p>
    <w:p w14:paraId="157D620B" w14:textId="77777777" w:rsidR="00E76701" w:rsidRDefault="00E76701">
      <w:pPr>
        <w:pStyle w:val="TOC5"/>
        <w:rPr>
          <w:rFonts w:ascii="Calibri" w:hAnsi="Calibri"/>
          <w:kern w:val="2"/>
          <w:sz w:val="24"/>
          <w:szCs w:val="24"/>
        </w:rPr>
      </w:pPr>
      <w:r>
        <w:t>7.1.3.2.4</w:t>
      </w:r>
      <w:r>
        <w:tab/>
        <w:t>2153</w:t>
      </w:r>
    </w:p>
    <w:p w14:paraId="0626EC6F" w14:textId="77777777" w:rsidR="00E76701" w:rsidRDefault="00E76701">
      <w:pPr>
        <w:pStyle w:val="TOC5"/>
        <w:rPr>
          <w:rFonts w:ascii="Calibri" w:hAnsi="Calibri"/>
          <w:kern w:val="2"/>
          <w:sz w:val="24"/>
          <w:szCs w:val="24"/>
        </w:rPr>
      </w:pPr>
      <w:r>
        <w:t>7.1.3.2.5</w:t>
      </w:r>
      <w:r>
        <w:tab/>
        <w:t>2153</w:t>
      </w:r>
    </w:p>
    <w:p w14:paraId="1E4906CA" w14:textId="77777777" w:rsidR="00E76701" w:rsidRDefault="00E76701">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2153</w:t>
      </w:r>
    </w:p>
    <w:p w14:paraId="72962A27" w14:textId="77777777" w:rsidR="00E76701" w:rsidRDefault="00E76701">
      <w:pPr>
        <w:pStyle w:val="TOC4"/>
        <w:rPr>
          <w:rFonts w:ascii="Calibri" w:hAnsi="Calibri"/>
          <w:kern w:val="2"/>
          <w:sz w:val="24"/>
          <w:szCs w:val="24"/>
        </w:rPr>
      </w:pPr>
      <w:r>
        <w:t>7.1.3.3</w:t>
      </w:r>
      <w:r>
        <w:rPr>
          <w:rFonts w:ascii="Calibri" w:hAnsi="Calibri"/>
          <w:kern w:val="2"/>
          <w:sz w:val="24"/>
          <w:szCs w:val="24"/>
        </w:rPr>
        <w:tab/>
      </w:r>
      <w:r>
        <w:t>PDCP Ciphering and deciphering</w:t>
      </w:r>
      <w:r>
        <w:tab/>
        <w:t>2160</w:t>
      </w:r>
    </w:p>
    <w:p w14:paraId="05DC11E8" w14:textId="77777777" w:rsidR="00E76701" w:rsidRDefault="00E76701">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2160</w:t>
      </w:r>
    </w:p>
    <w:p w14:paraId="66A7AEF2" w14:textId="77777777" w:rsidR="00E76701" w:rsidRDefault="00E76701">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2164</w:t>
      </w:r>
    </w:p>
    <w:p w14:paraId="49EF668F" w14:textId="77777777" w:rsidR="00E76701" w:rsidRDefault="00E76701">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2165</w:t>
      </w:r>
    </w:p>
    <w:p w14:paraId="003E6454" w14:textId="77777777" w:rsidR="00E76701" w:rsidRDefault="00E76701">
      <w:pPr>
        <w:pStyle w:val="TOC4"/>
        <w:rPr>
          <w:rFonts w:ascii="Calibri" w:hAnsi="Calibri"/>
          <w:kern w:val="2"/>
          <w:sz w:val="24"/>
          <w:szCs w:val="24"/>
        </w:rPr>
      </w:pPr>
      <w:r>
        <w:t>7.1.3.4</w:t>
      </w:r>
      <w:r>
        <w:rPr>
          <w:rFonts w:ascii="Calibri" w:hAnsi="Calibri"/>
          <w:kern w:val="2"/>
          <w:sz w:val="24"/>
          <w:szCs w:val="24"/>
        </w:rPr>
        <w:tab/>
      </w:r>
      <w:r>
        <w:t>PDCP Handover</w:t>
      </w:r>
      <w:r>
        <w:tab/>
        <w:t>2166</w:t>
      </w:r>
    </w:p>
    <w:p w14:paraId="749B9EF6" w14:textId="77777777" w:rsidR="00E76701" w:rsidRDefault="00E76701">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2166</w:t>
      </w:r>
    </w:p>
    <w:p w14:paraId="112E4945" w14:textId="77777777" w:rsidR="00E76701" w:rsidRDefault="00E76701">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2176</w:t>
      </w:r>
    </w:p>
    <w:p w14:paraId="37BD8E58" w14:textId="77777777" w:rsidR="00E76701" w:rsidRDefault="00E76701">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2180</w:t>
      </w:r>
    </w:p>
    <w:p w14:paraId="7E0A9B3C" w14:textId="77777777" w:rsidR="00E76701" w:rsidRDefault="00E76701">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2189</w:t>
      </w:r>
    </w:p>
    <w:p w14:paraId="77F241C2" w14:textId="77777777" w:rsidR="00E76701" w:rsidRDefault="00E76701">
      <w:pPr>
        <w:pStyle w:val="TOC6"/>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2189</w:t>
      </w:r>
    </w:p>
    <w:p w14:paraId="23D19E26" w14:textId="77777777" w:rsidR="00E76701" w:rsidRDefault="00E76701">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contiguous</w:t>
      </w:r>
      <w:r>
        <w:tab/>
        <w:t>2190</w:t>
      </w:r>
    </w:p>
    <w:p w14:paraId="3BACD638" w14:textId="77777777" w:rsidR="00E76701" w:rsidRDefault="00E76701">
      <w:pPr>
        <w:pStyle w:val="TOC4"/>
        <w:rPr>
          <w:rFonts w:ascii="Calibri" w:hAnsi="Calibri"/>
          <w:kern w:val="2"/>
          <w:sz w:val="24"/>
          <w:szCs w:val="24"/>
        </w:rPr>
      </w:pPr>
      <w:r>
        <w:t>7.1.3.5</w:t>
      </w:r>
      <w:r>
        <w:rPr>
          <w:rFonts w:ascii="Calibri" w:hAnsi="Calibri"/>
          <w:kern w:val="2"/>
          <w:sz w:val="24"/>
          <w:szCs w:val="24"/>
        </w:rPr>
        <w:tab/>
      </w:r>
      <w:r>
        <w:t>PDCP other</w:t>
      </w:r>
      <w:r>
        <w:tab/>
        <w:t>2190</w:t>
      </w:r>
    </w:p>
    <w:p w14:paraId="70A307F2" w14:textId="77777777" w:rsidR="00E76701" w:rsidRDefault="00E76701">
      <w:pPr>
        <w:pStyle w:val="TOC5"/>
        <w:rPr>
          <w:rFonts w:ascii="Calibri" w:hAnsi="Calibri"/>
          <w:kern w:val="2"/>
          <w:sz w:val="24"/>
          <w:szCs w:val="24"/>
        </w:rPr>
      </w:pPr>
      <w:r>
        <w:t>7.1.3.5.1</w:t>
      </w:r>
      <w:r>
        <w:rPr>
          <w:rFonts w:ascii="Calibri" w:hAnsi="Calibri"/>
          <w:kern w:val="2"/>
          <w:sz w:val="24"/>
          <w:szCs w:val="24"/>
        </w:rPr>
        <w:tab/>
      </w:r>
      <w:r>
        <w:t>PDCP Discard</w:t>
      </w:r>
      <w:r>
        <w:tab/>
        <w:t>2190</w:t>
      </w:r>
    </w:p>
    <w:p w14:paraId="3974B471" w14:textId="77777777" w:rsidR="00E76701" w:rsidRDefault="00E76701">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2193</w:t>
      </w:r>
    </w:p>
    <w:p w14:paraId="4D3B31AF" w14:textId="77777777" w:rsidR="00E76701" w:rsidRDefault="00E76701">
      <w:pPr>
        <w:pStyle w:val="TOC5"/>
        <w:rPr>
          <w:rFonts w:ascii="Calibri" w:hAnsi="Calibri"/>
          <w:kern w:val="2"/>
          <w:sz w:val="24"/>
          <w:szCs w:val="24"/>
        </w:rPr>
      </w:pPr>
      <w:r>
        <w:t>7.1.3.5.2</w:t>
      </w:r>
      <w:r>
        <w:rPr>
          <w:rFonts w:ascii="Calibri" w:hAnsi="Calibri"/>
          <w:kern w:val="2"/>
          <w:sz w:val="24"/>
          <w:szCs w:val="24"/>
        </w:rPr>
        <w:tab/>
      </w:r>
      <w:r>
        <w:t>PDCP Uplink Routing / Split DRB</w:t>
      </w:r>
      <w:r>
        <w:tab/>
        <w:t>2196</w:t>
      </w:r>
    </w:p>
    <w:p w14:paraId="72EDF038" w14:textId="77777777" w:rsidR="00E76701" w:rsidRDefault="00E76701">
      <w:pPr>
        <w:pStyle w:val="TOC5"/>
        <w:rPr>
          <w:rFonts w:ascii="Calibri" w:hAnsi="Calibri"/>
          <w:kern w:val="2"/>
          <w:sz w:val="24"/>
          <w:szCs w:val="24"/>
        </w:rPr>
      </w:pPr>
      <w:r>
        <w:t>7.1.3.5.3</w:t>
      </w:r>
      <w:r>
        <w:rPr>
          <w:rFonts w:ascii="Calibri" w:hAnsi="Calibri"/>
          <w:kern w:val="2"/>
          <w:sz w:val="24"/>
          <w:szCs w:val="24"/>
        </w:rPr>
        <w:tab/>
      </w:r>
      <w:r>
        <w:t>PDCP Data Recovery</w:t>
      </w:r>
      <w:r>
        <w:tab/>
        <w:t>2200</w:t>
      </w:r>
    </w:p>
    <w:p w14:paraId="2D2598E5" w14:textId="77777777" w:rsidR="00E76701" w:rsidRDefault="00E76701">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2207</w:t>
      </w:r>
    </w:p>
    <w:p w14:paraId="1667491C" w14:textId="77777777" w:rsidR="00E76701" w:rsidRDefault="00E76701">
      <w:pPr>
        <w:pStyle w:val="TOC5"/>
        <w:rPr>
          <w:rFonts w:ascii="Calibri" w:hAnsi="Calibri"/>
          <w:kern w:val="2"/>
          <w:sz w:val="24"/>
          <w:szCs w:val="24"/>
        </w:rPr>
      </w:pPr>
      <w:r>
        <w:t>7.1.3.5.5</w:t>
      </w:r>
      <w:r>
        <w:rPr>
          <w:rFonts w:ascii="Calibri" w:hAnsi="Calibri"/>
          <w:kern w:val="2"/>
          <w:sz w:val="24"/>
          <w:szCs w:val="24"/>
        </w:rPr>
        <w:tab/>
      </w:r>
      <w:r>
        <w:t>PDCP Duplication</w:t>
      </w:r>
      <w:r>
        <w:tab/>
        <w:t>2212</w:t>
      </w:r>
    </w:p>
    <w:p w14:paraId="136C6854" w14:textId="77777777" w:rsidR="00E76701" w:rsidRDefault="00E76701">
      <w:pPr>
        <w:pStyle w:val="TOC5"/>
        <w:rPr>
          <w:rFonts w:ascii="Calibri" w:hAnsi="Calibri"/>
          <w:kern w:val="2"/>
          <w:sz w:val="24"/>
          <w:szCs w:val="24"/>
        </w:rPr>
      </w:pPr>
      <w:r>
        <w:t>7.1.3.5.6</w:t>
      </w:r>
      <w:r>
        <w:rPr>
          <w:rFonts w:ascii="Calibri" w:hAnsi="Calibri"/>
          <w:kern w:val="2"/>
          <w:sz w:val="24"/>
          <w:szCs w:val="24"/>
        </w:rPr>
        <w:tab/>
      </w:r>
      <w:r>
        <w:t>PDCP Duplication / 3 RLC entities</w:t>
      </w:r>
      <w:r>
        <w:tab/>
        <w:t>2218</w:t>
      </w:r>
    </w:p>
    <w:p w14:paraId="40EB17FC" w14:textId="77777777" w:rsidR="00E76701" w:rsidRDefault="00E76701">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2218</w:t>
      </w:r>
    </w:p>
    <w:p w14:paraId="1604049A" w14:textId="77777777" w:rsidR="00E76701" w:rsidRDefault="00E76701">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2228</w:t>
      </w:r>
    </w:p>
    <w:p w14:paraId="33314A8F" w14:textId="77777777" w:rsidR="00E76701" w:rsidRDefault="00E76701">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2228</w:t>
      </w:r>
    </w:p>
    <w:p w14:paraId="050615C9" w14:textId="77777777" w:rsidR="00E76701" w:rsidRDefault="00E76701">
      <w:pPr>
        <w:pStyle w:val="TOC5"/>
        <w:rPr>
          <w:rFonts w:ascii="Calibri" w:hAnsi="Calibri"/>
          <w:kern w:val="2"/>
          <w:sz w:val="24"/>
          <w:szCs w:val="24"/>
        </w:rPr>
      </w:pPr>
      <w:r>
        <w:rPr>
          <w:lang w:eastAsia="zh-CN"/>
        </w:rPr>
        <w:t>7.1.3.5.8 to 7.1.3.5.11</w:t>
      </w:r>
      <w:r>
        <w:tab/>
        <w:t>2231</w:t>
      </w:r>
    </w:p>
    <w:p w14:paraId="557E7E95" w14:textId="77777777" w:rsidR="00E76701" w:rsidRDefault="00E76701">
      <w:pPr>
        <w:pStyle w:val="TOC5"/>
        <w:rPr>
          <w:rFonts w:ascii="Calibri" w:hAnsi="Calibri"/>
          <w:kern w:val="2"/>
          <w:sz w:val="24"/>
          <w:szCs w:val="24"/>
        </w:rPr>
      </w:pPr>
      <w:r>
        <w:rPr>
          <w:lang w:eastAsia="zh-CN"/>
        </w:rPr>
        <w:t>7.1.3.5.12</w:t>
      </w:r>
      <w:r>
        <w:rPr>
          <w:rFonts w:ascii="Calibri" w:hAnsi="Calibri"/>
          <w:kern w:val="2"/>
          <w:sz w:val="24"/>
          <w:szCs w:val="24"/>
        </w:rPr>
        <w:tab/>
      </w:r>
      <w:r>
        <w:rPr>
          <w:lang w:eastAsia="zh-CN"/>
        </w:rPr>
        <w:t>PDCP SN gap report / Receive operation</w:t>
      </w:r>
      <w:r>
        <w:tab/>
        <w:t>2231</w:t>
      </w:r>
    </w:p>
    <w:p w14:paraId="70CB0DAA" w14:textId="77777777" w:rsidR="00E76701" w:rsidRDefault="00E76701">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2237</w:t>
      </w:r>
    </w:p>
    <w:p w14:paraId="38D83668" w14:textId="77777777" w:rsidR="00E76701" w:rsidRDefault="00E76701">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2237</w:t>
      </w:r>
    </w:p>
    <w:p w14:paraId="59AC132A" w14:textId="77777777" w:rsidR="00E76701" w:rsidRDefault="00E76701">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2241</w:t>
      </w:r>
    </w:p>
    <w:p w14:paraId="396814DD" w14:textId="77777777" w:rsidR="00E76701" w:rsidRDefault="00E76701">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2243</w:t>
      </w:r>
    </w:p>
    <w:p w14:paraId="68F53D9F" w14:textId="77777777" w:rsidR="00E76701" w:rsidRDefault="00E76701">
      <w:pPr>
        <w:pStyle w:val="TOC5"/>
        <w:rPr>
          <w:rFonts w:ascii="Calibri" w:hAnsi="Calibri"/>
          <w:kern w:val="2"/>
          <w:sz w:val="24"/>
          <w:szCs w:val="24"/>
        </w:rPr>
      </w:pPr>
      <w:r>
        <w:t>7.1.3.6.4</w:t>
      </w:r>
      <w:r>
        <w:rPr>
          <w:rFonts w:ascii="Calibri" w:hAnsi="Calibri"/>
          <w:kern w:val="2"/>
          <w:sz w:val="24"/>
          <w:szCs w:val="24"/>
        </w:rPr>
        <w:tab/>
      </w:r>
      <w:r>
        <w:t>PDCP UDC/ Handover/ Intra-frequency</w:t>
      </w:r>
      <w:r>
        <w:tab/>
        <w:t>2244</w:t>
      </w:r>
    </w:p>
    <w:p w14:paraId="2349E6B6" w14:textId="77777777" w:rsidR="00E76701" w:rsidRDefault="00E76701">
      <w:pPr>
        <w:pStyle w:val="TOC5"/>
        <w:rPr>
          <w:rFonts w:ascii="Calibri" w:hAnsi="Calibri"/>
          <w:kern w:val="2"/>
          <w:sz w:val="24"/>
          <w:szCs w:val="24"/>
        </w:rPr>
      </w:pPr>
      <w:r>
        <w:lastRenderedPageBreak/>
        <w:t>7.1.3.6.5</w:t>
      </w:r>
      <w:r>
        <w:rPr>
          <w:rFonts w:ascii="Calibri" w:hAnsi="Calibri"/>
          <w:kern w:val="2"/>
          <w:sz w:val="24"/>
          <w:szCs w:val="24"/>
        </w:rPr>
        <w:tab/>
      </w:r>
      <w:r>
        <w:t>PDCP UDC/ Handover/ Int</w:t>
      </w:r>
      <w:r>
        <w:rPr>
          <w:lang w:eastAsia="zh-CN"/>
        </w:rPr>
        <w:t>er</w:t>
      </w:r>
      <w:r>
        <w:t>-frequency</w:t>
      </w:r>
      <w:r>
        <w:tab/>
        <w:t>2251</w:t>
      </w:r>
    </w:p>
    <w:p w14:paraId="6524A7CF" w14:textId="77777777" w:rsidR="00E76701" w:rsidRDefault="00E76701">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2252</w:t>
      </w:r>
    </w:p>
    <w:p w14:paraId="4A46AC48" w14:textId="77777777" w:rsidR="00E76701" w:rsidRDefault="00E76701">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2260</w:t>
      </w:r>
    </w:p>
    <w:p w14:paraId="144C1835" w14:textId="77777777" w:rsidR="00E76701" w:rsidRDefault="00E76701">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2267</w:t>
      </w:r>
    </w:p>
    <w:p w14:paraId="464958C2" w14:textId="77777777" w:rsidR="00E76701" w:rsidRDefault="00E76701">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2270</w:t>
      </w:r>
    </w:p>
    <w:p w14:paraId="06DEEA77" w14:textId="77777777" w:rsidR="00E76701" w:rsidRDefault="00E76701">
      <w:pPr>
        <w:pStyle w:val="TOC3"/>
        <w:rPr>
          <w:rFonts w:ascii="Calibri" w:hAnsi="Calibri"/>
          <w:kern w:val="2"/>
          <w:sz w:val="24"/>
          <w:szCs w:val="24"/>
        </w:rPr>
      </w:pPr>
      <w:r>
        <w:t>7.1.4</w:t>
      </w:r>
      <w:r>
        <w:rPr>
          <w:rFonts w:ascii="Calibri" w:hAnsi="Calibri"/>
          <w:kern w:val="2"/>
          <w:sz w:val="24"/>
          <w:szCs w:val="24"/>
        </w:rPr>
        <w:tab/>
      </w:r>
      <w:r>
        <w:t>SDAP</w:t>
      </w:r>
      <w:r>
        <w:tab/>
        <w:t>2276</w:t>
      </w:r>
    </w:p>
    <w:p w14:paraId="30D57E7F" w14:textId="77777777" w:rsidR="00E76701" w:rsidRDefault="00E76701">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2276</w:t>
      </w:r>
    </w:p>
    <w:p w14:paraId="09628882" w14:textId="77777777" w:rsidR="00E76701" w:rsidRDefault="00E76701">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2286</w:t>
      </w:r>
    </w:p>
    <w:p w14:paraId="241BA9D0" w14:textId="77777777" w:rsidR="00E76701" w:rsidRDefault="00E76701">
      <w:pPr>
        <w:pStyle w:val="TOC1"/>
        <w:rPr>
          <w:rFonts w:ascii="Calibri" w:hAnsi="Calibri"/>
          <w:kern w:val="2"/>
          <w:sz w:val="24"/>
          <w:szCs w:val="24"/>
        </w:rPr>
      </w:pPr>
      <w:r>
        <w:t>8</w:t>
      </w:r>
      <w:r>
        <w:rPr>
          <w:rFonts w:ascii="Calibri" w:hAnsi="Calibri"/>
          <w:kern w:val="2"/>
          <w:sz w:val="24"/>
          <w:szCs w:val="24"/>
        </w:rPr>
        <w:tab/>
      </w:r>
      <w:r>
        <w:t>RRC</w:t>
      </w:r>
      <w:r>
        <w:tab/>
        <w:t>2293</w:t>
      </w:r>
    </w:p>
    <w:p w14:paraId="544E4815" w14:textId="77777777" w:rsidR="00E76701" w:rsidRDefault="00E76701">
      <w:pPr>
        <w:pStyle w:val="TOC2"/>
        <w:rPr>
          <w:rFonts w:ascii="Calibri" w:hAnsi="Calibri"/>
          <w:kern w:val="2"/>
          <w:sz w:val="24"/>
          <w:szCs w:val="24"/>
        </w:rPr>
      </w:pPr>
      <w:r>
        <w:t>8.1</w:t>
      </w:r>
      <w:r>
        <w:rPr>
          <w:rFonts w:ascii="Calibri" w:hAnsi="Calibri"/>
          <w:kern w:val="2"/>
          <w:sz w:val="24"/>
          <w:szCs w:val="24"/>
        </w:rPr>
        <w:tab/>
      </w:r>
      <w:r>
        <w:t>NR RRC</w:t>
      </w:r>
      <w:r>
        <w:tab/>
        <w:t>2293</w:t>
      </w:r>
    </w:p>
    <w:p w14:paraId="5A303E52" w14:textId="77777777" w:rsidR="00E76701" w:rsidRDefault="00E76701">
      <w:pPr>
        <w:pStyle w:val="TOC3"/>
        <w:rPr>
          <w:rFonts w:ascii="Calibri" w:hAnsi="Calibri"/>
          <w:kern w:val="2"/>
          <w:sz w:val="24"/>
          <w:szCs w:val="24"/>
        </w:rPr>
      </w:pPr>
      <w:r w:rsidRPr="002D03D6">
        <w:rPr>
          <w:iCs/>
        </w:rPr>
        <w:t>8.1.1</w:t>
      </w:r>
      <w:r>
        <w:rPr>
          <w:rFonts w:ascii="Calibri" w:hAnsi="Calibri"/>
          <w:kern w:val="2"/>
          <w:sz w:val="24"/>
          <w:szCs w:val="24"/>
        </w:rPr>
        <w:tab/>
      </w:r>
      <w:r>
        <w:t>RRC connection management procedures</w:t>
      </w:r>
      <w:r>
        <w:tab/>
        <w:t>2293</w:t>
      </w:r>
    </w:p>
    <w:p w14:paraId="07D3B0D3" w14:textId="77777777" w:rsidR="00E76701" w:rsidRDefault="00E76701">
      <w:pPr>
        <w:pStyle w:val="TOC4"/>
        <w:rPr>
          <w:rFonts w:ascii="Calibri" w:hAnsi="Calibri"/>
          <w:kern w:val="2"/>
          <w:sz w:val="24"/>
          <w:szCs w:val="24"/>
        </w:rPr>
      </w:pPr>
      <w:r>
        <w:t>8.1.1.1</w:t>
      </w:r>
      <w:r>
        <w:rPr>
          <w:rFonts w:ascii="Calibri" w:hAnsi="Calibri"/>
          <w:kern w:val="2"/>
          <w:sz w:val="24"/>
          <w:szCs w:val="24"/>
        </w:rPr>
        <w:tab/>
      </w:r>
      <w:r>
        <w:t>Paging</w:t>
      </w:r>
      <w:r>
        <w:tab/>
        <w:t>2293</w:t>
      </w:r>
    </w:p>
    <w:p w14:paraId="5F334ABE" w14:textId="77777777" w:rsidR="00E76701" w:rsidRDefault="00E76701">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2293</w:t>
      </w:r>
    </w:p>
    <w:p w14:paraId="4DC74ECA" w14:textId="77777777" w:rsidR="00E76701" w:rsidRDefault="00E76701">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2298</w:t>
      </w:r>
    </w:p>
    <w:p w14:paraId="72266735" w14:textId="77777777" w:rsidR="00E76701" w:rsidRDefault="00E76701">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2305</w:t>
      </w:r>
    </w:p>
    <w:p w14:paraId="46525590" w14:textId="77777777" w:rsidR="00E76701" w:rsidRDefault="00E76701">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2305</w:t>
      </w:r>
    </w:p>
    <w:p w14:paraId="5FA95226" w14:textId="77777777" w:rsidR="00E76701" w:rsidRDefault="00E76701">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2310</w:t>
      </w:r>
    </w:p>
    <w:p w14:paraId="7DC157AA" w14:textId="77777777" w:rsidR="00E76701" w:rsidRDefault="00E76701">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2315</w:t>
      </w:r>
    </w:p>
    <w:p w14:paraId="7D4D091E" w14:textId="77777777" w:rsidR="00E76701" w:rsidRDefault="00E76701">
      <w:pPr>
        <w:pStyle w:val="TOC4"/>
        <w:rPr>
          <w:rFonts w:ascii="Calibri" w:hAnsi="Calibri"/>
          <w:kern w:val="2"/>
          <w:sz w:val="24"/>
          <w:szCs w:val="24"/>
        </w:rPr>
      </w:pPr>
      <w:r>
        <w:t>8.1.1.2</w:t>
      </w:r>
      <w:r>
        <w:rPr>
          <w:rFonts w:ascii="Calibri" w:hAnsi="Calibri"/>
          <w:kern w:val="2"/>
          <w:sz w:val="24"/>
          <w:szCs w:val="24"/>
        </w:rPr>
        <w:tab/>
      </w:r>
      <w:r>
        <w:t>RRC connection establishment</w:t>
      </w:r>
      <w:r>
        <w:tab/>
        <w:t>2320</w:t>
      </w:r>
    </w:p>
    <w:p w14:paraId="0F63C78D" w14:textId="77777777" w:rsidR="00E76701" w:rsidRDefault="00E76701">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2320</w:t>
      </w:r>
    </w:p>
    <w:p w14:paraId="01EB253F" w14:textId="77777777" w:rsidR="00E76701" w:rsidRDefault="00E76701">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2326</w:t>
      </w:r>
    </w:p>
    <w:p w14:paraId="35009E21" w14:textId="77777777" w:rsidR="00E76701" w:rsidRDefault="00E76701">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2326</w:t>
      </w:r>
    </w:p>
    <w:p w14:paraId="73BF3353" w14:textId="77777777" w:rsidR="00E76701" w:rsidRDefault="00E76701">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2329</w:t>
      </w:r>
    </w:p>
    <w:p w14:paraId="0920F81C" w14:textId="77777777" w:rsidR="00E76701" w:rsidRDefault="00E76701">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2336</w:t>
      </w:r>
    </w:p>
    <w:p w14:paraId="50DAEE83" w14:textId="77777777" w:rsidR="00E76701" w:rsidRDefault="00E76701">
      <w:pPr>
        <w:pStyle w:val="TOC4"/>
        <w:rPr>
          <w:rFonts w:ascii="Calibri" w:hAnsi="Calibri"/>
          <w:kern w:val="2"/>
          <w:sz w:val="24"/>
          <w:szCs w:val="24"/>
        </w:rPr>
      </w:pPr>
      <w:r>
        <w:t>8.1.1.3</w:t>
      </w:r>
      <w:r>
        <w:rPr>
          <w:rFonts w:ascii="Calibri" w:hAnsi="Calibri"/>
          <w:kern w:val="2"/>
          <w:sz w:val="24"/>
          <w:szCs w:val="24"/>
        </w:rPr>
        <w:tab/>
      </w:r>
      <w:r>
        <w:t>RRC release</w:t>
      </w:r>
      <w:r>
        <w:tab/>
        <w:t>2339</w:t>
      </w:r>
    </w:p>
    <w:p w14:paraId="79FCF519" w14:textId="77777777" w:rsidR="00E76701" w:rsidRDefault="00E76701">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2339</w:t>
      </w:r>
    </w:p>
    <w:p w14:paraId="7853B44B" w14:textId="77777777" w:rsidR="00E76701" w:rsidRDefault="00E76701">
      <w:pPr>
        <w:pStyle w:val="TOC5"/>
        <w:rPr>
          <w:rFonts w:ascii="Calibri" w:hAnsi="Calibri"/>
          <w:kern w:val="2"/>
          <w:sz w:val="24"/>
          <w:szCs w:val="24"/>
        </w:rPr>
      </w:pPr>
      <w:r w:rsidRPr="002D03D6">
        <w:rPr>
          <w:rFonts w:eastAsia="MS Mincho"/>
        </w:rPr>
        <w:t>8.1.1.3.2</w:t>
      </w:r>
      <w:r>
        <w:rPr>
          <w:rFonts w:ascii="Calibri" w:hAnsi="Calibri"/>
          <w:kern w:val="2"/>
          <w:sz w:val="24"/>
          <w:szCs w:val="24"/>
        </w:rPr>
        <w:tab/>
      </w:r>
      <w:r w:rsidRPr="002D03D6">
        <w:rPr>
          <w:color w:val="000000"/>
        </w:rPr>
        <w:t>RRC connection release / Redirection from NR to E-UTRA</w:t>
      </w:r>
      <w:r>
        <w:tab/>
        <w:t>2343</w:t>
      </w:r>
    </w:p>
    <w:p w14:paraId="3E3896F5" w14:textId="77777777" w:rsidR="00E76701" w:rsidRDefault="00E76701">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2346</w:t>
      </w:r>
    </w:p>
    <w:p w14:paraId="1C041CA2" w14:textId="77777777" w:rsidR="00E76701" w:rsidRDefault="00E76701">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2358</w:t>
      </w:r>
    </w:p>
    <w:p w14:paraId="64CB2E58" w14:textId="77777777" w:rsidR="00E76701" w:rsidRDefault="00E76701">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2367</w:t>
      </w:r>
    </w:p>
    <w:p w14:paraId="61BDC859" w14:textId="77777777" w:rsidR="00E76701" w:rsidRDefault="00E76701">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2367</w:t>
      </w:r>
    </w:p>
    <w:p w14:paraId="48BBEB21" w14:textId="77777777" w:rsidR="00E76701" w:rsidRDefault="00E76701">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2367</w:t>
      </w:r>
    </w:p>
    <w:p w14:paraId="6C3820EF" w14:textId="77777777" w:rsidR="00E76701" w:rsidRDefault="00E76701">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2369</w:t>
      </w:r>
    </w:p>
    <w:p w14:paraId="405469C2" w14:textId="77777777" w:rsidR="00E76701" w:rsidRDefault="00E76701">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2372</w:t>
      </w:r>
    </w:p>
    <w:p w14:paraId="016A17EA" w14:textId="77777777" w:rsidR="00E76701" w:rsidRDefault="00E76701">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2375</w:t>
      </w:r>
    </w:p>
    <w:p w14:paraId="5E2416B7" w14:textId="77777777" w:rsidR="00E76701" w:rsidRDefault="00E76701">
      <w:pPr>
        <w:pStyle w:val="TOC5"/>
        <w:rPr>
          <w:rFonts w:ascii="Calibri" w:hAnsi="Calibri"/>
          <w:kern w:val="2"/>
          <w:sz w:val="24"/>
          <w:szCs w:val="24"/>
        </w:rPr>
      </w:pPr>
      <w:r w:rsidRPr="002D03D6">
        <w:rPr>
          <w:rFonts w:eastAsia="SimSun"/>
          <w:lang w:eastAsia="zh-CN"/>
        </w:rPr>
        <w:t>8.1.1.3.9</w:t>
      </w:r>
      <w:r>
        <w:rPr>
          <w:rFonts w:ascii="Calibri" w:hAnsi="Calibri"/>
          <w:kern w:val="2"/>
          <w:sz w:val="24"/>
          <w:szCs w:val="24"/>
        </w:rPr>
        <w:tab/>
      </w:r>
      <w:r>
        <w:t>RRC connection release / Success / With slice specific cell reselection information</w:t>
      </w:r>
      <w:r>
        <w:tab/>
        <w:t>2378</w:t>
      </w:r>
    </w:p>
    <w:p w14:paraId="298858DA" w14:textId="77777777" w:rsidR="00E76701" w:rsidRDefault="00E76701">
      <w:pPr>
        <w:pStyle w:val="TOC5"/>
        <w:rPr>
          <w:rFonts w:ascii="Calibri" w:hAnsi="Calibri"/>
          <w:kern w:val="2"/>
          <w:sz w:val="24"/>
          <w:szCs w:val="24"/>
        </w:rPr>
      </w:pPr>
      <w:r w:rsidRPr="002D03D6">
        <w:rPr>
          <w:rFonts w:eastAsia="MS Mincho"/>
        </w:rPr>
        <w:t>8.1.1.3.10</w:t>
      </w:r>
      <w:r>
        <w:rPr>
          <w:rFonts w:ascii="Calibri" w:hAnsi="Calibri"/>
          <w:kern w:val="2"/>
          <w:sz w:val="24"/>
          <w:szCs w:val="24"/>
        </w:rPr>
        <w:tab/>
      </w:r>
      <w:r>
        <w:t>RRC connection release / Redirection from NR to E-UTRA / MPS Priority Indication</w:t>
      </w:r>
      <w:r>
        <w:tab/>
        <w:t>2389</w:t>
      </w:r>
    </w:p>
    <w:p w14:paraId="6EC5777D" w14:textId="77777777" w:rsidR="00E76701" w:rsidRDefault="00E76701">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2393</w:t>
      </w:r>
    </w:p>
    <w:p w14:paraId="2885DD83" w14:textId="77777777" w:rsidR="00E76701" w:rsidRDefault="00E76701">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2393</w:t>
      </w:r>
    </w:p>
    <w:p w14:paraId="328FC208" w14:textId="77777777" w:rsidR="00E76701" w:rsidRDefault="00E76701">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2404</w:t>
      </w:r>
    </w:p>
    <w:p w14:paraId="501385C5" w14:textId="77777777" w:rsidR="00E76701" w:rsidRDefault="00E76701">
      <w:pPr>
        <w:pStyle w:val="TOC5"/>
        <w:rPr>
          <w:rFonts w:ascii="Calibri" w:hAnsi="Calibri"/>
          <w:kern w:val="2"/>
          <w:sz w:val="24"/>
          <w:szCs w:val="24"/>
        </w:rPr>
      </w:pPr>
      <w:r>
        <w:t>8.1.1.4.3</w:t>
      </w:r>
      <w:r>
        <w:rPr>
          <w:rFonts w:ascii="Calibri" w:hAnsi="Calibri"/>
          <w:kern w:val="2"/>
          <w:sz w:val="24"/>
          <w:szCs w:val="24"/>
        </w:rPr>
        <w:tab/>
      </w:r>
      <w:r>
        <w:t>Void</w:t>
      </w:r>
      <w:r>
        <w:tab/>
        <w:t>2409</w:t>
      </w:r>
    </w:p>
    <w:p w14:paraId="17FFC0BE" w14:textId="77777777" w:rsidR="00E76701" w:rsidRDefault="00E76701">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2409</w:t>
      </w:r>
    </w:p>
    <w:p w14:paraId="4991FB43" w14:textId="77777777" w:rsidR="00E76701" w:rsidRDefault="00E76701">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2412</w:t>
      </w:r>
    </w:p>
    <w:p w14:paraId="006102B3" w14:textId="77777777" w:rsidR="00E76701" w:rsidRDefault="00E76701">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2412</w:t>
      </w:r>
    </w:p>
    <w:p w14:paraId="24B139D6" w14:textId="77777777" w:rsidR="00E76701" w:rsidRDefault="00E76701">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2413</w:t>
      </w:r>
    </w:p>
    <w:p w14:paraId="3E04920C" w14:textId="77777777" w:rsidR="00E76701" w:rsidRDefault="00E76701">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2416</w:t>
      </w:r>
    </w:p>
    <w:p w14:paraId="5063AD47" w14:textId="77777777" w:rsidR="00E76701" w:rsidRDefault="00E76701">
      <w:pPr>
        <w:pStyle w:val="TOC5"/>
        <w:rPr>
          <w:rFonts w:ascii="Calibri" w:hAnsi="Calibri"/>
          <w:kern w:val="2"/>
          <w:sz w:val="24"/>
          <w:szCs w:val="24"/>
        </w:rPr>
      </w:pPr>
      <w:r>
        <w:lastRenderedPageBreak/>
        <w:t>8.1.1.4.9</w:t>
      </w:r>
      <w:r>
        <w:rPr>
          <w:rFonts w:ascii="Calibri" w:hAnsi="Calibri"/>
          <w:kern w:val="2"/>
          <w:sz w:val="24"/>
          <w:szCs w:val="24"/>
        </w:rPr>
        <w:tab/>
      </w:r>
      <w:r>
        <w:t>RRC resume / Suspend-Resume / RRC reconfiguration / Active SCG SCell addition / Inter-band CA</w:t>
      </w:r>
      <w:r>
        <w:tab/>
        <w:t>2416</w:t>
      </w:r>
    </w:p>
    <w:p w14:paraId="1AFB4B3F" w14:textId="77777777" w:rsidR="00E76701" w:rsidRDefault="00E76701">
      <w:pPr>
        <w:pStyle w:val="TOC5"/>
        <w:rPr>
          <w:rFonts w:ascii="Calibri" w:hAnsi="Calibri"/>
          <w:kern w:val="2"/>
          <w:sz w:val="24"/>
          <w:szCs w:val="24"/>
        </w:rPr>
      </w:pPr>
      <w:r>
        <w:t>8.1.1.4.10</w:t>
      </w:r>
      <w:r>
        <w:rPr>
          <w:rFonts w:ascii="Calibri" w:hAnsi="Calibri"/>
          <w:kern w:val="2"/>
          <w:sz w:val="24"/>
          <w:szCs w:val="24"/>
        </w:rPr>
        <w:tab/>
      </w:r>
      <w:r>
        <w:t>RRC resume / MUSIM / early indication</w:t>
      </w:r>
      <w:r>
        <w:tab/>
        <w:t>2416</w:t>
      </w:r>
    </w:p>
    <w:p w14:paraId="35826A2F" w14:textId="77777777" w:rsidR="00E76701" w:rsidRDefault="00E76701">
      <w:pPr>
        <w:pStyle w:val="TOC3"/>
        <w:rPr>
          <w:rFonts w:ascii="Calibri" w:hAnsi="Calibri"/>
          <w:kern w:val="2"/>
          <w:sz w:val="24"/>
          <w:szCs w:val="24"/>
        </w:rPr>
      </w:pPr>
      <w:r w:rsidRPr="002D03D6">
        <w:rPr>
          <w:iCs/>
        </w:rPr>
        <w:t>8.1.2</w:t>
      </w:r>
      <w:r>
        <w:rPr>
          <w:rFonts w:ascii="Calibri" w:hAnsi="Calibri"/>
          <w:kern w:val="2"/>
          <w:sz w:val="24"/>
          <w:szCs w:val="24"/>
        </w:rPr>
        <w:tab/>
      </w:r>
      <w:r>
        <w:t>RRC reconfiguration</w:t>
      </w:r>
      <w:r>
        <w:tab/>
        <w:t>2419</w:t>
      </w:r>
    </w:p>
    <w:p w14:paraId="67304CB0" w14:textId="77777777" w:rsidR="00E76701" w:rsidRDefault="00E76701">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2419</w:t>
      </w:r>
    </w:p>
    <w:p w14:paraId="42FADDF2" w14:textId="77777777" w:rsidR="00E76701" w:rsidRDefault="00E76701">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2419</w:t>
      </w:r>
    </w:p>
    <w:p w14:paraId="2D2156DF" w14:textId="77777777" w:rsidR="00E76701" w:rsidRDefault="00E76701">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2428</w:t>
      </w:r>
    </w:p>
    <w:p w14:paraId="730E6733" w14:textId="77777777" w:rsidR="00E76701" w:rsidRDefault="00E76701">
      <w:pPr>
        <w:pStyle w:val="TOC5"/>
        <w:rPr>
          <w:rFonts w:ascii="Calibri" w:hAnsi="Calibri"/>
          <w:kern w:val="2"/>
          <w:sz w:val="24"/>
          <w:szCs w:val="24"/>
        </w:rPr>
      </w:pPr>
      <w:r>
        <w:t>8.1.2.1.3</w:t>
      </w:r>
      <w:r>
        <w:rPr>
          <w:rFonts w:ascii="Calibri" w:hAnsi="Calibri"/>
          <w:kern w:val="2"/>
          <w:sz w:val="24"/>
          <w:szCs w:val="24"/>
        </w:rPr>
        <w:tab/>
      </w:r>
      <w:r>
        <w:t>Void</w:t>
      </w:r>
      <w:r>
        <w:tab/>
        <w:t>2431</w:t>
      </w:r>
    </w:p>
    <w:p w14:paraId="0A9A0698" w14:textId="77777777" w:rsidR="00E76701" w:rsidRDefault="00E76701">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2431</w:t>
      </w:r>
    </w:p>
    <w:p w14:paraId="51FB9A75" w14:textId="77777777" w:rsidR="00E76701" w:rsidRDefault="00E76701">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2434</w:t>
      </w:r>
    </w:p>
    <w:p w14:paraId="3C615EE9" w14:textId="77777777" w:rsidR="00E76701" w:rsidRDefault="00E76701">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2434</w:t>
      </w:r>
    </w:p>
    <w:p w14:paraId="7E82D367" w14:textId="77777777" w:rsidR="00E76701" w:rsidRDefault="00E76701">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2438</w:t>
      </w:r>
    </w:p>
    <w:p w14:paraId="7BF5108C" w14:textId="77777777" w:rsidR="00E76701" w:rsidRDefault="00E76701">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2438</w:t>
      </w:r>
    </w:p>
    <w:p w14:paraId="0388CE10" w14:textId="77777777" w:rsidR="00E76701" w:rsidRDefault="00E76701">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2439</w:t>
      </w:r>
    </w:p>
    <w:p w14:paraId="3255F163" w14:textId="77777777" w:rsidR="00E76701" w:rsidRDefault="00E76701">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2443</w:t>
      </w:r>
    </w:p>
    <w:p w14:paraId="261A37EF" w14:textId="77777777" w:rsidR="00E76701" w:rsidRDefault="00E76701">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2444</w:t>
      </w:r>
    </w:p>
    <w:p w14:paraId="56E0A4EA" w14:textId="77777777" w:rsidR="00E76701" w:rsidRDefault="00E76701">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2444</w:t>
      </w:r>
    </w:p>
    <w:p w14:paraId="03237DBA" w14:textId="77777777" w:rsidR="00E76701" w:rsidRDefault="00E76701">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2455</w:t>
      </w:r>
    </w:p>
    <w:p w14:paraId="039AFE73" w14:textId="77777777" w:rsidR="00E76701" w:rsidRDefault="00E76701">
      <w:pPr>
        <w:pStyle w:val="TOC4"/>
        <w:rPr>
          <w:rFonts w:ascii="Calibri" w:hAnsi="Calibri"/>
          <w:kern w:val="2"/>
          <w:sz w:val="24"/>
          <w:szCs w:val="24"/>
        </w:rPr>
      </w:pPr>
      <w:r>
        <w:t>8.1.3.1</w:t>
      </w:r>
      <w:r>
        <w:rPr>
          <w:rFonts w:ascii="Calibri" w:hAnsi="Calibri"/>
          <w:kern w:val="2"/>
          <w:sz w:val="24"/>
          <w:szCs w:val="24"/>
        </w:rPr>
        <w:tab/>
      </w:r>
      <w:r>
        <w:t>Intra NR measurements</w:t>
      </w:r>
      <w:r>
        <w:tab/>
        <w:t>2455</w:t>
      </w:r>
    </w:p>
    <w:p w14:paraId="6C2025E5" w14:textId="77777777" w:rsidR="00E76701" w:rsidRDefault="00E76701">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2455</w:t>
      </w:r>
    </w:p>
    <w:p w14:paraId="285AA1CB" w14:textId="77777777" w:rsidR="00E76701" w:rsidRDefault="00E76701">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2467</w:t>
      </w:r>
    </w:p>
    <w:p w14:paraId="37FDAAC2" w14:textId="77777777" w:rsidR="00E76701" w:rsidRDefault="00E76701">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2476</w:t>
      </w:r>
    </w:p>
    <w:p w14:paraId="198CAF4B" w14:textId="77777777" w:rsidR="00E76701" w:rsidRDefault="00E76701">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2478</w:t>
      </w:r>
    </w:p>
    <w:p w14:paraId="452D896B" w14:textId="77777777" w:rsidR="00E76701" w:rsidRDefault="00E76701">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2480</w:t>
      </w:r>
    </w:p>
    <w:p w14:paraId="7EFD980C" w14:textId="77777777" w:rsidR="00E76701" w:rsidRDefault="00E76701">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2489</w:t>
      </w:r>
    </w:p>
    <w:p w14:paraId="61BEFDD1" w14:textId="77777777" w:rsidR="00E76701" w:rsidRDefault="00E76701">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2492</w:t>
      </w:r>
    </w:p>
    <w:p w14:paraId="771C25B2" w14:textId="77777777" w:rsidR="00E76701" w:rsidRDefault="00E76701">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2494</w:t>
      </w:r>
    </w:p>
    <w:p w14:paraId="0DDF17A7" w14:textId="77777777" w:rsidR="00E76701" w:rsidRDefault="00E76701">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2503</w:t>
      </w:r>
    </w:p>
    <w:p w14:paraId="429B0A0E" w14:textId="77777777" w:rsidR="00E76701" w:rsidRDefault="00E76701">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2506</w:t>
      </w:r>
    </w:p>
    <w:p w14:paraId="50DD9141" w14:textId="77777777" w:rsidR="00E76701" w:rsidRDefault="00E76701">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2508</w:t>
      </w:r>
    </w:p>
    <w:p w14:paraId="5F1A401B" w14:textId="77777777" w:rsidR="00E76701" w:rsidRDefault="00E76701">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2518</w:t>
      </w:r>
    </w:p>
    <w:p w14:paraId="0D1A2F51" w14:textId="77777777" w:rsidR="00E76701" w:rsidRDefault="00E76701">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2527</w:t>
      </w:r>
    </w:p>
    <w:p w14:paraId="4095F24B" w14:textId="77777777" w:rsidR="00E76701" w:rsidRDefault="00E76701">
      <w:pPr>
        <w:pStyle w:val="TOC5"/>
        <w:rPr>
          <w:rFonts w:ascii="Calibri" w:hAnsi="Calibri"/>
          <w:kern w:val="2"/>
          <w:sz w:val="24"/>
          <w:szCs w:val="24"/>
        </w:rPr>
      </w:pPr>
      <w:r>
        <w:t>8.1.3.1.14</w:t>
      </w:r>
      <w:r>
        <w:rPr>
          <w:rFonts w:ascii="Calibri" w:hAnsi="Calibri"/>
          <w:kern w:val="2"/>
          <w:sz w:val="24"/>
          <w:szCs w:val="24"/>
        </w:rPr>
        <w:tab/>
      </w:r>
      <w:r>
        <w:t>Void</w:t>
      </w:r>
      <w:r>
        <w:tab/>
        <w:t>2552</w:t>
      </w:r>
    </w:p>
    <w:p w14:paraId="537D061B" w14:textId="77777777" w:rsidR="00E76701" w:rsidRDefault="00E76701">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2552</w:t>
      </w:r>
    </w:p>
    <w:p w14:paraId="7E6011FF" w14:textId="77777777" w:rsidR="00E76701" w:rsidRDefault="00E76701">
      <w:pPr>
        <w:pStyle w:val="TOC5"/>
        <w:rPr>
          <w:rFonts w:ascii="Calibri" w:hAnsi="Calibri"/>
          <w:kern w:val="2"/>
          <w:sz w:val="24"/>
          <w:szCs w:val="24"/>
        </w:rPr>
      </w:pPr>
      <w:r>
        <w:t>8.1.3.1.15</w:t>
      </w:r>
      <w:r>
        <w:rPr>
          <w:rFonts w:ascii="Calibri" w:hAnsi="Calibri"/>
          <w:kern w:val="2"/>
          <w:sz w:val="24"/>
          <w:szCs w:val="24"/>
        </w:rPr>
        <w:tab/>
      </w:r>
      <w:r>
        <w:t>Void</w:t>
      </w:r>
      <w:r>
        <w:tab/>
        <w:t>2560</w:t>
      </w:r>
    </w:p>
    <w:p w14:paraId="469F5BD2" w14:textId="77777777" w:rsidR="00E76701" w:rsidRDefault="00E76701">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2560</w:t>
      </w:r>
    </w:p>
    <w:p w14:paraId="6A926E9D" w14:textId="77777777" w:rsidR="00E76701" w:rsidRDefault="00E76701">
      <w:pPr>
        <w:pStyle w:val="TOC5"/>
        <w:rPr>
          <w:rFonts w:ascii="Calibri" w:hAnsi="Calibri"/>
          <w:kern w:val="2"/>
          <w:sz w:val="24"/>
          <w:szCs w:val="24"/>
        </w:rPr>
      </w:pPr>
      <w:r>
        <w:lastRenderedPageBreak/>
        <w:t>8.1.3.1.16</w:t>
      </w:r>
      <w:r>
        <w:rPr>
          <w:rFonts w:ascii="Calibri" w:hAnsi="Calibri"/>
          <w:kern w:val="2"/>
          <w:sz w:val="24"/>
          <w:szCs w:val="24"/>
        </w:rPr>
        <w:tab/>
      </w:r>
      <w:r>
        <w:t>Measurement configuration control and reporting / Intra NR measurements / Allow-listing</w:t>
      </w:r>
      <w:r>
        <w:tab/>
        <w:t>2576</w:t>
      </w:r>
    </w:p>
    <w:p w14:paraId="0EAA6963" w14:textId="77777777" w:rsidR="00E76701" w:rsidRDefault="00E76701">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2585</w:t>
      </w:r>
    </w:p>
    <w:p w14:paraId="3A99A11B" w14:textId="77777777" w:rsidR="00E76701" w:rsidRDefault="00E76701">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2585</w:t>
      </w:r>
    </w:p>
    <w:p w14:paraId="32C64DBE" w14:textId="77777777" w:rsidR="00E76701" w:rsidRDefault="00E76701">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2596</w:t>
      </w:r>
    </w:p>
    <w:p w14:paraId="7CA1500E" w14:textId="77777777" w:rsidR="00E76701" w:rsidRDefault="00E76701">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2598</w:t>
      </w:r>
    </w:p>
    <w:p w14:paraId="538927B7" w14:textId="77777777" w:rsidR="00E76701" w:rsidRDefault="00E76701">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2598</w:t>
      </w:r>
    </w:p>
    <w:p w14:paraId="4FC5706B" w14:textId="77777777" w:rsidR="00E76701" w:rsidRDefault="00E76701">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2598</w:t>
      </w:r>
    </w:p>
    <w:p w14:paraId="6476AA03" w14:textId="77777777" w:rsidR="00E76701" w:rsidRDefault="00E76701">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2610</w:t>
      </w:r>
    </w:p>
    <w:p w14:paraId="37651992" w14:textId="77777777" w:rsidR="00E76701" w:rsidRDefault="00E76701">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2612</w:t>
      </w:r>
    </w:p>
    <w:p w14:paraId="3C92BFC5" w14:textId="77777777" w:rsidR="00E76701" w:rsidRDefault="00E76701">
      <w:pPr>
        <w:pStyle w:val="TOC5"/>
        <w:rPr>
          <w:rFonts w:ascii="Calibri" w:hAnsi="Calibri"/>
          <w:kern w:val="2"/>
          <w:sz w:val="24"/>
          <w:szCs w:val="24"/>
        </w:rPr>
      </w:pPr>
      <w:r>
        <w:t>8.1.3.1.19</w:t>
      </w:r>
      <w:r>
        <w:rPr>
          <w:rFonts w:ascii="Calibri" w:hAnsi="Calibri"/>
          <w:kern w:val="2"/>
          <w:sz w:val="24"/>
          <w:szCs w:val="24"/>
        </w:rPr>
        <w:tab/>
      </w:r>
      <w:r w:rsidRPr="002D03D6">
        <w:rPr>
          <w:rFonts w:eastAsia="MS Mincho"/>
        </w:rPr>
        <w:t>Measurement configuration control and reporting / Inter-frequency measurements/ SFTD</w:t>
      </w:r>
      <w:r>
        <w:tab/>
        <w:t>2612</w:t>
      </w:r>
    </w:p>
    <w:p w14:paraId="64D3B837" w14:textId="77777777" w:rsidR="00E76701" w:rsidRDefault="00E76701">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2618</w:t>
      </w:r>
    </w:p>
    <w:p w14:paraId="294EF30B" w14:textId="77777777" w:rsidR="00E76701" w:rsidRDefault="00E76701">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2626</w:t>
      </w:r>
    </w:p>
    <w:p w14:paraId="54CEB766" w14:textId="77777777" w:rsidR="00E76701" w:rsidRDefault="00E76701">
      <w:pPr>
        <w:pStyle w:val="TOC5"/>
        <w:rPr>
          <w:rFonts w:ascii="Calibri" w:hAnsi="Calibri"/>
          <w:kern w:val="2"/>
          <w:sz w:val="24"/>
          <w:szCs w:val="24"/>
        </w:rPr>
      </w:pPr>
      <w:r>
        <w:t>8.1.3.1.22</w:t>
      </w:r>
      <w:r>
        <w:rPr>
          <w:rFonts w:ascii="Calibri" w:hAnsi="Calibri"/>
          <w:kern w:val="2"/>
          <w:sz w:val="24"/>
          <w:szCs w:val="24"/>
        </w:rPr>
        <w:tab/>
      </w:r>
      <w:r>
        <w:t>Void</w:t>
      </w:r>
      <w:r>
        <w:tab/>
        <w:t>2634</w:t>
      </w:r>
    </w:p>
    <w:p w14:paraId="195EAC0F" w14:textId="77777777" w:rsidR="00E76701" w:rsidRDefault="00E76701">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2634</w:t>
      </w:r>
    </w:p>
    <w:p w14:paraId="5FFB736B" w14:textId="77777777" w:rsidR="00E76701" w:rsidRDefault="00E76701">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2641</w:t>
      </w:r>
    </w:p>
    <w:p w14:paraId="4C87C402" w14:textId="77777777" w:rsidR="00E76701" w:rsidRDefault="00E76701">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2645</w:t>
      </w:r>
    </w:p>
    <w:p w14:paraId="0F776F66" w14:textId="77777777" w:rsidR="00E76701" w:rsidRDefault="00E76701">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 / Measurement of Neighbour NR cell</w:t>
      </w:r>
      <w:r>
        <w:tab/>
        <w:t>2647</w:t>
      </w:r>
    </w:p>
    <w:p w14:paraId="73F95A64" w14:textId="77777777" w:rsidR="00E76701" w:rsidRDefault="00E76701">
      <w:pPr>
        <w:pStyle w:val="TOC5"/>
        <w:rPr>
          <w:rFonts w:ascii="Calibri" w:hAnsi="Calibri"/>
          <w:kern w:val="2"/>
          <w:sz w:val="24"/>
          <w:szCs w:val="24"/>
        </w:rPr>
      </w:pPr>
      <w:r>
        <w:t>8.1.3.1.27</w:t>
      </w:r>
      <w:r>
        <w:rPr>
          <w:rFonts w:ascii="Calibri" w:hAnsi="Calibri"/>
          <w:kern w:val="2"/>
          <w:sz w:val="24"/>
          <w:szCs w:val="24"/>
        </w:rPr>
        <w:tab/>
      </w:r>
      <w:r>
        <w:t>NR NTN Enhancements / Measurement configuration control and reporting / Event D2</w:t>
      </w:r>
      <w:r>
        <w:tab/>
        <w:t>2658</w:t>
      </w:r>
    </w:p>
    <w:p w14:paraId="400DB353" w14:textId="77777777" w:rsidR="00E76701" w:rsidRDefault="00E76701">
      <w:pPr>
        <w:pStyle w:val="TOC4"/>
        <w:rPr>
          <w:rFonts w:ascii="Calibri" w:hAnsi="Calibri"/>
          <w:kern w:val="2"/>
          <w:sz w:val="24"/>
          <w:szCs w:val="24"/>
        </w:rPr>
      </w:pPr>
      <w:r>
        <w:t>8.1.3.2</w:t>
      </w:r>
      <w:r>
        <w:rPr>
          <w:rFonts w:ascii="Calibri" w:hAnsi="Calibri"/>
          <w:kern w:val="2"/>
          <w:sz w:val="24"/>
          <w:szCs w:val="24"/>
        </w:rPr>
        <w:tab/>
      </w:r>
      <w:r>
        <w:t>Inter-RAT measurements</w:t>
      </w:r>
      <w:r>
        <w:tab/>
        <w:t>2666</w:t>
      </w:r>
    </w:p>
    <w:p w14:paraId="68A560E0" w14:textId="77777777" w:rsidR="00E76701" w:rsidRDefault="00E76701">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2666</w:t>
      </w:r>
    </w:p>
    <w:p w14:paraId="2B825688" w14:textId="77777777" w:rsidR="00E76701" w:rsidRDefault="00E76701">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2675</w:t>
      </w:r>
    </w:p>
    <w:p w14:paraId="423E5B20" w14:textId="77777777" w:rsidR="00E76701" w:rsidRDefault="00E76701">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2685</w:t>
      </w:r>
    </w:p>
    <w:p w14:paraId="6D3AAB8C" w14:textId="77777777" w:rsidR="00E76701" w:rsidRDefault="00E76701">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2694</w:t>
      </w:r>
    </w:p>
    <w:p w14:paraId="7ED3FA4A" w14:textId="77777777" w:rsidR="00E76701" w:rsidRDefault="00E76701">
      <w:pPr>
        <w:pStyle w:val="TOC5"/>
        <w:rPr>
          <w:rFonts w:ascii="Calibri" w:hAnsi="Calibri"/>
          <w:kern w:val="2"/>
          <w:sz w:val="24"/>
          <w:szCs w:val="24"/>
        </w:rPr>
      </w:pPr>
      <w:r>
        <w:t>8.1.3.2.5</w:t>
      </w:r>
      <w:r>
        <w:rPr>
          <w:rFonts w:ascii="Calibri" w:hAnsi="Calibri"/>
          <w:kern w:val="2"/>
          <w:sz w:val="24"/>
          <w:szCs w:val="24"/>
        </w:rPr>
        <w:tab/>
      </w:r>
      <w:r>
        <w:t>Void</w:t>
      </w:r>
      <w:r>
        <w:tab/>
        <w:t>2703</w:t>
      </w:r>
    </w:p>
    <w:p w14:paraId="2535E065" w14:textId="77777777" w:rsidR="00E76701" w:rsidRDefault="00E76701">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2703</w:t>
      </w:r>
    </w:p>
    <w:p w14:paraId="1EEE51BE" w14:textId="77777777" w:rsidR="00E76701" w:rsidRDefault="00E76701">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2710</w:t>
      </w:r>
    </w:p>
    <w:p w14:paraId="37C2B1B4" w14:textId="77777777" w:rsidR="00E76701" w:rsidRDefault="00E76701">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2719</w:t>
      </w:r>
    </w:p>
    <w:p w14:paraId="43280B66" w14:textId="77777777" w:rsidR="00E76701" w:rsidRDefault="00E76701">
      <w:pPr>
        <w:pStyle w:val="TOC4"/>
        <w:rPr>
          <w:rFonts w:ascii="Calibri" w:hAnsi="Calibri"/>
          <w:kern w:val="2"/>
          <w:sz w:val="24"/>
          <w:szCs w:val="24"/>
        </w:rPr>
      </w:pPr>
      <w:r>
        <w:t>8.1.3.3</w:t>
      </w:r>
      <w:r>
        <w:rPr>
          <w:rFonts w:ascii="Calibri" w:hAnsi="Calibri"/>
          <w:kern w:val="2"/>
          <w:sz w:val="24"/>
          <w:szCs w:val="24"/>
        </w:rPr>
        <w:tab/>
      </w:r>
      <w:r>
        <w:t>Measurement for self-optimized networks</w:t>
      </w:r>
      <w:r>
        <w:tab/>
        <w:t>2725</w:t>
      </w:r>
    </w:p>
    <w:p w14:paraId="724A2D0E" w14:textId="77777777" w:rsidR="00E76701" w:rsidRDefault="00E76701">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2725</w:t>
      </w:r>
    </w:p>
    <w:p w14:paraId="22AF6C99" w14:textId="77777777" w:rsidR="00E76701" w:rsidRDefault="00E76701">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2737</w:t>
      </w:r>
    </w:p>
    <w:p w14:paraId="3EE5DC75" w14:textId="77777777" w:rsidR="00E76701" w:rsidRDefault="00E76701">
      <w:pPr>
        <w:pStyle w:val="TOC4"/>
        <w:rPr>
          <w:rFonts w:ascii="Calibri" w:hAnsi="Calibri"/>
          <w:kern w:val="2"/>
          <w:sz w:val="24"/>
          <w:szCs w:val="24"/>
        </w:rPr>
      </w:pPr>
      <w:r>
        <w:t>8.1.3.4</w:t>
      </w:r>
      <w:r>
        <w:rPr>
          <w:rFonts w:ascii="Calibri" w:hAnsi="Calibri"/>
          <w:kern w:val="2"/>
          <w:sz w:val="24"/>
          <w:szCs w:val="24"/>
        </w:rPr>
        <w:tab/>
      </w:r>
      <w:r>
        <w:t>Void</w:t>
      </w:r>
      <w:r>
        <w:tab/>
        <w:t>2749</w:t>
      </w:r>
    </w:p>
    <w:p w14:paraId="13475B29" w14:textId="77777777" w:rsidR="00E76701" w:rsidRDefault="00E76701">
      <w:pPr>
        <w:pStyle w:val="TOC4"/>
        <w:rPr>
          <w:rFonts w:ascii="Calibri" w:hAnsi="Calibri"/>
          <w:kern w:val="2"/>
          <w:sz w:val="24"/>
          <w:szCs w:val="24"/>
        </w:rPr>
      </w:pPr>
      <w:r>
        <w:t>8.1.3.5</w:t>
      </w:r>
      <w:r>
        <w:tab/>
        <w:t>2749</w:t>
      </w:r>
    </w:p>
    <w:p w14:paraId="3380E187" w14:textId="77777777" w:rsidR="00E76701" w:rsidRDefault="00E76701">
      <w:pPr>
        <w:pStyle w:val="TOC5"/>
        <w:rPr>
          <w:rFonts w:ascii="Calibri" w:hAnsi="Calibri"/>
          <w:kern w:val="2"/>
          <w:sz w:val="24"/>
          <w:szCs w:val="24"/>
        </w:rPr>
      </w:pPr>
      <w:r w:rsidRPr="002D03D6">
        <w:rPr>
          <w:rFonts w:cs="Arial"/>
        </w:rPr>
        <w:t>8.1.3.5.1</w:t>
      </w:r>
      <w:r>
        <w:rPr>
          <w:rFonts w:ascii="Calibri" w:hAnsi="Calibri"/>
          <w:kern w:val="2"/>
          <w:sz w:val="24"/>
          <w:szCs w:val="24"/>
        </w:rPr>
        <w:tab/>
      </w:r>
      <w:r w:rsidRPr="002D03D6">
        <w:rPr>
          <w:rFonts w:cs="Arial"/>
        </w:rPr>
        <w:t>NR UAV / Measurement configuration control and reporting / Event H1</w:t>
      </w:r>
      <w:r>
        <w:tab/>
        <w:t>2749</w:t>
      </w:r>
    </w:p>
    <w:p w14:paraId="7258C345" w14:textId="77777777" w:rsidR="00E76701" w:rsidRDefault="00E76701">
      <w:pPr>
        <w:pStyle w:val="TOC5"/>
        <w:rPr>
          <w:rFonts w:ascii="Calibri" w:hAnsi="Calibri"/>
          <w:kern w:val="2"/>
          <w:sz w:val="24"/>
          <w:szCs w:val="24"/>
        </w:rPr>
      </w:pPr>
      <w:r>
        <w:t>8.1.3.5.2</w:t>
      </w:r>
      <w:r>
        <w:rPr>
          <w:rFonts w:ascii="Calibri" w:hAnsi="Calibri"/>
          <w:kern w:val="2"/>
          <w:sz w:val="24"/>
          <w:szCs w:val="24"/>
        </w:rPr>
        <w:tab/>
      </w:r>
      <w:r>
        <w:t>NR UAV / Measurement configuration control and reporting / Event H2</w:t>
      </w:r>
      <w:r>
        <w:tab/>
        <w:t>2754</w:t>
      </w:r>
    </w:p>
    <w:p w14:paraId="524815FE" w14:textId="77777777" w:rsidR="00E76701" w:rsidRDefault="00E76701">
      <w:pPr>
        <w:pStyle w:val="TOC5"/>
        <w:rPr>
          <w:rFonts w:ascii="Calibri" w:hAnsi="Calibri"/>
          <w:kern w:val="2"/>
          <w:sz w:val="24"/>
          <w:szCs w:val="24"/>
        </w:rPr>
      </w:pPr>
      <w:r>
        <w:t>8.1.3.5.3</w:t>
      </w:r>
      <w:r>
        <w:rPr>
          <w:rFonts w:ascii="Calibri" w:hAnsi="Calibri"/>
          <w:kern w:val="2"/>
          <w:sz w:val="24"/>
          <w:szCs w:val="24"/>
        </w:rPr>
        <w:tab/>
      </w:r>
      <w:r>
        <w:t>NR UAV / Measurement configuration control and reporting / Event A3H1 / Measurement of Neighbour NR cell / Intra-frequency measurements</w:t>
      </w:r>
      <w:r>
        <w:tab/>
        <w:t>2760</w:t>
      </w:r>
    </w:p>
    <w:p w14:paraId="328088B7" w14:textId="77777777" w:rsidR="00E76701" w:rsidRDefault="00E76701">
      <w:pPr>
        <w:pStyle w:val="TOC5"/>
        <w:rPr>
          <w:rFonts w:ascii="Calibri" w:hAnsi="Calibri"/>
          <w:kern w:val="2"/>
          <w:sz w:val="24"/>
          <w:szCs w:val="24"/>
        </w:rPr>
      </w:pPr>
      <w:r>
        <w:t>8.1.3.5.4</w:t>
      </w:r>
      <w:r>
        <w:rPr>
          <w:rFonts w:ascii="Calibri" w:hAnsi="Calibri"/>
          <w:kern w:val="2"/>
          <w:sz w:val="24"/>
          <w:szCs w:val="24"/>
        </w:rPr>
        <w:tab/>
      </w:r>
      <w:r>
        <w:t>NR UAV / Measurement configuration control and reporting / Event A3H1 / Measurement of Neighbour NR cell / Inter-frequency measurements</w:t>
      </w:r>
      <w:r>
        <w:tab/>
        <w:t>2770</w:t>
      </w:r>
    </w:p>
    <w:p w14:paraId="0809AD59" w14:textId="77777777" w:rsidR="00E76701" w:rsidRDefault="00E76701">
      <w:pPr>
        <w:pStyle w:val="TOC5"/>
        <w:rPr>
          <w:rFonts w:ascii="Calibri" w:hAnsi="Calibri"/>
          <w:kern w:val="2"/>
          <w:sz w:val="24"/>
          <w:szCs w:val="24"/>
        </w:rPr>
      </w:pPr>
      <w:r>
        <w:lastRenderedPageBreak/>
        <w:t>8.1.3.5.5</w:t>
      </w:r>
      <w:r>
        <w:rPr>
          <w:rFonts w:ascii="Calibri" w:hAnsi="Calibri"/>
          <w:kern w:val="2"/>
          <w:sz w:val="24"/>
          <w:szCs w:val="24"/>
        </w:rPr>
        <w:tab/>
      </w:r>
      <w:r>
        <w:t>NR UAV / Measurement configuration control and reporting / Event A3H1 / Measurement of Neighbour NR cell / Inter-band measurements</w:t>
      </w:r>
      <w:r>
        <w:tab/>
        <w:t>2772</w:t>
      </w:r>
    </w:p>
    <w:p w14:paraId="764BF324" w14:textId="77777777" w:rsidR="00E76701" w:rsidRDefault="00E76701">
      <w:pPr>
        <w:pStyle w:val="TOC5"/>
        <w:rPr>
          <w:rFonts w:ascii="Calibri" w:hAnsi="Calibri"/>
          <w:kern w:val="2"/>
          <w:sz w:val="24"/>
          <w:szCs w:val="24"/>
        </w:rPr>
      </w:pPr>
      <w:r w:rsidRPr="002D03D6">
        <w:rPr>
          <w:lang w:val="en-US" w:eastAsia="zh-CN"/>
        </w:rPr>
        <w:t>8.1.3.5.6</w:t>
      </w:r>
      <w:r>
        <w:rPr>
          <w:lang w:eastAsia="zh-TW"/>
        </w:rPr>
        <w:t xml:space="preserve"> to </w:t>
      </w:r>
      <w:r w:rsidRPr="002D03D6">
        <w:rPr>
          <w:lang w:val="en-US" w:eastAsia="zh-CN"/>
        </w:rPr>
        <w:t>8.1.3.5.8</w:t>
      </w:r>
      <w:r>
        <w:tab/>
        <w:t>2775</w:t>
      </w:r>
    </w:p>
    <w:p w14:paraId="5ABB94AD" w14:textId="77777777" w:rsidR="00E76701" w:rsidRDefault="00E76701">
      <w:pPr>
        <w:pStyle w:val="TOC5"/>
        <w:rPr>
          <w:rFonts w:ascii="Calibri" w:hAnsi="Calibri"/>
          <w:kern w:val="2"/>
          <w:sz w:val="24"/>
          <w:szCs w:val="24"/>
        </w:rPr>
      </w:pPr>
      <w:r w:rsidRPr="002D03D6">
        <w:rPr>
          <w:lang w:val="en-US" w:eastAsia="zh-CN"/>
        </w:rPr>
        <w:t>8.1.3.5.9</w:t>
      </w:r>
      <w:r>
        <w:rPr>
          <w:rFonts w:ascii="Calibri" w:hAnsi="Calibri"/>
          <w:kern w:val="2"/>
          <w:sz w:val="24"/>
          <w:szCs w:val="24"/>
        </w:rPr>
        <w:tab/>
      </w:r>
      <w:r>
        <w:rPr>
          <w:lang w:eastAsia="zh-TW"/>
        </w:rPr>
        <w:t xml:space="preserve">NR </w:t>
      </w:r>
      <w:r w:rsidRPr="002D03D6">
        <w:rPr>
          <w:lang w:val="en-US" w:eastAsia="zh-CN"/>
        </w:rPr>
        <w:t xml:space="preserve">UAV </w:t>
      </w:r>
      <w:r>
        <w:rPr>
          <w:lang w:eastAsia="zh-TW"/>
        </w:rPr>
        <w:t>/ Measurement configuration control and reporting / Event A4H1</w:t>
      </w:r>
      <w:r w:rsidRPr="002D03D6">
        <w:rPr>
          <w:lang w:val="en-US" w:eastAsia="zh-CN"/>
        </w:rPr>
        <w:t xml:space="preserve"> </w:t>
      </w:r>
      <w:r>
        <w:t>/ Measurement of Neighbour NR cell / Intra-frequency measurements</w:t>
      </w:r>
      <w:r>
        <w:tab/>
        <w:t>2775</w:t>
      </w:r>
    </w:p>
    <w:p w14:paraId="6943A090" w14:textId="77777777" w:rsidR="00E76701" w:rsidRDefault="00E76701">
      <w:pPr>
        <w:pStyle w:val="TOC5"/>
        <w:rPr>
          <w:rFonts w:ascii="Calibri" w:hAnsi="Calibri"/>
          <w:kern w:val="2"/>
          <w:sz w:val="24"/>
          <w:szCs w:val="24"/>
        </w:rPr>
      </w:pPr>
      <w:r w:rsidRPr="002D03D6">
        <w:rPr>
          <w:rFonts w:eastAsia="SimSun"/>
          <w:lang w:val="en-US" w:eastAsia="zh-CN"/>
        </w:rPr>
        <w:t>8.1.3.5.10</w:t>
      </w:r>
      <w:r>
        <w:rPr>
          <w:rFonts w:ascii="Calibri" w:hAnsi="Calibri"/>
          <w:kern w:val="2"/>
          <w:sz w:val="24"/>
          <w:szCs w:val="24"/>
        </w:rPr>
        <w:tab/>
      </w:r>
      <w:r>
        <w:rPr>
          <w:lang w:eastAsia="zh-TW"/>
        </w:rPr>
        <w:t xml:space="preserve">NR </w:t>
      </w:r>
      <w:r w:rsidRPr="002D03D6">
        <w:rPr>
          <w:rFonts w:eastAsia="SimSun"/>
          <w:lang w:val="en-US" w:eastAsia="zh-CN"/>
        </w:rPr>
        <w:t xml:space="preserve">UAV </w:t>
      </w:r>
      <w:r>
        <w:rPr>
          <w:lang w:eastAsia="zh-TW"/>
        </w:rPr>
        <w:t>/ Measurement configuration control and reporting / Event A4H1</w:t>
      </w:r>
      <w:r>
        <w:t>/ Measurement of Neighbour NR cell / Inter-frequency measurements</w:t>
      </w:r>
      <w:r>
        <w:tab/>
        <w:t>2783</w:t>
      </w:r>
    </w:p>
    <w:p w14:paraId="6273ADD8" w14:textId="77777777" w:rsidR="00E76701" w:rsidRDefault="00E76701">
      <w:pPr>
        <w:pStyle w:val="TOC5"/>
        <w:rPr>
          <w:rFonts w:ascii="Calibri" w:hAnsi="Calibri"/>
          <w:kern w:val="2"/>
          <w:sz w:val="24"/>
          <w:szCs w:val="24"/>
        </w:rPr>
      </w:pPr>
      <w:r w:rsidRPr="002D03D6">
        <w:rPr>
          <w:rFonts w:eastAsia="SimSun"/>
          <w:lang w:val="en-US" w:eastAsia="zh-CN"/>
        </w:rPr>
        <w:t>8.1.3.5.11</w:t>
      </w:r>
      <w:r>
        <w:rPr>
          <w:rFonts w:ascii="Calibri" w:hAnsi="Calibri"/>
          <w:kern w:val="2"/>
          <w:sz w:val="24"/>
          <w:szCs w:val="24"/>
        </w:rPr>
        <w:tab/>
      </w:r>
      <w:r>
        <w:rPr>
          <w:lang w:eastAsia="zh-TW"/>
        </w:rPr>
        <w:t xml:space="preserve">NR </w:t>
      </w:r>
      <w:r w:rsidRPr="002D03D6">
        <w:rPr>
          <w:rFonts w:eastAsia="SimSun"/>
          <w:lang w:val="en-US" w:eastAsia="zh-CN"/>
        </w:rPr>
        <w:t xml:space="preserve">UAV </w:t>
      </w:r>
      <w:r>
        <w:rPr>
          <w:lang w:eastAsia="zh-TW"/>
        </w:rPr>
        <w:t>/ Measurement configuration control and reporting / Event A4H1</w:t>
      </w:r>
      <w:r>
        <w:t>/ Measurement of Neighbour NR cell / Inter-band measurements</w:t>
      </w:r>
      <w:r>
        <w:tab/>
        <w:t>2786</w:t>
      </w:r>
    </w:p>
    <w:p w14:paraId="0AE12923" w14:textId="77777777" w:rsidR="00E76701" w:rsidRDefault="00E76701">
      <w:pPr>
        <w:pStyle w:val="TOC3"/>
        <w:rPr>
          <w:rFonts w:ascii="Calibri" w:hAnsi="Calibri"/>
          <w:kern w:val="2"/>
          <w:sz w:val="24"/>
          <w:szCs w:val="24"/>
        </w:rPr>
      </w:pPr>
      <w:r>
        <w:t>8.1.4</w:t>
      </w:r>
      <w:r>
        <w:rPr>
          <w:rFonts w:ascii="Calibri" w:hAnsi="Calibri"/>
          <w:kern w:val="2"/>
          <w:sz w:val="24"/>
          <w:szCs w:val="24"/>
        </w:rPr>
        <w:tab/>
      </w:r>
      <w:r>
        <w:t>Handover</w:t>
      </w:r>
      <w:r>
        <w:tab/>
        <w:t>2788</w:t>
      </w:r>
    </w:p>
    <w:p w14:paraId="7AF3EC3E" w14:textId="77777777" w:rsidR="00E76701" w:rsidRDefault="00E76701">
      <w:pPr>
        <w:pStyle w:val="TOC4"/>
        <w:rPr>
          <w:rFonts w:ascii="Calibri" w:hAnsi="Calibri"/>
          <w:kern w:val="2"/>
          <w:sz w:val="24"/>
          <w:szCs w:val="24"/>
        </w:rPr>
      </w:pPr>
      <w:r>
        <w:t>8.1.4.1</w:t>
      </w:r>
      <w:r>
        <w:rPr>
          <w:rFonts w:ascii="Calibri" w:hAnsi="Calibri"/>
          <w:kern w:val="2"/>
          <w:sz w:val="24"/>
          <w:szCs w:val="24"/>
        </w:rPr>
        <w:tab/>
      </w:r>
      <w:r>
        <w:t>Intra NR handover</w:t>
      </w:r>
      <w:r>
        <w:tab/>
        <w:t>2788</w:t>
      </w:r>
    </w:p>
    <w:p w14:paraId="7ABB0021" w14:textId="77777777" w:rsidR="00E76701" w:rsidRDefault="00E76701">
      <w:pPr>
        <w:pStyle w:val="TOC5"/>
        <w:rPr>
          <w:rFonts w:ascii="Calibri" w:hAnsi="Calibri"/>
          <w:kern w:val="2"/>
          <w:sz w:val="24"/>
          <w:szCs w:val="24"/>
        </w:rPr>
      </w:pPr>
      <w:r w:rsidRPr="002D03D6">
        <w:rPr>
          <w:rFonts w:eastAsia="SimSun"/>
          <w:lang w:eastAsia="x-none"/>
        </w:rPr>
        <w:t>8.1.4.1.1</w:t>
      </w:r>
      <w:r>
        <w:rPr>
          <w:rFonts w:ascii="Calibri" w:hAnsi="Calibri"/>
          <w:kern w:val="2"/>
          <w:sz w:val="24"/>
          <w:szCs w:val="24"/>
        </w:rPr>
        <w:tab/>
      </w:r>
      <w:r>
        <w:rPr>
          <w:lang w:eastAsia="x-none"/>
        </w:rPr>
        <w:t>Void</w:t>
      </w:r>
      <w:r>
        <w:tab/>
        <w:t>2788</w:t>
      </w:r>
    </w:p>
    <w:p w14:paraId="7300EAB2" w14:textId="77777777" w:rsidR="00E76701" w:rsidRDefault="00E76701">
      <w:pPr>
        <w:pStyle w:val="TOC5"/>
        <w:rPr>
          <w:rFonts w:ascii="Calibri" w:hAnsi="Calibri"/>
          <w:kern w:val="2"/>
          <w:sz w:val="24"/>
          <w:szCs w:val="24"/>
        </w:rPr>
      </w:pPr>
      <w:r w:rsidRPr="002D03D6">
        <w:rPr>
          <w:rFonts w:eastAsia="SimSun"/>
          <w:lang w:eastAsia="x-none"/>
        </w:rPr>
        <w:t>8.1.4.1.2</w:t>
      </w:r>
      <w:r>
        <w:rPr>
          <w:rFonts w:ascii="Calibri" w:hAnsi="Calibri"/>
          <w:kern w:val="2"/>
          <w:sz w:val="24"/>
          <w:szCs w:val="24"/>
        </w:rPr>
        <w:tab/>
      </w:r>
      <w:r w:rsidRPr="002D03D6">
        <w:rPr>
          <w:rFonts w:eastAsia="SimSun"/>
          <w:lang w:eastAsia="x-none"/>
        </w:rPr>
        <w:t>Intra NR handover / Success / Inter-frequency</w:t>
      </w:r>
      <w:r>
        <w:tab/>
        <w:t>2788</w:t>
      </w:r>
    </w:p>
    <w:p w14:paraId="0538A07C" w14:textId="77777777" w:rsidR="00E76701" w:rsidRDefault="00E76701">
      <w:pPr>
        <w:pStyle w:val="TOC5"/>
        <w:rPr>
          <w:rFonts w:ascii="Calibri" w:hAnsi="Calibri"/>
          <w:kern w:val="2"/>
          <w:sz w:val="24"/>
          <w:szCs w:val="24"/>
        </w:rPr>
      </w:pPr>
      <w:r w:rsidRPr="002D03D6">
        <w:rPr>
          <w:rFonts w:eastAsia="MS Mincho"/>
        </w:rPr>
        <w:t>8.1.4.1.3</w:t>
      </w:r>
      <w:r>
        <w:rPr>
          <w:rFonts w:ascii="Calibri" w:hAnsi="Calibri"/>
          <w:kern w:val="2"/>
          <w:sz w:val="24"/>
          <w:szCs w:val="24"/>
        </w:rPr>
        <w:tab/>
      </w:r>
      <w:r w:rsidRPr="002D03D6">
        <w:rPr>
          <w:rFonts w:eastAsia="MS Mincho"/>
        </w:rPr>
        <w:t>Void</w:t>
      </w:r>
      <w:r>
        <w:tab/>
        <w:t>2806</w:t>
      </w:r>
    </w:p>
    <w:p w14:paraId="68716539" w14:textId="77777777" w:rsidR="00E76701" w:rsidRDefault="00E76701">
      <w:pPr>
        <w:pStyle w:val="TOC5"/>
        <w:rPr>
          <w:rFonts w:ascii="Calibri" w:hAnsi="Calibri"/>
          <w:kern w:val="2"/>
          <w:sz w:val="24"/>
          <w:szCs w:val="24"/>
        </w:rPr>
      </w:pPr>
      <w:r w:rsidRPr="002D03D6">
        <w:rPr>
          <w:rFonts w:eastAsia="MS Mincho"/>
        </w:rPr>
        <w:t>8.1.4.1.4</w:t>
      </w:r>
      <w:r>
        <w:rPr>
          <w:rFonts w:ascii="Calibri" w:hAnsi="Calibri"/>
          <w:kern w:val="2"/>
          <w:sz w:val="24"/>
          <w:szCs w:val="24"/>
        </w:rPr>
        <w:tab/>
      </w:r>
      <w:r w:rsidRPr="002D03D6">
        <w:rPr>
          <w:rFonts w:eastAsia="MS Mincho"/>
        </w:rPr>
        <w:t>Void</w:t>
      </w:r>
      <w:r>
        <w:tab/>
        <w:t>2806</w:t>
      </w:r>
    </w:p>
    <w:p w14:paraId="6145340A" w14:textId="77777777" w:rsidR="00E76701" w:rsidRDefault="00E76701">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2806</w:t>
      </w:r>
    </w:p>
    <w:p w14:paraId="36EA58E5" w14:textId="77777777" w:rsidR="00E76701" w:rsidRDefault="00E76701">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2813</w:t>
      </w:r>
    </w:p>
    <w:p w14:paraId="57612D4B" w14:textId="77777777" w:rsidR="00E76701" w:rsidRDefault="00E76701">
      <w:pPr>
        <w:pStyle w:val="TOC5"/>
        <w:rPr>
          <w:rFonts w:ascii="Calibri" w:hAnsi="Calibri"/>
          <w:kern w:val="2"/>
          <w:sz w:val="24"/>
          <w:szCs w:val="24"/>
        </w:rPr>
      </w:pPr>
      <w:r w:rsidRPr="002D03D6">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2817</w:t>
      </w:r>
    </w:p>
    <w:p w14:paraId="461389DC" w14:textId="77777777" w:rsidR="00E76701" w:rsidRDefault="00E76701">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2817</w:t>
      </w:r>
    </w:p>
    <w:p w14:paraId="769CA12C" w14:textId="77777777" w:rsidR="00E76701" w:rsidRDefault="00E76701">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2822</w:t>
      </w:r>
    </w:p>
    <w:p w14:paraId="71E01688" w14:textId="77777777" w:rsidR="00E76701" w:rsidRDefault="00E76701">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2823</w:t>
      </w:r>
    </w:p>
    <w:p w14:paraId="3CCD61DB" w14:textId="77777777" w:rsidR="00E76701" w:rsidRDefault="00E76701">
      <w:pPr>
        <w:pStyle w:val="TOC5"/>
        <w:rPr>
          <w:rFonts w:ascii="Calibri" w:hAnsi="Calibri"/>
          <w:kern w:val="2"/>
          <w:sz w:val="24"/>
          <w:szCs w:val="24"/>
        </w:rPr>
      </w:pPr>
      <w:r w:rsidRPr="002D03D6">
        <w:rPr>
          <w:rFonts w:eastAsia="Malgun Gothic"/>
        </w:rPr>
        <w:t>8.1.4.1.8</w:t>
      </w:r>
      <w:r>
        <w:rPr>
          <w:rFonts w:ascii="Calibri" w:hAnsi="Calibri"/>
          <w:kern w:val="2"/>
          <w:sz w:val="24"/>
          <w:szCs w:val="24"/>
        </w:rPr>
        <w:tab/>
      </w:r>
      <w:r>
        <w:rPr>
          <w:lang w:eastAsia="x-none"/>
        </w:rPr>
        <w:t>NR CA / Intra NR handover / Success / PCell Change / SCell no Change</w:t>
      </w:r>
      <w:r>
        <w:tab/>
        <w:t>2824</w:t>
      </w:r>
    </w:p>
    <w:p w14:paraId="2E2FF18A" w14:textId="77777777" w:rsidR="00E76701" w:rsidRDefault="00E76701">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2824</w:t>
      </w:r>
    </w:p>
    <w:p w14:paraId="005212F4" w14:textId="77777777" w:rsidR="00E76701" w:rsidRDefault="00E76701">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2829</w:t>
      </w:r>
    </w:p>
    <w:p w14:paraId="67ADC99E" w14:textId="77777777" w:rsidR="00E76701" w:rsidRDefault="00E76701">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2829</w:t>
      </w:r>
    </w:p>
    <w:p w14:paraId="111CAE56" w14:textId="77777777" w:rsidR="00E76701" w:rsidRDefault="00E76701">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2830</w:t>
      </w:r>
    </w:p>
    <w:p w14:paraId="1458C561" w14:textId="77777777" w:rsidR="00E76701" w:rsidRDefault="00E76701">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2830</w:t>
      </w:r>
    </w:p>
    <w:p w14:paraId="2C98CD31" w14:textId="77777777" w:rsidR="00E76701" w:rsidRDefault="00E76701">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2842</w:t>
      </w:r>
    </w:p>
    <w:p w14:paraId="7D04980E" w14:textId="77777777" w:rsidR="00E76701" w:rsidRDefault="00E76701">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2843</w:t>
      </w:r>
    </w:p>
    <w:p w14:paraId="344A4753" w14:textId="77777777" w:rsidR="00E76701" w:rsidRDefault="00E76701">
      <w:pPr>
        <w:pStyle w:val="TOC5"/>
        <w:rPr>
          <w:rFonts w:ascii="Calibri" w:hAnsi="Calibri"/>
          <w:kern w:val="2"/>
          <w:sz w:val="24"/>
          <w:szCs w:val="24"/>
        </w:rPr>
      </w:pPr>
      <w:r w:rsidRPr="002D03D6">
        <w:rPr>
          <w:rFonts w:eastAsia="SimSun"/>
          <w:lang w:eastAsia="x-none"/>
        </w:rPr>
        <w:t>8.1.4.1.10</w:t>
      </w:r>
      <w:r>
        <w:rPr>
          <w:rFonts w:ascii="Calibri" w:hAnsi="Calibri"/>
          <w:kern w:val="2"/>
          <w:sz w:val="24"/>
          <w:szCs w:val="24"/>
        </w:rPr>
        <w:tab/>
      </w:r>
      <w:r w:rsidRPr="002D03D6">
        <w:rPr>
          <w:rFonts w:eastAsia="SimSun"/>
          <w:lang w:eastAsia="x-none"/>
        </w:rPr>
        <w:t>eCall Only mode / Intra NR handover / Success / Inter-frequency</w:t>
      </w:r>
      <w:r>
        <w:tab/>
        <w:t>2843</w:t>
      </w:r>
    </w:p>
    <w:p w14:paraId="209F06E8" w14:textId="77777777" w:rsidR="00E76701" w:rsidRDefault="00E76701">
      <w:pPr>
        <w:pStyle w:val="TOC4"/>
        <w:rPr>
          <w:rFonts w:ascii="Calibri" w:hAnsi="Calibri"/>
          <w:kern w:val="2"/>
          <w:sz w:val="24"/>
          <w:szCs w:val="24"/>
        </w:rPr>
      </w:pPr>
      <w:r w:rsidRPr="002D03D6">
        <w:rPr>
          <w:rFonts w:eastAsia="Malgun Gothic"/>
        </w:rPr>
        <w:t>8.1.4.2</w:t>
      </w:r>
      <w:r>
        <w:rPr>
          <w:rFonts w:ascii="Calibri" w:hAnsi="Calibri"/>
          <w:kern w:val="2"/>
          <w:sz w:val="24"/>
          <w:szCs w:val="24"/>
        </w:rPr>
        <w:tab/>
      </w:r>
      <w:r w:rsidRPr="002D03D6">
        <w:rPr>
          <w:rFonts w:eastAsia="Malgun Gothic"/>
        </w:rPr>
        <w:t>Inter-RAT handover</w:t>
      </w:r>
      <w:r>
        <w:tab/>
        <w:t>2853</w:t>
      </w:r>
    </w:p>
    <w:p w14:paraId="0FD8BE43" w14:textId="77777777" w:rsidR="00E76701" w:rsidRDefault="00E76701">
      <w:pPr>
        <w:pStyle w:val="TOC5"/>
        <w:rPr>
          <w:rFonts w:ascii="Calibri" w:hAnsi="Calibri"/>
          <w:kern w:val="2"/>
          <w:sz w:val="24"/>
          <w:szCs w:val="24"/>
        </w:rPr>
      </w:pPr>
      <w:r>
        <w:t>8.1.4.2.1</w:t>
      </w:r>
      <w:r>
        <w:rPr>
          <w:rFonts w:ascii="Calibri" w:hAnsi="Calibri"/>
          <w:kern w:val="2"/>
          <w:sz w:val="24"/>
          <w:szCs w:val="24"/>
        </w:rPr>
        <w:tab/>
      </w:r>
      <w:r>
        <w:t>Inter-RAT handover from NR</w:t>
      </w:r>
      <w:r>
        <w:tab/>
        <w:t>2853</w:t>
      </w:r>
    </w:p>
    <w:p w14:paraId="0907CADD" w14:textId="77777777" w:rsidR="00E76701" w:rsidRDefault="00E76701">
      <w:pPr>
        <w:pStyle w:val="TOC6"/>
        <w:rPr>
          <w:rFonts w:ascii="Calibri" w:hAnsi="Calibri"/>
          <w:kern w:val="2"/>
          <w:sz w:val="24"/>
          <w:szCs w:val="24"/>
        </w:rPr>
      </w:pPr>
      <w:r w:rsidRPr="002D03D6">
        <w:rPr>
          <w:rFonts w:eastAsia="Malgun Gothic"/>
        </w:rPr>
        <w:t>8.1.4.2.1.1</w:t>
      </w:r>
      <w:r>
        <w:rPr>
          <w:rFonts w:ascii="Calibri" w:hAnsi="Calibri"/>
          <w:kern w:val="2"/>
          <w:sz w:val="24"/>
          <w:szCs w:val="24"/>
        </w:rPr>
        <w:tab/>
      </w:r>
      <w:r w:rsidRPr="002D03D6">
        <w:rPr>
          <w:rFonts w:eastAsia="Malgun Gothic"/>
        </w:rPr>
        <w:t>Inter-RAT handover / From NR to E-UTRA / Success</w:t>
      </w:r>
      <w:r>
        <w:tab/>
        <w:t>2853</w:t>
      </w:r>
    </w:p>
    <w:p w14:paraId="0AFE2E72" w14:textId="77777777" w:rsidR="00E76701" w:rsidRDefault="00E76701">
      <w:pPr>
        <w:pStyle w:val="TOC5"/>
        <w:rPr>
          <w:rFonts w:ascii="Calibri" w:hAnsi="Calibri"/>
          <w:kern w:val="2"/>
          <w:sz w:val="24"/>
          <w:szCs w:val="24"/>
        </w:rPr>
      </w:pPr>
      <w:r w:rsidRPr="002D03D6">
        <w:rPr>
          <w:rFonts w:eastAsia="Malgun Gothic"/>
        </w:rPr>
        <w:t>8.1.4.2.1.</w:t>
      </w:r>
      <w:r w:rsidRPr="002D03D6">
        <w:rPr>
          <w:rFonts w:eastAsia="SimSun"/>
          <w:lang w:eastAsia="zh-CN"/>
        </w:rPr>
        <w:t>2</w:t>
      </w:r>
      <w:r>
        <w:rPr>
          <w:rFonts w:ascii="Calibri" w:hAnsi="Calibri"/>
          <w:kern w:val="2"/>
          <w:sz w:val="24"/>
          <w:szCs w:val="24"/>
        </w:rPr>
        <w:tab/>
      </w:r>
      <w:r w:rsidRPr="002D03D6">
        <w:rPr>
          <w:rFonts w:eastAsia="Malgun Gothic"/>
        </w:rPr>
        <w:t xml:space="preserve">Inter-RAT handover / From NR to </w:t>
      </w:r>
      <w:r w:rsidRPr="002D03D6">
        <w:rPr>
          <w:rFonts w:eastAsia="SimSun"/>
          <w:lang w:eastAsia="zh-CN"/>
        </w:rPr>
        <w:t>EN-DC</w:t>
      </w:r>
      <w:r w:rsidRPr="002D03D6">
        <w:rPr>
          <w:rFonts w:eastAsia="Malgun Gothic"/>
        </w:rPr>
        <w:t xml:space="preserve"> / Success</w:t>
      </w:r>
      <w:r>
        <w:tab/>
        <w:t>2859</w:t>
      </w:r>
    </w:p>
    <w:p w14:paraId="54487AB1" w14:textId="77777777" w:rsidR="00E76701" w:rsidRDefault="00E76701">
      <w:pPr>
        <w:pStyle w:val="TOC5"/>
        <w:rPr>
          <w:rFonts w:ascii="Calibri" w:hAnsi="Calibri"/>
          <w:kern w:val="2"/>
          <w:sz w:val="24"/>
          <w:szCs w:val="24"/>
        </w:rPr>
      </w:pPr>
      <w:r>
        <w:t>8.1.4.2.2</w:t>
      </w:r>
      <w:r>
        <w:rPr>
          <w:rFonts w:ascii="Calibri" w:hAnsi="Calibri"/>
          <w:kern w:val="2"/>
          <w:sz w:val="24"/>
          <w:szCs w:val="24"/>
        </w:rPr>
        <w:tab/>
      </w:r>
      <w:r>
        <w:t>Inter-RAT handover to NR</w:t>
      </w:r>
      <w:r>
        <w:tab/>
        <w:t>2867</w:t>
      </w:r>
    </w:p>
    <w:p w14:paraId="7B97C9BD" w14:textId="77777777" w:rsidR="00E76701" w:rsidRDefault="00E76701">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2867</w:t>
      </w:r>
    </w:p>
    <w:p w14:paraId="09235804" w14:textId="77777777" w:rsidR="00E76701" w:rsidRDefault="00E76701">
      <w:pPr>
        <w:pStyle w:val="TOC4"/>
        <w:rPr>
          <w:rFonts w:ascii="Calibri" w:hAnsi="Calibri"/>
          <w:kern w:val="2"/>
          <w:sz w:val="24"/>
          <w:szCs w:val="24"/>
        </w:rPr>
      </w:pPr>
      <w:r>
        <w:t>8.1.4.3</w:t>
      </w:r>
      <w:r>
        <w:rPr>
          <w:rFonts w:ascii="Calibri" w:hAnsi="Calibri"/>
          <w:kern w:val="2"/>
          <w:sz w:val="24"/>
          <w:szCs w:val="24"/>
        </w:rPr>
        <w:tab/>
      </w:r>
      <w:r>
        <w:t>DAPS handover</w:t>
      </w:r>
      <w:r>
        <w:tab/>
        <w:t>2871</w:t>
      </w:r>
    </w:p>
    <w:p w14:paraId="2BF44AC6" w14:textId="77777777" w:rsidR="00E76701" w:rsidRDefault="00E76701">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2871</w:t>
      </w:r>
    </w:p>
    <w:p w14:paraId="55E5660B" w14:textId="77777777" w:rsidR="00E76701" w:rsidRDefault="00E76701">
      <w:pPr>
        <w:pStyle w:val="TOC5"/>
        <w:rPr>
          <w:rFonts w:ascii="Calibri" w:hAnsi="Calibri"/>
          <w:kern w:val="2"/>
          <w:sz w:val="24"/>
          <w:szCs w:val="24"/>
        </w:rPr>
      </w:pPr>
      <w:r w:rsidRPr="002D03D6">
        <w:rPr>
          <w:rFonts w:eastAsia="SimSun"/>
        </w:rPr>
        <w:t>8.1.4.3.2</w:t>
      </w:r>
      <w:r>
        <w:rPr>
          <w:rFonts w:ascii="Calibri" w:hAnsi="Calibri"/>
          <w:kern w:val="2"/>
          <w:sz w:val="24"/>
          <w:szCs w:val="24"/>
        </w:rPr>
        <w:tab/>
      </w:r>
      <w:r w:rsidRPr="002D03D6">
        <w:rPr>
          <w:rFonts w:eastAsia="SimSun"/>
        </w:rPr>
        <w:t>DAPS handover / HO Failure and source link available / HO Success and RLF in source / Intra-frequency</w:t>
      </w:r>
      <w:r>
        <w:tab/>
        <w:t>2882</w:t>
      </w:r>
    </w:p>
    <w:p w14:paraId="5C88A536" w14:textId="77777777" w:rsidR="00E76701" w:rsidRDefault="00E76701">
      <w:pPr>
        <w:pStyle w:val="TOC5"/>
        <w:rPr>
          <w:rFonts w:ascii="Calibri" w:hAnsi="Calibri"/>
          <w:kern w:val="2"/>
          <w:sz w:val="24"/>
          <w:szCs w:val="24"/>
        </w:rPr>
      </w:pPr>
      <w:r>
        <w:t>8.1.4.3.3</w:t>
      </w:r>
      <w:r>
        <w:tab/>
        <w:t>2896</w:t>
      </w:r>
    </w:p>
    <w:p w14:paraId="0136F412" w14:textId="77777777" w:rsidR="00E76701" w:rsidRDefault="00E76701">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2896</w:t>
      </w:r>
    </w:p>
    <w:p w14:paraId="343DF5C9" w14:textId="77777777" w:rsidR="00E76701" w:rsidRDefault="00E76701">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2896</w:t>
      </w:r>
    </w:p>
    <w:p w14:paraId="480AF00B" w14:textId="77777777" w:rsidR="00E76701" w:rsidRDefault="00E76701">
      <w:pPr>
        <w:pStyle w:val="TOC5"/>
        <w:rPr>
          <w:rFonts w:ascii="Calibri" w:hAnsi="Calibri"/>
          <w:kern w:val="2"/>
          <w:sz w:val="24"/>
          <w:szCs w:val="24"/>
        </w:rPr>
      </w:pPr>
      <w:r>
        <w:t>8.1.4.3.4.1.1</w:t>
      </w:r>
      <w:r>
        <w:rPr>
          <w:rFonts w:ascii="Calibri" w:hAnsi="Calibri"/>
          <w:kern w:val="2"/>
          <w:sz w:val="24"/>
          <w:szCs w:val="24"/>
        </w:rPr>
        <w:tab/>
      </w:r>
      <w:r>
        <w:t>Test Purpose (TP)</w:t>
      </w:r>
      <w:r>
        <w:tab/>
        <w:t>2896</w:t>
      </w:r>
    </w:p>
    <w:p w14:paraId="66A7BB09" w14:textId="77777777" w:rsidR="00E76701" w:rsidRDefault="00E76701">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2897</w:t>
      </w:r>
    </w:p>
    <w:p w14:paraId="4BBF331E" w14:textId="77777777" w:rsidR="00E76701" w:rsidRDefault="00E76701">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2897</w:t>
      </w:r>
    </w:p>
    <w:p w14:paraId="0118E07E" w14:textId="77777777" w:rsidR="00E76701" w:rsidRDefault="00E76701">
      <w:pPr>
        <w:pStyle w:val="TOC6"/>
        <w:rPr>
          <w:rFonts w:ascii="Calibri" w:hAnsi="Calibri"/>
          <w:kern w:val="2"/>
          <w:sz w:val="24"/>
          <w:szCs w:val="24"/>
        </w:rPr>
      </w:pPr>
      <w:r>
        <w:lastRenderedPageBreak/>
        <w:t>8.1.4.3.5.1</w:t>
      </w:r>
      <w:r>
        <w:rPr>
          <w:rFonts w:ascii="Calibri" w:hAnsi="Calibri"/>
          <w:kern w:val="2"/>
          <w:sz w:val="24"/>
          <w:szCs w:val="24"/>
        </w:rPr>
        <w:tab/>
      </w:r>
      <w:r>
        <w:t>DAPS handover / HO Failure and source link available / HO Success and RLF in source / Inter-frequency / Intra-band non-contiguous</w:t>
      </w:r>
      <w:r>
        <w:tab/>
        <w:t>2897</w:t>
      </w:r>
    </w:p>
    <w:p w14:paraId="3268E60A" w14:textId="77777777" w:rsidR="00E76701" w:rsidRDefault="00E76701">
      <w:pPr>
        <w:pStyle w:val="TOC5"/>
        <w:rPr>
          <w:rFonts w:ascii="Calibri" w:hAnsi="Calibri"/>
          <w:kern w:val="2"/>
          <w:sz w:val="24"/>
          <w:szCs w:val="24"/>
        </w:rPr>
      </w:pPr>
      <w:r>
        <w:t>8.1.4.3.5.1.1</w:t>
      </w:r>
      <w:r>
        <w:rPr>
          <w:rFonts w:ascii="Calibri" w:hAnsi="Calibri"/>
          <w:kern w:val="2"/>
          <w:sz w:val="24"/>
          <w:szCs w:val="24"/>
        </w:rPr>
        <w:tab/>
      </w:r>
      <w:r>
        <w:t>Test Purpose (TP)</w:t>
      </w:r>
      <w:r>
        <w:tab/>
        <w:t>2897</w:t>
      </w:r>
    </w:p>
    <w:p w14:paraId="7D4DE42C" w14:textId="77777777" w:rsidR="00E76701" w:rsidRDefault="00E76701">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2898</w:t>
      </w:r>
    </w:p>
    <w:p w14:paraId="30376FD2" w14:textId="77777777" w:rsidR="00E76701" w:rsidRDefault="00E76701">
      <w:pPr>
        <w:pStyle w:val="TOC4"/>
        <w:rPr>
          <w:rFonts w:ascii="Calibri" w:hAnsi="Calibri"/>
          <w:kern w:val="2"/>
          <w:sz w:val="24"/>
          <w:szCs w:val="24"/>
        </w:rPr>
      </w:pPr>
      <w:r>
        <w:t>8.1.4.4</w:t>
      </w:r>
      <w:r>
        <w:rPr>
          <w:rFonts w:ascii="Calibri" w:hAnsi="Calibri"/>
          <w:kern w:val="2"/>
          <w:sz w:val="24"/>
          <w:szCs w:val="24"/>
        </w:rPr>
        <w:tab/>
      </w:r>
      <w:r>
        <w:t>Conditional handover</w:t>
      </w:r>
      <w:r>
        <w:tab/>
        <w:t>2899</w:t>
      </w:r>
    </w:p>
    <w:p w14:paraId="59C9A8E0" w14:textId="77777777" w:rsidR="00E76701" w:rsidRDefault="00E76701">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2899</w:t>
      </w:r>
    </w:p>
    <w:p w14:paraId="28606E32" w14:textId="77777777" w:rsidR="00E76701" w:rsidRDefault="00E76701">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2910</w:t>
      </w:r>
    </w:p>
    <w:p w14:paraId="16703F52" w14:textId="77777777" w:rsidR="00E76701" w:rsidRDefault="00E76701">
      <w:pPr>
        <w:pStyle w:val="TOC5"/>
        <w:rPr>
          <w:rFonts w:ascii="Calibri" w:hAnsi="Calibri"/>
          <w:kern w:val="2"/>
          <w:sz w:val="24"/>
          <w:szCs w:val="24"/>
        </w:rPr>
      </w:pPr>
      <w:r>
        <w:t>8.1.4.4.3</w:t>
      </w:r>
      <w:r>
        <w:rPr>
          <w:rFonts w:ascii="Calibri" w:hAnsi="Calibri"/>
          <w:kern w:val="2"/>
          <w:sz w:val="24"/>
          <w:szCs w:val="24"/>
        </w:rPr>
        <w:tab/>
      </w:r>
      <w:r>
        <w:t>Conditional handover / Failure</w:t>
      </w:r>
      <w:r>
        <w:tab/>
        <w:t>2920</w:t>
      </w:r>
    </w:p>
    <w:p w14:paraId="6B39E761" w14:textId="77777777" w:rsidR="00E76701" w:rsidRDefault="00E76701">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2931</w:t>
      </w:r>
    </w:p>
    <w:p w14:paraId="276E7617" w14:textId="77777777" w:rsidR="00E76701" w:rsidRDefault="00E76701">
      <w:pPr>
        <w:pStyle w:val="TOC5"/>
        <w:rPr>
          <w:rFonts w:ascii="Calibri" w:hAnsi="Calibri"/>
          <w:kern w:val="2"/>
          <w:sz w:val="24"/>
          <w:szCs w:val="24"/>
        </w:rPr>
      </w:pPr>
      <w:r>
        <w:t>8.1.4.4.5</w:t>
      </w:r>
      <w:r>
        <w:rPr>
          <w:rFonts w:ascii="Calibri" w:hAnsi="Calibri"/>
          <w:kern w:val="2"/>
          <w:sz w:val="24"/>
          <w:szCs w:val="24"/>
        </w:rPr>
        <w:tab/>
      </w:r>
      <w:r>
        <w:t>NR NTN / Conditional handover / Success / CondEventA4</w:t>
      </w:r>
      <w:r>
        <w:tab/>
        <w:t>2941</w:t>
      </w:r>
    </w:p>
    <w:p w14:paraId="53B521F4" w14:textId="77777777" w:rsidR="00E76701" w:rsidRDefault="00E76701">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2951</w:t>
      </w:r>
    </w:p>
    <w:p w14:paraId="66E4600F" w14:textId="77777777" w:rsidR="00E76701" w:rsidRDefault="00E76701">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2962</w:t>
      </w:r>
    </w:p>
    <w:p w14:paraId="62461828" w14:textId="77777777" w:rsidR="00E76701" w:rsidRDefault="00E76701">
      <w:pPr>
        <w:pStyle w:val="TOC5"/>
        <w:rPr>
          <w:rFonts w:ascii="Calibri" w:hAnsi="Calibri"/>
          <w:kern w:val="2"/>
          <w:sz w:val="24"/>
          <w:szCs w:val="24"/>
        </w:rPr>
      </w:pPr>
      <w:r>
        <w:t>8.1.4.4.</w:t>
      </w:r>
      <w:r w:rsidRPr="002D03D6">
        <w:rPr>
          <w:lang w:val="en-US"/>
        </w:rPr>
        <w:t>8</w:t>
      </w:r>
      <w:r>
        <w:rPr>
          <w:rFonts w:ascii="Calibri" w:hAnsi="Calibri"/>
          <w:kern w:val="2"/>
          <w:sz w:val="24"/>
          <w:szCs w:val="24"/>
        </w:rPr>
        <w:tab/>
      </w:r>
      <w:r w:rsidRPr="002D03D6">
        <w:rPr>
          <w:lang w:val="en-US"/>
        </w:rPr>
        <w:t>ATG / Conditional handover / Success / CondEvent D1</w:t>
      </w:r>
      <w:r>
        <w:tab/>
        <w:t>2971</w:t>
      </w:r>
    </w:p>
    <w:p w14:paraId="3619A846" w14:textId="77777777" w:rsidR="00E76701" w:rsidRDefault="00E76701">
      <w:pPr>
        <w:pStyle w:val="TOC5"/>
        <w:rPr>
          <w:rFonts w:ascii="Calibri" w:hAnsi="Calibri"/>
          <w:kern w:val="2"/>
          <w:sz w:val="24"/>
          <w:szCs w:val="24"/>
        </w:rPr>
      </w:pPr>
      <w:r>
        <w:t>8.1.4.4.9</w:t>
      </w:r>
      <w:r>
        <w:rPr>
          <w:rFonts w:ascii="Calibri" w:hAnsi="Calibri"/>
          <w:kern w:val="2"/>
          <w:sz w:val="24"/>
          <w:szCs w:val="24"/>
        </w:rPr>
        <w:tab/>
      </w:r>
      <w:r>
        <w:t>NR NTN Enhancements / Conditional handover / Success / CondEventD2</w:t>
      </w:r>
      <w:r>
        <w:tab/>
        <w:t>2981</w:t>
      </w:r>
    </w:p>
    <w:p w14:paraId="115954EF" w14:textId="77777777" w:rsidR="00E76701" w:rsidRDefault="00E76701">
      <w:pPr>
        <w:pStyle w:val="TOC5"/>
        <w:rPr>
          <w:rFonts w:ascii="Calibri" w:hAnsi="Calibri"/>
          <w:kern w:val="2"/>
          <w:sz w:val="24"/>
          <w:szCs w:val="24"/>
        </w:rPr>
      </w:pPr>
      <w:r>
        <w:t>8.1.4.4.</w:t>
      </w:r>
      <w:r w:rsidRPr="002D03D6">
        <w:rPr>
          <w:lang w:val="en-US" w:eastAsia="zh-CN"/>
        </w:rPr>
        <w:t>10</w:t>
      </w:r>
      <w:r>
        <w:rPr>
          <w:rFonts w:ascii="Calibri" w:hAnsi="Calibri"/>
          <w:kern w:val="2"/>
          <w:sz w:val="24"/>
          <w:szCs w:val="24"/>
        </w:rPr>
        <w:tab/>
      </w:r>
      <w:r w:rsidRPr="002D03D6">
        <w:rPr>
          <w:lang w:val="en-US" w:eastAsia="zh-CN"/>
        </w:rPr>
        <w:t>ATG / Conditional handover / Success / CondEventA4</w:t>
      </w:r>
      <w:r>
        <w:tab/>
        <w:t>2991</w:t>
      </w:r>
    </w:p>
    <w:p w14:paraId="2B1BFD96" w14:textId="77777777" w:rsidR="00E76701" w:rsidRDefault="00E76701">
      <w:pPr>
        <w:pStyle w:val="TOC3"/>
        <w:rPr>
          <w:rFonts w:ascii="Calibri" w:hAnsi="Calibri"/>
          <w:kern w:val="2"/>
          <w:sz w:val="24"/>
          <w:szCs w:val="24"/>
        </w:rPr>
      </w:pPr>
      <w:r>
        <w:t>8.1.5</w:t>
      </w:r>
      <w:r>
        <w:rPr>
          <w:rFonts w:ascii="Calibri" w:hAnsi="Calibri"/>
          <w:kern w:val="2"/>
          <w:sz w:val="24"/>
          <w:szCs w:val="24"/>
        </w:rPr>
        <w:tab/>
      </w:r>
      <w:r>
        <w:t>RRC others</w:t>
      </w:r>
      <w:r>
        <w:tab/>
        <w:t>3000</w:t>
      </w:r>
    </w:p>
    <w:p w14:paraId="6BDC3623" w14:textId="77777777" w:rsidR="00E76701" w:rsidRDefault="00E76701">
      <w:pPr>
        <w:pStyle w:val="TOC4"/>
        <w:rPr>
          <w:rFonts w:ascii="Calibri" w:hAnsi="Calibri"/>
          <w:kern w:val="2"/>
          <w:sz w:val="24"/>
          <w:szCs w:val="24"/>
        </w:rPr>
      </w:pPr>
      <w:r>
        <w:t>8.1.5.1</w:t>
      </w:r>
      <w:r>
        <w:rPr>
          <w:rFonts w:ascii="Calibri" w:hAnsi="Calibri"/>
          <w:kern w:val="2"/>
          <w:sz w:val="24"/>
          <w:szCs w:val="24"/>
        </w:rPr>
        <w:tab/>
      </w:r>
      <w:r>
        <w:t>UE capability transfer</w:t>
      </w:r>
      <w:r>
        <w:tab/>
        <w:t>3000</w:t>
      </w:r>
    </w:p>
    <w:p w14:paraId="7A15C3F6" w14:textId="77777777" w:rsidR="00E76701" w:rsidRDefault="00E76701">
      <w:pPr>
        <w:pStyle w:val="TOC5"/>
        <w:rPr>
          <w:rFonts w:ascii="Calibri" w:hAnsi="Calibri"/>
          <w:kern w:val="2"/>
          <w:sz w:val="24"/>
          <w:szCs w:val="24"/>
        </w:rPr>
      </w:pPr>
      <w:r>
        <w:t>8.1.5.1.1</w:t>
      </w:r>
      <w:r>
        <w:rPr>
          <w:rFonts w:ascii="Calibri" w:hAnsi="Calibri"/>
          <w:kern w:val="2"/>
          <w:sz w:val="24"/>
          <w:szCs w:val="24"/>
        </w:rPr>
        <w:tab/>
      </w:r>
      <w:r>
        <w:t>UE capability transfer / Success</w:t>
      </w:r>
      <w:r>
        <w:tab/>
        <w:t>3000</w:t>
      </w:r>
    </w:p>
    <w:p w14:paraId="300BC042" w14:textId="77777777" w:rsidR="00E76701" w:rsidRDefault="00E76701">
      <w:pPr>
        <w:pStyle w:val="TOC4"/>
        <w:rPr>
          <w:rFonts w:ascii="Calibri" w:hAnsi="Calibri"/>
          <w:kern w:val="2"/>
          <w:sz w:val="24"/>
          <w:szCs w:val="24"/>
        </w:rPr>
      </w:pPr>
      <w:r>
        <w:t>8.1.5.2</w:t>
      </w:r>
      <w:r>
        <w:rPr>
          <w:rFonts w:ascii="Calibri" w:hAnsi="Calibri"/>
          <w:kern w:val="2"/>
          <w:sz w:val="24"/>
          <w:szCs w:val="24"/>
        </w:rPr>
        <w:tab/>
      </w:r>
      <w:r>
        <w:t>SI change / On-demand SIB</w:t>
      </w:r>
      <w:r>
        <w:tab/>
        <w:t>3052</w:t>
      </w:r>
    </w:p>
    <w:p w14:paraId="4DDB829C" w14:textId="77777777" w:rsidR="00E76701" w:rsidRDefault="00E76701">
      <w:pPr>
        <w:pStyle w:val="TOC5"/>
        <w:rPr>
          <w:rFonts w:ascii="Calibri" w:hAnsi="Calibri"/>
          <w:kern w:val="2"/>
          <w:sz w:val="24"/>
          <w:szCs w:val="24"/>
        </w:rPr>
      </w:pPr>
      <w:r>
        <w:t>8.1.5.2.1</w:t>
      </w:r>
      <w:r>
        <w:rPr>
          <w:rFonts w:ascii="Calibri" w:hAnsi="Calibri"/>
          <w:kern w:val="2"/>
          <w:sz w:val="24"/>
          <w:szCs w:val="24"/>
        </w:rPr>
        <w:tab/>
      </w:r>
      <w:r>
        <w:t>Void</w:t>
      </w:r>
      <w:r>
        <w:tab/>
        <w:t>3052</w:t>
      </w:r>
    </w:p>
    <w:p w14:paraId="792E8451" w14:textId="77777777" w:rsidR="00E76701" w:rsidRDefault="00E76701">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3052</w:t>
      </w:r>
    </w:p>
    <w:p w14:paraId="08971BFA" w14:textId="77777777" w:rsidR="00E76701" w:rsidRDefault="00E76701">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3056</w:t>
      </w:r>
    </w:p>
    <w:p w14:paraId="281905BC" w14:textId="77777777" w:rsidR="00E76701" w:rsidRDefault="00E76701">
      <w:pPr>
        <w:pStyle w:val="TOC4"/>
        <w:rPr>
          <w:rFonts w:ascii="Calibri" w:hAnsi="Calibri"/>
          <w:kern w:val="2"/>
          <w:sz w:val="24"/>
          <w:szCs w:val="24"/>
        </w:rPr>
      </w:pPr>
      <w:r>
        <w:t>8.1.5.3</w:t>
      </w:r>
      <w:r>
        <w:rPr>
          <w:rFonts w:ascii="Calibri" w:hAnsi="Calibri"/>
          <w:kern w:val="2"/>
          <w:sz w:val="24"/>
          <w:szCs w:val="24"/>
        </w:rPr>
        <w:tab/>
      </w:r>
      <w:r>
        <w:t>PWS notification</w:t>
      </w:r>
      <w:r>
        <w:tab/>
        <w:t>3066</w:t>
      </w:r>
    </w:p>
    <w:p w14:paraId="62FDD4D0" w14:textId="77777777" w:rsidR="00E76701" w:rsidRDefault="00E76701">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3066</w:t>
      </w:r>
    </w:p>
    <w:p w14:paraId="3EDA0F65" w14:textId="77777777" w:rsidR="00E76701" w:rsidRDefault="00E76701">
      <w:pPr>
        <w:pStyle w:val="TOC5"/>
        <w:rPr>
          <w:rFonts w:ascii="Calibri" w:hAnsi="Calibri"/>
          <w:kern w:val="2"/>
          <w:sz w:val="24"/>
          <w:szCs w:val="24"/>
        </w:rPr>
      </w:pPr>
      <w:r w:rsidRPr="002D03D6">
        <w:rPr>
          <w:rFonts w:eastAsia="PMingLiU"/>
        </w:rPr>
        <w:t>8.1.5.3.2</w:t>
      </w:r>
      <w:r>
        <w:rPr>
          <w:rFonts w:ascii="Calibri" w:hAnsi="Calibri"/>
          <w:kern w:val="2"/>
          <w:sz w:val="24"/>
          <w:szCs w:val="24"/>
        </w:rPr>
        <w:tab/>
      </w:r>
      <w:r w:rsidRPr="002D03D6">
        <w:rPr>
          <w:rFonts w:eastAsia="PMingLiU"/>
        </w:rPr>
        <w:t>PWS notification / PWS reception in NR RRC_</w:t>
      </w:r>
      <w:r w:rsidRPr="002D03D6">
        <w:rPr>
          <w:rFonts w:eastAsia="PMingLiU"/>
          <w:color w:val="000000"/>
        </w:rPr>
        <w:t>INACTIVE</w:t>
      </w:r>
      <w:r w:rsidRPr="002D03D6">
        <w:rPr>
          <w:rFonts w:eastAsia="PMingLiU"/>
        </w:rPr>
        <w:t xml:space="preserve"> state</w:t>
      </w:r>
      <w:r>
        <w:tab/>
        <w:t>3068</w:t>
      </w:r>
    </w:p>
    <w:p w14:paraId="4E8D7BBE" w14:textId="77777777" w:rsidR="00E76701" w:rsidRDefault="00E76701">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3069</w:t>
      </w:r>
    </w:p>
    <w:p w14:paraId="24D11100" w14:textId="77777777" w:rsidR="00E76701" w:rsidRDefault="00E76701">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3070</w:t>
      </w:r>
    </w:p>
    <w:p w14:paraId="0385F2D6" w14:textId="77777777" w:rsidR="00E76701" w:rsidRDefault="00E76701">
      <w:pPr>
        <w:pStyle w:val="TOC4"/>
        <w:rPr>
          <w:rFonts w:ascii="Calibri" w:hAnsi="Calibri"/>
          <w:kern w:val="2"/>
          <w:sz w:val="24"/>
          <w:szCs w:val="24"/>
        </w:rPr>
      </w:pPr>
      <w:r>
        <w:t>8.1.5.4</w:t>
      </w:r>
      <w:r>
        <w:rPr>
          <w:rFonts w:ascii="Calibri" w:hAnsi="Calibri"/>
          <w:kern w:val="2"/>
          <w:sz w:val="24"/>
          <w:szCs w:val="24"/>
        </w:rPr>
        <w:tab/>
      </w:r>
      <w:r>
        <w:t>Counter check</w:t>
      </w:r>
      <w:r>
        <w:tab/>
        <w:t>3076</w:t>
      </w:r>
    </w:p>
    <w:p w14:paraId="44C1BA4F" w14:textId="77777777" w:rsidR="00E76701" w:rsidRDefault="00E76701">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3076</w:t>
      </w:r>
    </w:p>
    <w:p w14:paraId="571535E0" w14:textId="77777777" w:rsidR="00E76701" w:rsidRDefault="00E76701">
      <w:pPr>
        <w:pStyle w:val="TOC4"/>
        <w:rPr>
          <w:rFonts w:ascii="Calibri" w:hAnsi="Calibri"/>
          <w:kern w:val="2"/>
          <w:sz w:val="24"/>
          <w:szCs w:val="24"/>
        </w:rPr>
      </w:pPr>
      <w:r>
        <w:t>8.1.5.5</w:t>
      </w:r>
      <w:r>
        <w:rPr>
          <w:rFonts w:ascii="Calibri" w:hAnsi="Calibri"/>
          <w:kern w:val="2"/>
          <w:sz w:val="24"/>
          <w:szCs w:val="24"/>
        </w:rPr>
        <w:tab/>
      </w:r>
      <w:r>
        <w:t>Redirection to NR</w:t>
      </w:r>
      <w:r>
        <w:tab/>
        <w:t>3081</w:t>
      </w:r>
    </w:p>
    <w:p w14:paraId="63C0AFA9" w14:textId="77777777" w:rsidR="00E76701" w:rsidRDefault="00E76701">
      <w:pPr>
        <w:pStyle w:val="TOC5"/>
        <w:rPr>
          <w:rFonts w:ascii="Calibri" w:hAnsi="Calibri"/>
          <w:kern w:val="2"/>
          <w:sz w:val="24"/>
          <w:szCs w:val="24"/>
        </w:rPr>
      </w:pPr>
      <w:r>
        <w:t>8.1.5.5.1</w:t>
      </w:r>
      <w:r>
        <w:rPr>
          <w:rFonts w:ascii="Calibri" w:hAnsi="Calibri"/>
          <w:kern w:val="2"/>
          <w:sz w:val="24"/>
          <w:szCs w:val="24"/>
        </w:rPr>
        <w:tab/>
      </w:r>
      <w:r>
        <w:t>Redirection to NR / From E-UTRA / Success</w:t>
      </w:r>
      <w:r>
        <w:tab/>
        <w:t>3081</w:t>
      </w:r>
    </w:p>
    <w:p w14:paraId="721FC5B3" w14:textId="77777777" w:rsidR="00E76701" w:rsidRDefault="00E76701">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3085</w:t>
      </w:r>
    </w:p>
    <w:p w14:paraId="47F06607" w14:textId="77777777" w:rsidR="00E76701" w:rsidRDefault="00E76701">
      <w:pPr>
        <w:pStyle w:val="TOC4"/>
        <w:rPr>
          <w:rFonts w:ascii="Calibri" w:hAnsi="Calibri"/>
          <w:kern w:val="2"/>
          <w:sz w:val="24"/>
          <w:szCs w:val="24"/>
        </w:rPr>
      </w:pPr>
      <w:r>
        <w:t>8.1.5.6</w:t>
      </w:r>
      <w:r>
        <w:rPr>
          <w:rFonts w:ascii="Calibri" w:hAnsi="Calibri"/>
          <w:kern w:val="2"/>
          <w:sz w:val="24"/>
          <w:szCs w:val="24"/>
        </w:rPr>
        <w:tab/>
      </w:r>
      <w:r>
        <w:t>Radio link failure</w:t>
      </w:r>
      <w:r>
        <w:tab/>
        <w:t>3089</w:t>
      </w:r>
    </w:p>
    <w:p w14:paraId="6C86FA13" w14:textId="77777777" w:rsidR="00E76701" w:rsidRDefault="00E76701">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3089</w:t>
      </w:r>
    </w:p>
    <w:p w14:paraId="11349B73" w14:textId="77777777" w:rsidR="00E76701" w:rsidRDefault="00E76701">
      <w:pPr>
        <w:pStyle w:val="TOC5"/>
        <w:rPr>
          <w:rFonts w:ascii="Calibri" w:hAnsi="Calibri"/>
          <w:kern w:val="2"/>
          <w:sz w:val="24"/>
          <w:szCs w:val="24"/>
        </w:rPr>
      </w:pPr>
      <w:r>
        <w:t>8.1.5.6.2</w:t>
      </w:r>
      <w:r>
        <w:rPr>
          <w:rFonts w:ascii="Calibri" w:hAnsi="Calibri"/>
          <w:kern w:val="2"/>
          <w:sz w:val="24"/>
          <w:szCs w:val="24"/>
        </w:rPr>
        <w:tab/>
      </w:r>
      <w:r>
        <w:t>Void</w:t>
      </w:r>
      <w:r>
        <w:tab/>
        <w:t>3098</w:t>
      </w:r>
    </w:p>
    <w:p w14:paraId="2A3C37A9" w14:textId="77777777" w:rsidR="00E76701" w:rsidRDefault="00E76701">
      <w:pPr>
        <w:pStyle w:val="TOC5"/>
        <w:rPr>
          <w:rFonts w:ascii="Calibri" w:hAnsi="Calibri"/>
          <w:kern w:val="2"/>
          <w:sz w:val="24"/>
          <w:szCs w:val="24"/>
        </w:rPr>
      </w:pPr>
      <w:r>
        <w:t>8.1.5.6.3</w:t>
      </w:r>
      <w:r>
        <w:rPr>
          <w:rFonts w:ascii="Calibri" w:hAnsi="Calibri"/>
          <w:kern w:val="2"/>
          <w:sz w:val="24"/>
          <w:szCs w:val="24"/>
        </w:rPr>
        <w:tab/>
      </w:r>
      <w:r>
        <w:t>Radio link failure / T311 expiry</w:t>
      </w:r>
      <w:r>
        <w:tab/>
        <w:t>3098</w:t>
      </w:r>
    </w:p>
    <w:p w14:paraId="633020AA" w14:textId="77777777" w:rsidR="00E76701" w:rsidRDefault="00E76701">
      <w:pPr>
        <w:pStyle w:val="TOC5"/>
        <w:rPr>
          <w:rFonts w:ascii="Calibri" w:hAnsi="Calibri"/>
          <w:kern w:val="2"/>
          <w:sz w:val="24"/>
          <w:szCs w:val="24"/>
        </w:rPr>
      </w:pPr>
      <w:r>
        <w:t>8.1.5.6.4</w:t>
      </w:r>
      <w:r>
        <w:rPr>
          <w:rFonts w:ascii="Calibri" w:hAnsi="Calibri"/>
          <w:kern w:val="2"/>
          <w:sz w:val="24"/>
          <w:szCs w:val="24"/>
        </w:rPr>
        <w:tab/>
      </w:r>
      <w:r>
        <w:t>Void</w:t>
      </w:r>
      <w:r>
        <w:tab/>
        <w:t>3101</w:t>
      </w:r>
    </w:p>
    <w:p w14:paraId="48620488" w14:textId="77777777" w:rsidR="00E76701" w:rsidRDefault="00E76701">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3101</w:t>
      </w:r>
    </w:p>
    <w:p w14:paraId="7354A906" w14:textId="77777777" w:rsidR="00E76701" w:rsidRDefault="00E76701">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3101</w:t>
      </w:r>
    </w:p>
    <w:p w14:paraId="11E5404C" w14:textId="77777777" w:rsidR="00E76701" w:rsidRDefault="00E76701">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3105</w:t>
      </w:r>
    </w:p>
    <w:p w14:paraId="22E0537E" w14:textId="77777777" w:rsidR="00E76701" w:rsidRDefault="00E76701">
      <w:pPr>
        <w:pStyle w:val="TOC6"/>
        <w:rPr>
          <w:rFonts w:ascii="Calibri" w:hAnsi="Calibri"/>
          <w:kern w:val="2"/>
          <w:sz w:val="24"/>
          <w:szCs w:val="24"/>
        </w:rPr>
      </w:pPr>
      <w:r w:rsidRPr="002D03D6">
        <w:rPr>
          <w:rFonts w:eastAsia="PMingLiU"/>
        </w:rPr>
        <w:t>8.1.5.6.5.3</w:t>
      </w:r>
      <w:r>
        <w:rPr>
          <w:rFonts w:ascii="Calibri" w:hAnsi="Calibri"/>
          <w:kern w:val="2"/>
          <w:sz w:val="24"/>
          <w:szCs w:val="24"/>
        </w:rPr>
        <w:tab/>
      </w:r>
      <w:r w:rsidRPr="002D03D6">
        <w:rPr>
          <w:rFonts w:eastAsia="PMingLiU"/>
        </w:rPr>
        <w:t>NR CA / No Radio Link Failure on SCell / RRC Connection Continues on PCell / Intra-band non-Contiguous CA</w:t>
      </w:r>
      <w:r>
        <w:tab/>
        <w:t>3106</w:t>
      </w:r>
    </w:p>
    <w:p w14:paraId="12EFBEE0" w14:textId="77777777" w:rsidR="00E76701" w:rsidRDefault="00E76701">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3106</w:t>
      </w:r>
    </w:p>
    <w:p w14:paraId="127A5066" w14:textId="77777777" w:rsidR="00E76701" w:rsidRDefault="00E76701">
      <w:pPr>
        <w:pStyle w:val="TOC4"/>
        <w:rPr>
          <w:rFonts w:ascii="Calibri" w:hAnsi="Calibri"/>
          <w:kern w:val="2"/>
          <w:sz w:val="24"/>
          <w:szCs w:val="24"/>
        </w:rPr>
      </w:pPr>
      <w:r w:rsidRPr="002D03D6">
        <w:rPr>
          <w:rFonts w:eastAsia="SimSun"/>
        </w:rPr>
        <w:t>8.1.5.7</w:t>
      </w:r>
      <w:r>
        <w:rPr>
          <w:rFonts w:ascii="Calibri" w:hAnsi="Calibri"/>
          <w:kern w:val="2"/>
          <w:sz w:val="24"/>
          <w:szCs w:val="24"/>
        </w:rPr>
        <w:tab/>
      </w:r>
      <w:r w:rsidRPr="002D03D6">
        <w:rPr>
          <w:rFonts w:eastAsia="SimSun"/>
        </w:rPr>
        <w:t>Failure information</w:t>
      </w:r>
      <w:r>
        <w:tab/>
        <w:t>3111</w:t>
      </w:r>
    </w:p>
    <w:p w14:paraId="796B154B" w14:textId="77777777" w:rsidR="00E76701" w:rsidRDefault="00E76701">
      <w:pPr>
        <w:pStyle w:val="TOC5"/>
        <w:rPr>
          <w:rFonts w:ascii="Calibri" w:hAnsi="Calibri"/>
          <w:kern w:val="2"/>
          <w:sz w:val="24"/>
          <w:szCs w:val="24"/>
        </w:rPr>
      </w:pPr>
      <w:r w:rsidRPr="002D03D6">
        <w:rPr>
          <w:rFonts w:eastAsia="SimSun"/>
        </w:rPr>
        <w:t>8.1.5.7.1</w:t>
      </w:r>
      <w:r>
        <w:rPr>
          <w:rFonts w:ascii="Calibri" w:hAnsi="Calibri"/>
          <w:kern w:val="2"/>
          <w:sz w:val="24"/>
          <w:szCs w:val="24"/>
        </w:rPr>
        <w:tab/>
      </w:r>
      <w:r w:rsidRPr="002D03D6">
        <w:rPr>
          <w:rFonts w:eastAsia="SimSun"/>
        </w:rPr>
        <w:t>Failure information / RLC failure / MCG</w:t>
      </w:r>
      <w:r>
        <w:tab/>
        <w:t>3111</w:t>
      </w:r>
    </w:p>
    <w:p w14:paraId="1C1CDFF3" w14:textId="77777777" w:rsidR="00E76701" w:rsidRDefault="00E76701">
      <w:pPr>
        <w:pStyle w:val="TOC6"/>
        <w:rPr>
          <w:rFonts w:ascii="Calibri" w:hAnsi="Calibri"/>
          <w:kern w:val="2"/>
          <w:sz w:val="24"/>
          <w:szCs w:val="24"/>
        </w:rPr>
      </w:pPr>
      <w:r w:rsidRPr="002D03D6">
        <w:rPr>
          <w:rFonts w:eastAsia="SimSun"/>
        </w:rPr>
        <w:t>8.1.5.7.1.1</w:t>
      </w:r>
      <w:r>
        <w:rPr>
          <w:rFonts w:ascii="Calibri" w:hAnsi="Calibri"/>
          <w:kern w:val="2"/>
          <w:sz w:val="24"/>
          <w:szCs w:val="24"/>
        </w:rPr>
        <w:tab/>
      </w:r>
      <w:r w:rsidRPr="002D03D6">
        <w:rPr>
          <w:rFonts w:eastAsia="SimSun"/>
        </w:rPr>
        <w:t>Failure information / RLC failure / MCG / Intra-band Contiguous CA</w:t>
      </w:r>
      <w:r>
        <w:tab/>
        <w:t>3111</w:t>
      </w:r>
    </w:p>
    <w:p w14:paraId="1AC830F1" w14:textId="77777777" w:rsidR="00E76701" w:rsidRDefault="00E76701">
      <w:pPr>
        <w:pStyle w:val="TOC6"/>
        <w:rPr>
          <w:rFonts w:ascii="Calibri" w:hAnsi="Calibri"/>
          <w:kern w:val="2"/>
          <w:sz w:val="24"/>
          <w:szCs w:val="24"/>
        </w:rPr>
      </w:pPr>
      <w:r w:rsidRPr="002D03D6">
        <w:rPr>
          <w:rFonts w:eastAsia="SimSun"/>
        </w:rPr>
        <w:t>8.1.5.7.1.2</w:t>
      </w:r>
      <w:r>
        <w:rPr>
          <w:rFonts w:ascii="Calibri" w:hAnsi="Calibri"/>
          <w:kern w:val="2"/>
          <w:sz w:val="24"/>
          <w:szCs w:val="24"/>
        </w:rPr>
        <w:tab/>
      </w:r>
      <w:r w:rsidRPr="002D03D6">
        <w:rPr>
          <w:rFonts w:eastAsia="SimSun"/>
        </w:rPr>
        <w:t>Failure information / RLC failure / MCG / Inter-band CA</w:t>
      </w:r>
      <w:r>
        <w:tab/>
        <w:t>3117</w:t>
      </w:r>
    </w:p>
    <w:p w14:paraId="0D0A41DB" w14:textId="77777777" w:rsidR="00E76701" w:rsidRDefault="00E76701">
      <w:pPr>
        <w:pStyle w:val="TOC6"/>
        <w:rPr>
          <w:rFonts w:ascii="Calibri" w:hAnsi="Calibri"/>
          <w:kern w:val="2"/>
          <w:sz w:val="24"/>
          <w:szCs w:val="24"/>
        </w:rPr>
      </w:pPr>
      <w:r w:rsidRPr="002D03D6">
        <w:rPr>
          <w:rFonts w:eastAsia="SimSun"/>
        </w:rPr>
        <w:t>8.1.5.7.1.3</w:t>
      </w:r>
      <w:r>
        <w:rPr>
          <w:rFonts w:ascii="Calibri" w:hAnsi="Calibri"/>
          <w:kern w:val="2"/>
          <w:sz w:val="24"/>
          <w:szCs w:val="24"/>
        </w:rPr>
        <w:tab/>
      </w:r>
      <w:r w:rsidRPr="002D03D6">
        <w:rPr>
          <w:rFonts w:eastAsia="SimSun"/>
        </w:rPr>
        <w:t>Failure information / RLC failure / MCG / Intra-band non Contiguous CA</w:t>
      </w:r>
      <w:r>
        <w:tab/>
        <w:t>3118</w:t>
      </w:r>
    </w:p>
    <w:p w14:paraId="5D8D19CA" w14:textId="77777777" w:rsidR="00E76701" w:rsidRDefault="00E76701">
      <w:pPr>
        <w:pStyle w:val="TOC4"/>
        <w:rPr>
          <w:rFonts w:ascii="Calibri" w:hAnsi="Calibri"/>
          <w:kern w:val="2"/>
          <w:sz w:val="24"/>
          <w:szCs w:val="24"/>
        </w:rPr>
      </w:pPr>
      <w:r w:rsidRPr="002D03D6">
        <w:rPr>
          <w:rFonts w:eastAsia="MS Mincho"/>
        </w:rPr>
        <w:t>8.1.5.8</w:t>
      </w:r>
      <w:r>
        <w:rPr>
          <w:rFonts w:ascii="Calibri" w:hAnsi="Calibri"/>
          <w:kern w:val="2"/>
          <w:sz w:val="24"/>
          <w:szCs w:val="24"/>
        </w:rPr>
        <w:tab/>
      </w:r>
      <w:r w:rsidRPr="002D03D6">
        <w:rPr>
          <w:rFonts w:eastAsia="MS Mincho"/>
        </w:rPr>
        <w:t>Processing delay</w:t>
      </w:r>
      <w:r>
        <w:tab/>
        <w:t>3118</w:t>
      </w:r>
    </w:p>
    <w:p w14:paraId="0923532C" w14:textId="77777777" w:rsidR="00E76701" w:rsidRDefault="00E76701">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3118</w:t>
      </w:r>
    </w:p>
    <w:p w14:paraId="2B3A6AF8" w14:textId="77777777" w:rsidR="00E76701" w:rsidRDefault="00E76701">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3129</w:t>
      </w:r>
    </w:p>
    <w:p w14:paraId="7B267778" w14:textId="77777777" w:rsidR="00E76701" w:rsidRDefault="00E76701">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3129</w:t>
      </w:r>
    </w:p>
    <w:p w14:paraId="0DC22C76" w14:textId="77777777" w:rsidR="00E76701" w:rsidRDefault="00E76701">
      <w:pPr>
        <w:pStyle w:val="TOC6"/>
        <w:rPr>
          <w:rFonts w:ascii="Calibri" w:hAnsi="Calibri"/>
          <w:kern w:val="2"/>
          <w:sz w:val="24"/>
          <w:szCs w:val="24"/>
        </w:rPr>
      </w:pPr>
      <w:r>
        <w:lastRenderedPageBreak/>
        <w:t>8.1.5.8.2.2</w:t>
      </w:r>
      <w:r>
        <w:rPr>
          <w:rFonts w:ascii="Calibri" w:hAnsi="Calibri"/>
          <w:kern w:val="2"/>
          <w:sz w:val="24"/>
          <w:szCs w:val="24"/>
        </w:rPr>
        <w:tab/>
      </w:r>
      <w:r>
        <w:t>Processing delay / RRC_Inactive to RRC_Connected / Success / Latency check / SCell addition / Inter-band CA</w:t>
      </w:r>
      <w:r>
        <w:tab/>
        <w:t>3134</w:t>
      </w:r>
    </w:p>
    <w:p w14:paraId="6D3053B3" w14:textId="77777777" w:rsidR="00E76701" w:rsidRDefault="00E76701">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3135</w:t>
      </w:r>
    </w:p>
    <w:p w14:paraId="7207FA01" w14:textId="77777777" w:rsidR="00E76701" w:rsidRDefault="00E76701">
      <w:pPr>
        <w:pStyle w:val="TOC4"/>
        <w:rPr>
          <w:rFonts w:ascii="Calibri" w:hAnsi="Calibri"/>
          <w:kern w:val="2"/>
          <w:sz w:val="24"/>
          <w:szCs w:val="24"/>
        </w:rPr>
      </w:pPr>
      <w:r w:rsidRPr="002D03D6">
        <w:rPr>
          <w:rFonts w:eastAsia="MS Mincho"/>
        </w:rPr>
        <w:t>8.1.5.9</w:t>
      </w:r>
      <w:r>
        <w:rPr>
          <w:rFonts w:ascii="Calibri" w:hAnsi="Calibri"/>
          <w:kern w:val="2"/>
          <w:sz w:val="24"/>
          <w:szCs w:val="24"/>
        </w:rPr>
        <w:tab/>
      </w:r>
      <w:r w:rsidRPr="002D03D6">
        <w:rPr>
          <w:rFonts w:eastAsia="MS Mincho"/>
        </w:rPr>
        <w:t>Message Segment transfer</w:t>
      </w:r>
      <w:r>
        <w:tab/>
        <w:t>3135</w:t>
      </w:r>
    </w:p>
    <w:p w14:paraId="370EDB7F" w14:textId="77777777" w:rsidR="00E76701" w:rsidRDefault="00E76701">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3135</w:t>
      </w:r>
    </w:p>
    <w:p w14:paraId="5007569A" w14:textId="77777777" w:rsidR="00E76701" w:rsidRDefault="00E76701">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3144</w:t>
      </w:r>
    </w:p>
    <w:p w14:paraId="44922604" w14:textId="77777777" w:rsidR="00E76701" w:rsidRDefault="00E76701">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3152</w:t>
      </w:r>
    </w:p>
    <w:p w14:paraId="35C939A7" w14:textId="77777777" w:rsidR="00E76701" w:rsidRDefault="00E76701">
      <w:pPr>
        <w:pStyle w:val="TOC4"/>
        <w:rPr>
          <w:rFonts w:ascii="Calibri" w:hAnsi="Calibri"/>
          <w:kern w:val="2"/>
          <w:sz w:val="24"/>
          <w:szCs w:val="24"/>
        </w:rPr>
      </w:pPr>
      <w:r w:rsidRPr="002D03D6">
        <w:rPr>
          <w:rFonts w:eastAsia="MS Mincho"/>
        </w:rPr>
        <w:t>8.1.5.10</w:t>
      </w:r>
      <w:r>
        <w:rPr>
          <w:rFonts w:ascii="Calibri" w:hAnsi="Calibri"/>
          <w:kern w:val="2"/>
          <w:sz w:val="24"/>
          <w:szCs w:val="24"/>
        </w:rPr>
        <w:tab/>
      </w:r>
      <w:r w:rsidRPr="002D03D6">
        <w:rPr>
          <w:rFonts w:eastAsia="MS Mincho"/>
        </w:rPr>
        <w:t>UE Assistance Information</w:t>
      </w:r>
      <w:r>
        <w:tab/>
        <w:t>3156</w:t>
      </w:r>
    </w:p>
    <w:p w14:paraId="03B5791D" w14:textId="77777777" w:rsidR="00E76701" w:rsidRDefault="00E76701">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3156</w:t>
      </w:r>
    </w:p>
    <w:p w14:paraId="63F3FEE9" w14:textId="77777777" w:rsidR="00E76701" w:rsidRDefault="00E76701">
      <w:pPr>
        <w:pStyle w:val="TOC5"/>
        <w:rPr>
          <w:rFonts w:ascii="Calibri" w:hAnsi="Calibri"/>
          <w:kern w:val="2"/>
          <w:sz w:val="24"/>
          <w:szCs w:val="24"/>
        </w:rPr>
      </w:pPr>
      <w:r w:rsidRPr="002D03D6">
        <w:rPr>
          <w:rFonts w:cs="Arial"/>
        </w:rPr>
        <w:t>8.1.5.10.2</w:t>
      </w:r>
      <w:r>
        <w:rPr>
          <w:rFonts w:ascii="Calibri" w:hAnsi="Calibri"/>
          <w:kern w:val="2"/>
          <w:sz w:val="24"/>
          <w:szCs w:val="24"/>
        </w:rPr>
        <w:tab/>
      </w:r>
      <w:r w:rsidRPr="002D03D6">
        <w:rPr>
          <w:rFonts w:cs="Arial"/>
        </w:rPr>
        <w:t>UE Assistance Information / MUSIM</w:t>
      </w:r>
      <w:r>
        <w:tab/>
        <w:t>3161</w:t>
      </w:r>
    </w:p>
    <w:p w14:paraId="22872563" w14:textId="77777777" w:rsidR="00E76701" w:rsidRDefault="00E76701">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3169</w:t>
      </w:r>
    </w:p>
    <w:p w14:paraId="35B1FA4B" w14:textId="77777777" w:rsidR="00E76701" w:rsidRDefault="00E76701">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3172</w:t>
      </w:r>
    </w:p>
    <w:p w14:paraId="07DBD2FC" w14:textId="77777777" w:rsidR="00E76701" w:rsidRDefault="00E76701">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3178</w:t>
      </w:r>
    </w:p>
    <w:p w14:paraId="1739C8D1" w14:textId="77777777" w:rsidR="00E76701" w:rsidRDefault="00E76701">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3182</w:t>
      </w:r>
    </w:p>
    <w:p w14:paraId="1ED9C767" w14:textId="77777777" w:rsidR="00E76701" w:rsidRDefault="00E76701">
      <w:pPr>
        <w:pStyle w:val="TOC5"/>
        <w:rPr>
          <w:rFonts w:ascii="Calibri" w:hAnsi="Calibri"/>
          <w:kern w:val="2"/>
          <w:sz w:val="24"/>
          <w:szCs w:val="24"/>
        </w:rPr>
      </w:pPr>
      <w:r w:rsidRPr="002D03D6">
        <w:rPr>
          <w:lang w:val="fr-FR" w:eastAsia="zh-CN"/>
        </w:rPr>
        <w:t>8.1.5.10.7</w:t>
      </w:r>
      <w:r>
        <w:rPr>
          <w:rFonts w:ascii="Calibri" w:hAnsi="Calibri"/>
          <w:kern w:val="2"/>
          <w:sz w:val="24"/>
          <w:szCs w:val="24"/>
        </w:rPr>
        <w:tab/>
      </w:r>
      <w:r w:rsidRPr="002D03D6">
        <w:rPr>
          <w:lang w:val="fr-FR" w:eastAsia="zh-CN"/>
        </w:rPr>
        <w:t>UE Assistance Information / UL Traffic Information</w:t>
      </w:r>
      <w:r>
        <w:tab/>
        <w:t>3188</w:t>
      </w:r>
    </w:p>
    <w:p w14:paraId="23C38D37" w14:textId="77777777" w:rsidR="00E76701" w:rsidRDefault="00E76701">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3194</w:t>
      </w:r>
    </w:p>
    <w:p w14:paraId="200D45CF" w14:textId="77777777" w:rsidR="00E76701" w:rsidRDefault="00E76701">
      <w:pPr>
        <w:pStyle w:val="TOC5"/>
        <w:rPr>
          <w:rFonts w:ascii="Calibri" w:hAnsi="Calibri"/>
          <w:kern w:val="2"/>
          <w:sz w:val="24"/>
          <w:szCs w:val="24"/>
        </w:rPr>
      </w:pPr>
      <w:r w:rsidRPr="002D03D6">
        <w:rPr>
          <w:lang w:val="fr-FR" w:eastAsia="zh-CN"/>
        </w:rPr>
        <w:t>8.1.5.10.9</w:t>
      </w:r>
      <w:r>
        <w:rPr>
          <w:rFonts w:ascii="Calibri" w:hAnsi="Calibri"/>
          <w:kern w:val="2"/>
          <w:sz w:val="24"/>
          <w:szCs w:val="24"/>
        </w:rPr>
        <w:tab/>
      </w:r>
      <w:r w:rsidRPr="002D03D6">
        <w:rPr>
          <w:lang w:val="fr-FR" w:eastAsia="zh-CN"/>
        </w:rPr>
        <w:t>UE Assistance Information / IDC / FDM assistance configuration</w:t>
      </w:r>
      <w:r>
        <w:tab/>
        <w:t>3200</w:t>
      </w:r>
    </w:p>
    <w:p w14:paraId="383BCCF9" w14:textId="77777777" w:rsidR="00E76701" w:rsidRDefault="00E76701">
      <w:pPr>
        <w:pStyle w:val="TOC5"/>
        <w:rPr>
          <w:rFonts w:ascii="Calibri" w:hAnsi="Calibri"/>
          <w:kern w:val="2"/>
          <w:sz w:val="24"/>
          <w:szCs w:val="24"/>
        </w:rPr>
      </w:pPr>
      <w:r w:rsidRPr="002D03D6">
        <w:rPr>
          <w:rFonts w:eastAsia="SimSun"/>
          <w:lang w:eastAsia="zh-CN"/>
        </w:rPr>
        <w:t>8.1.5.10.</w:t>
      </w:r>
      <w:r w:rsidRPr="002D03D6">
        <w:rPr>
          <w:rFonts w:eastAsia="SimSun"/>
          <w:lang w:val="en-US" w:eastAsia="zh-CN"/>
        </w:rPr>
        <w:t>10</w:t>
      </w:r>
      <w:r>
        <w:rPr>
          <w:rFonts w:ascii="Calibri" w:hAnsi="Calibri"/>
          <w:kern w:val="2"/>
          <w:sz w:val="24"/>
          <w:szCs w:val="24"/>
        </w:rPr>
        <w:tab/>
      </w:r>
      <w:r w:rsidRPr="002D03D6">
        <w:rPr>
          <w:rFonts w:eastAsia="SimSun"/>
          <w:lang w:eastAsia="zh-CN"/>
        </w:rPr>
        <w:t xml:space="preserve">UE Assistance Information / IDC </w:t>
      </w:r>
      <w:r w:rsidRPr="002D03D6">
        <w:rPr>
          <w:rFonts w:eastAsia="SimSun"/>
          <w:lang w:val="en-US" w:eastAsia="zh-CN"/>
        </w:rPr>
        <w:t>/ TDM assistance configuration</w:t>
      </w:r>
      <w:r>
        <w:tab/>
        <w:t>3206</w:t>
      </w:r>
    </w:p>
    <w:p w14:paraId="69333DD4" w14:textId="77777777" w:rsidR="00E76701" w:rsidRDefault="00E76701">
      <w:pPr>
        <w:pStyle w:val="TOC5"/>
        <w:rPr>
          <w:rFonts w:ascii="Calibri" w:hAnsi="Calibri"/>
          <w:kern w:val="2"/>
          <w:sz w:val="24"/>
          <w:szCs w:val="24"/>
        </w:rPr>
      </w:pPr>
      <w:r>
        <w:rPr>
          <w:lang w:eastAsia="zh-CN"/>
        </w:rPr>
        <w:t>8.1.5.10.11</w:t>
      </w:r>
      <w:r>
        <w:rPr>
          <w:rFonts w:ascii="Calibri" w:hAnsi="Calibri"/>
          <w:kern w:val="2"/>
          <w:sz w:val="24"/>
          <w:szCs w:val="24"/>
        </w:rPr>
        <w:tab/>
      </w:r>
      <w:r w:rsidRPr="002D03D6">
        <w:rPr>
          <w:lang w:val="en-US" w:eastAsia="zh-CN"/>
        </w:rPr>
        <w:t>UE Assistance Information / IDC / FDM assistance configuration / Inter-band CA</w:t>
      </w:r>
      <w:r>
        <w:tab/>
        <w:t>3214</w:t>
      </w:r>
    </w:p>
    <w:p w14:paraId="6DD7D1E4" w14:textId="77777777" w:rsidR="00E76701" w:rsidRDefault="00E76701">
      <w:pPr>
        <w:pStyle w:val="TOC5"/>
        <w:rPr>
          <w:rFonts w:ascii="Calibri" w:hAnsi="Calibri"/>
          <w:kern w:val="2"/>
          <w:sz w:val="24"/>
          <w:szCs w:val="24"/>
        </w:rPr>
      </w:pPr>
      <w:r>
        <w:rPr>
          <w:lang w:eastAsia="zh-CN"/>
        </w:rPr>
        <w:t>8.1.5.10.12</w:t>
      </w:r>
      <w:r>
        <w:rPr>
          <w:rFonts w:ascii="Calibri" w:hAnsi="Calibri"/>
          <w:kern w:val="2"/>
          <w:sz w:val="24"/>
          <w:szCs w:val="24"/>
        </w:rPr>
        <w:tab/>
      </w:r>
      <w:r w:rsidRPr="002D03D6">
        <w:rPr>
          <w:lang w:val="en-US" w:eastAsia="zh-CN"/>
        </w:rPr>
        <w:t>UE Assistance Information / IDC / TDM assistance configuration / Inter-band CA</w:t>
      </w:r>
      <w:r>
        <w:tab/>
        <w:t>3219</w:t>
      </w:r>
    </w:p>
    <w:p w14:paraId="0B9C1CE7" w14:textId="77777777" w:rsidR="00E76701" w:rsidRDefault="00E76701">
      <w:pPr>
        <w:pStyle w:val="TOC4"/>
        <w:rPr>
          <w:rFonts w:ascii="Calibri" w:hAnsi="Calibri"/>
          <w:kern w:val="2"/>
          <w:sz w:val="24"/>
          <w:szCs w:val="24"/>
        </w:rPr>
      </w:pPr>
      <w:r>
        <w:t>8.1.5.11</w:t>
      </w:r>
      <w:r>
        <w:rPr>
          <w:rFonts w:ascii="Calibri" w:hAnsi="Calibri"/>
          <w:kern w:val="2"/>
          <w:sz w:val="24"/>
          <w:szCs w:val="24"/>
        </w:rPr>
        <w:tab/>
      </w:r>
      <w:r>
        <w:t>Idle/Inactive measurements</w:t>
      </w:r>
      <w:r>
        <w:tab/>
        <w:t>3227</w:t>
      </w:r>
    </w:p>
    <w:p w14:paraId="7F0D942B" w14:textId="77777777" w:rsidR="00E76701" w:rsidRDefault="00E76701">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3227</w:t>
      </w:r>
    </w:p>
    <w:p w14:paraId="46FA360C" w14:textId="77777777" w:rsidR="00E76701" w:rsidRDefault="00E76701">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3235</w:t>
      </w:r>
    </w:p>
    <w:p w14:paraId="07F85117" w14:textId="77777777" w:rsidR="00E76701" w:rsidRDefault="00E76701">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3246</w:t>
      </w:r>
    </w:p>
    <w:p w14:paraId="5C4B93F4" w14:textId="77777777" w:rsidR="00E76701" w:rsidRDefault="00E76701">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3255</w:t>
      </w:r>
    </w:p>
    <w:p w14:paraId="5A77E51C" w14:textId="77777777" w:rsidR="00E76701" w:rsidRDefault="00E76701">
      <w:pPr>
        <w:pStyle w:val="TOC4"/>
        <w:rPr>
          <w:rFonts w:ascii="Calibri" w:hAnsi="Calibri"/>
          <w:kern w:val="2"/>
          <w:sz w:val="24"/>
          <w:szCs w:val="24"/>
        </w:rPr>
      </w:pPr>
      <w:r>
        <w:t>8.1.5.12</w:t>
      </w:r>
      <w:r>
        <w:rPr>
          <w:rFonts w:ascii="Calibri" w:hAnsi="Calibri"/>
          <w:kern w:val="2"/>
          <w:sz w:val="24"/>
          <w:szCs w:val="24"/>
        </w:rPr>
        <w:tab/>
      </w:r>
      <w:r>
        <w:t>Partial Sounding</w:t>
      </w:r>
      <w:r>
        <w:tab/>
        <w:t>3267</w:t>
      </w:r>
    </w:p>
    <w:p w14:paraId="449D4B79" w14:textId="77777777" w:rsidR="00E76701" w:rsidRDefault="00E76701">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3267</w:t>
      </w:r>
    </w:p>
    <w:p w14:paraId="616534CD" w14:textId="77777777" w:rsidR="00E76701" w:rsidRDefault="00E76701">
      <w:pPr>
        <w:pStyle w:val="TOC4"/>
        <w:rPr>
          <w:rFonts w:ascii="Calibri" w:hAnsi="Calibri"/>
          <w:kern w:val="2"/>
          <w:sz w:val="24"/>
          <w:szCs w:val="24"/>
        </w:rPr>
      </w:pPr>
      <w:r>
        <w:t>8.1.5.13</w:t>
      </w:r>
      <w:r>
        <w:rPr>
          <w:rFonts w:ascii="Calibri" w:hAnsi="Calibri"/>
          <w:kern w:val="2"/>
          <w:sz w:val="24"/>
          <w:szCs w:val="24"/>
        </w:rPr>
        <w:tab/>
      </w:r>
      <w:r>
        <w:t>Small Data Transmission</w:t>
      </w:r>
      <w:r>
        <w:tab/>
        <w:t>3271</w:t>
      </w:r>
    </w:p>
    <w:p w14:paraId="02A78022" w14:textId="77777777" w:rsidR="00E76701" w:rsidRDefault="00E76701">
      <w:pPr>
        <w:pStyle w:val="TOC5"/>
        <w:rPr>
          <w:rFonts w:ascii="Calibri" w:hAnsi="Calibri"/>
          <w:kern w:val="2"/>
          <w:sz w:val="24"/>
          <w:szCs w:val="24"/>
        </w:rPr>
      </w:pPr>
      <w:r>
        <w:t>8.1.5.13.1</w:t>
      </w:r>
      <w:r>
        <w:rPr>
          <w:rFonts w:ascii="Calibri" w:hAnsi="Calibri"/>
          <w:kern w:val="2"/>
          <w:sz w:val="24"/>
          <w:szCs w:val="24"/>
        </w:rPr>
        <w:tab/>
      </w:r>
      <w:r>
        <w:t>RRC SDT/CG based SDT/Success</w:t>
      </w:r>
      <w:r>
        <w:tab/>
        <w:t>3271</w:t>
      </w:r>
    </w:p>
    <w:p w14:paraId="6EEB3BCA" w14:textId="77777777" w:rsidR="00E76701" w:rsidRDefault="00E76701">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3282</w:t>
      </w:r>
    </w:p>
    <w:p w14:paraId="5161B15D" w14:textId="77777777" w:rsidR="00E76701" w:rsidRDefault="00E76701">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3290</w:t>
      </w:r>
    </w:p>
    <w:p w14:paraId="2BDE2CCE" w14:textId="77777777" w:rsidR="00E76701" w:rsidRDefault="00E76701">
      <w:pPr>
        <w:pStyle w:val="TOC5"/>
        <w:rPr>
          <w:rFonts w:ascii="Calibri" w:hAnsi="Calibri"/>
          <w:kern w:val="2"/>
          <w:sz w:val="24"/>
          <w:szCs w:val="24"/>
        </w:rPr>
      </w:pPr>
      <w:r>
        <w:t>8.1.5.13.4</w:t>
      </w:r>
      <w:r>
        <w:rPr>
          <w:rFonts w:ascii="Calibri" w:hAnsi="Calibri"/>
          <w:kern w:val="2"/>
          <w:sz w:val="24"/>
          <w:szCs w:val="24"/>
        </w:rPr>
        <w:tab/>
      </w:r>
      <w:r>
        <w:t>RRC MT SDT / CG based SDT / Success</w:t>
      </w:r>
      <w:r>
        <w:tab/>
        <w:t>3297</w:t>
      </w:r>
    </w:p>
    <w:p w14:paraId="0569A385" w14:textId="77777777" w:rsidR="00E76701" w:rsidRDefault="00E76701">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3306</w:t>
      </w:r>
    </w:p>
    <w:p w14:paraId="40B2E023" w14:textId="77777777" w:rsidR="00E76701" w:rsidRDefault="00E76701">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3306</w:t>
      </w:r>
    </w:p>
    <w:p w14:paraId="294D68BF" w14:textId="77777777" w:rsidR="00E76701" w:rsidRDefault="00E76701">
      <w:pPr>
        <w:pStyle w:val="TOC5"/>
        <w:rPr>
          <w:rFonts w:ascii="Calibri" w:hAnsi="Calibri"/>
          <w:kern w:val="2"/>
          <w:sz w:val="24"/>
          <w:szCs w:val="24"/>
        </w:rPr>
      </w:pPr>
      <w:r>
        <w:t>8.1.5.14.2</w:t>
      </w:r>
      <w:r>
        <w:rPr>
          <w:rFonts w:ascii="Calibri" w:hAnsi="Calibri"/>
          <w:kern w:val="2"/>
          <w:sz w:val="24"/>
          <w:szCs w:val="24"/>
        </w:rPr>
        <w:tab/>
      </w:r>
      <w:r>
        <w:t>NR NTN Enhancements / SIB19 / Satellite Hard Switch with Resync</w:t>
      </w:r>
      <w:r>
        <w:tab/>
        <w:t>3310</w:t>
      </w:r>
    </w:p>
    <w:p w14:paraId="19B82C8C" w14:textId="77777777" w:rsidR="00E76701" w:rsidRDefault="00E76701">
      <w:pPr>
        <w:pStyle w:val="TOC5"/>
        <w:rPr>
          <w:rFonts w:ascii="Calibri" w:hAnsi="Calibri"/>
          <w:kern w:val="2"/>
          <w:sz w:val="24"/>
          <w:szCs w:val="24"/>
        </w:rPr>
      </w:pPr>
      <w:r>
        <w:t>8.1.5.14.3</w:t>
      </w:r>
      <w:r>
        <w:rPr>
          <w:rFonts w:ascii="Calibri" w:hAnsi="Calibri"/>
          <w:kern w:val="2"/>
          <w:sz w:val="24"/>
          <w:szCs w:val="24"/>
        </w:rPr>
        <w:tab/>
      </w:r>
      <w:r>
        <w:t>NR NTN Enhancements / SIB19 / Satellite Soft Switch with Resync</w:t>
      </w:r>
      <w:r>
        <w:tab/>
        <w:t>3313</w:t>
      </w:r>
    </w:p>
    <w:p w14:paraId="4991C370" w14:textId="77777777" w:rsidR="00E76701" w:rsidRDefault="00E76701">
      <w:pPr>
        <w:pStyle w:val="TOC3"/>
        <w:rPr>
          <w:rFonts w:ascii="Calibri" w:hAnsi="Calibri"/>
          <w:kern w:val="2"/>
          <w:sz w:val="24"/>
          <w:szCs w:val="24"/>
        </w:rPr>
      </w:pPr>
      <w:r w:rsidRPr="002D03D6">
        <w:rPr>
          <w:iCs/>
        </w:rPr>
        <w:t>8.1.6</w:t>
      </w:r>
      <w:r>
        <w:rPr>
          <w:rFonts w:ascii="Calibri" w:hAnsi="Calibri"/>
          <w:kern w:val="2"/>
          <w:sz w:val="24"/>
          <w:szCs w:val="24"/>
        </w:rPr>
        <w:tab/>
      </w:r>
      <w:r>
        <w:t>SON and MDT support for NR</w:t>
      </w:r>
      <w:r>
        <w:tab/>
        <w:t>3316</w:t>
      </w:r>
    </w:p>
    <w:p w14:paraId="78036B96" w14:textId="77777777" w:rsidR="00E76701" w:rsidRDefault="00E76701">
      <w:pPr>
        <w:pStyle w:val="TOC4"/>
        <w:rPr>
          <w:rFonts w:ascii="Calibri" w:hAnsi="Calibri"/>
          <w:kern w:val="2"/>
          <w:sz w:val="24"/>
          <w:szCs w:val="24"/>
        </w:rPr>
      </w:pPr>
      <w:r>
        <w:t>8.1.6.1</w:t>
      </w:r>
      <w:r>
        <w:rPr>
          <w:rFonts w:ascii="Calibri" w:hAnsi="Calibri"/>
          <w:kern w:val="2"/>
          <w:sz w:val="24"/>
          <w:szCs w:val="24"/>
        </w:rPr>
        <w:tab/>
      </w:r>
      <w:r>
        <w:t>Intra NR MDT</w:t>
      </w:r>
      <w:r>
        <w:tab/>
        <w:t>3316</w:t>
      </w:r>
    </w:p>
    <w:p w14:paraId="364359C5" w14:textId="77777777" w:rsidR="00E76701" w:rsidRDefault="00E76701">
      <w:pPr>
        <w:pStyle w:val="TOC5"/>
        <w:rPr>
          <w:rFonts w:ascii="Calibri" w:hAnsi="Calibri"/>
          <w:kern w:val="2"/>
          <w:sz w:val="24"/>
          <w:szCs w:val="24"/>
        </w:rPr>
      </w:pPr>
      <w:r>
        <w:t>8.1.6.1.1</w:t>
      </w:r>
      <w:r>
        <w:rPr>
          <w:rFonts w:ascii="Calibri" w:hAnsi="Calibri"/>
          <w:kern w:val="2"/>
          <w:sz w:val="24"/>
          <w:szCs w:val="24"/>
        </w:rPr>
        <w:tab/>
      </w:r>
      <w:r>
        <w:t>Immediate MDT</w:t>
      </w:r>
      <w:r>
        <w:tab/>
        <w:t>3316</w:t>
      </w:r>
    </w:p>
    <w:p w14:paraId="50D7B335" w14:textId="77777777" w:rsidR="00E76701" w:rsidRDefault="00E76701">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3316</w:t>
      </w:r>
    </w:p>
    <w:p w14:paraId="7E02CD85" w14:textId="77777777" w:rsidR="00E76701" w:rsidRDefault="00E76701">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3323</w:t>
      </w:r>
    </w:p>
    <w:p w14:paraId="4C935C47" w14:textId="77777777" w:rsidR="00E76701" w:rsidRDefault="00E76701">
      <w:pPr>
        <w:pStyle w:val="TOC5"/>
        <w:rPr>
          <w:rFonts w:ascii="Calibri" w:hAnsi="Calibri"/>
          <w:kern w:val="2"/>
          <w:sz w:val="24"/>
          <w:szCs w:val="24"/>
        </w:rPr>
      </w:pPr>
      <w:r>
        <w:t>8.1.6.1.2</w:t>
      </w:r>
      <w:r>
        <w:rPr>
          <w:rFonts w:ascii="Calibri" w:hAnsi="Calibri"/>
          <w:kern w:val="2"/>
          <w:sz w:val="24"/>
          <w:szCs w:val="24"/>
        </w:rPr>
        <w:tab/>
      </w:r>
      <w:r w:rsidRPr="002D03D6">
        <w:rPr>
          <w:rFonts w:eastAsia="MS Gothic"/>
        </w:rPr>
        <w:t>Logged MDT</w:t>
      </w:r>
      <w:r>
        <w:tab/>
        <w:t>3334</w:t>
      </w:r>
    </w:p>
    <w:p w14:paraId="4C47FE76" w14:textId="77777777" w:rsidR="00E76701" w:rsidRDefault="00E76701">
      <w:pPr>
        <w:pStyle w:val="TOC6"/>
        <w:rPr>
          <w:rFonts w:ascii="Calibri" w:hAnsi="Calibri"/>
          <w:kern w:val="2"/>
          <w:sz w:val="24"/>
          <w:szCs w:val="24"/>
        </w:rPr>
      </w:pPr>
      <w:r>
        <w:t>8.1.6.1.2.1</w:t>
      </w:r>
      <w:r>
        <w:rPr>
          <w:rFonts w:ascii="Calibri" w:hAnsi="Calibri"/>
          <w:kern w:val="2"/>
          <w:sz w:val="24"/>
          <w:szCs w:val="24"/>
        </w:rPr>
        <w:tab/>
      </w:r>
      <w:r w:rsidRPr="002D03D6">
        <w:rPr>
          <w:rFonts w:eastAsia="MS Gothic"/>
        </w:rPr>
        <w:t>Logged MDT / RRC_IDLE / Logging and reporting / Intra-frequency measurement</w:t>
      </w:r>
      <w:r>
        <w:tab/>
        <w:t>3334</w:t>
      </w:r>
    </w:p>
    <w:p w14:paraId="00F9D993" w14:textId="77777777" w:rsidR="00E76701" w:rsidRDefault="00E76701">
      <w:pPr>
        <w:pStyle w:val="TOC6"/>
        <w:rPr>
          <w:rFonts w:ascii="Calibri" w:hAnsi="Calibri"/>
          <w:kern w:val="2"/>
          <w:sz w:val="24"/>
          <w:szCs w:val="24"/>
        </w:rPr>
      </w:pPr>
      <w:r>
        <w:t>8.1.6.1.2.2</w:t>
      </w:r>
      <w:r>
        <w:rPr>
          <w:rFonts w:ascii="Calibri" w:hAnsi="Calibri"/>
          <w:kern w:val="2"/>
          <w:sz w:val="24"/>
          <w:szCs w:val="24"/>
        </w:rPr>
        <w:tab/>
      </w:r>
      <w:r w:rsidRPr="002D03D6">
        <w:rPr>
          <w:rFonts w:eastAsia="MS Gothic"/>
        </w:rPr>
        <w:t>Logged MDT / RRC_INACTIVE / Logging and reporting / Inter-frequency measurement</w:t>
      </w:r>
      <w:r>
        <w:tab/>
        <w:t>3343</w:t>
      </w:r>
    </w:p>
    <w:p w14:paraId="0C1C94AD" w14:textId="77777777" w:rsidR="00E76701" w:rsidRDefault="00E76701">
      <w:pPr>
        <w:pStyle w:val="TOC6"/>
        <w:rPr>
          <w:rFonts w:ascii="Calibri" w:hAnsi="Calibri"/>
          <w:kern w:val="2"/>
          <w:sz w:val="24"/>
          <w:szCs w:val="24"/>
        </w:rPr>
      </w:pPr>
      <w:r>
        <w:t>8.1.6.1.2.3</w:t>
      </w:r>
      <w:r>
        <w:rPr>
          <w:rFonts w:ascii="Calibri" w:hAnsi="Calibri"/>
          <w:kern w:val="2"/>
          <w:sz w:val="24"/>
          <w:szCs w:val="24"/>
        </w:rPr>
        <w:tab/>
      </w:r>
      <w:r w:rsidRPr="002D03D6">
        <w:rPr>
          <w:rFonts w:eastAsia="MS Gothic"/>
        </w:rPr>
        <w:t>Logged MDT / Intra-frequency measurement, logging and reporting</w:t>
      </w:r>
      <w:r>
        <w:tab/>
        <w:t>3351</w:t>
      </w:r>
    </w:p>
    <w:p w14:paraId="3F807423" w14:textId="77777777" w:rsidR="00E76701" w:rsidRDefault="00E76701">
      <w:pPr>
        <w:pStyle w:val="TOC6"/>
        <w:rPr>
          <w:rFonts w:ascii="Calibri" w:hAnsi="Calibri"/>
          <w:kern w:val="2"/>
          <w:sz w:val="24"/>
          <w:szCs w:val="24"/>
        </w:rPr>
      </w:pPr>
      <w:r>
        <w:t>8.1.6.1.2.4</w:t>
      </w:r>
      <w:r>
        <w:rPr>
          <w:rFonts w:ascii="Calibri" w:hAnsi="Calibri"/>
          <w:kern w:val="2"/>
          <w:sz w:val="24"/>
          <w:szCs w:val="24"/>
        </w:rPr>
        <w:tab/>
      </w:r>
      <w:r w:rsidRPr="002D03D6">
        <w:rPr>
          <w:rFonts w:eastAsia="MS Gothic"/>
        </w:rPr>
        <w:t>Logged MDT/ RRC_IDLE / Logging and reporting / periodic measurement trigger</w:t>
      </w:r>
      <w:r>
        <w:tab/>
        <w:t>3362</w:t>
      </w:r>
    </w:p>
    <w:p w14:paraId="3DF4260A" w14:textId="77777777" w:rsidR="00E76701" w:rsidRDefault="00E76701">
      <w:pPr>
        <w:pStyle w:val="TOC6"/>
        <w:rPr>
          <w:rFonts w:ascii="Calibri" w:hAnsi="Calibri"/>
          <w:kern w:val="2"/>
          <w:sz w:val="24"/>
          <w:szCs w:val="24"/>
        </w:rPr>
      </w:pPr>
      <w:r>
        <w:t>8.1.6.1.2.5</w:t>
      </w:r>
      <w:r>
        <w:rPr>
          <w:rFonts w:ascii="Calibri" w:hAnsi="Calibri"/>
          <w:kern w:val="2"/>
          <w:sz w:val="24"/>
          <w:szCs w:val="24"/>
        </w:rPr>
        <w:tab/>
      </w:r>
      <w:r w:rsidRPr="002D03D6">
        <w:rPr>
          <w:rFonts w:eastAsia="MS Gothic"/>
        </w:rPr>
        <w:t>Logged MDT/ RRC_IDLE / Logging and reporting / event-based trigger</w:t>
      </w:r>
      <w:r>
        <w:tab/>
        <w:t>3372</w:t>
      </w:r>
    </w:p>
    <w:p w14:paraId="5A641C28" w14:textId="77777777" w:rsidR="00E76701" w:rsidRDefault="00E76701">
      <w:pPr>
        <w:pStyle w:val="TOC6"/>
        <w:rPr>
          <w:rFonts w:ascii="Calibri" w:hAnsi="Calibri"/>
          <w:kern w:val="2"/>
          <w:sz w:val="24"/>
          <w:szCs w:val="24"/>
        </w:rPr>
      </w:pPr>
      <w:r>
        <w:t>8.1.6.1.2.6</w:t>
      </w:r>
      <w:r>
        <w:rPr>
          <w:rFonts w:ascii="Calibri" w:hAnsi="Calibri"/>
          <w:kern w:val="2"/>
          <w:sz w:val="24"/>
          <w:szCs w:val="24"/>
        </w:rPr>
        <w:tab/>
      </w:r>
      <w:r w:rsidRPr="002D03D6">
        <w:rPr>
          <w:rFonts w:eastAsia="MS Gothic"/>
        </w:rPr>
        <w:t>Logged MDT/ RRC_IDLE / Logging and reporting / event-based trigger</w:t>
      </w:r>
      <w:r>
        <w:t>/ out-of-coverage</w:t>
      </w:r>
      <w:r>
        <w:tab/>
        <w:t>3380</w:t>
      </w:r>
    </w:p>
    <w:p w14:paraId="4D991228" w14:textId="77777777" w:rsidR="00E76701" w:rsidRDefault="00E76701">
      <w:pPr>
        <w:pStyle w:val="TOC6"/>
        <w:rPr>
          <w:rFonts w:ascii="Calibri" w:hAnsi="Calibri"/>
          <w:kern w:val="2"/>
          <w:sz w:val="24"/>
          <w:szCs w:val="24"/>
        </w:rPr>
      </w:pPr>
      <w:r>
        <w:lastRenderedPageBreak/>
        <w:t>8.1.6.1.2.7</w:t>
      </w:r>
      <w:r>
        <w:rPr>
          <w:rFonts w:ascii="Calibri" w:hAnsi="Calibri"/>
          <w:kern w:val="2"/>
          <w:sz w:val="24"/>
          <w:szCs w:val="24"/>
        </w:rPr>
        <w:tab/>
      </w:r>
      <w:r w:rsidRPr="002D03D6">
        <w:rPr>
          <w:rFonts w:eastAsia="MS Gothic"/>
        </w:rPr>
        <w:t>Logged MDT / Logging and reporting / Indication of logged measurements at NR reestablishment</w:t>
      </w:r>
      <w:r>
        <w:tab/>
        <w:t>3390</w:t>
      </w:r>
    </w:p>
    <w:p w14:paraId="045A6A64" w14:textId="77777777" w:rsidR="00E76701" w:rsidRDefault="00E76701">
      <w:pPr>
        <w:pStyle w:val="TOC6"/>
        <w:rPr>
          <w:rFonts w:ascii="Calibri" w:hAnsi="Calibri"/>
          <w:kern w:val="2"/>
          <w:sz w:val="24"/>
          <w:szCs w:val="24"/>
        </w:rPr>
      </w:pPr>
      <w:r>
        <w:t>8.1.6.1.2.8</w:t>
      </w:r>
      <w:r>
        <w:rPr>
          <w:rFonts w:ascii="Calibri" w:hAnsi="Calibri"/>
          <w:kern w:val="2"/>
          <w:sz w:val="24"/>
          <w:szCs w:val="24"/>
        </w:rPr>
        <w:tab/>
      </w:r>
      <w:r w:rsidRPr="002D03D6">
        <w:rPr>
          <w:rFonts w:eastAsia="MS Gothic"/>
        </w:rPr>
        <w:t>Logged MDT / Logging and reporting / Reporting at RRC reconfiguration</w:t>
      </w:r>
      <w:r>
        <w:tab/>
        <w:t>3393</w:t>
      </w:r>
    </w:p>
    <w:p w14:paraId="1BB03A59" w14:textId="77777777" w:rsidR="00E76701" w:rsidRDefault="00E76701">
      <w:pPr>
        <w:pStyle w:val="TOC6"/>
        <w:rPr>
          <w:rFonts w:ascii="Calibri" w:hAnsi="Calibri"/>
          <w:kern w:val="2"/>
          <w:sz w:val="24"/>
          <w:szCs w:val="24"/>
        </w:rPr>
      </w:pPr>
      <w:r>
        <w:t>8.1.6.1.2.9</w:t>
      </w:r>
      <w:r>
        <w:rPr>
          <w:rFonts w:ascii="Calibri" w:hAnsi="Calibri"/>
          <w:kern w:val="2"/>
          <w:sz w:val="24"/>
          <w:szCs w:val="24"/>
        </w:rPr>
        <w:tab/>
      </w:r>
      <w:r w:rsidRPr="002D03D6">
        <w:rPr>
          <w:rFonts w:eastAsia="MS Gothic"/>
        </w:rPr>
        <w:t>Logged MDT / Location information</w:t>
      </w:r>
      <w:r>
        <w:tab/>
        <w:t>3402</w:t>
      </w:r>
    </w:p>
    <w:p w14:paraId="52BB2EC4" w14:textId="77777777" w:rsidR="00E76701" w:rsidRDefault="00E76701">
      <w:pPr>
        <w:pStyle w:val="TOC6"/>
        <w:rPr>
          <w:rFonts w:ascii="Calibri" w:hAnsi="Calibri"/>
          <w:kern w:val="2"/>
          <w:sz w:val="24"/>
          <w:szCs w:val="24"/>
        </w:rPr>
      </w:pPr>
      <w:r>
        <w:t>8.1.6.1.2.10</w:t>
      </w:r>
      <w:r>
        <w:rPr>
          <w:rFonts w:ascii="Calibri" w:hAnsi="Calibri"/>
          <w:kern w:val="2"/>
          <w:sz w:val="24"/>
          <w:szCs w:val="24"/>
        </w:rPr>
        <w:tab/>
      </w:r>
      <w:r w:rsidRPr="002D03D6">
        <w:rPr>
          <w:rFonts w:eastAsia="MS Gothic"/>
        </w:rPr>
        <w:t>Logged MDT / Maintaining logged measurement configuration / UE mobility</w:t>
      </w:r>
      <w:r>
        <w:tab/>
        <w:t>3408</w:t>
      </w:r>
    </w:p>
    <w:p w14:paraId="71FDE526" w14:textId="77777777" w:rsidR="00E76701" w:rsidRDefault="00E76701">
      <w:pPr>
        <w:pStyle w:val="TOC6"/>
        <w:rPr>
          <w:rFonts w:ascii="Calibri" w:hAnsi="Calibri"/>
          <w:kern w:val="2"/>
          <w:sz w:val="24"/>
          <w:szCs w:val="24"/>
        </w:rPr>
      </w:pPr>
      <w:r>
        <w:t>8.1.6.1.2.11</w:t>
      </w:r>
      <w:r>
        <w:rPr>
          <w:rFonts w:ascii="Calibri" w:hAnsi="Calibri"/>
          <w:kern w:val="2"/>
          <w:sz w:val="24"/>
          <w:szCs w:val="24"/>
        </w:rPr>
        <w:tab/>
      </w:r>
      <w:r w:rsidRPr="002D03D6">
        <w:rPr>
          <w:rFonts w:eastAsia="MS Gothic"/>
        </w:rPr>
        <w:t>Logged MDT / UE state transitions</w:t>
      </w:r>
      <w:r>
        <w:tab/>
        <w:t>3415</w:t>
      </w:r>
    </w:p>
    <w:p w14:paraId="344CDBBD" w14:textId="77777777" w:rsidR="00E76701" w:rsidRDefault="00E76701">
      <w:pPr>
        <w:pStyle w:val="TOC6"/>
        <w:rPr>
          <w:rFonts w:ascii="Calibri" w:hAnsi="Calibri"/>
          <w:kern w:val="2"/>
          <w:sz w:val="24"/>
          <w:szCs w:val="24"/>
        </w:rPr>
      </w:pPr>
      <w:r>
        <w:t>8.1.6.1.2.12</w:t>
      </w:r>
      <w:r>
        <w:rPr>
          <w:rFonts w:ascii="Calibri" w:hAnsi="Calibri"/>
          <w:kern w:val="2"/>
          <w:sz w:val="24"/>
          <w:szCs w:val="24"/>
        </w:rPr>
        <w:tab/>
      </w:r>
      <w:r w:rsidRPr="002D03D6">
        <w:rPr>
          <w:rFonts w:eastAsia="MS Gothic"/>
        </w:rPr>
        <w:t>Logged MDT / Release of logged MDT measurement configuration / Expire of duration timer</w:t>
      </w:r>
      <w:r>
        <w:tab/>
        <w:t>3420</w:t>
      </w:r>
    </w:p>
    <w:p w14:paraId="0396C219" w14:textId="77777777" w:rsidR="00E76701" w:rsidRDefault="00E76701">
      <w:pPr>
        <w:pStyle w:val="TOC6"/>
        <w:rPr>
          <w:rFonts w:ascii="Calibri" w:hAnsi="Calibri"/>
          <w:kern w:val="2"/>
          <w:sz w:val="24"/>
          <w:szCs w:val="24"/>
        </w:rPr>
      </w:pPr>
      <w:r>
        <w:t>8.1.6.1.2.13</w:t>
      </w:r>
      <w:r>
        <w:rPr>
          <w:rFonts w:ascii="Calibri" w:hAnsi="Calibri"/>
          <w:kern w:val="2"/>
          <w:sz w:val="24"/>
          <w:szCs w:val="24"/>
        </w:rPr>
        <w:tab/>
      </w:r>
      <w:r w:rsidRPr="002D03D6">
        <w:rPr>
          <w:rFonts w:eastAsia="MS Gothic"/>
        </w:rPr>
        <w:t>Logged MDT / Release of logged MDT measurement configuration / Reception of new logged measurement configuration</w:t>
      </w:r>
      <w:r>
        <w:tab/>
        <w:t>3430</w:t>
      </w:r>
    </w:p>
    <w:p w14:paraId="49A0E3CA" w14:textId="77777777" w:rsidR="00E76701" w:rsidRDefault="00E76701">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3437</w:t>
      </w:r>
    </w:p>
    <w:p w14:paraId="3C4FAAC1" w14:textId="77777777" w:rsidR="00E76701" w:rsidRDefault="00E76701">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3442</w:t>
      </w:r>
    </w:p>
    <w:p w14:paraId="575676F1" w14:textId="77777777" w:rsidR="00E76701" w:rsidRDefault="00E76701">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3447</w:t>
      </w:r>
    </w:p>
    <w:p w14:paraId="2B1DEAAC" w14:textId="77777777" w:rsidR="00E76701" w:rsidRDefault="00E76701">
      <w:pPr>
        <w:pStyle w:val="TOC5"/>
        <w:rPr>
          <w:rFonts w:ascii="Calibri" w:hAnsi="Calibri"/>
          <w:kern w:val="2"/>
          <w:sz w:val="24"/>
          <w:szCs w:val="24"/>
        </w:rPr>
      </w:pPr>
      <w:r>
        <w:t>8.1.6.1.3</w:t>
      </w:r>
      <w:r>
        <w:rPr>
          <w:rFonts w:ascii="Calibri" w:hAnsi="Calibri"/>
          <w:kern w:val="2"/>
          <w:sz w:val="24"/>
          <w:szCs w:val="24"/>
        </w:rPr>
        <w:tab/>
      </w:r>
      <w:r>
        <w:t>Radio Link Failure report</w:t>
      </w:r>
      <w:r>
        <w:tab/>
        <w:t>3449</w:t>
      </w:r>
    </w:p>
    <w:p w14:paraId="35C08A46" w14:textId="77777777" w:rsidR="00E76701" w:rsidRDefault="00E76701">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3449</w:t>
      </w:r>
    </w:p>
    <w:p w14:paraId="36856557" w14:textId="77777777" w:rsidR="00E76701" w:rsidRDefault="00E76701">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3461</w:t>
      </w:r>
    </w:p>
    <w:p w14:paraId="368D8024" w14:textId="77777777" w:rsidR="00E76701" w:rsidRDefault="00E76701">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3463</w:t>
      </w:r>
    </w:p>
    <w:p w14:paraId="6D79AE21" w14:textId="77777777" w:rsidR="00E76701" w:rsidRDefault="00E76701">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3473</w:t>
      </w:r>
    </w:p>
    <w:p w14:paraId="701A2C02" w14:textId="77777777" w:rsidR="00E76701" w:rsidRDefault="00E76701">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3481</w:t>
      </w:r>
    </w:p>
    <w:p w14:paraId="37174B07" w14:textId="77777777" w:rsidR="00E76701" w:rsidRDefault="00E76701">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3488</w:t>
      </w:r>
    </w:p>
    <w:p w14:paraId="13A62097" w14:textId="77777777" w:rsidR="00E76701" w:rsidRDefault="00E76701">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3495</w:t>
      </w:r>
    </w:p>
    <w:p w14:paraId="673CFA8C" w14:textId="77777777" w:rsidR="00E76701" w:rsidRDefault="00E76701">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3504</w:t>
      </w:r>
    </w:p>
    <w:p w14:paraId="2964C7D2" w14:textId="77777777" w:rsidR="00E76701" w:rsidRDefault="00E76701">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3515</w:t>
      </w:r>
    </w:p>
    <w:p w14:paraId="1A52798A" w14:textId="77777777" w:rsidR="00E76701" w:rsidRDefault="00E76701">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3526</w:t>
      </w:r>
    </w:p>
    <w:p w14:paraId="690D6A16" w14:textId="77777777" w:rsidR="00E76701" w:rsidRDefault="00E76701">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3534</w:t>
      </w:r>
    </w:p>
    <w:p w14:paraId="42ABCEB8" w14:textId="77777777" w:rsidR="00E76701" w:rsidRDefault="00E76701">
      <w:pPr>
        <w:pStyle w:val="TOC5"/>
        <w:rPr>
          <w:rFonts w:ascii="Calibri" w:hAnsi="Calibri"/>
          <w:kern w:val="2"/>
          <w:sz w:val="24"/>
          <w:szCs w:val="24"/>
        </w:rPr>
      </w:pPr>
      <w:r>
        <w:t>8.1.6.1.4</w:t>
      </w:r>
      <w:r>
        <w:rPr>
          <w:rFonts w:ascii="Calibri" w:hAnsi="Calibri"/>
          <w:kern w:val="2"/>
          <w:sz w:val="24"/>
          <w:szCs w:val="24"/>
        </w:rPr>
        <w:tab/>
      </w:r>
      <w:r>
        <w:t>Connection Establishment Failure</w:t>
      </w:r>
      <w:r>
        <w:tab/>
        <w:t>3544</w:t>
      </w:r>
    </w:p>
    <w:p w14:paraId="542644EE" w14:textId="77777777" w:rsidR="00E76701" w:rsidRDefault="00E76701">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3544</w:t>
      </w:r>
    </w:p>
    <w:p w14:paraId="5B2F415D" w14:textId="77777777" w:rsidR="00E76701" w:rsidRDefault="00E76701">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3549</w:t>
      </w:r>
    </w:p>
    <w:p w14:paraId="3EEB83FF" w14:textId="77777777" w:rsidR="00E76701" w:rsidRDefault="00E76701">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3553</w:t>
      </w:r>
    </w:p>
    <w:p w14:paraId="6C33A719" w14:textId="77777777" w:rsidR="00E76701" w:rsidRDefault="00E76701">
      <w:pPr>
        <w:pStyle w:val="TOC6"/>
        <w:rPr>
          <w:rFonts w:ascii="Calibri" w:hAnsi="Calibri"/>
          <w:kern w:val="2"/>
          <w:sz w:val="24"/>
          <w:szCs w:val="24"/>
        </w:rPr>
      </w:pPr>
      <w:r w:rsidRPr="002D03D6">
        <w:rPr>
          <w:rFonts w:eastAsia="SimSun"/>
        </w:rPr>
        <w:t>8.1.6.1.4.4</w:t>
      </w:r>
      <w:r>
        <w:rPr>
          <w:rFonts w:ascii="Calibri" w:hAnsi="Calibri"/>
          <w:kern w:val="2"/>
          <w:sz w:val="24"/>
          <w:szCs w:val="24"/>
        </w:rPr>
        <w:tab/>
      </w:r>
      <w:r w:rsidRPr="002D03D6">
        <w:rPr>
          <w:rFonts w:eastAsia="SimSun"/>
        </w:rPr>
        <w:t>Connection Establishment Failure / Logging and reporting / Reporting at RRC connection re-establishment</w:t>
      </w:r>
      <w:r>
        <w:tab/>
        <w:t>3559</w:t>
      </w:r>
    </w:p>
    <w:p w14:paraId="149E65A4" w14:textId="77777777" w:rsidR="00E76701" w:rsidRDefault="00E76701">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3562</w:t>
      </w:r>
    </w:p>
    <w:p w14:paraId="1BAE0C49" w14:textId="77777777" w:rsidR="00E76701" w:rsidRDefault="00E76701">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3565</w:t>
      </w:r>
    </w:p>
    <w:p w14:paraId="7F1A1FD6" w14:textId="77777777" w:rsidR="00E76701" w:rsidRDefault="00E76701">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3571</w:t>
      </w:r>
    </w:p>
    <w:p w14:paraId="28445459" w14:textId="77777777" w:rsidR="00E76701" w:rsidRDefault="00E76701">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3576</w:t>
      </w:r>
    </w:p>
    <w:p w14:paraId="60649AB2" w14:textId="77777777" w:rsidR="00E76701" w:rsidRDefault="00E76701">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3581</w:t>
      </w:r>
    </w:p>
    <w:p w14:paraId="0E8F79A1" w14:textId="77777777" w:rsidR="00E76701" w:rsidRDefault="00E76701">
      <w:pPr>
        <w:pStyle w:val="TOC4"/>
        <w:rPr>
          <w:rFonts w:ascii="Calibri" w:hAnsi="Calibri"/>
          <w:kern w:val="2"/>
          <w:sz w:val="24"/>
          <w:szCs w:val="24"/>
        </w:rPr>
      </w:pPr>
      <w:r>
        <w:t>8.1.6.2</w:t>
      </w:r>
      <w:r>
        <w:rPr>
          <w:rFonts w:ascii="Calibri" w:hAnsi="Calibri"/>
          <w:kern w:val="2"/>
          <w:sz w:val="24"/>
          <w:szCs w:val="24"/>
        </w:rPr>
        <w:tab/>
      </w:r>
      <w:r>
        <w:t>Inter-RAT MDT</w:t>
      </w:r>
      <w:r>
        <w:tab/>
        <w:t>3590</w:t>
      </w:r>
    </w:p>
    <w:p w14:paraId="3139DC99" w14:textId="77777777" w:rsidR="00E76701" w:rsidRDefault="00E76701">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3590</w:t>
      </w:r>
    </w:p>
    <w:p w14:paraId="13D09B86" w14:textId="77777777" w:rsidR="00E76701" w:rsidRDefault="00E76701">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3599</w:t>
      </w:r>
    </w:p>
    <w:p w14:paraId="44EB1129" w14:textId="77777777" w:rsidR="00E76701" w:rsidRDefault="00E76701">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3606</w:t>
      </w:r>
    </w:p>
    <w:p w14:paraId="08FE358E" w14:textId="77777777" w:rsidR="00E76701" w:rsidRDefault="00E76701">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3620</w:t>
      </w:r>
    </w:p>
    <w:p w14:paraId="1B592C08" w14:textId="77777777" w:rsidR="00E76701" w:rsidRDefault="00E76701">
      <w:pPr>
        <w:pStyle w:val="TOC4"/>
        <w:rPr>
          <w:rFonts w:ascii="Calibri" w:hAnsi="Calibri"/>
          <w:kern w:val="2"/>
          <w:sz w:val="24"/>
          <w:szCs w:val="24"/>
        </w:rPr>
      </w:pPr>
      <w:r>
        <w:t>8.1.6.3</w:t>
      </w:r>
      <w:r>
        <w:rPr>
          <w:rFonts w:ascii="Calibri" w:hAnsi="Calibri"/>
          <w:kern w:val="2"/>
          <w:sz w:val="24"/>
          <w:szCs w:val="24"/>
        </w:rPr>
        <w:tab/>
      </w:r>
      <w:r>
        <w:t>Inter-System MDT</w:t>
      </w:r>
      <w:r>
        <w:tab/>
        <w:t>3625</w:t>
      </w:r>
    </w:p>
    <w:p w14:paraId="46FADF29" w14:textId="77777777" w:rsidR="00E76701" w:rsidRDefault="00E76701">
      <w:pPr>
        <w:pStyle w:val="TOC5"/>
        <w:rPr>
          <w:rFonts w:ascii="Calibri" w:hAnsi="Calibri"/>
          <w:kern w:val="2"/>
          <w:sz w:val="24"/>
          <w:szCs w:val="24"/>
        </w:rPr>
      </w:pPr>
      <w:r>
        <w:t>8.1.6.3.1</w:t>
      </w:r>
      <w:r>
        <w:rPr>
          <w:rFonts w:ascii="Calibri" w:hAnsi="Calibri"/>
          <w:kern w:val="2"/>
          <w:sz w:val="24"/>
          <w:szCs w:val="24"/>
        </w:rPr>
        <w:tab/>
      </w:r>
      <w:r>
        <w:t>Inter-System MDT / Immediate MDT</w:t>
      </w:r>
      <w:r>
        <w:tab/>
        <w:t>3625</w:t>
      </w:r>
    </w:p>
    <w:p w14:paraId="215000D6" w14:textId="77777777" w:rsidR="00E76701" w:rsidRDefault="00E76701">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3625</w:t>
      </w:r>
    </w:p>
    <w:p w14:paraId="153CDC86" w14:textId="77777777" w:rsidR="00E76701" w:rsidRDefault="00E76701">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3633</w:t>
      </w:r>
    </w:p>
    <w:p w14:paraId="5AE4BECB" w14:textId="77777777" w:rsidR="00E76701" w:rsidRDefault="00E76701">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3637</w:t>
      </w:r>
    </w:p>
    <w:p w14:paraId="147861D8" w14:textId="77777777" w:rsidR="00E76701" w:rsidRDefault="00E76701">
      <w:pPr>
        <w:pStyle w:val="TOC5"/>
        <w:rPr>
          <w:rFonts w:ascii="Calibri" w:hAnsi="Calibri"/>
          <w:kern w:val="2"/>
          <w:sz w:val="24"/>
          <w:szCs w:val="24"/>
        </w:rPr>
      </w:pPr>
      <w:r>
        <w:t>8.1.6.3.2</w:t>
      </w:r>
      <w:r>
        <w:rPr>
          <w:rFonts w:ascii="Calibri" w:hAnsi="Calibri"/>
          <w:kern w:val="2"/>
          <w:sz w:val="24"/>
          <w:szCs w:val="24"/>
        </w:rPr>
        <w:tab/>
      </w:r>
      <w:r>
        <w:t>Inter-System MDT / Logged MDT</w:t>
      </w:r>
      <w:r>
        <w:tab/>
        <w:t>3640</w:t>
      </w:r>
    </w:p>
    <w:p w14:paraId="694E44C1" w14:textId="77777777" w:rsidR="00E76701" w:rsidRDefault="00E76701">
      <w:pPr>
        <w:pStyle w:val="TOC6"/>
        <w:rPr>
          <w:rFonts w:ascii="Calibri" w:hAnsi="Calibri"/>
          <w:kern w:val="2"/>
          <w:sz w:val="24"/>
          <w:szCs w:val="24"/>
        </w:rPr>
      </w:pPr>
      <w:r>
        <w:lastRenderedPageBreak/>
        <w:t>8.1.6.3.2.1</w:t>
      </w:r>
      <w:r>
        <w:rPr>
          <w:rFonts w:ascii="Calibri" w:hAnsi="Calibri"/>
          <w:kern w:val="2"/>
          <w:sz w:val="24"/>
          <w:szCs w:val="24"/>
        </w:rPr>
        <w:tab/>
      </w:r>
      <w:r>
        <w:t>Inter-System MDT / Logged MDT / Logging and reporting / Bluetooth measurement collection</w:t>
      </w:r>
      <w:r>
        <w:tab/>
        <w:t>3640</w:t>
      </w:r>
    </w:p>
    <w:p w14:paraId="7AB07D2C" w14:textId="77777777" w:rsidR="00E76701" w:rsidRDefault="00E76701">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3646</w:t>
      </w:r>
    </w:p>
    <w:p w14:paraId="5FBEF1C0" w14:textId="77777777" w:rsidR="00E76701" w:rsidRDefault="00E76701">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3650</w:t>
      </w:r>
    </w:p>
    <w:p w14:paraId="3B4D3AD3" w14:textId="77777777" w:rsidR="00E76701" w:rsidRDefault="00E76701">
      <w:pPr>
        <w:pStyle w:val="TOC5"/>
        <w:rPr>
          <w:rFonts w:ascii="Calibri" w:hAnsi="Calibri"/>
          <w:kern w:val="2"/>
          <w:sz w:val="24"/>
          <w:szCs w:val="24"/>
        </w:rPr>
      </w:pPr>
      <w:r>
        <w:t>8.1.6.3.3</w:t>
      </w:r>
      <w:r>
        <w:rPr>
          <w:rFonts w:ascii="Calibri" w:hAnsi="Calibri"/>
          <w:kern w:val="2"/>
          <w:sz w:val="24"/>
          <w:szCs w:val="24"/>
        </w:rPr>
        <w:tab/>
      </w:r>
      <w:r>
        <w:t>Inter-System MDT / Radio Link Failure</w:t>
      </w:r>
      <w:r>
        <w:tab/>
        <w:t>3654</w:t>
      </w:r>
    </w:p>
    <w:p w14:paraId="1CD695F5" w14:textId="77777777" w:rsidR="00E76701" w:rsidRDefault="00E76701">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3654</w:t>
      </w:r>
    </w:p>
    <w:p w14:paraId="6F43A1A8" w14:textId="77777777" w:rsidR="00E76701" w:rsidRDefault="00E76701">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3661</w:t>
      </w:r>
    </w:p>
    <w:p w14:paraId="109D9914" w14:textId="77777777" w:rsidR="00E76701" w:rsidRDefault="00E76701">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3665</w:t>
      </w:r>
    </w:p>
    <w:p w14:paraId="09064F3D" w14:textId="77777777" w:rsidR="00E76701" w:rsidRDefault="00E76701">
      <w:pPr>
        <w:pStyle w:val="TOC5"/>
        <w:rPr>
          <w:rFonts w:ascii="Calibri" w:hAnsi="Calibri"/>
          <w:kern w:val="2"/>
          <w:sz w:val="24"/>
          <w:szCs w:val="24"/>
        </w:rPr>
      </w:pPr>
      <w:r w:rsidRPr="002D03D6">
        <w:rPr>
          <w:rFonts w:eastAsia="SimSun"/>
        </w:rPr>
        <w:t>8.1.6.3.4</w:t>
      </w:r>
      <w:r>
        <w:rPr>
          <w:rFonts w:ascii="Calibri" w:hAnsi="Calibri"/>
          <w:kern w:val="2"/>
          <w:sz w:val="24"/>
          <w:szCs w:val="24"/>
        </w:rPr>
        <w:tab/>
      </w:r>
      <w:r w:rsidRPr="002D03D6">
        <w:rPr>
          <w:rFonts w:eastAsia="SimSun"/>
        </w:rPr>
        <w:t>Inter-System MDT / Connection Establishment Failure</w:t>
      </w:r>
      <w:r>
        <w:tab/>
        <w:t>3669</w:t>
      </w:r>
    </w:p>
    <w:p w14:paraId="521A88C3" w14:textId="77777777" w:rsidR="00E76701" w:rsidRDefault="00E76701">
      <w:pPr>
        <w:pStyle w:val="TOC6"/>
        <w:rPr>
          <w:rFonts w:ascii="Calibri" w:hAnsi="Calibri"/>
          <w:kern w:val="2"/>
          <w:sz w:val="24"/>
          <w:szCs w:val="24"/>
        </w:rPr>
      </w:pPr>
      <w:r w:rsidRPr="002D03D6">
        <w:rPr>
          <w:color w:val="000000"/>
        </w:rPr>
        <w:t>8.1.6.3.4.1</w:t>
      </w:r>
      <w:r>
        <w:rPr>
          <w:rFonts w:ascii="Calibri" w:hAnsi="Calibri"/>
          <w:kern w:val="2"/>
          <w:sz w:val="24"/>
          <w:szCs w:val="24"/>
        </w:rPr>
        <w:tab/>
      </w:r>
      <w:r w:rsidRPr="002D03D6">
        <w:rPr>
          <w:color w:val="000000"/>
        </w:rPr>
        <w:t>Inter-System MDT / Connection Establishment Failure / Logging and reporting / Bluetooth measurement collection</w:t>
      </w:r>
      <w:r>
        <w:tab/>
        <w:t>3669</w:t>
      </w:r>
    </w:p>
    <w:p w14:paraId="5EFD841E" w14:textId="77777777" w:rsidR="00E76701" w:rsidRDefault="00E76701">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3674</w:t>
      </w:r>
    </w:p>
    <w:p w14:paraId="3EC26697" w14:textId="77777777" w:rsidR="00E76701" w:rsidRDefault="00E76701">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3677</w:t>
      </w:r>
    </w:p>
    <w:p w14:paraId="42E673B7" w14:textId="77777777" w:rsidR="00E76701" w:rsidRDefault="00E76701">
      <w:pPr>
        <w:pStyle w:val="TOC4"/>
        <w:rPr>
          <w:rFonts w:ascii="Calibri" w:hAnsi="Calibri"/>
          <w:kern w:val="2"/>
          <w:sz w:val="24"/>
          <w:szCs w:val="24"/>
        </w:rPr>
      </w:pPr>
      <w:r>
        <w:t>8.1.6.4</w:t>
      </w:r>
      <w:r>
        <w:rPr>
          <w:rFonts w:ascii="Calibri" w:hAnsi="Calibri"/>
          <w:kern w:val="2"/>
          <w:sz w:val="24"/>
          <w:szCs w:val="24"/>
        </w:rPr>
        <w:tab/>
      </w:r>
      <w:r>
        <w:t>SON / RACH Optimisation</w:t>
      </w:r>
      <w:r>
        <w:tab/>
        <w:t>3680</w:t>
      </w:r>
    </w:p>
    <w:p w14:paraId="1DF20A8D" w14:textId="77777777" w:rsidR="00E76701" w:rsidRDefault="00E76701">
      <w:pPr>
        <w:pStyle w:val="TOC5"/>
        <w:rPr>
          <w:rFonts w:ascii="Calibri" w:hAnsi="Calibri"/>
          <w:kern w:val="2"/>
          <w:sz w:val="24"/>
          <w:szCs w:val="24"/>
        </w:rPr>
      </w:pPr>
      <w:r>
        <w:t>8.1.6.4.1</w:t>
      </w:r>
      <w:r>
        <w:rPr>
          <w:rFonts w:ascii="Calibri" w:hAnsi="Calibri"/>
          <w:kern w:val="2"/>
          <w:sz w:val="24"/>
          <w:szCs w:val="24"/>
        </w:rPr>
        <w:tab/>
      </w:r>
      <w:r>
        <w:t>SON / RACH logging and reporting</w:t>
      </w:r>
      <w:r>
        <w:tab/>
        <w:t>3680</w:t>
      </w:r>
    </w:p>
    <w:p w14:paraId="698B793E" w14:textId="77777777" w:rsidR="00E76701" w:rsidRDefault="00E76701">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3686</w:t>
      </w:r>
    </w:p>
    <w:p w14:paraId="26B73E4E" w14:textId="77777777" w:rsidR="00E76701" w:rsidRDefault="00E76701">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3692</w:t>
      </w:r>
    </w:p>
    <w:p w14:paraId="5EDDF6B3" w14:textId="77777777" w:rsidR="00E76701" w:rsidRDefault="00E76701">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3697</w:t>
      </w:r>
    </w:p>
    <w:p w14:paraId="044E0BFF" w14:textId="77777777" w:rsidR="00E76701" w:rsidRDefault="00E76701">
      <w:pPr>
        <w:pStyle w:val="TOC3"/>
        <w:rPr>
          <w:rFonts w:ascii="Calibri" w:hAnsi="Calibri"/>
          <w:kern w:val="2"/>
          <w:sz w:val="24"/>
          <w:szCs w:val="24"/>
        </w:rPr>
      </w:pPr>
      <w:r w:rsidRPr="002D03D6">
        <w:rPr>
          <w:iCs/>
        </w:rPr>
        <w:t>8.1.7</w:t>
      </w:r>
      <w:r>
        <w:rPr>
          <w:rFonts w:ascii="Calibri" w:hAnsi="Calibri"/>
          <w:kern w:val="2"/>
          <w:sz w:val="24"/>
          <w:szCs w:val="24"/>
        </w:rPr>
        <w:tab/>
      </w:r>
      <w:r>
        <w:t>Non-public networks</w:t>
      </w:r>
      <w:r>
        <w:tab/>
        <w:t>3703</w:t>
      </w:r>
    </w:p>
    <w:p w14:paraId="412ED661" w14:textId="77777777" w:rsidR="00E76701" w:rsidRDefault="00E76701">
      <w:pPr>
        <w:pStyle w:val="TOC4"/>
        <w:rPr>
          <w:rFonts w:ascii="Calibri" w:hAnsi="Calibri"/>
          <w:kern w:val="2"/>
          <w:sz w:val="24"/>
          <w:szCs w:val="24"/>
        </w:rPr>
      </w:pPr>
      <w:r>
        <w:t>8.1.7.1</w:t>
      </w:r>
      <w:r>
        <w:rPr>
          <w:rFonts w:ascii="Calibri" w:hAnsi="Calibri"/>
          <w:kern w:val="2"/>
          <w:sz w:val="24"/>
          <w:szCs w:val="24"/>
        </w:rPr>
        <w:tab/>
      </w:r>
      <w:r>
        <w:t>Measurement for self-optimized networks</w:t>
      </w:r>
      <w:r>
        <w:tab/>
        <w:t>3703</w:t>
      </w:r>
    </w:p>
    <w:p w14:paraId="3CE32F8A" w14:textId="77777777" w:rsidR="00E76701" w:rsidRDefault="00E76701">
      <w:pPr>
        <w:pStyle w:val="TOC5"/>
        <w:rPr>
          <w:rFonts w:ascii="Calibri" w:hAnsi="Calibri"/>
          <w:kern w:val="2"/>
          <w:sz w:val="24"/>
          <w:szCs w:val="24"/>
        </w:rPr>
      </w:pPr>
      <w:r>
        <w:t>8.1.7.1.1</w:t>
      </w:r>
      <w:r>
        <w:rPr>
          <w:rFonts w:ascii="Calibri" w:hAnsi="Calibri"/>
          <w:kern w:val="2"/>
          <w:sz w:val="24"/>
          <w:szCs w:val="24"/>
        </w:rPr>
        <w:tab/>
      </w:r>
      <w:r w:rsidRPr="002D03D6">
        <w:rPr>
          <w:rFonts w:eastAsia="SimSun"/>
          <w:lang w:eastAsia="x-none"/>
        </w:rPr>
        <w:t>Measurement</w:t>
      </w:r>
      <w:r>
        <w:t xml:space="preserve"> configuration control and reporting / CGI reporting of NR NPN cell</w:t>
      </w:r>
      <w:r>
        <w:tab/>
        <w:t>3703</w:t>
      </w:r>
    </w:p>
    <w:p w14:paraId="72A394FA" w14:textId="77777777" w:rsidR="00E76701" w:rsidRDefault="00E76701">
      <w:pPr>
        <w:pStyle w:val="TOC4"/>
        <w:rPr>
          <w:rFonts w:ascii="Calibri" w:hAnsi="Calibri"/>
          <w:kern w:val="2"/>
          <w:sz w:val="24"/>
          <w:szCs w:val="24"/>
        </w:rPr>
      </w:pPr>
      <w:r>
        <w:t>8.1.7.2</w:t>
      </w:r>
      <w:r>
        <w:rPr>
          <w:rFonts w:ascii="Calibri" w:hAnsi="Calibri"/>
          <w:kern w:val="2"/>
          <w:sz w:val="24"/>
          <w:szCs w:val="24"/>
        </w:rPr>
        <w:tab/>
      </w:r>
      <w:r>
        <w:t>RRC connection establishment</w:t>
      </w:r>
      <w:r>
        <w:tab/>
        <w:t>3708</w:t>
      </w:r>
    </w:p>
    <w:p w14:paraId="08971E7B" w14:textId="77777777" w:rsidR="00E76701" w:rsidRDefault="00E76701">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3708</w:t>
      </w:r>
    </w:p>
    <w:p w14:paraId="2878F847" w14:textId="77777777" w:rsidR="00E76701" w:rsidRDefault="00E76701">
      <w:pPr>
        <w:pStyle w:val="TOC3"/>
        <w:rPr>
          <w:rFonts w:ascii="Calibri" w:hAnsi="Calibri"/>
          <w:kern w:val="2"/>
          <w:sz w:val="24"/>
          <w:szCs w:val="24"/>
        </w:rPr>
      </w:pPr>
      <w:r>
        <w:t>8.1.8</w:t>
      </w:r>
      <w:r>
        <w:rPr>
          <w:rFonts w:ascii="Calibri" w:hAnsi="Calibri"/>
          <w:kern w:val="2"/>
          <w:sz w:val="24"/>
          <w:szCs w:val="24"/>
        </w:rPr>
        <w:tab/>
      </w:r>
      <w:r>
        <w:t>Shared spectrum access</w:t>
      </w:r>
      <w:r>
        <w:tab/>
        <w:t>3711</w:t>
      </w:r>
    </w:p>
    <w:p w14:paraId="43D979FC" w14:textId="77777777" w:rsidR="00E76701" w:rsidRDefault="00E76701">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3711</w:t>
      </w:r>
    </w:p>
    <w:p w14:paraId="09298940" w14:textId="77777777" w:rsidR="00E76701" w:rsidRDefault="00E76701">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3711</w:t>
      </w:r>
    </w:p>
    <w:p w14:paraId="1983016B" w14:textId="77777777" w:rsidR="00E76701" w:rsidRDefault="00E76701">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3717</w:t>
      </w:r>
    </w:p>
    <w:p w14:paraId="51DA1CF1" w14:textId="77777777" w:rsidR="00E76701" w:rsidRDefault="00E76701">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3721</w:t>
      </w:r>
    </w:p>
    <w:p w14:paraId="379536CC" w14:textId="77777777" w:rsidR="00E76701" w:rsidRDefault="00E76701">
      <w:pPr>
        <w:pStyle w:val="TOC4"/>
        <w:rPr>
          <w:rFonts w:ascii="Calibri" w:hAnsi="Calibri"/>
          <w:kern w:val="2"/>
          <w:sz w:val="24"/>
          <w:szCs w:val="24"/>
        </w:rPr>
      </w:pPr>
      <w:r>
        <w:t>8.1.8.2</w:t>
      </w:r>
      <w:r>
        <w:rPr>
          <w:rFonts w:ascii="Calibri" w:hAnsi="Calibri"/>
          <w:kern w:val="2"/>
          <w:sz w:val="24"/>
          <w:szCs w:val="24"/>
        </w:rPr>
        <w:tab/>
      </w:r>
      <w:r>
        <w:t>Paging monitoring</w:t>
      </w:r>
      <w:r>
        <w:tab/>
        <w:t>3730</w:t>
      </w:r>
    </w:p>
    <w:p w14:paraId="72640380" w14:textId="77777777" w:rsidR="00E76701" w:rsidRDefault="00E76701">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3730</w:t>
      </w:r>
    </w:p>
    <w:p w14:paraId="01E74C13" w14:textId="77777777" w:rsidR="00E76701" w:rsidRDefault="00E76701">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3734</w:t>
      </w:r>
    </w:p>
    <w:p w14:paraId="215E3112" w14:textId="77777777" w:rsidR="00E76701" w:rsidRDefault="00E76701">
      <w:pPr>
        <w:pStyle w:val="TOC2"/>
        <w:rPr>
          <w:rFonts w:ascii="Calibri" w:hAnsi="Calibri"/>
          <w:kern w:val="2"/>
          <w:sz w:val="24"/>
          <w:szCs w:val="24"/>
        </w:rPr>
      </w:pPr>
      <w:r>
        <w:t>8.2</w:t>
      </w:r>
      <w:r>
        <w:rPr>
          <w:rFonts w:ascii="Calibri" w:hAnsi="Calibri"/>
          <w:kern w:val="2"/>
          <w:sz w:val="24"/>
          <w:szCs w:val="24"/>
        </w:rPr>
        <w:tab/>
      </w:r>
      <w:r>
        <w:t>MR-DC RRC</w:t>
      </w:r>
      <w:r>
        <w:tab/>
        <w:t>3738</w:t>
      </w:r>
    </w:p>
    <w:p w14:paraId="358D53E9" w14:textId="77777777" w:rsidR="00E76701" w:rsidRDefault="00E76701">
      <w:pPr>
        <w:pStyle w:val="TOC3"/>
        <w:rPr>
          <w:rFonts w:ascii="Calibri" w:hAnsi="Calibri"/>
          <w:kern w:val="2"/>
          <w:sz w:val="24"/>
          <w:szCs w:val="24"/>
        </w:rPr>
      </w:pPr>
      <w:r>
        <w:t>8.2.1</w:t>
      </w:r>
      <w:r>
        <w:rPr>
          <w:rFonts w:ascii="Calibri" w:hAnsi="Calibri"/>
          <w:kern w:val="2"/>
          <w:sz w:val="24"/>
          <w:szCs w:val="24"/>
        </w:rPr>
        <w:tab/>
      </w:r>
      <w:r>
        <w:t>UE Capability</w:t>
      </w:r>
      <w:r>
        <w:tab/>
        <w:t>3738</w:t>
      </w:r>
    </w:p>
    <w:p w14:paraId="09D8F05C" w14:textId="77777777" w:rsidR="00E76701" w:rsidRDefault="00E76701">
      <w:pPr>
        <w:pStyle w:val="TOC4"/>
        <w:rPr>
          <w:rFonts w:ascii="Calibri" w:hAnsi="Calibri"/>
          <w:kern w:val="2"/>
          <w:sz w:val="24"/>
          <w:szCs w:val="24"/>
        </w:rPr>
      </w:pPr>
      <w:r>
        <w:t>8.2.1.1</w:t>
      </w:r>
      <w:r>
        <w:rPr>
          <w:rFonts w:ascii="Calibri" w:hAnsi="Calibri"/>
          <w:kern w:val="2"/>
          <w:sz w:val="24"/>
          <w:szCs w:val="24"/>
        </w:rPr>
        <w:tab/>
      </w:r>
      <w:r>
        <w:t>UE capability transfer / Success</w:t>
      </w:r>
      <w:r>
        <w:tab/>
        <w:t>3738</w:t>
      </w:r>
    </w:p>
    <w:p w14:paraId="62899D50" w14:textId="77777777" w:rsidR="00E76701" w:rsidRDefault="00E76701">
      <w:pPr>
        <w:pStyle w:val="TOC5"/>
        <w:rPr>
          <w:rFonts w:ascii="Calibri" w:hAnsi="Calibri"/>
          <w:kern w:val="2"/>
          <w:sz w:val="24"/>
          <w:szCs w:val="24"/>
        </w:rPr>
      </w:pPr>
      <w:r w:rsidRPr="002D03D6">
        <w:rPr>
          <w:rFonts w:eastAsia="MS Mincho"/>
        </w:rPr>
        <w:t>8.2.1.1.1</w:t>
      </w:r>
      <w:r>
        <w:rPr>
          <w:rFonts w:ascii="Calibri" w:hAnsi="Calibri"/>
          <w:kern w:val="2"/>
          <w:sz w:val="24"/>
          <w:szCs w:val="24"/>
        </w:rPr>
        <w:tab/>
      </w:r>
      <w:r w:rsidRPr="002D03D6">
        <w:rPr>
          <w:rFonts w:eastAsia="MS Mincho"/>
        </w:rPr>
        <w:t>UE capability transfer / Success / EN-DC</w:t>
      </w:r>
      <w:r>
        <w:tab/>
        <w:t>3738</w:t>
      </w:r>
    </w:p>
    <w:p w14:paraId="5464E020" w14:textId="77777777" w:rsidR="00E76701" w:rsidRDefault="00E76701">
      <w:pPr>
        <w:pStyle w:val="TOC5"/>
        <w:rPr>
          <w:rFonts w:ascii="Calibri" w:hAnsi="Calibri"/>
          <w:kern w:val="2"/>
          <w:sz w:val="24"/>
          <w:szCs w:val="24"/>
        </w:rPr>
      </w:pPr>
      <w:r w:rsidRPr="002D03D6">
        <w:rPr>
          <w:rFonts w:eastAsia="MS Mincho"/>
        </w:rPr>
        <w:t>8.2.1.1.2</w:t>
      </w:r>
      <w:r>
        <w:rPr>
          <w:rFonts w:ascii="Calibri" w:hAnsi="Calibri"/>
          <w:kern w:val="2"/>
          <w:sz w:val="24"/>
          <w:szCs w:val="24"/>
        </w:rPr>
        <w:tab/>
      </w:r>
      <w:r w:rsidRPr="002D03D6">
        <w:rPr>
          <w:rFonts w:eastAsia="MS Mincho"/>
        </w:rPr>
        <w:t>UE capability transfer / Success / NE-DC</w:t>
      </w:r>
      <w:r>
        <w:tab/>
        <w:t>3807</w:t>
      </w:r>
    </w:p>
    <w:p w14:paraId="3CF71234" w14:textId="77777777" w:rsidR="00E76701" w:rsidRDefault="00E76701">
      <w:pPr>
        <w:pStyle w:val="TOC4"/>
        <w:rPr>
          <w:rFonts w:ascii="Calibri" w:hAnsi="Calibri"/>
          <w:kern w:val="2"/>
          <w:sz w:val="24"/>
          <w:szCs w:val="24"/>
        </w:rPr>
      </w:pPr>
      <w:r>
        <w:t>8.2.1.2</w:t>
      </w:r>
      <w:r>
        <w:rPr>
          <w:rFonts w:ascii="Calibri" w:hAnsi="Calibri"/>
          <w:kern w:val="2"/>
          <w:sz w:val="24"/>
          <w:szCs w:val="24"/>
        </w:rPr>
        <w:tab/>
      </w:r>
      <w:r>
        <w:t>Void</w:t>
      </w:r>
      <w:r>
        <w:tab/>
        <w:t>3866</w:t>
      </w:r>
    </w:p>
    <w:p w14:paraId="6D8221EA" w14:textId="77777777" w:rsidR="00E76701" w:rsidRDefault="00E76701">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3866</w:t>
      </w:r>
    </w:p>
    <w:p w14:paraId="345C03B9" w14:textId="77777777" w:rsidR="00E76701" w:rsidRDefault="00E76701">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3866</w:t>
      </w:r>
    </w:p>
    <w:p w14:paraId="49079178" w14:textId="77777777" w:rsidR="00E76701" w:rsidRDefault="00E76701">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3866</w:t>
      </w:r>
    </w:p>
    <w:p w14:paraId="42648A73" w14:textId="77777777" w:rsidR="00E76701" w:rsidRDefault="00E76701">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3875</w:t>
      </w:r>
    </w:p>
    <w:p w14:paraId="26204029" w14:textId="77777777" w:rsidR="00E76701" w:rsidRDefault="00E76701">
      <w:pPr>
        <w:pStyle w:val="TOC4"/>
        <w:rPr>
          <w:rFonts w:ascii="Calibri" w:hAnsi="Calibri"/>
          <w:kern w:val="2"/>
          <w:sz w:val="24"/>
          <w:szCs w:val="24"/>
        </w:rPr>
      </w:pPr>
      <w:r>
        <w:t>8.2.2.2</w:t>
      </w:r>
      <w:r>
        <w:rPr>
          <w:rFonts w:ascii="Calibri" w:hAnsi="Calibri"/>
          <w:kern w:val="2"/>
          <w:sz w:val="24"/>
          <w:szCs w:val="24"/>
        </w:rPr>
        <w:tab/>
      </w:r>
      <w:r>
        <w:t>Split SRB Establishment and Release</w:t>
      </w:r>
      <w:r>
        <w:tab/>
        <w:t>3884</w:t>
      </w:r>
    </w:p>
    <w:p w14:paraId="3E4A2B54" w14:textId="77777777" w:rsidR="00E76701" w:rsidRDefault="00E76701">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3884</w:t>
      </w:r>
    </w:p>
    <w:p w14:paraId="3E6D0577" w14:textId="77777777" w:rsidR="00E76701" w:rsidRDefault="00E76701">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3895</w:t>
      </w:r>
    </w:p>
    <w:p w14:paraId="777778CC" w14:textId="77777777" w:rsidR="00E76701" w:rsidRDefault="00E76701">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3904</w:t>
      </w:r>
    </w:p>
    <w:p w14:paraId="3D6230C2" w14:textId="77777777" w:rsidR="00E76701" w:rsidRDefault="00E76701">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3912</w:t>
      </w:r>
    </w:p>
    <w:p w14:paraId="7AF545AF" w14:textId="77777777" w:rsidR="00E76701" w:rsidRDefault="00E76701">
      <w:pPr>
        <w:pStyle w:val="TOC5"/>
        <w:rPr>
          <w:rFonts w:ascii="Calibri" w:hAnsi="Calibri"/>
          <w:kern w:val="2"/>
          <w:sz w:val="24"/>
          <w:szCs w:val="24"/>
        </w:rPr>
      </w:pPr>
      <w:r>
        <w:lastRenderedPageBreak/>
        <w:t>8.2.2.3.1</w:t>
      </w:r>
      <w:r>
        <w:rPr>
          <w:rFonts w:ascii="Calibri" w:hAnsi="Calibri"/>
          <w:kern w:val="2"/>
          <w:sz w:val="24"/>
          <w:szCs w:val="24"/>
        </w:rPr>
        <w:tab/>
      </w:r>
      <w:r>
        <w:t>Simultaneous SRB3 and Split SRB / Sequential message flow on SRB3 and Split SRB with one UL path / EN-DC</w:t>
      </w:r>
      <w:r>
        <w:tab/>
        <w:t>3912</w:t>
      </w:r>
    </w:p>
    <w:p w14:paraId="2E7F4828" w14:textId="77777777" w:rsidR="00E76701" w:rsidRDefault="00E76701">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3922</w:t>
      </w:r>
    </w:p>
    <w:p w14:paraId="63FFEA7D" w14:textId="77777777" w:rsidR="00E76701" w:rsidRDefault="00E76701">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3932</w:t>
      </w:r>
    </w:p>
    <w:p w14:paraId="6BD3B3F2" w14:textId="77777777" w:rsidR="00E76701" w:rsidRDefault="00E76701">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3932</w:t>
      </w:r>
    </w:p>
    <w:p w14:paraId="33AB3264" w14:textId="77777777" w:rsidR="00E76701" w:rsidRDefault="00E76701">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3942</w:t>
      </w:r>
    </w:p>
    <w:p w14:paraId="49B8FA53" w14:textId="77777777" w:rsidR="00E76701" w:rsidRDefault="00E76701">
      <w:pPr>
        <w:pStyle w:val="TOC5"/>
        <w:rPr>
          <w:rFonts w:ascii="Calibri" w:hAnsi="Calibri"/>
          <w:kern w:val="2"/>
          <w:sz w:val="24"/>
          <w:szCs w:val="24"/>
        </w:rPr>
      </w:pPr>
      <w:r w:rsidRPr="002D03D6">
        <w:rPr>
          <w:rFonts w:eastAsia="Yu Mincho"/>
        </w:rPr>
        <w:t>8.2.2.4.3</w:t>
      </w:r>
      <w:r>
        <w:rPr>
          <w:rFonts w:ascii="Calibri" w:hAnsi="Calibri"/>
          <w:kern w:val="2"/>
          <w:sz w:val="24"/>
          <w:szCs w:val="24"/>
        </w:rPr>
        <w:tab/>
      </w:r>
      <w:r w:rsidRPr="002D03D6">
        <w:rPr>
          <w:rFonts w:eastAsia="MS Mincho"/>
        </w:rPr>
        <w:t>PSCell addition, modification and release / SCG DRB / NE-DC</w:t>
      </w:r>
      <w:r>
        <w:tab/>
        <w:t>3949</w:t>
      </w:r>
    </w:p>
    <w:p w14:paraId="58680D61" w14:textId="77777777" w:rsidR="00E76701" w:rsidRDefault="00E76701">
      <w:pPr>
        <w:pStyle w:val="TOC4"/>
        <w:rPr>
          <w:rFonts w:ascii="Calibri" w:hAnsi="Calibri"/>
          <w:kern w:val="2"/>
          <w:sz w:val="24"/>
          <w:szCs w:val="24"/>
        </w:rPr>
      </w:pPr>
      <w:r w:rsidRPr="002D03D6">
        <w:rPr>
          <w:rFonts w:eastAsia="MS Mincho"/>
        </w:rPr>
        <w:t>8.2.2.5</w:t>
      </w:r>
      <w:r>
        <w:rPr>
          <w:rFonts w:ascii="Calibri" w:hAnsi="Calibri"/>
          <w:kern w:val="2"/>
          <w:sz w:val="24"/>
          <w:szCs w:val="24"/>
        </w:rPr>
        <w:tab/>
      </w:r>
      <w:r w:rsidRPr="002D03D6">
        <w:rPr>
          <w:rFonts w:eastAsia="MS Mincho"/>
        </w:rPr>
        <w:t>PSCell addition, modification and release / Split DRB</w:t>
      </w:r>
      <w:r>
        <w:tab/>
        <w:t>3960</w:t>
      </w:r>
    </w:p>
    <w:p w14:paraId="2AD62A2A" w14:textId="77777777" w:rsidR="00E76701" w:rsidRDefault="00E76701">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3960</w:t>
      </w:r>
    </w:p>
    <w:p w14:paraId="751C649F" w14:textId="77777777" w:rsidR="00E76701" w:rsidRDefault="00E76701">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3969</w:t>
      </w:r>
    </w:p>
    <w:p w14:paraId="5D4D2005" w14:textId="77777777" w:rsidR="00E76701" w:rsidRDefault="00E76701">
      <w:pPr>
        <w:pStyle w:val="TOC5"/>
        <w:rPr>
          <w:rFonts w:ascii="Calibri" w:hAnsi="Calibri"/>
          <w:kern w:val="2"/>
          <w:sz w:val="24"/>
          <w:szCs w:val="24"/>
        </w:rPr>
      </w:pPr>
      <w:r w:rsidRPr="002D03D6">
        <w:rPr>
          <w:rFonts w:eastAsia="Yu Mincho"/>
        </w:rPr>
        <w:t>8.2.2.5.3</w:t>
      </w:r>
      <w:r>
        <w:rPr>
          <w:rFonts w:ascii="Calibri" w:hAnsi="Calibri"/>
          <w:kern w:val="2"/>
          <w:sz w:val="24"/>
          <w:szCs w:val="24"/>
        </w:rPr>
        <w:tab/>
      </w:r>
      <w:r w:rsidRPr="002D03D6">
        <w:rPr>
          <w:rFonts w:eastAsia="MS Mincho"/>
        </w:rPr>
        <w:t>PSCell addition, modification and release / Split DRB / NE-DC</w:t>
      </w:r>
      <w:r>
        <w:tab/>
        <w:t>3978</w:t>
      </w:r>
    </w:p>
    <w:p w14:paraId="72D24E2F" w14:textId="77777777" w:rsidR="00E76701" w:rsidRDefault="00E76701">
      <w:pPr>
        <w:pStyle w:val="TOC4"/>
        <w:rPr>
          <w:rFonts w:ascii="Calibri" w:hAnsi="Calibri"/>
          <w:kern w:val="2"/>
          <w:sz w:val="24"/>
          <w:szCs w:val="24"/>
        </w:rPr>
      </w:pPr>
      <w:r w:rsidRPr="002D03D6">
        <w:rPr>
          <w:rFonts w:eastAsia="MS Mincho"/>
        </w:rPr>
        <w:t>8.2.2.6</w:t>
      </w:r>
      <w:r>
        <w:rPr>
          <w:rFonts w:ascii="Calibri" w:hAnsi="Calibri"/>
          <w:kern w:val="2"/>
          <w:sz w:val="24"/>
          <w:szCs w:val="24"/>
        </w:rPr>
        <w:tab/>
      </w:r>
      <w:r w:rsidRPr="002D03D6">
        <w:rPr>
          <w:rFonts w:eastAsia="MS Mincho"/>
        </w:rPr>
        <w:t>Bearer Modification / MCG DRB</w:t>
      </w:r>
      <w:r>
        <w:tab/>
        <w:t>3988</w:t>
      </w:r>
    </w:p>
    <w:p w14:paraId="090E5045" w14:textId="77777777" w:rsidR="00E76701" w:rsidRDefault="00E76701">
      <w:pPr>
        <w:pStyle w:val="TOC5"/>
        <w:rPr>
          <w:rFonts w:ascii="Calibri" w:hAnsi="Calibri"/>
          <w:kern w:val="2"/>
          <w:sz w:val="24"/>
          <w:szCs w:val="24"/>
        </w:rPr>
      </w:pPr>
      <w:r w:rsidRPr="002D03D6">
        <w:rPr>
          <w:rFonts w:eastAsia="MS Mincho"/>
          <w:lang w:val="fr-FR"/>
        </w:rPr>
        <w:t>8.2.2.6.1</w:t>
      </w:r>
      <w:r>
        <w:rPr>
          <w:rFonts w:ascii="Calibri" w:hAnsi="Calibri"/>
          <w:kern w:val="2"/>
          <w:sz w:val="24"/>
          <w:szCs w:val="24"/>
        </w:rPr>
        <w:tab/>
      </w:r>
      <w:r w:rsidRPr="002D03D6">
        <w:rPr>
          <w:rFonts w:eastAsia="MS Mincho"/>
          <w:lang w:val="fr-FR"/>
        </w:rPr>
        <w:t>Bearer Modification / MCG DRB / SRB / PDCP version change / EN-DC</w:t>
      </w:r>
      <w:r>
        <w:tab/>
        <w:t>3988</w:t>
      </w:r>
    </w:p>
    <w:p w14:paraId="052A2FD3" w14:textId="77777777" w:rsidR="00E76701" w:rsidRDefault="00E76701">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4001</w:t>
      </w:r>
    </w:p>
    <w:p w14:paraId="3E797371" w14:textId="77777777" w:rsidR="00E76701" w:rsidRDefault="00E76701">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4001</w:t>
      </w:r>
    </w:p>
    <w:p w14:paraId="544E7BF5" w14:textId="77777777" w:rsidR="00E76701" w:rsidRDefault="00E76701">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4016</w:t>
      </w:r>
    </w:p>
    <w:p w14:paraId="61F651E6" w14:textId="77777777" w:rsidR="00E76701" w:rsidRDefault="00E76701">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4028</w:t>
      </w:r>
    </w:p>
    <w:p w14:paraId="41B0D3F9" w14:textId="77777777" w:rsidR="00E76701" w:rsidRDefault="00E76701">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4044</w:t>
      </w:r>
    </w:p>
    <w:p w14:paraId="37C0D51E" w14:textId="77777777" w:rsidR="00E76701" w:rsidRDefault="00E76701">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4044</w:t>
      </w:r>
    </w:p>
    <w:p w14:paraId="7BBCBBAF" w14:textId="77777777" w:rsidR="00E76701" w:rsidRDefault="00E76701">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4069</w:t>
      </w:r>
    </w:p>
    <w:p w14:paraId="127915F9" w14:textId="77777777" w:rsidR="00E76701" w:rsidRDefault="00E76701">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4092</w:t>
      </w:r>
    </w:p>
    <w:p w14:paraId="4A4CAC6D" w14:textId="77777777" w:rsidR="00E76701" w:rsidRDefault="00E76701">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4115</w:t>
      </w:r>
    </w:p>
    <w:p w14:paraId="7A7FA98F" w14:textId="77777777" w:rsidR="00E76701" w:rsidRDefault="00E76701">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4115</w:t>
      </w:r>
    </w:p>
    <w:p w14:paraId="0E98DC99" w14:textId="77777777" w:rsidR="00E76701" w:rsidRDefault="00E76701">
      <w:pPr>
        <w:pStyle w:val="TOC5"/>
        <w:rPr>
          <w:rFonts w:ascii="Calibri" w:hAnsi="Calibri"/>
          <w:kern w:val="2"/>
          <w:sz w:val="24"/>
          <w:szCs w:val="24"/>
        </w:rPr>
      </w:pPr>
      <w:r>
        <w:t>8.2.2.9.2</w:t>
      </w:r>
      <w:r>
        <w:rPr>
          <w:rFonts w:ascii="Calibri" w:hAnsi="Calibri"/>
          <w:kern w:val="2"/>
          <w:sz w:val="24"/>
          <w:szCs w:val="24"/>
        </w:rPr>
        <w:tab/>
      </w:r>
      <w:r>
        <w:t>Bearer Modification / Uplink data path / Split DRB Reconfiguration / NR-DC</w:t>
      </w:r>
      <w:r>
        <w:tab/>
        <w:t>4123</w:t>
      </w:r>
    </w:p>
    <w:p w14:paraId="1953809F" w14:textId="77777777" w:rsidR="00E76701" w:rsidRDefault="00E76701">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4128</w:t>
      </w:r>
    </w:p>
    <w:p w14:paraId="337A1F97" w14:textId="77777777" w:rsidR="00E76701" w:rsidRDefault="00E76701">
      <w:pPr>
        <w:pStyle w:val="TOC3"/>
        <w:rPr>
          <w:rFonts w:ascii="Calibri" w:hAnsi="Calibri"/>
          <w:kern w:val="2"/>
          <w:sz w:val="24"/>
          <w:szCs w:val="24"/>
        </w:rPr>
      </w:pPr>
      <w:r w:rsidRPr="002D03D6">
        <w:rPr>
          <w:rFonts w:eastAsia="MS Mincho"/>
        </w:rPr>
        <w:t>8.2.3</w:t>
      </w:r>
      <w:r>
        <w:rPr>
          <w:rFonts w:ascii="Calibri" w:hAnsi="Calibri"/>
          <w:kern w:val="2"/>
          <w:sz w:val="24"/>
          <w:szCs w:val="24"/>
        </w:rPr>
        <w:tab/>
      </w:r>
      <w:r w:rsidRPr="002D03D6">
        <w:rPr>
          <w:rFonts w:eastAsia="MS Mincho"/>
        </w:rPr>
        <w:t>Measurement Configuration Control and Reporting / Handovers</w:t>
      </w:r>
      <w:r>
        <w:tab/>
        <w:t>4135</w:t>
      </w:r>
    </w:p>
    <w:p w14:paraId="6F1AB6CC" w14:textId="77777777" w:rsidR="00E76701" w:rsidRDefault="00E76701">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4135</w:t>
      </w:r>
    </w:p>
    <w:p w14:paraId="6EE3B33B" w14:textId="77777777" w:rsidR="00E76701" w:rsidRDefault="00E76701">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4135</w:t>
      </w:r>
    </w:p>
    <w:p w14:paraId="305FD9D7" w14:textId="77777777" w:rsidR="00E76701" w:rsidRDefault="00E76701">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4146</w:t>
      </w:r>
    </w:p>
    <w:p w14:paraId="6834ED3D" w14:textId="77777777" w:rsidR="00E76701" w:rsidRDefault="00E76701">
      <w:pPr>
        <w:pStyle w:val="TOC4"/>
        <w:rPr>
          <w:rFonts w:ascii="Calibri" w:hAnsi="Calibri"/>
          <w:kern w:val="2"/>
          <w:sz w:val="24"/>
          <w:szCs w:val="24"/>
        </w:rPr>
      </w:pPr>
      <w:r w:rsidRPr="002D03D6">
        <w:rPr>
          <w:rFonts w:eastAsia="MS Mincho"/>
        </w:rPr>
        <w:t>8.2.3.2</w:t>
      </w:r>
      <w:r>
        <w:rPr>
          <w:rFonts w:ascii="Calibri" w:hAnsi="Calibri"/>
          <w:kern w:val="2"/>
          <w:sz w:val="24"/>
          <w:szCs w:val="24"/>
        </w:rPr>
        <w:tab/>
      </w:r>
      <w:r w:rsidRPr="002D03D6">
        <w:rPr>
          <w:rFonts w:eastAsia="MS Mincho"/>
        </w:rPr>
        <w:t>Measurement configuration control and reporting / Inter-RAT measurements / Event B1 / Measurement of NR cells / RSRQ based measurements</w:t>
      </w:r>
      <w:r>
        <w:tab/>
        <w:t>4163</w:t>
      </w:r>
    </w:p>
    <w:p w14:paraId="517E18B9" w14:textId="77777777" w:rsidR="00E76701" w:rsidRDefault="00E76701">
      <w:pPr>
        <w:pStyle w:val="TOC5"/>
        <w:rPr>
          <w:rFonts w:ascii="Calibri" w:hAnsi="Calibri"/>
          <w:kern w:val="2"/>
          <w:sz w:val="24"/>
          <w:szCs w:val="24"/>
        </w:rPr>
      </w:pPr>
      <w:r w:rsidRPr="002D03D6">
        <w:rPr>
          <w:rFonts w:eastAsia="MS Mincho"/>
        </w:rPr>
        <w:t>8.2.3.2.1</w:t>
      </w:r>
      <w:r>
        <w:rPr>
          <w:rFonts w:ascii="Calibri" w:hAnsi="Calibri"/>
          <w:kern w:val="2"/>
          <w:sz w:val="24"/>
          <w:szCs w:val="24"/>
        </w:rPr>
        <w:tab/>
      </w:r>
      <w:r w:rsidRPr="002D03D6">
        <w:rPr>
          <w:rFonts w:eastAsia="MS Mincho"/>
        </w:rPr>
        <w:t>Measurement configuration control and reporting / Inter-RAT measurements / Event B1 / Measurement of NR cells / RSRQ based measurements / EN-DC</w:t>
      </w:r>
      <w:r>
        <w:tab/>
        <w:t>4163</w:t>
      </w:r>
    </w:p>
    <w:p w14:paraId="6D8749B2" w14:textId="77777777" w:rsidR="00E76701" w:rsidRDefault="00E76701">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4173</w:t>
      </w:r>
    </w:p>
    <w:p w14:paraId="7A231F5B" w14:textId="77777777" w:rsidR="00E76701" w:rsidRDefault="00E76701">
      <w:pPr>
        <w:pStyle w:val="TOC4"/>
        <w:rPr>
          <w:rFonts w:ascii="Calibri" w:hAnsi="Calibri"/>
          <w:kern w:val="2"/>
          <w:sz w:val="24"/>
          <w:szCs w:val="24"/>
        </w:rPr>
      </w:pPr>
      <w:r w:rsidRPr="002D03D6">
        <w:rPr>
          <w:rFonts w:eastAsia="MS Mincho"/>
        </w:rPr>
        <w:t>8.2.3.3</w:t>
      </w:r>
      <w:r>
        <w:rPr>
          <w:rFonts w:ascii="Calibri" w:hAnsi="Calibri"/>
          <w:kern w:val="2"/>
          <w:sz w:val="24"/>
          <w:szCs w:val="24"/>
        </w:rPr>
        <w:tab/>
      </w:r>
      <w:r w:rsidRPr="002D03D6">
        <w:rPr>
          <w:rFonts w:eastAsia="MS Mincho"/>
        </w:rPr>
        <w:t>Measurement configuration control and reporting / Inter-RAT measurements / Periodic reporting / Measurement of NR cells</w:t>
      </w:r>
      <w:r>
        <w:tab/>
        <w:t>4189</w:t>
      </w:r>
    </w:p>
    <w:p w14:paraId="3076E344" w14:textId="77777777" w:rsidR="00E76701" w:rsidRDefault="00E76701">
      <w:pPr>
        <w:pStyle w:val="TOC5"/>
        <w:rPr>
          <w:rFonts w:ascii="Calibri" w:hAnsi="Calibri"/>
          <w:kern w:val="2"/>
          <w:sz w:val="24"/>
          <w:szCs w:val="24"/>
        </w:rPr>
      </w:pPr>
      <w:r w:rsidRPr="002D03D6">
        <w:rPr>
          <w:rFonts w:eastAsia="MS Mincho"/>
        </w:rPr>
        <w:t>8.2.3.3.1</w:t>
      </w:r>
      <w:r>
        <w:rPr>
          <w:rFonts w:ascii="Calibri" w:hAnsi="Calibri"/>
          <w:kern w:val="2"/>
          <w:sz w:val="24"/>
          <w:szCs w:val="24"/>
        </w:rPr>
        <w:tab/>
      </w:r>
      <w:r w:rsidRPr="002D03D6">
        <w:rPr>
          <w:rFonts w:eastAsia="MS Mincho"/>
        </w:rPr>
        <w:t>Measurement configuration control and reporting / Inter-RAT measurements / Periodic reporting / Measurement of NR cells / EN-DC</w:t>
      </w:r>
      <w:r>
        <w:tab/>
        <w:t>4189</w:t>
      </w:r>
    </w:p>
    <w:p w14:paraId="5BF96F42" w14:textId="77777777" w:rsidR="00E76701" w:rsidRDefault="00E76701">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4201</w:t>
      </w:r>
    </w:p>
    <w:p w14:paraId="0B2E22BA" w14:textId="77777777" w:rsidR="00E76701" w:rsidRDefault="00E76701">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4201</w:t>
      </w:r>
    </w:p>
    <w:p w14:paraId="03F6F4B1" w14:textId="77777777" w:rsidR="00E76701" w:rsidRDefault="00E76701">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4210</w:t>
      </w:r>
    </w:p>
    <w:p w14:paraId="3415E9D7" w14:textId="77777777" w:rsidR="00E76701" w:rsidRDefault="00E76701">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4218</w:t>
      </w:r>
    </w:p>
    <w:p w14:paraId="47B8B825" w14:textId="77777777" w:rsidR="00E76701" w:rsidRDefault="00E76701">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4218</w:t>
      </w:r>
    </w:p>
    <w:p w14:paraId="147D3185" w14:textId="77777777" w:rsidR="00E76701" w:rsidRDefault="00E76701">
      <w:pPr>
        <w:pStyle w:val="TOC5"/>
        <w:rPr>
          <w:rFonts w:ascii="Calibri" w:hAnsi="Calibri"/>
          <w:kern w:val="2"/>
          <w:sz w:val="24"/>
          <w:szCs w:val="24"/>
        </w:rPr>
      </w:pPr>
      <w:r>
        <w:lastRenderedPageBreak/>
        <w:t>8.2.3.5.2</w:t>
      </w:r>
      <w:r>
        <w:rPr>
          <w:rFonts w:ascii="Calibri" w:hAnsi="Calibri"/>
          <w:kern w:val="2"/>
          <w:sz w:val="24"/>
          <w:szCs w:val="24"/>
        </w:rPr>
        <w:tab/>
      </w:r>
      <w:r>
        <w:t>Measurement configuration control and reporting / Event A2 / Measurement of E-UTRA PSCell / NE-DC</w:t>
      </w:r>
      <w:r>
        <w:tab/>
        <w:t>4225</w:t>
      </w:r>
    </w:p>
    <w:p w14:paraId="21E17922" w14:textId="77777777" w:rsidR="00E76701" w:rsidRDefault="00E76701">
      <w:pPr>
        <w:pStyle w:val="TOC4"/>
        <w:rPr>
          <w:rFonts w:ascii="Calibri" w:hAnsi="Calibri"/>
          <w:kern w:val="2"/>
          <w:sz w:val="24"/>
          <w:szCs w:val="24"/>
        </w:rPr>
      </w:pPr>
      <w:r w:rsidRPr="002D03D6">
        <w:rPr>
          <w:rFonts w:eastAsia="MS Mincho"/>
        </w:rPr>
        <w:t>8.2.3.6</w:t>
      </w:r>
      <w:r>
        <w:rPr>
          <w:rFonts w:ascii="Calibri" w:hAnsi="Calibri"/>
          <w:kern w:val="2"/>
          <w:sz w:val="24"/>
          <w:szCs w:val="24"/>
        </w:rPr>
        <w:tab/>
      </w:r>
      <w:r w:rsidRPr="002D03D6">
        <w:rPr>
          <w:rFonts w:eastAsia="MS Mincho"/>
        </w:rPr>
        <w:t>Measurement configuration control and reporting / Event A3 / Measurement of Neighbour NR cells</w:t>
      </w:r>
      <w:r>
        <w:tab/>
        <w:t>4233</w:t>
      </w:r>
    </w:p>
    <w:p w14:paraId="61F0E192" w14:textId="77777777" w:rsidR="00E76701" w:rsidRDefault="00E76701">
      <w:pPr>
        <w:pStyle w:val="TOC5"/>
        <w:rPr>
          <w:rFonts w:ascii="Calibri" w:hAnsi="Calibri"/>
          <w:kern w:val="2"/>
          <w:sz w:val="24"/>
          <w:szCs w:val="24"/>
        </w:rPr>
      </w:pPr>
      <w:r w:rsidRPr="002D03D6">
        <w:rPr>
          <w:rFonts w:eastAsia="MS Mincho"/>
        </w:rPr>
        <w:t>8.2.3.6.1</w:t>
      </w:r>
      <w:r>
        <w:rPr>
          <w:rFonts w:ascii="Calibri" w:hAnsi="Calibri"/>
          <w:kern w:val="2"/>
          <w:sz w:val="24"/>
          <w:szCs w:val="24"/>
        </w:rPr>
        <w:tab/>
      </w:r>
      <w:r w:rsidRPr="002D03D6">
        <w:rPr>
          <w:rFonts w:eastAsia="MS Mincho"/>
        </w:rPr>
        <w:t>Measurement configuration control and reporting / Event A3 / Measurement of Neighbour NR cells / I</w:t>
      </w:r>
      <w:r w:rsidRPr="002D03D6">
        <w:rPr>
          <w:color w:val="000000"/>
        </w:rPr>
        <w:t xml:space="preserve">ntra-frequency measurements / </w:t>
      </w:r>
      <w:r w:rsidRPr="002D03D6">
        <w:rPr>
          <w:rFonts w:eastAsia="MS Mincho"/>
        </w:rPr>
        <w:t>EN-DC</w:t>
      </w:r>
      <w:r>
        <w:tab/>
        <w:t>4233</w:t>
      </w:r>
    </w:p>
    <w:p w14:paraId="710A7E2B" w14:textId="77777777" w:rsidR="00E76701" w:rsidRDefault="00E76701">
      <w:pPr>
        <w:pStyle w:val="TOC5"/>
        <w:rPr>
          <w:rFonts w:ascii="Calibri" w:hAnsi="Calibri"/>
          <w:kern w:val="2"/>
          <w:sz w:val="24"/>
          <w:szCs w:val="24"/>
        </w:rPr>
      </w:pPr>
      <w:r w:rsidRPr="002D03D6">
        <w:rPr>
          <w:rFonts w:eastAsia="MS Mincho"/>
        </w:rPr>
        <w:t>8.2.3.6.1a</w:t>
      </w:r>
      <w:r>
        <w:rPr>
          <w:rFonts w:ascii="Calibri" w:hAnsi="Calibri"/>
          <w:kern w:val="2"/>
          <w:sz w:val="24"/>
          <w:szCs w:val="24"/>
        </w:rPr>
        <w:tab/>
      </w:r>
      <w:r w:rsidRPr="002D03D6">
        <w:rPr>
          <w:rFonts w:eastAsia="MS Mincho"/>
        </w:rPr>
        <w:t>Measurement configuration control and reporting / Event A3 / Measurement of Neighbour NR cell / Inter-frequency measurements / EN-DC</w:t>
      </w:r>
      <w:r>
        <w:tab/>
        <w:t>4241</w:t>
      </w:r>
    </w:p>
    <w:p w14:paraId="3A97398C" w14:textId="77777777" w:rsidR="00E76701" w:rsidRDefault="00E76701">
      <w:pPr>
        <w:pStyle w:val="TOC5"/>
        <w:rPr>
          <w:rFonts w:ascii="Calibri" w:hAnsi="Calibri"/>
          <w:kern w:val="2"/>
          <w:sz w:val="24"/>
          <w:szCs w:val="24"/>
        </w:rPr>
      </w:pPr>
      <w:r w:rsidRPr="002D03D6">
        <w:rPr>
          <w:rFonts w:eastAsia="MS Mincho"/>
        </w:rPr>
        <w:t>8.2.3.6.1b</w:t>
      </w:r>
      <w:r>
        <w:rPr>
          <w:rFonts w:ascii="Calibri" w:hAnsi="Calibri"/>
          <w:kern w:val="2"/>
          <w:sz w:val="24"/>
          <w:szCs w:val="24"/>
        </w:rPr>
        <w:tab/>
      </w:r>
      <w:r w:rsidRPr="002D03D6">
        <w:rPr>
          <w:rFonts w:eastAsia="MS Mincho"/>
        </w:rPr>
        <w:t>Measurement configuration control and reporting / Event A3 / Measurement of Neighbour NR cell / Inter-band measurements / EN-DC</w:t>
      </w:r>
      <w:r>
        <w:tab/>
        <w:t>4245</w:t>
      </w:r>
    </w:p>
    <w:p w14:paraId="56878880" w14:textId="77777777" w:rsidR="00E76701" w:rsidRDefault="00E76701">
      <w:pPr>
        <w:pStyle w:val="TOC5"/>
        <w:rPr>
          <w:rFonts w:ascii="Calibri" w:hAnsi="Calibri"/>
          <w:kern w:val="2"/>
          <w:sz w:val="24"/>
          <w:szCs w:val="24"/>
        </w:rPr>
      </w:pPr>
      <w:r w:rsidRPr="002D03D6">
        <w:rPr>
          <w:rFonts w:eastAsia="Yu Mincho"/>
        </w:rPr>
        <w:t>8.2.3.6.2</w:t>
      </w:r>
      <w:r>
        <w:rPr>
          <w:rFonts w:ascii="Calibri" w:hAnsi="Calibri"/>
          <w:kern w:val="2"/>
          <w:sz w:val="24"/>
          <w:szCs w:val="24"/>
        </w:rPr>
        <w:tab/>
      </w:r>
      <w:r w:rsidRPr="002D03D6">
        <w:rPr>
          <w:rFonts w:eastAsia="Yu Mincho"/>
        </w:rPr>
        <w:t xml:space="preserve">Measurement configuration control and reporting / Event A3 / Measurement of Neighbour </w:t>
      </w:r>
      <w:r>
        <w:t xml:space="preserve">E-UTRA and </w:t>
      </w:r>
      <w:r w:rsidRPr="002D03D6">
        <w:rPr>
          <w:rFonts w:eastAsia="Yu Mincho"/>
        </w:rPr>
        <w:t>NR cells / Intra-frequency measurements / NE-DC</w:t>
      </w:r>
      <w:r>
        <w:tab/>
        <w:t>4248</w:t>
      </w:r>
    </w:p>
    <w:p w14:paraId="288C6BC5" w14:textId="77777777" w:rsidR="00E76701" w:rsidRDefault="00E76701">
      <w:pPr>
        <w:pStyle w:val="TOC5"/>
        <w:rPr>
          <w:rFonts w:ascii="Calibri" w:hAnsi="Calibri"/>
          <w:kern w:val="2"/>
          <w:sz w:val="24"/>
          <w:szCs w:val="24"/>
        </w:rPr>
      </w:pPr>
      <w:r w:rsidRPr="002D03D6">
        <w:rPr>
          <w:rFonts w:eastAsia="Yu Mincho"/>
        </w:rPr>
        <w:t>8.2.3.6.2a</w:t>
      </w:r>
      <w:r>
        <w:rPr>
          <w:rFonts w:ascii="Calibri" w:hAnsi="Calibri"/>
          <w:kern w:val="2"/>
          <w:sz w:val="24"/>
          <w:szCs w:val="24"/>
        </w:rPr>
        <w:tab/>
      </w:r>
      <w:r w:rsidRPr="002D03D6">
        <w:rPr>
          <w:rFonts w:eastAsia="Yu Mincho"/>
        </w:rPr>
        <w:t xml:space="preserve">Measurement configuration control and reporting / Event A3 / Measurement of Neighbor </w:t>
      </w:r>
      <w:r>
        <w:t xml:space="preserve">E-UTRA and </w:t>
      </w:r>
      <w:r w:rsidRPr="002D03D6">
        <w:rPr>
          <w:rFonts w:eastAsia="Yu Mincho"/>
        </w:rPr>
        <w:t>NR cell / Inter-frequency measurements / NE-DC</w:t>
      </w:r>
      <w:r>
        <w:tab/>
        <w:t>4263</w:t>
      </w:r>
    </w:p>
    <w:p w14:paraId="2E0F332B" w14:textId="77777777" w:rsidR="00E76701" w:rsidRDefault="00E76701">
      <w:pPr>
        <w:pStyle w:val="TOC5"/>
        <w:rPr>
          <w:rFonts w:ascii="Calibri" w:hAnsi="Calibri"/>
          <w:kern w:val="2"/>
          <w:sz w:val="24"/>
          <w:szCs w:val="24"/>
        </w:rPr>
      </w:pPr>
      <w:r w:rsidRPr="002D03D6">
        <w:rPr>
          <w:rFonts w:eastAsia="Yu Mincho"/>
        </w:rPr>
        <w:t>8.2.3.6.2b</w:t>
      </w:r>
      <w:r>
        <w:rPr>
          <w:rFonts w:ascii="Calibri" w:hAnsi="Calibri"/>
          <w:kern w:val="2"/>
          <w:sz w:val="24"/>
          <w:szCs w:val="24"/>
        </w:rPr>
        <w:tab/>
      </w:r>
      <w:r w:rsidRPr="002D03D6">
        <w:rPr>
          <w:rFonts w:eastAsia="Yu Mincho"/>
        </w:rPr>
        <w:t xml:space="preserve">Measurement configuration control and reporting / Event A3 / Measurement of Neighbor </w:t>
      </w:r>
      <w:r>
        <w:t xml:space="preserve">E-UTRA and </w:t>
      </w:r>
      <w:r w:rsidRPr="002D03D6">
        <w:rPr>
          <w:rFonts w:eastAsia="Yu Mincho"/>
        </w:rPr>
        <w:t>NR cell / Inter-band measurements / NE-DC</w:t>
      </w:r>
      <w:r>
        <w:tab/>
        <w:t>4268</w:t>
      </w:r>
    </w:p>
    <w:p w14:paraId="182AC0DB" w14:textId="77777777" w:rsidR="00E76701" w:rsidRDefault="00E76701">
      <w:pPr>
        <w:pStyle w:val="TOC4"/>
        <w:rPr>
          <w:rFonts w:ascii="Calibri" w:hAnsi="Calibri"/>
          <w:kern w:val="2"/>
          <w:sz w:val="24"/>
          <w:szCs w:val="24"/>
        </w:rPr>
      </w:pPr>
      <w:r w:rsidRPr="002D03D6">
        <w:rPr>
          <w:rFonts w:eastAsia="MS Mincho"/>
        </w:rPr>
        <w:t>8.2.3.7</w:t>
      </w:r>
      <w:r>
        <w:rPr>
          <w:rFonts w:ascii="Calibri" w:hAnsi="Calibri"/>
          <w:kern w:val="2"/>
          <w:sz w:val="24"/>
          <w:szCs w:val="24"/>
        </w:rPr>
        <w:tab/>
      </w:r>
      <w:r w:rsidRPr="002D03D6">
        <w:rPr>
          <w:rFonts w:eastAsia="MS Mincho"/>
        </w:rPr>
        <w:t>Measurement configuration control and reporting / Event A4 (intra-frequency, inter-frequency and inter-band measurements) / Measurement of Neighbour NR cell</w:t>
      </w:r>
      <w:r>
        <w:tab/>
        <w:t>4272</w:t>
      </w:r>
    </w:p>
    <w:p w14:paraId="3B3548EE" w14:textId="77777777" w:rsidR="00E76701" w:rsidRDefault="00E76701">
      <w:pPr>
        <w:pStyle w:val="TOC5"/>
        <w:rPr>
          <w:rFonts w:ascii="Calibri" w:hAnsi="Calibri"/>
          <w:kern w:val="2"/>
          <w:sz w:val="24"/>
          <w:szCs w:val="24"/>
        </w:rPr>
      </w:pPr>
      <w:r w:rsidRPr="002D03D6">
        <w:rPr>
          <w:rFonts w:eastAsia="MS Mincho"/>
        </w:rPr>
        <w:t>8.2.3.7.1</w:t>
      </w:r>
      <w:r>
        <w:rPr>
          <w:rFonts w:ascii="Calibri" w:hAnsi="Calibri"/>
          <w:kern w:val="2"/>
          <w:sz w:val="24"/>
          <w:szCs w:val="24"/>
        </w:rPr>
        <w:tab/>
      </w:r>
      <w:r w:rsidRPr="002D03D6">
        <w:rPr>
          <w:rFonts w:eastAsia="MS Mincho"/>
        </w:rPr>
        <w:t>Measurement configuration control and reporting / Event A4 / Measurement of Neighbour NR cell / Intra-frequency measurements / EN-DC</w:t>
      </w:r>
      <w:r>
        <w:tab/>
        <w:t>4272</w:t>
      </w:r>
    </w:p>
    <w:p w14:paraId="063BB538" w14:textId="77777777" w:rsidR="00E76701" w:rsidRDefault="00E76701">
      <w:pPr>
        <w:pStyle w:val="TOC5"/>
        <w:rPr>
          <w:rFonts w:ascii="Calibri" w:hAnsi="Calibri"/>
          <w:kern w:val="2"/>
          <w:sz w:val="24"/>
          <w:szCs w:val="24"/>
        </w:rPr>
      </w:pPr>
      <w:r w:rsidRPr="002D03D6">
        <w:rPr>
          <w:rFonts w:eastAsia="MS Mincho"/>
        </w:rPr>
        <w:t>8.2.3.7.1a</w:t>
      </w:r>
      <w:r>
        <w:rPr>
          <w:rFonts w:ascii="Calibri" w:hAnsi="Calibri"/>
          <w:kern w:val="2"/>
          <w:sz w:val="24"/>
          <w:szCs w:val="24"/>
        </w:rPr>
        <w:tab/>
      </w:r>
      <w:r w:rsidRPr="002D03D6">
        <w:rPr>
          <w:rFonts w:eastAsia="MS Mincho"/>
        </w:rPr>
        <w:t>Measurement configuration control and reporting / Event A4 / Measurement of Neighbour NR cell / Inter-frequency measurements / EN-DC</w:t>
      </w:r>
      <w:r>
        <w:tab/>
        <w:t>4283</w:t>
      </w:r>
    </w:p>
    <w:p w14:paraId="3BA3E841" w14:textId="77777777" w:rsidR="00E76701" w:rsidRDefault="00E76701">
      <w:pPr>
        <w:pStyle w:val="TOC5"/>
        <w:rPr>
          <w:rFonts w:ascii="Calibri" w:hAnsi="Calibri"/>
          <w:kern w:val="2"/>
          <w:sz w:val="24"/>
          <w:szCs w:val="24"/>
        </w:rPr>
      </w:pPr>
      <w:r w:rsidRPr="002D03D6">
        <w:rPr>
          <w:rFonts w:eastAsia="MS Mincho"/>
        </w:rPr>
        <w:t>8.2.3.7.1b</w:t>
      </w:r>
      <w:r>
        <w:rPr>
          <w:rFonts w:ascii="Calibri" w:hAnsi="Calibri"/>
          <w:kern w:val="2"/>
          <w:sz w:val="24"/>
          <w:szCs w:val="24"/>
        </w:rPr>
        <w:tab/>
      </w:r>
      <w:r w:rsidRPr="002D03D6">
        <w:rPr>
          <w:rFonts w:eastAsia="MS Mincho"/>
        </w:rPr>
        <w:t>Measurement configuration control and reporting / Event A4 / Measurement of Neighbour NR cell / Inter-band measurements / EN-DC</w:t>
      </w:r>
      <w:r>
        <w:tab/>
        <w:t>4287</w:t>
      </w:r>
    </w:p>
    <w:p w14:paraId="1A11E753" w14:textId="77777777" w:rsidR="00E76701" w:rsidRDefault="00E76701">
      <w:pPr>
        <w:pStyle w:val="TOC5"/>
        <w:rPr>
          <w:rFonts w:ascii="Calibri" w:hAnsi="Calibri"/>
          <w:kern w:val="2"/>
          <w:sz w:val="24"/>
          <w:szCs w:val="24"/>
        </w:rPr>
      </w:pPr>
      <w:r w:rsidRPr="002D03D6">
        <w:rPr>
          <w:rFonts w:eastAsia="MS Mincho"/>
        </w:rPr>
        <w:t>8.2.3.7.2</w:t>
      </w:r>
      <w:r>
        <w:rPr>
          <w:rFonts w:ascii="Calibri" w:hAnsi="Calibri"/>
          <w:kern w:val="2"/>
          <w:sz w:val="24"/>
          <w:szCs w:val="24"/>
        </w:rPr>
        <w:tab/>
      </w:r>
      <w:r w:rsidRPr="002D03D6">
        <w:rPr>
          <w:rFonts w:eastAsia="MS Mincho"/>
        </w:rPr>
        <w:t xml:space="preserve">Measurement configuration control and reporting / Event A4 / Measurement of Neighbour </w:t>
      </w:r>
      <w:r>
        <w:t>E-UTRA</w:t>
      </w:r>
      <w:r w:rsidRPr="002D03D6">
        <w:rPr>
          <w:rFonts w:eastAsia="MS Mincho"/>
        </w:rPr>
        <w:t xml:space="preserve"> and NR cells / Intra-frequency measurements / NE-DC</w:t>
      </w:r>
      <w:r>
        <w:tab/>
        <w:t>4290</w:t>
      </w:r>
    </w:p>
    <w:p w14:paraId="3BE4093C" w14:textId="77777777" w:rsidR="00E76701" w:rsidRDefault="00E76701">
      <w:pPr>
        <w:pStyle w:val="TOC5"/>
        <w:rPr>
          <w:rFonts w:ascii="Calibri" w:hAnsi="Calibri"/>
          <w:kern w:val="2"/>
          <w:sz w:val="24"/>
          <w:szCs w:val="24"/>
        </w:rPr>
      </w:pPr>
      <w:r w:rsidRPr="002D03D6">
        <w:rPr>
          <w:rFonts w:eastAsia="MS Mincho"/>
        </w:rPr>
        <w:t>8.2.3.7.2a</w:t>
      </w:r>
      <w:r>
        <w:rPr>
          <w:rFonts w:ascii="Calibri" w:hAnsi="Calibri"/>
          <w:kern w:val="2"/>
          <w:sz w:val="24"/>
          <w:szCs w:val="24"/>
        </w:rPr>
        <w:tab/>
      </w:r>
      <w:r w:rsidRPr="002D03D6">
        <w:rPr>
          <w:rFonts w:eastAsia="MS Mincho"/>
        </w:rPr>
        <w:t xml:space="preserve">Measurement configuration control and reporting / Event A4 / Measurement of Neighbour </w:t>
      </w:r>
      <w:r>
        <w:t>E-UTRA</w:t>
      </w:r>
      <w:r w:rsidRPr="002D03D6">
        <w:rPr>
          <w:rFonts w:eastAsia="MS Mincho"/>
        </w:rPr>
        <w:t xml:space="preserve"> and NR cells / Inter-frequency measurements / NE-DC</w:t>
      </w:r>
      <w:r>
        <w:tab/>
        <w:t>4304</w:t>
      </w:r>
    </w:p>
    <w:p w14:paraId="36431179" w14:textId="77777777" w:rsidR="00E76701" w:rsidRDefault="00E76701">
      <w:pPr>
        <w:pStyle w:val="TOC5"/>
        <w:rPr>
          <w:rFonts w:ascii="Calibri" w:hAnsi="Calibri"/>
          <w:kern w:val="2"/>
          <w:sz w:val="24"/>
          <w:szCs w:val="24"/>
        </w:rPr>
      </w:pPr>
      <w:r w:rsidRPr="002D03D6">
        <w:rPr>
          <w:rFonts w:eastAsia="MS Mincho"/>
        </w:rPr>
        <w:t>8.2.3.7.2b</w:t>
      </w:r>
      <w:r>
        <w:rPr>
          <w:rFonts w:ascii="Calibri" w:hAnsi="Calibri"/>
          <w:kern w:val="2"/>
          <w:sz w:val="24"/>
          <w:szCs w:val="24"/>
        </w:rPr>
        <w:tab/>
      </w:r>
      <w:r w:rsidRPr="002D03D6">
        <w:rPr>
          <w:rFonts w:eastAsia="MS Mincho"/>
        </w:rPr>
        <w:t xml:space="preserve">Measurement configuration control and reporting / Event A4 / Measurement of Neighbour </w:t>
      </w:r>
      <w:r>
        <w:t>E-UTRA</w:t>
      </w:r>
      <w:r w:rsidRPr="002D03D6">
        <w:rPr>
          <w:rFonts w:eastAsia="MS Mincho"/>
        </w:rPr>
        <w:t xml:space="preserve"> and NR cells / Inter-band measurements / NE-DC</w:t>
      </w:r>
      <w:r>
        <w:tab/>
        <w:t>4308</w:t>
      </w:r>
    </w:p>
    <w:p w14:paraId="46021E28" w14:textId="77777777" w:rsidR="00E76701" w:rsidRDefault="00E76701">
      <w:pPr>
        <w:pStyle w:val="TOC4"/>
        <w:rPr>
          <w:rFonts w:ascii="Calibri" w:hAnsi="Calibri"/>
          <w:kern w:val="2"/>
          <w:sz w:val="24"/>
          <w:szCs w:val="24"/>
        </w:rPr>
      </w:pPr>
      <w:r w:rsidRPr="002D03D6">
        <w:rPr>
          <w:rFonts w:eastAsia="MS Mincho"/>
        </w:rPr>
        <w:t>8.2.3.8</w:t>
      </w:r>
      <w:r>
        <w:rPr>
          <w:rFonts w:ascii="Calibri" w:hAnsi="Calibri"/>
          <w:kern w:val="2"/>
          <w:sz w:val="24"/>
          <w:szCs w:val="24"/>
        </w:rPr>
        <w:tab/>
      </w:r>
      <w:r w:rsidRPr="002D03D6">
        <w:rPr>
          <w:rFonts w:eastAsia="MS Mincho"/>
        </w:rPr>
        <w:t>Measurement configuration control and reporting / Event A5 / Measurement of Neighbour NR cell</w:t>
      </w:r>
      <w:r>
        <w:tab/>
        <w:t>4309</w:t>
      </w:r>
    </w:p>
    <w:p w14:paraId="5A4BBE25" w14:textId="77777777" w:rsidR="00E76701" w:rsidRDefault="00E76701">
      <w:pPr>
        <w:pStyle w:val="TOC5"/>
        <w:rPr>
          <w:rFonts w:ascii="Calibri" w:hAnsi="Calibri"/>
          <w:kern w:val="2"/>
          <w:sz w:val="24"/>
          <w:szCs w:val="24"/>
        </w:rPr>
      </w:pPr>
      <w:r w:rsidRPr="002D03D6">
        <w:rPr>
          <w:rFonts w:eastAsia="MS Mincho"/>
        </w:rPr>
        <w:t>8.2.3.8.1</w:t>
      </w:r>
      <w:r>
        <w:rPr>
          <w:rFonts w:ascii="Calibri" w:hAnsi="Calibri"/>
          <w:kern w:val="2"/>
          <w:sz w:val="24"/>
          <w:szCs w:val="24"/>
        </w:rPr>
        <w:tab/>
      </w:r>
      <w:r w:rsidRPr="002D03D6">
        <w:rPr>
          <w:rFonts w:eastAsia="MS Mincho"/>
        </w:rPr>
        <w:t xml:space="preserve">Measurement configuration control and reporting / Event A5 / Measurement of Neighbour NR cell / </w:t>
      </w:r>
      <w:r w:rsidRPr="002D03D6">
        <w:rPr>
          <w:color w:val="000000"/>
        </w:rPr>
        <w:t xml:space="preserve">Intra-frequency measurements / </w:t>
      </w:r>
      <w:r w:rsidRPr="002D03D6">
        <w:rPr>
          <w:rFonts w:eastAsia="MS Mincho"/>
        </w:rPr>
        <w:t>EN-DC</w:t>
      </w:r>
      <w:r>
        <w:tab/>
        <w:t>4309</w:t>
      </w:r>
    </w:p>
    <w:p w14:paraId="26CA7493" w14:textId="77777777" w:rsidR="00E76701" w:rsidRDefault="00E76701">
      <w:pPr>
        <w:pStyle w:val="TOC5"/>
        <w:rPr>
          <w:rFonts w:ascii="Calibri" w:hAnsi="Calibri"/>
          <w:kern w:val="2"/>
          <w:sz w:val="24"/>
          <w:szCs w:val="24"/>
        </w:rPr>
      </w:pPr>
      <w:r w:rsidRPr="002D03D6">
        <w:rPr>
          <w:rFonts w:eastAsia="MS Mincho"/>
        </w:rPr>
        <w:t>8.2.3.8.1a</w:t>
      </w:r>
      <w:r>
        <w:rPr>
          <w:rFonts w:ascii="Calibri" w:hAnsi="Calibri"/>
          <w:kern w:val="2"/>
          <w:sz w:val="24"/>
          <w:szCs w:val="24"/>
        </w:rPr>
        <w:tab/>
      </w:r>
      <w:r w:rsidRPr="002D03D6">
        <w:rPr>
          <w:rFonts w:eastAsia="MS Mincho"/>
        </w:rPr>
        <w:t>Measurement configuration control and reporting / Event A5 / Measurement of Neighbour NR cell / Inter-frequency measurements / EN-DC</w:t>
      </w:r>
      <w:r>
        <w:tab/>
        <w:t>4321</w:t>
      </w:r>
    </w:p>
    <w:p w14:paraId="3FE6EACB" w14:textId="77777777" w:rsidR="00E76701" w:rsidRDefault="00E76701">
      <w:pPr>
        <w:pStyle w:val="TOC5"/>
        <w:rPr>
          <w:rFonts w:ascii="Calibri" w:hAnsi="Calibri"/>
          <w:kern w:val="2"/>
          <w:sz w:val="24"/>
          <w:szCs w:val="24"/>
        </w:rPr>
      </w:pPr>
      <w:r w:rsidRPr="002D03D6">
        <w:rPr>
          <w:rFonts w:eastAsia="MS Mincho"/>
        </w:rPr>
        <w:t>8.2.3.8.1b</w:t>
      </w:r>
      <w:r>
        <w:rPr>
          <w:rFonts w:ascii="Calibri" w:hAnsi="Calibri"/>
          <w:kern w:val="2"/>
          <w:sz w:val="24"/>
          <w:szCs w:val="24"/>
        </w:rPr>
        <w:tab/>
      </w:r>
      <w:r w:rsidRPr="002D03D6">
        <w:rPr>
          <w:rFonts w:eastAsia="MS Mincho"/>
        </w:rPr>
        <w:t>Measurement configuration control and reporting / Event A5 / Measurement of Neighbour NR cell / Inter-band measurements / EN-DC</w:t>
      </w:r>
      <w:r>
        <w:tab/>
        <w:t>4325</w:t>
      </w:r>
    </w:p>
    <w:p w14:paraId="18CA3ADA" w14:textId="77777777" w:rsidR="00E76701" w:rsidRDefault="00E76701">
      <w:pPr>
        <w:pStyle w:val="TOC5"/>
        <w:rPr>
          <w:rFonts w:ascii="Calibri" w:hAnsi="Calibri"/>
          <w:kern w:val="2"/>
          <w:sz w:val="24"/>
          <w:szCs w:val="24"/>
        </w:rPr>
      </w:pPr>
      <w:r w:rsidRPr="002D03D6">
        <w:rPr>
          <w:rFonts w:eastAsia="MS Mincho"/>
        </w:rPr>
        <w:t>8.2.3.8.2</w:t>
      </w:r>
      <w:r>
        <w:rPr>
          <w:rFonts w:ascii="Calibri" w:hAnsi="Calibri"/>
          <w:kern w:val="2"/>
          <w:sz w:val="24"/>
          <w:szCs w:val="24"/>
        </w:rPr>
        <w:tab/>
      </w:r>
      <w:r w:rsidRPr="002D03D6">
        <w:rPr>
          <w:rFonts w:eastAsia="MS Mincho"/>
        </w:rPr>
        <w:t>Measurement configuration control and reporting / Event A5 / Measurement of Neighbour E-UTRA and NR cells / Intra-frequency measurements / NE-DC</w:t>
      </w:r>
      <w:r>
        <w:tab/>
        <w:t>4328</w:t>
      </w:r>
    </w:p>
    <w:p w14:paraId="21406D27" w14:textId="77777777" w:rsidR="00E76701" w:rsidRDefault="00E76701">
      <w:pPr>
        <w:pStyle w:val="TOC5"/>
        <w:rPr>
          <w:rFonts w:ascii="Calibri" w:hAnsi="Calibri"/>
          <w:kern w:val="2"/>
          <w:sz w:val="24"/>
          <w:szCs w:val="24"/>
        </w:rPr>
      </w:pPr>
      <w:r w:rsidRPr="002D03D6">
        <w:rPr>
          <w:rFonts w:eastAsia="MS Mincho"/>
        </w:rPr>
        <w:t>8.2.3.8.2a</w:t>
      </w:r>
      <w:r>
        <w:rPr>
          <w:rFonts w:ascii="Calibri" w:hAnsi="Calibri"/>
          <w:kern w:val="2"/>
          <w:sz w:val="24"/>
          <w:szCs w:val="24"/>
        </w:rPr>
        <w:tab/>
      </w:r>
      <w:r w:rsidRPr="002D03D6">
        <w:rPr>
          <w:rFonts w:eastAsia="MS Mincho"/>
        </w:rPr>
        <w:t>Measurement configuration control and reporting / Event A5 / Measurement of Neighbour E-UTRA and NR cells / Inter-frequency measurements / NE-DC</w:t>
      </w:r>
      <w:r>
        <w:tab/>
        <w:t>4343</w:t>
      </w:r>
    </w:p>
    <w:p w14:paraId="3FA82E3C" w14:textId="77777777" w:rsidR="00E76701" w:rsidRDefault="00E76701">
      <w:pPr>
        <w:pStyle w:val="TOC5"/>
        <w:rPr>
          <w:rFonts w:ascii="Calibri" w:hAnsi="Calibri"/>
          <w:kern w:val="2"/>
          <w:sz w:val="24"/>
          <w:szCs w:val="24"/>
        </w:rPr>
      </w:pPr>
      <w:r w:rsidRPr="002D03D6">
        <w:rPr>
          <w:rFonts w:eastAsia="MS Mincho"/>
        </w:rPr>
        <w:t>8.2.3.8.2b</w:t>
      </w:r>
      <w:r>
        <w:rPr>
          <w:rFonts w:ascii="Calibri" w:hAnsi="Calibri"/>
          <w:kern w:val="2"/>
          <w:sz w:val="24"/>
          <w:szCs w:val="24"/>
        </w:rPr>
        <w:tab/>
      </w:r>
      <w:r w:rsidRPr="002D03D6">
        <w:rPr>
          <w:rFonts w:eastAsia="MS Mincho"/>
        </w:rPr>
        <w:t xml:space="preserve">Measurement configuration control and reporting / Event A5 / Measurement of Neighbour </w:t>
      </w:r>
      <w:r>
        <w:t>E-UTRA</w:t>
      </w:r>
      <w:r w:rsidRPr="002D03D6">
        <w:rPr>
          <w:rFonts w:eastAsia="MS Mincho"/>
        </w:rPr>
        <w:t xml:space="preserve"> and NR cells / Inter-bandInter-band measurements / NE-DC</w:t>
      </w:r>
      <w:r>
        <w:tab/>
        <w:t>4347</w:t>
      </w:r>
    </w:p>
    <w:p w14:paraId="32028F10" w14:textId="77777777" w:rsidR="00E76701" w:rsidRDefault="00E76701">
      <w:pPr>
        <w:pStyle w:val="TOC4"/>
        <w:rPr>
          <w:rFonts w:ascii="Calibri" w:hAnsi="Calibri"/>
          <w:kern w:val="2"/>
          <w:sz w:val="24"/>
          <w:szCs w:val="24"/>
        </w:rPr>
      </w:pPr>
      <w:r w:rsidRPr="002D03D6">
        <w:rPr>
          <w:rFonts w:eastAsia="MS Mincho"/>
        </w:rPr>
        <w:t>8.2.3.9</w:t>
      </w:r>
      <w:r>
        <w:rPr>
          <w:rFonts w:ascii="Calibri" w:hAnsi="Calibri"/>
          <w:kern w:val="2"/>
          <w:sz w:val="24"/>
          <w:szCs w:val="24"/>
        </w:rPr>
        <w:tab/>
      </w:r>
      <w:r w:rsidRPr="002D03D6">
        <w:rPr>
          <w:rFonts w:eastAsia="MS Mincho"/>
        </w:rPr>
        <w:t>Measurement configuration control and reporting / SS/PBCH block based / CSI-RS based intra-frequency measurements / Measurement of Neighbour NR cell</w:t>
      </w:r>
      <w:r>
        <w:tab/>
        <w:t>4349</w:t>
      </w:r>
    </w:p>
    <w:p w14:paraId="2737156E" w14:textId="77777777" w:rsidR="00E76701" w:rsidRDefault="00E76701">
      <w:pPr>
        <w:pStyle w:val="TOC5"/>
        <w:rPr>
          <w:rFonts w:ascii="Calibri" w:hAnsi="Calibri"/>
          <w:kern w:val="2"/>
          <w:sz w:val="24"/>
          <w:szCs w:val="24"/>
        </w:rPr>
      </w:pPr>
      <w:r w:rsidRPr="002D03D6">
        <w:rPr>
          <w:rFonts w:eastAsia="MS Mincho"/>
        </w:rPr>
        <w:t>8.2.3.9.1</w:t>
      </w:r>
      <w:r>
        <w:rPr>
          <w:rFonts w:ascii="Calibri" w:hAnsi="Calibri"/>
          <w:kern w:val="2"/>
          <w:sz w:val="24"/>
          <w:szCs w:val="24"/>
        </w:rPr>
        <w:tab/>
      </w:r>
      <w:r w:rsidRPr="002D03D6">
        <w:rPr>
          <w:rFonts w:eastAsia="MS Mincho"/>
        </w:rPr>
        <w:t>Measurement configuration control and reporting / SS/PBCH block based / CSI-RS based Intra-frequency measurements / Measurement of Neighbour NR Cell / EN-DC</w:t>
      </w:r>
      <w:r>
        <w:tab/>
        <w:t>4349</w:t>
      </w:r>
    </w:p>
    <w:p w14:paraId="073DF4C8" w14:textId="77777777" w:rsidR="00E76701" w:rsidRDefault="00E76701">
      <w:pPr>
        <w:pStyle w:val="TOC4"/>
        <w:rPr>
          <w:rFonts w:ascii="Calibri" w:hAnsi="Calibri"/>
          <w:kern w:val="2"/>
          <w:sz w:val="24"/>
          <w:szCs w:val="24"/>
        </w:rPr>
      </w:pPr>
      <w:r w:rsidRPr="002D03D6">
        <w:rPr>
          <w:rFonts w:eastAsia="MS Mincho"/>
        </w:rPr>
        <w:t>8.2.3.10</w:t>
      </w:r>
      <w:r>
        <w:rPr>
          <w:rFonts w:ascii="Calibri" w:hAnsi="Calibri"/>
          <w:kern w:val="2"/>
          <w:sz w:val="24"/>
          <w:szCs w:val="24"/>
        </w:rPr>
        <w:tab/>
      </w:r>
      <w:r w:rsidRPr="002D03D6">
        <w:rPr>
          <w:rFonts w:eastAsia="MS Mincho"/>
        </w:rPr>
        <w:t>Measurement configuration control and reporting / SS/PBCH block based / CSI-RS based inter-frequency measurements / Measurement of Neighbour NR cell</w:t>
      </w:r>
      <w:r>
        <w:tab/>
        <w:t>4377</w:t>
      </w:r>
    </w:p>
    <w:p w14:paraId="6EE44BA2" w14:textId="77777777" w:rsidR="00E76701" w:rsidRDefault="00E76701">
      <w:pPr>
        <w:pStyle w:val="TOC5"/>
        <w:rPr>
          <w:rFonts w:ascii="Calibri" w:hAnsi="Calibri"/>
          <w:kern w:val="2"/>
          <w:sz w:val="24"/>
          <w:szCs w:val="24"/>
        </w:rPr>
      </w:pPr>
      <w:r w:rsidRPr="002D03D6">
        <w:rPr>
          <w:rFonts w:eastAsia="MS Mincho"/>
        </w:rPr>
        <w:t>8.2.3.10.1</w:t>
      </w:r>
      <w:r>
        <w:rPr>
          <w:rFonts w:ascii="Calibri" w:hAnsi="Calibri"/>
          <w:kern w:val="2"/>
          <w:sz w:val="24"/>
          <w:szCs w:val="24"/>
        </w:rPr>
        <w:tab/>
      </w:r>
      <w:r w:rsidRPr="002D03D6">
        <w:rPr>
          <w:rFonts w:eastAsia="MS Mincho"/>
        </w:rPr>
        <w:t>Measurement configuration control and reporting / SS/PBCH block based /CSI-RS based Inter-frequency measurements/ Measurement of Neighbour NR Cell / EN-DC</w:t>
      </w:r>
      <w:r>
        <w:tab/>
        <w:t>4377</w:t>
      </w:r>
    </w:p>
    <w:p w14:paraId="473681C8" w14:textId="77777777" w:rsidR="00E76701" w:rsidRDefault="00E76701">
      <w:pPr>
        <w:pStyle w:val="TOC4"/>
        <w:rPr>
          <w:rFonts w:ascii="Calibri" w:hAnsi="Calibri"/>
          <w:kern w:val="2"/>
          <w:sz w:val="24"/>
          <w:szCs w:val="24"/>
        </w:rPr>
      </w:pPr>
      <w:r w:rsidRPr="002D03D6">
        <w:rPr>
          <w:rFonts w:eastAsia="MS Mincho"/>
        </w:rPr>
        <w:t>8.2.3.11</w:t>
      </w:r>
      <w:r>
        <w:rPr>
          <w:rFonts w:ascii="Calibri" w:hAnsi="Calibri"/>
          <w:kern w:val="2"/>
          <w:sz w:val="24"/>
          <w:szCs w:val="24"/>
        </w:rPr>
        <w:tab/>
      </w:r>
      <w:r w:rsidRPr="002D03D6">
        <w:rPr>
          <w:rFonts w:eastAsia="MS Mincho"/>
        </w:rPr>
        <w:t>Measurement configuration control and reporting / Measurement Gaps</w:t>
      </w:r>
      <w:r>
        <w:tab/>
        <w:t>4408</w:t>
      </w:r>
    </w:p>
    <w:p w14:paraId="111DC048" w14:textId="77777777" w:rsidR="00E76701" w:rsidRDefault="00E76701">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4408</w:t>
      </w:r>
    </w:p>
    <w:p w14:paraId="3D664FD7" w14:textId="77777777" w:rsidR="00E76701" w:rsidRDefault="00E76701">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4426</w:t>
      </w:r>
    </w:p>
    <w:p w14:paraId="1911C21A" w14:textId="77777777" w:rsidR="00E76701" w:rsidRDefault="00E76701">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4436</w:t>
      </w:r>
    </w:p>
    <w:p w14:paraId="59500E80" w14:textId="77777777" w:rsidR="00E76701" w:rsidRDefault="00E76701">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4443</w:t>
      </w:r>
    </w:p>
    <w:p w14:paraId="6F492109" w14:textId="77777777" w:rsidR="00E76701" w:rsidRDefault="00E76701">
      <w:pPr>
        <w:pStyle w:val="TOC5"/>
        <w:rPr>
          <w:rFonts w:ascii="Calibri" w:hAnsi="Calibri"/>
          <w:kern w:val="2"/>
          <w:sz w:val="24"/>
          <w:szCs w:val="24"/>
        </w:rPr>
      </w:pPr>
      <w:r>
        <w:lastRenderedPageBreak/>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4443</w:t>
      </w:r>
    </w:p>
    <w:p w14:paraId="63853C9F" w14:textId="77777777" w:rsidR="00E76701" w:rsidRDefault="00E76701">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4453</w:t>
      </w:r>
    </w:p>
    <w:p w14:paraId="09737E66" w14:textId="77777777" w:rsidR="00E76701" w:rsidRDefault="00E76701">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4464</w:t>
      </w:r>
    </w:p>
    <w:p w14:paraId="2EC4D257" w14:textId="77777777" w:rsidR="00E76701" w:rsidRDefault="00E76701">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4464</w:t>
      </w:r>
    </w:p>
    <w:p w14:paraId="4FC631CA" w14:textId="77777777" w:rsidR="00E76701" w:rsidRDefault="00E76701">
      <w:pPr>
        <w:pStyle w:val="TOC5"/>
        <w:rPr>
          <w:rFonts w:ascii="Calibri" w:hAnsi="Calibri"/>
          <w:kern w:val="2"/>
          <w:sz w:val="24"/>
          <w:szCs w:val="24"/>
        </w:rPr>
      </w:pPr>
      <w:r w:rsidRPr="002D03D6">
        <w:rPr>
          <w:bCs/>
        </w:rPr>
        <w:t>8.2.3.13.2</w:t>
      </w:r>
      <w:r>
        <w:rPr>
          <w:rFonts w:ascii="Calibri" w:hAnsi="Calibri"/>
          <w:kern w:val="2"/>
          <w:sz w:val="24"/>
          <w:szCs w:val="24"/>
        </w:rPr>
        <w:tab/>
      </w:r>
      <w:r w:rsidRPr="002D03D6">
        <w:rPr>
          <w:bCs/>
        </w:rPr>
        <w:t>PCell Handover with SCG change on same PSCell / mobilityControlInfoSCG / SCG DRB / NE-DC</w:t>
      </w:r>
      <w:r>
        <w:tab/>
        <w:t>4471</w:t>
      </w:r>
    </w:p>
    <w:p w14:paraId="0170F897" w14:textId="77777777" w:rsidR="00E76701" w:rsidRDefault="00E76701">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4476</w:t>
      </w:r>
    </w:p>
    <w:p w14:paraId="65FD630A" w14:textId="77777777" w:rsidR="00E76701" w:rsidRDefault="00E76701">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4476</w:t>
      </w:r>
    </w:p>
    <w:p w14:paraId="44CD5A97" w14:textId="77777777" w:rsidR="00E76701" w:rsidRDefault="00E76701">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4482</w:t>
      </w:r>
    </w:p>
    <w:p w14:paraId="15191DA3" w14:textId="77777777" w:rsidR="00E76701" w:rsidRDefault="00E76701">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4488</w:t>
      </w:r>
    </w:p>
    <w:p w14:paraId="7F92B454" w14:textId="77777777" w:rsidR="00E76701" w:rsidRDefault="00E76701">
      <w:pPr>
        <w:pStyle w:val="TOC4"/>
        <w:rPr>
          <w:rFonts w:ascii="Calibri" w:hAnsi="Calibri"/>
          <w:kern w:val="2"/>
          <w:sz w:val="24"/>
          <w:szCs w:val="24"/>
        </w:rPr>
      </w:pPr>
      <w:r w:rsidRPr="002D03D6">
        <w:rPr>
          <w:rFonts w:eastAsia="MS Mincho"/>
        </w:rPr>
        <w:t>8.2.3.15</w:t>
      </w:r>
      <w:r>
        <w:rPr>
          <w:rFonts w:ascii="Calibri" w:hAnsi="Calibri"/>
          <w:kern w:val="2"/>
          <w:sz w:val="24"/>
          <w:szCs w:val="24"/>
        </w:rPr>
        <w:tab/>
      </w:r>
      <w:r w:rsidRPr="002D03D6">
        <w:rPr>
          <w:rFonts w:eastAsia="MS Mincho"/>
        </w:rPr>
        <w:t>Measurement configuration control and reporting / Two simultaneous events A2 and A3 (intra-frequency measurements) / Measurement of Neighbour NR cells</w:t>
      </w:r>
      <w:r>
        <w:tab/>
        <w:t>4494</w:t>
      </w:r>
    </w:p>
    <w:p w14:paraId="3A1CEA9C" w14:textId="77777777" w:rsidR="00E76701" w:rsidRDefault="00E76701">
      <w:pPr>
        <w:pStyle w:val="TOC5"/>
        <w:rPr>
          <w:rFonts w:ascii="Calibri" w:hAnsi="Calibri"/>
          <w:kern w:val="2"/>
          <w:sz w:val="24"/>
          <w:szCs w:val="24"/>
        </w:rPr>
      </w:pPr>
      <w:r w:rsidRPr="002D03D6">
        <w:rPr>
          <w:rFonts w:eastAsia="MS Mincho"/>
        </w:rPr>
        <w:t>8.2.3.15.1</w:t>
      </w:r>
      <w:r>
        <w:rPr>
          <w:rFonts w:ascii="Calibri" w:hAnsi="Calibri"/>
          <w:kern w:val="2"/>
          <w:sz w:val="24"/>
          <w:szCs w:val="24"/>
        </w:rPr>
        <w:tab/>
      </w:r>
      <w:r w:rsidRPr="002D03D6">
        <w:rPr>
          <w:rFonts w:eastAsia="MS Mincho"/>
        </w:rPr>
        <w:t>Measurement configuration control and reporting / Two simultaneous events A2 and A3 (intra-frequency measurements) / Measurement of Neighbour NR cells / EN-DC</w:t>
      </w:r>
      <w:r>
        <w:tab/>
        <w:t>4494</w:t>
      </w:r>
    </w:p>
    <w:p w14:paraId="02613253" w14:textId="77777777" w:rsidR="00E76701" w:rsidRDefault="00E76701">
      <w:pPr>
        <w:pStyle w:val="TOC4"/>
        <w:rPr>
          <w:rFonts w:ascii="Calibri" w:hAnsi="Calibri"/>
          <w:kern w:val="2"/>
          <w:sz w:val="24"/>
          <w:szCs w:val="24"/>
        </w:rPr>
      </w:pPr>
      <w:r w:rsidRPr="002D03D6">
        <w:rPr>
          <w:rFonts w:eastAsia="MS Mincho"/>
        </w:rPr>
        <w:t>8.2.3.16</w:t>
      </w:r>
      <w:r>
        <w:rPr>
          <w:rFonts w:ascii="Calibri" w:hAnsi="Calibri"/>
          <w:kern w:val="2"/>
          <w:sz w:val="24"/>
          <w:szCs w:val="24"/>
        </w:rPr>
        <w:tab/>
      </w:r>
      <w:r w:rsidRPr="002D03D6">
        <w:rPr>
          <w:rFonts w:eastAsia="MS Mincho"/>
        </w:rPr>
        <w:t>Measurement configuration control and reporting / SRB3</w:t>
      </w:r>
      <w:r>
        <w:tab/>
        <w:t>4504</w:t>
      </w:r>
    </w:p>
    <w:p w14:paraId="65D450D9" w14:textId="77777777" w:rsidR="00E76701" w:rsidRDefault="00E76701">
      <w:pPr>
        <w:pStyle w:val="TOC5"/>
        <w:rPr>
          <w:rFonts w:ascii="Calibri" w:hAnsi="Calibri"/>
          <w:kern w:val="2"/>
          <w:sz w:val="24"/>
          <w:szCs w:val="24"/>
        </w:rPr>
      </w:pPr>
      <w:r w:rsidRPr="002D03D6">
        <w:rPr>
          <w:rFonts w:eastAsia="MS Mincho"/>
        </w:rPr>
        <w:t>8.2.3.16.1</w:t>
      </w:r>
      <w:r>
        <w:rPr>
          <w:rFonts w:ascii="Calibri" w:hAnsi="Calibri"/>
          <w:kern w:val="2"/>
          <w:sz w:val="24"/>
          <w:szCs w:val="24"/>
        </w:rPr>
        <w:tab/>
      </w:r>
      <w:r w:rsidRPr="002D03D6">
        <w:rPr>
          <w:rFonts w:eastAsia="MS Mincho"/>
        </w:rPr>
        <w:t>Measurement configuration control and reporting / SRB3 / Intra NR measurements / EN-DC</w:t>
      </w:r>
      <w:r>
        <w:tab/>
        <w:t>4504</w:t>
      </w:r>
    </w:p>
    <w:p w14:paraId="1D2E859B" w14:textId="77777777" w:rsidR="00E76701" w:rsidRDefault="00E76701">
      <w:pPr>
        <w:pStyle w:val="TOC5"/>
        <w:rPr>
          <w:rFonts w:ascii="Calibri" w:hAnsi="Calibri"/>
          <w:kern w:val="2"/>
          <w:sz w:val="24"/>
          <w:szCs w:val="24"/>
        </w:rPr>
      </w:pPr>
      <w:r w:rsidRPr="002D03D6">
        <w:rPr>
          <w:rFonts w:eastAsia="MS Mincho"/>
        </w:rPr>
        <w:t>8.2.3.16.2</w:t>
      </w:r>
      <w:r>
        <w:rPr>
          <w:rFonts w:ascii="Calibri" w:hAnsi="Calibri"/>
          <w:kern w:val="2"/>
          <w:sz w:val="24"/>
          <w:szCs w:val="24"/>
        </w:rPr>
        <w:tab/>
      </w:r>
      <w:r w:rsidRPr="002D03D6">
        <w:rPr>
          <w:rFonts w:eastAsia="MS Mincho"/>
        </w:rPr>
        <w:t>Measurement configuration control and reporting / SRB3 / Intra NR measurements / NR-DC</w:t>
      </w:r>
      <w:r>
        <w:tab/>
        <w:t>4511</w:t>
      </w:r>
    </w:p>
    <w:p w14:paraId="1CC83D97" w14:textId="77777777" w:rsidR="00E76701" w:rsidRDefault="00E76701">
      <w:pPr>
        <w:pStyle w:val="TOC4"/>
        <w:rPr>
          <w:rFonts w:ascii="Calibri" w:hAnsi="Calibri"/>
          <w:kern w:val="2"/>
          <w:sz w:val="24"/>
          <w:szCs w:val="24"/>
        </w:rPr>
      </w:pPr>
      <w:r w:rsidRPr="002D03D6">
        <w:rPr>
          <w:rFonts w:eastAsia="MS Mincho"/>
        </w:rPr>
        <w:t>8.2.3.17</w:t>
      </w:r>
      <w:r>
        <w:rPr>
          <w:rFonts w:ascii="Calibri" w:hAnsi="Calibri"/>
          <w:kern w:val="2"/>
          <w:sz w:val="24"/>
          <w:szCs w:val="24"/>
        </w:rPr>
        <w:tab/>
      </w:r>
      <w:r w:rsidRPr="002D03D6">
        <w:rPr>
          <w:rFonts w:eastAsia="MS Mincho"/>
        </w:rPr>
        <w:t>Measurement configuration control and reporting / SFTD:</w:t>
      </w:r>
      <w:r>
        <w:tab/>
        <w:t>4518</w:t>
      </w:r>
    </w:p>
    <w:p w14:paraId="48EF78C3" w14:textId="77777777" w:rsidR="00E76701" w:rsidRDefault="00E76701">
      <w:pPr>
        <w:pStyle w:val="TOC5"/>
        <w:rPr>
          <w:rFonts w:ascii="Calibri" w:hAnsi="Calibri"/>
          <w:kern w:val="2"/>
          <w:sz w:val="24"/>
          <w:szCs w:val="24"/>
        </w:rPr>
      </w:pPr>
      <w:r w:rsidRPr="002D03D6">
        <w:rPr>
          <w:rFonts w:eastAsia="MS Mincho"/>
        </w:rPr>
        <w:t>8.2.3.17.1</w:t>
      </w:r>
      <w:r>
        <w:rPr>
          <w:rFonts w:ascii="Calibri" w:hAnsi="Calibri"/>
          <w:kern w:val="2"/>
          <w:sz w:val="24"/>
          <w:szCs w:val="24"/>
        </w:rPr>
        <w:tab/>
      </w:r>
      <w:r w:rsidRPr="002D03D6">
        <w:rPr>
          <w:rFonts w:eastAsia="MS Mincho"/>
        </w:rPr>
        <w:t>Measurement configuration control and reporting / SFTD / EN-DC</w:t>
      </w:r>
      <w:r>
        <w:tab/>
        <w:t>4518</w:t>
      </w:r>
    </w:p>
    <w:p w14:paraId="25F89F71" w14:textId="77777777" w:rsidR="00E76701" w:rsidRDefault="00E76701">
      <w:pPr>
        <w:pStyle w:val="TOC5"/>
        <w:rPr>
          <w:rFonts w:ascii="Calibri" w:hAnsi="Calibri"/>
          <w:kern w:val="2"/>
          <w:sz w:val="24"/>
          <w:szCs w:val="24"/>
        </w:rPr>
      </w:pPr>
      <w:r w:rsidRPr="002D03D6">
        <w:rPr>
          <w:rFonts w:eastAsia="MS Mincho"/>
        </w:rPr>
        <w:t>8.2.3.17.2</w:t>
      </w:r>
      <w:r>
        <w:rPr>
          <w:rFonts w:ascii="Calibri" w:hAnsi="Calibri"/>
          <w:kern w:val="2"/>
          <w:sz w:val="24"/>
          <w:szCs w:val="24"/>
        </w:rPr>
        <w:tab/>
      </w:r>
      <w:r w:rsidRPr="002D03D6">
        <w:rPr>
          <w:rFonts w:eastAsia="MS Mincho"/>
        </w:rPr>
        <w:t>Measurement configuration control and reporting / SFTD / NR-DC</w:t>
      </w:r>
      <w:r>
        <w:tab/>
        <w:t>4527</w:t>
      </w:r>
    </w:p>
    <w:p w14:paraId="4E097A48" w14:textId="77777777" w:rsidR="00E76701" w:rsidRDefault="00E76701">
      <w:pPr>
        <w:pStyle w:val="TOC5"/>
        <w:rPr>
          <w:rFonts w:ascii="Calibri" w:hAnsi="Calibri"/>
          <w:kern w:val="2"/>
          <w:sz w:val="24"/>
          <w:szCs w:val="24"/>
        </w:rPr>
      </w:pPr>
      <w:r w:rsidRPr="002D03D6">
        <w:rPr>
          <w:rFonts w:eastAsia="Yu Mincho"/>
        </w:rPr>
        <w:t>8.2.3.17.3</w:t>
      </w:r>
      <w:r>
        <w:rPr>
          <w:rFonts w:ascii="Calibri" w:hAnsi="Calibri"/>
          <w:kern w:val="2"/>
          <w:sz w:val="24"/>
          <w:szCs w:val="24"/>
        </w:rPr>
        <w:tab/>
      </w:r>
      <w:r w:rsidRPr="002D03D6">
        <w:rPr>
          <w:rFonts w:eastAsia="Yu Mincho"/>
        </w:rPr>
        <w:t>Measurement configuration control and reporting / SFTD / NE-DC</w:t>
      </w:r>
      <w:r>
        <w:tab/>
        <w:t>4534</w:t>
      </w:r>
    </w:p>
    <w:p w14:paraId="5CA4F9E4" w14:textId="77777777" w:rsidR="00E76701" w:rsidRDefault="00E76701">
      <w:pPr>
        <w:pStyle w:val="TOC4"/>
        <w:rPr>
          <w:rFonts w:ascii="Calibri" w:hAnsi="Calibri"/>
          <w:kern w:val="2"/>
          <w:sz w:val="24"/>
          <w:szCs w:val="24"/>
        </w:rPr>
      </w:pPr>
      <w:r w:rsidRPr="002D03D6">
        <w:rPr>
          <w:rFonts w:eastAsia="MS Mincho"/>
        </w:rPr>
        <w:t>8.2.3.18</w:t>
      </w:r>
      <w:r>
        <w:rPr>
          <w:rFonts w:ascii="Calibri" w:hAnsi="Calibri"/>
          <w:kern w:val="2"/>
          <w:sz w:val="24"/>
          <w:szCs w:val="24"/>
        </w:rPr>
        <w:tab/>
      </w:r>
      <w:r w:rsidRPr="002D03D6">
        <w:rPr>
          <w:rFonts w:eastAsia="MS Mincho"/>
        </w:rPr>
        <w:t>Conditional PSCell change</w:t>
      </w:r>
      <w:r>
        <w:tab/>
        <w:t>4540</w:t>
      </w:r>
    </w:p>
    <w:p w14:paraId="40138295" w14:textId="77777777" w:rsidR="00E76701" w:rsidRDefault="00E76701">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4540</w:t>
      </w:r>
    </w:p>
    <w:p w14:paraId="47857767" w14:textId="77777777" w:rsidR="00E76701" w:rsidRDefault="00E76701">
      <w:pPr>
        <w:pStyle w:val="TOC5"/>
        <w:rPr>
          <w:rFonts w:ascii="Calibri" w:hAnsi="Calibri"/>
          <w:kern w:val="2"/>
          <w:sz w:val="24"/>
          <w:szCs w:val="24"/>
        </w:rPr>
      </w:pPr>
      <w:r w:rsidRPr="002D03D6">
        <w:rPr>
          <w:lang w:val="fr-FR"/>
        </w:rPr>
        <w:t>8.2.3.18.2</w:t>
      </w:r>
      <w:r>
        <w:rPr>
          <w:rFonts w:ascii="Calibri" w:hAnsi="Calibri"/>
          <w:kern w:val="2"/>
          <w:sz w:val="24"/>
          <w:szCs w:val="24"/>
        </w:rPr>
        <w:tab/>
      </w:r>
      <w:r w:rsidRPr="002D03D6">
        <w:rPr>
          <w:lang w:val="fr-FR"/>
        </w:rPr>
        <w:t>Conditional PSCell change / Failure / EN-DC</w:t>
      </w:r>
      <w:r>
        <w:tab/>
        <w:t>4549</w:t>
      </w:r>
    </w:p>
    <w:p w14:paraId="66428C1F" w14:textId="77777777" w:rsidR="00E76701" w:rsidRDefault="00E76701">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4557</w:t>
      </w:r>
    </w:p>
    <w:p w14:paraId="22067C12" w14:textId="77777777" w:rsidR="00E76701" w:rsidRDefault="00E76701">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4569</w:t>
      </w:r>
    </w:p>
    <w:p w14:paraId="6DD28D36" w14:textId="77777777" w:rsidR="00E76701" w:rsidRDefault="00E76701">
      <w:pPr>
        <w:pStyle w:val="TOC5"/>
        <w:rPr>
          <w:rFonts w:ascii="Calibri" w:hAnsi="Calibri"/>
          <w:kern w:val="2"/>
          <w:sz w:val="24"/>
          <w:szCs w:val="24"/>
        </w:rPr>
      </w:pPr>
      <w:r>
        <w:t>8.2.3.18.5</w:t>
      </w:r>
      <w:r>
        <w:rPr>
          <w:rFonts w:ascii="Calibri" w:hAnsi="Calibri"/>
          <w:kern w:val="2"/>
          <w:sz w:val="24"/>
          <w:szCs w:val="24"/>
        </w:rPr>
        <w:tab/>
      </w:r>
      <w:r>
        <w:t xml:space="preserve">MN initiated </w:t>
      </w:r>
      <w:r>
        <w:rPr>
          <w:lang w:eastAsia="zh-CN"/>
        </w:rPr>
        <w:t>i</w:t>
      </w:r>
      <w:r>
        <w:t>nter-SN Conditional PSCell change / Success / NR-DC</w:t>
      </w:r>
      <w:r>
        <w:tab/>
        <w:t>4583</w:t>
      </w:r>
    </w:p>
    <w:p w14:paraId="4180462E" w14:textId="77777777" w:rsidR="00E76701" w:rsidRDefault="00E76701">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4597</w:t>
      </w:r>
    </w:p>
    <w:p w14:paraId="71112C66" w14:textId="77777777" w:rsidR="00E76701" w:rsidRDefault="00E76701">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4609</w:t>
      </w:r>
    </w:p>
    <w:p w14:paraId="3AE12F27" w14:textId="77777777" w:rsidR="00E76701" w:rsidRDefault="00E76701">
      <w:pPr>
        <w:pStyle w:val="TOC3"/>
        <w:rPr>
          <w:rFonts w:ascii="Calibri" w:hAnsi="Calibri"/>
          <w:kern w:val="2"/>
          <w:sz w:val="24"/>
          <w:szCs w:val="24"/>
        </w:rPr>
      </w:pPr>
      <w:r w:rsidRPr="002D03D6">
        <w:rPr>
          <w:rFonts w:eastAsia="MS Mincho"/>
        </w:rPr>
        <w:t>8.2.4</w:t>
      </w:r>
      <w:r>
        <w:rPr>
          <w:rFonts w:ascii="Calibri" w:hAnsi="Calibri"/>
          <w:kern w:val="2"/>
          <w:sz w:val="24"/>
          <w:szCs w:val="24"/>
        </w:rPr>
        <w:tab/>
      </w:r>
      <w:r w:rsidRPr="002D03D6">
        <w:rPr>
          <w:rFonts w:eastAsia="MS Mincho"/>
        </w:rPr>
        <w:t>Carrier Aggregation</w:t>
      </w:r>
      <w:r>
        <w:tab/>
        <w:t>4620</w:t>
      </w:r>
    </w:p>
    <w:p w14:paraId="6BDACCCC" w14:textId="77777777" w:rsidR="00E76701" w:rsidRDefault="00E76701">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4620</w:t>
      </w:r>
    </w:p>
    <w:p w14:paraId="43EFA1F3" w14:textId="77777777" w:rsidR="00E76701" w:rsidRDefault="00E76701">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4620</w:t>
      </w:r>
    </w:p>
    <w:p w14:paraId="5B24BA39" w14:textId="77777777" w:rsidR="00E76701" w:rsidRDefault="00E76701">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4620</w:t>
      </w:r>
    </w:p>
    <w:p w14:paraId="2B08F978" w14:textId="77777777" w:rsidR="00E76701" w:rsidRDefault="00E76701">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4631</w:t>
      </w:r>
    </w:p>
    <w:p w14:paraId="1257457E" w14:textId="77777777" w:rsidR="00E76701" w:rsidRDefault="00E76701">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4631</w:t>
      </w:r>
    </w:p>
    <w:p w14:paraId="39119E88" w14:textId="77777777" w:rsidR="00E76701" w:rsidRDefault="00E76701">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4632</w:t>
      </w:r>
    </w:p>
    <w:p w14:paraId="73FBA43D" w14:textId="77777777" w:rsidR="00E76701" w:rsidRDefault="00E76701">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4644</w:t>
      </w:r>
    </w:p>
    <w:p w14:paraId="17D8BA63" w14:textId="77777777" w:rsidR="00E76701" w:rsidRDefault="00E76701">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4644</w:t>
      </w:r>
    </w:p>
    <w:p w14:paraId="7073361D" w14:textId="77777777" w:rsidR="00E76701" w:rsidRDefault="00E76701">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4649</w:t>
      </w:r>
    </w:p>
    <w:p w14:paraId="0EEFE1B0" w14:textId="77777777" w:rsidR="00E76701" w:rsidRDefault="00E76701">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4650</w:t>
      </w:r>
    </w:p>
    <w:p w14:paraId="23B1C6D3" w14:textId="77777777" w:rsidR="00E76701" w:rsidRDefault="00E76701">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4651</w:t>
      </w:r>
    </w:p>
    <w:p w14:paraId="762554BB" w14:textId="77777777" w:rsidR="00E76701" w:rsidRDefault="00E76701">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4651</w:t>
      </w:r>
    </w:p>
    <w:p w14:paraId="11308019" w14:textId="77777777" w:rsidR="00E76701" w:rsidRDefault="00E76701">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4651</w:t>
      </w:r>
    </w:p>
    <w:p w14:paraId="0CAF03CB" w14:textId="77777777" w:rsidR="00E76701" w:rsidRDefault="00E76701">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4666</w:t>
      </w:r>
    </w:p>
    <w:p w14:paraId="31314BE1" w14:textId="77777777" w:rsidR="00E76701" w:rsidRDefault="00E76701">
      <w:pPr>
        <w:pStyle w:val="TOC5"/>
        <w:rPr>
          <w:rFonts w:ascii="Calibri" w:hAnsi="Calibri"/>
          <w:kern w:val="2"/>
          <w:sz w:val="24"/>
          <w:szCs w:val="24"/>
        </w:rPr>
      </w:pPr>
      <w:r>
        <w:lastRenderedPageBreak/>
        <w:t>8.2.4.2.1.3</w:t>
      </w:r>
      <w:r>
        <w:rPr>
          <w:rFonts w:ascii="Calibri" w:hAnsi="Calibri"/>
          <w:kern w:val="2"/>
          <w:sz w:val="24"/>
          <w:szCs w:val="24"/>
        </w:rPr>
        <w:tab/>
      </w:r>
      <w:r>
        <w:t>NR CA / Simultaneous PSCell and SCell addition / PSCell and SCell change / CA Release / EN-DC / Inter-band CA</w:t>
      </w:r>
      <w:r>
        <w:tab/>
        <w:t>4666</w:t>
      </w:r>
    </w:p>
    <w:p w14:paraId="4B38B501" w14:textId="77777777" w:rsidR="00E76701" w:rsidRDefault="00E76701">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4667</w:t>
      </w:r>
    </w:p>
    <w:p w14:paraId="5984BF07" w14:textId="77777777" w:rsidR="00E76701" w:rsidRDefault="00E76701">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4667</w:t>
      </w:r>
    </w:p>
    <w:p w14:paraId="54A15D50" w14:textId="77777777" w:rsidR="00E76701" w:rsidRDefault="00E76701">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4667</w:t>
      </w:r>
    </w:p>
    <w:p w14:paraId="4D85A3DF" w14:textId="77777777" w:rsidR="00E76701" w:rsidRDefault="00E76701">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4683</w:t>
      </w:r>
    </w:p>
    <w:p w14:paraId="1AEC8BBD" w14:textId="77777777" w:rsidR="00E76701" w:rsidRDefault="00E76701">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4683</w:t>
      </w:r>
    </w:p>
    <w:p w14:paraId="7FB99072" w14:textId="77777777" w:rsidR="00E76701" w:rsidRDefault="00E76701">
      <w:pPr>
        <w:pStyle w:val="TOC3"/>
        <w:rPr>
          <w:rFonts w:ascii="Calibri" w:hAnsi="Calibri"/>
          <w:kern w:val="2"/>
          <w:sz w:val="24"/>
          <w:szCs w:val="24"/>
        </w:rPr>
      </w:pPr>
      <w:r w:rsidRPr="002D03D6">
        <w:rPr>
          <w:rFonts w:eastAsia="MS Mincho"/>
        </w:rPr>
        <w:t>8.2.5</w:t>
      </w:r>
      <w:r>
        <w:rPr>
          <w:rFonts w:ascii="Calibri" w:hAnsi="Calibri"/>
          <w:kern w:val="2"/>
          <w:sz w:val="24"/>
          <w:szCs w:val="24"/>
        </w:rPr>
        <w:tab/>
      </w:r>
      <w:r w:rsidRPr="002D03D6">
        <w:rPr>
          <w:rFonts w:eastAsia="MS Mincho"/>
        </w:rPr>
        <w:t>Reconfiguration Failure / Radio link failure</w:t>
      </w:r>
      <w:r>
        <w:tab/>
        <w:t>4685</w:t>
      </w:r>
    </w:p>
    <w:p w14:paraId="0CE76DDD" w14:textId="77777777" w:rsidR="00E76701" w:rsidRDefault="00E76701">
      <w:pPr>
        <w:pStyle w:val="TOC4"/>
        <w:rPr>
          <w:rFonts w:ascii="Calibri" w:hAnsi="Calibri"/>
          <w:kern w:val="2"/>
          <w:sz w:val="24"/>
          <w:szCs w:val="24"/>
        </w:rPr>
      </w:pPr>
      <w:r w:rsidRPr="002D03D6">
        <w:rPr>
          <w:rFonts w:eastAsia="MS Mincho"/>
        </w:rPr>
        <w:t>8.2.5.1</w:t>
      </w:r>
      <w:r>
        <w:rPr>
          <w:rFonts w:ascii="Calibri" w:hAnsi="Calibri"/>
          <w:kern w:val="2"/>
          <w:sz w:val="24"/>
          <w:szCs w:val="24"/>
        </w:rPr>
        <w:tab/>
      </w:r>
      <w:r w:rsidRPr="002D03D6">
        <w:rPr>
          <w:rFonts w:eastAsia="MS Mincho"/>
        </w:rPr>
        <w:t>Radio link failure / PSCell addition failure</w:t>
      </w:r>
      <w:r>
        <w:tab/>
        <w:t>4685</w:t>
      </w:r>
    </w:p>
    <w:p w14:paraId="256E61EC" w14:textId="77777777" w:rsidR="00E76701" w:rsidRDefault="00E76701">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4685</w:t>
      </w:r>
    </w:p>
    <w:p w14:paraId="16AF5BC6" w14:textId="77777777" w:rsidR="00E76701" w:rsidRDefault="00E76701">
      <w:pPr>
        <w:pStyle w:val="TOC5"/>
        <w:rPr>
          <w:rFonts w:ascii="Calibri" w:hAnsi="Calibri"/>
          <w:kern w:val="2"/>
          <w:sz w:val="24"/>
          <w:szCs w:val="24"/>
        </w:rPr>
      </w:pPr>
      <w:r>
        <w:t>8.2.5.1.</w:t>
      </w:r>
      <w:r w:rsidRPr="002D03D6">
        <w:rPr>
          <w:rFonts w:eastAsia="SimSun"/>
          <w:lang w:eastAsia="zh-CN"/>
        </w:rPr>
        <w:t>2</w:t>
      </w:r>
      <w:r>
        <w:rPr>
          <w:rFonts w:ascii="Calibri" w:hAnsi="Calibri"/>
          <w:kern w:val="2"/>
          <w:sz w:val="24"/>
          <w:szCs w:val="24"/>
        </w:rPr>
        <w:tab/>
      </w:r>
      <w:r>
        <w:t>Radio link failure / Random access problem / NR-DC</w:t>
      </w:r>
      <w:r>
        <w:tab/>
        <w:t>4687</w:t>
      </w:r>
    </w:p>
    <w:p w14:paraId="606087E1" w14:textId="77777777" w:rsidR="00E76701" w:rsidRDefault="00E76701">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4690</w:t>
      </w:r>
    </w:p>
    <w:p w14:paraId="7249B17B" w14:textId="77777777" w:rsidR="00E76701" w:rsidRDefault="00E76701">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4690</w:t>
      </w:r>
    </w:p>
    <w:p w14:paraId="102AA75C" w14:textId="77777777" w:rsidR="00E76701" w:rsidRDefault="00E76701">
      <w:pPr>
        <w:pStyle w:val="TOC5"/>
        <w:rPr>
          <w:rFonts w:ascii="Calibri" w:hAnsi="Calibri"/>
          <w:kern w:val="2"/>
          <w:sz w:val="24"/>
          <w:szCs w:val="24"/>
        </w:rPr>
      </w:pPr>
      <w:r w:rsidRPr="002D03D6">
        <w:rPr>
          <w:rFonts w:eastAsia="MS Mincho"/>
        </w:rPr>
        <w:t>8.2.5.2.2</w:t>
      </w:r>
      <w:r>
        <w:rPr>
          <w:rFonts w:ascii="Calibri" w:hAnsi="Calibri"/>
          <w:kern w:val="2"/>
          <w:sz w:val="24"/>
          <w:szCs w:val="24"/>
        </w:rPr>
        <w:tab/>
      </w:r>
      <w:r w:rsidRPr="002D03D6">
        <w:rPr>
          <w:rFonts w:eastAsia="MS Mincho"/>
        </w:rPr>
        <w:t>Radio link failure / PSCell out of sync indication / NR-DC</w:t>
      </w:r>
      <w:r>
        <w:tab/>
        <w:t>4693</w:t>
      </w:r>
    </w:p>
    <w:p w14:paraId="4F6328A5" w14:textId="77777777" w:rsidR="00E76701" w:rsidRDefault="00E76701">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4697</w:t>
      </w:r>
    </w:p>
    <w:p w14:paraId="2A1B32EF" w14:textId="77777777" w:rsidR="00E76701" w:rsidRDefault="00E76701">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4697</w:t>
      </w:r>
    </w:p>
    <w:p w14:paraId="707DD15D" w14:textId="77777777" w:rsidR="00E76701" w:rsidRDefault="00E76701">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4701</w:t>
      </w:r>
    </w:p>
    <w:p w14:paraId="25D5D51F" w14:textId="77777777" w:rsidR="00E76701" w:rsidRDefault="00E76701">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4704</w:t>
      </w:r>
    </w:p>
    <w:p w14:paraId="175DD550" w14:textId="77777777" w:rsidR="00E76701" w:rsidRDefault="00E76701">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4706</w:t>
      </w:r>
    </w:p>
    <w:p w14:paraId="05CD29BE" w14:textId="77777777" w:rsidR="00E76701" w:rsidRDefault="00E76701">
      <w:pPr>
        <w:pStyle w:val="TOC5"/>
        <w:rPr>
          <w:rFonts w:ascii="Calibri" w:hAnsi="Calibri"/>
          <w:kern w:val="2"/>
          <w:sz w:val="24"/>
          <w:szCs w:val="24"/>
        </w:rPr>
      </w:pPr>
      <w:r w:rsidRPr="002D03D6">
        <w:rPr>
          <w:lang w:val="fr-FR"/>
        </w:rPr>
        <w:t>8.2.5.4.1</w:t>
      </w:r>
      <w:r>
        <w:rPr>
          <w:rFonts w:ascii="Calibri" w:hAnsi="Calibri"/>
          <w:kern w:val="2"/>
          <w:sz w:val="24"/>
          <w:szCs w:val="24"/>
        </w:rPr>
        <w:tab/>
      </w:r>
      <w:r w:rsidRPr="002D03D6">
        <w:rPr>
          <w:lang w:val="fr-FR"/>
        </w:rPr>
        <w:t>Reconfiguration failure / SCG change failure / EN-DC</w:t>
      </w:r>
      <w:r>
        <w:tab/>
        <w:t>4706</w:t>
      </w:r>
    </w:p>
    <w:p w14:paraId="2AC72309" w14:textId="77777777" w:rsidR="00E76701" w:rsidRDefault="00E76701">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4711</w:t>
      </w:r>
    </w:p>
    <w:p w14:paraId="3497CEE9" w14:textId="77777777" w:rsidR="00E76701" w:rsidRDefault="00E76701">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4715</w:t>
      </w:r>
    </w:p>
    <w:p w14:paraId="3EE994CA" w14:textId="77777777" w:rsidR="00E76701" w:rsidRDefault="00E76701">
      <w:pPr>
        <w:pStyle w:val="TOC5"/>
        <w:rPr>
          <w:rFonts w:ascii="Calibri" w:hAnsi="Calibri"/>
          <w:kern w:val="2"/>
          <w:sz w:val="24"/>
          <w:szCs w:val="24"/>
        </w:rPr>
      </w:pPr>
      <w:r>
        <w:t>8.2.5.5.1</w:t>
      </w:r>
      <w:r>
        <w:rPr>
          <w:rFonts w:ascii="Calibri" w:hAnsi="Calibri"/>
          <w:kern w:val="2"/>
          <w:sz w:val="24"/>
          <w:szCs w:val="24"/>
        </w:rPr>
        <w:tab/>
      </w:r>
      <w:r>
        <w:t>Void</w:t>
      </w:r>
      <w:r>
        <w:tab/>
        <w:t>4716</w:t>
      </w:r>
    </w:p>
    <w:p w14:paraId="21FDE28D" w14:textId="77777777" w:rsidR="00E76701" w:rsidRDefault="00E76701">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4716</w:t>
      </w:r>
    </w:p>
    <w:p w14:paraId="23E8F48B" w14:textId="77777777" w:rsidR="00E76701" w:rsidRDefault="00E76701">
      <w:pPr>
        <w:pStyle w:val="TOC5"/>
        <w:rPr>
          <w:rFonts w:ascii="Calibri" w:hAnsi="Calibri"/>
          <w:kern w:val="2"/>
          <w:sz w:val="24"/>
          <w:szCs w:val="24"/>
        </w:rPr>
      </w:pPr>
      <w:r>
        <w:t>8.2.5.6.1</w:t>
      </w:r>
      <w:r>
        <w:rPr>
          <w:rFonts w:ascii="Calibri" w:hAnsi="Calibri"/>
          <w:kern w:val="2"/>
          <w:sz w:val="24"/>
          <w:szCs w:val="24"/>
        </w:rPr>
        <w:tab/>
      </w:r>
      <w:r>
        <w:t>Void</w:t>
      </w:r>
      <w:r>
        <w:tab/>
        <w:t>4716</w:t>
      </w:r>
    </w:p>
    <w:p w14:paraId="3AFA509D" w14:textId="77777777" w:rsidR="00E76701" w:rsidRDefault="00E76701">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4716</w:t>
      </w:r>
    </w:p>
    <w:p w14:paraId="2FF361E4" w14:textId="77777777" w:rsidR="00E76701" w:rsidRDefault="00E76701">
      <w:pPr>
        <w:pStyle w:val="TOC5"/>
        <w:rPr>
          <w:rFonts w:ascii="Calibri" w:hAnsi="Calibri"/>
          <w:kern w:val="2"/>
          <w:sz w:val="24"/>
          <w:szCs w:val="24"/>
        </w:rPr>
      </w:pPr>
      <w:r>
        <w:t>8.2.5.7.1</w:t>
      </w:r>
      <w:r>
        <w:rPr>
          <w:rFonts w:ascii="Calibri" w:hAnsi="Calibri"/>
          <w:kern w:val="2"/>
          <w:sz w:val="24"/>
          <w:szCs w:val="24"/>
        </w:rPr>
        <w:tab/>
      </w:r>
      <w:r>
        <w:t>Radio link failure / LBT Failure / EN-DC</w:t>
      </w:r>
      <w:r>
        <w:tab/>
        <w:t>4716</w:t>
      </w:r>
    </w:p>
    <w:p w14:paraId="26FF2CEA" w14:textId="77777777" w:rsidR="00E76701" w:rsidRDefault="00E76701">
      <w:pPr>
        <w:pStyle w:val="TOC5"/>
        <w:rPr>
          <w:rFonts w:ascii="Calibri" w:hAnsi="Calibri"/>
          <w:kern w:val="2"/>
          <w:sz w:val="24"/>
          <w:szCs w:val="24"/>
        </w:rPr>
      </w:pPr>
      <w:r>
        <w:t>8.2.5.7.2</w:t>
      </w:r>
      <w:r>
        <w:rPr>
          <w:rFonts w:ascii="Calibri" w:hAnsi="Calibri"/>
          <w:kern w:val="2"/>
          <w:sz w:val="24"/>
          <w:szCs w:val="24"/>
        </w:rPr>
        <w:tab/>
      </w:r>
      <w:r>
        <w:t>Radio link failure / LBT Failure / NR-DC</w:t>
      </w:r>
      <w:r>
        <w:tab/>
        <w:t>4718</w:t>
      </w:r>
    </w:p>
    <w:p w14:paraId="266AD29E" w14:textId="77777777" w:rsidR="00E76701" w:rsidRDefault="00E76701">
      <w:pPr>
        <w:pStyle w:val="TOC3"/>
        <w:rPr>
          <w:rFonts w:ascii="Calibri" w:hAnsi="Calibri"/>
          <w:kern w:val="2"/>
          <w:sz w:val="24"/>
          <w:szCs w:val="24"/>
        </w:rPr>
      </w:pPr>
      <w:r>
        <w:t>8.2.6</w:t>
      </w:r>
      <w:r>
        <w:rPr>
          <w:rFonts w:ascii="Calibri" w:hAnsi="Calibri"/>
          <w:kern w:val="2"/>
          <w:sz w:val="24"/>
          <w:szCs w:val="24"/>
        </w:rPr>
        <w:tab/>
      </w:r>
      <w:r>
        <w:t>MR-DC RRC others</w:t>
      </w:r>
      <w:r>
        <w:tab/>
        <w:t>4721</w:t>
      </w:r>
    </w:p>
    <w:p w14:paraId="6B1EC76B" w14:textId="77777777" w:rsidR="00E76701" w:rsidRDefault="00E76701">
      <w:pPr>
        <w:pStyle w:val="TOC4"/>
        <w:rPr>
          <w:rFonts w:ascii="Calibri" w:hAnsi="Calibri"/>
          <w:kern w:val="2"/>
          <w:sz w:val="24"/>
          <w:szCs w:val="24"/>
        </w:rPr>
      </w:pPr>
      <w:r>
        <w:t>8.2.6.1</w:t>
      </w:r>
      <w:r>
        <w:rPr>
          <w:rFonts w:ascii="Calibri" w:hAnsi="Calibri"/>
          <w:kern w:val="2"/>
          <w:sz w:val="24"/>
          <w:szCs w:val="24"/>
        </w:rPr>
        <w:tab/>
      </w:r>
      <w:r>
        <w:t>Failure information / RLC failure / SCG</w:t>
      </w:r>
      <w:r>
        <w:tab/>
        <w:t>4721</w:t>
      </w:r>
    </w:p>
    <w:p w14:paraId="16D553C7" w14:textId="77777777" w:rsidR="00E76701" w:rsidRDefault="00E76701">
      <w:pPr>
        <w:pStyle w:val="TOC5"/>
        <w:rPr>
          <w:rFonts w:ascii="Calibri" w:hAnsi="Calibri"/>
          <w:kern w:val="2"/>
          <w:sz w:val="24"/>
          <w:szCs w:val="24"/>
        </w:rPr>
      </w:pPr>
      <w:r w:rsidRPr="002D03D6">
        <w:rPr>
          <w:lang w:val="fr-FR"/>
        </w:rPr>
        <w:t>8.2.6.1.1</w:t>
      </w:r>
      <w:r>
        <w:rPr>
          <w:rFonts w:ascii="Calibri" w:hAnsi="Calibri"/>
          <w:kern w:val="2"/>
          <w:sz w:val="24"/>
          <w:szCs w:val="24"/>
        </w:rPr>
        <w:tab/>
      </w:r>
      <w:r w:rsidRPr="002D03D6">
        <w:rPr>
          <w:lang w:val="fr-FR"/>
        </w:rPr>
        <w:t>Failure information / RLC failure / SCG / EN-DC</w:t>
      </w:r>
      <w:r>
        <w:tab/>
        <w:t>4721</w:t>
      </w:r>
    </w:p>
    <w:p w14:paraId="10FBAF2B" w14:textId="77777777" w:rsidR="00E76701" w:rsidRDefault="00E76701">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4721</w:t>
      </w:r>
    </w:p>
    <w:p w14:paraId="227BCF1A" w14:textId="77777777" w:rsidR="00E76701" w:rsidRDefault="00E76701">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4729</w:t>
      </w:r>
    </w:p>
    <w:p w14:paraId="02C4E10E" w14:textId="77777777" w:rsidR="00E76701" w:rsidRDefault="00E76701">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4730</w:t>
      </w:r>
    </w:p>
    <w:p w14:paraId="55FA89EF" w14:textId="77777777" w:rsidR="00E76701" w:rsidRDefault="00E76701">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4731</w:t>
      </w:r>
    </w:p>
    <w:p w14:paraId="078A8A58" w14:textId="77777777" w:rsidR="00E76701" w:rsidRDefault="00E76701">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4731</w:t>
      </w:r>
    </w:p>
    <w:p w14:paraId="68EA0764" w14:textId="77777777" w:rsidR="00E76701" w:rsidRDefault="00E76701">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4740</w:t>
      </w:r>
    </w:p>
    <w:p w14:paraId="752A74B8" w14:textId="77777777" w:rsidR="00E76701" w:rsidRDefault="00E76701">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4741</w:t>
      </w:r>
    </w:p>
    <w:p w14:paraId="78CCBE89" w14:textId="77777777" w:rsidR="00E76701" w:rsidRDefault="00E76701">
      <w:pPr>
        <w:pStyle w:val="TOC4"/>
        <w:rPr>
          <w:rFonts w:ascii="Calibri" w:hAnsi="Calibri"/>
          <w:kern w:val="2"/>
          <w:sz w:val="24"/>
          <w:szCs w:val="24"/>
        </w:rPr>
      </w:pPr>
      <w:r w:rsidRPr="002D03D6">
        <w:rPr>
          <w:rFonts w:eastAsia="MS Mincho"/>
        </w:rPr>
        <w:t>8.2.6.2</w:t>
      </w:r>
      <w:r>
        <w:rPr>
          <w:rFonts w:ascii="Calibri" w:hAnsi="Calibri"/>
          <w:kern w:val="2"/>
          <w:sz w:val="24"/>
          <w:szCs w:val="24"/>
        </w:rPr>
        <w:tab/>
      </w:r>
      <w:r w:rsidRPr="002D03D6">
        <w:rPr>
          <w:rFonts w:eastAsia="MS Mincho"/>
        </w:rPr>
        <w:t>Processing delay</w:t>
      </w:r>
      <w:r>
        <w:tab/>
        <w:t>4741</w:t>
      </w:r>
    </w:p>
    <w:p w14:paraId="61B68C2C" w14:textId="77777777" w:rsidR="00E76701" w:rsidRDefault="00E76701">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4741</w:t>
      </w:r>
    </w:p>
    <w:p w14:paraId="332C5E4F" w14:textId="77777777" w:rsidR="00E76701" w:rsidRDefault="00E76701">
      <w:pPr>
        <w:pStyle w:val="TOC5"/>
        <w:rPr>
          <w:rFonts w:ascii="Calibri" w:hAnsi="Calibri"/>
          <w:kern w:val="2"/>
          <w:sz w:val="24"/>
          <w:szCs w:val="24"/>
        </w:rPr>
      </w:pPr>
      <w:r>
        <w:t>8.2.6.2.2</w:t>
      </w:r>
      <w:r>
        <w:rPr>
          <w:rFonts w:ascii="Calibri" w:hAnsi="Calibri"/>
          <w:kern w:val="2"/>
          <w:sz w:val="24"/>
          <w:szCs w:val="24"/>
        </w:rPr>
        <w:tab/>
      </w:r>
      <w:r>
        <w:t>Processing delay / Latency check / NR-DC</w:t>
      </w:r>
      <w:r>
        <w:tab/>
        <w:t>4744</w:t>
      </w:r>
    </w:p>
    <w:p w14:paraId="482ACCDF" w14:textId="77777777" w:rsidR="00E76701" w:rsidRDefault="00E76701">
      <w:pPr>
        <w:pStyle w:val="TOC5"/>
        <w:rPr>
          <w:rFonts w:ascii="Calibri" w:hAnsi="Calibri"/>
          <w:kern w:val="2"/>
          <w:sz w:val="24"/>
          <w:szCs w:val="24"/>
        </w:rPr>
      </w:pPr>
      <w:r>
        <w:t>8.2.6.2.3</w:t>
      </w:r>
      <w:r>
        <w:tab/>
        <w:t>4748</w:t>
      </w:r>
    </w:p>
    <w:p w14:paraId="2D026E7D" w14:textId="77777777" w:rsidR="00E76701" w:rsidRDefault="00E76701">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4748</w:t>
      </w:r>
    </w:p>
    <w:p w14:paraId="51558554" w14:textId="77777777" w:rsidR="00E76701" w:rsidRDefault="00E76701">
      <w:pPr>
        <w:pStyle w:val="TOC4"/>
        <w:rPr>
          <w:rFonts w:ascii="Calibri" w:hAnsi="Calibri"/>
          <w:kern w:val="2"/>
          <w:sz w:val="24"/>
          <w:szCs w:val="24"/>
        </w:rPr>
      </w:pPr>
      <w:r w:rsidRPr="002D03D6">
        <w:rPr>
          <w:rFonts w:eastAsia="MS Mincho"/>
        </w:rPr>
        <w:t>8.2.6.3</w:t>
      </w:r>
      <w:r>
        <w:rPr>
          <w:rFonts w:ascii="Calibri" w:hAnsi="Calibri"/>
          <w:kern w:val="2"/>
          <w:sz w:val="24"/>
          <w:szCs w:val="24"/>
        </w:rPr>
        <w:tab/>
      </w:r>
      <w:r w:rsidRPr="002D03D6">
        <w:rPr>
          <w:rFonts w:eastAsia="MS Mincho"/>
        </w:rPr>
        <w:t>Idle/Inactive measurements</w:t>
      </w:r>
      <w:r>
        <w:tab/>
        <w:t>4755</w:t>
      </w:r>
    </w:p>
    <w:p w14:paraId="58E8D223" w14:textId="77777777" w:rsidR="00E76701" w:rsidRDefault="00E76701">
      <w:pPr>
        <w:pStyle w:val="TOC5"/>
        <w:rPr>
          <w:rFonts w:ascii="Calibri" w:hAnsi="Calibri"/>
          <w:kern w:val="2"/>
          <w:sz w:val="24"/>
          <w:szCs w:val="24"/>
        </w:rPr>
      </w:pPr>
      <w:r w:rsidRPr="002D03D6">
        <w:rPr>
          <w:lang w:val="fr-FR"/>
        </w:rPr>
        <w:t>8.2.6.3.1</w:t>
      </w:r>
      <w:r>
        <w:rPr>
          <w:rFonts w:ascii="Calibri" w:hAnsi="Calibri"/>
          <w:kern w:val="2"/>
          <w:sz w:val="24"/>
          <w:szCs w:val="24"/>
        </w:rPr>
        <w:tab/>
      </w:r>
      <w:r w:rsidRPr="002D03D6">
        <w:rPr>
          <w:lang w:val="fr-FR"/>
        </w:rPr>
        <w:t>Idle/Inactive measurements / Idle mode / EN-DC / SIB5 &amp; SIB24 configuration</w:t>
      </w:r>
      <w:r>
        <w:tab/>
        <w:t>4755</w:t>
      </w:r>
    </w:p>
    <w:p w14:paraId="76D274C2" w14:textId="77777777" w:rsidR="00E76701" w:rsidRDefault="00E76701">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4767</w:t>
      </w:r>
    </w:p>
    <w:p w14:paraId="02D633D6" w14:textId="77777777" w:rsidR="00E76701" w:rsidRDefault="00E76701">
      <w:pPr>
        <w:pStyle w:val="TOC5"/>
        <w:rPr>
          <w:rFonts w:ascii="Calibri" w:hAnsi="Calibri"/>
          <w:kern w:val="2"/>
          <w:sz w:val="24"/>
          <w:szCs w:val="24"/>
        </w:rPr>
      </w:pPr>
      <w:r w:rsidRPr="002D03D6">
        <w:rPr>
          <w:lang w:val="fr-FR"/>
        </w:rPr>
        <w:t>8.2.6.3.3</w:t>
      </w:r>
      <w:r>
        <w:rPr>
          <w:rFonts w:ascii="Calibri" w:hAnsi="Calibri"/>
          <w:kern w:val="2"/>
          <w:sz w:val="24"/>
          <w:szCs w:val="24"/>
        </w:rPr>
        <w:tab/>
      </w:r>
      <w:r w:rsidRPr="002D03D6">
        <w:rPr>
          <w:lang w:val="fr-FR"/>
        </w:rPr>
        <w:t>Idle / Inactive measurements / Inactive mode / NE-DC / SIB11 configuration</w:t>
      </w:r>
      <w:r>
        <w:tab/>
        <w:t>4780</w:t>
      </w:r>
    </w:p>
    <w:p w14:paraId="6E8F47DF" w14:textId="77777777" w:rsidR="00E76701" w:rsidRDefault="00E76701">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4788</w:t>
      </w:r>
    </w:p>
    <w:p w14:paraId="09C51986" w14:textId="77777777" w:rsidR="00E76701" w:rsidRDefault="00E76701">
      <w:pPr>
        <w:pStyle w:val="TOC5"/>
        <w:rPr>
          <w:rFonts w:ascii="Calibri" w:hAnsi="Calibri"/>
          <w:kern w:val="2"/>
          <w:sz w:val="24"/>
          <w:szCs w:val="24"/>
        </w:rPr>
      </w:pPr>
      <w:r w:rsidRPr="002D03D6">
        <w:rPr>
          <w:lang w:val="fr-FR"/>
        </w:rPr>
        <w:t>8.2.6.3.5</w:t>
      </w:r>
      <w:r>
        <w:rPr>
          <w:rFonts w:ascii="Calibri" w:hAnsi="Calibri"/>
          <w:kern w:val="2"/>
          <w:sz w:val="24"/>
          <w:szCs w:val="24"/>
        </w:rPr>
        <w:tab/>
      </w:r>
      <w:r w:rsidRPr="002D03D6">
        <w:rPr>
          <w:lang w:val="fr-FR"/>
        </w:rPr>
        <w:t>Idle/Inactive measurements / Idle mode / NE-DC / SIB11 configuration</w:t>
      </w:r>
      <w:r>
        <w:tab/>
        <w:t>4797</w:t>
      </w:r>
    </w:p>
    <w:p w14:paraId="6970D643" w14:textId="77777777" w:rsidR="00E76701" w:rsidRDefault="00E76701">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4802</w:t>
      </w:r>
    </w:p>
    <w:p w14:paraId="28D8A51A" w14:textId="77777777" w:rsidR="00E76701" w:rsidRDefault="00E76701">
      <w:pPr>
        <w:pStyle w:val="TOC4"/>
        <w:rPr>
          <w:rFonts w:ascii="Calibri" w:hAnsi="Calibri"/>
          <w:kern w:val="2"/>
          <w:sz w:val="24"/>
          <w:szCs w:val="24"/>
        </w:rPr>
      </w:pPr>
      <w:r>
        <w:t>8.2.6.4</w:t>
      </w:r>
      <w:r>
        <w:rPr>
          <w:rFonts w:ascii="Calibri" w:hAnsi="Calibri"/>
          <w:kern w:val="2"/>
          <w:sz w:val="24"/>
          <w:szCs w:val="24"/>
        </w:rPr>
        <w:tab/>
      </w:r>
      <w:r>
        <w:t>UPIP / RRC connection</w:t>
      </w:r>
      <w:r>
        <w:tab/>
        <w:t>4808</w:t>
      </w:r>
    </w:p>
    <w:p w14:paraId="1A42AB57" w14:textId="77777777" w:rsidR="00E76701" w:rsidRDefault="00E76701">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4808</w:t>
      </w:r>
    </w:p>
    <w:p w14:paraId="0AB3FABB" w14:textId="77777777" w:rsidR="00E76701" w:rsidRDefault="00E76701">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4814</w:t>
      </w:r>
    </w:p>
    <w:p w14:paraId="35A68E68" w14:textId="77777777" w:rsidR="00E76701" w:rsidRDefault="00E76701">
      <w:pPr>
        <w:pStyle w:val="TOC5"/>
        <w:rPr>
          <w:rFonts w:ascii="Calibri" w:hAnsi="Calibri"/>
          <w:kern w:val="2"/>
          <w:sz w:val="24"/>
          <w:szCs w:val="24"/>
        </w:rPr>
      </w:pPr>
      <w:r>
        <w:lastRenderedPageBreak/>
        <w:t>8.2.6.4.3</w:t>
      </w:r>
      <w:r>
        <w:rPr>
          <w:rFonts w:ascii="Calibri" w:hAnsi="Calibri"/>
          <w:kern w:val="2"/>
          <w:sz w:val="24"/>
          <w:szCs w:val="24"/>
        </w:rPr>
        <w:tab/>
      </w:r>
      <w:r>
        <w:t>UPIP / RRC connection reconfiguration / Handover / Success / Reception of RRCConnctionReconfiguration including mobilityControlInfo by UE</w:t>
      </w:r>
      <w:r>
        <w:tab/>
        <w:t>4821</w:t>
      </w:r>
    </w:p>
    <w:p w14:paraId="51B207A5" w14:textId="77777777" w:rsidR="00E76701" w:rsidRDefault="00E76701">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4834</w:t>
      </w:r>
    </w:p>
    <w:p w14:paraId="35DC12F1" w14:textId="77777777" w:rsidR="00E76701" w:rsidRDefault="00E76701">
      <w:pPr>
        <w:pStyle w:val="TOC4"/>
        <w:rPr>
          <w:rFonts w:ascii="Calibri" w:hAnsi="Calibri"/>
          <w:kern w:val="2"/>
          <w:sz w:val="24"/>
          <w:szCs w:val="24"/>
        </w:rPr>
      </w:pPr>
      <w:r w:rsidRPr="002D03D6">
        <w:rPr>
          <w:lang w:val="fr-FR"/>
        </w:rPr>
        <w:t>8.2.6.</w:t>
      </w:r>
      <w:r w:rsidRPr="002D03D6">
        <w:rPr>
          <w:lang w:val="fr-FR" w:eastAsia="zh-CN"/>
        </w:rPr>
        <w:t>5</w:t>
      </w:r>
      <w:r>
        <w:rPr>
          <w:rFonts w:ascii="Calibri" w:hAnsi="Calibri"/>
          <w:kern w:val="2"/>
          <w:sz w:val="24"/>
          <w:szCs w:val="24"/>
        </w:rPr>
        <w:tab/>
      </w:r>
      <w:r w:rsidRPr="002D03D6">
        <w:rPr>
          <w:lang w:val="fr-FR"/>
        </w:rPr>
        <w:t>UE Assistance Information</w:t>
      </w:r>
      <w:r>
        <w:tab/>
        <w:t>4841</w:t>
      </w:r>
    </w:p>
    <w:p w14:paraId="56CF84C3" w14:textId="77777777" w:rsidR="00E76701" w:rsidRDefault="00E76701">
      <w:pPr>
        <w:pStyle w:val="TOC5"/>
        <w:rPr>
          <w:rFonts w:ascii="Calibri" w:hAnsi="Calibri"/>
          <w:kern w:val="2"/>
          <w:sz w:val="24"/>
          <w:szCs w:val="24"/>
        </w:rPr>
      </w:pPr>
      <w:r>
        <w:t>8.2.6.</w:t>
      </w:r>
      <w:r>
        <w:rPr>
          <w:lang w:eastAsia="zh-CN"/>
        </w:rPr>
        <w:t>5</w:t>
      </w:r>
      <w:r>
        <w:t>.1</w:t>
      </w:r>
      <w:r>
        <w:rPr>
          <w:rFonts w:ascii="Calibri" w:hAnsi="Calibri"/>
          <w:kern w:val="2"/>
          <w:sz w:val="24"/>
          <w:szCs w:val="24"/>
        </w:rPr>
        <w:tab/>
      </w:r>
      <w:r w:rsidRPr="002D03D6">
        <w:rPr>
          <w:lang w:val="en-US" w:eastAsia="zh-CN"/>
        </w:rPr>
        <w:t>Void</w:t>
      </w:r>
      <w:r>
        <w:tab/>
        <w:t>4841</w:t>
      </w:r>
    </w:p>
    <w:p w14:paraId="7225052D" w14:textId="77777777" w:rsidR="00E76701" w:rsidRDefault="00E76701">
      <w:pPr>
        <w:pStyle w:val="TOC3"/>
        <w:rPr>
          <w:rFonts w:ascii="Calibri" w:hAnsi="Calibri"/>
          <w:kern w:val="2"/>
          <w:sz w:val="24"/>
          <w:szCs w:val="24"/>
        </w:rPr>
      </w:pPr>
      <w:r w:rsidRPr="002D03D6">
        <w:rPr>
          <w:rFonts w:eastAsia="MS Mincho"/>
        </w:rPr>
        <w:t>8.2.7</w:t>
      </w:r>
      <w:r>
        <w:rPr>
          <w:rFonts w:ascii="Calibri" w:hAnsi="Calibri"/>
          <w:kern w:val="2"/>
          <w:sz w:val="24"/>
          <w:szCs w:val="24"/>
        </w:rPr>
        <w:tab/>
      </w:r>
      <w:r w:rsidRPr="002D03D6">
        <w:rPr>
          <w:rFonts w:eastAsia="MS Mincho"/>
        </w:rPr>
        <w:t>RRC Resume</w:t>
      </w:r>
      <w:r>
        <w:tab/>
        <w:t>4841</w:t>
      </w:r>
    </w:p>
    <w:p w14:paraId="11449579" w14:textId="77777777" w:rsidR="00E76701" w:rsidRDefault="00E76701">
      <w:pPr>
        <w:pStyle w:val="TOC4"/>
        <w:rPr>
          <w:rFonts w:ascii="Calibri" w:hAnsi="Calibri"/>
          <w:kern w:val="2"/>
          <w:sz w:val="24"/>
          <w:szCs w:val="24"/>
        </w:rPr>
      </w:pPr>
      <w:r w:rsidRPr="002D03D6">
        <w:rPr>
          <w:rFonts w:eastAsia="MS Mincho"/>
        </w:rPr>
        <w:t>8.2.7.1</w:t>
      </w:r>
      <w:r>
        <w:rPr>
          <w:rFonts w:ascii="Calibri" w:hAnsi="Calibri"/>
          <w:kern w:val="2"/>
          <w:sz w:val="24"/>
          <w:szCs w:val="24"/>
        </w:rPr>
        <w:tab/>
      </w:r>
      <w:r>
        <w:t>RRC Resume / EN-DC</w:t>
      </w:r>
      <w:r>
        <w:tab/>
        <w:t>4841</w:t>
      </w:r>
    </w:p>
    <w:p w14:paraId="0F26FBD5" w14:textId="77777777" w:rsidR="00E76701" w:rsidRDefault="00E76701">
      <w:pPr>
        <w:pStyle w:val="TOC4"/>
        <w:rPr>
          <w:rFonts w:ascii="Calibri" w:hAnsi="Calibri"/>
          <w:kern w:val="2"/>
          <w:sz w:val="24"/>
          <w:szCs w:val="24"/>
        </w:rPr>
      </w:pPr>
      <w:r w:rsidRPr="002D03D6">
        <w:rPr>
          <w:rFonts w:eastAsia="MS Mincho"/>
        </w:rPr>
        <w:t>8.2.7.2</w:t>
      </w:r>
      <w:r>
        <w:rPr>
          <w:rFonts w:ascii="Calibri" w:hAnsi="Calibri"/>
          <w:kern w:val="2"/>
          <w:sz w:val="24"/>
          <w:szCs w:val="24"/>
        </w:rPr>
        <w:tab/>
      </w:r>
      <w:r w:rsidRPr="002D03D6">
        <w:rPr>
          <w:rFonts w:eastAsia="MS Mincho"/>
        </w:rPr>
        <w:t>RRC Resume</w:t>
      </w:r>
      <w:r>
        <w:t xml:space="preserve"> / NR-DC</w:t>
      </w:r>
      <w:r>
        <w:tab/>
        <w:t>4841</w:t>
      </w:r>
    </w:p>
    <w:p w14:paraId="6597C8AF" w14:textId="77777777" w:rsidR="00E76701" w:rsidRDefault="00E76701">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4841</w:t>
      </w:r>
    </w:p>
    <w:p w14:paraId="0AFAC528" w14:textId="77777777" w:rsidR="00E76701" w:rsidRDefault="00E76701">
      <w:pPr>
        <w:pStyle w:val="TOC4"/>
        <w:rPr>
          <w:rFonts w:ascii="Calibri" w:hAnsi="Calibri"/>
          <w:kern w:val="2"/>
          <w:sz w:val="24"/>
          <w:szCs w:val="24"/>
        </w:rPr>
      </w:pPr>
      <w:r w:rsidRPr="002D03D6">
        <w:rPr>
          <w:rFonts w:eastAsia="MS Mincho"/>
        </w:rPr>
        <w:t>8.2.7.3</w:t>
      </w:r>
      <w:r>
        <w:rPr>
          <w:rFonts w:ascii="Calibri" w:hAnsi="Calibri"/>
          <w:kern w:val="2"/>
          <w:sz w:val="24"/>
          <w:szCs w:val="24"/>
        </w:rPr>
        <w:tab/>
      </w:r>
      <w:r w:rsidRPr="002D03D6">
        <w:rPr>
          <w:rFonts w:eastAsia="MS Mincho"/>
        </w:rPr>
        <w:t>RRC Resume</w:t>
      </w:r>
      <w:r>
        <w:t xml:space="preserve"> / NE-DC</w:t>
      </w:r>
      <w:r>
        <w:tab/>
        <w:t>4846</w:t>
      </w:r>
    </w:p>
    <w:p w14:paraId="516A525E" w14:textId="77777777" w:rsidR="00E76701" w:rsidRDefault="00E76701">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4846</w:t>
      </w:r>
    </w:p>
    <w:p w14:paraId="76E6BAE2" w14:textId="77777777" w:rsidR="00E76701" w:rsidRDefault="00E76701">
      <w:pPr>
        <w:pStyle w:val="TOC1"/>
        <w:rPr>
          <w:rFonts w:ascii="Calibri" w:hAnsi="Calibri"/>
          <w:kern w:val="2"/>
          <w:sz w:val="24"/>
          <w:szCs w:val="24"/>
        </w:rPr>
      </w:pPr>
      <w:r>
        <w:t>9</w:t>
      </w:r>
      <w:r>
        <w:rPr>
          <w:rFonts w:ascii="Calibri" w:hAnsi="Calibri"/>
          <w:kern w:val="2"/>
          <w:sz w:val="24"/>
          <w:szCs w:val="24"/>
        </w:rPr>
        <w:tab/>
      </w:r>
      <w:r>
        <w:t>Mobility management</w:t>
      </w:r>
      <w:r>
        <w:tab/>
        <w:t>4852</w:t>
      </w:r>
    </w:p>
    <w:p w14:paraId="0C9C6F09" w14:textId="77777777" w:rsidR="00E76701" w:rsidRDefault="00E76701">
      <w:pPr>
        <w:pStyle w:val="TOC2"/>
        <w:rPr>
          <w:rFonts w:ascii="Calibri" w:hAnsi="Calibri"/>
          <w:kern w:val="2"/>
          <w:sz w:val="24"/>
          <w:szCs w:val="24"/>
        </w:rPr>
      </w:pPr>
      <w:r w:rsidRPr="002D03D6">
        <w:rPr>
          <w:rFonts w:eastAsia="MS Mincho"/>
        </w:rPr>
        <w:t>9.1</w:t>
      </w:r>
      <w:r>
        <w:rPr>
          <w:rFonts w:ascii="Calibri" w:hAnsi="Calibri"/>
          <w:kern w:val="2"/>
          <w:sz w:val="24"/>
          <w:szCs w:val="24"/>
        </w:rPr>
        <w:tab/>
      </w:r>
      <w:r w:rsidRPr="002D03D6">
        <w:rPr>
          <w:rFonts w:eastAsia="MS Mincho"/>
        </w:rPr>
        <w:t>5GS mobility management</w:t>
      </w:r>
      <w:r>
        <w:tab/>
        <w:t>4852</w:t>
      </w:r>
    </w:p>
    <w:p w14:paraId="685C545B" w14:textId="77777777" w:rsidR="00E76701" w:rsidRDefault="00E76701">
      <w:pPr>
        <w:pStyle w:val="TOC3"/>
        <w:rPr>
          <w:rFonts w:ascii="Calibri" w:hAnsi="Calibri"/>
          <w:kern w:val="2"/>
          <w:sz w:val="24"/>
          <w:szCs w:val="24"/>
        </w:rPr>
      </w:pPr>
      <w:r>
        <w:t>9.1.1</w:t>
      </w:r>
      <w:r>
        <w:rPr>
          <w:rFonts w:ascii="Calibri" w:hAnsi="Calibri"/>
          <w:kern w:val="2"/>
          <w:sz w:val="24"/>
          <w:szCs w:val="24"/>
        </w:rPr>
        <w:tab/>
      </w:r>
      <w:r>
        <w:t>Primary authentication and key agreement</w:t>
      </w:r>
      <w:r>
        <w:tab/>
        <w:t>4852</w:t>
      </w:r>
    </w:p>
    <w:p w14:paraId="391D07B8" w14:textId="77777777" w:rsidR="00E76701" w:rsidRDefault="00E76701">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4852</w:t>
      </w:r>
    </w:p>
    <w:p w14:paraId="29BDDD76" w14:textId="77777777" w:rsidR="00E76701" w:rsidRDefault="00E76701">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4856</w:t>
      </w:r>
    </w:p>
    <w:p w14:paraId="73E5B382" w14:textId="77777777" w:rsidR="00E76701" w:rsidRDefault="00E76701">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4861</w:t>
      </w:r>
    </w:p>
    <w:p w14:paraId="4E24728B" w14:textId="77777777" w:rsidR="00E76701" w:rsidRDefault="00E76701">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4869</w:t>
      </w:r>
    </w:p>
    <w:p w14:paraId="674B231F" w14:textId="77777777" w:rsidR="00E76701" w:rsidRDefault="00E76701">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4875</w:t>
      </w:r>
    </w:p>
    <w:p w14:paraId="488F5A4A" w14:textId="77777777" w:rsidR="00E76701" w:rsidRDefault="00E76701">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4878</w:t>
      </w:r>
    </w:p>
    <w:p w14:paraId="3E87B6A7" w14:textId="77777777" w:rsidR="00E76701" w:rsidRDefault="00E76701">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4883</w:t>
      </w:r>
    </w:p>
    <w:p w14:paraId="7777027A" w14:textId="77777777" w:rsidR="00E76701" w:rsidRDefault="00E76701">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4883</w:t>
      </w:r>
    </w:p>
    <w:p w14:paraId="2BA6EC0C" w14:textId="77777777" w:rsidR="00E76701" w:rsidRDefault="00E76701">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4889</w:t>
      </w:r>
    </w:p>
    <w:p w14:paraId="3DBA473A" w14:textId="77777777" w:rsidR="00E76701" w:rsidRDefault="00E76701">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4891</w:t>
      </w:r>
    </w:p>
    <w:p w14:paraId="2E4B3EC2" w14:textId="77777777" w:rsidR="00E76701" w:rsidRDefault="00E76701">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4894</w:t>
      </w:r>
    </w:p>
    <w:p w14:paraId="17B36548" w14:textId="77777777" w:rsidR="00E76701" w:rsidRDefault="00E76701">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4895</w:t>
      </w:r>
    </w:p>
    <w:p w14:paraId="58413599" w14:textId="77777777" w:rsidR="00E76701" w:rsidRDefault="00E76701">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4896</w:t>
      </w:r>
    </w:p>
    <w:p w14:paraId="58B2227F" w14:textId="77777777" w:rsidR="00E76701" w:rsidRDefault="00E76701">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4898</w:t>
      </w:r>
    </w:p>
    <w:p w14:paraId="44E23BE7" w14:textId="77777777" w:rsidR="00E76701" w:rsidRDefault="00E76701">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4899</w:t>
      </w:r>
    </w:p>
    <w:p w14:paraId="3620D79F" w14:textId="77777777" w:rsidR="00E76701" w:rsidRDefault="00E76701">
      <w:pPr>
        <w:pStyle w:val="TOC3"/>
        <w:rPr>
          <w:rFonts w:ascii="Calibri" w:hAnsi="Calibri"/>
          <w:kern w:val="2"/>
          <w:sz w:val="24"/>
          <w:szCs w:val="24"/>
        </w:rPr>
      </w:pPr>
      <w:r>
        <w:t>9.1.3</w:t>
      </w:r>
      <w:r>
        <w:rPr>
          <w:rFonts w:ascii="Calibri" w:hAnsi="Calibri"/>
          <w:kern w:val="2"/>
          <w:sz w:val="24"/>
          <w:szCs w:val="24"/>
        </w:rPr>
        <w:tab/>
      </w:r>
      <w:r>
        <w:t>Identification</w:t>
      </w:r>
      <w:r>
        <w:tab/>
        <w:t>4900</w:t>
      </w:r>
    </w:p>
    <w:p w14:paraId="24FCCC46" w14:textId="77777777" w:rsidR="00E76701" w:rsidRDefault="00E76701">
      <w:pPr>
        <w:pStyle w:val="TOC4"/>
        <w:rPr>
          <w:rFonts w:ascii="Calibri" w:hAnsi="Calibri"/>
          <w:kern w:val="2"/>
          <w:sz w:val="24"/>
          <w:szCs w:val="24"/>
        </w:rPr>
      </w:pPr>
      <w:r>
        <w:t>9.1.3.1</w:t>
      </w:r>
      <w:r>
        <w:rPr>
          <w:rFonts w:ascii="Calibri" w:hAnsi="Calibri"/>
          <w:kern w:val="2"/>
          <w:sz w:val="24"/>
          <w:szCs w:val="24"/>
        </w:rPr>
        <w:tab/>
      </w:r>
      <w:r>
        <w:t>Identification procedure</w:t>
      </w:r>
      <w:r>
        <w:tab/>
        <w:t>4900</w:t>
      </w:r>
    </w:p>
    <w:p w14:paraId="11356749" w14:textId="77777777" w:rsidR="00E76701" w:rsidRDefault="00E76701">
      <w:pPr>
        <w:pStyle w:val="TOC3"/>
        <w:rPr>
          <w:rFonts w:ascii="Calibri" w:hAnsi="Calibri"/>
          <w:kern w:val="2"/>
          <w:sz w:val="24"/>
          <w:szCs w:val="24"/>
        </w:rPr>
      </w:pPr>
      <w:r>
        <w:t>9.1.4</w:t>
      </w:r>
      <w:r>
        <w:rPr>
          <w:rFonts w:ascii="Calibri" w:hAnsi="Calibri"/>
          <w:kern w:val="2"/>
          <w:sz w:val="24"/>
          <w:szCs w:val="24"/>
        </w:rPr>
        <w:tab/>
      </w:r>
      <w:r>
        <w:t>Generic UE configuration update</w:t>
      </w:r>
      <w:r>
        <w:tab/>
        <w:t>4905</w:t>
      </w:r>
    </w:p>
    <w:p w14:paraId="48C8046E" w14:textId="77777777" w:rsidR="00E76701" w:rsidRDefault="00E76701">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2D03D6">
        <w:rPr>
          <w:rFonts w:eastAsia="Malgun Gothic"/>
        </w:rPr>
        <w:t xml:space="preserve">network slicing indication, new allowed NSSAI / </w:t>
      </w:r>
      <w:r>
        <w:t>Acknowledgement from the UE</w:t>
      </w:r>
      <w:r>
        <w:tab/>
        <w:t>4905</w:t>
      </w:r>
    </w:p>
    <w:p w14:paraId="3C5ED08B" w14:textId="77777777" w:rsidR="00E76701" w:rsidRDefault="00E76701">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4917</w:t>
      </w:r>
    </w:p>
    <w:p w14:paraId="1C734382" w14:textId="77777777" w:rsidR="00E76701" w:rsidRDefault="00E76701">
      <w:pPr>
        <w:pStyle w:val="TOC3"/>
        <w:rPr>
          <w:rFonts w:ascii="Calibri" w:hAnsi="Calibri"/>
          <w:kern w:val="2"/>
          <w:sz w:val="24"/>
          <w:szCs w:val="24"/>
        </w:rPr>
      </w:pPr>
      <w:r>
        <w:t>9.1.5</w:t>
      </w:r>
      <w:r>
        <w:rPr>
          <w:rFonts w:ascii="Calibri" w:hAnsi="Calibri"/>
          <w:kern w:val="2"/>
          <w:sz w:val="24"/>
          <w:szCs w:val="24"/>
        </w:rPr>
        <w:tab/>
      </w:r>
      <w:r>
        <w:t>Registration</w:t>
      </w:r>
      <w:r>
        <w:tab/>
        <w:t>4922</w:t>
      </w:r>
    </w:p>
    <w:p w14:paraId="0CF191FE" w14:textId="77777777" w:rsidR="00E76701" w:rsidRDefault="00E76701">
      <w:pPr>
        <w:pStyle w:val="TOC4"/>
        <w:rPr>
          <w:rFonts w:ascii="Calibri" w:hAnsi="Calibri"/>
          <w:kern w:val="2"/>
          <w:sz w:val="24"/>
          <w:szCs w:val="24"/>
        </w:rPr>
      </w:pPr>
      <w:r>
        <w:t>9.1.5.1</w:t>
      </w:r>
      <w:r>
        <w:rPr>
          <w:rFonts w:ascii="Calibri" w:hAnsi="Calibri"/>
          <w:kern w:val="2"/>
          <w:sz w:val="24"/>
          <w:szCs w:val="24"/>
        </w:rPr>
        <w:tab/>
      </w:r>
      <w:r>
        <w:t>Initial registration</w:t>
      </w:r>
      <w:r>
        <w:tab/>
        <w:t>4922</w:t>
      </w:r>
    </w:p>
    <w:p w14:paraId="2A7A86DB" w14:textId="77777777" w:rsidR="00E76701" w:rsidRDefault="00E76701">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4922</w:t>
      </w:r>
    </w:p>
    <w:p w14:paraId="39944145" w14:textId="77777777" w:rsidR="00E76701" w:rsidRDefault="00E76701">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4927</w:t>
      </w:r>
    </w:p>
    <w:p w14:paraId="0798D960" w14:textId="77777777" w:rsidR="00E76701" w:rsidRDefault="00E76701">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4931</w:t>
      </w:r>
    </w:p>
    <w:p w14:paraId="0DD7DB2B" w14:textId="77777777" w:rsidR="00E76701" w:rsidRDefault="00E76701">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4942</w:t>
      </w:r>
    </w:p>
    <w:p w14:paraId="2CFFC94E" w14:textId="77777777" w:rsidR="00E76701" w:rsidRDefault="00E76701">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4953</w:t>
      </w:r>
    </w:p>
    <w:p w14:paraId="6BDA7027" w14:textId="77777777" w:rsidR="00E76701" w:rsidRDefault="00E76701">
      <w:pPr>
        <w:pStyle w:val="TOC5"/>
        <w:rPr>
          <w:rFonts w:ascii="Calibri" w:hAnsi="Calibri"/>
          <w:kern w:val="2"/>
          <w:sz w:val="24"/>
          <w:szCs w:val="24"/>
        </w:rPr>
      </w:pPr>
      <w:r w:rsidRPr="002D03D6">
        <w:rPr>
          <w:rFonts w:eastAsia="PMingLiU"/>
        </w:rPr>
        <w:t>9.1.5.1.5</w:t>
      </w:r>
      <w:r>
        <w:rPr>
          <w:rFonts w:ascii="Calibri" w:hAnsi="Calibri"/>
          <w:kern w:val="2"/>
          <w:sz w:val="24"/>
          <w:szCs w:val="24"/>
        </w:rPr>
        <w:tab/>
      </w:r>
      <w:r w:rsidRPr="002D03D6">
        <w:rPr>
          <w:rFonts w:eastAsia="PMingLiU"/>
        </w:rPr>
        <w:t>Initial registration / Abnormal / Failure after 5 attempts</w:t>
      </w:r>
      <w:r>
        <w:tab/>
        <w:t>4957</w:t>
      </w:r>
    </w:p>
    <w:p w14:paraId="360D7890" w14:textId="77777777" w:rsidR="00E76701" w:rsidRDefault="00E76701">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4961</w:t>
      </w:r>
    </w:p>
    <w:p w14:paraId="3DD6F179" w14:textId="77777777" w:rsidR="00E76701" w:rsidRDefault="00E76701">
      <w:pPr>
        <w:pStyle w:val="TOC5"/>
        <w:rPr>
          <w:rFonts w:ascii="Calibri" w:hAnsi="Calibri"/>
          <w:kern w:val="2"/>
          <w:sz w:val="24"/>
          <w:szCs w:val="24"/>
        </w:rPr>
      </w:pPr>
      <w:r>
        <w:t>9.1.5.1.7</w:t>
      </w:r>
      <w:r>
        <w:rPr>
          <w:rFonts w:ascii="Calibri" w:hAnsi="Calibri"/>
          <w:kern w:val="2"/>
          <w:sz w:val="24"/>
          <w:szCs w:val="24"/>
        </w:rPr>
        <w:tab/>
      </w:r>
      <w:r>
        <w:t>Void</w:t>
      </w:r>
      <w:r>
        <w:tab/>
        <w:t>4964</w:t>
      </w:r>
    </w:p>
    <w:p w14:paraId="79FA7B88" w14:textId="77777777" w:rsidR="00E76701" w:rsidRDefault="00E76701">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4964</w:t>
      </w:r>
    </w:p>
    <w:p w14:paraId="196202AD" w14:textId="77777777" w:rsidR="00E76701" w:rsidRDefault="00E76701">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4966</w:t>
      </w:r>
    </w:p>
    <w:p w14:paraId="600D5A79" w14:textId="77777777" w:rsidR="00E76701" w:rsidRDefault="00E76701">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4969</w:t>
      </w:r>
    </w:p>
    <w:p w14:paraId="7B54B390" w14:textId="77777777" w:rsidR="00E76701" w:rsidRDefault="00E76701">
      <w:pPr>
        <w:pStyle w:val="TOC5"/>
        <w:rPr>
          <w:rFonts w:ascii="Calibri" w:hAnsi="Calibri"/>
          <w:kern w:val="2"/>
          <w:sz w:val="24"/>
          <w:szCs w:val="24"/>
        </w:rPr>
      </w:pPr>
      <w:r w:rsidRPr="002D03D6">
        <w:rPr>
          <w:rFonts w:eastAsia="DengXian"/>
        </w:rPr>
        <w:t>9.1.5.1.11</w:t>
      </w:r>
      <w:r>
        <w:rPr>
          <w:rFonts w:ascii="Calibri" w:hAnsi="Calibri"/>
          <w:kern w:val="2"/>
          <w:sz w:val="24"/>
          <w:szCs w:val="24"/>
        </w:rPr>
        <w:tab/>
      </w:r>
      <w:r w:rsidRPr="002D03D6">
        <w:rPr>
          <w:rFonts w:eastAsia="DengXian"/>
        </w:rPr>
        <w:t>Initial registration / Rejected / Tracking area not allowed</w:t>
      </w:r>
      <w:r>
        <w:tab/>
        <w:t>4971</w:t>
      </w:r>
    </w:p>
    <w:p w14:paraId="7B7992D2" w14:textId="77777777" w:rsidR="00E76701" w:rsidRDefault="00E76701">
      <w:pPr>
        <w:pStyle w:val="TOC5"/>
        <w:rPr>
          <w:rFonts w:ascii="Calibri" w:hAnsi="Calibri"/>
          <w:kern w:val="2"/>
          <w:sz w:val="24"/>
          <w:szCs w:val="24"/>
        </w:rPr>
      </w:pPr>
      <w:r w:rsidRPr="002D03D6">
        <w:rPr>
          <w:rFonts w:eastAsia="DengXian"/>
        </w:rPr>
        <w:t>9.1.5.1.12</w:t>
      </w:r>
      <w:r>
        <w:rPr>
          <w:rFonts w:ascii="Calibri" w:hAnsi="Calibri"/>
          <w:kern w:val="2"/>
          <w:sz w:val="24"/>
          <w:szCs w:val="24"/>
        </w:rPr>
        <w:tab/>
      </w:r>
      <w:r w:rsidRPr="002D03D6">
        <w:rPr>
          <w:rFonts w:eastAsia="DengXian"/>
        </w:rPr>
        <w:t>Initial registration / Rejected / Roaming not allowed in this tracking area</w:t>
      </w:r>
      <w:r>
        <w:tab/>
        <w:t>4975</w:t>
      </w:r>
    </w:p>
    <w:p w14:paraId="020277B5" w14:textId="77777777" w:rsidR="00E76701" w:rsidRDefault="00E76701">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4979</w:t>
      </w:r>
    </w:p>
    <w:p w14:paraId="33B70025" w14:textId="77777777" w:rsidR="00E76701" w:rsidRDefault="00E76701">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4982</w:t>
      </w:r>
    </w:p>
    <w:p w14:paraId="0E8D576D" w14:textId="77777777" w:rsidR="00E76701" w:rsidRDefault="00E76701">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4986</w:t>
      </w:r>
    </w:p>
    <w:p w14:paraId="5F5F9BC1" w14:textId="77777777" w:rsidR="00E76701" w:rsidRDefault="00E76701">
      <w:pPr>
        <w:pStyle w:val="TOC5"/>
        <w:rPr>
          <w:rFonts w:ascii="Calibri" w:hAnsi="Calibri"/>
          <w:kern w:val="2"/>
          <w:sz w:val="24"/>
          <w:szCs w:val="24"/>
        </w:rPr>
      </w:pPr>
      <w:r w:rsidRPr="002D03D6">
        <w:rPr>
          <w:rFonts w:eastAsia="SimSun"/>
        </w:rPr>
        <w:t>9.1.5.1.16</w:t>
      </w:r>
      <w:r>
        <w:rPr>
          <w:rFonts w:ascii="Calibri" w:hAnsi="Calibri"/>
          <w:kern w:val="2"/>
          <w:sz w:val="24"/>
          <w:szCs w:val="24"/>
        </w:rPr>
        <w:tab/>
      </w:r>
      <w:r>
        <w:t>Initial Registration / Success / MUSIM</w:t>
      </w:r>
      <w:r>
        <w:tab/>
        <w:t>4993</w:t>
      </w:r>
    </w:p>
    <w:p w14:paraId="71E72CED" w14:textId="77777777" w:rsidR="00E76701" w:rsidRDefault="00E76701">
      <w:pPr>
        <w:pStyle w:val="TOC5"/>
        <w:rPr>
          <w:rFonts w:ascii="Calibri" w:hAnsi="Calibri"/>
          <w:kern w:val="2"/>
          <w:sz w:val="24"/>
          <w:szCs w:val="24"/>
        </w:rPr>
      </w:pPr>
      <w:r>
        <w:t>9.1.5.1.17</w:t>
      </w:r>
      <w:r>
        <w:rPr>
          <w:rFonts w:ascii="Calibri" w:hAnsi="Calibri"/>
          <w:kern w:val="2"/>
          <w:sz w:val="24"/>
          <w:szCs w:val="24"/>
        </w:rPr>
        <w:tab/>
      </w:r>
      <w:r>
        <w:t>Initial registration / Success / UAS</w:t>
      </w:r>
      <w:r>
        <w:tab/>
        <w:t>4995</w:t>
      </w:r>
    </w:p>
    <w:p w14:paraId="4CB37CEE" w14:textId="77777777" w:rsidR="00E76701" w:rsidRDefault="00E76701">
      <w:pPr>
        <w:pStyle w:val="TOC4"/>
        <w:rPr>
          <w:rFonts w:ascii="Calibri" w:hAnsi="Calibri"/>
          <w:kern w:val="2"/>
          <w:sz w:val="24"/>
          <w:szCs w:val="24"/>
        </w:rPr>
      </w:pPr>
      <w:r>
        <w:lastRenderedPageBreak/>
        <w:t>9.1.5.2</w:t>
      </w:r>
      <w:r>
        <w:rPr>
          <w:rFonts w:ascii="Calibri" w:hAnsi="Calibri"/>
          <w:kern w:val="2"/>
          <w:sz w:val="24"/>
          <w:szCs w:val="24"/>
        </w:rPr>
        <w:tab/>
      </w:r>
      <w:r>
        <w:t>Mobility and periodic registration update</w:t>
      </w:r>
      <w:r>
        <w:tab/>
        <w:t>4998</w:t>
      </w:r>
    </w:p>
    <w:p w14:paraId="1CCC819E" w14:textId="77777777" w:rsidR="00E76701" w:rsidRDefault="00E76701">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4998</w:t>
      </w:r>
    </w:p>
    <w:p w14:paraId="6C9544FD" w14:textId="77777777" w:rsidR="00E76701" w:rsidRDefault="00E76701">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5004</w:t>
      </w:r>
    </w:p>
    <w:p w14:paraId="35849FC3" w14:textId="77777777" w:rsidR="00E76701" w:rsidRDefault="00E76701">
      <w:pPr>
        <w:pStyle w:val="TOC5"/>
        <w:rPr>
          <w:rFonts w:ascii="Calibri" w:hAnsi="Calibri"/>
          <w:kern w:val="2"/>
          <w:sz w:val="24"/>
          <w:szCs w:val="24"/>
        </w:rPr>
      </w:pPr>
      <w:r>
        <w:t>9.1.5.2.3</w:t>
      </w:r>
      <w:r>
        <w:rPr>
          <w:rFonts w:ascii="Calibri" w:hAnsi="Calibri"/>
          <w:kern w:val="2"/>
          <w:sz w:val="24"/>
          <w:szCs w:val="24"/>
        </w:rPr>
        <w:tab/>
      </w:r>
      <w:r>
        <w:t>Void</w:t>
      </w:r>
      <w:r>
        <w:tab/>
        <w:t>5006</w:t>
      </w:r>
    </w:p>
    <w:p w14:paraId="3BF1CD70" w14:textId="77777777" w:rsidR="00E76701" w:rsidRDefault="00E76701">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5006</w:t>
      </w:r>
    </w:p>
    <w:p w14:paraId="4663141C" w14:textId="77777777" w:rsidR="00E76701" w:rsidRDefault="00E76701">
      <w:pPr>
        <w:pStyle w:val="TOC5"/>
        <w:rPr>
          <w:rFonts w:ascii="Calibri" w:hAnsi="Calibri"/>
          <w:kern w:val="2"/>
          <w:sz w:val="24"/>
          <w:szCs w:val="24"/>
        </w:rPr>
      </w:pPr>
      <w:r>
        <w:t>9.1.5.2.5</w:t>
      </w:r>
      <w:r>
        <w:rPr>
          <w:rFonts w:ascii="Calibri" w:hAnsi="Calibri"/>
          <w:kern w:val="2"/>
          <w:sz w:val="24"/>
          <w:szCs w:val="24"/>
        </w:rPr>
        <w:tab/>
      </w:r>
      <w:r>
        <w:t>Void</w:t>
      </w:r>
      <w:r>
        <w:tab/>
        <w:t>5009</w:t>
      </w:r>
    </w:p>
    <w:p w14:paraId="62074884" w14:textId="77777777" w:rsidR="00E76701" w:rsidRDefault="00E76701">
      <w:pPr>
        <w:pStyle w:val="TOC5"/>
        <w:rPr>
          <w:rFonts w:ascii="Calibri" w:hAnsi="Calibri"/>
          <w:kern w:val="2"/>
          <w:sz w:val="24"/>
          <w:szCs w:val="24"/>
        </w:rPr>
      </w:pPr>
      <w:r>
        <w:t>9.1.5.2.6</w:t>
      </w:r>
      <w:r>
        <w:rPr>
          <w:rFonts w:ascii="Calibri" w:hAnsi="Calibri"/>
          <w:kern w:val="2"/>
          <w:sz w:val="24"/>
          <w:szCs w:val="24"/>
        </w:rPr>
        <w:tab/>
      </w:r>
      <w:r>
        <w:t>Void</w:t>
      </w:r>
      <w:r>
        <w:tab/>
        <w:t>5009</w:t>
      </w:r>
    </w:p>
    <w:p w14:paraId="4C75E1B2" w14:textId="77777777" w:rsidR="00E76701" w:rsidRDefault="00E76701">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5009</w:t>
      </w:r>
    </w:p>
    <w:p w14:paraId="61603929" w14:textId="77777777" w:rsidR="00E76701" w:rsidRDefault="00E76701">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5012</w:t>
      </w:r>
    </w:p>
    <w:p w14:paraId="437DCF62" w14:textId="77777777" w:rsidR="00E76701" w:rsidRDefault="00E76701">
      <w:pPr>
        <w:pStyle w:val="TOC5"/>
        <w:rPr>
          <w:rFonts w:ascii="Calibri" w:hAnsi="Calibri"/>
          <w:kern w:val="2"/>
          <w:sz w:val="24"/>
          <w:szCs w:val="24"/>
        </w:rPr>
      </w:pPr>
      <w:r>
        <w:t>9.1.5.2.9</w:t>
      </w:r>
      <w:r>
        <w:rPr>
          <w:rFonts w:ascii="Calibri" w:hAnsi="Calibri"/>
          <w:kern w:val="2"/>
          <w:sz w:val="24"/>
          <w:szCs w:val="24"/>
        </w:rPr>
        <w:tab/>
      </w:r>
      <w:r>
        <w:t>Void</w:t>
      </w:r>
      <w:r>
        <w:tab/>
        <w:t>5015</w:t>
      </w:r>
    </w:p>
    <w:p w14:paraId="4C89B53F" w14:textId="77777777" w:rsidR="00E76701" w:rsidRDefault="00E76701">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5015</w:t>
      </w:r>
    </w:p>
    <w:p w14:paraId="59FB1923" w14:textId="77777777" w:rsidR="00E76701" w:rsidRDefault="00E76701">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5018</w:t>
      </w:r>
    </w:p>
    <w:p w14:paraId="11003919" w14:textId="77777777" w:rsidR="00E76701" w:rsidRDefault="00E76701">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5021</w:t>
      </w:r>
    </w:p>
    <w:p w14:paraId="509B1E57" w14:textId="77777777" w:rsidR="00E76701" w:rsidRDefault="00E76701">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5021</w:t>
      </w:r>
    </w:p>
    <w:p w14:paraId="69E7DA87" w14:textId="77777777" w:rsidR="00E76701" w:rsidRDefault="00E76701">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5021</w:t>
      </w:r>
    </w:p>
    <w:p w14:paraId="7EB74E99" w14:textId="77777777" w:rsidR="00E76701" w:rsidRDefault="00E76701">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5026</w:t>
      </w:r>
    </w:p>
    <w:p w14:paraId="594F3074" w14:textId="77777777" w:rsidR="00E76701" w:rsidRDefault="00E76701">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5031</w:t>
      </w:r>
    </w:p>
    <w:p w14:paraId="4E02A922" w14:textId="77777777" w:rsidR="00E76701" w:rsidRDefault="00E76701">
      <w:pPr>
        <w:pStyle w:val="TOC5"/>
        <w:rPr>
          <w:rFonts w:ascii="Calibri" w:hAnsi="Calibri"/>
          <w:kern w:val="2"/>
          <w:sz w:val="24"/>
          <w:szCs w:val="24"/>
        </w:rPr>
      </w:pPr>
      <w:r>
        <w:t>9.1.6.1.4</w:t>
      </w:r>
      <w:r>
        <w:rPr>
          <w:rFonts w:ascii="Calibri" w:hAnsi="Calibri"/>
          <w:kern w:val="2"/>
          <w:sz w:val="24"/>
          <w:szCs w:val="24"/>
        </w:rPr>
        <w:tab/>
      </w:r>
      <w:r>
        <w:t>Void</w:t>
      </w:r>
      <w:r>
        <w:tab/>
        <w:t>5034</w:t>
      </w:r>
    </w:p>
    <w:p w14:paraId="571F52C5" w14:textId="77777777" w:rsidR="00E76701" w:rsidRDefault="00E76701">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5034</w:t>
      </w:r>
    </w:p>
    <w:p w14:paraId="67B72C1A" w14:textId="77777777" w:rsidR="00E76701" w:rsidRDefault="00E76701">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5034</w:t>
      </w:r>
    </w:p>
    <w:p w14:paraId="7923C7CB" w14:textId="77777777" w:rsidR="00E76701" w:rsidRDefault="00E76701">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5036</w:t>
      </w:r>
    </w:p>
    <w:p w14:paraId="6CB4BB97" w14:textId="77777777" w:rsidR="00E76701" w:rsidRDefault="00E76701">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5038</w:t>
      </w:r>
    </w:p>
    <w:p w14:paraId="6C8D9201" w14:textId="77777777" w:rsidR="00E76701" w:rsidRDefault="00E76701">
      <w:pPr>
        <w:pStyle w:val="TOC3"/>
        <w:rPr>
          <w:rFonts w:ascii="Calibri" w:hAnsi="Calibri"/>
          <w:kern w:val="2"/>
          <w:sz w:val="24"/>
          <w:szCs w:val="24"/>
        </w:rPr>
      </w:pPr>
      <w:r w:rsidRPr="002D03D6">
        <w:rPr>
          <w:rFonts w:eastAsia="DengXian"/>
        </w:rPr>
        <w:t>9.1.7</w:t>
      </w:r>
      <w:r>
        <w:rPr>
          <w:rFonts w:ascii="Calibri" w:hAnsi="Calibri"/>
          <w:kern w:val="2"/>
          <w:sz w:val="24"/>
          <w:szCs w:val="24"/>
        </w:rPr>
        <w:tab/>
      </w:r>
      <w:r w:rsidRPr="002D03D6">
        <w:rPr>
          <w:rFonts w:eastAsia="DengXian"/>
        </w:rPr>
        <w:t>Service request</w:t>
      </w:r>
      <w:r>
        <w:tab/>
        <w:t>5043</w:t>
      </w:r>
    </w:p>
    <w:p w14:paraId="0E271DD6" w14:textId="77777777" w:rsidR="00E76701" w:rsidRDefault="00E76701">
      <w:pPr>
        <w:pStyle w:val="TOC4"/>
        <w:rPr>
          <w:rFonts w:ascii="Calibri" w:hAnsi="Calibri"/>
          <w:kern w:val="2"/>
          <w:sz w:val="24"/>
          <w:szCs w:val="24"/>
        </w:rPr>
      </w:pPr>
      <w:r w:rsidRPr="002D03D6">
        <w:rPr>
          <w:rFonts w:eastAsia="DengXian"/>
        </w:rPr>
        <w:t>9.1.7.1</w:t>
      </w:r>
      <w:r>
        <w:rPr>
          <w:rFonts w:ascii="Calibri" w:hAnsi="Calibri"/>
          <w:kern w:val="2"/>
          <w:sz w:val="24"/>
          <w:szCs w:val="24"/>
        </w:rPr>
        <w:tab/>
      </w:r>
      <w:r w:rsidRPr="002D03D6">
        <w:rPr>
          <w:rFonts w:eastAsia="DengXian"/>
        </w:rPr>
        <w:t>Service request / Idle mode uplink user data transport / Rejected / Restricted service area</w:t>
      </w:r>
      <w:r>
        <w:rPr>
          <w:lang w:eastAsia="x-none"/>
        </w:rPr>
        <w:t>, abnormal / T3517, T3525</w:t>
      </w:r>
      <w:r>
        <w:tab/>
        <w:t>5043</w:t>
      </w:r>
    </w:p>
    <w:p w14:paraId="0DB05CC2" w14:textId="77777777" w:rsidR="00E76701" w:rsidRDefault="00E76701">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5049</w:t>
      </w:r>
    </w:p>
    <w:p w14:paraId="41E332ED" w14:textId="77777777" w:rsidR="00E76701" w:rsidRDefault="00E76701">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5055</w:t>
      </w:r>
    </w:p>
    <w:p w14:paraId="44258DA2" w14:textId="77777777" w:rsidR="00E76701" w:rsidRDefault="00E76701">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5058</w:t>
      </w:r>
    </w:p>
    <w:p w14:paraId="6FB74A07" w14:textId="77777777" w:rsidR="00E76701" w:rsidRDefault="00E76701">
      <w:pPr>
        <w:pStyle w:val="TOC3"/>
        <w:rPr>
          <w:rFonts w:ascii="Calibri" w:hAnsi="Calibri"/>
          <w:kern w:val="2"/>
          <w:sz w:val="24"/>
          <w:szCs w:val="24"/>
        </w:rPr>
      </w:pPr>
      <w:r>
        <w:t>9.1.8</w:t>
      </w:r>
      <w:r>
        <w:rPr>
          <w:rFonts w:ascii="Calibri" w:hAnsi="Calibri"/>
          <w:kern w:val="2"/>
          <w:sz w:val="24"/>
          <w:szCs w:val="24"/>
        </w:rPr>
        <w:tab/>
      </w:r>
      <w:r>
        <w:t>SMS over NAS</w:t>
      </w:r>
      <w:r>
        <w:tab/>
        <w:t>5059</w:t>
      </w:r>
    </w:p>
    <w:p w14:paraId="659FE800" w14:textId="77777777" w:rsidR="00E76701" w:rsidRDefault="00E76701">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5059</w:t>
      </w:r>
    </w:p>
    <w:p w14:paraId="429432C6" w14:textId="77777777" w:rsidR="00E76701" w:rsidRDefault="00E76701">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5067</w:t>
      </w:r>
    </w:p>
    <w:p w14:paraId="4A6CA98D" w14:textId="77777777" w:rsidR="00E76701" w:rsidRDefault="00E76701">
      <w:pPr>
        <w:pStyle w:val="TOC3"/>
        <w:rPr>
          <w:rFonts w:ascii="Calibri" w:hAnsi="Calibri"/>
          <w:kern w:val="2"/>
          <w:sz w:val="24"/>
          <w:szCs w:val="24"/>
        </w:rPr>
      </w:pPr>
      <w:r>
        <w:t>9.1.9</w:t>
      </w:r>
      <w:r>
        <w:rPr>
          <w:rFonts w:ascii="Calibri" w:hAnsi="Calibri"/>
          <w:kern w:val="2"/>
          <w:sz w:val="24"/>
          <w:szCs w:val="24"/>
        </w:rPr>
        <w:tab/>
      </w:r>
      <w:r>
        <w:t>RACS</w:t>
      </w:r>
      <w:r>
        <w:tab/>
        <w:t>5072</w:t>
      </w:r>
    </w:p>
    <w:p w14:paraId="45B154F9" w14:textId="77777777" w:rsidR="00E76701" w:rsidRDefault="00E76701">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5072</w:t>
      </w:r>
    </w:p>
    <w:p w14:paraId="3F15AAA0" w14:textId="77777777" w:rsidR="00E76701" w:rsidRDefault="00E76701">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5075</w:t>
      </w:r>
    </w:p>
    <w:p w14:paraId="3D3F919E" w14:textId="77777777" w:rsidR="00E76701" w:rsidRDefault="00E76701">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5079</w:t>
      </w:r>
    </w:p>
    <w:p w14:paraId="4AC23DE7" w14:textId="77777777" w:rsidR="00E76701" w:rsidRDefault="00E76701">
      <w:pPr>
        <w:pStyle w:val="TOC4"/>
        <w:rPr>
          <w:rFonts w:ascii="Calibri" w:hAnsi="Calibri"/>
          <w:kern w:val="2"/>
          <w:sz w:val="24"/>
          <w:szCs w:val="24"/>
        </w:rPr>
      </w:pPr>
      <w:r>
        <w:t>9.1.9.4</w:t>
      </w:r>
      <w:r>
        <w:rPr>
          <w:rFonts w:ascii="Calibri" w:hAnsi="Calibri"/>
          <w:kern w:val="2"/>
          <w:sz w:val="24"/>
          <w:szCs w:val="24"/>
        </w:rPr>
        <w:tab/>
      </w:r>
      <w:r>
        <w:t>RACS / USIM change / Handling of URCID</w:t>
      </w:r>
      <w:r>
        <w:tab/>
        <w:t>5083</w:t>
      </w:r>
    </w:p>
    <w:p w14:paraId="18CDA927" w14:textId="77777777" w:rsidR="00E76701" w:rsidRDefault="00E76701">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5085</w:t>
      </w:r>
    </w:p>
    <w:p w14:paraId="24DEF5AA" w14:textId="77777777" w:rsidR="00E76701" w:rsidRDefault="00E76701">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5091</w:t>
      </w:r>
    </w:p>
    <w:p w14:paraId="188352F3" w14:textId="77777777" w:rsidR="00E76701" w:rsidRDefault="00E76701">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5094</w:t>
      </w:r>
    </w:p>
    <w:p w14:paraId="0112061A" w14:textId="77777777" w:rsidR="00E76701" w:rsidRDefault="00E76701">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5098</w:t>
      </w:r>
    </w:p>
    <w:p w14:paraId="2B80D469" w14:textId="77777777" w:rsidR="00E76701" w:rsidRDefault="00E76701">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5098</w:t>
      </w:r>
    </w:p>
    <w:p w14:paraId="08618622" w14:textId="77777777" w:rsidR="00E76701" w:rsidRDefault="00E76701">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5106</w:t>
      </w:r>
    </w:p>
    <w:p w14:paraId="206377FE" w14:textId="77777777" w:rsidR="00E76701" w:rsidRDefault="00E76701">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5109</w:t>
      </w:r>
    </w:p>
    <w:p w14:paraId="22FF1EDC" w14:textId="77777777" w:rsidR="00E76701" w:rsidRDefault="00E76701">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5121</w:t>
      </w:r>
    </w:p>
    <w:p w14:paraId="304F9602" w14:textId="77777777" w:rsidR="00E76701" w:rsidRDefault="00E76701">
      <w:pPr>
        <w:pStyle w:val="TOC4"/>
        <w:rPr>
          <w:rFonts w:ascii="Calibri" w:hAnsi="Calibri"/>
          <w:kern w:val="2"/>
          <w:sz w:val="24"/>
          <w:szCs w:val="24"/>
        </w:rPr>
      </w:pPr>
      <w:r>
        <w:t>9.1.</w:t>
      </w:r>
      <w:r>
        <w:rPr>
          <w:lang w:eastAsia="zh-CN"/>
        </w:rPr>
        <w:t>10</w:t>
      </w:r>
      <w:r>
        <w:t>.</w:t>
      </w:r>
      <w:r>
        <w:rPr>
          <w:lang w:eastAsia="zh-CN"/>
        </w:rPr>
        <w:t>5</w:t>
      </w:r>
      <w:r>
        <w:tab/>
        <w:t>5125</w:t>
      </w:r>
    </w:p>
    <w:p w14:paraId="783A8FC5" w14:textId="77777777" w:rsidR="00E76701" w:rsidRDefault="00E76701">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5125</w:t>
      </w:r>
    </w:p>
    <w:p w14:paraId="79AA743B" w14:textId="77777777" w:rsidR="00E76701" w:rsidRDefault="00E76701">
      <w:pPr>
        <w:pStyle w:val="TOC3"/>
        <w:rPr>
          <w:rFonts w:ascii="Calibri" w:hAnsi="Calibri"/>
          <w:kern w:val="2"/>
          <w:sz w:val="24"/>
          <w:szCs w:val="24"/>
        </w:rPr>
      </w:pPr>
      <w:r>
        <w:t>9.1.11</w:t>
      </w:r>
      <w:r>
        <w:rPr>
          <w:rFonts w:ascii="Calibri" w:hAnsi="Calibri"/>
          <w:kern w:val="2"/>
          <w:sz w:val="24"/>
          <w:szCs w:val="24"/>
        </w:rPr>
        <w:tab/>
      </w:r>
      <w:r>
        <w:t>SNPN / Mobility management aspects</w:t>
      </w:r>
      <w:r>
        <w:tab/>
        <w:t>5131</w:t>
      </w:r>
    </w:p>
    <w:p w14:paraId="1B3A072D" w14:textId="77777777" w:rsidR="00E76701" w:rsidRDefault="00E76701">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5131</w:t>
      </w:r>
    </w:p>
    <w:p w14:paraId="1C321A0C" w14:textId="77777777" w:rsidR="00E76701" w:rsidRDefault="00E76701">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5136</w:t>
      </w:r>
    </w:p>
    <w:p w14:paraId="491E09E3" w14:textId="77777777" w:rsidR="00E76701" w:rsidRDefault="00E76701">
      <w:pPr>
        <w:pStyle w:val="TOC4"/>
        <w:rPr>
          <w:rFonts w:ascii="Calibri" w:hAnsi="Calibri"/>
          <w:kern w:val="2"/>
          <w:sz w:val="24"/>
          <w:szCs w:val="24"/>
        </w:rPr>
      </w:pPr>
      <w:r>
        <w:t>9.1.11.3</w:t>
      </w:r>
      <w:r>
        <w:rPr>
          <w:rFonts w:ascii="Calibri" w:hAnsi="Calibri"/>
          <w:kern w:val="2"/>
          <w:sz w:val="24"/>
          <w:szCs w:val="24"/>
        </w:rPr>
        <w:tab/>
      </w:r>
      <w:r w:rsidRPr="002D03D6">
        <w:rPr>
          <w:color w:val="000000"/>
        </w:rPr>
        <w:t>SNPN / EAP based primary authentication and key agreement / EAP-AKA' related procedures</w:t>
      </w:r>
      <w:r>
        <w:tab/>
        <w:t>5140</w:t>
      </w:r>
    </w:p>
    <w:p w14:paraId="206E26E7" w14:textId="77777777" w:rsidR="00E76701" w:rsidRDefault="00E76701">
      <w:pPr>
        <w:pStyle w:val="TOC4"/>
        <w:rPr>
          <w:rFonts w:ascii="Calibri" w:hAnsi="Calibri"/>
          <w:kern w:val="2"/>
          <w:sz w:val="24"/>
          <w:szCs w:val="24"/>
        </w:rPr>
      </w:pPr>
      <w:r>
        <w:lastRenderedPageBreak/>
        <w:t>9.1.11.4</w:t>
      </w:r>
      <w:r>
        <w:rPr>
          <w:rFonts w:ascii="Calibri" w:hAnsi="Calibri"/>
          <w:kern w:val="2"/>
          <w:sz w:val="24"/>
          <w:szCs w:val="24"/>
        </w:rPr>
        <w:tab/>
      </w:r>
      <w:r>
        <w:t>SNPN / Initial registration / Rejected / Tracking area not allowed / Access to an SNPN using credentials from a credentials holder</w:t>
      </w:r>
      <w:r>
        <w:tab/>
        <w:t>5144</w:t>
      </w:r>
    </w:p>
    <w:p w14:paraId="3CD732CD" w14:textId="77777777" w:rsidR="00E76701" w:rsidRDefault="00E76701">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5146</w:t>
      </w:r>
    </w:p>
    <w:p w14:paraId="26C4B5DF" w14:textId="77777777" w:rsidR="00E76701" w:rsidRDefault="00E76701">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5150</w:t>
      </w:r>
    </w:p>
    <w:p w14:paraId="6381E5DB" w14:textId="77777777" w:rsidR="00E76701" w:rsidRDefault="00E76701">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5155</w:t>
      </w:r>
    </w:p>
    <w:p w14:paraId="095BE518" w14:textId="77777777" w:rsidR="00E76701" w:rsidRDefault="00E76701">
      <w:pPr>
        <w:pStyle w:val="TOC3"/>
        <w:rPr>
          <w:rFonts w:ascii="Calibri" w:hAnsi="Calibri"/>
          <w:kern w:val="2"/>
          <w:sz w:val="24"/>
          <w:szCs w:val="24"/>
        </w:rPr>
      </w:pPr>
      <w:r>
        <w:t>9.1.12</w:t>
      </w:r>
      <w:r>
        <w:rPr>
          <w:rFonts w:ascii="Calibri" w:hAnsi="Calibri"/>
          <w:kern w:val="2"/>
          <w:sz w:val="24"/>
          <w:szCs w:val="24"/>
        </w:rPr>
        <w:tab/>
      </w:r>
      <w:r>
        <w:t>NSAC / Mobility management aspects</w:t>
      </w:r>
      <w:r>
        <w:tab/>
        <w:t>5160</w:t>
      </w:r>
    </w:p>
    <w:p w14:paraId="257077BA" w14:textId="77777777" w:rsidR="00E76701" w:rsidRDefault="00E76701">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5160</w:t>
      </w:r>
    </w:p>
    <w:p w14:paraId="66ADE246" w14:textId="77777777" w:rsidR="00E76701" w:rsidRDefault="00E76701">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5166</w:t>
      </w:r>
    </w:p>
    <w:p w14:paraId="37CE911D" w14:textId="77777777" w:rsidR="00E76701" w:rsidRDefault="00E76701">
      <w:pPr>
        <w:pStyle w:val="TOC4"/>
        <w:rPr>
          <w:rFonts w:ascii="Calibri" w:hAnsi="Calibri"/>
          <w:kern w:val="2"/>
          <w:sz w:val="24"/>
          <w:szCs w:val="24"/>
        </w:rPr>
      </w:pPr>
      <w:r w:rsidRPr="002D03D6">
        <w:rPr>
          <w:rFonts w:eastAsia="DengXian"/>
        </w:rPr>
        <w:t>9.1.12.3</w:t>
      </w:r>
      <w:r>
        <w:rPr>
          <w:rFonts w:ascii="Calibri" w:hAnsi="Calibri"/>
          <w:kern w:val="2"/>
          <w:sz w:val="24"/>
          <w:szCs w:val="24"/>
        </w:rPr>
        <w:tab/>
      </w:r>
      <w:r w:rsidRPr="002D03D6">
        <w:rPr>
          <w:rFonts w:eastAsia="DengXian"/>
        </w:rPr>
        <w:t>NSAC / Initial registration / Rejected / equivalent PLMNs</w:t>
      </w:r>
      <w:r>
        <w:tab/>
        <w:t>5171</w:t>
      </w:r>
    </w:p>
    <w:p w14:paraId="0AA1DEC7" w14:textId="77777777" w:rsidR="00E76701" w:rsidRDefault="00E76701">
      <w:pPr>
        <w:pStyle w:val="TOC4"/>
        <w:rPr>
          <w:rFonts w:ascii="Calibri" w:hAnsi="Calibri"/>
          <w:kern w:val="2"/>
          <w:sz w:val="24"/>
          <w:szCs w:val="24"/>
        </w:rPr>
      </w:pPr>
      <w:r w:rsidRPr="002D03D6">
        <w:rPr>
          <w:rFonts w:eastAsia="DengXian"/>
        </w:rPr>
        <w:t>9.1.12.4</w:t>
      </w:r>
      <w:r>
        <w:rPr>
          <w:rFonts w:ascii="Calibri" w:hAnsi="Calibri"/>
          <w:kern w:val="2"/>
          <w:sz w:val="24"/>
          <w:szCs w:val="24"/>
        </w:rPr>
        <w:tab/>
      </w:r>
      <w:r w:rsidRPr="002D03D6">
        <w:rPr>
          <w:rFonts w:eastAsia="DengXian"/>
        </w:rPr>
        <w:t>NSAC / Generic UE configuration update / Rejected NSSAI</w:t>
      </w:r>
      <w:r>
        <w:tab/>
        <w:t>5178</w:t>
      </w:r>
    </w:p>
    <w:p w14:paraId="7EEC3894" w14:textId="77777777" w:rsidR="00E76701" w:rsidRDefault="00E76701">
      <w:pPr>
        <w:pStyle w:val="TOC4"/>
        <w:rPr>
          <w:rFonts w:ascii="Calibri" w:hAnsi="Calibri"/>
          <w:kern w:val="2"/>
          <w:sz w:val="24"/>
          <w:szCs w:val="24"/>
        </w:rPr>
      </w:pPr>
      <w:r w:rsidRPr="002D03D6">
        <w:rPr>
          <w:rFonts w:eastAsia="DengXian"/>
        </w:rPr>
        <w:t>9.1.12.5</w:t>
      </w:r>
      <w:r>
        <w:rPr>
          <w:rFonts w:ascii="Calibri" w:hAnsi="Calibri"/>
          <w:kern w:val="2"/>
          <w:sz w:val="24"/>
          <w:szCs w:val="24"/>
        </w:rPr>
        <w:tab/>
      </w:r>
      <w:r w:rsidRPr="002D03D6">
        <w:rPr>
          <w:rFonts w:eastAsia="DengXian"/>
        </w:rPr>
        <w:t>NSAC / De-registration / 5GMM cause value #62 and rejected NSSAI</w:t>
      </w:r>
      <w:r>
        <w:tab/>
        <w:t>5181</w:t>
      </w:r>
    </w:p>
    <w:p w14:paraId="47438020" w14:textId="77777777" w:rsidR="00E76701" w:rsidRDefault="00E76701">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5187</w:t>
      </w:r>
    </w:p>
    <w:p w14:paraId="039716EF" w14:textId="77777777" w:rsidR="00E76701" w:rsidRDefault="00E76701">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5187</w:t>
      </w:r>
    </w:p>
    <w:p w14:paraId="565770FE" w14:textId="77777777" w:rsidR="00E76701" w:rsidRDefault="00E76701">
      <w:pPr>
        <w:pStyle w:val="TOC4"/>
        <w:rPr>
          <w:rFonts w:ascii="Calibri" w:hAnsi="Calibri"/>
          <w:kern w:val="2"/>
          <w:sz w:val="24"/>
          <w:szCs w:val="24"/>
        </w:rPr>
      </w:pPr>
      <w:r>
        <w:t>9.1.13.2</w:t>
      </w:r>
      <w:r>
        <w:rPr>
          <w:rFonts w:ascii="Calibri" w:hAnsi="Calibri"/>
          <w:kern w:val="2"/>
          <w:sz w:val="24"/>
          <w:szCs w:val="24"/>
        </w:rPr>
        <w:tab/>
      </w:r>
      <w:r>
        <w:t>NSSRG / Generic UE configuration update</w:t>
      </w:r>
      <w:r>
        <w:tab/>
        <w:t>5191</w:t>
      </w:r>
    </w:p>
    <w:p w14:paraId="73969384" w14:textId="77777777" w:rsidR="00E76701" w:rsidRDefault="00E76701">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5195</w:t>
      </w:r>
    </w:p>
    <w:p w14:paraId="72A62796" w14:textId="77777777" w:rsidR="00E76701" w:rsidRDefault="00E76701">
      <w:pPr>
        <w:pStyle w:val="TOC2"/>
        <w:rPr>
          <w:rFonts w:ascii="Calibri" w:hAnsi="Calibri"/>
          <w:kern w:val="2"/>
          <w:sz w:val="24"/>
          <w:szCs w:val="24"/>
        </w:rPr>
      </w:pPr>
      <w:r>
        <w:t>9.2</w:t>
      </w:r>
      <w:r>
        <w:rPr>
          <w:rFonts w:ascii="Calibri" w:hAnsi="Calibri"/>
          <w:kern w:val="2"/>
          <w:sz w:val="24"/>
          <w:szCs w:val="24"/>
        </w:rPr>
        <w:tab/>
      </w:r>
      <w:r w:rsidRPr="002D03D6">
        <w:rPr>
          <w:rFonts w:cs="Arial"/>
        </w:rPr>
        <w:t>5GS Non-3GPP Access Mobility Management</w:t>
      </w:r>
      <w:r>
        <w:tab/>
        <w:t>5201</w:t>
      </w:r>
    </w:p>
    <w:p w14:paraId="6B49906A" w14:textId="77777777" w:rsidR="00E76701" w:rsidRDefault="00E76701">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5201</w:t>
      </w:r>
    </w:p>
    <w:p w14:paraId="00361425" w14:textId="77777777" w:rsidR="00E76701" w:rsidRDefault="00E76701">
      <w:pPr>
        <w:pStyle w:val="TOC4"/>
        <w:rPr>
          <w:rFonts w:ascii="Calibri" w:hAnsi="Calibri"/>
          <w:kern w:val="2"/>
          <w:sz w:val="24"/>
          <w:szCs w:val="24"/>
        </w:rPr>
      </w:pPr>
      <w:r>
        <w:t>9.2.1.1</w:t>
      </w:r>
      <w:r>
        <w:rPr>
          <w:rFonts w:ascii="Calibri" w:hAnsi="Calibri"/>
          <w:kern w:val="2"/>
          <w:sz w:val="24"/>
          <w:szCs w:val="24"/>
        </w:rPr>
        <w:tab/>
      </w:r>
      <w:r w:rsidRPr="002D03D6">
        <w:rPr>
          <w:rFonts w:cs="Arial"/>
        </w:rPr>
        <w:t>EAP based primary authentication and key agreement</w:t>
      </w:r>
      <w:r>
        <w:tab/>
        <w:t>5201</w:t>
      </w:r>
    </w:p>
    <w:p w14:paraId="35AF76A1" w14:textId="77777777" w:rsidR="00E76701" w:rsidRDefault="00E76701">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5203</w:t>
      </w:r>
    </w:p>
    <w:p w14:paraId="2766D841" w14:textId="77777777" w:rsidR="00E76701" w:rsidRDefault="00E76701">
      <w:pPr>
        <w:pStyle w:val="TOC3"/>
        <w:rPr>
          <w:rFonts w:ascii="Calibri" w:hAnsi="Calibri"/>
          <w:kern w:val="2"/>
          <w:sz w:val="24"/>
          <w:szCs w:val="24"/>
        </w:rPr>
      </w:pPr>
      <w:r>
        <w:t>9.2.2</w:t>
      </w:r>
      <w:r>
        <w:rPr>
          <w:rFonts w:ascii="Calibri" w:hAnsi="Calibri"/>
          <w:kern w:val="2"/>
          <w:sz w:val="24"/>
          <w:szCs w:val="24"/>
        </w:rPr>
        <w:tab/>
      </w:r>
      <w:r>
        <w:t>Security Mode Control</w:t>
      </w:r>
      <w:r>
        <w:tab/>
        <w:t>5207</w:t>
      </w:r>
    </w:p>
    <w:p w14:paraId="2F830EB4" w14:textId="77777777" w:rsidR="00E76701" w:rsidRDefault="00E76701">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5207</w:t>
      </w:r>
    </w:p>
    <w:p w14:paraId="51D7E81B" w14:textId="77777777" w:rsidR="00E76701" w:rsidRDefault="00E76701">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5213</w:t>
      </w:r>
    </w:p>
    <w:p w14:paraId="62F0300B" w14:textId="77777777" w:rsidR="00E76701" w:rsidRDefault="00E76701">
      <w:pPr>
        <w:pStyle w:val="TOC3"/>
        <w:rPr>
          <w:rFonts w:ascii="Calibri" w:hAnsi="Calibri"/>
          <w:kern w:val="2"/>
          <w:sz w:val="24"/>
          <w:szCs w:val="24"/>
        </w:rPr>
      </w:pPr>
      <w:r>
        <w:t>9.2.3</w:t>
      </w:r>
      <w:r>
        <w:rPr>
          <w:rFonts w:ascii="Calibri" w:hAnsi="Calibri"/>
          <w:kern w:val="2"/>
          <w:sz w:val="24"/>
          <w:szCs w:val="24"/>
        </w:rPr>
        <w:tab/>
      </w:r>
      <w:r>
        <w:t>Void</w:t>
      </w:r>
      <w:r>
        <w:tab/>
        <w:t>5215</w:t>
      </w:r>
    </w:p>
    <w:p w14:paraId="337006D7" w14:textId="77777777" w:rsidR="00E76701" w:rsidRDefault="00E76701">
      <w:pPr>
        <w:pStyle w:val="TOC3"/>
        <w:rPr>
          <w:rFonts w:ascii="Calibri" w:hAnsi="Calibri"/>
          <w:kern w:val="2"/>
          <w:sz w:val="24"/>
          <w:szCs w:val="24"/>
        </w:rPr>
      </w:pPr>
      <w:r>
        <w:t>9.2.4</w:t>
      </w:r>
      <w:r>
        <w:rPr>
          <w:rFonts w:ascii="Calibri" w:hAnsi="Calibri"/>
          <w:kern w:val="2"/>
          <w:sz w:val="24"/>
          <w:szCs w:val="24"/>
        </w:rPr>
        <w:tab/>
      </w:r>
      <w:r>
        <w:t>Generic UE configuration</w:t>
      </w:r>
      <w:r>
        <w:tab/>
        <w:t>5215</w:t>
      </w:r>
    </w:p>
    <w:p w14:paraId="6BC32EB5" w14:textId="77777777" w:rsidR="00E76701" w:rsidRDefault="00E76701">
      <w:pPr>
        <w:pStyle w:val="TOC4"/>
        <w:rPr>
          <w:rFonts w:ascii="Calibri" w:hAnsi="Calibri"/>
          <w:kern w:val="2"/>
          <w:sz w:val="24"/>
          <w:szCs w:val="24"/>
        </w:rPr>
      </w:pPr>
      <w:r>
        <w:t>9.2.4.1</w:t>
      </w:r>
      <w:r>
        <w:rPr>
          <w:rFonts w:ascii="Calibri" w:hAnsi="Calibri"/>
          <w:kern w:val="2"/>
          <w:sz w:val="24"/>
          <w:szCs w:val="24"/>
        </w:rPr>
        <w:tab/>
      </w:r>
      <w:r w:rsidRPr="002D03D6">
        <w:rPr>
          <w:rFonts w:cs="Arial"/>
        </w:rPr>
        <w:t>Generic UE configuration update</w:t>
      </w:r>
      <w:r>
        <w:tab/>
        <w:t>5215</w:t>
      </w:r>
    </w:p>
    <w:p w14:paraId="39E3D655" w14:textId="77777777" w:rsidR="00E76701" w:rsidRDefault="00E76701">
      <w:pPr>
        <w:pStyle w:val="TOC3"/>
        <w:rPr>
          <w:rFonts w:ascii="Calibri" w:hAnsi="Calibri"/>
          <w:kern w:val="2"/>
          <w:sz w:val="24"/>
          <w:szCs w:val="24"/>
        </w:rPr>
      </w:pPr>
      <w:r>
        <w:t>9.2.5</w:t>
      </w:r>
      <w:r>
        <w:rPr>
          <w:rFonts w:ascii="Calibri" w:hAnsi="Calibri"/>
          <w:kern w:val="2"/>
          <w:sz w:val="24"/>
          <w:szCs w:val="24"/>
        </w:rPr>
        <w:tab/>
      </w:r>
      <w:r>
        <w:t>Registration</w:t>
      </w:r>
      <w:r>
        <w:tab/>
        <w:t>5224</w:t>
      </w:r>
    </w:p>
    <w:p w14:paraId="74A24907" w14:textId="77777777" w:rsidR="00E76701" w:rsidRDefault="00E76701">
      <w:pPr>
        <w:pStyle w:val="TOC4"/>
        <w:rPr>
          <w:rFonts w:ascii="Calibri" w:hAnsi="Calibri"/>
          <w:kern w:val="2"/>
          <w:sz w:val="24"/>
          <w:szCs w:val="24"/>
        </w:rPr>
      </w:pPr>
      <w:r>
        <w:t>9.2.5.1</w:t>
      </w:r>
      <w:r>
        <w:rPr>
          <w:rFonts w:ascii="Calibri" w:hAnsi="Calibri"/>
          <w:kern w:val="2"/>
          <w:sz w:val="24"/>
          <w:szCs w:val="24"/>
        </w:rPr>
        <w:tab/>
      </w:r>
      <w:r>
        <w:t>Initial Registration</w:t>
      </w:r>
      <w:r>
        <w:tab/>
        <w:t>5224</w:t>
      </w:r>
    </w:p>
    <w:p w14:paraId="10D87CB2" w14:textId="77777777" w:rsidR="00E76701" w:rsidRDefault="00E76701">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5224</w:t>
      </w:r>
    </w:p>
    <w:p w14:paraId="5C34628C" w14:textId="77777777" w:rsidR="00E76701" w:rsidRDefault="00E76701">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5227</w:t>
      </w:r>
    </w:p>
    <w:p w14:paraId="60B5834D" w14:textId="77777777" w:rsidR="00E76701" w:rsidRDefault="00E76701">
      <w:pPr>
        <w:pStyle w:val="TOC5"/>
        <w:rPr>
          <w:rFonts w:ascii="Calibri" w:hAnsi="Calibri"/>
          <w:kern w:val="2"/>
          <w:sz w:val="24"/>
          <w:szCs w:val="24"/>
        </w:rPr>
      </w:pPr>
      <w:r>
        <w:t>9.2.5.1.3</w:t>
      </w:r>
      <w:r>
        <w:rPr>
          <w:rFonts w:ascii="Calibri" w:hAnsi="Calibri"/>
          <w:kern w:val="2"/>
          <w:sz w:val="24"/>
          <w:szCs w:val="24"/>
        </w:rPr>
        <w:tab/>
      </w:r>
      <w:r>
        <w:t>Void</w:t>
      </w:r>
      <w:r>
        <w:tab/>
        <w:t>5236</w:t>
      </w:r>
    </w:p>
    <w:p w14:paraId="2E7B1723" w14:textId="77777777" w:rsidR="00E76701" w:rsidRDefault="00E76701">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5236</w:t>
      </w:r>
    </w:p>
    <w:p w14:paraId="43335E59" w14:textId="77777777" w:rsidR="00E76701" w:rsidRDefault="00E76701">
      <w:pPr>
        <w:pStyle w:val="TOC4"/>
        <w:rPr>
          <w:rFonts w:ascii="Calibri" w:hAnsi="Calibri"/>
          <w:kern w:val="2"/>
          <w:sz w:val="24"/>
          <w:szCs w:val="24"/>
        </w:rPr>
      </w:pPr>
      <w:r>
        <w:t>9.2.5.2</w:t>
      </w:r>
      <w:r>
        <w:rPr>
          <w:rFonts w:ascii="Calibri" w:hAnsi="Calibri"/>
          <w:kern w:val="2"/>
          <w:sz w:val="24"/>
          <w:szCs w:val="24"/>
        </w:rPr>
        <w:tab/>
      </w:r>
      <w:r>
        <w:t>Mobility Registration</w:t>
      </w:r>
      <w:r>
        <w:tab/>
        <w:t>5240</w:t>
      </w:r>
    </w:p>
    <w:p w14:paraId="24B764DC" w14:textId="77777777" w:rsidR="00E76701" w:rsidRDefault="00E76701">
      <w:pPr>
        <w:pStyle w:val="TOC5"/>
        <w:rPr>
          <w:rFonts w:ascii="Calibri" w:hAnsi="Calibri"/>
          <w:kern w:val="2"/>
          <w:sz w:val="24"/>
          <w:szCs w:val="24"/>
        </w:rPr>
      </w:pPr>
      <w:r>
        <w:t>9.2.5.2.1</w:t>
      </w:r>
      <w:r>
        <w:rPr>
          <w:rFonts w:ascii="Calibri" w:hAnsi="Calibri"/>
          <w:kern w:val="2"/>
          <w:sz w:val="24"/>
          <w:szCs w:val="24"/>
        </w:rPr>
        <w:tab/>
      </w:r>
      <w:r w:rsidRPr="002D03D6">
        <w:rPr>
          <w:rFonts w:cs="Arial"/>
        </w:rPr>
        <w:t>Void</w:t>
      </w:r>
      <w:r>
        <w:tab/>
        <w:t>5240</w:t>
      </w:r>
    </w:p>
    <w:p w14:paraId="2AA50E4F" w14:textId="77777777" w:rsidR="00E76701" w:rsidRDefault="00E76701">
      <w:pPr>
        <w:pStyle w:val="TOC5"/>
        <w:rPr>
          <w:rFonts w:ascii="Calibri" w:hAnsi="Calibri"/>
          <w:kern w:val="2"/>
          <w:sz w:val="24"/>
          <w:szCs w:val="24"/>
        </w:rPr>
      </w:pPr>
      <w:r>
        <w:t>9.2.5.2.2</w:t>
      </w:r>
      <w:r>
        <w:rPr>
          <w:rFonts w:ascii="Calibri" w:hAnsi="Calibri"/>
          <w:kern w:val="2"/>
          <w:sz w:val="24"/>
          <w:szCs w:val="24"/>
        </w:rPr>
        <w:tab/>
      </w:r>
      <w:r w:rsidRPr="002D03D6">
        <w:rPr>
          <w:rFonts w:cs="Arial"/>
        </w:rPr>
        <w:t>Mobility registration update/Change of SMS over NAS capability</w:t>
      </w:r>
      <w:r>
        <w:tab/>
        <w:t>5240</w:t>
      </w:r>
    </w:p>
    <w:p w14:paraId="1922C3FE" w14:textId="77777777" w:rsidR="00E76701" w:rsidRDefault="00E76701">
      <w:pPr>
        <w:pStyle w:val="TOC3"/>
        <w:rPr>
          <w:rFonts w:ascii="Calibri" w:hAnsi="Calibri"/>
          <w:kern w:val="2"/>
          <w:sz w:val="24"/>
          <w:szCs w:val="24"/>
        </w:rPr>
      </w:pPr>
      <w:r w:rsidRPr="002D03D6">
        <w:rPr>
          <w:lang w:val="fr-FR"/>
        </w:rPr>
        <w:t>9.2.6</w:t>
      </w:r>
      <w:r>
        <w:rPr>
          <w:rFonts w:ascii="Calibri" w:hAnsi="Calibri"/>
          <w:kern w:val="2"/>
          <w:sz w:val="24"/>
          <w:szCs w:val="24"/>
        </w:rPr>
        <w:tab/>
      </w:r>
      <w:r w:rsidRPr="002D03D6">
        <w:rPr>
          <w:lang w:val="fr-FR" w:eastAsia="zh-CN"/>
        </w:rPr>
        <w:t>De-</w:t>
      </w:r>
      <w:r w:rsidRPr="002D03D6">
        <w:rPr>
          <w:lang w:val="fr-FR"/>
        </w:rPr>
        <w:t>registration</w:t>
      </w:r>
      <w:r>
        <w:tab/>
        <w:t>5242</w:t>
      </w:r>
    </w:p>
    <w:p w14:paraId="65C5B233" w14:textId="77777777" w:rsidR="00E76701" w:rsidRDefault="00E76701">
      <w:pPr>
        <w:pStyle w:val="TOC4"/>
        <w:rPr>
          <w:rFonts w:ascii="Calibri" w:hAnsi="Calibri"/>
          <w:kern w:val="2"/>
          <w:sz w:val="24"/>
          <w:szCs w:val="24"/>
        </w:rPr>
      </w:pPr>
      <w:r w:rsidRPr="002D03D6">
        <w:rPr>
          <w:lang w:val="fr-FR"/>
        </w:rPr>
        <w:t>9.2.6.1</w:t>
      </w:r>
      <w:r>
        <w:rPr>
          <w:rFonts w:ascii="Calibri" w:hAnsi="Calibri"/>
          <w:kern w:val="2"/>
          <w:sz w:val="24"/>
          <w:szCs w:val="24"/>
        </w:rPr>
        <w:tab/>
      </w:r>
      <w:r w:rsidRPr="002D03D6">
        <w:rPr>
          <w:lang w:val="fr-FR"/>
        </w:rPr>
        <w:t>UE-initiated de-registration</w:t>
      </w:r>
      <w:r>
        <w:tab/>
        <w:t>5242</w:t>
      </w:r>
    </w:p>
    <w:p w14:paraId="6C5240F1" w14:textId="77777777" w:rsidR="00E76701" w:rsidRDefault="00E76701">
      <w:pPr>
        <w:pStyle w:val="TOC5"/>
        <w:rPr>
          <w:rFonts w:ascii="Calibri" w:hAnsi="Calibri"/>
          <w:kern w:val="2"/>
          <w:sz w:val="24"/>
          <w:szCs w:val="24"/>
        </w:rPr>
      </w:pPr>
      <w:r>
        <w:t>9.2.6.1.1</w:t>
      </w:r>
      <w:r>
        <w:rPr>
          <w:rFonts w:ascii="Calibri" w:hAnsi="Calibri"/>
          <w:kern w:val="2"/>
          <w:sz w:val="24"/>
          <w:szCs w:val="24"/>
        </w:rPr>
        <w:tab/>
      </w:r>
      <w:r>
        <w:t>UE-initiated de-registration / switch off</w:t>
      </w:r>
      <w:r>
        <w:tab/>
        <w:t>5242</w:t>
      </w:r>
    </w:p>
    <w:p w14:paraId="2A924567" w14:textId="77777777" w:rsidR="00E76701" w:rsidRDefault="00E76701">
      <w:pPr>
        <w:pStyle w:val="TOC4"/>
        <w:rPr>
          <w:rFonts w:ascii="Calibri" w:hAnsi="Calibri"/>
          <w:kern w:val="2"/>
          <w:sz w:val="24"/>
          <w:szCs w:val="24"/>
        </w:rPr>
      </w:pPr>
      <w:r>
        <w:t>9.2.6.2</w:t>
      </w:r>
      <w:r>
        <w:rPr>
          <w:rFonts w:ascii="Calibri" w:hAnsi="Calibri"/>
          <w:kern w:val="2"/>
          <w:sz w:val="24"/>
          <w:szCs w:val="24"/>
        </w:rPr>
        <w:tab/>
      </w:r>
      <w:r>
        <w:t>Network-initiated de-registration</w:t>
      </w:r>
      <w:r>
        <w:tab/>
        <w:t>5246</w:t>
      </w:r>
    </w:p>
    <w:p w14:paraId="487D50F7" w14:textId="77777777" w:rsidR="00E76701" w:rsidRDefault="00E76701">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5246</w:t>
      </w:r>
    </w:p>
    <w:p w14:paraId="0A97F7B0" w14:textId="77777777" w:rsidR="00E76701" w:rsidRDefault="00E76701">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5248</w:t>
      </w:r>
    </w:p>
    <w:p w14:paraId="0305DA42" w14:textId="77777777" w:rsidR="00E76701" w:rsidRDefault="00E76701">
      <w:pPr>
        <w:pStyle w:val="TOC3"/>
        <w:rPr>
          <w:rFonts w:ascii="Calibri" w:hAnsi="Calibri"/>
          <w:kern w:val="2"/>
          <w:sz w:val="24"/>
          <w:szCs w:val="24"/>
        </w:rPr>
      </w:pPr>
      <w:r>
        <w:t>9.2.7</w:t>
      </w:r>
      <w:r>
        <w:rPr>
          <w:rFonts w:ascii="Calibri" w:hAnsi="Calibri"/>
          <w:kern w:val="2"/>
          <w:sz w:val="24"/>
          <w:szCs w:val="24"/>
        </w:rPr>
        <w:tab/>
      </w:r>
      <w:r w:rsidRPr="002D03D6">
        <w:rPr>
          <w:rFonts w:cs="Arial"/>
        </w:rPr>
        <w:t>Service request</w:t>
      </w:r>
      <w:r>
        <w:tab/>
        <w:t>5252</w:t>
      </w:r>
    </w:p>
    <w:p w14:paraId="1292B5C0" w14:textId="77777777" w:rsidR="00E76701" w:rsidRDefault="00E76701">
      <w:pPr>
        <w:pStyle w:val="TOC4"/>
        <w:rPr>
          <w:rFonts w:ascii="Calibri" w:hAnsi="Calibri"/>
          <w:kern w:val="2"/>
          <w:sz w:val="24"/>
          <w:szCs w:val="24"/>
        </w:rPr>
      </w:pPr>
      <w:r w:rsidRPr="002D03D6">
        <w:rPr>
          <w:rFonts w:eastAsia="DengXian"/>
        </w:rPr>
        <w:t>9.2.7.1</w:t>
      </w:r>
      <w:r>
        <w:rPr>
          <w:rFonts w:ascii="Calibri" w:hAnsi="Calibri"/>
          <w:kern w:val="2"/>
          <w:sz w:val="24"/>
          <w:szCs w:val="24"/>
        </w:rPr>
        <w:tab/>
      </w:r>
      <w:r w:rsidRPr="002D03D6">
        <w:rPr>
          <w:rFonts w:eastAsia="DengXian"/>
        </w:rPr>
        <w:t>Service request / IDLE mode uplink user data transport / Rejected / Restricted service area</w:t>
      </w:r>
      <w:r>
        <w:rPr>
          <w:lang w:eastAsia="x-none"/>
        </w:rPr>
        <w:t>, Abnormal / T3517</w:t>
      </w:r>
      <w:r>
        <w:tab/>
        <w:t>5252</w:t>
      </w:r>
    </w:p>
    <w:p w14:paraId="21533AD4" w14:textId="77777777" w:rsidR="00E76701" w:rsidRDefault="00E76701">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5256</w:t>
      </w:r>
    </w:p>
    <w:p w14:paraId="1104AAB7" w14:textId="77777777" w:rsidR="00E76701" w:rsidRDefault="00E76701">
      <w:pPr>
        <w:pStyle w:val="TOC3"/>
        <w:rPr>
          <w:rFonts w:ascii="Calibri" w:hAnsi="Calibri"/>
          <w:kern w:val="2"/>
          <w:sz w:val="24"/>
          <w:szCs w:val="24"/>
        </w:rPr>
      </w:pPr>
      <w:r>
        <w:t>9.2.8</w:t>
      </w:r>
      <w:r>
        <w:rPr>
          <w:rFonts w:ascii="Calibri" w:hAnsi="Calibri"/>
          <w:kern w:val="2"/>
          <w:sz w:val="24"/>
          <w:szCs w:val="24"/>
        </w:rPr>
        <w:tab/>
      </w:r>
      <w:r>
        <w:t>SMS over NAS</w:t>
      </w:r>
      <w:r>
        <w:tab/>
        <w:t>5258</w:t>
      </w:r>
    </w:p>
    <w:p w14:paraId="7B15DDD5" w14:textId="77777777" w:rsidR="00E76701" w:rsidRDefault="00E76701">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5258</w:t>
      </w:r>
    </w:p>
    <w:p w14:paraId="10EC2CCB" w14:textId="77777777" w:rsidR="00E76701" w:rsidRDefault="00E76701">
      <w:pPr>
        <w:pStyle w:val="TOC2"/>
        <w:rPr>
          <w:rFonts w:ascii="Calibri" w:hAnsi="Calibri"/>
          <w:kern w:val="2"/>
          <w:sz w:val="24"/>
          <w:szCs w:val="24"/>
        </w:rPr>
      </w:pPr>
      <w:r>
        <w:t>9.3</w:t>
      </w:r>
      <w:r>
        <w:rPr>
          <w:rFonts w:ascii="Calibri" w:hAnsi="Calibri"/>
          <w:kern w:val="2"/>
          <w:sz w:val="24"/>
          <w:szCs w:val="24"/>
        </w:rPr>
        <w:tab/>
      </w:r>
      <w:r>
        <w:t>Inter-system mobility</w:t>
      </w:r>
      <w:r>
        <w:tab/>
        <w:t>5261</w:t>
      </w:r>
    </w:p>
    <w:p w14:paraId="4F7F1753" w14:textId="77777777" w:rsidR="00E76701" w:rsidRDefault="00E76701">
      <w:pPr>
        <w:pStyle w:val="TOC3"/>
        <w:rPr>
          <w:rFonts w:ascii="Calibri" w:hAnsi="Calibri"/>
          <w:kern w:val="2"/>
          <w:sz w:val="24"/>
          <w:szCs w:val="24"/>
        </w:rPr>
      </w:pPr>
      <w:r>
        <w:t>9.3.1</w:t>
      </w:r>
      <w:r>
        <w:rPr>
          <w:rFonts w:ascii="Calibri" w:hAnsi="Calibri"/>
          <w:kern w:val="2"/>
          <w:sz w:val="24"/>
          <w:szCs w:val="24"/>
        </w:rPr>
        <w:tab/>
      </w:r>
      <w:r>
        <w:t>5GS-EPC Inter-system mobility</w:t>
      </w:r>
      <w:r>
        <w:tab/>
        <w:t>5261</w:t>
      </w:r>
    </w:p>
    <w:p w14:paraId="59AEB21A" w14:textId="77777777" w:rsidR="00E76701" w:rsidRDefault="00E76701">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5261</w:t>
      </w:r>
    </w:p>
    <w:p w14:paraId="1DF37F51" w14:textId="77777777" w:rsidR="00E76701" w:rsidRDefault="00E76701">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5263</w:t>
      </w:r>
    </w:p>
    <w:p w14:paraId="2168012C" w14:textId="77777777" w:rsidR="00E76701" w:rsidRDefault="00E76701">
      <w:pPr>
        <w:pStyle w:val="TOC4"/>
        <w:rPr>
          <w:rFonts w:ascii="Calibri" w:hAnsi="Calibri"/>
          <w:kern w:val="2"/>
          <w:sz w:val="24"/>
          <w:szCs w:val="24"/>
        </w:rPr>
      </w:pPr>
      <w:r>
        <w:lastRenderedPageBreak/>
        <w:t>9.3.1.3</w:t>
      </w:r>
      <w:r>
        <w:rPr>
          <w:rFonts w:ascii="Calibri" w:hAnsi="Calibri"/>
          <w:kern w:val="2"/>
          <w:sz w:val="24"/>
          <w:szCs w:val="24"/>
        </w:rPr>
        <w:tab/>
      </w:r>
      <w:r>
        <w:t>Inter-system mobility and periodic registration update / Rejected / Single-registration mode with N26 / Handling of EPC relevant parameters</w:t>
      </w:r>
      <w:r>
        <w:tab/>
        <w:t>5267</w:t>
      </w:r>
    </w:p>
    <w:p w14:paraId="2E01B80C" w14:textId="77777777" w:rsidR="00E76701" w:rsidRDefault="00E76701">
      <w:pPr>
        <w:pStyle w:val="TOC4"/>
        <w:rPr>
          <w:rFonts w:ascii="Calibri" w:hAnsi="Calibri"/>
          <w:kern w:val="2"/>
          <w:sz w:val="24"/>
          <w:szCs w:val="24"/>
        </w:rPr>
      </w:pPr>
      <w:r>
        <w:t>9.3.1.4</w:t>
      </w:r>
      <w:r>
        <w:rPr>
          <w:rFonts w:ascii="Calibri" w:hAnsi="Calibri"/>
          <w:kern w:val="2"/>
          <w:sz w:val="24"/>
          <w:szCs w:val="24"/>
        </w:rPr>
        <w:tab/>
      </w:r>
      <w:r>
        <w:t>NSAC / interworking with EPC</w:t>
      </w:r>
      <w:r>
        <w:tab/>
        <w:t>5270</w:t>
      </w:r>
    </w:p>
    <w:p w14:paraId="12FE6DA4" w14:textId="77777777" w:rsidR="00E76701" w:rsidRDefault="00E76701">
      <w:pPr>
        <w:pStyle w:val="TOC4"/>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5276</w:t>
      </w:r>
    </w:p>
    <w:p w14:paraId="45C0F8C8" w14:textId="77777777" w:rsidR="00E76701" w:rsidRDefault="00E76701">
      <w:pPr>
        <w:pStyle w:val="TOC4"/>
        <w:rPr>
          <w:rFonts w:ascii="Calibri" w:hAnsi="Calibri"/>
          <w:kern w:val="2"/>
          <w:sz w:val="24"/>
          <w:szCs w:val="24"/>
        </w:rPr>
      </w:pPr>
      <w:r>
        <w:t>9.3.1</w:t>
      </w:r>
      <w:r w:rsidRPr="002D03D6">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5282</w:t>
      </w:r>
    </w:p>
    <w:p w14:paraId="1714E015" w14:textId="77777777" w:rsidR="00E76701" w:rsidRDefault="00E76701">
      <w:pPr>
        <w:pStyle w:val="TOC4"/>
        <w:rPr>
          <w:rFonts w:ascii="Calibri" w:hAnsi="Calibri"/>
          <w:kern w:val="2"/>
          <w:sz w:val="24"/>
          <w:szCs w:val="24"/>
        </w:rPr>
      </w:pPr>
      <w:r>
        <w:t>9.3.1.7</w:t>
      </w:r>
      <w:r>
        <w:rPr>
          <w:rFonts w:ascii="Calibri" w:hAnsi="Calibri"/>
          <w:kern w:val="2"/>
          <w:sz w:val="24"/>
          <w:szCs w:val="24"/>
        </w:rPr>
        <w:tab/>
      </w:r>
      <w:r>
        <w:t>Inter-system mobility registration update / Rejected / No suitable cells in tracking area / 5GC to EPC</w:t>
      </w:r>
      <w:r>
        <w:tab/>
        <w:t>5287</w:t>
      </w:r>
    </w:p>
    <w:p w14:paraId="16E54DCA" w14:textId="77777777" w:rsidR="00E76701" w:rsidRDefault="00E76701">
      <w:pPr>
        <w:pStyle w:val="TOC2"/>
        <w:rPr>
          <w:rFonts w:ascii="Calibri" w:hAnsi="Calibri"/>
          <w:kern w:val="2"/>
          <w:sz w:val="24"/>
          <w:szCs w:val="24"/>
        </w:rPr>
      </w:pPr>
      <w:r>
        <w:t>9.4</w:t>
      </w:r>
      <w:r>
        <w:rPr>
          <w:rFonts w:ascii="Calibri" w:hAnsi="Calibri"/>
          <w:kern w:val="2"/>
          <w:sz w:val="24"/>
          <w:szCs w:val="24"/>
        </w:rPr>
        <w:tab/>
      </w:r>
      <w:r>
        <w:t>Non-Terrestrial Network</w:t>
      </w:r>
      <w:r>
        <w:tab/>
        <w:t>5290</w:t>
      </w:r>
    </w:p>
    <w:p w14:paraId="75E5EEC9" w14:textId="77777777" w:rsidR="00E76701" w:rsidRDefault="00E76701">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5290</w:t>
      </w:r>
    </w:p>
    <w:p w14:paraId="11067BE6" w14:textId="77777777" w:rsidR="00E76701" w:rsidRDefault="00E76701">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5290</w:t>
      </w:r>
    </w:p>
    <w:p w14:paraId="40CBE92B" w14:textId="77777777" w:rsidR="00E76701" w:rsidRDefault="00E76701">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5295</w:t>
      </w:r>
    </w:p>
    <w:p w14:paraId="69BCDC74" w14:textId="77777777" w:rsidR="00E76701" w:rsidRDefault="00E76701">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5301</w:t>
      </w:r>
    </w:p>
    <w:p w14:paraId="0D623313" w14:textId="77777777" w:rsidR="00E76701" w:rsidRDefault="00E76701">
      <w:pPr>
        <w:pStyle w:val="TOC4"/>
        <w:rPr>
          <w:rFonts w:ascii="Calibri" w:hAnsi="Calibri"/>
          <w:kern w:val="2"/>
          <w:sz w:val="24"/>
          <w:szCs w:val="24"/>
        </w:rPr>
      </w:pPr>
      <w:r w:rsidRPr="002D03D6">
        <w:rPr>
          <w:rFonts w:cs="Arial"/>
        </w:rPr>
        <w:t>9.4.1.4</w:t>
      </w:r>
      <w:r>
        <w:rPr>
          <w:rFonts w:ascii="Calibri" w:hAnsi="Calibri"/>
          <w:kern w:val="2"/>
          <w:sz w:val="24"/>
          <w:szCs w:val="24"/>
        </w:rPr>
        <w:tab/>
      </w:r>
      <w:r w:rsidRPr="002D03D6">
        <w:rPr>
          <w:rFonts w:cs="Arial"/>
        </w:rPr>
        <w:t>NR NTN Enhancements / Disabling and re-enabling of UE's Satellite NG-RAN capability</w:t>
      </w:r>
      <w:r>
        <w:tab/>
        <w:t>5305</w:t>
      </w:r>
    </w:p>
    <w:p w14:paraId="0B4E06B8" w14:textId="77777777" w:rsidR="00E76701" w:rsidRDefault="00E76701">
      <w:pPr>
        <w:pStyle w:val="TOC4"/>
        <w:rPr>
          <w:rFonts w:ascii="Calibri" w:hAnsi="Calibri"/>
          <w:kern w:val="2"/>
          <w:sz w:val="24"/>
          <w:szCs w:val="24"/>
        </w:rPr>
      </w:pPr>
      <w:r w:rsidRPr="002D03D6">
        <w:rPr>
          <w:rFonts w:cs="Arial"/>
        </w:rPr>
        <w:t>9.4.1.5</w:t>
      </w:r>
      <w:r>
        <w:rPr>
          <w:rFonts w:ascii="Calibri" w:hAnsi="Calibri"/>
          <w:kern w:val="2"/>
          <w:sz w:val="24"/>
          <w:szCs w:val="24"/>
        </w:rPr>
        <w:tab/>
      </w:r>
      <w:r w:rsidRPr="002D03D6">
        <w:rPr>
          <w:rFonts w:cs="Arial"/>
        </w:rPr>
        <w:t>NR NTN Enhancements / Support for Unavailability Period</w:t>
      </w:r>
      <w:r>
        <w:tab/>
        <w:t>5308</w:t>
      </w:r>
    </w:p>
    <w:p w14:paraId="4B6477C4" w14:textId="77777777" w:rsidR="00E76701" w:rsidRDefault="00E76701">
      <w:pPr>
        <w:pStyle w:val="TOC1"/>
        <w:rPr>
          <w:rFonts w:ascii="Calibri" w:hAnsi="Calibri"/>
          <w:kern w:val="2"/>
          <w:sz w:val="24"/>
          <w:szCs w:val="24"/>
        </w:rPr>
      </w:pPr>
      <w:r>
        <w:t>10</w:t>
      </w:r>
      <w:r>
        <w:rPr>
          <w:rFonts w:ascii="Calibri" w:hAnsi="Calibri"/>
          <w:kern w:val="2"/>
          <w:sz w:val="24"/>
          <w:szCs w:val="24"/>
        </w:rPr>
        <w:tab/>
      </w:r>
      <w:r>
        <w:t>Session management</w:t>
      </w:r>
      <w:r>
        <w:tab/>
        <w:t>5315</w:t>
      </w:r>
    </w:p>
    <w:p w14:paraId="68537983" w14:textId="77777777" w:rsidR="00E76701" w:rsidRDefault="00E76701">
      <w:pPr>
        <w:pStyle w:val="TOC2"/>
        <w:rPr>
          <w:rFonts w:ascii="Calibri" w:hAnsi="Calibri"/>
          <w:kern w:val="2"/>
          <w:sz w:val="24"/>
          <w:szCs w:val="24"/>
        </w:rPr>
      </w:pPr>
      <w:r>
        <w:t>10.1</w:t>
      </w:r>
      <w:r>
        <w:rPr>
          <w:rFonts w:ascii="Calibri" w:hAnsi="Calibri"/>
          <w:kern w:val="2"/>
          <w:sz w:val="24"/>
          <w:szCs w:val="24"/>
        </w:rPr>
        <w:tab/>
      </w:r>
      <w:r>
        <w:t>5GS session management</w:t>
      </w:r>
      <w:r>
        <w:tab/>
        <w:t>5315</w:t>
      </w:r>
    </w:p>
    <w:p w14:paraId="6569723A" w14:textId="77777777" w:rsidR="00E76701" w:rsidRDefault="00E76701">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5315</w:t>
      </w:r>
    </w:p>
    <w:p w14:paraId="194FFA88" w14:textId="77777777" w:rsidR="00E76701" w:rsidRDefault="00E76701">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5315</w:t>
      </w:r>
    </w:p>
    <w:p w14:paraId="2C4AF69E" w14:textId="77777777" w:rsidR="00E76701" w:rsidRDefault="00E76701">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5320</w:t>
      </w:r>
    </w:p>
    <w:p w14:paraId="52E3E29D" w14:textId="77777777" w:rsidR="00E76701" w:rsidRDefault="00E76701">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5325</w:t>
      </w:r>
    </w:p>
    <w:p w14:paraId="0B798B5D" w14:textId="77777777" w:rsidR="00E76701" w:rsidRDefault="00E76701">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5325</w:t>
      </w:r>
    </w:p>
    <w:p w14:paraId="50E41898" w14:textId="77777777" w:rsidR="00E76701" w:rsidRDefault="00E76701">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5337</w:t>
      </w:r>
    </w:p>
    <w:p w14:paraId="599066B2" w14:textId="77777777" w:rsidR="00E76701" w:rsidRDefault="00E76701">
      <w:pPr>
        <w:pStyle w:val="TOC4"/>
        <w:rPr>
          <w:rFonts w:ascii="Calibri" w:hAnsi="Calibri"/>
          <w:kern w:val="2"/>
          <w:sz w:val="24"/>
          <w:szCs w:val="24"/>
        </w:rPr>
      </w:pPr>
      <w:r w:rsidRPr="002D03D6">
        <w:rPr>
          <w:bCs/>
        </w:rPr>
        <w:t>10.1.2.3</w:t>
      </w:r>
      <w:r>
        <w:rPr>
          <w:rFonts w:ascii="Calibri" w:hAnsi="Calibri"/>
          <w:kern w:val="2"/>
          <w:sz w:val="24"/>
          <w:szCs w:val="24"/>
        </w:rPr>
        <w:tab/>
      </w:r>
      <w:r>
        <w:t>Network-requested PDU session modification / new P-CSCF address / Initial IMS registration</w:t>
      </w:r>
      <w:r>
        <w:tab/>
        <w:t>5340</w:t>
      </w:r>
    </w:p>
    <w:p w14:paraId="13C08E96" w14:textId="77777777" w:rsidR="00E76701" w:rsidRDefault="00E76701">
      <w:pPr>
        <w:pStyle w:val="TOC3"/>
        <w:rPr>
          <w:rFonts w:ascii="Calibri" w:hAnsi="Calibri"/>
          <w:kern w:val="2"/>
          <w:sz w:val="24"/>
          <w:szCs w:val="24"/>
        </w:rPr>
      </w:pPr>
      <w:r w:rsidRPr="002D03D6">
        <w:rPr>
          <w:rFonts w:eastAsia="DengXian"/>
        </w:rPr>
        <w:t>10.1.3</w:t>
      </w:r>
      <w:r>
        <w:rPr>
          <w:rFonts w:ascii="Calibri" w:hAnsi="Calibri"/>
          <w:kern w:val="2"/>
          <w:sz w:val="24"/>
          <w:szCs w:val="24"/>
        </w:rPr>
        <w:tab/>
      </w:r>
      <w:r w:rsidRPr="002D03D6">
        <w:rPr>
          <w:rFonts w:eastAsia="DengXian"/>
        </w:rPr>
        <w:t>Network-requested PDU session release</w:t>
      </w:r>
      <w:r>
        <w:tab/>
        <w:t>5344</w:t>
      </w:r>
    </w:p>
    <w:p w14:paraId="5D2AD4C0" w14:textId="77777777" w:rsidR="00E76701" w:rsidRDefault="00E76701">
      <w:pPr>
        <w:pStyle w:val="TOC4"/>
        <w:rPr>
          <w:rFonts w:ascii="Calibri" w:hAnsi="Calibri"/>
          <w:kern w:val="2"/>
          <w:sz w:val="24"/>
          <w:szCs w:val="24"/>
        </w:rPr>
      </w:pPr>
      <w:r>
        <w:t>10.1.3.1</w:t>
      </w:r>
      <w:r>
        <w:rPr>
          <w:rFonts w:ascii="Calibri" w:hAnsi="Calibri"/>
          <w:kern w:val="2"/>
          <w:sz w:val="24"/>
          <w:szCs w:val="24"/>
        </w:rPr>
        <w:tab/>
      </w:r>
      <w:r>
        <w:t>Void</w:t>
      </w:r>
      <w:r>
        <w:tab/>
        <w:t>5344</w:t>
      </w:r>
    </w:p>
    <w:p w14:paraId="4F30B5CC" w14:textId="77777777" w:rsidR="00E76701" w:rsidRDefault="00E76701">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5344</w:t>
      </w:r>
    </w:p>
    <w:p w14:paraId="1ABB2A1B" w14:textId="77777777" w:rsidR="00E76701" w:rsidRDefault="00E76701">
      <w:pPr>
        <w:pStyle w:val="TOC4"/>
        <w:rPr>
          <w:rFonts w:ascii="Calibri" w:hAnsi="Calibri"/>
          <w:kern w:val="2"/>
          <w:sz w:val="24"/>
          <w:szCs w:val="24"/>
        </w:rPr>
      </w:pPr>
      <w:r w:rsidRPr="002D03D6">
        <w:rPr>
          <w:bCs/>
        </w:rPr>
        <w:t>10.1.3.3</w:t>
      </w:r>
      <w:r>
        <w:rPr>
          <w:rFonts w:ascii="Calibri" w:hAnsi="Calibri"/>
          <w:kern w:val="2"/>
          <w:sz w:val="24"/>
          <w:szCs w:val="24"/>
        </w:rPr>
        <w:tab/>
      </w:r>
      <w:r>
        <w:t>Network-requested PDU session release / reactivation requested / new P-CSCF address / Initial IMS registration</w:t>
      </w:r>
      <w:r>
        <w:tab/>
        <w:t>5355</w:t>
      </w:r>
    </w:p>
    <w:p w14:paraId="194AFCDE" w14:textId="77777777" w:rsidR="00E76701" w:rsidRDefault="00E76701">
      <w:pPr>
        <w:pStyle w:val="TOC3"/>
        <w:rPr>
          <w:rFonts w:ascii="Calibri" w:hAnsi="Calibri"/>
          <w:kern w:val="2"/>
          <w:sz w:val="24"/>
          <w:szCs w:val="24"/>
        </w:rPr>
      </w:pPr>
      <w:r w:rsidRPr="002D03D6">
        <w:rPr>
          <w:rFonts w:eastAsia="DengXian"/>
          <w:lang w:val="fr-FR"/>
        </w:rPr>
        <w:t>10.1.4</w:t>
      </w:r>
      <w:r>
        <w:rPr>
          <w:rFonts w:ascii="Calibri" w:hAnsi="Calibri"/>
          <w:kern w:val="2"/>
          <w:sz w:val="24"/>
          <w:szCs w:val="24"/>
        </w:rPr>
        <w:tab/>
      </w:r>
      <w:r w:rsidRPr="002D03D6">
        <w:rPr>
          <w:lang w:val="fr-FR"/>
        </w:rPr>
        <w:t>UE-requested PDU session establishment</w:t>
      </w:r>
      <w:r>
        <w:tab/>
        <w:t>5360</w:t>
      </w:r>
    </w:p>
    <w:p w14:paraId="6CD386D2" w14:textId="77777777" w:rsidR="00E76701" w:rsidRDefault="00E76701">
      <w:pPr>
        <w:pStyle w:val="TOC4"/>
        <w:rPr>
          <w:rFonts w:ascii="Calibri" w:hAnsi="Calibri"/>
          <w:kern w:val="2"/>
          <w:sz w:val="24"/>
          <w:szCs w:val="24"/>
        </w:rPr>
      </w:pPr>
      <w:r w:rsidRPr="002D03D6">
        <w:rPr>
          <w:lang w:val="fr-FR"/>
        </w:rPr>
        <w:t>10.1.4.1</w:t>
      </w:r>
      <w:r>
        <w:rPr>
          <w:rFonts w:ascii="Calibri" w:hAnsi="Calibri"/>
          <w:kern w:val="2"/>
          <w:sz w:val="24"/>
          <w:szCs w:val="24"/>
        </w:rPr>
        <w:tab/>
      </w:r>
      <w:r w:rsidRPr="002D03D6">
        <w:rPr>
          <w:lang w:val="fr-FR"/>
        </w:rPr>
        <w:t>UE-requested PDU session establishment / Abnormal / T3580</w:t>
      </w:r>
      <w:r>
        <w:tab/>
        <w:t>5360</w:t>
      </w:r>
    </w:p>
    <w:p w14:paraId="09E80CA5" w14:textId="77777777" w:rsidR="00E76701" w:rsidRDefault="00E76701">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5364</w:t>
      </w:r>
    </w:p>
    <w:p w14:paraId="2639CE37" w14:textId="77777777" w:rsidR="00E76701" w:rsidRDefault="00E76701">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5371</w:t>
      </w:r>
    </w:p>
    <w:p w14:paraId="12A8D745" w14:textId="77777777" w:rsidR="00E76701" w:rsidRDefault="00E76701">
      <w:pPr>
        <w:pStyle w:val="TOC3"/>
        <w:rPr>
          <w:rFonts w:ascii="Calibri" w:hAnsi="Calibri"/>
          <w:kern w:val="2"/>
          <w:sz w:val="24"/>
          <w:szCs w:val="24"/>
        </w:rPr>
      </w:pPr>
      <w:r>
        <w:t>10.1.5</w:t>
      </w:r>
      <w:r>
        <w:rPr>
          <w:rFonts w:ascii="Calibri" w:hAnsi="Calibri"/>
          <w:kern w:val="2"/>
          <w:sz w:val="24"/>
          <w:szCs w:val="24"/>
        </w:rPr>
        <w:tab/>
      </w:r>
      <w:r>
        <w:t>UE-requested PDU session modification</w:t>
      </w:r>
      <w:r>
        <w:tab/>
        <w:t>5377</w:t>
      </w:r>
    </w:p>
    <w:p w14:paraId="725729E3" w14:textId="77777777" w:rsidR="00E76701" w:rsidRDefault="00E76701">
      <w:pPr>
        <w:pStyle w:val="TOC4"/>
        <w:rPr>
          <w:rFonts w:ascii="Calibri" w:hAnsi="Calibri"/>
          <w:kern w:val="2"/>
          <w:sz w:val="24"/>
          <w:szCs w:val="24"/>
        </w:rPr>
      </w:pPr>
      <w:r>
        <w:t>10.1.5.1</w:t>
      </w:r>
      <w:r>
        <w:rPr>
          <w:rFonts w:ascii="Calibri" w:hAnsi="Calibri"/>
          <w:kern w:val="2"/>
          <w:sz w:val="24"/>
          <w:szCs w:val="24"/>
        </w:rPr>
        <w:tab/>
      </w:r>
      <w:r>
        <w:t>UE-requested PDU session modification</w:t>
      </w:r>
      <w:r>
        <w:tab/>
        <w:t>5377</w:t>
      </w:r>
    </w:p>
    <w:p w14:paraId="14EECFAC" w14:textId="77777777" w:rsidR="00E76701" w:rsidRDefault="00E76701">
      <w:pPr>
        <w:pStyle w:val="TOC3"/>
        <w:rPr>
          <w:rFonts w:ascii="Calibri" w:hAnsi="Calibri"/>
          <w:kern w:val="2"/>
          <w:sz w:val="24"/>
          <w:szCs w:val="24"/>
        </w:rPr>
      </w:pPr>
      <w:r w:rsidRPr="002D03D6">
        <w:rPr>
          <w:rFonts w:eastAsia="DengXian"/>
        </w:rPr>
        <w:t>10.1.6</w:t>
      </w:r>
      <w:r>
        <w:rPr>
          <w:rFonts w:ascii="Calibri" w:hAnsi="Calibri"/>
          <w:kern w:val="2"/>
          <w:sz w:val="24"/>
          <w:szCs w:val="24"/>
        </w:rPr>
        <w:tab/>
      </w:r>
      <w:r w:rsidRPr="002D03D6">
        <w:rPr>
          <w:color w:val="000000"/>
          <w:lang w:eastAsia="x-none"/>
        </w:rPr>
        <w:t>UE-requested PDU session release</w:t>
      </w:r>
      <w:r>
        <w:tab/>
        <w:t>5379</w:t>
      </w:r>
    </w:p>
    <w:p w14:paraId="28A1A3AC" w14:textId="77777777" w:rsidR="00E76701" w:rsidRDefault="00E76701">
      <w:pPr>
        <w:pStyle w:val="TOC4"/>
        <w:rPr>
          <w:rFonts w:ascii="Calibri" w:hAnsi="Calibri"/>
          <w:kern w:val="2"/>
          <w:sz w:val="24"/>
          <w:szCs w:val="24"/>
        </w:rPr>
      </w:pPr>
      <w:r w:rsidRPr="002D03D6">
        <w:rPr>
          <w:rFonts w:eastAsia="DengXian"/>
        </w:rPr>
        <w:t>10.1.6.1</w:t>
      </w:r>
      <w:r>
        <w:rPr>
          <w:rFonts w:ascii="Calibri" w:hAnsi="Calibri"/>
          <w:kern w:val="2"/>
          <w:sz w:val="24"/>
          <w:szCs w:val="24"/>
        </w:rPr>
        <w:tab/>
      </w:r>
      <w:r w:rsidRPr="002D03D6">
        <w:rPr>
          <w:rFonts w:eastAsia="DengXian"/>
        </w:rPr>
        <w:t>UE-requested PDU session release / Abnormal / Collision with network-requested PDU session modification procedure</w:t>
      </w:r>
      <w:r>
        <w:tab/>
        <w:t>5379</w:t>
      </w:r>
    </w:p>
    <w:p w14:paraId="5C10BB13" w14:textId="77777777" w:rsidR="00E76701" w:rsidRDefault="00E76701">
      <w:pPr>
        <w:pStyle w:val="TOC4"/>
        <w:rPr>
          <w:rFonts w:ascii="Calibri" w:hAnsi="Calibri"/>
          <w:kern w:val="2"/>
          <w:sz w:val="24"/>
          <w:szCs w:val="24"/>
        </w:rPr>
      </w:pPr>
      <w:r w:rsidRPr="002D03D6">
        <w:rPr>
          <w:rFonts w:eastAsia="DengXian"/>
        </w:rPr>
        <w:t>10.1.6.2</w:t>
      </w:r>
      <w:r>
        <w:rPr>
          <w:rFonts w:ascii="Calibri" w:hAnsi="Calibri"/>
          <w:kern w:val="2"/>
          <w:sz w:val="24"/>
          <w:szCs w:val="24"/>
        </w:rPr>
        <w:tab/>
      </w:r>
      <w:r w:rsidRPr="002D03D6">
        <w:rPr>
          <w:rFonts w:eastAsia="DengXian"/>
        </w:rPr>
        <w:t>UE-requested PDU session release / Abnormal / Collision with network-requested PDU session release procedure</w:t>
      </w:r>
      <w:r>
        <w:tab/>
        <w:t>5382</w:t>
      </w:r>
    </w:p>
    <w:p w14:paraId="08E5AD95" w14:textId="77777777" w:rsidR="00E76701" w:rsidRDefault="00E76701">
      <w:pPr>
        <w:pStyle w:val="TOC3"/>
        <w:rPr>
          <w:rFonts w:ascii="Calibri" w:hAnsi="Calibri"/>
          <w:kern w:val="2"/>
          <w:sz w:val="24"/>
          <w:szCs w:val="24"/>
        </w:rPr>
      </w:pPr>
      <w:r w:rsidRPr="002D03D6">
        <w:rPr>
          <w:rFonts w:eastAsia="DengXian"/>
        </w:rPr>
        <w:t>10.1.7</w:t>
      </w:r>
      <w:r>
        <w:rPr>
          <w:rFonts w:ascii="Calibri" w:hAnsi="Calibri"/>
          <w:kern w:val="2"/>
          <w:sz w:val="24"/>
          <w:szCs w:val="24"/>
        </w:rPr>
        <w:tab/>
      </w:r>
      <w:r w:rsidRPr="002D03D6">
        <w:rPr>
          <w:rFonts w:eastAsia="DengXian"/>
        </w:rPr>
        <w:t xml:space="preserve">SNPN / </w:t>
      </w:r>
      <w:r>
        <w:t>Network-requested PDU session release</w:t>
      </w:r>
      <w:r>
        <w:tab/>
        <w:t>5385</w:t>
      </w:r>
    </w:p>
    <w:p w14:paraId="6E40F342" w14:textId="77777777" w:rsidR="00E76701" w:rsidRDefault="00E76701">
      <w:pPr>
        <w:pStyle w:val="TOC4"/>
        <w:rPr>
          <w:rFonts w:ascii="Calibri" w:hAnsi="Calibri"/>
          <w:kern w:val="2"/>
          <w:sz w:val="24"/>
          <w:szCs w:val="24"/>
        </w:rPr>
      </w:pPr>
      <w:r w:rsidRPr="002D03D6">
        <w:rPr>
          <w:rFonts w:eastAsia="DengXian"/>
        </w:rPr>
        <w:t>10.1.7.1</w:t>
      </w:r>
      <w:r>
        <w:rPr>
          <w:rFonts w:ascii="Calibri" w:hAnsi="Calibri"/>
          <w:kern w:val="2"/>
          <w:sz w:val="24"/>
          <w:szCs w:val="24"/>
        </w:rPr>
        <w:tab/>
      </w:r>
      <w:r w:rsidRPr="002D03D6">
        <w:rPr>
          <w:rFonts w:eastAsia="DengXian"/>
        </w:rPr>
        <w:t>Void</w:t>
      </w:r>
      <w:r>
        <w:tab/>
        <w:t>5385</w:t>
      </w:r>
    </w:p>
    <w:p w14:paraId="4CC12BC7" w14:textId="77777777" w:rsidR="00E76701" w:rsidRDefault="00E76701">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5385</w:t>
      </w:r>
    </w:p>
    <w:p w14:paraId="29B9546D" w14:textId="77777777" w:rsidR="00E76701" w:rsidRDefault="00E76701">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5385</w:t>
      </w:r>
    </w:p>
    <w:p w14:paraId="45E898FD" w14:textId="77777777" w:rsidR="00E76701" w:rsidRDefault="00E76701">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5390</w:t>
      </w:r>
    </w:p>
    <w:p w14:paraId="0741EF04" w14:textId="77777777" w:rsidR="00E76701" w:rsidRDefault="00E76701">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5396</w:t>
      </w:r>
    </w:p>
    <w:p w14:paraId="077B1C69" w14:textId="77777777" w:rsidR="00E76701" w:rsidRDefault="00E76701">
      <w:pPr>
        <w:pStyle w:val="TOC4"/>
        <w:rPr>
          <w:rFonts w:ascii="Calibri" w:hAnsi="Calibri"/>
          <w:kern w:val="2"/>
          <w:sz w:val="24"/>
          <w:szCs w:val="24"/>
        </w:rPr>
      </w:pPr>
      <w:r>
        <w:rPr>
          <w:lang w:eastAsia="zh-CN"/>
        </w:rPr>
        <w:lastRenderedPageBreak/>
        <w:t>10.1.8.4</w:t>
      </w:r>
      <w:r>
        <w:rPr>
          <w:rFonts w:ascii="Calibri" w:hAnsi="Calibri"/>
          <w:kern w:val="2"/>
          <w:sz w:val="24"/>
          <w:szCs w:val="24"/>
        </w:rPr>
        <w:tab/>
      </w:r>
      <w:r>
        <w:t>5GSM message not forwarded / Back-off timer</w:t>
      </w:r>
      <w:r>
        <w:tab/>
        <w:t>5400</w:t>
      </w:r>
    </w:p>
    <w:p w14:paraId="18FDA537" w14:textId="77777777" w:rsidR="00E76701" w:rsidRDefault="00E76701">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5406</w:t>
      </w:r>
    </w:p>
    <w:p w14:paraId="55B7E3E1" w14:textId="77777777" w:rsidR="00E76701" w:rsidRDefault="00E76701">
      <w:pPr>
        <w:pStyle w:val="TOC2"/>
        <w:rPr>
          <w:rFonts w:ascii="Calibri" w:hAnsi="Calibri"/>
          <w:kern w:val="2"/>
          <w:sz w:val="24"/>
          <w:szCs w:val="24"/>
        </w:rPr>
      </w:pPr>
      <w:r>
        <w:t>10.2</w:t>
      </w:r>
      <w:r>
        <w:rPr>
          <w:rFonts w:ascii="Calibri" w:hAnsi="Calibri"/>
          <w:kern w:val="2"/>
          <w:sz w:val="24"/>
          <w:szCs w:val="24"/>
        </w:rPr>
        <w:tab/>
      </w:r>
      <w:r>
        <w:t>EN-DC session management</w:t>
      </w:r>
      <w:r>
        <w:tab/>
        <w:t>5410</w:t>
      </w:r>
    </w:p>
    <w:p w14:paraId="0AAE11B9" w14:textId="77777777" w:rsidR="00E76701" w:rsidRDefault="00E76701">
      <w:pPr>
        <w:pStyle w:val="TOC3"/>
        <w:rPr>
          <w:rFonts w:ascii="Calibri" w:hAnsi="Calibri"/>
          <w:kern w:val="2"/>
          <w:sz w:val="24"/>
          <w:szCs w:val="24"/>
        </w:rPr>
      </w:pPr>
      <w:r>
        <w:t>10.2.1</w:t>
      </w:r>
      <w:r>
        <w:rPr>
          <w:rFonts w:ascii="Calibri" w:hAnsi="Calibri"/>
          <w:kern w:val="2"/>
          <w:sz w:val="24"/>
          <w:szCs w:val="24"/>
        </w:rPr>
        <w:tab/>
      </w:r>
      <w:r>
        <w:t>Network initiated procedures</w:t>
      </w:r>
      <w:r>
        <w:tab/>
        <w:t>5410</w:t>
      </w:r>
    </w:p>
    <w:p w14:paraId="52EA97A9" w14:textId="77777777" w:rsidR="00E76701" w:rsidRDefault="00E76701">
      <w:pPr>
        <w:pStyle w:val="TOC4"/>
        <w:rPr>
          <w:rFonts w:ascii="Calibri" w:hAnsi="Calibri"/>
          <w:kern w:val="2"/>
          <w:sz w:val="24"/>
          <w:szCs w:val="24"/>
        </w:rPr>
      </w:pPr>
      <w:r>
        <w:t>10.2.1.1</w:t>
      </w:r>
      <w:r>
        <w:rPr>
          <w:rFonts w:ascii="Calibri" w:hAnsi="Calibri"/>
          <w:kern w:val="2"/>
          <w:sz w:val="24"/>
          <w:szCs w:val="24"/>
        </w:rPr>
        <w:tab/>
      </w:r>
      <w:r>
        <w:t>Default EPS bearer context activation</w:t>
      </w:r>
      <w:r>
        <w:tab/>
        <w:t>5410</w:t>
      </w:r>
    </w:p>
    <w:p w14:paraId="0CC903BE" w14:textId="77777777" w:rsidR="00E76701" w:rsidRDefault="00E76701">
      <w:pPr>
        <w:pStyle w:val="TOC4"/>
        <w:rPr>
          <w:rFonts w:ascii="Calibri" w:hAnsi="Calibri"/>
          <w:kern w:val="2"/>
          <w:sz w:val="24"/>
          <w:szCs w:val="24"/>
        </w:rPr>
      </w:pPr>
      <w:r>
        <w:t>10.2.1.2</w:t>
      </w:r>
      <w:r>
        <w:rPr>
          <w:rFonts w:ascii="Calibri" w:hAnsi="Calibri"/>
          <w:kern w:val="2"/>
          <w:sz w:val="24"/>
          <w:szCs w:val="24"/>
        </w:rPr>
        <w:tab/>
      </w:r>
      <w:r>
        <w:t>Dedicated EPS bearer context activation</w:t>
      </w:r>
      <w:r>
        <w:tab/>
        <w:t>5415</w:t>
      </w:r>
    </w:p>
    <w:p w14:paraId="16A13F3B" w14:textId="77777777" w:rsidR="00E76701" w:rsidRDefault="00E76701">
      <w:pPr>
        <w:pStyle w:val="TOC3"/>
        <w:rPr>
          <w:rFonts w:ascii="Calibri" w:hAnsi="Calibri"/>
          <w:kern w:val="2"/>
          <w:sz w:val="24"/>
          <w:szCs w:val="24"/>
        </w:rPr>
      </w:pPr>
      <w:r>
        <w:t>10.2.2</w:t>
      </w:r>
      <w:r>
        <w:rPr>
          <w:rFonts w:ascii="Calibri" w:hAnsi="Calibri"/>
          <w:kern w:val="2"/>
          <w:sz w:val="24"/>
          <w:szCs w:val="24"/>
        </w:rPr>
        <w:tab/>
      </w:r>
      <w:r>
        <w:t>UE initiated procedures</w:t>
      </w:r>
      <w:r>
        <w:tab/>
        <w:t>5419</w:t>
      </w:r>
    </w:p>
    <w:p w14:paraId="43037E8B" w14:textId="77777777" w:rsidR="00E76701" w:rsidRDefault="00E76701">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5419</w:t>
      </w:r>
    </w:p>
    <w:p w14:paraId="781A789A" w14:textId="77777777" w:rsidR="00E76701" w:rsidRDefault="00E76701">
      <w:pPr>
        <w:pStyle w:val="TOC2"/>
        <w:rPr>
          <w:rFonts w:ascii="Calibri" w:hAnsi="Calibri"/>
          <w:kern w:val="2"/>
          <w:sz w:val="24"/>
          <w:szCs w:val="24"/>
        </w:rPr>
      </w:pPr>
      <w:r w:rsidRPr="002D03D6">
        <w:rPr>
          <w:lang w:val="fr-FR"/>
        </w:rPr>
        <w:t>10.3</w:t>
      </w:r>
      <w:r>
        <w:rPr>
          <w:rFonts w:ascii="Calibri" w:hAnsi="Calibri"/>
          <w:kern w:val="2"/>
          <w:sz w:val="24"/>
          <w:szCs w:val="24"/>
        </w:rPr>
        <w:tab/>
      </w:r>
      <w:r w:rsidRPr="002D03D6">
        <w:rPr>
          <w:lang w:val="fr-FR"/>
        </w:rPr>
        <w:t>5GS Non-3GPP Access Session Management</w:t>
      </w:r>
      <w:r>
        <w:tab/>
        <w:t>5429</w:t>
      </w:r>
    </w:p>
    <w:p w14:paraId="2A91B18B" w14:textId="77777777" w:rsidR="00E76701" w:rsidRDefault="00E76701">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5429</w:t>
      </w:r>
    </w:p>
    <w:p w14:paraId="3254F63E" w14:textId="77777777" w:rsidR="00E76701" w:rsidRDefault="00E76701">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5429</w:t>
      </w:r>
    </w:p>
    <w:p w14:paraId="00776CB6" w14:textId="77777777" w:rsidR="00E76701" w:rsidRDefault="00E76701">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5432</w:t>
      </w:r>
    </w:p>
    <w:p w14:paraId="009240D6" w14:textId="77777777" w:rsidR="00E76701" w:rsidRDefault="00E76701">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5432</w:t>
      </w:r>
    </w:p>
    <w:p w14:paraId="05CE067F" w14:textId="77777777" w:rsidR="00E76701" w:rsidRDefault="00E76701">
      <w:pPr>
        <w:pStyle w:val="TOC3"/>
        <w:rPr>
          <w:rFonts w:ascii="Calibri" w:hAnsi="Calibri"/>
          <w:kern w:val="2"/>
          <w:sz w:val="24"/>
          <w:szCs w:val="24"/>
        </w:rPr>
      </w:pPr>
      <w:r>
        <w:t>10.3.3</w:t>
      </w:r>
      <w:r>
        <w:rPr>
          <w:rFonts w:ascii="Calibri" w:hAnsi="Calibri"/>
          <w:kern w:val="2"/>
          <w:sz w:val="24"/>
          <w:szCs w:val="24"/>
        </w:rPr>
        <w:tab/>
      </w:r>
      <w:r>
        <w:t>Network-requested PDU session Release</w:t>
      </w:r>
      <w:r>
        <w:tab/>
        <w:t>5436</w:t>
      </w:r>
    </w:p>
    <w:p w14:paraId="4BDBF051" w14:textId="77777777" w:rsidR="00E76701" w:rsidRDefault="00E76701">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5436</w:t>
      </w:r>
    </w:p>
    <w:p w14:paraId="4F9F2B23" w14:textId="77777777" w:rsidR="00E76701" w:rsidRDefault="00E76701">
      <w:pPr>
        <w:pStyle w:val="TOC3"/>
        <w:rPr>
          <w:rFonts w:ascii="Calibri" w:hAnsi="Calibri"/>
          <w:kern w:val="2"/>
          <w:sz w:val="24"/>
          <w:szCs w:val="24"/>
        </w:rPr>
      </w:pPr>
      <w:r>
        <w:t>10.3.4</w:t>
      </w:r>
      <w:r>
        <w:rPr>
          <w:rFonts w:ascii="Calibri" w:hAnsi="Calibri"/>
          <w:kern w:val="2"/>
          <w:sz w:val="24"/>
          <w:szCs w:val="24"/>
        </w:rPr>
        <w:tab/>
      </w:r>
      <w:r>
        <w:t>UE-requested PDU session establishment</w:t>
      </w:r>
      <w:r>
        <w:tab/>
        <w:t>5441</w:t>
      </w:r>
    </w:p>
    <w:p w14:paraId="2846CB09" w14:textId="77777777" w:rsidR="00E76701" w:rsidRDefault="00E76701">
      <w:pPr>
        <w:pStyle w:val="TOC5"/>
        <w:rPr>
          <w:rFonts w:ascii="Calibri" w:hAnsi="Calibri"/>
          <w:kern w:val="2"/>
          <w:sz w:val="24"/>
          <w:szCs w:val="24"/>
        </w:rPr>
      </w:pPr>
      <w:r w:rsidRPr="002D03D6">
        <w:rPr>
          <w:lang w:val="fr-FR"/>
        </w:rPr>
        <w:t>10.3.4.1</w:t>
      </w:r>
      <w:r>
        <w:rPr>
          <w:rFonts w:ascii="Calibri" w:hAnsi="Calibri"/>
          <w:kern w:val="2"/>
          <w:sz w:val="24"/>
          <w:szCs w:val="24"/>
        </w:rPr>
        <w:tab/>
      </w:r>
      <w:r w:rsidRPr="002D03D6">
        <w:rPr>
          <w:lang w:val="fr-FR"/>
        </w:rPr>
        <w:t>UE-requested PDU session establishment / Abnormal / T3580</w:t>
      </w:r>
      <w:r>
        <w:tab/>
        <w:t>5441</w:t>
      </w:r>
    </w:p>
    <w:p w14:paraId="3EE7F2A2" w14:textId="77777777" w:rsidR="00E76701" w:rsidRDefault="00E76701">
      <w:pPr>
        <w:pStyle w:val="TOC3"/>
        <w:rPr>
          <w:rFonts w:ascii="Calibri" w:hAnsi="Calibri"/>
          <w:kern w:val="2"/>
          <w:sz w:val="24"/>
          <w:szCs w:val="24"/>
        </w:rPr>
      </w:pPr>
      <w:r>
        <w:t>10.3.5</w:t>
      </w:r>
      <w:r>
        <w:rPr>
          <w:rFonts w:ascii="Calibri" w:hAnsi="Calibri"/>
          <w:kern w:val="2"/>
          <w:sz w:val="24"/>
          <w:szCs w:val="24"/>
        </w:rPr>
        <w:tab/>
      </w:r>
      <w:r>
        <w:t>UE-requested PDU session modification</w:t>
      </w:r>
      <w:r>
        <w:tab/>
        <w:t>5442</w:t>
      </w:r>
    </w:p>
    <w:p w14:paraId="63540CF0" w14:textId="77777777" w:rsidR="00E76701" w:rsidRDefault="00E76701">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5442</w:t>
      </w:r>
    </w:p>
    <w:p w14:paraId="2A813618" w14:textId="77777777" w:rsidR="00E76701" w:rsidRDefault="00E76701">
      <w:pPr>
        <w:pStyle w:val="TOC3"/>
        <w:rPr>
          <w:rFonts w:ascii="Calibri" w:hAnsi="Calibri"/>
          <w:kern w:val="2"/>
          <w:sz w:val="24"/>
          <w:szCs w:val="24"/>
        </w:rPr>
      </w:pPr>
      <w:r>
        <w:t>10.3.6</w:t>
      </w:r>
      <w:r>
        <w:rPr>
          <w:rFonts w:ascii="Calibri" w:hAnsi="Calibri"/>
          <w:kern w:val="2"/>
          <w:sz w:val="24"/>
          <w:szCs w:val="24"/>
        </w:rPr>
        <w:tab/>
      </w:r>
      <w:r>
        <w:t>UE-requested PDU session release</w:t>
      </w:r>
      <w:r>
        <w:tab/>
        <w:t>5442</w:t>
      </w:r>
    </w:p>
    <w:p w14:paraId="3A050791" w14:textId="77777777" w:rsidR="00E76701" w:rsidRDefault="00E76701">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5442</w:t>
      </w:r>
    </w:p>
    <w:p w14:paraId="6E001F23" w14:textId="77777777" w:rsidR="00E76701" w:rsidRDefault="00E76701">
      <w:pPr>
        <w:pStyle w:val="TOC2"/>
        <w:rPr>
          <w:rFonts w:ascii="Calibri" w:hAnsi="Calibri"/>
          <w:kern w:val="2"/>
          <w:sz w:val="24"/>
          <w:szCs w:val="24"/>
        </w:rPr>
      </w:pPr>
      <w:r w:rsidRPr="002D03D6">
        <w:rPr>
          <w:rFonts w:eastAsia="MS Mincho"/>
          <w:lang w:val="fr-FR" w:eastAsia="ja-JP"/>
        </w:rPr>
        <w:t>10.4</w:t>
      </w:r>
      <w:r>
        <w:rPr>
          <w:rFonts w:ascii="Calibri" w:hAnsi="Calibri"/>
          <w:kern w:val="2"/>
          <w:sz w:val="24"/>
          <w:szCs w:val="24"/>
        </w:rPr>
        <w:tab/>
      </w:r>
      <w:r w:rsidRPr="002D03D6">
        <w:rPr>
          <w:rFonts w:eastAsia="MS Mincho"/>
          <w:lang w:val="fr-FR" w:eastAsia="ja-JP"/>
        </w:rPr>
        <w:t>ATSSS session management</w:t>
      </w:r>
      <w:r>
        <w:tab/>
        <w:t>5445</w:t>
      </w:r>
    </w:p>
    <w:p w14:paraId="15B77D46" w14:textId="77777777" w:rsidR="00E76701" w:rsidRDefault="00E76701">
      <w:pPr>
        <w:pStyle w:val="TOC3"/>
        <w:rPr>
          <w:rFonts w:ascii="Calibri" w:hAnsi="Calibri"/>
          <w:kern w:val="2"/>
          <w:sz w:val="24"/>
          <w:szCs w:val="24"/>
        </w:rPr>
      </w:pPr>
      <w:r w:rsidRPr="002D03D6">
        <w:rPr>
          <w:lang w:val="fr-FR" w:eastAsia="ja-JP"/>
        </w:rPr>
        <w:t>10.4.1</w:t>
      </w:r>
      <w:r>
        <w:rPr>
          <w:rFonts w:ascii="Calibri" w:hAnsi="Calibri"/>
          <w:kern w:val="2"/>
          <w:sz w:val="24"/>
          <w:szCs w:val="24"/>
        </w:rPr>
        <w:tab/>
      </w:r>
      <w:r w:rsidRPr="002D03D6">
        <w:rPr>
          <w:lang w:val="fr-FR" w:eastAsia="ja-JP"/>
        </w:rPr>
        <w:t>UE-requested MA PDU session management</w:t>
      </w:r>
      <w:r>
        <w:tab/>
        <w:t>5445</w:t>
      </w:r>
    </w:p>
    <w:p w14:paraId="3B4DAE23" w14:textId="77777777" w:rsidR="00E76701" w:rsidRDefault="00E76701">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5445</w:t>
      </w:r>
    </w:p>
    <w:p w14:paraId="2E1E4809" w14:textId="77777777" w:rsidR="00E76701" w:rsidRDefault="00E76701">
      <w:pPr>
        <w:pStyle w:val="TOC4"/>
        <w:rPr>
          <w:rFonts w:ascii="Calibri" w:hAnsi="Calibri"/>
          <w:kern w:val="2"/>
          <w:sz w:val="24"/>
          <w:szCs w:val="24"/>
        </w:rPr>
      </w:pPr>
      <w:r>
        <w:t>10.4.1.</w:t>
      </w:r>
      <w:r w:rsidRPr="002D03D6">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2D03D6">
        <w:rPr>
          <w:rFonts w:eastAsia="SimSun"/>
          <w:lang w:eastAsia="zh-CN"/>
        </w:rPr>
        <w:t>a</w:t>
      </w:r>
      <w:r>
        <w:t>simultaneously / Success</w:t>
      </w:r>
      <w:r>
        <w:tab/>
        <w:t>5451</w:t>
      </w:r>
    </w:p>
    <w:p w14:paraId="5ABE5A82" w14:textId="77777777" w:rsidR="00E76701" w:rsidRDefault="00E76701">
      <w:pPr>
        <w:pStyle w:val="TOC4"/>
        <w:rPr>
          <w:rFonts w:ascii="Calibri" w:hAnsi="Calibri"/>
          <w:kern w:val="2"/>
          <w:sz w:val="24"/>
          <w:szCs w:val="24"/>
        </w:rPr>
      </w:pPr>
      <w:r w:rsidRPr="002D03D6">
        <w:rPr>
          <w:rFonts w:eastAsia="Yu Mincho"/>
        </w:rPr>
        <w:t>10.4.1.3</w:t>
      </w:r>
      <w:r>
        <w:rPr>
          <w:rFonts w:ascii="Calibri" w:hAnsi="Calibri"/>
          <w:kern w:val="2"/>
          <w:sz w:val="24"/>
          <w:szCs w:val="24"/>
        </w:rPr>
        <w:tab/>
      </w:r>
      <w:r w:rsidRPr="002D03D6">
        <w:rPr>
          <w:rFonts w:eastAsia="Yu Mincho"/>
        </w:rPr>
        <w:t>UE-requested MA PDU session establishment / ATSSS / Registered to different PLMNs over 3GPP and non-3GPP accesses simultaneously/ Success</w:t>
      </w:r>
      <w:r>
        <w:tab/>
        <w:t>5454</w:t>
      </w:r>
    </w:p>
    <w:p w14:paraId="53A313E1" w14:textId="77777777" w:rsidR="00E76701" w:rsidRDefault="00E76701">
      <w:pPr>
        <w:pStyle w:val="TOC4"/>
        <w:rPr>
          <w:rFonts w:ascii="Calibri" w:hAnsi="Calibri"/>
          <w:kern w:val="2"/>
          <w:sz w:val="24"/>
          <w:szCs w:val="24"/>
        </w:rPr>
      </w:pPr>
      <w:r w:rsidRPr="002D03D6">
        <w:rPr>
          <w:rFonts w:eastAsia="Yu Mincho"/>
        </w:rPr>
        <w:t>10.4.1.4</w:t>
      </w:r>
      <w:r>
        <w:rPr>
          <w:rFonts w:ascii="Calibri" w:hAnsi="Calibri"/>
          <w:kern w:val="2"/>
          <w:sz w:val="24"/>
          <w:szCs w:val="24"/>
        </w:rPr>
        <w:tab/>
      </w:r>
      <w:r w:rsidRPr="002D03D6">
        <w:rPr>
          <w:rFonts w:eastAsia="Yu Mincho"/>
        </w:rPr>
        <w:t>UE-requested MA PDU session establishment / ATSSS / Registered to different PLMNs over 3GPP and non-3GPP accesses asynchronously / Success</w:t>
      </w:r>
      <w:r>
        <w:tab/>
        <w:t>5455</w:t>
      </w:r>
    </w:p>
    <w:p w14:paraId="323E72BC" w14:textId="77777777" w:rsidR="00E76701" w:rsidRDefault="00E76701">
      <w:pPr>
        <w:pStyle w:val="TOC4"/>
        <w:rPr>
          <w:rFonts w:ascii="Calibri" w:hAnsi="Calibri"/>
          <w:kern w:val="2"/>
          <w:sz w:val="24"/>
          <w:szCs w:val="24"/>
        </w:rPr>
      </w:pPr>
      <w:r w:rsidRPr="002D03D6">
        <w:rPr>
          <w:lang w:val="fr-FR"/>
        </w:rPr>
        <w:t>10.4.1.5</w:t>
      </w:r>
      <w:r>
        <w:rPr>
          <w:rFonts w:ascii="Calibri" w:hAnsi="Calibri"/>
          <w:kern w:val="2"/>
          <w:sz w:val="24"/>
          <w:szCs w:val="24"/>
        </w:rPr>
        <w:tab/>
      </w:r>
      <w:r w:rsidRPr="002D03D6">
        <w:rPr>
          <w:lang w:val="fr-FR"/>
        </w:rPr>
        <w:t>UE-requested MA PDU session modification / ATSSS / Success</w:t>
      </w:r>
      <w:r>
        <w:tab/>
        <w:t>5462</w:t>
      </w:r>
    </w:p>
    <w:p w14:paraId="20C46187" w14:textId="77777777" w:rsidR="00E76701" w:rsidRDefault="00E76701">
      <w:pPr>
        <w:pStyle w:val="TOC4"/>
        <w:rPr>
          <w:rFonts w:ascii="Calibri" w:hAnsi="Calibri"/>
          <w:kern w:val="2"/>
          <w:sz w:val="24"/>
          <w:szCs w:val="24"/>
        </w:rPr>
      </w:pPr>
      <w:r w:rsidRPr="002D03D6">
        <w:rPr>
          <w:rFonts w:eastAsia="SimSun"/>
        </w:rPr>
        <w:t>10.4.1.6</w:t>
      </w:r>
      <w:r>
        <w:rPr>
          <w:rFonts w:ascii="Calibri" w:hAnsi="Calibri"/>
          <w:kern w:val="2"/>
          <w:sz w:val="24"/>
          <w:szCs w:val="24"/>
        </w:rPr>
        <w:tab/>
      </w:r>
      <w:r w:rsidRPr="002D03D6">
        <w:rPr>
          <w:rFonts w:eastAsia="SimSun"/>
        </w:rPr>
        <w:t>UE-requested MA PDU session modification / ATSSS / Abnormal / MA PDU session is not allowed</w:t>
      </w:r>
      <w:r>
        <w:tab/>
        <w:t>5466</w:t>
      </w:r>
    </w:p>
    <w:p w14:paraId="28DE399B" w14:textId="77777777" w:rsidR="00E76701" w:rsidRDefault="00E76701">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5469</w:t>
      </w:r>
    </w:p>
    <w:p w14:paraId="7054C6AC" w14:textId="77777777" w:rsidR="00E76701" w:rsidRDefault="00E76701">
      <w:pPr>
        <w:pStyle w:val="TOC5"/>
        <w:rPr>
          <w:rFonts w:ascii="Calibri" w:hAnsi="Calibri"/>
          <w:kern w:val="2"/>
          <w:sz w:val="24"/>
          <w:szCs w:val="24"/>
        </w:rPr>
      </w:pPr>
      <w:r>
        <w:t>10.4.</w:t>
      </w:r>
      <w:r>
        <w:rPr>
          <w:lang w:eastAsia="zh-CN"/>
        </w:rPr>
        <w:t>2</w:t>
      </w:r>
      <w:r>
        <w:t>.</w:t>
      </w:r>
      <w:r>
        <w:rPr>
          <w:lang w:eastAsia="zh-CN"/>
        </w:rPr>
        <w:t>1</w:t>
      </w:r>
      <w:r>
        <w:tab/>
        <w:t>5469</w:t>
      </w:r>
    </w:p>
    <w:p w14:paraId="7F56ACBE" w14:textId="77777777" w:rsidR="00E76701" w:rsidRDefault="00E76701">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5469</w:t>
      </w:r>
    </w:p>
    <w:p w14:paraId="3B2DE365" w14:textId="77777777" w:rsidR="00E76701" w:rsidRDefault="00E76701">
      <w:pPr>
        <w:pStyle w:val="TOC2"/>
        <w:rPr>
          <w:rFonts w:ascii="Calibri" w:hAnsi="Calibri"/>
          <w:kern w:val="2"/>
          <w:sz w:val="24"/>
          <w:szCs w:val="24"/>
        </w:rPr>
      </w:pPr>
      <w:r w:rsidRPr="002D03D6">
        <w:rPr>
          <w:rFonts w:eastAsia="MS Mincho"/>
          <w:lang w:eastAsia="ja-JP"/>
        </w:rPr>
        <w:t>10.5</w:t>
      </w:r>
      <w:r>
        <w:rPr>
          <w:rFonts w:ascii="Calibri" w:hAnsi="Calibri"/>
          <w:kern w:val="2"/>
          <w:sz w:val="24"/>
          <w:szCs w:val="24"/>
        </w:rPr>
        <w:tab/>
      </w:r>
      <w:r w:rsidRPr="002D03D6">
        <w:rPr>
          <w:rFonts w:eastAsia="MS Mincho"/>
        </w:rPr>
        <w:t>ATSSS with PDN connection as a user-plane resource</w:t>
      </w:r>
      <w:r>
        <w:tab/>
        <w:t>5475</w:t>
      </w:r>
    </w:p>
    <w:p w14:paraId="6A796298" w14:textId="77777777" w:rsidR="00E76701" w:rsidRDefault="00E76701">
      <w:pPr>
        <w:pStyle w:val="TOC3"/>
        <w:rPr>
          <w:rFonts w:ascii="Calibri" w:hAnsi="Calibri"/>
          <w:kern w:val="2"/>
          <w:sz w:val="24"/>
          <w:szCs w:val="24"/>
        </w:rPr>
      </w:pPr>
      <w:r w:rsidRPr="002D03D6">
        <w:rPr>
          <w:lang w:val="fr-FR" w:eastAsia="ja-JP"/>
        </w:rPr>
        <w:t>10.5.1</w:t>
      </w:r>
      <w:r>
        <w:rPr>
          <w:rFonts w:ascii="Calibri" w:hAnsi="Calibri"/>
          <w:kern w:val="2"/>
          <w:sz w:val="24"/>
          <w:szCs w:val="24"/>
        </w:rPr>
        <w:tab/>
      </w:r>
      <w:r w:rsidRPr="002D03D6">
        <w:rPr>
          <w:lang w:val="fr-FR"/>
        </w:rPr>
        <w:t>UE-requested MA PDU session establishment</w:t>
      </w:r>
      <w:r>
        <w:tab/>
        <w:t>5475</w:t>
      </w:r>
    </w:p>
    <w:p w14:paraId="4DC8574E" w14:textId="77777777" w:rsidR="00E76701" w:rsidRDefault="00E76701">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5475</w:t>
      </w:r>
    </w:p>
    <w:p w14:paraId="19CA2F5E" w14:textId="77777777" w:rsidR="00E76701" w:rsidRDefault="00E76701">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5479</w:t>
      </w:r>
    </w:p>
    <w:p w14:paraId="7C87EF6E" w14:textId="77777777" w:rsidR="00E76701" w:rsidRDefault="00E76701">
      <w:pPr>
        <w:pStyle w:val="TOC3"/>
        <w:rPr>
          <w:rFonts w:ascii="Calibri" w:hAnsi="Calibri"/>
          <w:kern w:val="2"/>
          <w:sz w:val="24"/>
          <w:szCs w:val="24"/>
        </w:rPr>
      </w:pPr>
      <w:r>
        <w:t>10.5.2</w:t>
      </w:r>
      <w:r>
        <w:rPr>
          <w:rFonts w:ascii="Calibri" w:hAnsi="Calibri"/>
          <w:kern w:val="2"/>
          <w:sz w:val="24"/>
          <w:szCs w:val="24"/>
        </w:rPr>
        <w:tab/>
      </w:r>
      <w:r>
        <w:t>Release of user-plane resources</w:t>
      </w:r>
      <w:r>
        <w:tab/>
        <w:t>5486</w:t>
      </w:r>
    </w:p>
    <w:p w14:paraId="05F93757" w14:textId="77777777" w:rsidR="00E76701" w:rsidRDefault="00E76701">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5486</w:t>
      </w:r>
    </w:p>
    <w:p w14:paraId="44CCB921" w14:textId="77777777" w:rsidR="00E76701" w:rsidRDefault="00E76701">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5490</w:t>
      </w:r>
    </w:p>
    <w:p w14:paraId="7CE70D7D" w14:textId="77777777" w:rsidR="00E76701" w:rsidRDefault="00E76701">
      <w:pPr>
        <w:pStyle w:val="TOC2"/>
        <w:rPr>
          <w:rFonts w:ascii="Calibri" w:hAnsi="Calibri"/>
          <w:kern w:val="2"/>
          <w:sz w:val="24"/>
          <w:szCs w:val="24"/>
        </w:rPr>
      </w:pPr>
      <w:r>
        <w:t>10.6</w:t>
      </w:r>
      <w:r>
        <w:tab/>
        <w:t>5496</w:t>
      </w:r>
    </w:p>
    <w:p w14:paraId="46FD60D5" w14:textId="77777777" w:rsidR="00E76701" w:rsidRDefault="00E76701">
      <w:pPr>
        <w:pStyle w:val="TOC3"/>
        <w:rPr>
          <w:rFonts w:ascii="Calibri" w:hAnsi="Calibri"/>
          <w:kern w:val="2"/>
          <w:sz w:val="24"/>
          <w:szCs w:val="24"/>
        </w:rPr>
      </w:pPr>
      <w:r>
        <w:t>10.6.1</w:t>
      </w:r>
      <w:r>
        <w:tab/>
        <w:t>5496</w:t>
      </w:r>
    </w:p>
    <w:p w14:paraId="01789EEE" w14:textId="77777777" w:rsidR="00E76701" w:rsidRDefault="00E76701">
      <w:pPr>
        <w:pStyle w:val="TOC4"/>
        <w:rPr>
          <w:rFonts w:ascii="Calibri" w:hAnsi="Calibri"/>
          <w:kern w:val="2"/>
          <w:sz w:val="24"/>
          <w:szCs w:val="24"/>
        </w:rPr>
      </w:pPr>
      <w:r>
        <w:t>10.6.1.1</w:t>
      </w:r>
      <w:r>
        <w:tab/>
        <w:t>5496</w:t>
      </w:r>
    </w:p>
    <w:p w14:paraId="0B75B1E2" w14:textId="77777777" w:rsidR="00E76701" w:rsidRDefault="00E76701">
      <w:pPr>
        <w:pStyle w:val="TOC4"/>
        <w:rPr>
          <w:rFonts w:ascii="Calibri" w:hAnsi="Calibri"/>
          <w:kern w:val="2"/>
          <w:sz w:val="24"/>
          <w:szCs w:val="24"/>
        </w:rPr>
      </w:pPr>
      <w:r>
        <w:t>10.6.1.2</w:t>
      </w:r>
      <w:r>
        <w:rPr>
          <w:rFonts w:ascii="Calibri" w:hAnsi="Calibri"/>
          <w:kern w:val="2"/>
          <w:sz w:val="24"/>
          <w:szCs w:val="24"/>
        </w:rPr>
        <w:tab/>
      </w:r>
      <w:r w:rsidRPr="002D03D6">
        <w:rPr>
          <w:lang w:val="en-IN"/>
        </w:rPr>
        <w:t>UE-requested MA PDU session establishment / ATSSS / UE establishing a PDN connection over untrusted non-3GPP access network as a user-plane resource of an already established MA PDU session</w:t>
      </w:r>
      <w:r>
        <w:tab/>
        <w:t>5496</w:t>
      </w:r>
    </w:p>
    <w:p w14:paraId="3D35DF07" w14:textId="77777777" w:rsidR="00E76701" w:rsidRDefault="00E76701">
      <w:pPr>
        <w:pStyle w:val="TOC1"/>
        <w:rPr>
          <w:rFonts w:ascii="Calibri" w:hAnsi="Calibri"/>
          <w:kern w:val="2"/>
          <w:sz w:val="24"/>
          <w:szCs w:val="24"/>
        </w:rPr>
      </w:pPr>
      <w:r>
        <w:t>11</w:t>
      </w:r>
      <w:r>
        <w:rPr>
          <w:rFonts w:ascii="Calibri" w:hAnsi="Calibri"/>
          <w:kern w:val="2"/>
          <w:sz w:val="24"/>
          <w:szCs w:val="24"/>
        </w:rPr>
        <w:tab/>
      </w:r>
      <w:r>
        <w:t>Multi-layer and Services</w:t>
      </w:r>
      <w:r>
        <w:tab/>
        <w:t>5498</w:t>
      </w:r>
    </w:p>
    <w:p w14:paraId="56B9F029" w14:textId="77777777" w:rsidR="00E76701" w:rsidRDefault="00E76701">
      <w:pPr>
        <w:pStyle w:val="TOC2"/>
        <w:rPr>
          <w:rFonts w:ascii="Calibri" w:hAnsi="Calibri"/>
          <w:kern w:val="2"/>
          <w:sz w:val="24"/>
          <w:szCs w:val="24"/>
        </w:rPr>
      </w:pPr>
      <w:r>
        <w:t>11.1</w:t>
      </w:r>
      <w:r>
        <w:rPr>
          <w:rFonts w:ascii="Calibri" w:hAnsi="Calibri"/>
          <w:kern w:val="2"/>
          <w:sz w:val="24"/>
          <w:szCs w:val="24"/>
        </w:rPr>
        <w:tab/>
      </w:r>
      <w:r>
        <w:t>5GS / EPS Fallback</w:t>
      </w:r>
      <w:r>
        <w:tab/>
        <w:t>5498</w:t>
      </w:r>
    </w:p>
    <w:p w14:paraId="363F4A88" w14:textId="77777777" w:rsidR="00E76701" w:rsidRDefault="00E76701">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5498</w:t>
      </w:r>
    </w:p>
    <w:p w14:paraId="351B23FD" w14:textId="77777777" w:rsidR="00E76701" w:rsidRDefault="00E76701">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5503</w:t>
      </w:r>
    </w:p>
    <w:p w14:paraId="6D407FEB" w14:textId="77777777" w:rsidR="00E76701" w:rsidRDefault="00E76701">
      <w:pPr>
        <w:pStyle w:val="TOC3"/>
        <w:rPr>
          <w:rFonts w:ascii="Calibri" w:hAnsi="Calibri"/>
          <w:kern w:val="2"/>
          <w:sz w:val="24"/>
          <w:szCs w:val="24"/>
        </w:rPr>
      </w:pPr>
      <w:r>
        <w:lastRenderedPageBreak/>
        <w:t>11.1.2</w:t>
      </w:r>
      <w:r>
        <w:rPr>
          <w:rFonts w:ascii="Calibri" w:hAnsi="Calibri"/>
          <w:kern w:val="2"/>
          <w:sz w:val="24"/>
          <w:szCs w:val="24"/>
        </w:rPr>
        <w:tab/>
      </w:r>
      <w:r>
        <w:t>MO MMTEL voice call setup from NR RRC_IDLE / EPS Fallback with redirection / Single registration mode without N26 interface / Success</w:t>
      </w:r>
      <w:r>
        <w:tab/>
        <w:t>5508</w:t>
      </w:r>
    </w:p>
    <w:p w14:paraId="5E78407F" w14:textId="77777777" w:rsidR="00E76701" w:rsidRDefault="00E76701">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5522</w:t>
      </w:r>
    </w:p>
    <w:p w14:paraId="464F3828" w14:textId="77777777" w:rsidR="00E76701" w:rsidRDefault="00E76701">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5531</w:t>
      </w:r>
    </w:p>
    <w:p w14:paraId="682A1F36" w14:textId="77777777" w:rsidR="00E76701" w:rsidRDefault="00E76701">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5537</w:t>
      </w:r>
    </w:p>
    <w:p w14:paraId="32FC3BCD" w14:textId="77777777" w:rsidR="00E76701" w:rsidRDefault="00E76701">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5548</w:t>
      </w:r>
    </w:p>
    <w:p w14:paraId="118EF181" w14:textId="77777777" w:rsidR="00E76701" w:rsidRDefault="00E76701">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5560</w:t>
      </w:r>
    </w:p>
    <w:p w14:paraId="33D3A706" w14:textId="77777777" w:rsidR="00E76701" w:rsidRDefault="00E76701">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5572</w:t>
      </w:r>
    </w:p>
    <w:p w14:paraId="59BB5DC1" w14:textId="77777777" w:rsidR="00E76701" w:rsidRDefault="00E76701">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5581</w:t>
      </w:r>
    </w:p>
    <w:p w14:paraId="0408A762" w14:textId="77777777" w:rsidR="00E76701" w:rsidRDefault="00E76701">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5590</w:t>
      </w:r>
    </w:p>
    <w:p w14:paraId="5B0A0E27" w14:textId="77777777" w:rsidR="00E76701" w:rsidRDefault="00E76701">
      <w:pPr>
        <w:pStyle w:val="TOC3"/>
        <w:rPr>
          <w:rFonts w:ascii="Calibri" w:hAnsi="Calibri"/>
          <w:kern w:val="2"/>
          <w:sz w:val="24"/>
          <w:szCs w:val="24"/>
        </w:rPr>
      </w:pPr>
      <w:r>
        <w:t>11.1.10</w:t>
      </w:r>
      <w:r>
        <w:rPr>
          <w:rFonts w:ascii="Calibri" w:hAnsi="Calibri"/>
          <w:kern w:val="2"/>
          <w:sz w:val="24"/>
          <w:szCs w:val="24"/>
        </w:rPr>
        <w:tab/>
      </w:r>
      <w:r>
        <w:t>Void</w:t>
      </w:r>
      <w:r>
        <w:tab/>
        <w:t>5595</w:t>
      </w:r>
    </w:p>
    <w:p w14:paraId="2BCDC6CF" w14:textId="77777777" w:rsidR="00E76701" w:rsidRDefault="00E76701">
      <w:pPr>
        <w:pStyle w:val="TOC2"/>
        <w:rPr>
          <w:rFonts w:ascii="Calibri" w:hAnsi="Calibri"/>
          <w:kern w:val="2"/>
          <w:sz w:val="24"/>
          <w:szCs w:val="24"/>
        </w:rPr>
      </w:pPr>
      <w:r>
        <w:t>11.2</w:t>
      </w:r>
      <w:r>
        <w:rPr>
          <w:rFonts w:ascii="Calibri" w:hAnsi="Calibri"/>
          <w:kern w:val="2"/>
          <w:sz w:val="24"/>
          <w:szCs w:val="24"/>
        </w:rPr>
        <w:tab/>
      </w:r>
      <w:r>
        <w:t>5G-SRVCC</w:t>
      </w:r>
      <w:r>
        <w:tab/>
        <w:t>5595</w:t>
      </w:r>
    </w:p>
    <w:p w14:paraId="1050C879" w14:textId="77777777" w:rsidR="00E76701" w:rsidRDefault="00E76701">
      <w:pPr>
        <w:pStyle w:val="TOC3"/>
        <w:rPr>
          <w:rFonts w:ascii="Calibri" w:hAnsi="Calibri"/>
          <w:kern w:val="2"/>
          <w:sz w:val="24"/>
          <w:szCs w:val="24"/>
        </w:rPr>
      </w:pPr>
      <w:r>
        <w:t>11.2.1</w:t>
      </w:r>
      <w:r>
        <w:rPr>
          <w:rFonts w:ascii="Calibri" w:hAnsi="Calibri"/>
          <w:kern w:val="2"/>
          <w:sz w:val="24"/>
          <w:szCs w:val="24"/>
        </w:rPr>
        <w:tab/>
      </w:r>
      <w:r>
        <w:t>5G-SRVCC from NG-RAN to 3GPP UTRAN</w:t>
      </w:r>
      <w:r>
        <w:tab/>
        <w:t>5595</w:t>
      </w:r>
    </w:p>
    <w:p w14:paraId="06277233" w14:textId="77777777" w:rsidR="00E76701" w:rsidRDefault="00E76701">
      <w:pPr>
        <w:pStyle w:val="TOC2"/>
        <w:rPr>
          <w:rFonts w:ascii="Calibri" w:hAnsi="Calibri"/>
          <w:kern w:val="2"/>
          <w:sz w:val="24"/>
          <w:szCs w:val="24"/>
        </w:rPr>
      </w:pPr>
      <w:r>
        <w:t>11.3</w:t>
      </w:r>
      <w:r>
        <w:rPr>
          <w:rFonts w:ascii="Calibri" w:hAnsi="Calibri"/>
          <w:kern w:val="2"/>
          <w:sz w:val="24"/>
          <w:szCs w:val="24"/>
        </w:rPr>
        <w:tab/>
      </w:r>
      <w:r>
        <w:t>Unified Access Control (UAC)</w:t>
      </w:r>
      <w:r>
        <w:tab/>
        <w:t>5603</w:t>
      </w:r>
    </w:p>
    <w:p w14:paraId="3254B065" w14:textId="77777777" w:rsidR="00E76701" w:rsidRDefault="00E76701">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5603</w:t>
      </w:r>
    </w:p>
    <w:p w14:paraId="75FFF06C" w14:textId="77777777" w:rsidR="00E76701" w:rsidRDefault="00E76701">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5615</w:t>
      </w:r>
    </w:p>
    <w:p w14:paraId="76B7685A" w14:textId="77777777" w:rsidR="00E76701" w:rsidRDefault="00E76701">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5632</w:t>
      </w:r>
    </w:p>
    <w:p w14:paraId="752B2E1E" w14:textId="77777777" w:rsidR="00E76701" w:rsidRDefault="00E76701">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5645</w:t>
      </w:r>
    </w:p>
    <w:p w14:paraId="1495249F" w14:textId="77777777" w:rsidR="00E76701" w:rsidRDefault="00E76701">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5650</w:t>
      </w:r>
    </w:p>
    <w:p w14:paraId="38AA94A5" w14:textId="77777777" w:rsidR="00E76701" w:rsidRDefault="00E76701">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5665</w:t>
      </w:r>
    </w:p>
    <w:p w14:paraId="03155037" w14:textId="77777777" w:rsidR="00E76701" w:rsidRDefault="00E76701">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5681</w:t>
      </w:r>
    </w:p>
    <w:p w14:paraId="63B31263" w14:textId="77777777" w:rsidR="00E76701" w:rsidRDefault="00E76701">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5698</w:t>
      </w:r>
    </w:p>
    <w:p w14:paraId="67D559F3" w14:textId="77777777" w:rsidR="00E76701" w:rsidRDefault="00E76701">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5707</w:t>
      </w:r>
    </w:p>
    <w:p w14:paraId="7EE8A507" w14:textId="77777777" w:rsidR="00E76701" w:rsidRDefault="00E76701">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5716</w:t>
      </w:r>
    </w:p>
    <w:p w14:paraId="3E0FF102" w14:textId="77777777" w:rsidR="00E76701" w:rsidRDefault="00E76701">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5731</w:t>
      </w:r>
    </w:p>
    <w:p w14:paraId="049DB01F" w14:textId="77777777" w:rsidR="00E76701" w:rsidRDefault="00E76701">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5740</w:t>
      </w:r>
    </w:p>
    <w:p w14:paraId="307A594C" w14:textId="77777777" w:rsidR="00E76701" w:rsidRDefault="00E76701">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2D03D6">
        <w:rPr>
          <w:rFonts w:cs="Arial"/>
          <w:lang w:eastAsia="ja-JP"/>
        </w:rPr>
        <w:t>0</w:t>
      </w:r>
      <w:r>
        <w:rPr>
          <w:lang w:eastAsia="ja-JP"/>
        </w:rPr>
        <w:t>% access probability / SIP Re-registration</w:t>
      </w:r>
      <w:r>
        <w:tab/>
        <w:t>5750</w:t>
      </w:r>
    </w:p>
    <w:p w14:paraId="60C08FC0" w14:textId="77777777" w:rsidR="00E76701" w:rsidRDefault="00E76701">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2D03D6">
        <w:rPr>
          <w:i/>
        </w:rPr>
        <w:t xml:space="preserve">mpsPriorityIndication / </w:t>
      </w:r>
      <w:r>
        <w:t>RRC_INACTIVE</w:t>
      </w:r>
      <w:r>
        <w:tab/>
        <w:t>5762</w:t>
      </w:r>
    </w:p>
    <w:p w14:paraId="56579C1B" w14:textId="77777777" w:rsidR="00E76701" w:rsidRDefault="00E76701">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5766</w:t>
      </w:r>
    </w:p>
    <w:p w14:paraId="7A0C8C1A" w14:textId="77777777" w:rsidR="00E76701" w:rsidRDefault="00E76701">
      <w:pPr>
        <w:pStyle w:val="TOC2"/>
        <w:rPr>
          <w:rFonts w:ascii="Calibri" w:hAnsi="Calibri"/>
          <w:kern w:val="2"/>
          <w:sz w:val="24"/>
          <w:szCs w:val="24"/>
        </w:rPr>
      </w:pPr>
      <w:r>
        <w:t>11.4</w:t>
      </w:r>
      <w:r>
        <w:rPr>
          <w:rFonts w:ascii="Calibri" w:hAnsi="Calibri"/>
          <w:kern w:val="2"/>
          <w:sz w:val="24"/>
          <w:szCs w:val="24"/>
        </w:rPr>
        <w:tab/>
      </w:r>
      <w:r>
        <w:t>Emergency Services</w:t>
      </w:r>
      <w:r>
        <w:tab/>
        <w:t>5783</w:t>
      </w:r>
    </w:p>
    <w:p w14:paraId="4E67A88C" w14:textId="77777777" w:rsidR="00E76701" w:rsidRDefault="00E76701">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5783</w:t>
      </w:r>
    </w:p>
    <w:p w14:paraId="79B9DA4C" w14:textId="77777777" w:rsidR="00E76701" w:rsidRDefault="00E76701">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5789</w:t>
      </w:r>
    </w:p>
    <w:p w14:paraId="69F894D6" w14:textId="77777777" w:rsidR="00E76701" w:rsidRDefault="00E76701">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2D03D6">
        <w:rPr>
          <w:rFonts w:cs="CG Times (WN)"/>
        </w:rPr>
        <w:t xml:space="preserve">numbers stored on the ME / </w:t>
      </w:r>
      <w:r>
        <w:t>Initial registration for emergency services / Handling of forbidden PLMNs</w:t>
      </w:r>
      <w:r>
        <w:tab/>
        <w:t>5792</w:t>
      </w:r>
    </w:p>
    <w:p w14:paraId="0072C012" w14:textId="77777777" w:rsidR="00E76701" w:rsidRDefault="00E76701">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2D03D6">
        <w:rPr>
          <w:rFonts w:cs="CG Times (WN)"/>
        </w:rPr>
        <w:t xml:space="preserve">numbers stored on the ME / </w:t>
      </w:r>
      <w:r>
        <w:t>Initial registration for emergency services</w:t>
      </w:r>
      <w:r>
        <w:tab/>
        <w:t>5797</w:t>
      </w:r>
    </w:p>
    <w:p w14:paraId="4D3F1C59" w14:textId="77777777" w:rsidR="00E76701" w:rsidRDefault="00E76701">
      <w:pPr>
        <w:pStyle w:val="TOC3"/>
        <w:rPr>
          <w:rFonts w:ascii="Calibri" w:hAnsi="Calibri"/>
          <w:kern w:val="2"/>
          <w:sz w:val="24"/>
          <w:szCs w:val="24"/>
        </w:rPr>
      </w:pPr>
      <w:r>
        <w:lastRenderedPageBreak/>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5804</w:t>
      </w:r>
    </w:p>
    <w:p w14:paraId="092F69D0" w14:textId="77777777" w:rsidR="00E76701" w:rsidRDefault="00E76701">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5809</w:t>
      </w:r>
    </w:p>
    <w:p w14:paraId="7AFB0994" w14:textId="77777777" w:rsidR="00E76701" w:rsidRDefault="00E76701">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5815</w:t>
      </w:r>
    </w:p>
    <w:p w14:paraId="0BAB7BBD" w14:textId="77777777" w:rsidR="00E76701" w:rsidRDefault="00E76701">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5818</w:t>
      </w:r>
    </w:p>
    <w:p w14:paraId="4CB6B6A2" w14:textId="77777777" w:rsidR="00E76701" w:rsidRDefault="00E76701">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5830</w:t>
      </w:r>
    </w:p>
    <w:p w14:paraId="18894ECE" w14:textId="77777777" w:rsidR="00E76701" w:rsidRDefault="00E76701">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5836</w:t>
      </w:r>
    </w:p>
    <w:p w14:paraId="66A0E22A" w14:textId="77777777" w:rsidR="00E76701" w:rsidRDefault="00E76701">
      <w:pPr>
        <w:pStyle w:val="TOC3"/>
        <w:rPr>
          <w:rFonts w:ascii="Calibri" w:hAnsi="Calibri"/>
          <w:kern w:val="2"/>
          <w:sz w:val="24"/>
          <w:szCs w:val="24"/>
        </w:rPr>
      </w:pPr>
      <w:r>
        <w:t>11.4.10</w:t>
      </w:r>
      <w:r>
        <w:rPr>
          <w:rFonts w:ascii="Calibri" w:hAnsi="Calibri"/>
          <w:kern w:val="2"/>
          <w:sz w:val="24"/>
          <w:szCs w:val="24"/>
        </w:rPr>
        <w:tab/>
      </w:r>
      <w:r>
        <w:t>Void</w:t>
      </w:r>
      <w:r>
        <w:tab/>
        <w:t>5842</w:t>
      </w:r>
    </w:p>
    <w:p w14:paraId="45116157" w14:textId="77777777" w:rsidR="00E76701" w:rsidRDefault="00E76701">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5842</w:t>
      </w:r>
    </w:p>
    <w:p w14:paraId="46D018A7" w14:textId="77777777" w:rsidR="00E76701" w:rsidRDefault="00E76701">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5847</w:t>
      </w:r>
    </w:p>
    <w:p w14:paraId="384E9489" w14:textId="77777777" w:rsidR="00E76701" w:rsidRDefault="00E76701">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5853</w:t>
      </w:r>
    </w:p>
    <w:p w14:paraId="39A52BC1" w14:textId="77777777" w:rsidR="00E76701" w:rsidRDefault="00E76701">
      <w:pPr>
        <w:pStyle w:val="TOC3"/>
        <w:rPr>
          <w:rFonts w:ascii="Calibri" w:hAnsi="Calibri"/>
          <w:kern w:val="2"/>
          <w:sz w:val="24"/>
          <w:szCs w:val="24"/>
        </w:rPr>
      </w:pPr>
      <w:r w:rsidRPr="002D03D6">
        <w:rPr>
          <w:bCs/>
        </w:rPr>
        <w:t>11.4.13</w:t>
      </w:r>
      <w:r>
        <w:rPr>
          <w:rFonts w:ascii="Calibri" w:hAnsi="Calibri"/>
          <w:kern w:val="2"/>
          <w:sz w:val="24"/>
          <w:szCs w:val="24"/>
        </w:rPr>
        <w:tab/>
      </w:r>
      <w:r w:rsidRPr="002D03D6">
        <w:rPr>
          <w:bCs/>
        </w:rPr>
        <w:t>5GMM-REGISTERED.NORMAL-SERVICE / 5GMM-IDLE / Emergency call / obtaining new IP address different than the IP address</w:t>
      </w:r>
      <w:r>
        <w:tab/>
        <w:t>5860</w:t>
      </w:r>
    </w:p>
    <w:p w14:paraId="108C58BE" w14:textId="77777777" w:rsidR="00E76701" w:rsidRDefault="00E76701">
      <w:pPr>
        <w:pStyle w:val="TOC3"/>
        <w:rPr>
          <w:rFonts w:ascii="Calibri" w:hAnsi="Calibri"/>
          <w:kern w:val="2"/>
          <w:sz w:val="24"/>
          <w:szCs w:val="24"/>
        </w:rPr>
      </w:pPr>
      <w:r w:rsidRPr="002D03D6">
        <w:rPr>
          <w:bCs/>
        </w:rPr>
        <w:t>11.4.14</w:t>
      </w:r>
      <w:r>
        <w:rPr>
          <w:rFonts w:ascii="Calibri" w:hAnsi="Calibri"/>
          <w:kern w:val="2"/>
          <w:sz w:val="24"/>
          <w:szCs w:val="24"/>
        </w:rPr>
        <w:tab/>
      </w:r>
      <w:r w:rsidRPr="002D03D6">
        <w:rPr>
          <w:bCs/>
        </w:rPr>
        <w:t>5GMM-REGISTERED.NORMAL-SERVICE / 5GMM-IDLE / Emergency call /Deregistration upon emergency registration expiration</w:t>
      </w:r>
      <w:r>
        <w:tab/>
        <w:t>5869</w:t>
      </w:r>
    </w:p>
    <w:p w14:paraId="73352B64" w14:textId="77777777" w:rsidR="00E76701" w:rsidRDefault="00E76701">
      <w:pPr>
        <w:pStyle w:val="TOC3"/>
        <w:rPr>
          <w:rFonts w:ascii="Calibri" w:hAnsi="Calibri"/>
          <w:kern w:val="2"/>
          <w:sz w:val="24"/>
          <w:szCs w:val="24"/>
        </w:rPr>
      </w:pPr>
      <w:r w:rsidRPr="002D03D6">
        <w:rPr>
          <w:bCs/>
        </w:rPr>
        <w:t>11.4.15</w:t>
      </w:r>
      <w:r>
        <w:rPr>
          <w:rFonts w:ascii="Calibri" w:hAnsi="Calibri"/>
          <w:kern w:val="2"/>
          <w:sz w:val="24"/>
          <w:szCs w:val="24"/>
        </w:rPr>
        <w:tab/>
      </w:r>
      <w:r w:rsidRPr="002D03D6">
        <w:rPr>
          <w:bCs/>
        </w:rPr>
        <w:t>5GMM-REGISTERED.NORMAL-SERVICE / 5GMM-IDLE / Emergency call / SNPN</w:t>
      </w:r>
      <w:r>
        <w:tab/>
        <w:t>5871</w:t>
      </w:r>
    </w:p>
    <w:p w14:paraId="59CE8846" w14:textId="77777777" w:rsidR="00E76701" w:rsidRDefault="00E76701">
      <w:pPr>
        <w:pStyle w:val="TOC2"/>
        <w:rPr>
          <w:rFonts w:ascii="Calibri" w:hAnsi="Calibri"/>
          <w:kern w:val="2"/>
          <w:sz w:val="24"/>
          <w:szCs w:val="24"/>
        </w:rPr>
      </w:pPr>
      <w:r>
        <w:t>11.5</w:t>
      </w:r>
      <w:r>
        <w:rPr>
          <w:rFonts w:ascii="Calibri" w:hAnsi="Calibri"/>
          <w:kern w:val="2"/>
          <w:sz w:val="24"/>
          <w:szCs w:val="24"/>
        </w:rPr>
        <w:tab/>
      </w:r>
      <w:r>
        <w:t>eCall over IMS</w:t>
      </w:r>
      <w:r>
        <w:tab/>
        <w:t>5874</w:t>
      </w:r>
    </w:p>
    <w:p w14:paraId="634EC376" w14:textId="77777777" w:rsidR="00E76701" w:rsidRDefault="00E76701">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5874</w:t>
      </w:r>
    </w:p>
    <w:p w14:paraId="5FAD847F" w14:textId="77777777" w:rsidR="00E76701" w:rsidRDefault="00E76701">
      <w:pPr>
        <w:pStyle w:val="TOC3"/>
        <w:rPr>
          <w:rFonts w:ascii="Calibri" w:hAnsi="Calibri"/>
          <w:kern w:val="2"/>
          <w:sz w:val="24"/>
          <w:szCs w:val="24"/>
        </w:rPr>
      </w:pPr>
      <w:r>
        <w:t>11.5.2</w:t>
      </w:r>
      <w:r>
        <w:rPr>
          <w:rFonts w:ascii="Calibri" w:hAnsi="Calibri"/>
          <w:kern w:val="2"/>
          <w:sz w:val="24"/>
          <w:szCs w:val="24"/>
        </w:rPr>
        <w:tab/>
      </w:r>
      <w:r>
        <w:t>eCall Only mode / T3445 / eCall inactivity procedure / Removal of eCall only restriction after a call to URI for test service / 5GS to EPS</w:t>
      </w:r>
      <w:r>
        <w:tab/>
        <w:t>5880</w:t>
      </w:r>
    </w:p>
    <w:p w14:paraId="1EC0D4EE" w14:textId="77777777" w:rsidR="00E76701" w:rsidRDefault="00E76701">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5886</w:t>
      </w:r>
    </w:p>
    <w:p w14:paraId="66B56B4D" w14:textId="77777777" w:rsidR="00E76701" w:rsidRDefault="00E76701">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5891</w:t>
      </w:r>
    </w:p>
    <w:p w14:paraId="58E255B1" w14:textId="77777777" w:rsidR="00E76701" w:rsidRDefault="00E76701">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5894</w:t>
      </w:r>
    </w:p>
    <w:p w14:paraId="7DFE56A4" w14:textId="77777777" w:rsidR="00E76701" w:rsidRDefault="00E76701">
      <w:pPr>
        <w:pStyle w:val="TOC3"/>
        <w:rPr>
          <w:rFonts w:ascii="Calibri" w:hAnsi="Calibri"/>
          <w:kern w:val="2"/>
          <w:sz w:val="24"/>
          <w:szCs w:val="24"/>
        </w:rPr>
      </w:pPr>
      <w:r w:rsidRPr="002D03D6">
        <w:rPr>
          <w:rFonts w:eastAsia="SimSun"/>
        </w:rPr>
        <w:t>11.5.6</w:t>
      </w:r>
      <w:r>
        <w:rPr>
          <w:rFonts w:ascii="Calibri" w:hAnsi="Calibri"/>
          <w:kern w:val="2"/>
          <w:sz w:val="24"/>
          <w:szCs w:val="24"/>
        </w:rPr>
        <w:tab/>
      </w:r>
      <w:r w:rsidRPr="002D03D6">
        <w:rPr>
          <w:rFonts w:eastAsia="SimSun"/>
        </w:rPr>
        <w:t>eCall capable / 5GS supports IMS voice over PS session / 5GS supports emergency service / eCall over IMS is not supported / eCall using the CS domain / emergency call over IMS if eCall using the CS domain is not available / UTRA</w:t>
      </w:r>
      <w:r>
        <w:tab/>
        <w:t>5897</w:t>
      </w:r>
    </w:p>
    <w:p w14:paraId="214ECEA3" w14:textId="77777777" w:rsidR="00E76701" w:rsidRDefault="00E76701">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5901</w:t>
      </w:r>
    </w:p>
    <w:p w14:paraId="6759FCD5" w14:textId="77777777" w:rsidR="00E76701" w:rsidRDefault="00E76701">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5909</w:t>
      </w:r>
    </w:p>
    <w:p w14:paraId="02456B5F" w14:textId="77777777" w:rsidR="00E76701" w:rsidRDefault="00E76701">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5913</w:t>
      </w:r>
    </w:p>
    <w:p w14:paraId="3C34D5E2" w14:textId="77777777" w:rsidR="00E76701" w:rsidRDefault="00E76701">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5918</w:t>
      </w:r>
    </w:p>
    <w:p w14:paraId="51FE05B0" w14:textId="77777777" w:rsidR="00E76701" w:rsidRDefault="00E76701">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5923</w:t>
      </w:r>
    </w:p>
    <w:p w14:paraId="192CFF77" w14:textId="77777777" w:rsidR="00E76701" w:rsidRDefault="00E76701">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5928</w:t>
      </w:r>
    </w:p>
    <w:p w14:paraId="6E51397E" w14:textId="77777777" w:rsidR="00E76701" w:rsidRDefault="00E76701">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5931</w:t>
      </w:r>
    </w:p>
    <w:p w14:paraId="3D1778A1" w14:textId="77777777" w:rsidR="00E76701" w:rsidRDefault="00E76701">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5937</w:t>
      </w:r>
    </w:p>
    <w:p w14:paraId="487B9B05" w14:textId="77777777" w:rsidR="00E76701" w:rsidRDefault="00E76701">
      <w:pPr>
        <w:pStyle w:val="TOC2"/>
        <w:rPr>
          <w:rFonts w:ascii="Calibri" w:hAnsi="Calibri"/>
          <w:kern w:val="2"/>
          <w:sz w:val="24"/>
          <w:szCs w:val="24"/>
        </w:rPr>
      </w:pPr>
      <w:r>
        <w:t>11.6</w:t>
      </w:r>
      <w:r>
        <w:rPr>
          <w:rFonts w:ascii="Calibri" w:hAnsi="Calibri"/>
          <w:kern w:val="2"/>
          <w:sz w:val="24"/>
          <w:szCs w:val="24"/>
        </w:rPr>
        <w:tab/>
      </w:r>
      <w:r>
        <w:t>3GPP PS Data Off</w:t>
      </w:r>
      <w:r>
        <w:tab/>
        <w:t>5941</w:t>
      </w:r>
    </w:p>
    <w:p w14:paraId="48F6E32F" w14:textId="77777777" w:rsidR="00E76701" w:rsidRDefault="00E76701">
      <w:pPr>
        <w:pStyle w:val="TOC3"/>
        <w:rPr>
          <w:rFonts w:ascii="Calibri" w:hAnsi="Calibri"/>
          <w:kern w:val="2"/>
          <w:sz w:val="24"/>
          <w:szCs w:val="24"/>
        </w:rPr>
      </w:pPr>
      <w:r>
        <w:t>11.6.1</w:t>
      </w:r>
      <w:r>
        <w:rPr>
          <w:rFonts w:ascii="Calibri" w:hAnsi="Calibri"/>
          <w:kern w:val="2"/>
          <w:sz w:val="24"/>
          <w:szCs w:val="24"/>
        </w:rPr>
        <w:tab/>
      </w:r>
      <w:r>
        <w:t>Data Off / MO Voice Call</w:t>
      </w:r>
      <w:r>
        <w:tab/>
        <w:t>5941</w:t>
      </w:r>
    </w:p>
    <w:p w14:paraId="42767025" w14:textId="77777777" w:rsidR="00E76701" w:rsidRDefault="00E76701">
      <w:pPr>
        <w:pStyle w:val="TOC3"/>
        <w:rPr>
          <w:rFonts w:ascii="Calibri" w:hAnsi="Calibri"/>
          <w:kern w:val="2"/>
          <w:sz w:val="24"/>
          <w:szCs w:val="24"/>
        </w:rPr>
      </w:pPr>
      <w:r>
        <w:t>11.6.2</w:t>
      </w:r>
      <w:r>
        <w:rPr>
          <w:rFonts w:ascii="Calibri" w:hAnsi="Calibri"/>
          <w:kern w:val="2"/>
          <w:sz w:val="24"/>
          <w:szCs w:val="24"/>
        </w:rPr>
        <w:tab/>
      </w:r>
      <w:r>
        <w:t>Data Off / MO Video Call</w:t>
      </w:r>
      <w:r>
        <w:tab/>
        <w:t>5945</w:t>
      </w:r>
    </w:p>
    <w:p w14:paraId="54B90EC3" w14:textId="77777777" w:rsidR="00E76701" w:rsidRDefault="00E76701">
      <w:pPr>
        <w:pStyle w:val="TOC3"/>
        <w:rPr>
          <w:rFonts w:ascii="Calibri" w:hAnsi="Calibri"/>
          <w:kern w:val="2"/>
          <w:sz w:val="24"/>
          <w:szCs w:val="24"/>
        </w:rPr>
      </w:pPr>
      <w:r>
        <w:t>11.6.3</w:t>
      </w:r>
      <w:r>
        <w:rPr>
          <w:rFonts w:ascii="Calibri" w:hAnsi="Calibri"/>
          <w:kern w:val="2"/>
          <w:sz w:val="24"/>
          <w:szCs w:val="24"/>
        </w:rPr>
        <w:tab/>
      </w:r>
      <w:r>
        <w:t>Data Off / SMSoIP</w:t>
      </w:r>
      <w:r>
        <w:tab/>
        <w:t>5949</w:t>
      </w:r>
    </w:p>
    <w:p w14:paraId="5A782814" w14:textId="77777777" w:rsidR="00E76701" w:rsidRDefault="00E76701">
      <w:pPr>
        <w:pStyle w:val="TOC2"/>
        <w:rPr>
          <w:rFonts w:ascii="Calibri" w:hAnsi="Calibri"/>
          <w:kern w:val="2"/>
          <w:sz w:val="24"/>
          <w:szCs w:val="24"/>
        </w:rPr>
      </w:pPr>
      <w:r>
        <w:t>11.7</w:t>
      </w:r>
      <w:r>
        <w:rPr>
          <w:rFonts w:ascii="Calibri" w:hAnsi="Calibri"/>
          <w:kern w:val="2"/>
          <w:sz w:val="24"/>
          <w:szCs w:val="24"/>
        </w:rPr>
        <w:tab/>
      </w:r>
      <w:r>
        <w:t>eDRX</w:t>
      </w:r>
      <w:r>
        <w:tab/>
        <w:t>5954</w:t>
      </w:r>
    </w:p>
    <w:p w14:paraId="4EA66DEB" w14:textId="77777777" w:rsidR="00E76701" w:rsidRDefault="00E76701">
      <w:pPr>
        <w:pStyle w:val="TOC3"/>
        <w:rPr>
          <w:rFonts w:ascii="Calibri" w:hAnsi="Calibri"/>
          <w:kern w:val="2"/>
          <w:sz w:val="24"/>
          <w:szCs w:val="24"/>
        </w:rPr>
      </w:pPr>
      <w:r>
        <w:lastRenderedPageBreak/>
        <w:t>11.7.1</w:t>
      </w:r>
      <w:r>
        <w:rPr>
          <w:rFonts w:ascii="Calibri" w:hAnsi="Calibri"/>
          <w:kern w:val="2"/>
          <w:sz w:val="24"/>
          <w:szCs w:val="24"/>
        </w:rPr>
        <w:tab/>
      </w:r>
      <w:r>
        <w:t>eDRX / IDLE</w:t>
      </w:r>
      <w:r>
        <w:tab/>
        <w:t>5954</w:t>
      </w:r>
    </w:p>
    <w:p w14:paraId="61D3A45D" w14:textId="77777777" w:rsidR="00E76701" w:rsidRDefault="00E76701">
      <w:pPr>
        <w:pStyle w:val="TOC3"/>
        <w:rPr>
          <w:rFonts w:ascii="Calibri" w:hAnsi="Calibri"/>
          <w:kern w:val="2"/>
          <w:sz w:val="24"/>
          <w:szCs w:val="24"/>
        </w:rPr>
      </w:pPr>
      <w:r>
        <w:t>11.7.2</w:t>
      </w:r>
      <w:r>
        <w:rPr>
          <w:rFonts w:ascii="Calibri" w:hAnsi="Calibri"/>
          <w:kern w:val="2"/>
          <w:sz w:val="24"/>
          <w:szCs w:val="24"/>
        </w:rPr>
        <w:tab/>
      </w:r>
      <w:r>
        <w:t>eDRX / Inactive / RAN-initiated paging</w:t>
      </w:r>
      <w:r>
        <w:tab/>
        <w:t>5959</w:t>
      </w:r>
    </w:p>
    <w:p w14:paraId="0F557561" w14:textId="77777777" w:rsidR="00E76701" w:rsidRDefault="00E76701">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5963</w:t>
      </w:r>
    </w:p>
    <w:p w14:paraId="5C84CBCD" w14:textId="77777777" w:rsidR="00E76701" w:rsidRDefault="00E76701">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5970</w:t>
      </w:r>
    </w:p>
    <w:p w14:paraId="6D8B4ED6" w14:textId="77777777" w:rsidR="00E76701" w:rsidRDefault="00E76701">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5976</w:t>
      </w:r>
    </w:p>
    <w:p w14:paraId="145C6001" w14:textId="77777777" w:rsidR="00E76701" w:rsidRDefault="00E76701">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5980</w:t>
      </w:r>
    </w:p>
    <w:p w14:paraId="36DBCE5F" w14:textId="77777777" w:rsidR="00E76701" w:rsidRDefault="00E76701">
      <w:pPr>
        <w:pStyle w:val="TOC3"/>
        <w:rPr>
          <w:rFonts w:ascii="Calibri" w:hAnsi="Calibri"/>
          <w:kern w:val="2"/>
          <w:sz w:val="24"/>
          <w:szCs w:val="24"/>
        </w:rPr>
      </w:pPr>
      <w:r w:rsidRPr="002D03D6">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5980</w:t>
      </w:r>
    </w:p>
    <w:p w14:paraId="2988DB58" w14:textId="77777777" w:rsidR="00E76701" w:rsidRDefault="00E76701">
      <w:pPr>
        <w:pStyle w:val="TOC3"/>
        <w:rPr>
          <w:rFonts w:ascii="Calibri" w:hAnsi="Calibri"/>
          <w:kern w:val="2"/>
          <w:sz w:val="24"/>
          <w:szCs w:val="24"/>
        </w:rPr>
      </w:pPr>
      <w:r w:rsidRPr="002D03D6">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5982</w:t>
      </w:r>
    </w:p>
    <w:p w14:paraId="025387BA" w14:textId="77777777" w:rsidR="00E76701" w:rsidRDefault="00E76701">
      <w:pPr>
        <w:pStyle w:val="TOC3"/>
        <w:rPr>
          <w:rFonts w:ascii="Calibri" w:hAnsi="Calibri"/>
          <w:kern w:val="2"/>
          <w:sz w:val="24"/>
          <w:szCs w:val="24"/>
        </w:rPr>
      </w:pPr>
      <w:r w:rsidRPr="002D03D6">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5984</w:t>
      </w:r>
    </w:p>
    <w:p w14:paraId="598AAC5B" w14:textId="77777777" w:rsidR="00E76701" w:rsidRDefault="00E76701">
      <w:pPr>
        <w:pStyle w:val="TOC3"/>
        <w:rPr>
          <w:rFonts w:ascii="Calibri" w:hAnsi="Calibri"/>
          <w:kern w:val="2"/>
          <w:sz w:val="24"/>
          <w:szCs w:val="24"/>
        </w:rPr>
      </w:pPr>
      <w:r w:rsidRPr="002D03D6">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5989</w:t>
      </w:r>
    </w:p>
    <w:p w14:paraId="38030B55" w14:textId="77777777" w:rsidR="00E76701" w:rsidRDefault="00E76701">
      <w:pPr>
        <w:pStyle w:val="TOC3"/>
        <w:rPr>
          <w:rFonts w:ascii="Calibri" w:hAnsi="Calibri"/>
          <w:kern w:val="2"/>
          <w:sz w:val="24"/>
          <w:szCs w:val="24"/>
        </w:rPr>
      </w:pPr>
      <w:r w:rsidRPr="002D03D6">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5994</w:t>
      </w:r>
    </w:p>
    <w:p w14:paraId="67D6986A" w14:textId="77777777" w:rsidR="00E76701" w:rsidRDefault="00E76701">
      <w:pPr>
        <w:pStyle w:val="TOC3"/>
        <w:rPr>
          <w:rFonts w:ascii="Calibri" w:hAnsi="Calibri"/>
          <w:kern w:val="2"/>
          <w:sz w:val="24"/>
          <w:szCs w:val="24"/>
        </w:rPr>
      </w:pPr>
      <w:r w:rsidRPr="002D03D6">
        <w:rPr>
          <w:rFonts w:eastAsia="SimSun"/>
          <w:lang w:eastAsia="zh-CN"/>
        </w:rPr>
        <w:t>11.8.6</w:t>
      </w:r>
      <w:r>
        <w:rPr>
          <w:rFonts w:ascii="Calibri" w:hAnsi="Calibri"/>
          <w:kern w:val="2"/>
          <w:sz w:val="24"/>
          <w:szCs w:val="24"/>
        </w:rPr>
        <w:tab/>
      </w:r>
      <w:r w:rsidRPr="002D03D6">
        <w:rPr>
          <w:rFonts w:eastAsia="SimSun"/>
          <w:lang w:eastAsia="zh-CN"/>
        </w:rPr>
        <w:t>Inter-system mobility between untrusted Non-3GPP and 3GPP system/Handover from EPC/ePDG to 5GS/ UE in 5GMM-DEREGISTERED and EMM-DEREGISTERED states</w:t>
      </w:r>
      <w:r>
        <w:tab/>
        <w:t>6001</w:t>
      </w:r>
    </w:p>
    <w:p w14:paraId="2EA200DC" w14:textId="77777777" w:rsidR="00E76701" w:rsidRDefault="00E76701">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6004</w:t>
      </w:r>
    </w:p>
    <w:p w14:paraId="1807D669" w14:textId="77777777" w:rsidR="00E76701" w:rsidRDefault="00E76701">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6004</w:t>
      </w:r>
    </w:p>
    <w:p w14:paraId="7FB92F7D" w14:textId="77777777" w:rsidR="00E76701" w:rsidRDefault="00E76701">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6011</w:t>
      </w:r>
    </w:p>
    <w:p w14:paraId="7E5FDB32" w14:textId="77777777" w:rsidR="00E76701" w:rsidRDefault="00E76701">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6016</w:t>
      </w:r>
    </w:p>
    <w:p w14:paraId="3E69190E" w14:textId="77777777" w:rsidR="00E76701" w:rsidRDefault="00E76701">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6025</w:t>
      </w:r>
    </w:p>
    <w:p w14:paraId="60F30CB8" w14:textId="77777777" w:rsidR="00E76701" w:rsidRDefault="00E76701">
      <w:pPr>
        <w:pStyle w:val="TOC3"/>
        <w:rPr>
          <w:rFonts w:ascii="Calibri" w:hAnsi="Calibri"/>
          <w:kern w:val="2"/>
          <w:sz w:val="24"/>
          <w:szCs w:val="24"/>
        </w:rPr>
      </w:pPr>
      <w:r w:rsidRPr="002D03D6">
        <w:rPr>
          <w:rFonts w:eastAsia="SimSun"/>
        </w:rPr>
        <w:t>11.9.5</w:t>
      </w:r>
      <w:r>
        <w:rPr>
          <w:rFonts w:ascii="Calibri" w:hAnsi="Calibri"/>
          <w:kern w:val="2"/>
          <w:sz w:val="24"/>
          <w:szCs w:val="24"/>
        </w:rPr>
        <w:tab/>
      </w:r>
      <w:r w:rsidRPr="002D03D6">
        <w:rPr>
          <w:rFonts w:eastAsia="SimSun"/>
        </w:rPr>
        <w:t>Inter-system mobility with established MA PDU session / ATSSS / Dual-registration mode with N26 / establishing a PDN connection as the user plane resource of an MA PDU session is supported / Handover from NR/5GC to E-UTRAN/EPC</w:t>
      </w:r>
      <w:r>
        <w:tab/>
        <w:t>6031</w:t>
      </w:r>
    </w:p>
    <w:p w14:paraId="673BD87E" w14:textId="77777777" w:rsidR="00E76701" w:rsidRDefault="00E76701">
      <w:pPr>
        <w:pStyle w:val="TOC3"/>
        <w:rPr>
          <w:rFonts w:ascii="Calibri" w:hAnsi="Calibri"/>
          <w:kern w:val="2"/>
          <w:sz w:val="24"/>
          <w:szCs w:val="24"/>
        </w:rPr>
      </w:pPr>
      <w:r>
        <w:t>11.9.6</w:t>
      </w:r>
      <w:r>
        <w:rPr>
          <w:rFonts w:ascii="Calibri" w:hAnsi="Calibri"/>
          <w:kern w:val="2"/>
          <w:sz w:val="24"/>
          <w:szCs w:val="24"/>
        </w:rPr>
        <w:tab/>
      </w:r>
      <w:r>
        <w:t>Inter-system mobility with established MA PDU session / ATSSS / Dual-registration mode with N26 / establishing a PDN connection as the user plane resource of an MA PDU session is not supported / Handover from NR/5GC to E-UTRAN/EPC</w:t>
      </w:r>
      <w:r>
        <w:tab/>
        <w:t>6035</w:t>
      </w:r>
    </w:p>
    <w:p w14:paraId="7DED37F4" w14:textId="77777777" w:rsidR="00E76701" w:rsidRDefault="00E76701">
      <w:pPr>
        <w:pStyle w:val="TOC3"/>
        <w:rPr>
          <w:rFonts w:ascii="Calibri" w:hAnsi="Calibri"/>
          <w:kern w:val="2"/>
          <w:sz w:val="24"/>
          <w:szCs w:val="24"/>
        </w:rPr>
      </w:pPr>
      <w:r>
        <w:t>11.9.7</w:t>
      </w:r>
      <w:r>
        <w:rPr>
          <w:rFonts w:ascii="Calibri" w:hAnsi="Calibri"/>
          <w:kern w:val="2"/>
          <w:sz w:val="24"/>
          <w:szCs w:val="24"/>
        </w:rPr>
        <w:tab/>
      </w:r>
      <w:r>
        <w:t>Inter-system mobility with established MA PDU session / ATSSS / Dual-registration mode without N26 / establishing a PDN connection as the user plane resource of an MA PDU session is supported / Handover from NR/5GC to E-UTRAN/EPC</w:t>
      </w:r>
      <w:r>
        <w:tab/>
        <w:t>6040</w:t>
      </w:r>
    </w:p>
    <w:p w14:paraId="10889836" w14:textId="77777777" w:rsidR="00E76701" w:rsidRDefault="00E76701">
      <w:pPr>
        <w:pStyle w:val="TOC3"/>
        <w:rPr>
          <w:rFonts w:ascii="Calibri" w:hAnsi="Calibri"/>
          <w:kern w:val="2"/>
          <w:sz w:val="24"/>
          <w:szCs w:val="24"/>
        </w:rPr>
      </w:pPr>
      <w:r>
        <w:t>11.9.8</w:t>
      </w:r>
      <w:r>
        <w:rPr>
          <w:rFonts w:ascii="Calibri" w:hAnsi="Calibri"/>
          <w:kern w:val="2"/>
          <w:sz w:val="24"/>
          <w:szCs w:val="24"/>
        </w:rPr>
        <w:tab/>
      </w:r>
      <w:r>
        <w:t>Inter-system mobility with established MA PDU session / ATSSS / Dual-registration mode without N26 / establishing a PDN connection as the user plane resource of an MA PDU session is not supported / Handover from NR/5GC to E-UTRAN/EPC</w:t>
      </w:r>
      <w:r>
        <w:tab/>
        <w:t>6044</w:t>
      </w:r>
    </w:p>
    <w:p w14:paraId="6343F9CD" w14:textId="77777777" w:rsidR="00E76701" w:rsidRDefault="00E76701">
      <w:pPr>
        <w:pStyle w:val="TOC1"/>
        <w:rPr>
          <w:rFonts w:ascii="Calibri" w:hAnsi="Calibri"/>
          <w:kern w:val="2"/>
          <w:sz w:val="24"/>
          <w:szCs w:val="24"/>
        </w:rPr>
      </w:pPr>
      <w:r>
        <w:t>12</w:t>
      </w:r>
      <w:r>
        <w:rPr>
          <w:rFonts w:ascii="Calibri" w:hAnsi="Calibri"/>
          <w:kern w:val="2"/>
          <w:sz w:val="24"/>
          <w:szCs w:val="24"/>
        </w:rPr>
        <w:tab/>
      </w:r>
      <w:r>
        <w:t>NR sidelink</w:t>
      </w:r>
      <w:r>
        <w:tab/>
        <w:t>6049</w:t>
      </w:r>
    </w:p>
    <w:p w14:paraId="41D3116D" w14:textId="77777777" w:rsidR="00E76701" w:rsidRDefault="00E76701">
      <w:pPr>
        <w:pStyle w:val="TOC2"/>
        <w:rPr>
          <w:rFonts w:ascii="Calibri" w:hAnsi="Calibri"/>
          <w:kern w:val="2"/>
          <w:sz w:val="24"/>
          <w:szCs w:val="24"/>
        </w:rPr>
      </w:pPr>
      <w:r>
        <w:t>12.1</w:t>
      </w:r>
      <w:r>
        <w:rPr>
          <w:rFonts w:ascii="Calibri" w:hAnsi="Calibri"/>
          <w:kern w:val="2"/>
          <w:sz w:val="24"/>
          <w:szCs w:val="24"/>
        </w:rPr>
        <w:tab/>
      </w:r>
      <w:r w:rsidRPr="002D03D6">
        <w:rPr>
          <w:iCs/>
        </w:rPr>
        <w:t>PC5-only operation</w:t>
      </w:r>
      <w:r>
        <w:tab/>
        <w:t>6049</w:t>
      </w:r>
    </w:p>
    <w:p w14:paraId="59506846" w14:textId="77777777" w:rsidR="00E76701" w:rsidRDefault="00E76701">
      <w:pPr>
        <w:pStyle w:val="TOC3"/>
        <w:rPr>
          <w:rFonts w:ascii="Calibri" w:hAnsi="Calibri"/>
          <w:kern w:val="2"/>
          <w:sz w:val="24"/>
          <w:szCs w:val="24"/>
        </w:rPr>
      </w:pPr>
      <w:r w:rsidRPr="002D03D6">
        <w:rPr>
          <w:iCs/>
        </w:rPr>
        <w:t>12.1.1</w:t>
      </w:r>
      <w:r>
        <w:rPr>
          <w:rFonts w:ascii="Calibri" w:hAnsi="Calibri"/>
          <w:kern w:val="2"/>
          <w:sz w:val="24"/>
          <w:szCs w:val="24"/>
        </w:rPr>
        <w:tab/>
      </w:r>
      <w:r w:rsidRPr="002D03D6">
        <w:rPr>
          <w:iCs/>
        </w:rPr>
        <w:t>PC5-only operation / Sidelink communication</w:t>
      </w:r>
      <w:r>
        <w:tab/>
        <w:t>6049</w:t>
      </w:r>
    </w:p>
    <w:p w14:paraId="7CBD31EC" w14:textId="77777777" w:rsidR="00E76701" w:rsidRDefault="00E76701">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6049</w:t>
      </w:r>
    </w:p>
    <w:p w14:paraId="01312B8A" w14:textId="77777777" w:rsidR="00E76701" w:rsidRDefault="00E76701">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6051</w:t>
      </w:r>
    </w:p>
    <w:p w14:paraId="566009E6" w14:textId="77777777" w:rsidR="00E76701" w:rsidRDefault="00E76701">
      <w:pPr>
        <w:pStyle w:val="TOC3"/>
        <w:rPr>
          <w:rFonts w:ascii="Calibri" w:hAnsi="Calibri"/>
          <w:kern w:val="2"/>
          <w:sz w:val="24"/>
          <w:szCs w:val="24"/>
        </w:rPr>
      </w:pPr>
      <w:r w:rsidRPr="002D03D6">
        <w:rPr>
          <w:iCs/>
        </w:rPr>
        <w:t>12.1.2</w:t>
      </w:r>
      <w:r>
        <w:rPr>
          <w:rFonts w:ascii="Calibri" w:hAnsi="Calibri"/>
          <w:kern w:val="2"/>
          <w:sz w:val="24"/>
          <w:szCs w:val="24"/>
        </w:rPr>
        <w:tab/>
      </w:r>
      <w:r w:rsidRPr="002D03D6">
        <w:rPr>
          <w:iCs/>
        </w:rPr>
        <w:t>PC5-only operation / Sidelink synchronization related procedure</w:t>
      </w:r>
      <w:r>
        <w:tab/>
        <w:t>6054</w:t>
      </w:r>
    </w:p>
    <w:p w14:paraId="3D68A24F" w14:textId="77777777" w:rsidR="00E76701" w:rsidRDefault="00E76701">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6054</w:t>
      </w:r>
    </w:p>
    <w:p w14:paraId="72278943" w14:textId="77777777" w:rsidR="00E76701" w:rsidRDefault="00E76701">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6063</w:t>
      </w:r>
    </w:p>
    <w:p w14:paraId="71C9C400" w14:textId="77777777" w:rsidR="00E76701" w:rsidRDefault="00E76701">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6067</w:t>
      </w:r>
    </w:p>
    <w:p w14:paraId="64712D28" w14:textId="77777777" w:rsidR="00E76701" w:rsidRDefault="00E76701">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6067</w:t>
      </w:r>
    </w:p>
    <w:p w14:paraId="64DE4CCB" w14:textId="77777777" w:rsidR="00E76701" w:rsidRDefault="00E76701">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6072</w:t>
      </w:r>
    </w:p>
    <w:p w14:paraId="3F34EBDA" w14:textId="77777777" w:rsidR="00E76701" w:rsidRDefault="00E76701">
      <w:pPr>
        <w:pStyle w:val="TOC4"/>
        <w:rPr>
          <w:rFonts w:ascii="Calibri" w:hAnsi="Calibri"/>
          <w:kern w:val="2"/>
          <w:sz w:val="24"/>
          <w:szCs w:val="24"/>
        </w:rPr>
      </w:pPr>
      <w:r w:rsidRPr="002D03D6">
        <w:rPr>
          <w:rFonts w:eastAsia="SimSun"/>
        </w:rPr>
        <w:lastRenderedPageBreak/>
        <w:t>12.1.3.3</w:t>
      </w:r>
      <w:r>
        <w:rPr>
          <w:rFonts w:ascii="Calibri" w:hAnsi="Calibri"/>
          <w:kern w:val="2"/>
          <w:sz w:val="24"/>
          <w:szCs w:val="24"/>
        </w:rPr>
        <w:tab/>
      </w:r>
      <w:r w:rsidRPr="002D03D6">
        <w:rPr>
          <w:rFonts w:eastAsia="SimSun"/>
        </w:rPr>
        <w:t>PC5-only operation / Measurement configuration and reporting via PC5 RRC / PSBCH-RSRP measurement reporting / Periodical reporting</w:t>
      </w:r>
      <w:r>
        <w:tab/>
        <w:t>6079</w:t>
      </w:r>
    </w:p>
    <w:p w14:paraId="6C48D772" w14:textId="77777777" w:rsidR="00E76701" w:rsidRDefault="00E76701">
      <w:pPr>
        <w:pStyle w:val="TOC3"/>
        <w:rPr>
          <w:rFonts w:ascii="Calibri" w:hAnsi="Calibri"/>
          <w:kern w:val="2"/>
          <w:sz w:val="24"/>
          <w:szCs w:val="24"/>
        </w:rPr>
      </w:pPr>
      <w:r w:rsidRPr="002D03D6">
        <w:rPr>
          <w:iCs/>
        </w:rPr>
        <w:t>12.1.4</w:t>
      </w:r>
      <w:r>
        <w:rPr>
          <w:rFonts w:ascii="Calibri" w:hAnsi="Calibri"/>
          <w:kern w:val="2"/>
          <w:sz w:val="24"/>
          <w:szCs w:val="24"/>
        </w:rPr>
        <w:tab/>
      </w:r>
      <w:r>
        <w:t>PC5-only operation / Sidelink Reconfiguration via PC5 RRC</w:t>
      </w:r>
      <w:r>
        <w:tab/>
        <w:t>6084</w:t>
      </w:r>
    </w:p>
    <w:p w14:paraId="417E14AB" w14:textId="77777777" w:rsidR="00E76701" w:rsidRDefault="00E76701">
      <w:pPr>
        <w:pStyle w:val="TOC4"/>
        <w:rPr>
          <w:rFonts w:ascii="Calibri" w:hAnsi="Calibri"/>
          <w:kern w:val="2"/>
          <w:sz w:val="24"/>
          <w:szCs w:val="24"/>
        </w:rPr>
      </w:pPr>
      <w:r w:rsidRPr="002D03D6">
        <w:rPr>
          <w:rFonts w:eastAsia="SimSun"/>
        </w:rPr>
        <w:t>12.1.4.1</w:t>
      </w:r>
      <w:r>
        <w:rPr>
          <w:rFonts w:ascii="Calibri" w:hAnsi="Calibri"/>
          <w:kern w:val="2"/>
          <w:sz w:val="24"/>
          <w:szCs w:val="24"/>
        </w:rPr>
        <w:tab/>
      </w:r>
      <w:r>
        <w:t>PC5-only operation / Sidelink Reconfiguration via PC5 RRC / SL-DRB management / initiating UE side</w:t>
      </w:r>
      <w:r>
        <w:tab/>
        <w:t>6084</w:t>
      </w:r>
    </w:p>
    <w:p w14:paraId="1CEBBF76" w14:textId="77777777" w:rsidR="00E76701" w:rsidRDefault="00E76701">
      <w:pPr>
        <w:pStyle w:val="TOC4"/>
        <w:rPr>
          <w:rFonts w:ascii="Calibri" w:hAnsi="Calibri"/>
          <w:kern w:val="2"/>
          <w:sz w:val="24"/>
          <w:szCs w:val="24"/>
        </w:rPr>
      </w:pPr>
      <w:r w:rsidRPr="002D03D6">
        <w:rPr>
          <w:rFonts w:eastAsia="SimSun"/>
        </w:rPr>
        <w:t>12.1.4.2</w:t>
      </w:r>
      <w:r>
        <w:rPr>
          <w:rFonts w:ascii="Calibri" w:hAnsi="Calibri"/>
          <w:kern w:val="2"/>
          <w:sz w:val="24"/>
          <w:szCs w:val="24"/>
        </w:rPr>
        <w:tab/>
      </w:r>
      <w:r>
        <w:t>PC5-only operation / Sidelink Reconfiguration via PC5 RRC / SL DRB management / Peer UE side</w:t>
      </w:r>
      <w:r>
        <w:tab/>
        <w:t>6090</w:t>
      </w:r>
    </w:p>
    <w:p w14:paraId="1B1CD575" w14:textId="77777777" w:rsidR="00E76701" w:rsidRDefault="00E76701">
      <w:pPr>
        <w:pStyle w:val="TOC3"/>
        <w:rPr>
          <w:rFonts w:ascii="Calibri" w:hAnsi="Calibri"/>
          <w:kern w:val="2"/>
          <w:sz w:val="24"/>
          <w:szCs w:val="24"/>
        </w:rPr>
      </w:pPr>
      <w:r>
        <w:t>12.1.</w:t>
      </w:r>
      <w:r w:rsidRPr="002D03D6">
        <w:rPr>
          <w:rFonts w:eastAsia="DengXian"/>
          <w:lang w:eastAsia="zh-CN"/>
        </w:rPr>
        <w:t>5</w:t>
      </w:r>
      <w:r>
        <w:rPr>
          <w:rFonts w:ascii="Calibri" w:hAnsi="Calibri"/>
          <w:kern w:val="2"/>
          <w:sz w:val="24"/>
          <w:szCs w:val="24"/>
        </w:rPr>
        <w:tab/>
      </w:r>
      <w:r>
        <w:t>PC5-only operation / Sidelink CSI reporting</w:t>
      </w:r>
      <w:r>
        <w:tab/>
        <w:t>6094</w:t>
      </w:r>
    </w:p>
    <w:p w14:paraId="3C3596D6" w14:textId="77777777" w:rsidR="00E76701" w:rsidRDefault="00E76701">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6094</w:t>
      </w:r>
    </w:p>
    <w:p w14:paraId="6EE86575" w14:textId="77777777" w:rsidR="00E76701" w:rsidRDefault="00E76701">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6099</w:t>
      </w:r>
    </w:p>
    <w:p w14:paraId="648931E9" w14:textId="77777777" w:rsidR="00E76701" w:rsidRDefault="00E76701">
      <w:pPr>
        <w:pStyle w:val="TOC3"/>
        <w:rPr>
          <w:rFonts w:ascii="Calibri" w:hAnsi="Calibri"/>
          <w:kern w:val="2"/>
          <w:sz w:val="24"/>
          <w:szCs w:val="24"/>
        </w:rPr>
      </w:pPr>
      <w:r w:rsidRPr="002D03D6">
        <w:rPr>
          <w:iCs/>
        </w:rPr>
        <w:t>12.1.6</w:t>
      </w:r>
      <w:r>
        <w:rPr>
          <w:rFonts w:ascii="Calibri" w:hAnsi="Calibri"/>
          <w:kern w:val="2"/>
          <w:sz w:val="24"/>
          <w:szCs w:val="24"/>
        </w:rPr>
        <w:tab/>
      </w:r>
      <w:r w:rsidRPr="002D03D6">
        <w:rPr>
          <w:iCs/>
        </w:rPr>
        <w:t>PC5-only operation / Sidelink failure</w:t>
      </w:r>
      <w:r>
        <w:tab/>
        <w:t>6104</w:t>
      </w:r>
    </w:p>
    <w:p w14:paraId="7E4CB3F2" w14:textId="77777777" w:rsidR="00E76701" w:rsidRDefault="00E76701">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6104</w:t>
      </w:r>
    </w:p>
    <w:p w14:paraId="5FA0583A" w14:textId="77777777" w:rsidR="00E76701" w:rsidRDefault="00E76701">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6107</w:t>
      </w:r>
    </w:p>
    <w:p w14:paraId="25659917" w14:textId="77777777" w:rsidR="00E76701" w:rsidRDefault="00E76701">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6110</w:t>
      </w:r>
    </w:p>
    <w:p w14:paraId="45AED009" w14:textId="77777777" w:rsidR="00E76701" w:rsidRDefault="00E76701">
      <w:pPr>
        <w:pStyle w:val="TOC3"/>
        <w:rPr>
          <w:rFonts w:ascii="Calibri" w:hAnsi="Calibri"/>
          <w:kern w:val="2"/>
          <w:sz w:val="24"/>
          <w:szCs w:val="24"/>
        </w:rPr>
      </w:pPr>
      <w:r w:rsidRPr="002D03D6">
        <w:rPr>
          <w:iCs/>
        </w:rPr>
        <w:t>12.1.7</w:t>
      </w:r>
      <w:r>
        <w:rPr>
          <w:rFonts w:ascii="Calibri" w:hAnsi="Calibri"/>
          <w:kern w:val="2"/>
          <w:sz w:val="24"/>
          <w:szCs w:val="24"/>
        </w:rPr>
        <w:tab/>
      </w:r>
      <w:r w:rsidRPr="002D03D6">
        <w:rPr>
          <w:iCs/>
        </w:rPr>
        <w:t>PC5-only operation / Sidelink UE capability transfer via PC5 RRC</w:t>
      </w:r>
      <w:r>
        <w:tab/>
        <w:t>6114</w:t>
      </w:r>
    </w:p>
    <w:p w14:paraId="5E6FCA73" w14:textId="77777777" w:rsidR="00E76701" w:rsidRDefault="00E76701">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6114</w:t>
      </w:r>
    </w:p>
    <w:p w14:paraId="01B68E2D" w14:textId="77777777" w:rsidR="00E76701" w:rsidRDefault="00E76701">
      <w:pPr>
        <w:pStyle w:val="TOC3"/>
        <w:rPr>
          <w:rFonts w:ascii="Calibri" w:hAnsi="Calibri"/>
          <w:kern w:val="2"/>
          <w:sz w:val="24"/>
          <w:szCs w:val="24"/>
        </w:rPr>
      </w:pPr>
      <w:r w:rsidRPr="002D03D6">
        <w:rPr>
          <w:iCs/>
        </w:rPr>
        <w:t>12.1.8</w:t>
      </w:r>
      <w:r>
        <w:rPr>
          <w:rFonts w:ascii="Calibri" w:hAnsi="Calibri"/>
          <w:kern w:val="2"/>
          <w:sz w:val="24"/>
          <w:szCs w:val="24"/>
        </w:rPr>
        <w:tab/>
      </w:r>
      <w:r w:rsidRPr="002D03D6">
        <w:rPr>
          <w:iCs/>
        </w:rPr>
        <w:t>PC5-only operation / MAC</w:t>
      </w:r>
      <w:r>
        <w:tab/>
        <w:t>6122</w:t>
      </w:r>
    </w:p>
    <w:p w14:paraId="5378F324" w14:textId="77777777" w:rsidR="00E76701" w:rsidRDefault="00E76701">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6122</w:t>
      </w:r>
    </w:p>
    <w:p w14:paraId="62149F05" w14:textId="77777777" w:rsidR="00E76701" w:rsidRDefault="00E76701">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6122</w:t>
      </w:r>
    </w:p>
    <w:p w14:paraId="4C2565B9" w14:textId="77777777" w:rsidR="00E76701" w:rsidRDefault="00E76701">
      <w:pPr>
        <w:pStyle w:val="TOC4"/>
        <w:rPr>
          <w:rFonts w:ascii="Calibri" w:hAnsi="Calibri"/>
          <w:kern w:val="2"/>
          <w:sz w:val="24"/>
          <w:szCs w:val="24"/>
        </w:rPr>
      </w:pPr>
      <w:r w:rsidRPr="002D03D6">
        <w:rPr>
          <w:rFonts w:eastAsia="SimSun"/>
        </w:rPr>
        <w:t>12.1.8.2</w:t>
      </w:r>
      <w:r>
        <w:rPr>
          <w:rFonts w:ascii="Calibri" w:hAnsi="Calibri"/>
          <w:kern w:val="2"/>
          <w:sz w:val="24"/>
          <w:szCs w:val="24"/>
        </w:rPr>
        <w:tab/>
      </w:r>
      <w:r w:rsidRPr="002D03D6">
        <w:rPr>
          <w:rFonts w:eastAsia="SimSun"/>
        </w:rPr>
        <w:t>PC5-only operation / MAC / SL-SCH data reception</w:t>
      </w:r>
      <w:r>
        <w:tab/>
        <w:t>6129</w:t>
      </w:r>
    </w:p>
    <w:p w14:paraId="51BC3B0E" w14:textId="77777777" w:rsidR="00E76701" w:rsidRDefault="00E76701">
      <w:pPr>
        <w:pStyle w:val="TOC5"/>
        <w:rPr>
          <w:rFonts w:ascii="Calibri" w:hAnsi="Calibri"/>
          <w:kern w:val="2"/>
          <w:sz w:val="24"/>
          <w:szCs w:val="24"/>
        </w:rPr>
      </w:pPr>
      <w:r w:rsidRPr="002D03D6">
        <w:rPr>
          <w:rFonts w:eastAsia="SimSun"/>
        </w:rPr>
        <w:t>12.1.8.2.1</w:t>
      </w:r>
      <w:r>
        <w:rPr>
          <w:rFonts w:ascii="Calibri" w:hAnsi="Calibri"/>
          <w:kern w:val="2"/>
          <w:sz w:val="24"/>
          <w:szCs w:val="24"/>
        </w:rPr>
        <w:tab/>
      </w:r>
      <w:r w:rsidRPr="002D03D6">
        <w:rPr>
          <w:rFonts w:eastAsia="SimSun"/>
        </w:rPr>
        <w:t>PC5-only operation / MAC / SL-SCH data reception / ACK-NACK HARQ</w:t>
      </w:r>
      <w:r>
        <w:tab/>
        <w:t>6129</w:t>
      </w:r>
    </w:p>
    <w:p w14:paraId="3D32618D" w14:textId="77777777" w:rsidR="00E76701" w:rsidRDefault="00E76701">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6136</w:t>
      </w:r>
    </w:p>
    <w:p w14:paraId="50D5336A" w14:textId="77777777" w:rsidR="00E76701" w:rsidRDefault="00E76701">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6142</w:t>
      </w:r>
    </w:p>
    <w:p w14:paraId="1E225781" w14:textId="77777777" w:rsidR="00E76701" w:rsidRDefault="00E76701">
      <w:pPr>
        <w:pStyle w:val="TOC5"/>
        <w:rPr>
          <w:rFonts w:ascii="Calibri" w:hAnsi="Calibri"/>
          <w:kern w:val="2"/>
          <w:sz w:val="24"/>
          <w:szCs w:val="24"/>
        </w:rPr>
      </w:pPr>
      <w:r w:rsidRPr="002D03D6">
        <w:rPr>
          <w:rFonts w:eastAsia="SimSun"/>
        </w:rPr>
        <w:t>12.1.8.2.4</w:t>
      </w:r>
      <w:r>
        <w:rPr>
          <w:rFonts w:ascii="Calibri" w:hAnsi="Calibri"/>
          <w:kern w:val="2"/>
          <w:sz w:val="24"/>
          <w:szCs w:val="24"/>
        </w:rPr>
        <w:tab/>
      </w:r>
      <w:r w:rsidRPr="002D03D6">
        <w:rPr>
          <w:rFonts w:eastAsia="SimSun"/>
        </w:rPr>
        <w:t>PC5-only operation / MAC / SL-SCH data reception / SL-SCH Transport block size selection for SL MIMO</w:t>
      </w:r>
      <w:r>
        <w:tab/>
        <w:t>6150</w:t>
      </w:r>
    </w:p>
    <w:p w14:paraId="2683BC38" w14:textId="77777777" w:rsidR="00E76701" w:rsidRDefault="00E76701">
      <w:pPr>
        <w:pStyle w:val="TOC3"/>
        <w:rPr>
          <w:rFonts w:ascii="Calibri" w:hAnsi="Calibri"/>
          <w:kern w:val="2"/>
          <w:sz w:val="24"/>
          <w:szCs w:val="24"/>
        </w:rPr>
      </w:pPr>
      <w:r w:rsidRPr="002D03D6">
        <w:rPr>
          <w:rFonts w:eastAsia="SimSun"/>
        </w:rPr>
        <w:t>12.1.9</w:t>
      </w:r>
      <w:r>
        <w:rPr>
          <w:rFonts w:ascii="Calibri" w:hAnsi="Calibri"/>
          <w:kern w:val="2"/>
          <w:sz w:val="24"/>
          <w:szCs w:val="24"/>
        </w:rPr>
        <w:tab/>
      </w:r>
      <w:r w:rsidRPr="002D03D6">
        <w:rPr>
          <w:iCs/>
        </w:rPr>
        <w:t>PC5-only operation / RLC</w:t>
      </w:r>
      <w:r>
        <w:tab/>
        <w:t>6155</w:t>
      </w:r>
    </w:p>
    <w:p w14:paraId="26D86758" w14:textId="77777777" w:rsidR="00E76701" w:rsidRDefault="00E76701">
      <w:pPr>
        <w:pStyle w:val="TOC4"/>
        <w:rPr>
          <w:rFonts w:ascii="Calibri" w:hAnsi="Calibri"/>
          <w:kern w:val="2"/>
          <w:sz w:val="24"/>
          <w:szCs w:val="24"/>
        </w:rPr>
      </w:pPr>
      <w:r>
        <w:t>12.1.9.1</w:t>
      </w:r>
      <w:r>
        <w:rPr>
          <w:rFonts w:ascii="Calibri" w:hAnsi="Calibri"/>
          <w:kern w:val="2"/>
          <w:sz w:val="24"/>
          <w:szCs w:val="24"/>
        </w:rPr>
        <w:tab/>
      </w:r>
      <w:r>
        <w:t>PC5-only operation / RLC / unacknowledged mode</w:t>
      </w:r>
      <w:r>
        <w:tab/>
        <w:t>6155</w:t>
      </w:r>
    </w:p>
    <w:p w14:paraId="57015AE2" w14:textId="77777777" w:rsidR="00E76701" w:rsidRDefault="00E76701">
      <w:pPr>
        <w:pStyle w:val="TOC5"/>
        <w:rPr>
          <w:rFonts w:ascii="Calibri" w:hAnsi="Calibri"/>
          <w:kern w:val="2"/>
          <w:sz w:val="24"/>
          <w:szCs w:val="24"/>
        </w:rPr>
      </w:pPr>
      <w:r>
        <w:t>12.1.9.1.1</w:t>
      </w:r>
      <w:r>
        <w:rPr>
          <w:rFonts w:ascii="Calibri" w:hAnsi="Calibri"/>
          <w:kern w:val="2"/>
          <w:sz w:val="24"/>
          <w:szCs w:val="24"/>
        </w:rPr>
        <w:tab/>
      </w:r>
      <w:r>
        <w:t>PC5-only operation / RLC / unacknowledged mode / RLC SDU segmentation</w:t>
      </w:r>
      <w:r>
        <w:tab/>
        <w:t>6155</w:t>
      </w:r>
    </w:p>
    <w:p w14:paraId="6A08679E" w14:textId="77777777" w:rsidR="00E76701" w:rsidRDefault="00E76701">
      <w:pPr>
        <w:pStyle w:val="TOC4"/>
        <w:rPr>
          <w:rFonts w:ascii="Calibri" w:hAnsi="Calibri"/>
          <w:kern w:val="2"/>
          <w:sz w:val="24"/>
          <w:szCs w:val="24"/>
        </w:rPr>
      </w:pPr>
      <w:r>
        <w:t>12.1.9.2</w:t>
      </w:r>
      <w:r>
        <w:rPr>
          <w:rFonts w:ascii="Calibri" w:hAnsi="Calibri"/>
          <w:kern w:val="2"/>
          <w:sz w:val="24"/>
          <w:szCs w:val="24"/>
        </w:rPr>
        <w:tab/>
      </w:r>
      <w:r>
        <w:t>PC5-only operation / RLC / acknowledged mode</w:t>
      </w:r>
      <w:r>
        <w:tab/>
        <w:t>6162</w:t>
      </w:r>
    </w:p>
    <w:p w14:paraId="5F7BF83B" w14:textId="77777777" w:rsidR="00E76701" w:rsidRDefault="00E76701">
      <w:pPr>
        <w:pStyle w:val="TOC5"/>
        <w:rPr>
          <w:rFonts w:ascii="Calibri" w:hAnsi="Calibri"/>
          <w:kern w:val="2"/>
          <w:sz w:val="24"/>
          <w:szCs w:val="24"/>
        </w:rPr>
      </w:pPr>
      <w:r>
        <w:t>12.1.9.2.1</w:t>
      </w:r>
      <w:r>
        <w:rPr>
          <w:rFonts w:ascii="Calibri" w:hAnsi="Calibri"/>
          <w:kern w:val="2"/>
          <w:sz w:val="24"/>
          <w:szCs w:val="24"/>
        </w:rPr>
        <w:tab/>
      </w:r>
      <w:r>
        <w:t>PC5-only operation / RLC / acknowledged mode / RLC SDU segmentation</w:t>
      </w:r>
      <w:r>
        <w:tab/>
        <w:t>6162</w:t>
      </w:r>
    </w:p>
    <w:p w14:paraId="31EED57D" w14:textId="77777777" w:rsidR="00E76701" w:rsidRDefault="00E76701">
      <w:pPr>
        <w:pStyle w:val="TOC5"/>
        <w:rPr>
          <w:rFonts w:ascii="Calibri" w:hAnsi="Calibri"/>
          <w:kern w:val="2"/>
          <w:sz w:val="24"/>
          <w:szCs w:val="24"/>
        </w:rPr>
      </w:pPr>
      <w:r>
        <w:t>12.1.9.2.2</w:t>
      </w:r>
      <w:r>
        <w:rPr>
          <w:rFonts w:ascii="Calibri" w:hAnsi="Calibri"/>
          <w:kern w:val="2"/>
          <w:sz w:val="24"/>
          <w:szCs w:val="24"/>
        </w:rPr>
        <w:tab/>
      </w:r>
      <w:r>
        <w:t>PC5-only operation / RLC / acknowledged mode / polling and retransmission</w:t>
      </w:r>
      <w:r>
        <w:tab/>
        <w:t>6168</w:t>
      </w:r>
    </w:p>
    <w:p w14:paraId="3280DF06" w14:textId="77777777" w:rsidR="00E76701" w:rsidRDefault="00E76701">
      <w:pPr>
        <w:pStyle w:val="TOC3"/>
        <w:rPr>
          <w:rFonts w:ascii="Calibri" w:hAnsi="Calibri"/>
          <w:kern w:val="2"/>
          <w:sz w:val="24"/>
          <w:szCs w:val="24"/>
        </w:rPr>
      </w:pPr>
      <w:r w:rsidRPr="002D03D6">
        <w:rPr>
          <w:iCs/>
        </w:rPr>
        <w:t>12.1.</w:t>
      </w:r>
      <w:r w:rsidRPr="002D03D6">
        <w:rPr>
          <w:iCs/>
          <w:lang w:eastAsia="zh-CN"/>
        </w:rPr>
        <w:t>10</w:t>
      </w:r>
      <w:r>
        <w:rPr>
          <w:rFonts w:ascii="Calibri" w:hAnsi="Calibri"/>
          <w:kern w:val="2"/>
          <w:sz w:val="24"/>
          <w:szCs w:val="24"/>
        </w:rPr>
        <w:tab/>
      </w:r>
      <w:r w:rsidRPr="002D03D6">
        <w:rPr>
          <w:iCs/>
        </w:rPr>
        <w:t>PC5-only operation / PDCP</w:t>
      </w:r>
      <w:r>
        <w:tab/>
        <w:t>6177</w:t>
      </w:r>
    </w:p>
    <w:p w14:paraId="14F8AF04" w14:textId="77777777" w:rsidR="00E76701" w:rsidRDefault="00E76701">
      <w:pPr>
        <w:pStyle w:val="TOC4"/>
        <w:rPr>
          <w:rFonts w:ascii="Calibri" w:hAnsi="Calibri"/>
          <w:kern w:val="2"/>
          <w:sz w:val="24"/>
          <w:szCs w:val="24"/>
        </w:rPr>
      </w:pPr>
      <w:r>
        <w:t>12.1.10.1</w:t>
      </w:r>
      <w:r>
        <w:rPr>
          <w:rFonts w:ascii="Calibri" w:hAnsi="Calibri"/>
          <w:kern w:val="2"/>
          <w:sz w:val="24"/>
          <w:szCs w:val="24"/>
        </w:rPr>
        <w:tab/>
      </w:r>
      <w:r>
        <w:t>PC5-only operation / PDCP / data transfer</w:t>
      </w:r>
      <w:r>
        <w:tab/>
        <w:t>6177</w:t>
      </w:r>
    </w:p>
    <w:p w14:paraId="235EEB05" w14:textId="77777777" w:rsidR="00E76701" w:rsidRDefault="00E76701">
      <w:pPr>
        <w:pStyle w:val="TOC5"/>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6177</w:t>
      </w:r>
    </w:p>
    <w:p w14:paraId="0B6AEBFF" w14:textId="77777777" w:rsidR="00E76701" w:rsidRDefault="00E76701">
      <w:pPr>
        <w:pStyle w:val="TOC5"/>
        <w:rPr>
          <w:rFonts w:ascii="Calibri" w:hAnsi="Calibri"/>
          <w:kern w:val="2"/>
          <w:sz w:val="24"/>
          <w:szCs w:val="24"/>
        </w:rPr>
      </w:pPr>
      <w:r>
        <w:t>12.1.10.1.</w:t>
      </w:r>
      <w:r w:rsidRPr="002D03D6">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6180</w:t>
      </w:r>
    </w:p>
    <w:p w14:paraId="1FEC4C90" w14:textId="77777777" w:rsidR="00E76701" w:rsidRDefault="00E76701">
      <w:pPr>
        <w:pStyle w:val="TOC5"/>
        <w:rPr>
          <w:rFonts w:ascii="Calibri" w:hAnsi="Calibri"/>
          <w:kern w:val="2"/>
          <w:sz w:val="24"/>
          <w:szCs w:val="24"/>
        </w:rPr>
      </w:pPr>
      <w:r>
        <w:t>12.1.10.1.</w:t>
      </w:r>
      <w:r>
        <w:rPr>
          <w:lang w:eastAsia="zh-CN"/>
        </w:rPr>
        <w:t>3</w:t>
      </w:r>
      <w:r>
        <w:rPr>
          <w:rFonts w:ascii="Calibri" w:hAnsi="Calibri"/>
          <w:kern w:val="2"/>
          <w:sz w:val="24"/>
          <w:szCs w:val="24"/>
        </w:rPr>
        <w:tab/>
      </w:r>
      <w:r>
        <w:t>PC5-only operation / PDCP / data transfer / reordering</w:t>
      </w:r>
      <w:r>
        <w:tab/>
        <w:t>6181</w:t>
      </w:r>
    </w:p>
    <w:p w14:paraId="4741E942" w14:textId="77777777" w:rsidR="00E76701" w:rsidRDefault="00E76701">
      <w:pPr>
        <w:pStyle w:val="TOC3"/>
        <w:rPr>
          <w:rFonts w:ascii="Calibri" w:hAnsi="Calibri"/>
          <w:kern w:val="2"/>
          <w:sz w:val="24"/>
          <w:szCs w:val="24"/>
        </w:rPr>
      </w:pPr>
      <w:r w:rsidRPr="002D03D6">
        <w:rPr>
          <w:iCs/>
        </w:rPr>
        <w:t>12.1.11</w:t>
      </w:r>
      <w:r>
        <w:rPr>
          <w:rFonts w:ascii="Calibri" w:hAnsi="Calibri"/>
          <w:kern w:val="2"/>
          <w:sz w:val="24"/>
          <w:szCs w:val="24"/>
        </w:rPr>
        <w:tab/>
      </w:r>
      <w:r w:rsidRPr="002D03D6">
        <w:rPr>
          <w:iCs/>
        </w:rPr>
        <w:t>PC5-only operation / SDAP</w:t>
      </w:r>
      <w:r>
        <w:tab/>
        <w:t>6185</w:t>
      </w:r>
    </w:p>
    <w:p w14:paraId="469E649D" w14:textId="77777777" w:rsidR="00E76701" w:rsidRDefault="00E76701">
      <w:pPr>
        <w:pStyle w:val="TOC4"/>
        <w:rPr>
          <w:rFonts w:ascii="Calibri" w:hAnsi="Calibri"/>
          <w:kern w:val="2"/>
          <w:sz w:val="24"/>
          <w:szCs w:val="24"/>
        </w:rPr>
      </w:pPr>
      <w:r>
        <w:t>12.1.11.1</w:t>
      </w:r>
      <w:r>
        <w:rPr>
          <w:rFonts w:ascii="Calibri" w:hAnsi="Calibri"/>
          <w:kern w:val="2"/>
          <w:sz w:val="24"/>
          <w:szCs w:val="24"/>
        </w:rPr>
        <w:tab/>
      </w:r>
      <w:r>
        <w:t>PC5-only operation / SDAP / data transfer</w:t>
      </w:r>
      <w:r>
        <w:tab/>
        <w:t>6185</w:t>
      </w:r>
    </w:p>
    <w:p w14:paraId="4586BA7E" w14:textId="77777777" w:rsidR="00E76701" w:rsidRDefault="00E76701">
      <w:pPr>
        <w:pStyle w:val="TOC5"/>
        <w:rPr>
          <w:rFonts w:ascii="Calibri" w:hAnsi="Calibri"/>
          <w:kern w:val="2"/>
          <w:sz w:val="24"/>
          <w:szCs w:val="24"/>
        </w:rPr>
      </w:pPr>
      <w:r>
        <w:t>12.1.11.1.1</w:t>
      </w:r>
      <w:r>
        <w:rPr>
          <w:rFonts w:ascii="Calibri" w:hAnsi="Calibri"/>
          <w:kern w:val="2"/>
          <w:sz w:val="24"/>
          <w:szCs w:val="24"/>
        </w:rPr>
        <w:tab/>
      </w:r>
      <w:r>
        <w:t>PC5-only operation / SDAP / data transfer / QoS flow to SL DRB mapping / transmission side</w:t>
      </w:r>
      <w:r>
        <w:tab/>
        <w:t>6185</w:t>
      </w:r>
    </w:p>
    <w:p w14:paraId="5CAD5D59" w14:textId="77777777" w:rsidR="00E76701" w:rsidRDefault="00E76701">
      <w:pPr>
        <w:pStyle w:val="TOC5"/>
        <w:rPr>
          <w:rFonts w:ascii="Calibri" w:hAnsi="Calibri"/>
          <w:kern w:val="2"/>
          <w:sz w:val="24"/>
          <w:szCs w:val="24"/>
        </w:rPr>
      </w:pPr>
      <w:r>
        <w:t>12.1.11.1.2</w:t>
      </w:r>
      <w:r>
        <w:rPr>
          <w:rFonts w:ascii="Calibri" w:hAnsi="Calibri"/>
          <w:kern w:val="2"/>
          <w:sz w:val="24"/>
          <w:szCs w:val="24"/>
        </w:rPr>
        <w:tab/>
      </w:r>
      <w:r>
        <w:t>PC5-only operation / SDAP / da</w:t>
      </w:r>
      <w:r>
        <w:rPr>
          <w:lang w:eastAsia="zh-CN"/>
        </w:rPr>
        <w:t>ta</w:t>
      </w:r>
      <w:r>
        <w:t xml:space="preserve"> transfer / reception side</w:t>
      </w:r>
      <w:r>
        <w:tab/>
        <w:t>6192</w:t>
      </w:r>
    </w:p>
    <w:p w14:paraId="01E2F68D" w14:textId="77777777" w:rsidR="00E76701" w:rsidRDefault="00E76701">
      <w:pPr>
        <w:pStyle w:val="TOC3"/>
        <w:rPr>
          <w:rFonts w:ascii="Calibri" w:hAnsi="Calibri"/>
          <w:kern w:val="2"/>
          <w:sz w:val="24"/>
          <w:szCs w:val="24"/>
        </w:rPr>
      </w:pPr>
      <w:r w:rsidRPr="002D03D6">
        <w:rPr>
          <w:iCs/>
        </w:rPr>
        <w:t>12.1.1</w:t>
      </w:r>
      <w:r w:rsidRPr="002D03D6">
        <w:rPr>
          <w:iCs/>
          <w:lang w:eastAsia="zh-CN"/>
        </w:rPr>
        <w:t>2</w:t>
      </w:r>
      <w:r>
        <w:rPr>
          <w:rFonts w:ascii="Calibri" w:hAnsi="Calibri"/>
          <w:kern w:val="2"/>
          <w:sz w:val="24"/>
          <w:szCs w:val="24"/>
        </w:rPr>
        <w:tab/>
      </w:r>
      <w:r w:rsidRPr="002D03D6">
        <w:rPr>
          <w:iCs/>
        </w:rPr>
        <w:t xml:space="preserve">PC5-only operation / </w:t>
      </w:r>
      <w:r w:rsidRPr="002D03D6">
        <w:rPr>
          <w:iCs/>
          <w:lang w:eastAsia="zh-CN"/>
        </w:rPr>
        <w:t>DRX</w:t>
      </w:r>
      <w:r>
        <w:tab/>
        <w:t>6199</w:t>
      </w:r>
    </w:p>
    <w:p w14:paraId="7B19432E" w14:textId="77777777" w:rsidR="00E76701" w:rsidRDefault="00E76701">
      <w:pPr>
        <w:pStyle w:val="TOC4"/>
        <w:rPr>
          <w:rFonts w:ascii="Calibri" w:hAnsi="Calibri"/>
          <w:kern w:val="2"/>
          <w:sz w:val="24"/>
          <w:szCs w:val="24"/>
        </w:rPr>
      </w:pPr>
      <w:r>
        <w:t>12.1.12.1</w:t>
      </w:r>
      <w:r>
        <w:rPr>
          <w:rFonts w:ascii="Calibri" w:hAnsi="Calibri"/>
          <w:kern w:val="2"/>
          <w:sz w:val="24"/>
          <w:szCs w:val="24"/>
        </w:rPr>
        <w:tab/>
      </w:r>
      <w:r>
        <w:t xml:space="preserve">PC5-only operation / </w:t>
      </w:r>
      <w:r>
        <w:rPr>
          <w:lang w:eastAsia="zh-CN"/>
        </w:rPr>
        <w:t>DRX</w:t>
      </w:r>
      <w:r>
        <w:t xml:space="preserve"> / Reception</w:t>
      </w:r>
      <w:r>
        <w:tab/>
        <w:t>6199</w:t>
      </w:r>
    </w:p>
    <w:p w14:paraId="13333241" w14:textId="77777777" w:rsidR="00E76701" w:rsidRDefault="00E76701">
      <w:pPr>
        <w:pStyle w:val="TOC2"/>
        <w:rPr>
          <w:rFonts w:ascii="Calibri" w:hAnsi="Calibri"/>
          <w:kern w:val="2"/>
          <w:sz w:val="24"/>
          <w:szCs w:val="24"/>
        </w:rPr>
      </w:pPr>
      <w:r>
        <w:t>12.2</w:t>
      </w:r>
      <w:r>
        <w:rPr>
          <w:rFonts w:ascii="Calibri" w:hAnsi="Calibri"/>
          <w:kern w:val="2"/>
          <w:sz w:val="24"/>
          <w:szCs w:val="24"/>
        </w:rPr>
        <w:tab/>
      </w:r>
      <w:r w:rsidRPr="002D03D6">
        <w:rPr>
          <w:iCs/>
        </w:rPr>
        <w:t>Inter-carrier concurrent operation</w:t>
      </w:r>
      <w:r>
        <w:tab/>
        <w:t>6202</w:t>
      </w:r>
    </w:p>
    <w:p w14:paraId="2E1B9971" w14:textId="77777777" w:rsidR="00E76701" w:rsidRDefault="00E76701">
      <w:pPr>
        <w:pStyle w:val="TOC3"/>
        <w:rPr>
          <w:rFonts w:ascii="Calibri" w:hAnsi="Calibri"/>
          <w:kern w:val="2"/>
          <w:sz w:val="24"/>
          <w:szCs w:val="24"/>
        </w:rPr>
      </w:pPr>
      <w:r w:rsidRPr="002D03D6">
        <w:rPr>
          <w:iCs/>
        </w:rPr>
        <w:t>12.2.1</w:t>
      </w:r>
      <w:r>
        <w:rPr>
          <w:rFonts w:ascii="Calibri" w:hAnsi="Calibri"/>
          <w:kern w:val="2"/>
          <w:sz w:val="24"/>
          <w:szCs w:val="24"/>
        </w:rPr>
        <w:tab/>
      </w:r>
      <w:r w:rsidRPr="002D03D6">
        <w:rPr>
          <w:iCs/>
        </w:rPr>
        <w:t>Inter-carrier concurrent operation / Sidelink communication</w:t>
      </w:r>
      <w:r>
        <w:tab/>
        <w:t>6202</w:t>
      </w:r>
    </w:p>
    <w:p w14:paraId="73DA55DF" w14:textId="77777777" w:rsidR="00E76701" w:rsidRDefault="00E76701">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6202</w:t>
      </w:r>
    </w:p>
    <w:p w14:paraId="1A1D3357" w14:textId="77777777" w:rsidR="00E76701" w:rsidRDefault="00E76701">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2D03D6">
        <w:rPr>
          <w:color w:val="000000"/>
        </w:rPr>
        <w:t>Reception</w:t>
      </w:r>
      <w:r>
        <w:tab/>
        <w:t>6212</w:t>
      </w:r>
    </w:p>
    <w:p w14:paraId="6D4756A9" w14:textId="77777777" w:rsidR="00E76701" w:rsidRDefault="00E76701">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6218</w:t>
      </w:r>
    </w:p>
    <w:p w14:paraId="64D48B3A" w14:textId="77777777" w:rsidR="00E76701" w:rsidRDefault="00E76701">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6228</w:t>
      </w:r>
    </w:p>
    <w:p w14:paraId="48EE1765" w14:textId="77777777" w:rsidR="00E76701" w:rsidRDefault="00E76701">
      <w:pPr>
        <w:pStyle w:val="TOC4"/>
        <w:rPr>
          <w:rFonts w:ascii="Calibri" w:hAnsi="Calibri"/>
          <w:kern w:val="2"/>
          <w:sz w:val="24"/>
          <w:szCs w:val="24"/>
        </w:rPr>
      </w:pPr>
      <w:r>
        <w:rPr>
          <w:lang w:eastAsia="zh-CN"/>
        </w:rPr>
        <w:t>12.2.1.5</w:t>
      </w:r>
      <w:r>
        <w:rPr>
          <w:rFonts w:ascii="Calibri" w:hAnsi="Calibri"/>
          <w:kern w:val="2"/>
          <w:sz w:val="24"/>
          <w:szCs w:val="24"/>
        </w:rPr>
        <w:tab/>
      </w:r>
      <w:r w:rsidRPr="002D03D6">
        <w:rPr>
          <w:rFonts w:eastAsia="SimSun"/>
        </w:rPr>
        <w:t>Inter-carrier concurrent operation / Sidelink communication / RRC_CONNECTED / Transmission / Exceptional pool</w:t>
      </w:r>
      <w:r>
        <w:tab/>
        <w:t>6235</w:t>
      </w:r>
    </w:p>
    <w:p w14:paraId="71046A09" w14:textId="77777777" w:rsidR="00E76701" w:rsidRDefault="00E76701">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6246</w:t>
      </w:r>
    </w:p>
    <w:p w14:paraId="5164CE22" w14:textId="77777777" w:rsidR="00E76701" w:rsidRDefault="00E76701">
      <w:pPr>
        <w:pStyle w:val="TOC3"/>
        <w:rPr>
          <w:rFonts w:ascii="Calibri" w:hAnsi="Calibri"/>
          <w:kern w:val="2"/>
          <w:sz w:val="24"/>
          <w:szCs w:val="24"/>
        </w:rPr>
      </w:pPr>
      <w:r>
        <w:t>12.2.2</w:t>
      </w:r>
      <w:r>
        <w:rPr>
          <w:rFonts w:ascii="Calibri" w:hAnsi="Calibri"/>
          <w:kern w:val="2"/>
          <w:sz w:val="24"/>
          <w:szCs w:val="24"/>
        </w:rPr>
        <w:tab/>
      </w:r>
      <w:r w:rsidRPr="002D03D6">
        <w:rPr>
          <w:iCs/>
        </w:rPr>
        <w:t>Inter-carrier concurrent operation / Sidelink synchronization related procedure</w:t>
      </w:r>
      <w:r>
        <w:tab/>
        <w:t>6255</w:t>
      </w:r>
    </w:p>
    <w:p w14:paraId="2344D9BA" w14:textId="77777777" w:rsidR="00E76701" w:rsidRDefault="00E76701">
      <w:pPr>
        <w:pStyle w:val="TOC4"/>
        <w:rPr>
          <w:rFonts w:ascii="Calibri" w:hAnsi="Calibri"/>
          <w:kern w:val="2"/>
          <w:sz w:val="24"/>
          <w:szCs w:val="24"/>
        </w:rPr>
      </w:pPr>
      <w:r>
        <w:rPr>
          <w:lang w:eastAsia="zh-CN"/>
        </w:rPr>
        <w:lastRenderedPageBreak/>
        <w:t>12.2.2.1</w:t>
      </w:r>
      <w:r>
        <w:rPr>
          <w:rFonts w:ascii="Calibri" w:hAnsi="Calibri"/>
          <w:kern w:val="2"/>
          <w:sz w:val="24"/>
          <w:szCs w:val="24"/>
        </w:rPr>
        <w:tab/>
      </w:r>
      <w:r>
        <w:t>Inter-carrier concurrent operation / Sidelink synchronization related procedure / Synchronization reference source (re-)selection</w:t>
      </w:r>
      <w:r>
        <w:tab/>
        <w:t>6255</w:t>
      </w:r>
    </w:p>
    <w:p w14:paraId="23617336" w14:textId="77777777" w:rsidR="00E76701" w:rsidRDefault="00E76701">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6270</w:t>
      </w:r>
    </w:p>
    <w:p w14:paraId="6C8DB2C2" w14:textId="77777777" w:rsidR="00E76701" w:rsidRDefault="00E76701">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6277</w:t>
      </w:r>
    </w:p>
    <w:p w14:paraId="130FBC02" w14:textId="77777777" w:rsidR="00E76701" w:rsidRDefault="00E76701">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6277</w:t>
      </w:r>
    </w:p>
    <w:p w14:paraId="5DAC5232" w14:textId="77777777" w:rsidR="00E76701" w:rsidRDefault="00E76701">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6289</w:t>
      </w:r>
    </w:p>
    <w:p w14:paraId="36DA2E38" w14:textId="77777777" w:rsidR="00E76701" w:rsidRDefault="00E76701">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6296</w:t>
      </w:r>
    </w:p>
    <w:p w14:paraId="6B2BDCF4" w14:textId="77777777" w:rsidR="00E76701" w:rsidRDefault="00E76701">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6296</w:t>
      </w:r>
    </w:p>
    <w:p w14:paraId="0CC868D7" w14:textId="77777777" w:rsidR="00E76701" w:rsidRDefault="00E76701">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6313</w:t>
      </w:r>
    </w:p>
    <w:p w14:paraId="7F6ABEAB" w14:textId="77777777" w:rsidR="00E76701" w:rsidRDefault="00E76701">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6313</w:t>
      </w:r>
    </w:p>
    <w:p w14:paraId="3D2199A9" w14:textId="77777777" w:rsidR="00E76701" w:rsidRDefault="00E76701">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6318</w:t>
      </w:r>
    </w:p>
    <w:p w14:paraId="4D10C5D4" w14:textId="77777777" w:rsidR="00E76701" w:rsidRDefault="00E76701">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6327</w:t>
      </w:r>
    </w:p>
    <w:p w14:paraId="17824344" w14:textId="77777777" w:rsidR="00E76701" w:rsidRDefault="00E76701">
      <w:pPr>
        <w:pStyle w:val="TOC3"/>
        <w:rPr>
          <w:rFonts w:ascii="Calibri" w:hAnsi="Calibri"/>
          <w:kern w:val="2"/>
          <w:sz w:val="24"/>
          <w:szCs w:val="24"/>
        </w:rPr>
      </w:pPr>
      <w:r w:rsidRPr="002D03D6">
        <w:rPr>
          <w:rFonts w:eastAsia="SimSun"/>
        </w:rPr>
        <w:t>12.2.6</w:t>
      </w:r>
      <w:r>
        <w:rPr>
          <w:rFonts w:ascii="Calibri" w:hAnsi="Calibri"/>
          <w:kern w:val="2"/>
          <w:sz w:val="24"/>
          <w:szCs w:val="24"/>
        </w:rPr>
        <w:tab/>
      </w:r>
      <w:r w:rsidRPr="002D03D6">
        <w:rPr>
          <w:rFonts w:eastAsia="SimSun"/>
        </w:rPr>
        <w:t>Inter-carrier concurrent operation / Sidelink Reconfiguration via PC5 RRC</w:t>
      </w:r>
      <w:r>
        <w:tab/>
        <w:t>6333</w:t>
      </w:r>
    </w:p>
    <w:p w14:paraId="7B5B34BB" w14:textId="77777777" w:rsidR="00E76701" w:rsidRDefault="00E76701">
      <w:pPr>
        <w:pStyle w:val="TOC4"/>
        <w:rPr>
          <w:rFonts w:ascii="Calibri" w:hAnsi="Calibri"/>
          <w:kern w:val="2"/>
          <w:sz w:val="24"/>
          <w:szCs w:val="24"/>
        </w:rPr>
      </w:pPr>
      <w:r w:rsidRPr="002D03D6">
        <w:rPr>
          <w:rFonts w:eastAsia="SimSun"/>
        </w:rPr>
        <w:t>12.2.6.1</w:t>
      </w:r>
      <w:r>
        <w:rPr>
          <w:rFonts w:ascii="Calibri" w:hAnsi="Calibri"/>
          <w:kern w:val="2"/>
          <w:sz w:val="24"/>
          <w:szCs w:val="24"/>
        </w:rPr>
        <w:tab/>
      </w:r>
      <w:r w:rsidRPr="002D03D6">
        <w:rPr>
          <w:rFonts w:eastAsia="SimSun"/>
        </w:rPr>
        <w:t>Inter-carrier concurrent operation / Sidelink Reconfiguration via PC5 RRC / SL DRB management / Initiating UE side</w:t>
      </w:r>
      <w:r>
        <w:tab/>
        <w:t>6333</w:t>
      </w:r>
    </w:p>
    <w:p w14:paraId="7502F080" w14:textId="77777777" w:rsidR="00E76701" w:rsidRDefault="00E76701">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6337</w:t>
      </w:r>
    </w:p>
    <w:p w14:paraId="0CD16766" w14:textId="77777777" w:rsidR="00E76701" w:rsidRDefault="00E76701">
      <w:pPr>
        <w:pStyle w:val="TOC3"/>
        <w:rPr>
          <w:rFonts w:ascii="Calibri" w:hAnsi="Calibri"/>
          <w:kern w:val="2"/>
          <w:sz w:val="24"/>
          <w:szCs w:val="24"/>
        </w:rPr>
      </w:pPr>
      <w:r w:rsidRPr="002D03D6">
        <w:rPr>
          <w:rFonts w:eastAsia="SimSun"/>
        </w:rPr>
        <w:t>12.2.</w:t>
      </w:r>
      <w:r w:rsidRPr="002D03D6">
        <w:rPr>
          <w:rFonts w:eastAsia="SimSun"/>
          <w:lang w:eastAsia="zh-CN"/>
        </w:rPr>
        <w:t>7</w:t>
      </w:r>
      <w:r>
        <w:rPr>
          <w:rFonts w:ascii="Calibri" w:hAnsi="Calibri"/>
          <w:kern w:val="2"/>
          <w:sz w:val="24"/>
          <w:szCs w:val="24"/>
        </w:rPr>
        <w:tab/>
      </w:r>
      <w:r>
        <w:t>Inter-carrier concurrent operation / Sidelink CSI reporting</w:t>
      </w:r>
      <w:r>
        <w:tab/>
        <w:t>6344</w:t>
      </w:r>
    </w:p>
    <w:p w14:paraId="58786222" w14:textId="77777777" w:rsidR="00E76701" w:rsidRDefault="00E76701">
      <w:pPr>
        <w:pStyle w:val="TOC4"/>
        <w:rPr>
          <w:rFonts w:ascii="Calibri" w:hAnsi="Calibri"/>
          <w:kern w:val="2"/>
          <w:sz w:val="24"/>
          <w:szCs w:val="24"/>
        </w:rPr>
      </w:pPr>
      <w:r w:rsidRPr="002D03D6">
        <w:rPr>
          <w:rFonts w:eastAsia="SimSun"/>
        </w:rPr>
        <w:t>12.2.</w:t>
      </w:r>
      <w:r w:rsidRPr="002D03D6">
        <w:rPr>
          <w:rFonts w:eastAsia="SimSun"/>
          <w:lang w:eastAsia="zh-CN"/>
        </w:rPr>
        <w:t>7.1</w:t>
      </w:r>
      <w:r>
        <w:rPr>
          <w:rFonts w:ascii="Calibri" w:hAnsi="Calibri"/>
          <w:kern w:val="2"/>
          <w:sz w:val="24"/>
          <w:szCs w:val="24"/>
        </w:rPr>
        <w:tab/>
      </w:r>
      <w:r w:rsidRPr="002D03D6">
        <w:rPr>
          <w:rFonts w:eastAsia="SimSun"/>
        </w:rPr>
        <w:t>Inter-carrier concurrent operation / Sidelink CSI reporting / Configuration</w:t>
      </w:r>
      <w:r>
        <w:tab/>
        <w:t>6344</w:t>
      </w:r>
    </w:p>
    <w:p w14:paraId="1D59A764" w14:textId="77777777" w:rsidR="00E76701" w:rsidRDefault="00E76701">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6349</w:t>
      </w:r>
    </w:p>
    <w:p w14:paraId="13777688" w14:textId="77777777" w:rsidR="00E76701" w:rsidRDefault="00E76701">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6354</w:t>
      </w:r>
    </w:p>
    <w:p w14:paraId="690AF2A8" w14:textId="77777777" w:rsidR="00E76701" w:rsidRDefault="00E76701">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6354</w:t>
      </w:r>
    </w:p>
    <w:p w14:paraId="640BFA29" w14:textId="77777777" w:rsidR="00E76701" w:rsidRDefault="00E76701">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6359</w:t>
      </w:r>
    </w:p>
    <w:p w14:paraId="3A88DCA6" w14:textId="77777777" w:rsidR="00E76701" w:rsidRDefault="00E76701">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6361</w:t>
      </w:r>
    </w:p>
    <w:p w14:paraId="2F859968" w14:textId="77777777" w:rsidR="00E76701" w:rsidRDefault="00E76701">
      <w:pPr>
        <w:pStyle w:val="TOC3"/>
        <w:rPr>
          <w:rFonts w:ascii="Calibri" w:hAnsi="Calibri"/>
          <w:kern w:val="2"/>
          <w:sz w:val="24"/>
          <w:szCs w:val="24"/>
        </w:rPr>
      </w:pPr>
      <w:r w:rsidRPr="002D03D6">
        <w:rPr>
          <w:iCs/>
        </w:rPr>
        <w:t>12.2.9</w:t>
      </w:r>
      <w:r>
        <w:rPr>
          <w:rFonts w:ascii="Calibri" w:hAnsi="Calibri"/>
          <w:kern w:val="2"/>
          <w:sz w:val="24"/>
          <w:szCs w:val="24"/>
        </w:rPr>
        <w:tab/>
      </w:r>
      <w:r w:rsidRPr="002D03D6">
        <w:rPr>
          <w:iCs/>
        </w:rPr>
        <w:t>Inter-carrier concurrent operation / Sidelink UE capability transfer via PC5 RRC</w:t>
      </w:r>
      <w:r>
        <w:tab/>
        <w:t>6369</w:t>
      </w:r>
    </w:p>
    <w:p w14:paraId="335B011A" w14:textId="77777777" w:rsidR="00E76701" w:rsidRDefault="00E76701">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6369</w:t>
      </w:r>
    </w:p>
    <w:p w14:paraId="4545FF83" w14:textId="77777777" w:rsidR="00E76701" w:rsidRDefault="00E76701">
      <w:pPr>
        <w:pStyle w:val="TOC3"/>
        <w:rPr>
          <w:rFonts w:ascii="Calibri" w:hAnsi="Calibri"/>
          <w:kern w:val="2"/>
          <w:sz w:val="24"/>
          <w:szCs w:val="24"/>
        </w:rPr>
      </w:pPr>
      <w:r w:rsidRPr="002D03D6">
        <w:rPr>
          <w:iCs/>
        </w:rPr>
        <w:t>12.2.10</w:t>
      </w:r>
      <w:r>
        <w:rPr>
          <w:rFonts w:ascii="Calibri" w:hAnsi="Calibri"/>
          <w:kern w:val="2"/>
          <w:sz w:val="24"/>
          <w:szCs w:val="24"/>
        </w:rPr>
        <w:tab/>
      </w:r>
      <w:r w:rsidRPr="002D03D6">
        <w:rPr>
          <w:iCs/>
        </w:rPr>
        <w:t>Inter-concurrent operation / MAC</w:t>
      </w:r>
      <w:r>
        <w:tab/>
        <w:t>6377</w:t>
      </w:r>
    </w:p>
    <w:p w14:paraId="29681FDB" w14:textId="77777777" w:rsidR="00E76701" w:rsidRDefault="00E76701">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6377</w:t>
      </w:r>
    </w:p>
    <w:p w14:paraId="1A9AD12E" w14:textId="77777777" w:rsidR="00E76701" w:rsidRDefault="00E76701">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6377</w:t>
      </w:r>
    </w:p>
    <w:p w14:paraId="4057832A" w14:textId="77777777" w:rsidR="00E76701" w:rsidRDefault="00E76701">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6384</w:t>
      </w:r>
    </w:p>
    <w:p w14:paraId="784FB799" w14:textId="77777777" w:rsidR="00E76701" w:rsidRDefault="00E76701">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6393</w:t>
      </w:r>
    </w:p>
    <w:p w14:paraId="25436484" w14:textId="77777777" w:rsidR="00E76701" w:rsidRDefault="00E76701">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6402</w:t>
      </w:r>
    </w:p>
    <w:p w14:paraId="2573E037" w14:textId="77777777" w:rsidR="00E76701" w:rsidRDefault="00E76701">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6402</w:t>
      </w:r>
    </w:p>
    <w:p w14:paraId="696D63A9" w14:textId="77777777" w:rsidR="00E76701" w:rsidRDefault="00E76701">
      <w:pPr>
        <w:pStyle w:val="TOC5"/>
        <w:rPr>
          <w:rFonts w:ascii="Calibri" w:hAnsi="Calibri"/>
          <w:kern w:val="2"/>
          <w:sz w:val="24"/>
          <w:szCs w:val="24"/>
        </w:rPr>
      </w:pPr>
      <w:r>
        <w:t>12.2.10.2.2</w:t>
      </w:r>
      <w:r>
        <w:rPr>
          <w:rFonts w:ascii="Calibri" w:hAnsi="Calibri"/>
          <w:kern w:val="2"/>
          <w:sz w:val="24"/>
          <w:szCs w:val="24"/>
        </w:rPr>
        <w:tab/>
      </w:r>
      <w:r>
        <w:t>Inter-concurrent operation / MAC / SL-SCH data reception / NACK-only HARQ</w:t>
      </w:r>
      <w:r>
        <w:tab/>
        <w:t>6403</w:t>
      </w:r>
    </w:p>
    <w:p w14:paraId="249547C0" w14:textId="77777777" w:rsidR="00E76701" w:rsidRDefault="00E76701">
      <w:pPr>
        <w:pStyle w:val="TOC5"/>
        <w:rPr>
          <w:rFonts w:ascii="Calibri" w:hAnsi="Calibri"/>
          <w:kern w:val="2"/>
          <w:sz w:val="24"/>
          <w:szCs w:val="24"/>
        </w:rPr>
      </w:pPr>
      <w:r>
        <w:t>12.2.10.2.3</w:t>
      </w:r>
      <w:r>
        <w:rPr>
          <w:rFonts w:ascii="Calibri" w:hAnsi="Calibri"/>
          <w:kern w:val="2"/>
          <w:sz w:val="24"/>
          <w:szCs w:val="24"/>
        </w:rPr>
        <w:tab/>
      </w:r>
      <w:r>
        <w:t>PC5-only operation / MAC / SL-SCH data reception / SL-SCH Transport block size selection</w:t>
      </w:r>
      <w:r>
        <w:tab/>
        <w:t>6405</w:t>
      </w:r>
    </w:p>
    <w:p w14:paraId="0DEE662C" w14:textId="77777777" w:rsidR="00E76701" w:rsidRDefault="00E76701">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6413</w:t>
      </w:r>
    </w:p>
    <w:p w14:paraId="0DD25C29" w14:textId="77777777" w:rsidR="00E76701" w:rsidRDefault="00E76701">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6418</w:t>
      </w:r>
    </w:p>
    <w:p w14:paraId="5A2650E2" w14:textId="77777777" w:rsidR="00E76701" w:rsidRDefault="00E76701">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6418</w:t>
      </w:r>
    </w:p>
    <w:p w14:paraId="0AF9CC97" w14:textId="77777777" w:rsidR="00E76701" w:rsidRDefault="00E76701">
      <w:pPr>
        <w:pStyle w:val="TOC3"/>
        <w:rPr>
          <w:rFonts w:ascii="Calibri" w:hAnsi="Calibri"/>
          <w:kern w:val="2"/>
          <w:sz w:val="24"/>
          <w:szCs w:val="24"/>
        </w:rPr>
      </w:pPr>
      <w:r w:rsidRPr="002D03D6">
        <w:rPr>
          <w:iCs/>
        </w:rPr>
        <w:t>12.2.1</w:t>
      </w:r>
      <w:r w:rsidRPr="002D03D6">
        <w:rPr>
          <w:iCs/>
          <w:lang w:eastAsia="zh-CN"/>
        </w:rPr>
        <w:t>1</w:t>
      </w:r>
      <w:r>
        <w:rPr>
          <w:rFonts w:ascii="Calibri" w:hAnsi="Calibri"/>
          <w:kern w:val="2"/>
          <w:sz w:val="24"/>
          <w:szCs w:val="24"/>
        </w:rPr>
        <w:tab/>
      </w:r>
      <w:r w:rsidRPr="002D03D6">
        <w:rPr>
          <w:iCs/>
        </w:rPr>
        <w:t xml:space="preserve">Inter-concurrent operation / </w:t>
      </w:r>
      <w:r w:rsidRPr="002D03D6">
        <w:rPr>
          <w:iCs/>
          <w:lang w:eastAsia="zh-CN"/>
        </w:rPr>
        <w:t>DRX</w:t>
      </w:r>
      <w:r>
        <w:tab/>
        <w:t>6428</w:t>
      </w:r>
    </w:p>
    <w:p w14:paraId="2C2A7235" w14:textId="77777777" w:rsidR="00E76701" w:rsidRDefault="00E76701">
      <w:pPr>
        <w:pStyle w:val="TOC4"/>
        <w:rPr>
          <w:rFonts w:ascii="Calibri" w:hAnsi="Calibri"/>
          <w:kern w:val="2"/>
          <w:sz w:val="24"/>
          <w:szCs w:val="24"/>
        </w:rPr>
      </w:pPr>
      <w:r>
        <w:t>12.2.1</w:t>
      </w:r>
      <w:r>
        <w:rPr>
          <w:lang w:eastAsia="zh-CN"/>
        </w:rPr>
        <w:t>1</w:t>
      </w:r>
      <w:r>
        <w:t>.1</w:t>
      </w:r>
      <w:r>
        <w:rPr>
          <w:rFonts w:ascii="Calibri" w:hAnsi="Calibri"/>
          <w:kern w:val="2"/>
          <w:sz w:val="24"/>
          <w:szCs w:val="24"/>
        </w:rPr>
        <w:tab/>
      </w:r>
      <w:r>
        <w:t xml:space="preserve">Inter-concurrent operation / </w:t>
      </w:r>
      <w:r>
        <w:rPr>
          <w:lang w:eastAsia="zh-CN"/>
        </w:rPr>
        <w:t>DRX</w:t>
      </w:r>
      <w:r>
        <w:t xml:space="preserve"> / Transmission</w:t>
      </w:r>
      <w:r>
        <w:tab/>
        <w:t>6428</w:t>
      </w:r>
    </w:p>
    <w:p w14:paraId="736C1B51" w14:textId="77777777" w:rsidR="00E76701" w:rsidRDefault="00E76701">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6439</w:t>
      </w:r>
    </w:p>
    <w:p w14:paraId="1560D7E2" w14:textId="77777777" w:rsidR="00E76701" w:rsidRDefault="00E76701">
      <w:pPr>
        <w:pStyle w:val="TOC3"/>
        <w:rPr>
          <w:rFonts w:ascii="Calibri" w:hAnsi="Calibri"/>
          <w:kern w:val="2"/>
          <w:sz w:val="24"/>
          <w:szCs w:val="24"/>
        </w:rPr>
      </w:pPr>
      <w:r>
        <w:t>12.3</w:t>
      </w:r>
      <w:r w:rsidRPr="002D03D6">
        <w:rPr>
          <w:iCs/>
        </w:rPr>
        <w:t>.1</w:t>
      </w:r>
      <w:r>
        <w:rPr>
          <w:rFonts w:ascii="Calibri" w:hAnsi="Calibri"/>
          <w:kern w:val="2"/>
          <w:sz w:val="24"/>
          <w:szCs w:val="24"/>
        </w:rPr>
        <w:tab/>
      </w:r>
      <w:r>
        <w:t>L2 UE-to-Network Relay</w:t>
      </w:r>
      <w:r>
        <w:tab/>
        <w:t>6439</w:t>
      </w:r>
    </w:p>
    <w:p w14:paraId="3F46AA7B" w14:textId="77777777" w:rsidR="00E76701" w:rsidRDefault="00E76701">
      <w:pPr>
        <w:pStyle w:val="TOC4"/>
        <w:rPr>
          <w:rFonts w:ascii="Calibri" w:hAnsi="Calibri"/>
          <w:kern w:val="2"/>
          <w:sz w:val="24"/>
          <w:szCs w:val="24"/>
        </w:rPr>
      </w:pPr>
      <w:r>
        <w:t>12.3.1.1</w:t>
      </w:r>
      <w:r>
        <w:rPr>
          <w:rFonts w:ascii="Calibri" w:hAnsi="Calibri"/>
          <w:kern w:val="2"/>
          <w:sz w:val="24"/>
          <w:szCs w:val="24"/>
        </w:rPr>
        <w:tab/>
      </w:r>
      <w:r>
        <w:t>Remote UE</w:t>
      </w:r>
      <w:r>
        <w:tab/>
        <w:t>6439</w:t>
      </w:r>
    </w:p>
    <w:p w14:paraId="1506FF10" w14:textId="77777777" w:rsidR="00E76701" w:rsidRDefault="00E76701">
      <w:pPr>
        <w:pStyle w:val="TOC5"/>
        <w:rPr>
          <w:rFonts w:ascii="Calibri" w:hAnsi="Calibri"/>
          <w:kern w:val="2"/>
          <w:sz w:val="24"/>
          <w:szCs w:val="24"/>
        </w:rPr>
      </w:pPr>
      <w:r>
        <w:lastRenderedPageBreak/>
        <w:t>12.3.1.1.1</w:t>
      </w:r>
      <w:r>
        <w:rPr>
          <w:rFonts w:ascii="Calibri" w:hAnsi="Calibri"/>
          <w:kern w:val="2"/>
          <w:sz w:val="24"/>
          <w:szCs w:val="24"/>
        </w:rPr>
        <w:tab/>
      </w:r>
      <w:r>
        <w:rPr>
          <w:lang w:eastAsia="zh-CN"/>
        </w:rPr>
        <w:t>Sidelink Relay / L2 U2N / Remote UE / Sidelink Synchronization / Synchonization Reference Source (Re-) Selection</w:t>
      </w:r>
      <w:r>
        <w:tab/>
        <w:t>6439</w:t>
      </w:r>
    </w:p>
    <w:p w14:paraId="4873BC23" w14:textId="77777777" w:rsidR="00E76701" w:rsidRDefault="00E76701">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6449</w:t>
      </w:r>
    </w:p>
    <w:p w14:paraId="1B0574D1" w14:textId="77777777" w:rsidR="00E76701" w:rsidRDefault="00E76701">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6452</w:t>
      </w:r>
    </w:p>
    <w:p w14:paraId="3B5F3132" w14:textId="77777777" w:rsidR="00E76701" w:rsidRDefault="00E76701">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6456</w:t>
      </w:r>
    </w:p>
    <w:p w14:paraId="4DEF18A4" w14:textId="77777777" w:rsidR="00E76701" w:rsidRDefault="00E76701">
      <w:pPr>
        <w:pStyle w:val="TOC5"/>
        <w:rPr>
          <w:rFonts w:ascii="Calibri" w:hAnsi="Calibri"/>
          <w:kern w:val="2"/>
          <w:sz w:val="24"/>
          <w:szCs w:val="24"/>
        </w:rPr>
      </w:pPr>
      <w:r>
        <w:t>12.3.1.1.5</w:t>
      </w:r>
      <w:r>
        <w:rPr>
          <w:rFonts w:ascii="Calibri" w:hAnsi="Calibri"/>
          <w:kern w:val="2"/>
          <w:sz w:val="24"/>
          <w:szCs w:val="24"/>
        </w:rPr>
        <w:tab/>
      </w:r>
      <w:r>
        <w:rPr>
          <w:lang w:eastAsia="zh-CN"/>
        </w:rPr>
        <w:t>Sidelink Relay / L2 U2N / Remote UE / 5G ProSe Direct Discovery / Announcing Alert</w:t>
      </w:r>
      <w:r>
        <w:tab/>
        <w:t>6459</w:t>
      </w:r>
    </w:p>
    <w:p w14:paraId="68911E5F" w14:textId="77777777" w:rsidR="00E76701" w:rsidRDefault="00E76701">
      <w:pPr>
        <w:pStyle w:val="TOC5"/>
        <w:rPr>
          <w:rFonts w:ascii="Calibri" w:hAnsi="Calibri"/>
          <w:kern w:val="2"/>
          <w:sz w:val="24"/>
          <w:szCs w:val="24"/>
        </w:rPr>
      </w:pPr>
      <w:r>
        <w:t>12.3.1.1.6</w:t>
      </w:r>
      <w:r>
        <w:rPr>
          <w:rFonts w:ascii="Calibri" w:hAnsi="Calibri"/>
          <w:kern w:val="2"/>
          <w:sz w:val="24"/>
          <w:szCs w:val="24"/>
        </w:rPr>
        <w:tab/>
      </w:r>
      <w:r>
        <w:rPr>
          <w:lang w:eastAsia="zh-CN"/>
        </w:rPr>
        <w:t>Sidelink Relay / L2 U2N / Remote UE / 5G ProSe Direct Discovery / Match Report</w:t>
      </w:r>
      <w:r>
        <w:tab/>
        <w:t>6463</w:t>
      </w:r>
    </w:p>
    <w:p w14:paraId="224717B4" w14:textId="77777777" w:rsidR="00E76701" w:rsidRDefault="00E76701">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6469</w:t>
      </w:r>
    </w:p>
    <w:p w14:paraId="1C650B2A" w14:textId="77777777" w:rsidR="00E76701" w:rsidRDefault="00E76701">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6474</w:t>
      </w:r>
    </w:p>
    <w:p w14:paraId="6B6A1BA1" w14:textId="77777777" w:rsidR="00E76701" w:rsidRDefault="00E76701">
      <w:pPr>
        <w:pStyle w:val="TOC5"/>
        <w:rPr>
          <w:rFonts w:ascii="Calibri" w:hAnsi="Calibri"/>
          <w:kern w:val="2"/>
          <w:sz w:val="24"/>
          <w:szCs w:val="24"/>
        </w:rPr>
      </w:pPr>
      <w:r>
        <w:t>12.3.1.1.9</w:t>
      </w:r>
      <w:r>
        <w:rPr>
          <w:rFonts w:ascii="Calibri" w:hAnsi="Calibri"/>
          <w:kern w:val="2"/>
          <w:sz w:val="24"/>
          <w:szCs w:val="24"/>
        </w:rPr>
        <w:tab/>
      </w:r>
      <w:r>
        <w:rPr>
          <w:lang w:eastAsia="zh-CN"/>
        </w:rPr>
        <w:t>Sidelink Relay / L2 U2N / Remote UE / RRC reconfiguration / L2 U2N Remote UE configuration</w:t>
      </w:r>
      <w:r>
        <w:tab/>
        <w:t>6480</w:t>
      </w:r>
    </w:p>
    <w:p w14:paraId="60B2D35E" w14:textId="77777777" w:rsidR="00E76701" w:rsidRDefault="00E76701">
      <w:pPr>
        <w:pStyle w:val="TOC5"/>
        <w:rPr>
          <w:rFonts w:ascii="Calibri" w:hAnsi="Calibri"/>
          <w:kern w:val="2"/>
          <w:sz w:val="24"/>
          <w:szCs w:val="24"/>
        </w:rPr>
      </w:pPr>
      <w:r>
        <w:t>12.3.1.1.10</w:t>
      </w:r>
      <w:r>
        <w:rPr>
          <w:rFonts w:ascii="Calibri" w:hAnsi="Calibri"/>
          <w:kern w:val="2"/>
          <w:sz w:val="24"/>
          <w:szCs w:val="24"/>
        </w:rPr>
        <w:tab/>
      </w:r>
      <w:r>
        <w:rPr>
          <w:lang w:eastAsia="zh-CN"/>
        </w:rPr>
        <w:t>Sidelink Relay / L2 U2N / Remote UE / SRAP</w:t>
      </w:r>
      <w:r>
        <w:tab/>
        <w:t>6483</w:t>
      </w:r>
    </w:p>
    <w:p w14:paraId="47639BEF" w14:textId="77777777" w:rsidR="00E76701" w:rsidRDefault="00E76701">
      <w:pPr>
        <w:pStyle w:val="TOC5"/>
        <w:rPr>
          <w:rFonts w:ascii="Calibri" w:hAnsi="Calibri"/>
          <w:kern w:val="2"/>
          <w:sz w:val="24"/>
          <w:szCs w:val="24"/>
        </w:rPr>
      </w:pPr>
      <w:r>
        <w:t>12.3.1.1.11</w:t>
      </w:r>
      <w:r>
        <w:rPr>
          <w:rFonts w:ascii="Calibri" w:hAnsi="Calibri"/>
          <w:kern w:val="2"/>
          <w:sz w:val="24"/>
          <w:szCs w:val="24"/>
        </w:rPr>
        <w:tab/>
      </w:r>
      <w:r>
        <w:rPr>
          <w:lang w:eastAsia="zh-CN"/>
        </w:rPr>
        <w:t>Sidelink Relay / L2 U2N / Remote UE / Radio link failure related actions</w:t>
      </w:r>
      <w:r>
        <w:tab/>
        <w:t>6490</w:t>
      </w:r>
    </w:p>
    <w:p w14:paraId="5361F10C" w14:textId="77777777" w:rsidR="00E76701" w:rsidRDefault="00E76701">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6494</w:t>
      </w:r>
    </w:p>
    <w:p w14:paraId="6F692F4D" w14:textId="77777777" w:rsidR="00E76701" w:rsidRDefault="00E76701">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6502</w:t>
      </w:r>
    </w:p>
    <w:p w14:paraId="314883ED" w14:textId="77777777" w:rsidR="00E76701" w:rsidRDefault="00E76701">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6509</w:t>
      </w:r>
    </w:p>
    <w:p w14:paraId="45F9E4C1" w14:textId="77777777" w:rsidR="00E76701" w:rsidRDefault="00E76701">
      <w:pPr>
        <w:pStyle w:val="TOC5"/>
        <w:rPr>
          <w:rFonts w:ascii="Calibri" w:hAnsi="Calibri"/>
          <w:kern w:val="2"/>
          <w:sz w:val="24"/>
          <w:szCs w:val="24"/>
        </w:rPr>
      </w:pPr>
      <w:r>
        <w:t>12.3.1.1.15</w:t>
      </w:r>
      <w:r>
        <w:rPr>
          <w:rFonts w:ascii="Calibri" w:hAnsi="Calibri"/>
          <w:kern w:val="2"/>
          <w:sz w:val="24"/>
          <w:szCs w:val="24"/>
        </w:rPr>
        <w:tab/>
      </w:r>
      <w:r>
        <w:rPr>
          <w:lang w:eastAsia="zh-CN"/>
        </w:rPr>
        <w:t>Sidelink Relay / L2 U2N / Remote UE / Measurement configuration control and reporting / Event Y2</w:t>
      </w:r>
      <w:r>
        <w:tab/>
        <w:t>6517</w:t>
      </w:r>
    </w:p>
    <w:p w14:paraId="1EC988CC" w14:textId="77777777" w:rsidR="00E76701" w:rsidRDefault="00E76701">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6524</w:t>
      </w:r>
    </w:p>
    <w:p w14:paraId="3491B4EE" w14:textId="77777777" w:rsidR="00E76701" w:rsidRDefault="00E76701">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6530</w:t>
      </w:r>
    </w:p>
    <w:p w14:paraId="54D6D87D" w14:textId="77777777" w:rsidR="00E76701" w:rsidRDefault="00E76701">
      <w:pPr>
        <w:pStyle w:val="TOC5"/>
        <w:rPr>
          <w:rFonts w:ascii="Calibri" w:hAnsi="Calibri"/>
          <w:kern w:val="2"/>
          <w:sz w:val="24"/>
          <w:szCs w:val="24"/>
        </w:rPr>
      </w:pPr>
      <w:r>
        <w:t>12.3.1.1.18</w:t>
      </w:r>
      <w:r>
        <w:rPr>
          <w:rFonts w:ascii="Calibri" w:hAnsi="Calibri"/>
          <w:kern w:val="2"/>
          <w:sz w:val="24"/>
          <w:szCs w:val="24"/>
        </w:rPr>
        <w:tab/>
      </w:r>
      <w:r>
        <w:rPr>
          <w:lang w:eastAsia="zh-CN"/>
        </w:rPr>
        <w:t>Sidelink Relay / L2 U2N / Remote UE / Sidelink radio link failure related actions</w:t>
      </w:r>
      <w:r>
        <w:tab/>
        <w:t>6534</w:t>
      </w:r>
    </w:p>
    <w:p w14:paraId="513C1EEE" w14:textId="77777777" w:rsidR="00E76701" w:rsidRDefault="00E76701">
      <w:pPr>
        <w:pStyle w:val="TOC5"/>
        <w:rPr>
          <w:rFonts w:ascii="Calibri" w:hAnsi="Calibri"/>
          <w:kern w:val="2"/>
          <w:sz w:val="24"/>
          <w:szCs w:val="24"/>
        </w:rPr>
      </w:pPr>
      <w:r>
        <w:t>12.3.1.1.19</w:t>
      </w:r>
      <w:r>
        <w:rPr>
          <w:rFonts w:ascii="Calibri" w:hAnsi="Calibri"/>
          <w:kern w:val="2"/>
          <w:sz w:val="24"/>
          <w:szCs w:val="24"/>
        </w:rPr>
        <w:tab/>
      </w:r>
      <w:r>
        <w:rPr>
          <w:lang w:eastAsia="zh-CN"/>
        </w:rPr>
        <w:t>Sidelink Relay / L2 U2N / Remote UE / Selection of NR Sidelink U2N Relay UE</w:t>
      </w:r>
      <w:r>
        <w:tab/>
        <w:t>6538</w:t>
      </w:r>
    </w:p>
    <w:p w14:paraId="0A7B8368" w14:textId="77777777" w:rsidR="00E76701" w:rsidRDefault="00E76701">
      <w:pPr>
        <w:pStyle w:val="TOC5"/>
        <w:rPr>
          <w:rFonts w:ascii="Calibri" w:hAnsi="Calibri"/>
          <w:kern w:val="2"/>
          <w:sz w:val="24"/>
          <w:szCs w:val="24"/>
        </w:rPr>
      </w:pPr>
      <w:r>
        <w:t>12.3.1.1.20</w:t>
      </w:r>
      <w:r>
        <w:rPr>
          <w:rFonts w:ascii="Calibri" w:hAnsi="Calibri"/>
          <w:kern w:val="2"/>
          <w:sz w:val="24"/>
          <w:szCs w:val="24"/>
        </w:rPr>
        <w:tab/>
      </w:r>
      <w:r>
        <w:rPr>
          <w:lang w:eastAsia="zh-CN"/>
        </w:rPr>
        <w:t xml:space="preserve">Sidelink Relay / L2 U2N / Remote UE / </w:t>
      </w:r>
      <w:r>
        <w:t>Re</w:t>
      </w:r>
      <w:r>
        <w:rPr>
          <w:lang w:eastAsia="zh-CN"/>
        </w:rPr>
        <w:t>s</w:t>
      </w:r>
      <w:r>
        <w:t xml:space="preserve">election </w:t>
      </w:r>
      <w:r>
        <w:rPr>
          <w:lang w:eastAsia="zh-CN"/>
        </w:rPr>
        <w:t>of NR Sidelink U2N Relay UE</w:t>
      </w:r>
      <w:r>
        <w:tab/>
        <w:t>6542</w:t>
      </w:r>
    </w:p>
    <w:p w14:paraId="3F6CD252" w14:textId="77777777" w:rsidR="00E76701" w:rsidRDefault="00E76701">
      <w:pPr>
        <w:pStyle w:val="TOC5"/>
        <w:rPr>
          <w:rFonts w:ascii="Calibri" w:hAnsi="Calibri"/>
          <w:kern w:val="2"/>
          <w:sz w:val="24"/>
          <w:szCs w:val="24"/>
        </w:rPr>
      </w:pPr>
      <w:r>
        <w:t>12.3.1.1.21</w:t>
      </w:r>
      <w:r>
        <w:rPr>
          <w:rFonts w:ascii="Calibri" w:hAnsi="Calibri"/>
          <w:kern w:val="2"/>
          <w:sz w:val="24"/>
          <w:szCs w:val="24"/>
        </w:rPr>
        <w:tab/>
      </w:r>
      <w:r>
        <w:rPr>
          <w:lang w:eastAsia="zh-CN"/>
        </w:rPr>
        <w:t>Sidelink Relay / L2 U2N / Remote UE / Switching from indirect to direct path</w:t>
      </w:r>
      <w:r>
        <w:tab/>
        <w:t>6547</w:t>
      </w:r>
    </w:p>
    <w:p w14:paraId="4CCD6DB4" w14:textId="77777777" w:rsidR="00E76701" w:rsidRDefault="00E76701">
      <w:pPr>
        <w:pStyle w:val="TOC5"/>
        <w:rPr>
          <w:rFonts w:ascii="Calibri" w:hAnsi="Calibri"/>
          <w:kern w:val="2"/>
          <w:sz w:val="24"/>
          <w:szCs w:val="24"/>
        </w:rPr>
      </w:pPr>
      <w:r>
        <w:t>12.3.1.1.22</w:t>
      </w:r>
      <w:r>
        <w:rPr>
          <w:rFonts w:ascii="Calibri" w:hAnsi="Calibri"/>
          <w:kern w:val="2"/>
          <w:sz w:val="24"/>
          <w:szCs w:val="24"/>
        </w:rPr>
        <w:tab/>
      </w:r>
      <w:r>
        <w:rPr>
          <w:lang w:eastAsia="zh-CN"/>
        </w:rPr>
        <w:t>Sidelink Relay / L2 U2N / Remote UE / Switching from direct to indirect path</w:t>
      </w:r>
      <w:r>
        <w:tab/>
        <w:t>6556</w:t>
      </w:r>
    </w:p>
    <w:p w14:paraId="7FF66B07" w14:textId="77777777" w:rsidR="00E76701" w:rsidRDefault="00E76701">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6563</w:t>
      </w:r>
    </w:p>
    <w:p w14:paraId="2B74E72D" w14:textId="77777777" w:rsidR="00E76701" w:rsidRDefault="00E76701">
      <w:pPr>
        <w:pStyle w:val="TOC5"/>
        <w:rPr>
          <w:rFonts w:ascii="Calibri" w:hAnsi="Calibri"/>
          <w:kern w:val="2"/>
          <w:sz w:val="24"/>
          <w:szCs w:val="24"/>
        </w:rPr>
      </w:pPr>
      <w:r>
        <w:t>12.3.1.</w:t>
      </w:r>
      <w:r>
        <w:rPr>
          <w:lang w:eastAsia="zh-CN"/>
        </w:rPr>
        <w:t>2</w:t>
      </w:r>
      <w:r>
        <w:t>.1</w:t>
      </w:r>
      <w:r>
        <w:rPr>
          <w:rFonts w:ascii="Calibri" w:hAnsi="Calibri"/>
          <w:kern w:val="2"/>
          <w:sz w:val="24"/>
          <w:szCs w:val="24"/>
        </w:rPr>
        <w:tab/>
      </w:r>
      <w:r>
        <w:rPr>
          <w:lang w:eastAsia="zh-CN"/>
        </w:rPr>
        <w:t>Sidelink Relay / L2 U2N / Relay UE / Sidelink Synchronization / SLSS Transmission</w:t>
      </w:r>
      <w:r>
        <w:tab/>
        <w:t>6563</w:t>
      </w:r>
    </w:p>
    <w:p w14:paraId="3ED57819" w14:textId="77777777" w:rsidR="00E76701" w:rsidRDefault="00E76701">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6570</w:t>
      </w:r>
    </w:p>
    <w:p w14:paraId="1E6D2D40" w14:textId="77777777" w:rsidR="00E76701" w:rsidRDefault="00E76701">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6577</w:t>
      </w:r>
    </w:p>
    <w:p w14:paraId="5D6DC5BE" w14:textId="77777777" w:rsidR="00E76701" w:rsidRDefault="00E76701">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6581</w:t>
      </w:r>
    </w:p>
    <w:p w14:paraId="5747ED87" w14:textId="77777777" w:rsidR="00E76701" w:rsidRDefault="00E76701">
      <w:pPr>
        <w:pStyle w:val="TOC5"/>
        <w:rPr>
          <w:rFonts w:ascii="Calibri" w:hAnsi="Calibri"/>
          <w:kern w:val="2"/>
          <w:sz w:val="24"/>
          <w:szCs w:val="24"/>
        </w:rPr>
      </w:pPr>
      <w:r>
        <w:t>12.3.1.</w:t>
      </w:r>
      <w:r>
        <w:rPr>
          <w:lang w:eastAsia="zh-CN"/>
        </w:rPr>
        <w:t>2</w:t>
      </w:r>
      <w:r>
        <w:t>.</w:t>
      </w:r>
      <w:r>
        <w:rPr>
          <w:lang w:eastAsia="zh-CN"/>
        </w:rPr>
        <w:t>5</w:t>
      </w:r>
      <w:r>
        <w:rPr>
          <w:rFonts w:ascii="Calibri" w:hAnsi="Calibri"/>
          <w:kern w:val="2"/>
          <w:sz w:val="24"/>
          <w:szCs w:val="24"/>
        </w:rPr>
        <w:tab/>
      </w:r>
      <w:r>
        <w:rPr>
          <w:lang w:eastAsia="zh-CN"/>
        </w:rPr>
        <w:t>Sidelink Relay / L2 U2N / Relay UE / System information acquisition</w:t>
      </w:r>
      <w:r>
        <w:tab/>
        <w:t>6586</w:t>
      </w:r>
    </w:p>
    <w:p w14:paraId="7D703645" w14:textId="77777777" w:rsidR="00E76701" w:rsidRDefault="00E76701">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6590</w:t>
      </w:r>
    </w:p>
    <w:p w14:paraId="54DEFA4A" w14:textId="77777777" w:rsidR="00E76701" w:rsidRDefault="00E76701">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6596</w:t>
      </w:r>
    </w:p>
    <w:p w14:paraId="0934C13A" w14:textId="77777777" w:rsidR="00E76701" w:rsidRDefault="00E76701">
      <w:pPr>
        <w:pStyle w:val="TOC5"/>
        <w:rPr>
          <w:rFonts w:ascii="Calibri" w:hAnsi="Calibri"/>
          <w:kern w:val="2"/>
          <w:sz w:val="24"/>
          <w:szCs w:val="24"/>
        </w:rPr>
      </w:pPr>
      <w:r w:rsidRPr="002D03D6">
        <w:rPr>
          <w:rFonts w:eastAsia="SimSun"/>
        </w:rPr>
        <w:t>12.3.1.</w:t>
      </w:r>
      <w:r w:rsidRPr="002D03D6">
        <w:rPr>
          <w:rFonts w:eastAsia="SimSun"/>
          <w:lang w:eastAsia="zh-CN"/>
        </w:rPr>
        <w:t>2</w:t>
      </w:r>
      <w:r w:rsidRPr="002D03D6">
        <w:rPr>
          <w:rFonts w:eastAsia="SimSun"/>
        </w:rPr>
        <w:t>.</w:t>
      </w:r>
      <w:r w:rsidRPr="002D03D6">
        <w:rPr>
          <w:rFonts w:eastAsia="SimSun"/>
          <w:lang w:eastAsia="zh-CN"/>
        </w:rPr>
        <w:t>8</w:t>
      </w:r>
      <w:r>
        <w:rPr>
          <w:rFonts w:ascii="Calibri" w:hAnsi="Calibri"/>
          <w:kern w:val="2"/>
          <w:sz w:val="24"/>
          <w:szCs w:val="24"/>
        </w:rPr>
        <w:tab/>
      </w:r>
      <w:r w:rsidRPr="002D03D6">
        <w:rPr>
          <w:rFonts w:eastAsia="SimSun"/>
          <w:lang w:eastAsia="zh-CN"/>
        </w:rPr>
        <w:t>Sidelink Relay / L2 U2N / Relay UE / RRC connection establishment triggered by Remote UE / Emergency</w:t>
      </w:r>
      <w:r>
        <w:tab/>
        <w:t>6603</w:t>
      </w:r>
    </w:p>
    <w:p w14:paraId="47E58777" w14:textId="77777777" w:rsidR="00E76701" w:rsidRDefault="00E76701">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6605</w:t>
      </w:r>
    </w:p>
    <w:p w14:paraId="4B8ABF50" w14:textId="77777777" w:rsidR="00E76701" w:rsidRDefault="00E76701">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6609</w:t>
      </w:r>
    </w:p>
    <w:p w14:paraId="24DA4D29" w14:textId="77777777" w:rsidR="00E76701" w:rsidRDefault="00E76701">
      <w:pPr>
        <w:pStyle w:val="TOC5"/>
        <w:rPr>
          <w:rFonts w:ascii="Calibri" w:hAnsi="Calibri"/>
          <w:kern w:val="2"/>
          <w:sz w:val="24"/>
          <w:szCs w:val="24"/>
        </w:rPr>
      </w:pPr>
      <w:r>
        <w:t>12.3.1.2.</w:t>
      </w:r>
      <w:r>
        <w:rPr>
          <w:lang w:eastAsia="zh-CN"/>
        </w:rPr>
        <w:t>11</w:t>
      </w:r>
      <w:r>
        <w:rPr>
          <w:rFonts w:ascii="Calibri" w:hAnsi="Calibri"/>
          <w:kern w:val="2"/>
          <w:sz w:val="24"/>
          <w:szCs w:val="24"/>
        </w:rPr>
        <w:tab/>
      </w:r>
      <w:r>
        <w:rPr>
          <w:lang w:eastAsia="zh-CN"/>
        </w:rPr>
        <w:t>Sidelink Relay / L2 U2N / Relay UE / RRC reconfiguration / Uu Relay RLC channel configuration</w:t>
      </w:r>
      <w:r>
        <w:tab/>
        <w:t>6615</w:t>
      </w:r>
    </w:p>
    <w:p w14:paraId="65CEE35A" w14:textId="77777777" w:rsidR="00E76701" w:rsidRDefault="00E76701">
      <w:pPr>
        <w:pStyle w:val="TOC5"/>
        <w:rPr>
          <w:rFonts w:ascii="Calibri" w:hAnsi="Calibri"/>
          <w:kern w:val="2"/>
          <w:sz w:val="24"/>
          <w:szCs w:val="24"/>
        </w:rPr>
      </w:pPr>
      <w:r>
        <w:t>12.3.1.2.12</w:t>
      </w:r>
      <w:r>
        <w:rPr>
          <w:rFonts w:ascii="Calibri" w:hAnsi="Calibri"/>
          <w:kern w:val="2"/>
          <w:sz w:val="24"/>
          <w:szCs w:val="24"/>
        </w:rPr>
        <w:tab/>
      </w:r>
      <w:r>
        <w:rPr>
          <w:lang w:eastAsia="zh-CN"/>
        </w:rPr>
        <w:t>Sidelink Relay / L2 U2N / Relay UE / RRC reconfiguration / PC5 Relay RLC channel configuration</w:t>
      </w:r>
      <w:r>
        <w:tab/>
        <w:t>6621</w:t>
      </w:r>
    </w:p>
    <w:p w14:paraId="4CF4DC25" w14:textId="77777777" w:rsidR="00E76701" w:rsidRDefault="00E76701">
      <w:pPr>
        <w:pStyle w:val="TOC5"/>
        <w:rPr>
          <w:rFonts w:ascii="Calibri" w:hAnsi="Calibri"/>
          <w:kern w:val="2"/>
          <w:sz w:val="24"/>
          <w:szCs w:val="24"/>
        </w:rPr>
      </w:pPr>
      <w:r w:rsidRPr="002D03D6">
        <w:rPr>
          <w:rFonts w:eastAsia="SimSun"/>
          <w:lang w:eastAsia="en-US"/>
        </w:rPr>
        <w:t>12.3.1.2.13</w:t>
      </w:r>
      <w:r>
        <w:rPr>
          <w:rFonts w:ascii="Calibri" w:hAnsi="Calibri"/>
          <w:kern w:val="2"/>
          <w:sz w:val="24"/>
          <w:szCs w:val="24"/>
        </w:rPr>
        <w:tab/>
      </w:r>
      <w:r w:rsidRPr="002D03D6">
        <w:rPr>
          <w:rFonts w:eastAsia="SimSun"/>
          <w:lang w:eastAsia="zh-CN"/>
        </w:rPr>
        <w:t>Sidelink Relay / L2 U2N / Relay UE / RRC reconfiguration / L2 U2N Relay UE configuration</w:t>
      </w:r>
      <w:r>
        <w:tab/>
        <w:t>6628</w:t>
      </w:r>
    </w:p>
    <w:p w14:paraId="68AE5938" w14:textId="77777777" w:rsidR="00E76701" w:rsidRDefault="00E76701">
      <w:pPr>
        <w:pStyle w:val="TOC5"/>
        <w:rPr>
          <w:rFonts w:ascii="Calibri" w:hAnsi="Calibri"/>
          <w:kern w:val="2"/>
          <w:sz w:val="24"/>
          <w:szCs w:val="24"/>
        </w:rPr>
      </w:pPr>
      <w:r>
        <w:t>12.3.1.2.14</w:t>
      </w:r>
      <w:r>
        <w:rPr>
          <w:rFonts w:ascii="Calibri" w:hAnsi="Calibri"/>
          <w:kern w:val="2"/>
          <w:sz w:val="24"/>
          <w:szCs w:val="24"/>
        </w:rPr>
        <w:tab/>
      </w:r>
      <w:r>
        <w:rPr>
          <w:lang w:eastAsia="zh-CN"/>
        </w:rPr>
        <w:t>Sidelink Relay / L2 U2N / Relay UE / Radio link failure related actions</w:t>
      </w:r>
      <w:r>
        <w:tab/>
        <w:t>6634</w:t>
      </w:r>
    </w:p>
    <w:p w14:paraId="03A1BB20" w14:textId="77777777" w:rsidR="00E76701" w:rsidRDefault="00E76701">
      <w:pPr>
        <w:pStyle w:val="TOC5"/>
        <w:rPr>
          <w:rFonts w:ascii="Calibri" w:hAnsi="Calibri"/>
          <w:kern w:val="2"/>
          <w:sz w:val="24"/>
          <w:szCs w:val="24"/>
        </w:rPr>
      </w:pPr>
      <w:r>
        <w:t>12.3.1.2.15</w:t>
      </w:r>
      <w:r>
        <w:rPr>
          <w:rFonts w:ascii="Calibri" w:hAnsi="Calibri"/>
          <w:kern w:val="2"/>
          <w:sz w:val="24"/>
          <w:szCs w:val="24"/>
        </w:rPr>
        <w:tab/>
      </w:r>
      <w:r>
        <w:rPr>
          <w:lang w:eastAsia="zh-CN"/>
        </w:rPr>
        <w:t>Sidelink Relay / L2 U2N / Relay UE / Sidelink RRC reconfiguration</w:t>
      </w:r>
      <w:r>
        <w:tab/>
        <w:t>6638</w:t>
      </w:r>
    </w:p>
    <w:p w14:paraId="6E945ED0" w14:textId="77777777" w:rsidR="00E76701" w:rsidRDefault="00E76701">
      <w:pPr>
        <w:pStyle w:val="TOC5"/>
        <w:rPr>
          <w:rFonts w:ascii="Calibri" w:hAnsi="Calibri"/>
          <w:kern w:val="2"/>
          <w:sz w:val="24"/>
          <w:szCs w:val="24"/>
        </w:rPr>
      </w:pPr>
      <w:r>
        <w:t>12.3.1.2.16</w:t>
      </w:r>
      <w:r>
        <w:rPr>
          <w:rFonts w:ascii="Calibri" w:hAnsi="Calibri"/>
          <w:kern w:val="2"/>
          <w:sz w:val="24"/>
          <w:szCs w:val="24"/>
        </w:rPr>
        <w:tab/>
      </w:r>
      <w:r>
        <w:rPr>
          <w:lang w:eastAsia="zh-CN"/>
        </w:rPr>
        <w:t>Sidelink Relay / L2 U2N / Relay UE / Sidelink radio link failure related actions</w:t>
      </w:r>
      <w:r>
        <w:tab/>
        <w:t>6642</w:t>
      </w:r>
    </w:p>
    <w:p w14:paraId="4D064780" w14:textId="77777777" w:rsidR="00E76701" w:rsidRDefault="00E76701">
      <w:pPr>
        <w:pStyle w:val="TOC5"/>
        <w:rPr>
          <w:rFonts w:ascii="Calibri" w:hAnsi="Calibri"/>
          <w:kern w:val="2"/>
          <w:sz w:val="24"/>
          <w:szCs w:val="24"/>
        </w:rPr>
      </w:pPr>
      <w:r>
        <w:t>12.3.1.2.17</w:t>
      </w:r>
      <w:r>
        <w:rPr>
          <w:rFonts w:ascii="Calibri" w:hAnsi="Calibri"/>
          <w:kern w:val="2"/>
          <w:sz w:val="24"/>
          <w:szCs w:val="24"/>
        </w:rPr>
        <w:tab/>
      </w:r>
      <w:r>
        <w:rPr>
          <w:lang w:eastAsia="zh-CN"/>
        </w:rPr>
        <w:t>Sidelink Relay / L2 U2N / Relay UE / SRAP</w:t>
      </w:r>
      <w:r>
        <w:tab/>
        <w:t>6646</w:t>
      </w:r>
    </w:p>
    <w:p w14:paraId="04F1CFBF" w14:textId="77777777" w:rsidR="00E76701" w:rsidRDefault="00E76701">
      <w:pPr>
        <w:pStyle w:val="TOC1"/>
        <w:rPr>
          <w:rFonts w:ascii="Calibri" w:hAnsi="Calibri"/>
          <w:kern w:val="2"/>
          <w:sz w:val="24"/>
          <w:szCs w:val="24"/>
        </w:rPr>
      </w:pPr>
      <w:r>
        <w:t>13</w:t>
      </w:r>
      <w:r>
        <w:rPr>
          <w:rFonts w:ascii="Calibri" w:hAnsi="Calibri"/>
          <w:kern w:val="2"/>
          <w:sz w:val="24"/>
          <w:szCs w:val="24"/>
        </w:rPr>
        <w:tab/>
      </w:r>
      <w:r>
        <w:t>V2X layer</w:t>
      </w:r>
      <w:r>
        <w:tab/>
        <w:t>6652</w:t>
      </w:r>
    </w:p>
    <w:p w14:paraId="4BBB887C" w14:textId="77777777" w:rsidR="00E76701" w:rsidRDefault="00E76701">
      <w:pPr>
        <w:pStyle w:val="TOC2"/>
        <w:rPr>
          <w:rFonts w:ascii="Calibri" w:hAnsi="Calibri"/>
          <w:kern w:val="2"/>
          <w:sz w:val="24"/>
          <w:szCs w:val="24"/>
        </w:rPr>
      </w:pPr>
      <w:r>
        <w:t>13.1</w:t>
      </w:r>
      <w:r>
        <w:rPr>
          <w:rFonts w:ascii="Calibri" w:hAnsi="Calibri"/>
          <w:kern w:val="2"/>
          <w:sz w:val="24"/>
          <w:szCs w:val="24"/>
        </w:rPr>
        <w:tab/>
      </w:r>
      <w:r>
        <w:t>V2X policy provisioning</w:t>
      </w:r>
      <w:r>
        <w:tab/>
        <w:t>6652</w:t>
      </w:r>
    </w:p>
    <w:p w14:paraId="746FDC6D" w14:textId="77777777" w:rsidR="00E76701" w:rsidRDefault="00E76701">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6652</w:t>
      </w:r>
    </w:p>
    <w:p w14:paraId="02684A92" w14:textId="77777777" w:rsidR="00E76701" w:rsidRDefault="00E76701">
      <w:pPr>
        <w:pStyle w:val="TOC2"/>
        <w:rPr>
          <w:rFonts w:ascii="Calibri" w:hAnsi="Calibri"/>
          <w:kern w:val="2"/>
          <w:sz w:val="24"/>
          <w:szCs w:val="24"/>
        </w:rPr>
      </w:pPr>
      <w:r>
        <w:t>13.2</w:t>
      </w:r>
      <w:r>
        <w:rPr>
          <w:rFonts w:ascii="Calibri" w:hAnsi="Calibri"/>
          <w:kern w:val="2"/>
          <w:sz w:val="24"/>
          <w:szCs w:val="24"/>
        </w:rPr>
        <w:tab/>
      </w:r>
      <w:r>
        <w:t>PC5 unicast</w:t>
      </w:r>
      <w:r>
        <w:tab/>
        <w:t>6662</w:t>
      </w:r>
    </w:p>
    <w:p w14:paraId="76017803" w14:textId="77777777" w:rsidR="00E76701" w:rsidRDefault="00E76701">
      <w:pPr>
        <w:pStyle w:val="TOC3"/>
        <w:rPr>
          <w:rFonts w:ascii="Calibri" w:hAnsi="Calibri"/>
          <w:kern w:val="2"/>
          <w:sz w:val="24"/>
          <w:szCs w:val="24"/>
        </w:rPr>
      </w:pPr>
      <w:r w:rsidRPr="002D03D6">
        <w:rPr>
          <w:rFonts w:eastAsia="SimSun"/>
        </w:rPr>
        <w:lastRenderedPageBreak/>
        <w:t>13.2.1</w:t>
      </w:r>
      <w:r>
        <w:rPr>
          <w:rFonts w:ascii="Calibri" w:hAnsi="Calibri"/>
          <w:kern w:val="2"/>
          <w:sz w:val="24"/>
          <w:szCs w:val="24"/>
        </w:rPr>
        <w:tab/>
      </w:r>
      <w:r w:rsidRPr="002D03D6">
        <w:rPr>
          <w:rFonts w:eastAsia="SimSun"/>
        </w:rPr>
        <w:t>PC5 unicast / link establishment / Reject / Conflict Layer 2 ID</w:t>
      </w:r>
      <w:r>
        <w:tab/>
        <w:t>6662</w:t>
      </w:r>
    </w:p>
    <w:p w14:paraId="3165F50B" w14:textId="77777777" w:rsidR="00E76701" w:rsidRDefault="00E76701">
      <w:pPr>
        <w:pStyle w:val="TOC3"/>
        <w:rPr>
          <w:rFonts w:ascii="Calibri" w:hAnsi="Calibri"/>
          <w:kern w:val="2"/>
          <w:sz w:val="24"/>
          <w:szCs w:val="24"/>
        </w:rPr>
      </w:pPr>
      <w:r w:rsidRPr="002D03D6">
        <w:rPr>
          <w:rFonts w:eastAsia="SimSun"/>
        </w:rPr>
        <w:t>13.2.2</w:t>
      </w:r>
      <w:r>
        <w:rPr>
          <w:rFonts w:ascii="Calibri" w:hAnsi="Calibri"/>
          <w:kern w:val="2"/>
          <w:sz w:val="24"/>
          <w:szCs w:val="24"/>
        </w:rPr>
        <w:tab/>
      </w:r>
      <w:r w:rsidRPr="002D03D6">
        <w:rPr>
          <w:rFonts w:eastAsia="SimSun"/>
        </w:rPr>
        <w:t>PC5 unicast / link Security Mode</w:t>
      </w:r>
      <w:r>
        <w:tab/>
        <w:t>6665</w:t>
      </w:r>
    </w:p>
    <w:p w14:paraId="2F766B68" w14:textId="77777777" w:rsidR="00E76701" w:rsidRDefault="00E76701">
      <w:pPr>
        <w:pStyle w:val="TOC3"/>
        <w:rPr>
          <w:rFonts w:ascii="Calibri" w:hAnsi="Calibri"/>
          <w:kern w:val="2"/>
          <w:sz w:val="24"/>
          <w:szCs w:val="24"/>
        </w:rPr>
      </w:pPr>
      <w:r w:rsidRPr="002D03D6">
        <w:rPr>
          <w:rFonts w:eastAsia="SimSun"/>
        </w:rPr>
        <w:t>13.2.3</w:t>
      </w:r>
      <w:r>
        <w:rPr>
          <w:rFonts w:ascii="Calibri" w:hAnsi="Calibri"/>
          <w:kern w:val="2"/>
          <w:sz w:val="24"/>
          <w:szCs w:val="24"/>
        </w:rPr>
        <w:tab/>
      </w:r>
      <w:r w:rsidRPr="002D03D6">
        <w:rPr>
          <w:rFonts w:eastAsia="SimSun"/>
        </w:rPr>
        <w:t>PC5 unicast / Link modification</w:t>
      </w:r>
      <w:r>
        <w:tab/>
        <w:t>6668</w:t>
      </w:r>
    </w:p>
    <w:p w14:paraId="6D034866" w14:textId="77777777" w:rsidR="00E76701" w:rsidRDefault="00E76701">
      <w:pPr>
        <w:pStyle w:val="TOC3"/>
        <w:rPr>
          <w:rFonts w:ascii="Calibri" w:hAnsi="Calibri"/>
          <w:kern w:val="2"/>
          <w:sz w:val="24"/>
          <w:szCs w:val="24"/>
        </w:rPr>
      </w:pPr>
      <w:r w:rsidRPr="002D03D6">
        <w:rPr>
          <w:rFonts w:eastAsia="SimSun"/>
        </w:rPr>
        <w:t>13.2.4</w:t>
      </w:r>
      <w:r>
        <w:rPr>
          <w:rFonts w:ascii="Calibri" w:hAnsi="Calibri"/>
          <w:kern w:val="2"/>
          <w:sz w:val="24"/>
          <w:szCs w:val="24"/>
        </w:rPr>
        <w:tab/>
      </w:r>
      <w:r>
        <w:t>PC5 unicast / link Release / Reestablish PC5 unicast link to same UE</w:t>
      </w:r>
      <w:r>
        <w:tab/>
        <w:t>6676</w:t>
      </w:r>
    </w:p>
    <w:p w14:paraId="31FD662B" w14:textId="77777777" w:rsidR="00E76701" w:rsidRDefault="00E76701">
      <w:pPr>
        <w:pStyle w:val="TOC3"/>
        <w:rPr>
          <w:rFonts w:ascii="Calibri" w:hAnsi="Calibri"/>
          <w:kern w:val="2"/>
          <w:sz w:val="24"/>
          <w:szCs w:val="24"/>
        </w:rPr>
      </w:pPr>
      <w:r>
        <w:t>13.2.5</w:t>
      </w:r>
      <w:r>
        <w:rPr>
          <w:rFonts w:ascii="Calibri" w:hAnsi="Calibri"/>
          <w:kern w:val="2"/>
          <w:sz w:val="24"/>
          <w:szCs w:val="24"/>
        </w:rPr>
        <w:tab/>
      </w:r>
      <w:r>
        <w:t>PC5 unicast / link identifier update</w:t>
      </w:r>
      <w:r>
        <w:tab/>
        <w:t>6681</w:t>
      </w:r>
    </w:p>
    <w:p w14:paraId="614555DD" w14:textId="77777777" w:rsidR="00E76701" w:rsidRDefault="00E76701">
      <w:pPr>
        <w:pStyle w:val="TOC3"/>
        <w:rPr>
          <w:rFonts w:ascii="Calibri" w:hAnsi="Calibri"/>
          <w:kern w:val="2"/>
          <w:sz w:val="24"/>
          <w:szCs w:val="24"/>
        </w:rPr>
      </w:pPr>
      <w:r w:rsidRPr="002D03D6">
        <w:rPr>
          <w:rFonts w:eastAsia="SimSun"/>
        </w:rPr>
        <w:t>13.2.6</w:t>
      </w:r>
      <w:r>
        <w:rPr>
          <w:rFonts w:ascii="Calibri" w:hAnsi="Calibri"/>
          <w:kern w:val="2"/>
          <w:sz w:val="24"/>
          <w:szCs w:val="24"/>
        </w:rPr>
        <w:tab/>
      </w:r>
      <w:r w:rsidRPr="002D03D6">
        <w:rPr>
          <w:rFonts w:eastAsia="SimSun"/>
        </w:rPr>
        <w:t>PC5 unicast / link keep alive</w:t>
      </w:r>
      <w:r>
        <w:tab/>
        <w:t>6685</w:t>
      </w:r>
    </w:p>
    <w:p w14:paraId="3BFBDBBF" w14:textId="77777777" w:rsidR="00E76701" w:rsidRDefault="00E76701">
      <w:pPr>
        <w:pStyle w:val="TOC1"/>
        <w:rPr>
          <w:rFonts w:ascii="Calibri" w:hAnsi="Calibri"/>
          <w:kern w:val="2"/>
          <w:sz w:val="24"/>
          <w:szCs w:val="24"/>
        </w:rPr>
      </w:pPr>
      <w:r>
        <w:t>14</w:t>
      </w:r>
      <w:r>
        <w:rPr>
          <w:rFonts w:ascii="Calibri" w:hAnsi="Calibri"/>
          <w:kern w:val="2"/>
          <w:sz w:val="24"/>
          <w:szCs w:val="24"/>
        </w:rPr>
        <w:tab/>
      </w:r>
      <w:r>
        <w:t>MBS</w:t>
      </w:r>
      <w:r>
        <w:tab/>
        <w:t>6689</w:t>
      </w:r>
    </w:p>
    <w:p w14:paraId="482A0DC5" w14:textId="77777777" w:rsidR="00E76701" w:rsidRDefault="00E76701">
      <w:pPr>
        <w:pStyle w:val="TOC2"/>
        <w:rPr>
          <w:rFonts w:ascii="Calibri" w:hAnsi="Calibri"/>
          <w:kern w:val="2"/>
          <w:sz w:val="24"/>
          <w:szCs w:val="24"/>
        </w:rPr>
      </w:pPr>
      <w:r w:rsidRPr="002D03D6">
        <w:rPr>
          <w:rFonts w:eastAsia="MS Mincho"/>
        </w:rPr>
        <w:t>14.1</w:t>
      </w:r>
      <w:r>
        <w:rPr>
          <w:rFonts w:ascii="Calibri" w:hAnsi="Calibri"/>
          <w:kern w:val="2"/>
          <w:sz w:val="24"/>
          <w:szCs w:val="24"/>
        </w:rPr>
        <w:tab/>
      </w:r>
      <w:r w:rsidRPr="002D03D6">
        <w:rPr>
          <w:rFonts w:eastAsia="MS Mincho"/>
        </w:rPr>
        <w:t>MBS Broadcast</w:t>
      </w:r>
      <w:r>
        <w:tab/>
        <w:t>6689</w:t>
      </w:r>
    </w:p>
    <w:p w14:paraId="105F212D" w14:textId="77777777" w:rsidR="00E76701" w:rsidRDefault="00E76701">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6689</w:t>
      </w:r>
    </w:p>
    <w:p w14:paraId="2C887053" w14:textId="77777777" w:rsidR="00E76701" w:rsidRDefault="00E76701">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6689</w:t>
      </w:r>
    </w:p>
    <w:p w14:paraId="0949E3BE" w14:textId="77777777" w:rsidR="00E76701" w:rsidRDefault="00E76701">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6698</w:t>
      </w:r>
    </w:p>
    <w:p w14:paraId="72B29D5A" w14:textId="77777777" w:rsidR="00E76701" w:rsidRDefault="00E76701">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6704</w:t>
      </w:r>
    </w:p>
    <w:p w14:paraId="494B81C7" w14:textId="77777777" w:rsidR="00E76701" w:rsidRDefault="00E76701">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6713</w:t>
      </w:r>
    </w:p>
    <w:p w14:paraId="70BE8156" w14:textId="77777777" w:rsidR="00E76701" w:rsidRDefault="00E76701">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6713</w:t>
      </w:r>
    </w:p>
    <w:p w14:paraId="5774BC79" w14:textId="77777777" w:rsidR="00E76701" w:rsidRDefault="00E76701">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6722</w:t>
      </w:r>
    </w:p>
    <w:p w14:paraId="346F4E17" w14:textId="77777777" w:rsidR="00E76701" w:rsidRDefault="00E76701">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6722</w:t>
      </w:r>
    </w:p>
    <w:p w14:paraId="2D13A3EB" w14:textId="77777777" w:rsidR="00E76701" w:rsidRDefault="00E76701">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6723</w:t>
      </w:r>
    </w:p>
    <w:p w14:paraId="658446DC" w14:textId="77777777" w:rsidR="00E76701" w:rsidRDefault="00E76701">
      <w:pPr>
        <w:pStyle w:val="TOC3"/>
        <w:rPr>
          <w:rFonts w:ascii="Calibri" w:hAnsi="Calibri"/>
          <w:kern w:val="2"/>
          <w:sz w:val="24"/>
          <w:szCs w:val="24"/>
        </w:rPr>
      </w:pPr>
      <w:r>
        <w:t>14.1.2</w:t>
      </w:r>
      <w:r>
        <w:rPr>
          <w:rFonts w:ascii="Calibri" w:hAnsi="Calibri"/>
          <w:kern w:val="2"/>
          <w:sz w:val="24"/>
          <w:szCs w:val="24"/>
        </w:rPr>
        <w:tab/>
      </w:r>
      <w:r>
        <w:t>MBS Broadcast/ Service Continuity</w:t>
      </w:r>
      <w:r>
        <w:tab/>
        <w:t>6728</w:t>
      </w:r>
    </w:p>
    <w:p w14:paraId="1E9F539F" w14:textId="77777777" w:rsidR="00E76701" w:rsidRDefault="00E76701">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6728</w:t>
      </w:r>
    </w:p>
    <w:p w14:paraId="6157AB3D" w14:textId="77777777" w:rsidR="00E76701" w:rsidRDefault="00E76701">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6736</w:t>
      </w:r>
    </w:p>
    <w:p w14:paraId="7B513100" w14:textId="77777777" w:rsidR="00E76701" w:rsidRDefault="00E76701">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6748</w:t>
      </w:r>
    </w:p>
    <w:p w14:paraId="74D1D824" w14:textId="77777777" w:rsidR="00E76701" w:rsidRDefault="00E76701">
      <w:pPr>
        <w:pStyle w:val="TOC3"/>
        <w:rPr>
          <w:rFonts w:ascii="Calibri" w:hAnsi="Calibri"/>
          <w:kern w:val="2"/>
          <w:sz w:val="24"/>
          <w:szCs w:val="24"/>
        </w:rPr>
      </w:pPr>
      <w:r>
        <w:t>14.1.3</w:t>
      </w:r>
      <w:r>
        <w:rPr>
          <w:rFonts w:ascii="Calibri" w:hAnsi="Calibri"/>
          <w:kern w:val="2"/>
          <w:sz w:val="24"/>
          <w:szCs w:val="24"/>
        </w:rPr>
        <w:tab/>
      </w:r>
      <w:r>
        <w:t>MBS Broadcast/ MAC</w:t>
      </w:r>
      <w:r>
        <w:tab/>
        <w:t>6762</w:t>
      </w:r>
    </w:p>
    <w:p w14:paraId="315DC2C2" w14:textId="77777777" w:rsidR="00E76701" w:rsidRDefault="00E76701">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6762</w:t>
      </w:r>
    </w:p>
    <w:p w14:paraId="750552AE" w14:textId="77777777" w:rsidR="00E76701" w:rsidRDefault="00E76701">
      <w:pPr>
        <w:pStyle w:val="TOC4"/>
        <w:rPr>
          <w:rFonts w:ascii="Calibri" w:hAnsi="Calibri"/>
          <w:kern w:val="2"/>
          <w:sz w:val="24"/>
          <w:szCs w:val="24"/>
        </w:rPr>
      </w:pPr>
      <w:r>
        <w:t>14.1.3.2</w:t>
      </w:r>
      <w:r>
        <w:rPr>
          <w:rFonts w:ascii="Calibri" w:hAnsi="Calibri"/>
          <w:kern w:val="2"/>
          <w:sz w:val="24"/>
          <w:szCs w:val="24"/>
        </w:rPr>
        <w:tab/>
      </w:r>
      <w:r>
        <w:t>MBS Broadcast/ MAC/ DRX operation</w:t>
      </w:r>
      <w:r>
        <w:tab/>
        <w:t>6767</w:t>
      </w:r>
    </w:p>
    <w:p w14:paraId="6841E4FB" w14:textId="77777777" w:rsidR="00E76701" w:rsidRDefault="00E76701">
      <w:pPr>
        <w:pStyle w:val="TOC2"/>
        <w:rPr>
          <w:rFonts w:ascii="Calibri" w:hAnsi="Calibri"/>
          <w:kern w:val="2"/>
          <w:sz w:val="24"/>
          <w:szCs w:val="24"/>
        </w:rPr>
      </w:pPr>
      <w:r>
        <w:t>14.2</w:t>
      </w:r>
      <w:r>
        <w:rPr>
          <w:rFonts w:ascii="Calibri" w:hAnsi="Calibri"/>
          <w:kern w:val="2"/>
          <w:sz w:val="24"/>
          <w:szCs w:val="24"/>
        </w:rPr>
        <w:tab/>
      </w:r>
      <w:r>
        <w:t>MBS Multicast</w:t>
      </w:r>
      <w:r>
        <w:tab/>
        <w:t>6774</w:t>
      </w:r>
    </w:p>
    <w:p w14:paraId="42FA501E" w14:textId="77777777" w:rsidR="00E76701" w:rsidRDefault="00E76701">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6774</w:t>
      </w:r>
    </w:p>
    <w:p w14:paraId="17E06E0F" w14:textId="77777777" w:rsidR="00E76701" w:rsidRDefault="00E76701">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6774</w:t>
      </w:r>
    </w:p>
    <w:p w14:paraId="17EB0327" w14:textId="77777777" w:rsidR="00E76701" w:rsidRDefault="00E76701">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6774</w:t>
      </w:r>
    </w:p>
    <w:p w14:paraId="2DE4B082" w14:textId="77777777" w:rsidR="00E76701" w:rsidRDefault="00E76701">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6784</w:t>
      </w:r>
    </w:p>
    <w:p w14:paraId="39542DB0" w14:textId="77777777" w:rsidR="00E76701" w:rsidRDefault="00E76701">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6790</w:t>
      </w:r>
    </w:p>
    <w:p w14:paraId="6D699732" w14:textId="77777777" w:rsidR="00E76701" w:rsidRDefault="00E76701">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6800</w:t>
      </w:r>
    </w:p>
    <w:p w14:paraId="06DA4657" w14:textId="77777777" w:rsidR="00E76701" w:rsidRDefault="00E76701">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2D03D6">
        <w:rPr>
          <w:rFonts w:cs="Arial"/>
        </w:rPr>
        <w:t>PTP retransmission for multicast</w:t>
      </w:r>
      <w:r>
        <w:t xml:space="preserve"> / RRC-based enabling-disabling HARQ feedback for Multicast/ ACK-NACK</w:t>
      </w:r>
      <w:r>
        <w:tab/>
        <w:t>6809</w:t>
      </w:r>
    </w:p>
    <w:p w14:paraId="7EC91DBE" w14:textId="77777777" w:rsidR="00E76701" w:rsidRDefault="00E76701">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6814</w:t>
      </w:r>
    </w:p>
    <w:p w14:paraId="0486ED53" w14:textId="77777777" w:rsidR="00E76701" w:rsidRDefault="00E76701">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6820</w:t>
      </w:r>
    </w:p>
    <w:p w14:paraId="474B40D3" w14:textId="77777777" w:rsidR="00E76701" w:rsidRDefault="00E76701">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6832</w:t>
      </w:r>
    </w:p>
    <w:p w14:paraId="2D02B6EB" w14:textId="77777777" w:rsidR="00E76701" w:rsidRDefault="00E76701">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6840</w:t>
      </w:r>
    </w:p>
    <w:p w14:paraId="5C302E29" w14:textId="77777777" w:rsidR="00E76701" w:rsidRDefault="00E76701">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6844</w:t>
      </w:r>
    </w:p>
    <w:p w14:paraId="3F67BE1A" w14:textId="77777777" w:rsidR="00E76701" w:rsidRDefault="00E76701">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6844</w:t>
      </w:r>
    </w:p>
    <w:p w14:paraId="09F4B1CE" w14:textId="77777777" w:rsidR="00E76701" w:rsidRDefault="00E76701">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6856</w:t>
      </w:r>
    </w:p>
    <w:p w14:paraId="0B55F4D2" w14:textId="77777777" w:rsidR="00E76701" w:rsidRDefault="00E76701">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6862</w:t>
      </w:r>
    </w:p>
    <w:p w14:paraId="7B9DCC9D" w14:textId="77777777" w:rsidR="00E76701" w:rsidRDefault="00E76701">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6873</w:t>
      </w:r>
    </w:p>
    <w:p w14:paraId="6FBFA94E" w14:textId="77777777" w:rsidR="00E76701" w:rsidRDefault="00E76701">
      <w:pPr>
        <w:pStyle w:val="TOC5"/>
        <w:rPr>
          <w:rFonts w:ascii="Calibri" w:hAnsi="Calibri"/>
          <w:kern w:val="2"/>
          <w:sz w:val="24"/>
          <w:szCs w:val="24"/>
        </w:rPr>
      </w:pPr>
      <w:r>
        <w:t>14.2.1.3.1</w:t>
      </w:r>
      <w:r>
        <w:rPr>
          <w:rFonts w:ascii="Calibri" w:hAnsi="Calibri"/>
          <w:kern w:val="2"/>
          <w:sz w:val="24"/>
          <w:szCs w:val="24"/>
        </w:rPr>
        <w:tab/>
      </w:r>
      <w:r>
        <w:t>MBS Multicast/ MAC/ SPS/ PTM transmission</w:t>
      </w:r>
      <w:r>
        <w:tab/>
        <w:t>6873</w:t>
      </w:r>
    </w:p>
    <w:p w14:paraId="26CF025C" w14:textId="77777777" w:rsidR="00E76701" w:rsidRDefault="00E76701">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6885</w:t>
      </w:r>
    </w:p>
    <w:p w14:paraId="6E9A41FC" w14:textId="77777777" w:rsidR="00E76701" w:rsidRDefault="00E76701">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6890</w:t>
      </w:r>
    </w:p>
    <w:p w14:paraId="2EE25416" w14:textId="77777777" w:rsidR="00E76701" w:rsidRDefault="00E76701">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6900</w:t>
      </w:r>
    </w:p>
    <w:p w14:paraId="3BC0AD6E" w14:textId="77777777" w:rsidR="00E76701" w:rsidRDefault="00E76701">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6900</w:t>
      </w:r>
    </w:p>
    <w:p w14:paraId="69CA1BD7" w14:textId="77777777" w:rsidR="00E76701" w:rsidRDefault="00E76701">
      <w:pPr>
        <w:pStyle w:val="TOC4"/>
        <w:rPr>
          <w:rFonts w:ascii="Calibri" w:hAnsi="Calibri"/>
          <w:kern w:val="2"/>
          <w:sz w:val="24"/>
          <w:szCs w:val="24"/>
        </w:rPr>
      </w:pPr>
      <w:r>
        <w:rPr>
          <w:lang w:eastAsia="sv-SE"/>
        </w:rPr>
        <w:lastRenderedPageBreak/>
        <w:t>14.2.2.2</w:t>
      </w:r>
      <w:r>
        <w:rPr>
          <w:rFonts w:ascii="Calibri" w:hAnsi="Calibri"/>
          <w:kern w:val="2"/>
          <w:sz w:val="24"/>
          <w:szCs w:val="24"/>
        </w:rPr>
        <w:tab/>
      </w:r>
      <w:r>
        <w:rPr>
          <w:lang w:eastAsia="sv-SE"/>
        </w:rPr>
        <w:t>MBS Multicast/ UM RLC / 12bit SN / Correct set initial value for UM receive state variable/ PTM</w:t>
      </w:r>
      <w:r>
        <w:tab/>
        <w:t>6909</w:t>
      </w:r>
    </w:p>
    <w:p w14:paraId="099B00DE" w14:textId="77777777" w:rsidR="00E76701" w:rsidRDefault="00E76701">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6910</w:t>
      </w:r>
    </w:p>
    <w:p w14:paraId="1A7CFE7F" w14:textId="77777777" w:rsidR="00E76701" w:rsidRDefault="00E76701">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6910</w:t>
      </w:r>
    </w:p>
    <w:p w14:paraId="483C0A4E" w14:textId="77777777" w:rsidR="00E76701" w:rsidRDefault="00E76701">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6921</w:t>
      </w:r>
    </w:p>
    <w:p w14:paraId="426426B5" w14:textId="77777777" w:rsidR="00E76701" w:rsidRDefault="00E76701">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6923</w:t>
      </w:r>
    </w:p>
    <w:p w14:paraId="172DB577" w14:textId="77777777" w:rsidR="00E76701" w:rsidRDefault="00E76701">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rrrr 18 bit SN</w:t>
      </w:r>
      <w:r>
        <w:tab/>
        <w:t>6935</w:t>
      </w:r>
    </w:p>
    <w:p w14:paraId="4F974330" w14:textId="77777777" w:rsidR="00E76701" w:rsidRDefault="00E76701">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6937</w:t>
      </w:r>
    </w:p>
    <w:p w14:paraId="78F961AD" w14:textId="77777777" w:rsidR="00E76701" w:rsidRDefault="00E76701">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6937</w:t>
      </w:r>
    </w:p>
    <w:p w14:paraId="12251081" w14:textId="77777777" w:rsidR="00E76701" w:rsidRDefault="00E76701">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6937</w:t>
      </w:r>
    </w:p>
    <w:p w14:paraId="32F6D2A5" w14:textId="77777777" w:rsidR="00E76701" w:rsidRDefault="00E76701">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6941</w:t>
      </w:r>
    </w:p>
    <w:p w14:paraId="41FBDD1B" w14:textId="77777777" w:rsidR="00E76701" w:rsidRDefault="00E76701">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6952</w:t>
      </w:r>
    </w:p>
    <w:p w14:paraId="765E347D" w14:textId="77777777" w:rsidR="00E76701" w:rsidRDefault="00E76701">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6952</w:t>
      </w:r>
    </w:p>
    <w:p w14:paraId="17109DE4" w14:textId="77777777" w:rsidR="00E76701" w:rsidRDefault="00E76701">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6965</w:t>
      </w:r>
    </w:p>
    <w:p w14:paraId="7385FEAE" w14:textId="77777777" w:rsidR="00E76701" w:rsidRDefault="00E76701">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6965</w:t>
      </w:r>
    </w:p>
    <w:p w14:paraId="768844A8" w14:textId="77777777" w:rsidR="00E76701" w:rsidRDefault="00E76701">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6972</w:t>
      </w:r>
    </w:p>
    <w:p w14:paraId="64BECD27" w14:textId="77777777" w:rsidR="00E76701" w:rsidRDefault="00E76701">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6979</w:t>
      </w:r>
    </w:p>
    <w:p w14:paraId="06D12F35" w14:textId="77777777" w:rsidR="00E76701" w:rsidRDefault="00E76701">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6993</w:t>
      </w:r>
    </w:p>
    <w:p w14:paraId="220CB629" w14:textId="77777777" w:rsidR="00E76701" w:rsidRDefault="00E76701">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6993</w:t>
      </w:r>
    </w:p>
    <w:p w14:paraId="5CB4F552" w14:textId="77777777" w:rsidR="00E76701" w:rsidRDefault="00E76701">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7013</w:t>
      </w:r>
    </w:p>
    <w:p w14:paraId="25342DFF" w14:textId="77777777" w:rsidR="00E76701" w:rsidRDefault="00E76701">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7013</w:t>
      </w:r>
    </w:p>
    <w:p w14:paraId="5DD555FE" w14:textId="77777777" w:rsidR="00E76701" w:rsidRDefault="00E76701">
      <w:pPr>
        <w:pStyle w:val="TOC8"/>
        <w:rPr>
          <w:rFonts w:ascii="Calibri" w:hAnsi="Calibri"/>
          <w:b w:val="0"/>
          <w:kern w:val="2"/>
          <w:sz w:val="24"/>
          <w:szCs w:val="24"/>
        </w:rPr>
      </w:pPr>
      <w:r>
        <w:t>Annex A (informative): Change history</w:t>
      </w:r>
      <w:r>
        <w:tab/>
        <w:t>7055</w:t>
      </w:r>
    </w:p>
    <w:p w14:paraId="1E73D0B6" w14:textId="5C50E09E" w:rsidR="00080512" w:rsidRPr="007E0EDF" w:rsidRDefault="006B3F37">
      <w:r>
        <w:rPr>
          <w:noProof/>
          <w:sz w:val="22"/>
        </w:rPr>
        <w:fldChar w:fldCharType="end"/>
      </w:r>
    </w:p>
    <w:p w14:paraId="41DD748F" w14:textId="51E9729D" w:rsidR="00026A86" w:rsidRPr="007E0EDF" w:rsidRDefault="00E87C5C" w:rsidP="00956570">
      <w:r w:rsidRPr="007E0EDF">
        <w:fldChar w:fldCharType="begin"/>
      </w:r>
      <w:r w:rsidR="00C017FF" w:rsidRPr="007E0EDF">
        <w:instrText xml:space="preserve"> RD "</w:instrText>
      </w:r>
      <w:r w:rsidR="00F8055A">
        <w:instrText>38523-1-</w:instrText>
      </w:r>
      <w:r w:rsidR="00730884">
        <w:instrText>j20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730884">
        <w:instrText>j20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730884">
        <w:instrText>j20</w:instrText>
      </w:r>
      <w:r w:rsidR="00766D1A" w:rsidRPr="00766D1A">
        <w:instrText>_s07011</w:instrText>
      </w:r>
      <w:r w:rsidR="002D5C1A">
        <w:instrText>3</w:instrText>
      </w:r>
      <w:r w:rsidR="00766D1A" w:rsidRPr="007E0EDF">
        <w:instrText xml:space="preserve">.docx" \f  </w:instrText>
      </w:r>
      <w:r w:rsidR="00766D1A" w:rsidRPr="007E0EDF">
        <w:fldChar w:fldCharType="end"/>
      </w:r>
      <w:r w:rsidR="007948E3" w:rsidRPr="007E0EDF">
        <w:fldChar w:fldCharType="begin"/>
      </w:r>
      <w:r w:rsidR="007948E3" w:rsidRPr="007E0EDF">
        <w:instrText xml:space="preserve"> RD "</w:instrText>
      </w:r>
      <w:r w:rsidR="007948E3" w:rsidRPr="00766D1A">
        <w:instrText>38523-1-</w:instrText>
      </w:r>
      <w:r w:rsidR="00730884">
        <w:instrText>j20</w:instrText>
      </w:r>
      <w:r w:rsidR="007948E3" w:rsidRPr="00766D1A">
        <w:instrText>_s0701</w:instrText>
      </w:r>
      <w:r w:rsidR="007948E3">
        <w:instrText>1</w:instrText>
      </w:r>
      <w:r w:rsidR="007948E3" w:rsidRPr="00766D1A">
        <w:instrText>4</w:instrText>
      </w:r>
      <w:r w:rsidR="007948E3" w:rsidRPr="007E0EDF">
        <w:instrText xml:space="preserve">.docx" \f  </w:instrText>
      </w:r>
      <w:r w:rsidR="007948E3" w:rsidRPr="007E0EDF">
        <w:fldChar w:fldCharType="end"/>
      </w:r>
      <w:r w:rsidR="002D5C1A" w:rsidRPr="007E0EDF">
        <w:fldChar w:fldCharType="begin"/>
      </w:r>
      <w:r w:rsidR="002D5C1A" w:rsidRPr="007E0EDF">
        <w:instrText xml:space="preserve"> RD "</w:instrText>
      </w:r>
      <w:r w:rsidR="002D5C1A" w:rsidRPr="00766D1A">
        <w:instrText>38523-1-</w:instrText>
      </w:r>
      <w:r w:rsidR="00730884">
        <w:instrText>j20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730884">
        <w:instrText>j20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730884">
        <w:instrText>j20</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730884">
        <w:instrText>j20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730884">
        <w:instrText>j20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730884">
        <w:instrText>j20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730884">
        <w:instrText>j20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92564" w14:textId="77777777" w:rsidR="00F277CA" w:rsidRDefault="00F277CA">
      <w:r>
        <w:separator/>
      </w:r>
    </w:p>
  </w:endnote>
  <w:endnote w:type="continuationSeparator" w:id="0">
    <w:p w14:paraId="6FCECE17" w14:textId="77777777" w:rsidR="00F277CA" w:rsidRDefault="00F2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84164" w14:textId="77777777" w:rsidR="00F277CA" w:rsidRDefault="00F277CA">
      <w:r>
        <w:separator/>
      </w:r>
    </w:p>
  </w:footnote>
  <w:footnote w:type="continuationSeparator" w:id="0">
    <w:p w14:paraId="61780627" w14:textId="77777777" w:rsidR="00F277CA" w:rsidRDefault="00F27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4A3B6719"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4F2">
      <w:rPr>
        <w:rFonts w:ascii="Arial" w:hAnsi="Arial" w:cs="Arial"/>
        <w:b/>
        <w:noProof/>
        <w:sz w:val="18"/>
        <w:szCs w:val="18"/>
      </w:rPr>
      <w:t>3GPP TS 38.523-1 V19.2.0 (2025-09)</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6325CA07"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4F2">
      <w:rPr>
        <w:rFonts w:ascii="Arial" w:hAnsi="Arial" w:cs="Arial"/>
        <w:b/>
        <w:noProof/>
        <w:sz w:val="18"/>
        <w:szCs w:val="18"/>
      </w:rPr>
      <w:t>Release 19</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03E"/>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D1D"/>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31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49BE"/>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2FB"/>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6992"/>
    <w:rsid w:val="003172DC"/>
    <w:rsid w:val="003221FA"/>
    <w:rsid w:val="00322372"/>
    <w:rsid w:val="00322406"/>
    <w:rsid w:val="0032296F"/>
    <w:rsid w:val="00323174"/>
    <w:rsid w:val="00323421"/>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D19"/>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01F0"/>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052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A5D"/>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5F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1517"/>
    <w:rsid w:val="0055325E"/>
    <w:rsid w:val="005532AA"/>
    <w:rsid w:val="00555A46"/>
    <w:rsid w:val="00555E04"/>
    <w:rsid w:val="00557A20"/>
    <w:rsid w:val="00560184"/>
    <w:rsid w:val="00560A10"/>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EB3"/>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5FAC"/>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9E3"/>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0884"/>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48E3"/>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34F8"/>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73B"/>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07D"/>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47658"/>
    <w:rsid w:val="00950E97"/>
    <w:rsid w:val="00951A3C"/>
    <w:rsid w:val="009521AA"/>
    <w:rsid w:val="00955677"/>
    <w:rsid w:val="009562EB"/>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5CC1"/>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64F2"/>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153"/>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37958"/>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1E"/>
    <w:rsid w:val="00B76B70"/>
    <w:rsid w:val="00B77C53"/>
    <w:rsid w:val="00B80DA7"/>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1F48"/>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3AD1"/>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83"/>
    <w:rsid w:val="00D143AD"/>
    <w:rsid w:val="00D149BC"/>
    <w:rsid w:val="00D14E79"/>
    <w:rsid w:val="00D151E6"/>
    <w:rsid w:val="00D16589"/>
    <w:rsid w:val="00D17021"/>
    <w:rsid w:val="00D1788F"/>
    <w:rsid w:val="00D17BC3"/>
    <w:rsid w:val="00D21CF8"/>
    <w:rsid w:val="00D21DBB"/>
    <w:rsid w:val="00D21F86"/>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071"/>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4F1"/>
    <w:rsid w:val="00DF6DE5"/>
    <w:rsid w:val="00DF732C"/>
    <w:rsid w:val="00E00D6B"/>
    <w:rsid w:val="00E0123C"/>
    <w:rsid w:val="00E016BA"/>
    <w:rsid w:val="00E02909"/>
    <w:rsid w:val="00E02BC9"/>
    <w:rsid w:val="00E02EDC"/>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40C2"/>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3AEA"/>
    <w:rsid w:val="00E36FE2"/>
    <w:rsid w:val="00E406B8"/>
    <w:rsid w:val="00E41A05"/>
    <w:rsid w:val="00E42A32"/>
    <w:rsid w:val="00E432FB"/>
    <w:rsid w:val="00E43638"/>
    <w:rsid w:val="00E45DA6"/>
    <w:rsid w:val="00E45DBB"/>
    <w:rsid w:val="00E47286"/>
    <w:rsid w:val="00E4760D"/>
    <w:rsid w:val="00E510A0"/>
    <w:rsid w:val="00E51BBF"/>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70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6C45"/>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2392"/>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3B0A"/>
    <w:rsid w:val="00F14F35"/>
    <w:rsid w:val="00F16F04"/>
    <w:rsid w:val="00F17E22"/>
    <w:rsid w:val="00F20161"/>
    <w:rsid w:val="00F218DD"/>
    <w:rsid w:val="00F22EC7"/>
    <w:rsid w:val="00F23309"/>
    <w:rsid w:val="00F24470"/>
    <w:rsid w:val="00F25EA6"/>
    <w:rsid w:val="00F2657A"/>
    <w:rsid w:val="00F26816"/>
    <w:rsid w:val="00F277C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70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67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7670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67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76701"/>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76701"/>
    <w:pPr>
      <w:ind w:left="1701" w:hanging="1701"/>
      <w:outlineLvl w:val="4"/>
    </w:pPr>
    <w:rPr>
      <w:sz w:val="22"/>
    </w:rPr>
  </w:style>
  <w:style w:type="paragraph" w:styleId="Heading6">
    <w:name w:val="heading 6"/>
    <w:aliases w:val="T1,Header 6"/>
    <w:basedOn w:val="H6"/>
    <w:next w:val="Normal"/>
    <w:link w:val="Heading6Char"/>
    <w:qFormat/>
    <w:rsid w:val="00E76701"/>
    <w:pPr>
      <w:outlineLvl w:val="5"/>
    </w:pPr>
  </w:style>
  <w:style w:type="paragraph" w:styleId="Heading7">
    <w:name w:val="heading 7"/>
    <w:basedOn w:val="H6"/>
    <w:next w:val="Normal"/>
    <w:link w:val="Heading7Char"/>
    <w:qFormat/>
    <w:rsid w:val="00E76701"/>
    <w:pPr>
      <w:outlineLvl w:val="6"/>
    </w:pPr>
  </w:style>
  <w:style w:type="paragraph" w:styleId="Heading8">
    <w:name w:val="heading 8"/>
    <w:basedOn w:val="Heading1"/>
    <w:next w:val="Normal"/>
    <w:link w:val="Heading8Char"/>
    <w:qFormat/>
    <w:rsid w:val="00E76701"/>
    <w:pPr>
      <w:ind w:left="0" w:firstLine="0"/>
      <w:outlineLvl w:val="7"/>
    </w:pPr>
  </w:style>
  <w:style w:type="paragraph" w:styleId="Heading9">
    <w:name w:val="heading 9"/>
    <w:basedOn w:val="Heading8"/>
    <w:next w:val="Normal"/>
    <w:link w:val="Heading9Char"/>
    <w:qFormat/>
    <w:rsid w:val="00E76701"/>
    <w:pPr>
      <w:outlineLvl w:val="8"/>
    </w:pPr>
  </w:style>
  <w:style w:type="character" w:default="1" w:styleId="DefaultParagraphFont">
    <w:name w:val="Default Paragraph Font"/>
    <w:semiHidden/>
    <w:rsid w:val="00E767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6701"/>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E7670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E76701"/>
    <w:pPr>
      <w:ind w:left="1418" w:hanging="1418"/>
    </w:pPr>
  </w:style>
  <w:style w:type="paragraph" w:styleId="TOC8">
    <w:name w:val="toc 8"/>
    <w:basedOn w:val="TOC1"/>
    <w:uiPriority w:val="39"/>
    <w:rsid w:val="00E76701"/>
    <w:pPr>
      <w:spacing w:before="180"/>
      <w:ind w:left="2693" w:hanging="2693"/>
    </w:pPr>
    <w:rPr>
      <w:b/>
    </w:rPr>
  </w:style>
  <w:style w:type="paragraph" w:styleId="TOC1">
    <w:name w:val="toc 1"/>
    <w:uiPriority w:val="39"/>
    <w:rsid w:val="00E767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76701"/>
    <w:pPr>
      <w:keepLines/>
      <w:tabs>
        <w:tab w:val="center" w:pos="4536"/>
        <w:tab w:val="right" w:pos="9072"/>
      </w:tabs>
    </w:pPr>
    <w:rPr>
      <w:noProof/>
    </w:rPr>
  </w:style>
  <w:style w:type="character" w:customStyle="1" w:styleId="ZGSM">
    <w:name w:val="ZGSM"/>
    <w:rsid w:val="00E76701"/>
  </w:style>
  <w:style w:type="paragraph" w:customStyle="1" w:styleId="ZD">
    <w:name w:val="ZD"/>
    <w:rsid w:val="00E767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76701"/>
    <w:pPr>
      <w:ind w:left="1701" w:hanging="1701"/>
    </w:pPr>
  </w:style>
  <w:style w:type="paragraph" w:styleId="TOC4">
    <w:name w:val="toc 4"/>
    <w:basedOn w:val="TOC3"/>
    <w:uiPriority w:val="39"/>
    <w:rsid w:val="00E76701"/>
    <w:pPr>
      <w:ind w:left="1418" w:hanging="1418"/>
    </w:pPr>
  </w:style>
  <w:style w:type="paragraph" w:styleId="TOC3">
    <w:name w:val="toc 3"/>
    <w:basedOn w:val="TOC2"/>
    <w:uiPriority w:val="39"/>
    <w:rsid w:val="00E76701"/>
    <w:pPr>
      <w:ind w:left="1134" w:hanging="1134"/>
    </w:pPr>
  </w:style>
  <w:style w:type="paragraph" w:styleId="TOC2">
    <w:name w:val="toc 2"/>
    <w:basedOn w:val="TOC1"/>
    <w:uiPriority w:val="39"/>
    <w:rsid w:val="00E76701"/>
    <w:pPr>
      <w:keepNext w:val="0"/>
      <w:spacing w:before="0"/>
      <w:ind w:left="851" w:hanging="851"/>
    </w:pPr>
    <w:rPr>
      <w:sz w:val="20"/>
    </w:rPr>
  </w:style>
  <w:style w:type="paragraph" w:styleId="Footer">
    <w:name w:val="footer"/>
    <w:basedOn w:val="Header"/>
    <w:link w:val="FooterChar"/>
    <w:rsid w:val="00E76701"/>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E76701"/>
    <w:pPr>
      <w:outlineLvl w:val="9"/>
    </w:pPr>
  </w:style>
  <w:style w:type="paragraph" w:customStyle="1" w:styleId="NF">
    <w:name w:val="NF"/>
    <w:basedOn w:val="NO"/>
    <w:rsid w:val="00E76701"/>
    <w:pPr>
      <w:keepNext/>
      <w:spacing w:after="0"/>
    </w:pPr>
    <w:rPr>
      <w:rFonts w:ascii="Arial" w:hAnsi="Arial"/>
      <w:sz w:val="18"/>
    </w:rPr>
  </w:style>
  <w:style w:type="paragraph" w:customStyle="1" w:styleId="NO">
    <w:name w:val="NO"/>
    <w:basedOn w:val="Normal"/>
    <w:link w:val="NOChar"/>
    <w:rsid w:val="00E76701"/>
    <w:pPr>
      <w:keepLines/>
      <w:ind w:left="1135" w:hanging="851"/>
    </w:pPr>
  </w:style>
  <w:style w:type="character" w:customStyle="1" w:styleId="NOChar">
    <w:name w:val="NO Char"/>
    <w:link w:val="NO"/>
    <w:qFormat/>
    <w:rsid w:val="00BA60D7"/>
  </w:style>
  <w:style w:type="paragraph" w:customStyle="1" w:styleId="PL">
    <w:name w:val="PL"/>
    <w:link w:val="PLChar"/>
    <w:rsid w:val="00E76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76701"/>
    <w:pPr>
      <w:jc w:val="right"/>
    </w:pPr>
  </w:style>
  <w:style w:type="paragraph" w:customStyle="1" w:styleId="TAL">
    <w:name w:val="TAL"/>
    <w:basedOn w:val="Normal"/>
    <w:link w:val="TALChar"/>
    <w:rsid w:val="00E7670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76701"/>
    <w:rPr>
      <w:b/>
    </w:rPr>
  </w:style>
  <w:style w:type="paragraph" w:customStyle="1" w:styleId="TAC">
    <w:name w:val="TAC"/>
    <w:basedOn w:val="TAL"/>
    <w:link w:val="TACCar"/>
    <w:rsid w:val="00E7670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767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76701"/>
    <w:pPr>
      <w:keepLines/>
      <w:ind w:left="1702" w:hanging="1418"/>
    </w:pPr>
  </w:style>
  <w:style w:type="character" w:customStyle="1" w:styleId="EXCar">
    <w:name w:val="EX Car"/>
    <w:link w:val="EX"/>
    <w:locked/>
    <w:rsid w:val="00E85B16"/>
  </w:style>
  <w:style w:type="paragraph" w:customStyle="1" w:styleId="FP">
    <w:name w:val="FP"/>
    <w:basedOn w:val="Normal"/>
    <w:rsid w:val="00E76701"/>
    <w:pPr>
      <w:spacing w:after="0"/>
    </w:pPr>
  </w:style>
  <w:style w:type="paragraph" w:customStyle="1" w:styleId="NW">
    <w:name w:val="NW"/>
    <w:basedOn w:val="NO"/>
    <w:rsid w:val="00E76701"/>
    <w:pPr>
      <w:spacing w:after="0"/>
    </w:pPr>
  </w:style>
  <w:style w:type="paragraph" w:customStyle="1" w:styleId="EW">
    <w:name w:val="EW"/>
    <w:basedOn w:val="EX"/>
    <w:rsid w:val="00E76701"/>
    <w:pPr>
      <w:spacing w:after="0"/>
    </w:pPr>
  </w:style>
  <w:style w:type="paragraph" w:customStyle="1" w:styleId="B1">
    <w:name w:val="B1"/>
    <w:basedOn w:val="List"/>
    <w:link w:val="B1Char"/>
    <w:rsid w:val="00E76701"/>
  </w:style>
  <w:style w:type="paragraph" w:styleId="List">
    <w:name w:val="List"/>
    <w:basedOn w:val="Normal"/>
    <w:link w:val="ListChar1"/>
    <w:rsid w:val="00E76701"/>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E76701"/>
    <w:pPr>
      <w:ind w:left="1985" w:hanging="1985"/>
    </w:pPr>
  </w:style>
  <w:style w:type="paragraph" w:styleId="TOC7">
    <w:name w:val="toc 7"/>
    <w:basedOn w:val="TOC6"/>
    <w:next w:val="Normal"/>
    <w:uiPriority w:val="39"/>
    <w:rsid w:val="00E76701"/>
    <w:pPr>
      <w:ind w:left="2268" w:hanging="2268"/>
    </w:pPr>
  </w:style>
  <w:style w:type="paragraph" w:customStyle="1" w:styleId="EditorsNote">
    <w:name w:val="Editor's Note"/>
    <w:aliases w:val="EN,Editor's Noteormal"/>
    <w:basedOn w:val="NO"/>
    <w:link w:val="EditorsNoteCarCar"/>
    <w:rsid w:val="00E76701"/>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E76701"/>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E767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67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67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67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670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767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767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76701"/>
  </w:style>
  <w:style w:type="paragraph" w:styleId="List2">
    <w:name w:val="List 2"/>
    <w:basedOn w:val="List"/>
    <w:link w:val="List2Char"/>
    <w:rsid w:val="00E76701"/>
    <w:pPr>
      <w:ind w:left="851"/>
    </w:pPr>
  </w:style>
  <w:style w:type="character" w:customStyle="1" w:styleId="B2Char">
    <w:name w:val="B2 Char"/>
    <w:link w:val="B2"/>
    <w:qFormat/>
    <w:rsid w:val="001C085B"/>
  </w:style>
  <w:style w:type="paragraph" w:customStyle="1" w:styleId="B3">
    <w:name w:val="B3"/>
    <w:basedOn w:val="List3"/>
    <w:link w:val="B3Char"/>
    <w:rsid w:val="00E76701"/>
  </w:style>
  <w:style w:type="paragraph" w:styleId="List3">
    <w:name w:val="List 3"/>
    <w:basedOn w:val="List2"/>
    <w:link w:val="List3Char"/>
    <w:rsid w:val="00E76701"/>
    <w:pPr>
      <w:ind w:left="1135"/>
    </w:pPr>
  </w:style>
  <w:style w:type="character" w:customStyle="1" w:styleId="B3Char">
    <w:name w:val="B3 Char"/>
    <w:link w:val="B3"/>
    <w:qFormat/>
    <w:rsid w:val="001C085B"/>
  </w:style>
  <w:style w:type="paragraph" w:customStyle="1" w:styleId="B4">
    <w:name w:val="B4"/>
    <w:basedOn w:val="List4"/>
    <w:link w:val="B4Char"/>
    <w:rsid w:val="00E76701"/>
  </w:style>
  <w:style w:type="paragraph" w:styleId="List4">
    <w:name w:val="List 4"/>
    <w:basedOn w:val="List3"/>
    <w:rsid w:val="00E76701"/>
    <w:pPr>
      <w:ind w:left="1418"/>
    </w:pPr>
  </w:style>
  <w:style w:type="character" w:customStyle="1" w:styleId="B4Char">
    <w:name w:val="B4 Char"/>
    <w:link w:val="B4"/>
    <w:qFormat/>
    <w:rsid w:val="001C085B"/>
  </w:style>
  <w:style w:type="paragraph" w:customStyle="1" w:styleId="B5">
    <w:name w:val="B5"/>
    <w:basedOn w:val="List5"/>
    <w:link w:val="B5Char"/>
    <w:rsid w:val="00E76701"/>
  </w:style>
  <w:style w:type="paragraph" w:styleId="List5">
    <w:name w:val="List 5"/>
    <w:basedOn w:val="List4"/>
    <w:rsid w:val="00E76701"/>
    <w:pPr>
      <w:ind w:left="1702"/>
    </w:pPr>
  </w:style>
  <w:style w:type="character" w:customStyle="1" w:styleId="B5Char">
    <w:name w:val="B5 Char"/>
    <w:link w:val="B5"/>
    <w:qFormat/>
    <w:rsid w:val="00BA60D7"/>
  </w:style>
  <w:style w:type="paragraph" w:customStyle="1" w:styleId="ZTD">
    <w:name w:val="ZTD"/>
    <w:basedOn w:val="ZB"/>
    <w:rsid w:val="00E76701"/>
    <w:pPr>
      <w:framePr w:hRule="auto" w:wrap="notBeside" w:y="852"/>
    </w:pPr>
    <w:rPr>
      <w:i w:val="0"/>
      <w:sz w:val="40"/>
    </w:rPr>
  </w:style>
  <w:style w:type="paragraph" w:customStyle="1" w:styleId="ZV">
    <w:name w:val="ZV"/>
    <w:basedOn w:val="ZU"/>
    <w:rsid w:val="00E7670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76701"/>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76701"/>
    <w:pPr>
      <w:ind w:left="284"/>
    </w:pPr>
  </w:style>
  <w:style w:type="paragraph" w:styleId="Index1">
    <w:name w:val="index 1"/>
    <w:basedOn w:val="Normal"/>
    <w:rsid w:val="00E76701"/>
    <w:pPr>
      <w:keepLines/>
      <w:spacing w:after="0"/>
    </w:pPr>
  </w:style>
  <w:style w:type="paragraph" w:styleId="ListNumber2">
    <w:name w:val="List Number 2"/>
    <w:basedOn w:val="ListNumber"/>
    <w:rsid w:val="00E7670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67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767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76701"/>
    <w:pPr>
      <w:keepNext w:val="0"/>
      <w:spacing w:before="0" w:after="240"/>
    </w:pPr>
  </w:style>
  <w:style w:type="paragraph" w:styleId="ListBullet2">
    <w:name w:val="List Bullet 2"/>
    <w:aliases w:val="lb2"/>
    <w:basedOn w:val="ListBullet"/>
    <w:rsid w:val="00E76701"/>
    <w:pPr>
      <w:ind w:left="851"/>
    </w:pPr>
  </w:style>
  <w:style w:type="paragraph" w:styleId="ListBullet3">
    <w:name w:val="List Bullet 3"/>
    <w:basedOn w:val="ListBullet2"/>
    <w:rsid w:val="00E76701"/>
    <w:pPr>
      <w:ind w:left="1135"/>
    </w:pPr>
  </w:style>
  <w:style w:type="paragraph" w:styleId="ListNumber">
    <w:name w:val="List Number"/>
    <w:basedOn w:val="List"/>
    <w:rsid w:val="00E76701"/>
  </w:style>
  <w:style w:type="paragraph" w:styleId="ListBullet">
    <w:name w:val="List Bullet"/>
    <w:aliases w:val="UL"/>
    <w:basedOn w:val="List"/>
    <w:rsid w:val="00E76701"/>
  </w:style>
  <w:style w:type="paragraph" w:styleId="ListBullet4">
    <w:name w:val="List Bullet 4"/>
    <w:basedOn w:val="ListBullet3"/>
    <w:rsid w:val="00E76701"/>
    <w:pPr>
      <w:ind w:left="1418"/>
    </w:pPr>
  </w:style>
  <w:style w:type="paragraph" w:styleId="ListBullet5">
    <w:name w:val="List Bullet 5"/>
    <w:basedOn w:val="ListBullet4"/>
    <w:rsid w:val="00E76701"/>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3578</TotalTime>
  <Pages>39</Pages>
  <Words>19929</Words>
  <Characters>112599</Characters>
  <Application>Microsoft Office Word</Application>
  <DocSecurity>0</DocSecurity>
  <Lines>2165</Lines>
  <Paragraphs>1815</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130713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4606</cp:lastModifiedBy>
  <cp:revision>85</cp:revision>
  <dcterms:created xsi:type="dcterms:W3CDTF">2022-02-14T12:43:00Z</dcterms:created>
  <dcterms:modified xsi:type="dcterms:W3CDTF">2025-10-12T00:34:00Z</dcterms:modified>
</cp:coreProperties>
</file>