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F47E62">
        <w:rPr>
          <w:lang w:eastAsia="zh-CN"/>
        </w:rPr>
        <w:t>2</w:t>
      </w:r>
      <w:r w:rsidR="00780082" w:rsidRPr="002625EB">
        <w:rPr>
          <w:lang w:eastAsia="zh-CN"/>
        </w:rPr>
        <w:t>.</w:t>
      </w:r>
      <w:r w:rsidR="005559FD" w:rsidRPr="002625EB">
        <w:rPr>
          <w:lang w:eastAsia="zh-CN"/>
        </w:rPr>
        <w:t>0</w:t>
      </w:r>
      <w:r w:rsidR="005559FD" w:rsidRPr="002625EB">
        <w:t xml:space="preserve"> </w:t>
      </w:r>
      <w:r w:rsidRPr="002625EB">
        <w:rPr>
          <w:sz w:val="32"/>
        </w:rPr>
        <w:t>(</w:t>
      </w:r>
      <w:r w:rsidR="001A4BFA" w:rsidRPr="002625EB">
        <w:rPr>
          <w:rFonts w:hint="eastAsia"/>
          <w:sz w:val="32"/>
          <w:lang w:eastAsia="zh-CN"/>
        </w:rPr>
        <w:t>20</w:t>
      </w:r>
      <w:r w:rsidR="001A4BFA">
        <w:rPr>
          <w:sz w:val="32"/>
          <w:lang w:eastAsia="zh-CN"/>
        </w:rPr>
        <w:t>20</w:t>
      </w:r>
      <w:r w:rsidRPr="002625EB">
        <w:rPr>
          <w:sz w:val="32"/>
        </w:rPr>
        <w:t>-</w:t>
      </w:r>
      <w:r w:rsidR="00F47E62">
        <w:rPr>
          <w:sz w:val="32"/>
          <w:lang w:eastAsia="zh-CN"/>
        </w:rPr>
        <w:t>06</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1A4BFA" w:rsidRPr="002625EB">
        <w:rPr>
          <w:noProof/>
          <w:sz w:val="18"/>
        </w:rPr>
        <w:t>20</w:t>
      </w:r>
      <w:r w:rsidR="001A4BFA">
        <w:rPr>
          <w:noProof/>
          <w:sz w:val="18"/>
        </w:rPr>
        <w:t>20</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9F2BF9" w:rsidRDefault="009F2BF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_Toc45209163 \h </w:instrText>
      </w:r>
      <w:r>
        <w:fldChar w:fldCharType="separate"/>
      </w:r>
      <w:r>
        <w:t>6</w:t>
      </w:r>
      <w:r>
        <w:fldChar w:fldCharType="end"/>
      </w:r>
    </w:p>
    <w:p w:rsidR="009F2BF9" w:rsidRDefault="009F2BF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_Toc45209164 \h </w:instrText>
      </w:r>
      <w:r>
        <w:fldChar w:fldCharType="separate"/>
      </w:r>
      <w:r>
        <w:t>7</w:t>
      </w:r>
      <w:r>
        <w:fldChar w:fldCharType="end"/>
      </w:r>
    </w:p>
    <w:p w:rsidR="009F2BF9" w:rsidRDefault="009F2BF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_Toc45209165 \h </w:instrText>
      </w:r>
      <w:r>
        <w:fldChar w:fldCharType="separate"/>
      </w:r>
      <w:r>
        <w:t>7</w:t>
      </w:r>
      <w:r>
        <w:fldChar w:fldCharType="end"/>
      </w:r>
    </w:p>
    <w:p w:rsidR="009F2BF9" w:rsidRDefault="009F2BF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_Toc45209166 \h </w:instrText>
      </w:r>
      <w:r>
        <w:fldChar w:fldCharType="separate"/>
      </w:r>
      <w:r>
        <w:t>7</w:t>
      </w:r>
      <w:r>
        <w:fldChar w:fldCharType="end"/>
      </w:r>
    </w:p>
    <w:p w:rsidR="009F2BF9" w:rsidRDefault="009F2BF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_Toc45209167 \h </w:instrText>
      </w:r>
      <w:r>
        <w:fldChar w:fldCharType="separate"/>
      </w:r>
      <w:r>
        <w:t>7</w:t>
      </w:r>
      <w:r>
        <w:fldChar w:fldCharType="end"/>
      </w:r>
    </w:p>
    <w:p w:rsidR="009F2BF9" w:rsidRDefault="009F2BF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_Toc45209168 \h </w:instrText>
      </w:r>
      <w:r>
        <w:fldChar w:fldCharType="separate"/>
      </w:r>
      <w:r>
        <w:t>7</w:t>
      </w:r>
      <w:r>
        <w:fldChar w:fldCharType="end"/>
      </w:r>
    </w:p>
    <w:p w:rsidR="009F2BF9" w:rsidRDefault="009F2BF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_Toc45209169 \h </w:instrText>
      </w:r>
      <w:r>
        <w:fldChar w:fldCharType="separate"/>
      </w:r>
      <w:r>
        <w:t>8</w:t>
      </w:r>
      <w:r>
        <w:fldChar w:fldCharType="end"/>
      </w:r>
    </w:p>
    <w:p w:rsidR="009F2BF9" w:rsidRDefault="009F2BF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_Toc45209170 \h </w:instrText>
      </w:r>
      <w:r>
        <w:fldChar w:fldCharType="separate"/>
      </w:r>
      <w:r>
        <w:t>9</w:t>
      </w:r>
      <w:r>
        <w:fldChar w:fldCharType="end"/>
      </w:r>
    </w:p>
    <w:p w:rsidR="009F2BF9" w:rsidRDefault="009F2BF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_Toc45209171 \h </w:instrText>
      </w:r>
      <w:r>
        <w:fldChar w:fldCharType="separate"/>
      </w:r>
      <w:r>
        <w:t>9</w:t>
      </w:r>
      <w:r>
        <w:fldChar w:fldCharType="end"/>
      </w:r>
    </w:p>
    <w:p w:rsidR="009F2BF9" w:rsidRDefault="009F2BF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_Toc45209172 \h </w:instrText>
      </w:r>
      <w:r>
        <w:fldChar w:fldCharType="separate"/>
      </w:r>
      <w:r>
        <w:t>9</w:t>
      </w:r>
      <w:r>
        <w:fldChar w:fldCharType="end"/>
      </w:r>
    </w:p>
    <w:p w:rsidR="009F2BF9" w:rsidRDefault="009F2BF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_Toc45209173 \h </w:instrText>
      </w:r>
      <w:r>
        <w:fldChar w:fldCharType="separate"/>
      </w:r>
      <w:r>
        <w:t>9</w:t>
      </w:r>
      <w:r>
        <w:fldChar w:fldCharType="end"/>
      </w:r>
    </w:p>
    <w:p w:rsidR="009F2BF9" w:rsidRDefault="009F2BF9">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_Toc45209174 \h </w:instrText>
      </w:r>
      <w:r>
        <w:fldChar w:fldCharType="separate"/>
      </w:r>
      <w:r>
        <w:t>10</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_Toc45209175 \h </w:instrText>
      </w:r>
      <w:r>
        <w:fldChar w:fldCharType="separate"/>
      </w:r>
      <w:r>
        <w:t>10</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_Toc45209176 \h </w:instrText>
      </w:r>
      <w:r>
        <w:fldChar w:fldCharType="separate"/>
      </w:r>
      <w:r>
        <w:t>10</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_Toc45209177 \h </w:instrText>
      </w:r>
      <w:r>
        <w:fldChar w:fldCharType="separate"/>
      </w:r>
      <w:r>
        <w:t>10</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_Toc45209178 \h </w:instrText>
      </w:r>
      <w:r>
        <w:fldChar w:fldCharType="separate"/>
      </w:r>
      <w:r>
        <w:t>11</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_Toc45209179 \h </w:instrText>
      </w:r>
      <w:r>
        <w:fldChar w:fldCharType="separate"/>
      </w:r>
      <w:r>
        <w:t>13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_Toc45209180 \h </w:instrText>
      </w:r>
      <w:r>
        <w:fldChar w:fldCharType="separate"/>
      </w:r>
      <w:r>
        <w:t>13</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_Toc45209181 \h </w:instrText>
      </w:r>
      <w:r>
        <w:fldChar w:fldCharType="separate"/>
      </w:r>
      <w:r>
        <w:t>14</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_Toc45209182 \h </w:instrText>
      </w:r>
      <w:r>
        <w:fldChar w:fldCharType="separate"/>
      </w:r>
      <w:r>
        <w:t>15</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_Toc45209183 \h </w:instrText>
      </w:r>
      <w:r>
        <w:fldChar w:fldCharType="separate"/>
      </w:r>
      <w:r>
        <w:t>19</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_Toc45209184 \h </w:instrText>
      </w:r>
      <w:r>
        <w:fldChar w:fldCharType="separate"/>
      </w:r>
      <w:r>
        <w:t>26</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_Toc45209185 \h </w:instrText>
      </w:r>
      <w:r>
        <w:fldChar w:fldCharType="separate"/>
      </w:r>
      <w:r>
        <w:t>26</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_Toc45209186 \h </w:instrText>
      </w:r>
      <w:r>
        <w:fldChar w:fldCharType="separate"/>
      </w:r>
      <w:r>
        <w:t>26</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_Toc45209187 \h </w:instrText>
      </w:r>
      <w:r>
        <w:fldChar w:fldCharType="separate"/>
      </w:r>
      <w:r>
        <w:t>26</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_Toc45209188 \h </w:instrText>
      </w:r>
      <w:r>
        <w:fldChar w:fldCharType="separate"/>
      </w:r>
      <w:r>
        <w:t>27</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_Toc45209189 \h </w:instrText>
      </w:r>
      <w:r>
        <w:fldChar w:fldCharType="separate"/>
      </w:r>
      <w:r>
        <w:t>27</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_Toc45209190 \h </w:instrText>
      </w:r>
      <w:r>
        <w:fldChar w:fldCharType="separate"/>
      </w:r>
      <w:r>
        <w:t>27</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_Toc45209191 \h </w:instrText>
      </w:r>
      <w:r>
        <w:fldChar w:fldCharType="separate"/>
      </w:r>
      <w:r>
        <w:t>28</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_Toc45209192 \h </w:instrText>
      </w:r>
      <w:r>
        <w:fldChar w:fldCharType="separate"/>
      </w:r>
      <w:r>
        <w:t>29</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_Toc45209193 \h </w:instrText>
      </w:r>
      <w:r>
        <w:fldChar w:fldCharType="separate"/>
      </w:r>
      <w:r>
        <w:t>30</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_Toc45209194 \h </w:instrText>
      </w:r>
      <w:r>
        <w:fldChar w:fldCharType="separate"/>
      </w:r>
      <w:r>
        <w:t>30</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_Toc45209195 \h </w:instrText>
      </w:r>
      <w:r>
        <w:fldChar w:fldCharType="separate"/>
      </w:r>
      <w:r>
        <w:t>32</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_Toc45209196 \h </w:instrText>
      </w:r>
      <w:r>
        <w:fldChar w:fldCharType="separate"/>
      </w:r>
      <w:r>
        <w:t>33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_Toc45209197 \h </w:instrText>
      </w:r>
      <w:r>
        <w:fldChar w:fldCharType="separate"/>
      </w:r>
      <w:r>
        <w:t>33</w:t>
      </w:r>
      <w:r>
        <w:fldChar w:fldCharType="end"/>
      </w:r>
    </w:p>
    <w:p w:rsidR="009F2BF9" w:rsidRDefault="009F2BF9">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_Toc45209198 \h </w:instrText>
      </w:r>
      <w:r>
        <w:fldChar w:fldCharType="separate"/>
      </w:r>
      <w:r>
        <w:t>33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_Toc45209199 \h </w:instrText>
      </w:r>
      <w:r>
        <w:fldChar w:fldCharType="separate"/>
      </w:r>
      <w:r>
        <w:t>33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_Toc45209200 \h </w:instrText>
      </w:r>
      <w:r>
        <w:fldChar w:fldCharType="separate"/>
      </w:r>
      <w:r>
        <w:t>34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_Toc45209201 \h </w:instrText>
      </w:r>
      <w:r>
        <w:fldChar w:fldCharType="separate"/>
      </w:r>
      <w:r>
        <w:t>34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_Toc45209202 \h </w:instrText>
      </w:r>
      <w:r>
        <w:fldChar w:fldCharType="separate"/>
      </w:r>
      <w:r>
        <w:t>34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_Toc45209203 \h </w:instrText>
      </w:r>
      <w:r>
        <w:fldChar w:fldCharType="separate"/>
      </w:r>
      <w:r>
        <w:t>34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_Toc45209204 \h </w:instrText>
      </w:r>
      <w:r>
        <w:fldChar w:fldCharType="separate"/>
      </w:r>
      <w:r>
        <w:t>34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_Toc45209205 \h </w:instrText>
      </w:r>
      <w:r>
        <w:fldChar w:fldCharType="separate"/>
      </w:r>
      <w:r>
        <w:t>34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_Toc45209206 \h </w:instrText>
      </w:r>
      <w:r>
        <w:fldChar w:fldCharType="separate"/>
      </w:r>
      <w:r>
        <w:t>35</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_Toc45209207 \h </w:instrText>
      </w:r>
      <w:r>
        <w:fldChar w:fldCharType="separate"/>
      </w:r>
      <w:r>
        <w:t>35</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_Toc45209208 \h </w:instrText>
      </w:r>
      <w:r>
        <w:fldChar w:fldCharType="separate"/>
      </w:r>
      <w:r>
        <w:t>46</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_Toc45209209 \h </w:instrText>
      </w:r>
      <w:r>
        <w:fldChar w:fldCharType="separate"/>
      </w:r>
      <w:r>
        <w:t>46</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_Toc45209210 \h </w:instrText>
      </w:r>
      <w:r>
        <w:fldChar w:fldCharType="separate"/>
      </w:r>
      <w:r>
        <w:t>46</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_Toc45209211 \h </w:instrText>
      </w:r>
      <w:r>
        <w:fldChar w:fldCharType="separate"/>
      </w:r>
      <w:r>
        <w:t>46</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_Toc45209212 \h </w:instrText>
      </w:r>
      <w:r>
        <w:fldChar w:fldCharType="separate"/>
      </w:r>
      <w:r>
        <w:t>47</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_Toc45209213 \h </w:instrText>
      </w:r>
      <w:r>
        <w:fldChar w:fldCharType="separate"/>
      </w:r>
      <w:r>
        <w:t>54</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_Toc45209214 \h </w:instrText>
      </w:r>
      <w:r>
        <w:fldChar w:fldCharType="separate"/>
      </w:r>
      <w:r>
        <w:t>55</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_Toc45209215 \h </w:instrText>
      </w:r>
      <w:r>
        <w:fldChar w:fldCharType="separate"/>
      </w:r>
      <w:r>
        <w:t>55</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_Toc45209216 \h </w:instrText>
      </w:r>
      <w:r>
        <w:fldChar w:fldCharType="separate"/>
      </w:r>
      <w:r>
        <w:t>55</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_Toc45209217 \h </w:instrText>
      </w:r>
      <w:r>
        <w:fldChar w:fldCharType="separate"/>
      </w:r>
      <w:r>
        <w:t>56</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_Toc45209218 \h </w:instrText>
      </w:r>
      <w:r>
        <w:fldChar w:fldCharType="separate"/>
      </w:r>
      <w:r>
        <w:t>56</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_Toc45209219 \h </w:instrText>
      </w:r>
      <w:r>
        <w:fldChar w:fldCharType="separate"/>
      </w:r>
      <w:r>
        <w:t>56</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_Toc45209220 \h </w:instrText>
      </w:r>
      <w:r>
        <w:fldChar w:fldCharType="separate"/>
      </w:r>
      <w:r>
        <w:t>56</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_Toc45209221 \h </w:instrText>
      </w:r>
      <w:r>
        <w:fldChar w:fldCharType="separate"/>
      </w:r>
      <w:r>
        <w:t>56</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_Toc45209222 \h </w:instrText>
      </w:r>
      <w:r>
        <w:fldChar w:fldCharType="separate"/>
      </w:r>
      <w:r>
        <w:t>57</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_Toc45209223 \h </w:instrText>
      </w:r>
      <w:r>
        <w:fldChar w:fldCharType="separate"/>
      </w:r>
      <w:r>
        <w:t>58</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_Toc45209224 \h </w:instrText>
      </w:r>
      <w:r>
        <w:fldChar w:fldCharType="separate"/>
      </w:r>
      <w:r>
        <w:t>58</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_Toc45209225 \h </w:instrText>
      </w:r>
      <w:r>
        <w:fldChar w:fldCharType="separate"/>
      </w:r>
      <w:r>
        <w:t>60</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_Toc45209226 \h </w:instrText>
      </w:r>
      <w:r>
        <w:fldChar w:fldCharType="separate"/>
      </w:r>
      <w:r>
        <w:t>60</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_Toc45209227 \h </w:instrText>
      </w:r>
      <w:r>
        <w:fldChar w:fldCharType="separate"/>
      </w:r>
      <w:r>
        <w:t>60</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_Toc45209228 \h </w:instrText>
      </w:r>
      <w:r>
        <w:fldChar w:fldCharType="separate"/>
      </w:r>
      <w:r>
        <w:t>61</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_Toc45209229 \h </w:instrText>
      </w:r>
      <w:r>
        <w:fldChar w:fldCharType="separate"/>
      </w:r>
      <w:r>
        <w:t>67</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_Toc45209230 \h </w:instrText>
      </w:r>
      <w:r>
        <w:fldChar w:fldCharType="separate"/>
      </w:r>
      <w:r>
        <w:t>68</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_Toc45209231 \h </w:instrText>
      </w:r>
      <w:r>
        <w:fldChar w:fldCharType="separate"/>
      </w:r>
      <w:r>
        <w:t>68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_Toc45209232 \h </w:instrText>
      </w:r>
      <w:r>
        <w:fldChar w:fldCharType="separate"/>
      </w:r>
      <w:r>
        <w:t>68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_Toc45209233 \h </w:instrText>
      </w:r>
      <w:r>
        <w:fldChar w:fldCharType="separate"/>
      </w:r>
      <w:r>
        <w:t>68</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_Toc45209234 \h </w:instrText>
      </w:r>
      <w:r>
        <w:fldChar w:fldCharType="separate"/>
      </w:r>
      <w:r>
        <w:t>68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_Toc45209235 \h </w:instrText>
      </w:r>
      <w:r>
        <w:fldChar w:fldCharType="separate"/>
      </w:r>
      <w:r>
        <w:t>68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_Toc45209236 \h </w:instrText>
      </w:r>
      <w:r>
        <w:fldChar w:fldCharType="separate"/>
      </w:r>
      <w:r>
        <w:t>68</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_Toc45209237 \h </w:instrText>
      </w:r>
      <w:r>
        <w:fldChar w:fldCharType="separate"/>
      </w:r>
      <w:r>
        <w:t>69</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_Toc45209238 \h </w:instrText>
      </w:r>
      <w:r>
        <w:fldChar w:fldCharType="separate"/>
      </w:r>
      <w:r>
        <w:t>69</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_Toc45209239 \h </w:instrText>
      </w:r>
      <w:r>
        <w:fldChar w:fldCharType="separate"/>
      </w:r>
      <w:r>
        <w:t>69</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6.3.2.4.1.2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_Toc45209240 \h </w:instrText>
      </w:r>
      <w:r>
        <w:fldChar w:fldCharType="separate"/>
      </w:r>
      <w:r>
        <w:t>71</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6.3.2.4.1.3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_Toc45209241 \h </w:instrText>
      </w:r>
      <w:r>
        <w:fldChar w:fldCharType="separate"/>
      </w:r>
      <w:r>
        <w:t>74</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_Toc45209242 \h </w:instrText>
      </w:r>
      <w:r>
        <w:fldChar w:fldCharType="separate"/>
      </w:r>
      <w:r>
        <w:t>77</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_Toc45209243 \h </w:instrText>
      </w:r>
      <w:r>
        <w:fldChar w:fldCharType="separate"/>
      </w:r>
      <w:r>
        <w:t>78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_Toc45209244 \h </w:instrText>
      </w:r>
      <w:r>
        <w:fldChar w:fldCharType="separate"/>
      </w:r>
      <w:r>
        <w:t>78</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6.3.2.4.2.1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_Toc45209245 \h </w:instrText>
      </w:r>
      <w:r>
        <w:fldChar w:fldCharType="separate"/>
      </w:r>
      <w:r>
        <w:t>78</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6.3.2.4.2.2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_Toc45209246 \h </w:instrText>
      </w:r>
      <w:r>
        <w:fldChar w:fldCharType="separate"/>
      </w:r>
      <w:r>
        <w:t>79</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6.3.2.4.2.3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_Toc45209247 \h </w:instrText>
      </w:r>
      <w:r>
        <w:fldChar w:fldCharType="separate"/>
      </w:r>
      <w:r>
        <w:t>79</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_Toc45209248 \h </w:instrText>
      </w:r>
      <w:r>
        <w:fldChar w:fldCharType="separate"/>
      </w:r>
      <w:r>
        <w:t>79</w:t>
      </w:r>
      <w:r>
        <w:fldChar w:fldCharType="end"/>
      </w:r>
    </w:p>
    <w:p w:rsidR="009F2BF9" w:rsidRDefault="009F2BF9">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_Toc45209249 \h </w:instrText>
      </w:r>
      <w:r>
        <w:fldChar w:fldCharType="separate"/>
      </w:r>
      <w:r>
        <w:t>79</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_Toc45209250 \h </w:instrText>
      </w:r>
      <w:r>
        <w:fldChar w:fldCharType="separate"/>
      </w:r>
      <w:r>
        <w:t>80</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_Toc45209251 \h </w:instrText>
      </w:r>
      <w:r>
        <w:fldChar w:fldCharType="separate"/>
      </w:r>
      <w:r>
        <w:t>80</w:t>
      </w:r>
      <w:r>
        <w:fldChar w:fldCharType="end"/>
      </w:r>
    </w:p>
    <w:p w:rsidR="009F2BF9" w:rsidRDefault="009F2BF9">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_Toc45209252 \h </w:instrText>
      </w:r>
      <w:r>
        <w:fldChar w:fldCharType="separate"/>
      </w:r>
      <w:r>
        <w:t>80</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_Toc45209253 \h </w:instrText>
      </w:r>
      <w:r>
        <w:fldChar w:fldCharType="separate"/>
      </w:r>
      <w:r>
        <w:t>80</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_Toc45209254 \h </w:instrText>
      </w:r>
      <w:r>
        <w:fldChar w:fldCharType="separate"/>
      </w:r>
      <w:r>
        <w:t>80</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_Toc45209255 \h </w:instrText>
      </w:r>
      <w:r>
        <w:fldChar w:fldCharType="separate"/>
      </w:r>
      <w:r>
        <w:t>82</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_Toc45209256 \h </w:instrText>
      </w:r>
      <w:r>
        <w:fldChar w:fldCharType="separate"/>
      </w:r>
      <w:r>
        <w:t>82</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_Toc45209257 \h </w:instrText>
      </w:r>
      <w:r>
        <w:fldChar w:fldCharType="separate"/>
      </w:r>
      <w:r>
        <w:t>83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_Toc45209258 \h </w:instrText>
      </w:r>
      <w:r>
        <w:fldChar w:fldCharType="separate"/>
      </w:r>
      <w:r>
        <w:t>83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_Toc45209259 \h </w:instrText>
      </w:r>
      <w:r>
        <w:fldChar w:fldCharType="separate"/>
      </w:r>
      <w:r>
        <w:t>83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_Toc45209260 \h </w:instrText>
      </w:r>
      <w:r>
        <w:fldChar w:fldCharType="separate"/>
      </w:r>
      <w:r>
        <w:t>83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_Toc45209261 \h </w:instrText>
      </w:r>
      <w:r>
        <w:fldChar w:fldCharType="separate"/>
      </w:r>
      <w:r>
        <w:t>83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_Toc45209262 \h </w:instrText>
      </w:r>
      <w:r>
        <w:fldChar w:fldCharType="separate"/>
      </w:r>
      <w:r>
        <w:t>83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_Toc45209263 \h </w:instrText>
      </w:r>
      <w:r>
        <w:fldChar w:fldCharType="separate"/>
      </w:r>
      <w:r>
        <w:t>84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_Toc45209264 \h </w:instrText>
      </w:r>
      <w:r>
        <w:fldChar w:fldCharType="separate"/>
      </w:r>
      <w:r>
        <w:t>84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_Toc45209265 \h </w:instrText>
      </w:r>
      <w:r>
        <w:fldChar w:fldCharType="separate"/>
      </w:r>
      <w:r>
        <w:t>84</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_Toc45209266 \h </w:instrText>
      </w:r>
      <w:r>
        <w:fldChar w:fldCharType="separate"/>
      </w:r>
      <w:r>
        <w:t>84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_Toc45209267 \h </w:instrText>
      </w:r>
      <w:r>
        <w:fldChar w:fldCharType="separate"/>
      </w:r>
      <w:r>
        <w:t>84</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_Toc45209268 \h </w:instrText>
      </w:r>
      <w:r>
        <w:fldChar w:fldCharType="separate"/>
      </w:r>
      <w:r>
        <w:t>85</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_Toc45209269 \h </w:instrText>
      </w:r>
      <w:r>
        <w:fldChar w:fldCharType="separate"/>
      </w:r>
      <w:r>
        <w:t>88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_Toc45209270 \h </w:instrText>
      </w:r>
      <w:r>
        <w:fldChar w:fldCharType="separate"/>
      </w:r>
      <w:r>
        <w:t>88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_Toc45209271 \h </w:instrText>
      </w:r>
      <w:r>
        <w:fldChar w:fldCharType="separate"/>
      </w:r>
      <w:r>
        <w:t>91</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_Toc45209272 \h </w:instrText>
      </w:r>
      <w:r>
        <w:fldChar w:fldCharType="separate"/>
      </w:r>
      <w:r>
        <w:t>111</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_Toc45209273 \h </w:instrText>
      </w:r>
      <w:r>
        <w:fldChar w:fldCharType="separate"/>
      </w:r>
      <w:r>
        <w:t>117</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_Toc45209274 \h </w:instrText>
      </w:r>
      <w:r>
        <w:fldChar w:fldCharType="separate"/>
      </w:r>
      <w:r>
        <w:t>117</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_Toc45209275 \h </w:instrText>
      </w:r>
      <w:r>
        <w:fldChar w:fldCharType="separate"/>
      </w:r>
      <w:r>
        <w:t>120</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_Toc45209276 \h </w:instrText>
      </w:r>
      <w:r>
        <w:fldChar w:fldCharType="separate"/>
      </w:r>
      <w:r>
        <w:t>135</w:t>
      </w:r>
      <w:r>
        <w:fldChar w:fldCharType="end"/>
      </w:r>
    </w:p>
    <w:p w:rsidR="009F2BF9" w:rsidRDefault="009F2BF9">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_Toc45209277 \h </w:instrText>
      </w:r>
      <w:r>
        <w:fldChar w:fldCharType="separate"/>
      </w:r>
      <w:r>
        <w:t>138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_Toc45209278 \h </w:instrText>
      </w:r>
      <w:r>
        <w:fldChar w:fldCharType="separate"/>
      </w:r>
      <w:r>
        <w:t>138</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_Toc45209279 \h </w:instrText>
      </w:r>
      <w:r>
        <w:fldChar w:fldCharType="separate"/>
      </w:r>
      <w:r>
        <w:t>139</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_Toc45209280 \h </w:instrText>
      </w:r>
      <w:r>
        <w:fldChar w:fldCharType="separate"/>
      </w:r>
      <w:r>
        <w:t>139</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_Toc45209281 \h </w:instrText>
      </w:r>
      <w:r>
        <w:fldChar w:fldCharType="separate"/>
      </w:r>
      <w:r>
        <w:t>139</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7.3.1.3.5</w:t>
      </w:r>
      <w:r>
        <w:rPr>
          <w:rFonts w:asciiTheme="minorHAnsi" w:eastAsiaTheme="minorEastAsia" w:hAnsiTheme="minorHAnsi" w:cstheme="minorBidi"/>
          <w:sz w:val="22"/>
          <w:szCs w:val="22"/>
          <w:lang w:eastAsia="en-GB"/>
        </w:rPr>
        <w:tab/>
      </w:r>
      <w:r>
        <w:rPr>
          <w:lang w:eastAsia="zh-CN"/>
        </w:rPr>
        <w:t>Format 2_4</w:t>
      </w:r>
      <w:r>
        <w:tab/>
      </w:r>
      <w:r>
        <w:fldChar w:fldCharType="begin" w:fldLock="1"/>
      </w:r>
      <w:r>
        <w:instrText xml:space="preserve"> PAGEREF _Toc45209282 \h </w:instrText>
      </w:r>
      <w:r>
        <w:fldChar w:fldCharType="separate"/>
      </w:r>
      <w:r>
        <w:t>140</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_Toc45209283 \h </w:instrText>
      </w:r>
      <w:r>
        <w:fldChar w:fldCharType="separate"/>
      </w:r>
      <w:r>
        <w:t>140</w:t>
      </w:r>
      <w:r>
        <w:fldChar w:fldCharType="end"/>
      </w:r>
    </w:p>
    <w:p w:rsidR="009F2BF9" w:rsidRDefault="009F2BF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_Toc45209284 \h </w:instrText>
      </w:r>
      <w:r>
        <w:fldChar w:fldCharType="separate"/>
      </w:r>
      <w:r>
        <w:t>141</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_Toc45209285 \h </w:instrText>
      </w:r>
      <w:r>
        <w:fldChar w:fldCharType="separate"/>
      </w:r>
      <w:r>
        <w:t>141</w:t>
      </w:r>
      <w:r>
        <w:fldChar w:fldCharType="end"/>
      </w:r>
    </w:p>
    <w:p w:rsidR="009F2BF9" w:rsidRDefault="009F2BF9">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_Toc45209286 \h </w:instrText>
      </w:r>
      <w:r>
        <w:fldChar w:fldCharType="separate"/>
      </w:r>
      <w:r>
        <w:t>141</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_Toc45209287 \h </w:instrText>
      </w:r>
      <w:r>
        <w:fldChar w:fldCharType="separate"/>
      </w:r>
      <w:r>
        <w:t>142</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_Toc45209288 \h </w:instrText>
      </w:r>
      <w:r>
        <w:fldChar w:fldCharType="separate"/>
      </w:r>
      <w:r>
        <w:t>142</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_Toc45209289 \h </w:instrText>
      </w:r>
      <w:r>
        <w:fldChar w:fldCharType="separate"/>
      </w:r>
      <w:r>
        <w:t>143</w:t>
      </w:r>
      <w:r>
        <w:fldChar w:fldCharType="end"/>
      </w:r>
    </w:p>
    <w:p w:rsidR="009F2BF9" w:rsidRDefault="009F2BF9">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_Toc45209290 \h </w:instrText>
      </w:r>
      <w:r>
        <w:fldChar w:fldCharType="separate"/>
      </w:r>
      <w:r>
        <w:t>143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_Toc45209291 \h </w:instrText>
      </w:r>
      <w:r>
        <w:fldChar w:fldCharType="separate"/>
      </w:r>
      <w:r>
        <w:t>143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PSBCH payload generation</w:t>
      </w:r>
      <w:r>
        <w:tab/>
      </w:r>
      <w:r>
        <w:fldChar w:fldCharType="begin" w:fldLock="1"/>
      </w:r>
      <w:r>
        <w:instrText xml:space="preserve"> PAGEREF _Toc45209292 \h </w:instrText>
      </w:r>
      <w:r>
        <w:fldChar w:fldCharType="separate"/>
      </w:r>
      <w:r>
        <w:t>143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_Toc45209293 \h </w:instrText>
      </w:r>
      <w:r>
        <w:fldChar w:fldCharType="separate"/>
      </w:r>
      <w:r>
        <w:t>143</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_Toc45209294 \h </w:instrText>
      </w:r>
      <w:r>
        <w:fldChar w:fldCharType="separate"/>
      </w:r>
      <w:r>
        <w:t>143</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_Toc45209295 \h </w:instrText>
      </w:r>
      <w:r>
        <w:fldChar w:fldCharType="separate"/>
      </w:r>
      <w:r>
        <w:t>144</w:t>
      </w:r>
      <w:r>
        <w:fldChar w:fldCharType="end"/>
      </w:r>
    </w:p>
    <w:p w:rsidR="009F2BF9" w:rsidRDefault="009F2BF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1E2907">
        <w:rPr>
          <w:vertAlign w:val="superscript"/>
          <w:lang w:eastAsia="zh-CN"/>
        </w:rPr>
        <w:t>st</w:t>
      </w:r>
      <w:r>
        <w:rPr>
          <w:lang w:eastAsia="zh-CN"/>
        </w:rPr>
        <w:t>-stage SCI formats</w:t>
      </w:r>
      <w:r>
        <w:tab/>
      </w:r>
      <w:r>
        <w:fldChar w:fldCharType="begin" w:fldLock="1"/>
      </w:r>
      <w:r>
        <w:instrText xml:space="preserve"> PAGEREF _Toc45209296 \h </w:instrText>
      </w:r>
      <w:r>
        <w:fldChar w:fldCharType="separate"/>
      </w:r>
      <w:r>
        <w:t>144</w:t>
      </w:r>
      <w:r>
        <w:fldChar w:fldCharType="end"/>
      </w:r>
    </w:p>
    <w:p w:rsidR="009F2BF9" w:rsidRDefault="009F2BF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_Toc45209297 \h </w:instrText>
      </w:r>
      <w:r>
        <w:fldChar w:fldCharType="separate"/>
      </w:r>
      <w:r>
        <w:t>144</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_Toc45209298 \h </w:instrText>
      </w:r>
      <w:r>
        <w:fldChar w:fldCharType="separate"/>
      </w:r>
      <w:r>
        <w:t>146</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_Toc45209299 \h </w:instrText>
      </w:r>
      <w:r>
        <w:fldChar w:fldCharType="separate"/>
      </w:r>
      <w:r>
        <w:t>146</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_Toc45209300 \h </w:instrText>
      </w:r>
      <w:r>
        <w:fldChar w:fldCharType="separate"/>
      </w:r>
      <w:r>
        <w:t>146</w:t>
      </w:r>
      <w:r>
        <w:fldChar w:fldCharType="end"/>
      </w:r>
    </w:p>
    <w:p w:rsidR="009F2BF9" w:rsidRDefault="009F2BF9">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_Toc45209301 \h </w:instrText>
      </w:r>
      <w:r>
        <w:fldChar w:fldCharType="separate"/>
      </w:r>
      <w:r>
        <w:t>146</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1E2907">
        <w:rPr>
          <w:vertAlign w:val="superscript"/>
          <w:lang w:eastAsia="zh-CN"/>
        </w:rPr>
        <w:t>nd</w:t>
      </w:r>
      <w:r>
        <w:rPr>
          <w:lang w:eastAsia="zh-CN"/>
        </w:rPr>
        <w:t>-stage SCI formats</w:t>
      </w:r>
      <w:r>
        <w:tab/>
      </w:r>
      <w:r>
        <w:fldChar w:fldCharType="begin" w:fldLock="1"/>
      </w:r>
      <w:r>
        <w:instrText xml:space="preserve"> PAGEREF _Toc45209302 \h </w:instrText>
      </w:r>
      <w:r>
        <w:fldChar w:fldCharType="separate"/>
      </w:r>
      <w:r>
        <w:t>146</w:t>
      </w:r>
      <w:r>
        <w:fldChar w:fldCharType="end"/>
      </w:r>
    </w:p>
    <w:p w:rsidR="009F2BF9" w:rsidRDefault="009F2BF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_Toc45209303 \h </w:instrText>
      </w:r>
      <w:r>
        <w:fldChar w:fldCharType="separate"/>
      </w:r>
      <w:r>
        <w:t>146</w:t>
      </w:r>
      <w:r>
        <w:fldChar w:fldCharType="end"/>
      </w:r>
    </w:p>
    <w:p w:rsidR="009F2BF9" w:rsidRDefault="009F2BF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_Toc45209304 \h </w:instrText>
      </w:r>
      <w:r>
        <w:fldChar w:fldCharType="separate"/>
      </w:r>
      <w:r>
        <w:t>147</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_Toc45209305 \h </w:instrText>
      </w:r>
      <w:r>
        <w:fldChar w:fldCharType="separate"/>
      </w:r>
      <w:r>
        <w:t>147</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_Toc45209306 \h </w:instrText>
      </w:r>
      <w:r>
        <w:fldChar w:fldCharType="separate"/>
      </w:r>
      <w:r>
        <w:t>147</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_Toc45209307 \h </w:instrText>
      </w:r>
      <w:r>
        <w:fldChar w:fldCharType="separate"/>
      </w:r>
      <w:r>
        <w:t>147</w:t>
      </w:r>
      <w:r>
        <w:fldChar w:fldCharType="end"/>
      </w:r>
    </w:p>
    <w:p w:rsidR="009F2BF9" w:rsidRDefault="009F2BF9">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1E2907">
        <w:rPr>
          <w:vertAlign w:val="superscript"/>
          <w:lang w:eastAsia="zh-CN"/>
        </w:rPr>
        <w:t>nd</w:t>
      </w:r>
      <w:r>
        <w:rPr>
          <w:lang w:eastAsia="zh-CN"/>
        </w:rPr>
        <w:t>-stage SCI bits to PSSCH</w:t>
      </w:r>
      <w:r>
        <w:tab/>
      </w:r>
      <w:r>
        <w:fldChar w:fldCharType="begin" w:fldLock="1"/>
      </w:r>
      <w:r>
        <w:instrText xml:space="preserve"> PAGEREF _Toc45209308 \h </w:instrText>
      </w:r>
      <w:r>
        <w:fldChar w:fldCharType="separate"/>
      </w:r>
      <w:r>
        <w:t>148</w:t>
      </w:r>
      <w:r>
        <w:fldChar w:fldCharType="end"/>
      </w:r>
    </w:p>
    <w:p w:rsidR="009F2BF9" w:rsidRDefault="009F2BF9">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_Toc45209309 \h </w:instrText>
      </w:r>
      <w:r>
        <w:fldChar w:fldCharType="separate"/>
      </w:r>
      <w:r>
        <w:t>149</w:t>
      </w:r>
      <w:r>
        <w:fldChar w:fldCharType="end"/>
      </w:r>
    </w:p>
    <w:p w:rsidR="00080512" w:rsidRPr="002625EB" w:rsidRDefault="009F2BF9">
      <w:r>
        <w:rPr>
          <w:noProof/>
          <w:sz w:val="22"/>
        </w:rPr>
        <w:fldChar w:fldCharType="end"/>
      </w:r>
    </w:p>
    <w:p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r w:rsidRPr="002625EB">
        <w:lastRenderedPageBreak/>
        <w:t>Foreword</w:t>
      </w:r>
      <w:bookmarkEnd w:id="3"/>
      <w:bookmarkEnd w:id="4"/>
      <w:bookmarkEnd w:id="5"/>
      <w:bookmarkEnd w:id="6"/>
      <w:bookmarkEnd w:id="7"/>
      <w:bookmarkEnd w:id="8"/>
      <w:bookmarkEnd w:id="9"/>
      <w:bookmarkEnd w:id="10"/>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11" w:name="_Toc19798676"/>
      <w:bookmarkStart w:id="12" w:name="_Toc26467147"/>
      <w:bookmarkStart w:id="13" w:name="_Toc29326501"/>
      <w:bookmarkStart w:id="14" w:name="_Toc29327651"/>
      <w:bookmarkStart w:id="15" w:name="_Toc36045841"/>
      <w:bookmarkStart w:id="16" w:name="_Toc36046101"/>
      <w:bookmarkStart w:id="17" w:name="_Toc36046247"/>
      <w:bookmarkStart w:id="18" w:name="_Toc45209164"/>
      <w:r w:rsidRPr="002625EB">
        <w:lastRenderedPageBreak/>
        <w:t>1</w:t>
      </w:r>
      <w:r w:rsidRPr="002625EB">
        <w:tab/>
        <w:t>Scope</w:t>
      </w:r>
      <w:bookmarkEnd w:id="11"/>
      <w:bookmarkEnd w:id="12"/>
      <w:bookmarkEnd w:id="13"/>
      <w:bookmarkEnd w:id="14"/>
      <w:bookmarkEnd w:id="15"/>
      <w:bookmarkEnd w:id="16"/>
      <w:bookmarkEnd w:id="17"/>
      <w:bookmarkEnd w:id="18"/>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19" w:name="_Toc19798677"/>
      <w:bookmarkStart w:id="20" w:name="_Toc26467148"/>
      <w:bookmarkStart w:id="21" w:name="_Toc29326502"/>
      <w:bookmarkStart w:id="22" w:name="_Toc29327652"/>
      <w:bookmarkStart w:id="23" w:name="_Toc36045842"/>
      <w:bookmarkStart w:id="24" w:name="_Toc36046102"/>
      <w:bookmarkStart w:id="25" w:name="_Toc36046248"/>
      <w:bookmarkStart w:id="26" w:name="_Toc45209165"/>
      <w:r w:rsidRPr="002625EB">
        <w:t>2</w:t>
      </w:r>
      <w:r w:rsidRPr="002625EB">
        <w:tab/>
        <w:t>References</w:t>
      </w:r>
      <w:bookmarkEnd w:id="19"/>
      <w:bookmarkEnd w:id="20"/>
      <w:bookmarkEnd w:id="21"/>
      <w:bookmarkEnd w:id="22"/>
      <w:bookmarkEnd w:id="23"/>
      <w:bookmarkEnd w:id="24"/>
      <w:bookmarkEnd w:id="25"/>
      <w:bookmarkEnd w:id="26"/>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27" w:name="OLE_LINK1"/>
      <w:bookmarkStart w:id="28" w:name="OLE_LINK2"/>
      <w:bookmarkStart w:id="29" w:name="OLE_LINK3"/>
      <w:bookmarkStart w:id="30"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27"/>
    <w:bookmarkEnd w:id="28"/>
    <w:bookmarkEnd w:id="29"/>
    <w:bookmarkEnd w:id="30"/>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rsidR="00080512" w:rsidRPr="002625EB" w:rsidRDefault="00080512" w:rsidP="00EB44AF">
      <w:pPr>
        <w:pStyle w:val="Heading1"/>
      </w:pPr>
      <w:bookmarkStart w:id="31" w:name="_Toc19798678"/>
      <w:bookmarkStart w:id="32" w:name="_Toc26467149"/>
      <w:bookmarkStart w:id="33" w:name="_Toc29326503"/>
      <w:bookmarkStart w:id="34" w:name="_Toc29327653"/>
      <w:bookmarkStart w:id="35" w:name="_Toc36045843"/>
      <w:bookmarkStart w:id="36" w:name="_Toc36046103"/>
      <w:bookmarkStart w:id="37" w:name="_Toc36046249"/>
      <w:bookmarkStart w:id="38" w:name="_Toc45209166"/>
      <w:r w:rsidRPr="002625EB">
        <w:t>3</w:t>
      </w:r>
      <w:r w:rsidRPr="002625EB">
        <w:tab/>
        <w:t xml:space="preserve">Definitions, </w:t>
      </w:r>
      <w:r w:rsidR="008028A4" w:rsidRPr="002625EB">
        <w:t>symbols and abbreviations</w:t>
      </w:r>
      <w:bookmarkEnd w:id="31"/>
      <w:bookmarkEnd w:id="32"/>
      <w:bookmarkEnd w:id="33"/>
      <w:bookmarkEnd w:id="34"/>
      <w:bookmarkEnd w:id="35"/>
      <w:bookmarkEnd w:id="36"/>
      <w:bookmarkEnd w:id="37"/>
      <w:bookmarkEnd w:id="38"/>
    </w:p>
    <w:p w:rsidR="00080512" w:rsidRPr="002625EB" w:rsidRDefault="00080512" w:rsidP="00EB44AF">
      <w:pPr>
        <w:pStyle w:val="Heading2"/>
      </w:pPr>
      <w:bookmarkStart w:id="39" w:name="_Toc19798679"/>
      <w:bookmarkStart w:id="40" w:name="_Toc26467150"/>
      <w:bookmarkStart w:id="41" w:name="_Toc29326504"/>
      <w:bookmarkStart w:id="42" w:name="_Toc29327654"/>
      <w:bookmarkStart w:id="43" w:name="_Toc36045844"/>
      <w:bookmarkStart w:id="44" w:name="_Toc36046104"/>
      <w:bookmarkStart w:id="45" w:name="_Toc36046250"/>
      <w:bookmarkStart w:id="46" w:name="_Toc45209167"/>
      <w:r w:rsidRPr="002625EB">
        <w:t>3.1</w:t>
      </w:r>
      <w:r w:rsidRPr="002625EB">
        <w:tab/>
        <w:t>Definitions</w:t>
      </w:r>
      <w:bookmarkEnd w:id="39"/>
      <w:bookmarkEnd w:id="40"/>
      <w:bookmarkEnd w:id="41"/>
      <w:bookmarkEnd w:id="42"/>
      <w:bookmarkEnd w:id="43"/>
      <w:bookmarkEnd w:id="44"/>
      <w:bookmarkEnd w:id="45"/>
      <w:bookmarkEnd w:id="46"/>
    </w:p>
    <w:p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rsidR="00080512" w:rsidRPr="002625EB" w:rsidRDefault="00080512" w:rsidP="00EB44AF">
      <w:pPr>
        <w:pStyle w:val="Heading2"/>
      </w:pPr>
      <w:bookmarkStart w:id="47" w:name="_Toc19798680"/>
      <w:bookmarkStart w:id="48" w:name="_Toc26467151"/>
      <w:bookmarkStart w:id="49" w:name="_Toc29326505"/>
      <w:bookmarkStart w:id="50" w:name="_Toc29327655"/>
      <w:bookmarkStart w:id="51" w:name="_Toc36045845"/>
      <w:bookmarkStart w:id="52" w:name="_Toc36046105"/>
      <w:bookmarkStart w:id="53" w:name="_Toc36046251"/>
      <w:bookmarkStart w:id="54" w:name="_Toc45209168"/>
      <w:r w:rsidRPr="002625EB">
        <w:t>3.2</w:t>
      </w:r>
      <w:r w:rsidRPr="002625EB">
        <w:tab/>
        <w:t>Symbols</w:t>
      </w:r>
      <w:bookmarkEnd w:id="47"/>
      <w:bookmarkEnd w:id="48"/>
      <w:bookmarkEnd w:id="49"/>
      <w:bookmarkEnd w:id="50"/>
      <w:bookmarkEnd w:id="51"/>
      <w:bookmarkEnd w:id="52"/>
      <w:bookmarkEnd w:id="53"/>
      <w:bookmarkEnd w:id="54"/>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55" w:name="_Toc19798681"/>
      <w:bookmarkStart w:id="56" w:name="_Toc26467152"/>
      <w:bookmarkStart w:id="57" w:name="_Toc29326506"/>
      <w:bookmarkStart w:id="58" w:name="_Toc29327656"/>
      <w:bookmarkStart w:id="59" w:name="_Toc36045846"/>
      <w:bookmarkStart w:id="60" w:name="_Toc36046106"/>
      <w:bookmarkStart w:id="61" w:name="_Toc36046252"/>
      <w:bookmarkStart w:id="62" w:name="_Toc45209169"/>
      <w:r w:rsidRPr="002625EB">
        <w:lastRenderedPageBreak/>
        <w:t>3.3</w:t>
      </w:r>
      <w:r w:rsidRPr="002625EB">
        <w:tab/>
        <w:t>Abbreviations</w:t>
      </w:r>
      <w:bookmarkEnd w:id="55"/>
      <w:bookmarkEnd w:id="56"/>
      <w:bookmarkEnd w:id="57"/>
      <w:bookmarkEnd w:id="58"/>
      <w:bookmarkEnd w:id="59"/>
      <w:bookmarkEnd w:id="60"/>
      <w:bookmarkEnd w:id="61"/>
      <w:bookmarkEnd w:id="62"/>
    </w:p>
    <w:p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Default="00DB2208" w:rsidP="00F25206">
      <w:pPr>
        <w:pStyle w:val="EW"/>
      </w:pPr>
      <w:r w:rsidRPr="002625EB">
        <w:t>PRACH</w:t>
      </w:r>
      <w:r w:rsidRPr="002625EB">
        <w:tab/>
        <w:t>Physical random access channel</w:t>
      </w:r>
    </w:p>
    <w:p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Default="00DB2208" w:rsidP="00F25206">
      <w:pPr>
        <w:pStyle w:val="EW"/>
      </w:pPr>
      <w:r w:rsidRPr="002625EB">
        <w:t>RSRP</w:t>
      </w:r>
      <w:r w:rsidRPr="002625EB">
        <w:tab/>
        <w:t>Reference signal received power</w:t>
      </w:r>
    </w:p>
    <w:p w:rsidR="001F64DA" w:rsidRPr="002625EB" w:rsidRDefault="001F64DA" w:rsidP="001F64DA">
      <w:pPr>
        <w:pStyle w:val="EW"/>
      </w:pPr>
      <w:r>
        <w:t>S</w:t>
      </w:r>
      <w:r w:rsidRPr="002625EB">
        <w:t>CI</w:t>
      </w:r>
      <w:r w:rsidRPr="002625EB">
        <w:tab/>
      </w:r>
      <w:r>
        <w:t>Side</w:t>
      </w:r>
      <w:r w:rsidRPr="002625EB">
        <w:t>link control information</w:t>
      </w:r>
    </w:p>
    <w:p w:rsidR="001F64DA" w:rsidRPr="002625EB" w:rsidRDefault="001F64DA" w:rsidP="00F25206">
      <w:pPr>
        <w:pStyle w:val="EW"/>
      </w:pPr>
      <w:r>
        <w:t>SFCI</w:t>
      </w:r>
      <w:r>
        <w:tab/>
        <w:t>Side</w:t>
      </w:r>
      <w:r w:rsidRPr="002625EB">
        <w:t xml:space="preserve">link </w:t>
      </w:r>
      <w:r>
        <w:t xml:space="preserve">feedback </w:t>
      </w:r>
      <w:r w:rsidRPr="002625EB">
        <w:t>control information</w:t>
      </w:r>
    </w:p>
    <w:p w:rsidR="00DB2208" w:rsidRDefault="00DB2208" w:rsidP="00F25206">
      <w:pPr>
        <w:pStyle w:val="EW"/>
      </w:pPr>
      <w:r w:rsidRPr="002625EB">
        <w:t>SFN</w:t>
      </w:r>
      <w:r w:rsidRPr="002625EB">
        <w:tab/>
        <w:t>System frame number</w:t>
      </w:r>
    </w:p>
    <w:p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63" w:name="_Toc19798682"/>
      <w:bookmarkStart w:id="64" w:name="_Toc26467153"/>
      <w:bookmarkStart w:id="65" w:name="_Toc29326507"/>
      <w:bookmarkStart w:id="66" w:name="_Toc29327657"/>
      <w:bookmarkStart w:id="67" w:name="_Toc36045847"/>
      <w:bookmarkStart w:id="68" w:name="_Toc36046107"/>
      <w:bookmarkStart w:id="69" w:name="_Toc36046253"/>
      <w:bookmarkStart w:id="70" w:name="_Toc45209170"/>
      <w:r w:rsidRPr="002625EB">
        <w:t>4</w:t>
      </w:r>
      <w:r w:rsidRPr="002625EB">
        <w:tab/>
      </w:r>
      <w:r w:rsidRPr="002625EB">
        <w:rPr>
          <w:rFonts w:hint="eastAsia"/>
          <w:lang w:eastAsia="zh-CN"/>
        </w:rPr>
        <w:t>Mapping to physical channels</w:t>
      </w:r>
      <w:bookmarkEnd w:id="63"/>
      <w:bookmarkEnd w:id="64"/>
      <w:bookmarkEnd w:id="65"/>
      <w:bookmarkEnd w:id="66"/>
      <w:bookmarkEnd w:id="67"/>
      <w:bookmarkEnd w:id="68"/>
      <w:bookmarkEnd w:id="69"/>
      <w:bookmarkEnd w:id="70"/>
    </w:p>
    <w:p w:rsidR="00290631" w:rsidRPr="002625EB" w:rsidRDefault="00290631" w:rsidP="00EB44AF">
      <w:pPr>
        <w:pStyle w:val="Heading2"/>
        <w:rPr>
          <w:lang w:eastAsia="zh-CN"/>
        </w:rPr>
      </w:pPr>
      <w:bookmarkStart w:id="71" w:name="_Toc19798683"/>
      <w:bookmarkStart w:id="72" w:name="_Toc26467154"/>
      <w:bookmarkStart w:id="73" w:name="_Toc29326508"/>
      <w:bookmarkStart w:id="74" w:name="_Toc29327658"/>
      <w:bookmarkStart w:id="75" w:name="_Toc36045848"/>
      <w:bookmarkStart w:id="76" w:name="_Toc36046108"/>
      <w:bookmarkStart w:id="77" w:name="_Toc36046254"/>
      <w:bookmarkStart w:id="78" w:name="_Toc45209171"/>
      <w:r w:rsidRPr="002625EB">
        <w:t>4.1</w:t>
      </w:r>
      <w:r w:rsidRPr="002625EB">
        <w:tab/>
      </w:r>
      <w:r w:rsidRPr="002625EB">
        <w:rPr>
          <w:rFonts w:hint="eastAsia"/>
          <w:lang w:eastAsia="zh-CN"/>
        </w:rPr>
        <w:t>Uplink</w:t>
      </w:r>
      <w:bookmarkEnd w:id="71"/>
      <w:bookmarkEnd w:id="72"/>
      <w:bookmarkEnd w:id="73"/>
      <w:bookmarkEnd w:id="74"/>
      <w:bookmarkEnd w:id="75"/>
      <w:bookmarkEnd w:id="76"/>
      <w:bookmarkEnd w:id="77"/>
      <w:bookmarkEnd w:id="78"/>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79" w:name="_Toc19798684"/>
      <w:bookmarkStart w:id="80" w:name="_Toc26467155"/>
      <w:bookmarkStart w:id="81" w:name="_Toc29326509"/>
      <w:bookmarkStart w:id="82" w:name="_Toc29327659"/>
      <w:bookmarkStart w:id="83" w:name="_Toc36045849"/>
      <w:bookmarkStart w:id="84" w:name="_Toc36046109"/>
      <w:bookmarkStart w:id="85" w:name="_Toc36046255"/>
      <w:bookmarkStart w:id="86" w:name="_Toc45209172"/>
      <w:r w:rsidRPr="002625EB">
        <w:t>4.2</w:t>
      </w:r>
      <w:r w:rsidRPr="002625EB">
        <w:tab/>
      </w:r>
      <w:r w:rsidRPr="002625EB">
        <w:rPr>
          <w:rFonts w:hint="eastAsia"/>
          <w:lang w:eastAsia="zh-CN"/>
        </w:rPr>
        <w:t>Downlink</w:t>
      </w:r>
      <w:bookmarkEnd w:id="79"/>
      <w:bookmarkEnd w:id="80"/>
      <w:bookmarkEnd w:id="81"/>
      <w:bookmarkEnd w:id="82"/>
      <w:bookmarkEnd w:id="83"/>
      <w:bookmarkEnd w:id="84"/>
      <w:bookmarkEnd w:id="85"/>
      <w:bookmarkEnd w:id="86"/>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Default="0089298A" w:rsidP="0089298A">
      <w:pPr>
        <w:rPr>
          <w:lang w:eastAsia="zh-CN"/>
        </w:rPr>
      </w:pPr>
    </w:p>
    <w:p w:rsidR="001F64DA" w:rsidRDefault="001F64DA" w:rsidP="001F64DA">
      <w:pPr>
        <w:pStyle w:val="Heading2"/>
        <w:rPr>
          <w:lang w:eastAsia="zh-CN"/>
        </w:rPr>
      </w:pPr>
      <w:bookmarkStart w:id="87" w:name="_Toc29326510"/>
      <w:bookmarkStart w:id="88" w:name="_Toc29327660"/>
      <w:bookmarkStart w:id="89" w:name="_Toc36045850"/>
      <w:bookmarkStart w:id="90" w:name="_Toc36046110"/>
      <w:bookmarkStart w:id="91" w:name="_Toc36046256"/>
      <w:bookmarkStart w:id="92" w:name="_Toc45209173"/>
      <w:r>
        <w:t>4.3</w:t>
      </w:r>
      <w:r w:rsidRPr="002625EB">
        <w:tab/>
      </w:r>
      <w:r>
        <w:rPr>
          <w:lang w:eastAsia="zh-CN"/>
        </w:rPr>
        <w:t>Side</w:t>
      </w:r>
      <w:r w:rsidRPr="002625EB">
        <w:rPr>
          <w:rFonts w:hint="eastAsia"/>
          <w:lang w:eastAsia="zh-CN"/>
        </w:rPr>
        <w:t>link</w:t>
      </w:r>
      <w:bookmarkEnd w:id="87"/>
      <w:bookmarkEnd w:id="88"/>
      <w:bookmarkEnd w:id="89"/>
      <w:bookmarkEnd w:id="90"/>
      <w:bookmarkEnd w:id="91"/>
      <w:bookmarkEnd w:id="92"/>
    </w:p>
    <w:p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TrCH</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w:t>
            </w:r>
            <w:r w:rsidRPr="002625EB">
              <w:rPr>
                <w:lang w:val="de-DE"/>
              </w:rPr>
              <w:t>L-SCH</w:t>
            </w:r>
          </w:p>
        </w:tc>
        <w:tc>
          <w:tcPr>
            <w:tcW w:w="3286" w:type="dxa"/>
          </w:tcPr>
          <w:p w:rsidR="001F64DA" w:rsidRPr="002625EB" w:rsidRDefault="001F64DA" w:rsidP="00476283">
            <w:pPr>
              <w:pStyle w:val="TAL"/>
              <w:rPr>
                <w:lang w:val="de-DE"/>
              </w:rPr>
            </w:pPr>
            <w:r>
              <w:rPr>
                <w:lang w:val="de-DE"/>
              </w:rPr>
              <w:t>PS</w:t>
            </w:r>
            <w:r w:rsidRPr="002625EB">
              <w:rPr>
                <w:lang w:val="de-DE"/>
              </w:rPr>
              <w:t>SCH</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SL-</w:t>
            </w:r>
            <w:r w:rsidRPr="002625EB">
              <w:rPr>
                <w:lang w:val="de-DE"/>
              </w:rPr>
              <w:t>BCH</w:t>
            </w:r>
          </w:p>
        </w:tc>
        <w:tc>
          <w:tcPr>
            <w:tcW w:w="3286" w:type="dxa"/>
          </w:tcPr>
          <w:p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rsidR="001F64DA" w:rsidRDefault="001F64DA" w:rsidP="001F64DA">
      <w:pPr>
        <w:rPr>
          <w:lang w:eastAsia="zh-CN"/>
        </w:rPr>
      </w:pP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Control information</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pPr>
            <w:r>
              <w:t>1</w:t>
            </w:r>
            <w:r w:rsidRPr="00A53AC9">
              <w:rPr>
                <w:vertAlign w:val="superscript"/>
              </w:rPr>
              <w:t>st</w:t>
            </w:r>
            <w:r>
              <w:t>-stage S</w:t>
            </w:r>
            <w:r w:rsidRPr="002625EB">
              <w:t>CI</w:t>
            </w:r>
          </w:p>
        </w:tc>
        <w:tc>
          <w:tcPr>
            <w:tcW w:w="3286" w:type="dxa"/>
          </w:tcPr>
          <w:p w:rsidR="001F64DA" w:rsidRPr="002625EB" w:rsidRDefault="001F64DA" w:rsidP="00476283">
            <w:pPr>
              <w:pStyle w:val="TAL"/>
            </w:pPr>
            <w:r>
              <w:t>PS</w:t>
            </w:r>
            <w:r w:rsidRPr="002625EB">
              <w:t>CCH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PSS</w:t>
            </w:r>
            <w:r w:rsidRPr="002625EB">
              <w:t>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PSF</w:t>
            </w:r>
            <w:r w:rsidRPr="002625EB">
              <w:t>CH</w:t>
            </w:r>
          </w:p>
        </w:tc>
      </w:tr>
    </w:tbl>
    <w:p w:rsidR="001F64DA" w:rsidRPr="002625EB" w:rsidRDefault="001F64DA" w:rsidP="0089298A">
      <w:pPr>
        <w:rPr>
          <w:lang w:eastAsia="zh-CN"/>
        </w:rPr>
      </w:pPr>
    </w:p>
    <w:p w:rsidR="00290631" w:rsidRPr="002625EB" w:rsidRDefault="00290631" w:rsidP="00EB44AF">
      <w:pPr>
        <w:pStyle w:val="Heading1"/>
        <w:rPr>
          <w:lang w:eastAsia="zh-CN"/>
        </w:rPr>
      </w:pPr>
      <w:bookmarkStart w:id="93" w:name="_Toc19798685"/>
      <w:bookmarkStart w:id="94" w:name="_Toc26467156"/>
      <w:bookmarkStart w:id="95" w:name="_Toc29326511"/>
      <w:bookmarkStart w:id="96" w:name="_Toc29327661"/>
      <w:bookmarkStart w:id="97" w:name="_Toc36045851"/>
      <w:bookmarkStart w:id="98" w:name="_Toc36046111"/>
      <w:bookmarkStart w:id="99" w:name="_Toc36046257"/>
      <w:bookmarkStart w:id="100" w:name="_Toc45209174"/>
      <w:r w:rsidRPr="002625EB">
        <w:rPr>
          <w:rFonts w:hint="eastAsia"/>
          <w:lang w:eastAsia="zh-CN"/>
        </w:rPr>
        <w:t>5</w:t>
      </w:r>
      <w:r w:rsidRPr="002625EB">
        <w:rPr>
          <w:rFonts w:hint="eastAsia"/>
          <w:lang w:eastAsia="zh-CN"/>
        </w:rPr>
        <w:tab/>
        <w:t>General procedures</w:t>
      </w:r>
      <w:bookmarkEnd w:id="93"/>
      <w:bookmarkEnd w:id="94"/>
      <w:bookmarkEnd w:id="95"/>
      <w:bookmarkEnd w:id="96"/>
      <w:bookmarkEnd w:id="97"/>
      <w:bookmarkEnd w:id="98"/>
      <w:bookmarkEnd w:id="99"/>
      <w:bookmarkEnd w:id="100"/>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101" w:name="_Toc19798686"/>
      <w:bookmarkStart w:id="102" w:name="_Toc26467157"/>
      <w:bookmarkStart w:id="103" w:name="_Toc29326512"/>
      <w:bookmarkStart w:id="104" w:name="_Toc29327662"/>
      <w:bookmarkStart w:id="105" w:name="_Toc36045852"/>
      <w:bookmarkStart w:id="106" w:name="_Toc36046112"/>
      <w:bookmarkStart w:id="107" w:name="_Toc36046258"/>
      <w:bookmarkStart w:id="108" w:name="_Toc45209175"/>
      <w:r w:rsidRPr="002625EB">
        <w:rPr>
          <w:rFonts w:hint="eastAsia"/>
          <w:lang w:eastAsia="zh-CN"/>
        </w:rPr>
        <w:t>5.1</w:t>
      </w:r>
      <w:r w:rsidRPr="002625EB">
        <w:rPr>
          <w:rFonts w:hint="eastAsia"/>
          <w:lang w:eastAsia="zh-CN"/>
        </w:rPr>
        <w:tab/>
        <w:t>CRC calculation</w:t>
      </w:r>
      <w:bookmarkEnd w:id="101"/>
      <w:bookmarkEnd w:id="102"/>
      <w:bookmarkEnd w:id="103"/>
      <w:bookmarkEnd w:id="104"/>
      <w:bookmarkEnd w:id="105"/>
      <w:bookmarkEnd w:id="106"/>
      <w:bookmarkEnd w:id="107"/>
      <w:bookmarkEnd w:id="108"/>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55833356"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55833357" r:id="rId14"/>
        </w:object>
      </w:r>
      <w:r w:rsidRPr="002625EB">
        <w:rPr>
          <w:rFonts w:hint="eastAsia"/>
          <w:lang w:eastAsia="zh-CN"/>
        </w:rPr>
        <w:t>, where</w:t>
      </w:r>
      <w:r w:rsidRPr="002625EB">
        <w:t xml:space="preserve"> </w:t>
      </w:r>
      <w:r w:rsidRPr="002625EB">
        <w:rPr>
          <w:position w:val="-4"/>
        </w:rPr>
        <w:object w:dxaOrig="240" w:dyaOrig="260">
          <v:shape id="_x0000_i1027" type="#_x0000_t75" style="width:11.7pt;height:11.7pt" o:ole="">
            <v:imagedata r:id="rId15" o:title=""/>
          </v:shape>
          <o:OLEObject Type="Embed" ProgID="Equation.3" ShapeID="_x0000_i1027" DrawAspect="Content" ObjectID="_1655833358"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55833359"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55833360"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55833361"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55833362"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55833363"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55833364"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55833365"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55833366"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55833367"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55833368"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55833369"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55833370"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55833371"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55833372"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55833373"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55833374"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55833375"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55833376"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55833377"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0.3pt;height:11.7pt" o:ole="">
            <v:imagedata r:id="rId53" o:title=""/>
          </v:shape>
          <o:OLEObject Type="Embed" ProgID="Equation.3" ShapeID="_x0000_i1047" DrawAspect="Content" ObjectID="_1655833378"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55833379"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55833380" r:id="rId58"/>
        </w:object>
      </w:r>
      <w:r w:rsidRPr="002625EB">
        <w:rPr>
          <w:lang w:val="en-US"/>
        </w:rPr>
        <w:t>.</w:t>
      </w:r>
    </w:p>
    <w:p w:rsidR="00290631" w:rsidRPr="002625EB" w:rsidRDefault="00290631" w:rsidP="00EB44AF">
      <w:pPr>
        <w:pStyle w:val="Heading2"/>
        <w:rPr>
          <w:lang w:eastAsia="zh-CN"/>
        </w:rPr>
      </w:pPr>
      <w:bookmarkStart w:id="109" w:name="_Toc19798687"/>
      <w:bookmarkStart w:id="110" w:name="_Toc26467158"/>
      <w:bookmarkStart w:id="111" w:name="_Toc29326513"/>
      <w:bookmarkStart w:id="112" w:name="_Toc29327663"/>
      <w:bookmarkStart w:id="113" w:name="_Toc36045853"/>
      <w:bookmarkStart w:id="114" w:name="_Toc36046113"/>
      <w:bookmarkStart w:id="115" w:name="_Toc36046259"/>
      <w:bookmarkStart w:id="116" w:name="_Toc45209176"/>
      <w:r w:rsidRPr="002625EB">
        <w:rPr>
          <w:rFonts w:hint="eastAsia"/>
          <w:lang w:eastAsia="zh-CN"/>
        </w:rPr>
        <w:t>5.2</w:t>
      </w:r>
      <w:r w:rsidRPr="002625EB">
        <w:rPr>
          <w:rFonts w:hint="eastAsia"/>
          <w:lang w:eastAsia="zh-CN"/>
        </w:rPr>
        <w:tab/>
        <w:t>Code block segmentation and code block CRC attachment</w:t>
      </w:r>
      <w:bookmarkEnd w:id="109"/>
      <w:bookmarkEnd w:id="110"/>
      <w:bookmarkEnd w:id="111"/>
      <w:bookmarkEnd w:id="112"/>
      <w:bookmarkEnd w:id="113"/>
      <w:bookmarkEnd w:id="114"/>
      <w:bookmarkEnd w:id="115"/>
      <w:bookmarkEnd w:id="116"/>
    </w:p>
    <w:p w:rsidR="00EB319B" w:rsidRPr="002625EB" w:rsidRDefault="00EB319B" w:rsidP="00EB319B">
      <w:pPr>
        <w:pStyle w:val="Heading3"/>
        <w:rPr>
          <w:lang w:eastAsia="zh-CN"/>
        </w:rPr>
      </w:pPr>
      <w:bookmarkStart w:id="117" w:name="_Toc19798688"/>
      <w:bookmarkStart w:id="118" w:name="_Toc26467159"/>
      <w:bookmarkStart w:id="119" w:name="_Toc29326514"/>
      <w:bookmarkStart w:id="120" w:name="_Toc29327664"/>
      <w:bookmarkStart w:id="121" w:name="_Toc36045854"/>
      <w:bookmarkStart w:id="122" w:name="_Toc36046114"/>
      <w:bookmarkStart w:id="123" w:name="_Toc36046260"/>
      <w:bookmarkStart w:id="124" w:name="_Toc45209177"/>
      <w:r w:rsidRPr="002625EB">
        <w:rPr>
          <w:rFonts w:hint="eastAsia"/>
          <w:lang w:eastAsia="zh-CN"/>
        </w:rPr>
        <w:t>5.2.1</w:t>
      </w:r>
      <w:r w:rsidRPr="002625EB">
        <w:rPr>
          <w:rFonts w:hint="eastAsia"/>
          <w:lang w:eastAsia="zh-CN"/>
        </w:rPr>
        <w:tab/>
        <w:t>Polar coding</w:t>
      </w:r>
      <w:bookmarkEnd w:id="117"/>
      <w:bookmarkEnd w:id="118"/>
      <w:bookmarkEnd w:id="119"/>
      <w:bookmarkEnd w:id="120"/>
      <w:bookmarkEnd w:id="121"/>
      <w:bookmarkEnd w:id="122"/>
      <w:bookmarkEnd w:id="123"/>
      <w:bookmarkEnd w:id="124"/>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55833381"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55833382"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55833383"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55833384"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55833385" r:id="rId67"/>
        </w:object>
      </w:r>
    </w:p>
    <w:p w:rsidR="002F59C8" w:rsidRPr="002625EB" w:rsidRDefault="002F59C8" w:rsidP="00AA3153">
      <w:pPr>
        <w:rPr>
          <w:lang w:eastAsia="zh-CN"/>
        </w:rPr>
      </w:pPr>
      <w:r w:rsidRPr="002625EB">
        <w:rPr>
          <w:rFonts w:hint="eastAsia"/>
          <w:lang w:eastAsia="zh-CN"/>
        </w:rPr>
        <w:lastRenderedPageBreak/>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55833386"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55833387"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55833388"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55833389"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55833390"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55833391"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55833392"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55833393"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55833394"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55833395"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55833396"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55833397"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55833398"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55833399"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55833400"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55833401"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55833402"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55833403"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55833404"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55833405"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1.7pt;height:10.9pt" o:ole="">
            <v:imagedata r:id="rId107" o:title=""/>
          </v:shape>
          <o:OLEObject Type="Embed" ProgID="Equation.3" ShapeID="_x0000_i1075" DrawAspect="Content" ObjectID="_1655833406"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125" w:name="_Toc19798689"/>
      <w:bookmarkStart w:id="126" w:name="_Toc26467160"/>
      <w:bookmarkStart w:id="127" w:name="_Toc29326515"/>
      <w:bookmarkStart w:id="128" w:name="_Toc29327665"/>
      <w:bookmarkStart w:id="129" w:name="_Toc36045855"/>
      <w:bookmarkStart w:id="130" w:name="_Toc36046115"/>
      <w:bookmarkStart w:id="131" w:name="_Toc36046261"/>
      <w:bookmarkStart w:id="132" w:name="_Toc45209178"/>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25"/>
      <w:bookmarkEnd w:id="126"/>
      <w:bookmarkEnd w:id="127"/>
      <w:bookmarkEnd w:id="128"/>
      <w:bookmarkEnd w:id="129"/>
      <w:bookmarkEnd w:id="130"/>
      <w:bookmarkEnd w:id="131"/>
      <w:bookmarkEnd w:id="132"/>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55833407"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55833408" r:id="rId112"/>
        </w:object>
      </w:r>
      <w:r w:rsidRPr="002625EB">
        <w:t xml:space="preserve">. If </w:t>
      </w:r>
      <w:r w:rsidRPr="002625EB">
        <w:rPr>
          <w:position w:val="-4"/>
        </w:rPr>
        <w:object w:dxaOrig="240" w:dyaOrig="260">
          <v:shape id="_x0000_i1078" type="#_x0000_t75" style="width:11.7pt;height:10.9pt" o:ole="">
            <v:imagedata r:id="rId113" o:title=""/>
          </v:shape>
          <o:OLEObject Type="Embed" ProgID="Equation.3" ShapeID="_x0000_i1078" DrawAspect="Content" ObjectID="_1655833409"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55833410"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55833411" r:id="rId118"/>
        </w:object>
      </w:r>
      <w:r w:rsidRPr="002625EB">
        <w:t xml:space="preserve"> bits is attached to each code block. </w:t>
      </w:r>
    </w:p>
    <w:p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55833412"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7.7pt;height:15.05pt" o:ole="">
            <v:imagedata r:id="rId121" o:title=""/>
          </v:shape>
          <o:OLEObject Type="Embed" ProgID="Equation.3" ShapeID="_x0000_i1082" DrawAspect="Content" ObjectID="_1655833413"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55833414"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55833415"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55833416"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55833417"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55833418"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55833419"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55833420"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55833421"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55833422"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55833423"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55833424"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55833425"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55833426"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55833427"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55833428"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55833429"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55833430"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55833431"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55833432"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55833433"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55833434"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1.7pt;height:11.7pt" o:ole="">
            <v:imagedata r:id="rId165" o:title=""/>
          </v:shape>
          <o:OLEObject Type="Embed" ProgID="Equation.3" ShapeID="_x0000_i1104" DrawAspect="Content" ObjectID="_1655833435"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55833436"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55833437"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55833438"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55833439"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55833440"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55833441"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55833442"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55833443"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55833444"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55833445"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55833446"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55833447"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v:shape id="_x0000_i1117" type="#_x0000_t75" style="width:24.3pt;height:11.7pt" o:ole="">
            <v:imagedata r:id="rId186" o:title=""/>
          </v:shape>
          <o:OLEObject Type="Embed" ProgID="Equation.3" ShapeID="_x0000_i1117" DrawAspect="Content" ObjectID="_1655833448"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55833449"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55833450"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55833451"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55833452"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55833453"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55833454"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55833455"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55833456"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55833457"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133" w:name="_Toc19798690"/>
      <w:bookmarkStart w:id="134" w:name="_Toc26467161"/>
      <w:bookmarkStart w:id="135" w:name="_Toc29326516"/>
      <w:bookmarkStart w:id="136" w:name="_Toc29327666"/>
      <w:bookmarkStart w:id="137" w:name="_Toc36045856"/>
      <w:bookmarkStart w:id="138" w:name="_Toc36046116"/>
      <w:bookmarkStart w:id="139" w:name="_Toc36046262"/>
      <w:bookmarkStart w:id="140" w:name="_Toc45209179"/>
      <w:r w:rsidRPr="002625EB">
        <w:rPr>
          <w:rFonts w:hint="eastAsia"/>
          <w:lang w:eastAsia="zh-CN"/>
        </w:rPr>
        <w:t>5.3</w:t>
      </w:r>
      <w:r w:rsidRPr="002625EB">
        <w:rPr>
          <w:rFonts w:hint="eastAsia"/>
          <w:lang w:eastAsia="zh-CN"/>
        </w:rPr>
        <w:tab/>
        <w:t>Channel coding</w:t>
      </w:r>
      <w:bookmarkEnd w:id="133"/>
      <w:bookmarkEnd w:id="134"/>
      <w:bookmarkEnd w:id="135"/>
      <w:bookmarkEnd w:id="136"/>
      <w:bookmarkEnd w:id="137"/>
      <w:bookmarkEnd w:id="138"/>
      <w:bookmarkEnd w:id="139"/>
      <w:bookmarkEnd w:id="140"/>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141" w:name="_Toc19798691"/>
      <w:bookmarkStart w:id="142" w:name="_Toc26467162"/>
      <w:bookmarkStart w:id="143" w:name="_Toc29326517"/>
      <w:bookmarkStart w:id="144" w:name="_Toc29327667"/>
      <w:bookmarkStart w:id="145" w:name="_Toc36045857"/>
      <w:bookmarkStart w:id="146" w:name="_Toc36046117"/>
      <w:bookmarkStart w:id="147" w:name="_Toc36046263"/>
      <w:bookmarkStart w:id="148" w:name="_Toc45209180"/>
      <w:r w:rsidRPr="002625EB">
        <w:rPr>
          <w:rFonts w:hint="eastAsia"/>
          <w:lang w:eastAsia="zh-CN"/>
        </w:rPr>
        <w:t>5.3.1</w:t>
      </w:r>
      <w:r w:rsidRPr="002625EB">
        <w:rPr>
          <w:rFonts w:hint="eastAsia"/>
          <w:lang w:eastAsia="zh-CN"/>
        </w:rPr>
        <w:tab/>
        <w:t>Polar coding</w:t>
      </w:r>
      <w:bookmarkEnd w:id="141"/>
      <w:bookmarkEnd w:id="142"/>
      <w:bookmarkEnd w:id="143"/>
      <w:bookmarkEnd w:id="144"/>
      <w:bookmarkEnd w:id="145"/>
      <w:bookmarkEnd w:id="146"/>
      <w:bookmarkEnd w:id="147"/>
      <w:bookmarkEnd w:id="148"/>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55833458"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55833459"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55833460"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55833461"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55833462"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1.7pt;height:10.9pt" o:ole="">
            <v:imagedata r:id="rId215" o:title=""/>
          </v:shape>
          <o:OLEObject Type="Embed" ProgID="Equation.3" ShapeID="_x0000_i1132" DrawAspect="Content" ObjectID="_1655833463"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55833464"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55833465"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55833466"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55833467"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55833468"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55833469"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55833470"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55833471"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55833472"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55833473"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149" w:name="_Toc19798692"/>
      <w:bookmarkStart w:id="150" w:name="_Toc26467163"/>
      <w:bookmarkStart w:id="151" w:name="_Toc29326518"/>
      <w:bookmarkStart w:id="152" w:name="_Toc29327668"/>
      <w:bookmarkStart w:id="153" w:name="_Toc36045858"/>
      <w:bookmarkStart w:id="154" w:name="_Toc36046118"/>
      <w:bookmarkStart w:id="155" w:name="_Toc36046264"/>
      <w:bookmarkStart w:id="156" w:name="_Toc45209181"/>
      <w:r w:rsidRPr="002625EB">
        <w:rPr>
          <w:rFonts w:hint="eastAsia"/>
          <w:lang w:eastAsia="zh-CN"/>
        </w:rPr>
        <w:t>5.3.1.1</w:t>
      </w:r>
      <w:r w:rsidRPr="002625EB">
        <w:rPr>
          <w:rFonts w:hint="eastAsia"/>
          <w:lang w:eastAsia="zh-CN"/>
        </w:rPr>
        <w:tab/>
        <w:t>Interleaving</w:t>
      </w:r>
      <w:bookmarkEnd w:id="149"/>
      <w:bookmarkEnd w:id="150"/>
      <w:bookmarkEnd w:id="151"/>
      <w:bookmarkEnd w:id="152"/>
      <w:bookmarkEnd w:id="153"/>
      <w:bookmarkEnd w:id="154"/>
      <w:bookmarkEnd w:id="155"/>
      <w:bookmarkEnd w:id="156"/>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55833474"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55833475"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55833476"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55833477"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55833478"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55833479"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55833480"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55833481"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55833482"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55833483"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55833484"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55833485"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55833486"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55833487"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55833488"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55833489"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55833490"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55833491"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55833492"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55833493"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55833494"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55833495"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55833496"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55833497"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55833498"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55833499"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55833500"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55833501"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55833502"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157" w:name="_Toc19798693"/>
      <w:bookmarkStart w:id="158" w:name="_Toc26467164"/>
      <w:bookmarkStart w:id="159" w:name="_Toc29326519"/>
      <w:bookmarkStart w:id="160" w:name="_Toc29327669"/>
      <w:bookmarkStart w:id="161" w:name="_Toc36045859"/>
      <w:bookmarkStart w:id="162" w:name="_Toc36046119"/>
      <w:bookmarkStart w:id="163" w:name="_Toc36046265"/>
      <w:bookmarkStart w:id="164" w:name="_Toc45209182"/>
      <w:r w:rsidRPr="002625EB">
        <w:rPr>
          <w:rFonts w:hint="eastAsia"/>
          <w:lang w:eastAsia="zh-CN"/>
        </w:rPr>
        <w:t>5.3.1.2</w:t>
      </w:r>
      <w:r w:rsidRPr="002625EB">
        <w:rPr>
          <w:rFonts w:hint="eastAsia"/>
          <w:lang w:eastAsia="zh-CN"/>
        </w:rPr>
        <w:tab/>
        <w:t>Polar encoding</w:t>
      </w:r>
      <w:bookmarkEnd w:id="157"/>
      <w:bookmarkEnd w:id="158"/>
      <w:bookmarkEnd w:id="159"/>
      <w:bookmarkEnd w:id="160"/>
      <w:bookmarkEnd w:id="161"/>
      <w:bookmarkEnd w:id="162"/>
      <w:bookmarkEnd w:id="163"/>
      <w:bookmarkEnd w:id="164"/>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55833503"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55833504"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55833505"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55833506"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55833507"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55833508"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55833509"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55833510"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55833511"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55833512"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55833513"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55833514"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55833515"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55833516"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55833517"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55833518"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55833519"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55833520"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55833521"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55833522"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55833523"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55833524"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55833525"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55833526"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55833527"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55833528"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55833529"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55833530"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55833531"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55833532"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55833533"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55833534"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55833535"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55833536"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55833537"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55833538"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55833539"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55833540"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55833541"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55833542"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55833543"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55833544"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55833545"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55833546"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55833547"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55833548"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55833549"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55833550"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55833551"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55833552"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55833553"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55833554"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55833555"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55833556"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55833557"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55833558"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55833559"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55833560"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55833561"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55833562"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55833563"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55833564"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55833565"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55833566"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55833567"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55833568"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55833569"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55833570"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55833571"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55833572"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55833573"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55833574"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55833575"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55833576"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55833577"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55833578"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55833579"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55833580"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55833581"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55833582"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55833583"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55833584"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55833585"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55833586"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55833587"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1.7pt" o:ole="">
                  <v:imagedata r:id="rId432" o:title=""/>
                </v:shape>
                <o:OLEObject Type="Embed" ProgID="Equation.3" ShapeID="_x0000_i1257" DrawAspect="Content" ObjectID="_1655833588"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1.7pt" o:ole="">
                  <v:imagedata r:id="rId434" o:title=""/>
                </v:shape>
                <o:OLEObject Type="Embed" ProgID="Equation.3" ShapeID="_x0000_i1258" DrawAspect="Content" ObjectID="_1655833589"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1.7pt" o:ole="">
                  <v:imagedata r:id="rId432" o:title=""/>
                </v:shape>
                <o:OLEObject Type="Embed" ProgID="Equation.3" ShapeID="_x0000_i1259" DrawAspect="Content" ObjectID="_1655833590"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1.7pt" o:ole="">
                  <v:imagedata r:id="rId434" o:title=""/>
                </v:shape>
                <o:OLEObject Type="Embed" ProgID="Equation.3" ShapeID="_x0000_i1260" DrawAspect="Content" ObjectID="_1655833591"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1.7pt" o:ole="">
                  <v:imagedata r:id="rId432" o:title=""/>
                </v:shape>
                <o:OLEObject Type="Embed" ProgID="Equation.3" ShapeID="_x0000_i1261" DrawAspect="Content" ObjectID="_1655833592"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1.7pt" o:ole="">
                  <v:imagedata r:id="rId434" o:title=""/>
                </v:shape>
                <o:OLEObject Type="Embed" ProgID="Equation.3" ShapeID="_x0000_i1262" DrawAspect="Content" ObjectID="_1655833593"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1.7pt" o:ole="">
                  <v:imagedata r:id="rId432" o:title=""/>
                </v:shape>
                <o:OLEObject Type="Embed" ProgID="Equation.3" ShapeID="_x0000_i1263" DrawAspect="Content" ObjectID="_1655833594"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1.7pt" o:ole="">
                  <v:imagedata r:id="rId434" o:title=""/>
                </v:shape>
                <o:OLEObject Type="Embed" ProgID="Equation.3" ShapeID="_x0000_i1264" DrawAspect="Content" ObjectID="_1655833595"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1.7pt" o:ole="">
                  <v:imagedata r:id="rId432" o:title=""/>
                </v:shape>
                <o:OLEObject Type="Embed" ProgID="Equation.3" ShapeID="_x0000_i1265" DrawAspect="Content" ObjectID="_1655833596"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1.7pt" o:ole="">
                  <v:imagedata r:id="rId434" o:title=""/>
                </v:shape>
                <o:OLEObject Type="Embed" ProgID="Equation.3" ShapeID="_x0000_i1266" DrawAspect="Content" ObjectID="_1655833597"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1.7pt" o:ole="">
                  <v:imagedata r:id="rId432" o:title=""/>
                </v:shape>
                <o:OLEObject Type="Embed" ProgID="Equation.3" ShapeID="_x0000_i1267" DrawAspect="Content" ObjectID="_1655833598"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1.7pt" o:ole="">
                  <v:imagedata r:id="rId434" o:title=""/>
                </v:shape>
                <o:OLEObject Type="Embed" ProgID="Equation.3" ShapeID="_x0000_i1268" DrawAspect="Content" ObjectID="_1655833599"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1.7pt" o:ole="">
                  <v:imagedata r:id="rId432" o:title=""/>
                </v:shape>
                <o:OLEObject Type="Embed" ProgID="Equation.3" ShapeID="_x0000_i1269" DrawAspect="Content" ObjectID="_1655833600"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1.7pt" o:ole="">
                  <v:imagedata r:id="rId434" o:title=""/>
                </v:shape>
                <o:OLEObject Type="Embed" ProgID="Equation.3" ShapeID="_x0000_i1270" DrawAspect="Content" ObjectID="_1655833601"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1.7pt" o:ole="">
                  <v:imagedata r:id="rId432" o:title=""/>
                </v:shape>
                <o:OLEObject Type="Embed" ProgID="Equation.3" ShapeID="_x0000_i1271" DrawAspect="Content" ObjectID="_1655833602"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1.7pt" o:ole="">
                  <v:imagedata r:id="rId434" o:title=""/>
                </v:shape>
                <o:OLEObject Type="Embed" ProgID="Equation.3" ShapeID="_x0000_i1272" DrawAspect="Content" ObjectID="_1655833603"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165" w:name="_Toc19798694"/>
      <w:bookmarkStart w:id="166" w:name="_Toc26467165"/>
      <w:bookmarkStart w:id="167" w:name="_Toc29326520"/>
      <w:bookmarkStart w:id="168" w:name="_Toc29327670"/>
      <w:bookmarkStart w:id="169" w:name="_Toc36045860"/>
      <w:bookmarkStart w:id="170" w:name="_Toc36046120"/>
      <w:bookmarkStart w:id="171" w:name="_Toc36046266"/>
      <w:bookmarkStart w:id="172" w:name="_Toc45209183"/>
      <w:r w:rsidRPr="002625EB">
        <w:rPr>
          <w:rFonts w:hint="eastAsia"/>
          <w:lang w:eastAsia="zh-CN"/>
        </w:rPr>
        <w:t>5.3.2</w:t>
      </w:r>
      <w:r w:rsidRPr="002625EB">
        <w:rPr>
          <w:rFonts w:hint="eastAsia"/>
          <w:lang w:eastAsia="zh-CN"/>
        </w:rPr>
        <w:tab/>
        <w:t>Low density parity check coding</w:t>
      </w:r>
      <w:bookmarkEnd w:id="165"/>
      <w:bookmarkEnd w:id="166"/>
      <w:bookmarkEnd w:id="167"/>
      <w:bookmarkEnd w:id="168"/>
      <w:bookmarkEnd w:id="169"/>
      <w:bookmarkEnd w:id="170"/>
      <w:bookmarkEnd w:id="171"/>
      <w:bookmarkEnd w:id="172"/>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55833604"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55833605"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55833606"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55833607"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55833608"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55833609"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55833610"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55833611"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55833612"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55833613"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0.3pt;height:15.05pt" o:ole="">
            <v:imagedata r:id="rId467" o:title=""/>
          </v:shape>
          <o:OLEObject Type="Embed" ProgID="Equation.3" ShapeID="_x0000_i1283" DrawAspect="Content" ObjectID="_1655833614"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55833615"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55833616"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55833617"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55833618"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55833619"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55833620"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55833621"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55833622"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55833623"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55833624"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55833625"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55833626"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55833627"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55833628"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55833629"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55833630"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55833631"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55833632"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55833633"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55833634"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55833635"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55833636"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55833637"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55833638"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55833639"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55833640"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55833641"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55833642"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55833643"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55833644"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55833645"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55833646"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55833647"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55833648"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55833649"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55833650"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7.7pt;height:15.05pt" o:ole="">
            <v:imagedata r:id="rId529" o:title=""/>
          </v:shape>
          <o:OLEObject Type="Embed" ProgID="Equation.3" ShapeID="_x0000_i1320" DrawAspect="Content" ObjectID="_1655833651"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55833652"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1.7pt;height:11.7pt" o:ole="">
            <v:imagedata r:id="rId533" o:title=""/>
          </v:shape>
          <o:OLEObject Type="Embed" ProgID="Equation.3" ShapeID="_x0000_i1322" DrawAspect="Content" ObjectID="_1655833653"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55833654"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1.7pt;height:11.7pt" o:ole="">
                  <v:imagedata r:id="rId533" o:title=""/>
                </v:shape>
                <o:OLEObject Type="Embed" ProgID="Equation.3" ShapeID="_x0000_i1324" DrawAspect="Content" ObjectID="_1655833655"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55833656"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55833657"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55833658"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55833659"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55833660"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55833661"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55833662"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55833663"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55833664"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55833665"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55833666"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55833667"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55833668"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55833669"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55833670"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55833671"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55833672"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55833673"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55833674"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55833675"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55833676"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55833677"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55833678"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55833679"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173" w:name="_Toc19798695"/>
      <w:bookmarkStart w:id="174" w:name="_Toc26467166"/>
      <w:bookmarkStart w:id="175" w:name="_Toc29326521"/>
      <w:bookmarkStart w:id="176" w:name="_Toc29327671"/>
      <w:bookmarkStart w:id="177" w:name="_Toc36045861"/>
      <w:bookmarkStart w:id="178" w:name="_Toc36046121"/>
      <w:bookmarkStart w:id="179" w:name="_Toc36046267"/>
      <w:bookmarkStart w:id="180" w:name="_Toc45209184"/>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173"/>
      <w:bookmarkEnd w:id="174"/>
      <w:bookmarkEnd w:id="175"/>
      <w:bookmarkEnd w:id="176"/>
      <w:bookmarkEnd w:id="177"/>
      <w:bookmarkEnd w:id="178"/>
      <w:bookmarkEnd w:id="179"/>
      <w:bookmarkEnd w:id="180"/>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55833680"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55833681"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55833682" r:id="rId564"/>
        </w:object>
      </w:r>
      <w:r w:rsidR="00694174" w:rsidRPr="002625EB">
        <w:rPr>
          <w:rFonts w:hint="eastAsia"/>
          <w:lang w:eastAsia="zh-CN"/>
        </w:rPr>
        <w:t>.</w:t>
      </w:r>
    </w:p>
    <w:p w:rsidR="00D37452" w:rsidRPr="002625EB" w:rsidRDefault="00D37452" w:rsidP="00EB44AF">
      <w:pPr>
        <w:pStyle w:val="Heading4"/>
        <w:rPr>
          <w:lang w:eastAsia="zh-CN"/>
        </w:rPr>
      </w:pPr>
      <w:bookmarkStart w:id="181" w:name="_Toc19798696"/>
      <w:bookmarkStart w:id="182" w:name="_Toc26467167"/>
      <w:bookmarkStart w:id="183" w:name="_Toc29326522"/>
      <w:bookmarkStart w:id="184" w:name="_Toc29327672"/>
      <w:bookmarkStart w:id="185" w:name="_Toc36045862"/>
      <w:bookmarkStart w:id="186" w:name="_Toc36046122"/>
      <w:bookmarkStart w:id="187" w:name="_Toc36046268"/>
      <w:bookmarkStart w:id="188" w:name="_Toc45209185"/>
      <w:r w:rsidRPr="002625EB">
        <w:rPr>
          <w:rFonts w:hint="eastAsia"/>
          <w:lang w:eastAsia="zh-CN"/>
        </w:rPr>
        <w:t>5.3.3.1</w:t>
      </w:r>
      <w:r w:rsidRPr="002625EB">
        <w:rPr>
          <w:rFonts w:hint="eastAsia"/>
          <w:lang w:eastAsia="zh-CN"/>
        </w:rPr>
        <w:tab/>
        <w:t>Encoding of 1-bit information</w:t>
      </w:r>
      <w:bookmarkEnd w:id="181"/>
      <w:bookmarkEnd w:id="182"/>
      <w:bookmarkEnd w:id="183"/>
      <w:bookmarkEnd w:id="184"/>
      <w:bookmarkEnd w:id="185"/>
      <w:bookmarkEnd w:id="186"/>
      <w:bookmarkEnd w:id="187"/>
      <w:bookmarkEnd w:id="188"/>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55833683"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55833684"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55833685"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55833686"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55833687"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55833688"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55833689"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55833690"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0.3pt;height:15.9pt" o:ole="">
                  <v:imagedata r:id="rId580" o:title=""/>
                </v:shape>
                <o:OLEObject Type="Embed" ProgID="Equation.3" ShapeID="_x0000_i1360" DrawAspect="Content" ObjectID="_1655833691"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55833692"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89" w:name="_Toc19798697"/>
      <w:bookmarkStart w:id="190" w:name="_Toc26467168"/>
      <w:bookmarkStart w:id="191" w:name="_Toc29326523"/>
      <w:bookmarkStart w:id="192" w:name="_Toc29327673"/>
      <w:bookmarkStart w:id="193" w:name="_Toc36045863"/>
      <w:bookmarkStart w:id="194" w:name="_Toc36046123"/>
      <w:bookmarkStart w:id="195" w:name="_Toc36046269"/>
      <w:bookmarkStart w:id="196" w:name="_Toc45209186"/>
      <w:r w:rsidRPr="002625EB">
        <w:rPr>
          <w:rFonts w:hint="eastAsia"/>
          <w:lang w:eastAsia="zh-CN"/>
        </w:rPr>
        <w:t>5.3.3.2</w:t>
      </w:r>
      <w:r w:rsidRPr="002625EB">
        <w:rPr>
          <w:rFonts w:hint="eastAsia"/>
          <w:lang w:eastAsia="zh-CN"/>
        </w:rPr>
        <w:tab/>
        <w:t>Encoding of 2-bit information</w:t>
      </w:r>
      <w:bookmarkEnd w:id="189"/>
      <w:bookmarkEnd w:id="190"/>
      <w:bookmarkEnd w:id="191"/>
      <w:bookmarkEnd w:id="192"/>
      <w:bookmarkEnd w:id="193"/>
      <w:bookmarkEnd w:id="194"/>
      <w:bookmarkEnd w:id="195"/>
      <w:bookmarkEnd w:id="196"/>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55833693"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55833694"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55833695"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55833696"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55833697"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55833698"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55833699"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55833700"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55833701"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55833702"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55833703"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97" w:name="_Toc19798698"/>
      <w:bookmarkStart w:id="198" w:name="_Toc26467169"/>
      <w:bookmarkStart w:id="199" w:name="_Toc29326524"/>
      <w:bookmarkStart w:id="200" w:name="_Toc29327674"/>
      <w:bookmarkStart w:id="201" w:name="_Toc36045864"/>
      <w:bookmarkStart w:id="202" w:name="_Toc36046124"/>
      <w:bookmarkStart w:id="203" w:name="_Toc36046270"/>
      <w:bookmarkStart w:id="204" w:name="_Toc45209187"/>
      <w:r w:rsidRPr="002625EB">
        <w:rPr>
          <w:rFonts w:hint="eastAsia"/>
          <w:lang w:eastAsia="zh-CN"/>
        </w:rPr>
        <w:t>5.3.3.3</w:t>
      </w:r>
      <w:r w:rsidRPr="002625EB">
        <w:rPr>
          <w:rFonts w:hint="eastAsia"/>
          <w:lang w:eastAsia="zh-CN"/>
        </w:rPr>
        <w:tab/>
        <w:t>Encoding of other small block lengths</w:t>
      </w:r>
      <w:bookmarkEnd w:id="197"/>
      <w:bookmarkEnd w:id="198"/>
      <w:bookmarkEnd w:id="199"/>
      <w:bookmarkEnd w:id="200"/>
      <w:bookmarkEnd w:id="201"/>
      <w:bookmarkEnd w:id="202"/>
      <w:bookmarkEnd w:id="203"/>
      <w:bookmarkEnd w:id="204"/>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55833704"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55833705"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55833706"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55833707"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55833708"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55833709"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205" w:name="_Toc19798699"/>
      <w:bookmarkStart w:id="206" w:name="_Toc26467170"/>
      <w:bookmarkStart w:id="207" w:name="_Toc29326525"/>
      <w:bookmarkStart w:id="208" w:name="_Toc29327675"/>
      <w:bookmarkStart w:id="209" w:name="_Toc36045865"/>
      <w:bookmarkStart w:id="210" w:name="_Toc36046125"/>
      <w:bookmarkStart w:id="211" w:name="_Toc36046271"/>
      <w:bookmarkStart w:id="212" w:name="_Toc45209188"/>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05"/>
      <w:bookmarkEnd w:id="206"/>
      <w:bookmarkEnd w:id="207"/>
      <w:bookmarkEnd w:id="208"/>
      <w:bookmarkEnd w:id="209"/>
      <w:bookmarkEnd w:id="210"/>
      <w:bookmarkEnd w:id="211"/>
      <w:bookmarkEnd w:id="212"/>
    </w:p>
    <w:p w:rsidR="00290631" w:rsidRPr="002625EB" w:rsidRDefault="00290631" w:rsidP="00EB44AF">
      <w:pPr>
        <w:pStyle w:val="Heading3"/>
        <w:rPr>
          <w:lang w:eastAsia="zh-CN"/>
        </w:rPr>
      </w:pPr>
      <w:bookmarkStart w:id="213" w:name="_Toc19798700"/>
      <w:bookmarkStart w:id="214" w:name="_Toc26467171"/>
      <w:bookmarkStart w:id="215" w:name="_Toc29326526"/>
      <w:bookmarkStart w:id="216" w:name="_Toc29327676"/>
      <w:bookmarkStart w:id="217" w:name="_Toc36045866"/>
      <w:bookmarkStart w:id="218" w:name="_Toc36046126"/>
      <w:bookmarkStart w:id="219" w:name="_Toc36046272"/>
      <w:bookmarkStart w:id="220" w:name="_Toc45209189"/>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13"/>
      <w:bookmarkEnd w:id="214"/>
      <w:bookmarkEnd w:id="215"/>
      <w:bookmarkEnd w:id="216"/>
      <w:bookmarkEnd w:id="217"/>
      <w:bookmarkEnd w:id="218"/>
      <w:bookmarkEnd w:id="219"/>
      <w:bookmarkEnd w:id="220"/>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55833710"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55833711" r:id="rId616"/>
        </w:object>
      </w:r>
      <w:r w:rsidRPr="002625EB">
        <w:t>.</w:t>
      </w:r>
    </w:p>
    <w:p w:rsidR="00E37D2C" w:rsidRPr="002625EB" w:rsidRDefault="00E37D2C" w:rsidP="00EB44AF">
      <w:pPr>
        <w:pStyle w:val="Heading4"/>
        <w:rPr>
          <w:lang w:eastAsia="zh-CN"/>
        </w:rPr>
      </w:pPr>
      <w:bookmarkStart w:id="221" w:name="_Toc19798701"/>
      <w:bookmarkStart w:id="222" w:name="_Toc26467172"/>
      <w:bookmarkStart w:id="223" w:name="_Toc29326527"/>
      <w:bookmarkStart w:id="224" w:name="_Toc29327677"/>
      <w:bookmarkStart w:id="225" w:name="_Toc36045867"/>
      <w:bookmarkStart w:id="226" w:name="_Toc36046127"/>
      <w:bookmarkStart w:id="227" w:name="_Toc36046273"/>
      <w:bookmarkStart w:id="228" w:name="_Toc45209190"/>
      <w:r w:rsidRPr="002625EB">
        <w:rPr>
          <w:rFonts w:hint="eastAsia"/>
          <w:lang w:eastAsia="zh-CN"/>
        </w:rPr>
        <w:t>5.4.1.1</w:t>
      </w:r>
      <w:r w:rsidRPr="002625EB">
        <w:rPr>
          <w:rFonts w:hint="eastAsia"/>
          <w:lang w:eastAsia="zh-CN"/>
        </w:rPr>
        <w:tab/>
        <w:t>Sub-block interleaving</w:t>
      </w:r>
      <w:bookmarkEnd w:id="221"/>
      <w:bookmarkEnd w:id="222"/>
      <w:bookmarkEnd w:id="223"/>
      <w:bookmarkEnd w:id="224"/>
      <w:bookmarkEnd w:id="225"/>
      <w:bookmarkEnd w:id="226"/>
      <w:bookmarkEnd w:id="227"/>
      <w:bookmarkEnd w:id="228"/>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55833712"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55833713"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55833714"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55833715"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55833716"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55833717"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55833718"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55833719"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55833720"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55833721"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55833722"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1.7pt" o:ole="">
                  <v:imagedata r:id="rId637" o:title=""/>
                </v:shape>
                <o:OLEObject Type="Embed" ProgID="Equation.3" ShapeID="_x0000_i1392" DrawAspect="Content" ObjectID="_1655833723"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55833724"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1.7pt" o:ole="">
                  <v:imagedata r:id="rId637" o:title=""/>
                </v:shape>
                <o:OLEObject Type="Embed" ProgID="Equation.3" ShapeID="_x0000_i1394" DrawAspect="Content" ObjectID="_1655833725"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55833726"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1.7pt" o:ole="">
                  <v:imagedata r:id="rId637" o:title=""/>
                </v:shape>
                <o:OLEObject Type="Embed" ProgID="Equation.3" ShapeID="_x0000_i1396" DrawAspect="Content" ObjectID="_1655833727"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55833728"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1.7pt" o:ole="">
                  <v:imagedata r:id="rId637" o:title=""/>
                </v:shape>
                <o:OLEObject Type="Embed" ProgID="Equation.3" ShapeID="_x0000_i1398" DrawAspect="Content" ObjectID="_1655833729"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55833730"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1.7pt" o:ole="">
                  <v:imagedata r:id="rId637" o:title=""/>
                </v:shape>
                <o:OLEObject Type="Embed" ProgID="Equation.3" ShapeID="_x0000_i1400" DrawAspect="Content" ObjectID="_1655833731"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55833732"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1.7pt" o:ole="">
                  <v:imagedata r:id="rId637" o:title=""/>
                </v:shape>
                <o:OLEObject Type="Embed" ProgID="Equation.3" ShapeID="_x0000_i1402" DrawAspect="Content" ObjectID="_1655833733"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55833734"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1.7pt" o:ole="">
                  <v:imagedata r:id="rId637" o:title=""/>
                </v:shape>
                <o:OLEObject Type="Embed" ProgID="Equation.3" ShapeID="_x0000_i1404" DrawAspect="Content" ObjectID="_1655833735"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55833736"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1.7pt" o:ole="">
                  <v:imagedata r:id="rId637" o:title=""/>
                </v:shape>
                <o:OLEObject Type="Embed" ProgID="Equation.3" ShapeID="_x0000_i1406" DrawAspect="Content" ObjectID="_1655833737"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55833738"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55833739"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55833740"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55833741"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55833742"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55833743"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55833744"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55833745"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55833746"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55833747"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55833748"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55833749"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55833750"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55833751"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55833752"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55833753"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55833754"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3.7pt;height:15.9pt" o:ole="">
            <v:imagedata r:id="rId685" o:title=""/>
          </v:shape>
          <o:OLEObject Type="Embed" ProgID="Equation.3" ShapeID="_x0000_i1424" DrawAspect="Content" ObjectID="_1655833755"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55833756"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55833757"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55833758"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55833759" r:id="rId694"/>
        </w:object>
      </w:r>
      <w:r w:rsidRPr="002625EB">
        <w:rPr>
          <w:rFonts w:hint="eastAsia"/>
          <w:lang w:eastAsia="zh-CN"/>
        </w:rPr>
        <w:t>;</w:t>
      </w:r>
    </w:p>
    <w:p w:rsidR="00E37D2C" w:rsidRPr="002625EB" w:rsidRDefault="00E37D2C" w:rsidP="00EB44AF">
      <w:pPr>
        <w:pStyle w:val="Heading4"/>
        <w:rPr>
          <w:lang w:eastAsia="zh-CN"/>
        </w:rPr>
      </w:pPr>
      <w:bookmarkStart w:id="229" w:name="_Toc19798702"/>
      <w:bookmarkStart w:id="230" w:name="_Toc26467173"/>
      <w:bookmarkStart w:id="231" w:name="_Toc29326528"/>
      <w:bookmarkStart w:id="232" w:name="_Toc29327678"/>
      <w:bookmarkStart w:id="233" w:name="_Toc36045868"/>
      <w:bookmarkStart w:id="234" w:name="_Toc36046128"/>
      <w:bookmarkStart w:id="235" w:name="_Toc36046274"/>
      <w:bookmarkStart w:id="236" w:name="_Toc45209191"/>
      <w:r w:rsidRPr="002625EB">
        <w:rPr>
          <w:rFonts w:hint="eastAsia"/>
          <w:lang w:eastAsia="zh-CN"/>
        </w:rPr>
        <w:t>5.4.1.2</w:t>
      </w:r>
      <w:r w:rsidRPr="002625EB">
        <w:rPr>
          <w:rFonts w:hint="eastAsia"/>
          <w:lang w:eastAsia="zh-CN"/>
        </w:rPr>
        <w:tab/>
        <w:t>Bit selection</w:t>
      </w:r>
      <w:bookmarkEnd w:id="229"/>
      <w:bookmarkEnd w:id="230"/>
      <w:bookmarkEnd w:id="231"/>
      <w:bookmarkEnd w:id="232"/>
      <w:bookmarkEnd w:id="233"/>
      <w:bookmarkEnd w:id="234"/>
      <w:bookmarkEnd w:id="235"/>
      <w:bookmarkEnd w:id="236"/>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55833760"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55833761"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55833762"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55833763"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55833764"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55833765"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55833766"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55833767"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55833768"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55833769"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55833770"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55833771"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55833772"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55833773"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55833774"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55833775"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237" w:name="_Toc19798703"/>
      <w:bookmarkStart w:id="238" w:name="_Toc26467174"/>
      <w:bookmarkStart w:id="239" w:name="_Toc29326529"/>
      <w:bookmarkStart w:id="240" w:name="_Toc29327679"/>
      <w:bookmarkStart w:id="241" w:name="_Toc36045869"/>
      <w:bookmarkStart w:id="242" w:name="_Toc36046129"/>
      <w:bookmarkStart w:id="243" w:name="_Toc36046275"/>
      <w:bookmarkStart w:id="244" w:name="_Toc45209192"/>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37"/>
      <w:bookmarkEnd w:id="238"/>
      <w:bookmarkEnd w:id="239"/>
      <w:bookmarkEnd w:id="240"/>
      <w:bookmarkEnd w:id="241"/>
      <w:bookmarkEnd w:id="242"/>
      <w:bookmarkEnd w:id="243"/>
      <w:bookmarkEnd w:id="244"/>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55833776"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55833777"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55833778"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55833779"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55833780"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55833781"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55833782"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55833783"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55833784"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55833785"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55833786"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55833787"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55833788"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55833789"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55833790"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55833791"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55833792"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55833793"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55833794"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55833795"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55833796"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55833797"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55833798"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55833799"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55833800"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1.7pt;height:10.9pt" o:ole="">
            <v:imagedata r:id="rId768" o:title=""/>
          </v:shape>
          <o:OLEObject Type="Embed" ProgID="Equation.3" ShapeID="_x0000_i1470" DrawAspect="Content" ObjectID="_1655833801"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245" w:name="_Toc19798704"/>
      <w:bookmarkStart w:id="246" w:name="_Toc26467175"/>
      <w:bookmarkStart w:id="247" w:name="_Toc29326530"/>
      <w:bookmarkStart w:id="248" w:name="_Toc29327680"/>
      <w:bookmarkStart w:id="249" w:name="_Toc36045870"/>
      <w:bookmarkStart w:id="250" w:name="_Toc36046130"/>
      <w:bookmarkStart w:id="251" w:name="_Toc36046276"/>
      <w:bookmarkStart w:id="252" w:name="_Toc45209193"/>
      <w:r w:rsidRPr="002625EB">
        <w:rPr>
          <w:rFonts w:hint="eastAsia"/>
          <w:lang w:eastAsia="zh-CN"/>
        </w:rPr>
        <w:t>5.4.2</w:t>
      </w:r>
      <w:r w:rsidRPr="002625EB">
        <w:rPr>
          <w:rFonts w:hint="eastAsia"/>
          <w:lang w:eastAsia="zh-CN"/>
        </w:rPr>
        <w:tab/>
        <w:t>Rate matching for LDPC code</w:t>
      </w:r>
      <w:bookmarkEnd w:id="245"/>
      <w:bookmarkEnd w:id="246"/>
      <w:bookmarkEnd w:id="247"/>
      <w:bookmarkEnd w:id="248"/>
      <w:bookmarkEnd w:id="249"/>
      <w:bookmarkEnd w:id="250"/>
      <w:bookmarkEnd w:id="251"/>
      <w:bookmarkEnd w:id="252"/>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55833802"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55833803" r:id="rId771"/>
        </w:object>
      </w:r>
      <w:r w:rsidRPr="002625EB">
        <w:t xml:space="preserve">. </w:t>
      </w:r>
    </w:p>
    <w:p w:rsidR="00E37D2C" w:rsidRPr="002625EB" w:rsidRDefault="00E37D2C" w:rsidP="00EB44AF">
      <w:pPr>
        <w:pStyle w:val="Heading4"/>
        <w:rPr>
          <w:lang w:eastAsia="zh-CN"/>
        </w:rPr>
      </w:pPr>
      <w:bookmarkStart w:id="253" w:name="_Toc19798705"/>
      <w:bookmarkStart w:id="254" w:name="_Toc26467176"/>
      <w:bookmarkStart w:id="255" w:name="_Toc29326531"/>
      <w:bookmarkStart w:id="256" w:name="_Toc29327681"/>
      <w:bookmarkStart w:id="257" w:name="_Toc36045871"/>
      <w:bookmarkStart w:id="258" w:name="_Toc36046131"/>
      <w:bookmarkStart w:id="259" w:name="_Toc36046277"/>
      <w:bookmarkStart w:id="260" w:name="_Toc45209194"/>
      <w:r w:rsidRPr="002625EB">
        <w:rPr>
          <w:rFonts w:hint="eastAsia"/>
          <w:lang w:eastAsia="zh-CN"/>
        </w:rPr>
        <w:t>5.4.2.1</w:t>
      </w:r>
      <w:r w:rsidRPr="002625EB">
        <w:rPr>
          <w:rFonts w:hint="eastAsia"/>
          <w:lang w:eastAsia="zh-CN"/>
        </w:rPr>
        <w:tab/>
        <w:t>Bit selection</w:t>
      </w:r>
      <w:bookmarkEnd w:id="253"/>
      <w:bookmarkEnd w:id="254"/>
      <w:bookmarkEnd w:id="255"/>
      <w:bookmarkEnd w:id="256"/>
      <w:bookmarkEnd w:id="257"/>
      <w:bookmarkEnd w:id="258"/>
      <w:bookmarkEnd w:id="259"/>
      <w:bookmarkEnd w:id="260"/>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55833804"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55833805"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55833806"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55833807"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55833808"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55833809"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55833810"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55833811"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55833812"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55833813"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55833814"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261"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261"/>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55833815"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55833816"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55833817"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55833818"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55833819"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55833820"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55833821"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55833822"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55833823"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55833824"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55833825"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55833826"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55833827"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4.3pt;height:14.25pt" o:ole="">
            <v:imagedata r:id="rId812" o:title=""/>
          </v:shape>
          <o:OLEObject Type="Embed" ProgID="Equation.3" ShapeID="_x0000_i1497" DrawAspect="Content" ObjectID="_1655833828"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4.3pt;height:11.7pt" o:ole="">
            <v:imagedata r:id="rId814" o:title=""/>
          </v:shape>
          <o:OLEObject Type="Embed" ProgID="Equation.3" ShapeID="_x0000_i1498" DrawAspect="Content" ObjectID="_1655833829"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55833830"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55833831"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55833832"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55833833"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55833834"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55833835"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55833836"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55833837"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55833838"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55833839"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55833840"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55833841"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55833842"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55833843"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55833844"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55833845"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55833846"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55833847"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4.3pt;height:11.7pt" o:ole="">
            <v:imagedata r:id="rId848" o:title=""/>
          </v:shape>
          <o:OLEObject Type="Embed" ProgID="Equation.3" ShapeID="_x0000_i1517" DrawAspect="Content" ObjectID="_1655833848"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55833849"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55833850"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55833851"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55833852"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55833853"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55833854"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55833855"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55833856"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55833857"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55833858"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55833859"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55833860"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55833861"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55833862"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55833863"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55833864"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55833865"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262" w:name="_Toc19798706"/>
      <w:bookmarkStart w:id="263" w:name="_Toc26467177"/>
      <w:bookmarkStart w:id="264" w:name="_Toc29326532"/>
      <w:bookmarkStart w:id="265" w:name="_Toc29327682"/>
      <w:bookmarkStart w:id="266" w:name="_Toc36045872"/>
      <w:bookmarkStart w:id="267" w:name="_Toc36046132"/>
      <w:bookmarkStart w:id="268" w:name="_Toc36046278"/>
      <w:bookmarkStart w:id="269" w:name="_Toc45209195"/>
      <w:r w:rsidRPr="002625EB">
        <w:rPr>
          <w:rFonts w:hint="eastAsia"/>
          <w:lang w:eastAsia="zh-CN"/>
        </w:rPr>
        <w:t>5.4.2.2</w:t>
      </w:r>
      <w:r w:rsidRPr="002625EB">
        <w:rPr>
          <w:rFonts w:hint="eastAsia"/>
          <w:lang w:eastAsia="zh-CN"/>
        </w:rPr>
        <w:tab/>
        <w:t>Bit interleaving</w:t>
      </w:r>
      <w:bookmarkEnd w:id="262"/>
      <w:bookmarkEnd w:id="263"/>
      <w:bookmarkEnd w:id="264"/>
      <w:bookmarkEnd w:id="265"/>
      <w:bookmarkEnd w:id="266"/>
      <w:bookmarkEnd w:id="267"/>
      <w:bookmarkEnd w:id="268"/>
      <w:bookmarkEnd w:id="269"/>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55833866"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55833867"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55833868"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4.3pt;height:14.25pt" o:ole="">
            <v:imagedata r:id="rId886" o:title=""/>
          </v:shape>
          <o:OLEObject Type="Embed" ProgID="Equation.3" ShapeID="_x0000_i1538" DrawAspect="Content" ObjectID="_1655833869"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55833870"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55833871"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55833872"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55833873"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270" w:name="_Toc19798707"/>
      <w:bookmarkStart w:id="271" w:name="_Toc26467178"/>
      <w:bookmarkStart w:id="272" w:name="_Toc29326533"/>
      <w:bookmarkStart w:id="273" w:name="_Toc29327683"/>
      <w:bookmarkStart w:id="274" w:name="_Toc36045873"/>
      <w:bookmarkStart w:id="275" w:name="_Toc36046133"/>
      <w:bookmarkStart w:id="276" w:name="_Toc36046279"/>
      <w:bookmarkStart w:id="277" w:name="_Toc45209196"/>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270"/>
      <w:bookmarkEnd w:id="271"/>
      <w:bookmarkEnd w:id="272"/>
      <w:bookmarkEnd w:id="273"/>
      <w:bookmarkEnd w:id="274"/>
      <w:bookmarkEnd w:id="275"/>
      <w:bookmarkEnd w:id="276"/>
      <w:bookmarkEnd w:id="277"/>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55833874"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55833875"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55833876"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55833877"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55833878"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55833879"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55833880"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278" w:name="_Toc19798708"/>
      <w:bookmarkStart w:id="279" w:name="_Toc26467179"/>
      <w:bookmarkStart w:id="280" w:name="_Toc29326534"/>
      <w:bookmarkStart w:id="281" w:name="_Toc29327684"/>
      <w:bookmarkStart w:id="282" w:name="_Toc36045874"/>
      <w:bookmarkStart w:id="283" w:name="_Toc36046134"/>
      <w:bookmarkStart w:id="284" w:name="_Toc36046280"/>
      <w:bookmarkStart w:id="285" w:name="_Toc45209197"/>
      <w:r w:rsidRPr="002625EB">
        <w:rPr>
          <w:rFonts w:hint="eastAsia"/>
          <w:lang w:eastAsia="zh-CN"/>
        </w:rPr>
        <w:t>5.5</w:t>
      </w:r>
      <w:r w:rsidRPr="002625EB">
        <w:rPr>
          <w:rFonts w:hint="eastAsia"/>
          <w:lang w:eastAsia="zh-CN"/>
        </w:rPr>
        <w:tab/>
        <w:t>Code block concatenation</w:t>
      </w:r>
      <w:bookmarkEnd w:id="278"/>
      <w:bookmarkEnd w:id="279"/>
      <w:bookmarkEnd w:id="280"/>
      <w:bookmarkEnd w:id="281"/>
      <w:bookmarkEnd w:id="282"/>
      <w:bookmarkEnd w:id="283"/>
      <w:bookmarkEnd w:id="284"/>
      <w:bookmarkEnd w:id="285"/>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55833881"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55833882"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55833883"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55833884"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55833885"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55833886"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55833887"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55833888"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55833889"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55833890"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55833891"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55833892"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55833893"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55833894"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55833895"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55833896"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286" w:name="_Toc19798709"/>
      <w:bookmarkStart w:id="287" w:name="_Toc26467180"/>
      <w:bookmarkStart w:id="288" w:name="_Toc29326535"/>
      <w:bookmarkStart w:id="289" w:name="_Toc29327685"/>
      <w:bookmarkStart w:id="290" w:name="_Toc36045875"/>
      <w:bookmarkStart w:id="291" w:name="_Toc36046135"/>
      <w:bookmarkStart w:id="292" w:name="_Toc36046281"/>
      <w:bookmarkStart w:id="293" w:name="_Toc45209198"/>
      <w:r w:rsidRPr="002625EB">
        <w:rPr>
          <w:rFonts w:hint="eastAsia"/>
          <w:lang w:eastAsia="zh-CN"/>
        </w:rPr>
        <w:t>6</w:t>
      </w:r>
      <w:r w:rsidRPr="002625EB">
        <w:rPr>
          <w:rFonts w:hint="eastAsia"/>
          <w:lang w:eastAsia="zh-CN"/>
        </w:rPr>
        <w:tab/>
        <w:t>Uplink transport channels and control information</w:t>
      </w:r>
      <w:bookmarkEnd w:id="286"/>
      <w:bookmarkEnd w:id="287"/>
      <w:bookmarkEnd w:id="288"/>
      <w:bookmarkEnd w:id="289"/>
      <w:bookmarkEnd w:id="290"/>
      <w:bookmarkEnd w:id="291"/>
      <w:bookmarkEnd w:id="292"/>
      <w:bookmarkEnd w:id="293"/>
    </w:p>
    <w:p w:rsidR="00290631" w:rsidRPr="002625EB" w:rsidRDefault="00290631" w:rsidP="00EB44AF">
      <w:pPr>
        <w:pStyle w:val="Heading2"/>
        <w:rPr>
          <w:lang w:eastAsia="zh-CN"/>
        </w:rPr>
      </w:pPr>
      <w:bookmarkStart w:id="294" w:name="_Toc19798710"/>
      <w:bookmarkStart w:id="295" w:name="_Toc26467181"/>
      <w:bookmarkStart w:id="296" w:name="_Toc29326536"/>
      <w:bookmarkStart w:id="297" w:name="_Toc29327686"/>
      <w:bookmarkStart w:id="298" w:name="_Toc36045876"/>
      <w:bookmarkStart w:id="299" w:name="_Toc36046136"/>
      <w:bookmarkStart w:id="300" w:name="_Toc36046282"/>
      <w:bookmarkStart w:id="301" w:name="_Toc45209199"/>
      <w:r w:rsidRPr="002625EB">
        <w:rPr>
          <w:rFonts w:hint="eastAsia"/>
          <w:lang w:eastAsia="zh-CN"/>
        </w:rPr>
        <w:t>6.1</w:t>
      </w:r>
      <w:r w:rsidRPr="002625EB">
        <w:rPr>
          <w:rFonts w:hint="eastAsia"/>
          <w:lang w:eastAsia="zh-CN"/>
        </w:rPr>
        <w:tab/>
        <w:t>Random access channel</w:t>
      </w:r>
      <w:bookmarkEnd w:id="294"/>
      <w:bookmarkEnd w:id="295"/>
      <w:bookmarkEnd w:id="296"/>
      <w:bookmarkEnd w:id="297"/>
      <w:bookmarkEnd w:id="298"/>
      <w:bookmarkEnd w:id="299"/>
      <w:bookmarkEnd w:id="300"/>
      <w:bookmarkEnd w:id="301"/>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302" w:name="_Toc19798711"/>
      <w:bookmarkStart w:id="303" w:name="_Toc26467182"/>
      <w:bookmarkStart w:id="304" w:name="_Toc29326537"/>
      <w:bookmarkStart w:id="305" w:name="_Toc29327687"/>
      <w:bookmarkStart w:id="306" w:name="_Toc36045877"/>
      <w:bookmarkStart w:id="307" w:name="_Toc36046137"/>
      <w:bookmarkStart w:id="308" w:name="_Toc36046283"/>
      <w:bookmarkStart w:id="309" w:name="_Toc45209200"/>
      <w:r w:rsidRPr="002625EB">
        <w:rPr>
          <w:rFonts w:hint="eastAsia"/>
          <w:lang w:eastAsia="zh-CN"/>
        </w:rPr>
        <w:lastRenderedPageBreak/>
        <w:t>6.2</w:t>
      </w:r>
      <w:r w:rsidRPr="002625EB">
        <w:rPr>
          <w:rFonts w:hint="eastAsia"/>
          <w:lang w:eastAsia="zh-CN"/>
        </w:rPr>
        <w:tab/>
        <w:t>Uplink shared channel</w:t>
      </w:r>
      <w:bookmarkEnd w:id="302"/>
      <w:bookmarkEnd w:id="303"/>
      <w:bookmarkEnd w:id="304"/>
      <w:bookmarkEnd w:id="305"/>
      <w:bookmarkEnd w:id="306"/>
      <w:bookmarkEnd w:id="307"/>
      <w:bookmarkEnd w:id="308"/>
      <w:bookmarkEnd w:id="309"/>
      <w:r w:rsidRPr="002625EB" w:rsidDel="009819C0">
        <w:rPr>
          <w:rFonts w:hint="eastAsia"/>
          <w:lang w:eastAsia="zh-CN"/>
        </w:rPr>
        <w:t xml:space="preserve"> </w:t>
      </w:r>
    </w:p>
    <w:p w:rsidR="00290631" w:rsidRPr="002625EB" w:rsidRDefault="00290631" w:rsidP="00EB44AF">
      <w:pPr>
        <w:pStyle w:val="Heading3"/>
        <w:rPr>
          <w:lang w:eastAsia="zh-CN"/>
        </w:rPr>
      </w:pPr>
      <w:bookmarkStart w:id="310" w:name="_Toc19798712"/>
      <w:bookmarkStart w:id="311" w:name="_Toc26467183"/>
      <w:bookmarkStart w:id="312" w:name="_Toc29326538"/>
      <w:bookmarkStart w:id="313" w:name="_Toc29327688"/>
      <w:bookmarkStart w:id="314" w:name="_Toc36045878"/>
      <w:bookmarkStart w:id="315" w:name="_Toc36046138"/>
      <w:bookmarkStart w:id="316" w:name="_Toc36046284"/>
      <w:bookmarkStart w:id="317" w:name="_Toc45209201"/>
      <w:r w:rsidRPr="002625EB">
        <w:rPr>
          <w:rFonts w:hint="eastAsia"/>
          <w:lang w:eastAsia="zh-CN"/>
        </w:rPr>
        <w:t>6.2.1</w:t>
      </w:r>
      <w:r w:rsidRPr="002625EB">
        <w:rPr>
          <w:rFonts w:hint="eastAsia"/>
          <w:lang w:eastAsia="zh-CN"/>
        </w:rPr>
        <w:tab/>
        <w:t>Transport block CRC attachment</w:t>
      </w:r>
      <w:bookmarkEnd w:id="310"/>
      <w:bookmarkEnd w:id="311"/>
      <w:bookmarkEnd w:id="312"/>
      <w:bookmarkEnd w:id="313"/>
      <w:bookmarkEnd w:id="314"/>
      <w:bookmarkEnd w:id="315"/>
      <w:bookmarkEnd w:id="316"/>
      <w:bookmarkEnd w:id="317"/>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55833897"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55833898"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1.7pt;height:11.7pt" o:ole="">
            <v:imagedata r:id="rId15" o:title=""/>
          </v:shape>
          <o:OLEObject Type="Embed" ProgID="Equation.3" ShapeID="_x0000_i1568" DrawAspect="Content" ObjectID="_1655833899"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55833900"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55833901"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55833902"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55833903"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55833904"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55833905"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55833906"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55833907"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55833908" r:id="rId950"/>
        </w:object>
      </w:r>
      <w:r w:rsidRPr="002625EB">
        <w:rPr>
          <w:rFonts w:hint="eastAsia"/>
          <w:lang w:eastAsia="zh-CN"/>
        </w:rPr>
        <w:t>.</w:t>
      </w:r>
    </w:p>
    <w:p w:rsidR="0006142E" w:rsidRPr="002625EB" w:rsidRDefault="0006142E" w:rsidP="0006142E">
      <w:pPr>
        <w:pStyle w:val="Heading3"/>
        <w:rPr>
          <w:lang w:eastAsia="zh-CN"/>
        </w:rPr>
      </w:pPr>
      <w:bookmarkStart w:id="318" w:name="_Toc19798713"/>
      <w:bookmarkStart w:id="319" w:name="_Toc26467184"/>
      <w:bookmarkStart w:id="320" w:name="_Toc29326539"/>
      <w:bookmarkStart w:id="321" w:name="_Toc29327689"/>
      <w:bookmarkStart w:id="322" w:name="_Toc36045879"/>
      <w:bookmarkStart w:id="323" w:name="_Toc36046139"/>
      <w:bookmarkStart w:id="324" w:name="_Toc36046285"/>
      <w:bookmarkStart w:id="325" w:name="_Toc45209202"/>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18"/>
      <w:bookmarkEnd w:id="319"/>
      <w:bookmarkEnd w:id="320"/>
      <w:bookmarkEnd w:id="321"/>
      <w:bookmarkEnd w:id="322"/>
      <w:bookmarkEnd w:id="323"/>
      <w:bookmarkEnd w:id="324"/>
      <w:bookmarkEnd w:id="325"/>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1.7pt;height:10.9pt" o:ole="">
            <v:imagedata r:id="rId951" o:title=""/>
          </v:shape>
          <o:OLEObject Type="Embed" ProgID="Equation.3" ShapeID="_x0000_i1578" DrawAspect="Content" ObjectID="_1655833909"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55833910"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55833911"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55833912"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55833913"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1.7pt;height:11.7pt" o:ole="">
            <v:imagedata r:id="rId961" o:title=""/>
          </v:shape>
          <o:OLEObject Type="Embed" ProgID="Equation.3" ShapeID="_x0000_i1583" DrawAspect="Content" ObjectID="_1655833914"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326" w:name="_Toc19798714"/>
      <w:bookmarkStart w:id="327" w:name="_Toc26467185"/>
      <w:bookmarkStart w:id="328" w:name="_Toc29326540"/>
      <w:bookmarkStart w:id="329" w:name="_Toc29327690"/>
      <w:bookmarkStart w:id="330" w:name="_Toc36045880"/>
      <w:bookmarkStart w:id="331" w:name="_Toc36046140"/>
      <w:bookmarkStart w:id="332" w:name="_Toc36046286"/>
      <w:bookmarkStart w:id="333" w:name="_Toc45209203"/>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326"/>
      <w:bookmarkEnd w:id="327"/>
      <w:bookmarkEnd w:id="328"/>
      <w:bookmarkEnd w:id="329"/>
      <w:bookmarkEnd w:id="330"/>
      <w:bookmarkEnd w:id="331"/>
      <w:bookmarkEnd w:id="332"/>
      <w:bookmarkEnd w:id="333"/>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55833915" r:id="rId963"/>
        </w:object>
      </w:r>
      <w:r w:rsidRPr="002625EB">
        <w:t xml:space="preserve"> where </w:t>
      </w:r>
      <w:r w:rsidRPr="002625EB">
        <w:rPr>
          <w:position w:val="-4"/>
        </w:rPr>
        <w:object w:dxaOrig="240" w:dyaOrig="260">
          <v:shape id="_x0000_i1585" type="#_x0000_t75" style="width:11.7pt;height:11.7pt" o:ole="">
            <v:imagedata r:id="rId964" o:title=""/>
          </v:shape>
          <o:OLEObject Type="Embed" ProgID="Equation.3" ShapeID="_x0000_i1585" DrawAspect="Content" ObjectID="_1655833916"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55833917"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55833918"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55833919"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55833920"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334" w:name="_Toc19798715"/>
      <w:bookmarkStart w:id="335" w:name="_Toc26467186"/>
      <w:bookmarkStart w:id="336" w:name="_Toc29326541"/>
      <w:bookmarkStart w:id="337" w:name="_Toc29327691"/>
      <w:bookmarkStart w:id="338" w:name="_Toc36045881"/>
      <w:bookmarkStart w:id="339" w:name="_Toc36046141"/>
      <w:bookmarkStart w:id="340" w:name="_Toc36046287"/>
      <w:bookmarkStart w:id="341" w:name="_Toc45209204"/>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334"/>
      <w:bookmarkEnd w:id="335"/>
      <w:bookmarkEnd w:id="336"/>
      <w:bookmarkEnd w:id="337"/>
      <w:bookmarkEnd w:id="338"/>
      <w:bookmarkEnd w:id="339"/>
      <w:bookmarkEnd w:id="340"/>
      <w:bookmarkEnd w:id="341"/>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55833921"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55833922"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55833923"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55833924" r:id="rId976"/>
        </w:object>
      </w:r>
      <w:r w:rsidRPr="002625EB">
        <w:t xml:space="preserve">. The total number of code blocks is denoted by </w:t>
      </w:r>
      <w:r w:rsidRPr="002625EB">
        <w:rPr>
          <w:position w:val="-6"/>
        </w:rPr>
        <w:object w:dxaOrig="240" w:dyaOrig="279">
          <v:shape id="_x0000_i1594" type="#_x0000_t75" style="width:11.7pt;height:11.7pt" o:ole="">
            <v:imagedata r:id="rId977" o:title=""/>
          </v:shape>
          <o:OLEObject Type="Embed" ProgID="Equation.3" ShapeID="_x0000_i1594" DrawAspect="Content" ObjectID="_1655833925"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55833926"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55833927"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342" w:name="_Toc19798716"/>
      <w:bookmarkStart w:id="343" w:name="_Toc26467187"/>
      <w:bookmarkStart w:id="344" w:name="_Toc29326542"/>
      <w:bookmarkStart w:id="345" w:name="_Toc29327692"/>
      <w:bookmarkStart w:id="346" w:name="_Toc36045882"/>
      <w:bookmarkStart w:id="347" w:name="_Toc36046142"/>
      <w:bookmarkStart w:id="348" w:name="_Toc36046288"/>
      <w:bookmarkStart w:id="349" w:name="_Toc45209205"/>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342"/>
      <w:bookmarkEnd w:id="343"/>
      <w:bookmarkEnd w:id="344"/>
      <w:bookmarkEnd w:id="345"/>
      <w:bookmarkEnd w:id="346"/>
      <w:bookmarkEnd w:id="347"/>
      <w:bookmarkEnd w:id="348"/>
      <w:bookmarkEnd w:id="349"/>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55833928"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55833929"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55833930"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55833931" r:id="rId987"/>
        </w:object>
      </w:r>
      <w:r w:rsidRPr="002625EB">
        <w:t xml:space="preserve">. The total number of code blocks is denoted by </w:t>
      </w:r>
      <w:r w:rsidRPr="002625EB">
        <w:rPr>
          <w:position w:val="-6"/>
        </w:rPr>
        <w:object w:dxaOrig="240" w:dyaOrig="279">
          <v:shape id="_x0000_i1601" type="#_x0000_t75" style="width:11.7pt;height:11.7pt" o:ole="">
            <v:imagedata r:id="rId977" o:title=""/>
          </v:shape>
          <o:OLEObject Type="Embed" ProgID="Equation.3" ShapeID="_x0000_i1601" DrawAspect="Content" ObjectID="_1655833932"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55833933"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55833934"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55833935"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55833936"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55833937" r:id="rId997"/>
        </w:object>
      </w:r>
      <w:r w:rsidRPr="002625EB">
        <w:t>.</w:t>
      </w:r>
    </w:p>
    <w:p w:rsidR="00290631" w:rsidRPr="002625EB" w:rsidRDefault="00290631" w:rsidP="00EB44AF">
      <w:pPr>
        <w:pStyle w:val="Heading3"/>
        <w:rPr>
          <w:lang w:eastAsia="zh-CN"/>
        </w:rPr>
      </w:pPr>
      <w:bookmarkStart w:id="350" w:name="_Toc19798717"/>
      <w:bookmarkStart w:id="351" w:name="_Toc26467188"/>
      <w:bookmarkStart w:id="352" w:name="_Toc29326543"/>
      <w:bookmarkStart w:id="353" w:name="_Toc29327693"/>
      <w:bookmarkStart w:id="354" w:name="_Toc36045883"/>
      <w:bookmarkStart w:id="355" w:name="_Toc36046143"/>
      <w:bookmarkStart w:id="356" w:name="_Toc36046289"/>
      <w:bookmarkStart w:id="357" w:name="_Toc45209206"/>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350"/>
      <w:bookmarkEnd w:id="351"/>
      <w:bookmarkEnd w:id="352"/>
      <w:bookmarkEnd w:id="353"/>
      <w:bookmarkEnd w:id="354"/>
      <w:bookmarkEnd w:id="355"/>
      <w:bookmarkEnd w:id="356"/>
      <w:bookmarkEnd w:id="357"/>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55833938"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55833939"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55833940"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55833941"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55833942"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55833943"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358" w:name="_Toc19798718"/>
      <w:bookmarkStart w:id="359" w:name="_Toc26467189"/>
      <w:bookmarkStart w:id="360" w:name="_Toc29326544"/>
      <w:bookmarkStart w:id="361" w:name="_Toc29327694"/>
      <w:bookmarkStart w:id="362" w:name="_Toc36045884"/>
      <w:bookmarkStart w:id="363" w:name="_Toc36046144"/>
      <w:bookmarkStart w:id="364" w:name="_Toc36046290"/>
      <w:bookmarkStart w:id="365" w:name="_Toc45209207"/>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358"/>
      <w:bookmarkEnd w:id="359"/>
      <w:bookmarkEnd w:id="360"/>
      <w:bookmarkEnd w:id="361"/>
      <w:bookmarkEnd w:id="362"/>
      <w:bookmarkEnd w:id="363"/>
      <w:bookmarkEnd w:id="364"/>
      <w:bookmarkEnd w:id="365"/>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55833944"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B2414B" w:rsidRPr="00051D92">
        <w:rPr>
          <w:i/>
          <w:lang w:eastAsia="zh-CN"/>
        </w:rPr>
        <w:t>cg-CG-UCI-Multiplexing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2.35pt;height:18.4pt" o:ole="">
            <v:imagedata r:id="rId1008" o:title=""/>
          </v:shape>
          <o:OLEObject Type="Embed" ProgID="Equation.3" ShapeID="_x0000_i1614" DrawAspect="Content" ObjectID="_1655833945"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55833946"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55833947" r:id="rId1013"/>
        </w:object>
      </w:r>
      <w:r w:rsidRPr="002625EB">
        <w:rPr>
          <w:rFonts w:hint="eastAsia"/>
          <w:lang w:eastAsia="zh-CN"/>
        </w:rPr>
        <w:t>.</w:t>
      </w:r>
    </w:p>
    <w:p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55833948"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55833949"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55833950"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55833951"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55833952"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55833953"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55833954"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55833955"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55833956"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55833957"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55833958"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55833959"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55833960"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55833961"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55833962"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55833963"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55833964"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55833965"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55833966"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55833967"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55833968"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55833969"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55833970"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55833971"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55833972"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55833973"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55833974"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55833975"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55833976"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55833977"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55833978"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lastRenderedPageBreak/>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55833979"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55833980"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55833981"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55833982"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55833983" r:id="rId1074"/>
        </w:object>
      </w:r>
      <w:r w:rsidRPr="002625EB">
        <w:t>;</w:t>
      </w:r>
      <w:r w:rsidR="00B06702" w:rsidRPr="002625EB">
        <w:rPr>
          <w:rFonts w:hint="eastAsia"/>
          <w:lang w:eastAsia="zh-CN"/>
        </w:rPr>
        <w:t xml:space="preserve"> and </w:t>
      </w:r>
    </w:p>
    <w:p w:rsidR="00E27D29"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55833984" r:id="rId1076"/>
        </w:object>
      </w:r>
      <w:r w:rsidR="00B06702" w:rsidRPr="002625EB">
        <w:rPr>
          <w:rFonts w:hint="eastAsia"/>
          <w:lang w:eastAsia="zh-CN"/>
        </w:rPr>
        <w:t>;</w:t>
      </w:r>
    </w:p>
    <w:p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9.4pt;height:19.25pt" o:ole="">
            <v:imagedata r:id="rId1077" o:title=""/>
          </v:shape>
          <o:OLEObject Type="Embed" ProgID="Equation.DSMT4" ShapeID="_x0000_i1654" DrawAspect="Content" ObjectID="_1655833985"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55833986"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55833987"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55833988"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9.4pt;height:19.25pt" o:ole="">
            <v:imagedata r:id="rId1085" o:title=""/>
          </v:shape>
          <o:OLEObject Type="Embed" ProgID="Equation.DSMT4" ShapeID="_x0000_i1658" DrawAspect="Content" ObjectID="_1655833989"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55833990"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v:shape id="_x0000_i1660" type="#_x0000_t75" style="width:277.95pt;height:15.9pt" o:ole="">
            <v:imagedata r:id="rId1088" o:title=""/>
          </v:shape>
          <o:OLEObject Type="Embed" ProgID="Equation.3" ShapeID="_x0000_i1660" DrawAspect="Content" ObjectID="_1655833991"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55833992"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55833993"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1.5pt;height:15.9pt" o:ole="">
            <v:imagedata r:id="rId1093" o:title=""/>
          </v:shape>
          <o:OLEObject Type="Embed" ProgID="Equation.3" ShapeID="_x0000_i1663" DrawAspect="Content" ObjectID="_1655833994"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55833995" r:id="rId1096"/>
        </w:object>
      </w:r>
      <w:r w:rsidRPr="002625EB">
        <w:rPr>
          <w:rFonts w:hint="eastAsia"/>
          <w:lang w:eastAsia="zh-CN"/>
        </w:rPr>
        <w:t xml:space="preserve"> otherwise; and</w:t>
      </w:r>
    </w:p>
    <w:p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55833996"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55833997" r:id="rId1100"/>
        </w:object>
      </w:r>
      <w:r w:rsidRPr="002625EB">
        <w:rPr>
          <w:rFonts w:hint="eastAsia"/>
          <w:lang w:eastAsia="zh-CN"/>
        </w:rPr>
        <w:t xml:space="preserve"> otherwise;</w:t>
      </w:r>
      <w:r w:rsidR="00B2414B" w:rsidRPr="00B2414B">
        <w:rPr>
          <w:lang w:eastAsia="zh-CN"/>
        </w:rPr>
        <w:t xml:space="preserve"> </w:t>
      </w:r>
    </w:p>
    <w:p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rsidR="00B06702" w:rsidRPr="002625EB" w:rsidRDefault="00B2414B" w:rsidP="00E50CDE">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lastRenderedPageBreak/>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55833998"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55833999"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1.5pt;height:15.9pt" o:ole="">
            <v:imagedata r:id="rId1093" o:title=""/>
          </v:shape>
          <o:OLEObject Type="Embed" ProgID="Equation.3" ShapeID="_x0000_i1669" DrawAspect="Content" ObjectID="_1655834000"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55834001"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55834002"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55834003" r:id="rId1109"/>
        </w:object>
      </w:r>
      <w:r w:rsidR="00B06702" w:rsidRPr="002625EB">
        <w:rPr>
          <w:rFonts w:hint="eastAsia"/>
          <w:lang w:eastAsia="zh-CN"/>
        </w:rPr>
        <w:t xml:space="preserve">, </w:t>
      </w:r>
      <w:r w:rsidR="00B06702" w:rsidRPr="002625EB">
        <w:rPr>
          <w:position w:val="-14"/>
        </w:rPr>
        <w:object w:dxaOrig="1120" w:dyaOrig="400">
          <v:shape id="_x0000_i1673" type="#_x0000_t75" style="width:47.7pt;height:17.6pt" o:ole="">
            <v:imagedata r:id="rId1110" o:title=""/>
          </v:shape>
          <o:OLEObject Type="Embed" ProgID="Equation.3" ShapeID="_x0000_i1673" DrawAspect="Content" ObjectID="_1655834004"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55834005"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55834006"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55834007"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55834008"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55834009"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55834010"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55834011"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v:shape id="_x0000_i1681" type="#_x0000_t75" style="width:60.3pt;height:15.9pt" o:ole="">
            <v:imagedata r:id="rId1125" o:title=""/>
          </v:shape>
          <o:OLEObject Type="Embed" ProgID="Equation.3" ShapeID="_x0000_i1681" DrawAspect="Content" ObjectID="_1655834012" r:id="rId1126"/>
        </w:object>
      </w:r>
      <w:r w:rsidR="00716CCE" w:rsidRPr="002625EB">
        <w:rPr>
          <w:rFonts w:hint="eastAsia"/>
          <w:lang w:eastAsia="zh-CN"/>
        </w:rPr>
        <w:t>;</w:t>
      </w:r>
    </w:p>
    <w:p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55834013"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1.2pt;height:15.9pt" o:ole="">
            <v:imagedata r:id="rId1129" o:title=""/>
          </v:shape>
          <o:OLEObject Type="Embed" ProgID="Equation.3" ShapeID="_x0000_i1683" DrawAspect="Content" ObjectID="_1655834014" r:id="rId1130"/>
        </w:object>
      </w:r>
      <w:r w:rsidR="00716CCE" w:rsidRPr="002625EB">
        <w:rPr>
          <w:rFonts w:hint="eastAsia"/>
          <w:lang w:eastAsia="zh-CN"/>
        </w:rPr>
        <w:t>;</w:t>
      </w:r>
    </w:p>
    <w:p w:rsidR="00716CCE" w:rsidRPr="002625EB" w:rsidRDefault="00B2414B" w:rsidP="000D18A9">
      <w:pPr>
        <w:pStyle w:val="B1"/>
        <w:rPr>
          <w:lang w:eastAsia="zh-CN"/>
        </w:rPr>
      </w:pPr>
      <w:bookmarkStart w:id="36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366"/>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55834015"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55834016"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55834017"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55834018"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55834019"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55834020"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55834021"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55834022"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55834023"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55834024"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55834025"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rsidR="008308D2" w:rsidRPr="002625EB" w:rsidRDefault="008308D2" w:rsidP="00F25206">
      <w:pPr>
        <w:pStyle w:val="B1"/>
        <w:rPr>
          <w:lang w:eastAsia="zh-CN"/>
        </w:rPr>
      </w:pPr>
      <w:r w:rsidRPr="002625EB">
        <w:rPr>
          <w:rFonts w:hint="eastAsia"/>
          <w:lang w:eastAsia="zh-CN"/>
        </w:rPr>
        <w:lastRenderedPageBreak/>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55834026"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55834027"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55834028" r:id="rId1153"/>
        </w:object>
      </w:r>
      <w:r w:rsidRPr="002625EB">
        <w:rPr>
          <w:rFonts w:hint="eastAsia"/>
          <w:lang w:eastAsia="zh-CN"/>
        </w:rPr>
        <w:t xml:space="preserve"> and </w:t>
      </w:r>
      <w:r w:rsidRPr="002625EB">
        <w:rPr>
          <w:position w:val="-16"/>
        </w:rPr>
        <w:object w:dxaOrig="3980" w:dyaOrig="480">
          <v:shape id="_x0000_i1698" type="#_x0000_t75" style="width:154.9pt;height:19.25pt" o:ole="">
            <v:imagedata r:id="rId1154" o:title=""/>
          </v:shape>
          <o:OLEObject Type="Embed" ProgID="Equation.DSMT4" ShapeID="_x0000_i1698" DrawAspect="Content" ObjectID="_1655834029"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95pt;height:15.05pt" o:ole="">
            <v:imagedata r:id="rId1156" o:title=""/>
          </v:shape>
          <o:OLEObject Type="Embed" ProgID="Equation.DSMT4" ShapeID="_x0000_i1699" DrawAspect="Content" ObjectID="_1655834030"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55834031"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55834032"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55834033"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55834034"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55834035"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55834036"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55834037"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55834038"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55834039"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55834040"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55834041"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55834042"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55834043"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55834044"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55834045"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55834046"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55834047"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55834048"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55834049"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55834050"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55834051"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55834052"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55834053"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lastRenderedPageBreak/>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55834054"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55834055"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55834056"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55834057"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55834058"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55834059"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55834060"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55834061"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55834062"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55834063"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55834064"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55834065"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55834066"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55834067"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55834068"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55834069"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55834070"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55834071"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55834072"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55834073"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55834074"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55834075"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55834076"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55834077"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55834078"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55834079"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55834080"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55834081"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55834082"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2.2pt;height:18.4pt" o:ole="">
            <v:imagedata r:id="rId1248" o:title=""/>
          </v:shape>
          <o:OLEObject Type="Embed" ProgID="Equation.DSMT4" ShapeID="_x0000_i1752" DrawAspect="Content" ObjectID="_1655834083"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55834084"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55834085"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55834086"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55834087"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55834088"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Default="00ED2855" w:rsidP="00ED2855">
      <w:pPr>
        <w:rPr>
          <w:lang w:eastAsia="zh-CN"/>
        </w:rPr>
      </w:pPr>
    </w:p>
    <w:p w:rsidR="00B2414B" w:rsidRPr="00DE2C2A" w:rsidRDefault="00B2414B" w:rsidP="00B2414B">
      <w:pPr>
        <w:rPr>
          <w:b/>
          <w:u w:val="single"/>
          <w:lang w:eastAsia="zh-CN"/>
        </w:rPr>
      </w:pPr>
      <w:r>
        <w:rPr>
          <w:b/>
          <w:u w:val="single"/>
          <w:lang w:eastAsia="zh-CN"/>
        </w:rPr>
        <w:t>Step 2A:</w:t>
      </w:r>
    </w:p>
    <w:p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rsidR="00B2414B" w:rsidRPr="002625EB" w:rsidRDefault="001A089B"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end if</w:t>
      </w:r>
    </w:p>
    <w:p w:rsidR="00B2414B" w:rsidRPr="002625EB" w:rsidRDefault="00B2414B" w:rsidP="00E21FBB">
      <w:pPr>
        <w:pStyle w:val="B3"/>
        <w:rPr>
          <w:lang w:eastAsia="zh-CN"/>
        </w:rPr>
      </w:pPr>
      <w:r w:rsidRPr="002625EB">
        <w:rPr>
          <w:rFonts w:hint="eastAsia"/>
          <w:lang w:eastAsia="zh-CN"/>
        </w:rPr>
        <w:lastRenderedPageBreak/>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rsidR="00B2414B" w:rsidRPr="002625EB" w:rsidRDefault="001A089B"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rsidR="00B2414B" w:rsidRPr="002625EB" w:rsidRDefault="001A089B"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rsidR="00B2414B" w:rsidRPr="002625EB" w:rsidRDefault="001A089B"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rsidR="00B2414B" w:rsidRPr="002625EB" w:rsidRDefault="001A089B"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end for</w:t>
      </w:r>
    </w:p>
    <w:p w:rsidR="00B2414B" w:rsidRPr="002625EB" w:rsidRDefault="00B2414B" w:rsidP="00E21FBB">
      <w:pPr>
        <w:pStyle w:val="B3"/>
        <w:rPr>
          <w:lang w:eastAsia="zh-CN"/>
        </w:rPr>
      </w:pPr>
      <w:r w:rsidRPr="002625EB">
        <w:rPr>
          <w:rFonts w:hint="eastAsia"/>
          <w:lang w:eastAsia="zh-CN"/>
        </w:rPr>
        <w:t>end for</w:t>
      </w:r>
    </w:p>
    <w:p w:rsidR="00B2414B" w:rsidRPr="002625EB" w:rsidRDefault="001A089B"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1A089B"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end for</w:t>
      </w:r>
    </w:p>
    <w:p w:rsidR="00B2414B" w:rsidRPr="002625EB" w:rsidRDefault="001A089B"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1A089B"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1A089B"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rsidR="00B2414B" w:rsidRPr="002625EB" w:rsidRDefault="001A089B"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rsidR="00B2414B" w:rsidRPr="002625EB" w:rsidRDefault="00B2414B" w:rsidP="00B2414B">
      <w:pPr>
        <w:pStyle w:val="B3"/>
        <w:rPr>
          <w:lang w:eastAsia="zh-CN"/>
        </w:rPr>
      </w:pPr>
      <w:r w:rsidRPr="002625EB">
        <w:rPr>
          <w:lang w:eastAsia="zh-CN"/>
        </w:rPr>
        <w:t>end if</w:t>
      </w:r>
    </w:p>
    <w:p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end while</w:t>
      </w:r>
    </w:p>
    <w:p w:rsidR="00B2414B" w:rsidRPr="002625EB" w:rsidRDefault="00B2414B" w:rsidP="00B2414B">
      <w:pPr>
        <w:pStyle w:val="B1"/>
        <w:rPr>
          <w:lang w:eastAsia="zh-CN"/>
        </w:rPr>
      </w:pPr>
      <w:r w:rsidRPr="002625EB">
        <w:rPr>
          <w:rFonts w:hint="eastAsia"/>
          <w:lang w:eastAsia="zh-CN"/>
        </w:rPr>
        <w:t>end for</w:t>
      </w:r>
    </w:p>
    <w:p w:rsidR="00B2414B" w:rsidRPr="002625EB" w:rsidRDefault="00B2414B" w:rsidP="00B2414B">
      <w:pPr>
        <w:rPr>
          <w:lang w:eastAsia="zh-CN"/>
        </w:rPr>
      </w:pPr>
      <w:r w:rsidRPr="002625EB">
        <w:rPr>
          <w:rFonts w:hint="eastAsia"/>
          <w:lang w:eastAsia="zh-CN"/>
        </w:rPr>
        <w:t>end if</w:t>
      </w:r>
    </w:p>
    <w:p w:rsidR="00B2414B" w:rsidRPr="002625EB" w:rsidRDefault="00B2414B"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55834089"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55834090"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55834091"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55834092"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55834093"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55834094"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55834095"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55834096"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55834097"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55834098"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55834099"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55834100"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55834101"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55834102"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55834103"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55834104"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55834105"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55834106"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55834107"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55834108"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55834109"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55834110"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55834111"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55834112"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55834113"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55834114"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55834115"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55834116"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55834117"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55834118"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55834119"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55834120"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55834121"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55834122"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55834123"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55834124"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55834125"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55834126"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55834127"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55834128"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55834129"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55834130"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55834131"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55834132"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55834133"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55834134"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55834135"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55834136"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55834137"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55834138"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55834139"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55834140"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55834141"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55834142"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55834143"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55834144"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55834145"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55834146"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55834147"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55834148"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55834149"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2.2pt;height:18.4pt" o:ole="">
            <v:imagedata r:id="rId1248" o:title=""/>
          </v:shape>
          <o:OLEObject Type="Embed" ProgID="Equation.DSMT4" ShapeID="_x0000_i1819" DrawAspect="Content" ObjectID="_1655834150"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55834151"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55834152"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55834153"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55834154"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55834155"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55834156"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55834157"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55834158"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55834159"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55834160"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55834161"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55834162"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55834163"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55834164"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55834165"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55834166"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55834167"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55834168"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55834169"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55834170"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55834171"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55834172"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55834173"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55834174"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55834175"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55834176"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55834177"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55834178"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55834179"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55834180"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55834181"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55834182"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55834183"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55834184"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55834185"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55834186"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55834187"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55834188"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55834189"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55834190"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55834191"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55834192"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55834193"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55834194"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55834195"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55834196"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55834197"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55834198"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55834199"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367" w:name="_Toc19798719"/>
      <w:bookmarkStart w:id="368" w:name="_Toc26467190"/>
      <w:bookmarkStart w:id="369" w:name="_Toc29326545"/>
      <w:bookmarkStart w:id="370" w:name="_Toc29327695"/>
      <w:bookmarkStart w:id="371" w:name="_Toc36045885"/>
      <w:bookmarkStart w:id="372" w:name="_Toc36046145"/>
      <w:bookmarkStart w:id="373" w:name="_Toc36046291"/>
      <w:bookmarkStart w:id="374" w:name="_Toc45209208"/>
      <w:r w:rsidRPr="002625EB">
        <w:rPr>
          <w:rFonts w:hint="eastAsia"/>
          <w:lang w:eastAsia="zh-CN"/>
        </w:rPr>
        <w:t>6.3</w:t>
      </w:r>
      <w:r w:rsidRPr="002625EB">
        <w:rPr>
          <w:rFonts w:hint="eastAsia"/>
          <w:lang w:eastAsia="zh-CN"/>
        </w:rPr>
        <w:tab/>
        <w:t>Uplink control information</w:t>
      </w:r>
      <w:bookmarkEnd w:id="367"/>
      <w:bookmarkEnd w:id="368"/>
      <w:bookmarkEnd w:id="369"/>
      <w:bookmarkEnd w:id="370"/>
      <w:bookmarkEnd w:id="371"/>
      <w:bookmarkEnd w:id="372"/>
      <w:bookmarkEnd w:id="373"/>
      <w:bookmarkEnd w:id="374"/>
      <w:r w:rsidRPr="002625EB">
        <w:rPr>
          <w:rFonts w:hint="eastAsia"/>
          <w:lang w:eastAsia="zh-CN"/>
        </w:rPr>
        <w:t xml:space="preserve"> </w:t>
      </w:r>
    </w:p>
    <w:p w:rsidR="00290631" w:rsidRPr="002625EB" w:rsidRDefault="00290631" w:rsidP="00EB44AF">
      <w:pPr>
        <w:pStyle w:val="Heading3"/>
        <w:rPr>
          <w:lang w:eastAsia="zh-CN"/>
        </w:rPr>
      </w:pPr>
      <w:bookmarkStart w:id="375" w:name="_Toc19798720"/>
      <w:bookmarkStart w:id="376" w:name="_Toc26467191"/>
      <w:bookmarkStart w:id="377" w:name="_Toc29326546"/>
      <w:bookmarkStart w:id="378" w:name="_Toc29327696"/>
      <w:bookmarkStart w:id="379" w:name="_Toc36045886"/>
      <w:bookmarkStart w:id="380" w:name="_Toc36046146"/>
      <w:bookmarkStart w:id="381" w:name="_Toc36046292"/>
      <w:bookmarkStart w:id="382" w:name="_Toc45209209"/>
      <w:r w:rsidRPr="002625EB">
        <w:rPr>
          <w:rFonts w:hint="eastAsia"/>
          <w:lang w:eastAsia="zh-CN"/>
        </w:rPr>
        <w:t>6.3.1</w:t>
      </w:r>
      <w:r w:rsidRPr="002625EB">
        <w:rPr>
          <w:rFonts w:hint="eastAsia"/>
          <w:lang w:eastAsia="zh-CN"/>
        </w:rPr>
        <w:tab/>
        <w:t>Uplink control information on PUCCH</w:t>
      </w:r>
      <w:bookmarkEnd w:id="375"/>
      <w:bookmarkEnd w:id="376"/>
      <w:bookmarkEnd w:id="377"/>
      <w:bookmarkEnd w:id="378"/>
      <w:bookmarkEnd w:id="379"/>
      <w:bookmarkEnd w:id="380"/>
      <w:bookmarkEnd w:id="381"/>
      <w:bookmarkEnd w:id="382"/>
    </w:p>
    <w:p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383" w:name="_Toc19798721"/>
      <w:bookmarkStart w:id="384" w:name="_Toc26467192"/>
      <w:bookmarkStart w:id="385" w:name="_Toc29326547"/>
      <w:bookmarkStart w:id="386" w:name="_Toc29327697"/>
      <w:bookmarkStart w:id="387" w:name="_Toc36045887"/>
      <w:bookmarkStart w:id="388" w:name="_Toc36046147"/>
      <w:bookmarkStart w:id="389" w:name="_Toc36046293"/>
      <w:bookmarkStart w:id="390" w:name="_Toc45209210"/>
      <w:r w:rsidRPr="002625EB">
        <w:rPr>
          <w:rFonts w:hint="eastAsia"/>
          <w:lang w:eastAsia="zh-CN"/>
        </w:rPr>
        <w:t>6.3.1.1</w:t>
      </w:r>
      <w:r w:rsidRPr="002625EB">
        <w:rPr>
          <w:rFonts w:hint="eastAsia"/>
          <w:lang w:eastAsia="zh-CN"/>
        </w:rPr>
        <w:tab/>
        <w:t>UCI bit sequence generation</w:t>
      </w:r>
      <w:bookmarkEnd w:id="383"/>
      <w:bookmarkEnd w:id="384"/>
      <w:bookmarkEnd w:id="385"/>
      <w:bookmarkEnd w:id="386"/>
      <w:bookmarkEnd w:id="387"/>
      <w:bookmarkEnd w:id="388"/>
      <w:bookmarkEnd w:id="389"/>
      <w:bookmarkEnd w:id="390"/>
    </w:p>
    <w:p w:rsidR="00B05DD7" w:rsidRPr="002625EB" w:rsidRDefault="00B05DD7" w:rsidP="00B05DD7">
      <w:pPr>
        <w:pStyle w:val="Heading5"/>
        <w:rPr>
          <w:lang w:eastAsia="zh-CN"/>
        </w:rPr>
      </w:pPr>
      <w:bookmarkStart w:id="391" w:name="_Toc19798722"/>
      <w:bookmarkStart w:id="392" w:name="_Toc26467193"/>
      <w:bookmarkStart w:id="393" w:name="_Toc29326548"/>
      <w:bookmarkStart w:id="394" w:name="_Toc29327698"/>
      <w:bookmarkStart w:id="395" w:name="_Toc36045888"/>
      <w:bookmarkStart w:id="396" w:name="_Toc36046148"/>
      <w:bookmarkStart w:id="397" w:name="_Toc36046294"/>
      <w:bookmarkStart w:id="398" w:name="_Toc45209211"/>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391"/>
      <w:bookmarkEnd w:id="392"/>
      <w:bookmarkEnd w:id="393"/>
      <w:bookmarkEnd w:id="394"/>
      <w:bookmarkEnd w:id="395"/>
      <w:bookmarkEnd w:id="396"/>
      <w:bookmarkEnd w:id="397"/>
      <w:bookmarkEnd w:id="398"/>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55834200"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55834201"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55834202"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55834203"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55834204"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55834205"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55834206"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55834207"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9pt" o:ole="">
            <v:imagedata r:id="rId1441" o:title=""/>
          </v:shape>
          <o:OLEObject Type="Embed" ProgID="Equation.3" ShapeID="_x0000_i1877" DrawAspect="Content" ObjectID="_1655834208"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3" o:title=""/>
          </v:shape>
          <o:OLEObject Type="Embed" ProgID="Equation.3" ShapeID="_x0000_i1878" DrawAspect="Content" ObjectID="_1655834209" r:id="rId1444"/>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5" o:title=""/>
          </v:shape>
          <o:OLEObject Type="Embed" ProgID="Equation.3" ShapeID="_x0000_i1879" DrawAspect="Content" ObjectID="_1655834210"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55834211" r:id="rId144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8" o:title=""/>
          </v:shape>
          <o:OLEObject Type="Embed" ProgID="Equation.3" ShapeID="_x0000_i1881" DrawAspect="Content" ObjectID="_1655834212" r:id="rId1449"/>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399" w:name="_Toc19798723"/>
      <w:bookmarkStart w:id="400" w:name="_Toc26467194"/>
      <w:bookmarkStart w:id="401" w:name="_Toc29326549"/>
      <w:bookmarkStart w:id="402" w:name="_Toc29327699"/>
      <w:bookmarkStart w:id="403" w:name="_Toc36045889"/>
      <w:bookmarkStart w:id="404" w:name="_Toc36046149"/>
      <w:bookmarkStart w:id="405" w:name="_Toc36046295"/>
      <w:bookmarkStart w:id="406" w:name="_Toc45209212"/>
      <w:r w:rsidRPr="002625EB">
        <w:rPr>
          <w:rFonts w:hint="eastAsia"/>
          <w:lang w:eastAsia="zh-CN"/>
        </w:rPr>
        <w:t>6.3.1.1.2</w:t>
      </w:r>
      <w:r w:rsidRPr="002625EB">
        <w:rPr>
          <w:rFonts w:hint="eastAsia"/>
          <w:lang w:eastAsia="zh-CN"/>
        </w:rPr>
        <w:tab/>
        <w:t>CSI only</w:t>
      </w:r>
      <w:bookmarkEnd w:id="399"/>
      <w:bookmarkEnd w:id="400"/>
      <w:bookmarkEnd w:id="401"/>
      <w:bookmarkEnd w:id="402"/>
      <w:bookmarkEnd w:id="403"/>
      <w:bookmarkEnd w:id="404"/>
      <w:bookmarkEnd w:id="405"/>
      <w:bookmarkEnd w:id="406"/>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50" o:title=""/>
          </v:shape>
          <o:OLEObject Type="Embed" ProgID="Equation.3" ShapeID="_x0000_i1882" DrawAspect="Content" ObjectID="_1655834213"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2" o:title=""/>
          </v:shape>
          <o:OLEObject Type="Embed" ProgID="Equation.3" ShapeID="_x0000_i1883" DrawAspect="Content" ObjectID="_1655834214"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4" o:title=""/>
                </v:shape>
                <o:OLEObject Type="Embed" ProgID="Equation.3" ShapeID="_x0000_i1884" DrawAspect="Content" ObjectID="_1655834215"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6" o:title=""/>
                </v:shape>
                <o:OLEObject Type="Embed" ProgID="Equation.3" ShapeID="_x0000_i1885" DrawAspect="Content" ObjectID="_1655834216"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8" o:title=""/>
                </v:shape>
                <o:OLEObject Type="Embed" ProgID="Equation.3" ShapeID="_x0000_i1886" DrawAspect="Content" ObjectID="_1655834217" r:id="rId1459"/>
              </w:object>
            </w:r>
            <w:r w:rsidRPr="002625EB">
              <w:rPr>
                <w:rFonts w:hint="eastAsia"/>
                <w:lang w:eastAsia="zh-CN"/>
              </w:rPr>
              <w:t>,</w:t>
            </w:r>
            <w:r w:rsidRPr="002625EB">
              <w:rPr>
                <w:position w:val="-12"/>
              </w:rPr>
              <w:object w:dxaOrig="300" w:dyaOrig="320">
                <v:shape id="_x0000_i1887" type="#_x0000_t75" style="width:15.05pt;height:15.9pt" o:ole="">
                  <v:imagedata r:id="rId1460" o:title=""/>
                </v:shape>
                <o:OLEObject Type="Embed" ProgID="Equation.3" ShapeID="_x0000_i1887" DrawAspect="Content" ObjectID="_1655834218"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2" o:title=""/>
                </v:shape>
                <o:OLEObject Type="Embed" ProgID="Equation.DSMT4" ShapeID="_x0000_i1888" DrawAspect="Content" ObjectID="_1655834219"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4" o:title=""/>
                </v:shape>
                <o:OLEObject Type="Embed" ProgID="Equation.DSMT4" ShapeID="_x0000_i1889" DrawAspect="Content" ObjectID="_1655834220"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6" o:title=""/>
                </v:shape>
                <o:OLEObject Type="Embed" ProgID="Equation.3" ShapeID="_x0000_i1890" DrawAspect="Content" ObjectID="_1655834221"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8" o:title=""/>
                </v:shape>
                <o:OLEObject Type="Embed" ProgID="Equation.DSMT4" ShapeID="_x0000_i1891" DrawAspect="Content" ObjectID="_1655834222" r:id="rId1469"/>
              </w:object>
            </w:r>
            <w:r>
              <w:rPr>
                <w:lang w:eastAsia="zh-CN"/>
              </w:rPr>
              <w:t>,</w:t>
            </w:r>
            <w:r w:rsidRPr="00587464">
              <w:rPr>
                <w:position w:val="-14"/>
              </w:rPr>
              <w:object w:dxaOrig="1240" w:dyaOrig="400" w14:anchorId="43725494">
                <v:shape id="_x0000_i1892" type="#_x0000_t75" style="width:61.95pt;height:20.1pt" o:ole="">
                  <v:imagedata r:id="rId1470" o:title=""/>
                </v:shape>
                <o:OLEObject Type="Embed" ProgID="Equation.DSMT4" ShapeID="_x0000_i1892" DrawAspect="Content" ObjectID="_1655834223"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1.95pt;height:33.5pt" o:ole="">
                  <v:imagedata r:id="rId1472" o:title=""/>
                </v:shape>
                <o:OLEObject Type="Embed" ProgID="Equation.DSMT4" ShapeID="_x0000_i1893" DrawAspect="Content" ObjectID="_1655834224" r:id="rId1473"/>
              </w:object>
            </w:r>
            <w:r>
              <w:t>,</w:t>
            </w:r>
            <w:r w:rsidRPr="00587464">
              <w:rPr>
                <w:position w:val="-28"/>
              </w:rPr>
              <w:object w:dxaOrig="1280" w:dyaOrig="680" w14:anchorId="19281335">
                <v:shape id="_x0000_i1894" type="#_x0000_t75" style="width:64.45pt;height:33.5pt" o:ole="">
                  <v:imagedata r:id="rId1474" o:title=""/>
                </v:shape>
                <o:OLEObject Type="Embed" ProgID="Equation.DSMT4" ShapeID="_x0000_i1894" DrawAspect="Content" ObjectID="_1655834225"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5" type="#_x0000_t75" style="width:28.45pt;height:14.25pt" o:ole="">
                  <v:imagedata r:id="rId1476" o:title=""/>
                </v:shape>
                <o:OLEObject Type="Embed" ProgID="Equation.3" ShapeID="_x0000_i1895" DrawAspect="Content" ObjectID="_1655834226"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3pt;height:20.1pt" o:ole="">
                  <v:imagedata r:id="rId1468" o:title=""/>
                </v:shape>
                <o:OLEObject Type="Embed" ProgID="Equation.DSMT4" ShapeID="_x0000_i1896" DrawAspect="Content" ObjectID="_1655834227" r:id="rId1478"/>
              </w:object>
            </w:r>
            <w:r>
              <w:rPr>
                <w:lang w:eastAsia="zh-CN"/>
              </w:rPr>
              <w:t>,</w:t>
            </w:r>
            <w:r w:rsidRPr="00587464">
              <w:rPr>
                <w:position w:val="-14"/>
              </w:rPr>
              <w:object w:dxaOrig="1240" w:dyaOrig="400" w14:anchorId="7540C2F4">
                <v:shape id="_x0000_i1897" type="#_x0000_t75" style="width:61.95pt;height:20.1pt" o:ole="">
                  <v:imagedata r:id="rId1470" o:title=""/>
                </v:shape>
                <o:OLEObject Type="Embed" ProgID="Equation.DSMT4" ShapeID="_x0000_i1897" DrawAspect="Content" ObjectID="_1655834228"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3pt;height:31.8pt" o:ole="">
                  <v:imagedata r:id="rId1480" o:title=""/>
                </v:shape>
                <o:OLEObject Type="Embed" ProgID="Equation.3" ShapeID="_x0000_i1898" DrawAspect="Content" ObjectID="_1655834229"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45pt;height:14.25pt" o:ole="">
                  <v:imagedata r:id="rId1482" o:title=""/>
                </v:shape>
                <o:OLEObject Type="Embed" ProgID="Equation.3" ShapeID="_x0000_i1899" DrawAspect="Content" ObjectID="_1655834230"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3pt;height:20.1pt" o:ole="">
                  <v:imagedata r:id="rId1468" o:title=""/>
                </v:shape>
                <o:OLEObject Type="Embed" ProgID="Equation.DSMT4" ShapeID="_x0000_i1900" DrawAspect="Content" ObjectID="_1655834231" r:id="rId1484"/>
              </w:object>
            </w:r>
            <w:r>
              <w:rPr>
                <w:lang w:eastAsia="zh-CN"/>
              </w:rPr>
              <w:t>,</w:t>
            </w:r>
            <w:r w:rsidRPr="00587464">
              <w:rPr>
                <w:position w:val="-14"/>
              </w:rPr>
              <w:object w:dxaOrig="1240" w:dyaOrig="400" w14:anchorId="5B00A2B0">
                <v:shape id="_x0000_i1901" type="#_x0000_t75" style="width:61.95pt;height:20.1pt" o:ole="">
                  <v:imagedata r:id="rId1470" o:title=""/>
                </v:shape>
                <o:OLEObject Type="Embed" ProgID="Equation.DSMT4" ShapeID="_x0000_i1901" DrawAspect="Content" ObjectID="_1655834232"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3pt;height:31.8pt" o:ole="">
                  <v:imagedata r:id="rId1486" o:title=""/>
                </v:shape>
                <o:OLEObject Type="Embed" ProgID="Equation.3" ShapeID="_x0000_i1902" DrawAspect="Content" ObjectID="_1655834233"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45pt;height:14.25pt" o:ole="">
                  <v:imagedata r:id="rId1488" o:title=""/>
                </v:shape>
                <o:OLEObject Type="Embed" ProgID="Equation.3" ShapeID="_x0000_i1903" DrawAspect="Content" ObjectID="_1655834234"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3pt;height:20.1pt" o:ole="">
                  <v:imagedata r:id="rId1468" o:title=""/>
                </v:shape>
                <o:OLEObject Type="Embed" ProgID="Equation.DSMT4" ShapeID="_x0000_i1904" DrawAspect="Content" ObjectID="_1655834235" r:id="rId1490"/>
              </w:object>
            </w:r>
            <w:r>
              <w:rPr>
                <w:lang w:eastAsia="zh-CN"/>
              </w:rPr>
              <w:t>,</w:t>
            </w:r>
            <w:r w:rsidRPr="00587464">
              <w:rPr>
                <w:position w:val="-14"/>
              </w:rPr>
              <w:object w:dxaOrig="1240" w:dyaOrig="400" w14:anchorId="0C49E233">
                <v:shape id="_x0000_i1905" type="#_x0000_t75" style="width:61.95pt;height:20.1pt" o:ole="">
                  <v:imagedata r:id="rId1470" o:title=""/>
                </v:shape>
                <o:OLEObject Type="Embed" ProgID="Equation.DSMT4" ShapeID="_x0000_i1905" DrawAspect="Content" ObjectID="_1655834236"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1.95pt;height:33.5pt" o:ole="">
                  <v:imagedata r:id="rId1472" o:title=""/>
                </v:shape>
                <o:OLEObject Type="Embed" ProgID="Equation.DSMT4" ShapeID="_x0000_i1906" DrawAspect="Content" ObjectID="_1655834237" r:id="rId1492"/>
              </w:object>
            </w:r>
            <w:r>
              <w:t>,</w:t>
            </w:r>
            <w:r w:rsidRPr="00587464">
              <w:rPr>
                <w:position w:val="-28"/>
              </w:rPr>
              <w:object w:dxaOrig="1280" w:dyaOrig="680" w14:anchorId="71D80EC7">
                <v:shape id="_x0000_i1907" type="#_x0000_t75" style="width:64.45pt;height:33.5pt" o:ole="">
                  <v:imagedata r:id="rId1474" o:title=""/>
                </v:shape>
                <o:OLEObject Type="Embed" ProgID="Equation.DSMT4" ShapeID="_x0000_i1907" DrawAspect="Content" ObjectID="_1655834238"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45pt;height:14.25pt" o:ole="">
                  <v:imagedata r:id="rId1482" o:title=""/>
                </v:shape>
                <o:OLEObject Type="Embed" ProgID="Equation.3" ShapeID="_x0000_i1908" DrawAspect="Content" ObjectID="_1655834239"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3pt;height:20.1pt" o:ole="">
                  <v:imagedata r:id="rId1468" o:title=""/>
                </v:shape>
                <o:OLEObject Type="Embed" ProgID="Equation.DSMT4" ShapeID="_x0000_i1909" DrawAspect="Content" ObjectID="_1655834240" r:id="rId1495"/>
              </w:object>
            </w:r>
            <w:r>
              <w:rPr>
                <w:lang w:eastAsia="zh-CN"/>
              </w:rPr>
              <w:t>,</w:t>
            </w:r>
            <w:r w:rsidRPr="00587464">
              <w:rPr>
                <w:position w:val="-14"/>
              </w:rPr>
              <w:object w:dxaOrig="1240" w:dyaOrig="400" w14:anchorId="69526BB6">
                <v:shape id="_x0000_i1910" type="#_x0000_t75" style="width:61.95pt;height:20.1pt" o:ole="">
                  <v:imagedata r:id="rId1470" o:title=""/>
                </v:shape>
                <o:OLEObject Type="Embed" ProgID="Equation.DSMT4" ShapeID="_x0000_i1910" DrawAspect="Content" ObjectID="_1655834241"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3pt;height:31.8pt" o:ole="">
                  <v:imagedata r:id="rId1486" o:title=""/>
                </v:shape>
                <o:OLEObject Type="Embed" ProgID="Equation.3" ShapeID="_x0000_i1911" DrawAspect="Content" ObjectID="_1655834242"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3pt;height:20.1pt" o:ole="">
                  <v:imagedata r:id="rId1468" o:title=""/>
                </v:shape>
                <o:OLEObject Type="Embed" ProgID="Equation.DSMT4" ShapeID="_x0000_i1912" DrawAspect="Content" ObjectID="_1655834243" r:id="rId1498"/>
              </w:object>
            </w:r>
            <w:r>
              <w:rPr>
                <w:lang w:eastAsia="zh-CN"/>
              </w:rPr>
              <w:t>,</w:t>
            </w:r>
            <w:r w:rsidRPr="00587464">
              <w:rPr>
                <w:position w:val="-14"/>
              </w:rPr>
              <w:object w:dxaOrig="1240" w:dyaOrig="400" w14:anchorId="6D27F02A">
                <v:shape id="_x0000_i1913" type="#_x0000_t75" style="width:61.95pt;height:20.1pt" o:ole="">
                  <v:imagedata r:id="rId1470" o:title=""/>
                </v:shape>
                <o:OLEObject Type="Embed" ProgID="Equation.DSMT4" ShapeID="_x0000_i1913" DrawAspect="Content" ObjectID="_1655834244"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3pt;height:20.1pt" o:ole="">
                  <v:imagedata r:id="rId1468" o:title=""/>
                </v:shape>
                <o:OLEObject Type="Embed" ProgID="Equation.DSMT4" ShapeID="_x0000_i1914" DrawAspect="Content" ObjectID="_1655834245" r:id="rId1500"/>
              </w:object>
            </w:r>
            <w:r>
              <w:rPr>
                <w:lang w:eastAsia="zh-CN"/>
              </w:rPr>
              <w:t>,</w:t>
            </w:r>
            <w:r w:rsidRPr="00587464">
              <w:rPr>
                <w:position w:val="-14"/>
              </w:rPr>
              <w:object w:dxaOrig="1240" w:dyaOrig="400" w14:anchorId="05E7F438">
                <v:shape id="_x0000_i1915" type="#_x0000_t75" style="width:61.95pt;height:20.1pt" o:ole="">
                  <v:imagedata r:id="rId1470" o:title=""/>
                </v:shape>
                <o:OLEObject Type="Embed" ProgID="Equation.DSMT4" ShapeID="_x0000_i1915" DrawAspect="Content" ObjectID="_1655834246"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1.95pt;height:33.5pt" o:ole="">
                  <v:imagedata r:id="rId1502" o:title=""/>
                </v:shape>
                <o:OLEObject Type="Embed" ProgID="Equation.DSMT4" ShapeID="_x0000_i1916" DrawAspect="Content" ObjectID="_1655834247" r:id="rId1503"/>
              </w:object>
            </w:r>
            <w:r>
              <w:t xml:space="preserve">, </w:t>
            </w:r>
            <w:r w:rsidRPr="00587464">
              <w:rPr>
                <w:position w:val="-14"/>
              </w:rPr>
              <w:object w:dxaOrig="1240" w:dyaOrig="400" w14:anchorId="3B1C1B72">
                <v:shape id="_x0000_i1917" type="#_x0000_t75" style="width:61.95pt;height:20.1pt" o:ole="">
                  <v:imagedata r:id="rId1504" o:title=""/>
                </v:shape>
                <o:OLEObject Type="Embed" ProgID="Equation.DSMT4" ShapeID="_x0000_i1917" DrawAspect="Content" ObjectID="_1655834248"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lastRenderedPageBreak/>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3pt;height:20.1pt" o:ole="">
                  <v:imagedata r:id="rId1468" o:title=""/>
                </v:shape>
                <o:OLEObject Type="Embed" ProgID="Equation.DSMT4" ShapeID="_x0000_i1918" DrawAspect="Content" ObjectID="_1655834249" r:id="rId1506"/>
              </w:object>
            </w:r>
            <w:r>
              <w:rPr>
                <w:lang w:eastAsia="zh-CN"/>
              </w:rPr>
              <w:t>,</w:t>
            </w:r>
            <w:r w:rsidRPr="00587464">
              <w:rPr>
                <w:position w:val="-14"/>
              </w:rPr>
              <w:object w:dxaOrig="1240" w:dyaOrig="400" w14:anchorId="71F8217A">
                <v:shape id="_x0000_i1919" type="#_x0000_t75" style="width:61.95pt;height:20.1pt" o:ole="">
                  <v:imagedata r:id="rId1470" o:title=""/>
                </v:shape>
                <o:OLEObject Type="Embed" ProgID="Equation.DSMT4" ShapeID="_x0000_i1919" DrawAspect="Content" ObjectID="_1655834250"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3pt;height:15.05pt" o:ole="">
                  <v:imagedata r:id="rId1508" o:title=""/>
                </v:shape>
                <o:OLEObject Type="Embed" ProgID="Equation.DSMT4" ShapeID="_x0000_i1920" DrawAspect="Content" ObjectID="_1655834251"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1.95pt;height:33.5pt" o:ole="">
                  <v:imagedata r:id="rId1502" o:title=""/>
                </v:shape>
                <o:OLEObject Type="Embed" ProgID="Equation.DSMT4" ShapeID="_x0000_i1921" DrawAspect="Content" ObjectID="_1655834252" r:id="rId1510"/>
              </w:object>
            </w:r>
            <w:r>
              <w:t xml:space="preserve">, </w:t>
            </w:r>
            <w:r w:rsidRPr="00587464">
              <w:rPr>
                <w:position w:val="-14"/>
              </w:rPr>
              <w:object w:dxaOrig="1240" w:dyaOrig="400" w14:anchorId="2DE419A8">
                <v:shape id="_x0000_i1922" type="#_x0000_t75" style="width:61.95pt;height:20.1pt" o:ole="">
                  <v:imagedata r:id="rId1504" o:title=""/>
                </v:shape>
                <o:OLEObject Type="Embed" ProgID="Equation.DSMT4" ShapeID="_x0000_i1922" DrawAspect="Content" ObjectID="_1655834253"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1.95pt;height:15.05pt" o:ole="">
                  <v:imagedata r:id="rId1512" o:title=""/>
                </v:shape>
                <o:OLEObject Type="Embed" ProgID="Equation.DSMT4" ShapeID="_x0000_i1923" DrawAspect="Content" ObjectID="_1655834254"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3pt;height:20.1pt" o:ole="">
                  <v:imagedata r:id="rId1468" o:title=""/>
                </v:shape>
                <o:OLEObject Type="Embed" ProgID="Equation.DSMT4" ShapeID="_x0000_i1924" DrawAspect="Content" ObjectID="_1655834255" r:id="rId1514"/>
              </w:object>
            </w:r>
            <w:r>
              <w:rPr>
                <w:lang w:eastAsia="zh-CN"/>
              </w:rPr>
              <w:t>,</w:t>
            </w:r>
            <w:r w:rsidRPr="00587464">
              <w:rPr>
                <w:position w:val="-28"/>
              </w:rPr>
              <w:object w:dxaOrig="1280" w:dyaOrig="680" w14:anchorId="0AFD94F4">
                <v:shape id="_x0000_i1925" type="#_x0000_t75" style="width:64.45pt;height:33.5pt" o:ole="">
                  <v:imagedata r:id="rId1515" o:title=""/>
                </v:shape>
                <o:OLEObject Type="Embed" ProgID="Equation.DSMT4" ShapeID="_x0000_i1925" DrawAspect="Content" ObjectID="_1655834256"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3pt;height:15.05pt" o:ole="">
                  <v:imagedata r:id="rId1517" o:title=""/>
                </v:shape>
                <o:OLEObject Type="Embed" ProgID="Equation.DSMT4" ShapeID="_x0000_i1926" DrawAspect="Content" ObjectID="_1655834257"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1.95pt;height:15.05pt" o:ole="">
                  <v:imagedata r:id="rId1519" o:title=""/>
                </v:shape>
                <o:OLEObject Type="Embed" ProgID="Equation.DSMT4" ShapeID="_x0000_i1927" DrawAspect="Content" ObjectID="_1655834258"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1.95pt;height:15.05pt" o:ole="">
                  <v:imagedata r:id="rId1521" o:title=""/>
                </v:shape>
                <o:OLEObject Type="Embed" ProgID="Equation.DSMT4" ShapeID="_x0000_i1928" DrawAspect="Content" ObjectID="_1655834259"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3pt;height:20.1pt" o:ole="">
                  <v:imagedata r:id="rId1468" o:title=""/>
                </v:shape>
                <o:OLEObject Type="Embed" ProgID="Equation.DSMT4" ShapeID="_x0000_i1929" DrawAspect="Content" ObjectID="_1655834260" r:id="rId1523"/>
              </w:object>
            </w:r>
            <w:r>
              <w:rPr>
                <w:lang w:eastAsia="zh-CN"/>
              </w:rPr>
              <w:t>,</w:t>
            </w:r>
            <w:r w:rsidRPr="00587464">
              <w:rPr>
                <w:position w:val="-14"/>
              </w:rPr>
              <w:object w:dxaOrig="1240" w:dyaOrig="400" w14:anchorId="4941AAD0">
                <v:shape id="_x0000_i1930" type="#_x0000_t75" style="width:61.95pt;height:20.1pt" o:ole="">
                  <v:imagedata r:id="rId1470" o:title=""/>
                </v:shape>
                <o:OLEObject Type="Embed" ProgID="Equation.DSMT4" ShapeID="_x0000_i1930" DrawAspect="Content" ObjectID="_1655834261"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4pt;height:20.95pt" o:ole="">
            <v:imagedata r:id="rId1525" o:title=""/>
          </v:shape>
          <o:OLEObject Type="Embed" ProgID="Equation.DSMT4" ShapeID="_x0000_i1931" DrawAspect="Content" ObjectID="_1655834262"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15pt;height:15.9pt" o:ole="">
            <v:imagedata r:id="rId1452" o:title=""/>
          </v:shape>
          <o:OLEObject Type="Embed" ProgID="Equation.3" ShapeID="_x0000_i1932" DrawAspect="Content" ObjectID="_1655834263"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9pt;height:17.6pt" o:ole="">
                  <v:imagedata r:id="rId1528" o:title=""/>
                </v:shape>
                <o:OLEObject Type="Embed" ProgID="Equation.3" ShapeID="_x0000_i1933" DrawAspect="Content" ObjectID="_1655834264"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6pt;height:17.6pt" o:ole="">
                  <v:imagedata r:id="rId1530" o:title=""/>
                </v:shape>
                <o:OLEObject Type="Embed" ProgID="Equation.3" ShapeID="_x0000_i1934" DrawAspect="Content" ObjectID="_1655834265"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55pt;height:15.9pt" o:ole="">
                  <v:imagedata r:id="rId1458" o:title=""/>
                </v:shape>
                <o:OLEObject Type="Embed" ProgID="Equation.3" ShapeID="_x0000_i1935" DrawAspect="Content" ObjectID="_1655834266" r:id="rId1532"/>
              </w:object>
            </w:r>
            <w:r w:rsidRPr="002625EB">
              <w:rPr>
                <w:rFonts w:hint="eastAsia"/>
                <w:lang w:eastAsia="zh-CN"/>
              </w:rPr>
              <w:t>,</w:t>
            </w:r>
            <w:r w:rsidRPr="002625EB">
              <w:rPr>
                <w:position w:val="-12"/>
              </w:rPr>
              <w:object w:dxaOrig="300" w:dyaOrig="320">
                <v:shape id="_x0000_i1936" type="#_x0000_t75" style="width:15.05pt;height:15.9pt" o:ole="">
                  <v:imagedata r:id="rId1460" o:title=""/>
                </v:shape>
                <o:OLEObject Type="Embed" ProgID="Equation.3" ShapeID="_x0000_i1936" DrawAspect="Content" ObjectID="_1655834267"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25pt" o:ole="">
                  <v:imagedata r:id="rId1534" o:title=""/>
                </v:shape>
                <o:OLEObject Type="Embed" ProgID="Equation.3" ShapeID="_x0000_i1937" DrawAspect="Content" ObjectID="_1655834268"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25pt" o:ole="">
                  <v:imagedata r:id="rId1536" o:title=""/>
                </v:shape>
                <o:OLEObject Type="Embed" ProgID="Equation.3" ShapeID="_x0000_i1938" DrawAspect="Content" ObjectID="_1655834269"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25pt" o:ole="">
                  <v:imagedata r:id="rId1538" o:title=""/>
                </v:shape>
                <o:OLEObject Type="Embed" ProgID="Equation.3" ShapeID="_x0000_i1939" DrawAspect="Content" ObjectID="_1655834270"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25pt" o:ole="">
                  <v:imagedata r:id="rId1540" o:title=""/>
                </v:shape>
                <o:OLEObject Type="Embed" ProgID="Equation.3" ShapeID="_x0000_i1940" DrawAspect="Content" ObjectID="_1655834271"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10.05pt;height:15.05pt" o:ole="">
                  <v:imagedata r:id="rId1464" o:title=""/>
                </v:shape>
                <o:OLEObject Type="Embed" ProgID="Equation.DSMT4" ShapeID="_x0000_i1941" DrawAspect="Content" ObjectID="_1655834272"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9pt;height:19.25pt" o:ole="">
                  <v:imagedata r:id="rId1543" o:title=""/>
                </v:shape>
                <o:OLEObject Type="Embed" ProgID="Equation.3" ShapeID="_x0000_i1942" DrawAspect="Content" ObjectID="_1655834273"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25pt" o:ole="">
                  <v:imagedata r:id="rId1545" o:title=""/>
                </v:shape>
                <o:OLEObject Type="Embed" ProgID="Equation.3" ShapeID="_x0000_i1943" DrawAspect="Content" ObjectID="_1655834274"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9pt;height:19.25pt" o:ole="">
                  <v:imagedata r:id="rId1547" o:title=""/>
                </v:shape>
                <o:OLEObject Type="Embed" ProgID="Equation.3" ShapeID="_x0000_i1944" DrawAspect="Content" ObjectID="_1655834275"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85pt;height:19.25pt" o:ole="">
                  <v:imagedata r:id="rId1549" o:title=""/>
                </v:shape>
                <o:OLEObject Type="Embed" ProgID="Equation.3" ShapeID="_x0000_i1945" DrawAspect="Content" ObjectID="_1655834276"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3pt;height:20.1pt" o:ole="">
                  <v:imagedata r:id="rId1468" o:title=""/>
                </v:shape>
                <o:OLEObject Type="Embed" ProgID="Equation.DSMT4" ShapeID="_x0000_i1946" DrawAspect="Content" ObjectID="_1655834277" r:id="rId1551"/>
              </w:object>
            </w:r>
            <w:r>
              <w:rPr>
                <w:lang w:eastAsia="zh-CN"/>
              </w:rPr>
              <w:t>,</w:t>
            </w:r>
            <w:r w:rsidRPr="00587464">
              <w:rPr>
                <w:position w:val="-14"/>
              </w:rPr>
              <w:object w:dxaOrig="1240" w:dyaOrig="400" w14:anchorId="160FA5CB">
                <v:shape id="_x0000_i1947" type="#_x0000_t75" style="width:61.95pt;height:20.1pt" o:ole="">
                  <v:imagedata r:id="rId1470" o:title=""/>
                </v:shape>
                <o:OLEObject Type="Embed" ProgID="Equation.DSMT4" ShapeID="_x0000_i1947" DrawAspect="Content" ObjectID="_1655834278"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85pt;height:19.25pt" o:ole="">
                  <v:imagedata r:id="rId1553" o:title=""/>
                </v:shape>
                <o:OLEObject Type="Embed" ProgID="Equation.3" ShapeID="_x0000_i1948" DrawAspect="Content" ObjectID="_1655834279"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3pt;height:20.1pt" o:ole="">
                  <v:imagedata r:id="rId1468" o:title=""/>
                </v:shape>
                <o:OLEObject Type="Embed" ProgID="Equation.DSMT4" ShapeID="_x0000_i1949" DrawAspect="Content" ObjectID="_1655834280" r:id="rId1555"/>
              </w:object>
            </w:r>
            <w:r>
              <w:rPr>
                <w:lang w:eastAsia="zh-CN"/>
              </w:rPr>
              <w:t>,</w:t>
            </w:r>
            <w:r w:rsidRPr="00587464">
              <w:rPr>
                <w:position w:val="-14"/>
              </w:rPr>
              <w:object w:dxaOrig="1240" w:dyaOrig="400" w14:anchorId="53A81FD1">
                <v:shape id="_x0000_i1950" type="#_x0000_t75" style="width:61.95pt;height:20.1pt" o:ole="">
                  <v:imagedata r:id="rId1470" o:title=""/>
                </v:shape>
                <o:OLEObject Type="Embed" ProgID="Equation.DSMT4" ShapeID="_x0000_i1950" DrawAspect="Content" ObjectID="_1655834281"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85pt;height:19.25pt" o:ole="">
                  <v:imagedata r:id="rId1549" o:title=""/>
                </v:shape>
                <o:OLEObject Type="Embed" ProgID="Equation.3" ShapeID="_x0000_i1951" DrawAspect="Content" ObjectID="_1655834282" r:id="rId1557"/>
              </w:object>
            </w:r>
            <w:r w:rsidRPr="002625EB">
              <w:rPr>
                <w:rFonts w:hint="eastAsia"/>
                <w:lang w:eastAsia="zh-CN"/>
              </w:rPr>
              <w:t xml:space="preserve">, </w:t>
            </w:r>
            <w:r w:rsidRPr="002625EB">
              <w:rPr>
                <w:position w:val="-12"/>
              </w:rPr>
              <w:object w:dxaOrig="960" w:dyaOrig="360">
                <v:shape id="_x0000_i1952" type="#_x0000_t75" style="width:47.7pt;height:18.4pt" o:ole="">
                  <v:imagedata r:id="rId1558" o:title=""/>
                </v:shape>
                <o:OLEObject Type="Embed" ProgID="Equation.DSMT4" ShapeID="_x0000_i1952" DrawAspect="Content" ObjectID="_1655834283"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3pt;height:20.1pt" o:ole="">
                  <v:imagedata r:id="rId1468" o:title=""/>
                </v:shape>
                <o:OLEObject Type="Embed" ProgID="Equation.DSMT4" ShapeID="_x0000_i1953" DrawAspect="Content" ObjectID="_1655834284" r:id="rId1560"/>
              </w:object>
            </w:r>
            <w:r>
              <w:rPr>
                <w:lang w:eastAsia="zh-CN"/>
              </w:rPr>
              <w:t>,</w:t>
            </w:r>
            <w:r w:rsidRPr="00587464">
              <w:rPr>
                <w:position w:val="-14"/>
              </w:rPr>
              <w:object w:dxaOrig="1240" w:dyaOrig="400" w14:anchorId="205717F7">
                <v:shape id="_x0000_i1954" type="#_x0000_t75" style="width:61.95pt;height:20.1pt" o:ole="">
                  <v:imagedata r:id="rId1470" o:title=""/>
                </v:shape>
                <o:OLEObject Type="Embed" ProgID="Equation.DSMT4" ShapeID="_x0000_i1954" DrawAspect="Content" ObjectID="_1655834285"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49" o:title=""/>
                </v:shape>
                <o:OLEObject Type="Embed" ProgID="Equation.3" ShapeID="_x0000_i1955" DrawAspect="Content" ObjectID="_1655834286" r:id="rId1562"/>
              </w:object>
            </w:r>
            <w:r w:rsidRPr="002625EB">
              <w:rPr>
                <w:rFonts w:hint="eastAsia"/>
                <w:lang w:eastAsia="zh-CN"/>
              </w:rPr>
              <w:t xml:space="preserve">, </w:t>
            </w:r>
            <w:r w:rsidRPr="002625EB">
              <w:rPr>
                <w:position w:val="-12"/>
              </w:rPr>
              <w:object w:dxaOrig="960" w:dyaOrig="360">
                <v:shape id="_x0000_i1956" type="#_x0000_t75" style="width:47.7pt;height:18.4pt" o:ole="">
                  <v:imagedata r:id="rId1558" o:title=""/>
                </v:shape>
                <o:OLEObject Type="Embed" ProgID="Equation.DSMT4" ShapeID="_x0000_i1956" DrawAspect="Content" ObjectID="_1655834287"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3pt;height:20.1pt" o:ole="">
                  <v:imagedata r:id="rId1468" o:title=""/>
                </v:shape>
                <o:OLEObject Type="Embed" ProgID="Equation.DSMT4" ShapeID="_x0000_i1957" DrawAspect="Content" ObjectID="_1655834288" r:id="rId1564"/>
              </w:object>
            </w:r>
            <w:r>
              <w:rPr>
                <w:lang w:eastAsia="zh-CN"/>
              </w:rPr>
              <w:t>,</w:t>
            </w:r>
            <w:r w:rsidRPr="00587464">
              <w:rPr>
                <w:position w:val="-14"/>
              </w:rPr>
              <w:object w:dxaOrig="1240" w:dyaOrig="400" w14:anchorId="1C19AAED">
                <v:shape id="_x0000_i1958" type="#_x0000_t75" style="width:61.95pt;height:20.1pt" o:ole="">
                  <v:imagedata r:id="rId1470" o:title=""/>
                </v:shape>
                <o:OLEObject Type="Embed" ProgID="Equation.DSMT4" ShapeID="_x0000_i1958" DrawAspect="Content" ObjectID="_1655834289"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85pt;height:19.25pt" o:ole="">
                  <v:imagedata r:id="rId1549" o:title=""/>
                </v:shape>
                <o:OLEObject Type="Embed" ProgID="Equation.3" ShapeID="_x0000_i1959" DrawAspect="Content" ObjectID="_1655834290" r:id="rId1566"/>
              </w:object>
            </w:r>
            <w:r w:rsidRPr="002625EB">
              <w:rPr>
                <w:rFonts w:hint="eastAsia"/>
                <w:lang w:eastAsia="zh-CN"/>
              </w:rPr>
              <w:t xml:space="preserve">, </w:t>
            </w:r>
            <w:r w:rsidRPr="002625EB">
              <w:rPr>
                <w:position w:val="-12"/>
              </w:rPr>
              <w:object w:dxaOrig="960" w:dyaOrig="360">
                <v:shape id="_x0000_i1960" type="#_x0000_t75" style="width:47.7pt;height:18.4pt" o:ole="">
                  <v:imagedata r:id="rId1567" o:title=""/>
                </v:shape>
                <o:OLEObject Type="Embed" ProgID="Equation.DSMT4" ShapeID="_x0000_i1960" DrawAspect="Content" ObjectID="_1655834291"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3pt;height:20.1pt" o:ole="">
                  <v:imagedata r:id="rId1468" o:title=""/>
                </v:shape>
                <o:OLEObject Type="Embed" ProgID="Equation.DSMT4" ShapeID="_x0000_i1961" DrawAspect="Content" ObjectID="_1655834292" r:id="rId1569"/>
              </w:object>
            </w:r>
            <w:r>
              <w:rPr>
                <w:lang w:eastAsia="zh-CN"/>
              </w:rPr>
              <w:t>,</w:t>
            </w:r>
            <w:r w:rsidRPr="00587464">
              <w:rPr>
                <w:position w:val="-14"/>
              </w:rPr>
              <w:object w:dxaOrig="1240" w:dyaOrig="400" w14:anchorId="1034B576">
                <v:shape id="_x0000_i1962" type="#_x0000_t75" style="width:61.95pt;height:20.1pt" o:ole="">
                  <v:imagedata r:id="rId1470" o:title=""/>
                </v:shape>
                <o:OLEObject Type="Embed" ProgID="Equation.DSMT4" ShapeID="_x0000_i1962" DrawAspect="Content" ObjectID="_1655834293"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85pt;height:19.25pt" o:ole="">
                  <v:imagedata r:id="rId1553" o:title=""/>
                </v:shape>
                <o:OLEObject Type="Embed" ProgID="Equation.3" ShapeID="_x0000_i1963" DrawAspect="Content" ObjectID="_1655834294" r:id="rId1571"/>
              </w:object>
            </w:r>
            <w:r w:rsidRPr="002625EB">
              <w:rPr>
                <w:rFonts w:hint="eastAsia"/>
                <w:lang w:eastAsia="zh-CN"/>
              </w:rPr>
              <w:t xml:space="preserve">, </w:t>
            </w:r>
            <w:r w:rsidRPr="002625EB">
              <w:rPr>
                <w:position w:val="-12"/>
              </w:rPr>
              <w:object w:dxaOrig="960" w:dyaOrig="360">
                <v:shape id="_x0000_i1964" type="#_x0000_t75" style="width:47.7pt;height:18.4pt" o:ole="">
                  <v:imagedata r:id="rId1558" o:title=""/>
                </v:shape>
                <o:OLEObject Type="Embed" ProgID="Equation.DSMT4" ShapeID="_x0000_i1964" DrawAspect="Content" ObjectID="_1655834295"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3pt;height:20.1pt" o:ole="">
                  <v:imagedata r:id="rId1468" o:title=""/>
                </v:shape>
                <o:OLEObject Type="Embed" ProgID="Equation.DSMT4" ShapeID="_x0000_i1965" DrawAspect="Content" ObjectID="_1655834296" r:id="rId1573"/>
              </w:object>
            </w:r>
            <w:r>
              <w:rPr>
                <w:lang w:eastAsia="zh-CN"/>
              </w:rPr>
              <w:t>,</w:t>
            </w:r>
            <w:r w:rsidRPr="00587464">
              <w:rPr>
                <w:position w:val="-14"/>
              </w:rPr>
              <w:object w:dxaOrig="1240" w:dyaOrig="400" w14:anchorId="7450E8C0">
                <v:shape id="_x0000_i1966" type="#_x0000_t75" style="width:61.95pt;height:20.1pt" o:ole="">
                  <v:imagedata r:id="rId1470" o:title=""/>
                </v:shape>
                <o:OLEObject Type="Embed" ProgID="Equation.DSMT4" ShapeID="_x0000_i1966" DrawAspect="Content" ObjectID="_1655834297"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ank=3 or 4 with </w:t>
            </w:r>
            <w:r w:rsidRPr="002625EB">
              <w:rPr>
                <w:position w:val="-14"/>
              </w:rPr>
              <w:object w:dxaOrig="740" w:dyaOrig="380">
                <v:shape id="_x0000_i1967" type="#_x0000_t75" style="width:36.85pt;height:19.25pt" o:ole="">
                  <v:imagedata r:id="rId1553" o:title=""/>
                </v:shape>
                <o:OLEObject Type="Embed" ProgID="Equation.3" ShapeID="_x0000_i1967" DrawAspect="Content" ObjectID="_1655834298" r:id="rId1575"/>
              </w:object>
            </w:r>
            <w:r w:rsidRPr="002625EB">
              <w:rPr>
                <w:rFonts w:hint="eastAsia"/>
                <w:lang w:eastAsia="zh-CN"/>
              </w:rPr>
              <w:t xml:space="preserve">, </w:t>
            </w:r>
            <w:r w:rsidRPr="002625EB">
              <w:rPr>
                <w:position w:val="-12"/>
              </w:rPr>
              <w:object w:dxaOrig="960" w:dyaOrig="360">
                <v:shape id="_x0000_i1968" type="#_x0000_t75" style="width:47.7pt;height:18.4pt" o:ole="">
                  <v:imagedata r:id="rId1558" o:title=""/>
                </v:shape>
                <o:OLEObject Type="Embed" ProgID="Equation.DSMT4" ShapeID="_x0000_i1968" DrawAspect="Content" ObjectID="_1655834299"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3pt;height:20.1pt" o:ole="">
                  <v:imagedata r:id="rId1468" o:title=""/>
                </v:shape>
                <o:OLEObject Type="Embed" ProgID="Equation.DSMT4" ShapeID="_x0000_i1969" DrawAspect="Content" ObjectID="_1655834300" r:id="rId1577"/>
              </w:object>
            </w:r>
            <w:r>
              <w:rPr>
                <w:lang w:eastAsia="zh-CN"/>
              </w:rPr>
              <w:t>,</w:t>
            </w:r>
            <w:r w:rsidRPr="00587464">
              <w:rPr>
                <w:position w:val="-14"/>
              </w:rPr>
              <w:object w:dxaOrig="1240" w:dyaOrig="400" w14:anchorId="7034ECF4">
                <v:shape id="_x0000_i1970" type="#_x0000_t75" style="width:61.95pt;height:20.1pt" o:ole="">
                  <v:imagedata r:id="rId1470" o:title=""/>
                </v:shape>
                <o:OLEObject Type="Embed" ProgID="Equation.DSMT4" ShapeID="_x0000_i1970" DrawAspect="Content" ObjectID="_1655834301"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85pt;height:19.25pt" o:ole="">
                  <v:imagedata r:id="rId1553" o:title=""/>
                </v:shape>
                <o:OLEObject Type="Embed" ProgID="Equation.3" ShapeID="_x0000_i1971" DrawAspect="Content" ObjectID="_1655834302" r:id="rId1579"/>
              </w:object>
            </w:r>
            <w:r w:rsidRPr="002625EB">
              <w:rPr>
                <w:rFonts w:hint="eastAsia"/>
                <w:lang w:eastAsia="zh-CN"/>
              </w:rPr>
              <w:t xml:space="preserve">, </w:t>
            </w:r>
            <w:r w:rsidRPr="002625EB">
              <w:rPr>
                <w:position w:val="-12"/>
              </w:rPr>
              <w:object w:dxaOrig="960" w:dyaOrig="360">
                <v:shape id="_x0000_i1972" type="#_x0000_t75" style="width:47.7pt;height:18.4pt" o:ole="">
                  <v:imagedata r:id="rId1567" o:title=""/>
                </v:shape>
                <o:OLEObject Type="Embed" ProgID="Equation.DSMT4" ShapeID="_x0000_i1972" DrawAspect="Content" ObjectID="_1655834303"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3pt;height:20.1pt" o:ole="">
                  <v:imagedata r:id="rId1468" o:title=""/>
                </v:shape>
                <o:OLEObject Type="Embed" ProgID="Equation.DSMT4" ShapeID="_x0000_i1973" DrawAspect="Content" ObjectID="_1655834304" r:id="rId1581"/>
              </w:object>
            </w:r>
            <w:r>
              <w:rPr>
                <w:lang w:eastAsia="zh-CN"/>
              </w:rPr>
              <w:t>,</w:t>
            </w:r>
            <w:r w:rsidRPr="00587464">
              <w:rPr>
                <w:position w:val="-14"/>
              </w:rPr>
              <w:object w:dxaOrig="1240" w:dyaOrig="400" w14:anchorId="7C9030F4">
                <v:shape id="_x0000_i1974" type="#_x0000_t75" style="width:61.95pt;height:20.1pt" o:ole="">
                  <v:imagedata r:id="rId1470" o:title=""/>
                </v:shape>
                <o:OLEObject Type="Embed" ProgID="Equation.DSMT4" ShapeID="_x0000_i1974" DrawAspect="Content" ObjectID="_1655834305"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85pt;height:19.25pt" o:ole="">
                  <v:imagedata r:id="rId1549" o:title=""/>
                </v:shape>
                <o:OLEObject Type="Embed" ProgID="Equation.3" ShapeID="_x0000_i1975" DrawAspect="Content" ObjectID="_1655834306"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3pt;height:20.1pt" o:ole="">
                  <v:imagedata r:id="rId1468" o:title=""/>
                </v:shape>
                <o:OLEObject Type="Embed" ProgID="Equation.DSMT4" ShapeID="_x0000_i1976" DrawAspect="Content" ObjectID="_1655834307" r:id="rId1584"/>
              </w:object>
            </w:r>
            <w:r>
              <w:rPr>
                <w:lang w:eastAsia="zh-CN"/>
              </w:rPr>
              <w:t>,</w:t>
            </w:r>
            <w:r w:rsidRPr="00587464">
              <w:rPr>
                <w:position w:val="-14"/>
              </w:rPr>
              <w:object w:dxaOrig="1240" w:dyaOrig="400" w14:anchorId="54FEEBFD">
                <v:shape id="_x0000_i1977" type="#_x0000_t75" style="width:61.95pt;height:20.1pt" o:ole="">
                  <v:imagedata r:id="rId1470" o:title=""/>
                </v:shape>
                <o:OLEObject Type="Embed" ProgID="Equation.DSMT4" ShapeID="_x0000_i1977" DrawAspect="Content" ObjectID="_1655834308"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85pt;height:19.25pt" o:ole="">
                  <v:imagedata r:id="rId1549" o:title=""/>
                </v:shape>
                <o:OLEObject Type="Embed" ProgID="Equation.3" ShapeID="_x0000_i1978" DrawAspect="Content" ObjectID="_1655834309" r:id="rId1586"/>
              </w:object>
            </w:r>
            <w:r w:rsidRPr="002625EB">
              <w:rPr>
                <w:rFonts w:hint="eastAsia"/>
                <w:lang w:eastAsia="zh-CN"/>
              </w:rPr>
              <w:t xml:space="preserve">, </w:t>
            </w:r>
            <w:r w:rsidRPr="002625EB">
              <w:rPr>
                <w:position w:val="-12"/>
              </w:rPr>
              <w:object w:dxaOrig="960" w:dyaOrig="360">
                <v:shape id="_x0000_i1979" type="#_x0000_t75" style="width:47.7pt;height:18.4pt" o:ole="">
                  <v:imagedata r:id="rId1558" o:title=""/>
                </v:shape>
                <o:OLEObject Type="Embed" ProgID="Equation.DSMT4" ShapeID="_x0000_i1979" DrawAspect="Content" ObjectID="_1655834310"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3pt;height:20.1pt" o:ole="">
                  <v:imagedata r:id="rId1468" o:title=""/>
                </v:shape>
                <o:OLEObject Type="Embed" ProgID="Equation.DSMT4" ShapeID="_x0000_i1980" DrawAspect="Content" ObjectID="_1655834311" r:id="rId1588"/>
              </w:object>
            </w:r>
            <w:r>
              <w:rPr>
                <w:lang w:eastAsia="zh-CN"/>
              </w:rPr>
              <w:t>,</w:t>
            </w:r>
            <w:r w:rsidRPr="00587464">
              <w:rPr>
                <w:position w:val="-14"/>
              </w:rPr>
              <w:object w:dxaOrig="1240" w:dyaOrig="400" w14:anchorId="62E31734">
                <v:shape id="_x0000_i1981" type="#_x0000_t75" style="width:61.95pt;height:20.1pt" o:ole="">
                  <v:imagedata r:id="rId1470" o:title=""/>
                </v:shape>
                <o:OLEObject Type="Embed" ProgID="Equation.DSMT4" ShapeID="_x0000_i1981" DrawAspect="Content" ObjectID="_1655834312"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85pt;height:19.25pt" o:ole="">
                  <v:imagedata r:id="rId1549" o:title=""/>
                </v:shape>
                <o:OLEObject Type="Embed" ProgID="Equation.3" ShapeID="_x0000_i1982" DrawAspect="Content" ObjectID="_1655834313" r:id="rId1590"/>
              </w:object>
            </w:r>
            <w:r w:rsidRPr="002625EB">
              <w:rPr>
                <w:rFonts w:hint="eastAsia"/>
                <w:lang w:eastAsia="zh-CN"/>
              </w:rPr>
              <w:t xml:space="preserve">, </w:t>
            </w:r>
            <w:r w:rsidRPr="002625EB">
              <w:rPr>
                <w:position w:val="-12"/>
              </w:rPr>
              <w:object w:dxaOrig="960" w:dyaOrig="360">
                <v:shape id="_x0000_i1983" type="#_x0000_t75" style="width:47.7pt;height:18.4pt" o:ole="">
                  <v:imagedata r:id="rId1558" o:title=""/>
                </v:shape>
                <o:OLEObject Type="Embed" ProgID="Equation.DSMT4" ShapeID="_x0000_i1983" DrawAspect="Content" ObjectID="_1655834314"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3pt;height:20.1pt" o:ole="">
                  <v:imagedata r:id="rId1468" o:title=""/>
                </v:shape>
                <o:OLEObject Type="Embed" ProgID="Equation.DSMT4" ShapeID="_x0000_i1984" DrawAspect="Content" ObjectID="_1655834315" r:id="rId1592"/>
              </w:object>
            </w:r>
            <w:r>
              <w:rPr>
                <w:lang w:eastAsia="zh-CN"/>
              </w:rPr>
              <w:t>,</w:t>
            </w:r>
            <w:r w:rsidRPr="00587464">
              <w:rPr>
                <w:position w:val="-14"/>
              </w:rPr>
              <w:object w:dxaOrig="1240" w:dyaOrig="400" w14:anchorId="11B9FF4B">
                <v:shape id="_x0000_i1985" type="#_x0000_t75" style="width:61.95pt;height:20.1pt" o:ole="">
                  <v:imagedata r:id="rId1470" o:title=""/>
                </v:shape>
                <o:OLEObject Type="Embed" ProgID="Equation.DSMT4" ShapeID="_x0000_i1985" DrawAspect="Content" ObjectID="_1655834316"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85pt;height:19.25pt" o:ole="">
                  <v:imagedata r:id="rId1549" o:title=""/>
                </v:shape>
                <o:OLEObject Type="Embed" ProgID="Equation.3" ShapeID="_x0000_i1986" DrawAspect="Content" ObjectID="_1655834317" r:id="rId1594"/>
              </w:object>
            </w:r>
            <w:r w:rsidRPr="002625EB">
              <w:rPr>
                <w:rFonts w:hint="eastAsia"/>
                <w:lang w:eastAsia="zh-CN"/>
              </w:rPr>
              <w:t xml:space="preserve">, </w:t>
            </w:r>
            <w:r w:rsidRPr="002625EB">
              <w:rPr>
                <w:position w:val="-12"/>
              </w:rPr>
              <w:object w:dxaOrig="960" w:dyaOrig="360">
                <v:shape id="_x0000_i1987" type="#_x0000_t75" style="width:47.7pt;height:18.4pt" o:ole="">
                  <v:imagedata r:id="rId1567" o:title=""/>
                </v:shape>
                <o:OLEObject Type="Embed" ProgID="Equation.DSMT4" ShapeID="_x0000_i1987" DrawAspect="Content" ObjectID="_1655834318"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3pt;height:20.1pt" o:ole="">
                  <v:imagedata r:id="rId1468" o:title=""/>
                </v:shape>
                <o:OLEObject Type="Embed" ProgID="Equation.DSMT4" ShapeID="_x0000_i1988" DrawAspect="Content" ObjectID="_1655834319" r:id="rId1596"/>
              </w:object>
            </w:r>
            <w:r>
              <w:rPr>
                <w:lang w:eastAsia="zh-CN"/>
              </w:rPr>
              <w:t>,</w:t>
            </w:r>
            <w:r w:rsidRPr="00587464">
              <w:rPr>
                <w:position w:val="-14"/>
              </w:rPr>
              <w:object w:dxaOrig="1240" w:dyaOrig="400" w14:anchorId="12A23315">
                <v:shape id="_x0000_i1989" type="#_x0000_t75" style="width:61.95pt;height:20.1pt" o:ole="">
                  <v:imagedata r:id="rId1470" o:title=""/>
                </v:shape>
                <o:OLEObject Type="Embed" ProgID="Equation.DSMT4" ShapeID="_x0000_i1989" DrawAspect="Content" ObjectID="_1655834320"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65pt;height:13.4pt" o:ole="">
                  <v:imagedata r:id="rId1598" o:title=""/>
                </v:shape>
                <o:OLEObject Type="Embed" ProgID="Equation.3" ShapeID="_x0000_i1990" DrawAspect="Content" ObjectID="_1655834321"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45pt;height:13.4pt" o:ole="">
                  <v:imagedata r:id="rId1600" o:title=""/>
                </v:shape>
                <o:OLEObject Type="Embed" ProgID="Equation.3" ShapeID="_x0000_i1991" DrawAspect="Content" ObjectID="_1655834322"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5pt;height:13.4pt" o:ole="">
                  <v:imagedata r:id="rId1602" o:title=""/>
                </v:shape>
                <o:OLEObject Type="Embed" ProgID="Equation.3" ShapeID="_x0000_i1992" DrawAspect="Content" ObjectID="_1655834323"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5pt;height:13.4pt" o:ole="">
                  <v:imagedata r:id="rId1604" o:title=""/>
                </v:shape>
                <o:OLEObject Type="Embed" ProgID="Equation.3" ShapeID="_x0000_i1993" DrawAspect="Content" ObjectID="_1655834324"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65pt;height:15.05pt" o:ole="">
                  <v:imagedata r:id="rId1606" o:title=""/>
                </v:shape>
                <o:OLEObject Type="Embed" ProgID="Equation.DSMT4" ShapeID="_x0000_i1994" DrawAspect="Content" ObjectID="_1655834325"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pt;height:15.9pt" o:ole="">
                  <v:imagedata r:id="rId1608" o:title=""/>
                </v:shape>
                <o:OLEObject Type="Embed" ProgID="Equation.DSMT4" ShapeID="_x0000_i1995" DrawAspect="Content" ObjectID="_1655834326"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pt;height:15.9pt" o:ole="">
                  <v:imagedata r:id="rId1610" o:title=""/>
                </v:shape>
                <o:OLEObject Type="Embed" ProgID="Equation.DSMT4" ShapeID="_x0000_i1996" DrawAspect="Content" ObjectID="_1655834327"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pt;height:15.9pt" o:ole="">
                  <v:imagedata r:id="rId1612" o:title=""/>
                </v:shape>
                <o:OLEObject Type="Embed" ProgID="Equation.DSMT4" ShapeID="_x0000_i1997" DrawAspect="Content" ObjectID="_1655834328"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pt;height:17.6pt" o:ole="">
                  <v:imagedata r:id="rId1614" o:title=""/>
                </v:shape>
                <o:OLEObject Type="Embed" ProgID="Equation.3" ShapeID="_x0000_i1998" DrawAspect="Content" ObjectID="_1655834329"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3pt;height:18.4pt" o:ole="">
                  <v:imagedata r:id="rId1614" o:title=""/>
                </v:shape>
                <o:OLEObject Type="Embed" ProgID="Equation.3" ShapeID="_x0000_i1999" DrawAspect="Content" ObjectID="_1655834330"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3pt;height:18.4pt" o:ole="">
                  <v:imagedata r:id="rId1614" o:title=""/>
                </v:shape>
                <o:OLEObject Type="Embed" ProgID="Equation.3" ShapeID="_x0000_i2000" DrawAspect="Content" ObjectID="_1655834331"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3pt;height:18.4pt" o:ole="">
                  <v:imagedata r:id="rId1614" o:title=""/>
                </v:shape>
                <o:OLEObject Type="Embed" ProgID="Equation.3" ShapeID="_x0000_i2001" DrawAspect="Content" ObjectID="_1655834332"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3pt;height:18.4pt" o:ole="">
                  <v:imagedata r:id="rId1614" o:title=""/>
                </v:shape>
                <o:OLEObject Type="Embed" ProgID="Equation.3" ShapeID="_x0000_i2002" DrawAspect="Content" ObjectID="_1655834333"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75pt;height:17.6pt" o:ole="">
            <v:imagedata r:id="rId1620" o:title=""/>
          </v:shape>
          <o:OLEObject Type="Embed" ProgID="Equation.3" ShapeID="_x0000_i2003" DrawAspect="Content" ObjectID="_1655834334"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0.9pt;height:10.9pt" o:ole="">
            <v:imagedata r:id="rId1622" o:title=""/>
          </v:shape>
          <o:OLEObject Type="Embed" ProgID="Equation.DSMT4" ShapeID="_x0000_i2004" DrawAspect="Content" ObjectID="_1655834335"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5pt;height:19.25pt" o:ole="">
            <v:imagedata r:id="rId1624" o:title=""/>
          </v:shape>
          <o:OLEObject Type="Embed" ProgID="Equation.3" ShapeID="_x0000_i2005" DrawAspect="Content" ObjectID="_1655834336"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3pt;height:14.25pt" o:ole="">
                  <v:imagedata r:id="rId1626" o:title=""/>
                </v:shape>
                <o:OLEObject Type="Embed" ProgID="Equation.3" ShapeID="_x0000_i2006" DrawAspect="Content" ObjectID="_1655834337"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1.95pt;height:17.6pt" o:ole="">
                  <v:imagedata r:id="rId1628" o:title=""/>
                </v:shape>
                <o:OLEObject Type="Embed" ProgID="Equation.DSMT4" ShapeID="_x0000_i2007" DrawAspect="Content" ObjectID="_1655834338"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45pt;height:18.4pt" o:ole="">
                  <v:imagedata r:id="rId1614" o:title=""/>
                </v:shape>
                <o:OLEObject Type="Embed" ProgID="Equation.3" ShapeID="_x0000_i2008" DrawAspect="Content" ObjectID="_1655834339"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55pt;height:13.4pt" o:ole="">
            <v:imagedata r:id="rId1631" o:title=""/>
          </v:shape>
          <o:OLEObject Type="Embed" ProgID="Equation.3" ShapeID="_x0000_i2009" DrawAspect="Content" ObjectID="_1655834340"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0.9pt;height:10.9pt" o:ole="">
            <v:imagedata r:id="rId1622" o:title=""/>
          </v:shape>
          <o:OLEObject Type="Embed" ProgID="Equation.DSMT4" ShapeID="_x0000_i2010" DrawAspect="Content" ObjectID="_1655834341"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5pt;height:19.25pt" o:ole="">
            <v:imagedata r:id="rId1624" o:title=""/>
          </v:shape>
          <o:OLEObject Type="Embed" ProgID="Equation.3" ShapeID="_x0000_i2011" DrawAspect="Content" ObjectID="_1655834342"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pt;height:14.25pt" o:ole="">
                  <v:imagedata r:id="rId1598" o:title=""/>
                </v:shape>
                <o:OLEObject Type="Embed" ProgID="Equation.3" ShapeID="_x0000_i2012" DrawAspect="Content" ObjectID="_1655834343"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1.95pt;height:17.6pt" o:ole="">
                  <v:imagedata r:id="rId1636" o:title=""/>
                </v:shape>
                <o:OLEObject Type="Embed" ProgID="Equation.DSMT4" ShapeID="_x0000_i2013" DrawAspect="Content" ObjectID="_1655834344"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pt;height:14.25pt" o:ole="">
                  <v:imagedata r:id="rId1638" o:title=""/>
                </v:shape>
                <o:OLEObject Type="Embed" ProgID="Equation.3" ShapeID="_x0000_i2014" DrawAspect="Content" ObjectID="_1655834345"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pt;height:10.9pt" o:ole="">
                  <v:imagedata r:id="rId1640" o:title=""/>
                </v:shape>
                <o:OLEObject Type="Embed" ProgID="Equation.3" ShapeID="_x0000_i2015" DrawAspect="Content" ObjectID="_1655834346"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25pt;height:15.9pt" o:ole="">
                  <v:imagedata r:id="rId1642" o:title=""/>
                </v:shape>
                <o:OLEObject Type="Embed" ProgID="Equation.3" ShapeID="_x0000_i2016" DrawAspect="Content" ObjectID="_1655834347"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55pt;height:13.4pt" o:ole="">
            <v:imagedata r:id="rId1631" o:title=""/>
          </v:shape>
          <o:OLEObject Type="Embed" ProgID="Equation.3" ShapeID="_x0000_i2017" DrawAspect="Content" ObjectID="_1655834348"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0.9pt;height:10.9pt" o:ole="">
            <v:imagedata r:id="rId1622" o:title=""/>
          </v:shape>
          <o:OLEObject Type="Embed" ProgID="Equation.DSMT4" ShapeID="_x0000_i2018" DrawAspect="Content" ObjectID="_1655834349"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45pt;height:18.4pt" o:ole="">
                  <v:imagedata r:id="rId1614" o:title=""/>
                </v:shape>
                <o:OLEObject Type="Embed" ProgID="Equation.3" ShapeID="_x0000_i2019" DrawAspect="Content" ObjectID="_1655834350"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75pt;height:18.4pt" o:ole="">
                  <v:imagedata r:id="rId1647" o:title=""/>
                </v:shape>
                <o:OLEObject Type="Embed" ProgID="Equation.3" ShapeID="_x0000_i2020" DrawAspect="Content" ObjectID="_1655834351"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5pt;height:19.25pt" o:ole="">
            <v:imagedata r:id="rId1624" o:title=""/>
          </v:shape>
          <o:OLEObject Type="Embed" ProgID="Equation.3" ShapeID="_x0000_i2021" DrawAspect="Content" ObjectID="_1655834352"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5.95pt;height:19.25pt" o:ole="">
            <v:imagedata r:id="rId1650" o:title=""/>
          </v:shape>
          <o:OLEObject Type="Embed" ProgID="Equation.3" ShapeID="_x0000_i2022" DrawAspect="Content" ObjectID="_1655834353"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2D652C" w:rsidRPr="002625EB" w:rsidRDefault="002D652C" w:rsidP="004D5FC1">
      <w:pPr>
        <w:jc w:val="both"/>
        <w:rPr>
          <w:lang w:eastAsia="zh-CN"/>
        </w:rPr>
      </w:pPr>
    </w:p>
    <w:p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rsidTr="002D652C">
        <w:trPr>
          <w:trHeight w:val="641"/>
          <w:jc w:val="center"/>
        </w:trPr>
        <w:tc>
          <w:tcPr>
            <w:tcW w:w="1659"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rsidR="002D652C" w:rsidRPr="00685551" w:rsidRDefault="001A089B"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rsidR="002D652C" w:rsidRPr="00685551" w:rsidRDefault="001A089B"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9pt;height:17.6pt" o:ole="">
                  <v:imagedata r:id="rId1652" o:title=""/>
                </v:shape>
                <o:OLEObject Type="Embed" ProgID="Equation.3" ShapeID="_x0000_i2023" DrawAspect="Content" ObjectID="_1655834354"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9pt;height:17.6pt" o:ole="">
                  <v:imagedata r:id="rId1654" o:title=""/>
                </v:shape>
                <o:OLEObject Type="Embed" ProgID="Equation.3" ShapeID="_x0000_i2024" DrawAspect="Content" ObjectID="_1655834355"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6pt;height:17.6pt" o:ole="">
                  <v:imagedata r:id="rId1656" o:title=""/>
                </v:shape>
                <o:OLEObject Type="Embed" ProgID="Equation.3" ShapeID="_x0000_i2025" DrawAspect="Content" ObjectID="_1655834356" r:id="rId1657"/>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55pt;height:13.4pt" o:ole="">
            <v:imagedata r:id="rId1658" o:title=""/>
          </v:shape>
          <o:OLEObject Type="Embed" ProgID="Equation.3" ShapeID="_x0000_i2026" DrawAspect="Content" ObjectID="_1655834357"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2pt;height:15.9pt" o:ole="">
            <v:imagedata r:id="rId1660" o:title=""/>
          </v:shape>
          <o:OLEObject Type="Embed" ProgID="Equation.3" ShapeID="_x0000_i2027" DrawAspect="Content" ObjectID="_1655834358"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65pt;height:19.25pt" o:ole="">
            <v:imagedata r:id="rId1662" o:title=""/>
          </v:shape>
          <o:OLEObject Type="Embed" ProgID="Equation.3" ShapeID="_x0000_i2028" DrawAspect="Content" ObjectID="_1655834359" r:id="rId1663"/>
        </w:object>
      </w:r>
      <w:r w:rsidRPr="002625EB">
        <w:rPr>
          <w:rFonts w:hint="eastAsia"/>
          <w:lang w:eastAsia="zh-CN"/>
        </w:rPr>
        <w:t xml:space="preserve"> and </w:t>
      </w:r>
      <w:r w:rsidRPr="002625EB">
        <w:rPr>
          <w:position w:val="-10"/>
          <w:lang w:eastAsia="zh-CN"/>
        </w:rPr>
        <w:object w:dxaOrig="520" w:dyaOrig="360">
          <v:shape id="_x0000_i2029" type="#_x0000_t75" style="width:21.75pt;height:15.05pt" o:ole="">
            <v:imagedata r:id="rId1664" o:title=""/>
          </v:shape>
          <o:OLEObject Type="Embed" ProgID="Equation.3" ShapeID="_x0000_i2029" DrawAspect="Content" ObjectID="_1655834360"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1.7pt;height:10.9pt" o:ole="">
            <v:imagedata r:id="rId1666" o:title=""/>
          </v:shape>
          <o:OLEObject Type="Embed" ProgID="Equation.3" ShapeID="_x0000_i2030" DrawAspect="Content" ObjectID="_1655834361"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0.3pt;height:15.9pt" o:ole="">
            <v:imagedata r:id="rId1668" o:title=""/>
          </v:shape>
          <o:OLEObject Type="Embed" ProgID="Equation.3" ShapeID="_x0000_i2031" DrawAspect="Content" ObjectID="_1655834362" r:id="rId1669"/>
        </w:object>
      </w:r>
      <w:r w:rsidRPr="002625EB">
        <w:rPr>
          <w:rFonts w:hint="eastAsia"/>
          <w:lang w:eastAsia="zh-CN"/>
        </w:rPr>
        <w:t xml:space="preserve">, where </w:t>
      </w:r>
      <w:r w:rsidRPr="002625EB">
        <w:rPr>
          <w:position w:val="-10"/>
          <w:lang w:eastAsia="zh-CN"/>
        </w:rPr>
        <w:object w:dxaOrig="240" w:dyaOrig="260">
          <v:shape id="_x0000_i2032" type="#_x0000_t75" style="width:10.05pt;height:10.9pt" o:ole="">
            <v:imagedata r:id="rId1670" o:title=""/>
          </v:shape>
          <o:OLEObject Type="Embed" ProgID="Equation.3" ShapeID="_x0000_i2032" DrawAspect="Content" ObjectID="_1655834363"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3pt;height:15.9pt" o:ole="">
            <v:imagedata r:id="rId1672" o:title=""/>
          </v:shape>
          <o:OLEObject Type="Embed" ProgID="Equation.3" ShapeID="_x0000_i2033" DrawAspect="Content" ObjectID="_1655834364"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5pt;height:15.9pt" o:ole="">
            <v:imagedata r:id="rId1674" o:title=""/>
          </v:shape>
          <o:OLEObject Type="Embed" ProgID="Equation.3" ShapeID="_x0000_i2034" DrawAspect="Content" ObjectID="_1655834365"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7.7pt;height:13.4pt" o:ole="">
            <v:imagedata r:id="rId1676" o:title=""/>
          </v:shape>
          <o:OLEObject Type="Embed" ProgID="Equation.3" ShapeID="_x0000_i2035" DrawAspect="Content" ObjectID="_1655834366" r:id="rId1677"/>
        </w:object>
      </w:r>
      <w:r w:rsidRPr="002625EB">
        <w:rPr>
          <w:rFonts w:hint="eastAsia"/>
          <w:lang w:eastAsia="zh-CN"/>
        </w:rPr>
        <w:t xml:space="preserve"> and </w:t>
      </w:r>
      <w:r w:rsidRPr="002625EB">
        <w:rPr>
          <w:position w:val="-10"/>
          <w:lang w:eastAsia="zh-CN"/>
        </w:rPr>
        <w:object w:dxaOrig="1140" w:dyaOrig="340">
          <v:shape id="_x0000_i2036" type="#_x0000_t75" style="width:47.7pt;height:13.4pt" o:ole="">
            <v:imagedata r:id="rId1678" o:title=""/>
          </v:shape>
          <o:OLEObject Type="Embed" ProgID="Equation.3" ShapeID="_x0000_i2036" DrawAspect="Content" ObjectID="_1655834367" r:id="rId1679"/>
        </w:object>
      </w:r>
      <w:r w:rsidRPr="002625EB">
        <w:rPr>
          <w:rFonts w:hint="eastAsia"/>
          <w:lang w:eastAsia="zh-CN"/>
        </w:rPr>
        <w:t xml:space="preserve">; otherwise, </w:t>
      </w:r>
      <w:r w:rsidRPr="002625EB">
        <w:rPr>
          <w:position w:val="-10"/>
          <w:lang w:eastAsia="zh-CN"/>
        </w:rPr>
        <w:object w:dxaOrig="1160" w:dyaOrig="340">
          <v:shape id="_x0000_i2037" type="#_x0000_t75" style="width:47.7pt;height:13.4pt" o:ole="">
            <v:imagedata r:id="rId1680" o:title=""/>
          </v:shape>
          <o:OLEObject Type="Embed" ProgID="Equation.3" ShapeID="_x0000_i2037" DrawAspect="Content" ObjectID="_1655834368"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2pt;height:10.9pt" o:ole="">
            <v:imagedata r:id="rId1682" o:title=""/>
          </v:shape>
          <o:OLEObject Type="Embed" ProgID="Equation.3" ShapeID="_x0000_i2038" DrawAspect="Content" ObjectID="_1655834369"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65pt;height:15.9pt" o:ole="">
            <v:imagedata r:id="rId1684" o:title=""/>
          </v:shape>
          <o:OLEObject Type="Embed" ProgID="Equation.3" ShapeID="_x0000_i2039" DrawAspect="Content" ObjectID="_1655834370"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9pt;height:15.9pt" o:ole="">
            <v:imagedata r:id="rId1686" o:title=""/>
          </v:shape>
          <o:OLEObject Type="Embed" ProgID="Equation.3" ShapeID="_x0000_i2040" DrawAspect="Content" ObjectID="_1655834371"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0.9pt;height:10.9pt" o:ole="">
            <v:imagedata r:id="rId1688" o:title=""/>
          </v:shape>
          <o:OLEObject Type="Embed" ProgID="Equation.3" ShapeID="_x0000_i2041" DrawAspect="Content" ObjectID="_1655834372"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5pt;height:15.9pt" o:ole="">
            <v:imagedata r:id="rId1690" o:title=""/>
          </v:shape>
          <o:OLEObject Type="Embed" ProgID="Equation.3" ShapeID="_x0000_i2042" DrawAspect="Content" ObjectID="_1655834373"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6pt;height:15.9pt" o:ole="">
            <v:imagedata r:id="rId1692" o:title=""/>
          </v:shape>
          <o:OLEObject Type="Embed" ProgID="Equation.3" ShapeID="_x0000_i2043" DrawAspect="Content" ObjectID="_1655834374"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65pt;height:15.9pt" o:ole="">
            <v:imagedata r:id="rId1694" o:title=""/>
          </v:shape>
          <o:OLEObject Type="Embed" ProgID="Equation.3" ShapeID="_x0000_i2044" DrawAspect="Content" ObjectID="_1655834375"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7.7pt;height:15.9pt" o:ole="">
            <v:imagedata r:id="rId1696" o:title=""/>
          </v:shape>
          <o:OLEObject Type="Embed" ProgID="Equation.3" ShapeID="_x0000_i2045" DrawAspect="Content" ObjectID="_1655834376"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65pt;height:13.4pt" o:ole="">
            <v:imagedata r:id="rId1698" o:title=""/>
          </v:shape>
          <o:OLEObject Type="Embed" ProgID="Equation.3" ShapeID="_x0000_i2046" DrawAspect="Content" ObjectID="_1655834377"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pt;height:13.4pt" o:ole="">
            <v:imagedata r:id="rId1700" o:title=""/>
          </v:shape>
          <o:OLEObject Type="Embed" ProgID="Equation.3" ShapeID="_x0000_i2047" DrawAspect="Content" ObjectID="_1655834378"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2D652C">
        <w:trPr>
          <w:trHeight w:val="20"/>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2D652C">
        <w:trPr>
          <w:trHeight w:val="20"/>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Default="00D83242" w:rsidP="003A4F48">
      <w:pPr>
        <w:rPr>
          <w:lang w:eastAsia="zh-CN"/>
        </w:rPr>
      </w:pPr>
    </w:p>
    <w:p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rsidTr="002D652C">
        <w:trPr>
          <w:trHeight w:val="641"/>
          <w:jc w:val="center"/>
        </w:trPr>
        <w:tc>
          <w:tcPr>
            <w:tcW w:w="1512" w:type="dxa"/>
            <w:shd w:val="clear" w:color="auto" w:fill="E0E0E0"/>
            <w:vAlign w:val="center"/>
          </w:tcPr>
          <w:p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rsidR="002D652C" w:rsidRPr="00685551" w:rsidRDefault="002D652C" w:rsidP="00E21FBB">
            <w:pPr>
              <w:pStyle w:val="TAH"/>
              <w:rPr>
                <w:lang w:eastAsia="zh-CN"/>
              </w:rPr>
            </w:pPr>
            <w:r w:rsidRPr="00685551">
              <w:rPr>
                <w:rFonts w:hint="eastAsia"/>
                <w:lang w:eastAsia="zh-CN"/>
              </w:rPr>
              <w:t>CSI fields</w:t>
            </w:r>
          </w:p>
        </w:tc>
      </w:tr>
      <w:tr w:rsidR="002D652C" w:rsidRPr="00685551" w:rsidTr="00E21FBB">
        <w:trPr>
          <w:trHeight w:val="20"/>
          <w:jc w:val="center"/>
        </w:trPr>
        <w:tc>
          <w:tcPr>
            <w:tcW w:w="1512" w:type="dxa"/>
            <w:vMerge w:val="restart"/>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rsidR="002D652C" w:rsidRPr="002625EB" w:rsidRDefault="002D652C"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9pt;height:17.6pt" o:ole="">
                  <v:imagedata r:id="rId1702" o:title=""/>
                </v:shape>
                <o:OLEObject Type="Embed" ProgID="Equation.3" ShapeID="_x0000_i2048" DrawAspect="Content" ObjectID="_1655834379"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6pt;height:17.6pt" o:ole="">
                  <v:imagedata r:id="rId1704" o:title=""/>
                </v:shape>
                <o:OLEObject Type="Embed" ProgID="Equation.3" ShapeID="_x0000_i2049" DrawAspect="Content" ObjectID="_1655834380"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6pt;height:17.6pt" o:ole="">
                  <v:imagedata r:id="rId1704" o:title=""/>
                </v:shape>
                <o:OLEObject Type="Embed" ProgID="Equation.3" ShapeID="_x0000_i2050" DrawAspect="Content" ObjectID="_1655834381"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6pt;height:17.6pt" o:ole="">
                  <v:imagedata r:id="rId1704" o:title=""/>
                </v:shape>
                <o:OLEObject Type="Embed" ProgID="Equation.3" ShapeID="_x0000_i2051" DrawAspect="Content" ObjectID="_1655834382"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9pt;height:15.05pt" o:ole="">
            <v:imagedata r:id="rId11" o:title=""/>
          </v:shape>
          <o:OLEObject Type="Embed" ProgID="Equation.3" ShapeID="_x0000_i2052" DrawAspect="Content" ObjectID="_1655834383" r:id="rId1708"/>
        </w:object>
      </w:r>
      <w:r w:rsidRPr="002625EB">
        <w:rPr>
          <w:rFonts w:hint="eastAsia"/>
          <w:lang w:eastAsia="zh-CN"/>
        </w:rPr>
        <w:t xml:space="preserve"> starting with </w:t>
      </w:r>
      <w:r w:rsidR="00823A82" w:rsidRPr="002625EB">
        <w:rPr>
          <w:position w:val="-12"/>
        </w:rPr>
        <w:object w:dxaOrig="260" w:dyaOrig="360">
          <v:shape id="_x0000_i2053" type="#_x0000_t75" style="width:12.55pt;height:18.4pt" o:ole="">
            <v:imagedata r:id="rId1709" o:title=""/>
          </v:shape>
          <o:OLEObject Type="Embed" ProgID="Equation.3" ShapeID="_x0000_i2053" DrawAspect="Content" ObjectID="_1655834384"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55pt;height:19.25pt" o:ole="">
            <v:imagedata r:id="rId1709" o:title=""/>
          </v:shape>
          <o:OLEObject Type="Embed" ProgID="Equation.3" ShapeID="_x0000_i2054" DrawAspect="Content" ObjectID="_1655834385"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9pt;height:15.05pt" o:ole="">
            <v:imagedata r:id="rId11" o:title=""/>
          </v:shape>
          <o:OLEObject Type="Embed" ProgID="Equation.3" ShapeID="_x0000_i2055" DrawAspect="Content" ObjectID="_1655834386"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85pt" o:ole="">
                  <v:imagedata r:id="rId1713" o:title=""/>
                </v:shape>
                <o:OLEObject Type="Embed" ProgID="Equation.3" ShapeID="_x0000_i2056" DrawAspect="Content" ObjectID="_1655834387"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65pt;height:17.6pt" o:ole="">
            <v:imagedata r:id="rId1715" o:title=""/>
          </v:shape>
          <o:OLEObject Type="Embed" ProgID="Equation.3" ShapeID="_x0000_i2057" DrawAspect="Content" ObjectID="_1655834388"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85pt;height:17.6pt" o:ole="">
            <v:imagedata r:id="rId1717" o:title=""/>
          </v:shape>
          <o:OLEObject Type="Embed" ProgID="Equation.3" ShapeID="_x0000_i2058" DrawAspect="Content" ObjectID="_1655834389"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65pt;height:17.6pt" o:ole="">
            <v:imagedata r:id="rId1715" o:title=""/>
          </v:shape>
          <o:OLEObject Type="Embed" ProgID="Equation.3" ShapeID="_x0000_i2059" DrawAspect="Content" ObjectID="_1655834390"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9pt;height:15.9pt" o:ole="">
            <v:imagedata r:id="rId1720" o:title=""/>
          </v:shape>
          <o:OLEObject Type="Embed" ProgID="Equation.3" ShapeID="_x0000_i2060" DrawAspect="Content" ObjectID="_1655834391" r:id="rId1721"/>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61" type="#_x0000_t75" style="width:15.9pt;height:15.9pt" o:ole="">
            <v:imagedata r:id="rId1720" o:title=""/>
          </v:shape>
          <o:OLEObject Type="Embed" ProgID="Equation.3" ShapeID="_x0000_i2061" DrawAspect="Content" ObjectID="_1655834392"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85pt;height:17.6pt" o:ole="">
            <v:imagedata r:id="rId1717" o:title=""/>
          </v:shape>
          <o:OLEObject Type="Embed" ProgID="Equation.3" ShapeID="_x0000_i2062" DrawAspect="Content" ObjectID="_1655834393"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6pt;height:15.9pt" o:ole="">
            <v:imagedata r:id="rId1724" o:title=""/>
          </v:shape>
          <o:OLEObject Type="Embed" ProgID="Equation.3" ShapeID="_x0000_i2063" DrawAspect="Content" ObjectID="_1655834394"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75pt;height:15.9pt" o:ole="">
            <v:imagedata r:id="rId1724" o:title=""/>
          </v:shape>
          <o:OLEObject Type="Embed" ProgID="Equation.3" ShapeID="_x0000_i2064" DrawAspect="Content" ObjectID="_1655834395"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85pt;height:18.4pt" o:ole="">
            <v:imagedata r:id="rId1717" o:title=""/>
          </v:shape>
          <o:OLEObject Type="Embed" ProgID="Equation.3" ShapeID="_x0000_i2065" DrawAspect="Content" ObjectID="_1655834396"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65pt;height:17.6pt" o:ole="">
            <v:imagedata r:id="rId1715" o:title=""/>
          </v:shape>
          <o:OLEObject Type="Embed" ProgID="Equation.3" ShapeID="_x0000_i2066" DrawAspect="Content" ObjectID="_1655834397"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3pt;height:100.45pt" o:ole="">
                  <v:imagedata r:id="rId1729" o:title=""/>
                </v:shape>
                <o:OLEObject Type="Embed" ProgID="Equation.3" ShapeID="_x0000_i2067" DrawAspect="Content" ObjectID="_1655834398"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85pt;height:17.6pt" o:ole="">
            <v:imagedata r:id="rId1717" o:title=""/>
          </v:shape>
          <o:OLEObject Type="Embed" ProgID="Equation.3" ShapeID="_x0000_i2068" DrawAspect="Content" ObjectID="_1655834399"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5.1pt;height:100.45pt" o:ole="">
                  <v:imagedata r:id="rId1732" o:title=""/>
                </v:shape>
                <o:OLEObject Type="Embed" ProgID="Equation.3" ShapeID="_x0000_i2069" DrawAspect="Content" ObjectID="_1655834400"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407" w:name="_Toc19798724"/>
      <w:bookmarkStart w:id="408" w:name="_Toc26467195"/>
      <w:bookmarkStart w:id="409" w:name="_Toc29326550"/>
      <w:bookmarkStart w:id="410" w:name="_Toc29327700"/>
      <w:bookmarkStart w:id="411" w:name="_Toc36045890"/>
      <w:bookmarkStart w:id="412" w:name="_Toc36046150"/>
      <w:bookmarkStart w:id="413" w:name="_Toc36046296"/>
      <w:bookmarkStart w:id="414" w:name="_Toc45209213"/>
      <w:r w:rsidRPr="002625EB">
        <w:rPr>
          <w:rFonts w:hint="eastAsia"/>
          <w:lang w:eastAsia="zh-CN"/>
        </w:rPr>
        <w:t>6.3.1.1.3</w:t>
      </w:r>
      <w:r w:rsidRPr="002625EB">
        <w:rPr>
          <w:rFonts w:hint="eastAsia"/>
          <w:lang w:eastAsia="zh-CN"/>
        </w:rPr>
        <w:tab/>
        <w:t>HARQ-ACK/SR and CSI</w:t>
      </w:r>
      <w:bookmarkEnd w:id="407"/>
      <w:bookmarkEnd w:id="408"/>
      <w:bookmarkEnd w:id="409"/>
      <w:bookmarkEnd w:id="410"/>
      <w:bookmarkEnd w:id="411"/>
      <w:bookmarkEnd w:id="412"/>
      <w:bookmarkEnd w:id="413"/>
      <w:bookmarkEnd w:id="414"/>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9pt;height:15.05pt" o:ole="">
            <v:imagedata r:id="rId11" o:title=""/>
          </v:shape>
          <o:OLEObject Type="Embed" ProgID="Equation.3" ShapeID="_x0000_i2070" DrawAspect="Content" ObjectID="_1655834401"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4pt;height:12.55pt" o:ole="">
            <v:imagedata r:id="rId1735" o:title=""/>
          </v:shape>
          <o:OLEObject Type="Embed" ProgID="Equation.3" ShapeID="_x0000_i2071" DrawAspect="Content" ObjectID="_1655834402"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9pt" o:ole="">
            <v:imagedata r:id="rId1737" o:title=""/>
          </v:shape>
          <o:OLEObject Type="Embed" ProgID="Equation.3" ShapeID="_x0000_i2072" DrawAspect="Content" ObjectID="_1655834403"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35pt;height:15.9pt" o:ole="">
            <v:imagedata r:id="rId1430" o:title=""/>
          </v:shape>
          <o:OLEObject Type="Embed" ProgID="Equation.3" ShapeID="_x0000_i2073" DrawAspect="Content" ObjectID="_1655834404"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2pt;height:15.9pt" o:ole="">
            <v:imagedata r:id="rId1432" o:title=""/>
          </v:shape>
          <o:OLEObject Type="Embed" ProgID="Equation.3" ShapeID="_x0000_i2074" DrawAspect="Content" ObjectID="_1655834405"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9pt;height:19.25pt" o:ole="">
            <v:imagedata r:id="rId1436" o:title=""/>
          </v:shape>
          <o:OLEObject Type="Embed" ProgID="Equation.3" ShapeID="_x0000_i2075" DrawAspect="Content" ObjectID="_1655834406" r:id="rId1741"/>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45pt;height:12.55pt" o:ole="">
            <v:imagedata r:id="rId1742" o:title=""/>
          </v:shape>
          <o:OLEObject Type="Embed" ProgID="Equation.3" ShapeID="_x0000_i2076" DrawAspect="Content" ObjectID="_1655834407"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2pt;height:14.25pt" o:ole="">
            <v:imagedata r:id="rId1744" o:title=""/>
          </v:shape>
          <o:OLEObject Type="Embed" ProgID="Equation.3" ShapeID="_x0000_i2077" DrawAspect="Content" ObjectID="_1655834408"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9pt" o:ole="">
            <v:imagedata r:id="rId1441" o:title=""/>
          </v:shape>
          <o:OLEObject Type="Embed" ProgID="Equation.3" ShapeID="_x0000_i2078" DrawAspect="Content" ObjectID="_1655834409"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55pt;height:15.9pt" o:ole="">
            <v:imagedata r:id="rId1443" o:title=""/>
          </v:shape>
          <o:OLEObject Type="Embed" ProgID="Equation.3" ShapeID="_x0000_i2079" DrawAspect="Content" ObjectID="_1655834410"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55pt;height:20.95pt" o:ole="">
            <v:imagedata r:id="rId1448" o:title=""/>
          </v:shape>
          <o:OLEObject Type="Embed" ProgID="Equation.3" ShapeID="_x0000_i2080" DrawAspect="Content" ObjectID="_1655834411" r:id="rId1748"/>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85pt;height:14.25pt" o:ole="">
            <v:imagedata r:id="rId1749" o:title=""/>
          </v:shape>
          <o:OLEObject Type="Embed" ProgID="Equation.3" ShapeID="_x0000_i2081" DrawAspect="Content" ObjectID="_1655834412"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6pt;height:17.6pt" o:ole="">
            <v:imagedata r:id="rId1751" o:title=""/>
          </v:shape>
          <o:OLEObject Type="Embed" ProgID="Equation.3" ShapeID="_x0000_i2082" DrawAspect="Content" ObjectID="_1655834413"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2pt;height:17.6pt" o:ole="">
            <v:imagedata r:id="rId1753" o:title=""/>
          </v:shape>
          <o:OLEObject Type="Embed" ProgID="Equation.3" ShapeID="_x0000_i2083" DrawAspect="Content" ObjectID="_1655834414"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5" o:title=""/>
          </v:shape>
          <o:OLEObject Type="Embed" ProgID="Equation.3" ShapeID="_x0000_i2084" DrawAspect="Content" ObjectID="_1655834415"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65pt;height:17.6pt" o:ole="">
            <v:imagedata r:id="rId1715" o:title=""/>
          </v:shape>
          <o:OLEObject Type="Embed" ProgID="Equation.3" ShapeID="_x0000_i2085" DrawAspect="Content" ObjectID="_1655834416" r:id="rId1757"/>
        </w:object>
      </w:r>
      <w:r w:rsidRPr="002625EB">
        <w:rPr>
          <w:rFonts w:hint="eastAsia"/>
          <w:lang w:eastAsia="zh-CN"/>
        </w:rPr>
        <w:t xml:space="preserve"> and </w:t>
      </w:r>
      <w:r w:rsidRPr="002625EB">
        <w:rPr>
          <w:position w:val="-14"/>
        </w:rPr>
        <w:object w:dxaOrig="2560" w:dyaOrig="400">
          <v:shape id="_x0000_i2086" type="#_x0000_t75" style="width:108.85pt;height:17.6pt" o:ole="">
            <v:imagedata r:id="rId1717" o:title=""/>
          </v:shape>
          <o:OLEObject Type="Embed" ProgID="Equation.3" ShapeID="_x0000_i2086" DrawAspect="Content" ObjectID="_1655834417"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35pt;height:12.55pt" o:ole="">
            <v:imagedata r:id="rId1759" o:title=""/>
          </v:shape>
          <o:OLEObject Type="Embed" ProgID="Equation.3" ShapeID="_x0000_i2087" DrawAspect="Content" ObjectID="_1655834418" r:id="rId1760"/>
        </w:object>
      </w:r>
      <w:r w:rsidRPr="002625EB">
        <w:rPr>
          <w:rFonts w:hint="eastAsia"/>
          <w:lang w:eastAsia="zh-CN"/>
        </w:rPr>
        <w:t xml:space="preserve"> and </w:t>
      </w:r>
      <w:r w:rsidRPr="002625EB">
        <w:rPr>
          <w:position w:val="-6"/>
        </w:rPr>
        <w:object w:dxaOrig="1460" w:dyaOrig="320">
          <v:shape id="_x0000_i2088" type="#_x0000_t75" style="width:59.45pt;height:12.55pt" o:ole="">
            <v:imagedata r:id="rId1761" o:title=""/>
          </v:shape>
          <o:OLEObject Type="Embed" ProgID="Equation.3" ShapeID="_x0000_i2088" DrawAspect="Content" ObjectID="_1655834419"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15pt;height:17.6pt" o:ole="">
            <v:imagedata r:id="rId1763" o:title=""/>
          </v:shape>
          <o:OLEObject Type="Embed" ProgID="Equation.3" ShapeID="_x0000_i2089" DrawAspect="Content" ObjectID="_1655834420"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6.05pt;height:15.9pt" o:ole="">
            <v:imagedata r:id="rId1765" o:title=""/>
          </v:shape>
          <o:OLEObject Type="Embed" ProgID="Equation.3" ShapeID="_x0000_i2090" DrawAspect="Content" ObjectID="_1655834421"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2pt;height:15.9pt" o:ole="">
            <v:imagedata r:id="rId1432" o:title=""/>
          </v:shape>
          <o:OLEObject Type="Embed" ProgID="Equation.3" ShapeID="_x0000_i2091" DrawAspect="Content" ObjectID="_1655834422"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9pt;height:19.25pt" o:ole="">
            <v:imagedata r:id="rId1436" o:title=""/>
          </v:shape>
          <o:OLEObject Type="Embed" ProgID="Equation.3" ShapeID="_x0000_i2092" DrawAspect="Content" ObjectID="_1655834423" r:id="rId1768"/>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45pt;height:12.55pt" o:ole="">
            <v:imagedata r:id="rId1742" o:title=""/>
          </v:shape>
          <o:OLEObject Type="Embed" ProgID="Equation.3" ShapeID="_x0000_i2093" DrawAspect="Content" ObjectID="_1655834424"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2pt;height:14.25pt" o:ole="">
            <v:imagedata r:id="rId1744" o:title=""/>
          </v:shape>
          <o:OLEObject Type="Embed" ProgID="Equation.3" ShapeID="_x0000_i2094" DrawAspect="Content" ObjectID="_1655834425"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9pt" o:ole="">
            <v:imagedata r:id="rId1441" o:title=""/>
          </v:shape>
          <o:OLEObject Type="Embed" ProgID="Equation.3" ShapeID="_x0000_i2095" DrawAspect="Content" ObjectID="_1655834426"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55pt;height:15.9pt" o:ole="">
            <v:imagedata r:id="rId1443" o:title=""/>
          </v:shape>
          <o:OLEObject Type="Embed" ProgID="Equation.3" ShapeID="_x0000_i2096" DrawAspect="Content" ObjectID="_1655834427"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55pt;height:20.95pt" o:ole="">
            <v:imagedata r:id="rId1448" o:title=""/>
          </v:shape>
          <o:OLEObject Type="Embed" ProgID="Equation.3" ShapeID="_x0000_i2097" DrawAspect="Content" ObjectID="_1655834428" r:id="rId1773"/>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85pt;height:14.25pt" o:ole="">
            <v:imagedata r:id="rId1749" o:title=""/>
          </v:shape>
          <o:OLEObject Type="Embed" ProgID="Equation.3" ShapeID="_x0000_i2098" DrawAspect="Content" ObjectID="_1655834429"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75pt;height:17.6pt" o:ole="">
            <v:imagedata r:id="rId1775" o:title=""/>
          </v:shape>
          <o:OLEObject Type="Embed" ProgID="Equation.3" ShapeID="_x0000_i2099" DrawAspect="Content" ObjectID="_1655834430"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6pt" o:ole="">
            <v:imagedata r:id="rId1777" o:title=""/>
          </v:shape>
          <o:OLEObject Type="Embed" ProgID="Equation.3" ShapeID="_x0000_i2100" DrawAspect="Content" ObjectID="_1655834431"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9" o:title=""/>
          </v:shape>
          <o:OLEObject Type="Embed" ProgID="Equation.3" ShapeID="_x0000_i2101" DrawAspect="Content" ObjectID="_1655834432"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85pt;height:17.6pt" o:ole="">
            <v:imagedata r:id="rId1717" o:title=""/>
          </v:shape>
          <o:OLEObject Type="Embed" ProgID="Equation.3" ShapeID="_x0000_i2102" DrawAspect="Content" ObjectID="_1655834433"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6pt;height:15.9pt" o:ole="">
            <v:imagedata r:id="rId1724" o:title=""/>
          </v:shape>
          <o:OLEObject Type="Embed" ProgID="Equation.3" ShapeID="_x0000_i2103" DrawAspect="Content" ObjectID="_1655834434"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15pt;height:14.25pt" o:ole="">
            <v:imagedata r:id="rId1783" o:title=""/>
          </v:shape>
          <o:OLEObject Type="Embed" ProgID="Equation.3" ShapeID="_x0000_i2104" DrawAspect="Content" ObjectID="_1655834435"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85pt;height:18.4pt" o:ole="">
            <v:imagedata r:id="rId1717" o:title=""/>
          </v:shape>
          <o:OLEObject Type="Embed" ProgID="Equation.3" ShapeID="_x0000_i2105" DrawAspect="Content" ObjectID="_1655834436"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415" w:name="_Toc19798725"/>
      <w:bookmarkStart w:id="416" w:name="_Toc26467196"/>
      <w:bookmarkStart w:id="417" w:name="_Toc29326551"/>
      <w:bookmarkStart w:id="418" w:name="_Toc29327701"/>
      <w:bookmarkStart w:id="419" w:name="_Toc36045891"/>
      <w:bookmarkStart w:id="420" w:name="_Toc36046151"/>
      <w:bookmarkStart w:id="421" w:name="_Toc36046297"/>
      <w:bookmarkStart w:id="422" w:name="_Toc45209214"/>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415"/>
      <w:bookmarkEnd w:id="416"/>
      <w:bookmarkEnd w:id="417"/>
      <w:bookmarkEnd w:id="418"/>
      <w:bookmarkEnd w:id="419"/>
      <w:bookmarkEnd w:id="420"/>
      <w:bookmarkEnd w:id="421"/>
      <w:bookmarkEnd w:id="422"/>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9pt;height:15.05pt" o:ole="">
            <v:imagedata r:id="rId11" o:title=""/>
          </v:shape>
          <o:OLEObject Type="Embed" ProgID="Equation.3" ShapeID="_x0000_i2106" DrawAspect="Content" ObjectID="_1655834437"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1.7pt;height:11.7pt" o:ole="">
            <v:imagedata r:id="rId15" o:title=""/>
          </v:shape>
          <o:OLEObject Type="Embed" ProgID="Equation.3" ShapeID="_x0000_i2107" DrawAspect="Content" ObjectID="_1655834438"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65pt;height:11.7pt" o:ole="">
            <v:imagedata r:id="rId1788" o:title=""/>
          </v:shape>
          <o:OLEObject Type="Embed" ProgID="Equation.3" ShapeID="_x0000_i2108" DrawAspect="Content" ObjectID="_1655834439" r:id="rId1789"/>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8pt;height:11.7pt" o:ole="">
            <v:imagedata r:id="rId1790" o:title=""/>
          </v:shape>
          <o:OLEObject Type="Embed" ProgID="Equation.3" ShapeID="_x0000_i2109" DrawAspect="Content" ObjectID="_1655834440"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423" w:name="_Toc19798726"/>
      <w:bookmarkStart w:id="424" w:name="_Toc26467197"/>
      <w:bookmarkStart w:id="425" w:name="_Toc29326552"/>
      <w:bookmarkStart w:id="426" w:name="_Toc29327702"/>
      <w:bookmarkStart w:id="427" w:name="_Toc36045892"/>
      <w:bookmarkStart w:id="428" w:name="_Toc36046152"/>
      <w:bookmarkStart w:id="429" w:name="_Toc36046298"/>
      <w:bookmarkStart w:id="430" w:name="_Toc45209215"/>
      <w:r w:rsidRPr="002625EB">
        <w:rPr>
          <w:rFonts w:hint="eastAsia"/>
          <w:lang w:eastAsia="zh-CN"/>
        </w:rPr>
        <w:t>6.3.1.2.1</w:t>
      </w:r>
      <w:r w:rsidRPr="002625EB">
        <w:rPr>
          <w:rFonts w:hint="eastAsia"/>
          <w:lang w:eastAsia="zh-CN"/>
        </w:rPr>
        <w:tab/>
        <w:t>UCI encoded by Polar code</w:t>
      </w:r>
      <w:bookmarkEnd w:id="423"/>
      <w:bookmarkEnd w:id="424"/>
      <w:bookmarkEnd w:id="425"/>
      <w:bookmarkEnd w:id="426"/>
      <w:bookmarkEnd w:id="427"/>
      <w:bookmarkEnd w:id="428"/>
      <w:bookmarkEnd w:id="429"/>
      <w:bookmarkEnd w:id="430"/>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65pt;height:11.7pt" o:ole="">
            <v:imagedata r:id="rId1788" o:title=""/>
          </v:shape>
          <o:OLEObject Type="Embed" ProgID="Equation.3" ShapeID="_x0000_i2110" DrawAspect="Content" ObjectID="_1655834441"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85pt;height:12.55pt" o:ole="">
            <v:imagedata r:id="rId1793" o:title=""/>
          </v:shape>
          <o:OLEObject Type="Embed" ProgID="Equation.3" ShapeID="_x0000_i2111" DrawAspect="Content" ObjectID="_1655834442"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pt;height:12.55pt" o:ole="">
            <v:imagedata r:id="rId1795" o:title=""/>
          </v:shape>
          <o:OLEObject Type="Embed" ProgID="Equation.3" ShapeID="_x0000_i2112" DrawAspect="Content" ObjectID="_1655834443"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2pt;height:10.9pt" o:ole="">
            <v:imagedata r:id="rId1797" o:title=""/>
          </v:shape>
          <o:OLEObject Type="Embed" ProgID="Equation.DSMT4" ShapeID="_x0000_i2113" DrawAspect="Content" ObjectID="_1655834444" r:id="rId1798"/>
        </w:object>
      </w:r>
      <w:r w:rsidR="00B22D55" w:rsidRPr="002625EB">
        <w:rPr>
          <w:rFonts w:hint="eastAsia"/>
          <w:lang w:eastAsia="zh-CN"/>
        </w:rPr>
        <w:t xml:space="preserve">, </w:t>
      </w:r>
      <w:r w:rsidR="00B22D55" w:rsidRPr="002625EB">
        <w:rPr>
          <w:position w:val="-14"/>
        </w:rPr>
        <w:object w:dxaOrig="720" w:dyaOrig="380">
          <v:shape id="_x0000_i2114" type="#_x0000_t75" style="width:31.8pt;height:15.9pt" o:ole="">
            <v:imagedata r:id="rId62" o:title=""/>
          </v:shape>
          <o:OLEObject Type="Embed" ProgID="Equation.3" ShapeID="_x0000_i2114" DrawAspect="Content" ObjectID="_1655834445"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5pt;height:15.9pt" o:ole="">
            <v:imagedata r:id="rId1800" o:title=""/>
          </v:shape>
          <o:OLEObject Type="Embed" ProgID="Equation.3" ShapeID="_x0000_i2115" DrawAspect="Content" ObjectID="_1655834446"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10.05pt;height:10.9pt" o:ole="">
            <v:imagedata r:id="rId1802" o:title=""/>
          </v:shape>
          <o:OLEObject Type="Embed" ProgID="Equation.3" ShapeID="_x0000_i2116" DrawAspect="Content" ObjectID="_1655834447"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55pt" o:ole="">
            <v:imagedata r:id="rId1804" o:title=""/>
          </v:shape>
          <o:OLEObject Type="Embed" ProgID="Equation.3" ShapeID="_x0000_i2117" DrawAspect="Content" ObjectID="_1655834448"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pt;height:14.25pt" o:ole="">
            <v:imagedata r:id="rId98" o:title=""/>
          </v:shape>
          <o:OLEObject Type="Embed" ProgID="Equation.3" ShapeID="_x0000_i2118" DrawAspect="Content" ObjectID="_1655834449" r:id="rId1806"/>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10.05pt;height:11.7pt" o:ole="">
            <v:imagedata r:id="rId17" o:title=""/>
          </v:shape>
          <o:OLEObject Type="Embed" ProgID="Equation.3" ShapeID="_x0000_i2119" DrawAspect="Content" ObjectID="_1655834450"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5pt;height:15.05pt" o:ole="">
            <v:imagedata r:id="rId1808" o:title=""/>
          </v:shape>
          <o:OLEObject Type="Embed" ProgID="Equation.3" ShapeID="_x0000_i2120" DrawAspect="Content" ObjectID="_1655834451" r:id="rId1809"/>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5pt;height:17.6pt" o:ole="">
            <v:imagedata r:id="rId137" o:title=""/>
          </v:shape>
          <o:OLEObject Type="Embed" ProgID="Equation.3" ShapeID="_x0000_i2121" DrawAspect="Content" ObjectID="_1655834452" r:id="rId1810"/>
        </w:object>
      </w:r>
      <w:r w:rsidRPr="002625EB">
        <w:t xml:space="preserve"> where </w:t>
      </w:r>
      <w:r w:rsidRPr="002625EB">
        <w:rPr>
          <w:position w:val="-4"/>
        </w:rPr>
        <w:object w:dxaOrig="180" w:dyaOrig="200">
          <v:shape id="_x0000_i2122" type="#_x0000_t75" style="width:9.2pt;height:10.05pt" o:ole="">
            <v:imagedata r:id="rId143" o:title=""/>
          </v:shape>
          <o:OLEObject Type="Embed" ProgID="Equation.3" ShapeID="_x0000_i2122" DrawAspect="Content" ObjectID="_1655834453" r:id="rId1811"/>
        </w:object>
      </w:r>
      <w:r w:rsidRPr="002625EB">
        <w:t xml:space="preserve"> is the code block number and </w:t>
      </w:r>
      <w:r w:rsidRPr="002625EB">
        <w:rPr>
          <w:position w:val="-10"/>
        </w:rPr>
        <w:object w:dxaOrig="320" w:dyaOrig="340">
          <v:shape id="_x0000_i2123" type="#_x0000_t75" style="width:13.4pt;height:14.25pt" o:ole="">
            <v:imagedata r:id="rId969" o:title=""/>
          </v:shape>
          <o:OLEObject Type="Embed" ProgID="Equation.3" ShapeID="_x0000_i2123" DrawAspect="Content" ObjectID="_1655834454" r:id="rId1812"/>
        </w:object>
      </w:r>
      <w:r w:rsidRPr="002625EB">
        <w:t xml:space="preserve"> is the number of bits for code block number </w:t>
      </w:r>
      <w:r w:rsidRPr="002625EB">
        <w:rPr>
          <w:position w:val="-4"/>
        </w:rPr>
        <w:object w:dxaOrig="180" w:dyaOrig="200">
          <v:shape id="_x0000_i2124" type="#_x0000_t75" style="width:9.2pt;height:10.05pt" o:ole="">
            <v:imagedata r:id="rId143" o:title=""/>
          </v:shape>
          <o:OLEObject Type="Embed" ProgID="Equation.3" ShapeID="_x0000_i2124" DrawAspect="Content" ObjectID="_1655834455" r:id="rId1813"/>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125" type="#_x0000_t75" style="width:32.65pt;height:12.55pt" o:ole="">
            <v:imagedata r:id="rId1814" o:title=""/>
          </v:shape>
          <o:OLEObject Type="Embed" ProgID="Equation.3" ShapeID="_x0000_i2125" DrawAspect="Content" ObjectID="_1655834456"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pt;height:14.25pt" o:ole="">
            <v:imagedata r:id="rId98" o:title=""/>
          </v:shape>
          <o:OLEObject Type="Embed" ProgID="Equation.3" ShapeID="_x0000_i2126" DrawAspect="Content" ObjectID="_1655834457" r:id="rId1816"/>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10.05pt;height:11.7pt" o:ole="">
            <v:imagedata r:id="rId17" o:title=""/>
          </v:shape>
          <o:OLEObject Type="Embed" ProgID="Equation.3" ShapeID="_x0000_i2127" DrawAspect="Content" ObjectID="_1655834458"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pt;height:15.05pt" o:ole="">
            <v:imagedata r:id="rId1818" o:title=""/>
          </v:shape>
          <o:OLEObject Type="Embed" ProgID="Equation.3" ShapeID="_x0000_i2128" DrawAspect="Content" ObjectID="_1655834459" r:id="rId1819"/>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5pt;height:17.6pt" o:ole="">
            <v:imagedata r:id="rId137" o:title=""/>
          </v:shape>
          <o:OLEObject Type="Embed" ProgID="Equation.3" ShapeID="_x0000_i2129" DrawAspect="Content" ObjectID="_1655834460" r:id="rId1820"/>
        </w:object>
      </w:r>
      <w:r w:rsidR="00BD05CF" w:rsidRPr="002625EB">
        <w:t xml:space="preserve"> where </w:t>
      </w:r>
      <w:r w:rsidR="00BD05CF" w:rsidRPr="002625EB">
        <w:rPr>
          <w:position w:val="-4"/>
        </w:rPr>
        <w:object w:dxaOrig="180" w:dyaOrig="200">
          <v:shape id="_x0000_i2130" type="#_x0000_t75" style="width:9.2pt;height:10.05pt" o:ole="">
            <v:imagedata r:id="rId143" o:title=""/>
          </v:shape>
          <o:OLEObject Type="Embed" ProgID="Equation.3" ShapeID="_x0000_i2130" DrawAspect="Content" ObjectID="_1655834461" r:id="rId1821"/>
        </w:object>
      </w:r>
      <w:r w:rsidR="00BD05CF" w:rsidRPr="002625EB">
        <w:t xml:space="preserve"> is the code block number and </w:t>
      </w:r>
      <w:r w:rsidR="00BD05CF" w:rsidRPr="002625EB">
        <w:rPr>
          <w:position w:val="-10"/>
        </w:rPr>
        <w:object w:dxaOrig="320" w:dyaOrig="340">
          <v:shape id="_x0000_i2131" type="#_x0000_t75" style="width:13.4pt;height:14.25pt" o:ole="">
            <v:imagedata r:id="rId969" o:title=""/>
          </v:shape>
          <o:OLEObject Type="Embed" ProgID="Equation.3" ShapeID="_x0000_i2131" DrawAspect="Content" ObjectID="_1655834462" r:id="rId1822"/>
        </w:object>
      </w:r>
      <w:r w:rsidR="00BD05CF" w:rsidRPr="002625EB">
        <w:t xml:space="preserve"> is the number of bits for code block number </w:t>
      </w:r>
      <w:r w:rsidR="00BD05CF" w:rsidRPr="002625EB">
        <w:rPr>
          <w:position w:val="-4"/>
        </w:rPr>
        <w:object w:dxaOrig="180" w:dyaOrig="200">
          <v:shape id="_x0000_i2132" type="#_x0000_t75" style="width:9.2pt;height:10.05pt" o:ole="">
            <v:imagedata r:id="rId143" o:title=""/>
          </v:shape>
          <o:OLEObject Type="Embed" ProgID="Equation.3" ShapeID="_x0000_i2132" DrawAspect="Content" ObjectID="_1655834463" r:id="rId1823"/>
        </w:object>
      </w:r>
      <w:r w:rsidRPr="002625EB">
        <w:t xml:space="preserve">. </w:t>
      </w:r>
    </w:p>
    <w:p w:rsidR="00D14AF9" w:rsidRPr="002625EB" w:rsidRDefault="00D14AF9" w:rsidP="00D14AF9">
      <w:pPr>
        <w:pStyle w:val="Heading5"/>
        <w:rPr>
          <w:lang w:eastAsia="zh-CN"/>
        </w:rPr>
      </w:pPr>
      <w:bookmarkStart w:id="431" w:name="_Toc19798727"/>
      <w:bookmarkStart w:id="432" w:name="_Toc26467198"/>
      <w:bookmarkStart w:id="433" w:name="_Toc29326553"/>
      <w:bookmarkStart w:id="434" w:name="_Toc29327703"/>
      <w:bookmarkStart w:id="435" w:name="_Toc36045893"/>
      <w:bookmarkStart w:id="436" w:name="_Toc36046153"/>
      <w:bookmarkStart w:id="437" w:name="_Toc36046299"/>
      <w:bookmarkStart w:id="438" w:name="_Toc45209216"/>
      <w:r w:rsidRPr="002625EB">
        <w:rPr>
          <w:rFonts w:hint="eastAsia"/>
          <w:lang w:eastAsia="zh-CN"/>
        </w:rPr>
        <w:t>6.3.1.2.2</w:t>
      </w:r>
      <w:r w:rsidRPr="002625EB">
        <w:rPr>
          <w:rFonts w:hint="eastAsia"/>
          <w:lang w:eastAsia="zh-CN"/>
        </w:rPr>
        <w:tab/>
        <w:t>UCI encoded by channel coding of small block lengths</w:t>
      </w:r>
      <w:bookmarkEnd w:id="431"/>
      <w:bookmarkEnd w:id="432"/>
      <w:bookmarkEnd w:id="433"/>
      <w:bookmarkEnd w:id="434"/>
      <w:bookmarkEnd w:id="435"/>
      <w:bookmarkEnd w:id="436"/>
      <w:bookmarkEnd w:id="437"/>
      <w:bookmarkEnd w:id="438"/>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8pt;height:11.7pt" o:ole="">
            <v:imagedata r:id="rId1790" o:title=""/>
          </v:shape>
          <o:OLEObject Type="Embed" ProgID="Equation.3" ShapeID="_x0000_i2133" DrawAspect="Content" ObjectID="_1655834464"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v:shape id="_x0000_i2134" type="#_x0000_t75" style="width:81.2pt;height:15.05pt" o:ole="">
            <v:imagedata r:id="rId1825" o:title=""/>
          </v:shape>
          <o:OLEObject Type="Embed" ProgID="Equation.3" ShapeID="_x0000_i2134" DrawAspect="Content" ObjectID="_1655834465"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pt;height:15.05pt" o:ole="">
            <v:imagedata r:id="rId1827" o:title=""/>
          </v:shape>
          <o:OLEObject Type="Embed" ProgID="Equation.3" ShapeID="_x0000_i2135" DrawAspect="Content" ObjectID="_1655834466"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0.3pt;height:13.4pt" o:ole="">
            <v:imagedata r:id="rId1829" o:title=""/>
          </v:shape>
          <o:OLEObject Type="Embed" ProgID="Equation.3" ShapeID="_x0000_i2136" DrawAspect="Content" ObjectID="_1655834467"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65pt;height:10.9pt" o:ole="">
            <v:imagedata r:id="rId1831" o:title=""/>
          </v:shape>
          <o:OLEObject Type="Embed" ProgID="Equation.3" ShapeID="_x0000_i2137" DrawAspect="Content" ObjectID="_1655834468" r:id="rId1832"/>
        </w:object>
      </w:r>
      <w:r w:rsidR="00CB747C" w:rsidRPr="002625EB">
        <w:rPr>
          <w:rFonts w:hint="eastAsia"/>
          <w:lang w:eastAsia="zh-CN"/>
        </w:rPr>
        <w:t>.</w:t>
      </w:r>
    </w:p>
    <w:p w:rsidR="00290631" w:rsidRPr="002625EB" w:rsidRDefault="00290631" w:rsidP="00EB44AF">
      <w:pPr>
        <w:pStyle w:val="Heading4"/>
        <w:rPr>
          <w:lang w:eastAsia="zh-CN"/>
        </w:rPr>
      </w:pPr>
      <w:bookmarkStart w:id="439" w:name="_Toc19798728"/>
      <w:bookmarkStart w:id="440" w:name="_Toc26467199"/>
      <w:bookmarkStart w:id="441" w:name="_Toc29326554"/>
      <w:bookmarkStart w:id="442" w:name="_Toc29327704"/>
      <w:bookmarkStart w:id="443" w:name="_Toc36045894"/>
      <w:bookmarkStart w:id="444" w:name="_Toc36046154"/>
      <w:bookmarkStart w:id="445" w:name="_Toc36046300"/>
      <w:bookmarkStart w:id="446" w:name="_Toc45209217"/>
      <w:r w:rsidRPr="002625EB">
        <w:rPr>
          <w:rFonts w:hint="eastAsia"/>
          <w:lang w:eastAsia="zh-CN"/>
        </w:rPr>
        <w:t>6.3.1.3</w:t>
      </w:r>
      <w:r w:rsidRPr="002625EB">
        <w:rPr>
          <w:rFonts w:hint="eastAsia"/>
          <w:lang w:eastAsia="zh-CN"/>
        </w:rPr>
        <w:tab/>
        <w:t>Channel coding of UCI</w:t>
      </w:r>
      <w:bookmarkEnd w:id="439"/>
      <w:bookmarkEnd w:id="440"/>
      <w:bookmarkEnd w:id="441"/>
      <w:bookmarkEnd w:id="442"/>
      <w:bookmarkEnd w:id="443"/>
      <w:bookmarkEnd w:id="444"/>
      <w:bookmarkEnd w:id="445"/>
      <w:bookmarkEnd w:id="446"/>
    </w:p>
    <w:p w:rsidR="003523E6" w:rsidRPr="002625EB" w:rsidRDefault="003523E6" w:rsidP="003523E6">
      <w:pPr>
        <w:pStyle w:val="Heading5"/>
        <w:rPr>
          <w:lang w:eastAsia="zh-CN"/>
        </w:rPr>
      </w:pPr>
      <w:bookmarkStart w:id="447" w:name="_Toc19798729"/>
      <w:bookmarkStart w:id="448" w:name="_Toc26467200"/>
      <w:bookmarkStart w:id="449" w:name="_Toc29326555"/>
      <w:bookmarkStart w:id="450" w:name="_Toc29327705"/>
      <w:bookmarkStart w:id="451" w:name="_Toc36045895"/>
      <w:bookmarkStart w:id="452" w:name="_Toc36046155"/>
      <w:bookmarkStart w:id="453" w:name="_Toc36046301"/>
      <w:bookmarkStart w:id="454" w:name="_Toc45209218"/>
      <w:r w:rsidRPr="002625EB">
        <w:rPr>
          <w:rFonts w:hint="eastAsia"/>
          <w:lang w:eastAsia="zh-CN"/>
        </w:rPr>
        <w:t>6.3.1.3.1</w:t>
      </w:r>
      <w:r w:rsidRPr="002625EB">
        <w:rPr>
          <w:rFonts w:hint="eastAsia"/>
          <w:lang w:eastAsia="zh-CN"/>
        </w:rPr>
        <w:tab/>
        <w:t>UCI encoded by Polar code</w:t>
      </w:r>
      <w:bookmarkEnd w:id="447"/>
      <w:bookmarkEnd w:id="448"/>
      <w:bookmarkEnd w:id="449"/>
      <w:bookmarkEnd w:id="450"/>
      <w:bookmarkEnd w:id="451"/>
      <w:bookmarkEnd w:id="452"/>
      <w:bookmarkEnd w:id="453"/>
      <w:bookmarkEnd w:id="454"/>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5pt;height:17.6pt" o:ole="">
            <v:imagedata r:id="rId972" o:title=""/>
          </v:shape>
          <o:OLEObject Type="Embed" ProgID="Equation.3" ShapeID="_x0000_i2138" DrawAspect="Content" ObjectID="_1655834469" r:id="rId1833"/>
        </w:object>
      </w:r>
      <w:r w:rsidRPr="002625EB">
        <w:t xml:space="preserve"> , </w:t>
      </w:r>
      <w:r w:rsidR="009F1BE1" w:rsidRPr="002625EB">
        <w:t xml:space="preserve">where </w:t>
      </w:r>
      <w:r w:rsidR="009F1BE1" w:rsidRPr="002625EB">
        <w:rPr>
          <w:position w:val="-4"/>
        </w:rPr>
        <w:object w:dxaOrig="180" w:dyaOrig="200">
          <v:shape id="_x0000_i2139" type="#_x0000_t75" style="width:9.2pt;height:10.05pt" o:ole="">
            <v:imagedata r:id="rId143" o:title=""/>
          </v:shape>
          <o:OLEObject Type="Embed" ProgID="Equation.3" ShapeID="_x0000_i2139" DrawAspect="Content" ObjectID="_1655834470" r:id="rId1834"/>
        </w:object>
      </w:r>
      <w:r w:rsidR="009F1BE1" w:rsidRPr="002625EB">
        <w:t xml:space="preserve"> is the code block number, and </w:t>
      </w:r>
      <w:r w:rsidR="009F1BE1" w:rsidRPr="002625EB">
        <w:rPr>
          <w:position w:val="-10"/>
        </w:rPr>
        <w:object w:dxaOrig="320" w:dyaOrig="340">
          <v:shape id="_x0000_i2140" type="#_x0000_t75" style="width:13.4pt;height:14.25pt" o:ole="">
            <v:imagedata r:id="rId969" o:title=""/>
          </v:shape>
          <o:OLEObject Type="Embed" ProgID="Equation.3" ShapeID="_x0000_i2140" DrawAspect="Content" ObjectID="_1655834471" r:id="rId1835"/>
        </w:object>
      </w:r>
      <w:r w:rsidR="009F1BE1" w:rsidRPr="002625EB">
        <w:t xml:space="preserve"> is the number of bits in code block number </w:t>
      </w:r>
      <w:r w:rsidR="009F1BE1" w:rsidRPr="002625EB">
        <w:rPr>
          <w:position w:val="-4"/>
        </w:rPr>
        <w:object w:dxaOrig="180" w:dyaOrig="200">
          <v:shape id="_x0000_i2141" type="#_x0000_t75" style="width:9.2pt;height:10.05pt" o:ole="">
            <v:imagedata r:id="rId143" o:title=""/>
          </v:shape>
          <o:OLEObject Type="Embed" ProgID="Equation.3" ShapeID="_x0000_i2141" DrawAspect="Content" ObjectID="_1655834472" r:id="rId1836"/>
        </w:object>
      </w:r>
      <w:r w:rsidR="009F1BE1" w:rsidRPr="002625EB">
        <w:t xml:space="preserve">. The total number of code blocks is denoted by </w:t>
      </w:r>
      <w:r w:rsidR="009F1BE1" w:rsidRPr="002625EB">
        <w:rPr>
          <w:position w:val="-6"/>
        </w:rPr>
        <w:object w:dxaOrig="240" w:dyaOrig="279">
          <v:shape id="_x0000_i2142" type="#_x0000_t75" style="width:11.7pt;height:11.7pt" o:ole="">
            <v:imagedata r:id="rId977" o:title=""/>
          </v:shape>
          <o:OLEObject Type="Embed" ProgID="Equation.3" ShapeID="_x0000_i2142" DrawAspect="Content" ObjectID="_1655834473"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45pt;height:15.9pt" o:ole="">
            <v:imagedata r:id="rId1838" o:title=""/>
          </v:shape>
          <o:OLEObject Type="Embed" ProgID="Equation.3" ShapeID="_x0000_i2143" DrawAspect="Content" ObjectID="_1655834474"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44" type="#_x0000_t75" style="width:40.2pt;height:15.9pt" o:ole="">
            <v:imagedata r:id="rId1840" o:title=""/>
          </v:shape>
          <o:OLEObject Type="Embed" ProgID="Equation.3" ShapeID="_x0000_i2144" DrawAspect="Content" ObjectID="_1655834475" r:id="rId1841"/>
        </w:object>
      </w:r>
      <w:r w:rsidRPr="002625EB">
        <w:rPr>
          <w:rFonts w:hint="eastAsia"/>
          <w:lang w:eastAsia="zh-CN"/>
        </w:rPr>
        <w:t xml:space="preserve">, </w:t>
      </w:r>
      <w:r w:rsidR="00DF2694" w:rsidRPr="002625EB">
        <w:rPr>
          <w:position w:val="-10"/>
        </w:rPr>
        <w:object w:dxaOrig="700" w:dyaOrig="340">
          <v:shape id="_x0000_i2145" type="#_x0000_t75" style="width:31pt;height:14.25pt" o:ole="">
            <v:imagedata r:id="rId246" o:title=""/>
          </v:shape>
          <o:OLEObject Type="Embed" ProgID="Equation.3" ShapeID="_x0000_i2145" DrawAspect="Content" ObjectID="_1655834476"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15pt;height:15.9pt" o:ole="">
            <v:imagedata r:id="rId1843" o:title=""/>
          </v:shape>
          <o:OLEObject Type="Embed" ProgID="Equation.3" ShapeID="_x0000_i2146" DrawAspect="Content" ObjectID="_1655834477" r:id="rId1844"/>
        </w:object>
      </w:r>
      <w:r w:rsidRPr="002625EB">
        <w:rPr>
          <w:rFonts w:hint="eastAsia"/>
          <w:lang w:eastAsia="zh-CN"/>
        </w:rPr>
        <w:t xml:space="preserve">, </w:t>
      </w:r>
      <w:r w:rsidRPr="002625EB">
        <w:rPr>
          <w:position w:val="-12"/>
        </w:rPr>
        <w:object w:dxaOrig="760" w:dyaOrig="380">
          <v:shape id="_x0000_i2147" type="#_x0000_t75" style="width:35.15pt;height:17.6pt" o:ole="">
            <v:imagedata r:id="rId1845" o:title=""/>
          </v:shape>
          <o:OLEObject Type="Embed" ProgID="Equation.3" ShapeID="_x0000_i2147" DrawAspect="Content" ObjectID="_1655834478" r:id="rId1846"/>
        </w:object>
      </w:r>
      <w:r w:rsidRPr="002625EB">
        <w:rPr>
          <w:rFonts w:hint="eastAsia"/>
          <w:lang w:eastAsia="zh-CN"/>
        </w:rPr>
        <w:t xml:space="preserve"> if </w:t>
      </w:r>
      <w:r w:rsidR="00975DEA" w:rsidRPr="002625EB">
        <w:rPr>
          <w:position w:val="-10"/>
        </w:rPr>
        <w:object w:dxaOrig="1719" w:dyaOrig="340">
          <v:shape id="_x0000_i2148" type="#_x0000_t75" style="width:75.35pt;height:15.05pt" o:ole="">
            <v:imagedata r:id="rId1847" o:title=""/>
          </v:shape>
          <o:OLEObject Type="Embed" ProgID="Equation.3" ShapeID="_x0000_i2148" DrawAspect="Content" ObjectID="_1655834479" r:id="rId1848"/>
        </w:object>
      </w:r>
      <w:r w:rsidRPr="002625EB">
        <w:rPr>
          <w:rFonts w:hint="eastAsia"/>
          <w:lang w:eastAsia="zh-CN"/>
        </w:rPr>
        <w:t xml:space="preserve"> and </w:t>
      </w:r>
      <w:r w:rsidRPr="002625EB">
        <w:rPr>
          <w:position w:val="-12"/>
        </w:rPr>
        <w:object w:dxaOrig="800" w:dyaOrig="380">
          <v:shape id="_x0000_i2149" type="#_x0000_t75" style="width:36.85pt;height:17.6pt" o:ole="">
            <v:imagedata r:id="rId1849" o:title=""/>
          </v:shape>
          <o:OLEObject Type="Embed" ProgID="Equation.3" ShapeID="_x0000_i2149" DrawAspect="Content" ObjectID="_1655834480" r:id="rId1850"/>
        </w:object>
      </w:r>
      <w:r w:rsidRPr="002625EB">
        <w:rPr>
          <w:rFonts w:hint="eastAsia"/>
          <w:lang w:eastAsia="zh-CN"/>
        </w:rPr>
        <w:t xml:space="preserve"> if </w:t>
      </w:r>
      <w:r w:rsidR="00C058D9" w:rsidRPr="002625EB">
        <w:rPr>
          <w:position w:val="-10"/>
        </w:rPr>
        <w:object w:dxaOrig="1760" w:dyaOrig="340">
          <v:shape id="_x0000_i2150" type="#_x0000_t75" style="width:78.7pt;height:15.05pt" o:ole="">
            <v:imagedata r:id="rId1851" o:title=""/>
          </v:shape>
          <o:OLEObject Type="Embed" ProgID="Equation.3" ShapeID="_x0000_i2150" DrawAspect="Content" ObjectID="_1655834481" r:id="rId1852"/>
        </w:object>
      </w:r>
      <w:r w:rsidRPr="002625EB">
        <w:rPr>
          <w:rFonts w:hint="eastAsia"/>
          <w:lang w:eastAsia="zh-CN"/>
        </w:rPr>
        <w:t xml:space="preserve">, where </w:t>
      </w:r>
      <w:r w:rsidR="00C058D9" w:rsidRPr="002625EB">
        <w:rPr>
          <w:position w:val="-10"/>
        </w:rPr>
        <w:object w:dxaOrig="300" w:dyaOrig="340">
          <v:shape id="_x0000_i2151" type="#_x0000_t75" style="width:13.4pt;height:15.05pt" o:ole="">
            <v:imagedata r:id="rId1853" o:title=""/>
          </v:shape>
          <o:OLEObject Type="Embed" ProgID="Equation.3" ShapeID="_x0000_i2151" DrawAspect="Content" ObjectID="_1655834482"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5pt;height:15.9pt" o:ole="">
            <v:imagedata r:id="rId1855" o:title=""/>
          </v:shape>
          <o:OLEObject Type="Embed" ProgID="Equation.3" ShapeID="_x0000_i2152" DrawAspect="Content" ObjectID="_1655834483"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53" type="#_x0000_t75" style="width:40.2pt;height:15.9pt" o:ole="">
            <v:imagedata r:id="rId1840" o:title=""/>
          </v:shape>
          <o:OLEObject Type="Embed" ProgID="Equation.3" ShapeID="_x0000_i2153" DrawAspect="Content" ObjectID="_1655834484" r:id="rId1857"/>
        </w:object>
      </w:r>
      <w:r w:rsidRPr="002625EB">
        <w:rPr>
          <w:rFonts w:hint="eastAsia"/>
          <w:lang w:eastAsia="zh-CN"/>
        </w:rPr>
        <w:t xml:space="preserve">, </w:t>
      </w:r>
      <w:r w:rsidR="00DF2694" w:rsidRPr="002625EB">
        <w:rPr>
          <w:position w:val="-10"/>
        </w:rPr>
        <w:object w:dxaOrig="700" w:dyaOrig="340">
          <v:shape id="_x0000_i2154" type="#_x0000_t75" style="width:31pt;height:14.25pt" o:ole="">
            <v:imagedata r:id="rId246" o:title=""/>
          </v:shape>
          <o:OLEObject Type="Embed" ProgID="Equation.3" ShapeID="_x0000_i2154" DrawAspect="Content" ObjectID="_1655834485"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9pt" o:ole="">
            <v:imagedata r:id="rId1859" o:title=""/>
          </v:shape>
          <o:OLEObject Type="Embed" ProgID="Equation.3" ShapeID="_x0000_i2155" DrawAspect="Content" ObjectID="_1655834486" r:id="rId1860"/>
        </w:object>
      </w:r>
      <w:r w:rsidRPr="002625EB">
        <w:rPr>
          <w:rFonts w:hint="eastAsia"/>
          <w:lang w:eastAsia="zh-CN"/>
        </w:rPr>
        <w:t xml:space="preserve">, and </w:t>
      </w:r>
      <w:r w:rsidRPr="002625EB">
        <w:rPr>
          <w:position w:val="-12"/>
        </w:rPr>
        <w:object w:dxaOrig="800" w:dyaOrig="380">
          <v:shape id="_x0000_i2156" type="#_x0000_t75" style="width:36.85pt;height:17.6pt" o:ole="">
            <v:imagedata r:id="rId1849" o:title=""/>
          </v:shape>
          <o:OLEObject Type="Embed" ProgID="Equation.3" ShapeID="_x0000_i2156" DrawAspect="Content" ObjectID="_1655834487"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8pt;height:15.9pt" o:ole="">
            <v:imagedata r:id="rId1862" o:title=""/>
          </v:shape>
          <o:OLEObject Type="Embed" ProgID="Equation.3" ShapeID="_x0000_i2157" DrawAspect="Content" ObjectID="_1655834488" r:id="rId1863"/>
        </w:object>
      </w:r>
      <w:r w:rsidRPr="002625EB">
        <w:t xml:space="preserve">, where </w:t>
      </w:r>
      <w:r w:rsidR="00FC50CB" w:rsidRPr="002625EB">
        <w:rPr>
          <w:position w:val="-10"/>
        </w:rPr>
        <w:object w:dxaOrig="340" w:dyaOrig="340">
          <v:shape id="_x0000_i2158" type="#_x0000_t75" style="width:14.25pt;height:14.25pt" o:ole="">
            <v:imagedata r:id="rId1864" o:title=""/>
          </v:shape>
          <o:OLEObject Type="Embed" ProgID="Equation.3" ShapeID="_x0000_i2158" DrawAspect="Content" ObjectID="_1655834489"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2pt;height:10.05pt" o:ole="">
            <v:imagedata r:id="rId143" o:title=""/>
          </v:shape>
          <o:OLEObject Type="Embed" ProgID="Equation.3" ShapeID="_x0000_i2159" DrawAspect="Content" ObjectID="_1655834490" r:id="rId1866"/>
        </w:object>
      </w:r>
      <w:r w:rsidRPr="002625EB">
        <w:t xml:space="preserve">. </w:t>
      </w:r>
    </w:p>
    <w:p w:rsidR="003523E6" w:rsidRPr="002625EB" w:rsidRDefault="003523E6" w:rsidP="003523E6">
      <w:pPr>
        <w:pStyle w:val="Heading5"/>
        <w:rPr>
          <w:lang w:eastAsia="zh-CN"/>
        </w:rPr>
      </w:pPr>
      <w:bookmarkStart w:id="455" w:name="_Toc19798730"/>
      <w:bookmarkStart w:id="456" w:name="_Toc26467201"/>
      <w:bookmarkStart w:id="457" w:name="_Toc29326556"/>
      <w:bookmarkStart w:id="458" w:name="_Toc29327706"/>
      <w:bookmarkStart w:id="459" w:name="_Toc36045896"/>
      <w:bookmarkStart w:id="460" w:name="_Toc36046156"/>
      <w:bookmarkStart w:id="461" w:name="_Toc36046302"/>
      <w:bookmarkStart w:id="462" w:name="_Toc45209219"/>
      <w:r w:rsidRPr="002625EB">
        <w:rPr>
          <w:rFonts w:hint="eastAsia"/>
          <w:lang w:eastAsia="zh-CN"/>
        </w:rPr>
        <w:t>6.3.1.3.2</w:t>
      </w:r>
      <w:r w:rsidRPr="002625EB">
        <w:rPr>
          <w:rFonts w:hint="eastAsia"/>
          <w:lang w:eastAsia="zh-CN"/>
        </w:rPr>
        <w:tab/>
        <w:t>UCI encoded by channel coding of small block lengths</w:t>
      </w:r>
      <w:bookmarkEnd w:id="455"/>
      <w:bookmarkEnd w:id="456"/>
      <w:bookmarkEnd w:id="457"/>
      <w:bookmarkEnd w:id="458"/>
      <w:bookmarkEnd w:id="459"/>
      <w:bookmarkEnd w:id="460"/>
      <w:bookmarkEnd w:id="461"/>
      <w:bookmarkEnd w:id="462"/>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2pt;height:15.05pt" o:ole="">
            <v:imagedata r:id="rId1825" o:title=""/>
          </v:shape>
          <o:OLEObject Type="Embed" ProgID="Equation.3" ShapeID="_x0000_i2160" DrawAspect="Content" ObjectID="_1655834491"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1.7pt;height:11.7pt" o:ole="">
            <v:imagedata r:id="rId207" o:title=""/>
          </v:shape>
          <o:OLEObject Type="Embed" ProgID="Equation.3" ShapeID="_x0000_i2161" DrawAspect="Content" ObjectID="_1655834492"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pt;height:15.05pt" o:ole="">
            <v:imagedata r:id="rId1869" o:title=""/>
          </v:shape>
          <o:OLEObject Type="Embed" ProgID="Equation.3" ShapeID="_x0000_i2162" DrawAspect="Content" ObjectID="_1655834493" r:id="rId1870"/>
        </w:object>
      </w:r>
      <w:r w:rsidRPr="002625EB">
        <w:t xml:space="preserve">, where </w:t>
      </w:r>
      <w:r w:rsidRPr="002625EB">
        <w:rPr>
          <w:position w:val="-6"/>
        </w:rPr>
        <w:object w:dxaOrig="279" w:dyaOrig="279">
          <v:shape id="_x0000_i2163" type="#_x0000_t75" style="width:11.7pt;height:11.7pt" o:ole="">
            <v:imagedata r:id="rId1871" o:title=""/>
          </v:shape>
          <o:OLEObject Type="Embed" ProgID="Equation.3" ShapeID="_x0000_i2163" DrawAspect="Content" ObjectID="_1655834494"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463" w:name="_Toc19798731"/>
      <w:bookmarkStart w:id="464" w:name="_Toc26467202"/>
      <w:bookmarkStart w:id="465" w:name="_Toc29326557"/>
      <w:bookmarkStart w:id="466" w:name="_Toc29327707"/>
      <w:bookmarkStart w:id="467" w:name="_Toc36045897"/>
      <w:bookmarkStart w:id="468" w:name="_Toc36046157"/>
      <w:bookmarkStart w:id="469" w:name="_Toc36046303"/>
      <w:bookmarkStart w:id="470" w:name="_Toc45209220"/>
      <w:r w:rsidRPr="002625EB">
        <w:rPr>
          <w:rFonts w:hint="eastAsia"/>
          <w:lang w:eastAsia="zh-CN"/>
        </w:rPr>
        <w:t>6.3.1.4</w:t>
      </w:r>
      <w:r w:rsidRPr="002625EB">
        <w:rPr>
          <w:rFonts w:hint="eastAsia"/>
          <w:lang w:eastAsia="zh-CN"/>
        </w:rPr>
        <w:tab/>
        <w:t>Rate matching</w:t>
      </w:r>
      <w:bookmarkEnd w:id="463"/>
      <w:bookmarkEnd w:id="464"/>
      <w:bookmarkEnd w:id="465"/>
      <w:bookmarkEnd w:id="466"/>
      <w:bookmarkEnd w:id="467"/>
      <w:bookmarkEnd w:id="468"/>
      <w:bookmarkEnd w:id="469"/>
      <w:bookmarkEnd w:id="470"/>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4pt;height:15.9pt" o:ole="">
            <v:imagedata r:id="rId1873" o:title=""/>
          </v:shape>
          <o:OLEObject Type="Embed" ProgID="Equation.3" ShapeID="_x0000_i2164" DrawAspect="Content" ObjectID="_1655834495"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5pt;height:18.4pt" o:ole="">
            <v:imagedata r:id="rId1875" o:title=""/>
          </v:shape>
          <o:OLEObject Type="Embed" ProgID="Equation.3" ShapeID="_x0000_i2165" DrawAspect="Content" ObjectID="_1655834496" r:id="rId1876"/>
        </w:object>
      </w:r>
      <w:r w:rsidRPr="002625EB">
        <w:rPr>
          <w:rFonts w:hint="eastAsia"/>
          <w:lang w:eastAsia="zh-CN"/>
        </w:rPr>
        <w:t xml:space="preserve"> , </w:t>
      </w:r>
      <w:r w:rsidR="005D1AB9" w:rsidRPr="002625EB">
        <w:rPr>
          <w:position w:val="-14"/>
        </w:rPr>
        <w:object w:dxaOrig="880" w:dyaOrig="400">
          <v:shape id="_x0000_i2166" type="#_x0000_t75" style="width:38.5pt;height:18.4pt" o:ole="">
            <v:imagedata r:id="rId1877" o:title=""/>
          </v:shape>
          <o:OLEObject Type="Embed" ProgID="Equation.3" ShapeID="_x0000_i2166" DrawAspect="Content" ObjectID="_1655834497" r:id="rId1878"/>
        </w:object>
      </w:r>
      <w:r w:rsidRPr="002625EB">
        <w:rPr>
          <w:rFonts w:hint="eastAsia"/>
          <w:lang w:eastAsia="zh-CN"/>
        </w:rPr>
        <w:t xml:space="preserve">, and </w:t>
      </w:r>
      <w:r w:rsidRPr="002625EB">
        <w:rPr>
          <w:position w:val="-14"/>
        </w:rPr>
        <w:object w:dxaOrig="880" w:dyaOrig="400">
          <v:shape id="_x0000_i2167" type="#_x0000_t75" style="width:38.5pt;height:18.4pt" o:ole="">
            <v:imagedata r:id="rId1879" o:title=""/>
          </v:shape>
          <o:OLEObject Type="Embed" ProgID="Equation.3" ShapeID="_x0000_i2167" DrawAspect="Content" ObjectID="_1655834498"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5pt;height:15.9pt" o:ole="">
            <v:imagedata r:id="rId1881" o:title=""/>
          </v:shape>
          <o:OLEObject Type="Embed" ProgID="Equation.3" ShapeID="_x0000_i2168" DrawAspect="Content" ObjectID="_1655834499" r:id="rId1882"/>
        </w:object>
      </w:r>
      <w:r w:rsidRPr="002625EB">
        <w:rPr>
          <w:rFonts w:hint="eastAsia"/>
          <w:lang w:eastAsia="zh-CN"/>
        </w:rPr>
        <w:t xml:space="preserve"> and </w:t>
      </w:r>
      <w:r w:rsidRPr="002625EB">
        <w:rPr>
          <w:position w:val="-10"/>
        </w:rPr>
        <w:object w:dxaOrig="880" w:dyaOrig="360">
          <v:shape id="_x0000_i2169" type="#_x0000_t75" style="width:38.5pt;height:15.9pt" o:ole="">
            <v:imagedata r:id="rId1883" o:title=""/>
          </v:shape>
          <o:OLEObject Type="Embed" ProgID="Equation.3" ShapeID="_x0000_i2169" DrawAspect="Content" ObjectID="_1655834500"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v:shape id="_x0000_i2170" type="#_x0000_t75" style="width:38.5pt;height:15.9pt" o:ole="">
            <v:imagedata r:id="rId1885" o:title=""/>
          </v:shape>
          <o:OLEObject Type="Embed" ProgID="Equation.3" ShapeID="_x0000_i2170" DrawAspect="Content" ObjectID="_1655834501" r:id="rId1886"/>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4pt;height:15.9pt" o:ole="">
            <v:imagedata r:id="rId1887" o:title=""/>
          </v:shape>
          <o:OLEObject Type="Embed" ProgID="Equation.3" ShapeID="_x0000_i2171" DrawAspect="Content" ObjectID="_1655834502"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2" type="#_x0000_t75" style="width:99.65pt;height:18.4pt" o:ole="">
                  <v:imagedata r:id="rId1889" o:title=""/>
                </v:shape>
                <o:OLEObject Type="Embed" ProgID="Equation.3" ShapeID="_x0000_i2172" DrawAspect="Content" ObjectID="_1655834503" r:id="rId1890"/>
              </w:object>
            </w:r>
          </w:p>
        </w:tc>
        <w:tc>
          <w:tcPr>
            <w:tcW w:w="3119" w:type="dxa"/>
            <w:vAlign w:val="center"/>
          </w:tcPr>
          <w:p w:rsidR="00752B82" w:rsidRPr="002625EB" w:rsidRDefault="00752B82" w:rsidP="00752B82">
            <w:pPr>
              <w:pStyle w:val="TAC"/>
            </w:pPr>
            <w:r w:rsidRPr="002625EB">
              <w:rPr>
                <w:position w:val="-14"/>
              </w:rPr>
              <w:object w:dxaOrig="2180" w:dyaOrig="400">
                <v:shape id="_x0000_i2173" type="#_x0000_t75" style="width:96.3pt;height:18.4pt" o:ole="">
                  <v:imagedata r:id="rId1891" o:title=""/>
                </v:shape>
                <o:OLEObject Type="Embed" ProgID="Equation.3" ShapeID="_x0000_i2173" DrawAspect="Content" ObjectID="_1655834504" r:id="rId1892"/>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471" w:name="_Toc19798732"/>
      <w:bookmarkStart w:id="472" w:name="_Toc26467203"/>
      <w:bookmarkStart w:id="473" w:name="_Toc29326558"/>
      <w:bookmarkStart w:id="474" w:name="_Toc29327708"/>
      <w:bookmarkStart w:id="475" w:name="_Toc36045898"/>
      <w:bookmarkStart w:id="476" w:name="_Toc36046158"/>
      <w:bookmarkStart w:id="477" w:name="_Toc36046304"/>
      <w:bookmarkStart w:id="478" w:name="_Toc45209221"/>
      <w:r w:rsidRPr="002625EB">
        <w:rPr>
          <w:rFonts w:hint="eastAsia"/>
          <w:lang w:eastAsia="zh-CN"/>
        </w:rPr>
        <w:t>6.3.1.4.1</w:t>
      </w:r>
      <w:r w:rsidRPr="002625EB">
        <w:rPr>
          <w:rFonts w:hint="eastAsia"/>
          <w:lang w:eastAsia="zh-CN"/>
        </w:rPr>
        <w:tab/>
        <w:t>UCI encoded by Polar code</w:t>
      </w:r>
      <w:bookmarkEnd w:id="471"/>
      <w:bookmarkEnd w:id="472"/>
      <w:bookmarkEnd w:id="473"/>
      <w:bookmarkEnd w:id="474"/>
      <w:bookmarkEnd w:id="475"/>
      <w:bookmarkEnd w:id="476"/>
      <w:bookmarkEnd w:id="477"/>
      <w:bookmarkEnd w:id="478"/>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4" type="#_x0000_t75" style="width:103.8pt;height:15.9pt" o:ole="">
            <v:imagedata r:id="rId1893" o:title=""/>
          </v:shape>
          <o:OLEObject Type="Embed" ProgID="Equation.3" ShapeID="_x0000_i2174" DrawAspect="Content" ObjectID="_1655834505" r:id="rId1894"/>
        </w:object>
      </w:r>
      <w:r w:rsidR="00C058D9" w:rsidRPr="002625EB">
        <w:t xml:space="preserve"> where </w:t>
      </w:r>
      <w:r w:rsidR="00C058D9" w:rsidRPr="002625EB">
        <w:rPr>
          <w:position w:val="-4"/>
        </w:rPr>
        <w:object w:dxaOrig="180" w:dyaOrig="200">
          <v:shape id="_x0000_i2175" type="#_x0000_t75" style="width:9.2pt;height:10.05pt" o:ole="">
            <v:imagedata r:id="rId143" o:title=""/>
          </v:shape>
          <o:OLEObject Type="Embed" ProgID="Equation.3" ShapeID="_x0000_i2175" DrawAspect="Content" ObjectID="_1655834506" r:id="rId1895"/>
        </w:object>
      </w:r>
      <w:r w:rsidR="00C058D9" w:rsidRPr="002625EB">
        <w:t xml:space="preserve"> is the code block number, and </w:t>
      </w:r>
      <w:r w:rsidR="00C058D9" w:rsidRPr="002625EB">
        <w:rPr>
          <w:position w:val="-10"/>
        </w:rPr>
        <w:object w:dxaOrig="340" w:dyaOrig="340">
          <v:shape id="_x0000_i2176" type="#_x0000_t75" style="width:14.25pt;height:14.25pt" o:ole="">
            <v:imagedata r:id="rId1864" o:title=""/>
          </v:shape>
          <o:OLEObject Type="Embed" ProgID="Equation.3" ShapeID="_x0000_i2176" DrawAspect="Content" ObjectID="_1655834507" r:id="rId1896"/>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77" type="#_x0000_t75" style="width:9.2pt;height:10.05pt" o:ole="">
            <v:imagedata r:id="rId143" o:title=""/>
          </v:shape>
          <o:OLEObject Type="Embed" ProgID="Equation.3" ShapeID="_x0000_i2177" DrawAspect="Content" ObjectID="_1655834508" r:id="rId1897"/>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78" type="#_x0000_t75" style="width:21.75pt;height:15.9pt" o:ole="">
            <v:imagedata r:id="rId1898" o:title=""/>
          </v:shape>
          <o:OLEObject Type="Embed" ProgID="Equation.3" ShapeID="_x0000_i2178" DrawAspect="Content" ObjectID="_1655834509" r:id="rId18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1699"/>
        <w:gridCol w:w="5924"/>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79" type="#_x0000_t75" style="width:20.95pt;height:15.05pt" o:ole="">
                  <v:imagedata r:id="rId1900" o:title=""/>
                </v:shape>
                <o:OLEObject Type="Embed" ProgID="Equation.3" ShapeID="_x0000_i2179" DrawAspect="Content" ObjectID="_1655834510" r:id="rId190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0" type="#_x0000_t75" style="width:46.9pt;height:15.05pt" o:ole="">
                  <v:imagedata r:id="rId1902" o:title=""/>
                </v:shape>
                <o:OLEObject Type="Embed" ProgID="Equation.3" ShapeID="_x0000_i2180" DrawAspect="Content" ObjectID="_1655834511" r:id="rId190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1" type="#_x0000_t75" style="width:46.9pt;height:15.05pt" o:ole="">
                  <v:imagedata r:id="rId1904" o:title=""/>
                </v:shape>
                <o:OLEObject Type="Embed" ProgID="Equation.3" ShapeID="_x0000_i2181" DrawAspect="Content" ObjectID="_1655834512" r:id="rId1905"/>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2" type="#_x0000_t75" style="width:46.9pt;height:15.05pt" o:ole="">
                  <v:imagedata r:id="rId1904" o:title=""/>
                </v:shape>
                <o:OLEObject Type="Embed" ProgID="Equation.3" ShapeID="_x0000_i2182" DrawAspect="Content" ObjectID="_1655834513" r:id="rId1906"/>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3" type="#_x0000_t75" style="width:46.9pt;height:15.05pt" o:ole="">
                  <v:imagedata r:id="rId1904" o:title=""/>
                </v:shape>
                <o:OLEObject Type="Embed" ProgID="Equation.3" ShapeID="_x0000_i2183" DrawAspect="Content" ObjectID="_1655834514"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6.9pt;height:15.05pt" o:ole="">
                  <v:imagedata r:id="rId1904" o:title=""/>
                </v:shape>
                <o:OLEObject Type="Embed" ProgID="Equation.3" ShapeID="_x0000_i2184" DrawAspect="Content" ObjectID="_1655834515" r:id="rId190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5" type="#_x0000_t75" style="width:200.1pt;height:17.6pt" o:ole="">
                  <v:imagedata r:id="rId1909" o:title=""/>
                </v:shape>
                <o:OLEObject Type="Embed" ProgID="Equation.3" ShapeID="_x0000_i2185" DrawAspect="Content" ObjectID="_1655834516" r:id="rId191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6" type="#_x0000_t75" style="width:225.2pt;height:17.6pt" o:ole="">
                  <v:imagedata r:id="rId1911" o:title=""/>
                </v:shape>
                <o:OLEObject Type="Embed" ProgID="Equation.3" ShapeID="_x0000_i2186" DrawAspect="Content" ObjectID="_1655834517" r:id="rId191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87" type="#_x0000_t75" style="width:232.75pt;height:17.6pt" o:ole="">
                  <v:imagedata r:id="rId1913" o:title=""/>
                </v:shape>
                <o:OLEObject Type="Embed" ProgID="Equation.3" ShapeID="_x0000_i2187" DrawAspect="Content" ObjectID="_1655834518" r:id="rId191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88" type="#_x0000_t75" style="width:257pt;height:17.6pt" o:ole="">
                  <v:imagedata r:id="rId1915" o:title=""/>
                </v:shape>
                <o:OLEObject Type="Embed" ProgID="Equation.3" ShapeID="_x0000_i2188" DrawAspect="Content" ObjectID="_1655834519" r:id="rId1916"/>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89" type="#_x0000_t75" style="width:259.55pt;height:17.6pt" o:ole="">
                  <v:imagedata r:id="rId1917" o:title=""/>
                </v:shape>
                <o:OLEObject Type="Embed" ProgID="Equation.3" ShapeID="_x0000_i2189" DrawAspect="Content" ObjectID="_1655834520" r:id="rId1918"/>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0" type="#_x0000_t75" style="width:285.5pt;height:17.6pt" o:ole="">
                  <v:imagedata r:id="rId1919" o:title=""/>
                </v:shape>
                <o:OLEObject Type="Embed" ProgID="Equation.3" ShapeID="_x0000_i2190" DrawAspect="Content" ObjectID="_1655834521" r:id="rId1920"/>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1" type="#_x0000_t75" style="width:29.3pt;height:13.4pt" o:ole="">
            <v:imagedata r:id="rId1921" o:title=""/>
          </v:shape>
          <o:OLEObject Type="Embed" ProgID="Equation.3" ShapeID="_x0000_i2191" DrawAspect="Content" ObjectID="_1655834522" r:id="rId1922"/>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2" type="#_x0000_t75" style="width:76.2pt;height:15.05pt" o:ole="">
            <v:imagedata r:id="rId1923" o:title=""/>
          </v:shape>
          <o:OLEObject Type="Embed" ProgID="Equation.3" ShapeID="_x0000_i2192" DrawAspect="Content" ObjectID="_1655834523" r:id="rId1924"/>
        </w:object>
      </w:r>
      <w:r w:rsidR="00F240CC" w:rsidRPr="002625EB">
        <w:rPr>
          <w:rFonts w:hint="eastAsia"/>
          <w:lang w:eastAsia="zh-CN"/>
        </w:rPr>
        <w:t xml:space="preserve">, where </w:t>
      </w:r>
      <w:r w:rsidR="003A5813" w:rsidRPr="002625EB">
        <w:rPr>
          <w:position w:val="-12"/>
        </w:rPr>
        <w:object w:dxaOrig="480" w:dyaOrig="360">
          <v:shape id="_x0000_i2193" type="#_x0000_t75" style="width:20.95pt;height:15.05pt" o:ole="">
            <v:imagedata r:id="rId1925" o:title=""/>
          </v:shape>
          <o:OLEObject Type="Embed" ProgID="Equation.3" ShapeID="_x0000_i2193" DrawAspect="Content" ObjectID="_1655834524" r:id="rId1926"/>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4" type="#_x0000_t75" style="width:20.95pt;height:15.05pt" o:ole="">
            <v:imagedata r:id="rId1927" o:title=""/>
          </v:shape>
          <o:OLEObject Type="Embed" ProgID="Equation.3" ShapeID="_x0000_i2194" DrawAspect="Content" ObjectID="_1655834525" r:id="rId1928"/>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5" type="#_x0000_t75" style="width:24.3pt;height:13.4pt" o:ole="">
            <v:imagedata r:id="rId1929" o:title=""/>
          </v:shape>
          <o:OLEObject Type="Embed" ProgID="Equation.3" ShapeID="_x0000_i2195" DrawAspect="Content" ObjectID="_1655834526" r:id="rId1930"/>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6" type="#_x0000_t75" style="width:18.4pt;height:13.4pt" o:ole="">
            <v:imagedata r:id="rId1931" o:title=""/>
          </v:shape>
          <o:OLEObject Type="Embed" ProgID="Equation.3" ShapeID="_x0000_i2196" DrawAspect="Content" ObjectID="_1655834527" r:id="rId1932"/>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197" type="#_x0000_t75" style="width:36pt;height:14.25pt" o:ole="">
            <v:imagedata r:id="rId1933" o:title=""/>
          </v:shape>
          <o:OLEObject Type="Embed" ProgID="Equation.3" ShapeID="_x0000_i2197" DrawAspect="Content" ObjectID="_1655834528" r:id="rId1934"/>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198" type="#_x0000_t75" style="width:35.15pt;height:14.25pt" o:ole="">
            <v:imagedata r:id="rId1935" o:title=""/>
          </v:shape>
          <o:OLEObject Type="Embed" ProgID="Equation.3" ShapeID="_x0000_i2198" DrawAspect="Content" ObjectID="_1655834529" r:id="rId1936"/>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199" type="#_x0000_t75" style="width:33.5pt;height:11.7pt" o:ole="">
            <v:imagedata r:id="rId1937" o:title=""/>
          </v:shape>
          <o:OLEObject Type="Embed" ProgID="Equation.DSMT4" ShapeID="_x0000_i2199" DrawAspect="Content" ObjectID="_1655834530" r:id="rId1938"/>
        </w:object>
      </w:r>
      <w:r w:rsidR="00CA562F" w:rsidRPr="002625EB">
        <w:rPr>
          <w:rFonts w:hint="eastAsia"/>
          <w:lang w:eastAsia="zh-CN"/>
        </w:rPr>
        <w:t xml:space="preserve">, </w:t>
      </w:r>
      <w:r w:rsidR="00CA562F" w:rsidRPr="002625EB">
        <w:rPr>
          <w:position w:val="-4"/>
        </w:rPr>
        <w:object w:dxaOrig="660" w:dyaOrig="260">
          <v:shape id="_x0000_i2200" type="#_x0000_t75" style="width:26.8pt;height:10.9pt" o:ole="">
            <v:imagedata r:id="rId1939" o:title=""/>
          </v:shape>
          <o:OLEObject Type="Embed" ProgID="Equation.DSMT4" ShapeID="_x0000_i2200" DrawAspect="Content" ObjectID="_1655834531" r:id="rId1940"/>
        </w:object>
      </w:r>
      <w:r w:rsidR="00CA562F" w:rsidRPr="002625EB">
        <w:rPr>
          <w:rFonts w:hint="eastAsia"/>
          <w:lang w:eastAsia="zh-CN"/>
        </w:rPr>
        <w:t xml:space="preserve"> ; otherwise, </w:t>
      </w:r>
      <w:r w:rsidR="00CA562F" w:rsidRPr="002625EB">
        <w:rPr>
          <w:position w:val="-4"/>
        </w:rPr>
        <w:object w:dxaOrig="220" w:dyaOrig="260">
          <v:shape id="_x0000_i2201" type="#_x0000_t75" style="width:9.2pt;height:10.9pt" o:ole="">
            <v:imagedata r:id="rId1941" o:title=""/>
          </v:shape>
          <o:OLEObject Type="Embed" ProgID="Equation.3" ShapeID="_x0000_i2201" DrawAspect="Content" ObjectID="_1655834532" r:id="rId1942"/>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202" type="#_x0000_t75" style="width:10.05pt;height:10.9pt" o:ole="">
            <v:imagedata r:id="rId1943" o:title=""/>
          </v:shape>
          <o:OLEObject Type="Embed" ProgID="Equation.DSMT4" ShapeID="_x0000_i2202" DrawAspect="Content" ObjectID="_1655834533" r:id="rId1944"/>
        </w:object>
      </w:r>
      <w:r w:rsidR="00CA562F" w:rsidRPr="002625EB">
        <w:rPr>
          <w:rFonts w:hint="eastAsia"/>
          <w:lang w:eastAsia="zh-CN"/>
        </w:rPr>
        <w:t xml:space="preserve"> equals </w:t>
      </w:r>
      <w:r w:rsidR="00CA562F" w:rsidRPr="002625EB">
        <w:rPr>
          <w:position w:val="-6"/>
        </w:rPr>
        <w:object w:dxaOrig="800" w:dyaOrig="320">
          <v:shape id="_x0000_i2203" type="#_x0000_t75" style="width:35.15pt;height:14.25pt" o:ole="">
            <v:imagedata r:id="rId1933" o:title=""/>
          </v:shape>
          <o:OLEObject Type="Embed" ProgID="Equation.3" ShapeID="_x0000_i2203" DrawAspect="Content" ObjectID="_1655834534"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4" type="#_x0000_t75" style="width:64.45pt;height:14.25pt" o:ole="">
            <v:imagedata r:id="rId1946" o:title=""/>
          </v:shape>
          <o:OLEObject Type="Embed" ProgID="Equation.DSMT4" ShapeID="_x0000_i2204" DrawAspect="Content" ObjectID="_1655834535" r:id="rId1947"/>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5" type="#_x0000_t75" style="width:90.4pt;height:14.25pt" o:ole="">
            <v:imagedata r:id="rId1948" o:title=""/>
          </v:shape>
          <o:OLEObject Type="Embed" ProgID="Equation.DSMT4" ShapeID="_x0000_i2205" DrawAspect="Content" ObjectID="_1655834536" r:id="rId1949"/>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6" type="#_x0000_t75" style="width:21.75pt;height:15.9pt" o:ole="">
            <v:imagedata r:id="rId1950" o:title=""/>
          </v:shape>
          <o:OLEObject Type="Embed" ProgID="Equation.3" ShapeID="_x0000_i2206" DrawAspect="Content" ObjectID="_1655834537" r:id="rId1951"/>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07" type="#_x0000_t75" style="width:18.4pt;height:15.9pt" o:ole="">
            <v:imagedata r:id="rId1873" o:title=""/>
          </v:shape>
          <o:OLEObject Type="Embed" ProgID="Equation.3" ShapeID="_x0000_i2207" DrawAspect="Content" ObjectID="_1655834538" r:id="rId1952"/>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08" type="#_x0000_t75" style="width:82.9pt;height:15.05pt" o:ole="">
            <v:imagedata r:id="rId1953" o:title=""/>
          </v:shape>
          <o:OLEObject Type="Embed" ProgID="Equation.3" ShapeID="_x0000_i2208" DrawAspect="Content" ObjectID="_1655834539" r:id="rId1954"/>
        </w:object>
      </w:r>
      <w:r w:rsidR="00C058D9" w:rsidRPr="002625EB">
        <w:rPr>
          <w:rFonts w:eastAsia="Malgun Gothic" w:hint="eastAsia"/>
          <w:lang w:eastAsia="ko-KR"/>
        </w:rPr>
        <w:t xml:space="preserve"> where </w:t>
      </w:r>
      <w:r w:rsidR="00C058D9" w:rsidRPr="002625EB">
        <w:rPr>
          <w:position w:val="-10"/>
        </w:rPr>
        <w:object w:dxaOrig="300" w:dyaOrig="340">
          <v:shape id="_x0000_i2209" type="#_x0000_t75" style="width:12.55pt;height:14.25pt" o:ole="">
            <v:imagedata r:id="rId1955" o:title=""/>
          </v:shape>
          <o:OLEObject Type="Embed" ProgID="Equation.3" ShapeID="_x0000_i2209" DrawAspect="Content" ObjectID="_1655834540" r:id="rId1956"/>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0" type="#_x0000_t75" style="width:9.2pt;height:10.05pt" o:ole="">
            <v:imagedata r:id="rId143" o:title=""/>
          </v:shape>
          <o:OLEObject Type="Embed" ProgID="Equation.3" ShapeID="_x0000_i2210" DrawAspect="Content" ObjectID="_1655834541" r:id="rId1957"/>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479" w:name="_Toc19798733"/>
      <w:bookmarkStart w:id="480" w:name="_Toc26467204"/>
      <w:bookmarkStart w:id="481" w:name="_Toc29326559"/>
      <w:bookmarkStart w:id="482" w:name="_Toc29327709"/>
      <w:bookmarkStart w:id="483" w:name="_Toc36045899"/>
      <w:bookmarkStart w:id="484" w:name="_Toc36046159"/>
      <w:bookmarkStart w:id="485" w:name="_Toc36046305"/>
      <w:bookmarkStart w:id="486" w:name="_Toc45209222"/>
      <w:r w:rsidRPr="002625EB">
        <w:rPr>
          <w:rFonts w:hint="eastAsia"/>
          <w:lang w:eastAsia="zh-CN"/>
        </w:rPr>
        <w:t>6.3.1.4.2</w:t>
      </w:r>
      <w:r w:rsidRPr="002625EB">
        <w:rPr>
          <w:rFonts w:hint="eastAsia"/>
          <w:lang w:eastAsia="zh-CN"/>
        </w:rPr>
        <w:tab/>
        <w:t>UCI encoded by channel coding of small block lengths</w:t>
      </w:r>
      <w:bookmarkEnd w:id="479"/>
      <w:bookmarkEnd w:id="480"/>
      <w:bookmarkEnd w:id="481"/>
      <w:bookmarkEnd w:id="482"/>
      <w:bookmarkEnd w:id="483"/>
      <w:bookmarkEnd w:id="484"/>
      <w:bookmarkEnd w:id="485"/>
      <w:bookmarkEnd w:id="486"/>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1" type="#_x0000_t75" style="width:62.8pt;height:14.25pt" o:ole="">
            <v:imagedata r:id="rId209" o:title=""/>
          </v:shape>
          <o:OLEObject Type="Embed" ProgID="Equation.3" ShapeID="_x0000_i2211" DrawAspect="Content" ObjectID="_1655834542" r:id="rId1958"/>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212" type="#_x0000_t75" style="width:20.95pt;height:15.05pt" o:ole="">
            <v:imagedata r:id="rId1959" o:title=""/>
          </v:shape>
          <o:OLEObject Type="Embed" ProgID="Equation.3" ShapeID="_x0000_i2212" DrawAspect="Content" ObjectID="_1655834543" r:id="rId1960"/>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3" type="#_x0000_t75" style="width:25.95pt;height:11.7pt" o:ole="">
            <v:imagedata r:id="rId1961" o:title=""/>
          </v:shape>
          <o:OLEObject Type="Embed" ProgID="Equation.3" ShapeID="_x0000_i2213" DrawAspect="Content" ObjectID="_1655834544" r:id="rId1962"/>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4" type="#_x0000_t75" style="width:38.5pt;height:15.05pt" o:ole="">
            <v:imagedata r:id="rId1963" o:title=""/>
          </v:shape>
          <o:OLEObject Type="Embed" ProgID="Equation.3" ShapeID="_x0000_i2214" DrawAspect="Content" ObjectID="_1655834545" r:id="rId1964"/>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5" type="#_x0000_t75" style="width:62.8pt;height:14.25pt" o:ole="">
            <v:imagedata r:id="rId615" o:title=""/>
          </v:shape>
          <o:OLEObject Type="Embed" ProgID="Equation.3" ShapeID="_x0000_i2215" DrawAspect="Content" ObjectID="_1655834546" r:id="rId1965"/>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487" w:name="_Toc19798734"/>
      <w:bookmarkStart w:id="488" w:name="_Toc26467205"/>
      <w:bookmarkStart w:id="489" w:name="_Toc29326560"/>
      <w:bookmarkStart w:id="490" w:name="_Toc29327710"/>
      <w:bookmarkStart w:id="491" w:name="_Toc36045900"/>
      <w:bookmarkStart w:id="492" w:name="_Toc36046160"/>
      <w:bookmarkStart w:id="493" w:name="_Toc36046306"/>
      <w:bookmarkStart w:id="494" w:name="_Toc45209223"/>
      <w:r w:rsidRPr="002625EB">
        <w:rPr>
          <w:rFonts w:hint="eastAsia"/>
          <w:lang w:eastAsia="zh-CN"/>
        </w:rPr>
        <w:lastRenderedPageBreak/>
        <w:t>6.3.1.5</w:t>
      </w:r>
      <w:r w:rsidRPr="002625EB">
        <w:rPr>
          <w:rFonts w:hint="eastAsia"/>
          <w:lang w:eastAsia="zh-CN"/>
        </w:rPr>
        <w:tab/>
        <w:t>Code block concatenation</w:t>
      </w:r>
      <w:bookmarkEnd w:id="487"/>
      <w:bookmarkEnd w:id="488"/>
      <w:bookmarkEnd w:id="489"/>
      <w:bookmarkEnd w:id="490"/>
      <w:bookmarkEnd w:id="491"/>
      <w:bookmarkEnd w:id="492"/>
      <w:bookmarkEnd w:id="493"/>
      <w:bookmarkEnd w:id="494"/>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6" type="#_x0000_t75" style="width:82.9pt;height:15.05pt" o:ole="">
            <v:imagedata r:id="rId1953" o:title=""/>
          </v:shape>
          <o:OLEObject Type="Embed" ProgID="Equation.3" ShapeID="_x0000_i2216" DrawAspect="Content" ObjectID="_1655834547" r:id="rId1966"/>
        </w:object>
      </w:r>
      <w:r w:rsidRPr="002625EB">
        <w:t xml:space="preserve">, for </w:t>
      </w:r>
      <w:r w:rsidRPr="002625EB">
        <w:rPr>
          <w:position w:val="-8"/>
        </w:rPr>
        <w:object w:dxaOrig="1140" w:dyaOrig="260">
          <v:shape id="_x0000_i2217" type="#_x0000_t75" style="width:56.95pt;height:12.55pt" o:ole="">
            <v:imagedata r:id="rId906" o:title=""/>
          </v:shape>
          <o:OLEObject Type="Embed" ProgID="Equation.3" ShapeID="_x0000_i2217" DrawAspect="Content" ObjectID="_1655834548" r:id="rId1967"/>
        </w:object>
      </w:r>
      <w:r w:rsidRPr="002625EB">
        <w:t xml:space="preserve"> and where </w:t>
      </w:r>
      <w:r w:rsidRPr="002625EB">
        <w:rPr>
          <w:position w:val="-10"/>
        </w:rPr>
        <w:object w:dxaOrig="279" w:dyaOrig="300">
          <v:shape id="_x0000_i2218" type="#_x0000_t75" style="width:14.25pt;height:15.05pt" o:ole="">
            <v:imagedata r:id="rId910" o:title=""/>
          </v:shape>
          <o:OLEObject Type="Embed" ProgID="Equation.3" ShapeID="_x0000_i2218" DrawAspect="Content" ObjectID="_1655834549" r:id="rId1968"/>
        </w:object>
      </w:r>
      <w:r w:rsidRPr="002625EB">
        <w:t xml:space="preserve"> is the number of rate matched bits for the </w:t>
      </w:r>
      <w:r w:rsidRPr="002625EB">
        <w:rPr>
          <w:position w:val="-4"/>
        </w:rPr>
        <w:object w:dxaOrig="180" w:dyaOrig="200">
          <v:shape id="_x0000_i2219" type="#_x0000_t75" style="width:9.2pt;height:10.05pt" o:ole="">
            <v:imagedata r:id="rId143" o:title=""/>
          </v:shape>
          <o:OLEObject Type="Embed" ProgID="Equation.3" ShapeID="_x0000_i2219" DrawAspect="Content" ObjectID="_1655834550" r:id="rId1969"/>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0" type="#_x0000_t75" style="width:91.25pt;height:16.75pt" o:ole="">
            <v:imagedata r:id="rId1970" o:title=""/>
          </v:shape>
          <o:OLEObject Type="Embed" ProgID="Equation.3" ShapeID="_x0000_i2220" DrawAspect="Content" ObjectID="_1655834551" r:id="rId1971"/>
        </w:object>
      </w:r>
      <w:r w:rsidRPr="002625EB">
        <w:t>, where</w:t>
      </w:r>
      <w:r w:rsidR="001F0DE3" w:rsidRPr="002625EB">
        <w:t xml:space="preserve"> </w:t>
      </w:r>
      <w:r w:rsidR="001F0DE3" w:rsidRPr="002625EB">
        <w:rPr>
          <w:position w:val="-6"/>
        </w:rPr>
        <w:object w:dxaOrig="2260" w:dyaOrig="360">
          <v:shape id="_x0000_i2221" type="#_x0000_t75" style="width:93.75pt;height:15.05pt" o:ole="">
            <v:imagedata r:id="rId1972" o:title=""/>
          </v:shape>
          <o:OLEObject Type="Embed" ProgID="Equation.3" ShapeID="_x0000_i2221" DrawAspect="Content" ObjectID="_1655834552" r:id="rId1973"/>
        </w:object>
      </w:r>
      <w:r w:rsidR="001F0DE3" w:rsidRPr="002625EB">
        <w:rPr>
          <w:rFonts w:hint="eastAsia"/>
          <w:lang w:eastAsia="zh-CN"/>
        </w:rPr>
        <w:t xml:space="preserve"> with the values of </w:t>
      </w:r>
      <w:r w:rsidR="001F0DE3" w:rsidRPr="002625EB">
        <w:rPr>
          <w:position w:val="-12"/>
        </w:rPr>
        <w:object w:dxaOrig="480" w:dyaOrig="360">
          <v:shape id="_x0000_i2222" type="#_x0000_t75" style="width:20.95pt;height:15.05pt" o:ole="">
            <v:imagedata r:id="rId1974" o:title=""/>
          </v:shape>
          <o:OLEObject Type="Embed" ProgID="Equation.3" ShapeID="_x0000_i2222" DrawAspect="Content" ObjectID="_1655834553" r:id="rId1975"/>
        </w:object>
      </w:r>
      <w:r w:rsidR="001F0DE3" w:rsidRPr="002625EB">
        <w:rPr>
          <w:rFonts w:hint="eastAsia"/>
          <w:lang w:eastAsia="zh-CN"/>
        </w:rPr>
        <w:t xml:space="preserve"> and </w:t>
      </w:r>
      <w:r w:rsidR="001F0DE3" w:rsidRPr="002625EB">
        <w:rPr>
          <w:position w:val="-12"/>
        </w:rPr>
        <w:object w:dxaOrig="480" w:dyaOrig="360">
          <v:shape id="_x0000_i2223" type="#_x0000_t75" style="width:20.95pt;height:15.05pt" o:ole="">
            <v:imagedata r:id="rId1976" o:title=""/>
          </v:shape>
          <o:OLEObject Type="Embed" ProgID="Equation.3" ShapeID="_x0000_i2223" DrawAspect="Content" ObjectID="_1655834554" r:id="rId1977"/>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4" type="#_x0000_t75" style="width:10.9pt;height:10.9pt" o:ole="">
            <v:imagedata r:id="rId1004" o:title=""/>
          </v:shape>
          <o:OLEObject Type="Embed" ProgID="Equation.3" ShapeID="_x0000_i2224" DrawAspect="Content" ObjectID="_1655834555" r:id="rId1978"/>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5" type="#_x0000_t75" style="width:104.65pt;height:15.05pt" o:ole="">
            <v:imagedata r:id="rId1979" o:title=""/>
          </v:shape>
          <o:OLEObject Type="Embed" ProgID="Equation.3" ShapeID="_x0000_i2225" DrawAspect="Content" ObjectID="_1655834556" r:id="rId1980"/>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6" type="#_x0000_t75" style="width:29.3pt;height:16.75pt" o:ole="">
            <v:imagedata r:id="rId1981" o:title=""/>
          </v:shape>
          <o:OLEObject Type="Embed" ProgID="Equation.3" ShapeID="_x0000_i2226" DrawAspect="Content" ObjectID="_1655834557" r:id="rId1982"/>
        </w:object>
      </w:r>
      <w:r w:rsidR="001F0DE3" w:rsidRPr="002625EB">
        <w:rPr>
          <w:rFonts w:hint="eastAsia"/>
          <w:lang w:eastAsia="zh-CN"/>
        </w:rPr>
        <w:t xml:space="preserve"> for </w:t>
      </w:r>
      <w:r w:rsidR="001F0DE3" w:rsidRPr="002625EB">
        <w:rPr>
          <w:position w:val="-10"/>
        </w:rPr>
        <w:object w:dxaOrig="1980" w:dyaOrig="320">
          <v:shape id="_x0000_i2227" type="#_x0000_t75" style="width:86.25pt;height:13.4pt" o:ole="">
            <v:imagedata r:id="rId1983" o:title=""/>
          </v:shape>
          <o:OLEObject Type="Embed" ProgID="Equation.3" ShapeID="_x0000_i2227" DrawAspect="Content" ObjectID="_1655834558" r:id="rId1984"/>
        </w:object>
      </w:r>
      <w:r w:rsidRPr="002625EB">
        <w:t>.</w:t>
      </w:r>
    </w:p>
    <w:p w:rsidR="0036170B" w:rsidRPr="002625EB" w:rsidRDefault="0036170B" w:rsidP="0036170B">
      <w:pPr>
        <w:pStyle w:val="Heading4"/>
        <w:rPr>
          <w:lang w:eastAsia="zh-CN"/>
        </w:rPr>
      </w:pPr>
      <w:bookmarkStart w:id="495" w:name="_Toc19798735"/>
      <w:bookmarkStart w:id="496" w:name="_Toc26467206"/>
      <w:bookmarkStart w:id="497" w:name="_Toc29326561"/>
      <w:bookmarkStart w:id="498" w:name="_Toc29327711"/>
      <w:bookmarkStart w:id="499" w:name="_Toc36045901"/>
      <w:bookmarkStart w:id="500" w:name="_Toc36046161"/>
      <w:bookmarkStart w:id="501" w:name="_Toc36046307"/>
      <w:bookmarkStart w:id="502" w:name="_Toc45209224"/>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495"/>
      <w:bookmarkEnd w:id="496"/>
      <w:bookmarkEnd w:id="497"/>
      <w:bookmarkEnd w:id="498"/>
      <w:bookmarkEnd w:id="499"/>
      <w:bookmarkEnd w:id="500"/>
      <w:bookmarkEnd w:id="501"/>
      <w:bookmarkEnd w:id="502"/>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28" type="#_x0000_t75" style="width:104.65pt;height:17.6pt" o:ole="">
            <v:imagedata r:id="rId1715" o:title=""/>
          </v:shape>
          <o:OLEObject Type="Embed" ProgID="Equation.3" ShapeID="_x0000_i2228" DrawAspect="Content" ObjectID="_1655834559" r:id="rId1985"/>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29" type="#_x0000_t75" style="width:112.2pt;height:18.4pt" o:ole="">
            <v:imagedata r:id="rId1986" o:title=""/>
          </v:shape>
          <o:OLEObject Type="Embed" ProgID="Equation.3" ShapeID="_x0000_i2229" DrawAspect="Content" ObjectID="_1655834560" r:id="rId1987"/>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0" type="#_x0000_t75" style="width:108.85pt;height:17.6pt" o:ole="">
            <v:imagedata r:id="rId1717" o:title=""/>
          </v:shape>
          <o:OLEObject Type="Embed" ProgID="Equation.3" ShapeID="_x0000_i2230" DrawAspect="Content" ObjectID="_1655834561" r:id="rId1988"/>
        </w:object>
      </w:r>
      <w:r w:rsidR="00ED1E2F" w:rsidRPr="002625EB">
        <w:rPr>
          <w:rFonts w:hint="eastAsia"/>
          <w:lang w:eastAsia="zh-CN"/>
        </w:rPr>
        <w:t xml:space="preserve"> is denoted by </w:t>
      </w:r>
      <w:r w:rsidR="00ED1E2F" w:rsidRPr="002625EB">
        <w:rPr>
          <w:position w:val="-14"/>
        </w:rPr>
        <w:object w:dxaOrig="2659" w:dyaOrig="400">
          <v:shape id="_x0000_i2231" type="#_x0000_t75" style="width:118.05pt;height:18.4pt" o:ole="">
            <v:imagedata r:id="rId1989" o:title=""/>
          </v:shape>
          <o:OLEObject Type="Embed" ProgID="Equation.3" ShapeID="_x0000_i2231" DrawAspect="Content" ObjectID="_1655834562" r:id="rId1990"/>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2" type="#_x0000_t75" style="width:87.05pt;height:16.75pt" o:ole="">
            <v:imagedata r:id="rId1002" o:title=""/>
          </v:shape>
          <o:OLEObject Type="Embed" ProgID="Equation.3" ShapeID="_x0000_i2232" DrawAspect="Content" ObjectID="_1655834563" r:id="rId1991"/>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3" type="#_x0000_t75" style="width:56.95pt;height:12.55pt" o:ole="">
            <v:imagedata r:id="rId1992" o:title=""/>
          </v:shape>
          <o:OLEObject Type="Embed" ProgID="Equation.3" ShapeID="_x0000_i2233" DrawAspect="Content" ObjectID="_1655834564" r:id="rId1993"/>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4" type="#_x0000_t75" style="width:21.75pt;height:17.6pt" o:ole="">
                  <v:imagedata r:id="rId1994" o:title=""/>
                </v:shape>
                <o:OLEObject Type="Embed" ProgID="Equation.3" ShapeID="_x0000_i2234" DrawAspect="Content" ObjectID="_1655834565" r:id="rId1995"/>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5" type="#_x0000_t75" style="width:20.95pt;height:17.6pt" o:ole="">
                  <v:imagedata r:id="rId1996" o:title=""/>
                </v:shape>
                <o:OLEObject Type="Embed" ProgID="Equation.3" ShapeID="_x0000_i2235" DrawAspect="Content" ObjectID="_1655834566" r:id="rId1997"/>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6" type="#_x0000_t75" style="width:20.95pt;height:17.6pt" o:ole="">
                  <v:imagedata r:id="rId1998" o:title=""/>
                </v:shape>
                <o:OLEObject Type="Embed" ProgID="Equation.3" ShapeID="_x0000_i2236" DrawAspect="Content" ObjectID="_1655834567" r:id="rId1999"/>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37" type="#_x0000_t75" style="width:20.95pt;height:17.6pt" o:ole="">
                  <v:imagedata r:id="rId2000" o:title=""/>
                </v:shape>
                <o:OLEObject Type="Embed" ProgID="Equation.3" ShapeID="_x0000_i2237" DrawAspect="Content" ObjectID="_1655834568" r:id="rId2001"/>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38" type="#_x0000_t75" style="width:10.05pt;height:16.75pt" o:ole="">
            <v:imagedata r:id="rId2002" o:title=""/>
          </v:shape>
          <o:OLEObject Type="Embed" ProgID="Equation.3" ShapeID="_x0000_i2238" DrawAspect="Content" ObjectID="_1655834569" r:id="rId2003"/>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39" type="#_x0000_t75" style="width:24.3pt;height:17.6pt" o:ole="">
            <v:imagedata r:id="rId2004" o:title=""/>
          </v:shape>
          <o:OLEObject Type="Embed" ProgID="Equation.3" ShapeID="_x0000_i2239" DrawAspect="Content" ObjectID="_1655834570" r:id="rId2005"/>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0" type="#_x0000_t75" style="width:20.95pt;height:17.6pt" o:ole="">
            <v:imagedata r:id="rId2006" o:title=""/>
          </v:shape>
          <o:OLEObject Type="Embed" ProgID="Equation.3" ShapeID="_x0000_i2240" DrawAspect="Content" ObjectID="_1655834571" r:id="rId2007"/>
        </w:object>
      </w:r>
      <w:r w:rsidR="00BF0BD2" w:rsidRPr="002625EB">
        <w:rPr>
          <w:rFonts w:hint="eastAsia"/>
          <w:lang w:eastAsia="zh-CN"/>
        </w:rPr>
        <w:t xml:space="preserve"> for </w:t>
      </w:r>
      <w:r w:rsidR="00BF0BD2" w:rsidRPr="002625EB">
        <w:rPr>
          <w:position w:val="-12"/>
        </w:rPr>
        <w:object w:dxaOrig="1219" w:dyaOrig="380">
          <v:shape id="_x0000_i2241" type="#_x0000_t75" style="width:53.6pt;height:17.6pt" o:ole="">
            <v:imagedata r:id="rId2008" o:title=""/>
          </v:shape>
          <o:OLEObject Type="Embed" ProgID="Equation.3" ShapeID="_x0000_i2241" DrawAspect="Content" ObjectID="_1655834572" r:id="rId2009"/>
        </w:object>
      </w:r>
      <w:r w:rsidR="00BF0BD2" w:rsidRPr="002625EB">
        <w:rPr>
          <w:rFonts w:hint="eastAsia"/>
          <w:lang w:eastAsia="zh-CN"/>
        </w:rPr>
        <w:t xml:space="preserve">, where </w:t>
      </w:r>
      <w:r w:rsidR="00BF0BD2" w:rsidRPr="002625EB">
        <w:rPr>
          <w:position w:val="-12"/>
        </w:rPr>
        <w:object w:dxaOrig="460" w:dyaOrig="380">
          <v:shape id="_x0000_i2242" type="#_x0000_t75" style="width:20.95pt;height:17.6pt" o:ole="">
            <v:imagedata r:id="rId2006" o:title=""/>
          </v:shape>
          <o:OLEObject Type="Embed" ProgID="Equation.3" ShapeID="_x0000_i2242" DrawAspect="Content" ObjectID="_1655834573" r:id="rId2010"/>
        </w:object>
      </w:r>
      <w:r w:rsidR="00BF0BD2" w:rsidRPr="002625EB">
        <w:rPr>
          <w:rFonts w:hint="eastAsia"/>
          <w:lang w:eastAsia="zh-CN"/>
        </w:rPr>
        <w:t xml:space="preserve"> and </w:t>
      </w:r>
      <w:r w:rsidR="00BF0BD2" w:rsidRPr="002625EB">
        <w:rPr>
          <w:position w:val="-12"/>
        </w:rPr>
        <w:object w:dxaOrig="520" w:dyaOrig="380">
          <v:shape id="_x0000_i2243" type="#_x0000_t75" style="width:24.3pt;height:17.6pt" o:ole="">
            <v:imagedata r:id="rId2011" o:title=""/>
          </v:shape>
          <o:OLEObject Type="Embed" ProgID="Equation.3" ShapeID="_x0000_i2243" DrawAspect="Content" ObjectID="_1655834574" r:id="rId2012"/>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4" type="#_x0000_t75" style="width:83.7pt;height:32.65pt" o:ole="">
            <v:imagedata r:id="rId2013" o:title=""/>
          </v:shape>
          <o:OLEObject Type="Embed" ProgID="Equation.3" ShapeID="_x0000_i2244" DrawAspect="Content" ObjectID="_1655834575" r:id="rId2014"/>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5" type="#_x0000_t75" style="width:17.6pt;height:18.4pt" o:ole="">
            <v:imagedata r:id="rId1114" o:title=""/>
          </v:shape>
          <o:OLEObject Type="Embed" ProgID="Equation.3" ShapeID="_x0000_i2245" DrawAspect="Content" ObjectID="_1655834576" r:id="rId2015"/>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v:shape id="_x0000_i2247" type="#_x0000_t75" style="width:38.5pt;height:16.75pt" o:ole="">
            <v:imagedata r:id="rId2016" o:title=""/>
          </v:shape>
          <o:OLEObject Type="Embed" ProgID="Equation.3" ShapeID="_x0000_i2247" DrawAspect="Content" ObjectID="_1655834577" r:id="rId2017"/>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48" type="#_x0000_t75" style="width:96.3pt;height:17.6pt" o:ole="">
            <v:imagedata r:id="rId2018" o:title=""/>
          </v:shape>
          <o:OLEObject Type="Embed" ProgID="Equation.3" ShapeID="_x0000_i2248" DrawAspect="Content" ObjectID="_1655834578" r:id="rId2019"/>
        </w:object>
      </w:r>
      <w:r w:rsidRPr="002625EB">
        <w:rPr>
          <w:rFonts w:hint="eastAsia"/>
          <w:lang w:eastAsia="zh-CN"/>
        </w:rPr>
        <w:t xml:space="preserve">, where </w:t>
      </w:r>
      <w:r w:rsidRPr="002625EB">
        <w:rPr>
          <w:position w:val="-12"/>
        </w:rPr>
        <w:object w:dxaOrig="900" w:dyaOrig="380">
          <v:shape id="_x0000_i2249" type="#_x0000_t75" style="width:39.35pt;height:15.9pt" o:ole="">
            <v:imagedata r:id="rId2020" o:title=""/>
          </v:shape>
          <o:OLEObject Type="Embed" ProgID="Equation.3" ShapeID="_x0000_i2249" DrawAspect="Content" ObjectID="_1655834579" r:id="rId2021"/>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0" type="#_x0000_t75" style="width:24.3pt;height:14.25pt" o:ole="">
            <v:imagedata r:id="rId2022" o:title=""/>
          </v:shape>
          <o:OLEObject Type="Embed" ProgID="Equation.3" ShapeID="_x0000_i2250" DrawAspect="Content" ObjectID="_1655834580" r:id="rId2023"/>
        </w:object>
      </w:r>
      <w:r w:rsidRPr="002625EB">
        <w:rPr>
          <w:rFonts w:hint="eastAsia"/>
          <w:lang w:eastAsia="zh-CN"/>
        </w:rPr>
        <w:t xml:space="preserve"> such that </w:t>
      </w:r>
      <w:r w:rsidR="00E629C2" w:rsidRPr="002625EB">
        <w:rPr>
          <w:position w:val="-30"/>
        </w:rPr>
        <w:object w:dxaOrig="2799" w:dyaOrig="720">
          <v:shape id="_x0000_i2251" type="#_x0000_t75" style="width:123.05pt;height:32.65pt" o:ole="">
            <v:imagedata r:id="rId2024" o:title=""/>
          </v:shape>
          <o:OLEObject Type="Embed" ProgID="Equation.3" ShapeID="_x0000_i2251" DrawAspect="Content" ObjectID="_1655834581" r:id="rId2025"/>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v:shape id="_x0000_i2252" type="#_x0000_t75" style="width:27.65pt;height:15.05pt" o:ole="">
            <v:imagedata r:id="rId2026" o:title=""/>
          </v:shape>
          <o:OLEObject Type="Embed" ProgID="Equation.3" ShapeID="_x0000_i2252" DrawAspect="Content" ObjectID="_1655834582" r:id="rId2027"/>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3" type="#_x0000_t75" style="width:28.45pt;height:15.05pt" o:ole="">
            <v:imagedata r:id="rId2028" o:title=""/>
          </v:shape>
          <o:OLEObject Type="Embed" ProgID="Equation.3" ShapeID="_x0000_i2253" DrawAspect="Content" ObjectID="_1655834583" r:id="rId2029"/>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4" type="#_x0000_t75" style="width:242.8pt;height:38.5pt" o:ole="">
            <v:imagedata r:id="rId2030" o:title=""/>
          </v:shape>
          <o:OLEObject Type="Embed" ProgID="Equation.3" ShapeID="_x0000_i2254" DrawAspect="Content" ObjectID="_1655834584" r:id="rId2031"/>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5" type="#_x0000_t75" style="width:231.05pt;height:36.85pt" o:ole="">
            <v:imagedata r:id="rId2032" o:title=""/>
          </v:shape>
          <o:OLEObject Type="Embed" ProgID="Equation.3" ShapeID="_x0000_i2255" DrawAspect="Content" ObjectID="_1655834585" r:id="rId2033"/>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6" type="#_x0000_t75" style="width:24.3pt;height:12.55pt" o:ole="">
            <v:imagedata r:id="rId2034" o:title=""/>
          </v:shape>
          <o:OLEObject Type="Embed" ProgID="Equation.3" ShapeID="_x0000_i2256" DrawAspect="Content" ObjectID="_1655834586" r:id="rId2035"/>
        </w:object>
      </w:r>
      <w:r w:rsidRPr="002625EB">
        <w:rPr>
          <w:rFonts w:hint="eastAsia"/>
          <w:lang w:eastAsia="zh-CN"/>
        </w:rPr>
        <w:t xml:space="preserve"> to </w:t>
      </w:r>
      <w:r w:rsidR="00777EFA" w:rsidRPr="002625EB">
        <w:rPr>
          <w:position w:val="-14"/>
        </w:rPr>
        <w:object w:dxaOrig="1180" w:dyaOrig="400">
          <v:shape id="_x0000_i2257" type="#_x0000_t75" style="width:52.75pt;height:18.4pt" o:ole="">
            <v:imagedata r:id="rId2036" o:title=""/>
          </v:shape>
          <o:OLEObject Type="Embed" ProgID="Equation.3" ShapeID="_x0000_i2257" DrawAspect="Content" ObjectID="_1655834587" r:id="rId2037"/>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58" type="#_x0000_t75" style="width:47.7pt;height:26.8pt" o:ole="">
            <v:imagedata r:id="rId2038" o:title=""/>
          </v:shape>
          <o:OLEObject Type="Embed" ProgID="Equation.3" ShapeID="_x0000_i2258" DrawAspect="Content" ObjectID="_1655834588" r:id="rId2039"/>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59" type="#_x0000_t75" style="width:24.3pt;height:12.55pt" o:ole="">
            <v:imagedata r:id="rId2040" o:title=""/>
          </v:shape>
          <o:OLEObject Type="Embed" ProgID="Equation.3" ShapeID="_x0000_i2259" DrawAspect="Content" ObjectID="_1655834589" r:id="rId2041"/>
        </w:object>
      </w:r>
      <w:r w:rsidRPr="002625EB">
        <w:rPr>
          <w:rFonts w:hint="eastAsia"/>
          <w:lang w:eastAsia="zh-CN"/>
        </w:rPr>
        <w:t xml:space="preserve"> to </w:t>
      </w:r>
      <w:r w:rsidR="00007A7D" w:rsidRPr="002625EB">
        <w:rPr>
          <w:position w:val="-14"/>
        </w:rPr>
        <w:object w:dxaOrig="1040" w:dyaOrig="380">
          <v:shape id="_x0000_i2260" type="#_x0000_t75" style="width:46.05pt;height:17.6pt" o:ole="">
            <v:imagedata r:id="rId2042" o:title=""/>
          </v:shape>
          <o:OLEObject Type="Embed" ProgID="Equation.3" ShapeID="_x0000_i2260" DrawAspect="Content" ObjectID="_1655834590" r:id="rId2043"/>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1" type="#_x0000_t75" style="width:24.3pt;height:12.55pt" o:ole="">
            <v:imagedata r:id="rId2044" o:title=""/>
          </v:shape>
          <o:OLEObject Type="Embed" ProgID="Equation.3" ShapeID="_x0000_i2261" DrawAspect="Content" ObjectID="_1655834591" r:id="rId2045"/>
        </w:object>
      </w:r>
      <w:r w:rsidRPr="002625EB">
        <w:rPr>
          <w:rFonts w:hint="eastAsia"/>
          <w:lang w:eastAsia="zh-CN"/>
        </w:rPr>
        <w:t xml:space="preserve"> to </w:t>
      </w:r>
      <w:r w:rsidR="001F3391" w:rsidRPr="002625EB">
        <w:rPr>
          <w:position w:val="-12"/>
        </w:rPr>
        <w:object w:dxaOrig="660" w:dyaOrig="360">
          <v:shape id="_x0000_i2262" type="#_x0000_t75" style="width:25.95pt;height:14.25pt" o:ole="">
            <v:imagedata r:id="rId2046" o:title=""/>
          </v:shape>
          <o:OLEObject Type="Embed" ProgID="Equation.3" ShapeID="_x0000_i2262" DrawAspect="Content" ObjectID="_1655834592" r:id="rId2047"/>
        </w:object>
      </w:r>
    </w:p>
    <w:p w:rsidR="00163F3E" w:rsidRPr="002625EB" w:rsidRDefault="00127DB9" w:rsidP="00E5725B">
      <w:pPr>
        <w:pStyle w:val="B4"/>
        <w:rPr>
          <w:lang w:eastAsia="zh-CN"/>
        </w:rPr>
      </w:pPr>
      <w:r w:rsidRPr="002625EB">
        <w:rPr>
          <w:position w:val="-14"/>
        </w:rPr>
        <w:object w:dxaOrig="1080" w:dyaOrig="400">
          <v:shape id="_x0000_i2263" type="#_x0000_t75" style="width:47.7pt;height:18.4pt" o:ole="">
            <v:imagedata r:id="rId2048" o:title=""/>
          </v:shape>
          <o:OLEObject Type="Embed" ProgID="Equation.3" ShapeID="_x0000_i2263" DrawAspect="Content" ObjectID="_1655834593" r:id="rId2049"/>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4" type="#_x0000_t75" style="width:43.55pt;height:15.05pt" o:ole="">
            <v:imagedata r:id="rId2050" o:title=""/>
          </v:shape>
          <o:OLEObject Type="Embed" ProgID="Equation.3" ShapeID="_x0000_i2264" DrawAspect="Content" ObjectID="_1655834594" r:id="rId2051"/>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5" type="#_x0000_t75" style="width:38.5pt;height:17.6pt" o:ole="">
            <v:imagedata r:id="rId2052" o:title=""/>
          </v:shape>
          <o:OLEObject Type="Embed" ProgID="Equation.3" ShapeID="_x0000_i2265" DrawAspect="Content" ObjectID="_1655834595" r:id="rId2053"/>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6" type="#_x0000_t75" style="width:31pt;height:12.55pt" o:ole="">
            <v:imagedata r:id="rId2054" o:title=""/>
          </v:shape>
          <o:OLEObject Type="Embed" ProgID="Equation.3" ShapeID="_x0000_i2266" DrawAspect="Content" ObjectID="_1655834596" r:id="rId2055"/>
        </w:object>
      </w:r>
    </w:p>
    <w:p w:rsidR="00826866" w:rsidRPr="002625EB" w:rsidRDefault="00EA2309" w:rsidP="00E5725B">
      <w:pPr>
        <w:pStyle w:val="B3"/>
        <w:rPr>
          <w:lang w:eastAsia="zh-CN"/>
        </w:rPr>
      </w:pPr>
      <w:r w:rsidRPr="002625EB">
        <w:rPr>
          <w:position w:val="-10"/>
        </w:rPr>
        <w:object w:dxaOrig="520" w:dyaOrig="320">
          <v:shape id="_x0000_i2267" type="#_x0000_t75" style="width:24.3pt;height:14.25pt" o:ole="">
            <v:imagedata r:id="rId2056" o:title=""/>
          </v:shape>
          <o:OLEObject Type="Embed" ProgID="Equation.3" ShapeID="_x0000_i2267" DrawAspect="Content" ObjectID="_1655834597" r:id="rId205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68" type="#_x0000_t75" style="width:24.3pt;height:14.25pt" o:ole="">
            <v:imagedata r:id="rId2058" o:title=""/>
          </v:shape>
          <o:OLEObject Type="Embed" ProgID="Equation.3" ShapeID="_x0000_i2268" DrawAspect="Content" ObjectID="_1655834598" r:id="rId2059"/>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69" type="#_x0000_t75" style="width:47.7pt;height:11.7pt" o:ole="">
            <v:imagedata r:id="rId2060" o:title=""/>
          </v:shape>
          <o:OLEObject Type="Embed" ProgID="Equation.3" ShapeID="_x0000_i2269" DrawAspect="Content" ObjectID="_1655834599" r:id="rId2061"/>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0" type="#_x0000_t75" style="width:24.3pt;height:12.55pt" o:ole="">
            <v:imagedata r:id="rId2062" o:title=""/>
          </v:shape>
          <o:OLEObject Type="Embed" ProgID="Equation.3" ShapeID="_x0000_i2270" DrawAspect="Content" ObjectID="_1655834600" r:id="rId2063"/>
        </w:object>
      </w:r>
      <w:r w:rsidRPr="002625EB">
        <w:rPr>
          <w:rFonts w:hint="eastAsia"/>
          <w:lang w:eastAsia="zh-CN"/>
        </w:rPr>
        <w:t xml:space="preserve"> to </w:t>
      </w:r>
      <w:r w:rsidR="00007A7D" w:rsidRPr="002625EB">
        <w:rPr>
          <w:position w:val="-14"/>
        </w:rPr>
        <w:object w:dxaOrig="1400" w:dyaOrig="380">
          <v:shape id="_x0000_i2271" type="#_x0000_t75" style="width:61.95pt;height:17.6pt" o:ole="">
            <v:imagedata r:id="rId2064" o:title=""/>
          </v:shape>
          <o:OLEObject Type="Embed" ProgID="Equation.3" ShapeID="_x0000_i2271" DrawAspect="Content" ObjectID="_1655834601" r:id="rId2065"/>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2" type="#_x0000_t75" style="width:24.3pt;height:12.55pt" o:ole="">
            <v:imagedata r:id="rId2044" o:title=""/>
          </v:shape>
          <o:OLEObject Type="Embed" ProgID="Equation.3" ShapeID="_x0000_i2272" DrawAspect="Content" ObjectID="_1655834602" r:id="rId2066"/>
        </w:object>
      </w:r>
      <w:r w:rsidRPr="002625EB">
        <w:rPr>
          <w:rFonts w:hint="eastAsia"/>
          <w:lang w:eastAsia="zh-CN"/>
        </w:rPr>
        <w:t xml:space="preserve"> to </w:t>
      </w:r>
      <w:r w:rsidRPr="002625EB">
        <w:rPr>
          <w:position w:val="-12"/>
        </w:rPr>
        <w:object w:dxaOrig="660" w:dyaOrig="360">
          <v:shape id="_x0000_i2273" type="#_x0000_t75" style="width:25.95pt;height:14.25pt" o:ole="">
            <v:imagedata r:id="rId2067" o:title=""/>
          </v:shape>
          <o:OLEObject Type="Embed" ProgID="Equation.3" ShapeID="_x0000_i2273" DrawAspect="Content" ObjectID="_1655834603" r:id="rId2068"/>
        </w:object>
      </w:r>
    </w:p>
    <w:p w:rsidR="001228F7" w:rsidRPr="002625EB" w:rsidRDefault="00127DB9" w:rsidP="00E5725B">
      <w:pPr>
        <w:pStyle w:val="B4"/>
        <w:rPr>
          <w:lang w:eastAsia="zh-CN"/>
        </w:rPr>
      </w:pPr>
      <w:r w:rsidRPr="002625EB">
        <w:rPr>
          <w:position w:val="-14"/>
        </w:rPr>
        <w:object w:dxaOrig="1080" w:dyaOrig="400">
          <v:shape id="_x0000_i2274" type="#_x0000_t75" style="width:47.7pt;height:18.4pt" o:ole="">
            <v:imagedata r:id="rId2069" o:title=""/>
          </v:shape>
          <o:OLEObject Type="Embed" ProgID="Equation.3" ShapeID="_x0000_i2274" DrawAspect="Content" ObjectID="_1655834604" r:id="rId2070"/>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5" type="#_x0000_t75" style="width:43.55pt;height:15.05pt" o:ole="">
            <v:imagedata r:id="rId2071" o:title=""/>
          </v:shape>
          <o:OLEObject Type="Embed" ProgID="Equation.3" ShapeID="_x0000_i2275" DrawAspect="Content" ObjectID="_1655834605" r:id="rId2072"/>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276" type="#_x0000_t75" style="width:65.3pt;height:17.6pt" o:ole="">
            <v:imagedata r:id="rId2073" o:title=""/>
          </v:shape>
          <o:OLEObject Type="Embed" ProgID="Equation.3" ShapeID="_x0000_i2276" DrawAspect="Content" ObjectID="_1655834606" r:id="rId2074"/>
        </w:object>
      </w:r>
      <w:r w:rsidRPr="002625EB">
        <w:rPr>
          <w:rFonts w:hint="eastAsia"/>
          <w:lang w:eastAsia="zh-CN"/>
        </w:rPr>
        <w:t xml:space="preserve"> to </w:t>
      </w:r>
      <w:r w:rsidR="00007A7D" w:rsidRPr="002625EB">
        <w:rPr>
          <w:position w:val="-14"/>
        </w:rPr>
        <w:object w:dxaOrig="1020" w:dyaOrig="380">
          <v:shape id="_x0000_i2277" type="#_x0000_t75" style="width:45.2pt;height:17.6pt" o:ole="">
            <v:imagedata r:id="rId2075" o:title=""/>
          </v:shape>
          <o:OLEObject Type="Embed" ProgID="Equation.3" ShapeID="_x0000_i2277" DrawAspect="Content" ObjectID="_1655834607" r:id="rId2076"/>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8" type="#_x0000_t75" style="width:24.3pt;height:12.55pt" o:ole="">
            <v:imagedata r:id="rId2044" o:title=""/>
          </v:shape>
          <o:OLEObject Type="Embed" ProgID="Equation.3" ShapeID="_x0000_i2278" DrawAspect="Content" ObjectID="_1655834608" r:id="rId2077"/>
        </w:object>
      </w:r>
      <w:r w:rsidRPr="002625EB">
        <w:rPr>
          <w:rFonts w:hint="eastAsia"/>
          <w:lang w:eastAsia="zh-CN"/>
        </w:rPr>
        <w:t xml:space="preserve"> to </w:t>
      </w:r>
      <w:r w:rsidRPr="002625EB">
        <w:rPr>
          <w:position w:val="-12"/>
        </w:rPr>
        <w:object w:dxaOrig="660" w:dyaOrig="360">
          <v:shape id="_x0000_i2279" type="#_x0000_t75" style="width:25.95pt;height:14.25pt" o:ole="">
            <v:imagedata r:id="rId2067" o:title=""/>
          </v:shape>
          <o:OLEObject Type="Embed" ProgID="Equation.3" ShapeID="_x0000_i2279" DrawAspect="Content" ObjectID="_1655834609" r:id="rId2078"/>
        </w:object>
      </w:r>
    </w:p>
    <w:p w:rsidR="001228F7" w:rsidRPr="002625EB" w:rsidRDefault="00CF16DE" w:rsidP="00E5725B">
      <w:pPr>
        <w:pStyle w:val="B4"/>
        <w:rPr>
          <w:lang w:eastAsia="zh-CN"/>
        </w:rPr>
      </w:pPr>
      <w:r w:rsidRPr="002625EB">
        <w:rPr>
          <w:position w:val="-14"/>
        </w:rPr>
        <w:object w:dxaOrig="1120" w:dyaOrig="400">
          <v:shape id="_x0000_i2280" type="#_x0000_t75" style="width:49.4pt;height:18.4pt" o:ole="">
            <v:imagedata r:id="rId2079" o:title=""/>
          </v:shape>
          <o:OLEObject Type="Embed" ProgID="Equation.3" ShapeID="_x0000_i2280" DrawAspect="Content" ObjectID="_1655834610" r:id="rId2080"/>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1" type="#_x0000_t75" style="width:46.9pt;height:15.05pt" o:ole="">
            <v:imagedata r:id="rId2081" o:title=""/>
          </v:shape>
          <o:OLEObject Type="Embed" ProgID="Equation.3" ShapeID="_x0000_i2281" DrawAspect="Content" ObjectID="_1655834611" r:id="rId2082"/>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2" type="#_x0000_t75" style="width:24.3pt;height:12.55pt" o:ole="">
            <v:imagedata r:id="rId2083" o:title=""/>
          </v:shape>
          <o:OLEObject Type="Embed" ProgID="Equation.3" ShapeID="_x0000_i2282" DrawAspect="Content" ObjectID="_1655834612" r:id="rId2084"/>
        </w:object>
      </w:r>
      <w:r w:rsidRPr="002625EB">
        <w:rPr>
          <w:rFonts w:hint="eastAsia"/>
          <w:lang w:eastAsia="zh-CN"/>
        </w:rPr>
        <w:t xml:space="preserve"> to </w:t>
      </w:r>
      <w:r w:rsidR="008856F7" w:rsidRPr="002625EB">
        <w:rPr>
          <w:position w:val="-14"/>
        </w:rPr>
        <w:object w:dxaOrig="1020" w:dyaOrig="380">
          <v:shape id="_x0000_i2283" type="#_x0000_t75" style="width:45.2pt;height:17.6pt" o:ole="">
            <v:imagedata r:id="rId2085" o:title=""/>
          </v:shape>
          <o:OLEObject Type="Embed" ProgID="Equation.3" ShapeID="_x0000_i2283" DrawAspect="Content" ObjectID="_1655834613" r:id="rId2086"/>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4" type="#_x0000_t75" style="width:24.3pt;height:12.55pt" o:ole="">
            <v:imagedata r:id="rId2044" o:title=""/>
          </v:shape>
          <o:OLEObject Type="Embed" ProgID="Equation.3" ShapeID="_x0000_i2284" DrawAspect="Content" ObjectID="_1655834614" r:id="rId2087"/>
        </w:object>
      </w:r>
      <w:r w:rsidRPr="002625EB">
        <w:rPr>
          <w:rFonts w:hint="eastAsia"/>
          <w:lang w:eastAsia="zh-CN"/>
        </w:rPr>
        <w:t xml:space="preserve"> to </w:t>
      </w:r>
      <w:r w:rsidRPr="002625EB">
        <w:rPr>
          <w:position w:val="-12"/>
        </w:rPr>
        <w:object w:dxaOrig="660" w:dyaOrig="360">
          <v:shape id="_x0000_i2285" type="#_x0000_t75" style="width:25.95pt;height:14.25pt" o:ole="">
            <v:imagedata r:id="rId2067" o:title=""/>
          </v:shape>
          <o:OLEObject Type="Embed" ProgID="Equation.3" ShapeID="_x0000_i2285" DrawAspect="Content" ObjectID="_1655834615" r:id="rId2088"/>
        </w:object>
      </w:r>
    </w:p>
    <w:p w:rsidR="001228F7" w:rsidRPr="002625EB" w:rsidRDefault="00127DB9" w:rsidP="00E5725B">
      <w:pPr>
        <w:pStyle w:val="B4"/>
        <w:rPr>
          <w:lang w:eastAsia="zh-CN"/>
        </w:rPr>
      </w:pPr>
      <w:r w:rsidRPr="002625EB">
        <w:rPr>
          <w:position w:val="-14"/>
        </w:rPr>
        <w:object w:dxaOrig="1120" w:dyaOrig="400">
          <v:shape id="_x0000_i2286" type="#_x0000_t75" style="width:49.4pt;height:18.4pt" o:ole="">
            <v:imagedata r:id="rId2089" o:title=""/>
          </v:shape>
          <o:OLEObject Type="Embed" ProgID="Equation.3" ShapeID="_x0000_i2286" DrawAspect="Content" ObjectID="_1655834616" r:id="rId2090"/>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7" type="#_x0000_t75" style="width:46.9pt;height:15.05pt" o:ole="">
            <v:imagedata r:id="rId2081" o:title=""/>
          </v:shape>
          <o:OLEObject Type="Embed" ProgID="Equation.3" ShapeID="_x0000_i2287" DrawAspect="Content" ObjectID="_1655834617" r:id="rId2091"/>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88" type="#_x0000_t75" style="width:24.3pt;height:12.55pt" o:ole="">
            <v:imagedata r:id="rId2092" o:title=""/>
          </v:shape>
          <o:OLEObject Type="Embed" ProgID="Equation.3" ShapeID="_x0000_i2288" DrawAspect="Content" ObjectID="_1655834618" r:id="rId2093"/>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89" type="#_x0000_t75" style="width:24.3pt;height:12.55pt" o:ole="">
            <v:imagedata r:id="rId2094" o:title=""/>
          </v:shape>
          <o:OLEObject Type="Embed" ProgID="Equation.3" ShapeID="_x0000_i2289" DrawAspect="Content" ObjectID="_1655834619" r:id="rId2095"/>
        </w:object>
      </w:r>
      <w:r w:rsidRPr="002625EB">
        <w:rPr>
          <w:rFonts w:hint="eastAsia"/>
          <w:lang w:eastAsia="zh-CN"/>
        </w:rPr>
        <w:t xml:space="preserve"> to </w:t>
      </w:r>
      <w:r w:rsidR="00777EFA" w:rsidRPr="002625EB">
        <w:rPr>
          <w:position w:val="-14"/>
        </w:rPr>
        <w:object w:dxaOrig="1180" w:dyaOrig="400">
          <v:shape id="_x0000_i2290" type="#_x0000_t75" style="width:52.75pt;height:18.4pt" o:ole="">
            <v:imagedata r:id="rId2096" o:title=""/>
          </v:shape>
          <o:OLEObject Type="Embed" ProgID="Equation.3" ShapeID="_x0000_i2290" DrawAspect="Content" ObjectID="_1655834620" r:id="rId2097"/>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1" type="#_x0000_t75" style="width:24.3pt;height:12.55pt" o:ole="">
            <v:imagedata r:id="rId2098" o:title=""/>
          </v:shape>
          <o:OLEObject Type="Embed" ProgID="Equation.3" ShapeID="_x0000_i2291" DrawAspect="Content" ObjectID="_1655834621" r:id="rId2099"/>
        </w:object>
      </w:r>
      <w:r w:rsidRPr="002625EB">
        <w:rPr>
          <w:rFonts w:hint="eastAsia"/>
          <w:lang w:eastAsia="zh-CN"/>
        </w:rPr>
        <w:t xml:space="preserve"> to </w:t>
      </w:r>
      <w:r w:rsidR="008856F7" w:rsidRPr="002625EB">
        <w:rPr>
          <w:position w:val="-14"/>
        </w:rPr>
        <w:object w:dxaOrig="1020" w:dyaOrig="380">
          <v:shape id="_x0000_i2292" type="#_x0000_t75" style="width:45.2pt;height:17.6pt" o:ole="">
            <v:imagedata r:id="rId2100" o:title=""/>
          </v:shape>
          <o:OLEObject Type="Embed" ProgID="Equation.3" ShapeID="_x0000_i2292" DrawAspect="Content" ObjectID="_1655834622" r:id="rId2101"/>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3" type="#_x0000_t75" style="width:24.3pt;height:12.55pt" o:ole="">
            <v:imagedata r:id="rId2044" o:title=""/>
          </v:shape>
          <o:OLEObject Type="Embed" ProgID="Equation.3" ShapeID="_x0000_i2293" DrawAspect="Content" ObjectID="_1655834623" r:id="rId2102"/>
        </w:object>
      </w:r>
      <w:r w:rsidRPr="002625EB">
        <w:rPr>
          <w:rFonts w:hint="eastAsia"/>
          <w:lang w:eastAsia="zh-CN"/>
        </w:rPr>
        <w:t xml:space="preserve"> to </w:t>
      </w:r>
      <w:r w:rsidRPr="002625EB">
        <w:rPr>
          <w:position w:val="-12"/>
        </w:rPr>
        <w:object w:dxaOrig="660" w:dyaOrig="360">
          <v:shape id="_x0000_i2294" type="#_x0000_t75" style="width:25.95pt;height:14.25pt" o:ole="">
            <v:imagedata r:id="rId2067" o:title=""/>
          </v:shape>
          <o:OLEObject Type="Embed" ProgID="Equation.3" ShapeID="_x0000_i2294" DrawAspect="Content" ObjectID="_1655834624" r:id="rId2103"/>
        </w:object>
      </w:r>
    </w:p>
    <w:p w:rsidR="00133950" w:rsidRPr="002625EB" w:rsidRDefault="00CF16DE" w:rsidP="00E5725B">
      <w:pPr>
        <w:pStyle w:val="B3"/>
        <w:rPr>
          <w:lang w:eastAsia="zh-CN"/>
        </w:rPr>
      </w:pPr>
      <w:r w:rsidRPr="002625EB">
        <w:rPr>
          <w:position w:val="-14"/>
        </w:rPr>
        <w:object w:dxaOrig="980" w:dyaOrig="380">
          <v:shape id="_x0000_i2295" type="#_x0000_t75" style="width:43.55pt;height:17.6pt" o:ole="">
            <v:imagedata r:id="rId2104" o:title=""/>
          </v:shape>
          <o:OLEObject Type="Embed" ProgID="Equation.3" ShapeID="_x0000_i2295" DrawAspect="Content" ObjectID="_1655834625" r:id="rId2105"/>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6" type="#_x0000_t75" style="width:38.5pt;height:12.55pt" o:ole="">
            <v:imagedata r:id="rId2106" o:title=""/>
          </v:shape>
          <o:OLEObject Type="Embed" ProgID="Equation.3" ShapeID="_x0000_i2296" DrawAspect="Content" ObjectID="_1655834626" r:id="rId2107"/>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503" w:name="_Toc19798736"/>
      <w:bookmarkStart w:id="504" w:name="_Toc26467207"/>
      <w:bookmarkStart w:id="505" w:name="_Toc29326562"/>
      <w:bookmarkStart w:id="506" w:name="_Toc29327712"/>
      <w:bookmarkStart w:id="507" w:name="_Toc36045902"/>
      <w:bookmarkStart w:id="508" w:name="_Toc36046162"/>
      <w:bookmarkStart w:id="509" w:name="_Toc36046308"/>
      <w:bookmarkStart w:id="510" w:name="_Toc45209225"/>
      <w:r w:rsidRPr="002625EB">
        <w:rPr>
          <w:rFonts w:hint="eastAsia"/>
          <w:lang w:eastAsia="zh-CN"/>
        </w:rPr>
        <w:t>6.3.2</w:t>
      </w:r>
      <w:r w:rsidRPr="002625EB">
        <w:rPr>
          <w:rFonts w:hint="eastAsia"/>
          <w:lang w:eastAsia="zh-CN"/>
        </w:rPr>
        <w:tab/>
        <w:t>Uplink control information on PUSCH</w:t>
      </w:r>
      <w:bookmarkEnd w:id="503"/>
      <w:bookmarkEnd w:id="504"/>
      <w:bookmarkEnd w:id="505"/>
      <w:bookmarkEnd w:id="506"/>
      <w:bookmarkEnd w:id="507"/>
      <w:bookmarkEnd w:id="508"/>
      <w:bookmarkEnd w:id="509"/>
      <w:bookmarkEnd w:id="510"/>
    </w:p>
    <w:p w:rsidR="00290631" w:rsidRPr="002625EB" w:rsidRDefault="00290631" w:rsidP="00EB44AF">
      <w:pPr>
        <w:pStyle w:val="Heading4"/>
        <w:rPr>
          <w:lang w:eastAsia="zh-CN"/>
        </w:rPr>
      </w:pPr>
      <w:bookmarkStart w:id="511" w:name="_Toc19798737"/>
      <w:bookmarkStart w:id="512" w:name="_Toc26467208"/>
      <w:bookmarkStart w:id="513" w:name="_Toc29326563"/>
      <w:bookmarkStart w:id="514" w:name="_Toc29327713"/>
      <w:bookmarkStart w:id="515" w:name="_Toc36045903"/>
      <w:bookmarkStart w:id="516" w:name="_Toc36046163"/>
      <w:bookmarkStart w:id="517" w:name="_Toc36046309"/>
      <w:bookmarkStart w:id="518" w:name="_Toc45209226"/>
      <w:r w:rsidRPr="002625EB">
        <w:rPr>
          <w:rFonts w:hint="eastAsia"/>
          <w:lang w:eastAsia="zh-CN"/>
        </w:rPr>
        <w:t>6.3.2.1</w:t>
      </w:r>
      <w:r w:rsidRPr="002625EB">
        <w:rPr>
          <w:rFonts w:hint="eastAsia"/>
          <w:lang w:eastAsia="zh-CN"/>
        </w:rPr>
        <w:tab/>
        <w:t>UCI bit sequence generation</w:t>
      </w:r>
      <w:bookmarkEnd w:id="511"/>
      <w:bookmarkEnd w:id="512"/>
      <w:bookmarkEnd w:id="513"/>
      <w:bookmarkEnd w:id="514"/>
      <w:bookmarkEnd w:id="515"/>
      <w:bookmarkEnd w:id="516"/>
      <w:bookmarkEnd w:id="517"/>
      <w:bookmarkEnd w:id="518"/>
    </w:p>
    <w:p w:rsidR="00457DC9" w:rsidRPr="002625EB" w:rsidRDefault="00457DC9" w:rsidP="00457DC9">
      <w:pPr>
        <w:pStyle w:val="Heading5"/>
        <w:rPr>
          <w:lang w:eastAsia="zh-CN"/>
        </w:rPr>
      </w:pPr>
      <w:bookmarkStart w:id="519" w:name="_Toc19798738"/>
      <w:bookmarkStart w:id="520" w:name="_Toc26467209"/>
      <w:bookmarkStart w:id="521" w:name="_Toc29326564"/>
      <w:bookmarkStart w:id="522" w:name="_Toc29327714"/>
      <w:bookmarkStart w:id="523" w:name="_Toc36045904"/>
      <w:bookmarkStart w:id="524" w:name="_Toc36046164"/>
      <w:bookmarkStart w:id="525" w:name="_Toc36046310"/>
      <w:bookmarkStart w:id="526" w:name="_Toc45209227"/>
      <w:r w:rsidRPr="002625EB">
        <w:rPr>
          <w:rFonts w:hint="eastAsia"/>
          <w:lang w:eastAsia="zh-CN"/>
        </w:rPr>
        <w:t>6.3.2.1.1</w:t>
      </w:r>
      <w:r w:rsidRPr="002625EB">
        <w:rPr>
          <w:rFonts w:hint="eastAsia"/>
          <w:lang w:eastAsia="zh-CN"/>
        </w:rPr>
        <w:tab/>
        <w:t>HARQ-ACK</w:t>
      </w:r>
      <w:bookmarkEnd w:id="519"/>
      <w:bookmarkEnd w:id="520"/>
      <w:bookmarkEnd w:id="521"/>
      <w:bookmarkEnd w:id="522"/>
      <w:bookmarkEnd w:id="523"/>
      <w:bookmarkEnd w:id="524"/>
      <w:bookmarkEnd w:id="525"/>
      <w:bookmarkEnd w:id="526"/>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297" type="#_x0000_t75" style="width:87.9pt;height:15.05pt" o:ole="">
            <v:imagedata r:id="rId11" o:title=""/>
          </v:shape>
          <o:OLEObject Type="Embed" ProgID="Equation.3" ShapeID="_x0000_i2297" DrawAspect="Content" ObjectID="_1655834627" r:id="rId2108"/>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298" type="#_x0000_t75" style="width:32.65pt;height:18.4pt" o:ole="">
            <v:imagedata r:id="rId2109" o:title=""/>
          </v:shape>
          <o:OLEObject Type="Embed" ProgID="Equation.3" ShapeID="_x0000_i2298" DrawAspect="Content" ObjectID="_1655834628" r:id="rId2110"/>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299" type="#_x0000_t75" style="width:31.8pt;height:17.6pt" o:ole="">
            <v:imagedata r:id="rId2111" o:title=""/>
          </v:shape>
          <o:OLEObject Type="Embed" ProgID="Equation.3" ShapeID="_x0000_i2299" DrawAspect="Content" ObjectID="_1655834629" r:id="rId2112"/>
        </w:object>
      </w:r>
      <w:r w:rsidRPr="002625EB">
        <w:rPr>
          <w:rFonts w:hint="eastAsia"/>
          <w:lang w:eastAsia="zh-CN"/>
        </w:rPr>
        <w:t xml:space="preserve">, and </w:t>
      </w:r>
      <w:r w:rsidRPr="002625EB">
        <w:rPr>
          <w:position w:val="-10"/>
        </w:rPr>
        <w:object w:dxaOrig="600" w:dyaOrig="260">
          <v:shape id="_x0000_i2300" type="#_x0000_t75" style="width:31pt;height:12.55pt" o:ole="">
            <v:imagedata r:id="rId2113" o:title=""/>
          </v:shape>
          <o:OLEObject Type="Embed" ProgID="Equation.3" ShapeID="_x0000_i2300" DrawAspect="Content" ObjectID="_1655834630" r:id="rId2114"/>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1" type="#_x0000_t75" style="width:25.95pt;height:19.25pt" o:ole="">
            <v:imagedata r:id="rId2115" o:title=""/>
          </v:shape>
          <o:OLEObject Type="Embed" ProgID="Equation.3" ShapeID="_x0000_i2301" DrawAspect="Content" ObjectID="_1655834631" r:id="rId2116"/>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2" type="#_x0000_t75" style="width:47.7pt;height:19.25pt" o:ole="">
            <v:imagedata r:id="rId2117" o:title=""/>
          </v:shape>
          <o:OLEObject Type="Embed" ProgID="Equation.3" ShapeID="_x0000_i2302" DrawAspect="Content" ObjectID="_1655834632" r:id="rId2118"/>
        </w:object>
      </w:r>
      <w:r w:rsidRPr="002625EB">
        <w:rPr>
          <w:rFonts w:hint="eastAsia"/>
          <w:lang w:eastAsia="zh-CN"/>
        </w:rPr>
        <w:t xml:space="preserve">, </w:t>
      </w:r>
      <w:r w:rsidRPr="002625EB">
        <w:rPr>
          <w:position w:val="-12"/>
        </w:rPr>
        <w:object w:dxaOrig="620" w:dyaOrig="340">
          <v:shape id="_x0000_i2303" type="#_x0000_t75" style="width:31.8pt;height:17.6pt" o:ole="">
            <v:imagedata r:id="rId2119" o:title=""/>
          </v:shape>
          <o:OLEObject Type="Embed" ProgID="Equation.3" ShapeID="_x0000_i2303" DrawAspect="Content" ObjectID="_1655834633" r:id="rId2120"/>
        </w:object>
      </w:r>
      <w:r w:rsidRPr="002625EB">
        <w:rPr>
          <w:rFonts w:hint="eastAsia"/>
          <w:lang w:eastAsia="zh-CN"/>
        </w:rPr>
        <w:t xml:space="preserve">, and </w:t>
      </w:r>
      <w:r w:rsidRPr="002625EB">
        <w:rPr>
          <w:position w:val="-10"/>
        </w:rPr>
        <w:object w:dxaOrig="600" w:dyaOrig="260">
          <v:shape id="_x0000_i2304" type="#_x0000_t75" style="width:31pt;height:12.55pt" o:ole="">
            <v:imagedata r:id="rId2113" o:title=""/>
          </v:shape>
          <o:OLEObject Type="Embed" ProgID="Equation.3" ShapeID="_x0000_i2304" DrawAspect="Content" ObjectID="_1655834634" r:id="rId2121"/>
        </w:object>
      </w:r>
      <w:r w:rsidRPr="002625EB">
        <w:rPr>
          <w:rFonts w:hint="eastAsia"/>
          <w:lang w:eastAsia="zh-CN"/>
        </w:rPr>
        <w:t>;</w:t>
      </w:r>
    </w:p>
    <w:p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5" type="#_x0000_t75" style="width:47.7pt;height:19.25pt" o:ole="">
            <v:imagedata r:id="rId1430" o:title=""/>
          </v:shape>
          <o:OLEObject Type="Embed" ProgID="Equation.3" ShapeID="_x0000_i2305" DrawAspect="Content" ObjectID="_1655834635" r:id="rId2122"/>
        </w:object>
      </w:r>
      <w:r w:rsidR="0061659E" w:rsidRPr="002625EB">
        <w:rPr>
          <w:rFonts w:hint="eastAsia"/>
          <w:lang w:eastAsia="zh-CN"/>
        </w:rPr>
        <w:t xml:space="preserve"> for </w:t>
      </w:r>
      <w:r w:rsidR="0061659E" w:rsidRPr="002625EB">
        <w:rPr>
          <w:position w:val="-10"/>
        </w:rPr>
        <w:object w:dxaOrig="1880" w:dyaOrig="360">
          <v:shape id="_x0000_i2306" type="#_x0000_t75" style="width:93.75pt;height:18.4pt" o:ole="">
            <v:imagedata r:id="rId1432" o:title=""/>
          </v:shape>
          <o:OLEObject Type="Embed" ProgID="Equation.3" ShapeID="_x0000_i2306" DrawAspect="Content" ObjectID="_1655834636" r:id="rId2123"/>
        </w:object>
      </w:r>
      <w:r w:rsidR="0061659E" w:rsidRPr="002625EB">
        <w:rPr>
          <w:rFonts w:hint="eastAsia"/>
          <w:lang w:eastAsia="zh-CN"/>
        </w:rPr>
        <w:t xml:space="preserve"> and </w:t>
      </w:r>
      <w:r w:rsidR="0061659E" w:rsidRPr="002625EB">
        <w:rPr>
          <w:position w:val="-6"/>
        </w:rPr>
        <w:object w:dxaOrig="980" w:dyaOrig="320">
          <v:shape id="_x0000_i2307" type="#_x0000_t75" style="width:47.7pt;height:15.9pt" o:ole="">
            <v:imagedata r:id="rId1434" o:title=""/>
          </v:shape>
          <o:OLEObject Type="Embed" ProgID="Equation.3" ShapeID="_x0000_i2307" DrawAspect="Content" ObjectID="_1655834637" r:id="rId2124"/>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08" type="#_x0000_t75" style="width:87.9pt;height:19.25pt" o:ole="">
            <v:imagedata r:id="rId1436" o:title=""/>
          </v:shape>
          <o:OLEObject Type="Embed" ProgID="Equation.3" ShapeID="_x0000_i2308" DrawAspect="Content" ObjectID="_1655834638" r:id="rId2125"/>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527" w:name="_Toc19798739"/>
      <w:bookmarkStart w:id="528" w:name="_Toc26467210"/>
      <w:bookmarkStart w:id="529" w:name="_Toc29326565"/>
      <w:bookmarkStart w:id="530" w:name="_Toc29327715"/>
      <w:bookmarkStart w:id="531" w:name="_Toc36045905"/>
      <w:bookmarkStart w:id="532" w:name="_Toc36046165"/>
      <w:bookmarkStart w:id="533" w:name="_Toc36046311"/>
      <w:bookmarkStart w:id="534" w:name="_Toc45209228"/>
      <w:r w:rsidRPr="002625EB">
        <w:rPr>
          <w:rFonts w:hint="eastAsia"/>
          <w:lang w:eastAsia="zh-CN"/>
        </w:rPr>
        <w:t>6.3.2.1.2</w:t>
      </w:r>
      <w:r w:rsidRPr="002625EB">
        <w:rPr>
          <w:rFonts w:hint="eastAsia"/>
          <w:lang w:eastAsia="zh-CN"/>
        </w:rPr>
        <w:tab/>
        <w:t>CSI</w:t>
      </w:r>
      <w:bookmarkEnd w:id="527"/>
      <w:bookmarkEnd w:id="528"/>
      <w:bookmarkEnd w:id="529"/>
      <w:bookmarkEnd w:id="530"/>
      <w:bookmarkEnd w:id="531"/>
      <w:bookmarkEnd w:id="532"/>
      <w:bookmarkEnd w:id="533"/>
      <w:bookmarkEnd w:id="534"/>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09" type="#_x0000_t75" style="width:36.85pt;height:15.9pt" o:ole="">
            <v:imagedata r:id="rId1450" o:title=""/>
          </v:shape>
          <o:OLEObject Type="Embed" ProgID="Equation.3" ShapeID="_x0000_i2309" DrawAspect="Content" ObjectID="_1655834639" r:id="rId212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0" type="#_x0000_t75" style="width:35.15pt;height:15.9pt" o:ole="">
            <v:imagedata r:id="rId1452" o:title=""/>
          </v:shape>
          <o:OLEObject Type="Embed" ProgID="Equation.3" ShapeID="_x0000_i2310" DrawAspect="Content" ObjectID="_1655834640" r:id="rId2127"/>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1" type="#_x0000_t75" style="width:9.2pt;height:10.9pt" o:ole="">
            <v:imagedata r:id="rId2128" o:title=""/>
          </v:shape>
          <o:OLEObject Type="Embed" ProgID="Equation.3" ShapeID="_x0000_i2311" DrawAspect="Content" ObjectID="_1655834641" r:id="rId2129"/>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2" type="#_x0000_t75" style="width:21.75pt;height:15.05pt" o:ole="">
            <v:imagedata r:id="rId2130" o:title=""/>
          </v:shape>
          <o:OLEObject Type="Embed" ProgID="Equation.3" ShapeID="_x0000_i2312" DrawAspect="Content" ObjectID="_1655834642" r:id="rId2131"/>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3" type="#_x0000_t75" style="width:15.9pt;height:15.05pt" o:ole="">
            <v:imagedata r:id="rId2132" o:title=""/>
          </v:shape>
          <o:OLEObject Type="Embed" ProgID="Equation.3" ShapeID="_x0000_i2313" DrawAspect="Content" ObjectID="_1655834643" r:id="rId213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4" type="#_x0000_t75" style="width:15.9pt;height:15.05pt" o:ole="">
            <v:imagedata r:id="rId2134" o:title=""/>
          </v:shape>
          <o:OLEObject Type="Embed" ProgID="Equation.3" ShapeID="_x0000_i2314" DrawAspect="Content" ObjectID="_1655834644" r:id="rId2135"/>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5" type="#_x0000_t75" style="width:18.4pt;height:12.55pt" o:ole="">
            <v:imagedata r:id="rId2136" o:title=""/>
          </v:shape>
          <o:OLEObject Type="Embed" ProgID="Equation.3" ShapeID="_x0000_i2315" DrawAspect="Content" ObjectID="_1655834645" r:id="rId2137"/>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6" type="#_x0000_t75" style="width:15.9pt;height:17.6pt" o:ole="">
                  <v:imagedata r:id="rId1702" o:title=""/>
                </v:shape>
                <o:OLEObject Type="Embed" ProgID="Equation.3" ShapeID="_x0000_i2316" DrawAspect="Content" ObjectID="_1655834646" r:id="rId2138"/>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17" type="#_x0000_t75" style="width:17.6pt;height:17.6pt" o:ole="">
                  <v:imagedata r:id="rId1704" o:title=""/>
                </v:shape>
                <o:OLEObject Type="Embed" ProgID="Equation.3" ShapeID="_x0000_i2317" DrawAspect="Content" ObjectID="_1655834647" r:id="rId2139"/>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18" type="#_x0000_t75" style="width:12.55pt;height:15.9pt" o:ole="">
                  <v:imagedata r:id="rId1458" o:title=""/>
                </v:shape>
                <o:OLEObject Type="Embed" ProgID="Equation.3" ShapeID="_x0000_i2318" DrawAspect="Content" ObjectID="_1655834648" r:id="rId2140"/>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19" type="#_x0000_t75" style="width:15.05pt;height:15.9pt" o:ole="">
                  <v:imagedata r:id="rId1460" o:title=""/>
                </v:shape>
                <o:OLEObject Type="Embed" ProgID="Equation.3" ShapeID="_x0000_i2319" DrawAspect="Content" ObjectID="_1655834649" r:id="rId2141"/>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0" type="#_x0000_t75" style="width:19.25pt;height:19.25pt" o:ole="">
                  <v:imagedata r:id="rId2142" o:title=""/>
                </v:shape>
                <o:OLEObject Type="Embed" ProgID="Equation.3" ShapeID="_x0000_i2320" DrawAspect="Content" ObjectID="_1655834650" r:id="rId2143"/>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1" type="#_x0000_t75" style="width:20.95pt;height:19.25pt" o:ole="">
                  <v:imagedata r:id="rId1536" o:title=""/>
                </v:shape>
                <o:OLEObject Type="Embed" ProgID="Equation.3" ShapeID="_x0000_i2321" DrawAspect="Content" ObjectID="_1655834651" r:id="rId2144"/>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2" type="#_x0000_t75" style="width:21.75pt;height:19.25pt" o:ole="">
                  <v:imagedata r:id="rId2145" o:title=""/>
                </v:shape>
                <o:OLEObject Type="Embed" ProgID="Equation.3" ShapeID="_x0000_i2322" DrawAspect="Content" ObjectID="_1655834652" r:id="rId2146"/>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3" type="#_x0000_t75" style="width:21.75pt;height:19.25pt" o:ole="">
                  <v:imagedata r:id="rId1538" o:title=""/>
                </v:shape>
                <o:OLEObject Type="Embed" ProgID="Equation.3" ShapeID="_x0000_i2323" DrawAspect="Content" ObjectID="_1655834653" r:id="rId2147"/>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0.95pt;height:19.25pt" o:ole="">
                  <v:imagedata r:id="rId2148" o:title=""/>
                </v:shape>
                <o:OLEObject Type="Embed" ProgID="Equation.3" ShapeID="_x0000_i2324" DrawAspect="Content" ObjectID="_1655834654" r:id="rId2149"/>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75pt;height:19.25pt" o:ole="">
                  <v:imagedata r:id="rId2150" o:title=""/>
                </v:shape>
                <o:OLEObject Type="Embed" ProgID="Equation.3" ShapeID="_x0000_i2325" DrawAspect="Content" ObjectID="_1655834655" r:id="rId2151"/>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6" type="#_x0000_t75" style="width:21.75pt;height:19.25pt" o:ole="">
                  <v:imagedata r:id="rId2152" o:title=""/>
                </v:shape>
                <o:OLEObject Type="Embed" ProgID="Equation.3" ShapeID="_x0000_i2326" DrawAspect="Content" ObjectID="_1655834656" r:id="rId2153"/>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27" type="#_x0000_t75" style="width:21.75pt;height:19.25pt" o:ole="">
                  <v:imagedata r:id="rId2154" o:title=""/>
                </v:shape>
                <o:OLEObject Type="Embed" ProgID="Equation.3" ShapeID="_x0000_i2327" DrawAspect="Content" ObjectID="_1655834657" r:id="rId2155"/>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28" type="#_x0000_t75" style="width:45.2pt;height:12.55pt" o:ole="">
                  <v:imagedata r:id="rId2156" o:title=""/>
                </v:shape>
                <o:OLEObject Type="Embed" ProgID="Equation.3" ShapeID="_x0000_i2328" DrawAspect="Content" ObjectID="_1655834658" r:id="rId2157"/>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29" type="#_x0000_t75" style="width:39.35pt;height:21.75pt" o:ole="">
                  <v:imagedata r:id="rId2158" o:title=""/>
                </v:shape>
                <o:OLEObject Type="Embed" ProgID="Equation.3" ShapeID="_x0000_i2329" DrawAspect="Content" ObjectID="_1655834659" r:id="rId2159"/>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0" type="#_x0000_t75" style="width:37.65pt;height:12.55pt" o:ole="">
                  <v:imagedata r:id="rId2160" o:title=""/>
                </v:shape>
                <o:OLEObject Type="Embed" ProgID="Equation.3" ShapeID="_x0000_i2330" DrawAspect="Content" ObjectID="_1655834660" r:id="rId2161"/>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1" type="#_x0000_t75" style="width:29.3pt;height:11.7pt" o:ole="">
                  <v:imagedata r:id="rId2162" o:title=""/>
                </v:shape>
                <o:OLEObject Type="Embed" ProgID="Equation.3" ShapeID="_x0000_i2331" DrawAspect="Content" ObjectID="_1655834661" r:id="rId2163"/>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2" type="#_x0000_t75" style="width:56.95pt;height:11.7pt" o:ole="">
                  <v:imagedata r:id="rId2164" o:title=""/>
                </v:shape>
                <o:OLEObject Type="Embed" ProgID="Equation.3" ShapeID="_x0000_i2332" DrawAspect="Content" ObjectID="_1655834662" r:id="rId2165"/>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3" type="#_x0000_t75" style="width:45.2pt;height:12.55pt" o:ole="">
                  <v:imagedata r:id="rId2166" o:title=""/>
                </v:shape>
                <o:OLEObject Type="Embed" ProgID="Equation.3" ShapeID="_x0000_i2333" DrawAspect="Content" ObjectID="_1655834663" r:id="rId2167"/>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4" type="#_x0000_t75" style="width:39.35pt;height:21.75pt" o:ole="">
                  <v:imagedata r:id="rId2158" o:title=""/>
                </v:shape>
                <o:OLEObject Type="Embed" ProgID="Equation.3" ShapeID="_x0000_i2334" DrawAspect="Content" ObjectID="_1655834664" r:id="rId2168"/>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5" type="#_x0000_t75" style="width:37.65pt;height:12.55pt" o:ole="">
                  <v:imagedata r:id="rId2160" o:title=""/>
                </v:shape>
                <o:OLEObject Type="Embed" ProgID="Equation.3" ShapeID="_x0000_i2335" DrawAspect="Content" ObjectID="_1655834665"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6" type="#_x0000_t75" style="width:29.3pt;height:11.7pt" o:ole="">
                  <v:imagedata r:id="rId2162" o:title=""/>
                </v:shape>
                <o:OLEObject Type="Embed" ProgID="Equation.3" ShapeID="_x0000_i2336" DrawAspect="Content" ObjectID="_1655834666" r:id="rId2170"/>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37" type="#_x0000_t75" style="width:37.65pt;height:12.55pt" o:ole="">
                  <v:imagedata r:id="rId2160" o:title=""/>
                </v:shape>
                <o:OLEObject Type="Embed" ProgID="Equation.3" ShapeID="_x0000_i2337" DrawAspect="Content" ObjectID="_1655834667" r:id="rId2171"/>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38" type="#_x0000_t75" style="width:29.3pt;height:11.7pt" o:ole="">
                  <v:imagedata r:id="rId2162" o:title=""/>
                </v:shape>
                <o:OLEObject Type="Embed" ProgID="Equation.3" ShapeID="_x0000_i2338" DrawAspect="Content" ObjectID="_1655834668" r:id="rId2172"/>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9" type="#_x0000_t75" style="width:56.95pt;height:11.7pt" o:ole="">
                  <v:imagedata r:id="rId2173" o:title=""/>
                </v:shape>
                <o:OLEObject Type="Embed" ProgID="Equation.3" ShapeID="_x0000_i2339" DrawAspect="Content" ObjectID="_1655834669" r:id="rId2174"/>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0" type="#_x0000_t75" style="width:56.95pt;height:11.7pt" o:ole="">
                  <v:imagedata r:id="rId2175" o:title=""/>
                </v:shape>
                <o:OLEObject Type="Embed" ProgID="Equation.3" ShapeID="_x0000_i2340" DrawAspect="Content" ObjectID="_1655834670" r:id="rId2176"/>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1" type="#_x0000_t75" style="width:45.2pt;height:12.55pt" o:ole="">
                  <v:imagedata r:id="rId2177" o:title=""/>
                </v:shape>
                <o:OLEObject Type="Embed" ProgID="Equation.3" ShapeID="_x0000_i2341" DrawAspect="Content" ObjectID="_1655834671" r:id="rId2178"/>
              </w:object>
            </w:r>
          </w:p>
        </w:tc>
        <w:tc>
          <w:tcPr>
            <w:tcW w:w="826" w:type="dxa"/>
            <w:vAlign w:val="center"/>
          </w:tcPr>
          <w:p w:rsidR="00020F9A" w:rsidRPr="002625EB" w:rsidRDefault="00020F9A" w:rsidP="00467F37">
            <w:pPr>
              <w:jc w:val="center"/>
            </w:pPr>
            <w:r w:rsidRPr="002625EB">
              <w:rPr>
                <w:position w:val="-32"/>
              </w:rPr>
              <w:object w:dxaOrig="1480" w:dyaOrig="760">
                <v:shape id="_x0000_i2342" type="#_x0000_t75" style="width:39.35pt;height:21.75pt" o:ole="">
                  <v:imagedata r:id="rId2158" o:title=""/>
                </v:shape>
                <o:OLEObject Type="Embed" ProgID="Equation.3" ShapeID="_x0000_i2342" DrawAspect="Content" ObjectID="_1655834672" r:id="rId2179"/>
              </w:object>
            </w:r>
          </w:p>
        </w:tc>
        <w:tc>
          <w:tcPr>
            <w:tcW w:w="759" w:type="dxa"/>
            <w:vAlign w:val="center"/>
          </w:tcPr>
          <w:p w:rsidR="00020F9A" w:rsidRPr="002625EB" w:rsidRDefault="00020F9A" w:rsidP="00467F37">
            <w:pPr>
              <w:jc w:val="center"/>
            </w:pPr>
            <w:r w:rsidRPr="002625EB">
              <w:rPr>
                <w:position w:val="-12"/>
              </w:rPr>
              <w:object w:dxaOrig="1080" w:dyaOrig="360">
                <v:shape id="_x0000_i2343" type="#_x0000_t75" style="width:37.65pt;height:12.55pt" o:ole="">
                  <v:imagedata r:id="rId2160" o:title=""/>
                </v:shape>
                <o:OLEObject Type="Embed" ProgID="Equation.3" ShapeID="_x0000_i2343" DrawAspect="Content" ObjectID="_1655834673" r:id="rId2180"/>
              </w:object>
            </w:r>
          </w:p>
        </w:tc>
        <w:tc>
          <w:tcPr>
            <w:tcW w:w="589" w:type="dxa"/>
            <w:vAlign w:val="center"/>
          </w:tcPr>
          <w:p w:rsidR="00020F9A" w:rsidRPr="002625EB" w:rsidRDefault="00020F9A" w:rsidP="00467F37">
            <w:pPr>
              <w:jc w:val="center"/>
            </w:pPr>
            <w:r w:rsidRPr="002625EB">
              <w:rPr>
                <w:position w:val="-10"/>
              </w:rPr>
              <w:object w:dxaOrig="880" w:dyaOrig="340">
                <v:shape id="_x0000_i2344" type="#_x0000_t75" style="width:29.3pt;height:11.7pt" o:ole="">
                  <v:imagedata r:id="rId2162" o:title=""/>
                </v:shape>
                <o:OLEObject Type="Embed" ProgID="Equation.3" ShapeID="_x0000_i2344" DrawAspect="Content" ObjectID="_1655834674" r:id="rId2181"/>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5" type="#_x0000_t75" style="width:66.15pt;height:31.8pt" o:ole="">
                  <v:imagedata r:id="rId2182" o:title=""/>
                </v:shape>
                <o:OLEObject Type="Embed" ProgID="Equation.3" ShapeID="_x0000_i2345" DrawAspect="Content" ObjectID="_1655834675" r:id="rId218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6" type="#_x0000_t75" style="width:47.7pt;height:10.05pt" o:ole="">
                  <v:imagedata r:id="rId2184" o:title=""/>
                </v:shape>
                <o:OLEObject Type="Embed" ProgID="Equation.3" ShapeID="_x0000_i2346" DrawAspect="Content" ObjectID="_1655834676" r:id="rId2185"/>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7" type="#_x0000_t75" style="width:45.2pt;height:12.55pt" o:ole="">
                  <v:imagedata r:id="rId2177" o:title=""/>
                </v:shape>
                <o:OLEObject Type="Embed" ProgID="Equation.3" ShapeID="_x0000_i2347" DrawAspect="Content" ObjectID="_1655834677"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48" type="#_x0000_t75" style="width:39.35pt;height:21.75pt" o:ole="">
                  <v:imagedata r:id="rId2158" o:title=""/>
                </v:shape>
                <o:OLEObject Type="Embed" ProgID="Equation.3" ShapeID="_x0000_i2348" DrawAspect="Content" ObjectID="_1655834678"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49" type="#_x0000_t75" style="width:37.65pt;height:12.55pt" o:ole="">
                  <v:imagedata r:id="rId2160" o:title=""/>
                </v:shape>
                <o:OLEObject Type="Embed" ProgID="Equation.3" ShapeID="_x0000_i2349" DrawAspect="Content" ObjectID="_1655834679"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50" type="#_x0000_t75" style="width:29.3pt;height:11.7pt" o:ole="">
                  <v:imagedata r:id="rId2162" o:title=""/>
                </v:shape>
                <o:OLEObject Type="Embed" ProgID="Equation.3" ShapeID="_x0000_i2350" DrawAspect="Content" ObjectID="_1655834680" r:id="rId2189"/>
              </w:object>
            </w:r>
          </w:p>
        </w:tc>
        <w:tc>
          <w:tcPr>
            <w:tcW w:w="778" w:type="dxa"/>
            <w:vAlign w:val="center"/>
          </w:tcPr>
          <w:p w:rsidR="00020F9A" w:rsidRPr="002625EB" w:rsidRDefault="00020F9A" w:rsidP="00467F37">
            <w:pPr>
              <w:jc w:val="center"/>
            </w:pPr>
            <w:r w:rsidRPr="002625EB">
              <w:rPr>
                <w:position w:val="-12"/>
              </w:rPr>
              <w:object w:dxaOrig="1080" w:dyaOrig="360">
                <v:shape id="_x0000_i2351" type="#_x0000_t75" style="width:37.65pt;height:12.55pt" o:ole="">
                  <v:imagedata r:id="rId2160" o:title=""/>
                </v:shape>
                <o:OLEObject Type="Embed" ProgID="Equation.3" ShapeID="_x0000_i2351" DrawAspect="Content" ObjectID="_1655834681" r:id="rId2190"/>
              </w:object>
            </w:r>
          </w:p>
        </w:tc>
        <w:tc>
          <w:tcPr>
            <w:tcW w:w="567" w:type="dxa"/>
            <w:vAlign w:val="center"/>
          </w:tcPr>
          <w:p w:rsidR="00020F9A" w:rsidRPr="002625EB" w:rsidRDefault="00020F9A" w:rsidP="00467F37">
            <w:pPr>
              <w:jc w:val="center"/>
            </w:pPr>
            <w:r w:rsidRPr="002625EB">
              <w:rPr>
                <w:position w:val="-10"/>
              </w:rPr>
              <w:object w:dxaOrig="880" w:dyaOrig="340">
                <v:shape id="_x0000_i2352" type="#_x0000_t75" style="width:29.3pt;height:11.7pt" o:ole="">
                  <v:imagedata r:id="rId2162" o:title=""/>
                </v:shape>
                <o:OLEObject Type="Embed" ProgID="Equation.3" ShapeID="_x0000_i2352" DrawAspect="Content" ObjectID="_1655834682" r:id="rId2191"/>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3" type="#_x0000_t75" style="width:66.15pt;height:31.8pt" o:ole="">
                  <v:imagedata r:id="rId2192" o:title=""/>
                </v:shape>
                <o:OLEObject Type="Embed" ProgID="Equation.3" ShapeID="_x0000_i2353" DrawAspect="Content" ObjectID="_1655834683" r:id="rId2193"/>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4" type="#_x0000_t75" style="width:71.15pt;height:31.8pt" o:ole="">
                  <v:imagedata r:id="rId2194" o:title=""/>
                </v:shape>
                <o:OLEObject Type="Embed" ProgID="Equation.3" ShapeID="_x0000_i2354" DrawAspect="Content" ObjectID="_1655834684" r:id="rId2195"/>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5" type="#_x0000_t75" style="width:47.7pt;height:10.05pt" o:ole="">
                  <v:imagedata r:id="rId2184" o:title=""/>
                </v:shape>
                <o:OLEObject Type="Embed" ProgID="Equation.3" ShapeID="_x0000_i2355" DrawAspect="Content" ObjectID="_1655834685" r:id="rId2196"/>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6" type="#_x0000_t75" style="width:46.05pt;height:10.05pt" o:ole="">
                  <v:imagedata r:id="rId2197" o:title=""/>
                </v:shape>
                <o:OLEObject Type="Embed" ProgID="Equation.3" ShapeID="_x0000_i2356" DrawAspect="Content" ObjectID="_1655834686" r:id="rId2198"/>
              </w:object>
            </w:r>
          </w:p>
        </w:tc>
      </w:tr>
    </w:tbl>
    <w:p w:rsidR="002D652C" w:rsidRDefault="002D652C" w:rsidP="002D652C">
      <w:pPr>
        <w:rPr>
          <w:lang w:eastAsia="zh-CN"/>
        </w:rPr>
      </w:pPr>
    </w:p>
    <w:p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Tr="002D652C">
        <w:tc>
          <w:tcPr>
            <w:tcW w:w="1279" w:type="dxa"/>
            <w:gridSpan w:val="3"/>
            <w:vMerge w:val="restart"/>
          </w:tcPr>
          <w:p w:rsidR="002D652C" w:rsidRDefault="002D652C" w:rsidP="002D652C">
            <w:pPr>
              <w:rPr>
                <w:lang w:eastAsia="zh-CN"/>
              </w:rPr>
            </w:pPr>
          </w:p>
        </w:tc>
        <w:tc>
          <w:tcPr>
            <w:tcW w:w="8350" w:type="dxa"/>
            <w:gridSpan w:val="16"/>
          </w:tcPr>
          <w:p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Tr="002D652C">
        <w:tc>
          <w:tcPr>
            <w:tcW w:w="1289" w:type="dxa"/>
            <w:gridSpan w:val="3"/>
            <w:vMerge/>
          </w:tcPr>
          <w:p w:rsidR="002D652C" w:rsidRDefault="002D652C" w:rsidP="002D652C">
            <w:pPr>
              <w:rPr>
                <w:lang w:eastAsia="zh-CN"/>
              </w:rPr>
            </w:pPr>
          </w:p>
        </w:tc>
        <w:tc>
          <w:tcPr>
            <w:tcW w:w="1396" w:type="dxa"/>
            <w:gridSpan w:val="4"/>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A089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A089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1A089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lastRenderedPageBreak/>
              <w:t>Rank=4</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Pr="004D1B4C" w:rsidRDefault="001A089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1A089B"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2D652C" w:rsidP="002D652C">
            <w:pPr>
              <w:jc w:val="center"/>
              <w:rPr>
                <w:sz w:val="18"/>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Rank=4</w:t>
            </w:r>
          </w:p>
          <w:p w:rsidR="002D652C" w:rsidRPr="004D1B4C" w:rsidRDefault="001A089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571" w:type="dxa"/>
            <w:vMerge w:val="restart"/>
          </w:tcPr>
          <w:p w:rsidR="002D652C" w:rsidRPr="004D1B4C" w:rsidRDefault="002D652C" w:rsidP="002D652C">
            <w:pPr>
              <w:rPr>
                <w:sz w:val="13"/>
                <w:szCs w:val="13"/>
                <w:lang w:eastAsia="zh-CN"/>
              </w:rPr>
            </w:pPr>
          </w:p>
        </w:tc>
        <w:tc>
          <w:tcPr>
            <w:tcW w:w="9058" w:type="dxa"/>
            <w:gridSpan w:val="18"/>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572" w:type="dxa"/>
            <w:vMerge/>
          </w:tcPr>
          <w:p w:rsidR="002D652C" w:rsidRPr="004D1B4C" w:rsidRDefault="002D652C" w:rsidP="002D652C">
            <w:pPr>
              <w:rPr>
                <w:sz w:val="13"/>
                <w:szCs w:val="13"/>
                <w:lang w:eastAsia="zh-CN"/>
              </w:rPr>
            </w:pPr>
          </w:p>
        </w:tc>
        <w:tc>
          <w:tcPr>
            <w:tcW w:w="423"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rsidR="002D652C" w:rsidRPr="004D1B4C" w:rsidRDefault="001A089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rsidR="002D652C" w:rsidRPr="004D1B4C" w:rsidRDefault="001A089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rsidR="002D652C" w:rsidRPr="004D1B4C" w:rsidRDefault="001A089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A089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A089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57" type="#_x0000_t75" style="width:33.5pt;height:19.25pt" o:ole="">
            <v:imagedata r:id="rId2199" o:title=""/>
          </v:shape>
          <o:OLEObject Type="Embed" ProgID="Equation.3" ShapeID="_x0000_i2357" DrawAspect="Content" ObjectID="_1655834687" r:id="rId2200"/>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58" type="#_x0000_t75" style="width:10.9pt;height:14.25pt" o:ole="">
            <v:imagedata r:id="rId2201" o:title=""/>
          </v:shape>
          <o:OLEObject Type="Embed" ProgID="Equation.3" ShapeID="_x0000_i2358" DrawAspect="Content" ObjectID="_1655834688" r:id="rId2202"/>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59" type="#_x0000_t75" style="width:9.2pt;height:10.9pt" o:ole="">
            <v:imagedata r:id="rId2128" o:title=""/>
          </v:shape>
          <o:OLEObject Type="Embed" ProgID="Equation.3" ShapeID="_x0000_i2359" DrawAspect="Content" ObjectID="_1655834689" r:id="rId2203"/>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0" type="#_x0000_t75" style="width:21.75pt;height:15.05pt" o:ole="">
            <v:imagedata r:id="rId2130" o:title=""/>
          </v:shape>
          <o:OLEObject Type="Embed" ProgID="Equation.3" ShapeID="_x0000_i2360" DrawAspect="Content" ObjectID="_1655834690" r:id="rId2204"/>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1" type="#_x0000_t75" style="width:15.9pt;height:15.05pt" o:ole="">
            <v:imagedata r:id="rId2132" o:title=""/>
          </v:shape>
          <o:OLEObject Type="Embed" ProgID="Equation.3" ShapeID="_x0000_i2361" DrawAspect="Content" ObjectID="_1655834691" r:id="rId2205"/>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2" type="#_x0000_t75" style="width:15.9pt;height:15.05pt" o:ole="">
            <v:imagedata r:id="rId2134" o:title=""/>
          </v:shape>
          <o:OLEObject Type="Embed" ProgID="Equation.3" ShapeID="_x0000_i2362" DrawAspect="Content" ObjectID="_1655834692" r:id="rId2206"/>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3" type="#_x0000_t75" style="width:18.4pt;height:12.55pt" o:ole="">
            <v:imagedata r:id="rId2136" o:title=""/>
          </v:shape>
          <o:OLEObject Type="Embed" ProgID="Equation.3" ShapeID="_x0000_i2363" DrawAspect="Content" ObjectID="_1655834693" r:id="rId2207"/>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4" type="#_x0000_t75" style="width:15.9pt;height:17.6pt" o:ole="">
                  <v:imagedata r:id="rId1702" o:title=""/>
                </v:shape>
                <o:OLEObject Type="Embed" ProgID="Equation.3" ShapeID="_x0000_i2364" DrawAspect="Content" ObjectID="_1655834694" r:id="rId2208"/>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5" type="#_x0000_t75" style="width:17.6pt;height:17.6pt" o:ole="">
                  <v:imagedata r:id="rId1704" o:title=""/>
                </v:shape>
                <o:OLEObject Type="Embed" ProgID="Equation.3" ShapeID="_x0000_i2365" DrawAspect="Content" ObjectID="_1655834695" r:id="rId2209"/>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6" type="#_x0000_t75" style="width:12.55pt;height:15.9pt" o:ole="">
                  <v:imagedata r:id="rId1458" o:title=""/>
                </v:shape>
                <o:OLEObject Type="Embed" ProgID="Equation.3" ShapeID="_x0000_i2366" DrawAspect="Content" ObjectID="_1655834696" r:id="rId2210"/>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67" type="#_x0000_t75" style="width:19.25pt;height:19.25pt" o:ole="">
                  <v:imagedata r:id="rId2142" o:title=""/>
                </v:shape>
                <o:OLEObject Type="Embed" ProgID="Equation.3" ShapeID="_x0000_i2367" DrawAspect="Content" ObjectID="_1655834697" r:id="rId2211"/>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68" type="#_x0000_t75" style="width:20.95pt;height:19.25pt" o:ole="">
                  <v:imagedata r:id="rId1536" o:title=""/>
                </v:shape>
                <o:OLEObject Type="Embed" ProgID="Equation.3" ShapeID="_x0000_i2368" DrawAspect="Content" ObjectID="_1655834698" r:id="rId2212"/>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69" type="#_x0000_t75" style="width:21.75pt;height:19.25pt" o:ole="">
                  <v:imagedata r:id="rId2145" o:title=""/>
                </v:shape>
                <o:OLEObject Type="Embed" ProgID="Equation.3" ShapeID="_x0000_i2369" DrawAspect="Content" ObjectID="_1655834699" r:id="rId2213"/>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0" type="#_x0000_t75" style="width:21.75pt;height:19.25pt" o:ole="">
                  <v:imagedata r:id="rId1538" o:title=""/>
                </v:shape>
                <o:OLEObject Type="Embed" ProgID="Equation.3" ShapeID="_x0000_i2370" DrawAspect="Content" ObjectID="_1655834700" r:id="rId2214"/>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0.95pt;height:19.25pt" o:ole="">
                  <v:imagedata r:id="rId2148" o:title=""/>
                </v:shape>
                <o:OLEObject Type="Embed" ProgID="Equation.3" ShapeID="_x0000_i2371" DrawAspect="Content" ObjectID="_1655834701" r:id="rId2215"/>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75pt;height:19.25pt" o:ole="">
                  <v:imagedata r:id="rId2150" o:title=""/>
                </v:shape>
                <o:OLEObject Type="Embed" ProgID="Equation.3" ShapeID="_x0000_i2372" DrawAspect="Content" ObjectID="_1655834702" r:id="rId2216"/>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3" type="#_x0000_t75" style="width:21.75pt;height:19.25pt" o:ole="">
                  <v:imagedata r:id="rId2152" o:title=""/>
                </v:shape>
                <o:OLEObject Type="Embed" ProgID="Equation.3" ShapeID="_x0000_i2373" DrawAspect="Content" ObjectID="_1655834703" r:id="rId2217"/>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4" type="#_x0000_t75" style="width:21.75pt;height:19.25pt" o:ole="">
                  <v:imagedata r:id="rId2154" o:title=""/>
                </v:shape>
                <o:OLEObject Type="Embed" ProgID="Equation.3" ShapeID="_x0000_i2374" DrawAspect="Content" ObjectID="_1655834704" r:id="rId2218"/>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5" type="#_x0000_t75" style="width:54.4pt;height:26.8pt" o:ole="">
                  <v:imagedata r:id="rId2219" o:title=""/>
                </v:shape>
                <o:OLEObject Type="Embed" ProgID="Equation.3" ShapeID="_x0000_i2375" DrawAspect="Content" ObjectID="_1655834705" r:id="rId2220"/>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6" type="#_x0000_t75" style="width:37.65pt;height:12.55pt" o:ole="">
                  <v:imagedata r:id="rId2160" o:title=""/>
                </v:shape>
                <o:OLEObject Type="Embed" ProgID="Equation.3" ShapeID="_x0000_i2376" DrawAspect="Content" ObjectID="_1655834706" r:id="rId2221"/>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77" type="#_x0000_t75" style="width:29.3pt;height:11.7pt" o:ole="">
                  <v:imagedata r:id="rId2162" o:title=""/>
                </v:shape>
                <o:OLEObject Type="Embed" ProgID="Equation.3" ShapeID="_x0000_i2377" DrawAspect="Content" ObjectID="_1655834707" r:id="rId2222"/>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78" type="#_x0000_t75" style="width:56.1pt;height:11.7pt" o:ole="">
                  <v:imagedata r:id="rId2164" o:title=""/>
                </v:shape>
                <o:OLEObject Type="Embed" ProgID="Equation.3" ShapeID="_x0000_i2378" DrawAspect="Content" ObjectID="_1655834708" r:id="rId2223"/>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9" type="#_x0000_t75" style="width:54.4pt;height:26.8pt" o:ole="">
                  <v:imagedata r:id="rId2219" o:title=""/>
                </v:shape>
                <o:OLEObject Type="Embed" ProgID="Equation.3" ShapeID="_x0000_i2379" DrawAspect="Content" ObjectID="_1655834709" r:id="rId222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0" type="#_x0000_t75" style="width:37.65pt;height:12.55pt" o:ole="">
                  <v:imagedata r:id="rId2160" o:title=""/>
                </v:shape>
                <o:OLEObject Type="Embed" ProgID="Equation.3" ShapeID="_x0000_i2380" DrawAspect="Content" ObjectID="_1655834710" r:id="rId2225"/>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1" type="#_x0000_t75" style="width:29.3pt;height:11.7pt" o:ole="">
                  <v:imagedata r:id="rId2162" o:title=""/>
                </v:shape>
                <o:OLEObject Type="Embed" ProgID="Equation.3" ShapeID="_x0000_i2381" DrawAspect="Content" ObjectID="_1655834711" r:id="rId2226"/>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2" type="#_x0000_t75" style="width:37.65pt;height:12.55pt" o:ole="">
                  <v:imagedata r:id="rId2160" o:title=""/>
                </v:shape>
                <o:OLEObject Type="Embed" ProgID="Equation.3" ShapeID="_x0000_i2382" DrawAspect="Content" ObjectID="_1655834712" r:id="rId2227"/>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3" type="#_x0000_t75" style="width:29.3pt;height:11.7pt" o:ole="">
                  <v:imagedata r:id="rId2162" o:title=""/>
                </v:shape>
                <o:OLEObject Type="Embed" ProgID="Equation.3" ShapeID="_x0000_i2383" DrawAspect="Content" ObjectID="_1655834713" r:id="rId2228"/>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4" type="#_x0000_t75" style="width:56.1pt;height:11.7pt" o:ole="">
                  <v:imagedata r:id="rId2173" o:title=""/>
                </v:shape>
                <o:OLEObject Type="Embed" ProgID="Equation.3" ShapeID="_x0000_i2384" DrawAspect="Content" ObjectID="_1655834714" r:id="rId2229"/>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5" type="#_x0000_t75" style="width:57.75pt;height:11.7pt" o:ole="">
                  <v:imagedata r:id="rId2175" o:title=""/>
                </v:shape>
                <o:OLEObject Type="Embed" ProgID="Equation.3" ShapeID="_x0000_i2385" DrawAspect="Content" ObjectID="_1655834715" r:id="rId2230"/>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6" type="#_x0000_t75" style="width:54.4pt;height:26.8pt" o:ole="">
                  <v:imagedata r:id="rId2219" o:title=""/>
                </v:shape>
                <o:OLEObject Type="Embed" ProgID="Equation.3" ShapeID="_x0000_i2386" DrawAspect="Content" ObjectID="_1655834716" r:id="rId2231"/>
              </w:object>
            </w:r>
          </w:p>
        </w:tc>
        <w:tc>
          <w:tcPr>
            <w:tcW w:w="851" w:type="dxa"/>
            <w:vAlign w:val="center"/>
          </w:tcPr>
          <w:p w:rsidR="003F305D" w:rsidRPr="002625EB" w:rsidRDefault="003F305D" w:rsidP="00D67346">
            <w:pPr>
              <w:jc w:val="center"/>
            </w:pPr>
            <w:r w:rsidRPr="002625EB">
              <w:rPr>
                <w:position w:val="-12"/>
              </w:rPr>
              <w:object w:dxaOrig="1080" w:dyaOrig="360">
                <v:shape id="_x0000_i2387" type="#_x0000_t75" style="width:37.65pt;height:12.55pt" o:ole="">
                  <v:imagedata r:id="rId2160" o:title=""/>
                </v:shape>
                <o:OLEObject Type="Embed" ProgID="Equation.3" ShapeID="_x0000_i2387" DrawAspect="Content" ObjectID="_1655834717" r:id="rId2232"/>
              </w:object>
            </w:r>
          </w:p>
        </w:tc>
        <w:tc>
          <w:tcPr>
            <w:tcW w:w="850" w:type="dxa"/>
            <w:vAlign w:val="center"/>
          </w:tcPr>
          <w:p w:rsidR="003F305D" w:rsidRPr="002625EB" w:rsidRDefault="003F305D" w:rsidP="00D67346">
            <w:pPr>
              <w:jc w:val="center"/>
            </w:pPr>
            <w:r w:rsidRPr="002625EB">
              <w:rPr>
                <w:position w:val="-10"/>
              </w:rPr>
              <w:object w:dxaOrig="880" w:dyaOrig="340">
                <v:shape id="_x0000_i2388" type="#_x0000_t75" style="width:29.3pt;height:11.7pt" o:ole="">
                  <v:imagedata r:id="rId2162" o:title=""/>
                </v:shape>
                <o:OLEObject Type="Embed" ProgID="Equation.3" ShapeID="_x0000_i2388" DrawAspect="Content" ObjectID="_1655834718" r:id="rId2233"/>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89" type="#_x0000_t75" style="width:66.15pt;height:31.8pt" o:ole="">
                  <v:imagedata r:id="rId2182" o:title=""/>
                </v:shape>
                <o:OLEObject Type="Embed" ProgID="Equation.3" ShapeID="_x0000_i2389" DrawAspect="Content" ObjectID="_1655834719" r:id="rId2234"/>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0" type="#_x0000_t75" style="width:47.7pt;height:10.05pt" o:ole="">
                  <v:imagedata r:id="rId2184" o:title=""/>
                </v:shape>
                <o:OLEObject Type="Embed" ProgID="Equation.3" ShapeID="_x0000_i2390" DrawAspect="Content" ObjectID="_1655834720" r:id="rId2235"/>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1" type="#_x0000_t75" style="width:54.4pt;height:26.8pt" o:ole="">
                  <v:imagedata r:id="rId2219" o:title=""/>
                </v:shape>
                <o:OLEObject Type="Embed" ProgID="Equation.3" ShapeID="_x0000_i2391" DrawAspect="Content" ObjectID="_1655834721" r:id="rId2236"/>
              </w:object>
            </w:r>
          </w:p>
        </w:tc>
        <w:tc>
          <w:tcPr>
            <w:tcW w:w="851" w:type="dxa"/>
            <w:vAlign w:val="center"/>
          </w:tcPr>
          <w:p w:rsidR="003F305D" w:rsidRPr="002625EB" w:rsidRDefault="003F305D" w:rsidP="00D67346">
            <w:pPr>
              <w:jc w:val="center"/>
            </w:pPr>
            <w:r w:rsidRPr="002625EB">
              <w:rPr>
                <w:position w:val="-12"/>
              </w:rPr>
              <w:object w:dxaOrig="1080" w:dyaOrig="360">
                <v:shape id="_x0000_i2392" type="#_x0000_t75" style="width:37.65pt;height:12.55pt" o:ole="">
                  <v:imagedata r:id="rId2160" o:title=""/>
                </v:shape>
                <o:OLEObject Type="Embed" ProgID="Equation.3" ShapeID="_x0000_i2392" DrawAspect="Content" ObjectID="_1655834722" r:id="rId2237"/>
              </w:object>
            </w:r>
          </w:p>
        </w:tc>
        <w:tc>
          <w:tcPr>
            <w:tcW w:w="850" w:type="dxa"/>
            <w:vAlign w:val="center"/>
          </w:tcPr>
          <w:p w:rsidR="003F305D" w:rsidRPr="002625EB" w:rsidRDefault="003F305D" w:rsidP="00D67346">
            <w:pPr>
              <w:jc w:val="center"/>
            </w:pPr>
            <w:r w:rsidRPr="002625EB">
              <w:rPr>
                <w:position w:val="-10"/>
              </w:rPr>
              <w:object w:dxaOrig="880" w:dyaOrig="340">
                <v:shape id="_x0000_i2393" type="#_x0000_t75" style="width:29.3pt;height:11.7pt" o:ole="">
                  <v:imagedata r:id="rId2162" o:title=""/>
                </v:shape>
                <o:OLEObject Type="Embed" ProgID="Equation.3" ShapeID="_x0000_i2393" DrawAspect="Content" ObjectID="_1655834723" r:id="rId2238"/>
              </w:object>
            </w:r>
          </w:p>
        </w:tc>
        <w:tc>
          <w:tcPr>
            <w:tcW w:w="851" w:type="dxa"/>
            <w:vAlign w:val="center"/>
          </w:tcPr>
          <w:p w:rsidR="003F305D" w:rsidRPr="002625EB" w:rsidRDefault="003F305D" w:rsidP="00D67346">
            <w:pPr>
              <w:jc w:val="center"/>
            </w:pPr>
            <w:r w:rsidRPr="002625EB">
              <w:rPr>
                <w:position w:val="-12"/>
              </w:rPr>
              <w:object w:dxaOrig="1080" w:dyaOrig="360">
                <v:shape id="_x0000_i2394" type="#_x0000_t75" style="width:37.65pt;height:12.55pt" o:ole="">
                  <v:imagedata r:id="rId2160" o:title=""/>
                </v:shape>
                <o:OLEObject Type="Embed" ProgID="Equation.3" ShapeID="_x0000_i2394" DrawAspect="Content" ObjectID="_1655834724" r:id="rId2239"/>
              </w:object>
            </w:r>
          </w:p>
        </w:tc>
        <w:tc>
          <w:tcPr>
            <w:tcW w:w="718" w:type="dxa"/>
            <w:vAlign w:val="center"/>
          </w:tcPr>
          <w:p w:rsidR="003F305D" w:rsidRPr="002625EB" w:rsidRDefault="003F305D" w:rsidP="00D67346">
            <w:pPr>
              <w:jc w:val="center"/>
            </w:pPr>
            <w:r w:rsidRPr="002625EB">
              <w:rPr>
                <w:position w:val="-10"/>
              </w:rPr>
              <w:object w:dxaOrig="880" w:dyaOrig="340">
                <v:shape id="_x0000_i2395" type="#_x0000_t75" style="width:29.3pt;height:11.7pt" o:ole="">
                  <v:imagedata r:id="rId2162" o:title=""/>
                </v:shape>
                <o:OLEObject Type="Embed" ProgID="Equation.3" ShapeID="_x0000_i2395" DrawAspect="Content" ObjectID="_1655834725" r:id="rId2240"/>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6" type="#_x0000_t75" style="width:66.15pt;height:31.8pt" o:ole="">
                  <v:imagedata r:id="rId2192" o:title=""/>
                </v:shape>
                <o:OLEObject Type="Embed" ProgID="Equation.3" ShapeID="_x0000_i2396" DrawAspect="Content" ObjectID="_1655834726" r:id="rId2241"/>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397" type="#_x0000_t75" style="width:71.15pt;height:31.8pt" o:ole="">
                  <v:imagedata r:id="rId2242" o:title=""/>
                </v:shape>
                <o:OLEObject Type="Embed" ProgID="Equation.3" ShapeID="_x0000_i2397" DrawAspect="Content" ObjectID="_1655834727" r:id="rId2243"/>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8" type="#_x0000_t75" style="width:47.7pt;height:10.05pt" o:ole="">
                  <v:imagedata r:id="rId2184" o:title=""/>
                </v:shape>
                <o:OLEObject Type="Embed" ProgID="Equation.3" ShapeID="_x0000_i2398" DrawAspect="Content" ObjectID="_1655834728" r:id="rId2244"/>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399" type="#_x0000_t75" style="width:46.05pt;height:10.05pt" o:ole="">
                  <v:imagedata r:id="rId2197" o:title=""/>
                </v:shape>
                <o:OLEObject Type="Embed" ProgID="Equation.3" ShapeID="_x0000_i2399" DrawAspect="Content" ObjectID="_1655834729" r:id="rId2245"/>
              </w:object>
            </w:r>
          </w:p>
        </w:tc>
      </w:tr>
    </w:tbl>
    <w:p w:rsidR="002D652C" w:rsidRDefault="002D652C" w:rsidP="002D652C">
      <w:pPr>
        <w:rPr>
          <w:lang w:eastAsia="zh-CN"/>
        </w:rPr>
      </w:pPr>
    </w:p>
    <w:p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10514" w:type="dxa"/>
        <w:tblLook w:val="04A0" w:firstRow="1" w:lastRow="0" w:firstColumn="1" w:lastColumn="0" w:noHBand="0" w:noVBand="1"/>
      </w:tblPr>
      <w:tblGrid>
        <w:gridCol w:w="629"/>
        <w:gridCol w:w="456"/>
        <w:gridCol w:w="456"/>
        <w:gridCol w:w="216"/>
        <w:gridCol w:w="236"/>
        <w:gridCol w:w="456"/>
        <w:gridCol w:w="879"/>
        <w:gridCol w:w="211"/>
        <w:gridCol w:w="945"/>
        <w:gridCol w:w="826"/>
        <w:gridCol w:w="330"/>
        <w:gridCol w:w="1156"/>
        <w:gridCol w:w="207"/>
        <w:gridCol w:w="949"/>
        <w:gridCol w:w="662"/>
        <w:gridCol w:w="193"/>
        <w:gridCol w:w="855"/>
        <w:gridCol w:w="852"/>
      </w:tblGrid>
      <w:tr w:rsidR="002D652C" w:rsidTr="002D652C">
        <w:tc>
          <w:tcPr>
            <w:tcW w:w="1757" w:type="dxa"/>
            <w:gridSpan w:val="4"/>
            <w:vMerge w:val="restart"/>
          </w:tcPr>
          <w:p w:rsidR="002D652C" w:rsidRDefault="002D652C" w:rsidP="002D652C">
            <w:pPr>
              <w:rPr>
                <w:lang w:eastAsia="zh-CN"/>
              </w:rPr>
            </w:pPr>
          </w:p>
        </w:tc>
        <w:tc>
          <w:tcPr>
            <w:tcW w:w="8757" w:type="dxa"/>
            <w:gridSpan w:val="14"/>
          </w:tcPr>
          <w:p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Tr="002D652C">
        <w:tc>
          <w:tcPr>
            <w:tcW w:w="1757" w:type="dxa"/>
            <w:gridSpan w:val="4"/>
            <w:vMerge/>
          </w:tcPr>
          <w:p w:rsidR="002D652C" w:rsidRDefault="002D652C" w:rsidP="002D652C">
            <w:pPr>
              <w:rPr>
                <w:lang w:eastAsia="zh-CN"/>
              </w:rPr>
            </w:pPr>
          </w:p>
        </w:tc>
        <w:tc>
          <w:tcPr>
            <w:tcW w:w="1782" w:type="dxa"/>
            <w:gridSpan w:val="4"/>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1771" w:type="dxa"/>
            <w:gridSpan w:val="2"/>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1693" w:type="dxa"/>
            <w:gridSpan w:val="3"/>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1611" w:type="dxa"/>
            <w:gridSpan w:val="2"/>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1900" w:type="dxa"/>
            <w:gridSpan w:val="3"/>
          </w:tcPr>
          <w:p w:rsidR="002D652C" w:rsidRDefault="001A089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Rank=1</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693" w:type="dxa"/>
            <w:gridSpan w:val="3"/>
          </w:tcPr>
          <w:p w:rsidR="002D652C" w:rsidRDefault="002D652C" w:rsidP="002D652C">
            <w:pPr>
              <w:jc w:val="center"/>
              <w:rPr>
                <w:lang w:eastAsia="zh-CN"/>
              </w:rPr>
            </w:pPr>
            <w:r w:rsidRPr="004D1B4C">
              <w:rPr>
                <w:rFonts w:hint="eastAsia"/>
                <w:sz w:val="18"/>
                <w:lang w:eastAsia="zh-CN"/>
              </w:rPr>
              <w:t>N/A</w:t>
            </w:r>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Rank=2</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1A089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Rank=3</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1A089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1A089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Rank=4</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Rank=1</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693" w:type="dxa"/>
            <w:gridSpan w:val="3"/>
          </w:tcPr>
          <w:p w:rsidR="002D652C" w:rsidRDefault="002D652C" w:rsidP="002D652C">
            <w:pPr>
              <w:jc w:val="center"/>
              <w:rPr>
                <w:lang w:eastAsia="zh-CN"/>
              </w:rPr>
            </w:pPr>
            <w:r w:rsidRPr="004D1B4C">
              <w:rPr>
                <w:rFonts w:hint="eastAsia"/>
                <w:sz w:val="18"/>
                <w:lang w:eastAsia="zh-CN"/>
              </w:rPr>
              <w:t>N/A</w:t>
            </w:r>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Rank=2</w:t>
            </w:r>
          </w:p>
          <w:p w:rsidR="002D652C" w:rsidRDefault="001A089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1A089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Rank=3</w:t>
            </w:r>
          </w:p>
          <w:p w:rsidR="002D652C" w:rsidRPr="004D1B4C" w:rsidRDefault="001A089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Pr="004D1B4C" w:rsidRDefault="001A089B"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Pr="004D1B4C" w:rsidRDefault="002D652C" w:rsidP="002D652C">
            <w:pPr>
              <w:jc w:val="center"/>
              <w:rPr>
                <w:sz w:val="18"/>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Rank=4</w:t>
            </w:r>
          </w:p>
          <w:p w:rsidR="002D652C" w:rsidRPr="004D1B4C" w:rsidRDefault="001A089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Pr="004D1B4C" w:rsidRDefault="001A089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2D652C">
        <w:tc>
          <w:tcPr>
            <w:tcW w:w="629" w:type="dxa"/>
            <w:vMerge w:val="restart"/>
          </w:tcPr>
          <w:p w:rsidR="002D652C" w:rsidRPr="004D1B4C" w:rsidRDefault="002D652C" w:rsidP="002D652C">
            <w:pPr>
              <w:rPr>
                <w:sz w:val="13"/>
                <w:szCs w:val="13"/>
                <w:lang w:eastAsia="zh-CN"/>
              </w:rPr>
            </w:pPr>
          </w:p>
        </w:tc>
        <w:tc>
          <w:tcPr>
            <w:tcW w:w="9885" w:type="dxa"/>
            <w:gridSpan w:val="17"/>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629" w:type="dxa"/>
            <w:vMerge/>
          </w:tcPr>
          <w:p w:rsidR="002D652C" w:rsidRPr="004D1B4C" w:rsidRDefault="002D652C" w:rsidP="002D652C">
            <w:pPr>
              <w:rPr>
                <w:sz w:val="13"/>
                <w:szCs w:val="13"/>
                <w:lang w:eastAsia="zh-CN"/>
              </w:rPr>
            </w:pPr>
          </w:p>
        </w:tc>
        <w:tc>
          <w:tcPr>
            <w:tcW w:w="456"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56"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52"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56"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79"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156"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156"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156" w:type="dxa"/>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156" w:type="dxa"/>
            <w:gridSpan w:val="2"/>
          </w:tcPr>
          <w:p w:rsidR="002D652C" w:rsidRPr="004D1B4C" w:rsidRDefault="001A089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855" w:type="dxa"/>
            <w:gridSpan w:val="2"/>
          </w:tcPr>
          <w:p w:rsidR="002D652C" w:rsidRPr="004D1B4C" w:rsidRDefault="001A089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855" w:type="dxa"/>
          </w:tcPr>
          <w:p w:rsidR="002D652C" w:rsidRPr="004D1B4C" w:rsidRDefault="001A089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852" w:type="dxa"/>
          </w:tcPr>
          <w:p w:rsidR="002D652C" w:rsidRPr="004D1B4C" w:rsidRDefault="001A089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1156"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A089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A089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tcPr>
          <w:p w:rsidR="002D652C" w:rsidRPr="004D1B4C" w:rsidRDefault="001A089B"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A089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879"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1A089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0" type="#_x0000_t75" style="width:104.65pt;height:17.6pt" o:ole="">
            <v:imagedata r:id="rId1715" o:title=""/>
          </v:shape>
          <o:OLEObject Type="Embed" ProgID="Equation.3" ShapeID="_x0000_i2400" DrawAspect="Content" ObjectID="_1655834730" r:id="rId2246"/>
        </w:object>
      </w:r>
      <w:r w:rsidRPr="002625EB">
        <w:rPr>
          <w:rFonts w:hint="eastAsia"/>
          <w:lang w:eastAsia="zh-CN"/>
        </w:rPr>
        <w:t xml:space="preserve"> and </w:t>
      </w:r>
      <w:r w:rsidRPr="002625EB">
        <w:rPr>
          <w:position w:val="-14"/>
        </w:rPr>
        <w:object w:dxaOrig="2560" w:dyaOrig="400">
          <v:shape id="_x0000_i2401" type="#_x0000_t75" style="width:108.85pt;height:17.6pt" o:ole="">
            <v:imagedata r:id="rId1717" o:title=""/>
          </v:shape>
          <o:OLEObject Type="Embed" ProgID="Equation.3" ShapeID="_x0000_i2401" DrawAspect="Content" ObjectID="_1655834731" r:id="rId224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2" type="#_x0000_t75" style="width:104.65pt;height:17.6pt" o:ole="">
            <v:imagedata r:id="rId1715" o:title=""/>
          </v:shape>
          <o:OLEObject Type="Embed" ProgID="Equation.3" ShapeID="_x0000_i2402" DrawAspect="Content" ObjectID="_1655834732" r:id="rId2248"/>
        </w:object>
      </w:r>
      <w:r w:rsidRPr="002625EB">
        <w:rPr>
          <w:rFonts w:hint="eastAsia"/>
          <w:lang w:eastAsia="zh-CN"/>
        </w:rPr>
        <w:t xml:space="preserve"> starting with </w:t>
      </w:r>
      <w:r w:rsidRPr="002625EB">
        <w:rPr>
          <w:position w:val="-12"/>
        </w:rPr>
        <w:object w:dxaOrig="380" w:dyaOrig="380">
          <v:shape id="_x0000_i2403" type="#_x0000_t75" style="width:15.9pt;height:15.9pt" o:ole="">
            <v:imagedata r:id="rId1720" o:title=""/>
          </v:shape>
          <o:OLEObject Type="Embed" ProgID="Equation.3" ShapeID="_x0000_i2403" DrawAspect="Content" ObjectID="_1655834733" r:id="rId2249"/>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4" type="#_x0000_t75" style="width:108.85pt;height:17.6pt" o:ole="">
            <v:imagedata r:id="rId1717" o:title=""/>
          </v:shape>
          <o:OLEObject Type="Embed" ProgID="Equation.3" ShapeID="_x0000_i2404" DrawAspect="Content" ObjectID="_1655834734" r:id="rId2250"/>
        </w:object>
      </w:r>
      <w:r w:rsidRPr="002625EB">
        <w:rPr>
          <w:rFonts w:hint="eastAsia"/>
          <w:lang w:eastAsia="zh-CN"/>
        </w:rPr>
        <w:t xml:space="preserve"> starting with </w:t>
      </w:r>
      <w:r w:rsidRPr="002625EB">
        <w:rPr>
          <w:position w:val="-12"/>
        </w:rPr>
        <w:object w:dxaOrig="400" w:dyaOrig="380">
          <v:shape id="_x0000_i2405" type="#_x0000_t75" style="width:17.6pt;height:15.9pt" o:ole="">
            <v:imagedata r:id="rId1724" o:title=""/>
          </v:shape>
          <o:OLEObject Type="Embed" ProgID="Equation.3" ShapeID="_x0000_i2405" DrawAspect="Content" ObjectID="_1655834735" r:id="rId2251"/>
        </w:object>
      </w:r>
      <w:r w:rsidRPr="002625EB">
        <w:rPr>
          <w:rFonts w:hint="eastAsia"/>
          <w:lang w:eastAsia="zh-CN"/>
        </w:rPr>
        <w:t>.</w:t>
      </w:r>
    </w:p>
    <w:p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 or SSBRI/RSRP reporting</w:t>
      </w:r>
      <w:r>
        <w:rPr>
          <w:lang w:eastAsia="zh-CN"/>
        </w:rPr>
        <w:t>.</w:t>
      </w:r>
    </w:p>
    <w:p w:rsidR="00F47E62" w:rsidRPr="002625EB" w:rsidRDefault="00F47E62" w:rsidP="00DE6E78">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CRI 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524CEC">
        <w:trPr>
          <w:trHeight w:val="60"/>
          <w:jc w:val="center"/>
        </w:trPr>
        <w:tc>
          <w:tcPr>
            <w:tcW w:w="1943" w:type="dxa"/>
            <w:vMerge/>
            <w:vAlign w:val="center"/>
          </w:tcPr>
          <w:p w:rsidR="00E6720C" w:rsidRPr="002625EB" w:rsidRDefault="00E6720C" w:rsidP="00D67346">
            <w:pPr>
              <w:pStyle w:val="TAC"/>
              <w:rPr>
                <w:lang w:eastAsia="zh-CN"/>
              </w:rPr>
            </w:pPr>
          </w:p>
        </w:tc>
        <w:tc>
          <w:tcPr>
            <w:tcW w:w="7688" w:type="dxa"/>
          </w:tcPr>
          <w:p w:rsidR="00E6720C" w:rsidRPr="00366B0C" w:rsidRDefault="00E6720C"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AD4AB4" w:rsidRPr="002625EB" w:rsidTr="00524CEC">
        <w:trPr>
          <w:trHeight w:val="60"/>
          <w:jc w:val="center"/>
        </w:trPr>
        <w:tc>
          <w:tcPr>
            <w:tcW w:w="1943" w:type="dxa"/>
            <w:vMerge/>
            <w:vAlign w:val="center"/>
          </w:tcPr>
          <w:p w:rsidR="00AD4AB4" w:rsidRPr="002625EB" w:rsidRDefault="00AD4AB4" w:rsidP="00AD4AB4">
            <w:pPr>
              <w:pStyle w:val="TAC"/>
              <w:rPr>
                <w:lang w:eastAsia="zh-CN"/>
              </w:rPr>
            </w:pPr>
          </w:p>
        </w:tc>
        <w:tc>
          <w:tcPr>
            <w:tcW w:w="7688" w:type="dxa"/>
          </w:tcPr>
          <w:p w:rsidR="00AD4AB4" w:rsidRPr="00486112" w:rsidRDefault="00AD4AB4"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AD4AB4" w:rsidRPr="002625EB" w:rsidTr="00524CEC">
        <w:trPr>
          <w:trHeight w:val="60"/>
          <w:jc w:val="center"/>
        </w:trPr>
        <w:tc>
          <w:tcPr>
            <w:tcW w:w="1943" w:type="dxa"/>
            <w:vMerge/>
            <w:vAlign w:val="center"/>
          </w:tcPr>
          <w:p w:rsidR="00AD4AB4" w:rsidRPr="002625EB" w:rsidRDefault="00AD4AB4" w:rsidP="00AD4AB4">
            <w:pPr>
              <w:pStyle w:val="TAC"/>
              <w:rPr>
                <w:lang w:eastAsia="zh-CN"/>
              </w:rPr>
            </w:pPr>
          </w:p>
        </w:tc>
        <w:tc>
          <w:tcPr>
            <w:tcW w:w="7688" w:type="dxa"/>
          </w:tcPr>
          <w:p w:rsidR="00AD4AB4" w:rsidRPr="00486112" w:rsidRDefault="00AD4AB4" w:rsidP="00AD4AB4">
            <w:pPr>
              <w:pStyle w:val="TAC"/>
              <w:rPr>
                <w:lang w:eastAsia="zh-CN"/>
              </w:rPr>
            </w:pPr>
            <w:r>
              <w:t>SINR as in Table 6.3.1.1.2-6A, if reported</w:t>
            </w:r>
          </w:p>
        </w:tc>
      </w:tr>
      <w:tr w:rsidR="00AD4AB4" w:rsidRPr="002625EB" w:rsidTr="00E766EE">
        <w:trPr>
          <w:trHeight w:val="60"/>
          <w:jc w:val="center"/>
        </w:trPr>
        <w:tc>
          <w:tcPr>
            <w:tcW w:w="1943" w:type="dxa"/>
            <w:vMerge/>
            <w:vAlign w:val="center"/>
          </w:tcPr>
          <w:p w:rsidR="00AD4AB4" w:rsidRPr="002625EB" w:rsidRDefault="00AD4AB4" w:rsidP="00AD4AB4">
            <w:pPr>
              <w:pStyle w:val="TAC"/>
              <w:rPr>
                <w:lang w:eastAsia="zh-CN"/>
              </w:rPr>
            </w:pPr>
          </w:p>
        </w:tc>
        <w:tc>
          <w:tcPr>
            <w:tcW w:w="7688" w:type="dxa"/>
            <w:vAlign w:val="center"/>
          </w:tcPr>
          <w:p w:rsidR="00AD4AB4" w:rsidRPr="00486112" w:rsidRDefault="00AD4AB4" w:rsidP="00AD4AB4">
            <w:pPr>
              <w:pStyle w:val="TAC"/>
              <w:rPr>
                <w:lang w:eastAsia="zh-CN"/>
              </w:rPr>
            </w:pPr>
            <w:r>
              <w:rPr>
                <w:rFonts w:hint="eastAsia"/>
              </w:rPr>
              <w:t>D</w:t>
            </w:r>
            <w:r>
              <w:t>ifferential SINR as in Table 6.3.1.1.2-6A,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6" type="#_x0000_t75" style="width:15.9pt;height:17.6pt" o:ole="">
                  <v:imagedata r:id="rId1702" o:title=""/>
                </v:shape>
                <o:OLEObject Type="Embed" ProgID="Equation.3" ShapeID="_x0000_i2406" DrawAspect="Content" ObjectID="_1655834736" r:id="rId2252"/>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07" type="#_x0000_t75" style="width:17.6pt;height:17.6pt" o:ole="">
                  <v:imagedata r:id="rId1704" o:title=""/>
                </v:shape>
                <o:OLEObject Type="Embed" ProgID="Equation.3" ShapeID="_x0000_i2407" DrawAspect="Content" ObjectID="_1655834737" r:id="rId2253"/>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8" type="#_x0000_t75" style="width:17.6pt;height:17.6pt" o:ole="">
                  <v:imagedata r:id="rId1704" o:title=""/>
                </v:shape>
                <o:OLEObject Type="Embed" ProgID="Equation.3" ShapeID="_x0000_i2408" DrawAspect="Content" ObjectID="_1655834738" r:id="rId2254"/>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9" type="#_x0000_t75" style="width:17.6pt;height:17.6pt" o:ole="">
                  <v:imagedata r:id="rId1704" o:title=""/>
                </v:shape>
                <o:OLEObject Type="Embed" ProgID="Equation.3" ShapeID="_x0000_i2409" DrawAspect="Content" ObjectID="_1655834739" r:id="rId2255"/>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E60259" w:rsidRDefault="00E60259" w:rsidP="00E766EE"/>
    <w:p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rsidTr="005C09DD">
        <w:trPr>
          <w:trHeight w:val="641"/>
          <w:jc w:val="center"/>
        </w:trPr>
        <w:tc>
          <w:tcPr>
            <w:tcW w:w="1740" w:type="dxa"/>
            <w:shd w:val="clear" w:color="auto" w:fill="E0E0E0"/>
            <w:vAlign w:val="center"/>
          </w:tcPr>
          <w:p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rsidR="00E60259" w:rsidRPr="002625EB" w:rsidRDefault="00E60259" w:rsidP="005C09DD">
            <w:pPr>
              <w:pStyle w:val="TAH"/>
              <w:rPr>
                <w:lang w:eastAsia="zh-CN"/>
              </w:rPr>
            </w:pPr>
            <w:r w:rsidRPr="002625EB">
              <w:rPr>
                <w:rFonts w:hint="eastAsia"/>
                <w:lang w:eastAsia="zh-CN"/>
              </w:rPr>
              <w:t>CSI fields</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rsidR="00E60259" w:rsidRPr="002625EB" w:rsidRDefault="001A089B"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0" type="#_x0000_t75" style="width:104.65pt;height:17.6pt" o:ole="">
            <v:imagedata r:id="rId1715" o:title=""/>
          </v:shape>
          <o:OLEObject Type="Embed" ProgID="Equation.3" ShapeID="_x0000_i2410" DrawAspect="Content" ObjectID="_1655834740" r:id="rId225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1" type="#_x0000_t75" style="width:24.3pt;height:100.45pt" o:ole="">
                  <v:imagedata r:id="rId1729" o:title=""/>
                </v:shape>
                <o:OLEObject Type="Embed" ProgID="Equation.3" ShapeID="_x0000_i2411" DrawAspect="Content" ObjectID="_1655834741" r:id="rId2257"/>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2" type="#_x0000_t75" style="width:108.85pt;height:17.6pt" o:ole="">
            <v:imagedata r:id="rId1717" o:title=""/>
          </v:shape>
          <o:OLEObject Type="Embed" ProgID="Equation.3" ShapeID="_x0000_i2412" DrawAspect="Content" ObjectID="_1655834742" r:id="rId225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3" type="#_x0000_t75" style="width:25.1pt;height:100.45pt" o:ole="">
                  <v:imagedata r:id="rId1732" o:title=""/>
                </v:shape>
                <o:OLEObject Type="Embed" ProgID="Equation.3" ShapeID="_x0000_i2413" DrawAspect="Content" ObjectID="_1655834743" r:id="rId2259"/>
              </w:object>
            </w: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rsidTr="005C09DD">
        <w:trPr>
          <w:trHeight w:val="641"/>
          <w:jc w:val="center"/>
        </w:trPr>
        <w:tc>
          <w:tcPr>
            <w:tcW w:w="4390" w:type="dxa"/>
            <w:shd w:val="clear" w:color="auto" w:fill="E0E0E0"/>
            <w:vAlign w:val="center"/>
          </w:tcPr>
          <w:p w:rsidR="002B190D" w:rsidRPr="002625EB" w:rsidRDefault="002B190D" w:rsidP="005C09DD">
            <w:pPr>
              <w:pStyle w:val="TAH"/>
            </w:pPr>
            <w:r w:rsidRPr="002625EB">
              <w:t>Field</w:t>
            </w:r>
          </w:p>
        </w:tc>
        <w:tc>
          <w:tcPr>
            <w:tcW w:w="2268" w:type="dxa"/>
            <w:shd w:val="clear" w:color="auto" w:fill="E0E0E0"/>
            <w:vAlign w:val="center"/>
          </w:tcPr>
          <w:p w:rsidR="002B190D" w:rsidRPr="002625EB" w:rsidRDefault="002B190D" w:rsidP="005C09DD">
            <w:pPr>
              <w:pStyle w:val="TAH"/>
            </w:pPr>
            <w:r w:rsidRPr="002625EB">
              <w:t>Bitwidth</w:t>
            </w:r>
          </w:p>
        </w:tc>
      </w:tr>
      <w:tr w:rsidR="002B190D" w:rsidRPr="002625EB" w:rsidTr="005C09DD">
        <w:trPr>
          <w:jc w:val="center"/>
        </w:trPr>
        <w:tc>
          <w:tcPr>
            <w:tcW w:w="4390" w:type="dxa"/>
            <w:vAlign w:val="center"/>
          </w:tcPr>
          <w:p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rsidTr="005C09DD">
        <w:trPr>
          <w:jc w:val="center"/>
        </w:trPr>
        <w:tc>
          <w:tcPr>
            <w:tcW w:w="4390" w:type="dxa"/>
            <w:vAlign w:val="center"/>
          </w:tcPr>
          <w:p w:rsidR="002B190D" w:rsidRPr="002625EB" w:rsidRDefault="002B190D" w:rsidP="005C09DD">
            <w:pPr>
              <w:pStyle w:val="TAC"/>
            </w:pPr>
            <w:r w:rsidRPr="002625EB">
              <w:t>Wide-band CQI</w:t>
            </w:r>
          </w:p>
        </w:tc>
        <w:tc>
          <w:tcPr>
            <w:tcW w:w="2268" w:type="dxa"/>
            <w:vAlign w:val="center"/>
          </w:tcPr>
          <w:p w:rsidR="002B190D" w:rsidRPr="002625EB" w:rsidRDefault="002B190D" w:rsidP="005C09DD">
            <w:pPr>
              <w:pStyle w:val="TAC"/>
              <w:rPr>
                <w:lang w:eastAsia="zh-CN"/>
              </w:rPr>
            </w:pPr>
            <w:r w:rsidRPr="002625EB">
              <w:rPr>
                <w:rFonts w:hint="eastAsia"/>
                <w:lang w:eastAsia="zh-CN"/>
              </w:rPr>
              <w:t>4</w:t>
            </w:r>
          </w:p>
        </w:tc>
      </w:tr>
      <w:tr w:rsidR="002B190D" w:rsidRPr="002625EB" w:rsidTr="005C09DD">
        <w:trPr>
          <w:jc w:val="center"/>
        </w:trPr>
        <w:tc>
          <w:tcPr>
            <w:tcW w:w="4390" w:type="dxa"/>
            <w:vAlign w:val="center"/>
          </w:tcPr>
          <w:p w:rsidR="002B190D" w:rsidRPr="002625EB" w:rsidRDefault="002B190D" w:rsidP="005C09DD">
            <w:pPr>
              <w:pStyle w:val="TAC"/>
            </w:pPr>
            <w:r w:rsidRPr="002625EB">
              <w:t>Subband differential CQI</w:t>
            </w:r>
          </w:p>
        </w:tc>
        <w:tc>
          <w:tcPr>
            <w:tcW w:w="2268" w:type="dxa"/>
            <w:vAlign w:val="center"/>
          </w:tcPr>
          <w:p w:rsidR="002B190D" w:rsidRPr="002625EB" w:rsidRDefault="002B190D" w:rsidP="005C09DD">
            <w:pPr>
              <w:pStyle w:val="TAC"/>
              <w:rPr>
                <w:lang w:eastAsia="zh-CN"/>
              </w:rPr>
            </w:pPr>
            <w:r w:rsidRPr="002625EB">
              <w:rPr>
                <w:rFonts w:hint="eastAsia"/>
                <w:lang w:eastAsia="zh-CN"/>
              </w:rPr>
              <w:t>2</w:t>
            </w:r>
          </w:p>
        </w:tc>
      </w:tr>
      <w:tr w:rsidR="002B190D" w:rsidRPr="002625EB" w:rsidTr="005C09DD">
        <w:trPr>
          <w:jc w:val="center"/>
        </w:trPr>
        <w:tc>
          <w:tcPr>
            <w:tcW w:w="4390" w:type="dxa"/>
            <w:vAlign w:val="center"/>
          </w:tcPr>
          <w:p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rsidR="002B190D" w:rsidRDefault="001A089B"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rsidR="002B190D" w:rsidRPr="002625EB" w:rsidRDefault="001A089B"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rsidR="00A01908" w:rsidRPr="002625EB" w:rsidRDefault="00A01908" w:rsidP="00A01908">
      <w:pPr>
        <w:pStyle w:val="Heading5"/>
        <w:rPr>
          <w:lang w:eastAsia="zh-CN"/>
        </w:rPr>
      </w:pPr>
      <w:bookmarkStart w:id="535" w:name="_Toc29326566"/>
      <w:bookmarkStart w:id="536" w:name="_Toc29327716"/>
      <w:bookmarkStart w:id="537" w:name="_Toc36045906"/>
      <w:bookmarkStart w:id="538" w:name="_Toc36046166"/>
      <w:bookmarkStart w:id="539" w:name="_Toc36046312"/>
      <w:bookmarkStart w:id="540" w:name="_Toc45209229"/>
      <w:r>
        <w:rPr>
          <w:rFonts w:hint="eastAsia"/>
          <w:lang w:eastAsia="zh-CN"/>
        </w:rPr>
        <w:t>6.3.2.1.3</w:t>
      </w:r>
      <w:r w:rsidRPr="002625EB">
        <w:rPr>
          <w:rFonts w:hint="eastAsia"/>
          <w:lang w:eastAsia="zh-CN"/>
        </w:rPr>
        <w:tab/>
      </w:r>
      <w:r>
        <w:rPr>
          <w:lang w:eastAsia="zh-CN"/>
        </w:rPr>
        <w:t>CG-UCI</w:t>
      </w:r>
      <w:bookmarkEnd w:id="535"/>
      <w:bookmarkEnd w:id="536"/>
      <w:bookmarkEnd w:id="537"/>
      <w:bookmarkEnd w:id="538"/>
      <w:bookmarkEnd w:id="539"/>
      <w:bookmarkEnd w:id="540"/>
    </w:p>
    <w:p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59"/>
        <w:gridCol w:w="5145"/>
      </w:tblGrid>
      <w:tr w:rsidR="00A01908" w:rsidRPr="00186D78"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Default="001A089B"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A01908" w:rsidRPr="00051D92">
              <w:rPr>
                <w:rFonts w:eastAsiaTheme="minorEastAsia"/>
                <w:i/>
                <w:sz w:val="18"/>
                <w:szCs w:val="18"/>
                <w:lang w:eastAsia="zh-CN"/>
              </w:rPr>
              <w:t>ULtoDL-CO-SharingED-Threshold-r16</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cg-COT-SharingList-r16</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cg-COT-SharingList-r16</w:t>
            </w:r>
            <w:r w:rsidR="00A01908">
              <w:rPr>
                <w:rFonts w:eastAsiaTheme="minorEastAsia"/>
                <w:i/>
                <w:sz w:val="18"/>
                <w:szCs w:val="18"/>
                <w:lang w:eastAsia="zh-CN"/>
              </w:rPr>
              <w:t xml:space="preserve">; </w:t>
            </w:r>
          </w:p>
          <w:p w:rsidR="00A01908" w:rsidRDefault="00A01908" w:rsidP="00E50CDE">
            <w:pPr>
              <w:keepNext/>
              <w:spacing w:after="0"/>
              <w:rPr>
                <w:rFonts w:eastAsiaTheme="minorEastAsia"/>
                <w:i/>
                <w:sz w:val="18"/>
                <w:szCs w:val="18"/>
                <w:lang w:eastAsia="zh-CN"/>
              </w:rPr>
            </w:pPr>
          </w:p>
          <w:p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Pr="00051D92">
              <w:rPr>
                <w:rFonts w:eastAsiaTheme="minorEastAsia"/>
                <w:i/>
                <w:sz w:val="18"/>
                <w:szCs w:val="18"/>
                <w:lang w:eastAsia="zh-CN"/>
              </w:rPr>
              <w:t>ULtoDL-CO-SharingED-Threshold-r16</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cg-COT-SharingOffset-r16</w:t>
            </w:r>
            <w:r>
              <w:rPr>
                <w:rFonts w:eastAsiaTheme="minorEastAsia"/>
                <w:sz w:val="18"/>
                <w:szCs w:val="18"/>
                <w:lang w:eastAsia="zh-CN"/>
              </w:rPr>
              <w:t xml:space="preserve"> is configured;</w:t>
            </w:r>
          </w:p>
          <w:p w:rsidR="00A01908" w:rsidRDefault="00A01908" w:rsidP="00E50CDE">
            <w:pPr>
              <w:keepNext/>
              <w:spacing w:after="0"/>
              <w:rPr>
                <w:rFonts w:eastAsiaTheme="minorEastAsia"/>
                <w:sz w:val="18"/>
                <w:szCs w:val="18"/>
                <w:lang w:eastAsia="zh-CN"/>
              </w:rPr>
            </w:pPr>
          </w:p>
          <w:p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rsidR="00E60114" w:rsidRDefault="00E60114" w:rsidP="00E60114">
            <w:pPr>
              <w:keepNext/>
              <w:spacing w:after="0"/>
              <w:rPr>
                <w:sz w:val="18"/>
                <w:szCs w:val="18"/>
                <w:lang w:eastAsia="zh-CN"/>
              </w:rPr>
            </w:pPr>
          </w:p>
          <w:p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rsidR="00A01908" w:rsidRPr="002625EB" w:rsidRDefault="00A01908" w:rsidP="00A01908">
      <w:pPr>
        <w:rPr>
          <w:lang w:eastAsia="zh-CN"/>
        </w:rPr>
      </w:pPr>
    </w:p>
    <w:p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541" w:name="_Toc29326567"/>
      <w:bookmarkStart w:id="542" w:name="_Toc29327717"/>
      <w:bookmarkStart w:id="543" w:name="_Toc36045907"/>
      <w:bookmarkStart w:id="544" w:name="_Toc36046167"/>
      <w:bookmarkStart w:id="545" w:name="_Toc36046313"/>
      <w:bookmarkStart w:id="546" w:name="_Toc45209230"/>
      <w:r>
        <w:rPr>
          <w:rFonts w:hint="eastAsia"/>
          <w:lang w:eastAsia="zh-CN"/>
        </w:rPr>
        <w:t>6.3.2.1.</w:t>
      </w:r>
      <w:r>
        <w:rPr>
          <w:lang w:eastAsia="zh-CN"/>
        </w:rPr>
        <w:t>4</w:t>
      </w:r>
      <w:r w:rsidRPr="002625EB">
        <w:rPr>
          <w:rFonts w:hint="eastAsia"/>
          <w:lang w:eastAsia="zh-CN"/>
        </w:rPr>
        <w:tab/>
      </w:r>
      <w:r>
        <w:rPr>
          <w:lang w:eastAsia="zh-CN"/>
        </w:rPr>
        <w:t>HARQ-ACK and CG-UCI</w:t>
      </w:r>
      <w:bookmarkEnd w:id="541"/>
      <w:bookmarkEnd w:id="542"/>
      <w:bookmarkEnd w:id="543"/>
      <w:bookmarkEnd w:id="544"/>
      <w:bookmarkEnd w:id="545"/>
      <w:bookmarkEnd w:id="546"/>
    </w:p>
    <w:p w:rsidR="00A01908" w:rsidRDefault="00A01908" w:rsidP="00A01908">
      <w:pPr>
        <w:rPr>
          <w:lang w:eastAsia="zh-CN"/>
        </w:rPr>
      </w:pPr>
      <w:r>
        <w:rPr>
          <w:lang w:eastAsia="zh-CN"/>
        </w:rPr>
        <w:t xml:space="preserve">When higher layer parameter </w:t>
      </w:r>
      <w:r w:rsidRPr="00051D92">
        <w:rPr>
          <w:i/>
          <w:lang w:eastAsia="zh-CN"/>
        </w:rPr>
        <w:t>cg-CG-UCI-Multiplexing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rsidR="00290631" w:rsidRPr="002625EB" w:rsidRDefault="00290631" w:rsidP="00EB44AF">
      <w:pPr>
        <w:pStyle w:val="Heading4"/>
        <w:rPr>
          <w:lang w:eastAsia="zh-CN"/>
        </w:rPr>
      </w:pPr>
      <w:bookmarkStart w:id="547" w:name="_Toc19798740"/>
      <w:bookmarkStart w:id="548" w:name="_Toc26467211"/>
      <w:bookmarkStart w:id="549" w:name="_Toc29326568"/>
      <w:bookmarkStart w:id="550" w:name="_Toc29327718"/>
      <w:bookmarkStart w:id="551" w:name="_Toc36045908"/>
      <w:bookmarkStart w:id="552" w:name="_Toc36046168"/>
      <w:bookmarkStart w:id="553" w:name="_Toc36046314"/>
      <w:bookmarkStart w:id="554" w:name="_Toc45209231"/>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547"/>
      <w:bookmarkEnd w:id="548"/>
      <w:bookmarkEnd w:id="549"/>
      <w:bookmarkEnd w:id="550"/>
      <w:bookmarkEnd w:id="551"/>
      <w:bookmarkEnd w:id="552"/>
      <w:bookmarkEnd w:id="553"/>
      <w:bookmarkEnd w:id="554"/>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4" type="#_x0000_t75" style="width:87.9pt;height:15.05pt" o:ole="">
            <v:imagedata r:id="rId11" o:title=""/>
          </v:shape>
          <o:OLEObject Type="Embed" ProgID="Equation.3" ShapeID="_x0000_i2414" DrawAspect="Content" ObjectID="_1655834744" r:id="rId2260"/>
        </w:object>
      </w:r>
      <w:r w:rsidRPr="002625EB">
        <w:rPr>
          <w:rFonts w:hint="eastAsia"/>
          <w:lang w:eastAsia="zh-CN"/>
        </w:rPr>
        <w:t xml:space="preserve">, where </w:t>
      </w:r>
      <w:r w:rsidRPr="002625EB">
        <w:rPr>
          <w:position w:val="-4"/>
        </w:rPr>
        <w:object w:dxaOrig="240" w:dyaOrig="260">
          <v:shape id="_x0000_i2415" type="#_x0000_t75" style="width:11.7pt;height:11.7pt" o:ole="">
            <v:imagedata r:id="rId15" o:title=""/>
          </v:shape>
          <o:OLEObject Type="Embed" ProgID="Equation.3" ShapeID="_x0000_i2415" DrawAspect="Content" ObjectID="_1655834745" r:id="rId2261"/>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6" type="#_x0000_t75" style="width:32.65pt;height:11.7pt" o:ole="">
            <v:imagedata r:id="rId1788" o:title=""/>
          </v:shape>
          <o:OLEObject Type="Embed" ProgID="Equation.3" ShapeID="_x0000_i2416" DrawAspect="Content" ObjectID="_1655834746" r:id="rId2262"/>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17" type="#_x0000_t75" style="width:31.8pt;height:11.7pt" o:ole="">
            <v:imagedata r:id="rId1790" o:title=""/>
          </v:shape>
          <o:OLEObject Type="Embed" ProgID="Equation.3" ShapeID="_x0000_i2417" DrawAspect="Content" ObjectID="_1655834747" r:id="rId2263"/>
        </w:object>
      </w:r>
      <w:r w:rsidR="004C2951" w:rsidRPr="002625EB">
        <w:rPr>
          <w:rFonts w:eastAsia="Times New Roman"/>
        </w:rPr>
        <w:t>.</w:t>
      </w:r>
    </w:p>
    <w:p w:rsidR="006206B3" w:rsidRPr="002625EB" w:rsidRDefault="006206B3" w:rsidP="006206B3">
      <w:pPr>
        <w:pStyle w:val="Heading5"/>
        <w:rPr>
          <w:lang w:eastAsia="zh-CN"/>
        </w:rPr>
      </w:pPr>
      <w:bookmarkStart w:id="555" w:name="_Toc19798741"/>
      <w:bookmarkStart w:id="556" w:name="_Toc26467212"/>
      <w:bookmarkStart w:id="557" w:name="_Toc29326569"/>
      <w:bookmarkStart w:id="558" w:name="_Toc29327719"/>
      <w:bookmarkStart w:id="559" w:name="_Toc36045909"/>
      <w:bookmarkStart w:id="560" w:name="_Toc36046169"/>
      <w:bookmarkStart w:id="561" w:name="_Toc36046315"/>
      <w:bookmarkStart w:id="562" w:name="_Toc45209232"/>
      <w:r w:rsidRPr="002625EB">
        <w:rPr>
          <w:rFonts w:hint="eastAsia"/>
          <w:lang w:eastAsia="zh-CN"/>
        </w:rPr>
        <w:t>6.3.2.2.1</w:t>
      </w:r>
      <w:r w:rsidRPr="002625EB">
        <w:rPr>
          <w:rFonts w:hint="eastAsia"/>
          <w:lang w:eastAsia="zh-CN"/>
        </w:rPr>
        <w:tab/>
        <w:t>UCI encoded by Polar code</w:t>
      </w:r>
      <w:bookmarkEnd w:id="555"/>
      <w:bookmarkEnd w:id="556"/>
      <w:bookmarkEnd w:id="557"/>
      <w:bookmarkEnd w:id="558"/>
      <w:bookmarkEnd w:id="559"/>
      <w:bookmarkEnd w:id="560"/>
      <w:bookmarkEnd w:id="561"/>
      <w:bookmarkEnd w:id="562"/>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563" w:name="_Toc19798742"/>
      <w:bookmarkStart w:id="564" w:name="_Toc26467213"/>
      <w:bookmarkStart w:id="565" w:name="_Toc29326570"/>
      <w:bookmarkStart w:id="566" w:name="_Toc29327720"/>
      <w:bookmarkStart w:id="567" w:name="_Toc36045910"/>
      <w:bookmarkStart w:id="568" w:name="_Toc36046170"/>
      <w:bookmarkStart w:id="569" w:name="_Toc36046316"/>
      <w:bookmarkStart w:id="570" w:name="_Toc45209233"/>
      <w:r w:rsidRPr="002625EB">
        <w:rPr>
          <w:rFonts w:hint="eastAsia"/>
          <w:lang w:eastAsia="zh-CN"/>
        </w:rPr>
        <w:t>6.3.2.2.2</w:t>
      </w:r>
      <w:r w:rsidRPr="002625EB">
        <w:rPr>
          <w:rFonts w:hint="eastAsia"/>
          <w:lang w:eastAsia="zh-CN"/>
        </w:rPr>
        <w:tab/>
        <w:t>UCI encoded by channel coding of small block lengths</w:t>
      </w:r>
      <w:bookmarkEnd w:id="563"/>
      <w:bookmarkEnd w:id="564"/>
      <w:bookmarkEnd w:id="565"/>
      <w:bookmarkEnd w:id="566"/>
      <w:bookmarkEnd w:id="567"/>
      <w:bookmarkEnd w:id="568"/>
      <w:bookmarkEnd w:id="569"/>
      <w:bookmarkEnd w:id="570"/>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571" w:name="_Toc19798743"/>
      <w:bookmarkStart w:id="572" w:name="_Toc26467214"/>
      <w:bookmarkStart w:id="573" w:name="_Toc29326571"/>
      <w:bookmarkStart w:id="574" w:name="_Toc29327721"/>
      <w:bookmarkStart w:id="575" w:name="_Toc36045911"/>
      <w:bookmarkStart w:id="576" w:name="_Toc36046171"/>
      <w:bookmarkStart w:id="577" w:name="_Toc36046317"/>
      <w:bookmarkStart w:id="578" w:name="_Toc45209234"/>
      <w:r w:rsidRPr="002625EB">
        <w:rPr>
          <w:rFonts w:hint="eastAsia"/>
          <w:lang w:eastAsia="zh-CN"/>
        </w:rPr>
        <w:t>6.3.2.3</w:t>
      </w:r>
      <w:r w:rsidRPr="002625EB">
        <w:rPr>
          <w:rFonts w:hint="eastAsia"/>
          <w:lang w:eastAsia="zh-CN"/>
        </w:rPr>
        <w:tab/>
        <w:t>Channel coding of UCI</w:t>
      </w:r>
      <w:bookmarkEnd w:id="571"/>
      <w:bookmarkEnd w:id="572"/>
      <w:bookmarkEnd w:id="573"/>
      <w:bookmarkEnd w:id="574"/>
      <w:bookmarkEnd w:id="575"/>
      <w:bookmarkEnd w:id="576"/>
      <w:bookmarkEnd w:id="577"/>
      <w:bookmarkEnd w:id="578"/>
    </w:p>
    <w:p w:rsidR="006206B3" w:rsidRPr="002625EB" w:rsidRDefault="006206B3" w:rsidP="006206B3">
      <w:pPr>
        <w:pStyle w:val="Heading5"/>
        <w:rPr>
          <w:lang w:eastAsia="zh-CN"/>
        </w:rPr>
      </w:pPr>
      <w:bookmarkStart w:id="579" w:name="_Toc19798744"/>
      <w:bookmarkStart w:id="580" w:name="_Toc26467215"/>
      <w:bookmarkStart w:id="581" w:name="_Toc29326572"/>
      <w:bookmarkStart w:id="582" w:name="_Toc29327722"/>
      <w:bookmarkStart w:id="583" w:name="_Toc36045912"/>
      <w:bookmarkStart w:id="584" w:name="_Toc36046172"/>
      <w:bookmarkStart w:id="585" w:name="_Toc36046318"/>
      <w:bookmarkStart w:id="586" w:name="_Toc45209235"/>
      <w:r w:rsidRPr="002625EB">
        <w:rPr>
          <w:rFonts w:hint="eastAsia"/>
          <w:lang w:eastAsia="zh-CN"/>
        </w:rPr>
        <w:t>6.3.2.3.1</w:t>
      </w:r>
      <w:r w:rsidRPr="002625EB">
        <w:rPr>
          <w:rFonts w:hint="eastAsia"/>
          <w:lang w:eastAsia="zh-CN"/>
        </w:rPr>
        <w:tab/>
        <w:t>UCI encoded by Polar code</w:t>
      </w:r>
      <w:bookmarkEnd w:id="579"/>
      <w:bookmarkEnd w:id="580"/>
      <w:bookmarkEnd w:id="581"/>
      <w:bookmarkEnd w:id="582"/>
      <w:bookmarkEnd w:id="583"/>
      <w:bookmarkEnd w:id="584"/>
      <w:bookmarkEnd w:id="585"/>
      <w:bookmarkEnd w:id="586"/>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18" type="#_x0000_t75" style="width:14.25pt;height:15.05pt" o:ole="">
            <v:imagedata r:id="rId1853" o:title=""/>
          </v:shape>
          <o:OLEObject Type="Embed" ProgID="Equation.3" ShapeID="_x0000_i2418" DrawAspect="Content" ObjectID="_1655834748" r:id="rId2264"/>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587" w:name="_Toc19798745"/>
      <w:bookmarkStart w:id="588" w:name="_Toc26467216"/>
      <w:bookmarkStart w:id="589" w:name="_Toc29326573"/>
      <w:bookmarkStart w:id="590" w:name="_Toc29327723"/>
      <w:bookmarkStart w:id="591" w:name="_Toc36045913"/>
      <w:bookmarkStart w:id="592" w:name="_Toc36046173"/>
      <w:bookmarkStart w:id="593" w:name="_Toc36046319"/>
      <w:bookmarkStart w:id="594" w:name="_Toc45209236"/>
      <w:r w:rsidRPr="002625EB">
        <w:rPr>
          <w:rFonts w:hint="eastAsia"/>
          <w:lang w:eastAsia="zh-CN"/>
        </w:rPr>
        <w:t>6.3.2.3.2</w:t>
      </w:r>
      <w:r w:rsidRPr="002625EB">
        <w:rPr>
          <w:rFonts w:hint="eastAsia"/>
          <w:lang w:eastAsia="zh-CN"/>
        </w:rPr>
        <w:tab/>
        <w:t>UCI encoded by channel coding of small block lengths</w:t>
      </w:r>
      <w:bookmarkEnd w:id="587"/>
      <w:bookmarkEnd w:id="588"/>
      <w:bookmarkEnd w:id="589"/>
      <w:bookmarkEnd w:id="590"/>
      <w:bookmarkEnd w:id="591"/>
      <w:bookmarkEnd w:id="592"/>
      <w:bookmarkEnd w:id="593"/>
      <w:bookmarkEnd w:id="594"/>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19" type="#_x0000_t75" style="width:81.2pt;height:15.05pt" o:ole="">
            <v:imagedata r:id="rId1825" o:title=""/>
          </v:shape>
          <o:OLEObject Type="Embed" ProgID="Equation.3" ShapeID="_x0000_i2419" DrawAspect="Content" ObjectID="_1655834749" r:id="rId2265"/>
        </w:object>
      </w:r>
      <w:r w:rsidRPr="002625EB">
        <w:rPr>
          <w:rFonts w:hint="eastAsia"/>
          <w:lang w:eastAsia="zh-CN"/>
        </w:rPr>
        <w:t>,</w:t>
      </w:r>
      <w:r w:rsidRPr="002625EB">
        <w:t xml:space="preserve"> where </w:t>
      </w:r>
      <w:r w:rsidRPr="002625EB">
        <w:rPr>
          <w:position w:val="-4"/>
        </w:rPr>
        <w:object w:dxaOrig="260" w:dyaOrig="260">
          <v:shape id="_x0000_i2420" type="#_x0000_t75" style="width:11.7pt;height:11.7pt" o:ole="">
            <v:imagedata r:id="rId207" o:title=""/>
          </v:shape>
          <o:OLEObject Type="Embed" ProgID="Equation.3" ShapeID="_x0000_i2420" DrawAspect="Content" ObjectID="_1655834750" r:id="rId2266"/>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v:shape id="_x0000_i2421" type="#_x0000_t75" style="width:78.7pt;height:15.05pt" o:ole="">
            <v:imagedata r:id="rId1869" o:title=""/>
          </v:shape>
          <o:OLEObject Type="Embed" ProgID="Equation.3" ShapeID="_x0000_i2421" DrawAspect="Content" ObjectID="_1655834751" r:id="rId2267"/>
        </w:object>
      </w:r>
      <w:r w:rsidRPr="002625EB">
        <w:t xml:space="preserve">, where </w:t>
      </w:r>
      <w:r w:rsidRPr="002625EB">
        <w:rPr>
          <w:position w:val="-6"/>
        </w:rPr>
        <w:object w:dxaOrig="279" w:dyaOrig="279">
          <v:shape id="_x0000_i2422" type="#_x0000_t75" style="width:11.7pt;height:11.7pt" o:ole="">
            <v:imagedata r:id="rId1871" o:title=""/>
          </v:shape>
          <o:OLEObject Type="Embed" ProgID="Equation.3" ShapeID="_x0000_i2422" DrawAspect="Content" ObjectID="_1655834752" r:id="rId2268"/>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595" w:name="_Toc19798746"/>
      <w:bookmarkStart w:id="596" w:name="_Toc26467217"/>
      <w:bookmarkStart w:id="597" w:name="_Toc29326574"/>
      <w:bookmarkStart w:id="598" w:name="_Toc29327724"/>
      <w:bookmarkStart w:id="599" w:name="_Toc36045914"/>
      <w:bookmarkStart w:id="600" w:name="_Toc36046174"/>
      <w:bookmarkStart w:id="601" w:name="_Toc36046320"/>
      <w:bookmarkStart w:id="602" w:name="_Toc45209237"/>
      <w:r w:rsidRPr="002625EB">
        <w:rPr>
          <w:rFonts w:hint="eastAsia"/>
          <w:lang w:eastAsia="zh-CN"/>
        </w:rPr>
        <w:t>6.3.2.4</w:t>
      </w:r>
      <w:r w:rsidRPr="002625EB">
        <w:rPr>
          <w:rFonts w:hint="eastAsia"/>
          <w:lang w:eastAsia="zh-CN"/>
        </w:rPr>
        <w:tab/>
        <w:t>Rate matching</w:t>
      </w:r>
      <w:bookmarkEnd w:id="595"/>
      <w:bookmarkEnd w:id="596"/>
      <w:bookmarkEnd w:id="597"/>
      <w:bookmarkEnd w:id="598"/>
      <w:bookmarkEnd w:id="599"/>
      <w:bookmarkEnd w:id="600"/>
      <w:bookmarkEnd w:id="601"/>
      <w:bookmarkEnd w:id="602"/>
    </w:p>
    <w:p w:rsidR="006206B3" w:rsidRPr="002625EB" w:rsidRDefault="006206B3" w:rsidP="006206B3">
      <w:pPr>
        <w:pStyle w:val="Heading5"/>
        <w:rPr>
          <w:lang w:eastAsia="zh-CN"/>
        </w:rPr>
      </w:pPr>
      <w:bookmarkStart w:id="603" w:name="_Toc19798747"/>
      <w:bookmarkStart w:id="604" w:name="_Toc26467218"/>
      <w:bookmarkStart w:id="605" w:name="_Toc29326575"/>
      <w:bookmarkStart w:id="606" w:name="_Toc29327725"/>
      <w:bookmarkStart w:id="607" w:name="_Toc36045915"/>
      <w:bookmarkStart w:id="608" w:name="_Toc36046175"/>
      <w:bookmarkStart w:id="609" w:name="_Toc36046321"/>
      <w:bookmarkStart w:id="610" w:name="_Toc45209238"/>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603"/>
      <w:bookmarkEnd w:id="604"/>
      <w:bookmarkEnd w:id="605"/>
      <w:bookmarkEnd w:id="606"/>
      <w:bookmarkEnd w:id="607"/>
      <w:bookmarkEnd w:id="608"/>
      <w:bookmarkEnd w:id="609"/>
      <w:bookmarkEnd w:id="610"/>
    </w:p>
    <w:p w:rsidR="004B11FB" w:rsidRPr="002625EB" w:rsidRDefault="004B11FB" w:rsidP="004B11FB">
      <w:pPr>
        <w:pStyle w:val="Heading6"/>
        <w:rPr>
          <w:lang w:eastAsia="zh-CN"/>
        </w:rPr>
      </w:pPr>
      <w:bookmarkStart w:id="611" w:name="_Toc19798748"/>
      <w:bookmarkStart w:id="612" w:name="_Toc26467219"/>
      <w:bookmarkStart w:id="613" w:name="_Toc29326576"/>
      <w:bookmarkStart w:id="614" w:name="_Toc29327726"/>
      <w:bookmarkStart w:id="615" w:name="_Toc36045916"/>
      <w:bookmarkStart w:id="616" w:name="_Toc36046176"/>
      <w:bookmarkStart w:id="617" w:name="_Toc36046322"/>
      <w:bookmarkStart w:id="618" w:name="_Toc45209239"/>
      <w:r w:rsidRPr="002625EB">
        <w:rPr>
          <w:rFonts w:hint="eastAsia"/>
          <w:lang w:eastAsia="zh-CN"/>
        </w:rPr>
        <w:t>6.3.2.4.1.1</w:t>
      </w:r>
      <w:r w:rsidRPr="002625EB">
        <w:rPr>
          <w:rFonts w:hint="eastAsia"/>
          <w:lang w:eastAsia="zh-CN"/>
        </w:rPr>
        <w:tab/>
        <w:t>HARQ-ACK</w:t>
      </w:r>
      <w:bookmarkEnd w:id="611"/>
      <w:bookmarkEnd w:id="612"/>
      <w:bookmarkEnd w:id="613"/>
      <w:bookmarkEnd w:id="614"/>
      <w:bookmarkEnd w:id="615"/>
      <w:bookmarkEnd w:id="616"/>
      <w:bookmarkEnd w:id="617"/>
      <w:bookmarkEnd w:id="618"/>
    </w:p>
    <w:p w:rsidR="004B11FB" w:rsidRPr="002625EB" w:rsidRDefault="004B11FB" w:rsidP="004B11FB">
      <w:pPr>
        <w:rPr>
          <w:lang w:eastAsia="zh-CN"/>
        </w:rPr>
      </w:pPr>
      <w:r w:rsidRPr="002625EB">
        <w:rPr>
          <w:rFonts w:hint="eastAsia"/>
          <w:lang w:eastAsia="zh-CN"/>
        </w:rPr>
        <w:t xml:space="preserve">For HARQ-ACK transmission on PUSCH </w:t>
      </w:r>
      <w:bookmarkStart w:id="619" w:name="OLE_LINK6"/>
      <w:r w:rsidR="00AC09FE">
        <w:rPr>
          <w:lang w:eastAsia="zh-CN"/>
        </w:rPr>
        <w:t>not using repetition type B</w:t>
      </w:r>
      <w:bookmarkEnd w:id="619"/>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3" type="#_x0000_t75" style="width:26.8pt;height:18.4pt" o:ole="">
            <v:imagedata r:id="rId2269" o:title=""/>
          </v:shape>
          <o:OLEObject Type="Embed" ProgID="Equation.3" ShapeID="_x0000_i2423" DrawAspect="Content" ObjectID="_1655834753" r:id="rId2270"/>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4" type="#_x0000_t75" style="width:345.75pt;height:78.7pt" o:ole="">
            <v:imagedata r:id="rId2271" o:title=""/>
          </v:shape>
          <o:OLEObject Type="Embed" ProgID="Equation.3" ShapeID="_x0000_i2424" DrawAspect="Content" ObjectID="_1655834754" r:id="rId2272"/>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5" type="#_x0000_t75" style="width:26.8pt;height:18.4pt" o:ole="">
            <v:imagedata r:id="rId2273" o:title=""/>
          </v:shape>
          <o:OLEObject Type="Embed" ProgID="Equation.3" ShapeID="_x0000_i2425" DrawAspect="Content" ObjectID="_1655834755" r:id="rId2274"/>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6" type="#_x0000_t75" style="width:49.4pt;height:16.75pt" o:ole="">
            <v:imagedata r:id="rId2275" o:title=""/>
          </v:shape>
          <o:OLEObject Type="Embed" ProgID="Equation.DSMT4" ShapeID="_x0000_i2426" DrawAspect="Content" ObjectID="_1655834756" r:id="rId2276"/>
        </w:object>
      </w:r>
      <w:r w:rsidR="00AD42C9" w:rsidRPr="002625EB">
        <w:rPr>
          <w:rFonts w:hint="eastAsia"/>
          <w:lang w:eastAsia="zh-CN"/>
        </w:rPr>
        <w:t xml:space="preserve">, </w:t>
      </w:r>
      <w:r w:rsidR="00AD42C9" w:rsidRPr="002625EB">
        <w:rPr>
          <w:position w:val="-12"/>
        </w:rPr>
        <w:object w:dxaOrig="960" w:dyaOrig="360">
          <v:shape id="_x0000_i2427" type="#_x0000_t75" style="width:39.35pt;height:16.75pt" o:ole="">
            <v:imagedata r:id="rId2277" o:title=""/>
          </v:shape>
          <o:OLEObject Type="Embed" ProgID="Equation.DSMT4" ShapeID="_x0000_i2427" DrawAspect="Content" ObjectID="_1655834757" r:id="rId2278"/>
        </w:object>
      </w:r>
      <w:r w:rsidR="00AD42C9" w:rsidRPr="002625EB">
        <w:rPr>
          <w:rFonts w:hint="eastAsia"/>
          <w:lang w:eastAsia="zh-CN"/>
        </w:rPr>
        <w:t xml:space="preserve">; otherwise </w:t>
      </w:r>
      <w:r w:rsidR="00AD42C9" w:rsidRPr="002625EB">
        <w:rPr>
          <w:position w:val="-12"/>
        </w:rPr>
        <w:object w:dxaOrig="499" w:dyaOrig="360">
          <v:shape id="_x0000_i2428" type="#_x0000_t75" style="width:21.75pt;height:16.75pt;mso-position-horizontal:absolute" o:ole="">
            <v:imagedata r:id="rId2279" o:title=""/>
          </v:shape>
          <o:OLEObject Type="Embed" ProgID="Equation.DSMT4" ShapeID="_x0000_i2428" DrawAspect="Content" ObjectID="_1655834758" r:id="rId2280"/>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29" type="#_x0000_t75" style="width:97.95pt;height:19.25pt" o:ole="">
            <v:imagedata r:id="rId2281" o:title=""/>
          </v:shape>
          <o:OLEObject Type="Embed" ProgID="Equation.3" ShapeID="_x0000_i2429" DrawAspect="Content" ObjectID="_1655834759" r:id="rId2282"/>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0" type="#_x0000_t75" style="width:38.5pt;height:18.4pt" o:ole="">
            <v:imagedata r:id="rId2283" o:title=""/>
          </v:shape>
          <o:OLEObject Type="Embed" ProgID="Equation.3" ShapeID="_x0000_i2430" DrawAspect="Content" ObjectID="_1655834760" r:id="rId2284"/>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1" type="#_x0000_t75" style="width:8.35pt;height:10.05pt" o:ole="">
            <v:imagedata r:id="rId2285" o:title=""/>
          </v:shape>
          <o:OLEObject Type="Embed" ProgID="Equation.3" ShapeID="_x0000_i2431" DrawAspect="Content" ObjectID="_1655834761" r:id="rId2286"/>
        </w:object>
      </w:r>
      <w:r w:rsidR="00303988" w:rsidRPr="002625EB">
        <w:rPr>
          <w:rFonts w:eastAsia="Malgun Gothic"/>
        </w:rPr>
        <w:t xml:space="preserve">-th code block, </w:t>
      </w:r>
      <w:r w:rsidR="00303988" w:rsidRPr="002625EB">
        <w:rPr>
          <w:position w:val="-10"/>
        </w:rPr>
        <w:object w:dxaOrig="276" w:dyaOrig="300">
          <v:shape id="_x0000_i2432" type="#_x0000_t75" style="width:13.4pt;height:15.9pt" o:ole="">
            <v:imagedata r:id="rId2287" o:title=""/>
          </v:shape>
          <o:OLEObject Type="Embed" ProgID="Equation.3" ShapeID="_x0000_i2432" DrawAspect="Content" ObjectID="_1655834762" r:id="rId2288"/>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3" type="#_x0000_t75" style="width:17.6pt;height:17.6pt" o:ole="">
            <v:imagedata r:id="rId2289" o:title=""/>
          </v:shape>
          <o:OLEObject Type="Embed" ProgID="Equation.3" ShapeID="_x0000_i2433" DrawAspect="Content" ObjectID="_1655834763" r:id="rId2290"/>
        </w:object>
      </w:r>
      <w:r w:rsidR="003D4D1C" w:rsidRPr="002625EB">
        <w:rPr>
          <w:rFonts w:hint="eastAsia"/>
          <w:lang w:eastAsia="zh-CN"/>
        </w:rPr>
        <w:t xml:space="preserve"> is the </w:t>
      </w:r>
      <w:r w:rsidR="00ED2B6C" w:rsidRPr="002625EB">
        <w:rPr>
          <w:position w:val="-4"/>
        </w:rPr>
        <w:object w:dxaOrig="180" w:dyaOrig="200">
          <v:shape id="_x0000_i2434" type="#_x0000_t75" style="width:9.2pt;height:10.05pt" o:ole="">
            <v:imagedata r:id="rId2291" o:title=""/>
          </v:shape>
          <o:OLEObject Type="Embed" ProgID="Equation.3" ShapeID="_x0000_i2434" DrawAspect="Content" ObjectID="_1655834764" r:id="rId2292"/>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5" type="#_x0000_t75" style="width:39.35pt;height:19.25pt" o:ole="">
            <v:imagedata r:id="rId2293" o:title=""/>
          </v:shape>
          <o:OLEObject Type="Embed" ProgID="Equation.3" ShapeID="_x0000_i2435" DrawAspect="Content" ObjectID="_1655834765" r:id="rId22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6" type="#_x0000_t75" style="width:47.7pt;height:19.25pt" o:ole="">
            <v:imagedata r:id="rId2295" o:title=""/>
          </v:shape>
          <o:OLEObject Type="Embed" ProgID="Equation.DSMT4" ShapeID="_x0000_i2436" DrawAspect="Content" ObjectID="_1655834766" r:id="rId2296"/>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37" type="#_x0000_t75" style="width:6.7pt;height:12.55pt" o:ole="">
            <v:imagedata r:id="rId1015" o:title=""/>
          </v:shape>
          <o:OLEObject Type="Embed" ProgID="Equation.3" ShapeID="_x0000_i2437" DrawAspect="Content" ObjectID="_1655834767" r:id="rId2297"/>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38" type="#_x0000_t75" style="width:36pt;height:17.6pt" o:ole="">
            <v:imagedata r:id="rId2298" o:title=""/>
          </v:shape>
          <o:OLEObject Type="Embed" ProgID="Equation.DSMT4" ShapeID="_x0000_i2438" DrawAspect="Content" ObjectID="_1655834768" r:id="rId2299"/>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39" type="#_x0000_t75" style="width:6.7pt;height:12.55pt" o:ole="">
            <v:imagedata r:id="rId1015" o:title=""/>
          </v:shape>
          <o:OLEObject Type="Embed" ProgID="Equation.3" ShapeID="_x0000_i2439" DrawAspect="Content" ObjectID="_1655834769" r:id="rId2300"/>
        </w:object>
      </w:r>
      <w:r w:rsidR="004A4160" w:rsidRPr="002625EB">
        <w:rPr>
          <w:rFonts w:hint="eastAsia"/>
          <w:lang w:eastAsia="zh-CN"/>
        </w:rPr>
        <w:t xml:space="preserve">, for </w:t>
      </w:r>
      <w:r w:rsidR="004A4160" w:rsidRPr="002625EB">
        <w:rPr>
          <w:position w:val="-14"/>
        </w:rPr>
        <w:object w:dxaOrig="2260" w:dyaOrig="400">
          <v:shape id="_x0000_i2440" type="#_x0000_t75" style="width:96.3pt;height:17.6pt" o:ole="">
            <v:imagedata r:id="rId2301" o:title=""/>
          </v:shape>
          <o:OLEObject Type="Embed" ProgID="Equation.3" ShapeID="_x0000_i2440" DrawAspect="Content" ObjectID="_1655834770" r:id="rId2302"/>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1" type="#_x0000_t75" style="width:31.8pt;height:17.6pt" o:ole="">
            <v:imagedata r:id="rId1019" o:title=""/>
          </v:shape>
          <o:OLEObject Type="Embed" ProgID="Equation.3" ShapeID="_x0000_i2441" DrawAspect="Content" ObjectID="_1655834771" r:id="rId2303"/>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2" type="#_x0000_t75" style="width:52.75pt;height:17.6pt" o:ole="">
            <v:imagedata r:id="rId2304" o:title=""/>
          </v:shape>
          <o:OLEObject Type="Embed" ProgID="Equation.DSMT4" ShapeID="_x0000_i2442" DrawAspect="Content" ObjectID="_1655834772" r:id="rId2305"/>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3" type="#_x0000_t75" style="width:126.4pt;height:17.6pt" o:ole="">
            <v:imagedata r:id="rId2306" o:title=""/>
          </v:shape>
          <o:OLEObject Type="Embed" ProgID="Equation.DSMT4" ShapeID="_x0000_i2443" DrawAspect="Content" ObjectID="_1655834773" r:id="rId2307"/>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4" type="#_x0000_t75" style="width:11.7pt;height:9.2pt" o:ole="">
            <v:imagedata r:id="rId2308" o:title=""/>
          </v:shape>
          <o:OLEObject Type="Embed" ProgID="Equation.DSMT4" ShapeID="_x0000_i2444" DrawAspect="Content" ObjectID="_1655834774" r:id="rId2309"/>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5" type="#_x0000_t75" style="width:9.2pt;height:15.05pt" o:ole="">
            <v:imagedata r:id="rId2310" o:title=""/>
          </v:shape>
          <o:OLEObject Type="Embed" ProgID="Equation.DSMT4" ShapeID="_x0000_i2445" DrawAspect="Content" ObjectID="_1655834775" r:id="rId2311"/>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Default="00897694" w:rsidP="004B11FB">
      <w:pPr>
        <w:rPr>
          <w:lang w:eastAsia="zh-CN"/>
        </w:rPr>
      </w:pPr>
    </w:p>
    <w:p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rsidR="00AC09FE" w:rsidRPr="00135755" w:rsidRDefault="001A089B"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rsidR="00AC09FE" w:rsidRPr="00135755" w:rsidRDefault="00AC09FE" w:rsidP="001A089B">
      <w:pPr>
        <w:rPr>
          <w:noProof/>
          <w:lang w:eastAsia="zh-CN"/>
        </w:rPr>
      </w:pPr>
      <w:r w:rsidRPr="00135755">
        <w:rPr>
          <w:noProof/>
        </w:rPr>
        <w:t>where</w:t>
      </w:r>
    </w:p>
    <w:p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rsidR="00AC09FE" w:rsidRPr="002625EB" w:rsidRDefault="00AC09FE"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6" type="#_x0000_t75" style="width:26.8pt;height:18.4pt" o:ole="">
            <v:imagedata r:id="rId2269" o:title=""/>
          </v:shape>
          <o:OLEObject Type="Embed" ProgID="Equation.3" ShapeID="_x0000_i2446" DrawAspect="Content" ObjectID="_1655834776" r:id="rId2312"/>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47" type="#_x0000_t75" style="width:292.2pt;height:44.35pt" o:ole="">
            <v:imagedata r:id="rId2313" o:title=""/>
          </v:shape>
          <o:OLEObject Type="Embed" ProgID="Equation.DSMT4" ShapeID="_x0000_i2447" DrawAspect="Content" ObjectID="_1655834777" r:id="rId2314"/>
        </w:object>
      </w:r>
    </w:p>
    <w:p w:rsidR="00897694" w:rsidRPr="002625EB" w:rsidRDefault="00897694" w:rsidP="00897694">
      <w:pPr>
        <w:rPr>
          <w:lang w:eastAsia="zh-CN"/>
        </w:rPr>
      </w:pPr>
      <w:r w:rsidRPr="002625EB">
        <w:rPr>
          <w:rFonts w:hint="eastAsia"/>
          <w:lang w:eastAsia="zh-CN"/>
        </w:rPr>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48" type="#_x0000_t75" style="width:26.8pt;height:18.4pt" o:ole="">
            <v:imagedata r:id="rId2273" o:title=""/>
          </v:shape>
          <o:OLEObject Type="Embed" ProgID="Equation.3" ShapeID="_x0000_i2448" DrawAspect="Content" ObjectID="_1655834778" r:id="rId2315"/>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49" type="#_x0000_t75" style="width:49.4pt;height:16.75pt" o:ole="">
            <v:imagedata r:id="rId2275" o:title=""/>
          </v:shape>
          <o:OLEObject Type="Embed" ProgID="Equation.DSMT4" ShapeID="_x0000_i2449" DrawAspect="Content" ObjectID="_1655834779" r:id="rId2316"/>
        </w:object>
      </w:r>
      <w:r w:rsidR="00AD42C9" w:rsidRPr="002625EB">
        <w:rPr>
          <w:rFonts w:hint="eastAsia"/>
          <w:lang w:eastAsia="zh-CN"/>
        </w:rPr>
        <w:t xml:space="preserve">, </w:t>
      </w:r>
      <w:r w:rsidR="00AD42C9" w:rsidRPr="002625EB">
        <w:rPr>
          <w:position w:val="-12"/>
        </w:rPr>
        <w:object w:dxaOrig="960" w:dyaOrig="360">
          <v:shape id="_x0000_i2450" type="#_x0000_t75" style="width:39.35pt;height:16.75pt" o:ole="">
            <v:imagedata r:id="rId2277" o:title=""/>
          </v:shape>
          <o:OLEObject Type="Embed" ProgID="Equation.DSMT4" ShapeID="_x0000_i2450" DrawAspect="Content" ObjectID="_1655834780" r:id="rId2317"/>
        </w:object>
      </w:r>
      <w:r w:rsidR="00AD42C9" w:rsidRPr="002625EB">
        <w:rPr>
          <w:rFonts w:hint="eastAsia"/>
          <w:lang w:eastAsia="zh-CN"/>
        </w:rPr>
        <w:t xml:space="preserve">; otherwise </w:t>
      </w:r>
      <w:r w:rsidR="00AD42C9" w:rsidRPr="002625EB">
        <w:rPr>
          <w:position w:val="-12"/>
        </w:rPr>
        <w:object w:dxaOrig="499" w:dyaOrig="360">
          <v:shape id="_x0000_i2451" type="#_x0000_t75" style="width:21.75pt;height:16.75pt;mso-position-horizontal:absolute" o:ole="">
            <v:imagedata r:id="rId2279" o:title=""/>
          </v:shape>
          <o:OLEObject Type="Embed" ProgID="Equation.DSMT4" ShapeID="_x0000_i2451" DrawAspect="Content" ObjectID="_1655834781" r:id="rId2318"/>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2" type="#_x0000_t75" style="width:96.3pt;height:19.25pt" o:ole="">
            <v:imagedata r:id="rId2319" o:title=""/>
          </v:shape>
          <o:OLEObject Type="Embed" ProgID="Equation.DSMT4" ShapeID="_x0000_i2452" DrawAspect="Content" ObjectID="_1655834782" r:id="rId2320"/>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3" type="#_x0000_t75" style="width:39.35pt;height:19.25pt" o:ole="">
            <v:imagedata r:id="rId2321" o:title=""/>
          </v:shape>
          <o:OLEObject Type="Embed" ProgID="Equation.3" ShapeID="_x0000_i2453" DrawAspect="Content" ObjectID="_1655834783" r:id="rId232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4" type="#_x0000_t75" style="width:47.7pt;height:19.25pt" o:ole="">
            <v:imagedata r:id="rId2295" o:title=""/>
          </v:shape>
          <o:OLEObject Type="Embed" ProgID="Equation.DSMT4" ShapeID="_x0000_i2454" DrawAspect="Content" ObjectID="_1655834784" r:id="rId2323"/>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5" type="#_x0000_t75" style="width:6.7pt;height:12.55pt" o:ole="">
            <v:imagedata r:id="rId1015" o:title=""/>
          </v:shape>
          <o:OLEObject Type="Embed" ProgID="Equation.3" ShapeID="_x0000_i2455" DrawAspect="Content" ObjectID="_1655834785" r:id="rId2324"/>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v:shape id="_x0000_i2456" type="#_x0000_t75" style="width:36pt;height:17.6pt" o:ole="">
            <v:imagedata r:id="rId2298" o:title=""/>
          </v:shape>
          <o:OLEObject Type="Embed" ProgID="Equation.DSMT4" ShapeID="_x0000_i2456" DrawAspect="Content" ObjectID="_1655834786" r:id="rId2325"/>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57" type="#_x0000_t75" style="width:6.7pt;height:12.55pt" o:ole="">
            <v:imagedata r:id="rId1015" o:title=""/>
          </v:shape>
          <o:OLEObject Type="Embed" ProgID="Equation.3" ShapeID="_x0000_i2457" DrawAspect="Content" ObjectID="_1655834787" r:id="rId2326"/>
        </w:object>
      </w:r>
      <w:r w:rsidR="00661E93" w:rsidRPr="002625EB">
        <w:rPr>
          <w:rFonts w:hint="eastAsia"/>
          <w:lang w:eastAsia="zh-CN"/>
        </w:rPr>
        <w:t xml:space="preserve">, for </w:t>
      </w:r>
      <w:r w:rsidR="00661E93" w:rsidRPr="002625EB">
        <w:rPr>
          <w:position w:val="-14"/>
        </w:rPr>
        <w:object w:dxaOrig="2260" w:dyaOrig="400">
          <v:shape id="_x0000_i2458" type="#_x0000_t75" style="width:96.3pt;height:17.6pt" o:ole="">
            <v:imagedata r:id="rId2301" o:title=""/>
          </v:shape>
          <o:OLEObject Type="Embed" ProgID="Equation.3" ShapeID="_x0000_i2458" DrawAspect="Content" ObjectID="_1655834788" r:id="rId2327"/>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59" type="#_x0000_t75" style="width:31.8pt;height:17.6pt" o:ole="">
            <v:imagedata r:id="rId1019" o:title=""/>
          </v:shape>
          <o:OLEObject Type="Embed" ProgID="Equation.3" ShapeID="_x0000_i2459" DrawAspect="Content" ObjectID="_1655834789" r:id="rId2328"/>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0" type="#_x0000_t75" style="width:52.75pt;height:17.6pt" o:ole="">
            <v:imagedata r:id="rId2304" o:title=""/>
          </v:shape>
          <o:OLEObject Type="Embed" ProgID="Equation.DSMT4" ShapeID="_x0000_i2460" DrawAspect="Content" ObjectID="_1655834790" r:id="rId2329"/>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1" type="#_x0000_t75" style="width:126.4pt;height:17.6pt" o:ole="">
            <v:imagedata r:id="rId2306" o:title=""/>
          </v:shape>
          <o:OLEObject Type="Embed" ProgID="Equation.DSMT4" ShapeID="_x0000_i2461" DrawAspect="Content" ObjectID="_1655834791" r:id="rId2330"/>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2" type="#_x0000_t75" style="width:9.2pt;height:15.05pt" o:ole="">
            <v:imagedata r:id="rId2310" o:title=""/>
          </v:shape>
          <o:OLEObject Type="Embed" ProgID="Equation.DSMT4" ShapeID="_x0000_i2462" DrawAspect="Content" ObjectID="_1655834792" r:id="rId2331"/>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3" type="#_x0000_t75" style="width:11.7pt;height:10.9pt" o:ole="">
            <v:imagedata r:id="rId2332" o:title=""/>
          </v:shape>
          <o:OLEObject Type="Embed" ProgID="Equation.DSMT4" ShapeID="_x0000_i2463" DrawAspect="Content" ObjectID="_1655834793" r:id="rId2333"/>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4" type="#_x0000_t75" style="width:13.4pt;height:15.05pt" o:ole="">
            <v:imagedata r:id="rId1114" o:title=""/>
          </v:shape>
          <o:OLEObject Type="Embed" ProgID="Equation.3" ShapeID="_x0000_i2464" DrawAspect="Content" ObjectID="_1655834794" r:id="rId2334"/>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5" type="#_x0000_t75" style="width:11.7pt;height:10.9pt" o:ole="">
            <v:imagedata r:id="rId2335" o:title=""/>
          </v:shape>
          <o:OLEObject Type="Embed" ProgID="Equation.DSMT4" ShapeID="_x0000_i2465" DrawAspect="Content" ObjectID="_1655834795" r:id="rId2336"/>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6" type="#_x0000_t75" style="width:103.8pt;height:15.9pt" o:ole="">
            <v:imagedata r:id="rId1893" o:title=""/>
          </v:shape>
          <o:OLEObject Type="Embed" ProgID="Equation.3" ShapeID="_x0000_i2466" DrawAspect="Content" ObjectID="_1655834796" r:id="rId2337"/>
        </w:object>
      </w:r>
      <w:r w:rsidRPr="002625EB">
        <w:t xml:space="preserve"> where </w:t>
      </w:r>
      <w:r w:rsidRPr="002625EB">
        <w:rPr>
          <w:position w:val="-4"/>
        </w:rPr>
        <w:object w:dxaOrig="180" w:dyaOrig="200">
          <v:shape id="_x0000_i2467" type="#_x0000_t75" style="width:9.2pt;height:10.05pt" o:ole="">
            <v:imagedata r:id="rId143" o:title=""/>
          </v:shape>
          <o:OLEObject Type="Embed" ProgID="Equation.3" ShapeID="_x0000_i2467" DrawAspect="Content" ObjectID="_1655834797" r:id="rId2338"/>
        </w:object>
      </w:r>
      <w:r w:rsidRPr="002625EB">
        <w:t xml:space="preserve"> is the code block number, and </w:t>
      </w:r>
      <w:r w:rsidRPr="002625EB">
        <w:rPr>
          <w:position w:val="-10"/>
        </w:rPr>
        <w:object w:dxaOrig="340" w:dyaOrig="340">
          <v:shape id="_x0000_i2468" type="#_x0000_t75" style="width:14.25pt;height:14.25pt" o:ole="">
            <v:imagedata r:id="rId1864" o:title=""/>
          </v:shape>
          <o:OLEObject Type="Embed" ProgID="Equation.3" ShapeID="_x0000_i2468" DrawAspect="Content" ObjectID="_1655834798" r:id="rId2339"/>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69" type="#_x0000_t75" style="width:9.2pt;height:10.05pt" o:ole="">
            <v:imagedata r:id="rId143" o:title=""/>
          </v:shape>
          <o:OLEObject Type="Embed" ProgID="Equation.3" ShapeID="_x0000_i2469" DrawAspect="Content" ObjectID="_1655834799" r:id="rId2340"/>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470" type="#_x0000_t75" style="width:29.3pt;height:13.4pt" o:ole="">
            <v:imagedata r:id="rId1921" o:title=""/>
          </v:shape>
          <o:OLEObject Type="Embed" ProgID="Equation.3" ShapeID="_x0000_i2470" DrawAspect="Content" ObjectID="_1655834800" r:id="rId2341"/>
        </w:object>
      </w:r>
      <w:r w:rsidRPr="002625EB">
        <w:rPr>
          <w:rFonts w:hint="eastAsia"/>
          <w:lang w:eastAsia="zh-CN"/>
        </w:rPr>
        <w:t xml:space="preserve"> and the rate matching output sequence length to </w:t>
      </w:r>
      <w:r w:rsidR="00605EE8" w:rsidRPr="002625EB">
        <w:rPr>
          <w:position w:val="-12"/>
        </w:rPr>
        <w:object w:dxaOrig="1800" w:dyaOrig="360">
          <v:shape id="_x0000_i2471" type="#_x0000_t75" style="width:76.2pt;height:15.05pt" o:ole="">
            <v:imagedata r:id="rId1923" o:title=""/>
          </v:shape>
          <o:OLEObject Type="Embed" ProgID="Equation.3" ShapeID="_x0000_i2471" DrawAspect="Content" ObjectID="_1655834801" r:id="rId2342"/>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2" type="#_x0000_t75" style="width:20.95pt;height:15.05pt" o:ole="">
            <v:imagedata r:id="rId2343" o:title=""/>
          </v:shape>
          <o:OLEObject Type="Embed" ProgID="Equation.3" ShapeID="_x0000_i2472" DrawAspect="Content" ObjectID="_1655834802" r:id="rId2344"/>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3" type="#_x0000_t75" style="width:15.05pt;height:14.25pt" o:ole="">
            <v:imagedata r:id="rId1112" o:title=""/>
          </v:shape>
          <o:OLEObject Type="Embed" ProgID="Equation.3" ShapeID="_x0000_i2473" DrawAspect="Content" ObjectID="_1655834803" r:id="rId2345"/>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4" type="#_x0000_t75" style="width:17.6pt;height:18.4pt" o:ole="">
            <v:imagedata r:id="rId1114" o:title=""/>
          </v:shape>
          <o:OLEObject Type="Embed" ProgID="Equation.3" ShapeID="_x0000_i2474" DrawAspect="Content" ObjectID="_1655834804" r:id="rId2346"/>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5" type="#_x0000_t75" style="width:86.25pt;height:15.05pt" o:ole="">
            <v:imagedata r:id="rId2347" o:title=""/>
          </v:shape>
          <o:OLEObject Type="Embed" ProgID="Equation.3" ShapeID="_x0000_i2475" DrawAspect="Content" ObjectID="_1655834805" r:id="rId2348"/>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6" type="#_x0000_t75" style="width:82.9pt;height:15.05pt" o:ole="">
            <v:imagedata r:id="rId1953" o:title=""/>
          </v:shape>
          <o:OLEObject Type="Embed" ProgID="Equation.3" ShapeID="_x0000_i2476" DrawAspect="Content" ObjectID="_1655834806" r:id="rId2349"/>
        </w:object>
      </w:r>
      <w:r w:rsidRPr="002625EB">
        <w:rPr>
          <w:rFonts w:eastAsia="Malgun Gothic" w:hint="eastAsia"/>
          <w:lang w:eastAsia="ko-KR"/>
        </w:rPr>
        <w:t xml:space="preserve"> where </w:t>
      </w:r>
      <w:r w:rsidRPr="002625EB">
        <w:rPr>
          <w:position w:val="-10"/>
        </w:rPr>
        <w:object w:dxaOrig="300" w:dyaOrig="340">
          <v:shape id="_x0000_i2477" type="#_x0000_t75" style="width:12.55pt;height:14.25pt" o:ole="">
            <v:imagedata r:id="rId1955" o:title=""/>
          </v:shape>
          <o:OLEObject Type="Embed" ProgID="Equation.3" ShapeID="_x0000_i2477" DrawAspect="Content" ObjectID="_1655834807" r:id="rId2350"/>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78" type="#_x0000_t75" style="width:9.2pt;height:10.05pt" o:ole="">
            <v:imagedata r:id="rId143" o:title=""/>
          </v:shape>
          <o:OLEObject Type="Embed" ProgID="Equation.3" ShapeID="_x0000_i2478" DrawAspect="Content" ObjectID="_1655834808" r:id="rId2351"/>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620" w:name="_Toc19798749"/>
      <w:bookmarkStart w:id="621" w:name="_Toc26467220"/>
      <w:bookmarkStart w:id="622" w:name="_Toc29326577"/>
      <w:bookmarkStart w:id="623" w:name="_Toc29327727"/>
      <w:bookmarkStart w:id="624" w:name="_Toc36045917"/>
      <w:bookmarkStart w:id="625" w:name="_Toc36046177"/>
      <w:bookmarkStart w:id="626" w:name="_Toc36046323"/>
      <w:bookmarkStart w:id="627" w:name="_Toc45209240"/>
      <w:r w:rsidRPr="002625EB">
        <w:rPr>
          <w:rFonts w:hint="eastAsia"/>
          <w:lang w:eastAsia="zh-CN"/>
        </w:rPr>
        <w:t>6.3.2.4.1.2</w:t>
      </w:r>
      <w:r w:rsidRPr="002625EB">
        <w:rPr>
          <w:rFonts w:hint="eastAsia"/>
          <w:lang w:eastAsia="zh-CN"/>
        </w:rPr>
        <w:tab/>
        <w:t>CSI part 1</w:t>
      </w:r>
      <w:bookmarkEnd w:id="620"/>
      <w:bookmarkEnd w:id="621"/>
      <w:bookmarkEnd w:id="622"/>
      <w:bookmarkEnd w:id="623"/>
      <w:bookmarkEnd w:id="624"/>
      <w:bookmarkEnd w:id="625"/>
      <w:bookmarkEnd w:id="626"/>
      <w:bookmarkEnd w:id="627"/>
    </w:p>
    <w:p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79" type="#_x0000_t75" style="width:39.35pt;height:19.25pt" o:ole="">
            <v:imagedata r:id="rId2352" o:title=""/>
          </v:shape>
          <o:OLEObject Type="Embed" ProgID="Equation.3" ShapeID="_x0000_i2479" DrawAspect="Content" ObjectID="_1655834809" r:id="rId2353"/>
        </w:object>
      </w:r>
      <w:r w:rsidRPr="002625EB">
        <w:rPr>
          <w:rFonts w:hint="eastAsia"/>
          <w:lang w:eastAsia="zh-CN"/>
        </w:rPr>
        <w:t>, is determined as follows:</w:t>
      </w:r>
      <w:r w:rsidR="00A01908" w:rsidRPr="00A01908">
        <w:rPr>
          <w:lang w:eastAsia="zh-CN"/>
        </w:rPr>
        <w:t xml:space="preserve"> </w:t>
      </w:r>
    </w:p>
    <w:p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0" type="#_x0000_t75" style="width:27.65pt;height:18.4pt" o:ole="">
            <v:imagedata r:id="rId2354" o:title=""/>
          </v:shape>
          <o:OLEObject Type="Embed" ProgID="Equation.DSMT4" ShapeID="_x0000_i2480" DrawAspect="Content" ObjectID="_1655834810" r:id="rId2355"/>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1" type="#_x0000_t75" style="width:50.25pt;height:16.75pt" o:ole="">
            <v:imagedata r:id="rId2356" o:title=""/>
          </v:shape>
          <o:OLEObject Type="Embed" ProgID="Equation.DSMT4" ShapeID="_x0000_i2481" DrawAspect="Content" ObjectID="_1655834811" r:id="rId2357"/>
        </w:object>
      </w:r>
      <w:r w:rsidR="00F6411B" w:rsidRPr="002625EB">
        <w:rPr>
          <w:rFonts w:hint="eastAsia"/>
          <w:lang w:eastAsia="zh-CN"/>
        </w:rPr>
        <w:t xml:space="preserve">, </w:t>
      </w:r>
      <w:r w:rsidR="00F6411B" w:rsidRPr="002625EB">
        <w:rPr>
          <w:position w:val="-12"/>
        </w:rPr>
        <w:object w:dxaOrig="980" w:dyaOrig="360">
          <v:shape id="_x0000_i2482" type="#_x0000_t75" style="width:42.7pt;height:16.75pt;mso-position-horizontal:absolute" o:ole="">
            <v:imagedata r:id="rId2358" o:title=""/>
          </v:shape>
          <o:OLEObject Type="Embed" ProgID="Equation.DSMT4" ShapeID="_x0000_i2482" DrawAspect="Content" ObjectID="_1655834812" r:id="rId2359"/>
        </w:object>
      </w:r>
      <w:r w:rsidR="00F6411B" w:rsidRPr="002625EB">
        <w:rPr>
          <w:rFonts w:hint="eastAsia"/>
          <w:lang w:eastAsia="zh-CN"/>
        </w:rPr>
        <w:t xml:space="preserve">; otherwise </w:t>
      </w:r>
      <w:r w:rsidR="00F6411B" w:rsidRPr="002625EB">
        <w:rPr>
          <w:position w:val="-12"/>
        </w:rPr>
        <w:object w:dxaOrig="520" w:dyaOrig="360">
          <v:shape id="_x0000_i2483" type="#_x0000_t75" style="width:22.6pt;height:16.75pt" o:ole="">
            <v:imagedata r:id="rId2360" o:title=""/>
          </v:shape>
          <o:OLEObject Type="Embed" ProgID="Equation.DSMT4" ShapeID="_x0000_i2483" DrawAspect="Content" ObjectID="_1655834813" r:id="rId2361"/>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4" type="#_x0000_t75" style="width:86.25pt;height:19.25pt" o:ole="">
            <v:imagedata r:id="rId2362" o:title=""/>
          </v:shape>
          <o:OLEObject Type="Embed" ProgID="Equation.3" ShapeID="_x0000_i2484" DrawAspect="Content" ObjectID="_1655834814" r:id="rId2363"/>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5" type="#_x0000_t75" style="width:38.5pt;height:18.4pt" o:ole="">
            <v:imagedata r:id="rId2283" o:title=""/>
          </v:shape>
          <o:OLEObject Type="Embed" ProgID="Equation.3" ShapeID="_x0000_i2485" DrawAspect="Content" ObjectID="_1655834815" r:id="rId2364"/>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86" type="#_x0000_t75" style="width:8.35pt;height:10.05pt" o:ole="">
            <v:imagedata r:id="rId2285" o:title=""/>
          </v:shape>
          <o:OLEObject Type="Embed" ProgID="Equation.3" ShapeID="_x0000_i2486" DrawAspect="Content" ObjectID="_1655834816" r:id="rId2365"/>
        </w:object>
      </w:r>
      <w:r w:rsidRPr="002625EB">
        <w:rPr>
          <w:rFonts w:eastAsia="Malgun Gothic"/>
        </w:rPr>
        <w:t xml:space="preserve">-th code block, </w:t>
      </w:r>
      <w:r w:rsidRPr="002625EB">
        <w:rPr>
          <w:position w:val="-10"/>
        </w:rPr>
        <w:object w:dxaOrig="276" w:dyaOrig="300">
          <v:shape id="_x0000_i2487" type="#_x0000_t75" style="width:13.4pt;height:15.9pt" o:ole="">
            <v:imagedata r:id="rId2366" o:title=""/>
          </v:shape>
          <o:OLEObject Type="Embed" ProgID="Equation.3" ShapeID="_x0000_i2487" DrawAspect="Content" ObjectID="_1655834817" r:id="rId236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88" type="#_x0000_t75" style="width:17.6pt;height:17.6pt" o:ole="">
            <v:imagedata r:id="rId2289" o:title=""/>
          </v:shape>
          <o:OLEObject Type="Embed" ProgID="Equation.3" ShapeID="_x0000_i2488" DrawAspect="Content" ObjectID="_1655834818" r:id="rId2368"/>
        </w:object>
      </w:r>
      <w:r w:rsidRPr="002625EB">
        <w:rPr>
          <w:rFonts w:hint="eastAsia"/>
          <w:lang w:eastAsia="zh-CN"/>
        </w:rPr>
        <w:t xml:space="preserve"> is the </w:t>
      </w:r>
      <w:r w:rsidRPr="002625EB">
        <w:rPr>
          <w:position w:val="-4"/>
        </w:rPr>
        <w:object w:dxaOrig="180" w:dyaOrig="200">
          <v:shape id="_x0000_i2489" type="#_x0000_t75" style="width:9.2pt;height:10.05pt" o:ole="">
            <v:imagedata r:id="rId2291" o:title=""/>
          </v:shape>
          <o:OLEObject Type="Embed" ProgID="Equation.3" ShapeID="_x0000_i2489" DrawAspect="Content" ObjectID="_1655834819" r:id="rId2369"/>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0" type="#_x0000_t75" style="width:39.35pt;height:19.25pt" o:ole="">
            <v:imagedata r:id="rId2293" o:title=""/>
          </v:shape>
          <o:OLEObject Type="Embed" ProgID="Equation.3" ShapeID="_x0000_i2490" DrawAspect="Content" ObjectID="_1655834820" r:id="rId237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1" type="#_x0000_t75" style="width:47.7pt;height:19.25pt" o:ole="">
            <v:imagedata r:id="rId2295" o:title=""/>
          </v:shape>
          <o:OLEObject Type="Embed" ProgID="Equation.DSMT4" ShapeID="_x0000_i2491" DrawAspect="Content" ObjectID="_1655834821" r:id="rId237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2" type="#_x0000_t75" style="width:6.7pt;height:12.55pt" o:ole="">
            <v:imagedata r:id="rId1015" o:title=""/>
          </v:shape>
          <o:OLEObject Type="Embed" ProgID="Equation.3" ShapeID="_x0000_i2492" DrawAspect="Content" ObjectID="_1655834822" r:id="rId2372"/>
        </w:object>
      </w:r>
      <w:r w:rsidRPr="002625EB">
        <w:rPr>
          <w:rFonts w:hint="eastAsia"/>
          <w:lang w:eastAsia="zh-CN"/>
        </w:rPr>
        <w:t xml:space="preserve"> that carries PTRS, in the PUSCH transmission;</w:t>
      </w:r>
    </w:p>
    <w:p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v:shape id="_x0000_i2493" type="#_x0000_t75" style="width:119.7pt;height:38.5pt" o:ole="">
            <v:imagedata r:id="rId2373" o:title=""/>
          </v:shape>
          <o:OLEObject Type="Embed" ProgID="Equation.DSMT4" ShapeID="_x0000_i2493" DrawAspect="Content" ObjectID="_1655834823" r:id="rId2374"/>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4" type="#_x0000_t75" style="width:47.7pt;height:20.95pt" o:ole="">
            <v:imagedata r:id="rId2375" o:title=""/>
          </v:shape>
          <o:OLEObject Type="Embed" ProgID="Equation.DSMT4" ShapeID="_x0000_i2494" DrawAspect="Content" ObjectID="_1655834824" r:id="rId2376"/>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95" type="#_x0000_t75" style="width:6.7pt;height:12.55pt" o:ole="">
            <v:imagedata r:id="rId1015" o:title=""/>
          </v:shape>
          <o:OLEObject Type="Embed" ProgID="Equation.3" ShapeID="_x0000_i2495" DrawAspect="Content" ObjectID="_1655834825" r:id="rId2377"/>
        </w:object>
      </w:r>
      <w:r w:rsidRPr="002625EB">
        <w:rPr>
          <w:rFonts w:hint="eastAsia"/>
          <w:lang w:eastAsia="zh-CN"/>
        </w:rPr>
        <w:t xml:space="preserve">, for </w:t>
      </w:r>
      <w:r w:rsidRPr="002625EB">
        <w:rPr>
          <w:position w:val="-14"/>
        </w:rPr>
        <w:object w:dxaOrig="2260" w:dyaOrig="400">
          <v:shape id="_x0000_i2496" type="#_x0000_t75" style="width:96.3pt;height:17.6pt" o:ole="">
            <v:imagedata r:id="rId2378" o:title=""/>
          </v:shape>
          <o:OLEObject Type="Embed" ProgID="Equation.3" ShapeID="_x0000_i2496" DrawAspect="Content" ObjectID="_1655834826" r:id="rId2379"/>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497" type="#_x0000_t75" style="width:36pt;height:17.6pt" o:ole="">
            <v:imagedata r:id="rId2298" o:title=""/>
          </v:shape>
          <o:OLEObject Type="Embed" ProgID="Equation.DSMT4" ShapeID="_x0000_i2497" DrawAspect="Content" ObjectID="_1655834827" r:id="rId238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498" type="#_x0000_t75" style="width:6.7pt;height:12.55pt" o:ole="">
            <v:imagedata r:id="rId1015" o:title=""/>
          </v:shape>
          <o:OLEObject Type="Embed" ProgID="Equation.3" ShapeID="_x0000_i2498" DrawAspect="Content" ObjectID="_1655834828" r:id="rId2381"/>
        </w:object>
      </w:r>
      <w:r w:rsidRPr="002625EB">
        <w:rPr>
          <w:rFonts w:hint="eastAsia"/>
          <w:lang w:eastAsia="zh-CN"/>
        </w:rPr>
        <w:t xml:space="preserve">, for </w:t>
      </w:r>
      <w:r w:rsidRPr="002625EB">
        <w:rPr>
          <w:position w:val="-14"/>
        </w:rPr>
        <w:object w:dxaOrig="2260" w:dyaOrig="400">
          <v:shape id="_x0000_i2499" type="#_x0000_t75" style="width:96.3pt;height:17.6pt" o:ole="">
            <v:imagedata r:id="rId2301" o:title=""/>
          </v:shape>
          <o:OLEObject Type="Embed" ProgID="Equation.3" ShapeID="_x0000_i2499" DrawAspect="Content" ObjectID="_1655834829" r:id="rId2382"/>
        </w:object>
      </w:r>
      <w:r w:rsidRPr="002625EB">
        <w:rPr>
          <w:rFonts w:hint="eastAsia"/>
          <w:lang w:eastAsia="zh-CN"/>
        </w:rPr>
        <w:t xml:space="preserve">, in the PUSCH transmission and </w:t>
      </w:r>
      <w:r w:rsidRPr="002625EB">
        <w:rPr>
          <w:position w:val="-14"/>
        </w:rPr>
        <w:object w:dxaOrig="740" w:dyaOrig="400">
          <v:shape id="_x0000_i2500" type="#_x0000_t75" style="width:31.8pt;height:17.6pt" o:ole="">
            <v:imagedata r:id="rId1019" o:title=""/>
          </v:shape>
          <o:OLEObject Type="Embed" ProgID="Equation.3" ShapeID="_x0000_i2500" DrawAspect="Content" ObjectID="_1655834830" r:id="rId2383"/>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1" type="#_x0000_t75" style="width:52.75pt;height:17.6pt" o:ole="">
            <v:imagedata r:id="rId2304" o:title=""/>
          </v:shape>
          <o:OLEObject Type="Embed" ProgID="Equation.DSMT4" ShapeID="_x0000_i2501" DrawAspect="Content" ObjectID="_1655834831" r:id="rId2384"/>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2" type="#_x0000_t75" style="width:126.4pt;height:17.6pt" o:ole="">
            <v:imagedata r:id="rId2306" o:title=""/>
          </v:shape>
          <o:OLEObject Type="Embed" ProgID="Equation.DSMT4" ShapeID="_x0000_i2502" DrawAspect="Content" ObjectID="_1655834832" r:id="rId2385"/>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3" type="#_x0000_t75" style="width:11.7pt;height:10.9pt" o:ole="">
            <v:imagedata r:id="rId2386" o:title=""/>
          </v:shape>
          <o:OLEObject Type="Embed" ProgID="Equation.DSMT4" ShapeID="_x0000_i2503" DrawAspect="Content" ObjectID="_1655834833" r:id="rId238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Default="00F6411B" w:rsidP="00F6411B">
      <w:pPr>
        <w:rPr>
          <w:rFonts w:eastAsiaTheme="minorEastAsia"/>
          <w:lang w:eastAsia="zh-CN"/>
        </w:rPr>
      </w:pPr>
    </w:p>
    <w:p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rsidR="00AC09FE" w:rsidRPr="009344BA" w:rsidRDefault="001A089B"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rsidR="00AC09FE" w:rsidRPr="009344BA" w:rsidRDefault="00AC09FE" w:rsidP="001A089B">
      <w:pPr>
        <w:rPr>
          <w:lang w:eastAsia="zh-CN"/>
        </w:rPr>
      </w:pPr>
      <w:r w:rsidRPr="009344BA">
        <w:rPr>
          <w:lang w:eastAsia="zh-CN"/>
        </w:rPr>
        <w:t>where</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rsidR="00AC09FE" w:rsidRPr="002625EB" w:rsidRDefault="00AC09FE"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4" type="#_x0000_t75" style="width:39.35pt;height:19.25pt" o:ole="">
            <v:imagedata r:id="rId2352" o:title=""/>
          </v:shape>
          <o:OLEObject Type="Embed" ProgID="Equation.3" ShapeID="_x0000_i2504" DrawAspect="Content" ObjectID="_1655834834" r:id="rId2388"/>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05" type="#_x0000_t75" style="width:306.4pt;height:41pt" o:ole="">
            <v:imagedata r:id="rId2389" o:title=""/>
          </v:shape>
          <o:OLEObject Type="Embed" ProgID="Equation.DSMT4" ShapeID="_x0000_i2505" DrawAspect="Content" ObjectID="_1655834835" r:id="rId2390"/>
        </w:object>
      </w:r>
    </w:p>
    <w:p w:rsidR="00F6411B" w:rsidRPr="002625EB" w:rsidRDefault="00F6411B" w:rsidP="00F6411B">
      <w:pPr>
        <w:rPr>
          <w:rFonts w:eastAsiaTheme="minorEastAsia"/>
          <w:lang w:eastAsia="zh-CN"/>
        </w:rPr>
      </w:pPr>
      <w:r w:rsidRPr="002625EB">
        <w:rPr>
          <w:rFonts w:eastAsiaTheme="minorEastAsia" w:hint="eastAsia"/>
          <w:lang w:eastAsia="zh-CN"/>
        </w:rPr>
        <w:t>else</w:t>
      </w:r>
    </w:p>
    <w:p w:rsidR="00F6411B" w:rsidRPr="002625EB" w:rsidRDefault="00F6411B" w:rsidP="00BC2EFF">
      <w:pPr>
        <w:pStyle w:val="EQ"/>
        <w:rPr>
          <w:lang w:eastAsia="zh-CN"/>
        </w:rPr>
      </w:pPr>
      <w:r w:rsidRPr="002625EB">
        <w:tab/>
      </w:r>
      <w:r w:rsidRPr="002625EB">
        <w:object w:dxaOrig="2920" w:dyaOrig="760">
          <v:shape id="_x0000_i2506" type="#_x0000_t75" style="width:145.65pt;height:38.5pt" o:ole="">
            <v:imagedata r:id="rId2391" o:title=""/>
          </v:shape>
          <o:OLEObject Type="Embed" ProgID="Equation.DSMT4" ShapeID="_x0000_i2506" DrawAspect="Content" ObjectID="_1655834836" r:id="rId2392"/>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07" type="#_x0000_t75" style="width:27.65pt;height:19.25pt" o:ole="">
            <v:imagedata r:id="rId2354" o:title=""/>
          </v:shape>
          <o:OLEObject Type="Embed" ProgID="Equation.DSMT4" ShapeID="_x0000_i2507" DrawAspect="Content" ObjectID="_1655834837" r:id="rId2393"/>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08" type="#_x0000_t75" style="width:50.25pt;height:16.75pt" o:ole="">
            <v:imagedata r:id="rId2356" o:title=""/>
          </v:shape>
          <o:OLEObject Type="Embed" ProgID="Equation.DSMT4" ShapeID="_x0000_i2508" DrawAspect="Content" ObjectID="_1655834838" r:id="rId2394"/>
        </w:object>
      </w:r>
      <w:r w:rsidRPr="002625EB">
        <w:rPr>
          <w:rFonts w:hint="eastAsia"/>
          <w:lang w:eastAsia="zh-CN"/>
        </w:rPr>
        <w:t xml:space="preserve">, </w:t>
      </w:r>
      <w:r w:rsidRPr="002625EB">
        <w:rPr>
          <w:position w:val="-12"/>
        </w:rPr>
        <w:object w:dxaOrig="980" w:dyaOrig="360">
          <v:shape id="_x0000_i2509" type="#_x0000_t75" style="width:42.7pt;height:16.75pt;mso-position-horizontal:absolute" o:ole="">
            <v:imagedata r:id="rId2358" o:title=""/>
          </v:shape>
          <o:OLEObject Type="Embed" ProgID="Equation.DSMT4" ShapeID="_x0000_i2509" DrawAspect="Content" ObjectID="_1655834839" r:id="rId2395"/>
        </w:object>
      </w:r>
      <w:r w:rsidRPr="002625EB">
        <w:rPr>
          <w:rFonts w:hint="eastAsia"/>
          <w:lang w:eastAsia="zh-CN"/>
        </w:rPr>
        <w:t xml:space="preserve">; otherwise </w:t>
      </w:r>
      <w:r w:rsidRPr="002625EB">
        <w:rPr>
          <w:position w:val="-12"/>
        </w:rPr>
        <w:object w:dxaOrig="520" w:dyaOrig="360">
          <v:shape id="_x0000_i2510" type="#_x0000_t75" style="width:22.6pt;height:16.75pt" o:ole="">
            <v:imagedata r:id="rId2360" o:title=""/>
          </v:shape>
          <o:OLEObject Type="Embed" ProgID="Equation.DSMT4" ShapeID="_x0000_i2510" DrawAspect="Content" ObjectID="_1655834840" r:id="rId2396"/>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1" type="#_x0000_t75" style="width:85.4pt;height:19.25pt" o:ole="">
            <v:imagedata r:id="rId2362" o:title=""/>
          </v:shape>
          <o:OLEObject Type="Embed" ProgID="Equation.3" ShapeID="_x0000_i2511" DrawAspect="Content" ObjectID="_1655834841" r:id="rId2397"/>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2" type="#_x0000_t75" style="width:39.35pt;height:19.25pt" o:ole="">
            <v:imagedata r:id="rId2293" o:title=""/>
          </v:shape>
          <o:OLEObject Type="Embed" ProgID="Equation.3" ShapeID="_x0000_i2512" DrawAspect="Content" ObjectID="_1655834842" r:id="rId239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3" type="#_x0000_t75" style="width:47.7pt;height:19.25pt" o:ole="">
            <v:imagedata r:id="rId2295" o:title=""/>
          </v:shape>
          <o:OLEObject Type="Embed" ProgID="Equation.DSMT4" ShapeID="_x0000_i2513" DrawAspect="Content" ObjectID="_1655834843" r:id="rId2399"/>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4" type="#_x0000_t75" style="width:5pt;height:10.9pt" o:ole="">
            <v:imagedata r:id="rId1015" o:title=""/>
          </v:shape>
          <o:OLEObject Type="Embed" ProgID="Equation.3" ShapeID="_x0000_i2514" DrawAspect="Content" ObjectID="_1655834844" r:id="rId2400"/>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15" type="#_x0000_t75" style="width:31pt;height:19.25pt" o:ole="">
            <v:imagedata r:id="rId2401" o:title=""/>
          </v:shape>
          <o:OLEObject Type="Embed" ProgID="Equation.3" ShapeID="_x0000_i2515" DrawAspect="Content" ObjectID="_1655834845" r:id="rId2402"/>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16" type="#_x0000_t75" style="width:120.55pt;height:39.35pt" o:ole="">
            <v:imagedata r:id="rId2373" o:title=""/>
          </v:shape>
          <o:OLEObject Type="Embed" ProgID="Equation.DSMT4" ShapeID="_x0000_i2516" DrawAspect="Content" ObjectID="_1655834846" r:id="rId2403"/>
        </w:object>
      </w:r>
      <w:r w:rsidRPr="002625EB">
        <w:rPr>
          <w:rFonts w:hint="eastAsia"/>
          <w:lang w:eastAsia="zh-CN"/>
        </w:rPr>
        <w:t xml:space="preserve"> if the number of HARQ-ACK information bits is no more than 2 bits, where </w:t>
      </w:r>
      <w:r w:rsidRPr="002625EB">
        <w:rPr>
          <w:position w:val="-14"/>
        </w:rPr>
        <w:object w:dxaOrig="980" w:dyaOrig="400">
          <v:shape id="_x0000_i2517" type="#_x0000_t75" style="width:47.7pt;height:21.75pt" o:ole="">
            <v:imagedata r:id="rId2375" o:title=""/>
          </v:shape>
          <o:OLEObject Type="Embed" ProgID="Equation.DSMT4" ShapeID="_x0000_i2517" DrawAspect="Content" ObjectID="_1655834847" r:id="rId2404"/>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v:shape id="_x0000_i2518" type="#_x0000_t75" style="width:5pt;height:10.9pt" o:ole="">
            <v:imagedata r:id="rId1015" o:title=""/>
          </v:shape>
          <o:OLEObject Type="Embed" ProgID="Equation.3" ShapeID="_x0000_i2518" DrawAspect="Content" ObjectID="_1655834848" r:id="rId2405"/>
        </w:object>
      </w:r>
      <w:r w:rsidRPr="002625EB">
        <w:rPr>
          <w:rFonts w:hint="eastAsia"/>
          <w:lang w:eastAsia="zh-CN"/>
        </w:rPr>
        <w:t xml:space="preserve">, for </w:t>
      </w:r>
      <w:r w:rsidRPr="002625EB">
        <w:rPr>
          <w:position w:val="-14"/>
        </w:rPr>
        <w:object w:dxaOrig="2260" w:dyaOrig="400">
          <v:shape id="_x0000_i2519" type="#_x0000_t75" style="width:96.3pt;height:16.75pt" o:ole="">
            <v:imagedata r:id="rId2378" o:title=""/>
          </v:shape>
          <o:OLEObject Type="Embed" ProgID="Equation.3" ShapeID="_x0000_i2519" DrawAspect="Content" ObjectID="_1655834849" r:id="rId2406"/>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0" type="#_x0000_t75" style="width:35.15pt;height:16.75pt" o:ole="">
            <v:imagedata r:id="rId2298" o:title=""/>
          </v:shape>
          <o:OLEObject Type="Embed" ProgID="Equation.DSMT4" ShapeID="_x0000_i2520" DrawAspect="Content" ObjectID="_1655834850" r:id="rId240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1" type="#_x0000_t75" style="width:5pt;height:10.9pt" o:ole="">
            <v:imagedata r:id="rId1015" o:title=""/>
          </v:shape>
          <o:OLEObject Type="Embed" ProgID="Equation.3" ShapeID="_x0000_i2521" DrawAspect="Content" ObjectID="_1655834851" r:id="rId2408"/>
        </w:object>
      </w:r>
      <w:r w:rsidRPr="002625EB">
        <w:rPr>
          <w:rFonts w:hint="eastAsia"/>
          <w:lang w:eastAsia="zh-CN"/>
        </w:rPr>
        <w:t xml:space="preserve">, for </w:t>
      </w:r>
      <w:r w:rsidRPr="002625EB">
        <w:rPr>
          <w:position w:val="-14"/>
        </w:rPr>
        <w:object w:dxaOrig="2260" w:dyaOrig="400">
          <v:shape id="_x0000_i2522" type="#_x0000_t75" style="width:96.3pt;height:16.75pt" o:ole="">
            <v:imagedata r:id="rId2301" o:title=""/>
          </v:shape>
          <o:OLEObject Type="Embed" ProgID="Equation.3" ShapeID="_x0000_i2522" DrawAspect="Content" ObjectID="_1655834852" r:id="rId2409"/>
        </w:object>
      </w:r>
      <w:r w:rsidRPr="002625EB">
        <w:rPr>
          <w:rFonts w:hint="eastAsia"/>
          <w:lang w:eastAsia="zh-CN"/>
        </w:rPr>
        <w:t xml:space="preserve">, in the PUSCH transmission and </w:t>
      </w:r>
      <w:r w:rsidRPr="002625EB">
        <w:rPr>
          <w:position w:val="-14"/>
        </w:rPr>
        <w:object w:dxaOrig="740" w:dyaOrig="400">
          <v:shape id="_x0000_i2523" type="#_x0000_t75" style="width:33.5pt;height:16.75pt" o:ole="">
            <v:imagedata r:id="rId1019" o:title=""/>
          </v:shape>
          <o:OLEObject Type="Embed" ProgID="Equation.3" ShapeID="_x0000_i2523" DrawAspect="Content" ObjectID="_1655834853" r:id="rId2410"/>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4" type="#_x0000_t75" style="width:51.9pt;height:16.75pt" o:ole="">
            <v:imagedata r:id="rId2304" o:title=""/>
          </v:shape>
          <o:OLEObject Type="Embed" ProgID="Equation.DSMT4" ShapeID="_x0000_i2524" DrawAspect="Content" ObjectID="_1655834854" r:id="rId2411"/>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25" type="#_x0000_t75" style="width:126.4pt;height:16.75pt" o:ole="">
            <v:imagedata r:id="rId2306" o:title=""/>
          </v:shape>
          <o:OLEObject Type="Embed" ProgID="Equation.DSMT4" ShapeID="_x0000_i2525" DrawAspect="Content" ObjectID="_1655834855" r:id="rId2412"/>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26" type="#_x0000_t75" style="width:11.7pt;height:10.9pt" o:ole="">
            <v:imagedata r:id="rId2332" o:title=""/>
          </v:shape>
          <o:OLEObject Type="Embed" ProgID="Equation.DSMT4" ShapeID="_x0000_i2526" DrawAspect="Content" ObjectID="_1655834856" r:id="rId2413"/>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27" type="#_x0000_t75" style="width:13.4pt;height:15.05pt" o:ole="">
            <v:imagedata r:id="rId1114" o:title=""/>
          </v:shape>
          <o:OLEObject Type="Embed" ProgID="Equation.3" ShapeID="_x0000_i2527" DrawAspect="Content" ObjectID="_1655834857" r:id="rId2414"/>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28" type="#_x0000_t75" style="width:103.8pt;height:15.9pt" o:ole="">
            <v:imagedata r:id="rId1893" o:title=""/>
          </v:shape>
          <o:OLEObject Type="Embed" ProgID="Equation.3" ShapeID="_x0000_i2528" DrawAspect="Content" ObjectID="_1655834858" r:id="rId2415"/>
        </w:object>
      </w:r>
      <w:r w:rsidRPr="002625EB">
        <w:t xml:space="preserve"> where </w:t>
      </w:r>
      <w:r w:rsidRPr="002625EB">
        <w:rPr>
          <w:position w:val="-4"/>
        </w:rPr>
        <w:object w:dxaOrig="180" w:dyaOrig="200">
          <v:shape id="_x0000_i2529" type="#_x0000_t75" style="width:9.2pt;height:10.05pt" o:ole="">
            <v:imagedata r:id="rId143" o:title=""/>
          </v:shape>
          <o:OLEObject Type="Embed" ProgID="Equation.3" ShapeID="_x0000_i2529" DrawAspect="Content" ObjectID="_1655834859" r:id="rId2416"/>
        </w:object>
      </w:r>
      <w:r w:rsidRPr="002625EB">
        <w:t xml:space="preserve"> is the code block number, and </w:t>
      </w:r>
      <w:r w:rsidRPr="002625EB">
        <w:rPr>
          <w:position w:val="-10"/>
        </w:rPr>
        <w:object w:dxaOrig="340" w:dyaOrig="340">
          <v:shape id="_x0000_i2530" type="#_x0000_t75" style="width:14.25pt;height:14.25pt" o:ole="">
            <v:imagedata r:id="rId1864" o:title=""/>
          </v:shape>
          <o:OLEObject Type="Embed" ProgID="Equation.3" ShapeID="_x0000_i2530" DrawAspect="Content" ObjectID="_1655834860" r:id="rId241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1" type="#_x0000_t75" style="width:9.2pt;height:10.05pt" o:ole="">
            <v:imagedata r:id="rId143" o:title=""/>
          </v:shape>
          <o:OLEObject Type="Embed" ProgID="Equation.3" ShapeID="_x0000_i2531" DrawAspect="Content" ObjectID="_1655834861" r:id="rId2418"/>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32" type="#_x0000_t75" style="width:29.3pt;height:13.4pt" o:ole="">
            <v:imagedata r:id="rId1921" o:title=""/>
          </v:shape>
          <o:OLEObject Type="Embed" ProgID="Equation.3" ShapeID="_x0000_i2532" DrawAspect="Content" ObjectID="_1655834862" r:id="rId2419"/>
        </w:object>
      </w:r>
      <w:r w:rsidRPr="002625EB">
        <w:rPr>
          <w:rFonts w:hint="eastAsia"/>
          <w:lang w:eastAsia="zh-CN"/>
        </w:rPr>
        <w:t xml:space="preserve"> and the rate matching output sequence length to </w:t>
      </w:r>
      <w:r w:rsidR="00655056" w:rsidRPr="002625EB">
        <w:rPr>
          <w:position w:val="-12"/>
        </w:rPr>
        <w:object w:dxaOrig="1800" w:dyaOrig="360">
          <v:shape id="_x0000_i2533" type="#_x0000_t75" style="width:76.2pt;height:15.05pt" o:ole="">
            <v:imagedata r:id="rId1923" o:title=""/>
          </v:shape>
          <o:OLEObject Type="Embed" ProgID="Equation.3" ShapeID="_x0000_i2533" DrawAspect="Content" ObjectID="_1655834863" r:id="rId2420"/>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4" type="#_x0000_t75" style="width:20.95pt;height:15.05pt" o:ole="">
            <v:imagedata r:id="rId2343" o:title=""/>
          </v:shape>
          <o:OLEObject Type="Embed" ProgID="Equation.3" ShapeID="_x0000_i2534" DrawAspect="Content" ObjectID="_1655834864" r:id="rId242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35" type="#_x0000_t75" style="width:15.05pt;height:14.25pt" o:ole="">
            <v:imagedata r:id="rId2422" o:title=""/>
          </v:shape>
          <o:OLEObject Type="Embed" ProgID="Equation.3" ShapeID="_x0000_i2535" DrawAspect="Content" ObjectID="_1655834865" r:id="rId2423"/>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36" type="#_x0000_t75" style="width:17.6pt;height:18.4pt" o:ole="">
            <v:imagedata r:id="rId1114" o:title=""/>
          </v:shape>
          <o:OLEObject Type="Embed" ProgID="Equation.3" ShapeID="_x0000_i2536" DrawAspect="Content" ObjectID="_1655834866" r:id="rId2424"/>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37" type="#_x0000_t75" style="width:87.9pt;height:15.9pt" o:ole="">
            <v:imagedata r:id="rId2425" o:title=""/>
          </v:shape>
          <o:OLEObject Type="Embed" ProgID="Equation.3" ShapeID="_x0000_i2537" DrawAspect="Content" ObjectID="_1655834867" r:id="rId2426"/>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38" type="#_x0000_t75" style="width:82.9pt;height:15.05pt" o:ole="">
            <v:imagedata r:id="rId1953" o:title=""/>
          </v:shape>
          <o:OLEObject Type="Embed" ProgID="Equation.3" ShapeID="_x0000_i2538" DrawAspect="Content" ObjectID="_1655834868" r:id="rId2427"/>
        </w:object>
      </w:r>
      <w:r w:rsidRPr="002625EB">
        <w:rPr>
          <w:rFonts w:eastAsia="Malgun Gothic" w:hint="eastAsia"/>
          <w:lang w:eastAsia="ko-KR"/>
        </w:rPr>
        <w:t xml:space="preserve"> where </w:t>
      </w:r>
      <w:r w:rsidRPr="002625EB">
        <w:rPr>
          <w:position w:val="-10"/>
        </w:rPr>
        <w:object w:dxaOrig="300" w:dyaOrig="340">
          <v:shape id="_x0000_i2539" type="#_x0000_t75" style="width:12.55pt;height:14.25pt" o:ole="">
            <v:imagedata r:id="rId1955" o:title=""/>
          </v:shape>
          <o:OLEObject Type="Embed" ProgID="Equation.3" ShapeID="_x0000_i2539" DrawAspect="Content" ObjectID="_1655834869" r:id="rId242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0" type="#_x0000_t75" style="width:9.2pt;height:10.05pt" o:ole="">
            <v:imagedata r:id="rId143" o:title=""/>
          </v:shape>
          <o:OLEObject Type="Embed" ProgID="Equation.3" ShapeID="_x0000_i2540" DrawAspect="Content" ObjectID="_1655834870" r:id="rId2429"/>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628" w:name="_Toc19798750"/>
      <w:bookmarkStart w:id="629" w:name="_Toc26467221"/>
      <w:bookmarkStart w:id="630" w:name="_Toc29326578"/>
      <w:bookmarkStart w:id="631" w:name="_Toc29327728"/>
      <w:bookmarkStart w:id="632" w:name="_Toc36045918"/>
      <w:bookmarkStart w:id="633" w:name="_Toc36046178"/>
      <w:bookmarkStart w:id="634" w:name="_Toc36046324"/>
      <w:bookmarkStart w:id="635" w:name="_Toc45209241"/>
      <w:r w:rsidRPr="002625EB">
        <w:rPr>
          <w:rFonts w:hint="eastAsia"/>
          <w:lang w:eastAsia="zh-CN"/>
        </w:rPr>
        <w:t>6.3.2.4.1.3</w:t>
      </w:r>
      <w:r w:rsidRPr="002625EB">
        <w:rPr>
          <w:rFonts w:hint="eastAsia"/>
          <w:lang w:eastAsia="zh-CN"/>
        </w:rPr>
        <w:tab/>
        <w:t>CSI part 2</w:t>
      </w:r>
      <w:bookmarkEnd w:id="628"/>
      <w:bookmarkEnd w:id="629"/>
      <w:bookmarkEnd w:id="630"/>
      <w:bookmarkEnd w:id="631"/>
      <w:bookmarkEnd w:id="632"/>
      <w:bookmarkEnd w:id="633"/>
      <w:bookmarkEnd w:id="634"/>
      <w:bookmarkEnd w:id="635"/>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1" type="#_x0000_t75" style="width:39.35pt;height:19.25pt" o:ole="">
            <v:imagedata r:id="rId2430" o:title=""/>
          </v:shape>
          <o:OLEObject Type="Embed" ProgID="Equation.3" ShapeID="_x0000_i2541" DrawAspect="Content" ObjectID="_1655834871" r:id="rId2431"/>
        </w:object>
      </w:r>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2" type="#_x0000_t75" style="width:27.65pt;height:18.4pt" o:ole="">
            <v:imagedata r:id="rId2432" o:title=""/>
          </v:shape>
          <o:OLEObject Type="Embed" ProgID="Equation.DSMT4" ShapeID="_x0000_i2542" DrawAspect="Content" ObjectID="_1655834872" r:id="rId2433"/>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3" type="#_x0000_t75" style="width:50.25pt;height:16.75pt" o:ole="">
            <v:imagedata r:id="rId2434" o:title=""/>
          </v:shape>
          <o:OLEObject Type="Embed" ProgID="Equation.DSMT4" ShapeID="_x0000_i2543" DrawAspect="Content" ObjectID="_1655834873" r:id="rId2435"/>
        </w:object>
      </w:r>
      <w:r w:rsidR="007647C6" w:rsidRPr="002625EB">
        <w:rPr>
          <w:rFonts w:hint="eastAsia"/>
          <w:lang w:eastAsia="zh-CN"/>
        </w:rPr>
        <w:t xml:space="preserve">, </w:t>
      </w:r>
      <w:r w:rsidR="007647C6" w:rsidRPr="002625EB">
        <w:rPr>
          <w:position w:val="-12"/>
        </w:rPr>
        <w:object w:dxaOrig="999" w:dyaOrig="360">
          <v:shape id="_x0000_i2544" type="#_x0000_t75" style="width:43.55pt;height:16.75pt" o:ole="">
            <v:imagedata r:id="rId2436" o:title=""/>
          </v:shape>
          <o:OLEObject Type="Embed" ProgID="Equation.DSMT4" ShapeID="_x0000_i2544" DrawAspect="Content" ObjectID="_1655834874" r:id="rId2437"/>
        </w:object>
      </w:r>
      <w:r w:rsidR="007647C6" w:rsidRPr="002625EB">
        <w:rPr>
          <w:rFonts w:hint="eastAsia"/>
          <w:lang w:eastAsia="zh-CN"/>
        </w:rPr>
        <w:t xml:space="preserve">; otherwise </w:t>
      </w:r>
      <w:r w:rsidR="007647C6" w:rsidRPr="002625EB">
        <w:rPr>
          <w:position w:val="-12"/>
        </w:rPr>
        <w:object w:dxaOrig="540" w:dyaOrig="360">
          <v:shape id="_x0000_i2545" type="#_x0000_t75" style="width:23.45pt;height:16.75pt" o:ole="">
            <v:imagedata r:id="rId2438" o:title=""/>
          </v:shape>
          <o:OLEObject Type="Embed" ProgID="Equation.DSMT4" ShapeID="_x0000_i2545" DrawAspect="Content" ObjectID="_1655834875" r:id="rId2439"/>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46" type="#_x0000_t75" style="width:87.05pt;height:19.25pt" o:ole="">
            <v:imagedata r:id="rId2440" o:title=""/>
          </v:shape>
          <o:OLEObject Type="Embed" ProgID="Equation.3" ShapeID="_x0000_i2546" DrawAspect="Content" ObjectID="_1655834876" r:id="rId2441"/>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47" type="#_x0000_t75" style="width:38.5pt;height:18.4pt" o:ole="">
            <v:imagedata r:id="rId2283" o:title=""/>
          </v:shape>
          <o:OLEObject Type="Embed" ProgID="Equation.3" ShapeID="_x0000_i2547" DrawAspect="Content" ObjectID="_1655834877" r:id="rId2442"/>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48" type="#_x0000_t75" style="width:8.35pt;height:10.05pt" o:ole="">
            <v:imagedata r:id="rId2285" o:title=""/>
          </v:shape>
          <o:OLEObject Type="Embed" ProgID="Equation.3" ShapeID="_x0000_i2548" DrawAspect="Content" ObjectID="_1655834878" r:id="rId2443"/>
        </w:object>
      </w:r>
      <w:r w:rsidRPr="002625EB">
        <w:rPr>
          <w:rFonts w:eastAsia="Malgun Gothic"/>
        </w:rPr>
        <w:t xml:space="preserve">-th code block, </w:t>
      </w:r>
      <w:r w:rsidRPr="002625EB">
        <w:rPr>
          <w:position w:val="-10"/>
        </w:rPr>
        <w:object w:dxaOrig="276" w:dyaOrig="300">
          <v:shape id="_x0000_i2549" type="#_x0000_t75" style="width:13.4pt;height:15.9pt" o:ole="">
            <v:imagedata r:id="rId2444" o:title=""/>
          </v:shape>
          <o:OLEObject Type="Embed" ProgID="Equation.3" ShapeID="_x0000_i2549" DrawAspect="Content" ObjectID="_1655834879" r:id="rId2445"/>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0" type="#_x0000_t75" style="width:17.6pt;height:17.6pt" o:ole="">
            <v:imagedata r:id="rId2289" o:title=""/>
          </v:shape>
          <o:OLEObject Type="Embed" ProgID="Equation.3" ShapeID="_x0000_i2550" DrawAspect="Content" ObjectID="_1655834880" r:id="rId2446"/>
        </w:object>
      </w:r>
      <w:r w:rsidRPr="002625EB">
        <w:rPr>
          <w:rFonts w:hint="eastAsia"/>
          <w:lang w:eastAsia="zh-CN"/>
        </w:rPr>
        <w:t xml:space="preserve"> is the </w:t>
      </w:r>
      <w:r w:rsidRPr="002625EB">
        <w:rPr>
          <w:position w:val="-4"/>
        </w:rPr>
        <w:object w:dxaOrig="180" w:dyaOrig="200">
          <v:shape id="_x0000_i2551" type="#_x0000_t75" style="width:9.2pt;height:10.05pt" o:ole="">
            <v:imagedata r:id="rId2291" o:title=""/>
          </v:shape>
          <o:OLEObject Type="Embed" ProgID="Equation.3" ShapeID="_x0000_i2551" DrawAspect="Content" ObjectID="_1655834881" r:id="rId2447"/>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2" type="#_x0000_t75" style="width:39.35pt;height:19.25pt" o:ole="">
            <v:imagedata r:id="rId2293" o:title=""/>
          </v:shape>
          <o:OLEObject Type="Embed" ProgID="Equation.3" ShapeID="_x0000_i2552" DrawAspect="Content" ObjectID="_1655834882" r:id="rId244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3" type="#_x0000_t75" style="width:47.7pt;height:19.25pt" o:ole="">
            <v:imagedata r:id="rId2295" o:title=""/>
          </v:shape>
          <o:OLEObject Type="Embed" ProgID="Equation.DSMT4" ShapeID="_x0000_i2553" DrawAspect="Content" ObjectID="_1655834883" r:id="rId2449"/>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4" type="#_x0000_t75" style="width:6.7pt;height:12.55pt" o:ole="">
            <v:imagedata r:id="rId1015" o:title=""/>
          </v:shape>
          <o:OLEObject Type="Embed" ProgID="Equation.3" ShapeID="_x0000_i2554" DrawAspect="Content" ObjectID="_1655834884" r:id="rId2450"/>
        </w:object>
      </w:r>
      <w:r w:rsidRPr="002625EB">
        <w:rPr>
          <w:rFonts w:hint="eastAsia"/>
          <w:lang w:eastAsia="zh-CN"/>
        </w:rPr>
        <w:t xml:space="preserve"> that carries PTRS, in the PUSCH transmission;</w:t>
      </w:r>
    </w:p>
    <w:p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v:shape id="_x0000_i2555" type="#_x0000_t75" style="width:47.7pt;height:18.4pt" o:ole="">
            <v:imagedata r:id="rId2451" o:title=""/>
          </v:shape>
          <o:OLEObject Type="Embed" ProgID="Equation.3" ShapeID="_x0000_i2555" DrawAspect="Content" ObjectID="_1655834885" r:id="rId2452"/>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56" type="#_x0000_t75" style="width:32.65pt;height:18.4pt" o:ole="">
            <v:imagedata r:id="rId2453" o:title=""/>
          </v:shape>
          <o:OLEObject Type="Embed" ProgID="Equation.DSMT4" ShapeID="_x0000_i2556" DrawAspect="Content" ObjectID="_1655834886" r:id="rId2454"/>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57" type="#_x0000_t75" style="width:36pt;height:17.6pt" o:ole="">
            <v:imagedata r:id="rId2298" o:title=""/>
          </v:shape>
          <o:OLEObject Type="Embed" ProgID="Equation.DSMT4" ShapeID="_x0000_i2557" DrawAspect="Content" ObjectID="_1655834887" r:id="rId2455"/>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58" type="#_x0000_t75" style="width:6.7pt;height:12.55pt" o:ole="">
            <v:imagedata r:id="rId1015" o:title=""/>
          </v:shape>
          <o:OLEObject Type="Embed" ProgID="Equation.3" ShapeID="_x0000_i2558" DrawAspect="Content" ObjectID="_1655834888" r:id="rId2456"/>
        </w:object>
      </w:r>
      <w:r w:rsidRPr="002625EB">
        <w:rPr>
          <w:rFonts w:hint="eastAsia"/>
          <w:lang w:eastAsia="zh-CN"/>
        </w:rPr>
        <w:t xml:space="preserve">, for </w:t>
      </w:r>
      <w:r w:rsidRPr="002625EB">
        <w:rPr>
          <w:position w:val="-14"/>
        </w:rPr>
        <w:object w:dxaOrig="2260" w:dyaOrig="400">
          <v:shape id="_x0000_i2559" type="#_x0000_t75" style="width:96.3pt;height:17.6pt" o:ole="">
            <v:imagedata r:id="rId2301" o:title=""/>
          </v:shape>
          <o:OLEObject Type="Embed" ProgID="Equation.3" ShapeID="_x0000_i2559" DrawAspect="Content" ObjectID="_1655834889" r:id="rId2457"/>
        </w:object>
      </w:r>
      <w:r w:rsidRPr="002625EB">
        <w:rPr>
          <w:rFonts w:hint="eastAsia"/>
          <w:lang w:eastAsia="zh-CN"/>
        </w:rPr>
        <w:t xml:space="preserve">, in the PUSCH transmission and </w:t>
      </w:r>
      <w:r w:rsidRPr="002625EB">
        <w:rPr>
          <w:position w:val="-14"/>
        </w:rPr>
        <w:object w:dxaOrig="740" w:dyaOrig="400">
          <v:shape id="_x0000_i2560" type="#_x0000_t75" style="width:31.8pt;height:17.6pt" o:ole="">
            <v:imagedata r:id="rId1019" o:title=""/>
          </v:shape>
          <o:OLEObject Type="Embed" ProgID="Equation.3" ShapeID="_x0000_i2560" DrawAspect="Content" ObjectID="_1655834890" r:id="rId2458"/>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1" type="#_x0000_t75" style="width:52.75pt;height:17.6pt" o:ole="">
            <v:imagedata r:id="rId2304" o:title=""/>
          </v:shape>
          <o:OLEObject Type="Embed" ProgID="Equation.DSMT4" ShapeID="_x0000_i2561" DrawAspect="Content" ObjectID="_1655834891" r:id="rId2459"/>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2" type="#_x0000_t75" style="width:126.4pt;height:17.6pt" o:ole="">
            <v:imagedata r:id="rId2306" o:title=""/>
          </v:shape>
          <o:OLEObject Type="Embed" ProgID="Equation.DSMT4" ShapeID="_x0000_i2562" DrawAspect="Content" ObjectID="_1655834892" r:id="rId2460"/>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63" type="#_x0000_t75" style="width:11.7pt;height:10.9pt" o:ole="">
            <v:imagedata r:id="rId2461" o:title=""/>
          </v:shape>
          <o:OLEObject Type="Embed" ProgID="Equation.DSMT4" ShapeID="_x0000_i2563" DrawAspect="Content" ObjectID="_1655834893" r:id="rId2462"/>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Default="007647C6" w:rsidP="007647C6">
      <w:pPr>
        <w:rPr>
          <w:rFonts w:eastAsiaTheme="minorEastAsia"/>
          <w:lang w:eastAsia="zh-CN"/>
        </w:rPr>
      </w:pPr>
    </w:p>
    <w:p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rsidR="00AC09FE" w:rsidRPr="009344BA" w:rsidRDefault="001A089B"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rsidR="00AC09FE" w:rsidRPr="009344BA" w:rsidRDefault="00AC09FE" w:rsidP="001A089B">
      <w:pPr>
        <w:rPr>
          <w:lang w:eastAsia="zh-CN"/>
        </w:rPr>
      </w:pPr>
      <w:r w:rsidRPr="009344BA">
        <w:rPr>
          <w:lang w:eastAsia="zh-CN"/>
        </w:rPr>
        <w:t>where</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rsidR="00AC09FE" w:rsidRPr="002625EB" w:rsidRDefault="00AC09FE"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64" type="#_x0000_t75" style="width:39.35pt;height:19.25pt" o:ole="">
            <v:imagedata r:id="rId2430" o:title=""/>
          </v:shape>
          <o:OLEObject Type="Embed" ProgID="Equation.3" ShapeID="_x0000_i2564" DrawAspect="Content" ObjectID="_1655834894" r:id="rId2463"/>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65" type="#_x0000_t75" style="width:181.65pt;height:38.5pt" o:ole="">
            <v:imagedata r:id="rId2464" o:title=""/>
          </v:shape>
          <o:OLEObject Type="Embed" ProgID="Equation.DSMT4" ShapeID="_x0000_i2565" DrawAspect="Content" ObjectID="_1655834895" r:id="rId2465"/>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66" type="#_x0000_t75" style="width:39.35pt;height:19.25pt" o:ole="">
            <v:imagedata r:id="rId2293" o:title=""/>
          </v:shape>
          <o:OLEObject Type="Embed" ProgID="Equation.3" ShapeID="_x0000_i2566" DrawAspect="Content" ObjectID="_1655834896" r:id="rId24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67" type="#_x0000_t75" style="width:47.7pt;height:19.25pt" o:ole="">
            <v:imagedata r:id="rId2295" o:title=""/>
          </v:shape>
          <o:OLEObject Type="Embed" ProgID="Equation.DSMT4" ShapeID="_x0000_i2567" DrawAspect="Content" ObjectID="_1655834897" r:id="rId24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8" type="#_x0000_t75" style="width:5pt;height:10.9pt" o:ole="">
            <v:imagedata r:id="rId1015" o:title=""/>
          </v:shape>
          <o:OLEObject Type="Embed" ProgID="Equation.3" ShapeID="_x0000_i2568" DrawAspect="Content" ObjectID="_1655834898" r:id="rId2468"/>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69" type="#_x0000_t75" style="width:31pt;height:19.25pt" o:ole="">
            <v:imagedata r:id="rId2469" o:title=""/>
          </v:shape>
          <o:OLEObject Type="Embed" ProgID="Equation.3" ShapeID="_x0000_i2569" DrawAspect="Content" ObjectID="_1655834899" r:id="rId2470"/>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0" type="#_x0000_t75" style="width:47.7pt;height:19.25pt" o:ole="">
            <v:imagedata r:id="rId2451" o:title=""/>
          </v:shape>
          <o:OLEObject Type="Embed" ProgID="Equation.3" ShapeID="_x0000_i2570" DrawAspect="Content" ObjectID="_1655834900" r:id="rId2471"/>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1" type="#_x0000_t75" style="width:32.65pt;height:19.25pt" o:ole="">
            <v:imagedata r:id="rId2453" o:title=""/>
          </v:shape>
          <o:OLEObject Type="Embed" ProgID="Equation.DSMT4" ShapeID="_x0000_i2571" DrawAspect="Content" ObjectID="_1655834901" r:id="rId2472"/>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2" type="#_x0000_t75" style="width:35.15pt;height:16.75pt" o:ole="">
            <v:imagedata r:id="rId2298" o:title=""/>
          </v:shape>
          <o:OLEObject Type="Embed" ProgID="Equation.DSMT4" ShapeID="_x0000_i2572" DrawAspect="Content" ObjectID="_1655834902" r:id="rId247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73" type="#_x0000_t75" style="width:5pt;height:10.9pt" o:ole="">
            <v:imagedata r:id="rId1015" o:title=""/>
          </v:shape>
          <o:OLEObject Type="Embed" ProgID="Equation.3" ShapeID="_x0000_i2573" DrawAspect="Content" ObjectID="_1655834903" r:id="rId2474"/>
        </w:object>
      </w:r>
      <w:r w:rsidRPr="002625EB">
        <w:rPr>
          <w:rFonts w:hint="eastAsia"/>
          <w:lang w:eastAsia="zh-CN"/>
        </w:rPr>
        <w:t xml:space="preserve">, for </w:t>
      </w:r>
      <w:r w:rsidRPr="002625EB">
        <w:rPr>
          <w:position w:val="-14"/>
        </w:rPr>
        <w:object w:dxaOrig="2260" w:dyaOrig="400">
          <v:shape id="_x0000_i2574" type="#_x0000_t75" style="width:96.3pt;height:16.75pt" o:ole="">
            <v:imagedata r:id="rId2301" o:title=""/>
          </v:shape>
          <o:OLEObject Type="Embed" ProgID="Equation.3" ShapeID="_x0000_i2574" DrawAspect="Content" ObjectID="_1655834904" r:id="rId2475"/>
        </w:object>
      </w:r>
      <w:r w:rsidRPr="002625EB">
        <w:rPr>
          <w:rFonts w:hint="eastAsia"/>
          <w:lang w:eastAsia="zh-CN"/>
        </w:rPr>
        <w:t xml:space="preserve">, in the PUSCH transmission and </w:t>
      </w:r>
      <w:r w:rsidRPr="002625EB">
        <w:rPr>
          <w:position w:val="-14"/>
        </w:rPr>
        <w:object w:dxaOrig="740" w:dyaOrig="400">
          <v:shape id="_x0000_i2575" type="#_x0000_t75" style="width:33.5pt;height:16.75pt" o:ole="">
            <v:imagedata r:id="rId1019" o:title=""/>
          </v:shape>
          <o:OLEObject Type="Embed" ProgID="Equation.3" ShapeID="_x0000_i2575" DrawAspect="Content" ObjectID="_1655834905" r:id="rId2476"/>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76" type="#_x0000_t75" style="width:51.9pt;height:16.75pt" o:ole="">
            <v:imagedata r:id="rId2304" o:title=""/>
          </v:shape>
          <o:OLEObject Type="Embed" ProgID="Equation.DSMT4" ShapeID="_x0000_i2576" DrawAspect="Content" ObjectID="_1655834906" r:id="rId2477"/>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77" type="#_x0000_t75" style="width:126.4pt;height:16.75pt" o:ole="">
            <v:imagedata r:id="rId2306" o:title=""/>
          </v:shape>
          <o:OLEObject Type="Embed" ProgID="Equation.DSMT4" ShapeID="_x0000_i2577" DrawAspect="Content" ObjectID="_1655834907" r:id="rId2478"/>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78" type="#_x0000_t75" style="width:103.8pt;height:15.9pt" o:ole="">
            <v:imagedata r:id="rId1893" o:title=""/>
          </v:shape>
          <o:OLEObject Type="Embed" ProgID="Equation.3" ShapeID="_x0000_i2578" DrawAspect="Content" ObjectID="_1655834908" r:id="rId2479"/>
        </w:object>
      </w:r>
      <w:r w:rsidRPr="002625EB">
        <w:t xml:space="preserve"> where </w:t>
      </w:r>
      <w:r w:rsidRPr="002625EB">
        <w:rPr>
          <w:position w:val="-4"/>
        </w:rPr>
        <w:object w:dxaOrig="180" w:dyaOrig="200">
          <v:shape id="_x0000_i2579" type="#_x0000_t75" style="width:9.2pt;height:10.05pt" o:ole="">
            <v:imagedata r:id="rId143" o:title=""/>
          </v:shape>
          <o:OLEObject Type="Embed" ProgID="Equation.3" ShapeID="_x0000_i2579" DrawAspect="Content" ObjectID="_1655834909" r:id="rId2480"/>
        </w:object>
      </w:r>
      <w:r w:rsidRPr="002625EB">
        <w:t xml:space="preserve"> is the code block number, and </w:t>
      </w:r>
      <w:r w:rsidRPr="002625EB">
        <w:rPr>
          <w:position w:val="-10"/>
        </w:rPr>
        <w:object w:dxaOrig="340" w:dyaOrig="340">
          <v:shape id="_x0000_i2580" type="#_x0000_t75" style="width:14.25pt;height:14.25pt" o:ole="">
            <v:imagedata r:id="rId1864" o:title=""/>
          </v:shape>
          <o:OLEObject Type="Embed" ProgID="Equation.3" ShapeID="_x0000_i2580" DrawAspect="Content" ObjectID="_1655834910" r:id="rId2481"/>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1" type="#_x0000_t75" style="width:9.2pt;height:10.05pt" o:ole="">
            <v:imagedata r:id="rId143" o:title=""/>
          </v:shape>
          <o:OLEObject Type="Embed" ProgID="Equation.3" ShapeID="_x0000_i2581" DrawAspect="Content" ObjectID="_1655834911" r:id="rId2482"/>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82" type="#_x0000_t75" style="width:29.3pt;height:13.4pt" o:ole="">
            <v:imagedata r:id="rId1921" o:title=""/>
          </v:shape>
          <o:OLEObject Type="Embed" ProgID="Equation.3" ShapeID="_x0000_i2582" DrawAspect="Content" ObjectID="_1655834912" r:id="rId2483"/>
        </w:object>
      </w:r>
      <w:r w:rsidRPr="002625EB">
        <w:rPr>
          <w:rFonts w:hint="eastAsia"/>
          <w:lang w:eastAsia="zh-CN"/>
        </w:rPr>
        <w:t xml:space="preserve"> and the rate matching output sequence length to </w:t>
      </w:r>
      <w:r w:rsidR="00BA2D88" w:rsidRPr="002625EB">
        <w:rPr>
          <w:position w:val="-12"/>
        </w:rPr>
        <w:object w:dxaOrig="1800" w:dyaOrig="360">
          <v:shape id="_x0000_i2583" type="#_x0000_t75" style="width:76.2pt;height:15.05pt" o:ole="">
            <v:imagedata r:id="rId1923" o:title=""/>
          </v:shape>
          <o:OLEObject Type="Embed" ProgID="Equation.3" ShapeID="_x0000_i2583" DrawAspect="Content" ObjectID="_1655834913" r:id="rId2484"/>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84" type="#_x0000_t75" style="width:20.95pt;height:15.05pt" o:ole="">
            <v:imagedata r:id="rId2343" o:title=""/>
          </v:shape>
          <o:OLEObject Type="Embed" ProgID="Equation.3" ShapeID="_x0000_i2584" DrawAspect="Content" ObjectID="_1655834914" r:id="rId2485"/>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v:shape id="_x0000_i2585" type="#_x0000_t75" style="width:15.05pt;height:14.25pt" o:ole="">
            <v:imagedata r:id="rId2422" o:title=""/>
          </v:shape>
          <o:OLEObject Type="Embed" ProgID="Equation.3" ShapeID="_x0000_i2585" DrawAspect="Content" ObjectID="_1655834915" r:id="rId2486"/>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86" type="#_x0000_t75" style="width:17.6pt;height:18.4pt" o:ole="">
            <v:imagedata r:id="rId1114" o:title=""/>
          </v:shape>
          <o:OLEObject Type="Embed" ProgID="Equation.3" ShapeID="_x0000_i2586" DrawAspect="Content" ObjectID="_1655834916" r:id="rId2487"/>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87" type="#_x0000_t75" style="width:87.9pt;height:15.9pt" o:ole="">
            <v:imagedata r:id="rId2488" o:title=""/>
          </v:shape>
          <o:OLEObject Type="Embed" ProgID="Equation.3" ShapeID="_x0000_i2587" DrawAspect="Content" ObjectID="_1655834917" r:id="rId2489"/>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88" type="#_x0000_t75" style="width:82.9pt;height:15.05pt" o:ole="">
            <v:imagedata r:id="rId1953" o:title=""/>
          </v:shape>
          <o:OLEObject Type="Embed" ProgID="Equation.3" ShapeID="_x0000_i2588" DrawAspect="Content" ObjectID="_1655834918" r:id="rId2490"/>
        </w:object>
      </w:r>
      <w:r w:rsidRPr="002625EB">
        <w:rPr>
          <w:rFonts w:eastAsia="Malgun Gothic" w:hint="eastAsia"/>
          <w:lang w:eastAsia="ko-KR"/>
        </w:rPr>
        <w:t xml:space="preserve"> where </w:t>
      </w:r>
      <w:r w:rsidRPr="002625EB">
        <w:rPr>
          <w:position w:val="-10"/>
        </w:rPr>
        <w:object w:dxaOrig="300" w:dyaOrig="340">
          <v:shape id="_x0000_i2589" type="#_x0000_t75" style="width:12.55pt;height:14.25pt" o:ole="">
            <v:imagedata r:id="rId1955" o:title=""/>
          </v:shape>
          <o:OLEObject Type="Embed" ProgID="Equation.3" ShapeID="_x0000_i2589" DrawAspect="Content" ObjectID="_1655834919" r:id="rId2491"/>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0" type="#_x0000_t75" style="width:9.2pt;height:10.05pt" o:ole="">
            <v:imagedata r:id="rId143" o:title=""/>
          </v:shape>
          <o:OLEObject Type="Embed" ProgID="Equation.3" ShapeID="_x0000_i2590" DrawAspect="Content" ObjectID="_1655834920" r:id="rId2492"/>
        </w:object>
      </w:r>
      <w:r w:rsidRPr="002625EB">
        <w:t>.</w:t>
      </w:r>
    </w:p>
    <w:p w:rsidR="002474A1" w:rsidRDefault="002474A1" w:rsidP="002474A1">
      <w:pPr>
        <w:pStyle w:val="Heading6"/>
        <w:rPr>
          <w:lang w:eastAsia="zh-CN"/>
        </w:rPr>
      </w:pPr>
      <w:bookmarkStart w:id="636" w:name="_Toc29326579"/>
      <w:bookmarkStart w:id="637" w:name="_Toc29327729"/>
      <w:bookmarkStart w:id="638" w:name="_Toc36045919"/>
      <w:bookmarkStart w:id="639" w:name="_Toc36046179"/>
      <w:bookmarkStart w:id="640" w:name="_Toc36046325"/>
      <w:bookmarkStart w:id="641" w:name="_Toc45209242"/>
      <w:r w:rsidRPr="002625EB">
        <w:rPr>
          <w:rFonts w:hint="eastAsia"/>
          <w:lang w:eastAsia="zh-CN"/>
        </w:rPr>
        <w:t>6.3.2.4.1.</w:t>
      </w:r>
      <w:r>
        <w:rPr>
          <w:lang w:eastAsia="zh-CN"/>
        </w:rPr>
        <w:t>4</w:t>
      </w:r>
      <w:r w:rsidRPr="002625EB">
        <w:rPr>
          <w:rFonts w:hint="eastAsia"/>
          <w:lang w:eastAsia="zh-CN"/>
        </w:rPr>
        <w:tab/>
      </w:r>
      <w:r>
        <w:rPr>
          <w:lang w:eastAsia="zh-CN"/>
        </w:rPr>
        <w:t>CG-UCI</w:t>
      </w:r>
      <w:bookmarkEnd w:id="636"/>
      <w:bookmarkEnd w:id="637"/>
      <w:bookmarkEnd w:id="638"/>
      <w:bookmarkEnd w:id="639"/>
      <w:bookmarkEnd w:id="640"/>
      <w:bookmarkEnd w:id="641"/>
      <w:r>
        <w:rPr>
          <w:lang w:eastAsia="zh-CN"/>
        </w:rPr>
        <w:t xml:space="preserve"> </w:t>
      </w:r>
    </w:p>
    <w:p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rsidR="002474A1" w:rsidRPr="002625EB" w:rsidRDefault="002474A1" w:rsidP="002474A1">
      <w:pPr>
        <w:rPr>
          <w:lang w:eastAsia="zh-CN"/>
        </w:rPr>
      </w:pPr>
      <w:r w:rsidRPr="002625EB">
        <w:rPr>
          <w:rFonts w:hint="eastAsia"/>
          <w:lang w:eastAsia="zh-CN"/>
        </w:rPr>
        <w:t>where</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rsidR="002474A1" w:rsidRPr="002625EB" w:rsidRDefault="002474A1" w:rsidP="002474A1">
      <w:pPr>
        <w:pStyle w:val="Heading6"/>
        <w:rPr>
          <w:lang w:eastAsia="zh-CN"/>
        </w:rPr>
      </w:pPr>
      <w:bookmarkStart w:id="642" w:name="_Toc29326580"/>
      <w:bookmarkStart w:id="643" w:name="_Toc29327730"/>
      <w:bookmarkStart w:id="644" w:name="_Toc36045920"/>
      <w:bookmarkStart w:id="645" w:name="_Toc36046180"/>
      <w:bookmarkStart w:id="646" w:name="_Toc36046326"/>
      <w:bookmarkStart w:id="647" w:name="_Toc45209243"/>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642"/>
      <w:bookmarkEnd w:id="643"/>
      <w:bookmarkEnd w:id="644"/>
      <w:bookmarkEnd w:id="645"/>
      <w:bookmarkEnd w:id="646"/>
      <w:bookmarkEnd w:id="647"/>
    </w:p>
    <w:p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rsidR="002474A1" w:rsidRPr="002625EB" w:rsidRDefault="002474A1" w:rsidP="002474A1">
      <w:pPr>
        <w:rPr>
          <w:lang w:eastAsia="zh-CN"/>
        </w:rPr>
      </w:pPr>
      <w:r w:rsidRPr="002625EB">
        <w:rPr>
          <w:rFonts w:hint="eastAsia"/>
          <w:lang w:eastAsia="zh-CN"/>
        </w:rPr>
        <w:t>where</w:t>
      </w:r>
    </w:p>
    <w:p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rsidR="006206B3" w:rsidRPr="002625EB" w:rsidRDefault="00B106A3" w:rsidP="006206B3">
      <w:pPr>
        <w:pStyle w:val="Heading5"/>
        <w:rPr>
          <w:lang w:eastAsia="zh-CN"/>
        </w:rPr>
      </w:pPr>
      <w:bookmarkStart w:id="648" w:name="_Toc19798751"/>
      <w:bookmarkStart w:id="649" w:name="_Toc26467222"/>
      <w:bookmarkStart w:id="650" w:name="_Toc29326581"/>
      <w:bookmarkStart w:id="651" w:name="_Toc29327731"/>
      <w:bookmarkStart w:id="652" w:name="_Toc36045921"/>
      <w:bookmarkStart w:id="653" w:name="_Toc36046181"/>
      <w:bookmarkStart w:id="654" w:name="_Toc36046327"/>
      <w:bookmarkStart w:id="655" w:name="_Toc45209244"/>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648"/>
      <w:bookmarkEnd w:id="649"/>
      <w:bookmarkEnd w:id="650"/>
      <w:bookmarkEnd w:id="651"/>
      <w:bookmarkEnd w:id="652"/>
      <w:bookmarkEnd w:id="653"/>
      <w:bookmarkEnd w:id="654"/>
      <w:bookmarkEnd w:id="655"/>
    </w:p>
    <w:p w:rsidR="003760B6" w:rsidRPr="002625EB" w:rsidRDefault="003760B6" w:rsidP="003760B6">
      <w:pPr>
        <w:pStyle w:val="Heading6"/>
        <w:rPr>
          <w:lang w:eastAsia="zh-CN"/>
        </w:rPr>
      </w:pPr>
      <w:bookmarkStart w:id="656" w:name="_Toc19798752"/>
      <w:bookmarkStart w:id="657" w:name="_Toc26467223"/>
      <w:bookmarkStart w:id="658" w:name="_Toc29326582"/>
      <w:bookmarkStart w:id="659" w:name="_Toc29327732"/>
      <w:bookmarkStart w:id="660" w:name="_Toc36045922"/>
      <w:bookmarkStart w:id="661" w:name="_Toc36046182"/>
      <w:bookmarkStart w:id="662" w:name="_Toc36046328"/>
      <w:bookmarkStart w:id="663" w:name="_Toc45209245"/>
      <w:r w:rsidRPr="002625EB">
        <w:rPr>
          <w:rFonts w:hint="eastAsia"/>
          <w:lang w:eastAsia="zh-CN"/>
        </w:rPr>
        <w:t>6.3.2.4.2.1</w:t>
      </w:r>
      <w:r w:rsidRPr="002625EB">
        <w:rPr>
          <w:rFonts w:hint="eastAsia"/>
          <w:lang w:eastAsia="zh-CN"/>
        </w:rPr>
        <w:tab/>
        <w:t>HARQ-ACK</w:t>
      </w:r>
      <w:bookmarkEnd w:id="656"/>
      <w:bookmarkEnd w:id="657"/>
      <w:bookmarkEnd w:id="658"/>
      <w:bookmarkEnd w:id="659"/>
      <w:bookmarkEnd w:id="660"/>
      <w:bookmarkEnd w:id="661"/>
      <w:bookmarkEnd w:id="662"/>
      <w:bookmarkEnd w:id="663"/>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1" type="#_x0000_t75" style="width:26.8pt;height:18.4pt" o:ole="">
            <v:imagedata r:id="rId2269" o:title=""/>
          </v:shape>
          <o:OLEObject Type="Embed" ProgID="Equation.3" ShapeID="_x0000_i2591" DrawAspect="Content" ObjectID="_1655834921" r:id="rId2493"/>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92" type="#_x0000_t75" style="width:31pt;height:14.25pt" o:ole="">
            <v:imagedata r:id="rId2494" o:title=""/>
          </v:shape>
          <o:OLEObject Type="Embed" ProgID="Equation.3" ShapeID="_x0000_i2592" DrawAspect="Content" ObjectID="_1655834922" r:id="rId2495"/>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593" type="#_x0000_t75" style="width:62.8pt;height:14.25pt" o:ole="">
            <v:imagedata r:id="rId209" o:title=""/>
          </v:shape>
          <o:OLEObject Type="Embed" ProgID="Equation.3" ShapeID="_x0000_i2593" DrawAspect="Content" ObjectID="_1655834923" r:id="rId2496"/>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594" type="#_x0000_t75" style="width:77pt;height:15.05pt" o:ole="">
            <v:imagedata r:id="rId2497" o:title=""/>
          </v:shape>
          <o:OLEObject Type="Embed" ProgID="Equation.3" ShapeID="_x0000_i2594" DrawAspect="Content" ObjectID="_1655834924" r:id="rId2498"/>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95" type="#_x0000_t75" style="width:15.05pt;height:14.25pt" o:ole="">
            <v:imagedata r:id="rId2422" o:title=""/>
          </v:shape>
          <o:OLEObject Type="Embed" ProgID="Equation.3" ShapeID="_x0000_i2595" DrawAspect="Content" ObjectID="_1655834925" r:id="rId2499"/>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96" type="#_x0000_t75" style="width:17.6pt;height:18.4pt" o:ole="">
            <v:imagedata r:id="rId1114" o:title=""/>
          </v:shape>
          <o:OLEObject Type="Embed" ProgID="Equation.3" ShapeID="_x0000_i2596" DrawAspect="Content" ObjectID="_1655834926" r:id="rId2500"/>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597" type="#_x0000_t75" style="width:62.8pt;height:14.25pt" o:ole="">
            <v:imagedata r:id="rId615" o:title=""/>
          </v:shape>
          <o:OLEObject Type="Embed" ProgID="Equation.3" ShapeID="_x0000_i2597" DrawAspect="Content" ObjectID="_1655834927" r:id="rId2501"/>
        </w:object>
      </w:r>
      <w:r w:rsidRPr="002625EB">
        <w:t>.</w:t>
      </w:r>
    </w:p>
    <w:p w:rsidR="003760B6" w:rsidRPr="002625EB" w:rsidRDefault="003760B6" w:rsidP="003760B6">
      <w:pPr>
        <w:pStyle w:val="Heading6"/>
        <w:rPr>
          <w:lang w:eastAsia="zh-CN"/>
        </w:rPr>
      </w:pPr>
      <w:bookmarkStart w:id="664" w:name="_Toc19798753"/>
      <w:bookmarkStart w:id="665" w:name="_Toc26467224"/>
      <w:bookmarkStart w:id="666" w:name="_Toc29326583"/>
      <w:bookmarkStart w:id="667" w:name="_Toc29327733"/>
      <w:bookmarkStart w:id="668" w:name="_Toc36045923"/>
      <w:bookmarkStart w:id="669" w:name="_Toc36046183"/>
      <w:bookmarkStart w:id="670" w:name="_Toc36046329"/>
      <w:bookmarkStart w:id="671" w:name="_Toc45209246"/>
      <w:r w:rsidRPr="002625EB">
        <w:rPr>
          <w:rFonts w:hint="eastAsia"/>
          <w:lang w:eastAsia="zh-CN"/>
        </w:rPr>
        <w:t>6.3.2.4.2.2</w:t>
      </w:r>
      <w:r w:rsidRPr="002625EB">
        <w:rPr>
          <w:rFonts w:hint="eastAsia"/>
          <w:lang w:eastAsia="zh-CN"/>
        </w:rPr>
        <w:tab/>
        <w:t>CSI part 1</w:t>
      </w:r>
      <w:bookmarkEnd w:id="664"/>
      <w:bookmarkEnd w:id="665"/>
      <w:bookmarkEnd w:id="666"/>
      <w:bookmarkEnd w:id="667"/>
      <w:bookmarkEnd w:id="668"/>
      <w:bookmarkEnd w:id="669"/>
      <w:bookmarkEnd w:id="670"/>
      <w:bookmarkEnd w:id="671"/>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598" type="#_x0000_t75" style="width:27.65pt;height:19.25pt" o:ole="">
            <v:imagedata r:id="rId2502" o:title=""/>
          </v:shape>
          <o:OLEObject Type="Embed" ProgID="Equation.3" ShapeID="_x0000_i2598" DrawAspect="Content" ObjectID="_1655834928" r:id="rId2503"/>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599" type="#_x0000_t75" style="width:31pt;height:14.25pt" o:ole="">
            <v:imagedata r:id="rId2494" o:title=""/>
          </v:shape>
          <o:OLEObject Type="Embed" ProgID="Equation.3" ShapeID="_x0000_i2599" DrawAspect="Content" ObjectID="_1655834929" r:id="rId2504"/>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0" type="#_x0000_t75" style="width:78.7pt;height:15.9pt" o:ole="">
            <v:imagedata r:id="rId2505" o:title=""/>
          </v:shape>
          <o:OLEObject Type="Embed" ProgID="Equation.3" ShapeID="_x0000_i2600" DrawAspect="Content" ObjectID="_1655834930" r:id="rId2506"/>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1" type="#_x0000_t75" style="width:15.05pt;height:14.25pt" o:ole="">
            <v:imagedata r:id="rId2422" o:title=""/>
          </v:shape>
          <o:OLEObject Type="Embed" ProgID="Equation.3" ShapeID="_x0000_i2601" DrawAspect="Content" ObjectID="_1655834931" r:id="rId2507"/>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2" type="#_x0000_t75" style="width:17.6pt;height:18.4pt" o:ole="">
            <v:imagedata r:id="rId1114" o:title=""/>
          </v:shape>
          <o:OLEObject Type="Embed" ProgID="Equation.3" ShapeID="_x0000_i2602" DrawAspect="Content" ObjectID="_1655834932" r:id="rId2508"/>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3" type="#_x0000_t75" style="width:62.8pt;height:14.25pt" o:ole="">
            <v:imagedata r:id="rId615" o:title=""/>
          </v:shape>
          <o:OLEObject Type="Embed" ProgID="Equation.3" ShapeID="_x0000_i2603" DrawAspect="Content" ObjectID="_1655834933" r:id="rId2509"/>
        </w:object>
      </w:r>
      <w:r w:rsidRPr="002625EB">
        <w:t>.</w:t>
      </w:r>
    </w:p>
    <w:p w:rsidR="008A1AD3" w:rsidRPr="002625EB" w:rsidRDefault="008A1AD3" w:rsidP="008A1AD3">
      <w:pPr>
        <w:pStyle w:val="Heading6"/>
        <w:rPr>
          <w:lang w:eastAsia="zh-CN"/>
        </w:rPr>
      </w:pPr>
      <w:bookmarkStart w:id="672" w:name="_Toc19798754"/>
      <w:bookmarkStart w:id="673" w:name="_Toc26467225"/>
      <w:bookmarkStart w:id="674" w:name="_Toc29326584"/>
      <w:bookmarkStart w:id="675" w:name="_Toc29327734"/>
      <w:bookmarkStart w:id="676" w:name="_Toc36045924"/>
      <w:bookmarkStart w:id="677" w:name="_Toc36046184"/>
      <w:bookmarkStart w:id="678" w:name="_Toc36046330"/>
      <w:bookmarkStart w:id="679" w:name="_Toc45209247"/>
      <w:r w:rsidRPr="002625EB">
        <w:rPr>
          <w:rFonts w:hint="eastAsia"/>
          <w:lang w:eastAsia="zh-CN"/>
        </w:rPr>
        <w:t>6.3.2.4.2.3</w:t>
      </w:r>
      <w:r w:rsidRPr="002625EB">
        <w:rPr>
          <w:rFonts w:hint="eastAsia"/>
          <w:lang w:eastAsia="zh-CN"/>
        </w:rPr>
        <w:tab/>
        <w:t>CSI part 2</w:t>
      </w:r>
      <w:bookmarkEnd w:id="672"/>
      <w:bookmarkEnd w:id="673"/>
      <w:bookmarkEnd w:id="674"/>
      <w:bookmarkEnd w:id="675"/>
      <w:bookmarkEnd w:id="676"/>
      <w:bookmarkEnd w:id="677"/>
      <w:bookmarkEnd w:id="678"/>
      <w:bookmarkEnd w:id="679"/>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04" type="#_x0000_t75" style="width:27.65pt;height:19.25pt" o:ole="">
            <v:imagedata r:id="rId2510" o:title=""/>
          </v:shape>
          <o:OLEObject Type="Embed" ProgID="Equation.3" ShapeID="_x0000_i2604" DrawAspect="Content" ObjectID="_1655834934" r:id="rId2511"/>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05" type="#_x0000_t75" style="width:31pt;height:14.25pt" o:ole="">
            <v:imagedata r:id="rId2494" o:title=""/>
          </v:shape>
          <o:OLEObject Type="Embed" ProgID="Equation.3" ShapeID="_x0000_i2605" DrawAspect="Content" ObjectID="_1655834935" r:id="rId2512"/>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06" type="#_x0000_t75" style="width:78.7pt;height:15.9pt" o:ole="">
            <v:imagedata r:id="rId2513" o:title=""/>
          </v:shape>
          <o:OLEObject Type="Embed" ProgID="Equation.3" ShapeID="_x0000_i2606" DrawAspect="Content" ObjectID="_1655834936" r:id="rId2514"/>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07" type="#_x0000_t75" style="width:15.05pt;height:14.25pt" o:ole="">
            <v:imagedata r:id="rId2422" o:title=""/>
          </v:shape>
          <o:OLEObject Type="Embed" ProgID="Equation.3" ShapeID="_x0000_i2607" DrawAspect="Content" ObjectID="_1655834937" r:id="rId2515"/>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08" type="#_x0000_t75" style="width:17.6pt;height:18.4pt" o:ole="">
            <v:imagedata r:id="rId1114" o:title=""/>
          </v:shape>
          <o:OLEObject Type="Embed" ProgID="Equation.3" ShapeID="_x0000_i2608" DrawAspect="Content" ObjectID="_1655834938" r:id="rId2516"/>
        </w:object>
      </w:r>
      <w:r w:rsidR="008A1AD3" w:rsidRPr="002625EB">
        <w:rPr>
          <w:rFonts w:hint="eastAsia"/>
          <w:lang w:eastAsia="zh-CN"/>
        </w:rPr>
        <w:t xml:space="preserve"> is the modulation order of the PUSCH.</w:t>
      </w:r>
    </w:p>
    <w:p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09" type="#_x0000_t75" style="width:62.8pt;height:14.25pt" o:ole="">
            <v:imagedata r:id="rId615" o:title=""/>
          </v:shape>
          <o:OLEObject Type="Embed" ProgID="Equation.3" ShapeID="_x0000_i2609" DrawAspect="Content" ObjectID="_1655834939" r:id="rId2517"/>
        </w:object>
      </w:r>
      <w:r w:rsidRPr="002625EB">
        <w:t>.</w:t>
      </w:r>
    </w:p>
    <w:p w:rsidR="002474A1" w:rsidRPr="002625EB" w:rsidRDefault="002474A1" w:rsidP="002474A1">
      <w:pPr>
        <w:pStyle w:val="Heading6"/>
        <w:rPr>
          <w:lang w:eastAsia="zh-CN"/>
        </w:rPr>
      </w:pPr>
      <w:bookmarkStart w:id="680" w:name="_Toc29326585"/>
      <w:bookmarkStart w:id="681" w:name="_Toc29327735"/>
      <w:bookmarkStart w:id="682" w:name="_Toc36045925"/>
      <w:bookmarkStart w:id="683" w:name="_Toc36046185"/>
      <w:bookmarkStart w:id="684" w:name="_Toc36046331"/>
      <w:bookmarkStart w:id="685" w:name="_Toc45209248"/>
      <w:r w:rsidRPr="002625EB">
        <w:rPr>
          <w:rFonts w:hint="eastAsia"/>
          <w:lang w:eastAsia="zh-CN"/>
        </w:rPr>
        <w:t>6.3.2.4.2.</w:t>
      </w:r>
      <w:r>
        <w:rPr>
          <w:lang w:eastAsia="zh-CN"/>
        </w:rPr>
        <w:t>4</w:t>
      </w:r>
      <w:r w:rsidRPr="002625EB">
        <w:rPr>
          <w:rFonts w:hint="eastAsia"/>
          <w:lang w:eastAsia="zh-CN"/>
        </w:rPr>
        <w:tab/>
      </w:r>
      <w:r>
        <w:rPr>
          <w:lang w:eastAsia="zh-CN"/>
        </w:rPr>
        <w:t>CG-UCI</w:t>
      </w:r>
      <w:bookmarkEnd w:id="680"/>
      <w:bookmarkEnd w:id="681"/>
      <w:bookmarkEnd w:id="682"/>
      <w:bookmarkEnd w:id="683"/>
      <w:bookmarkEnd w:id="684"/>
      <w:bookmarkEnd w:id="685"/>
      <w:r>
        <w:rPr>
          <w:lang w:eastAsia="zh-CN"/>
        </w:rPr>
        <w:t xml:space="preserve"> </w:t>
      </w:r>
    </w:p>
    <w:p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2474A1" w:rsidRPr="002625EB" w:rsidRDefault="002474A1" w:rsidP="002474A1">
      <w:pPr>
        <w:pStyle w:val="Heading6"/>
        <w:rPr>
          <w:lang w:eastAsia="zh-CN"/>
        </w:rPr>
      </w:pPr>
      <w:bookmarkStart w:id="686" w:name="_Toc29326586"/>
      <w:bookmarkStart w:id="687" w:name="_Toc29327736"/>
      <w:bookmarkStart w:id="688" w:name="_Toc36045926"/>
      <w:bookmarkStart w:id="689" w:name="_Toc36046186"/>
      <w:bookmarkStart w:id="690" w:name="_Toc36046332"/>
      <w:bookmarkStart w:id="691" w:name="_Toc45209249"/>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686"/>
      <w:bookmarkEnd w:id="687"/>
      <w:bookmarkEnd w:id="688"/>
      <w:bookmarkEnd w:id="689"/>
      <w:bookmarkEnd w:id="690"/>
      <w:bookmarkEnd w:id="691"/>
    </w:p>
    <w:p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B106A3" w:rsidRPr="002625EB" w:rsidRDefault="00B106A3" w:rsidP="00EB44AF">
      <w:pPr>
        <w:pStyle w:val="Heading4"/>
        <w:rPr>
          <w:lang w:eastAsia="zh-CN"/>
        </w:rPr>
      </w:pPr>
      <w:bookmarkStart w:id="692" w:name="_Toc19798755"/>
      <w:bookmarkStart w:id="693" w:name="_Toc26467226"/>
      <w:bookmarkStart w:id="694" w:name="_Toc29326587"/>
      <w:bookmarkStart w:id="695" w:name="_Toc29327737"/>
      <w:bookmarkStart w:id="696" w:name="_Toc36045927"/>
      <w:bookmarkStart w:id="697" w:name="_Toc36046187"/>
      <w:bookmarkStart w:id="698" w:name="_Toc36046333"/>
      <w:bookmarkStart w:id="699" w:name="_Toc45209250"/>
      <w:r w:rsidRPr="002625EB">
        <w:rPr>
          <w:rFonts w:hint="eastAsia"/>
          <w:lang w:eastAsia="zh-CN"/>
        </w:rPr>
        <w:t>6.3.2.5</w:t>
      </w:r>
      <w:r w:rsidRPr="002625EB">
        <w:rPr>
          <w:rFonts w:hint="eastAsia"/>
          <w:lang w:eastAsia="zh-CN"/>
        </w:rPr>
        <w:tab/>
        <w:t>Code block concatenation</w:t>
      </w:r>
      <w:bookmarkEnd w:id="692"/>
      <w:bookmarkEnd w:id="693"/>
      <w:bookmarkEnd w:id="694"/>
      <w:bookmarkEnd w:id="695"/>
      <w:bookmarkEnd w:id="696"/>
      <w:bookmarkEnd w:id="697"/>
      <w:bookmarkEnd w:id="698"/>
      <w:bookmarkEnd w:id="699"/>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0" type="#_x0000_t75" style="width:20.95pt;height:15.05pt" o:ole="">
            <v:imagedata r:id="rId1974" o:title=""/>
          </v:shape>
          <o:OLEObject Type="Embed" ProgID="Equation.3" ShapeID="_x0000_i2610" DrawAspect="Content" ObjectID="_1655834940" r:id="rId2518"/>
        </w:object>
      </w:r>
      <w:r w:rsidR="000F2DDF" w:rsidRPr="002625EB">
        <w:rPr>
          <w:rFonts w:hint="eastAsia"/>
          <w:lang w:eastAsia="zh-CN"/>
        </w:rPr>
        <w:t xml:space="preserve"> and </w:t>
      </w:r>
      <w:r w:rsidR="000F2DDF" w:rsidRPr="002625EB">
        <w:rPr>
          <w:position w:val="-12"/>
        </w:rPr>
        <w:object w:dxaOrig="480" w:dyaOrig="360">
          <v:shape id="_x0000_i2611" type="#_x0000_t75" style="width:20.95pt;height:15.05pt" o:ole="">
            <v:imagedata r:id="rId1976" o:title=""/>
          </v:shape>
          <o:OLEObject Type="Embed" ProgID="Equation.3" ShapeID="_x0000_i2611" DrawAspect="Content" ObjectID="_1655834941" r:id="rId2519"/>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700" w:name="_Toc19798756"/>
      <w:bookmarkStart w:id="701" w:name="_Toc26467227"/>
      <w:bookmarkStart w:id="702" w:name="_Toc29326588"/>
      <w:bookmarkStart w:id="703" w:name="_Toc29327738"/>
      <w:bookmarkStart w:id="704" w:name="_Toc36045928"/>
      <w:bookmarkStart w:id="705" w:name="_Toc36046188"/>
      <w:bookmarkStart w:id="706" w:name="_Toc36046334"/>
      <w:bookmarkStart w:id="707" w:name="_Toc45209251"/>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700"/>
      <w:bookmarkEnd w:id="701"/>
      <w:bookmarkEnd w:id="702"/>
      <w:bookmarkEnd w:id="703"/>
      <w:bookmarkEnd w:id="704"/>
      <w:bookmarkEnd w:id="705"/>
      <w:bookmarkEnd w:id="706"/>
      <w:bookmarkEnd w:id="707"/>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708" w:name="_Toc19798757"/>
      <w:bookmarkStart w:id="709" w:name="_Toc26467228"/>
      <w:bookmarkStart w:id="710" w:name="_Toc29326589"/>
      <w:bookmarkStart w:id="711" w:name="_Toc29327739"/>
      <w:bookmarkStart w:id="712" w:name="_Toc36045929"/>
      <w:bookmarkStart w:id="713" w:name="_Toc36046189"/>
      <w:bookmarkStart w:id="714" w:name="_Toc36046335"/>
      <w:bookmarkStart w:id="715" w:name="_Toc45209252"/>
      <w:r w:rsidRPr="002625EB">
        <w:rPr>
          <w:rFonts w:hint="eastAsia"/>
          <w:lang w:eastAsia="zh-CN"/>
        </w:rPr>
        <w:t>7</w:t>
      </w:r>
      <w:r w:rsidRPr="002625EB">
        <w:rPr>
          <w:rFonts w:hint="eastAsia"/>
          <w:lang w:eastAsia="zh-CN"/>
        </w:rPr>
        <w:tab/>
        <w:t>Downlink transport channels and control information</w:t>
      </w:r>
      <w:bookmarkEnd w:id="708"/>
      <w:bookmarkEnd w:id="709"/>
      <w:bookmarkEnd w:id="710"/>
      <w:bookmarkEnd w:id="711"/>
      <w:bookmarkEnd w:id="712"/>
      <w:bookmarkEnd w:id="713"/>
      <w:bookmarkEnd w:id="714"/>
      <w:bookmarkEnd w:id="715"/>
    </w:p>
    <w:p w:rsidR="00290631" w:rsidRPr="002625EB" w:rsidRDefault="00290631" w:rsidP="00EB44AF">
      <w:pPr>
        <w:pStyle w:val="Heading2"/>
        <w:rPr>
          <w:lang w:eastAsia="zh-CN"/>
        </w:rPr>
      </w:pPr>
      <w:bookmarkStart w:id="716" w:name="_Toc19798758"/>
      <w:bookmarkStart w:id="717" w:name="_Toc26467229"/>
      <w:bookmarkStart w:id="718" w:name="_Toc29326590"/>
      <w:bookmarkStart w:id="719" w:name="_Toc29327740"/>
      <w:bookmarkStart w:id="720" w:name="_Toc36045930"/>
      <w:bookmarkStart w:id="721" w:name="_Toc36046190"/>
      <w:bookmarkStart w:id="722" w:name="_Toc36046336"/>
      <w:bookmarkStart w:id="723" w:name="_Toc45209253"/>
      <w:r w:rsidRPr="002625EB">
        <w:rPr>
          <w:rFonts w:hint="eastAsia"/>
          <w:lang w:eastAsia="zh-CN"/>
        </w:rPr>
        <w:t>7.1</w:t>
      </w:r>
      <w:r w:rsidRPr="002625EB">
        <w:rPr>
          <w:rFonts w:hint="eastAsia"/>
          <w:lang w:eastAsia="zh-CN"/>
        </w:rPr>
        <w:tab/>
        <w:t>Broadcast channel</w:t>
      </w:r>
      <w:bookmarkEnd w:id="716"/>
      <w:bookmarkEnd w:id="717"/>
      <w:bookmarkEnd w:id="718"/>
      <w:bookmarkEnd w:id="719"/>
      <w:bookmarkEnd w:id="720"/>
      <w:bookmarkEnd w:id="721"/>
      <w:bookmarkEnd w:id="722"/>
      <w:bookmarkEnd w:id="723"/>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724" w:name="_Toc19798759"/>
      <w:bookmarkStart w:id="725" w:name="_Toc26467230"/>
      <w:bookmarkStart w:id="726" w:name="_Toc29326591"/>
      <w:bookmarkStart w:id="727" w:name="_Toc29327741"/>
      <w:bookmarkStart w:id="728" w:name="_Toc36045931"/>
      <w:bookmarkStart w:id="729" w:name="_Toc36046191"/>
      <w:bookmarkStart w:id="730" w:name="_Toc36046337"/>
      <w:bookmarkStart w:id="731" w:name="_Toc45209254"/>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724"/>
      <w:bookmarkEnd w:id="725"/>
      <w:bookmarkEnd w:id="726"/>
      <w:bookmarkEnd w:id="727"/>
      <w:bookmarkEnd w:id="728"/>
      <w:bookmarkEnd w:id="729"/>
      <w:bookmarkEnd w:id="730"/>
      <w:bookmarkEnd w:id="731"/>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2" type="#_x0000_t75" style="width:93.75pt;height:18.4pt" o:ole="">
            <v:imagedata r:id="rId2520" o:title=""/>
          </v:shape>
          <o:OLEObject Type="Embed" ProgID="Equation.3" ShapeID="_x0000_i2612" DrawAspect="Content" ObjectID="_1655834942" r:id="rId2521"/>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13" type="#_x0000_t75" style="width:11.7pt;height:13.4pt" o:ole="">
            <v:imagedata r:id="rId2522" o:title=""/>
          </v:shape>
          <o:OLEObject Type="Embed" ProgID="Equation.3" ShapeID="_x0000_i2613" DrawAspect="Content" ObjectID="_1655834943" r:id="rId2523"/>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14" type="#_x0000_t75" style="width:12.55pt;height:18.4pt" o:ole="">
            <v:imagedata r:id="rId2524" o:title=""/>
          </v:shape>
          <o:OLEObject Type="Embed" ProgID="Equation.3" ShapeID="_x0000_i2614" DrawAspect="Content" ObjectID="_1655834944" r:id="rId2525"/>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15" type="#_x0000_t75" style="width:124.75pt;height:18.4pt" o:ole="">
            <v:imagedata r:id="rId2526" o:title=""/>
          </v:shape>
          <o:OLEObject Type="Embed" ProgID="Equation.3" ShapeID="_x0000_i2615" DrawAspect="Content" ObjectID="_1655834945" r:id="rId2527"/>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16" type="#_x0000_t75" style="width:87.9pt;height:18.4pt" o:ole="">
            <v:imagedata r:id="rId2528" o:title=""/>
          </v:shape>
          <o:OLEObject Type="Embed" ProgID="Equation.3" ShapeID="_x0000_i2616" DrawAspect="Content" ObjectID="_1655834946" r:id="rId2529"/>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17" type="#_x0000_t75" style="width:24.3pt;height:18.4pt" o:ole="">
            <v:imagedata r:id="rId2530" o:title=""/>
          </v:shape>
          <o:OLEObject Type="Embed" ProgID="Equation.3" ShapeID="_x0000_i2617" DrawAspect="Content" ObjectID="_1655834947" r:id="rId2531"/>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18" type="#_x0000_t75" style="width:24.3pt;height:17.6pt" o:ole="">
            <v:imagedata r:id="rId2532" o:title=""/>
          </v:shape>
          <o:OLEObject Type="Embed" ProgID="Equation.3" ShapeID="_x0000_i2618" DrawAspect="Content" ObjectID="_1655834948" r:id="rId2533"/>
        </w:object>
      </w:r>
      <w:r w:rsidR="00E133FA" w:rsidRPr="002625EB">
        <w:rPr>
          <w:rFonts w:hint="eastAsia"/>
          <w:lang w:eastAsia="zh-CN"/>
        </w:rPr>
        <w:t>;</w:t>
      </w:r>
    </w:p>
    <w:p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rsidR="00E50CDE" w:rsidRPr="001635DA"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Pr="001635DA"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rsidR="00E50CDE" w:rsidRPr="001635DA"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rsidR="00E50CDE" w:rsidRPr="001635DA"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rsidR="00E50CDE" w:rsidRPr="002625EB"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rsidR="00E50CDE" w:rsidRPr="002625EB"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rsidR="00E50CDE" w:rsidRPr="002625EB" w:rsidRDefault="001A089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19" type="#_x0000_t75" style="width:45.2pt;height:14.25pt" o:ole="">
            <v:imagedata r:id="rId2534" o:title=""/>
          </v:shape>
          <o:OLEObject Type="Embed" ProgID="Equation.3" ShapeID="_x0000_i2619" DrawAspect="Content" ObjectID="_1655834949" r:id="rId2535"/>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20" type="#_x0000_t75" style="width:38.5pt;height:16.75pt" o:ole="">
            <v:imagedata r:id="rId2536" o:title=""/>
          </v:shape>
          <o:OLEObject Type="Embed" ProgID="Equation.3" ShapeID="_x0000_i2620" DrawAspect="Content" ObjectID="_1655834950" r:id="rId2537"/>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21" type="#_x0000_t75" style="width:42.7pt;height:15.05pt" o:ole="">
            <v:imagedata r:id="rId2538" o:title=""/>
          </v:shape>
          <o:OLEObject Type="Embed" ProgID="Equation.3" ShapeID="_x0000_i2621" DrawAspect="Content" ObjectID="_1655834951" r:id="rId2539"/>
        </w:object>
      </w:r>
      <w:r w:rsidR="00F069A9" w:rsidRPr="002625EB">
        <w:rPr>
          <w:rFonts w:hint="eastAsia"/>
          <w:lang w:eastAsia="zh-CN"/>
        </w:rPr>
        <w:t xml:space="preserve">; </w:t>
      </w:r>
      <w:r w:rsidR="00F069A9" w:rsidRPr="002625EB">
        <w:rPr>
          <w:position w:val="-12"/>
        </w:rPr>
        <w:object w:dxaOrig="920" w:dyaOrig="360">
          <v:shape id="_x0000_i2622" type="#_x0000_t75" style="width:40.2pt;height:16.75pt" o:ole="">
            <v:imagedata r:id="rId2540" o:title=""/>
          </v:shape>
          <o:OLEObject Type="Embed" ProgID="Equation.3" ShapeID="_x0000_i2622" DrawAspect="Content" ObjectID="_1655834952" r:id="rId2541"/>
        </w:object>
      </w:r>
      <w:r w:rsidR="007A3788" w:rsidRPr="002625EB">
        <w:rPr>
          <w:rFonts w:hint="eastAsia"/>
          <w:lang w:eastAsia="zh-CN"/>
        </w:rPr>
        <w:t xml:space="preserve">; </w:t>
      </w:r>
      <w:r w:rsidR="00AD6E9C" w:rsidRPr="002625EB">
        <w:rPr>
          <w:position w:val="-12"/>
        </w:rPr>
        <w:object w:dxaOrig="960" w:dyaOrig="360">
          <v:shape id="_x0000_i2623" type="#_x0000_t75" style="width:42.7pt;height:16.75pt" o:ole="">
            <v:imagedata r:id="rId2542" o:title=""/>
          </v:shape>
          <o:OLEObject Type="Embed" ProgID="Equation.3" ShapeID="_x0000_i2623" DrawAspect="Content" ObjectID="_1655834953" r:id="rId2543"/>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24" type="#_x0000_t75" style="width:23.45pt;height:12.55pt" o:ole="">
            <v:imagedata r:id="rId2544" o:title=""/>
          </v:shape>
          <o:OLEObject Type="Embed" ProgID="Equation.3" ShapeID="_x0000_i2624" DrawAspect="Content" ObjectID="_1655834954" r:id="rId2545"/>
        </w:object>
      </w:r>
      <w:r w:rsidRPr="002625EB">
        <w:rPr>
          <w:rFonts w:hint="eastAsia"/>
          <w:lang w:eastAsia="zh-CN"/>
        </w:rPr>
        <w:t xml:space="preserve"> to </w:t>
      </w:r>
      <w:r w:rsidR="00CD63F1" w:rsidRPr="002625EB">
        <w:rPr>
          <w:position w:val="-4"/>
        </w:rPr>
        <w:object w:dxaOrig="540" w:dyaOrig="260">
          <v:shape id="_x0000_i2625" type="#_x0000_t75" style="width:24.3pt;height:11.7pt" o:ole="">
            <v:imagedata r:id="rId2546" o:title=""/>
          </v:shape>
          <o:OLEObject Type="Embed" ProgID="Equation.3" ShapeID="_x0000_i2625" DrawAspect="Content" ObjectID="_1655834955" r:id="rId2547"/>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26" type="#_x0000_t75" style="width:11.7pt;height:18.4pt" o:ole="">
            <v:imagedata r:id="rId2548" o:title=""/>
          </v:shape>
          <o:OLEObject Type="Embed" ProgID="Equation.3" ShapeID="_x0000_i2626" DrawAspect="Content" ObjectID="_1655834956" r:id="rId2549"/>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27" type="#_x0000_t75" style="width:56.1pt;height:19.25pt" o:ole="">
            <v:imagedata r:id="rId2550" o:title=""/>
          </v:shape>
          <o:OLEObject Type="Embed" ProgID="Equation.3" ShapeID="_x0000_i2627" DrawAspect="Content" ObjectID="_1655834957" r:id="rId2551"/>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28" type="#_x0000_t75" style="width:64.45pt;height:16.75pt" o:ole="">
            <v:imagedata r:id="rId2552" o:title=""/>
          </v:shape>
          <o:OLEObject Type="Embed" ProgID="Equation.3" ShapeID="_x0000_i2628" DrawAspect="Content" ObjectID="_1655834958" r:id="rId2553"/>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29" type="#_x0000_t75" style="width:11.7pt;height:18.4pt" o:ole="">
            <v:imagedata r:id="rId2554" o:title=""/>
          </v:shape>
          <o:OLEObject Type="Embed" ProgID="Equation.3" ShapeID="_x0000_i2629" DrawAspect="Content" ObjectID="_1655834959" r:id="rId2555"/>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30" type="#_x0000_t75" style="width:56.1pt;height:19.25pt" o:ole="">
            <v:imagedata r:id="rId2556" o:title=""/>
          </v:shape>
          <o:OLEObject Type="Embed" ProgID="Equation.3" ShapeID="_x0000_i2630" DrawAspect="Content" ObjectID="_1655834960" r:id="rId2557"/>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31" type="#_x0000_t75" style="width:76.2pt;height:15.05pt" o:ole="">
            <v:imagedata r:id="rId2558" o:title=""/>
          </v:shape>
          <o:OLEObject Type="Embed" ProgID="Equation.3" ShapeID="_x0000_i2631" DrawAspect="Content" ObjectID="_1655834961" r:id="rId2559"/>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32" type="#_x0000_t75" style="width:54.4pt;height:19.25pt" o:ole="">
            <v:imagedata r:id="rId2560" o:title=""/>
          </v:shape>
          <o:OLEObject Type="Embed" ProgID="Equation.3" ShapeID="_x0000_i2632" DrawAspect="Content" ObjectID="_1655834962" r:id="rId2561"/>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33" type="#_x0000_t75" style="width:62.8pt;height:16.75pt" o:ole="">
            <v:imagedata r:id="rId2562" o:title=""/>
          </v:shape>
          <o:OLEObject Type="Embed" ProgID="Equation.3" ShapeID="_x0000_i2633" DrawAspect="Content" ObjectID="_1655834963" r:id="rId2563"/>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34" type="#_x0000_t75" style="width:57.75pt;height:19.25pt" o:ole="">
            <v:imagedata r:id="rId2564" o:title=""/>
          </v:shape>
          <o:OLEObject Type="Embed" ProgID="Equation.3" ShapeID="_x0000_i2634" DrawAspect="Content" ObjectID="_1655834964" r:id="rId2565"/>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35" type="#_x0000_t75" style="width:71.15pt;height:16.75pt" o:ole="">
            <v:imagedata r:id="rId2566" o:title=""/>
          </v:shape>
          <o:OLEObject Type="Embed" ProgID="Equation.3" ShapeID="_x0000_i2635" DrawAspect="Content" ObjectID="_1655834965" r:id="rId2567"/>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36" type="#_x0000_t75" style="width:24.3pt;height:14.25pt" o:ole="">
            <v:imagedata r:id="rId2568" o:title=""/>
          </v:shape>
          <o:OLEObject Type="Embed" ProgID="Equation.3" ShapeID="_x0000_i2636" DrawAspect="Content" ObjectID="_1655834966" r:id="rId2569"/>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37" type="#_x0000_t75" style="width:24.3pt;height:14.25pt" o:ole="">
            <v:imagedata r:id="rId2570" o:title=""/>
          </v:shape>
          <o:OLEObject Type="Embed" ProgID="Equation.3" ShapeID="_x0000_i2637" DrawAspect="Content" ObjectID="_1655834967" r:id="rId257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8" type="#_x0000_t75" style="width:6.7pt;height:10.05pt" o:ole="">
                  <v:imagedata r:id="rId2572" o:title=""/>
                </v:shape>
                <o:OLEObject Type="Embed" ProgID="Equation.3" ShapeID="_x0000_i2638" DrawAspect="Content" ObjectID="_1655834968" r:id="rId2573"/>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9" type="#_x0000_t75" style="width:17.6pt;height:11.7pt" o:ole="">
                  <v:imagedata r:id="rId2574" o:title=""/>
                </v:shape>
                <o:OLEObject Type="Embed" ProgID="Equation.3" ShapeID="_x0000_i2639" DrawAspect="Content" ObjectID="_1655834969" r:id="rId2575"/>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0" type="#_x0000_t75" style="width:6.7pt;height:10.05pt" o:ole="">
                  <v:imagedata r:id="rId2572" o:title=""/>
                </v:shape>
                <o:OLEObject Type="Embed" ProgID="Equation.3" ShapeID="_x0000_i2640" DrawAspect="Content" ObjectID="_1655834970" r:id="rId257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1" type="#_x0000_t75" style="width:17.6pt;height:11.7pt" o:ole="">
                  <v:imagedata r:id="rId2574" o:title=""/>
                </v:shape>
                <o:OLEObject Type="Embed" ProgID="Equation.3" ShapeID="_x0000_i2641" DrawAspect="Content" ObjectID="_1655834971" r:id="rId257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2" type="#_x0000_t75" style="width:6.7pt;height:10.05pt" o:ole="">
                  <v:imagedata r:id="rId2572" o:title=""/>
                </v:shape>
                <o:OLEObject Type="Embed" ProgID="Equation.3" ShapeID="_x0000_i2642" DrawAspect="Content" ObjectID="_1655834972" r:id="rId257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3" type="#_x0000_t75" style="width:17.6pt;height:11.7pt" o:ole="">
                  <v:imagedata r:id="rId2574" o:title=""/>
                </v:shape>
                <o:OLEObject Type="Embed" ProgID="Equation.3" ShapeID="_x0000_i2643" DrawAspect="Content" ObjectID="_1655834973" r:id="rId257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4" type="#_x0000_t75" style="width:6.7pt;height:10.05pt" o:ole="">
                  <v:imagedata r:id="rId2572" o:title=""/>
                </v:shape>
                <o:OLEObject Type="Embed" ProgID="Equation.3" ShapeID="_x0000_i2644" DrawAspect="Content" ObjectID="_1655834974" r:id="rId258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5" type="#_x0000_t75" style="width:17.6pt;height:11.7pt" o:ole="">
                  <v:imagedata r:id="rId2574" o:title=""/>
                </v:shape>
                <o:OLEObject Type="Embed" ProgID="Equation.3" ShapeID="_x0000_i2645" DrawAspect="Content" ObjectID="_1655834975" r:id="rId258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6" type="#_x0000_t75" style="width:6.7pt;height:10.05pt" o:ole="">
                  <v:imagedata r:id="rId2572" o:title=""/>
                </v:shape>
                <o:OLEObject Type="Embed" ProgID="Equation.3" ShapeID="_x0000_i2646" DrawAspect="Content" ObjectID="_1655834976" r:id="rId258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7" type="#_x0000_t75" style="width:17.6pt;height:11.7pt" o:ole="">
                  <v:imagedata r:id="rId2574" o:title=""/>
                </v:shape>
                <o:OLEObject Type="Embed" ProgID="Equation.3" ShapeID="_x0000_i2647" DrawAspect="Content" ObjectID="_1655834977" r:id="rId258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8" type="#_x0000_t75" style="width:6.7pt;height:10.05pt" o:ole="">
                  <v:imagedata r:id="rId2572" o:title=""/>
                </v:shape>
                <o:OLEObject Type="Embed" ProgID="Equation.3" ShapeID="_x0000_i2648" DrawAspect="Content" ObjectID="_1655834978" r:id="rId258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9" type="#_x0000_t75" style="width:17.6pt;height:11.7pt" o:ole="">
                  <v:imagedata r:id="rId2574" o:title=""/>
                </v:shape>
                <o:OLEObject Type="Embed" ProgID="Equation.3" ShapeID="_x0000_i2649" DrawAspect="Content" ObjectID="_1655834979" r:id="rId258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0" type="#_x0000_t75" style="width:6.7pt;height:10.05pt" o:ole="">
                  <v:imagedata r:id="rId2572" o:title=""/>
                </v:shape>
                <o:OLEObject Type="Embed" ProgID="Equation.3" ShapeID="_x0000_i2650" DrawAspect="Content" ObjectID="_1655834980" r:id="rId258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1" type="#_x0000_t75" style="width:17.6pt;height:11.7pt" o:ole="">
                  <v:imagedata r:id="rId2574" o:title=""/>
                </v:shape>
                <o:OLEObject Type="Embed" ProgID="Equation.3" ShapeID="_x0000_i2651" DrawAspect="Content" ObjectID="_1655834981" r:id="rId2587"/>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52" type="#_x0000_t75" style="width:6.7pt;height:10.05pt" o:ole="">
                  <v:imagedata r:id="rId2572" o:title=""/>
                </v:shape>
                <o:OLEObject Type="Embed" ProgID="Equation.3" ShapeID="_x0000_i2652" DrawAspect="Content" ObjectID="_1655834982" r:id="rId2588"/>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53" type="#_x0000_t75" style="width:17.6pt;height:11.7pt" o:ole="">
                  <v:imagedata r:id="rId2574" o:title=""/>
                </v:shape>
                <o:OLEObject Type="Embed" ProgID="Equation.3" ShapeID="_x0000_i2653" DrawAspect="Content" ObjectID="_1655834983" r:id="rId2589"/>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732" w:name="_Toc19798760"/>
      <w:bookmarkStart w:id="733" w:name="_Toc26467231"/>
      <w:bookmarkStart w:id="734" w:name="_Toc29326592"/>
      <w:bookmarkStart w:id="735" w:name="_Toc29327742"/>
      <w:bookmarkStart w:id="736" w:name="_Toc36045932"/>
      <w:bookmarkStart w:id="737" w:name="_Toc36046192"/>
      <w:bookmarkStart w:id="738" w:name="_Toc36046338"/>
      <w:bookmarkStart w:id="739" w:name="_Toc45209255"/>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732"/>
      <w:bookmarkEnd w:id="733"/>
      <w:bookmarkEnd w:id="734"/>
      <w:bookmarkEnd w:id="735"/>
      <w:bookmarkEnd w:id="736"/>
      <w:bookmarkEnd w:id="737"/>
      <w:bookmarkEnd w:id="738"/>
      <w:bookmarkEnd w:id="739"/>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54" type="#_x0000_t75" style="width:87.9pt;height:15.05pt" o:ole="">
            <v:imagedata r:id="rId11" o:title=""/>
          </v:shape>
          <o:OLEObject Type="Embed" ProgID="Equation.3" ShapeID="_x0000_i2654" DrawAspect="Content" ObjectID="_1655834984" r:id="rId2590"/>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55" type="#_x0000_t75" style="width:93.75pt;height:15.9pt" o:ole="">
            <v:imagedata r:id="rId2591" o:title=""/>
          </v:shape>
          <o:OLEObject Type="Embed" ProgID="Equation.3" ShapeID="_x0000_i2655" DrawAspect="Content" ObjectID="_1655834985" r:id="rId2592"/>
        </w:object>
      </w:r>
      <w:r w:rsidR="00FB699A" w:rsidRPr="002625EB">
        <w:rPr>
          <w:rFonts w:hint="eastAsia"/>
          <w:lang w:eastAsia="zh-CN"/>
        </w:rPr>
        <w:t xml:space="preserve">, where </w:t>
      </w:r>
      <w:r w:rsidR="00FB699A" w:rsidRPr="002625EB">
        <w:rPr>
          <w:position w:val="-12"/>
        </w:rPr>
        <w:object w:dxaOrig="1860" w:dyaOrig="360">
          <v:shape id="_x0000_i2656" type="#_x0000_t75" style="width:80.35pt;height:15.9pt" o:ole="">
            <v:imagedata r:id="rId2593" o:title=""/>
          </v:shape>
          <o:OLEObject Type="Embed" ProgID="Equation.3" ShapeID="_x0000_i2656" DrawAspect="Content" ObjectID="_1655834986" r:id="rId2594"/>
        </w:object>
      </w:r>
      <w:r w:rsidR="00FB699A" w:rsidRPr="002625EB">
        <w:rPr>
          <w:rFonts w:hint="eastAsia"/>
          <w:lang w:eastAsia="zh-CN"/>
        </w:rPr>
        <w:t xml:space="preserve"> for </w:t>
      </w:r>
      <w:r w:rsidR="00FB699A" w:rsidRPr="002625EB">
        <w:rPr>
          <w:position w:val="-10"/>
        </w:rPr>
        <w:object w:dxaOrig="1420" w:dyaOrig="320">
          <v:shape id="_x0000_i2657" type="#_x0000_t75" style="width:50.25pt;height:11.7pt" o:ole="">
            <v:imagedata r:id="rId2595" o:title=""/>
          </v:shape>
          <o:OLEObject Type="Embed" ProgID="Equation.3" ShapeID="_x0000_i2657" DrawAspect="Content" ObjectID="_1655834987" r:id="rId2596"/>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58" type="#_x0000_t75" style="width:87.05pt;height:18.4pt" o:ole="">
            <v:imagedata r:id="rId2597" o:title=""/>
          </v:shape>
          <o:OLEObject Type="Embed" ProgID="Equation.3" ShapeID="_x0000_i2658" DrawAspect="Content" ObjectID="_1655834988" r:id="rId2598"/>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59" type="#_x0000_t75" style="width:24.3pt;height:11.7pt" o:ole="">
            <v:imagedata r:id="rId2599" o:title=""/>
          </v:shape>
          <o:OLEObject Type="Embed" ProgID="Equation.3" ShapeID="_x0000_i2659" DrawAspect="Content" ObjectID="_1655834989" r:id="rId2600"/>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60" type="#_x0000_t75" style="width:24.3pt;height:14.25pt" o:ole="">
            <v:imagedata r:id="rId2601" o:title=""/>
          </v:shape>
          <o:OLEObject Type="Embed" ProgID="Equation.3" ShapeID="_x0000_i2660" DrawAspect="Content" ObjectID="_1655834990" r:id="rId2602"/>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61" type="#_x0000_t75" style="width:25.95pt;height:12.55pt" o:ole="">
            <v:imagedata r:id="rId2603" o:title=""/>
          </v:shape>
          <o:OLEObject Type="Embed" ProgID="Equation.3" ShapeID="_x0000_i2661" DrawAspect="Content" ObjectID="_1655834991" r:id="rId2604"/>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62" type="#_x0000_t75" style="width:11.7pt;height:18.4pt" o:ole="">
            <v:imagedata r:id="rId2605" o:title=""/>
          </v:shape>
          <o:OLEObject Type="Embed" ProgID="Equation.3" ShapeID="_x0000_i2662" DrawAspect="Content" ObjectID="_1655834992" r:id="rId2606"/>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63" type="#_x0000_t75" style="width:27.65pt;height:16.75pt" o:ole="">
            <v:imagedata r:id="rId2607" o:title=""/>
          </v:shape>
          <o:OLEObject Type="Embed" ProgID="Equation.3" ShapeID="_x0000_i2663" DrawAspect="Content" ObjectID="_1655834993" r:id="rId2608"/>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64" type="#_x0000_t75" style="width:67pt;height:16.75pt" o:ole="">
            <v:imagedata r:id="rId2609" o:title=""/>
          </v:shape>
          <o:OLEObject Type="Embed" ProgID="Equation.3" ShapeID="_x0000_i2664" DrawAspect="Content" ObjectID="_1655834994" r:id="rId2610"/>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65" type="#_x0000_t75" style="width:38.5pt;height:14.25pt" o:ole="">
            <v:imagedata r:id="rId2611" o:title=""/>
          </v:shape>
          <o:OLEObject Type="Embed" ProgID="Equation.3" ShapeID="_x0000_i2665" DrawAspect="Content" ObjectID="_1655834995" r:id="rId2612"/>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66" type="#_x0000_t75" style="width:34.35pt;height:12.55pt" o:ole="">
            <v:imagedata r:id="rId2613" o:title=""/>
          </v:shape>
          <o:OLEObject Type="Embed" ProgID="Equation.3" ShapeID="_x0000_i2666" DrawAspect="Content" ObjectID="_1655834996" r:id="rId2614"/>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67" type="#_x0000_t75" style="width:18.4pt;height:15.05pt" o:ole="">
            <v:imagedata r:id="rId2615" o:title=""/>
          </v:shape>
          <o:OLEObject Type="Embed" ProgID="Equation.3" ShapeID="_x0000_i2667" DrawAspect="Content" ObjectID="_1655834997" r:id="rId2616"/>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68" type="#_x0000_t75" style="width:53.6pt;height:19.25pt" o:ole="">
            <v:imagedata r:id="rId2617" o:title=""/>
          </v:shape>
          <o:OLEObject Type="Embed" ProgID="Equation.3" ShapeID="_x0000_i2668" DrawAspect="Content" ObjectID="_1655834998" r:id="rId2618"/>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69" type="#_x0000_t75" style="width:71.15pt;height:15.05pt" o:ole="">
            <v:imagedata r:id="rId2619" o:title=""/>
          </v:shape>
          <o:OLEObject Type="Embed" ProgID="Equation.3" ShapeID="_x0000_i2669" DrawAspect="Content" ObjectID="_1655834999" r:id="rId2620"/>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70" type="#_x0000_t75" style="width:46.05pt;height:12.55pt" o:ole="">
            <v:imagedata r:id="rId2621" o:title=""/>
          </v:shape>
          <o:OLEObject Type="Embed" ProgID="Equation.3" ShapeID="_x0000_i2670" DrawAspect="Content" ObjectID="_1655835000" r:id="rId2622"/>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v:shape id="_x0000_i2671" type="#_x0000_t75" style="width:47.7pt;height:12.55pt" o:ole="">
            <v:imagedata r:id="rId2623" o:title=""/>
          </v:shape>
          <o:OLEObject Type="Embed" ProgID="Equation.3" ShapeID="_x0000_i2671" DrawAspect="Content" ObjectID="_1655835001" r:id="rId2624"/>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72" type="#_x0000_t75" style="width:10.05pt;height:10.9pt" o:ole="">
            <v:imagedata r:id="rId2625" o:title=""/>
          </v:shape>
          <o:OLEObject Type="Embed" ProgID="Equation.3" ShapeID="_x0000_i2672" DrawAspect="Content" ObjectID="_1655835002" r:id="rId2626"/>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73" type="#_x0000_t75" style="width:10.05pt;height:10.9pt" o:ole="">
            <v:imagedata r:id="rId2625" o:title=""/>
          </v:shape>
          <o:OLEObject Type="Embed" ProgID="Equation.3" ShapeID="_x0000_i2673" DrawAspect="Content" ObjectID="_1655835003" r:id="rId2627"/>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74" type="#_x0000_t75" style="width:10.05pt;height:10.9pt" o:ole="">
                  <v:imagedata r:id="rId2625" o:title=""/>
                </v:shape>
                <o:OLEObject Type="Embed" ProgID="Equation.3" ShapeID="_x0000_i2674" DrawAspect="Content" ObjectID="_1655835004" r:id="rId2628"/>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740" w:name="_Toc19798761"/>
      <w:bookmarkStart w:id="741" w:name="_Toc26467232"/>
      <w:bookmarkStart w:id="742" w:name="_Toc29326593"/>
      <w:bookmarkStart w:id="743" w:name="_Toc29327743"/>
      <w:bookmarkStart w:id="744" w:name="_Toc36045933"/>
      <w:bookmarkStart w:id="745" w:name="_Toc36046193"/>
      <w:bookmarkStart w:id="746" w:name="_Toc36046339"/>
      <w:bookmarkStart w:id="747" w:name="_Toc45209256"/>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740"/>
      <w:bookmarkEnd w:id="741"/>
      <w:bookmarkEnd w:id="742"/>
      <w:bookmarkEnd w:id="743"/>
      <w:bookmarkEnd w:id="744"/>
      <w:bookmarkEnd w:id="745"/>
      <w:bookmarkEnd w:id="746"/>
      <w:bookmarkEnd w:id="747"/>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75" type="#_x0000_t75" style="width:93.75pt;height:15.9pt" o:ole="">
            <v:imagedata r:id="rId2591" o:title=""/>
          </v:shape>
          <o:OLEObject Type="Embed" ProgID="Equation.3" ShapeID="_x0000_i2675" DrawAspect="Content" ObjectID="_1655835005" r:id="rId2629"/>
        </w:object>
      </w:r>
      <w:r w:rsidRPr="002625EB">
        <w:t>, and the parity bits by</w:t>
      </w:r>
      <w:r w:rsidRPr="002625EB">
        <w:rPr>
          <w:position w:val="-10"/>
        </w:rPr>
        <w:object w:dxaOrig="1880" w:dyaOrig="300">
          <v:shape id="_x0000_i2676" type="#_x0000_t75" style="width:93.75pt;height:15.05pt" o:ole="">
            <v:imagedata r:id="rId13" o:title=""/>
          </v:shape>
          <o:OLEObject Type="Embed" ProgID="Equation.3" ShapeID="_x0000_i2676" DrawAspect="Content" ObjectID="_1655835006" r:id="rId2630"/>
        </w:object>
      </w:r>
      <w:r w:rsidRPr="002625EB">
        <w:rPr>
          <w:rFonts w:hint="eastAsia"/>
          <w:lang w:eastAsia="zh-CN"/>
        </w:rPr>
        <w:t>, where</w:t>
      </w:r>
      <w:r w:rsidRPr="002625EB">
        <w:t xml:space="preserve"> </w:t>
      </w:r>
      <w:r w:rsidRPr="002625EB">
        <w:rPr>
          <w:position w:val="-4"/>
        </w:rPr>
        <w:object w:dxaOrig="240" w:dyaOrig="260">
          <v:shape id="_x0000_i2677" type="#_x0000_t75" style="width:11.7pt;height:11.7pt" o:ole="">
            <v:imagedata r:id="rId15" o:title=""/>
          </v:shape>
          <o:OLEObject Type="Embed" ProgID="Equation.3" ShapeID="_x0000_i2677" DrawAspect="Content" ObjectID="_1655835007" r:id="rId2631"/>
        </w:object>
      </w:r>
      <w:r w:rsidRPr="002625EB">
        <w:t xml:space="preserve"> is the payload size and </w:t>
      </w:r>
      <w:r w:rsidRPr="002625EB">
        <w:rPr>
          <w:position w:val="-4"/>
        </w:rPr>
        <w:object w:dxaOrig="220" w:dyaOrig="260">
          <v:shape id="_x0000_i2678" type="#_x0000_t75" style="width:10.05pt;height:11.7pt" o:ole="">
            <v:imagedata r:id="rId17" o:title=""/>
          </v:shape>
          <o:OLEObject Type="Embed" ProgID="Equation.3" ShapeID="_x0000_i2678" DrawAspect="Content" ObjectID="_1655835008" r:id="rId2632"/>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79" type="#_x0000_t75" style="width:10.05pt;height:11.7pt" o:ole="">
            <v:imagedata r:id="rId17" o:title=""/>
          </v:shape>
          <o:OLEObject Type="Embed" ProgID="Equation.3" ShapeID="_x0000_i2679" DrawAspect="Content" ObjectID="_1655835009" r:id="rId2633"/>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80" type="#_x0000_t75" style="width:46.05pt;height:15.05pt" o:ole="">
            <v:imagedata r:id="rId2634" o:title=""/>
          </v:shape>
          <o:OLEObject Type="Embed" ProgID="Equation.3" ShapeID="_x0000_i2680" DrawAspect="Content" ObjectID="_1655835010" r:id="rId2635"/>
        </w:object>
      </w:r>
      <w:r w:rsidR="00DF2694" w:rsidRPr="002625EB">
        <w:rPr>
          <w:rFonts w:hint="eastAsia"/>
          <w:lang w:eastAsia="zh-CN"/>
        </w:rPr>
        <w:t xml:space="preserve">, </w:t>
      </w:r>
      <w:r w:rsidRPr="002625EB">
        <w:t>resulting in the sequence</w:t>
      </w:r>
      <w:r w:rsidRPr="002625EB">
        <w:rPr>
          <w:position w:val="-10"/>
        </w:rPr>
        <w:object w:dxaOrig="1680" w:dyaOrig="300">
          <v:shape id="_x0000_i2681" type="#_x0000_t75" style="width:83.7pt;height:15.05pt" o:ole="">
            <v:imagedata r:id="rId43" o:title=""/>
          </v:shape>
          <o:OLEObject Type="Embed" ProgID="Equation.3" ShapeID="_x0000_i2681" DrawAspect="Content" ObjectID="_1655835011" r:id="rId2636"/>
        </w:object>
      </w:r>
      <w:r w:rsidRPr="002625EB">
        <w:t xml:space="preserve">, where </w:t>
      </w:r>
      <w:r w:rsidRPr="002625EB">
        <w:rPr>
          <w:position w:val="-4"/>
        </w:rPr>
        <w:object w:dxaOrig="1020" w:dyaOrig="260">
          <v:shape id="_x0000_i2682" type="#_x0000_t75" style="width:46.05pt;height:11.7pt" o:ole="">
            <v:imagedata r:id="rId45" o:title=""/>
          </v:shape>
          <o:OLEObject Type="Embed" ProgID="Equation.3" ShapeID="_x0000_i2682" DrawAspect="Content" ObjectID="_1655835012" r:id="rId2637"/>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683" type="#_x0000_t75" style="width:83.7pt;height:15.05pt" o:ole="">
            <v:imagedata r:id="rId43" o:title=""/>
          </v:shape>
          <o:OLEObject Type="Embed" ProgID="Equation.3" ShapeID="_x0000_i2683" DrawAspect="Content" ObjectID="_1655835013" r:id="rId2638"/>
        </w:object>
      </w:r>
      <w:r w:rsidRPr="002625EB">
        <w:rPr>
          <w:rFonts w:hint="eastAsia"/>
          <w:lang w:eastAsia="zh-CN"/>
        </w:rPr>
        <w:t xml:space="preserve"> is the input bit sequence </w:t>
      </w:r>
      <w:r w:rsidRPr="002625EB">
        <w:rPr>
          <w:position w:val="-10"/>
        </w:rPr>
        <w:object w:dxaOrig="1600" w:dyaOrig="300">
          <v:shape id="_x0000_i2684" type="#_x0000_t75" style="width:81.2pt;height:15.05pt" o:ole="">
            <v:imagedata r:id="rId1825" o:title=""/>
          </v:shape>
          <o:OLEObject Type="Embed" ProgID="Equation.3" ShapeID="_x0000_i2684" DrawAspect="Content" ObjectID="_1655835014" r:id="rId2639"/>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685" type="#_x0000_t75" style="width:26.8pt;height:15.05pt" o:ole="">
            <v:imagedata r:id="rId2640" o:title=""/>
          </v:shape>
          <o:OLEObject Type="Embed" ProgID="Equation.3" ShapeID="_x0000_i2685" DrawAspect="Content" ObjectID="_1655835015" r:id="rId2641"/>
        </w:object>
      </w:r>
      <w:r w:rsidRPr="002625EB">
        <w:rPr>
          <w:rFonts w:hint="eastAsia"/>
          <w:lang w:eastAsia="zh-CN"/>
        </w:rPr>
        <w:t xml:space="preserve"> for </w:t>
      </w:r>
      <w:r w:rsidRPr="002625EB">
        <w:rPr>
          <w:position w:val="-10"/>
        </w:rPr>
        <w:object w:dxaOrig="1500" w:dyaOrig="320">
          <v:shape id="_x0000_i2686" type="#_x0000_t75" style="width:60.3pt;height:13.4pt" o:ole="">
            <v:imagedata r:id="rId2642" o:title=""/>
          </v:shape>
          <o:OLEObject Type="Embed" ProgID="Equation.3" ShapeID="_x0000_i2686" DrawAspect="Content" ObjectID="_1655835016" r:id="rId2643"/>
        </w:object>
      </w:r>
      <w:r w:rsidRPr="002625EB">
        <w:rPr>
          <w:rFonts w:hint="eastAsia"/>
          <w:lang w:eastAsia="zh-CN"/>
        </w:rPr>
        <w:t xml:space="preserve"> and </w:t>
      </w:r>
      <w:r w:rsidRPr="002625EB">
        <w:rPr>
          <w:position w:val="-4"/>
        </w:rPr>
        <w:object w:dxaOrig="680" w:dyaOrig="260">
          <v:shape id="_x0000_i2687" type="#_x0000_t75" style="width:27.65pt;height:10.9pt" o:ole="">
            <v:imagedata r:id="rId2644" o:title=""/>
          </v:shape>
          <o:OLEObject Type="Embed" ProgID="Equation.3" ShapeID="_x0000_i2687" DrawAspect="Content" ObjectID="_1655835017" r:id="rId2645"/>
        </w:object>
      </w:r>
      <w:r w:rsidRPr="002625EB">
        <w:rPr>
          <w:rFonts w:hint="eastAsia"/>
          <w:lang w:eastAsia="zh-CN"/>
        </w:rPr>
        <w:t>.</w:t>
      </w:r>
    </w:p>
    <w:p w:rsidR="00290631" w:rsidRPr="002625EB" w:rsidRDefault="00290631" w:rsidP="00EB44AF">
      <w:pPr>
        <w:pStyle w:val="Heading3"/>
        <w:rPr>
          <w:lang w:eastAsia="zh-CN"/>
        </w:rPr>
      </w:pPr>
      <w:bookmarkStart w:id="748" w:name="_Toc19798762"/>
      <w:bookmarkStart w:id="749" w:name="_Toc26467233"/>
      <w:bookmarkStart w:id="750" w:name="_Toc29326594"/>
      <w:bookmarkStart w:id="751" w:name="_Toc29327744"/>
      <w:bookmarkStart w:id="752" w:name="_Toc36045934"/>
      <w:bookmarkStart w:id="753" w:name="_Toc36046194"/>
      <w:bookmarkStart w:id="754" w:name="_Toc36046340"/>
      <w:bookmarkStart w:id="755" w:name="_Toc45209257"/>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748"/>
      <w:bookmarkEnd w:id="749"/>
      <w:bookmarkEnd w:id="750"/>
      <w:bookmarkEnd w:id="751"/>
      <w:bookmarkEnd w:id="752"/>
      <w:bookmarkEnd w:id="753"/>
      <w:bookmarkEnd w:id="754"/>
      <w:bookmarkEnd w:id="755"/>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688" type="#_x0000_t75" style="width:81.2pt;height:15.05pt" o:ole="">
            <v:imagedata r:id="rId1825" o:title=""/>
          </v:shape>
          <o:OLEObject Type="Embed" ProgID="Equation.3" ShapeID="_x0000_i2688" DrawAspect="Content" ObjectID="_1655835018" r:id="rId2646"/>
        </w:object>
      </w:r>
      <w:r w:rsidRPr="002625EB">
        <w:t xml:space="preserve"> , where </w:t>
      </w:r>
      <w:r w:rsidRPr="002625EB">
        <w:rPr>
          <w:position w:val="-4"/>
        </w:rPr>
        <w:object w:dxaOrig="260" w:dyaOrig="260">
          <v:shape id="_x0000_i2689" type="#_x0000_t75" style="width:11.7pt;height:11.7pt" o:ole="">
            <v:imagedata r:id="rId207" o:title=""/>
          </v:shape>
          <o:OLEObject Type="Embed" ProgID="Equation.3" ShapeID="_x0000_i2689" DrawAspect="Content" ObjectID="_1655835019" r:id="rId2647"/>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690" type="#_x0000_t75" style="width:36.85pt;height:15.9pt" o:ole="">
            <v:imagedata r:id="rId2648" o:title=""/>
          </v:shape>
          <o:OLEObject Type="Embed" ProgID="Equation.3" ShapeID="_x0000_i2690" DrawAspect="Content" ObjectID="_1655835020" r:id="rId2649"/>
        </w:object>
      </w:r>
      <w:r w:rsidRPr="002625EB">
        <w:rPr>
          <w:rFonts w:hint="eastAsia"/>
          <w:lang w:eastAsia="zh-CN"/>
        </w:rPr>
        <w:t xml:space="preserve">, </w:t>
      </w:r>
      <w:r w:rsidR="00DF2694" w:rsidRPr="002625EB">
        <w:rPr>
          <w:position w:val="-10"/>
        </w:rPr>
        <w:object w:dxaOrig="660" w:dyaOrig="340">
          <v:shape id="_x0000_i2691" type="#_x0000_t75" style="width:27.65pt;height:14.25pt" o:ole="">
            <v:imagedata r:id="rId2650" o:title=""/>
          </v:shape>
          <o:OLEObject Type="Embed" ProgID="Equation.3" ShapeID="_x0000_i2691" DrawAspect="Content" ObjectID="_1655835021" r:id="rId2651"/>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692" type="#_x0000_t75" style="width:36pt;height:15.9pt" o:ole="">
            <v:imagedata r:id="rId1859" o:title=""/>
          </v:shape>
          <o:OLEObject Type="Embed" ProgID="Equation.3" ShapeID="_x0000_i2692" DrawAspect="Content" ObjectID="_1655835022" r:id="rId2652"/>
        </w:object>
      </w:r>
      <w:r w:rsidRPr="002625EB">
        <w:rPr>
          <w:rFonts w:hint="eastAsia"/>
          <w:lang w:eastAsia="zh-CN"/>
        </w:rPr>
        <w:t xml:space="preserve">, and </w:t>
      </w:r>
      <w:r w:rsidRPr="002625EB">
        <w:rPr>
          <w:position w:val="-12"/>
        </w:rPr>
        <w:object w:dxaOrig="800" w:dyaOrig="380">
          <v:shape id="_x0000_i2693" type="#_x0000_t75" style="width:36.85pt;height:17.6pt" o:ole="">
            <v:imagedata r:id="rId1849" o:title=""/>
          </v:shape>
          <o:OLEObject Type="Embed" ProgID="Equation.3" ShapeID="_x0000_i2693" DrawAspect="Content" ObjectID="_1655835023" r:id="rId2653"/>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694" type="#_x0000_t75" style="width:78.7pt;height:15.05pt" o:ole="">
            <v:imagedata r:id="rId1869" o:title=""/>
          </v:shape>
          <o:OLEObject Type="Embed" ProgID="Equation.3" ShapeID="_x0000_i2694" DrawAspect="Content" ObjectID="_1655835024" r:id="rId2654"/>
        </w:object>
      </w:r>
      <w:r w:rsidRPr="002625EB">
        <w:t xml:space="preserve">, where </w:t>
      </w:r>
      <w:r w:rsidRPr="002625EB">
        <w:rPr>
          <w:position w:val="-6"/>
        </w:rPr>
        <w:object w:dxaOrig="279" w:dyaOrig="279">
          <v:shape id="_x0000_i2695" type="#_x0000_t75" style="width:11.7pt;height:11.7pt" o:ole="">
            <v:imagedata r:id="rId1871" o:title=""/>
          </v:shape>
          <o:OLEObject Type="Embed" ProgID="Equation.3" ShapeID="_x0000_i2695" DrawAspect="Content" ObjectID="_1655835025" r:id="rId2655"/>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756" w:name="_Toc19798763"/>
      <w:bookmarkStart w:id="757" w:name="_Toc26467234"/>
      <w:bookmarkStart w:id="758" w:name="_Toc29326595"/>
      <w:bookmarkStart w:id="759" w:name="_Toc29327745"/>
      <w:bookmarkStart w:id="760" w:name="_Toc36045935"/>
      <w:bookmarkStart w:id="761" w:name="_Toc36046195"/>
      <w:bookmarkStart w:id="762" w:name="_Toc36046341"/>
      <w:bookmarkStart w:id="763" w:name="_Toc45209258"/>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756"/>
      <w:bookmarkEnd w:id="757"/>
      <w:bookmarkEnd w:id="758"/>
      <w:bookmarkEnd w:id="759"/>
      <w:bookmarkEnd w:id="760"/>
      <w:bookmarkEnd w:id="761"/>
      <w:bookmarkEnd w:id="762"/>
      <w:bookmarkEnd w:id="763"/>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696" type="#_x0000_t75" style="width:62.8pt;height:14.25pt" o:ole="">
            <v:imagedata r:id="rId209" o:title=""/>
          </v:shape>
          <o:OLEObject Type="Embed" ProgID="Equation.3" ShapeID="_x0000_i2696" DrawAspect="Content" ObjectID="_1655835026" r:id="rId2656"/>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697" type="#_x0000_t75" style="width:36.85pt;height:11.7pt" o:ole="">
            <v:imagedata r:id="rId2657" o:title=""/>
          </v:shape>
          <o:OLEObject Type="Embed" ProgID="Equation.3" ShapeID="_x0000_i2697" DrawAspect="Content" ObjectID="_1655835027" r:id="rId2658"/>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698" type="#_x0000_t75" style="width:31.8pt;height:13.4pt" o:ole="">
            <v:imagedata r:id="rId2659" o:title=""/>
          </v:shape>
          <o:OLEObject Type="Embed" ProgID="Equation.3" ShapeID="_x0000_i2698" DrawAspect="Content" ObjectID="_1655835028" r:id="rId266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99" type="#_x0000_t75" style="width:62.8pt;height:14.25pt" o:ole="">
            <v:imagedata r:id="rId615" o:title=""/>
          </v:shape>
          <o:OLEObject Type="Embed" ProgID="Equation.3" ShapeID="_x0000_i2699" DrawAspect="Content" ObjectID="_1655835029" r:id="rId2661"/>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764" w:name="_Toc19798764"/>
      <w:bookmarkStart w:id="765" w:name="_Toc26467235"/>
      <w:bookmarkStart w:id="766" w:name="_Toc29326596"/>
      <w:bookmarkStart w:id="767" w:name="_Toc29327746"/>
      <w:bookmarkStart w:id="768" w:name="_Toc36045936"/>
      <w:bookmarkStart w:id="769" w:name="_Toc36046196"/>
      <w:bookmarkStart w:id="770" w:name="_Toc36046342"/>
      <w:bookmarkStart w:id="771" w:name="_Toc45209259"/>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764"/>
      <w:bookmarkEnd w:id="765"/>
      <w:bookmarkEnd w:id="766"/>
      <w:bookmarkEnd w:id="767"/>
      <w:bookmarkEnd w:id="768"/>
      <w:bookmarkEnd w:id="769"/>
      <w:bookmarkEnd w:id="770"/>
      <w:bookmarkEnd w:id="771"/>
    </w:p>
    <w:p w:rsidR="00290631" w:rsidRPr="002625EB" w:rsidRDefault="00290631" w:rsidP="00EB44AF">
      <w:pPr>
        <w:pStyle w:val="Heading3"/>
        <w:rPr>
          <w:lang w:eastAsia="zh-CN"/>
        </w:rPr>
      </w:pPr>
      <w:bookmarkStart w:id="772" w:name="_Toc19798765"/>
      <w:bookmarkStart w:id="773" w:name="_Toc26467236"/>
      <w:bookmarkStart w:id="774" w:name="_Toc29326597"/>
      <w:bookmarkStart w:id="775" w:name="_Toc29327747"/>
      <w:bookmarkStart w:id="776" w:name="_Toc36045937"/>
      <w:bookmarkStart w:id="777" w:name="_Toc36046197"/>
      <w:bookmarkStart w:id="778" w:name="_Toc36046343"/>
      <w:bookmarkStart w:id="779" w:name="_Toc45209260"/>
      <w:r w:rsidRPr="002625EB">
        <w:rPr>
          <w:rFonts w:hint="eastAsia"/>
          <w:lang w:eastAsia="zh-CN"/>
        </w:rPr>
        <w:t>7.2.1</w:t>
      </w:r>
      <w:r w:rsidRPr="002625EB">
        <w:rPr>
          <w:rFonts w:hint="eastAsia"/>
          <w:lang w:eastAsia="zh-CN"/>
        </w:rPr>
        <w:tab/>
        <w:t>Transport block CRC attachment</w:t>
      </w:r>
      <w:bookmarkEnd w:id="772"/>
      <w:bookmarkEnd w:id="773"/>
      <w:bookmarkEnd w:id="774"/>
      <w:bookmarkEnd w:id="775"/>
      <w:bookmarkEnd w:id="776"/>
      <w:bookmarkEnd w:id="777"/>
      <w:bookmarkEnd w:id="778"/>
      <w:bookmarkEnd w:id="779"/>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00" type="#_x0000_t75" style="width:87.9pt;height:15.05pt" o:ole="">
            <v:imagedata r:id="rId11" o:title=""/>
          </v:shape>
          <o:OLEObject Type="Embed" ProgID="Equation.3" ShapeID="_x0000_i2700" DrawAspect="Content" ObjectID="_1655835030" r:id="rId2662"/>
        </w:object>
      </w:r>
      <w:r w:rsidRPr="002625EB">
        <w:t>, and the parity bits by</w:t>
      </w:r>
      <w:r w:rsidRPr="002625EB">
        <w:rPr>
          <w:position w:val="-10"/>
        </w:rPr>
        <w:object w:dxaOrig="1880" w:dyaOrig="300">
          <v:shape id="_x0000_i2701" type="#_x0000_t75" style="width:93.75pt;height:15.05pt" o:ole="">
            <v:imagedata r:id="rId13" o:title=""/>
          </v:shape>
          <o:OLEObject Type="Embed" ProgID="Equation.3" ShapeID="_x0000_i2701" DrawAspect="Content" ObjectID="_1655835031" r:id="rId2663"/>
        </w:object>
      </w:r>
      <w:r w:rsidRPr="002625EB">
        <w:rPr>
          <w:rFonts w:hint="eastAsia"/>
          <w:lang w:eastAsia="zh-CN"/>
        </w:rPr>
        <w:t>, where</w:t>
      </w:r>
      <w:r w:rsidRPr="002625EB">
        <w:t xml:space="preserve"> </w:t>
      </w:r>
      <w:r w:rsidRPr="002625EB">
        <w:rPr>
          <w:position w:val="-4"/>
        </w:rPr>
        <w:object w:dxaOrig="240" w:dyaOrig="260">
          <v:shape id="_x0000_i2702" type="#_x0000_t75" style="width:11.7pt;height:11.7pt" o:ole="">
            <v:imagedata r:id="rId15" o:title=""/>
          </v:shape>
          <o:OLEObject Type="Embed" ProgID="Equation.3" ShapeID="_x0000_i2702" DrawAspect="Content" ObjectID="_1655835032" r:id="rId2664"/>
        </w:object>
      </w:r>
      <w:r w:rsidRPr="002625EB">
        <w:t xml:space="preserve"> is the payload size and </w:t>
      </w:r>
      <w:r w:rsidRPr="002625EB">
        <w:rPr>
          <w:position w:val="-4"/>
        </w:rPr>
        <w:object w:dxaOrig="220" w:dyaOrig="260">
          <v:shape id="_x0000_i2703" type="#_x0000_t75" style="width:10.05pt;height:11.7pt" o:ole="">
            <v:imagedata r:id="rId17" o:title=""/>
          </v:shape>
          <o:OLEObject Type="Embed" ProgID="Equation.3" ShapeID="_x0000_i2703" DrawAspect="Content" ObjectID="_1655835033" r:id="rId2665"/>
        </w:object>
      </w:r>
      <w:r w:rsidRPr="002625EB">
        <w:t xml:space="preserve"> is the number of parity bits. The lowest order information bit </w:t>
      </w:r>
      <w:r w:rsidRPr="002625EB">
        <w:rPr>
          <w:position w:val="-12"/>
        </w:rPr>
        <w:object w:dxaOrig="279" w:dyaOrig="360">
          <v:shape id="_x0000_i2704" type="#_x0000_t75" style="width:14.25pt;height:18.4pt" o:ole="">
            <v:imagedata r:id="rId939" o:title=""/>
          </v:shape>
          <o:OLEObject Type="Embed" ProgID="Equation.3" ShapeID="_x0000_i2704" DrawAspect="Content" ObjectID="_1655835034" r:id="rId2666"/>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05" type="#_x0000_t75" style="width:10.05pt;height:11.7pt" o:ole="">
            <v:imagedata r:id="rId17" o:title=""/>
          </v:shape>
          <o:OLEObject Type="Embed" ProgID="Equation.3" ShapeID="_x0000_i2705" DrawAspect="Content" ObjectID="_1655835035" r:id="rId2667"/>
        </w:object>
      </w:r>
      <w:r w:rsidRPr="002625EB">
        <w:t xml:space="preserve"> to 24 bits and using the generator polynomial </w:t>
      </w:r>
      <w:r w:rsidRPr="002625EB">
        <w:rPr>
          <w:position w:val="-12"/>
        </w:rPr>
        <w:object w:dxaOrig="1120" w:dyaOrig="360">
          <v:shape id="_x0000_i2706" type="#_x0000_t75" style="width:46.05pt;height:15.05pt" o:ole="">
            <v:imagedata r:id="rId942" o:title=""/>
          </v:shape>
          <o:OLEObject Type="Embed" ProgID="Equation.3" ShapeID="_x0000_i2706" DrawAspect="Content" ObjectID="_1655835036" r:id="rId2668"/>
        </w:object>
      </w:r>
      <w:r w:rsidRPr="002625EB">
        <w:rPr>
          <w:rFonts w:hint="eastAsia"/>
          <w:lang w:eastAsia="zh-CN"/>
        </w:rPr>
        <w:t xml:space="preserve"> if </w:t>
      </w:r>
      <w:r w:rsidRPr="002625EB">
        <w:rPr>
          <w:position w:val="-6"/>
        </w:rPr>
        <w:object w:dxaOrig="940" w:dyaOrig="279">
          <v:shape id="_x0000_i2707" type="#_x0000_t75" style="width:41pt;height:12.55pt" o:ole="">
            <v:imagedata r:id="rId944" o:title=""/>
          </v:shape>
          <o:OLEObject Type="Embed" ProgID="Equation.3" ShapeID="_x0000_i2707" DrawAspect="Content" ObjectID="_1655835037" r:id="rId2669"/>
        </w:object>
      </w:r>
      <w:r w:rsidRPr="002625EB">
        <w:rPr>
          <w:rFonts w:hint="eastAsia"/>
          <w:lang w:eastAsia="zh-CN"/>
        </w:rPr>
        <w:t>; and by setting</w:t>
      </w:r>
      <w:r w:rsidRPr="002625EB">
        <w:t xml:space="preserve"> </w:t>
      </w:r>
      <w:r w:rsidRPr="002625EB">
        <w:rPr>
          <w:position w:val="-4"/>
        </w:rPr>
        <w:object w:dxaOrig="220" w:dyaOrig="260">
          <v:shape id="_x0000_i2708" type="#_x0000_t75" style="width:10.05pt;height:11.7pt" o:ole="">
            <v:imagedata r:id="rId17" o:title=""/>
          </v:shape>
          <o:OLEObject Type="Embed" ProgID="Equation.3" ShapeID="_x0000_i2708" DrawAspect="Content" ObjectID="_1655835038" r:id="rId2670"/>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09" type="#_x0000_t75" style="width:41pt;height:15.05pt" o:ole="">
            <v:imagedata r:id="rId947" o:title=""/>
          </v:shape>
          <o:OLEObject Type="Embed" ProgID="Equation.3" ShapeID="_x0000_i2709" DrawAspect="Content" ObjectID="_1655835039" r:id="rId2671"/>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10" type="#_x0000_t75" style="width:83.7pt;height:15.05pt" o:ole="">
            <v:imagedata r:id="rId43" o:title=""/>
          </v:shape>
          <o:OLEObject Type="Embed" ProgID="Equation.3" ShapeID="_x0000_i2710" DrawAspect="Content" ObjectID="_1655835040" r:id="rId2672"/>
        </w:object>
      </w:r>
      <w:r w:rsidRPr="002625EB">
        <w:t xml:space="preserve">, where </w:t>
      </w:r>
      <w:r w:rsidRPr="002625EB">
        <w:rPr>
          <w:position w:val="-4"/>
        </w:rPr>
        <w:object w:dxaOrig="1020" w:dyaOrig="260">
          <v:shape id="_x0000_i2711" type="#_x0000_t75" style="width:46.05pt;height:11.7pt" o:ole="">
            <v:imagedata r:id="rId45" o:title=""/>
          </v:shape>
          <o:OLEObject Type="Embed" ProgID="Equation.3" ShapeID="_x0000_i2711" DrawAspect="Content" ObjectID="_1655835041" r:id="rId2673"/>
        </w:object>
      </w:r>
      <w:r w:rsidRPr="002625EB">
        <w:rPr>
          <w:rFonts w:hint="eastAsia"/>
          <w:lang w:eastAsia="zh-CN"/>
        </w:rPr>
        <w:t>.</w:t>
      </w:r>
    </w:p>
    <w:p w:rsidR="00245A62" w:rsidRPr="002625EB" w:rsidRDefault="00245A62" w:rsidP="00245A62">
      <w:pPr>
        <w:pStyle w:val="Heading3"/>
        <w:rPr>
          <w:lang w:eastAsia="zh-CN"/>
        </w:rPr>
      </w:pPr>
      <w:bookmarkStart w:id="780" w:name="_Toc19798766"/>
      <w:bookmarkStart w:id="781" w:name="_Toc26467237"/>
      <w:bookmarkStart w:id="782" w:name="_Toc29326598"/>
      <w:bookmarkStart w:id="783" w:name="_Toc29327748"/>
      <w:bookmarkStart w:id="784" w:name="_Toc36045938"/>
      <w:bookmarkStart w:id="785" w:name="_Toc36046198"/>
      <w:bookmarkStart w:id="786" w:name="_Toc36046344"/>
      <w:bookmarkStart w:id="787" w:name="_Toc45209261"/>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780"/>
      <w:bookmarkEnd w:id="781"/>
      <w:bookmarkEnd w:id="782"/>
      <w:bookmarkEnd w:id="783"/>
      <w:bookmarkEnd w:id="784"/>
      <w:bookmarkEnd w:id="785"/>
      <w:bookmarkEnd w:id="786"/>
      <w:bookmarkEnd w:id="787"/>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12" type="#_x0000_t75" style="width:11.7pt;height:10.9pt" o:ole="">
            <v:imagedata r:id="rId951" o:title=""/>
          </v:shape>
          <o:OLEObject Type="Embed" ProgID="Equation.3" ShapeID="_x0000_i2712" DrawAspect="Content" ObjectID="_1655835042" r:id="rId2674"/>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13" type="#_x0000_t75" style="width:35.15pt;height:11.7pt" o:ole="">
            <v:imagedata r:id="rId2675" o:title=""/>
          </v:shape>
          <o:OLEObject Type="Embed" ProgID="Equation.3" ShapeID="_x0000_i2713" DrawAspect="Content" ObjectID="_1655835043" r:id="rId2676"/>
        </w:object>
      </w:r>
      <w:r w:rsidRPr="002625EB">
        <w:rPr>
          <w:rFonts w:hint="eastAsia"/>
          <w:lang w:eastAsia="zh-CN"/>
        </w:rPr>
        <w:t xml:space="preserve">, or if </w:t>
      </w:r>
      <w:r w:rsidR="006F6955" w:rsidRPr="002625EB">
        <w:rPr>
          <w:position w:val="-6"/>
        </w:rPr>
        <w:object w:dxaOrig="960" w:dyaOrig="279">
          <v:shape id="_x0000_i2714" type="#_x0000_t75" style="width:40.2pt;height:11.7pt" o:ole="">
            <v:imagedata r:id="rId955" o:title=""/>
          </v:shape>
          <o:OLEObject Type="Embed" ProgID="Equation.3" ShapeID="_x0000_i2714" DrawAspect="Content" ObjectID="_1655835044" r:id="rId2677"/>
        </w:object>
      </w:r>
      <w:r w:rsidRPr="002625EB">
        <w:rPr>
          <w:rFonts w:hint="eastAsia"/>
          <w:lang w:eastAsia="zh-CN"/>
        </w:rPr>
        <w:t xml:space="preserve"> and </w:t>
      </w:r>
      <w:r w:rsidRPr="002625EB">
        <w:rPr>
          <w:position w:val="-6"/>
        </w:rPr>
        <w:object w:dxaOrig="900" w:dyaOrig="279">
          <v:shape id="_x0000_i2715" type="#_x0000_t75" style="width:38.5pt;height:11.7pt" o:ole="">
            <v:imagedata r:id="rId957" o:title=""/>
          </v:shape>
          <o:OLEObject Type="Embed" ProgID="Equation.3" ShapeID="_x0000_i2715" DrawAspect="Content" ObjectID="_1655835045" r:id="rId2678"/>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16" type="#_x0000_t75" style="width:38.5pt;height:11.7pt" o:ole="">
            <v:imagedata r:id="rId959" o:title=""/>
          </v:shape>
          <o:OLEObject Type="Embed" ProgID="Equation.3" ShapeID="_x0000_i2716" DrawAspect="Content" ObjectID="_1655835046" r:id="rId2679"/>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v:shape id="_x0000_i2717" type="#_x0000_t75" style="width:11.7pt;height:11.7pt" o:ole="">
            <v:imagedata r:id="rId2680" o:title=""/>
          </v:shape>
          <o:OLEObject Type="Embed" ProgID="Equation.3" ShapeID="_x0000_i2717" DrawAspect="Content" ObjectID="_1655835047" r:id="rId2681"/>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788" w:name="_Toc19798767"/>
      <w:bookmarkStart w:id="789" w:name="_Toc26467238"/>
      <w:bookmarkStart w:id="790" w:name="_Toc29326599"/>
      <w:bookmarkStart w:id="791" w:name="_Toc29327749"/>
      <w:bookmarkStart w:id="792" w:name="_Toc36045939"/>
      <w:bookmarkStart w:id="793" w:name="_Toc36046199"/>
      <w:bookmarkStart w:id="794" w:name="_Toc36046345"/>
      <w:bookmarkStart w:id="795" w:name="_Toc45209262"/>
      <w:r w:rsidRPr="002625EB">
        <w:rPr>
          <w:rFonts w:hint="eastAsia"/>
          <w:lang w:eastAsia="zh-CN"/>
        </w:rPr>
        <w:t>7.2.3</w:t>
      </w:r>
      <w:r w:rsidRPr="002625EB">
        <w:rPr>
          <w:rFonts w:hint="eastAsia"/>
          <w:lang w:eastAsia="zh-CN"/>
        </w:rPr>
        <w:tab/>
        <w:t>Code block segmentation and code block CRC attachment</w:t>
      </w:r>
      <w:bookmarkEnd w:id="788"/>
      <w:bookmarkEnd w:id="789"/>
      <w:bookmarkEnd w:id="790"/>
      <w:bookmarkEnd w:id="791"/>
      <w:bookmarkEnd w:id="792"/>
      <w:bookmarkEnd w:id="793"/>
      <w:bookmarkEnd w:id="794"/>
      <w:bookmarkEnd w:id="795"/>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18" type="#_x0000_t75" style="width:83.7pt;height:15.05pt" o:ole="">
            <v:imagedata r:id="rId43" o:title=""/>
          </v:shape>
          <o:OLEObject Type="Embed" ProgID="Equation.3" ShapeID="_x0000_i2718" DrawAspect="Content" ObjectID="_1655835048" r:id="rId2682"/>
        </w:object>
      </w:r>
      <w:r w:rsidRPr="002625EB">
        <w:t xml:space="preserve"> where </w:t>
      </w:r>
      <w:r w:rsidRPr="002625EB">
        <w:rPr>
          <w:position w:val="-4"/>
        </w:rPr>
        <w:object w:dxaOrig="240" w:dyaOrig="260">
          <v:shape id="_x0000_i2719" type="#_x0000_t75" style="width:11.7pt;height:11.7pt" o:ole="">
            <v:imagedata r:id="rId964" o:title=""/>
          </v:shape>
          <o:OLEObject Type="Embed" ProgID="Equation.3" ShapeID="_x0000_i2719" DrawAspect="Content" ObjectID="_1655835049" r:id="rId2683"/>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20" type="#_x0000_t75" style="width:110.5pt;height:17.6pt" o:ole="">
            <v:imagedata r:id="rId966" o:title=""/>
          </v:shape>
          <o:OLEObject Type="Embed" ProgID="Equation.3" ShapeID="_x0000_i2720" DrawAspect="Content" ObjectID="_1655835050" r:id="rId2684"/>
        </w:object>
      </w:r>
      <w:r w:rsidRPr="002625EB">
        <w:t xml:space="preserve">, where </w:t>
      </w:r>
      <w:r w:rsidRPr="002625EB">
        <w:rPr>
          <w:position w:val="-4"/>
        </w:rPr>
        <w:object w:dxaOrig="180" w:dyaOrig="200">
          <v:shape id="_x0000_i2721" type="#_x0000_t75" style="width:9.2pt;height:10.05pt" o:ole="">
            <v:imagedata r:id="rId143" o:title=""/>
          </v:shape>
          <o:OLEObject Type="Embed" ProgID="Equation.3" ShapeID="_x0000_i2721" DrawAspect="Content" ObjectID="_1655835051" r:id="rId2685"/>
        </w:object>
      </w:r>
      <w:r w:rsidRPr="002625EB">
        <w:t xml:space="preserve"> is the code block number and </w:t>
      </w:r>
      <w:r w:rsidRPr="002625EB">
        <w:rPr>
          <w:position w:val="-10"/>
        </w:rPr>
        <w:object w:dxaOrig="320" w:dyaOrig="340">
          <v:shape id="_x0000_i2722" type="#_x0000_t75" style="width:13.4pt;height:14.25pt" o:ole="">
            <v:imagedata r:id="rId969" o:title=""/>
          </v:shape>
          <o:OLEObject Type="Embed" ProgID="Equation.3" ShapeID="_x0000_i2722" DrawAspect="Content" ObjectID="_1655835052" r:id="rId2686"/>
        </w:object>
      </w:r>
      <w:r w:rsidRPr="002625EB">
        <w:t xml:space="preserve"> is the number of bits for code block number </w:t>
      </w:r>
      <w:r w:rsidRPr="002625EB">
        <w:rPr>
          <w:position w:val="-4"/>
        </w:rPr>
        <w:object w:dxaOrig="180" w:dyaOrig="200">
          <v:shape id="_x0000_i2723" type="#_x0000_t75" style="width:9.2pt;height:10.05pt" o:ole="">
            <v:imagedata r:id="rId143" o:title=""/>
          </v:shape>
          <o:OLEObject Type="Embed" ProgID="Equation.3" ShapeID="_x0000_i2723" DrawAspect="Content" ObjectID="_1655835053" r:id="rId2687"/>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796" w:name="_Toc19798768"/>
      <w:bookmarkStart w:id="797" w:name="_Toc26467239"/>
      <w:bookmarkStart w:id="798" w:name="_Toc29326600"/>
      <w:bookmarkStart w:id="799" w:name="_Toc29327750"/>
      <w:bookmarkStart w:id="800" w:name="_Toc36045940"/>
      <w:bookmarkStart w:id="801" w:name="_Toc36046200"/>
      <w:bookmarkStart w:id="802" w:name="_Toc36046346"/>
      <w:bookmarkStart w:id="803" w:name="_Toc45209263"/>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796"/>
      <w:bookmarkEnd w:id="797"/>
      <w:bookmarkEnd w:id="798"/>
      <w:bookmarkEnd w:id="799"/>
      <w:bookmarkEnd w:id="800"/>
      <w:bookmarkEnd w:id="801"/>
      <w:bookmarkEnd w:id="802"/>
      <w:bookmarkEnd w:id="803"/>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24" type="#_x0000_t75" style="width:110.5pt;height:17.6pt" o:ole="">
            <v:imagedata r:id="rId972" o:title=""/>
          </v:shape>
          <o:OLEObject Type="Embed" ProgID="Equation.3" ShapeID="_x0000_i2724" DrawAspect="Content" ObjectID="_1655835054" r:id="rId2688"/>
        </w:object>
      </w:r>
      <w:r w:rsidRPr="002625EB">
        <w:t xml:space="preserve"> , where </w:t>
      </w:r>
      <w:r w:rsidRPr="002625EB">
        <w:rPr>
          <w:position w:val="-4"/>
        </w:rPr>
        <w:object w:dxaOrig="180" w:dyaOrig="200">
          <v:shape id="_x0000_i2725" type="#_x0000_t75" style="width:9.2pt;height:10.05pt" o:ole="">
            <v:imagedata r:id="rId143" o:title=""/>
          </v:shape>
          <o:OLEObject Type="Embed" ProgID="Equation.3" ShapeID="_x0000_i2725" DrawAspect="Content" ObjectID="_1655835055" r:id="rId2689"/>
        </w:object>
      </w:r>
      <w:r w:rsidRPr="002625EB">
        <w:t xml:space="preserve"> is the code block number, and </w:t>
      </w:r>
      <w:r w:rsidRPr="002625EB">
        <w:rPr>
          <w:position w:val="-10"/>
        </w:rPr>
        <w:object w:dxaOrig="320" w:dyaOrig="340">
          <v:shape id="_x0000_i2726" type="#_x0000_t75" style="width:13.4pt;height:14.25pt" o:ole="">
            <v:imagedata r:id="rId969" o:title=""/>
          </v:shape>
          <o:OLEObject Type="Embed" ProgID="Equation.3" ShapeID="_x0000_i2726" DrawAspect="Content" ObjectID="_1655835056" r:id="rId2690"/>
        </w:object>
      </w:r>
      <w:r w:rsidRPr="002625EB">
        <w:t xml:space="preserve"> is the number of bits in code block number </w:t>
      </w:r>
      <w:r w:rsidRPr="002625EB">
        <w:rPr>
          <w:position w:val="-4"/>
        </w:rPr>
        <w:object w:dxaOrig="180" w:dyaOrig="200">
          <v:shape id="_x0000_i2727" type="#_x0000_t75" style="width:9.2pt;height:10.05pt" o:ole="">
            <v:imagedata r:id="rId143" o:title=""/>
          </v:shape>
          <o:OLEObject Type="Embed" ProgID="Equation.3" ShapeID="_x0000_i2727" DrawAspect="Content" ObjectID="_1655835057" r:id="rId2691"/>
        </w:object>
      </w:r>
      <w:r w:rsidRPr="002625EB">
        <w:t xml:space="preserve">. The total number of code blocks is denoted by </w:t>
      </w:r>
      <w:r w:rsidRPr="002625EB">
        <w:rPr>
          <w:position w:val="-6"/>
        </w:rPr>
        <w:object w:dxaOrig="240" w:dyaOrig="279">
          <v:shape id="_x0000_i2728" type="#_x0000_t75" style="width:11.7pt;height:11.7pt" o:ole="">
            <v:imagedata r:id="rId977" o:title=""/>
          </v:shape>
          <o:OLEObject Type="Embed" ProgID="Equation.3" ShapeID="_x0000_i2728" DrawAspect="Content" ObjectID="_1655835058" r:id="rId2692"/>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29" type="#_x0000_t75" style="width:105.5pt;height:15.9pt" o:ole="">
            <v:imagedata r:id="rId979" o:title=""/>
          </v:shape>
          <o:OLEObject Type="Embed" ProgID="Equation.3" ShapeID="_x0000_i2729" DrawAspect="Content" ObjectID="_1655835059" r:id="rId2693"/>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30" type="#_x0000_t75" style="width:14.25pt;height:14.25pt" o:ole="">
            <v:imagedata r:id="rId981" o:title=""/>
          </v:shape>
          <o:OLEObject Type="Embed" ProgID="Equation.3" ShapeID="_x0000_i2730" DrawAspect="Content" ObjectID="_1655835060" r:id="rId2694"/>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804" w:name="_Toc19798769"/>
      <w:bookmarkStart w:id="805" w:name="_Toc26467240"/>
      <w:bookmarkStart w:id="806" w:name="_Toc29326601"/>
      <w:bookmarkStart w:id="807" w:name="_Toc29327751"/>
      <w:bookmarkStart w:id="808" w:name="_Toc36045941"/>
      <w:bookmarkStart w:id="809" w:name="_Toc36046201"/>
      <w:bookmarkStart w:id="810" w:name="_Toc36046347"/>
      <w:bookmarkStart w:id="811" w:name="_Toc45209264"/>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804"/>
      <w:bookmarkEnd w:id="805"/>
      <w:bookmarkEnd w:id="806"/>
      <w:bookmarkEnd w:id="807"/>
      <w:bookmarkEnd w:id="808"/>
      <w:bookmarkEnd w:id="809"/>
      <w:bookmarkEnd w:id="810"/>
      <w:bookmarkEnd w:id="811"/>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31" type="#_x0000_t75" style="width:105.5pt;height:15.9pt" o:ole="">
            <v:imagedata r:id="rId979" o:title=""/>
          </v:shape>
          <o:OLEObject Type="Embed" ProgID="Equation.3" ShapeID="_x0000_i2731" DrawAspect="Content" ObjectID="_1655835061" r:id="rId2695"/>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32" type="#_x0000_t75" style="width:9.2pt;height:10.05pt" o:ole="">
            <v:imagedata r:id="rId143" o:title=""/>
          </v:shape>
          <o:OLEObject Type="Embed" ProgID="Equation.3" ShapeID="_x0000_i2732" DrawAspect="Content" ObjectID="_1655835062" r:id="rId2696"/>
        </w:object>
      </w:r>
      <w:r w:rsidRPr="002625EB">
        <w:t xml:space="preserve"> is the code block number, and </w:t>
      </w:r>
      <w:r w:rsidRPr="002625EB">
        <w:rPr>
          <w:position w:val="-10"/>
        </w:rPr>
        <w:object w:dxaOrig="340" w:dyaOrig="340">
          <v:shape id="_x0000_i2733" type="#_x0000_t75" style="width:14.25pt;height:14.25pt" o:ole="">
            <v:imagedata r:id="rId985" o:title=""/>
          </v:shape>
          <o:OLEObject Type="Embed" ProgID="Equation.3" ShapeID="_x0000_i2733" DrawAspect="Content" ObjectID="_1655835063" r:id="rId2697"/>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34" type="#_x0000_t75" style="width:9.2pt;height:10.05pt" o:ole="">
            <v:imagedata r:id="rId143" o:title=""/>
          </v:shape>
          <o:OLEObject Type="Embed" ProgID="Equation.3" ShapeID="_x0000_i2734" DrawAspect="Content" ObjectID="_1655835064" r:id="rId2698"/>
        </w:object>
      </w:r>
      <w:r w:rsidRPr="002625EB">
        <w:t xml:space="preserve">. The total number of code blocks is denoted by </w:t>
      </w:r>
      <w:r w:rsidRPr="002625EB">
        <w:rPr>
          <w:position w:val="-6"/>
        </w:rPr>
        <w:object w:dxaOrig="240" w:dyaOrig="279">
          <v:shape id="_x0000_i2735" type="#_x0000_t75" style="width:11.7pt;height:11.7pt" o:ole="">
            <v:imagedata r:id="rId977" o:title=""/>
          </v:shape>
          <o:OLEObject Type="Embed" ProgID="Equation.3" ShapeID="_x0000_i2735" DrawAspect="Content" ObjectID="_1655835065" r:id="rId2699"/>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36" type="#_x0000_t75" style="width:39.35pt;height:15.05pt" o:ole="">
            <v:imagedata r:id="rId2700" o:title=""/>
          </v:shape>
          <o:OLEObject Type="Embed" ProgID="Equation.3" ShapeID="_x0000_i2736" DrawAspect="Content" ObjectID="_1655835066" r:id="rId2701"/>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37" type="#_x0000_t75" style="width:103pt;height:15.9pt" o:ole="">
            <v:imagedata r:id="rId993" o:title=""/>
          </v:shape>
          <o:OLEObject Type="Embed" ProgID="Equation.3" ShapeID="_x0000_i2737" DrawAspect="Content" ObjectID="_1655835067" r:id="rId2702"/>
        </w:object>
      </w:r>
      <w:r w:rsidRPr="002625EB">
        <w:rPr>
          <w:rFonts w:hint="eastAsia"/>
          <w:lang w:eastAsia="zh-CN"/>
        </w:rPr>
        <w:t>, where</w:t>
      </w:r>
      <w:r w:rsidRPr="002625EB">
        <w:rPr>
          <w:position w:val="-10"/>
        </w:rPr>
        <w:object w:dxaOrig="279" w:dyaOrig="300">
          <v:shape id="_x0000_i2738" type="#_x0000_t75" style="width:14.25pt;height:15.05pt" o:ole="">
            <v:imagedata r:id="rId995" o:title=""/>
          </v:shape>
          <o:OLEObject Type="Embed" ProgID="Equation.3" ShapeID="_x0000_i2738" DrawAspect="Content" ObjectID="_1655835068" r:id="rId2703"/>
        </w:object>
      </w:r>
      <w:r w:rsidRPr="002625EB">
        <w:t xml:space="preserve"> is the number of rate matched bits for code block number </w:t>
      </w:r>
      <w:r w:rsidRPr="002625EB">
        <w:rPr>
          <w:position w:val="-4"/>
        </w:rPr>
        <w:object w:dxaOrig="180" w:dyaOrig="200">
          <v:shape id="_x0000_i2739" type="#_x0000_t75" style="width:9.2pt;height:10.05pt" o:ole="">
            <v:imagedata r:id="rId143" o:title=""/>
          </v:shape>
          <o:OLEObject Type="Embed" ProgID="Equation.3" ShapeID="_x0000_i2739" DrawAspect="Content" ObjectID="_1655835069" r:id="rId2704"/>
        </w:object>
      </w:r>
      <w:r w:rsidRPr="002625EB">
        <w:t>.</w:t>
      </w:r>
    </w:p>
    <w:p w:rsidR="00290631" w:rsidRPr="002625EB" w:rsidRDefault="00290631" w:rsidP="00EB44AF">
      <w:pPr>
        <w:pStyle w:val="Heading3"/>
        <w:rPr>
          <w:lang w:eastAsia="zh-CN"/>
        </w:rPr>
      </w:pPr>
      <w:bookmarkStart w:id="812" w:name="_Toc19798770"/>
      <w:bookmarkStart w:id="813" w:name="_Toc26467241"/>
      <w:bookmarkStart w:id="814" w:name="_Toc29326602"/>
      <w:bookmarkStart w:id="815" w:name="_Toc29327752"/>
      <w:bookmarkStart w:id="816" w:name="_Toc36045942"/>
      <w:bookmarkStart w:id="817" w:name="_Toc36046202"/>
      <w:bookmarkStart w:id="818" w:name="_Toc36046348"/>
      <w:bookmarkStart w:id="819" w:name="_Toc45209265"/>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812"/>
      <w:bookmarkEnd w:id="813"/>
      <w:bookmarkEnd w:id="814"/>
      <w:bookmarkEnd w:id="815"/>
      <w:bookmarkEnd w:id="816"/>
      <w:bookmarkEnd w:id="817"/>
      <w:bookmarkEnd w:id="818"/>
      <w:bookmarkEnd w:id="819"/>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40" type="#_x0000_t75" style="width:103pt;height:15.9pt" o:ole="">
            <v:imagedata r:id="rId993" o:title=""/>
          </v:shape>
          <o:OLEObject Type="Embed" ProgID="Equation.3" ShapeID="_x0000_i2740" DrawAspect="Content" ObjectID="_1655835070" r:id="rId2705"/>
        </w:object>
      </w:r>
      <w:r w:rsidRPr="002625EB">
        <w:t xml:space="preserve">, for </w:t>
      </w:r>
      <w:r w:rsidRPr="002625EB">
        <w:rPr>
          <w:position w:val="-8"/>
        </w:rPr>
        <w:object w:dxaOrig="1140" w:dyaOrig="260">
          <v:shape id="_x0000_i2741" type="#_x0000_t75" style="width:56.95pt;height:12.55pt" o:ole="">
            <v:imagedata r:id="rId906" o:title=""/>
          </v:shape>
          <o:OLEObject Type="Embed" ProgID="Equation.3" ShapeID="_x0000_i2741" DrawAspect="Content" ObjectID="_1655835071" r:id="rId2706"/>
        </w:object>
      </w:r>
      <w:r w:rsidRPr="002625EB">
        <w:t xml:space="preserve"> and where </w:t>
      </w:r>
      <w:r w:rsidRPr="002625EB">
        <w:rPr>
          <w:position w:val="-10"/>
        </w:rPr>
        <w:object w:dxaOrig="279" w:dyaOrig="300">
          <v:shape id="_x0000_i2742" type="#_x0000_t75" style="width:14.25pt;height:15.05pt" o:ole="">
            <v:imagedata r:id="rId910" o:title=""/>
          </v:shape>
          <o:OLEObject Type="Embed" ProgID="Equation.3" ShapeID="_x0000_i2742" DrawAspect="Content" ObjectID="_1655835072" r:id="rId2707"/>
        </w:object>
      </w:r>
      <w:r w:rsidRPr="002625EB">
        <w:t xml:space="preserve"> is the number of rate matched bits for the </w:t>
      </w:r>
      <w:r w:rsidRPr="002625EB">
        <w:rPr>
          <w:position w:val="-4"/>
        </w:rPr>
        <w:object w:dxaOrig="180" w:dyaOrig="200">
          <v:shape id="_x0000_i2743" type="#_x0000_t75" style="width:9.2pt;height:10.05pt" o:ole="">
            <v:imagedata r:id="rId143" o:title=""/>
          </v:shape>
          <o:OLEObject Type="Embed" ProgID="Equation.3" ShapeID="_x0000_i2743" DrawAspect="Content" ObjectID="_1655835073" r:id="rId2708"/>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44" type="#_x0000_t75" style="width:87.05pt;height:16.75pt" o:ole="">
            <v:imagedata r:id="rId1002" o:title=""/>
          </v:shape>
          <o:OLEObject Type="Embed" ProgID="Equation.3" ShapeID="_x0000_i2744" DrawAspect="Content" ObjectID="_1655835074" r:id="rId2709"/>
        </w:object>
      </w:r>
      <w:r w:rsidRPr="002625EB">
        <w:t xml:space="preserve">, where </w:t>
      </w:r>
      <w:r w:rsidRPr="002625EB">
        <w:rPr>
          <w:position w:val="-6"/>
        </w:rPr>
        <w:object w:dxaOrig="260" w:dyaOrig="279">
          <v:shape id="_x0000_i2745" type="#_x0000_t75" style="width:10.9pt;height:10.9pt" o:ole="">
            <v:imagedata r:id="rId1004" o:title=""/>
          </v:shape>
          <o:OLEObject Type="Embed" ProgID="Equation.3" ShapeID="_x0000_i2745" DrawAspect="Content" ObjectID="_1655835075" r:id="rId2710"/>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820" w:name="_Toc19798771"/>
      <w:bookmarkStart w:id="821" w:name="_Toc26467242"/>
      <w:bookmarkStart w:id="822" w:name="_Toc29326603"/>
      <w:bookmarkStart w:id="823" w:name="_Toc29327753"/>
      <w:bookmarkStart w:id="824" w:name="_Toc36045943"/>
      <w:bookmarkStart w:id="825" w:name="_Toc36046203"/>
      <w:bookmarkStart w:id="826" w:name="_Toc36046349"/>
      <w:bookmarkStart w:id="827" w:name="_Toc45209266"/>
      <w:r w:rsidRPr="002625EB">
        <w:rPr>
          <w:rFonts w:hint="eastAsia"/>
          <w:lang w:eastAsia="zh-CN"/>
        </w:rPr>
        <w:t>7.3</w:t>
      </w:r>
      <w:r w:rsidRPr="002625EB">
        <w:rPr>
          <w:rFonts w:hint="eastAsia"/>
          <w:lang w:eastAsia="zh-CN"/>
        </w:rPr>
        <w:tab/>
        <w:t>Downlink control information</w:t>
      </w:r>
      <w:bookmarkEnd w:id="820"/>
      <w:bookmarkEnd w:id="821"/>
      <w:bookmarkEnd w:id="822"/>
      <w:bookmarkEnd w:id="823"/>
      <w:bookmarkEnd w:id="824"/>
      <w:bookmarkEnd w:id="825"/>
      <w:bookmarkEnd w:id="826"/>
      <w:bookmarkEnd w:id="827"/>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828" w:name="_Toc19798772"/>
      <w:bookmarkStart w:id="829" w:name="_Toc26467243"/>
      <w:bookmarkStart w:id="830" w:name="_Toc29326604"/>
      <w:bookmarkStart w:id="831" w:name="_Toc29327754"/>
      <w:bookmarkStart w:id="832" w:name="_Toc36045944"/>
      <w:bookmarkStart w:id="833" w:name="_Toc36046204"/>
      <w:bookmarkStart w:id="834" w:name="_Toc36046350"/>
      <w:bookmarkStart w:id="835" w:name="_Toc45209267"/>
      <w:r w:rsidRPr="002625EB">
        <w:rPr>
          <w:rFonts w:hint="eastAsia"/>
          <w:lang w:eastAsia="zh-CN"/>
        </w:rPr>
        <w:t>7.3.1</w:t>
      </w:r>
      <w:r w:rsidRPr="002625EB">
        <w:rPr>
          <w:rFonts w:hint="eastAsia"/>
          <w:lang w:eastAsia="zh-CN"/>
        </w:rPr>
        <w:tab/>
        <w:t>DCI formats</w:t>
      </w:r>
      <w:bookmarkEnd w:id="828"/>
      <w:bookmarkEnd w:id="829"/>
      <w:bookmarkEnd w:id="830"/>
      <w:bookmarkEnd w:id="831"/>
      <w:bookmarkEnd w:id="832"/>
      <w:bookmarkEnd w:id="833"/>
      <w:bookmarkEnd w:id="834"/>
      <w:bookmarkEnd w:id="835"/>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46" type="#_x0000_t75" style="width:12.55pt;height:18.4pt" o:ole="">
            <v:imagedata r:id="rId2711" o:title=""/>
          </v:shape>
          <o:OLEObject Type="Embed" ProgID="Equation.3" ShapeID="_x0000_i2746" DrawAspect="Content" ObjectID="_1655835076" r:id="rId2712"/>
        </w:object>
      </w:r>
      <w:r w:rsidRPr="002625EB">
        <w:t xml:space="preserve"> to </w:t>
      </w:r>
      <w:r w:rsidR="00655940" w:rsidRPr="002625EB">
        <w:rPr>
          <w:position w:val="-10"/>
        </w:rPr>
        <w:object w:dxaOrig="420" w:dyaOrig="340">
          <v:shape id="_x0000_i2747" type="#_x0000_t75" style="width:21.75pt;height:17.6pt" o:ole="">
            <v:imagedata r:id="rId2713" o:title=""/>
          </v:shape>
          <o:OLEObject Type="Embed" ProgID="Equation.3" ShapeID="_x0000_i2747" DrawAspect="Content" ObjectID="_1655835077" r:id="rId2714"/>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48" type="#_x0000_t75" style="width:12.55pt;height:18.4pt" o:ole="">
            <v:imagedata r:id="rId2715" o:title=""/>
          </v:shape>
          <o:OLEObject Type="Embed" ProgID="Equation.3" ShapeID="_x0000_i2748" DrawAspect="Content" ObjectID="_1655835078" r:id="rId2716"/>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49" type="#_x0000_t75" style="width:12.55pt;height:18.4pt" o:ole="">
            <v:imagedata r:id="rId2715" o:title=""/>
          </v:shape>
          <o:OLEObject Type="Embed" ProgID="Equation.3" ShapeID="_x0000_i2749" DrawAspect="Content" ObjectID="_1655835079" r:id="rId2717"/>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836" w:name="_Toc19798773"/>
      <w:bookmarkStart w:id="837" w:name="_Toc26467244"/>
      <w:bookmarkStart w:id="838" w:name="_Toc29326605"/>
      <w:bookmarkStart w:id="839" w:name="_Toc29327755"/>
      <w:bookmarkStart w:id="840" w:name="_Toc36045945"/>
      <w:bookmarkStart w:id="841" w:name="_Toc36046205"/>
      <w:bookmarkStart w:id="842" w:name="_Toc36046351"/>
      <w:bookmarkStart w:id="843" w:name="_Toc45209268"/>
      <w:r w:rsidRPr="002625EB">
        <w:rPr>
          <w:rFonts w:hint="eastAsia"/>
          <w:lang w:eastAsia="zh-CN"/>
        </w:rPr>
        <w:t>7.3.1.0</w:t>
      </w:r>
      <w:r w:rsidRPr="002625EB">
        <w:rPr>
          <w:rFonts w:hint="eastAsia"/>
          <w:lang w:eastAsia="zh-CN"/>
        </w:rPr>
        <w:tab/>
        <w:t xml:space="preserve">DCI </w:t>
      </w:r>
      <w:r w:rsidRPr="002625EB">
        <w:rPr>
          <w:lang w:eastAsia="zh-CN"/>
        </w:rPr>
        <w:t>size alignment</w:t>
      </w:r>
      <w:bookmarkEnd w:id="836"/>
      <w:bookmarkEnd w:id="837"/>
      <w:bookmarkEnd w:id="838"/>
      <w:bookmarkEnd w:id="839"/>
      <w:bookmarkEnd w:id="840"/>
      <w:bookmarkEnd w:id="841"/>
      <w:bookmarkEnd w:id="842"/>
      <w:bookmarkEnd w:id="843"/>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50" type="#_x0000_t75" style="width:32.65pt;height:14.25pt" o:ole="">
            <v:imagedata r:id="rId2718" o:title=""/>
          </v:shape>
          <o:OLEObject Type="Embed" ProgID="Equation.3" ShapeID="_x0000_i2750" DrawAspect="Content" ObjectID="_1655835080" r:id="rId2719"/>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51" type="#_x0000_t75" style="width:33.5pt;height:16.75pt" o:ole="">
            <v:imagedata r:id="rId2720" o:title=""/>
          </v:shape>
          <o:OLEObject Type="Embed" ProgID="Equation.3" ShapeID="_x0000_i2751" DrawAspect="Content" ObjectID="_1655835081" r:id="rId2721"/>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w:t>
      </w:r>
      <w:r w:rsidRPr="002625EB">
        <w:lastRenderedPageBreak/>
        <w:t xml:space="preserve">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2" type="#_x0000_t75" style="width:32.65pt;height:14.25pt" o:ole="">
            <v:imagedata r:id="rId2718" o:title=""/>
          </v:shape>
          <o:OLEObject Type="Embed" ProgID="Equation.3" ShapeID="_x0000_i2752" DrawAspect="Content" ObjectID="_1655835082" r:id="rId2722"/>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53" type="#_x0000_t75" style="width:33.5pt;height:16.75pt" o:ole="">
            <v:imagedata r:id="rId2720" o:title=""/>
          </v:shape>
          <o:OLEObject Type="Embed" ProgID="Equation.3" ShapeID="_x0000_i2753" DrawAspect="Content" ObjectID="_1655835083" r:id="rId2723"/>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5D7F0E" w:rsidRDefault="005D7F0E" w:rsidP="005D7F0E">
      <w:pPr>
        <w:rPr>
          <w:lang w:eastAsia="zh-CN"/>
        </w:rPr>
      </w:pPr>
      <w:r w:rsidRPr="002625EB">
        <w:rPr>
          <w:lang w:eastAsia="zh-CN"/>
        </w:rPr>
        <w:t>Step 2</w:t>
      </w:r>
      <w:r>
        <w:rPr>
          <w:lang w:eastAsia="zh-CN"/>
        </w:rPr>
        <w:t>A</w:t>
      </w:r>
      <w:r w:rsidRPr="002625EB">
        <w:rPr>
          <w:lang w:eastAsia="zh-CN"/>
        </w:rPr>
        <w:t>:</w:t>
      </w:r>
    </w:p>
    <w:p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lastRenderedPageBreak/>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54" type="#_x0000_t75" style="width:33.5pt;height:16.75pt" o:ole="">
            <v:imagedata r:id="rId2720" o:title=""/>
          </v:shape>
          <o:OLEObject Type="Embed" ProgID="Equation.3" ShapeID="_x0000_i2754" DrawAspect="Content" ObjectID="_1655835084" r:id="rId2724"/>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5" type="#_x0000_t75" style="width:32.65pt;height:14.25pt" o:ole="">
            <v:imagedata r:id="rId2718" o:title=""/>
          </v:shape>
          <o:OLEObject Type="Embed" ProgID="Equation.3" ShapeID="_x0000_i2755" DrawAspect="Content" ObjectID="_1655835085" r:id="rId2725"/>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lastRenderedPageBreak/>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 or</w:t>
      </w:r>
    </w:p>
    <w:p w:rsidR="00683F2D" w:rsidRPr="002625EB" w:rsidRDefault="005D7F0E" w:rsidP="00A41093">
      <w:pPr>
        <w:pStyle w:val="B1"/>
        <w:rPr>
          <w:lang w:eastAsia="zh-CN"/>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Pr>
          <w:lang w:eastAsia="zh-CN"/>
        </w:rPr>
        <w:t>.</w:t>
      </w:r>
    </w:p>
    <w:p w:rsidR="00746623" w:rsidRPr="002625EB" w:rsidRDefault="00655940" w:rsidP="00EB44AF">
      <w:pPr>
        <w:pStyle w:val="Heading4"/>
        <w:rPr>
          <w:lang w:eastAsia="zh-CN"/>
        </w:rPr>
      </w:pPr>
      <w:bookmarkStart w:id="844" w:name="_Toc19798774"/>
      <w:bookmarkStart w:id="845" w:name="_Toc26467245"/>
      <w:bookmarkStart w:id="846" w:name="_Toc29326606"/>
      <w:bookmarkStart w:id="847" w:name="_Toc29327756"/>
      <w:bookmarkStart w:id="848" w:name="_Toc36045946"/>
      <w:bookmarkStart w:id="849" w:name="_Toc36046206"/>
      <w:bookmarkStart w:id="850" w:name="_Toc36046352"/>
      <w:bookmarkStart w:id="851" w:name="_Toc45209269"/>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844"/>
      <w:bookmarkEnd w:id="845"/>
      <w:bookmarkEnd w:id="846"/>
      <w:bookmarkEnd w:id="847"/>
      <w:bookmarkEnd w:id="848"/>
      <w:bookmarkEnd w:id="849"/>
      <w:bookmarkEnd w:id="850"/>
      <w:bookmarkEnd w:id="851"/>
      <w:r w:rsidR="00746623" w:rsidRPr="002625EB">
        <w:rPr>
          <w:rFonts w:hint="eastAsia"/>
          <w:lang w:eastAsia="zh-CN"/>
        </w:rPr>
        <w:t xml:space="preserve"> </w:t>
      </w:r>
    </w:p>
    <w:p w:rsidR="00655940" w:rsidRPr="002625EB" w:rsidRDefault="00746623" w:rsidP="00EB44AF">
      <w:pPr>
        <w:pStyle w:val="Heading5"/>
        <w:rPr>
          <w:lang w:eastAsia="zh-CN"/>
        </w:rPr>
      </w:pPr>
      <w:bookmarkStart w:id="852" w:name="_Toc19798775"/>
      <w:bookmarkStart w:id="853" w:name="_Toc26467246"/>
      <w:bookmarkStart w:id="854" w:name="_Toc29326607"/>
      <w:bookmarkStart w:id="855" w:name="_Toc29327757"/>
      <w:bookmarkStart w:id="856" w:name="_Toc36045947"/>
      <w:bookmarkStart w:id="857" w:name="_Toc36046207"/>
      <w:bookmarkStart w:id="858" w:name="_Toc36046353"/>
      <w:bookmarkStart w:id="859" w:name="_Toc45209270"/>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852"/>
      <w:bookmarkEnd w:id="853"/>
      <w:bookmarkEnd w:id="854"/>
      <w:bookmarkEnd w:id="855"/>
      <w:bookmarkEnd w:id="856"/>
      <w:bookmarkEnd w:id="857"/>
      <w:bookmarkEnd w:id="858"/>
      <w:bookmarkEnd w:id="859"/>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56" type="#_x0000_t75" style="width:132.3pt;height:18.4pt" o:ole="">
            <v:imagedata r:id="rId2726" o:title=""/>
          </v:shape>
          <o:OLEObject Type="Embed" ProgID="Equation.3" ShapeID="_x0000_i2756" DrawAspect="Content" ObjectID="_1655835086" r:id="rId2727"/>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v:shape id="_x0000_i2757" type="#_x0000_t75" style="width:32.65pt;height:14.25pt" o:ole="">
            <v:imagedata r:id="rId2718" o:title=""/>
          </v:shape>
          <o:OLEObject Type="Embed" ProgID="Equation.3" ShapeID="_x0000_i2757" DrawAspect="Content" ObjectID="_1655835087" r:id="rId2728"/>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58" type="#_x0000_t75" style="width:31.8pt;height:15.9pt" o:ole="">
            <v:imagedata r:id="rId2729" o:title=""/>
          </v:shape>
          <o:OLEObject Type="Embed" ProgID="Equation.3" ShapeID="_x0000_i2758" DrawAspect="Content" ObjectID="_1655835088" r:id="rId2730"/>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59" type="#_x0000_t75" style="width:45.2pt;height:15.9pt" o:ole="">
            <v:imagedata r:id="rId2731" o:title=""/>
          </v:shape>
          <o:OLEObject Type="Embed" ProgID="Equation.3" ShapeID="_x0000_i2759" DrawAspect="Content" ObjectID="_1655835089" r:id="rId2732"/>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60" type="#_x0000_t75" style="width:46.05pt;height:15.9pt" o:ole="">
            <v:imagedata r:id="rId2733" o:title=""/>
          </v:shape>
          <o:OLEObject Type="Embed" ProgID="Equation.3" ShapeID="_x0000_i2760" DrawAspect="Content" ObjectID="_1655835090" r:id="rId2734"/>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1" type="#_x0000_t75" style="width:169.1pt;height:20.1pt" o:ole="">
            <v:imagedata r:id="rId2735" o:title=""/>
          </v:shape>
          <o:OLEObject Type="Embed" ProgID="Equation.3" ShapeID="_x0000_i2761" DrawAspect="Content" ObjectID="_1655835091" r:id="rId2736"/>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9D1ED7" w:rsidRDefault="00A80C15" w:rsidP="00EC7A99">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62" type="#_x0000_t75" style="width:131.45pt;height:18.4pt" o:ole="">
            <v:imagedata r:id="rId2737" o:title=""/>
          </v:shape>
          <o:OLEObject Type="Embed" ProgID="Equation.3" ShapeID="_x0000_i2762" DrawAspect="Content" ObjectID="_1655835092" r:id="rId2738"/>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rsidR="009D1ED7" w:rsidRDefault="009D1ED7" w:rsidP="00EC7A99">
      <w:pPr>
        <w:pStyle w:val="B2"/>
      </w:pPr>
      <w:r>
        <w:t>-</w:t>
      </w:r>
      <w:r>
        <w:tab/>
        <w:t xml:space="preserve">if 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t xml:space="preserve"> </w:t>
      </w:r>
      <w:r w:rsidR="00E60114" w:rsidRPr="001670D0">
        <w:t>and the DCI format 0_0 is monitored in a UE-specific search space</w:t>
      </w:r>
      <w:r w:rsidR="00E60114" w:rsidRPr="00E51349">
        <w:t>.</w:t>
      </w:r>
      <w:r w:rsidR="00E60114" w:rsidRPr="001670D0">
        <w:t xml:space="preserve"> If the DCI 0_0 is monitored in a common search space Y = 0.</w:t>
      </w:r>
    </w:p>
    <w:p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t xml:space="preserve"> </w:t>
      </w:r>
      <w:r w:rsidR="00E60114" w:rsidRPr="001670D0">
        <w:t>and the DCI format 0_0 is monitored in a UE-specific search space. If the DCI 0_0 is monitored in a common search space Y = 0.</w:t>
      </w:r>
      <w:r w:rsidR="00E60114" w:rsidRPr="00E60114">
        <w:t xml:space="preserve"> </w:t>
      </w:r>
    </w:p>
    <w:p w:rsidR="00A80C15" w:rsidRPr="002625EB" w:rsidRDefault="00E60114" w:rsidP="001A089B">
      <w:pPr>
        <w:pStyle w:val="B2"/>
        <w:rPr>
          <w:lang w:eastAsia="zh-CN"/>
        </w:rPr>
      </w:pPr>
      <w:r>
        <w:rPr>
          <w:lang w:eastAsia="zh-CN"/>
        </w:rPr>
        <w:tab/>
      </w:r>
      <w:r w:rsidRPr="007B7CA7">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lastRenderedPageBreak/>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BA4057" w:rsidRPr="002625EB" w:rsidRDefault="00BA4057" w:rsidP="0063372F">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 otherwise.</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v:shape id="_x0000_i2763" type="#_x0000_t75" style="width:132.3pt;height:18.4pt" o:ole="">
            <v:imagedata r:id="rId2726" o:title=""/>
          </v:shape>
          <o:OLEObject Type="Embed" ProgID="Equation.3" ShapeID="_x0000_i2763" DrawAspect="Content" ObjectID="_1655835093" r:id="rId2739"/>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v:shape id="_x0000_i2764" type="#_x0000_t75" style="width:32.65pt;height:14.25pt" o:ole="">
            <v:imagedata r:id="rId2718" o:title=""/>
          </v:shape>
          <o:OLEObject Type="Embed" ProgID="Equation.3" ShapeID="_x0000_i2764" DrawAspect="Content" ObjectID="_1655835094" r:id="rId2740"/>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65" type="#_x0000_t75" style="width:31.8pt;height:15.9pt" o:ole="">
            <v:imagedata r:id="rId2729" o:title=""/>
          </v:shape>
          <o:OLEObject Type="Embed" ProgID="Equation.3" ShapeID="_x0000_i2765" DrawAspect="Content" ObjectID="_1655835095" r:id="rId2741"/>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66" type="#_x0000_t75" style="width:45.2pt;height:15.9pt" o:ole="">
            <v:imagedata r:id="rId2731" o:title=""/>
          </v:shape>
          <o:OLEObject Type="Embed" ProgID="Equation.3" ShapeID="_x0000_i2766" DrawAspect="Content" ObjectID="_1655835096" r:id="rId2742"/>
        </w:object>
      </w:r>
      <w:r w:rsidRPr="002625EB">
        <w:rPr>
          <w:rFonts w:hint="eastAsia"/>
          <w:lang w:eastAsia="zh-CN"/>
        </w:rPr>
        <w:t xml:space="preserve"> if </w:t>
      </w:r>
      <w:r w:rsidRPr="002625EB">
        <w:rPr>
          <w:position w:val="-10"/>
        </w:rPr>
        <w:object w:dxaOrig="1340" w:dyaOrig="360">
          <v:shape id="_x0000_i2767" type="#_x0000_t75" style="width:55.25pt;height:15.05pt" o:ole="">
            <v:imagedata r:id="rId2743" o:title=""/>
          </v:shape>
          <o:OLEObject Type="Embed" ProgID="Equation.3" ShapeID="_x0000_i2767" DrawAspect="Content" ObjectID="_1655835097" r:id="rId2744"/>
        </w:object>
      </w:r>
      <w:r w:rsidRPr="002625EB">
        <w:rPr>
          <w:rFonts w:hint="eastAsia"/>
          <w:lang w:eastAsia="zh-CN"/>
        </w:rPr>
        <w:t xml:space="preserve"> and </w:t>
      </w:r>
      <w:r w:rsidRPr="002625EB">
        <w:rPr>
          <w:position w:val="-10"/>
        </w:rPr>
        <w:object w:dxaOrig="1140" w:dyaOrig="380">
          <v:shape id="_x0000_i2768" type="#_x0000_t75" style="width:47.7pt;height:15.9pt" o:ole="">
            <v:imagedata r:id="rId2745" o:title=""/>
          </v:shape>
          <o:OLEObject Type="Embed" ProgID="Equation.3" ShapeID="_x0000_i2768" DrawAspect="Content" ObjectID="_1655835098" r:id="rId2746"/>
        </w:object>
      </w:r>
      <w:r w:rsidRPr="002625EB">
        <w:rPr>
          <w:rFonts w:hint="eastAsia"/>
          <w:lang w:eastAsia="zh-CN"/>
        </w:rPr>
        <w:t xml:space="preserve"> otherwise</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9" type="#_x0000_t75" style="width:169.1pt;height:20.1pt" o:ole="">
            <v:imagedata r:id="rId2735" o:title=""/>
          </v:shape>
          <o:OLEObject Type="Embed" ProgID="Equation.3" ShapeID="_x0000_i2769" DrawAspect="Content" ObjectID="_1655835099" r:id="rId274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0" type="#_x0000_t75" style="width:131.45pt;height:18.4pt" o:ole="">
            <v:imagedata r:id="rId2737" o:title=""/>
          </v:shape>
          <o:OLEObject Type="Embed" ProgID="Equation.3" ShapeID="_x0000_i2770" DrawAspect="Content" ObjectID="_1655835100" r:id="rId2748"/>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rsidR="00BA4057" w:rsidRDefault="00BA4057" w:rsidP="0063372F">
      <w:pPr>
        <w:pStyle w:val="B3"/>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rsidR="00BA4057" w:rsidRDefault="00BA4057" w:rsidP="0063372F">
      <w:pPr>
        <w:pStyle w:val="B4"/>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rsidR="00480F40" w:rsidRPr="002625EB" w:rsidRDefault="00BA4057" w:rsidP="0063372F">
      <w:pPr>
        <w:pStyle w:val="B4"/>
        <w:rPr>
          <w:lang w:eastAsia="zh-CN"/>
        </w:rPr>
      </w:pPr>
      <w:r>
        <w:rPr>
          <w:lang w:eastAsia="zh-CN"/>
        </w:rPr>
        <w:lastRenderedPageBreak/>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BA4057" w:rsidRPr="002625EB" w:rsidRDefault="00BA4057" w:rsidP="00BA4057">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 otherwise</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71" type="#_x0000_t75" style="width:18.4pt;height:15.9pt" o:ole="">
                  <v:imagedata r:id="rId841" o:title=""/>
                </v:shape>
                <o:OLEObject Type="Embed" ProgID="Equation.3" ShapeID="_x0000_i2771" DrawAspect="Content" ObjectID="_1655835101" r:id="rId2749"/>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Default="00577DF8" w:rsidP="00D766CF">
      <w:pPr>
        <w:rPr>
          <w:lang w:eastAsia="zh-CN"/>
        </w:rPr>
      </w:pPr>
    </w:p>
    <w:p w:rsidR="00BA4057" w:rsidRPr="002625EB" w:rsidRDefault="00BA4057" w:rsidP="00BA4057">
      <w:pPr>
        <w:pStyle w:val="TH"/>
        <w:rPr>
          <w:lang w:eastAsia="zh-CN"/>
        </w:rPr>
      </w:pPr>
      <w:r w:rsidRPr="002625EB">
        <w:lastRenderedPageBreak/>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rsidTr="00FB75E9">
        <w:trPr>
          <w:trHeight w:val="424"/>
          <w:jc w:val="center"/>
        </w:trPr>
        <w:tc>
          <w:tcPr>
            <w:tcW w:w="2379"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003"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Pr>
                <w:rFonts w:ascii="Arial" w:eastAsiaTheme="minorEastAsia" w:hAnsi="Arial"/>
                <w:b/>
                <w:sz w:val="18"/>
                <w:lang w:eastAsia="zh-CN"/>
              </w:rPr>
              <w:t xml:space="preserve">Channel Access Type </w:t>
            </w:r>
          </w:p>
        </w:tc>
        <w:tc>
          <w:tcPr>
            <w:tcW w:w="3413" w:type="dxa"/>
            <w:shd w:val="clear" w:color="auto" w:fill="D9D9D9"/>
            <w:vAlign w:val="center"/>
          </w:tcPr>
          <w:p w:rsidR="00BA4057" w:rsidRDefault="009D1ED7" w:rsidP="00FB75E9">
            <w:pPr>
              <w:keepNext/>
              <w:keepLines/>
              <w:spacing w:after="0"/>
              <w:jc w:val="center"/>
              <w:rPr>
                <w:rFonts w:ascii="Arial" w:eastAsiaTheme="minorEastAsia" w:hAnsi="Arial"/>
                <w:b/>
                <w:sz w:val="18"/>
                <w:lang w:eastAsia="zh-CN"/>
              </w:rPr>
            </w:pPr>
            <w:r w:rsidRPr="009D1ED7">
              <w:rPr>
                <w:rFonts w:ascii="Arial" w:eastAsiaTheme="minorEastAsia" w:hAnsi="Arial"/>
                <w:b/>
                <w:sz w:val="18"/>
                <w:lang w:eastAsia="zh-CN"/>
              </w:rPr>
              <w:t>The CP extension T_"ext"  index defined in Clause 5.3.1 of [4, TS 38.211]</w:t>
            </w:r>
          </w:p>
        </w:tc>
      </w:tr>
      <w:tr w:rsidR="00BA4057" w:rsidRPr="002625EB" w:rsidTr="00FB75E9">
        <w:trPr>
          <w:jc w:val="center"/>
        </w:trPr>
        <w:tc>
          <w:tcPr>
            <w:tcW w:w="2379" w:type="dxa"/>
            <w:shd w:val="clear" w:color="auto" w:fill="D9D9D9"/>
          </w:tcPr>
          <w:p w:rsidR="00BA4057" w:rsidRPr="00EC4CDE"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0</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Type2C-ULChannelAccess  defined in [</w:t>
            </w:r>
            <w:r w:rsidR="00C33081">
              <w:t>clause</w:t>
            </w:r>
            <w:r>
              <w:t xml:space="preserve"> 4.2.1.2.3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2</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1</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3</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2</w:t>
            </w:r>
          </w:p>
        </w:tc>
        <w:tc>
          <w:tcPr>
            <w:tcW w:w="3003" w:type="dxa"/>
            <w:shd w:val="clear" w:color="auto" w:fill="auto"/>
          </w:tcPr>
          <w:p w:rsidR="00BA4057" w:rsidRPr="005B6108"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5B6108" w:rsidRDefault="009D1ED7" w:rsidP="00FB75E9">
            <w:pPr>
              <w:keepNext/>
              <w:keepLines/>
              <w:spacing w:after="0"/>
              <w:jc w:val="center"/>
              <w:rPr>
                <w:rFonts w:ascii="Arial" w:eastAsiaTheme="minorEastAsia" w:hAnsi="Arial"/>
                <w:lang w:eastAsia="zh-CN"/>
              </w:rPr>
            </w:pPr>
            <w:r>
              <w:rPr>
                <w:lang w:eastAsia="x-none"/>
              </w:rPr>
              <w:t>1</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3</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Type1-ULChannelAccess defined in [</w:t>
            </w:r>
            <w:r w:rsidR="00C33081">
              <w:t>clause</w:t>
            </w:r>
            <w:r>
              <w:t xml:space="preserve"> 4.2.1.1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0</w:t>
            </w:r>
          </w:p>
        </w:tc>
      </w:tr>
    </w:tbl>
    <w:p w:rsidR="00BA4057" w:rsidRPr="002625EB" w:rsidRDefault="00BA4057" w:rsidP="00D766CF">
      <w:pPr>
        <w:rPr>
          <w:lang w:eastAsia="zh-CN"/>
        </w:rPr>
      </w:pPr>
    </w:p>
    <w:p w:rsidR="00655940" w:rsidRPr="002625EB" w:rsidRDefault="009C0B11" w:rsidP="00EB44AF">
      <w:pPr>
        <w:pStyle w:val="Heading5"/>
        <w:rPr>
          <w:lang w:eastAsia="zh-CN"/>
        </w:rPr>
      </w:pPr>
      <w:bookmarkStart w:id="860" w:name="_Toc19798776"/>
      <w:bookmarkStart w:id="861" w:name="_Toc26467247"/>
      <w:bookmarkStart w:id="862" w:name="_Toc29326608"/>
      <w:bookmarkStart w:id="863" w:name="_Toc29327758"/>
      <w:bookmarkStart w:id="864" w:name="_Toc36045948"/>
      <w:bookmarkStart w:id="865" w:name="_Toc36046208"/>
      <w:bookmarkStart w:id="866" w:name="_Toc36046354"/>
      <w:bookmarkStart w:id="867" w:name="_Toc45209271"/>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860"/>
      <w:bookmarkEnd w:id="861"/>
      <w:bookmarkEnd w:id="862"/>
      <w:bookmarkEnd w:id="863"/>
      <w:bookmarkEnd w:id="864"/>
      <w:bookmarkEnd w:id="865"/>
      <w:bookmarkEnd w:id="866"/>
      <w:bookmarkEnd w:id="867"/>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BA4057" w:rsidRDefault="00BA4057" w:rsidP="00BA4057">
      <w:pPr>
        <w:pStyle w:val="B1"/>
      </w:pPr>
      <w:r>
        <w:t>-</w:t>
      </w:r>
      <w:r>
        <w:tab/>
        <w:t xml:space="preserve">DFI flag – </w:t>
      </w:r>
      <w:r>
        <w:rPr>
          <w:lang w:eastAsia="x-none"/>
        </w:rPr>
        <w:t>0 or 1 bit</w:t>
      </w:r>
    </w:p>
    <w:p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specrum channel access</w:t>
      </w:r>
      <w:r>
        <w:t>, the bit is reserved.</w:t>
      </w:r>
    </w:p>
    <w:p w:rsidR="00BA4057" w:rsidRDefault="00BA4057" w:rsidP="00BA4057">
      <w:pPr>
        <w:pStyle w:val="B1"/>
        <w:ind w:firstLine="0"/>
      </w:pPr>
      <w:r>
        <w:t>-</w:t>
      </w:r>
      <w:r>
        <w:tab/>
        <w:t xml:space="preserve">0 bit otherwise; </w:t>
      </w:r>
    </w:p>
    <w:p w:rsidR="00BA4057" w:rsidRDefault="00BA4057" w:rsidP="00BA4057">
      <w:r>
        <w:t xml:space="preserve">If DCI format 0_1 is used for indicating CG-DFI, all the remaining </w:t>
      </w:r>
      <w:r w:rsidR="009D1ED7">
        <w:t xml:space="preserve">fields </w:t>
      </w:r>
      <w:r>
        <w:t xml:space="preserve">are set as follows:  </w:t>
      </w:r>
    </w:p>
    <w:p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rsidR="00BA4057" w:rsidRPr="002625EB" w:rsidRDefault="009D1ED7" w:rsidP="0063372F">
      <w:r>
        <w:t>Otherwise</w:t>
      </w:r>
      <w:r w:rsidR="00BA4057">
        <w:t xml:space="preserve">, all the remaining </w:t>
      </w:r>
      <w:r>
        <w:t xml:space="preserve">fields </w:t>
      </w:r>
      <w:r w:rsidR="00BA4057">
        <w:t>are set as follows:</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72" type="#_x0000_t75" style="width:32.65pt;height:16.75pt" o:ole="">
            <v:imagedata r:id="rId2750" o:title=""/>
          </v:shape>
          <o:OLEObject Type="Embed" ProgID="Equation.DSMT4" ShapeID="_x0000_i2772" DrawAspect="Content" ObjectID="_1655835102" r:id="rId2751"/>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73" type="#_x0000_t75" style="width:56.1pt;height:16.75pt" o:ole="">
            <v:imagedata r:id="rId2752" o:title=""/>
          </v:shape>
          <o:OLEObject Type="Embed" ProgID="Equation.3" ShapeID="_x0000_i2773" DrawAspect="Content" ObjectID="_1655835103" r:id="rId2753"/>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74" type="#_x0000_t75" style="width:77pt;height:15.9pt" o:ole="">
            <v:imagedata r:id="rId2754" o:title=""/>
          </v:shape>
          <o:OLEObject Type="Embed" ProgID="Equation.3" ShapeID="_x0000_i2774" DrawAspect="Content" ObjectID="_1655835104" r:id="rId2755"/>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75" type="#_x0000_t75" style="width:48.55pt;height:16.75pt" o:ole="">
            <v:imagedata r:id="rId2756" o:title=""/>
          </v:shape>
          <o:OLEObject Type="Embed" ProgID="Equation.DSMT4" ShapeID="_x0000_i2775" DrawAspect="Content" ObjectID="_1655835105" r:id="rId2757"/>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lastRenderedPageBreak/>
        <w:t>-</w:t>
      </w:r>
      <w:r w:rsidRPr="002625EB">
        <w:rPr>
          <w:rFonts w:hint="eastAsia"/>
          <w:lang w:eastAsia="zh-CN"/>
        </w:rPr>
        <w:tab/>
        <w:t xml:space="preserve">otherwise </w:t>
      </w:r>
      <w:r w:rsidRPr="002625EB">
        <w:rPr>
          <w:position w:val="-12"/>
        </w:rPr>
        <w:object w:dxaOrig="1520" w:dyaOrig="380">
          <v:shape id="_x0000_i2776" type="#_x0000_t75" style="width:62.8pt;height:15.9pt" o:ole="">
            <v:imagedata r:id="rId2758" o:title=""/>
          </v:shape>
          <o:OLEObject Type="Embed" ProgID="Equation.3" ShapeID="_x0000_i2776" DrawAspect="Content" ObjectID="_1655835106" r:id="rId2759"/>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77" type="#_x0000_t75" style="width:32.65pt;height:14.25pt" o:ole="">
            <v:imagedata r:id="rId2718" o:title=""/>
          </v:shape>
          <o:OLEObject Type="Embed" ProgID="Equation.3" ShapeID="_x0000_i2777" DrawAspect="Content" ObjectID="_1655835107" r:id="rId2760"/>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rsidR="0029465F" w:rsidRPr="002625EB" w:rsidRDefault="0029465F" w:rsidP="0063372F">
      <w:pPr>
        <w:pStyle w:val="B3"/>
        <w:rPr>
          <w:lang w:eastAsia="zh-CN"/>
        </w:rPr>
      </w:pPr>
      <w:r w:rsidRPr="002625EB">
        <w:t>-</w:t>
      </w:r>
      <w:r w:rsidRPr="002625EB">
        <w:tab/>
      </w:r>
      <w:r w:rsidRPr="002625EB">
        <w:rPr>
          <w:position w:val="-12"/>
        </w:rPr>
        <w:object w:dxaOrig="560" w:dyaOrig="360">
          <v:shape id="_x0000_i2778" type="#_x0000_t75" style="width:24.3pt;height:15.05pt" o:ole="">
            <v:imagedata r:id="rId2761" o:title=""/>
          </v:shape>
          <o:OLEObject Type="Embed" ProgID="Equation.3" ShapeID="_x0000_i2778" DrawAspect="Content" ObjectID="_1655835108" r:id="rId2762"/>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79" type="#_x0000_t75" style="width:24.3pt;height:15.05pt" o:ole="">
            <v:imagedata r:id="rId2761" o:title=""/>
          </v:shape>
          <o:OLEObject Type="Embed" ProgID="Equation.3" ShapeID="_x0000_i2779" DrawAspect="Content" ObjectID="_1655835109" r:id="rId2763"/>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63372F">
      <w:pPr>
        <w:pStyle w:val="B3"/>
        <w:rPr>
          <w:lang w:eastAsia="zh-CN"/>
        </w:rPr>
      </w:pPr>
      <w:r w:rsidRPr="002625EB">
        <w:t>-</w:t>
      </w:r>
      <w:r w:rsidRPr="002625EB">
        <w:tab/>
      </w:r>
      <w:r w:rsidR="004952B2" w:rsidRPr="002625EB">
        <w:rPr>
          <w:position w:val="-12"/>
        </w:rPr>
        <w:object w:dxaOrig="3140" w:dyaOrig="440">
          <v:shape id="_x0000_i2780" type="#_x0000_t75" style="width:132.3pt;height:18.4pt" o:ole="">
            <v:imagedata r:id="rId2726" o:title=""/>
          </v:shape>
          <o:OLEObject Type="Embed" ProgID="Equation.3" ShapeID="_x0000_i2780" DrawAspect="Content" ObjectID="_1655835110" r:id="rId2764"/>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81" type="#_x0000_t75" style="width:211.8pt;height:17.6pt" o:ole="">
            <v:imagedata r:id="rId2765" o:title=""/>
            <o:lock v:ext="edit" aspectratio="f"/>
          </v:shape>
          <o:OLEObject Type="Embed" ProgID="Equation.3" ShapeID="_x0000_i2781" DrawAspect="Content" ObjectID="_1655835111" r:id="rId2766"/>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63372F">
      <w:pPr>
        <w:pStyle w:val="B3"/>
      </w:pPr>
      <w:r w:rsidRPr="002625EB">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82" type="#_x0000_t75" style="width:24.3pt;height:15.05pt" o:ole="">
            <v:imagedata r:id="rId2761" o:title=""/>
          </v:shape>
          <o:OLEObject Type="Embed" ProgID="Equation.3" ShapeID="_x0000_i2782" DrawAspect="Content" ObjectID="_1655835112" r:id="rId2767"/>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783" type="#_x0000_t75" style="width:132.3pt;height:18.4pt" o:ole="">
            <v:imagedata r:id="rId2726" o:title=""/>
          </v:shape>
          <o:OLEObject Type="Embed" ProgID="Equation.3" ShapeID="_x0000_i2783" DrawAspect="Content" ObjectID="_1655835113" r:id="rId2768"/>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4" type="#_x0000_t75" style="width:31.8pt;height:15.9pt" o:ole="">
            <v:imagedata r:id="rId2729" o:title=""/>
          </v:shape>
          <o:OLEObject Type="Embed" ProgID="Equation.3" ShapeID="_x0000_i2784" DrawAspect="Content" ObjectID="_1655835114" r:id="rId2769"/>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85" type="#_x0000_t75" style="width:45.2pt;height:15.9pt" o:ole="">
            <v:imagedata r:id="rId2731" o:title=""/>
          </v:shape>
          <o:OLEObject Type="Embed" ProgID="Equation.3" ShapeID="_x0000_i2785" DrawAspect="Content" ObjectID="_1655835115" r:id="rId2770"/>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86" type="#_x0000_t75" style="width:46.05pt;height:15.9pt" o:ole="">
            <v:imagedata r:id="rId2771" o:title=""/>
          </v:shape>
          <o:OLEObject Type="Embed" ProgID="Equation.3" ShapeID="_x0000_i2786" DrawAspect="Content" ObjectID="_1655835116" r:id="rId2772"/>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7" type="#_x0000_t75" style="width:169.1pt;height:20.1pt" o:ole="">
            <v:imagedata r:id="rId2735" o:title=""/>
          </v:shape>
          <o:OLEObject Type="Embed" ProgID="Equation.3" ShapeID="_x0000_i2787" DrawAspect="Content" ObjectID="_1655835117" r:id="rId2773"/>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8" type="#_x0000_t75" style="width:131.45pt;height:18.4pt" o:ole="">
            <v:imagedata r:id="rId2774" o:title=""/>
          </v:shape>
          <o:OLEObject Type="Embed" ProgID="Equation.3" ShapeID="_x0000_i2788" DrawAspect="Content" ObjectID="_1655835118" r:id="rId2775"/>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5D7F0E" w:rsidRDefault="00400B58" w:rsidP="005D7F0E">
      <w:pPr>
        <w:pStyle w:val="B1"/>
        <w:rPr>
          <w:lang w:eastAsia="zh-CN"/>
        </w:rPr>
      </w:pPr>
      <w:r w:rsidRPr="002625EB">
        <w:lastRenderedPageBreak/>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Pr>
          <w:lang w:eastAsia="zh-CN"/>
        </w:rPr>
        <w:t xml:space="preserve"> and if the higher layer parameter </w:t>
      </w:r>
      <w:bookmarkStart w:id="86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86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789" type="#_x0000_t75" style="width:44.35pt;height:16.75pt" o:ole="">
            <v:imagedata r:id="rId2776" o:title=""/>
          </v:shape>
          <o:OLEObject Type="Embed" ProgID="Equation.3" ShapeID="_x0000_i2789" DrawAspect="Content" ObjectID="_1655835119" r:id="rId2777"/>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r w:rsidR="006C1FCF">
        <w:t xml:space="preserve">or </w:t>
      </w:r>
      <w:r w:rsidR="006C1FCF" w:rsidRPr="00015EA2">
        <w:rPr>
          <w:i/>
        </w:rPr>
        <w:t>pusch-TimeDomainAllocationList-r16</w:t>
      </w:r>
      <w:r w:rsidR="000B7827" w:rsidRPr="002625EB">
        <w:t xml:space="preserve">; </w:t>
      </w:r>
    </w:p>
    <w:p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 xml:space="preserve">is </w:t>
      </w:r>
      <w:r>
        <w:rPr>
          <w:rFonts w:hint="eastAsia"/>
          <w:lang w:eastAsia="zh-CN"/>
        </w:rPr>
        <w:t>configured,</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w:t>
      </w:r>
      <w:r>
        <w:rPr>
          <w:i/>
        </w:rPr>
        <w:t>1</w:t>
      </w:r>
      <w:r w:rsidRPr="002625EB">
        <w:t xml:space="preserve">; </w:t>
      </w:r>
    </w:p>
    <w:p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40650C" w:rsidRPr="004D093E">
        <w:rPr>
          <w:rStyle w:val="Emphasis"/>
        </w:rPr>
        <w:t>pusch-RepTypeIndicatorForDCI-Format0-1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40650C" w:rsidRPr="004D093E">
        <w:rPr>
          <w:rStyle w:val="Emphasis"/>
        </w:rPr>
        <w:t>frequencyHoppingForDCI-Format0-1</w:t>
      </w:r>
      <w:r w:rsidR="0040650C">
        <w:t xml:space="preserve"> </w:t>
      </w:r>
      <w:r w:rsidR="0040650C" w:rsidRPr="004D093E">
        <w:t>is not configured and</w:t>
      </w:r>
      <w:r w:rsidR="0040650C">
        <w:t xml:space="preserve"> </w:t>
      </w:r>
      <w:r w:rsidR="0040650C" w:rsidRPr="004D093E">
        <w:rPr>
          <w:rStyle w:val="Emphasis"/>
        </w:rPr>
        <w:t>pusch-RepTypeIndicatorForDCI-Format0-1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6C1FCF" w:rsidRPr="00015EA2">
        <w:rPr>
          <w:i/>
        </w:rPr>
        <w:t>pusch-TimeDomainAllocationList-r16</w:t>
      </w:r>
      <w:r w:rsidR="009D4443">
        <w:t>, where each bit corresponds to one scheduled PUSCH as defined in clause 6.1.4 in [6, TS 38.214]</w:t>
      </w:r>
      <w:r w:rsidR="009D4443">
        <w:rPr>
          <w:lang w:eastAsia="zh-CN"/>
        </w:rPr>
        <w:t>.</w:t>
      </w:r>
    </w:p>
    <w:p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Pr="00015EA2">
        <w:rPr>
          <w:i/>
        </w:rPr>
        <w:t>pusch-TimeDomainAllocationList-r16</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Pr>
          <w:lang w:eastAsia="zh-CN"/>
        </w:rPr>
        <w:t>;</w:t>
      </w:r>
    </w:p>
    <w:p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UL-TotalDAI-Included-r16 = </w:t>
      </w:r>
      <w:r>
        <w:rPr>
          <w:i/>
          <w:color w:val="000000"/>
        </w:rPr>
        <w:t>"</w:t>
      </w:r>
      <w:r w:rsidRPr="00DB012A">
        <w:rPr>
          <w:i/>
          <w:color w:val="000000"/>
        </w:rPr>
        <w:t>enable</w:t>
      </w:r>
      <w:r>
        <w:rPr>
          <w:i/>
          <w:color w:val="000000"/>
        </w:rPr>
        <w:t>"</w:t>
      </w:r>
      <w:r>
        <w:rPr>
          <w:lang w:eastAsia="zh-CN"/>
        </w:rPr>
        <w:t>.</w:t>
      </w:r>
      <w:r w:rsidR="00F47D1B" w:rsidRPr="002625EB">
        <w:rPr>
          <w:rFonts w:hint="eastAsia"/>
          <w:lang w:eastAsia="zh-CN"/>
        </w:rPr>
        <w:t>.</w:t>
      </w:r>
      <w:r w:rsidR="00AF0272" w:rsidRPr="00AF0272">
        <w:rPr>
          <w:lang w:eastAsia="zh-CN"/>
        </w:rPr>
        <w:t xml:space="preserve"> </w:t>
      </w:r>
    </w:p>
    <w:p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B5400" w:rsidRPr="00853848">
        <w:rPr>
          <w:i/>
          <w:lang w:eastAsia="zh-CN"/>
        </w:rPr>
        <w:t>priorityIndicatorForDCI-Format0-1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rsidR="00E56BA2" w:rsidRDefault="00F47D1B" w:rsidP="00E56BA2">
      <w:pPr>
        <w:pStyle w:val="B2"/>
        <w:rPr>
          <w:lang w:eastAsia="zh-CN"/>
        </w:rPr>
      </w:pPr>
      <w:r w:rsidRPr="002625EB">
        <w:rPr>
          <w:rFonts w:hint="eastAsia"/>
          <w:lang w:eastAsia="zh-CN"/>
        </w:rPr>
        <w:lastRenderedPageBreak/>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sidRPr="002625EB">
        <w:rPr>
          <w:rFonts w:hint="eastAsia"/>
          <w:lang w:eastAsia="zh-CN"/>
        </w:rPr>
        <w:t>;</w:t>
      </w:r>
    </w:p>
    <w:p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UL-TotalDAI-Included-r16 = </w:t>
      </w:r>
      <w:r>
        <w:rPr>
          <w:i/>
          <w:color w:val="000000"/>
        </w:rPr>
        <w:t>"</w:t>
      </w:r>
      <w:r w:rsidRPr="00DB012A">
        <w:rPr>
          <w:i/>
          <w:color w:val="000000"/>
        </w:rPr>
        <w:t>enable</w:t>
      </w:r>
      <w:r>
        <w:rPr>
          <w:i/>
          <w:color w:val="000000"/>
        </w:rPr>
        <w:t>"</w:t>
      </w:r>
      <w:r w:rsidR="00C41D62" w:rsidRPr="002625EB">
        <w:rPr>
          <w:rFonts w:hint="eastAsia"/>
          <w:lang w:eastAsia="zh-CN"/>
        </w:rPr>
        <w:t>;</w:t>
      </w:r>
    </w:p>
    <w:p w:rsidR="00AF0272" w:rsidRPr="002625EB" w:rsidRDefault="00AF0272" w:rsidP="00E56BA2">
      <w:pPr>
        <w:pStyle w:val="B2"/>
        <w:rPr>
          <w:lang w:eastAsia="zh-CN"/>
        </w:rPr>
      </w:pPr>
      <w:r>
        <w:rPr>
          <w:lang w:eastAsia="zh-CN"/>
        </w:rPr>
        <w:t>-</w:t>
      </w:r>
      <w:r>
        <w:rPr>
          <w:lang w:eastAsia="zh-CN"/>
        </w:rPr>
        <w:tab/>
        <w:t>0 bit otherwise.</w:t>
      </w:r>
    </w:p>
    <w:p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B5400" w:rsidRPr="00853848">
        <w:rPr>
          <w:i/>
          <w:lang w:eastAsia="zh-CN"/>
        </w:rPr>
        <w:t>priorityIndicatorForDCI-Format0-1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790" type="#_x0000_t75" style="width:119.7pt;height:36.85pt" o:ole="">
            <v:imagedata r:id="rId2778" o:title=""/>
          </v:shape>
          <o:OLEObject Type="Embed" ProgID="Equation.3" ShapeID="_x0000_i2790" DrawAspect="Content" ObjectID="_1655835120" r:id="rId2779"/>
        </w:object>
      </w:r>
      <w:r w:rsidR="00413B2B" w:rsidRPr="002625EB">
        <w:rPr>
          <w:rFonts w:hint="eastAsia"/>
          <w:lang w:eastAsia="zh-CN"/>
        </w:rPr>
        <w:t xml:space="preserve"> or </w:t>
      </w:r>
      <w:r w:rsidR="001723BD" w:rsidRPr="002625EB">
        <w:rPr>
          <w:position w:val="-12"/>
        </w:rPr>
        <w:object w:dxaOrig="1260" w:dyaOrig="360">
          <v:shape id="_x0000_i2791" type="#_x0000_t75" style="width:56.95pt;height:16.75pt" o:ole="">
            <v:imagedata r:id="rId2780" o:title=""/>
          </v:shape>
          <o:OLEObject Type="Embed" ProgID="Equation.3" ShapeID="_x0000_i2791" DrawAspect="Content" ObjectID="_1655835121" r:id="rId2781"/>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792" type="#_x0000_t75" style="width:23.45pt;height:16.75pt" o:ole="">
            <v:imagedata r:id="rId2782" o:title=""/>
          </v:shape>
          <o:OLEObject Type="Embed" ProgID="Equation.3" ShapeID="_x0000_i2792" DrawAspect="Content" ObjectID="_1655835122" r:id="rId2783"/>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793" type="#_x0000_t75" style="width:118.9pt;height:36.85pt" o:ole="">
            <v:imagedata r:id="rId2778" o:title=""/>
          </v:shape>
          <o:OLEObject Type="Embed" ProgID="Equation.3" ShapeID="_x0000_i2793" DrawAspect="Content" ObjectID="_1655835123" r:id="rId2784"/>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794" type="#_x0000_t75" style="width:23.45pt;height:16.75pt" o:ole="">
            <v:imagedata r:id="rId2782" o:title=""/>
          </v:shape>
          <o:OLEObject Type="Embed" ProgID="Equation.3" ShapeID="_x0000_i2794" DrawAspect="Content" ObjectID="_1655835124" r:id="rId2785"/>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795" type="#_x0000_t75" style="width:56.95pt;height:16.75pt" o:ole="">
            <v:imagedata r:id="rId2786" o:title=""/>
          </v:shape>
          <o:OLEObject Type="Embed" ProgID="Equation.3" ShapeID="_x0000_i2795" DrawAspect="Content" ObjectID="_1655835125" r:id="rId2787"/>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796" type="#_x0000_t75" style="width:23.45pt;height:16.75pt" o:ole="">
            <v:imagedata r:id="rId2782" o:title=""/>
          </v:shape>
          <o:OLEObject Type="Embed" ProgID="Equation.3" ShapeID="_x0000_i2796" DrawAspect="Content" ObjectID="_1655835126" r:id="rId2788"/>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lang w:eastAsia="zh-CN"/>
        </w:rPr>
        <w:lastRenderedPageBreak/>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rPr>
          <w:i/>
          <w:lang w:eastAsia="zh-CN"/>
        </w:rPr>
        <w:t>-r16</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i/>
          <w:lang w:eastAsia="zh-CN"/>
        </w:rPr>
        <w:t>-r16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rPr>
          <w:i/>
          <w:lang w:eastAsia="zh-CN"/>
        </w:rPr>
        <w:t>-r16</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i/>
          <w:lang w:eastAsia="zh-CN"/>
        </w:rPr>
        <w:t>-r16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797" type="#_x0000_t75" style="width:56.95pt;height:19.25pt" o:ole="">
            <v:imagedata r:id="rId2789" o:title=""/>
          </v:shape>
          <o:OLEObject Type="Embed" ProgID="Equation.DSMT4" ShapeID="_x0000_i2797" DrawAspect="Content" ObjectID="_1655835127" r:id="rId2790"/>
        </w:object>
      </w:r>
      <w:r w:rsidRPr="002625EB">
        <w:rPr>
          <w:rFonts w:hint="eastAsia"/>
          <w:lang w:eastAsia="zh-CN"/>
        </w:rPr>
        <w:t xml:space="preserve">, where </w:t>
      </w:r>
      <w:r w:rsidRPr="002625EB">
        <w:rPr>
          <w:position w:val="-12"/>
        </w:rPr>
        <w:object w:dxaOrig="279" w:dyaOrig="360">
          <v:shape id="_x0000_i2798" type="#_x0000_t75" style="width:13.4pt;height:16.75pt" o:ole="">
            <v:imagedata r:id="rId2791" o:title=""/>
          </v:shape>
          <o:OLEObject Type="Embed" ProgID="Equation.DSMT4" ShapeID="_x0000_i2798" DrawAspect="Content" ObjectID="_1655835128" r:id="rId279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799" type="#_x0000_t75" style="width:13.4pt;height:16.75pt" o:ole="">
            <v:imagedata r:id="rId2793" o:title=""/>
          </v:shape>
          <o:OLEObject Type="Embed" ProgID="Equation.DSMT4" ShapeID="_x0000_i2799" DrawAspect="Content" ObjectID="_1655835129" r:id="rId279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00" type="#_x0000_t75" style="width:37.65pt;height:19.25pt" o:ole="">
            <v:imagedata r:id="rId2795" o:title=""/>
          </v:shape>
          <o:OLEObject Type="Embed" ProgID="Equation.DSMT4" ShapeID="_x0000_i2800" DrawAspect="Content" ObjectID="_1655835130" r:id="rId2796"/>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01" type="#_x0000_t75" style="width:13.4pt;height:16.75pt" o:ole="">
            <v:imagedata r:id="rId2791" o:title=""/>
          </v:shape>
          <o:OLEObject Type="Embed" ProgID="Equation.DSMT4" ShapeID="_x0000_i2801" DrawAspect="Content" ObjectID="_1655835131" r:id="rId2797"/>
        </w:object>
      </w:r>
      <w:r w:rsidRPr="002625EB">
        <w:rPr>
          <w:rFonts w:hint="eastAsia"/>
          <w:lang w:eastAsia="zh-CN"/>
        </w:rPr>
        <w:t xml:space="preserve"> and </w:t>
      </w:r>
      <w:r w:rsidRPr="002625EB">
        <w:rPr>
          <w:position w:val="-12"/>
        </w:rPr>
        <w:object w:dxaOrig="279" w:dyaOrig="360">
          <v:shape id="_x0000_i2802" type="#_x0000_t75" style="width:13.4pt;height:16.75pt" o:ole="">
            <v:imagedata r:id="rId2793" o:title=""/>
          </v:shape>
          <o:OLEObject Type="Embed" ProgID="Equation.DSMT4" ShapeID="_x0000_i2802" DrawAspect="Content" ObjectID="_1655835132" r:id="rId2798"/>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B5400" w:rsidRPr="00853848">
        <w:rPr>
          <w:i/>
          <w:lang w:eastAsia="zh-CN"/>
        </w:rPr>
        <w:t>p</w:t>
      </w:r>
      <w:r w:rsidR="00BB5400">
        <w:rPr>
          <w:i/>
          <w:lang w:eastAsia="zh-CN"/>
        </w:rPr>
        <w:t>riorityIndicatorForDCI-Format0-</w:t>
      </w:r>
      <w:r w:rsidR="00BB5400" w:rsidRPr="009D21B4">
        <w:rPr>
          <w:i/>
          <w:lang w:eastAsia="zh-CN"/>
        </w:rPr>
        <w:t>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rsidR="0069565A" w:rsidRDefault="0069565A" w:rsidP="00C33081">
      <w:pPr>
        <w:pStyle w:val="B2"/>
        <w:rPr>
          <w:rFonts w:eastAsiaTheme="minorEastAsia"/>
        </w:rPr>
      </w:pPr>
      <w:r>
        <w:rPr>
          <w:lang w:eastAsia="zh-CN"/>
        </w:rPr>
        <w:lastRenderedPageBreak/>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9D4443">
        <w:rPr>
          <w:rFonts w:eastAsia="DengXian"/>
          <w:i/>
          <w:lang w:eastAsia="zh-CN"/>
        </w:rPr>
        <w:t>ul-dci</w:t>
      </w:r>
      <w:r w:rsidRPr="00821778">
        <w:rPr>
          <w:rFonts w:eastAsiaTheme="minorEastAsia"/>
          <w:i/>
          <w:lang w:eastAsia="zh-CN"/>
        </w:rPr>
        <w:t>-tri</w:t>
      </w:r>
      <w:r w:rsidR="009D4443">
        <w:rPr>
          <w:rFonts w:eastAsiaTheme="minorEastAsia"/>
          <w:i/>
          <w:lang w:eastAsia="zh-CN"/>
        </w:rPr>
        <w:t>g</w:t>
      </w:r>
      <w:r w:rsidRPr="00821778">
        <w:rPr>
          <w:rFonts w:eastAsiaTheme="minorEastAsia"/>
          <w:i/>
          <w:lang w:eastAsia="zh-CN"/>
        </w:rPr>
        <w:t>gered-UL-ChannelAccess-CPext-CAPC-r16</w:t>
      </w:r>
      <w:r>
        <w:t xml:space="preserve"> 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9D4443">
        <w:rPr>
          <w:rFonts w:eastAsia="DengXian"/>
          <w:i/>
          <w:lang w:eastAsia="zh-CN"/>
        </w:rPr>
        <w:t>ul-dci</w:t>
      </w:r>
      <w:r w:rsidRPr="00821778">
        <w:rPr>
          <w:rFonts w:eastAsiaTheme="minorEastAsia"/>
          <w:i/>
          <w:lang w:eastAsia="zh-CN"/>
        </w:rPr>
        <w:t>-tri</w:t>
      </w:r>
      <w:r w:rsidR="009D4443">
        <w:rPr>
          <w:rFonts w:eastAsiaTheme="minorEastAsia"/>
          <w:i/>
          <w:lang w:eastAsia="zh-CN"/>
        </w:rPr>
        <w:t>g</w:t>
      </w:r>
      <w:r w:rsidRPr="00821778">
        <w:rPr>
          <w:rFonts w:eastAsiaTheme="minorEastAsia"/>
          <w:i/>
          <w:lang w:eastAsia="zh-CN"/>
        </w:rPr>
        <w:t>gered-UL-ChannelAccess-CPext-CAPC-r16</w:t>
      </w:r>
      <w:r>
        <w:rPr>
          <w:rFonts w:eastAsiaTheme="minorEastAsia"/>
          <w:i/>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1038B4" w:rsidRPr="00763BC8">
        <w:rPr>
          <w:i/>
          <w:lang w:eastAsia="zh-CN"/>
        </w:rPr>
        <w:t>olpc-ParameterSetForDCI-Format0-1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38B4" w:rsidRPr="00953BE3">
        <w:rPr>
          <w:i/>
          <w:lang w:eastAsia="zh-CN"/>
        </w:rPr>
        <w:t>priorityIndicatorForDCI-Format0-1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869" w:name="OLE_LINK79"/>
      <w:r w:rsidRPr="00C33081">
        <w:rPr>
          <w:i/>
          <w:lang w:eastAsia="zh-CN"/>
        </w:rPr>
        <w:t>minimumSchedulingOffset</w:t>
      </w:r>
      <w:r w:rsidR="00D53C18">
        <w:rPr>
          <w:i/>
          <w:lang w:eastAsia="zh-CN"/>
        </w:rPr>
        <w:t>K2</w:t>
      </w:r>
      <w:r w:rsidRPr="00C33081">
        <w:rPr>
          <w:i/>
          <w:lang w:eastAsia="zh-CN"/>
        </w:rPr>
        <w:t xml:space="preserve"> </w:t>
      </w:r>
      <w:bookmarkEnd w:id="869"/>
      <w:r w:rsidRPr="00C33081">
        <w:rPr>
          <w:lang w:eastAsia="zh-CN"/>
        </w:rPr>
        <w:t>is not configured;</w:t>
      </w:r>
    </w:p>
    <w:p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Pr="00D739AD">
        <w:rPr>
          <w:i/>
          <w:lang w:eastAsia="zh-CN"/>
        </w:rPr>
        <w:t>Scell-groups-for-dormancy-within-active-time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Pr="00D739AD">
        <w:rPr>
          <w:i/>
          <w:lang w:eastAsia="zh-CN"/>
        </w:rPr>
        <w:t>Scell-groups-for-dormancy-within-active-time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Pr="00D739AD">
        <w:rPr>
          <w:i/>
          <w:lang w:eastAsia="zh-CN"/>
        </w:rPr>
        <w:t>Scell-groups-for-dormancy-within-active-time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rsidR="001B6EAD" w:rsidRDefault="001B6EAD" w:rsidP="009F2BF9">
      <w:pPr>
        <w:pStyle w:val="B1"/>
        <w:rPr>
          <w:rFonts w:eastAsiaTheme="minorEastAsia"/>
          <w:lang w:val="en-US"/>
        </w:rPr>
      </w:pPr>
      <w:r>
        <w:t>-</w:t>
      </w:r>
      <w:r>
        <w:tab/>
        <w:t>Sidelink assignment index – 0, 1 or 2 bits:</w:t>
      </w:r>
    </w:p>
    <w:p w:rsidR="001B6EAD" w:rsidRDefault="001B6EAD" w:rsidP="001B6EAD">
      <w:pPr>
        <w:pStyle w:val="B2"/>
      </w:pPr>
      <w:bookmarkStart w:id="870" w:name="_Hlk41914437"/>
      <w:r>
        <w:t>-</w:t>
      </w:r>
      <w:bookmarkEnd w:id="87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rsidR="001B6EAD" w:rsidRDefault="001B6EAD" w:rsidP="001B6EAD">
      <w:pPr>
        <w:pStyle w:val="B2"/>
      </w:pPr>
      <w:r>
        <w:t>-</w:t>
      </w:r>
      <w:r>
        <w:tab/>
        <w:t>0 bit otherwise.</w:t>
      </w:r>
    </w:p>
    <w:p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 xml:space="preserve">to the field in DCI format 0_1 with CRC scrambled by CS-RNTI until </w:t>
      </w:r>
      <w:r w:rsidRPr="002625EB">
        <w:rPr>
          <w:rFonts w:eastAsia="DengXian"/>
          <w:lang w:eastAsia="zh-CN"/>
        </w:rPr>
        <w:lastRenderedPageBreak/>
        <w:t>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 xml:space="preserve">ul-FullPowerTransmission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D0259E" w:rsidRDefault="00D0259E" w:rsidP="00D0259E">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87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87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475ED8">
              <w:rPr>
                <w:lang w:eastAsia="zh-CN"/>
              </w:rPr>
              <w:t>1 layer: TPMI=13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475ED8">
              <w:rPr>
                <w:lang w:eastAsia="zh-CN"/>
              </w:rPr>
              <w:t>2 layer: TPMI=6</w:t>
            </w: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12</w:t>
            </w:r>
          </w:p>
        </w:tc>
        <w:tc>
          <w:tcPr>
            <w:tcW w:w="2098" w:type="dxa"/>
          </w:tcPr>
          <w:p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475ED8" w:rsidRDefault="00D0259E" w:rsidP="005C09DD">
            <w:pPr>
              <w:pStyle w:val="TAC"/>
              <w:rPr>
                <w:lang w:eastAsia="zh-CN"/>
              </w:rPr>
            </w:pPr>
            <w:r w:rsidRPr="00475ED8">
              <w:rPr>
                <w:lang w:eastAsia="zh-CN"/>
              </w:rPr>
              <w:t>12</w:t>
            </w:r>
            <w:r>
              <w:rPr>
                <w:lang w:eastAsia="zh-CN"/>
              </w:rPr>
              <w:t>-15</w:t>
            </w:r>
          </w:p>
        </w:tc>
        <w:tc>
          <w:tcPr>
            <w:tcW w:w="2085" w:type="dxa"/>
          </w:tcPr>
          <w:p w:rsidR="00D0259E" w:rsidRPr="00475ED8"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20</w:t>
            </w:r>
          </w:p>
        </w:tc>
        <w:tc>
          <w:tcPr>
            <w:tcW w:w="2098" w:type="dxa"/>
          </w:tcPr>
          <w:p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21</w:t>
            </w:r>
          </w:p>
        </w:tc>
        <w:tc>
          <w:tcPr>
            <w:tcW w:w="2098" w:type="dxa"/>
          </w:tcPr>
          <w:p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22</w:t>
            </w:r>
          </w:p>
        </w:tc>
        <w:tc>
          <w:tcPr>
            <w:tcW w:w="2098" w:type="dxa"/>
          </w:tcPr>
          <w:p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sidRPr="002625EB">
              <w:rPr>
                <w:lang w:eastAsia="zh-CN"/>
              </w:rPr>
              <w:t>…</w:t>
            </w:r>
          </w:p>
        </w:tc>
        <w:tc>
          <w:tcPr>
            <w:tcW w:w="2098" w:type="dxa"/>
          </w:tcPr>
          <w:p w:rsidR="00D0259E" w:rsidRPr="00475ED8" w:rsidRDefault="00D0259E" w:rsidP="005C09DD">
            <w:pPr>
              <w:pStyle w:val="TAC"/>
              <w:rPr>
                <w:lang w:eastAsia="zh-CN"/>
              </w:rPr>
            </w:pPr>
            <w:r w:rsidRPr="002625EB">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29</w:t>
            </w:r>
          </w:p>
        </w:tc>
        <w:tc>
          <w:tcPr>
            <w:tcW w:w="2098" w:type="dxa"/>
          </w:tcPr>
          <w:p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Default="00D0259E" w:rsidP="00D0259E">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872" w:name="_Hlk45184831"/>
      <w:r w:rsidRPr="00D155C0">
        <w:rPr>
          <w:i/>
          <w:iCs/>
        </w:rPr>
        <w:t xml:space="preserve">ul-FullPowerTransmission </w:t>
      </w:r>
      <w:r w:rsidRPr="00D155C0">
        <w:rPr>
          <w:i/>
          <w:iCs/>
          <w:lang w:eastAsia="zh-CN"/>
        </w:rPr>
        <w:t>=</w:t>
      </w:r>
      <w:r w:rsidRPr="00D155C0">
        <w:rPr>
          <w:i/>
          <w:iCs/>
        </w:rPr>
        <w:t xml:space="preserve"> fullpowerMode</w:t>
      </w:r>
      <w:bookmarkEnd w:id="87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2625EB">
              <w:rPr>
                <w:rFonts w:hint="eastAsia"/>
                <w:lang w:eastAsia="zh-CN"/>
              </w:rPr>
              <w:t>3 layers: TPMI=0</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2625EB">
              <w:rPr>
                <w:rFonts w:hint="eastAsia"/>
                <w:lang w:eastAsia="zh-CN"/>
              </w:rPr>
              <w:t>4 layers: TPMI=0</w:t>
            </w: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12</w:t>
            </w:r>
          </w:p>
        </w:tc>
        <w:tc>
          <w:tcPr>
            <w:tcW w:w="2098" w:type="dxa"/>
          </w:tcPr>
          <w:p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rsidR="00D0259E" w:rsidRPr="006267F2" w:rsidRDefault="00D0259E" w:rsidP="005C09DD">
            <w:pPr>
              <w:pStyle w:val="TAC"/>
              <w:rPr>
                <w:lang w:eastAsia="zh-CN"/>
              </w:rPr>
            </w:pPr>
            <w:r w:rsidRPr="006267F2">
              <w:rPr>
                <w:lang w:eastAsia="zh-CN"/>
              </w:rPr>
              <w:t>12</w:t>
            </w:r>
          </w:p>
        </w:tc>
        <w:tc>
          <w:tcPr>
            <w:tcW w:w="2085" w:type="dxa"/>
          </w:tcPr>
          <w:p w:rsidR="00D0259E" w:rsidRPr="006267F2" w:rsidRDefault="00D0259E" w:rsidP="005C09DD">
            <w:pPr>
              <w:pStyle w:val="TAC"/>
              <w:rPr>
                <w:lang w:eastAsia="zh-CN"/>
              </w:rPr>
            </w:pPr>
            <w:r w:rsidRPr="006267F2">
              <w:rPr>
                <w:lang w:eastAsia="zh-CN"/>
              </w:rPr>
              <w:t>1 layer: TPMI=13</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13</w:t>
            </w:r>
          </w:p>
        </w:tc>
        <w:tc>
          <w:tcPr>
            <w:tcW w:w="2098" w:type="dxa"/>
          </w:tcPr>
          <w:p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rsidR="00D0259E" w:rsidRPr="006267F2" w:rsidRDefault="00D0259E" w:rsidP="005C09DD">
            <w:pPr>
              <w:pStyle w:val="TAC"/>
              <w:rPr>
                <w:lang w:eastAsia="zh-CN"/>
              </w:rPr>
            </w:pPr>
            <w:r w:rsidRPr="006267F2">
              <w:rPr>
                <w:lang w:eastAsia="zh-CN"/>
              </w:rPr>
              <w:t>13</w:t>
            </w:r>
          </w:p>
        </w:tc>
        <w:tc>
          <w:tcPr>
            <w:tcW w:w="2085" w:type="dxa"/>
          </w:tcPr>
          <w:p w:rsidR="00D0259E" w:rsidRPr="006267F2" w:rsidRDefault="00D0259E" w:rsidP="005C09DD">
            <w:pPr>
              <w:pStyle w:val="TAC"/>
              <w:rPr>
                <w:lang w:eastAsia="zh-CN"/>
              </w:rPr>
            </w:pPr>
            <w:r w:rsidRPr="006267F2">
              <w:rPr>
                <w:lang w:eastAsia="zh-CN"/>
              </w:rPr>
              <w:t>2 layer: TPMI=6</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14</w:t>
            </w:r>
          </w:p>
        </w:tc>
        <w:tc>
          <w:tcPr>
            <w:tcW w:w="2098" w:type="dxa"/>
          </w:tcPr>
          <w:p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rsidR="00D0259E" w:rsidRPr="006267F2" w:rsidRDefault="00D0259E" w:rsidP="005C09DD">
            <w:pPr>
              <w:pStyle w:val="TAC"/>
              <w:rPr>
                <w:lang w:eastAsia="zh-CN"/>
              </w:rPr>
            </w:pPr>
            <w:r w:rsidRPr="006267F2">
              <w:rPr>
                <w:lang w:eastAsia="zh-CN"/>
              </w:rPr>
              <w:t>14</w:t>
            </w:r>
          </w:p>
        </w:tc>
        <w:tc>
          <w:tcPr>
            <w:tcW w:w="2085" w:type="dxa"/>
          </w:tcPr>
          <w:p w:rsidR="00D0259E" w:rsidRPr="006267F2" w:rsidRDefault="00D0259E" w:rsidP="005C09DD">
            <w:pPr>
              <w:pStyle w:val="TAC"/>
              <w:rPr>
                <w:lang w:eastAsia="zh-CN"/>
              </w:rPr>
            </w:pPr>
            <w:r w:rsidRPr="006267F2">
              <w:rPr>
                <w:lang w:eastAsia="zh-CN"/>
              </w:rPr>
              <w:t>3 layer: TPMI=1</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rFonts w:hint="eastAsia"/>
                <w:lang w:eastAsia="zh-CN"/>
              </w:rPr>
              <w:t>15</w:t>
            </w:r>
          </w:p>
        </w:tc>
        <w:tc>
          <w:tcPr>
            <w:tcW w:w="2098" w:type="dxa"/>
          </w:tcPr>
          <w:p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A226F7" w:rsidRDefault="00D0259E" w:rsidP="005C09DD">
            <w:pPr>
              <w:pStyle w:val="TAC"/>
              <w:rPr>
                <w:lang w:eastAsia="zh-CN"/>
              </w:rPr>
            </w:pPr>
            <w:r>
              <w:rPr>
                <w:rFonts w:hint="eastAsia"/>
                <w:lang w:eastAsia="zh-CN"/>
              </w:rPr>
              <w:t>15</w:t>
            </w:r>
          </w:p>
        </w:tc>
        <w:tc>
          <w:tcPr>
            <w:tcW w:w="2085" w:type="dxa"/>
          </w:tcPr>
          <w:p w:rsidR="00D0259E" w:rsidRPr="00A226F7"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23</w:t>
            </w:r>
          </w:p>
        </w:tc>
        <w:tc>
          <w:tcPr>
            <w:tcW w:w="2098" w:type="dxa"/>
          </w:tcPr>
          <w:p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24</w:t>
            </w:r>
          </w:p>
        </w:tc>
        <w:tc>
          <w:tcPr>
            <w:tcW w:w="2098" w:type="dxa"/>
          </w:tcPr>
          <w:p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25</w:t>
            </w:r>
          </w:p>
        </w:tc>
        <w:tc>
          <w:tcPr>
            <w:tcW w:w="2098" w:type="dxa"/>
          </w:tcPr>
          <w:p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26</w:t>
            </w:r>
          </w:p>
        </w:tc>
        <w:tc>
          <w:tcPr>
            <w:tcW w:w="2098" w:type="dxa"/>
          </w:tcPr>
          <w:p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32</w:t>
            </w:r>
          </w:p>
        </w:tc>
        <w:tc>
          <w:tcPr>
            <w:tcW w:w="2098" w:type="dxa"/>
          </w:tcPr>
          <w:p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33</w:t>
            </w:r>
          </w:p>
        </w:tc>
        <w:tc>
          <w:tcPr>
            <w:tcW w:w="2098" w:type="dxa"/>
          </w:tcPr>
          <w:p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34</w:t>
            </w:r>
          </w:p>
        </w:tc>
        <w:tc>
          <w:tcPr>
            <w:tcW w:w="2098" w:type="dxa"/>
          </w:tcPr>
          <w:p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35</w:t>
            </w:r>
          </w:p>
        </w:tc>
        <w:tc>
          <w:tcPr>
            <w:tcW w:w="2098" w:type="dxa"/>
          </w:tcPr>
          <w:p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Default="00D0259E" w:rsidP="005C09DD">
            <w:pPr>
              <w:pStyle w:val="TAC"/>
              <w:rPr>
                <w:lang w:eastAsia="zh-CN"/>
              </w:rPr>
            </w:pPr>
            <w:r>
              <w:rPr>
                <w:rFonts w:hint="eastAsia"/>
                <w:lang w:eastAsia="zh-CN"/>
              </w:rPr>
              <w:t>36-63</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Pr="002625EB" w:rsidRDefault="00D0259E" w:rsidP="00E5725B">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873" w:name="_Hlk45184872"/>
      <w:r w:rsidRPr="00D155C0">
        <w:rPr>
          <w:i/>
          <w:iCs/>
        </w:rPr>
        <w:t>ul-FullPowerTransmission</w:t>
      </w:r>
      <w:bookmarkEnd w:id="87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874" w:name="_Hlk45184916"/>
      <w:r w:rsidRPr="00D155C0">
        <w:rPr>
          <w:i/>
          <w:iCs/>
        </w:rPr>
        <w:t>fullpowerMode</w:t>
      </w:r>
      <w:bookmarkEnd w:id="874"/>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87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87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380569">
        <w:trPr>
          <w:trHeight w:val="424"/>
          <w:jc w:val="center"/>
        </w:trPr>
        <w:tc>
          <w:tcPr>
            <w:tcW w:w="913"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t>0</w:t>
            </w:r>
          </w:p>
        </w:tc>
        <w:tc>
          <w:tcPr>
            <w:tcW w:w="2758" w:type="dxa"/>
            <w:shd w:val="clear" w:color="auto" w:fill="auto"/>
          </w:tcPr>
          <w:p w:rsidR="0057603F" w:rsidRPr="002625EB" w:rsidRDefault="0057603F" w:rsidP="002D1F93">
            <w:pPr>
              <w:pStyle w:val="TAC"/>
              <w:rPr>
                <w:lang w:eastAsia="zh-CN"/>
              </w:rPr>
            </w:pPr>
            <w:r w:rsidRPr="002625EB">
              <w:t>1 layer: TPMI=0</w:t>
            </w:r>
          </w:p>
        </w:tc>
        <w:tc>
          <w:tcPr>
            <w:tcW w:w="904"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24" w:type="dxa"/>
            <w:shd w:val="clear" w:color="auto" w:fill="D9D9D9"/>
          </w:tcPr>
          <w:p w:rsidR="0057603F" w:rsidRPr="002625EB" w:rsidRDefault="0057603F" w:rsidP="002D1F93">
            <w:pPr>
              <w:pStyle w:val="TAC"/>
            </w:pPr>
            <w:r w:rsidRPr="002625EB">
              <w:t>0</w:t>
            </w:r>
          </w:p>
        </w:tc>
        <w:tc>
          <w:tcPr>
            <w:tcW w:w="1786" w:type="dxa"/>
          </w:tcPr>
          <w:p w:rsidR="0057603F" w:rsidRPr="002625EB" w:rsidRDefault="0057603F" w:rsidP="002D1F93">
            <w:pPr>
              <w:pStyle w:val="TAC"/>
              <w:rPr>
                <w:lang w:eastAsia="zh-CN"/>
              </w:rPr>
            </w:pPr>
            <w:r w:rsidRPr="002625EB">
              <w:t>1 layer: TPMI=0</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rsidR="0057603F" w:rsidRPr="002625EB" w:rsidRDefault="0057603F" w:rsidP="002D1F93">
            <w:pPr>
              <w:pStyle w:val="TAC"/>
              <w:rPr>
                <w:lang w:eastAsia="zh-CN"/>
              </w:rPr>
            </w:pPr>
            <w:r w:rsidRPr="002625EB">
              <w:t>1 layer: TPMI=1</w:t>
            </w:r>
          </w:p>
        </w:tc>
        <w:tc>
          <w:tcPr>
            <w:tcW w:w="904"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24" w:type="dxa"/>
            <w:shd w:val="clear" w:color="auto" w:fill="D9D9D9"/>
            <w:vAlign w:val="center"/>
          </w:tcPr>
          <w:p w:rsidR="0057603F" w:rsidRPr="002625EB" w:rsidRDefault="0057603F" w:rsidP="002D1F93">
            <w:pPr>
              <w:pStyle w:val="TAC"/>
            </w:pPr>
            <w:r w:rsidRPr="002625EB">
              <w:rPr>
                <w:rFonts w:hint="eastAsia"/>
                <w:lang w:eastAsia="zh-CN"/>
              </w:rPr>
              <w:t>1</w:t>
            </w:r>
          </w:p>
        </w:tc>
        <w:tc>
          <w:tcPr>
            <w:tcW w:w="1786" w:type="dxa"/>
            <w:vAlign w:val="center"/>
          </w:tcPr>
          <w:p w:rsidR="0057603F" w:rsidRPr="002625EB" w:rsidRDefault="0057603F" w:rsidP="002D1F93">
            <w:pPr>
              <w:pStyle w:val="TAC"/>
              <w:rPr>
                <w:lang w:eastAsia="zh-CN"/>
              </w:rPr>
            </w:pPr>
            <w:r w:rsidRPr="002625EB">
              <w:t>1 layer: TPMI=1</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786" w:type="dxa"/>
            <w:vAlign w:val="center"/>
          </w:tcPr>
          <w:p w:rsidR="0057603F" w:rsidRPr="002625EB" w:rsidRDefault="0057603F" w:rsidP="002D1F93">
            <w:pPr>
              <w:pStyle w:val="TAC"/>
              <w:rPr>
                <w:lang w:eastAsia="zh-CN"/>
              </w:rPr>
            </w:pPr>
            <w:r w:rsidRPr="002625EB">
              <w:rPr>
                <w:lang w:eastAsia="zh-CN"/>
              </w:rPr>
              <w:t>…</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57603F" w:rsidRPr="002625EB" w:rsidRDefault="0057603F" w:rsidP="002D1F93">
            <w:pPr>
              <w:pStyle w:val="TAC"/>
            </w:pPr>
            <w:r w:rsidRPr="002625EB">
              <w:rPr>
                <w:rFonts w:hint="eastAsia"/>
                <w:lang w:eastAsia="zh-CN"/>
              </w:rPr>
              <w:t>3</w:t>
            </w:r>
          </w:p>
        </w:tc>
        <w:tc>
          <w:tcPr>
            <w:tcW w:w="1786"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bl>
    <w:p w:rsidR="00380569" w:rsidRDefault="00380569" w:rsidP="00380569">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87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87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rsidTr="005C09DD">
        <w:trPr>
          <w:trHeight w:val="424"/>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904" w:type="dxa"/>
            <w:shd w:val="clear" w:color="auto" w:fill="D9D9D9"/>
          </w:tcPr>
          <w:p w:rsidR="00380569" w:rsidRPr="002625EB" w:rsidRDefault="00380569" w:rsidP="005C09DD">
            <w:pPr>
              <w:pStyle w:val="TAC"/>
            </w:pPr>
            <w:r w:rsidRPr="002625EB">
              <w:t>0</w:t>
            </w:r>
          </w:p>
        </w:tc>
        <w:tc>
          <w:tcPr>
            <w:tcW w:w="2098" w:type="dxa"/>
          </w:tcPr>
          <w:p w:rsidR="00380569" w:rsidRPr="002625EB" w:rsidRDefault="00380569" w:rsidP="005C09DD">
            <w:pPr>
              <w:pStyle w:val="TAC"/>
              <w:rPr>
                <w:lang w:eastAsia="zh-CN"/>
              </w:rPr>
            </w:pPr>
            <w:r w:rsidRPr="002625EB">
              <w:t>1 layer: TPMI=0</w:t>
            </w:r>
          </w:p>
        </w:tc>
        <w:tc>
          <w:tcPr>
            <w:tcW w:w="924" w:type="dxa"/>
            <w:shd w:val="clear" w:color="auto" w:fill="D9D9D9"/>
          </w:tcPr>
          <w:p w:rsidR="00380569" w:rsidRPr="002625EB" w:rsidRDefault="00380569" w:rsidP="005C09DD">
            <w:pPr>
              <w:pStyle w:val="TAC"/>
            </w:pPr>
            <w:r w:rsidRPr="002625EB">
              <w:t>0</w:t>
            </w:r>
          </w:p>
        </w:tc>
        <w:tc>
          <w:tcPr>
            <w:tcW w:w="1786"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1</w:t>
            </w:r>
          </w:p>
        </w:tc>
        <w:tc>
          <w:tcPr>
            <w:tcW w:w="2098" w:type="dxa"/>
            <w:vAlign w:val="center"/>
          </w:tcPr>
          <w:p w:rsidR="00380569" w:rsidRPr="002625EB" w:rsidRDefault="00380569" w:rsidP="005C09DD">
            <w:pPr>
              <w:pStyle w:val="TAC"/>
              <w:rPr>
                <w:lang w:eastAsia="zh-CN"/>
              </w:rPr>
            </w:pPr>
            <w:r w:rsidRPr="002625EB">
              <w:t>1 layer: TPMI=1</w:t>
            </w:r>
          </w:p>
        </w:tc>
        <w:tc>
          <w:tcPr>
            <w:tcW w:w="924" w:type="dxa"/>
            <w:shd w:val="clear" w:color="auto" w:fill="D9D9D9"/>
            <w:vAlign w:val="center"/>
          </w:tcPr>
          <w:p w:rsidR="00380569" w:rsidRPr="002625EB" w:rsidRDefault="00380569" w:rsidP="005C09DD">
            <w:pPr>
              <w:pStyle w:val="TAC"/>
            </w:pPr>
            <w:r w:rsidRPr="002625EB">
              <w:rPr>
                <w:rFonts w:hint="eastAsia"/>
                <w:lang w:eastAsia="zh-CN"/>
              </w:rPr>
              <w:t>1</w:t>
            </w:r>
          </w:p>
        </w:tc>
        <w:tc>
          <w:tcPr>
            <w:tcW w:w="1786"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2098" w:type="dxa"/>
            <w:vAlign w:val="center"/>
          </w:tcPr>
          <w:p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1786" w:type="dxa"/>
            <w:vAlign w:val="center"/>
          </w:tcPr>
          <w:p w:rsidR="00380569" w:rsidRPr="002625EB" w:rsidRDefault="00380569" w:rsidP="005C09DD">
            <w:pPr>
              <w:pStyle w:val="TAC"/>
              <w:rPr>
                <w:lang w:eastAsia="zh-CN"/>
              </w:rPr>
            </w:pPr>
            <w:r w:rsidRPr="002625EB">
              <w:rPr>
                <w:lang w:eastAsia="zh-CN"/>
              </w:rPr>
              <w:t>…</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3</w:t>
            </w:r>
          </w:p>
        </w:tc>
        <w:tc>
          <w:tcPr>
            <w:tcW w:w="2098"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380569" w:rsidRPr="002625EB" w:rsidRDefault="00380569" w:rsidP="005C09DD">
            <w:pPr>
              <w:pStyle w:val="TAC"/>
            </w:pPr>
            <w:r w:rsidRPr="002625EB">
              <w:rPr>
                <w:rFonts w:hint="eastAsia"/>
                <w:lang w:eastAsia="zh-CN"/>
              </w:rPr>
              <w:t>3</w:t>
            </w:r>
          </w:p>
        </w:tc>
        <w:tc>
          <w:tcPr>
            <w:tcW w:w="1786"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2098" w:type="dxa"/>
          </w:tcPr>
          <w:p w:rsidR="00380569" w:rsidRPr="00A226F7" w:rsidRDefault="00380569" w:rsidP="005C09DD">
            <w:pPr>
              <w:pStyle w:val="TAC"/>
              <w:rPr>
                <w:lang w:eastAsia="zh-CN"/>
              </w:rPr>
            </w:pPr>
            <w:r w:rsidRPr="006267F2">
              <w:t>1 layer: TPMI=13</w:t>
            </w:r>
          </w:p>
        </w:tc>
        <w:tc>
          <w:tcPr>
            <w:tcW w:w="92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1786" w:type="dxa"/>
          </w:tcPr>
          <w:p w:rsidR="00380569" w:rsidRPr="00A226F7" w:rsidRDefault="00380569" w:rsidP="005C09DD">
            <w:pPr>
              <w:pStyle w:val="TAC"/>
              <w:rPr>
                <w:lang w:eastAsia="zh-CN"/>
              </w:rPr>
            </w:pPr>
            <w:r w:rsidRPr="006267F2">
              <w:t>1 layer: TPMI=13</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Pr>
                <w:rFonts w:hint="eastAsia"/>
                <w:lang w:eastAsia="zh-CN"/>
              </w:rPr>
              <w:t>5</w:t>
            </w:r>
          </w:p>
        </w:tc>
        <w:tc>
          <w:tcPr>
            <w:tcW w:w="2098" w:type="dxa"/>
          </w:tcPr>
          <w:p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rsidR="00380569" w:rsidRPr="002625EB" w:rsidRDefault="00380569" w:rsidP="005C09DD">
            <w:pPr>
              <w:pStyle w:val="TAC"/>
              <w:rPr>
                <w:lang w:eastAsia="zh-CN"/>
              </w:rPr>
            </w:pPr>
            <w:r>
              <w:rPr>
                <w:rFonts w:hint="eastAsia"/>
                <w:lang w:eastAsia="zh-CN"/>
              </w:rPr>
              <w:t>5-7</w:t>
            </w:r>
          </w:p>
        </w:tc>
        <w:tc>
          <w:tcPr>
            <w:tcW w:w="1786" w:type="dxa"/>
          </w:tcPr>
          <w:p w:rsidR="00380569" w:rsidRPr="002625EB" w:rsidRDefault="00380569" w:rsidP="005C09DD">
            <w:pPr>
              <w:pStyle w:val="TAC"/>
              <w:rPr>
                <w:lang w:eastAsia="zh-CN"/>
              </w:rPr>
            </w:pPr>
            <w:r>
              <w:rPr>
                <w:rFonts w:hint="eastAsia"/>
                <w:lang w:eastAsia="zh-CN"/>
              </w:rPr>
              <w:t>Reserved</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sidRPr="002625EB">
              <w:rPr>
                <w:lang w:eastAsia="zh-CN"/>
              </w:rPr>
              <w:t>…</w:t>
            </w:r>
          </w:p>
        </w:tc>
        <w:tc>
          <w:tcPr>
            <w:tcW w:w="2098" w:type="dxa"/>
          </w:tcPr>
          <w:p w:rsidR="00380569" w:rsidRPr="002625EB" w:rsidRDefault="00380569" w:rsidP="005C09DD">
            <w:pPr>
              <w:pStyle w:val="TAC"/>
              <w:rPr>
                <w:lang w:eastAsia="zh-CN"/>
              </w:rPr>
            </w:pPr>
            <w:r w:rsidRPr="002625EB">
              <w:rPr>
                <w:lang w:eastAsia="zh-CN"/>
              </w:rPr>
              <w:t>…</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6267F2" w:rsidRDefault="00380569" w:rsidP="005C09DD">
            <w:pPr>
              <w:pStyle w:val="TAC"/>
              <w:rPr>
                <w:lang w:eastAsia="zh-CN"/>
              </w:rPr>
            </w:pPr>
            <w:r w:rsidRPr="006267F2">
              <w:rPr>
                <w:lang w:eastAsia="zh-CN"/>
              </w:rPr>
              <w:t>13</w:t>
            </w:r>
          </w:p>
        </w:tc>
        <w:tc>
          <w:tcPr>
            <w:tcW w:w="2098" w:type="dxa"/>
          </w:tcPr>
          <w:p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14</w:t>
            </w:r>
          </w:p>
        </w:tc>
        <w:tc>
          <w:tcPr>
            <w:tcW w:w="2098" w:type="dxa"/>
          </w:tcPr>
          <w:p w:rsidR="00380569" w:rsidRPr="00A226F7" w:rsidRDefault="00380569" w:rsidP="005C09DD">
            <w:pPr>
              <w:pStyle w:val="TAC"/>
              <w:rPr>
                <w:lang w:eastAsia="zh-CN"/>
              </w:rPr>
            </w:pPr>
            <w:r w:rsidRPr="006267F2">
              <w:t>1 layer: TPMI=14</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15</w:t>
            </w:r>
          </w:p>
        </w:tc>
        <w:tc>
          <w:tcPr>
            <w:tcW w:w="2098" w:type="dxa"/>
            <w:vAlign w:val="center"/>
          </w:tcPr>
          <w:p w:rsidR="00380569" w:rsidRPr="00A226F7" w:rsidRDefault="00380569" w:rsidP="005C09DD">
            <w:pPr>
              <w:pStyle w:val="TAC"/>
              <w:rPr>
                <w:lang w:eastAsia="zh-CN"/>
              </w:rPr>
            </w:pPr>
            <w:r w:rsidRPr="006267F2">
              <w:t>1 layer: TPMI=15</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bl>
    <w:p w:rsidR="0057603F" w:rsidRPr="002625EB" w:rsidRDefault="0057603F" w:rsidP="00E5725B">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380569">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75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079" w:type="dxa"/>
          </w:tcPr>
          <w:p w:rsidR="00674854" w:rsidRPr="002625EB" w:rsidRDefault="00674854" w:rsidP="00560546">
            <w:pPr>
              <w:pStyle w:val="TAC"/>
              <w:rPr>
                <w:lang w:eastAsia="zh-CN"/>
              </w:rPr>
            </w:pPr>
            <w:r w:rsidRPr="002625EB">
              <w:t>1 layer: TPMI=0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079" w:type="dxa"/>
            <w:vAlign w:val="center"/>
          </w:tcPr>
          <w:p w:rsidR="00674854" w:rsidRPr="002625EB" w:rsidRDefault="00674854" w:rsidP="00560546">
            <w:pPr>
              <w:pStyle w:val="TAC"/>
              <w:rPr>
                <w:lang w:eastAsia="zh-CN"/>
              </w:rPr>
            </w:pPr>
            <w:r w:rsidRPr="002625EB">
              <w:t>1 layer: TPMI=1</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07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07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bl>
    <w:p w:rsidR="00380569" w:rsidRDefault="00380569" w:rsidP="00380569">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rsidTr="005C09DD">
        <w:trPr>
          <w:trHeight w:val="424"/>
          <w:jc w:val="center"/>
        </w:trPr>
        <w:tc>
          <w:tcPr>
            <w:tcW w:w="2122"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122" w:type="dxa"/>
          </w:tcPr>
          <w:p w:rsidR="00380569" w:rsidRPr="002625EB" w:rsidRDefault="00380569" w:rsidP="005C09DD">
            <w:pPr>
              <w:pStyle w:val="TAC"/>
            </w:pPr>
            <w:r w:rsidRPr="002625EB">
              <w:t>0</w:t>
            </w:r>
          </w:p>
        </w:tc>
        <w:tc>
          <w:tcPr>
            <w:tcW w:w="4252"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122" w:type="dxa"/>
            <w:vAlign w:val="center"/>
          </w:tcPr>
          <w:p w:rsidR="00380569" w:rsidRPr="002625EB" w:rsidRDefault="00380569" w:rsidP="005C09DD">
            <w:pPr>
              <w:pStyle w:val="TAC"/>
            </w:pPr>
            <w:r w:rsidRPr="002625EB">
              <w:rPr>
                <w:rFonts w:hint="eastAsia"/>
                <w:lang w:eastAsia="zh-CN"/>
              </w:rPr>
              <w:t>1</w:t>
            </w:r>
          </w:p>
        </w:tc>
        <w:tc>
          <w:tcPr>
            <w:tcW w:w="4252"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2122" w:type="dxa"/>
            <w:vAlign w:val="center"/>
          </w:tcPr>
          <w:p w:rsidR="00380569" w:rsidRPr="002625EB" w:rsidRDefault="00380569" w:rsidP="005C09DD">
            <w:pPr>
              <w:pStyle w:val="TAC"/>
              <w:rPr>
                <w:lang w:eastAsia="zh-CN"/>
              </w:rPr>
            </w:pPr>
            <w:r w:rsidRPr="002625EB">
              <w:rPr>
                <w:rFonts w:hint="eastAsia"/>
                <w:lang w:eastAsia="zh-CN"/>
              </w:rPr>
              <w:t>2</w:t>
            </w:r>
          </w:p>
        </w:tc>
        <w:tc>
          <w:tcPr>
            <w:tcW w:w="4252" w:type="dxa"/>
            <w:vAlign w:val="center"/>
          </w:tcPr>
          <w:p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rsidTr="005C09DD">
        <w:trPr>
          <w:jc w:val="center"/>
        </w:trPr>
        <w:tc>
          <w:tcPr>
            <w:tcW w:w="2122" w:type="dxa"/>
            <w:vAlign w:val="center"/>
          </w:tcPr>
          <w:p w:rsidR="00380569" w:rsidRPr="001C5DAF" w:rsidRDefault="00380569" w:rsidP="005C09DD">
            <w:pPr>
              <w:pStyle w:val="TAC"/>
            </w:pPr>
            <w:r w:rsidRPr="006267F2">
              <w:rPr>
                <w:lang w:eastAsia="zh-CN"/>
              </w:rPr>
              <w:t>3</w:t>
            </w:r>
          </w:p>
        </w:tc>
        <w:tc>
          <w:tcPr>
            <w:tcW w:w="4252" w:type="dxa"/>
            <w:vAlign w:val="center"/>
          </w:tcPr>
          <w:p w:rsidR="00380569" w:rsidRPr="001C5DAF" w:rsidRDefault="00380569" w:rsidP="005C09DD">
            <w:pPr>
              <w:pStyle w:val="TAC"/>
              <w:rPr>
                <w:lang w:eastAsia="zh-CN"/>
              </w:rPr>
            </w:pPr>
            <w:r w:rsidRPr="006267F2">
              <w:rPr>
                <w:lang w:eastAsia="zh-CN"/>
              </w:rPr>
              <w:t>1 layer: TPMI=2</w:t>
            </w:r>
          </w:p>
        </w:tc>
      </w:tr>
    </w:tbl>
    <w:p w:rsidR="00674854" w:rsidRPr="002625EB" w:rsidRDefault="00674854"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380569">
        <w:trPr>
          <w:trHeight w:val="424"/>
          <w:jc w:val="center"/>
        </w:trPr>
        <w:tc>
          <w:tcPr>
            <w:tcW w:w="891"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t>0</w:t>
            </w:r>
          </w:p>
        </w:tc>
        <w:tc>
          <w:tcPr>
            <w:tcW w:w="2758" w:type="dxa"/>
            <w:shd w:val="clear" w:color="auto" w:fill="auto"/>
          </w:tcPr>
          <w:p w:rsidR="003D6F29" w:rsidRPr="002625EB" w:rsidRDefault="003D6F29" w:rsidP="00CD14B9">
            <w:pPr>
              <w:pStyle w:val="TAC"/>
              <w:rPr>
                <w:lang w:eastAsia="zh-CN"/>
              </w:rPr>
            </w:pPr>
            <w:r w:rsidRPr="002625EB">
              <w:t>1 layer: TPMI=0</w:t>
            </w:r>
          </w:p>
        </w:tc>
        <w:tc>
          <w:tcPr>
            <w:tcW w:w="899" w:type="dxa"/>
            <w:shd w:val="clear" w:color="auto" w:fill="D9D9D9"/>
          </w:tcPr>
          <w:p w:rsidR="003D6F29" w:rsidRPr="002625EB" w:rsidRDefault="003D6F29" w:rsidP="00CD14B9">
            <w:pPr>
              <w:pStyle w:val="TAC"/>
            </w:pPr>
            <w:r w:rsidRPr="002625EB">
              <w:t>0</w:t>
            </w:r>
          </w:p>
        </w:tc>
        <w:tc>
          <w:tcPr>
            <w:tcW w:w="1758" w:type="dxa"/>
          </w:tcPr>
          <w:p w:rsidR="003D6F29" w:rsidRPr="002625EB" w:rsidRDefault="003D6F29" w:rsidP="00CD14B9">
            <w:pPr>
              <w:pStyle w:val="TAC"/>
              <w:rPr>
                <w:lang w:eastAsia="zh-CN"/>
              </w:rPr>
            </w:pPr>
            <w:r w:rsidRPr="002625EB">
              <w:t>1 layer: TPMI=0</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rsidR="003D6F29" w:rsidRPr="002625EB" w:rsidRDefault="003D6F29" w:rsidP="00CD14B9">
            <w:pPr>
              <w:pStyle w:val="TAC"/>
              <w:rPr>
                <w:lang w:eastAsia="zh-CN"/>
              </w:rPr>
            </w:pPr>
            <w:r w:rsidRPr="002625EB">
              <w:t>1 layer: TPMI=1</w:t>
            </w:r>
          </w:p>
        </w:tc>
        <w:tc>
          <w:tcPr>
            <w:tcW w:w="899" w:type="dxa"/>
            <w:shd w:val="clear" w:color="auto" w:fill="D9D9D9"/>
            <w:vAlign w:val="center"/>
          </w:tcPr>
          <w:p w:rsidR="003D6F29" w:rsidRPr="002625EB" w:rsidRDefault="003D6F29" w:rsidP="00CD14B9">
            <w:pPr>
              <w:pStyle w:val="TAC"/>
            </w:pPr>
            <w:r w:rsidRPr="002625EB">
              <w:rPr>
                <w:rFonts w:hint="eastAsia"/>
                <w:lang w:eastAsia="zh-CN"/>
              </w:rPr>
              <w:t>1</w:t>
            </w:r>
          </w:p>
        </w:tc>
        <w:tc>
          <w:tcPr>
            <w:tcW w:w="1758" w:type="dxa"/>
            <w:vAlign w:val="center"/>
          </w:tcPr>
          <w:p w:rsidR="003D6F29" w:rsidRPr="002625EB" w:rsidRDefault="003D6F29" w:rsidP="00CD14B9">
            <w:pPr>
              <w:pStyle w:val="TAC"/>
              <w:rPr>
                <w:lang w:eastAsia="zh-CN"/>
              </w:rPr>
            </w:pPr>
            <w:r w:rsidRPr="002625EB">
              <w:t>1 layer: TPMI=1</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rsidR="003D6F29" w:rsidRPr="002625EB" w:rsidRDefault="003D6F29" w:rsidP="00CD14B9">
            <w:pPr>
              <w:pStyle w:val="TAC"/>
              <w:rPr>
                <w:lang w:eastAsia="zh-CN"/>
              </w:rPr>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rsidR="003D6F29" w:rsidRPr="002625EB" w:rsidRDefault="003D6F29" w:rsidP="00CD14B9">
            <w:pPr>
              <w:pStyle w:val="TAC"/>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bl>
    <w:p w:rsidR="00380569" w:rsidRDefault="00380569" w:rsidP="00380569">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rsidTr="005C09DD">
        <w:trPr>
          <w:trHeight w:val="424"/>
          <w:jc w:val="center"/>
        </w:trPr>
        <w:tc>
          <w:tcPr>
            <w:tcW w:w="2096"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096" w:type="dxa"/>
            <w:shd w:val="clear" w:color="auto" w:fill="D9D9D9"/>
          </w:tcPr>
          <w:p w:rsidR="00380569" w:rsidRPr="002625EB" w:rsidRDefault="00380569" w:rsidP="005C09DD">
            <w:pPr>
              <w:pStyle w:val="TAC"/>
            </w:pPr>
            <w:r w:rsidRPr="002625EB">
              <w:t>0</w:t>
            </w:r>
          </w:p>
        </w:tc>
        <w:tc>
          <w:tcPr>
            <w:tcW w:w="4210"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096" w:type="dxa"/>
            <w:shd w:val="clear" w:color="auto" w:fill="D9D9D9"/>
            <w:vAlign w:val="center"/>
          </w:tcPr>
          <w:p w:rsidR="00380569" w:rsidRPr="002625EB" w:rsidRDefault="00380569" w:rsidP="005C09DD">
            <w:pPr>
              <w:pStyle w:val="TAC"/>
            </w:pPr>
            <w:r w:rsidRPr="002625EB">
              <w:rPr>
                <w:rFonts w:hint="eastAsia"/>
                <w:lang w:eastAsia="zh-CN"/>
              </w:rPr>
              <w:t>1</w:t>
            </w:r>
          </w:p>
        </w:tc>
        <w:tc>
          <w:tcPr>
            <w:tcW w:w="4210" w:type="dxa"/>
            <w:vAlign w:val="center"/>
          </w:tcPr>
          <w:p w:rsidR="00380569" w:rsidRPr="002625EB" w:rsidRDefault="00380569" w:rsidP="005C09DD">
            <w:pPr>
              <w:pStyle w:val="TAC"/>
              <w:rPr>
                <w:lang w:eastAsia="zh-CN"/>
              </w:rPr>
            </w:pPr>
            <w:r w:rsidRPr="002625EB">
              <w:t>1 layer: TPMI=1</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sidRPr="006267F2">
              <w:rPr>
                <w:lang w:eastAsia="zh-CN"/>
              </w:rPr>
              <w:t>2</w:t>
            </w:r>
          </w:p>
        </w:tc>
        <w:tc>
          <w:tcPr>
            <w:tcW w:w="4210" w:type="dxa"/>
            <w:vAlign w:val="center"/>
          </w:tcPr>
          <w:p w:rsidR="00380569" w:rsidRPr="006267F2" w:rsidRDefault="00380569" w:rsidP="005C09DD">
            <w:pPr>
              <w:pStyle w:val="TAC"/>
              <w:rPr>
                <w:lang w:eastAsia="zh-CN"/>
              </w:rPr>
            </w:pPr>
            <w:r w:rsidRPr="006267F2">
              <w:rPr>
                <w:lang w:eastAsia="zh-CN"/>
              </w:rPr>
              <w:t>1 layer: TPMI=2</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Pr>
                <w:rFonts w:hint="eastAsia"/>
                <w:lang w:eastAsia="zh-CN"/>
              </w:rPr>
              <w:t>3</w:t>
            </w:r>
          </w:p>
        </w:tc>
        <w:tc>
          <w:tcPr>
            <w:tcW w:w="4210" w:type="dxa"/>
            <w:vAlign w:val="center"/>
          </w:tcPr>
          <w:p w:rsidR="00380569" w:rsidRPr="006267F2" w:rsidRDefault="00380569" w:rsidP="005C09DD">
            <w:pPr>
              <w:pStyle w:val="TAC"/>
              <w:rPr>
                <w:lang w:eastAsia="zh-CN"/>
              </w:rPr>
            </w:pPr>
            <w:r>
              <w:rPr>
                <w:rFonts w:hint="eastAsia"/>
                <w:lang w:eastAsia="zh-CN"/>
              </w:rPr>
              <w:t>Reserved</w:t>
            </w:r>
          </w:p>
        </w:tc>
      </w:tr>
    </w:tbl>
    <w:p w:rsidR="003D6F29" w:rsidRPr="002625EB" w:rsidRDefault="003D6F29"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dmrs-UplinkTransformPrecoding-r16</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444A91">
        <w:trPr>
          <w:jc w:val="center"/>
        </w:trPr>
        <w:tc>
          <w:tcPr>
            <w:tcW w:w="1284"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rsidR="009A2075" w:rsidRPr="0030710B" w:rsidRDefault="009A2075" w:rsidP="00BC570E">
            <w:pPr>
              <w:pStyle w:val="TAC"/>
            </w:pPr>
            <w:r w:rsidRPr="0030710B">
              <w:rPr>
                <w:rFonts w:cs="Arial"/>
                <w:b/>
                <w:bCs/>
                <w:sz w:val="16"/>
                <w:szCs w:val="16"/>
              </w:rPr>
              <w:t>DMRS port(s)</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pPr>
            <w:r w:rsidRPr="0030710B">
              <w:rPr>
                <w:rFonts w:cs="Arial"/>
                <w:sz w:val="16"/>
                <w:szCs w:val="16"/>
              </w:rPr>
              <w:t>0</w:t>
            </w:r>
          </w:p>
        </w:tc>
        <w:tc>
          <w:tcPr>
            <w:tcW w:w="1862" w:type="dxa"/>
            <w:shd w:val="clear" w:color="auto" w:fill="auto"/>
            <w:vAlign w:val="center"/>
          </w:tcPr>
          <w:p w:rsidR="009A2075" w:rsidRPr="0030710B" w:rsidRDefault="009A2075" w:rsidP="00BC570E">
            <w:pPr>
              <w:pStyle w:val="TAC"/>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0</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3</w:t>
            </w:r>
          </w:p>
        </w:tc>
      </w:tr>
    </w:tbl>
    <w:p w:rsidR="005C09DD" w:rsidRPr="0030710B"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dmrs-UplinkTransformPrecoding-r16</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5C09DD">
        <w:trPr>
          <w:jc w:val="center"/>
        </w:trPr>
        <w:tc>
          <w:tcPr>
            <w:tcW w:w="1284"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rsidR="005C09DD" w:rsidRPr="0030710B" w:rsidRDefault="005C09DD" w:rsidP="005C09DD">
            <w:pPr>
              <w:pStyle w:val="TAC"/>
            </w:pPr>
            <w:r w:rsidRPr="0030710B">
              <w:rPr>
                <w:rFonts w:cs="Arial"/>
                <w:b/>
                <w:bCs/>
                <w:sz w:val="16"/>
                <w:szCs w:val="16"/>
              </w:rPr>
              <w:t>DMRS port(s)</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pPr>
            <w:r w:rsidRPr="0030710B">
              <w:rPr>
                <w:rFonts w:cs="Arial"/>
                <w:sz w:val="16"/>
                <w:szCs w:val="16"/>
              </w:rPr>
              <w:t>0</w:t>
            </w:r>
          </w:p>
        </w:tc>
        <w:tc>
          <w:tcPr>
            <w:tcW w:w="1862" w:type="dxa"/>
            <w:shd w:val="clear" w:color="auto" w:fill="auto"/>
            <w:vAlign w:val="center"/>
          </w:tcPr>
          <w:p w:rsidR="005C09DD" w:rsidRPr="0030710B" w:rsidRDefault="005C09DD" w:rsidP="005C09DD">
            <w:pPr>
              <w:pStyle w:val="TAC"/>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1</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2</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3</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rsidR="009A2075" w:rsidRPr="0030710B" w:rsidRDefault="009A2075"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dmrs-UplinkTransformPrecoding-r16</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rsidTr="00444A91">
        <w:trPr>
          <w:trHeight w:val="214"/>
          <w:jc w:val="center"/>
        </w:trPr>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pPr>
            <w:r w:rsidRPr="0030710B">
              <w:rPr>
                <w:rFonts w:cs="Arial"/>
                <w:sz w:val="16"/>
                <w:szCs w:val="16"/>
              </w:rPr>
              <w:t>9</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r>
    </w:tbl>
    <w:p w:rsidR="005C09DD" w:rsidRPr="0030710B"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dmrs-UplinkTransformPrecoding-r16</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03" type="#_x0000_t75" style="width:38.5pt;height:16.75pt" o:ole="">
            <v:imagedata r:id="rId2799" o:title=""/>
          </v:shape>
          <o:OLEObject Type="Embed" ProgID="Equation.3" ShapeID="_x0000_i2803" DrawAspect="Content" ObjectID="_1655835133" r:id="rId280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4" type="#_x0000_t75" style="width:41pt;height:16.75pt" o:ole="">
                  <v:imagedata r:id="rId2801" o:title=""/>
                </v:shape>
                <o:OLEObject Type="Embed" ProgID="Equation.3" ShapeID="_x0000_i2804" DrawAspect="Content" ObjectID="_1655835134" r:id="rId2802"/>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5" type="#_x0000_t75" style="width:40.2pt;height:16.75pt" o:ole="">
                  <v:imagedata r:id="rId2803" o:title=""/>
                </v:shape>
                <o:OLEObject Type="Embed" ProgID="Equation.3" ShapeID="_x0000_i2805" DrawAspect="Content" ObjectID="_1655835135" r:id="rId280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6" type="#_x0000_t75" style="width:41pt;height:16.75pt" o:ole="">
                  <v:imagedata r:id="rId2805" o:title=""/>
                </v:shape>
                <o:OLEObject Type="Embed" ProgID="Equation.3" ShapeID="_x0000_i2806" DrawAspect="Content" ObjectID="_1655835136" r:id="rId2806"/>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07" type="#_x0000_t75" style="width:38.5pt;height:16.75pt" o:ole="">
            <v:imagedata r:id="rId2807" o:title=""/>
          </v:shape>
          <o:OLEObject Type="Embed" ProgID="Equation.3" ShapeID="_x0000_i2807" DrawAspect="Content" ObjectID="_1655835137" r:id="rId280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8" type="#_x0000_t75" style="width:41pt;height:16.75pt" o:ole="">
                  <v:imagedata r:id="rId2801" o:title=""/>
                </v:shape>
                <o:OLEObject Type="Embed" ProgID="Equation.3" ShapeID="_x0000_i2808" DrawAspect="Content" ObjectID="_1655835138" r:id="rId280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9" type="#_x0000_t75" style="width:40.2pt;height:16.75pt" o:ole="">
                  <v:imagedata r:id="rId2803" o:title=""/>
                </v:shape>
                <o:OLEObject Type="Embed" ProgID="Equation.3" ShapeID="_x0000_i2809" DrawAspect="Content" ObjectID="_1655835139" r:id="rId281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0" type="#_x0000_t75" style="width:41pt;height:16.75pt" o:ole="">
                  <v:imagedata r:id="rId2811" o:title=""/>
                </v:shape>
                <o:OLEObject Type="Embed" ProgID="Equation.3" ShapeID="_x0000_i2810" DrawAspect="Content" ObjectID="_1655835140" r:id="rId2812"/>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11" type="#_x0000_t75" style="width:38.5pt;height:16.75pt" o:ole="">
            <v:imagedata r:id="rId2813" o:title=""/>
          </v:shape>
          <o:OLEObject Type="Embed" ProgID="Equation.3" ShapeID="_x0000_i2811" DrawAspect="Content" ObjectID="_1655835141" r:id="rId281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2" type="#_x0000_t75" style="width:41pt;height:16.75pt" o:ole="">
                  <v:imagedata r:id="rId2801" o:title=""/>
                </v:shape>
                <o:OLEObject Type="Embed" ProgID="Equation.3" ShapeID="_x0000_i2812" DrawAspect="Content" ObjectID="_1655835142" r:id="rId2815"/>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3" type="#_x0000_t75" style="width:40.2pt;height:16.75pt" o:ole="">
                  <v:imagedata r:id="rId2803" o:title=""/>
                </v:shape>
                <o:OLEObject Type="Embed" ProgID="Equation.3" ShapeID="_x0000_i2813" DrawAspect="Content" ObjectID="_1655835143" r:id="rId2816"/>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4" type="#_x0000_t75" style="width:41pt;height:16.75pt" o:ole="">
                  <v:imagedata r:id="rId2811" o:title=""/>
                </v:shape>
                <o:OLEObject Type="Embed" ProgID="Equation.3" ShapeID="_x0000_i2814" DrawAspect="Content" ObjectID="_1655835144" r:id="rId2817"/>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15" type="#_x0000_t75" style="width:38.5pt;height:16.75pt" o:ole="">
            <v:imagedata r:id="rId2818" o:title=""/>
          </v:shape>
          <o:OLEObject Type="Embed" ProgID="Equation.3" ShapeID="_x0000_i2815" DrawAspect="Content" ObjectID="_1655835145" r:id="rId281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6" type="#_x0000_t75" style="width:41pt;height:16.75pt" o:ole="">
                  <v:imagedata r:id="rId2801" o:title=""/>
                </v:shape>
                <o:OLEObject Type="Embed" ProgID="Equation.3" ShapeID="_x0000_i2816" DrawAspect="Content" ObjectID="_1655835146" r:id="rId2820"/>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7" type="#_x0000_t75" style="width:40.2pt;height:16.75pt" o:ole="">
                  <v:imagedata r:id="rId2803" o:title=""/>
                </v:shape>
                <o:OLEObject Type="Embed" ProgID="Equation.3" ShapeID="_x0000_i2817" DrawAspect="Content" ObjectID="_1655835147" r:id="rId2821"/>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8" type="#_x0000_t75" style="width:41pt;height:16.75pt" o:ole="">
                  <v:imagedata r:id="rId2811" o:title=""/>
                </v:shape>
                <o:OLEObject Type="Embed" ProgID="Equation.3" ShapeID="_x0000_i2818" DrawAspect="Content" ObjectID="_1655835148" r:id="rId2822"/>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9" type="#_x0000_t75" style="width:41pt;height:16.75pt" o:ole="">
                  <v:imagedata r:id="rId2801" o:title=""/>
                </v:shape>
                <o:OLEObject Type="Embed" ProgID="Equation.3" ShapeID="_x0000_i2819" DrawAspect="Content" ObjectID="_1655835149" r:id="rId2823"/>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5C09DD"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lang w:eastAsia="zh-CN"/>
              </w:rPr>
              <w:t>Reserved</w:t>
            </w:r>
          </w:p>
        </w:tc>
      </w:tr>
    </w:tbl>
    <w:p w:rsidR="005C09DD"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rFonts w:hint="eastAsia"/>
                <w:lang w:eastAsia="zh-CN"/>
              </w:rPr>
              <w:t>3</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rsidR="000A7AFC" w:rsidRDefault="000A7AFC" w:rsidP="0069565A">
      <w:pPr>
        <w:rPr>
          <w:lang w:eastAsia="zh-CN"/>
        </w:rPr>
      </w:pPr>
    </w:p>
    <w:p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rsidTr="00FB75E9">
        <w:trPr>
          <w:trHeight w:val="424"/>
          <w:jc w:val="center"/>
        </w:trPr>
        <w:tc>
          <w:tcPr>
            <w:tcW w:w="2467" w:type="dxa"/>
            <w:shd w:val="clear" w:color="auto" w:fill="D9D9D9"/>
            <w:vAlign w:val="center"/>
          </w:tcPr>
          <w:p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v:shape id="_x0000_i2820" type="#_x0000_t75" style="width:21.75pt;height:14.25pt" o:ole="">
                  <v:imagedata r:id="rId841" o:title=""/>
                </v:shape>
                <o:OLEObject Type="Embed" ProgID="Equation.3" ShapeID="_x0000_i2820" DrawAspect="Content" ObjectID="_1655835150" r:id="rId2824"/>
              </w:object>
            </w:r>
            <w:r w:rsidRPr="0030710B">
              <w:rPr>
                <w:b/>
                <w:bCs/>
                <w:szCs w:val="18"/>
                <w:lang w:eastAsia="zh-CN"/>
              </w:rPr>
              <w:t xml:space="preserve"> to be applied</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rsidR="0069565A" w:rsidRPr="002625EB" w:rsidRDefault="0069565A" w:rsidP="00FB75E9">
            <w:pPr>
              <w:pStyle w:val="TAC"/>
              <w:rPr>
                <w:lang w:eastAsia="zh-CN"/>
              </w:rPr>
            </w:pPr>
            <w:r w:rsidRPr="002625EB">
              <w:rPr>
                <w:lang w:eastAsia="zh-CN"/>
              </w:rPr>
              <w:t>0</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rsidR="0069565A" w:rsidRPr="002625EB" w:rsidRDefault="0069565A" w:rsidP="00FB75E9">
            <w:pPr>
              <w:pStyle w:val="TAC"/>
              <w:rPr>
                <w:lang w:eastAsia="zh-CN"/>
              </w:rPr>
            </w:pPr>
            <w:r>
              <w:rPr>
                <w:lang w:eastAsia="zh-CN"/>
              </w:rPr>
              <w:t>2</w:t>
            </w:r>
          </w:p>
        </w:tc>
      </w:tr>
    </w:tbl>
    <w:p w:rsidR="0069565A" w:rsidRDefault="0069565A" w:rsidP="00C33081">
      <w:pPr>
        <w:rPr>
          <w:lang w:eastAsia="zh-CN"/>
        </w:rPr>
      </w:pPr>
    </w:p>
    <w:p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9D4443">
        <w:rPr>
          <w:rFonts w:eastAsia="Times New Roman"/>
          <w:i/>
          <w:iCs/>
        </w:rPr>
        <w:t>ul-dci</w:t>
      </w:r>
      <w:r w:rsidR="009D4443" w:rsidRPr="00AE5CCF" w:rsidDel="009D4443">
        <w:rPr>
          <w:rFonts w:eastAsia="Times New Roman"/>
          <w:i/>
          <w:iCs/>
        </w:rPr>
        <w:t xml:space="preserve"> </w:t>
      </w:r>
      <w:r w:rsidRPr="00AE5CCF">
        <w:rPr>
          <w:rFonts w:eastAsia="Times New Roman"/>
          <w:i/>
          <w:iCs/>
        </w:rPr>
        <w:t>-trig</w:t>
      </w:r>
      <w:r w:rsidR="009D4443">
        <w:rPr>
          <w:rFonts w:eastAsia="Times New Roman"/>
          <w:i/>
          <w:iCs/>
        </w:rPr>
        <w:t>g</w:t>
      </w:r>
      <w:r w:rsidRPr="00AE5CCF">
        <w:rPr>
          <w:rFonts w:eastAsia="Times New Roman"/>
          <w:i/>
          <w:iCs/>
        </w:rPr>
        <w:t>ered-UL-ChannelAccess-CPext-CAPC-r16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rsidTr="00FB75E9">
        <w:trPr>
          <w:trHeight w:val="424"/>
          <w:jc w:val="center"/>
        </w:trPr>
        <w:tc>
          <w:tcPr>
            <w:tcW w:w="70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bl>
    <w:p w:rsidR="0069565A" w:rsidRDefault="0069565A" w:rsidP="009103C2">
      <w:pPr>
        <w:rPr>
          <w:rFonts w:eastAsiaTheme="minorEastAsia"/>
          <w:lang w:eastAsia="zh-CN"/>
        </w:rPr>
      </w:pPr>
    </w:p>
    <w:p w:rsidR="00AF0272" w:rsidRPr="002625EB" w:rsidRDefault="00AF0272" w:rsidP="00AF0272">
      <w:pPr>
        <w:pStyle w:val="Heading5"/>
        <w:rPr>
          <w:lang w:eastAsia="zh-CN"/>
        </w:rPr>
      </w:pPr>
      <w:bookmarkStart w:id="877" w:name="_Toc29326609"/>
      <w:bookmarkStart w:id="878" w:name="_Toc29327759"/>
      <w:bookmarkStart w:id="879" w:name="_Toc36045949"/>
      <w:bookmarkStart w:id="880" w:name="_Toc36046209"/>
      <w:bookmarkStart w:id="881" w:name="_Toc36046355"/>
      <w:bookmarkStart w:id="882" w:name="_Toc45209272"/>
      <w:r w:rsidRPr="002625EB">
        <w:rPr>
          <w:rFonts w:hint="eastAsia"/>
          <w:lang w:eastAsia="zh-CN"/>
        </w:rPr>
        <w:t>7.3.1.1.</w:t>
      </w:r>
      <w:r>
        <w:rPr>
          <w:lang w:eastAsia="zh-CN"/>
        </w:rPr>
        <w:t>3</w:t>
      </w:r>
      <w:r>
        <w:rPr>
          <w:rFonts w:hint="eastAsia"/>
          <w:lang w:eastAsia="zh-CN"/>
        </w:rPr>
        <w:tab/>
        <w:t>Format 0_2</w:t>
      </w:r>
      <w:bookmarkEnd w:id="877"/>
      <w:bookmarkEnd w:id="878"/>
      <w:bookmarkEnd w:id="879"/>
      <w:bookmarkEnd w:id="880"/>
      <w:bookmarkEnd w:id="881"/>
      <w:bookmarkEnd w:id="882"/>
    </w:p>
    <w:p w:rsidR="00AF0272" w:rsidRPr="002625EB" w:rsidRDefault="00AF0272" w:rsidP="00AF0272">
      <w:r w:rsidRPr="002625EB">
        <w:t>DCI format 0</w:t>
      </w:r>
      <w:r>
        <w:rPr>
          <w:rFonts w:hint="eastAsia"/>
          <w:lang w:eastAsia="zh-CN"/>
        </w:rPr>
        <w:t>_2</w:t>
      </w:r>
      <w:r w:rsidRPr="002625EB">
        <w:t xml:space="preserve"> is used for the scheduling of PUSCH in one cell. </w:t>
      </w:r>
    </w:p>
    <w:p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1038B4" w:rsidRPr="008C1C91">
        <w:rPr>
          <w:i/>
        </w:rPr>
        <w:t>carrierIndicatorSizeForDCI-Format0-2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Pr="002625EB">
        <w:rPr>
          <w:rFonts w:hint="eastAsia"/>
          <w:lang w:eastAsia="zh-CN"/>
        </w:rPr>
        <w:t>both resource allocation type 0 and 1 are configured</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Pr="00107F95">
        <w:rPr>
          <w:i/>
          <w:lang w:eastAsia="zh-CN"/>
        </w:rPr>
        <w:t>ResourceAllocatio</w:t>
      </w:r>
      <w:r>
        <w:rPr>
          <w:i/>
          <w:lang w:eastAsia="zh-CN"/>
        </w:rPr>
        <w:t>nType1-granularity-ForDCIFormat0</w:t>
      </w:r>
      <w:r w:rsidRPr="00107F95">
        <w:rPr>
          <w:i/>
          <w:lang w:eastAsia="zh-CN"/>
        </w:rPr>
        <w:t>_2</w:t>
      </w:r>
      <w:r>
        <w:rPr>
          <w:i/>
          <w:lang w:eastAsia="zh-CN"/>
        </w:rPr>
        <w:t xml:space="preserve">. </w:t>
      </w:r>
      <w:r w:rsidRPr="00D01332">
        <w:rPr>
          <w:lang w:eastAsia="zh-CN"/>
        </w:rPr>
        <w:t>If</w:t>
      </w:r>
      <w:r>
        <w:rPr>
          <w:lang w:eastAsia="zh-CN"/>
        </w:rPr>
        <w:t xml:space="preserve"> the higher layer parameter </w:t>
      </w:r>
      <w:r w:rsidRPr="00107F95">
        <w:rPr>
          <w:i/>
          <w:lang w:eastAsia="zh-CN"/>
        </w:rPr>
        <w:t>ResourceAllocationType1-granularity-ForDCIFormat</w:t>
      </w:r>
      <w:r>
        <w:rPr>
          <w:i/>
          <w:lang w:eastAsia="zh-CN"/>
        </w:rPr>
        <w:t>0</w:t>
      </w:r>
      <w:r w:rsidRPr="00107F95">
        <w:rPr>
          <w:i/>
          <w:lang w:eastAsia="zh-CN"/>
        </w:rPr>
        <w:t>_2</w:t>
      </w:r>
      <w:r>
        <w:rPr>
          <w:lang w:eastAsia="zh-CN"/>
        </w:rPr>
        <w:t xml:space="preserve"> is not configured, </w:t>
      </w:r>
      <m:oMath>
        <m:r>
          <w:rPr>
            <w:rFonts w:ascii="Cambria Math" w:hAnsi="Cambria Math"/>
            <w:lang w:eastAsia="zh-CN"/>
          </w:rPr>
          <m:t>K1</m:t>
        </m:r>
      </m:oMath>
      <w:r>
        <w:rPr>
          <w:lang w:eastAsia="zh-CN"/>
        </w:rPr>
        <w:t xml:space="preserve"> is equal to 1.</w:t>
      </w:r>
    </w:p>
    <w:p w:rsidR="00AF0272" w:rsidRPr="002625EB" w:rsidRDefault="00AF0272" w:rsidP="00AF0272">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Pr="000A6E18">
        <w:rPr>
          <w:i/>
          <w:lang w:eastAsia="zh-CN"/>
        </w:rPr>
        <w:t>frequencyHoppingOffsetLists-ForDCIFormat0_2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Pr="000A6E18">
        <w:rPr>
          <w:i/>
          <w:lang w:eastAsia="zh-CN"/>
        </w:rPr>
        <w:t>frequencyHoppingOffsetLists-ForDCIFormat0_2</w:t>
      </w:r>
      <w:r>
        <w:rPr>
          <w:rFonts w:hint="eastAsia"/>
          <w:lang w:eastAsia="zh-CN"/>
        </w:rPr>
        <w:t xml:space="preserve"> </w:t>
      </w:r>
      <w:r w:rsidRPr="002625EB">
        <w:rPr>
          <w:rFonts w:hint="eastAsia"/>
          <w:lang w:eastAsia="zh-CN"/>
        </w:rPr>
        <w:t>contains four offset values</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Pr="0049113B">
        <w:rPr>
          <w:i/>
        </w:rPr>
        <w:t>PUSCH-TimeDomainResourceAllocationList-ForDCIformat0_2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rsidR="00AF0272" w:rsidRPr="002625EB" w:rsidRDefault="00AF0272" w:rsidP="00AF0272">
      <w:pPr>
        <w:pStyle w:val="B1"/>
        <w:rPr>
          <w:lang w:eastAsia="zh-CN"/>
        </w:rPr>
      </w:pPr>
      <w:r w:rsidRPr="002625EB">
        <w:t>-</w:t>
      </w:r>
      <w:bookmarkStart w:id="883"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1038B4" w:rsidRPr="00B45D6D">
        <w:rPr>
          <w:i/>
          <w:lang w:eastAsia="zh-CN"/>
        </w:rPr>
        <w:t>frequencyHoppingForDCI-Format0-2</w:t>
      </w:r>
      <w:r w:rsidRPr="002625EB">
        <w:rPr>
          <w:rFonts w:hint="eastAsia"/>
          <w:lang w:eastAsia="zh-CN"/>
        </w:rPr>
        <w:t xml:space="preserve"> is not configured;</w:t>
      </w:r>
    </w:p>
    <w:bookmarkEnd w:id="883"/>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1038B4" w:rsidRPr="00763BC8">
        <w:rPr>
          <w:i/>
        </w:rPr>
        <w:t>numberOfBitsForRV-ForDCI-Format0-2</w:t>
      </w:r>
    </w:p>
    <w:p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1038B4" w:rsidRPr="009F2BF9">
        <w:rPr>
          <w:i/>
          <w:iCs/>
        </w:rPr>
        <w:t>harq-ProcessNumberSizeForDCI-Format0-2</w:t>
      </w:r>
    </w:p>
    <w:p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1038B4" w:rsidRPr="006C0684">
        <w:rPr>
          <w:i/>
          <w:lang w:eastAsia="zh-CN"/>
        </w:rPr>
        <w:t>downlinkAssignmentIndexForDCI-Format0-2</w:t>
      </w:r>
      <w:r>
        <w:rPr>
          <w:lang w:eastAsia="zh-CN"/>
        </w:rPr>
        <w:t xml:space="preserve"> </w:t>
      </w:r>
      <w:r w:rsidRPr="002625EB">
        <w:rPr>
          <w:rFonts w:hint="eastAsia"/>
          <w:lang w:eastAsia="zh-CN"/>
        </w:rPr>
        <w:t>is not configured;</w:t>
      </w:r>
    </w:p>
    <w:p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1038B4" w:rsidRPr="00A410A8">
        <w:rPr>
          <w:i/>
          <w:lang w:eastAsia="zh-CN"/>
        </w:rPr>
        <w:t>priorityIndicatorForDCI-Format0-2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rsidR="00AF0272" w:rsidRPr="002625EB" w:rsidRDefault="00AF0272" w:rsidP="00AF0272">
      <w:pPr>
        <w:pStyle w:val="B1"/>
        <w:rPr>
          <w:lang w:eastAsia="zh-CN"/>
        </w:rPr>
      </w:pPr>
      <w:r w:rsidRPr="002625EB">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oMath>
      <w:r w:rsidRPr="002625EB">
        <w:rPr>
          <w:position w:val="-34"/>
        </w:rPr>
        <w:object w:dxaOrig="2600" w:dyaOrig="800">
          <v:shape id="_x0000_i2821" type="#_x0000_t75" style="width:118.9pt;height:36.85pt" o:ole="">
            <v:imagedata r:id="rId2778" o:title=""/>
          </v:shape>
          <o:OLEObject Type="Embed" ProgID="Equation.3" ShapeID="_x0000_i2821" DrawAspect="Content" ObjectID="_1655835151" r:id="rId2825"/>
        </w:object>
      </w:r>
      <w:r w:rsidRPr="002625EB">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1038B4" w:rsidRPr="00DF7F25">
        <w:rPr>
          <w:i/>
          <w:lang w:eastAsia="zh-CN"/>
        </w:rPr>
        <w:t>srs-ResourceSetToAddModListForDCI-Format0-2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position w:val="-34"/>
        </w:rPr>
        <w:object w:dxaOrig="2376" w:dyaOrig="732">
          <v:shape id="_x0000_i2822" type="#_x0000_t75" style="width:118.05pt;height:36.85pt" o:ole="">
            <v:imagedata r:id="rId2778" o:title=""/>
          </v:shape>
          <o:OLEObject Type="Embed" ProgID="Equation.3" ShapeID="_x0000_i2822" DrawAspect="Content" ObjectID="_1655835152" r:id="rId2826"/>
        </w:object>
      </w:r>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1038B4" w:rsidRPr="00DF7F25">
        <w:rPr>
          <w:i/>
          <w:lang w:eastAsia="zh-CN"/>
        </w:rPr>
        <w:t>srs-ResourceSetToAddModListForDCI-Format0-2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Pr="002625EB">
        <w:rPr>
          <w:lang w:eastAsia="zh-CN"/>
        </w:rPr>
        <w:t xml:space="preserve"> and</w:t>
      </w:r>
    </w:p>
    <w:p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001038B4" w:rsidRPr="004C413C">
        <w:rPr>
          <w:i/>
          <w:lang w:eastAsia="zh-CN"/>
        </w:rPr>
        <w:t>maxMIMO-LayersForDCI-Format0-2</w:t>
      </w:r>
      <w:r>
        <w:rPr>
          <w:color w:val="000000"/>
          <w:kern w:val="2"/>
          <w:lang w:val="fi-FI"/>
        </w:rPr>
        <w:t xml:space="preserve"> </w:t>
      </w:r>
      <w:r w:rsidRPr="002625EB">
        <w:rPr>
          <w:lang w:eastAsia="zh-CN"/>
        </w:rPr>
        <w:t xml:space="preserve">and the higher layer parameter </w:t>
      </w:r>
      <w:r w:rsidR="001038B4" w:rsidRPr="004C413C">
        <w:rPr>
          <w:i/>
          <w:lang w:eastAsia="zh-CN"/>
        </w:rPr>
        <w:t>maxMIMO-LayersForDCI-Format0-2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AF0272" w:rsidRPr="002625EB" w:rsidRDefault="00AF0272" w:rsidP="00AF0272">
      <w:pPr>
        <w:pStyle w:val="B3"/>
        <w:rPr>
          <w:lang w:val="en-US" w:eastAsia="zh-CN"/>
        </w:rPr>
      </w:pPr>
      <w:r w:rsidRPr="002625EB">
        <w:rPr>
          <w:lang w:eastAsia="zh-CN"/>
        </w:rPr>
        <w:lastRenderedPageBreak/>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rsidR="00AF0272" w:rsidRPr="00FA1FFD"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1038B4" w:rsidRPr="00DF7F25">
        <w:rPr>
          <w:i/>
          <w:lang w:eastAsia="zh-CN"/>
        </w:rPr>
        <w:t>srs-ResourceSetToAddModListForDCI-Format0-2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Pr="002625EB">
        <w:rPr>
          <w:rFonts w:hint="eastAsia"/>
          <w:lang w:eastAsia="zh-CN"/>
        </w:rPr>
        <w:t>.</w:t>
      </w:r>
    </w:p>
    <w:p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w:t>
      </w:r>
      <w:r w:rsidRPr="00A96AC5">
        <w:rPr>
          <w:lang w:eastAsia="zh-CN"/>
        </w:rPr>
        <w:t>values</w:t>
      </w:r>
      <w:r w:rsidRPr="00A96AC5">
        <w:rPr>
          <w:rFonts w:hint="eastAsia"/>
          <w:lang w:eastAsia="zh-CN"/>
        </w:rPr>
        <w:t xml:space="preserve"> of higher layer parameters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sidRPr="00A96AC5">
        <w:rPr>
          <w:rFonts w:hint="eastAsia"/>
          <w:iCs/>
          <w:lang w:eastAsia="zh-CN"/>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Pr="00D904B0">
        <w:rPr>
          <w:i/>
          <w:lang w:eastAsia="zh-CN"/>
        </w:rPr>
        <w:t>maxRankForDCI-Format0-2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Pr="00FD1880">
        <w:rPr>
          <w:i/>
          <w:lang w:eastAsia="zh-CN"/>
        </w:rPr>
        <w:t>codebookSubsetForDCI-Format0-2</w:t>
      </w:r>
      <w:r w:rsidRPr="00A96AC5">
        <w:rPr>
          <w:rFonts w:hint="eastAsia"/>
          <w:iCs/>
          <w:lang w:eastAsia="zh-CN"/>
        </w:rPr>
        <w:t>;</w:t>
      </w:r>
    </w:p>
    <w:p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Pr="00D904B0">
        <w:rPr>
          <w:i/>
          <w:lang w:eastAsia="zh-CN"/>
        </w:rPr>
        <w:t>maxRankForDCI-Format0-2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Pr="00FD1880">
        <w:rPr>
          <w:i/>
          <w:lang w:eastAsia="zh-CN"/>
        </w:rPr>
        <w:t>codebookSubsetForDCI-Format0-2</w:t>
      </w:r>
      <w:r>
        <w:rPr>
          <w:kern w:val="2"/>
          <w:lang w:val="fi-FI"/>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sidRPr="00A96AC5">
        <w:rPr>
          <w:rFonts w:hint="eastAsia"/>
          <w:iCs/>
          <w:lang w:eastAsia="zh-CN"/>
        </w:rPr>
        <w:t>;</w:t>
      </w:r>
    </w:p>
    <w:p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w:t>
      </w:r>
      <w:r w:rsidRPr="00A96AC5">
        <w:rPr>
          <w:i/>
          <w:iCs/>
        </w:rPr>
        <w:t>fullpowerMode1</w:t>
      </w:r>
      <w:r w:rsidRPr="00A96AC5">
        <w:rPr>
          <w:iCs/>
          <w:lang w:eastAsia="zh-CN"/>
        </w:rPr>
        <w:t xml:space="preserve">, </w:t>
      </w:r>
      <w:r w:rsidRPr="00D904B0">
        <w:rPr>
          <w:i/>
          <w:lang w:eastAsia="zh-CN"/>
        </w:rPr>
        <w:t>maxRankForDCI-Format0-2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Pr="00FD1880">
        <w:rPr>
          <w:i/>
          <w:lang w:eastAsia="zh-CN"/>
        </w:rPr>
        <w:t>codebookSubsetForDCI-Format0-2</w:t>
      </w:r>
      <w:r>
        <w:rPr>
          <w:kern w:val="2"/>
          <w:lang w:val="fi-FI"/>
        </w:rPr>
        <w:t>;</w:t>
      </w:r>
    </w:p>
    <w:p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sidRPr="00A96AC5">
        <w:rPr>
          <w:rFonts w:hint="eastAsia"/>
          <w:iCs/>
          <w:lang w:eastAsia="zh-CN"/>
        </w:rPr>
        <w:t>;</w:t>
      </w:r>
    </w:p>
    <w:p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Pr="00D904B0">
        <w:rPr>
          <w:i/>
          <w:lang w:eastAsia="zh-CN"/>
        </w:rPr>
        <w:t>maxRankForDCI-Format0-2</w:t>
      </w:r>
      <w:r w:rsidRPr="00A96AC5">
        <w:rPr>
          <w:i/>
          <w:iCs/>
          <w:lang w:eastAsia="zh-CN"/>
        </w:rPr>
        <w:t>=2</w:t>
      </w:r>
      <w:r w:rsidRPr="00A96AC5">
        <w:rPr>
          <w:rFonts w:hint="eastAsia"/>
          <w:iCs/>
          <w:lang w:eastAsia="zh-CN"/>
        </w:rPr>
        <w:t xml:space="preserve">, and </w:t>
      </w:r>
      <w:r w:rsidRPr="00FD1880">
        <w:rPr>
          <w:i/>
          <w:lang w:eastAsia="zh-CN"/>
        </w:rPr>
        <w:t>codebookSubsetForDCI-Format0-2</w:t>
      </w:r>
      <w:r w:rsidRPr="00A96AC5">
        <w:rPr>
          <w:i/>
          <w:iCs/>
          <w:lang w:eastAsia="zh-CN"/>
        </w:rPr>
        <w:t>=nonCoherent</w:t>
      </w:r>
      <w:r>
        <w:rPr>
          <w:iCs/>
          <w:lang w:eastAsia="zh-CN"/>
        </w:rPr>
        <w:t>;</w:t>
      </w:r>
    </w:p>
    <w:p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Pr>
          <w:lang w:eastAsia="zh-CN"/>
        </w:rPr>
        <w:t>;</w:t>
      </w:r>
    </w:p>
    <w:p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w:t>
      </w:r>
      <w:r w:rsidRPr="00A96AC5">
        <w:rPr>
          <w:i/>
          <w:iCs/>
        </w:rPr>
        <w:t>fullpowerMode1</w:t>
      </w:r>
      <w:r w:rsidRPr="00A96AC5">
        <w:rPr>
          <w:iCs/>
          <w:lang w:eastAsia="zh-CN"/>
        </w:rPr>
        <w:t xml:space="preserve">, </w:t>
      </w:r>
      <w:r w:rsidRPr="00D904B0">
        <w:rPr>
          <w:i/>
          <w:lang w:eastAsia="zh-CN"/>
        </w:rPr>
        <w:t>maxRankForDCI-Format0-2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Pr="00FD1880">
        <w:rPr>
          <w:i/>
          <w:lang w:eastAsia="zh-CN"/>
        </w:rPr>
        <w:t>codebookSubsetForDCI-Format0-2</w:t>
      </w:r>
      <w:r>
        <w:rPr>
          <w:kern w:val="2"/>
          <w:lang w:val="fi-FI"/>
        </w:rPr>
        <w:t>.</w:t>
      </w:r>
    </w:p>
    <w:p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Pr="00D904B0">
        <w:rPr>
          <w:i/>
          <w:lang w:eastAsia="zh-CN"/>
        </w:rPr>
        <w:t>maxRankForDCI-Format0-2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w:t>
      </w:r>
      <w:r w:rsidRPr="00A96AC5">
        <w:rPr>
          <w:lang w:eastAsia="zh-CN"/>
        </w:rPr>
        <w:lastRenderedPageBreak/>
        <w:t xml:space="preserve">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1038B4" w:rsidRPr="00652610">
        <w:rPr>
          <w:i/>
          <w:color w:val="000000"/>
          <w:lang w:eastAsia="zh-CN"/>
        </w:rPr>
        <w:t>antennaPortsFieldPresenceForDCI-Format0-2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rPr>
          <w:i/>
          <w:iCs/>
          <w:lang w:eastAsia="zh-CN"/>
        </w:rPr>
        <w:t>-r16</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i/>
          <w:iCs/>
          <w:lang w:eastAsia="zh-CN"/>
        </w:rPr>
        <w:t>-r16</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rPr>
          <w:i/>
          <w:iCs/>
          <w:lang w:eastAsia="zh-CN"/>
        </w:rPr>
        <w:t>-r16</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i/>
          <w:iCs/>
          <w:lang w:eastAsia="zh-CN"/>
        </w:rPr>
        <w:t>-r16</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727A8C" w:rsidRPr="000E3425">
        <w:rPr>
          <w:i/>
        </w:rPr>
        <w:t>dmrs-UplinkForPUSCH-MappingType</w:t>
      </w:r>
      <w:r w:rsidR="00727A8C">
        <w:rPr>
          <w:i/>
        </w:rPr>
        <w:t>A</w:t>
      </w:r>
      <w:r w:rsidR="00727A8C" w:rsidRPr="000E3425">
        <w:rPr>
          <w:i/>
        </w:rPr>
        <w:t>-ForDCI-Format0-2</w:t>
      </w:r>
      <w:r w:rsidRPr="002625EB">
        <w:rPr>
          <w:rFonts w:hint="eastAsia"/>
          <w:lang w:eastAsia="zh-CN"/>
        </w:rPr>
        <w:t xml:space="preserve"> and </w:t>
      </w:r>
      <w:r w:rsidR="00727A8C" w:rsidRPr="000E3425">
        <w:rPr>
          <w:i/>
        </w:rPr>
        <w:t>dmrs-UplinkForPUSCH-MappingTypeB-ForDCI-Format0-2</w:t>
      </w:r>
      <w:r w:rsidR="000858DA">
        <w:rPr>
          <w:i/>
        </w:rPr>
        <w:t xml:space="preserve"> </w:t>
      </w:r>
      <w:r w:rsidR="000858DA" w:rsidRPr="00307100">
        <w:rPr>
          <w:color w:val="000000"/>
        </w:rPr>
        <w:t xml:space="preserve">and is configured with </w:t>
      </w:r>
      <w:r w:rsidR="00727A8C" w:rsidRPr="00652610">
        <w:rPr>
          <w:i/>
          <w:color w:val="000000"/>
          <w:lang w:eastAsia="zh-CN"/>
        </w:rPr>
        <w:t>antennaPortsFieldPresenceForDCI-Format0-2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727A8C" w:rsidRPr="000E3425">
        <w:rPr>
          <w:i/>
        </w:rPr>
        <w:t>dmrs-UplinkForPUSCH-MappingType</w:t>
      </w:r>
      <w:r w:rsidR="00727A8C">
        <w:rPr>
          <w:i/>
        </w:rPr>
        <w:t>A</w:t>
      </w:r>
      <w:r w:rsidR="00727A8C" w:rsidRPr="000E3425">
        <w:rPr>
          <w:i/>
        </w:rPr>
        <w:t>-ForDCI-Format0-2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727A8C" w:rsidRPr="000E3425">
        <w:rPr>
          <w:i/>
        </w:rPr>
        <w:t>dmrs-UplinkForPUSCH-MappingTypeB-ForDCI-Format0-2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Pr="00C67241">
        <w:rPr>
          <w:i/>
          <w:color w:val="000000"/>
          <w:lang w:eastAsia="zh-CN"/>
        </w:rPr>
        <w:t>AntennaPorts-FieldPresence-ForDCIFormat0_2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BC1954" w:rsidRPr="004C413C">
        <w:rPr>
          <w:i/>
          <w:lang w:eastAsia="zh-CN"/>
        </w:rPr>
        <w:t>srs-RequestForDCI-Format0-2</w:t>
      </w:r>
      <w:r>
        <w:rPr>
          <w:iCs/>
          <w:color w:val="000000"/>
          <w:lang w:eastAsia="zh-CN"/>
        </w:rPr>
        <w:t xml:space="preserve"> </w:t>
      </w:r>
      <w:r w:rsidRPr="002625EB">
        <w:rPr>
          <w:rFonts w:hint="eastAsia"/>
          <w:lang w:eastAsia="zh-CN"/>
        </w:rPr>
        <w:t>is not configured;</w:t>
      </w:r>
    </w:p>
    <w:p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BC1954" w:rsidRPr="004C413C">
        <w:rPr>
          <w:i/>
          <w:iCs/>
          <w:color w:val="000000"/>
          <w:lang w:eastAsia="zh-CN"/>
        </w:rPr>
        <w:t>srs-RequestForDCI-Format0-2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BC1954" w:rsidRPr="004C413C">
        <w:rPr>
          <w:i/>
          <w:iCs/>
          <w:color w:val="000000"/>
          <w:lang w:eastAsia="zh-CN"/>
        </w:rPr>
        <w:t>srs-RequestForDCI-Format0-2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BC1954" w:rsidRPr="004C413C">
        <w:rPr>
          <w:i/>
          <w:iCs/>
          <w:color w:val="000000"/>
          <w:lang w:eastAsia="zh-CN"/>
        </w:rPr>
        <w:t>srs-RequestForDCI-Format0-2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BC1954" w:rsidRPr="004C413C">
        <w:rPr>
          <w:i/>
          <w:iCs/>
          <w:color w:val="000000"/>
          <w:lang w:eastAsia="zh-CN"/>
        </w:rPr>
        <w:t>srs-RequestForDCI-Format0-2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BC1954" w:rsidRPr="008D6DEA">
        <w:rPr>
          <w:i/>
          <w:lang w:eastAsia="zh-CN"/>
        </w:rPr>
        <w:t>reportTriggerSizeForDCI-Format0-2</w:t>
      </w:r>
      <w:r w:rsidRPr="002625EB">
        <w:rPr>
          <w:rFonts w:hint="eastAsia"/>
          <w:lang w:eastAsia="zh-CN"/>
        </w:rPr>
        <w:t>.</w:t>
      </w:r>
    </w:p>
    <w:p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Pr="003266BA">
        <w:rPr>
          <w:i/>
          <w:lang w:eastAsia="zh-CN"/>
        </w:rPr>
        <w:t>maxRank</w:t>
      </w:r>
      <w:r w:rsidRPr="003266BA">
        <w:rPr>
          <w:i/>
          <w:color w:val="000000"/>
          <w:kern w:val="2"/>
          <w:lang w:val="fi-FI"/>
        </w:rPr>
        <w:t>-ForDCIFormat0_2</w:t>
      </w:r>
      <w:r w:rsidRPr="002625EB">
        <w:rPr>
          <w:rFonts w:hint="eastAsia"/>
          <w:i/>
          <w:iCs/>
          <w:lang w:eastAsia="zh-CN"/>
        </w:rPr>
        <w:t>=1</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Pr="002625EB">
        <w:rPr>
          <w:rFonts w:hint="eastAsia"/>
          <w:lang w:eastAsia="zh-CN"/>
        </w:rPr>
        <w:t xml:space="preserve">for transmission of one PT-RS port and two PT-RS ports 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6222E0" w:rsidRPr="00DF1BF8">
        <w:rPr>
          <w:i/>
          <w:lang w:eastAsia="zh-CN"/>
        </w:rPr>
        <w:t>dynamicForDCI-Format0-2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6222E0" w:rsidRPr="00DF1BF8">
        <w:rPr>
          <w:i/>
          <w:lang w:eastAsia="zh-CN"/>
        </w:rPr>
        <w:t>dynamicForDCI-Format0-2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6222E0" w:rsidRPr="00A410A8">
        <w:rPr>
          <w:i/>
          <w:lang w:eastAsia="zh-CN"/>
        </w:rPr>
        <w:t>priorityIndicatorForDCI-Format0-2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437A6" w:rsidRPr="00F60275">
        <w:rPr>
          <w:i/>
          <w:lang w:eastAsia="zh-CN"/>
        </w:rPr>
        <w:t>dmrs-SequenceInitializationForDCI-Format0-2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rsidR="00AF0272" w:rsidRPr="002A036F" w:rsidRDefault="00AF0272" w:rsidP="00AF0272">
      <w:pPr>
        <w:pStyle w:val="B2"/>
        <w:rPr>
          <w:lang w:eastAsia="zh-CN"/>
        </w:rPr>
      </w:pPr>
      <w:bookmarkStart w:id="884"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437A6" w:rsidRPr="00F60275">
        <w:rPr>
          <w:i/>
          <w:lang w:eastAsia="zh-CN"/>
        </w:rPr>
        <w:t>dmrs-SequenceInitializationForDCI-Format0-2</w:t>
      </w:r>
      <w:r w:rsidRPr="00D52466">
        <w:rPr>
          <w:i/>
          <w:lang w:eastAsia="zh-CN"/>
        </w:rPr>
        <w:t xml:space="preserve"> </w:t>
      </w:r>
      <w:r w:rsidRPr="002625EB">
        <w:rPr>
          <w:rFonts w:hint="eastAsia"/>
          <w:lang w:eastAsia="zh-CN"/>
        </w:rPr>
        <w:t>is configured</w:t>
      </w:r>
      <w:r>
        <w:rPr>
          <w:lang w:eastAsia="zh-CN"/>
        </w:rPr>
        <w:t>.</w:t>
      </w:r>
    </w:p>
    <w:bookmarkEnd w:id="884"/>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rsidR="00AF0272" w:rsidRPr="00D7400C" w:rsidRDefault="00AF0272" w:rsidP="00AF0272">
      <w:pPr>
        <w:pStyle w:val="B3"/>
        <w:rPr>
          <w:lang w:eastAsia="zh-CN"/>
        </w:rPr>
      </w:pPr>
      <w:r w:rsidRPr="002625EB">
        <w:rPr>
          <w:lang w:eastAsia="zh-CN"/>
        </w:rPr>
        <w:lastRenderedPageBreak/>
        <w:t>-</w:t>
      </w:r>
      <w:r w:rsidRPr="002625EB">
        <w:rPr>
          <w:lang w:eastAsia="zh-CN"/>
        </w:rPr>
        <w:tab/>
      </w:r>
      <w:r>
        <w:rPr>
          <w:lang w:eastAsia="zh-CN"/>
        </w:rPr>
        <w:t xml:space="preserve">1 or 2 bits as determined by higher layer parameter </w:t>
      </w:r>
      <w:r w:rsidR="00D437A6" w:rsidRPr="00763BC8">
        <w:rPr>
          <w:i/>
          <w:lang w:eastAsia="zh-CN"/>
        </w:rPr>
        <w:t>olpc-ParameterSetForDCI-Format0-2</w:t>
      </w:r>
      <w:r>
        <w:rPr>
          <w:lang w:eastAsia="zh-CN"/>
        </w:rPr>
        <w:t xml:space="preserve"> if </w:t>
      </w:r>
      <w:r w:rsidRPr="002625EB">
        <w:rPr>
          <w:rFonts w:hint="eastAsia"/>
          <w:lang w:eastAsia="zh-CN"/>
        </w:rPr>
        <w:t>SRS resource indicator</w:t>
      </w:r>
      <w:r>
        <w:rPr>
          <w:lang w:eastAsia="zh-CN"/>
        </w:rPr>
        <w:t xml:space="preserve"> is not present in the DCI format 0_2;</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437A6" w:rsidRPr="00D71BA6">
        <w:rPr>
          <w:i/>
          <w:lang w:eastAsia="zh-CN"/>
        </w:rPr>
        <w:t>priorityIndicatorForDCI-Format0-2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w:t>
      </w:r>
      <w:r>
        <w:rPr>
          <w:i/>
          <w:lang w:eastAsia="zh-CN"/>
        </w:rPr>
        <w:t xml:space="preserve">2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rsidTr="002D652C">
        <w:trPr>
          <w:trHeight w:val="631"/>
          <w:jc w:val="center"/>
        </w:trPr>
        <w:tc>
          <w:tcPr>
            <w:tcW w:w="2054" w:type="dxa"/>
            <w:shd w:val="clear" w:color="auto" w:fill="D9D9D9"/>
            <w:vAlign w:val="center"/>
          </w:tcPr>
          <w:p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rsidR="00AF0272" w:rsidRPr="002625EB" w:rsidRDefault="00AF0272" w:rsidP="002D652C">
            <w:pPr>
              <w:pStyle w:val="TAL"/>
              <w:rPr>
                <w:sz w:val="16"/>
                <w:szCs w:val="16"/>
                <w:lang w:eastAsia="zh-CN"/>
              </w:rPr>
            </w:pPr>
            <w:r w:rsidRPr="002625EB">
              <w:t>No aperiodic SRS resource set triggered</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Pr>
                <w:lang w:eastAsia="zh-CN"/>
              </w:rPr>
              <w:t>1</w:t>
            </w:r>
          </w:p>
        </w:tc>
        <w:tc>
          <w:tcPr>
            <w:tcW w:w="3441" w:type="dxa"/>
            <w:shd w:val="clear" w:color="auto" w:fill="auto"/>
            <w:vAlign w:val="center"/>
          </w:tcPr>
          <w:p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rsidR="00AF0272" w:rsidRPr="002625EB" w:rsidRDefault="00AF0272" w:rsidP="009103C2">
      <w:pPr>
        <w:rPr>
          <w:rFonts w:eastAsiaTheme="minorEastAsia"/>
          <w:lang w:eastAsia="zh-CN"/>
        </w:rPr>
      </w:pPr>
    </w:p>
    <w:p w:rsidR="00746623" w:rsidRPr="002625EB" w:rsidRDefault="00746623" w:rsidP="00EB44AF">
      <w:pPr>
        <w:pStyle w:val="Heading4"/>
        <w:rPr>
          <w:lang w:eastAsia="zh-CN"/>
        </w:rPr>
      </w:pPr>
      <w:bookmarkStart w:id="885" w:name="_Toc19798777"/>
      <w:bookmarkStart w:id="886" w:name="_Toc26467248"/>
      <w:bookmarkStart w:id="887" w:name="_Toc29326610"/>
      <w:bookmarkStart w:id="888" w:name="_Toc29327760"/>
      <w:bookmarkStart w:id="889" w:name="_Toc36045950"/>
      <w:bookmarkStart w:id="890" w:name="_Toc36046210"/>
      <w:bookmarkStart w:id="891" w:name="_Toc36046356"/>
      <w:bookmarkStart w:id="892" w:name="_Toc45209273"/>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885"/>
      <w:bookmarkEnd w:id="886"/>
      <w:bookmarkEnd w:id="887"/>
      <w:bookmarkEnd w:id="888"/>
      <w:bookmarkEnd w:id="889"/>
      <w:bookmarkEnd w:id="890"/>
      <w:bookmarkEnd w:id="891"/>
      <w:bookmarkEnd w:id="892"/>
      <w:r w:rsidRPr="002625EB">
        <w:rPr>
          <w:rFonts w:hint="eastAsia"/>
          <w:lang w:eastAsia="zh-CN"/>
        </w:rPr>
        <w:t xml:space="preserve"> </w:t>
      </w:r>
    </w:p>
    <w:p w:rsidR="00655940" w:rsidRPr="002625EB" w:rsidRDefault="009C0B11" w:rsidP="00EB44AF">
      <w:pPr>
        <w:pStyle w:val="Heading5"/>
        <w:rPr>
          <w:lang w:eastAsia="zh-CN"/>
        </w:rPr>
      </w:pPr>
      <w:bookmarkStart w:id="893" w:name="_Toc19798778"/>
      <w:bookmarkStart w:id="894" w:name="_Toc26467249"/>
      <w:bookmarkStart w:id="895" w:name="_Toc29326611"/>
      <w:bookmarkStart w:id="896" w:name="_Toc29327761"/>
      <w:bookmarkStart w:id="897" w:name="_Toc36045951"/>
      <w:bookmarkStart w:id="898" w:name="_Toc36046211"/>
      <w:bookmarkStart w:id="899" w:name="_Toc36046357"/>
      <w:bookmarkStart w:id="900" w:name="_Toc45209274"/>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893"/>
      <w:bookmarkEnd w:id="894"/>
      <w:bookmarkEnd w:id="895"/>
      <w:bookmarkEnd w:id="896"/>
      <w:bookmarkEnd w:id="897"/>
      <w:bookmarkEnd w:id="898"/>
      <w:bookmarkEnd w:id="899"/>
      <w:bookmarkEnd w:id="900"/>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23" type="#_x0000_t75" style="width:134.8pt;height:18.4pt" o:ole="">
            <v:imagedata r:id="rId2827" o:title=""/>
          </v:shape>
          <o:OLEObject Type="Embed" ProgID="Equation.3" ShapeID="_x0000_i2823" DrawAspect="Content" ObjectID="_1655835153" r:id="rId2828"/>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24" type="#_x0000_t75" style="width:33.5pt;height:16.75pt" o:ole="">
            <v:imagedata r:id="rId2720" o:title=""/>
          </v:shape>
          <o:OLEObject Type="Embed" ProgID="Equation.3" ShapeID="_x0000_i2824" DrawAspect="Content" ObjectID="_1655835154" r:id="rId2829"/>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bits otherwise</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5" type="#_x0000_t75" style="width:134.8pt;height:19.25pt" o:ole="">
            <v:imagedata r:id="rId2827" o:title=""/>
          </v:shape>
          <o:OLEObject Type="Embed" ProgID="Equation.3" ShapeID="_x0000_i2825" DrawAspect="Content" ObjectID="_1655835155" r:id="rId2830"/>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6" type="#_x0000_t75" style="width:33.5pt;height:15.05pt" o:ole="">
            <v:imagedata r:id="rId2831" o:title=""/>
          </v:shape>
          <o:OLEObject Type="Embed" ProgID="Equation.3" ShapeID="_x0000_i2826" DrawAspect="Content" ObjectID="_1655835156" r:id="rId2832"/>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7" type="#_x0000_t75" style="width:134.8pt;height:19.25pt" o:ole="">
            <v:imagedata r:id="rId2827" o:title=""/>
          </v:shape>
          <o:OLEObject Type="Embed" ProgID="Equation.3" ShapeID="_x0000_i2827" DrawAspect="Content" ObjectID="_1655835157" r:id="rId2833"/>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28" type="#_x0000_t75" style="width:33.5pt;height:15.05pt" o:ole="">
            <v:imagedata r:id="rId2831" o:title=""/>
          </v:shape>
          <o:OLEObject Type="Embed" ProgID="Equation.3" ShapeID="_x0000_i2828" DrawAspect="Content" ObjectID="_1655835158" r:id="rId2834"/>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lastRenderedPageBreak/>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bookmarkStart w:id="901"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901"/>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9" type="#_x0000_t75" style="width:134.8pt;height:18.4pt" o:ole="">
            <v:imagedata r:id="rId2827" o:title=""/>
          </v:shape>
          <o:OLEObject Type="Embed" ProgID="Equation.3" ShapeID="_x0000_i2829" DrawAspect="Content" ObjectID="_1655835159" r:id="rId2835"/>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0" type="#_x0000_t75" style="width:33.5pt;height:15.05pt" o:ole="">
            <v:imagedata r:id="rId2831" o:title=""/>
          </v:shape>
          <o:OLEObject Type="Embed" ProgID="Equation.3" ShapeID="_x0000_i2830" DrawAspect="Content" ObjectID="_1655835160" r:id="rId2836"/>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31" type="#_x0000_t75" style="width:32.65pt;height:17.6pt" o:ole="">
            <v:imagedata r:id="rId2837" o:title=""/>
          </v:shape>
          <o:OLEObject Type="Embed" ProgID="Equation.DSMT4" ShapeID="_x0000_i2831" DrawAspect="Content" ObjectID="_1655835161" r:id="rId2838"/>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 xml:space="preserve">as defined in Clause 8.2A of [5, TS 38.213];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t>; 0 bit otherwise</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272056">
        <w:rPr>
          <w:lang w:eastAsia="zh-CN"/>
        </w:rPr>
        <w:t xml:space="preserve">14 bits </w:t>
      </w:r>
      <w:r w:rsidR="00146A30" w:rsidRPr="00146A30">
        <w:rPr>
          <w:lang w:eastAsia="zh-CN"/>
        </w:rPr>
        <w:t xml:space="preserve">for the DCI format 1_0 with CRC scrambled by </w:t>
      </w:r>
      <w:r w:rsidR="00E37A68">
        <w:rPr>
          <w:lang w:eastAsia="zh-CN"/>
        </w:rPr>
        <w:t>M</w:t>
      </w:r>
      <w:r w:rsidR="00E37A68" w:rsidRPr="00146A30">
        <w:rPr>
          <w:lang w:eastAsia="zh-CN"/>
        </w:rPr>
        <w:t>sgB</w:t>
      </w:r>
      <w:r w:rsidR="00146A30" w:rsidRPr="00146A30">
        <w:rPr>
          <w:lang w:eastAsia="zh-CN"/>
        </w:rPr>
        <w:t>-RNTI</w:t>
      </w:r>
      <w:r w:rsidR="00E37A68">
        <w:rPr>
          <w:lang w:eastAsia="zh-CN"/>
        </w:rPr>
        <w:t>;</w:t>
      </w:r>
      <w:r w:rsidR="00146A30" w:rsidRPr="00146A30">
        <w:rPr>
          <w:lang w:eastAsia="zh-CN"/>
        </w:rPr>
        <w:t xml:space="preserve"> or </w:t>
      </w:r>
      <w:r w:rsidR="00E37A68" w:rsidRPr="001670D0">
        <w:rPr>
          <w:snapToGrid w:val="0"/>
          <w:kern w:val="2"/>
          <w:lang w:eastAsia="ko-KR"/>
        </w:rPr>
        <w:t>14 bits for the DCI format 1_0 with CRC scrambled by RA-RNTI</w:t>
      </w:r>
      <w:r w:rsidR="00E37A68" w:rsidRPr="00E51349">
        <w:rPr>
          <w:snapToGrid w:val="0"/>
          <w:kern w:val="2"/>
          <w:lang w:eastAsia="ko-KR"/>
        </w:rPr>
        <w:t xml:space="preserve"> </w:t>
      </w:r>
      <w:r w:rsidR="00272056">
        <w:rPr>
          <w:lang w:eastAsia="zh-CN"/>
        </w:rPr>
        <w:t xml:space="preserve">for </w:t>
      </w:r>
      <w:r w:rsidR="00272056">
        <w:t xml:space="preserve">operation </w:t>
      </w:r>
      <w:r w:rsidR="00272056">
        <w:rPr>
          <w:rFonts w:eastAsiaTheme="minorEastAsia"/>
          <w:lang w:eastAsia="zh-CN"/>
        </w:rPr>
        <w:t>in a cell with shared spectrum channel access;</w:t>
      </w:r>
      <w:r w:rsidR="00272056">
        <w:rPr>
          <w:lang w:eastAsia="zh-CN"/>
        </w:rPr>
        <w:t xml:space="preserve"> otherwise </w:t>
      </w:r>
      <w:r w:rsidRPr="002625EB">
        <w:rPr>
          <w:rFonts w:hint="eastAsia"/>
          <w:lang w:eastAsia="zh-CN"/>
        </w:rPr>
        <w:t>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2" type="#_x0000_t75" style="width:134.8pt;height:18.4pt" o:ole="">
            <v:imagedata r:id="rId2827" o:title=""/>
          </v:shape>
          <o:OLEObject Type="Embed" ProgID="Equation.3" ShapeID="_x0000_i2832" DrawAspect="Content" ObjectID="_1655835162" r:id="rId2839"/>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3" type="#_x0000_t75" style="width:33.5pt;height:15.05pt" o:ole="">
            <v:imagedata r:id="rId2831" o:title=""/>
          </v:shape>
          <o:OLEObject Type="Embed" ProgID="Equation.3" ShapeID="_x0000_i2833" DrawAspect="Content" ObjectID="_1655835163" r:id="rId2840"/>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272056" w:rsidRPr="002625EB" w:rsidRDefault="00272056" w:rsidP="00272056">
      <w:pPr>
        <w:pStyle w:val="B1"/>
        <w:rPr>
          <w:lang w:eastAsia="zh-CN"/>
        </w:rPr>
      </w:pPr>
      <w:r w:rsidRPr="002625EB">
        <w:rPr>
          <w:rFonts w:eastAsiaTheme="minorEastAsia" w:hint="eastAsia"/>
          <w:lang w:eastAsia="zh-CN"/>
        </w:rPr>
        <w:lastRenderedPageBreak/>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otherwise 0 bit</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902" w:name="_Toc19798779"/>
      <w:bookmarkStart w:id="903" w:name="_Toc26467250"/>
      <w:bookmarkStart w:id="904" w:name="_Toc29326612"/>
      <w:bookmarkStart w:id="905" w:name="_Toc29327762"/>
      <w:bookmarkStart w:id="906" w:name="_Toc36045952"/>
      <w:bookmarkStart w:id="907" w:name="_Toc36046212"/>
      <w:bookmarkStart w:id="908" w:name="_Toc36046358"/>
      <w:bookmarkStart w:id="909" w:name="_Toc45209275"/>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902"/>
      <w:bookmarkEnd w:id="903"/>
      <w:bookmarkEnd w:id="904"/>
      <w:bookmarkEnd w:id="905"/>
      <w:bookmarkEnd w:id="906"/>
      <w:bookmarkEnd w:id="907"/>
      <w:bookmarkEnd w:id="908"/>
      <w:bookmarkEnd w:id="909"/>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34" type="#_x0000_t75" style="width:32.65pt;height:16.75pt" o:ole="">
            <v:imagedata r:id="rId2750" o:title=""/>
          </v:shape>
          <o:OLEObject Type="Embed" ProgID="Equation.DSMT4" ShapeID="_x0000_i2834" DrawAspect="Content" ObjectID="_1655835164" r:id="rId2841"/>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35" type="#_x0000_t75" style="width:56.1pt;height:16.75pt" o:ole="">
            <v:imagedata r:id="rId2842" o:title=""/>
          </v:shape>
          <o:OLEObject Type="Embed" ProgID="Equation.3" ShapeID="_x0000_i2835" DrawAspect="Content" ObjectID="_1655835165" r:id="rId2843"/>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36" type="#_x0000_t75" style="width:76.2pt;height:15.9pt" o:ole="">
            <v:imagedata r:id="rId2844" o:title=""/>
          </v:shape>
          <o:OLEObject Type="Embed" ProgID="Equation.3" ShapeID="_x0000_i2836" DrawAspect="Content" ObjectID="_1655835166" r:id="rId2845"/>
        </w:object>
      </w:r>
      <w:r w:rsidRPr="002625EB">
        <w:rPr>
          <w:rFonts w:hint="eastAsia"/>
          <w:lang w:eastAsia="zh-CN"/>
        </w:rPr>
        <w:t xml:space="preserve"> if </w:t>
      </w:r>
      <w:r w:rsidR="00207C9F" w:rsidRPr="002625EB">
        <w:rPr>
          <w:position w:val="-14"/>
        </w:rPr>
        <w:object w:dxaOrig="1180" w:dyaOrig="380">
          <v:shape id="_x0000_i2837" type="#_x0000_t75" style="width:48.55pt;height:16.75pt" o:ole="">
            <v:imagedata r:id="rId2756" o:title=""/>
          </v:shape>
          <o:OLEObject Type="Embed" ProgID="Equation.DSMT4" ShapeID="_x0000_i2837" DrawAspect="Content" ObjectID="_1655835167" r:id="rId2846"/>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38" type="#_x0000_t75" style="width:62.8pt;height:15.9pt" o:ole="">
            <v:imagedata r:id="rId2847" o:title=""/>
          </v:shape>
          <o:OLEObject Type="Embed" ProgID="Equation.3" ShapeID="_x0000_i2838" DrawAspect="Content" ObjectID="_1655835168" r:id="rId2848"/>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39" type="#_x0000_t75" style="width:33.5pt;height:15.05pt" o:ole="">
            <v:imagedata r:id="rId2720" o:title=""/>
          </v:shape>
          <o:OLEObject Type="Embed" ProgID="Equation.3" ShapeID="_x0000_i2839" DrawAspect="Content" ObjectID="_1655835169" r:id="rId2849"/>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40" type="#_x0000_t75" style="width:24.3pt;height:15.05pt" o:ole="">
            <v:imagedata r:id="rId2850" o:title=""/>
          </v:shape>
          <o:OLEObject Type="Embed" ProgID="Equation.3" ShapeID="_x0000_i2840" DrawAspect="Content" ObjectID="_1655835170" r:id="rId2851"/>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41" type="#_x0000_t75" style="width:24.3pt;height:15.05pt" o:ole="">
            <v:imagedata r:id="rId2761" o:title=""/>
          </v:shape>
          <o:OLEObject Type="Embed" ProgID="Equation.3" ShapeID="_x0000_i2841" DrawAspect="Content" ObjectID="_1655835171" r:id="rId2852"/>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42" type="#_x0000_t75" style="width:134.8pt;height:18.4pt" o:ole="">
            <v:imagedata r:id="rId2853" o:title=""/>
          </v:shape>
          <o:OLEObject Type="Embed" ProgID="Equation.3" ShapeID="_x0000_i2842" DrawAspect="Content" ObjectID="_1655835172" r:id="rId2854"/>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43" type="#_x0000_t75" style="width:212.65pt;height:17.6pt" o:ole="">
            <v:imagedata r:id="rId2855" o:title=""/>
            <o:lock v:ext="edit" aspectratio="f"/>
          </v:shape>
          <o:OLEObject Type="Embed" ProgID="Equation.3" ShapeID="_x0000_i2843" DrawAspect="Content" ObjectID="_1655835173" r:id="rId2856"/>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lastRenderedPageBreak/>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44" type="#_x0000_t75" style="width:24.3pt;height:15.05pt" o:ole="">
            <v:imagedata r:id="rId2761" o:title=""/>
          </v:shape>
          <o:OLEObject Type="Embed" ProgID="Equation.3" ShapeID="_x0000_i2844" DrawAspect="Content" ObjectID="_1655835174" r:id="rId2857"/>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45" type="#_x0000_t75" style="width:134.8pt;height:18.4pt" o:ole="">
            <v:imagedata r:id="rId2858" o:title=""/>
          </v:shape>
          <o:OLEObject Type="Embed" ProgID="Equation.3" ShapeID="_x0000_i2845" DrawAspect="Content" ObjectID="_1655835175" r:id="rId2859"/>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46" type="#_x0000_t75" style="width:37.65pt;height:15.05pt" o:ole="">
            <v:imagedata r:id="rId2860" o:title=""/>
          </v:shape>
          <o:OLEObject Type="Embed" ProgID="Equation.3" ShapeID="_x0000_i2846" DrawAspect="Content" ObjectID="_1655835176" r:id="rId2861"/>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47" type="#_x0000_t75" style="width:65.3pt;height:16.75pt" o:ole="">
            <v:imagedata r:id="rId2862" o:title=""/>
          </v:shape>
          <o:OLEObject Type="Embed" ProgID="Equation.3" ShapeID="_x0000_i2847" DrawAspect="Content" ObjectID="_1655835177" r:id="rId2863"/>
        </w:object>
      </w:r>
      <w:r w:rsidR="00093EE0" w:rsidRPr="002625EB">
        <w:t>bits, where</w:t>
      </w:r>
      <w:r w:rsidR="00093EE0" w:rsidRPr="002625EB">
        <w:rPr>
          <w:i/>
        </w:rPr>
        <w:t xml:space="preserve"> </w:t>
      </w:r>
      <w:r w:rsidR="00093EE0" w:rsidRPr="002625EB">
        <w:rPr>
          <w:position w:val="-10"/>
        </w:rPr>
        <w:object w:dxaOrig="380" w:dyaOrig="340">
          <v:shape id="_x0000_i2848" type="#_x0000_t75" style="width:15.9pt;height:14.25pt" o:ole="">
            <v:imagedata r:id="rId2864" o:title=""/>
          </v:shape>
          <o:OLEObject Type="Embed" ProgID="Equation.3" ShapeID="_x0000_i2848" DrawAspect="Content" ObjectID="_1655835178" r:id="rId2865"/>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4442D8" w:rsidRDefault="004442D8" w:rsidP="00C33081">
      <w:pPr>
        <w:pStyle w:val="B2"/>
        <w:rPr>
          <w:lang w:eastAsia="zh-CN"/>
        </w:rPr>
      </w:pPr>
      <w:r>
        <w:rPr>
          <w:lang w:eastAsia="zh-CN"/>
        </w:rPr>
        <w:lastRenderedPageBreak/>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Pr="00DC6018">
        <w:rPr>
          <w:i/>
          <w:color w:val="000000"/>
        </w:rPr>
        <w:t>NFI-TotalDAI-Included-r16</w:t>
      </w:r>
      <w:r>
        <w:rPr>
          <w:i/>
          <w:color w:val="000000"/>
        </w:rPr>
        <w:t xml:space="preserve"> = enable</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are configured in the DL </w:t>
      </w:r>
      <w:r>
        <w:rPr>
          <w:lang w:eastAsia="zh-CN"/>
        </w:rPr>
        <w:t xml:space="preserve">and the higher layer parameter </w:t>
      </w:r>
      <w:r w:rsidRPr="00DC6018">
        <w:rPr>
          <w:i/>
          <w:color w:val="000000"/>
        </w:rPr>
        <w:t>NFI-TotalDAI-Included-r16</w:t>
      </w:r>
      <w:r>
        <w:rPr>
          <w:i/>
          <w:color w:val="000000"/>
        </w:rPr>
        <w:t xml:space="preserve"> = enable.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Pr="00344D41">
        <w:rPr>
          <w:i/>
          <w:lang w:eastAsia="zh-CN"/>
        </w:rPr>
        <w:t>CORESETPoolIndex</w:t>
      </w:r>
      <w:r w:rsidRPr="00344D41">
        <w:rPr>
          <w:lang w:eastAsia="zh-CN"/>
        </w:rPr>
        <w:t xml:space="preserve"> or is provided </w:t>
      </w:r>
      <w:r w:rsidRPr="00344D41">
        <w:rPr>
          <w:i/>
          <w:lang w:eastAsia="zh-CN"/>
        </w:rPr>
        <w:t>CORESETPoolIndex</w:t>
      </w:r>
      <w:r w:rsidRPr="00344D41">
        <w:rPr>
          <w:lang w:eastAsia="zh-CN"/>
        </w:rPr>
        <w:t xml:space="preserve"> with value 0 for one or more first CORESETs and is provided </w:t>
      </w:r>
      <w:r w:rsidRPr="00344D41">
        <w:rPr>
          <w:i/>
          <w:lang w:eastAsia="zh-CN"/>
        </w:rPr>
        <w:t>CORESETPoolIndex</w:t>
      </w:r>
      <w:r w:rsidRPr="00344D41">
        <w:rPr>
          <w:lang w:eastAsia="zh-CN"/>
        </w:rPr>
        <w:t xml:space="preserve"> with value 1 for one or more second CORESETs, and is provided </w:t>
      </w:r>
      <w:r w:rsidRPr="00344D41">
        <w:rPr>
          <w:i/>
          <w:lang w:eastAsia="zh-CN"/>
        </w:rPr>
        <w:t>ACKNACKFeedbackMode = JointFeedback</w:t>
      </w:r>
      <w:r w:rsidRPr="00344D41">
        <w:rPr>
          <w:lang w:eastAsia="zh-CN"/>
        </w:rPr>
        <w:t>, where the 2 MSB bits are the counter DAI and the 2 LSB bits are the total DAI;</w:t>
      </w:r>
    </w:p>
    <w:p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5C09DD" w:rsidRPr="00344D41">
        <w:rPr>
          <w:i/>
          <w:lang w:eastAsia="zh-CN"/>
        </w:rPr>
        <w:t>CORESETPoolIndex</w:t>
      </w:r>
      <w:r w:rsidR="005C09DD">
        <w:rPr>
          <w:lang w:eastAsia="zh-CN"/>
        </w:rPr>
        <w:t xml:space="preserve"> </w:t>
      </w:r>
      <w:r w:rsidR="004D49FE">
        <w:rPr>
          <w:lang w:eastAsia="zh-CN"/>
        </w:rPr>
        <w:t xml:space="preserve">or the value of </w:t>
      </w:r>
      <w:r w:rsidR="004D49FE" w:rsidRPr="00B36C66">
        <w:rPr>
          <w:i/>
          <w:lang w:eastAsia="zh-CN"/>
        </w:rPr>
        <w:t>CORESETPoolIndex</w:t>
      </w:r>
      <w:r w:rsidR="004D49FE">
        <w:rPr>
          <w:lang w:eastAsia="zh-CN"/>
        </w:rPr>
        <w:t xml:space="preserve"> is the same for all CORESETs if </w:t>
      </w:r>
      <w:r w:rsidR="004D49FE" w:rsidRPr="00B36C66">
        <w:rPr>
          <w:i/>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5C09DD" w:rsidRPr="00344D41">
        <w:rPr>
          <w:i/>
          <w:lang w:eastAsia="zh-CN"/>
        </w:rPr>
        <w:t>ACKNACKFeedbackMode = JointFeedback</w:t>
      </w:r>
      <w:r w:rsidR="005C09DD">
        <w:rPr>
          <w:lang w:eastAsia="zh-CN"/>
        </w:rPr>
        <w:t xml:space="preserve">, </w:t>
      </w:r>
      <w:r w:rsidRPr="002625EB">
        <w:rPr>
          <w:rFonts w:hint="eastAsia"/>
          <w:lang w:eastAsia="zh-CN"/>
        </w:rPr>
        <w:t>where the 2 bits are the counter DAI;</w:t>
      </w:r>
    </w:p>
    <w:p w:rsidR="003E3559" w:rsidRDefault="000F798C" w:rsidP="003E355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rsidR="00B20A7F" w:rsidRPr="002625EB" w:rsidRDefault="00D437A6" w:rsidP="009F2BF9">
      <w:pPr>
        <w:pStyle w:val="B1"/>
        <w:rPr>
          <w:lang w:eastAsia="zh-CN"/>
        </w:rPr>
      </w:pPr>
      <w:r>
        <w:tab/>
        <w:t>I</w:t>
      </w:r>
      <w:r w:rsidRPr="009D21B4">
        <w:rPr>
          <w:lang w:eastAsia="zh-CN"/>
        </w:rPr>
        <w:t xml:space="preserve">f higher layer parameter </w:t>
      </w:r>
      <w:r w:rsidRPr="009B4605">
        <w:rPr>
          <w:i/>
          <w:lang w:eastAsia="zh-CN"/>
        </w:rPr>
        <w:t>priorityIndicatorForDCI-Format1-1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49" type="#_x0000_t75" style="width:36.85pt;height:15.05pt" o:ole="">
            <v:imagedata r:id="rId2860" o:title=""/>
          </v:shape>
          <o:OLEObject Type="Embed" ProgID="Equation.3" ShapeID="_x0000_i2849" DrawAspect="Content" ObjectID="_1655835179" r:id="rId2866"/>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D437A6" w:rsidRPr="009B4605">
        <w:rPr>
          <w:i/>
          <w:lang w:eastAsia="zh-CN"/>
        </w:rPr>
        <w:t>priorityIndicatorForDCI-Format1-1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rsidR="004442D8" w:rsidRDefault="004442D8" w:rsidP="004442D8">
      <w:pPr>
        <w:pStyle w:val="B1"/>
        <w:rPr>
          <w:lang w:eastAsia="zh-CN"/>
        </w:rPr>
      </w:pPr>
      <w:r>
        <w:rPr>
          <w:rFonts w:hint="eastAsia"/>
          <w:lang w:eastAsia="zh-CN"/>
        </w:rPr>
        <w:t>-</w:t>
      </w:r>
      <w:r>
        <w:rPr>
          <w:lang w:eastAsia="zh-CN"/>
        </w:rPr>
        <w:tab/>
        <w:t>One-shot HARQ-ACK request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rFonts w:hint="eastAsia"/>
          <w:lang w:eastAsia="zh-CN"/>
        </w:rPr>
        <w:t>-</w:t>
      </w:r>
      <w:r>
        <w:rPr>
          <w:lang w:eastAsia="zh-CN"/>
        </w:rPr>
        <w:tab/>
        <w:t>PDSCH group index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rsidR="004442D8" w:rsidRDefault="004442D8" w:rsidP="00C33081">
      <w:pPr>
        <w:pStyle w:val="B2"/>
      </w:pPr>
      <w:r>
        <w:rPr>
          <w:lang w:eastAsia="zh-CN"/>
        </w:rPr>
        <w:t>-</w:t>
      </w:r>
      <w:r>
        <w:rPr>
          <w:lang w:eastAsia="zh-CN"/>
        </w:rPr>
        <w:tab/>
        <w:t xml:space="preserve">1 bit if 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260B5">
        <w:rPr>
          <w:i/>
          <w:color w:val="000000"/>
        </w:rPr>
        <w:t>NFI-TotalDAI-Included-r16</w:t>
      </w:r>
      <w:r w:rsidRPr="00D260B5">
        <w:rPr>
          <w:color w:val="000000"/>
        </w:rPr>
        <w:t xml:space="preserve"> is not configured</w:t>
      </w:r>
      <w:r>
        <w:rPr>
          <w:color w:val="000000"/>
        </w:rPr>
        <w:t>;</w:t>
      </w:r>
      <w:r>
        <w:rPr>
          <w:i/>
          <w:color w:val="000000"/>
        </w:rPr>
        <w:t xml:space="preserve"> </w:t>
      </w:r>
    </w:p>
    <w:p w:rsidR="004442D8" w:rsidRPr="00A64B59" w:rsidRDefault="004442D8" w:rsidP="00C33081">
      <w:pPr>
        <w:pStyle w:val="B2"/>
        <w:rPr>
          <w:color w:val="000000"/>
        </w:rPr>
      </w:pPr>
      <w:r>
        <w:lastRenderedPageBreak/>
        <w:t>-</w:t>
      </w:r>
      <w:r>
        <w:tab/>
        <w:t xml:space="preserve">2 bits if </w:t>
      </w:r>
      <w:r>
        <w:rPr>
          <w:lang w:eastAsia="zh-CN"/>
        </w:rPr>
        <w:t xml:space="preserve">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C6018">
        <w:rPr>
          <w:i/>
          <w:color w:val="000000"/>
        </w:rPr>
        <w:t>NFI-TotalDAI-Included-r16</w:t>
      </w:r>
      <w:r>
        <w:rPr>
          <w:i/>
          <w:color w:val="000000"/>
        </w:rPr>
        <w:t xml:space="preserve"> = enable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rsidR="004442D8" w:rsidRDefault="004442D8" w:rsidP="00C33081">
      <w:pPr>
        <w:pStyle w:val="B2"/>
      </w:pPr>
      <w:r>
        <w:t>-</w:t>
      </w:r>
      <w:r>
        <w:tab/>
        <w:t xml:space="preserve">0 bit otherwise. </w:t>
      </w:r>
    </w:p>
    <w:p w:rsidR="004442D8" w:rsidRDefault="004442D8" w:rsidP="004442D8">
      <w:pPr>
        <w:pStyle w:val="B1"/>
        <w:rPr>
          <w:lang w:eastAsia="zh-CN"/>
        </w:rPr>
      </w:pPr>
      <w:r>
        <w:rPr>
          <w:rFonts w:hint="eastAsia"/>
          <w:lang w:eastAsia="zh-CN"/>
        </w:rPr>
        <w:t>-</w:t>
      </w:r>
      <w:r>
        <w:rPr>
          <w:lang w:eastAsia="zh-CN"/>
        </w:rPr>
        <w:tab/>
        <w:t>Number of requested PDSCH group(s)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50" type="#_x0000_t75" style="width:47.7pt;height:16.75pt" o:ole="">
            <v:imagedata r:id="rId2867" o:title=""/>
          </v:shape>
          <o:OLEObject Type="Embed" ProgID="Equation.3" ShapeID="_x0000_i2850" DrawAspect="Content" ObjectID="_1655835180" r:id="rId2868"/>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[and subject to UE capability].</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51" type="#_x0000_t75" style="width:56.95pt;height:19.25pt" o:ole="">
            <v:imagedata r:id="rId2789" o:title=""/>
          </v:shape>
          <o:OLEObject Type="Embed" ProgID="Equation.DSMT4" ShapeID="_x0000_i2851" DrawAspect="Content" ObjectID="_1655835181" r:id="rId2869"/>
        </w:object>
      </w:r>
      <w:r w:rsidRPr="002625EB">
        <w:rPr>
          <w:rFonts w:hint="eastAsia"/>
          <w:lang w:eastAsia="zh-CN"/>
        </w:rPr>
        <w:t xml:space="preserve">, where </w:t>
      </w:r>
      <w:r w:rsidRPr="002625EB">
        <w:rPr>
          <w:position w:val="-12"/>
        </w:rPr>
        <w:object w:dxaOrig="279" w:dyaOrig="360">
          <v:shape id="_x0000_i2852" type="#_x0000_t75" style="width:13.4pt;height:16.75pt" o:ole="">
            <v:imagedata r:id="rId2791" o:title=""/>
          </v:shape>
          <o:OLEObject Type="Embed" ProgID="Equation.DSMT4" ShapeID="_x0000_i2852" DrawAspect="Content" ObjectID="_1655835182" r:id="rId287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53" type="#_x0000_t75" style="width:13.4pt;height:16.75pt" o:ole="">
            <v:imagedata r:id="rId2793" o:title=""/>
          </v:shape>
          <o:OLEObject Type="Embed" ProgID="Equation.DSMT4" ShapeID="_x0000_i2853" DrawAspect="Content" ObjectID="_1655835183" r:id="rId287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54" type="#_x0000_t75" style="width:37.65pt;height:19.25pt" o:ole="">
            <v:imagedata r:id="rId2795" o:title=""/>
          </v:shape>
          <o:OLEObject Type="Embed" ProgID="Equation.DSMT4" ShapeID="_x0000_i2854" DrawAspect="Content" ObjectID="_1655835184" r:id="rId2872"/>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55" type="#_x0000_t75" style="width:13.4pt;height:16.75pt" o:ole="">
            <v:imagedata r:id="rId2791" o:title=""/>
          </v:shape>
          <o:OLEObject Type="Embed" ProgID="Equation.DSMT4" ShapeID="_x0000_i2855" DrawAspect="Content" ObjectID="_1655835185" r:id="rId2873"/>
        </w:object>
      </w:r>
      <w:r w:rsidRPr="002625EB">
        <w:rPr>
          <w:rFonts w:hint="eastAsia"/>
          <w:lang w:eastAsia="zh-CN"/>
        </w:rPr>
        <w:t xml:space="preserve"> and </w:t>
      </w:r>
      <w:r w:rsidRPr="002625EB">
        <w:rPr>
          <w:position w:val="-12"/>
        </w:rPr>
        <w:object w:dxaOrig="279" w:dyaOrig="360">
          <v:shape id="_x0000_i2856" type="#_x0000_t75" style="width:13.4pt;height:16.75pt" o:ole="">
            <v:imagedata r:id="rId2793" o:title=""/>
          </v:shape>
          <o:OLEObject Type="Embed" ProgID="Equation.DSMT4" ShapeID="_x0000_i2856" DrawAspect="Content" ObjectID="_1655835186" r:id="rId2874"/>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Pr="009B4605">
        <w:rPr>
          <w:i/>
          <w:lang w:eastAsia="zh-CN"/>
        </w:rPr>
        <w:t>priorityIndicatorForDCI-Format1-1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Pr="009B4605">
        <w:rPr>
          <w:i/>
          <w:lang w:eastAsia="zh-CN"/>
        </w:rPr>
        <w:t>priorityIndicatorForDCI-Format1-1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 xml:space="preserve">flushing out </w:t>
      </w:r>
      <w:r w:rsidR="009F03B6" w:rsidRPr="002625EB">
        <w:rPr>
          <w:rFonts w:eastAsia="MS Mincho" w:hint="eastAsia"/>
          <w:lang w:eastAsia="ja-JP"/>
        </w:rPr>
        <w:lastRenderedPageBreak/>
        <w:t>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437A6" w:rsidRPr="00FD5C02">
        <w:rPr>
          <w:i/>
          <w:lang w:eastAsia="zh-CN"/>
        </w:rPr>
        <w:t>priorityIndicatorForDCI-Format1-1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A07D8C">
        <w:rPr>
          <w:rFonts w:eastAsia="DengXian"/>
          <w:i/>
          <w:lang w:eastAsia="zh-CN"/>
        </w:rPr>
        <w:t>dl-</w:t>
      </w:r>
      <w:r w:rsidRPr="0083254A">
        <w:rPr>
          <w:rFonts w:eastAsiaTheme="minorEastAsia"/>
          <w:i/>
          <w:lang w:eastAsia="zh-CN"/>
        </w:rPr>
        <w:t>DCI-trig</w:t>
      </w:r>
      <w:r w:rsidR="00A07D8C">
        <w:rPr>
          <w:rFonts w:eastAsiaTheme="minorEastAsia"/>
          <w:i/>
          <w:lang w:eastAsia="zh-CN"/>
        </w:rPr>
        <w:t>g</w:t>
      </w:r>
      <w:r w:rsidRPr="0083254A">
        <w:rPr>
          <w:rFonts w:eastAsiaTheme="minorEastAsia"/>
          <w:i/>
          <w:lang w:eastAsia="zh-CN"/>
        </w:rPr>
        <w:t>ered-UL-ChannelAccess-CPext-r16</w:t>
      </w:r>
      <w:r>
        <w:t xml:space="preserve"> 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A07D8C">
        <w:rPr>
          <w:rFonts w:eastAsia="DengXian"/>
          <w:i/>
          <w:lang w:eastAsia="zh-CN"/>
        </w:rPr>
        <w:t>dl-</w:t>
      </w:r>
      <w:r w:rsidRPr="00821778">
        <w:rPr>
          <w:rFonts w:eastAsiaTheme="minorEastAsia"/>
          <w:i/>
          <w:lang w:eastAsia="zh-CN"/>
        </w:rPr>
        <w:t>DCI-tri</w:t>
      </w:r>
      <w:r w:rsidR="00A07D8C">
        <w:rPr>
          <w:rFonts w:eastAsiaTheme="minorEastAsia"/>
          <w:i/>
          <w:lang w:eastAsia="zh-CN"/>
        </w:rPr>
        <w:t>g</w:t>
      </w:r>
      <w:r w:rsidRPr="00821778">
        <w:rPr>
          <w:rFonts w:eastAsiaTheme="minorEastAsia"/>
          <w:i/>
          <w:lang w:eastAsia="zh-CN"/>
        </w:rPr>
        <w:t>gered-UL-ChannelAccess-CPext-r16</w:t>
      </w:r>
      <w:r>
        <w:rPr>
          <w:rFonts w:eastAsiaTheme="minorEastAsia"/>
          <w:i/>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Pr="00D739AD">
        <w:rPr>
          <w:i/>
          <w:lang w:eastAsia="zh-CN"/>
        </w:rPr>
        <w:t>Scell-groups-for-dormancy-within-active-time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Pr="00D739AD">
        <w:rPr>
          <w:i/>
          <w:lang w:eastAsia="zh-CN"/>
        </w:rPr>
        <w:t>Scell-groups-for-dormancy-within-active-time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Pr="00D739AD">
        <w:rPr>
          <w:i/>
          <w:lang w:eastAsia="zh-CN"/>
        </w:rPr>
        <w:t>Scell-groups-for-dormancy-within-active-time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rsidTr="005C09DD">
        <w:trPr>
          <w:jc w:val="center"/>
        </w:trPr>
        <w:tc>
          <w:tcPr>
            <w:tcW w:w="436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rsidTr="005C09DD">
        <w:trPr>
          <w:jc w:val="center"/>
        </w:trPr>
        <w:tc>
          <w:tcPr>
            <w:tcW w:w="128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jc w:val="center"/>
        </w:trPr>
        <w:tc>
          <w:tcPr>
            <w:tcW w:w="1284" w:type="dxa"/>
            <w:shd w:val="clear" w:color="auto" w:fill="auto"/>
          </w:tcPr>
          <w:p w:rsidR="005C09DD" w:rsidRPr="002625EB" w:rsidRDefault="005C09DD" w:rsidP="005C09DD">
            <w:pPr>
              <w:pStyle w:val="TAC"/>
            </w:pPr>
            <w:r w:rsidRPr="002625EB">
              <w:rPr>
                <w:rFonts w:cs="Arial"/>
                <w:sz w:val="16"/>
                <w:szCs w:val="16"/>
              </w:rPr>
              <w:t>0</w:t>
            </w:r>
          </w:p>
        </w:tc>
        <w:tc>
          <w:tcPr>
            <w:tcW w:w="1862" w:type="dxa"/>
            <w:shd w:val="clear" w:color="auto" w:fill="auto"/>
          </w:tcPr>
          <w:p w:rsidR="005C09DD" w:rsidRPr="002625EB" w:rsidRDefault="005C09DD" w:rsidP="005C09DD">
            <w:pPr>
              <w:pStyle w:val="TAC"/>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862" w:type="dxa"/>
          </w:tcPr>
          <w:p w:rsidR="005C09DD" w:rsidRPr="002625EB" w:rsidRDefault="005C09DD" w:rsidP="005C09DD">
            <w:pPr>
              <w:pStyle w:val="TAC"/>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2,3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9</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365090" w:rsidRDefault="005C09DD" w:rsidP="005C09DD">
            <w:pPr>
              <w:pStyle w:val="TAC"/>
              <w:rPr>
                <w:rFonts w:cs="Arial"/>
                <w:sz w:val="16"/>
                <w:szCs w:val="16"/>
              </w:rPr>
            </w:pPr>
            <w:r w:rsidRPr="002625EB">
              <w:rPr>
                <w:rFonts w:cs="Arial"/>
                <w:sz w:val="16"/>
                <w:szCs w:val="16"/>
              </w:rPr>
              <w:t>12</w:t>
            </w:r>
          </w:p>
        </w:tc>
        <w:tc>
          <w:tcPr>
            <w:tcW w:w="1862" w:type="dxa"/>
          </w:tcPr>
          <w:p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r>
      <w:tr w:rsidR="005C09DD" w:rsidRPr="002625EB" w:rsidTr="005C09DD">
        <w:trPr>
          <w:jc w:val="center"/>
        </w:trPr>
        <w:tc>
          <w:tcPr>
            <w:tcW w:w="1284" w:type="dxa"/>
            <w:shd w:val="clear" w:color="auto" w:fill="auto"/>
          </w:tcPr>
          <w:p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r>
    </w:tbl>
    <w:p w:rsidR="000C2C27" w:rsidRPr="002625EB" w:rsidRDefault="000C2C27"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5C09DD">
        <w:trPr>
          <w:trHeight w:val="214"/>
          <w:jc w:val="center"/>
        </w:trPr>
        <w:tc>
          <w:tcPr>
            <w:tcW w:w="3981"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5C09DD">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pPr>
            <w:r w:rsidRPr="002625EB">
              <w:rPr>
                <w:rFonts w:cs="Arial"/>
                <w:sz w:val="16"/>
                <w:szCs w:val="16"/>
              </w:rPr>
              <w:t>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rsidR="008962AF" w:rsidRPr="002625EB" w:rsidRDefault="008962AF" w:rsidP="00BC570E">
            <w:pPr>
              <w:pStyle w:val="TAC"/>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rsidTr="005C09DD">
        <w:trPr>
          <w:trHeight w:val="214"/>
          <w:jc w:val="center"/>
        </w:trPr>
        <w:tc>
          <w:tcPr>
            <w:tcW w:w="3949"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rsidR="005C09DD" w:rsidRPr="002625EB" w:rsidRDefault="005C09DD" w:rsidP="005C09DD">
            <w:pPr>
              <w:pStyle w:val="TAC"/>
              <w:rPr>
                <w:sz w:val="16"/>
                <w:szCs w:val="16"/>
              </w:rPr>
            </w:pPr>
            <w:r w:rsidRPr="002625EB">
              <w:rPr>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pPr>
            <w:r w:rsidRPr="002625EB">
              <w:rPr>
                <w:rFonts w:cs="Arial"/>
                <w:sz w:val="16"/>
                <w:szCs w:val="16"/>
              </w:rPr>
              <w:t>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rsidR="005C09DD" w:rsidRPr="002625EB" w:rsidRDefault="005C09DD" w:rsidP="005C09DD">
            <w:pPr>
              <w:pStyle w:val="TAC"/>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bl>
    <w:p w:rsidR="008962AF" w:rsidRPr="002625EB" w:rsidRDefault="008962AF"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5C09DD" w:rsidRDefault="005C09DD" w:rsidP="00C33081">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rsidTr="005C09DD">
        <w:trPr>
          <w:trHeight w:val="214"/>
          <w:jc w:val="center"/>
        </w:trPr>
        <w:tc>
          <w:tcPr>
            <w:tcW w:w="3693"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pPr>
            <w:r w:rsidRPr="002625EB">
              <w:rPr>
                <w:rFonts w:cs="Arial"/>
                <w:sz w:val="16"/>
                <w:szCs w:val="16"/>
              </w:rPr>
              <w:t>3</w:t>
            </w:r>
          </w:p>
        </w:tc>
        <w:tc>
          <w:tcPr>
            <w:tcW w:w="1240" w:type="dxa"/>
            <w:shd w:val="clear" w:color="auto" w:fill="auto"/>
          </w:tcPr>
          <w:p w:rsidR="005C09DD" w:rsidRPr="002625EB" w:rsidRDefault="005C09DD" w:rsidP="005C09DD">
            <w:pPr>
              <w:pStyle w:val="TAC"/>
            </w:pPr>
            <w:r w:rsidRPr="002625EB">
              <w:rPr>
                <w:rFonts w:cs="Arial"/>
                <w:sz w:val="16"/>
                <w:szCs w:val="16"/>
              </w:rPr>
              <w:t>0-4</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rsidR="005C09DD" w:rsidRPr="002625EB" w:rsidRDefault="005C09DD" w:rsidP="005C09DD">
            <w:pPr>
              <w:pStyle w:val="TAC"/>
              <w:rPr>
                <w:lang w:eastAsia="zh-CN"/>
              </w:rPr>
            </w:pPr>
            <w:r w:rsidRPr="002625EB">
              <w:rPr>
                <w:rFonts w:cs="Arial"/>
                <w:sz w:val="16"/>
                <w:szCs w:val="16"/>
              </w:rPr>
              <w:t>0-5</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rsidR="005C09DD" w:rsidRPr="002625EB" w:rsidRDefault="005C09DD" w:rsidP="005C09DD">
            <w:pPr>
              <w:pStyle w:val="TAC"/>
            </w:pPr>
            <w:r w:rsidRPr="002625EB">
              <w:rPr>
                <w:rFonts w:hint="eastAsia"/>
                <w:sz w:val="16"/>
                <w:szCs w:val="16"/>
              </w:rPr>
              <w:t>reserved</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rsidR="005C09DD" w:rsidRPr="002625EB" w:rsidRDefault="005C09DD" w:rsidP="005C09DD">
            <w:pPr>
              <w:pStyle w:val="TAC"/>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pPr>
            <w:r w:rsidRPr="002625EB">
              <w:rPr>
                <w:rFonts w:cs="Arial"/>
                <w:sz w:val="16"/>
                <w:szCs w:val="16"/>
              </w:rPr>
              <w:t>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bl>
    <w:p w:rsidR="004D0563" w:rsidRPr="002625EB" w:rsidRDefault="004D0563"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rsidTr="005C09DD">
        <w:trPr>
          <w:trHeight w:val="214"/>
          <w:jc w:val="center"/>
        </w:trPr>
        <w:tc>
          <w:tcPr>
            <w:tcW w:w="4043"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rsidR="005C09DD" w:rsidRPr="002625EB" w:rsidRDefault="005C09DD" w:rsidP="005C09DD">
            <w:pPr>
              <w:pStyle w:val="TAC"/>
            </w:pPr>
            <w:r w:rsidRPr="002625EB">
              <w:rPr>
                <w:rFonts w:cs="Arial"/>
                <w:sz w:val="16"/>
                <w:szCs w:val="16"/>
              </w:rPr>
              <w:t>3</w:t>
            </w:r>
          </w:p>
        </w:tc>
        <w:tc>
          <w:tcPr>
            <w:tcW w:w="1410" w:type="dxa"/>
            <w:shd w:val="clear" w:color="auto" w:fill="auto"/>
            <w:vAlign w:val="center"/>
          </w:tcPr>
          <w:p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rsidR="005C09DD" w:rsidRPr="002625EB" w:rsidRDefault="005C09DD" w:rsidP="005C09DD">
            <w:pPr>
              <w:pStyle w:val="TAC"/>
            </w:pPr>
            <w:r w:rsidRPr="002625EB">
              <w:rPr>
                <w:rFonts w:cs="Arial"/>
                <w:sz w:val="16"/>
                <w:szCs w:val="16"/>
              </w:rPr>
              <w:t>2</w:t>
            </w:r>
          </w:p>
        </w:tc>
        <w:tc>
          <w:tcPr>
            <w:tcW w:w="1410" w:type="dxa"/>
            <w:shd w:val="clear" w:color="auto" w:fill="auto"/>
            <w:vAlign w:val="center"/>
          </w:tcPr>
          <w:p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pPr>
            <w:r w:rsidRPr="002625EB">
              <w:rPr>
                <w:rFonts w:cs="Arial"/>
                <w:sz w:val="16"/>
                <w:szCs w:val="16"/>
              </w:rPr>
              <w:t>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rsidR="005C09DD" w:rsidRPr="002625EB" w:rsidRDefault="005C09DD" w:rsidP="005C09DD">
            <w:pPr>
              <w:pStyle w:val="TAC"/>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bl>
    <w:p w:rsidR="005C09DD" w:rsidRDefault="005C09DD"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val="fr-FR" w:eastAsia="zh-CN"/>
              </w:rPr>
            </w:pPr>
            <w:r w:rsidRPr="00EB227B">
              <w:rPr>
                <w:b/>
                <w:bCs/>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EE7E4C" w:rsidRDefault="00EE7E4C" w:rsidP="00EE7E4C">
      <w:pPr>
        <w:rPr>
          <w:lang w:eastAsia="zh-CN"/>
        </w:rPr>
      </w:pPr>
    </w:p>
    <w:p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A07D8C">
        <w:rPr>
          <w:rFonts w:eastAsia="Times New Roman"/>
          <w:i/>
          <w:iCs/>
        </w:rPr>
        <w:t>dl-</w:t>
      </w:r>
      <w:r w:rsidR="00A07D8C" w:rsidRPr="00AE5CCF">
        <w:rPr>
          <w:rFonts w:eastAsia="Times New Roman"/>
          <w:i/>
          <w:iCs/>
        </w:rPr>
        <w:t>DCI</w:t>
      </w:r>
      <w:r w:rsidRPr="00AE5CCF">
        <w:rPr>
          <w:rFonts w:eastAsia="Times New Roman"/>
          <w:i/>
          <w:iCs/>
        </w:rPr>
        <w:t>-trigerred-UL-ChannelAccess-CPext-r16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rsidTr="00476283">
        <w:trPr>
          <w:trHeight w:val="424"/>
          <w:jc w:val="center"/>
        </w:trPr>
        <w:tc>
          <w:tcPr>
            <w:tcW w:w="704"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bl>
    <w:p w:rsidR="00A84A4B" w:rsidRDefault="00A84A4B" w:rsidP="006C7765">
      <w:pPr>
        <w:rPr>
          <w:lang w:eastAsia="zh-CN"/>
        </w:rPr>
      </w:pPr>
    </w:p>
    <w:p w:rsidR="009F03B6" w:rsidRPr="002625EB" w:rsidRDefault="009F03B6" w:rsidP="009F03B6">
      <w:pPr>
        <w:pStyle w:val="Heading5"/>
        <w:rPr>
          <w:lang w:eastAsia="zh-CN"/>
        </w:rPr>
      </w:pPr>
      <w:bookmarkStart w:id="910" w:name="_Toc29326613"/>
      <w:bookmarkStart w:id="911" w:name="_Toc29327763"/>
      <w:bookmarkStart w:id="912" w:name="_Toc36045953"/>
      <w:bookmarkStart w:id="913" w:name="_Toc36046213"/>
      <w:bookmarkStart w:id="914" w:name="_Toc36046359"/>
      <w:bookmarkStart w:id="915" w:name="_Toc45209276"/>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910"/>
      <w:bookmarkEnd w:id="911"/>
      <w:bookmarkEnd w:id="912"/>
      <w:bookmarkEnd w:id="913"/>
      <w:bookmarkEnd w:id="914"/>
      <w:bookmarkEnd w:id="915"/>
    </w:p>
    <w:p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D437A6" w:rsidRPr="003720FC">
        <w:rPr>
          <w:i/>
        </w:rPr>
        <w:t>carrierIndicatorSizeForDCI-Format1-2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Pr="002625EB">
        <w:rPr>
          <w:rFonts w:hint="eastAsia"/>
          <w:lang w:eastAsia="zh-CN"/>
        </w:rPr>
        <w:t>both resource allocation type 0 and 1 are configured</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DL </w:t>
      </w:r>
      <w:r w:rsidR="00650D6C" w:rsidRPr="003D5EAB">
        <w:rPr>
          <w:lang w:eastAsia="zh-CN"/>
        </w:rPr>
        <w:lastRenderedPageBreak/>
        <w:t>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Pr="00107F95">
        <w:rPr>
          <w:i/>
          <w:lang w:eastAsia="zh-CN"/>
        </w:rPr>
        <w:t>ResourceAllocationType1-granularity-ForDCIFormat1_2</w:t>
      </w:r>
      <w:r>
        <w:rPr>
          <w:lang w:eastAsia="zh-CN"/>
        </w:rPr>
        <w:t xml:space="preserve">. If the higher layer parameter </w:t>
      </w:r>
      <w:r w:rsidRPr="00107F95">
        <w:rPr>
          <w:i/>
          <w:lang w:eastAsia="zh-CN"/>
        </w:rPr>
        <w:t>ResourceAllocationType1-granularity-ForDCIFormat1_2</w:t>
      </w:r>
      <w:r>
        <w:rPr>
          <w:lang w:eastAsia="zh-CN"/>
        </w:rPr>
        <w:t xml:space="preserve"> is not configured, </w:t>
      </w:r>
      <m:oMath>
        <m:r>
          <w:rPr>
            <w:rFonts w:ascii="Cambria Math" w:hAnsi="Cambria Math"/>
            <w:lang w:eastAsia="zh-CN"/>
          </w:rPr>
          <m:t>K2</m:t>
        </m:r>
      </m:oMath>
      <w:r>
        <w:rPr>
          <w:lang w:eastAsia="zh-CN"/>
        </w:rPr>
        <w:t xml:space="preserve"> is equal to 1.</w:t>
      </w:r>
    </w:p>
    <w:p w:rsidR="009F03B6" w:rsidRPr="002625EB" w:rsidRDefault="009F03B6" w:rsidP="009F03B6">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D437A6" w:rsidRPr="003637A9">
        <w:rPr>
          <w:i/>
        </w:rPr>
        <w:t>pdsch-TimeDomainAllocationListForDCI-Format1-2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D437A6" w:rsidRPr="003637A9">
        <w:rPr>
          <w:i/>
        </w:rPr>
        <w:t>pdsch-TimeDomainAllocationListForDCI-Format1-2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D437A6" w:rsidRPr="009C7E60">
        <w:rPr>
          <w:i/>
          <w:lang w:eastAsia="zh-CN"/>
        </w:rPr>
        <w:t>vrb-ToPRB-InterleaverForDCI-Format1-2</w:t>
      </w:r>
      <w:r w:rsidRPr="002625EB">
        <w:rPr>
          <w:rFonts w:hint="eastAsia"/>
          <w:lang w:eastAsia="zh-CN"/>
        </w:rPr>
        <w:t xml:space="preserve"> is not configured;</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D437A6" w:rsidRPr="001475D9">
        <w:rPr>
          <w:i/>
          <w:lang w:eastAsia="zh-CN"/>
        </w:rPr>
        <w:t>prb-BundlingTypeForDCI-Format1-2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D437A6" w:rsidRPr="001475D9">
        <w:rPr>
          <w:i/>
          <w:lang w:eastAsia="zh-CN"/>
        </w:rPr>
        <w:t>prb-BundlingTypeForDCI-Format1-2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Pr="00632090">
        <w:rPr>
          <w:i/>
          <w:lang w:eastAsia="zh-CN"/>
        </w:rPr>
        <w:t>rateMatchPatternGroup1ForDCI-Format1-2</w:t>
      </w:r>
      <w:r w:rsidRPr="002625EB">
        <w:rPr>
          <w:rFonts w:hint="eastAsia"/>
          <w:lang w:eastAsia="zh-CN"/>
        </w:rPr>
        <w:t xml:space="preserve"> and</w:t>
      </w:r>
      <w:r w:rsidRPr="002625EB">
        <w:rPr>
          <w:i/>
        </w:rPr>
        <w:t xml:space="preserve"> </w:t>
      </w:r>
      <w:r>
        <w:rPr>
          <w:i/>
          <w:szCs w:val="22"/>
          <w:lang w:val="en-US" w:eastAsia="zh-CN"/>
        </w:rPr>
        <w:t>rateMatchPatternGroup2</w:t>
      </w:r>
      <w:r w:rsidRPr="009149E3">
        <w:rPr>
          <w:i/>
          <w:szCs w:val="22"/>
          <w:lang w:val="en-US" w:eastAsia="zh-CN"/>
        </w:rPr>
        <w:t>ForDCI-Format1-2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Pr="00632090">
        <w:rPr>
          <w:i/>
          <w:szCs w:val="22"/>
          <w:lang w:val="en-US" w:eastAsia="zh-CN"/>
        </w:rPr>
        <w:t>rateMatchPatternGroup1ForDCI-Format1-2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Pr>
          <w:i/>
          <w:szCs w:val="22"/>
          <w:lang w:val="en-US" w:eastAsia="zh-CN"/>
        </w:rPr>
        <w:t>rateMatchPatternGroup2</w:t>
      </w:r>
      <w:r w:rsidRPr="009149E3">
        <w:rPr>
          <w:i/>
          <w:szCs w:val="22"/>
          <w:lang w:val="en-US" w:eastAsia="zh-CN"/>
        </w:rPr>
        <w:t>ForDCI-Format1-2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D437A6" w:rsidRPr="00B9324B">
        <w:rPr>
          <w:i/>
          <w:lang w:val="en-US" w:eastAsia="zh-CN"/>
        </w:rPr>
        <w:t>aperiodicZP-CSI-RS-ResourceSetsToAddModListForDCI-Format1-2</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D437A6" w:rsidRPr="00032FA8">
        <w:rPr>
          <w:i/>
        </w:rPr>
        <w:t>numberOfBitsForRV-ForDCI-Format1-2</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D437A6" w:rsidRPr="00C13759">
        <w:rPr>
          <w:i/>
        </w:rPr>
        <w:t>harq-ProcessNumberSizeForDCI-Format1-2</w:t>
      </w:r>
    </w:p>
    <w:p w:rsidR="009F03B6" w:rsidRPr="002625EB" w:rsidRDefault="009F03B6" w:rsidP="009F03B6">
      <w:pPr>
        <w:pStyle w:val="B1"/>
        <w:rPr>
          <w:lang w:eastAsia="zh-CN"/>
        </w:rPr>
      </w:pPr>
      <w:bookmarkStart w:id="916"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9F03B6" w:rsidRDefault="009F03B6" w:rsidP="009F03B6">
      <w:pPr>
        <w:pStyle w:val="B2"/>
        <w:rPr>
          <w:lang w:eastAsia="zh-CN"/>
        </w:rPr>
      </w:pPr>
      <w:bookmarkStart w:id="917" w:name="OLE_LINK43"/>
      <w:r w:rsidRPr="002625EB">
        <w:rPr>
          <w:lang w:eastAsia="zh-CN"/>
        </w:rPr>
        <w:lastRenderedPageBreak/>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437A6" w:rsidRPr="00A77CD3">
        <w:rPr>
          <w:i/>
          <w:lang w:eastAsia="zh-CN"/>
        </w:rPr>
        <w:t>downlinkAssignmentIndexForDCI-Format1-2</w:t>
      </w:r>
      <w:r>
        <w:rPr>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D437A6" w:rsidRPr="00A77CD3">
        <w:rPr>
          <w:i/>
          <w:lang w:eastAsia="zh-CN"/>
        </w:rPr>
        <w:t>downlinkAssignmentIndexForDCI-Format1-2</w:t>
      </w:r>
      <w:r>
        <w:rPr>
          <w:lang w:eastAsia="zh-CN"/>
        </w:rPr>
        <w:t xml:space="preserve"> otherwise,</w:t>
      </w:r>
    </w:p>
    <w:p w:rsidR="00951F72" w:rsidRPr="00A96AC5" w:rsidRDefault="009F03B6" w:rsidP="00951F72">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if one serving cell are 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Pr="00A96AC5">
        <w:rPr>
          <w:i/>
          <w:lang w:eastAsia="zh-CN"/>
        </w:rPr>
        <w:t>CORESETPoolIndex</w:t>
      </w:r>
      <w:r w:rsidRPr="00A96AC5">
        <w:rPr>
          <w:lang w:eastAsia="zh-CN"/>
        </w:rPr>
        <w:t xml:space="preserve"> or is provided </w:t>
      </w:r>
      <w:r w:rsidRPr="00A96AC5">
        <w:rPr>
          <w:i/>
          <w:lang w:eastAsia="zh-CN"/>
        </w:rPr>
        <w:t>CORESETPoolIndex</w:t>
      </w:r>
      <w:r w:rsidRPr="00A96AC5">
        <w:rPr>
          <w:lang w:eastAsia="zh-CN"/>
        </w:rPr>
        <w:t xml:space="preserve"> with value 0 for one or more first CORESETs and is provided </w:t>
      </w:r>
      <w:r w:rsidRPr="00A96AC5">
        <w:rPr>
          <w:i/>
          <w:lang w:eastAsia="zh-CN"/>
        </w:rPr>
        <w:t>CORESETPoolIndex</w:t>
      </w:r>
      <w:r w:rsidRPr="00A96AC5">
        <w:rPr>
          <w:lang w:eastAsia="zh-CN"/>
        </w:rPr>
        <w:t xml:space="preserve"> with value 1 for one or more second CORESETs, and is provided </w:t>
      </w:r>
      <w:r w:rsidRPr="00A96AC5">
        <w:rPr>
          <w:i/>
          <w:lang w:eastAsia="zh-CN"/>
        </w:rPr>
        <w:t>ACKNACKFeedbackMode = JointFeedback</w:t>
      </w:r>
      <w:r w:rsidRPr="00A96AC5">
        <w:rPr>
          <w:rFonts w:hint="eastAsia"/>
          <w:lang w:eastAsia="zh-CN"/>
        </w:rPr>
        <w:t>, where the 2 MSB bits are the counter DAI and the 2 LSB bits are the total DAI</w:t>
      </w:r>
      <w:r w:rsidRPr="00A96AC5">
        <w:rPr>
          <w:lang w:eastAsia="zh-CN"/>
        </w:rPr>
        <w:t>.</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951F72" w:rsidRPr="00A96AC5">
        <w:rPr>
          <w:i/>
          <w:lang w:eastAsia="zh-CN"/>
        </w:rPr>
        <w:t>CORESETPoolIndex</w:t>
      </w:r>
      <w:r w:rsidR="00951F72" w:rsidRPr="00A96AC5">
        <w:rPr>
          <w:lang w:eastAsia="zh-CN"/>
        </w:rPr>
        <w:t xml:space="preserve"> or the value of </w:t>
      </w:r>
      <w:r w:rsidR="00951F72" w:rsidRPr="00A96AC5">
        <w:rPr>
          <w:i/>
          <w:lang w:eastAsia="zh-CN"/>
        </w:rPr>
        <w:t>CORESETPoolIndex</w:t>
      </w:r>
      <w:r w:rsidR="00951F72" w:rsidRPr="00A96AC5">
        <w:rPr>
          <w:lang w:eastAsia="zh-CN"/>
        </w:rPr>
        <w:t xml:space="preserve"> is the same for all CORESETs if </w:t>
      </w:r>
      <w:r w:rsidR="00951F72" w:rsidRPr="00A96AC5">
        <w:rPr>
          <w:i/>
          <w:lang w:eastAsia="zh-CN"/>
        </w:rPr>
        <w:t>CORESETPoolIndex</w:t>
      </w:r>
      <w:r w:rsidR="00951F72" w:rsidRPr="00A96AC5">
        <w:rPr>
          <w:lang w:eastAsia="zh-CN"/>
        </w:rPr>
        <w:t xml:space="preserve"> is provided or the UE is not configured with </w:t>
      </w:r>
      <w:r w:rsidR="00951F72" w:rsidRPr="00A96AC5">
        <w:rPr>
          <w:i/>
          <w:lang w:eastAsia="zh-CN"/>
        </w:rPr>
        <w:t xml:space="preserve">ACKNACKFeedbackMode = JointFeedback,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rsidR="009F03B6" w:rsidRDefault="007F2CAC" w:rsidP="009F03B6">
      <w:pPr>
        <w:pStyle w:val="B1"/>
        <w:ind w:hanging="1"/>
        <w:rPr>
          <w:lang w:eastAsia="zh-CN"/>
        </w:rPr>
      </w:pPr>
      <w:r>
        <w:rPr>
          <w:lang w:eastAsia="zh-CN"/>
        </w:rPr>
        <w:t>I</w:t>
      </w:r>
      <w:r w:rsidRPr="009D21B4">
        <w:rPr>
          <w:lang w:eastAsia="zh-CN"/>
        </w:rPr>
        <w:t xml:space="preserve">f higher layer parameter </w:t>
      </w:r>
      <w:r w:rsidRPr="00065F13">
        <w:rPr>
          <w:i/>
          <w:lang w:eastAsia="zh-CN"/>
        </w:rPr>
        <w:t>priorityIndicatorForDCI-Format1-2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916"/>
    <w:bookmarkEnd w:id="917"/>
    <w:p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7F2CAC" w:rsidRPr="007607B0">
        <w:rPr>
          <w:i/>
        </w:rPr>
        <w:t>numberOfBitsForPUCCH-ResourceIndicatorForDCI-Format1-2</w:t>
      </w:r>
    </w:p>
    <w:p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7F2CAC" w:rsidRPr="000E0BFA">
        <w:rPr>
          <w:i/>
        </w:rPr>
        <w:t>dl-DataToUL-ACK-ForDCI-Format1-2</w:t>
      </w:r>
      <w:r w:rsidRPr="002625EB">
        <w:rPr>
          <w:i/>
        </w:rPr>
        <w:t>.</w:t>
      </w:r>
    </w:p>
    <w:p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Pr="00065F13">
        <w:rPr>
          <w:i/>
          <w:lang w:eastAsia="zh-CN"/>
        </w:rPr>
        <w:t>priorityIndicatorForDCI-Format1-2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7F2CAC" w:rsidRPr="000A6246">
        <w:rPr>
          <w:i/>
          <w:color w:val="000000"/>
          <w:lang w:eastAsia="zh-CN"/>
        </w:rPr>
        <w:t>antennaPortsFieldPresenceForDCI-Format1-2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rsidR="007F2CAC" w:rsidRDefault="007F2CAC" w:rsidP="007F2CAC">
      <w:pPr>
        <w:pStyle w:val="B2"/>
        <w:rPr>
          <w:lang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Pr="008C1C91">
        <w:rPr>
          <w:i/>
          <w:lang w:eastAsia="zh-CN"/>
        </w:rPr>
        <w:t>dmrs-DownlinkForPDSCH-MappingTypeA-ForDCI-Format1-2</w:t>
      </w:r>
      <w:r>
        <w:rPr>
          <w:rFonts w:hint="eastAsia"/>
          <w:lang w:eastAsia="zh-CN"/>
        </w:rPr>
        <w:t xml:space="preserve"> </w:t>
      </w:r>
      <w:r w:rsidRPr="002625EB">
        <w:rPr>
          <w:rFonts w:hint="eastAsia"/>
          <w:lang w:eastAsia="zh-CN"/>
        </w:rPr>
        <w:t xml:space="preserve">and </w:t>
      </w:r>
      <w:r w:rsidRPr="00B52A69">
        <w:rPr>
          <w:i/>
          <w:lang w:eastAsia="zh-CN"/>
        </w:rPr>
        <w:t>dmrs-DownlinkForPDSCH-MappingTypeB-ForDCI-Format1-2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Pr="000A6246">
        <w:rPr>
          <w:i/>
          <w:lang w:eastAsia="zh-CN"/>
        </w:rPr>
        <w:t>antennaPortsFieldPresenceForDCI-Format1-2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Pr="008C1C91">
        <w:rPr>
          <w:i/>
          <w:lang w:eastAsia="zh-CN"/>
        </w:rPr>
        <w:t>dmrs-DownlinkForPDSCH-MappingTypeA-ForDCI-Format1-2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B52A69">
        <w:rPr>
          <w:i/>
          <w:lang w:eastAsia="zh-CN"/>
        </w:rPr>
        <w:t>dmrs-DownlinkForPDSCH-MappingTypeB-ForDCI-Format1-2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p>
    <w:p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Pr="000A6246">
        <w:rPr>
          <w:i/>
          <w:iCs/>
          <w:lang w:eastAsia="zh-CN"/>
        </w:rPr>
        <w:t>antennaPortsFieldPresenceForDCI-Format1-2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7F2CAC" w:rsidRPr="00717EBD">
        <w:rPr>
          <w:i/>
          <w:lang w:eastAsia="zh-CN"/>
        </w:rPr>
        <w:t>tci-PresentForDCI-Format1-2</w:t>
      </w:r>
      <w:r>
        <w:rPr>
          <w:rFonts w:hint="eastAsia"/>
          <w:lang w:eastAsia="zh-CN"/>
        </w:rPr>
        <w:t xml:space="preserve"> </w:t>
      </w:r>
      <w:r w:rsidRPr="002625EB">
        <w:rPr>
          <w:rFonts w:hint="eastAsia"/>
          <w:lang w:eastAsia="zh-CN"/>
        </w:rPr>
        <w:t>is not enabled;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7F2CAC" w:rsidRPr="00717EBD">
        <w:rPr>
          <w:i/>
          <w:lang w:eastAsia="zh-CN"/>
        </w:rPr>
        <w:t>tci-PresentForDCI-Format1-2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rsidR="009F03B6" w:rsidRPr="002625EB" w:rsidRDefault="009F03B6" w:rsidP="009F03B6">
      <w:pPr>
        <w:pStyle w:val="B2"/>
        <w:rPr>
          <w:lang w:eastAsia="zh-CN"/>
        </w:rPr>
      </w:pPr>
      <w:r w:rsidRPr="002625EB">
        <w:rPr>
          <w:lang w:eastAsia="zh-CN"/>
        </w:rPr>
        <w:lastRenderedPageBreak/>
        <w:t>-</w:t>
      </w:r>
      <w:r w:rsidRPr="002625EB">
        <w:rPr>
          <w:lang w:eastAsia="zh-CN"/>
        </w:rPr>
        <w:tab/>
        <w:t>i</w:t>
      </w:r>
      <w:r w:rsidRPr="002625EB">
        <w:rPr>
          <w:rFonts w:hint="eastAsia"/>
          <w:lang w:eastAsia="zh-CN"/>
        </w:rPr>
        <w:t xml:space="preserve">f the higher layer parameter </w:t>
      </w:r>
      <w:r w:rsidR="007F2CAC" w:rsidRPr="00717EBD">
        <w:rPr>
          <w:i/>
          <w:lang w:eastAsia="zh-CN"/>
        </w:rPr>
        <w:t>tci-PresentForDCI-Format1-2</w:t>
      </w:r>
      <w:r>
        <w:rPr>
          <w:rFonts w:hint="eastAsia"/>
          <w:lang w:eastAsia="zh-CN"/>
        </w:rPr>
        <w:t xml:space="preserve"> </w:t>
      </w:r>
      <w:r w:rsidRPr="002625EB">
        <w:rPr>
          <w:rFonts w:hint="eastAsia"/>
          <w:lang w:eastAsia="zh-CN"/>
        </w:rPr>
        <w:t xml:space="preserve">is not enabled for the CORESET used for the PDCCH carrying the DCI </w:t>
      </w:r>
      <w:r w:rsidRPr="002625EB">
        <w:rPr>
          <w:lang w:eastAsia="zh-CN"/>
        </w:rPr>
        <w:t>format</w:t>
      </w:r>
      <w:r>
        <w:rPr>
          <w:rFonts w:hint="eastAsia"/>
          <w:lang w:eastAsia="zh-CN"/>
        </w:rPr>
        <w:t xml:space="preserve"> 1_2</w:t>
      </w:r>
      <w:r w:rsidRPr="002625EB">
        <w:rPr>
          <w:lang w:eastAsia="zh-CN"/>
        </w:rPr>
        <w:t>,</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7F2CAC" w:rsidRPr="00717EBD">
        <w:rPr>
          <w:i/>
          <w:lang w:eastAsia="zh-CN"/>
        </w:rPr>
        <w:t>tci-PresentForDCI-Format1-2</w:t>
      </w:r>
      <w:r>
        <w:rPr>
          <w:rFonts w:hint="eastAsia"/>
          <w:lang w:eastAsia="zh-CN"/>
        </w:rPr>
        <w:t xml:space="preserve"> </w:t>
      </w:r>
      <w:r w:rsidRPr="002625EB">
        <w:rPr>
          <w:rFonts w:hint="eastAsia"/>
          <w:lang w:eastAsia="zh-CN"/>
        </w:rPr>
        <w:t>is not enabled for all CORESETs in the indicated bandwidth part;</w:t>
      </w:r>
    </w:p>
    <w:p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7F2CAC" w:rsidRPr="00717EBD">
        <w:rPr>
          <w:i/>
          <w:lang w:eastAsia="zh-CN"/>
        </w:rPr>
        <w:t>tci-PresentForDCI-Format1-2</w:t>
      </w:r>
      <w:r>
        <w:rPr>
          <w:rFonts w:hint="eastAsia"/>
          <w:lang w:eastAsia="zh-CN"/>
        </w:rPr>
        <w:t xml:space="preserve"> </w:t>
      </w:r>
      <w:r w:rsidRPr="002625EB">
        <w:rPr>
          <w:rFonts w:hint="eastAsia"/>
          <w:lang w:eastAsia="zh-CN"/>
        </w:rPr>
        <w:t>is enabled for all CORESETs in the indicated bandwidth part.</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7F2CAC" w:rsidRPr="00F60275">
        <w:rPr>
          <w:i/>
          <w:lang w:eastAsia="zh-CN"/>
        </w:rPr>
        <w:t>srs-RequestForDCI-Format1-2</w:t>
      </w:r>
      <w:r>
        <w:rPr>
          <w:iCs/>
          <w:color w:val="000000"/>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7F2CAC" w:rsidRPr="00F60275">
        <w:rPr>
          <w:i/>
          <w:lang w:eastAsia="zh-CN"/>
        </w:rPr>
        <w:t>srs-RequestForDCI-Format1-2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7F2CAC" w:rsidRPr="00F60275">
        <w:rPr>
          <w:i/>
          <w:lang w:eastAsia="zh-CN"/>
        </w:rPr>
        <w:t>srs-RequestForDCI-Format1-2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7F2CAC" w:rsidRPr="00F60275">
        <w:rPr>
          <w:i/>
          <w:lang w:eastAsia="zh-CN"/>
        </w:rPr>
        <w:t>srs-RequestForDCI-Format1-2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7F2CAC" w:rsidRPr="00F60275">
        <w:rPr>
          <w:i/>
          <w:lang w:eastAsia="zh-CN"/>
        </w:rPr>
        <w:t>srs-RequestForDCI-Format1-2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7F2CAC" w:rsidRPr="00F60275">
        <w:rPr>
          <w:i/>
          <w:lang w:eastAsia="zh-CN"/>
        </w:rPr>
        <w:t>dmrs-SequenceInitializationForDCI-Format1-2</w:t>
      </w:r>
      <w:r w:rsidRPr="00D52466">
        <w:rPr>
          <w:i/>
          <w:lang w:eastAsia="zh-CN"/>
        </w:rPr>
        <w:t xml:space="preserve"> </w:t>
      </w:r>
      <w:r w:rsidRPr="002625EB">
        <w:rPr>
          <w:rFonts w:hint="eastAsia"/>
          <w:lang w:eastAsia="zh-CN"/>
        </w:rPr>
        <w:t>is not configured;</w:t>
      </w:r>
    </w:p>
    <w:p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7F2CAC" w:rsidRPr="00940E0A">
        <w:rPr>
          <w:i/>
          <w:lang w:eastAsia="zh-CN"/>
        </w:rPr>
        <w:t>priorityIndicatorForDCI-Format1-2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rsidTr="002D652C">
        <w:trPr>
          <w:trHeight w:val="424"/>
          <w:jc w:val="center"/>
        </w:trPr>
        <w:tc>
          <w:tcPr>
            <w:tcW w:w="2467" w:type="dxa"/>
            <w:shd w:val="clear" w:color="auto" w:fill="D9D9D9"/>
            <w:vAlign w:val="center"/>
          </w:tcPr>
          <w:p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v:shape id="_x0000_i2857" type="#_x0000_t75" style="width:19.25pt;height:15.9pt" o:ole="">
                  <v:imagedata r:id="rId841" o:title=""/>
                </v:shape>
                <o:OLEObject Type="Embed" ProgID="Equation.3" ShapeID="_x0000_i2857" DrawAspect="Content" ObjectID="_1655835187" r:id="rId2875"/>
              </w:object>
            </w:r>
            <w:r w:rsidRPr="002625EB">
              <w:rPr>
                <w:lang w:eastAsia="zh-CN"/>
              </w:rPr>
              <w:t xml:space="preserve"> to be applied</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rsidR="009F03B6" w:rsidRPr="002625EB" w:rsidRDefault="009F03B6" w:rsidP="002D652C">
            <w:pPr>
              <w:pStyle w:val="TAC"/>
              <w:rPr>
                <w:lang w:eastAsia="zh-CN"/>
              </w:rPr>
            </w:pPr>
            <w:r w:rsidRPr="002625EB">
              <w:rPr>
                <w:lang w:eastAsia="zh-CN"/>
              </w:rPr>
              <w:t>0</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rsidR="009F03B6" w:rsidRPr="002625EB" w:rsidRDefault="009F03B6" w:rsidP="002D652C">
            <w:pPr>
              <w:pStyle w:val="TAC"/>
              <w:rPr>
                <w:lang w:eastAsia="zh-CN"/>
              </w:rPr>
            </w:pPr>
            <w:r>
              <w:rPr>
                <w:lang w:eastAsia="zh-CN"/>
              </w:rPr>
              <w:t>3</w:t>
            </w:r>
          </w:p>
        </w:tc>
      </w:tr>
    </w:tbl>
    <w:p w:rsidR="009F03B6" w:rsidRPr="002625EB" w:rsidRDefault="009F03B6" w:rsidP="006C7765">
      <w:pPr>
        <w:rPr>
          <w:lang w:eastAsia="zh-CN"/>
        </w:rPr>
      </w:pPr>
    </w:p>
    <w:p w:rsidR="00655940" w:rsidRPr="002625EB" w:rsidRDefault="00746623" w:rsidP="00EB44AF">
      <w:pPr>
        <w:pStyle w:val="Heading4"/>
        <w:rPr>
          <w:lang w:eastAsia="zh-CN"/>
        </w:rPr>
      </w:pPr>
      <w:bookmarkStart w:id="918" w:name="_Toc19798780"/>
      <w:bookmarkStart w:id="919" w:name="_Toc26467251"/>
      <w:bookmarkStart w:id="920" w:name="_Toc29326614"/>
      <w:bookmarkStart w:id="921" w:name="_Toc29327764"/>
      <w:bookmarkStart w:id="922" w:name="_Toc36045954"/>
      <w:bookmarkStart w:id="923" w:name="_Toc36046214"/>
      <w:bookmarkStart w:id="924" w:name="_Toc36046360"/>
      <w:bookmarkStart w:id="925" w:name="_Toc45209277"/>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918"/>
      <w:bookmarkEnd w:id="919"/>
      <w:bookmarkEnd w:id="920"/>
      <w:bookmarkEnd w:id="921"/>
      <w:bookmarkEnd w:id="922"/>
      <w:bookmarkEnd w:id="923"/>
      <w:bookmarkEnd w:id="924"/>
      <w:bookmarkEnd w:id="925"/>
    </w:p>
    <w:p w:rsidR="008F50FD" w:rsidRPr="002625EB" w:rsidRDefault="008F50FD" w:rsidP="00EB44AF">
      <w:pPr>
        <w:pStyle w:val="Heading5"/>
        <w:rPr>
          <w:lang w:eastAsia="zh-CN"/>
        </w:rPr>
      </w:pPr>
      <w:bookmarkStart w:id="926" w:name="_Toc19798781"/>
      <w:bookmarkStart w:id="927" w:name="_Toc26467252"/>
      <w:bookmarkStart w:id="928" w:name="_Toc29326615"/>
      <w:bookmarkStart w:id="929" w:name="_Toc29327765"/>
      <w:bookmarkStart w:id="930" w:name="_Toc36045955"/>
      <w:bookmarkStart w:id="931" w:name="_Toc36046215"/>
      <w:bookmarkStart w:id="932" w:name="_Toc36046361"/>
      <w:bookmarkStart w:id="933" w:name="_Toc45209278"/>
      <w:r w:rsidRPr="002625EB">
        <w:rPr>
          <w:rFonts w:hint="eastAsia"/>
          <w:lang w:eastAsia="zh-CN"/>
        </w:rPr>
        <w:t>7.3.1.3.1</w:t>
      </w:r>
      <w:r w:rsidRPr="002625EB">
        <w:rPr>
          <w:rFonts w:hint="eastAsia"/>
          <w:lang w:eastAsia="zh-CN"/>
        </w:rPr>
        <w:tab/>
        <w:t>Format 2_0</w:t>
      </w:r>
      <w:bookmarkEnd w:id="926"/>
      <w:bookmarkEnd w:id="927"/>
      <w:bookmarkEnd w:id="928"/>
      <w:bookmarkEnd w:id="929"/>
      <w:bookmarkEnd w:id="930"/>
      <w:bookmarkEnd w:id="931"/>
      <w:bookmarkEnd w:id="932"/>
      <w:bookmarkEnd w:id="933"/>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rsidR="00EE7E4C" w:rsidRDefault="00EE7E4C" w:rsidP="00EE7E4C">
      <w:pPr>
        <w:pStyle w:val="B1"/>
      </w:pPr>
      <w:r>
        <w:t>-</w:t>
      </w:r>
      <w:r>
        <w:tab/>
      </w:r>
      <w:r w:rsidRPr="00DF564F">
        <w:t xml:space="preserve">If </w:t>
      </w:r>
      <w:r>
        <w:rPr>
          <w:lang w:eastAsia="zh-CN"/>
        </w:rPr>
        <w:t xml:space="preserve">the higher layer parameter </w:t>
      </w:r>
      <w:r w:rsidRPr="00BD741C">
        <w:rPr>
          <w:i/>
        </w:rPr>
        <w:t>availableRB-SetPerCell-r16</w:t>
      </w:r>
      <w:r>
        <w:rPr>
          <w:i/>
        </w:rPr>
        <w:t xml:space="preserve"> </w:t>
      </w:r>
      <w:r w:rsidRPr="00CD7DD5">
        <w:t>is configured,</w:t>
      </w:r>
      <w:r>
        <w:rPr>
          <w:rFonts w:ascii="Calibri" w:hAnsi="Calibri" w:cs="Calibri"/>
        </w:rPr>
        <w:t xml:space="preserve"> </w:t>
      </w:r>
    </w:p>
    <w:p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rsidR="00EE7E4C" w:rsidRDefault="00EE7E4C" w:rsidP="00EE7E4C">
      <w:pPr>
        <w:pStyle w:val="B1"/>
      </w:pPr>
      <w:r>
        <w:lastRenderedPageBreak/>
        <w:t>-</w:t>
      </w:r>
      <w:r>
        <w:tab/>
        <w:t xml:space="preserve">If </w:t>
      </w:r>
      <w:r>
        <w:rPr>
          <w:lang w:eastAsia="zh-CN"/>
        </w:rPr>
        <w:t xml:space="preserve">the higher layer parameter </w:t>
      </w:r>
      <w:r w:rsidRPr="00CD7DD5">
        <w:rPr>
          <w:i/>
        </w:rPr>
        <w:t>CO-DurationPerCell-r16</w:t>
      </w:r>
      <w:r>
        <w:t xml:space="preserve"> is configured</w:t>
      </w:r>
    </w:p>
    <w:p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rsidR="00EE7E4C" w:rsidRDefault="00EE7E4C" w:rsidP="00EE7E4C">
      <w:pPr>
        <w:pStyle w:val="B1"/>
      </w:pPr>
      <w:r>
        <w:t>-</w:t>
      </w:r>
      <w:r>
        <w:tab/>
        <w:t xml:space="preserve">If </w:t>
      </w:r>
      <w:r>
        <w:rPr>
          <w:lang w:eastAsia="zh-CN"/>
        </w:rPr>
        <w:t xml:space="preserve">the higher layer parameter </w:t>
      </w:r>
      <w:r w:rsidR="00A07D8C">
        <w:rPr>
          <w:i/>
        </w:rPr>
        <w:t>searchSpaceSwitchTrigger-r16</w:t>
      </w:r>
      <w:r w:rsidR="00A07D8C">
        <w:t xml:space="preserve"> is configured</w:t>
      </w:r>
    </w:p>
    <w:p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934" w:name="_Toc19798782"/>
      <w:bookmarkStart w:id="935" w:name="_Toc26467253"/>
      <w:bookmarkStart w:id="936" w:name="_Toc29326616"/>
      <w:bookmarkStart w:id="937" w:name="_Toc29327766"/>
      <w:bookmarkStart w:id="938" w:name="_Toc36045956"/>
      <w:bookmarkStart w:id="939" w:name="_Toc36046216"/>
      <w:bookmarkStart w:id="940" w:name="_Toc36046362"/>
      <w:bookmarkStart w:id="941" w:name="_Toc4520927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934"/>
      <w:bookmarkEnd w:id="935"/>
      <w:bookmarkEnd w:id="936"/>
      <w:bookmarkEnd w:id="937"/>
      <w:bookmarkEnd w:id="938"/>
      <w:bookmarkEnd w:id="939"/>
      <w:bookmarkEnd w:id="940"/>
      <w:bookmarkEnd w:id="941"/>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942" w:name="_Toc19798783"/>
      <w:bookmarkStart w:id="943" w:name="_Toc26467254"/>
      <w:bookmarkStart w:id="944" w:name="_Toc29326617"/>
      <w:bookmarkStart w:id="945" w:name="_Toc29327767"/>
      <w:bookmarkStart w:id="946" w:name="_Toc36045957"/>
      <w:bookmarkStart w:id="947" w:name="_Toc36046217"/>
      <w:bookmarkStart w:id="948" w:name="_Toc36046363"/>
      <w:bookmarkStart w:id="949" w:name="_Toc45209280"/>
      <w:r w:rsidRPr="002625EB">
        <w:rPr>
          <w:rFonts w:hint="eastAsia"/>
          <w:lang w:eastAsia="zh-CN"/>
        </w:rPr>
        <w:t>7.3.1.3.3</w:t>
      </w:r>
      <w:r w:rsidRPr="002625EB">
        <w:tab/>
        <w:t xml:space="preserve">Format </w:t>
      </w:r>
      <w:r w:rsidRPr="002625EB">
        <w:rPr>
          <w:rFonts w:hint="eastAsia"/>
          <w:lang w:eastAsia="zh-CN"/>
        </w:rPr>
        <w:t>2_2</w:t>
      </w:r>
      <w:bookmarkEnd w:id="942"/>
      <w:bookmarkEnd w:id="943"/>
      <w:bookmarkEnd w:id="944"/>
      <w:bookmarkEnd w:id="945"/>
      <w:bookmarkEnd w:id="946"/>
      <w:bookmarkEnd w:id="947"/>
      <w:bookmarkEnd w:id="948"/>
      <w:bookmarkEnd w:id="949"/>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950" w:name="_Toc19798784"/>
      <w:bookmarkStart w:id="951" w:name="_Toc26467255"/>
      <w:bookmarkStart w:id="952" w:name="_Toc29326618"/>
      <w:bookmarkStart w:id="953" w:name="_Toc29327768"/>
      <w:bookmarkStart w:id="954" w:name="_Toc36045958"/>
      <w:bookmarkStart w:id="955" w:name="_Toc36046218"/>
      <w:bookmarkStart w:id="956" w:name="_Toc36046364"/>
      <w:bookmarkStart w:id="957" w:name="_Toc45209281"/>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950"/>
      <w:bookmarkEnd w:id="951"/>
      <w:bookmarkEnd w:id="952"/>
      <w:bookmarkEnd w:id="953"/>
      <w:bookmarkEnd w:id="954"/>
      <w:bookmarkEnd w:id="955"/>
      <w:bookmarkEnd w:id="956"/>
      <w:bookmarkEnd w:id="957"/>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58" type="#_x0000_t75" style="width:10.9pt;height:10.9pt" o:ole="">
            <v:imagedata r:id="rId2876" o:title=""/>
          </v:shape>
          <o:OLEObject Type="Embed" ProgID="Equation.3" ShapeID="_x0000_i2858" DrawAspect="Content" ObjectID="_1655835188" r:id="rId2877"/>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lastRenderedPageBreak/>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9F03B6" w:rsidRPr="002625EB" w:rsidRDefault="009F03B6" w:rsidP="009F03B6">
      <w:pPr>
        <w:pStyle w:val="Heading5"/>
        <w:rPr>
          <w:lang w:eastAsia="zh-CN"/>
        </w:rPr>
      </w:pPr>
      <w:bookmarkStart w:id="958" w:name="_Toc29326619"/>
      <w:bookmarkStart w:id="959" w:name="_Toc29327769"/>
      <w:bookmarkStart w:id="960" w:name="_Toc36045959"/>
      <w:bookmarkStart w:id="961" w:name="_Toc36046219"/>
      <w:bookmarkStart w:id="962" w:name="_Toc36046365"/>
      <w:bookmarkStart w:id="963" w:name="_Toc45209282"/>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958"/>
      <w:bookmarkEnd w:id="959"/>
      <w:bookmarkEnd w:id="960"/>
      <w:bookmarkEnd w:id="961"/>
      <w:bookmarkEnd w:id="962"/>
      <w:bookmarkEnd w:id="963"/>
    </w:p>
    <w:p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7F2CAC" w:rsidRPr="00FA02B9">
        <w:rPr>
          <w:lang w:eastAsia="zh-CN"/>
        </w:rPr>
        <w:t>ci-RNTI</w:t>
      </w:r>
      <w:r w:rsidRPr="002625EB">
        <w:t>:</w:t>
      </w:r>
    </w:p>
    <w:p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rsidR="008729DF" w:rsidRDefault="008729DF" w:rsidP="008729DF">
      <w:pPr>
        <w:pStyle w:val="Heading5"/>
        <w:rPr>
          <w:lang w:eastAsia="zh-CN"/>
        </w:rPr>
      </w:pPr>
      <w:bookmarkStart w:id="964" w:name="_Toc29326620"/>
      <w:bookmarkStart w:id="965" w:name="_Toc29327770"/>
      <w:bookmarkStart w:id="966" w:name="_Toc36045960"/>
      <w:bookmarkStart w:id="967" w:name="_Toc36046220"/>
      <w:bookmarkStart w:id="968" w:name="_Toc36046366"/>
      <w:bookmarkStart w:id="969" w:name="_Toc45209283"/>
      <w:r>
        <w:rPr>
          <w:lang w:eastAsia="zh-CN"/>
        </w:rPr>
        <w:t>7.3.1.3.7</w:t>
      </w:r>
      <w:r>
        <w:rPr>
          <w:lang w:eastAsia="zh-CN"/>
        </w:rPr>
        <w:tab/>
        <w:t>Format 2_6</w:t>
      </w:r>
      <w:bookmarkEnd w:id="964"/>
      <w:bookmarkEnd w:id="965"/>
      <w:bookmarkEnd w:id="966"/>
      <w:bookmarkEnd w:id="967"/>
      <w:bookmarkEnd w:id="968"/>
      <w:bookmarkEnd w:id="969"/>
    </w:p>
    <w:p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rsidR="008729DF" w:rsidRDefault="008729DF" w:rsidP="00341844">
      <w:pPr>
        <w:rPr>
          <w:lang w:eastAsia="zh-CN"/>
        </w:rPr>
      </w:pPr>
      <w:r>
        <w:rPr>
          <w:lang w:eastAsia="zh-CN"/>
        </w:rPr>
        <w:t>The following information is transmitted by means of the DCI format 2_6 with CRC scrambled by PS-RNTI:</w:t>
      </w:r>
    </w:p>
    <w:p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Pr="00285A37">
        <w:rPr>
          <w:i/>
          <w:lang w:eastAsia="zh-CN"/>
        </w:rPr>
        <w:t>PS-RNTI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Pr="003A663D">
        <w:rPr>
          <w:i/>
          <w:lang w:val="nb-NO"/>
        </w:rPr>
        <w:t>Scell-groups-for-dormancy-outside-active-time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Pr="003A663D">
        <w:rPr>
          <w:i/>
          <w:lang w:val="nb-NO"/>
        </w:rPr>
        <w:t>Scell-groups-for-dormancy-outside-active-time</w:t>
      </w:r>
      <w:r>
        <w:rPr>
          <w:i/>
          <w:lang w:val="nb-NO"/>
        </w:rPr>
        <w:t xml:space="preserve">, </w:t>
      </w:r>
      <w:r w:rsidRPr="002F3F91">
        <w:rPr>
          <w:lang w:val="nb-NO"/>
        </w:rPr>
        <w:t>where ea</w:t>
      </w:r>
      <w:r>
        <w:rPr>
          <w:lang w:val="nb-NO"/>
        </w:rPr>
        <w:t xml:space="preserve">ch bit corresponds to one of the SCell group(s) configured by higher </w:t>
      </w:r>
      <w:r>
        <w:rPr>
          <w:lang w:val="nb-NO"/>
        </w:rPr>
        <w:lastRenderedPageBreak/>
        <w:t xml:space="preserve">layers parameter </w:t>
      </w:r>
      <w:r w:rsidRPr="003A663D">
        <w:rPr>
          <w:i/>
          <w:lang w:val="nb-NO"/>
        </w:rPr>
        <w:t>Scell-groups-for-dormancy-outside-active-time</w:t>
      </w:r>
      <w:r>
        <w:rPr>
          <w:i/>
          <w:lang w:val="nb-NO"/>
        </w:rPr>
        <w:t>,</w:t>
      </w:r>
      <w:r>
        <w:rPr>
          <w:lang w:val="nb-NO"/>
        </w:rPr>
        <w:t xml:space="preserve"> with MSB to LSB of the bitmap corresponding to the first to last configured SCell group</w:t>
      </w:r>
      <w:r w:rsidRPr="002F3F91">
        <w:rPr>
          <w:lang w:val="nb-NO"/>
        </w:rPr>
        <w:t>.</w:t>
      </w:r>
    </w:p>
    <w:p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1F64DA" w:rsidRDefault="001F64DA" w:rsidP="001F64DA">
      <w:pPr>
        <w:pStyle w:val="Heading4"/>
      </w:pPr>
      <w:bookmarkStart w:id="970" w:name="_Toc29326621"/>
      <w:bookmarkStart w:id="971" w:name="_Toc29327771"/>
      <w:bookmarkStart w:id="972" w:name="_Toc36045961"/>
      <w:bookmarkStart w:id="973" w:name="_Toc36046221"/>
      <w:bookmarkStart w:id="974" w:name="_Toc36046367"/>
      <w:bookmarkStart w:id="975" w:name="_Toc45209284"/>
      <w:r>
        <w:t>7.3.1.4</w:t>
      </w:r>
      <w:r>
        <w:tab/>
        <w:t>DCI formats for scheduling of sidelink</w:t>
      </w:r>
      <w:bookmarkEnd w:id="970"/>
      <w:bookmarkEnd w:id="971"/>
      <w:bookmarkEnd w:id="972"/>
      <w:bookmarkEnd w:id="973"/>
      <w:bookmarkEnd w:id="974"/>
      <w:bookmarkEnd w:id="975"/>
    </w:p>
    <w:p w:rsidR="001F64DA" w:rsidRDefault="001F64DA" w:rsidP="001F64DA">
      <w:pPr>
        <w:pStyle w:val="Heading5"/>
        <w:rPr>
          <w:lang w:eastAsia="zh-CN"/>
        </w:rPr>
      </w:pPr>
      <w:bookmarkStart w:id="976" w:name="_Toc29326622"/>
      <w:bookmarkStart w:id="977" w:name="_Toc29327772"/>
      <w:bookmarkStart w:id="978" w:name="_Toc36045962"/>
      <w:bookmarkStart w:id="979" w:name="_Toc36046222"/>
      <w:bookmarkStart w:id="980" w:name="_Toc36046368"/>
      <w:bookmarkStart w:id="981" w:name="_Toc45209285"/>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976"/>
      <w:bookmarkEnd w:id="977"/>
      <w:bookmarkEnd w:id="978"/>
      <w:bookmarkEnd w:id="979"/>
      <w:bookmarkEnd w:id="980"/>
      <w:bookmarkEnd w:id="981"/>
    </w:p>
    <w:p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 xml:space="preserve">number –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process</m:t>
                    </m:r>
                  </m:sub>
                </m:sSub>
              </m:e>
            </m:func>
          </m:e>
        </m:d>
      </m:oMath>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rsidR="001F64DA" w:rsidRPr="0006103A" w:rsidRDefault="005F0B53" w:rsidP="005F0B53">
      <w:pPr>
        <w:pStyle w:val="B2"/>
      </w:pPr>
      <w:r>
        <w:t>-</w:t>
      </w:r>
      <w:r>
        <w:tab/>
      </w:r>
      <w:r w:rsidR="001F64DA">
        <w:t xml:space="preserve">Time </w:t>
      </w:r>
      <w:r w:rsidR="001F64DA">
        <w:rPr>
          <w:lang w:eastAsia="ko-KR"/>
        </w:rPr>
        <w:t>resource assignment</w:t>
      </w:r>
      <w:r w:rsidR="001F64DA">
        <w:t>.</w:t>
      </w:r>
    </w:p>
    <w:p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rsidR="001B6EAD" w:rsidRPr="00272DD1" w:rsidRDefault="005F0B53" w:rsidP="005F0B53">
      <w:pPr>
        <w:pStyle w:val="B1"/>
        <w:rPr>
          <w:lang w:eastAsia="ko-KR"/>
        </w:rPr>
      </w:pPr>
      <w:r>
        <w:rPr>
          <w:lang w:val="en-US"/>
        </w:rPr>
        <w:t>-</w:t>
      </w:r>
      <w:r>
        <w:rPr>
          <w:lang w:val="en-US"/>
        </w:rPr>
        <w:tab/>
      </w:r>
      <w:r w:rsidR="001B6EAD">
        <w:rPr>
          <w:lang w:val="en-US"/>
        </w:rPr>
        <w:t>Padding bits, if required</w:t>
      </w:r>
      <w:bookmarkStart w:id="982" w:name="_GoBack"/>
      <w:bookmarkEnd w:id="982"/>
    </w:p>
    <w:p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rsidR="001F64DA" w:rsidRDefault="001F64DA" w:rsidP="001F64DA">
      <w:pPr>
        <w:pStyle w:val="Heading5"/>
        <w:rPr>
          <w:lang w:eastAsia="zh-CN"/>
        </w:rPr>
      </w:pPr>
      <w:bookmarkStart w:id="983" w:name="_Toc29326623"/>
      <w:bookmarkStart w:id="984" w:name="_Toc29327773"/>
      <w:bookmarkStart w:id="985" w:name="_Toc36045963"/>
      <w:bookmarkStart w:id="986" w:name="_Toc36046223"/>
      <w:bookmarkStart w:id="987" w:name="_Toc36046369"/>
      <w:bookmarkStart w:id="988" w:name="_Toc45209286"/>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983"/>
      <w:bookmarkEnd w:id="984"/>
      <w:bookmarkEnd w:id="985"/>
      <w:bookmarkEnd w:id="986"/>
      <w:bookmarkEnd w:id="987"/>
      <w:bookmarkEnd w:id="988"/>
    </w:p>
    <w:p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rsidR="001F64DA" w:rsidRDefault="001F64DA" w:rsidP="001F64DA">
      <w:pPr>
        <w:rPr>
          <w:lang w:eastAsia="zh-CN"/>
        </w:rPr>
      </w:pPr>
      <w:r w:rsidRPr="002625EB">
        <w:lastRenderedPageBreak/>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Pr>
          <w:lang w:val="en-US" w:eastAsia="ja-JP"/>
        </w:rPr>
        <w:t>SL-</w:t>
      </w:r>
      <w:r>
        <w:rPr>
          <w:rFonts w:hint="eastAsia"/>
          <w:lang w:val="en-US" w:eastAsia="zh-CN"/>
        </w:rPr>
        <w:t>L-CS</w:t>
      </w:r>
      <w:r>
        <w:rPr>
          <w:lang w:val="en-US" w:eastAsia="ja-JP"/>
        </w:rPr>
        <w:t>-RNTI</w:t>
      </w:r>
      <w:r w:rsidRPr="002625EB">
        <w:t>:</w:t>
      </w:r>
    </w:p>
    <w:p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rsidR="001F64DA" w:rsidRPr="0054299B" w:rsidRDefault="001F64DA" w:rsidP="00C33081">
      <w:pPr>
        <w:pStyle w:val="B1"/>
        <w:rPr>
          <w:lang w:val="en-US"/>
        </w:rPr>
      </w:pPr>
      <w:r>
        <w:t>-</w:t>
      </w:r>
      <w:r>
        <w:tab/>
        <w:t>Carrier indicator –3 bits as defined in 5.3.3.1.9A of [11, TS 36.212].</w:t>
      </w:r>
    </w:p>
    <w:p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4135BD45" wp14:editId="45AAC779">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rsidR="001F64DA" w:rsidRDefault="001F64DA" w:rsidP="00C33081">
      <w:pPr>
        <w:pStyle w:val="B1"/>
      </w:pPr>
      <w:r>
        <w:t>-</w:t>
      </w:r>
      <w:r>
        <w:tab/>
        <w:t>Time gap between initial transmission and retransmission, as defined in 5.3.3.1.9A of [11, TS 36.212]</w:t>
      </w:r>
    </w:p>
    <w:p w:rsidR="001F64DA" w:rsidRDefault="001F64DA" w:rsidP="006E4597">
      <w:pPr>
        <w:pStyle w:val="B1"/>
      </w:pPr>
      <w:r>
        <w:t>-</w:t>
      </w:r>
      <w:r>
        <w:tab/>
        <w:t>SL index – 2 bits as defined in 5.3.3.1.9A of [11, TS 36.212]</w:t>
      </w:r>
    </w:p>
    <w:p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rsidR="00290631" w:rsidRPr="002625EB" w:rsidRDefault="00290631" w:rsidP="00EB44AF">
      <w:pPr>
        <w:pStyle w:val="Heading3"/>
        <w:rPr>
          <w:lang w:eastAsia="zh-CN"/>
        </w:rPr>
      </w:pPr>
      <w:bookmarkStart w:id="989" w:name="_Toc19798785"/>
      <w:bookmarkStart w:id="990" w:name="_Toc26467256"/>
      <w:bookmarkStart w:id="991" w:name="_Toc29326624"/>
      <w:bookmarkStart w:id="992" w:name="_Toc29327774"/>
      <w:bookmarkStart w:id="993" w:name="_Toc36045964"/>
      <w:bookmarkStart w:id="994" w:name="_Toc36046224"/>
      <w:bookmarkStart w:id="995" w:name="_Toc36046370"/>
      <w:bookmarkStart w:id="996" w:name="_Toc45209287"/>
      <w:r w:rsidRPr="002625EB">
        <w:rPr>
          <w:rFonts w:hint="eastAsia"/>
          <w:lang w:eastAsia="zh-CN"/>
        </w:rPr>
        <w:t>7.3.2</w:t>
      </w:r>
      <w:r w:rsidRPr="002625EB">
        <w:rPr>
          <w:rFonts w:hint="eastAsia"/>
          <w:lang w:eastAsia="zh-CN"/>
        </w:rPr>
        <w:tab/>
        <w:t>CRC attachment</w:t>
      </w:r>
      <w:bookmarkEnd w:id="989"/>
      <w:bookmarkEnd w:id="990"/>
      <w:bookmarkEnd w:id="991"/>
      <w:bookmarkEnd w:id="992"/>
      <w:bookmarkEnd w:id="993"/>
      <w:bookmarkEnd w:id="994"/>
      <w:bookmarkEnd w:id="995"/>
      <w:bookmarkEnd w:id="996"/>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59" type="#_x0000_t75" style="width:87.9pt;height:15.05pt" o:ole="">
            <v:imagedata r:id="rId11" o:title=""/>
          </v:shape>
          <o:OLEObject Type="Embed" ProgID="Equation.3" ShapeID="_x0000_i2859" DrawAspect="Content" ObjectID="_1655835189" r:id="rId2879"/>
        </w:object>
      </w:r>
      <w:r w:rsidRPr="002625EB">
        <w:t>, and the parity bits by</w:t>
      </w:r>
      <w:r w:rsidRPr="002625EB">
        <w:rPr>
          <w:position w:val="-10"/>
        </w:rPr>
        <w:object w:dxaOrig="1880" w:dyaOrig="300">
          <v:shape id="_x0000_i2860" type="#_x0000_t75" style="width:93.75pt;height:15.05pt" o:ole="">
            <v:imagedata r:id="rId13" o:title=""/>
          </v:shape>
          <o:OLEObject Type="Embed" ProgID="Equation.3" ShapeID="_x0000_i2860" DrawAspect="Content" ObjectID="_1655835190" r:id="rId2880"/>
        </w:object>
      </w:r>
      <w:r w:rsidRPr="002625EB">
        <w:rPr>
          <w:rFonts w:hint="eastAsia"/>
          <w:lang w:eastAsia="zh-CN"/>
        </w:rPr>
        <w:t>, where</w:t>
      </w:r>
      <w:r w:rsidRPr="002625EB">
        <w:t xml:space="preserve"> </w:t>
      </w:r>
      <w:r w:rsidRPr="002625EB">
        <w:rPr>
          <w:position w:val="-4"/>
        </w:rPr>
        <w:object w:dxaOrig="240" w:dyaOrig="260">
          <v:shape id="_x0000_i2861" type="#_x0000_t75" style="width:11.7pt;height:11.7pt" o:ole="">
            <v:imagedata r:id="rId15" o:title=""/>
          </v:shape>
          <o:OLEObject Type="Embed" ProgID="Equation.3" ShapeID="_x0000_i2861" DrawAspect="Content" ObjectID="_1655835191" r:id="rId2881"/>
        </w:object>
      </w:r>
      <w:r w:rsidRPr="002625EB">
        <w:t xml:space="preserve"> is the payload size and </w:t>
      </w:r>
      <w:r w:rsidRPr="002625EB">
        <w:rPr>
          <w:position w:val="-4"/>
        </w:rPr>
        <w:object w:dxaOrig="220" w:dyaOrig="260">
          <v:shape id="_x0000_i2862" type="#_x0000_t75" style="width:10.05pt;height:11.7pt" o:ole="">
            <v:imagedata r:id="rId17" o:title=""/>
          </v:shape>
          <o:OLEObject Type="Embed" ProgID="Equation.3" ShapeID="_x0000_i2862" DrawAspect="Content" ObjectID="_1655835192" r:id="rId2882"/>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63" type="#_x0000_t75" style="width:104.65pt;height:15.9pt" o:ole="">
            <v:imagedata r:id="rId2883" o:title=""/>
          </v:shape>
          <o:OLEObject Type="Embed" ProgID="Equation.3" ShapeID="_x0000_i2863" DrawAspect="Content" ObjectID="_1655835193" r:id="rId2884"/>
        </w:object>
      </w:r>
      <w:r w:rsidR="006C5EE2" w:rsidRPr="002625EB">
        <w:rPr>
          <w:rFonts w:hint="eastAsia"/>
          <w:lang w:eastAsia="zh-CN"/>
        </w:rPr>
        <w:t xml:space="preserve"> be a bit sequence such that </w:t>
      </w:r>
      <w:r w:rsidR="006C5EE2" w:rsidRPr="002625EB">
        <w:rPr>
          <w:position w:val="-12"/>
        </w:rPr>
        <w:object w:dxaOrig="600" w:dyaOrig="360">
          <v:shape id="_x0000_i2864" type="#_x0000_t75" style="width:25.95pt;height:15.9pt" o:ole="">
            <v:imagedata r:id="rId2885" o:title=""/>
          </v:shape>
          <o:OLEObject Type="Embed" ProgID="Equation.3" ShapeID="_x0000_i2864" DrawAspect="Content" ObjectID="_1655835194" r:id="rId2886"/>
        </w:object>
      </w:r>
      <w:r w:rsidR="006C5EE2" w:rsidRPr="002625EB">
        <w:rPr>
          <w:rFonts w:hint="eastAsia"/>
          <w:lang w:eastAsia="zh-CN"/>
        </w:rPr>
        <w:t xml:space="preserve"> for </w:t>
      </w:r>
      <w:r w:rsidR="006C5EE2" w:rsidRPr="002625EB">
        <w:rPr>
          <w:position w:val="-10"/>
        </w:rPr>
        <w:object w:dxaOrig="1380" w:dyaOrig="320">
          <v:shape id="_x0000_i2865" type="#_x0000_t75" style="width:60.3pt;height:14.25pt" o:ole="">
            <v:imagedata r:id="rId2887" o:title=""/>
          </v:shape>
          <o:OLEObject Type="Embed" ProgID="Equation.3" ShapeID="_x0000_i2865" DrawAspect="Content" ObjectID="_1655835195" r:id="rId2888"/>
        </w:object>
      </w:r>
      <w:r w:rsidR="006C5EE2" w:rsidRPr="002625EB">
        <w:rPr>
          <w:rFonts w:hint="eastAsia"/>
          <w:lang w:eastAsia="zh-CN"/>
        </w:rPr>
        <w:t xml:space="preserve"> and </w:t>
      </w:r>
      <w:r w:rsidR="006C5EE2" w:rsidRPr="002625EB">
        <w:rPr>
          <w:position w:val="-12"/>
        </w:rPr>
        <w:object w:dxaOrig="900" w:dyaOrig="360">
          <v:shape id="_x0000_i2866" type="#_x0000_t75" style="width:38.5pt;height:15.9pt" o:ole="">
            <v:imagedata r:id="rId2889" o:title=""/>
          </v:shape>
          <o:OLEObject Type="Embed" ProgID="Equation.3" ShapeID="_x0000_i2866" DrawAspect="Content" ObjectID="_1655835196" r:id="rId2890"/>
        </w:object>
      </w:r>
      <w:r w:rsidR="006C5EE2" w:rsidRPr="002625EB">
        <w:rPr>
          <w:rFonts w:hint="eastAsia"/>
          <w:lang w:eastAsia="zh-CN"/>
        </w:rPr>
        <w:t xml:space="preserve"> for </w:t>
      </w:r>
      <w:r w:rsidR="006C5EE2" w:rsidRPr="002625EB">
        <w:rPr>
          <w:position w:val="-10"/>
        </w:rPr>
        <w:object w:dxaOrig="2240" w:dyaOrig="320">
          <v:shape id="_x0000_i2867" type="#_x0000_t75" style="width:96.3pt;height:14.25pt" o:ole="">
            <v:imagedata r:id="rId2891" o:title=""/>
          </v:shape>
          <o:OLEObject Type="Embed" ProgID="Equation.3" ShapeID="_x0000_i2867" DrawAspect="Content" ObjectID="_1655835197" r:id="rId2892"/>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68" type="#_x0000_t75" style="width:104.65pt;height:15.9pt" o:ole="">
            <v:imagedata r:id="rId2883" o:title=""/>
          </v:shape>
          <o:OLEObject Type="Embed" ProgID="Equation.3" ShapeID="_x0000_i2868" DrawAspect="Content" ObjectID="_1655835198" r:id="rId2893"/>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69" type="#_x0000_t75" style="width:10.05pt;height:11.7pt" o:ole="">
            <v:imagedata r:id="rId17" o:title=""/>
          </v:shape>
          <o:OLEObject Type="Embed" ProgID="Equation.3" ShapeID="_x0000_i2869" DrawAspect="Content" ObjectID="_1655835199" r:id="rId2894"/>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70" type="#_x0000_t75" style="width:46.05pt;height:15.05pt" o:ole="">
            <v:imagedata r:id="rId2895" o:title=""/>
          </v:shape>
          <o:OLEObject Type="Embed" ProgID="Equation.3" ShapeID="_x0000_i2870" DrawAspect="Content" ObjectID="_1655835200" r:id="rId2896"/>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71" type="#_x0000_t75" style="width:73.65pt;height:15.05pt" o:ole="">
            <v:imagedata r:id="rId2897" o:title=""/>
          </v:shape>
          <o:OLEObject Type="Embed" ProgID="Equation.DSMT4" ShapeID="_x0000_i2871" DrawAspect="Content" ObjectID="_1655835201" r:id="rId2898"/>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72" type="#_x0000_t75" style="width:33.5pt;height:15.05pt" o:ole="">
            <v:imagedata r:id="rId51" o:title=""/>
          </v:shape>
          <o:OLEObject Type="Embed" ProgID="Equation.3" ShapeID="_x0000_i2872" DrawAspect="Content" ObjectID="_1655835202" r:id="rId2899"/>
        </w:object>
      </w:r>
      <w:r w:rsidRPr="002625EB">
        <w:rPr>
          <w:lang w:val="en-US"/>
        </w:rPr>
        <w:tab/>
        <w:t xml:space="preserve">for </w:t>
      </w:r>
      <w:r w:rsidRPr="002625EB">
        <w:rPr>
          <w:position w:val="-10"/>
        </w:rPr>
        <w:object w:dxaOrig="1640" w:dyaOrig="320">
          <v:shape id="_x0000_i2873" type="#_x0000_t75" style="width:60.3pt;height:11.7pt" o:ole="">
            <v:imagedata r:id="rId53" o:title=""/>
          </v:shape>
          <o:OLEObject Type="Embed" ProgID="Equation.3" ShapeID="_x0000_i2873" DrawAspect="Content" ObjectID="_1655835203" r:id="rId2900"/>
        </w:object>
      </w:r>
    </w:p>
    <w:p w:rsidR="006C5EE2" w:rsidRPr="002625EB" w:rsidRDefault="006C5EE2" w:rsidP="00E5725B">
      <w:pPr>
        <w:pStyle w:val="B1"/>
        <w:rPr>
          <w:lang w:eastAsia="zh-CN"/>
        </w:rPr>
      </w:pPr>
      <w:r w:rsidRPr="002625EB">
        <w:rPr>
          <w:position w:val="-10"/>
          <w:lang w:val="it-IT"/>
        </w:rPr>
        <w:object w:dxaOrig="900" w:dyaOrig="300">
          <v:shape id="_x0000_i2874" type="#_x0000_t75" style="width:45.2pt;height:15.05pt" o:ole="">
            <v:imagedata r:id="rId55" o:title=""/>
          </v:shape>
          <o:OLEObject Type="Embed" ProgID="Equation.3" ShapeID="_x0000_i2874" DrawAspect="Content" ObjectID="_1655835204" r:id="rId2901"/>
        </w:object>
      </w:r>
      <w:r w:rsidRPr="002625EB">
        <w:rPr>
          <w:lang w:val="en-US"/>
        </w:rPr>
        <w:tab/>
        <w:t xml:space="preserve">for </w:t>
      </w:r>
      <w:r w:rsidRPr="002625EB">
        <w:rPr>
          <w:position w:val="-10"/>
        </w:rPr>
        <w:object w:dxaOrig="2920" w:dyaOrig="320">
          <v:shape id="_x0000_i2875" type="#_x0000_t75" style="width:108pt;height:11.7pt" o:ole="">
            <v:imagedata r:id="rId57" o:title=""/>
          </v:shape>
          <o:OLEObject Type="Embed" ProgID="Equation.3" ShapeID="_x0000_i2875" DrawAspect="Content" ObjectID="_1655835205" r:id="rId2902"/>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76" type="#_x0000_t75" style="width:46.05pt;height:11.7pt" o:ole="">
            <v:imagedata r:id="rId2903" o:title=""/>
          </v:shape>
          <o:OLEObject Type="Embed" ProgID="Equation.3" ShapeID="_x0000_i2876" DrawAspect="Content" ObjectID="_1655835206" r:id="rId2904"/>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77" type="#_x0000_t75" style="width:89.6pt;height:15.9pt" o:ole="">
            <v:imagedata r:id="rId2905" o:title=""/>
          </v:shape>
          <o:OLEObject Type="Embed" ProgID="Equation.3" ShapeID="_x0000_i2877" DrawAspect="Content" ObjectID="_1655835207" r:id="rId2906"/>
        </w:object>
      </w:r>
      <w:r w:rsidR="0078143C" w:rsidRPr="002625EB">
        <w:t xml:space="preserve"> , where </w:t>
      </w:r>
      <w:r w:rsidR="0078143C" w:rsidRPr="002625EB">
        <w:rPr>
          <w:position w:val="-14"/>
        </w:rPr>
        <w:object w:dxaOrig="520" w:dyaOrig="380">
          <v:shape id="_x0000_i2878" type="#_x0000_t75" style="width:25.95pt;height:19.25pt" o:ole="">
            <v:imagedata r:id="rId2907" o:title=""/>
          </v:shape>
          <o:OLEObject Type="Embed" ProgID="Equation.3" ShapeID="_x0000_i2878" DrawAspect="Content" ObjectID="_1655835208" r:id="rId2908"/>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79" type="#_x0000_t75" style="width:87.9pt;height:18.4pt" o:ole="">
            <v:imagedata r:id="rId2909" o:title=""/>
          </v:shape>
          <o:OLEObject Type="Embed" ProgID="Equation.3" ShapeID="_x0000_i2879" DrawAspect="Content" ObjectID="_1655835209" r:id="rId2910"/>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80" type="#_x0000_t75" style="width:33.5pt;height:15.05pt" o:ole="">
            <v:imagedata r:id="rId2911" o:title=""/>
          </v:shape>
          <o:OLEObject Type="Embed" ProgID="Equation.3" ShapeID="_x0000_i2880" DrawAspect="Content" ObjectID="_1655835210" r:id="rId2912"/>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81" type="#_x0000_t75" style="width:25.95pt;height:12.55pt" o:ole="">
            <v:imagedata r:id="rId2913" o:title=""/>
          </v:shape>
          <o:OLEObject Type="Embed" ProgID="Equation.3" ShapeID="_x0000_i2881" DrawAspect="Content" ObjectID="_1655835211" r:id="rId2914"/>
        </w:object>
      </w:r>
    </w:p>
    <w:p w:rsidR="00E128EE" w:rsidRPr="002625EB" w:rsidRDefault="0078143C" w:rsidP="00DA6743">
      <w:pPr>
        <w:rPr>
          <w:lang w:eastAsia="zh-CN"/>
        </w:rPr>
      </w:pPr>
      <w:r w:rsidRPr="002625EB">
        <w:tab/>
      </w:r>
      <w:r w:rsidR="00DE2A64" w:rsidRPr="002625EB">
        <w:rPr>
          <w:position w:val="-14"/>
        </w:rPr>
        <w:object w:dxaOrig="2480" w:dyaOrig="380">
          <v:shape id="_x0000_i2882" type="#_x0000_t75" style="width:123.05pt;height:19.25pt" o:ole="">
            <v:imagedata r:id="rId2915" o:title=""/>
          </v:shape>
          <o:OLEObject Type="Embed" ProgID="Equation.3" ShapeID="_x0000_i2882" DrawAspect="Content" ObjectID="_1655835212" r:id="rId2916"/>
        </w:object>
      </w:r>
      <w:r w:rsidRPr="002625EB">
        <w:tab/>
        <w:t xml:space="preserve">for </w:t>
      </w:r>
      <w:r w:rsidRPr="002625EB">
        <w:rPr>
          <w:i/>
        </w:rPr>
        <w:t>k</w:t>
      </w:r>
      <w:r w:rsidRPr="002625EB">
        <w:t xml:space="preserve"> = </w:t>
      </w:r>
      <w:r w:rsidR="00DA6743" w:rsidRPr="002625EB">
        <w:rPr>
          <w:position w:val="-6"/>
        </w:rPr>
        <w:object w:dxaOrig="580" w:dyaOrig="279">
          <v:shape id="_x0000_i2883" type="#_x0000_t75" style="width:25.95pt;height:12.55pt" o:ole="">
            <v:imagedata r:id="rId2917" o:title=""/>
          </v:shape>
          <o:OLEObject Type="Embed" ProgID="Equation.3" ShapeID="_x0000_i2883" DrawAspect="Content" ObjectID="_1655835213" r:id="rId2918"/>
        </w:object>
      </w:r>
      <w:r w:rsidRPr="002625EB">
        <w:t xml:space="preserve">, </w:t>
      </w:r>
      <w:r w:rsidR="00DA6743" w:rsidRPr="002625EB">
        <w:rPr>
          <w:position w:val="-6"/>
        </w:rPr>
        <w:object w:dxaOrig="580" w:dyaOrig="279">
          <v:shape id="_x0000_i2884" type="#_x0000_t75" style="width:25.95pt;height:12.55pt" o:ole="">
            <v:imagedata r:id="rId2919" o:title=""/>
          </v:shape>
          <o:OLEObject Type="Embed" ProgID="Equation.3" ShapeID="_x0000_i2884" DrawAspect="Content" ObjectID="_1655835214" r:id="rId2920"/>
        </w:object>
      </w:r>
      <w:r w:rsidR="00DA6743" w:rsidRPr="002625EB">
        <w:rPr>
          <w:rFonts w:hint="eastAsia"/>
          <w:lang w:eastAsia="zh-CN"/>
        </w:rPr>
        <w:t>,</w:t>
      </w:r>
      <w:r w:rsidR="00DA6743" w:rsidRPr="002625EB">
        <w:rPr>
          <w:position w:val="-6"/>
        </w:rPr>
        <w:object w:dxaOrig="680" w:dyaOrig="279">
          <v:shape id="_x0000_i2885" type="#_x0000_t75" style="width:31.8pt;height:12.55pt" o:ole="">
            <v:imagedata r:id="rId2921" o:title=""/>
          </v:shape>
          <o:OLEObject Type="Embed" ProgID="Equation.3" ShapeID="_x0000_i2885" DrawAspect="Content" ObjectID="_1655835215" r:id="rId2922"/>
        </w:object>
      </w:r>
      <w:r w:rsidRPr="002625EB">
        <w:t xml:space="preserve">,..., </w:t>
      </w:r>
      <w:r w:rsidR="00DA6743" w:rsidRPr="002625EB">
        <w:rPr>
          <w:position w:val="-6"/>
        </w:rPr>
        <w:object w:dxaOrig="700" w:dyaOrig="279">
          <v:shape id="_x0000_i2886" type="#_x0000_t75" style="width:32.65pt;height:12.55pt" o:ole="">
            <v:imagedata r:id="rId2923" o:title=""/>
          </v:shape>
          <o:OLEObject Type="Embed" ProgID="Equation.3" ShapeID="_x0000_i2886" DrawAspect="Content" ObjectID="_1655835216" r:id="rId2924"/>
        </w:object>
      </w:r>
      <w:r w:rsidRPr="002625EB">
        <w:t xml:space="preserve">. </w:t>
      </w:r>
    </w:p>
    <w:p w:rsidR="00290631" w:rsidRPr="002625EB" w:rsidRDefault="00290631" w:rsidP="00EB44AF">
      <w:pPr>
        <w:pStyle w:val="Heading3"/>
        <w:rPr>
          <w:lang w:eastAsia="zh-CN"/>
        </w:rPr>
      </w:pPr>
      <w:bookmarkStart w:id="997" w:name="_Toc19798786"/>
      <w:bookmarkStart w:id="998" w:name="_Toc26467257"/>
      <w:bookmarkStart w:id="999" w:name="_Toc29326625"/>
      <w:bookmarkStart w:id="1000" w:name="_Toc29327775"/>
      <w:bookmarkStart w:id="1001" w:name="_Toc36045965"/>
      <w:bookmarkStart w:id="1002" w:name="_Toc36046225"/>
      <w:bookmarkStart w:id="1003" w:name="_Toc36046371"/>
      <w:bookmarkStart w:id="1004" w:name="_Toc45209288"/>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997"/>
      <w:bookmarkEnd w:id="998"/>
      <w:bookmarkEnd w:id="999"/>
      <w:bookmarkEnd w:id="1000"/>
      <w:bookmarkEnd w:id="1001"/>
      <w:bookmarkEnd w:id="1002"/>
      <w:bookmarkEnd w:id="1003"/>
      <w:bookmarkEnd w:id="1004"/>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887" type="#_x0000_t75" style="width:81.2pt;height:15.05pt" o:ole="">
            <v:imagedata r:id="rId1825" o:title=""/>
          </v:shape>
          <o:OLEObject Type="Embed" ProgID="Equation.3" ShapeID="_x0000_i2887" DrawAspect="Content" ObjectID="_1655835217" r:id="rId2925"/>
        </w:object>
      </w:r>
      <w:r w:rsidRPr="002625EB">
        <w:t xml:space="preserve"> , where </w:t>
      </w:r>
      <w:r w:rsidRPr="002625EB">
        <w:rPr>
          <w:position w:val="-4"/>
        </w:rPr>
        <w:object w:dxaOrig="260" w:dyaOrig="260">
          <v:shape id="_x0000_i2888" type="#_x0000_t75" style="width:11.7pt;height:11.7pt" o:ole="">
            <v:imagedata r:id="rId207" o:title=""/>
          </v:shape>
          <o:OLEObject Type="Embed" ProgID="Equation.3" ShapeID="_x0000_i2888" DrawAspect="Content" ObjectID="_1655835218" r:id="rId2926"/>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889" type="#_x0000_t75" style="width:36.85pt;height:15.9pt" o:ole="">
            <v:imagedata r:id="rId2927" o:title=""/>
          </v:shape>
          <o:OLEObject Type="Embed" ProgID="Equation.3" ShapeID="_x0000_i2889" DrawAspect="Content" ObjectID="_1655835219" r:id="rId2928"/>
        </w:object>
      </w:r>
      <w:r w:rsidRPr="002625EB">
        <w:rPr>
          <w:rFonts w:hint="eastAsia"/>
          <w:lang w:eastAsia="zh-CN"/>
        </w:rPr>
        <w:t xml:space="preserve">, </w:t>
      </w:r>
      <w:r w:rsidR="00DF2694" w:rsidRPr="002625EB">
        <w:rPr>
          <w:position w:val="-10"/>
        </w:rPr>
        <w:object w:dxaOrig="660" w:dyaOrig="340">
          <v:shape id="_x0000_i2890" type="#_x0000_t75" style="width:27.65pt;height:14.25pt" o:ole="">
            <v:imagedata r:id="rId2929" o:title=""/>
          </v:shape>
          <o:OLEObject Type="Embed" ProgID="Equation.3" ShapeID="_x0000_i2890" DrawAspect="Content" ObjectID="_1655835220" r:id="rId2930"/>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891" type="#_x0000_t75" style="width:36pt;height:15.9pt" o:ole="">
            <v:imagedata r:id="rId1859" o:title=""/>
          </v:shape>
          <o:OLEObject Type="Embed" ProgID="Equation.3" ShapeID="_x0000_i2891" DrawAspect="Content" ObjectID="_1655835221" r:id="rId2931"/>
        </w:object>
      </w:r>
      <w:r w:rsidRPr="002625EB">
        <w:rPr>
          <w:rFonts w:hint="eastAsia"/>
          <w:lang w:eastAsia="zh-CN"/>
        </w:rPr>
        <w:t xml:space="preserve">, and </w:t>
      </w:r>
      <w:r w:rsidRPr="002625EB">
        <w:rPr>
          <w:position w:val="-12"/>
        </w:rPr>
        <w:object w:dxaOrig="800" w:dyaOrig="380">
          <v:shape id="_x0000_i2892" type="#_x0000_t75" style="width:36.85pt;height:17.6pt" o:ole="">
            <v:imagedata r:id="rId1849" o:title=""/>
          </v:shape>
          <o:OLEObject Type="Embed" ProgID="Equation.3" ShapeID="_x0000_i2892" DrawAspect="Content" ObjectID="_1655835222" r:id="rId2932"/>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893" type="#_x0000_t75" style="width:78.7pt;height:15.05pt" o:ole="">
            <v:imagedata r:id="rId1869" o:title=""/>
          </v:shape>
          <o:OLEObject Type="Embed" ProgID="Equation.3" ShapeID="_x0000_i2893" DrawAspect="Content" ObjectID="_1655835223" r:id="rId2933"/>
        </w:object>
      </w:r>
      <w:r w:rsidRPr="002625EB">
        <w:t xml:space="preserve">, where </w:t>
      </w:r>
      <w:r w:rsidRPr="002625EB">
        <w:rPr>
          <w:position w:val="-6"/>
        </w:rPr>
        <w:object w:dxaOrig="279" w:dyaOrig="279">
          <v:shape id="_x0000_i2894" type="#_x0000_t75" style="width:11.7pt;height:11.7pt" o:ole="">
            <v:imagedata r:id="rId1871" o:title=""/>
          </v:shape>
          <o:OLEObject Type="Embed" ProgID="Equation.3" ShapeID="_x0000_i2894" DrawAspect="Content" ObjectID="_1655835224" r:id="rId2934"/>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1005" w:name="_Toc19798787"/>
      <w:bookmarkStart w:id="1006" w:name="_Toc26467258"/>
      <w:bookmarkStart w:id="1007" w:name="_Toc29326626"/>
      <w:bookmarkStart w:id="1008" w:name="_Toc29327776"/>
      <w:bookmarkStart w:id="1009" w:name="_Toc36045966"/>
      <w:bookmarkStart w:id="1010" w:name="_Toc36046226"/>
      <w:bookmarkStart w:id="1011" w:name="_Toc36046372"/>
      <w:bookmarkStart w:id="1012" w:name="_Toc45209289"/>
      <w:r w:rsidRPr="002625EB">
        <w:rPr>
          <w:rFonts w:hint="eastAsia"/>
          <w:lang w:eastAsia="zh-CN"/>
        </w:rPr>
        <w:lastRenderedPageBreak/>
        <w:t>7.3.4</w:t>
      </w:r>
      <w:r w:rsidRPr="002625EB">
        <w:rPr>
          <w:rFonts w:hint="eastAsia"/>
          <w:lang w:eastAsia="zh-CN"/>
        </w:rPr>
        <w:tab/>
        <w:t>Rate matching</w:t>
      </w:r>
      <w:bookmarkEnd w:id="1005"/>
      <w:bookmarkEnd w:id="1006"/>
      <w:bookmarkEnd w:id="1007"/>
      <w:bookmarkEnd w:id="1008"/>
      <w:bookmarkEnd w:id="1009"/>
      <w:bookmarkEnd w:id="1010"/>
      <w:bookmarkEnd w:id="1011"/>
      <w:bookmarkEnd w:id="1012"/>
    </w:p>
    <w:p w:rsidR="00823537" w:rsidRPr="002625EB" w:rsidRDefault="00823537" w:rsidP="00D75264">
      <w:pPr>
        <w:rPr>
          <w:lang w:eastAsia="zh-CN"/>
        </w:rPr>
      </w:pPr>
      <w:bookmarkStart w:id="1013"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895" type="#_x0000_t75" style="width:62.8pt;height:14.25pt" o:ole="">
            <v:imagedata r:id="rId209" o:title=""/>
          </v:shape>
          <o:OLEObject Type="Embed" ProgID="Equation.3" ShapeID="_x0000_i2895" DrawAspect="Content" ObjectID="_1655835225" r:id="rId2935"/>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v:shape id="_x0000_i2896" type="#_x0000_t75" style="width:31.8pt;height:13.4pt" o:ole="">
            <v:imagedata r:id="rId2659" o:title=""/>
          </v:shape>
          <o:OLEObject Type="Embed" ProgID="Equation.3" ShapeID="_x0000_i2896" DrawAspect="Content" ObjectID="_1655835226" r:id="rId2936"/>
        </w:object>
      </w:r>
      <w:r w:rsidRPr="002625EB">
        <w:rPr>
          <w:rFonts w:hint="eastAsia"/>
          <w:lang w:eastAsia="zh-CN"/>
        </w:rPr>
        <w:t xml:space="preserve">. </w:t>
      </w:r>
    </w:p>
    <w:p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897" type="#_x0000_t75" style="width:62.8pt;height:14.25pt" o:ole="">
            <v:imagedata r:id="rId615" o:title=""/>
          </v:shape>
          <o:OLEObject Type="Embed" ProgID="Equation.3" ShapeID="_x0000_i2897" DrawAspect="Content" ObjectID="_1655835227" r:id="rId2937"/>
        </w:object>
      </w:r>
      <w:r w:rsidRPr="002625EB">
        <w:t>.</w:t>
      </w:r>
      <w:r w:rsidRPr="002625EB">
        <w:rPr>
          <w:rFonts w:hint="eastAsia"/>
          <w:lang w:eastAsia="zh-CN"/>
        </w:rPr>
        <w:t xml:space="preserve"> </w:t>
      </w:r>
    </w:p>
    <w:p w:rsidR="001F64DA" w:rsidRPr="00763D22" w:rsidRDefault="001F64DA" w:rsidP="001F64DA">
      <w:pPr>
        <w:pStyle w:val="Heading1"/>
        <w:rPr>
          <w:lang w:eastAsia="zh-CN"/>
        </w:rPr>
      </w:pPr>
      <w:bookmarkStart w:id="1014" w:name="_Toc29326627"/>
      <w:bookmarkStart w:id="1015" w:name="_Toc29327777"/>
      <w:bookmarkStart w:id="1016" w:name="_Toc36045967"/>
      <w:bookmarkStart w:id="1017" w:name="_Toc36046227"/>
      <w:bookmarkStart w:id="1018" w:name="_Toc36046373"/>
      <w:bookmarkStart w:id="1019" w:name="_Toc45209290"/>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014"/>
      <w:bookmarkEnd w:id="1015"/>
      <w:bookmarkEnd w:id="1016"/>
      <w:bookmarkEnd w:id="1017"/>
      <w:bookmarkEnd w:id="1018"/>
      <w:bookmarkEnd w:id="1019"/>
    </w:p>
    <w:p w:rsidR="001F64DA" w:rsidRPr="002625EB" w:rsidRDefault="001F64DA" w:rsidP="001F64DA">
      <w:pPr>
        <w:pStyle w:val="Heading2"/>
        <w:rPr>
          <w:lang w:eastAsia="zh-CN"/>
        </w:rPr>
      </w:pPr>
      <w:bookmarkStart w:id="1020" w:name="_Toc29326628"/>
      <w:bookmarkStart w:id="1021" w:name="_Toc29327778"/>
      <w:bookmarkStart w:id="1022" w:name="_Toc36045968"/>
      <w:bookmarkStart w:id="1023" w:name="_Toc36046228"/>
      <w:bookmarkStart w:id="1024" w:name="_Toc36046374"/>
      <w:bookmarkStart w:id="1025" w:name="_Toc45209291"/>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020"/>
      <w:bookmarkEnd w:id="1021"/>
      <w:bookmarkEnd w:id="1022"/>
      <w:bookmarkEnd w:id="1023"/>
      <w:bookmarkEnd w:id="1024"/>
      <w:bookmarkEnd w:id="1025"/>
    </w:p>
    <w:p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replaced by </w:t>
      </w:r>
      <w:r w:rsidR="00C33081">
        <w:rPr>
          <w:rFonts w:hint="eastAsia"/>
          <w:lang w:eastAsia="zh-CN"/>
        </w:rPr>
        <w:t>Clause</w:t>
      </w:r>
      <w:r>
        <w:rPr>
          <w:rFonts w:hint="eastAsia"/>
          <w:lang w:eastAsia="zh-CN"/>
        </w:rPr>
        <w:t xml:space="preserve"> 8.1.1.</w:t>
      </w:r>
    </w:p>
    <w:p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rsidR="001F64DA" w:rsidRDefault="001F64DA" w:rsidP="001F64DA">
      <w:pPr>
        <w:pStyle w:val="Heading3"/>
        <w:rPr>
          <w:lang w:eastAsia="zh-CN"/>
        </w:rPr>
      </w:pPr>
      <w:bookmarkStart w:id="1026" w:name="_Toc29326629"/>
      <w:bookmarkStart w:id="1027" w:name="_Toc29327779"/>
      <w:bookmarkStart w:id="1028" w:name="_Toc36045969"/>
      <w:bookmarkStart w:id="1029" w:name="_Toc36046229"/>
      <w:bookmarkStart w:id="1030" w:name="_Toc36046375"/>
      <w:bookmarkStart w:id="1031" w:name="_Toc45209292"/>
      <w:r>
        <w:rPr>
          <w:lang w:eastAsia="zh-CN"/>
        </w:rPr>
        <w:t>8.1.1</w:t>
      </w:r>
      <w:r>
        <w:rPr>
          <w:lang w:eastAsia="zh-CN"/>
        </w:rPr>
        <w:tab/>
      </w:r>
      <w:r>
        <w:rPr>
          <w:rFonts w:hint="eastAsia"/>
          <w:lang w:eastAsia="zh-CN"/>
        </w:rPr>
        <w:t>PSBCH payload generation</w:t>
      </w:r>
      <w:bookmarkEnd w:id="1026"/>
      <w:bookmarkEnd w:id="1027"/>
      <w:bookmarkEnd w:id="1028"/>
      <w:bookmarkEnd w:id="1029"/>
      <w:bookmarkEnd w:id="1030"/>
      <w:bookmarkEnd w:id="1031"/>
    </w:p>
    <w:p w:rsidR="001F64DA" w:rsidRPr="002625EB" w:rsidRDefault="001F64DA" w:rsidP="001F64DA">
      <w:pPr>
        <w:pStyle w:val="Heading2"/>
        <w:rPr>
          <w:lang w:eastAsia="zh-CN"/>
        </w:rPr>
      </w:pPr>
      <w:bookmarkStart w:id="1032" w:name="_Toc29326630"/>
      <w:bookmarkStart w:id="1033" w:name="_Toc29327780"/>
      <w:bookmarkStart w:id="1034" w:name="_Toc36045970"/>
      <w:bookmarkStart w:id="1035" w:name="_Toc36046230"/>
      <w:bookmarkStart w:id="1036" w:name="_Toc36046376"/>
      <w:bookmarkStart w:id="1037" w:name="_Toc45209293"/>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032"/>
      <w:bookmarkEnd w:id="1033"/>
      <w:bookmarkEnd w:id="1034"/>
      <w:bookmarkEnd w:id="1035"/>
      <w:bookmarkEnd w:id="1036"/>
      <w:bookmarkEnd w:id="1037"/>
    </w:p>
    <w:p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rsidR="001F64DA" w:rsidRPr="002625EB" w:rsidRDefault="001F64DA" w:rsidP="001F64DA">
      <w:pPr>
        <w:pStyle w:val="Heading3"/>
        <w:rPr>
          <w:lang w:eastAsia="zh-CN"/>
        </w:rPr>
      </w:pPr>
      <w:bookmarkStart w:id="1038" w:name="_Toc29326631"/>
      <w:bookmarkStart w:id="1039" w:name="_Toc29327781"/>
      <w:bookmarkStart w:id="1040" w:name="_Toc36045971"/>
      <w:bookmarkStart w:id="1041" w:name="_Toc36046231"/>
      <w:bookmarkStart w:id="1042" w:name="_Toc36046377"/>
      <w:bookmarkStart w:id="1043" w:name="_Toc45209294"/>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038"/>
      <w:bookmarkEnd w:id="1039"/>
      <w:bookmarkEnd w:id="1040"/>
      <w:bookmarkEnd w:id="1041"/>
      <w:bookmarkEnd w:id="1042"/>
      <w:bookmarkEnd w:id="1043"/>
    </w:p>
    <w:p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rsidR="001F64DA" w:rsidRDefault="001A089B"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rsidR="001F64DA" w:rsidRDefault="001F64DA" w:rsidP="00C33081">
      <w:pPr>
        <w:pStyle w:val="B2"/>
      </w:pPr>
      <w:r>
        <w:rPr>
          <w:lang w:eastAsia="zh-CN"/>
        </w:rPr>
        <w:t>e</w:t>
      </w:r>
      <w:r>
        <w:t>nd if</w:t>
      </w:r>
    </w:p>
    <w:p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rsidR="001F64DA" w:rsidRDefault="001A089B"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F64DA" w:rsidP="00C33081">
      <w:pPr>
        <w:pStyle w:val="B2"/>
        <w:rPr>
          <w:lang w:eastAsia="zh-CN"/>
        </w:rPr>
      </w:pPr>
      <w:r>
        <w:rPr>
          <w:lang w:eastAsia="zh-CN"/>
        </w:rPr>
        <w:t>e</w:t>
      </w:r>
      <w:r>
        <w:t>nd if</w:t>
      </w:r>
    </w:p>
    <w:p w:rsidR="001F64DA" w:rsidRDefault="001F64DA" w:rsidP="00C33081">
      <w:pPr>
        <w:pStyle w:val="B1"/>
        <w:rPr>
          <w:lang w:eastAsia="zh-CN"/>
        </w:rPr>
      </w:pPr>
      <w:r>
        <w:rPr>
          <w:lang w:eastAsia="zh-CN"/>
        </w:rPr>
        <w:t>end for</w:t>
      </w:r>
    </w:p>
    <w:p w:rsidR="001F64DA" w:rsidRDefault="001F64DA" w:rsidP="001F64DA">
      <w:pPr>
        <w:rPr>
          <w:lang w:eastAsia="zh-CN"/>
        </w:rPr>
      </w:pPr>
      <w:r>
        <w:rPr>
          <w:rFonts w:hint="eastAsia"/>
          <w:lang w:eastAsia="zh-CN"/>
        </w:rPr>
        <w:lastRenderedPageBreak/>
        <w:t>e</w:t>
      </w:r>
      <w:r>
        <w:rPr>
          <w:lang w:eastAsia="zh-CN"/>
        </w:rPr>
        <w:t xml:space="preserve">nd if </w:t>
      </w:r>
    </w:p>
    <w:p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rsidR="001F64DA" w:rsidRDefault="001A089B"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rsidR="001F64DA" w:rsidRDefault="001F64DA" w:rsidP="00C33081">
      <w:pPr>
        <w:pStyle w:val="B4"/>
      </w:pPr>
      <w:r>
        <w:t>else</w:t>
      </w:r>
    </w:p>
    <w:p w:rsidR="001F64DA" w:rsidRDefault="001A089B"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rsidR="001F64DA" w:rsidRDefault="001F64DA" w:rsidP="00C33081">
      <w:pPr>
        <w:pStyle w:val="B4"/>
      </w:pPr>
      <w:r>
        <w:t>end if</w:t>
      </w:r>
    </w:p>
    <w:p w:rsidR="001F64DA" w:rsidRDefault="001A089B"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rsidR="001F64DA" w:rsidRDefault="001F64DA" w:rsidP="00C33081">
      <w:pPr>
        <w:pStyle w:val="B3"/>
      </w:pPr>
      <w:r>
        <w:t>end for</w:t>
      </w:r>
    </w:p>
    <w:p w:rsidR="001F64DA" w:rsidRDefault="001F64DA" w:rsidP="00C33081">
      <w:pPr>
        <w:pStyle w:val="B2"/>
      </w:pPr>
      <w:r>
        <w:t>end for</w:t>
      </w:r>
    </w:p>
    <w:p w:rsidR="001F64DA" w:rsidRDefault="001F64DA" w:rsidP="001F64DA">
      <w:pPr>
        <w:pStyle w:val="B1"/>
        <w:ind w:left="0" w:firstLine="284"/>
      </w:pPr>
      <w:r>
        <w:t>end for</w:t>
      </w:r>
    </w:p>
    <w:p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rsidR="001F64DA" w:rsidRDefault="001A089B"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A089B"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rsidR="001F64DA" w:rsidRDefault="001F64DA" w:rsidP="001F64DA">
      <w:pPr>
        <w:pStyle w:val="B1"/>
        <w:ind w:leftChars="151" w:left="586"/>
      </w:pPr>
      <w:r>
        <w:t>end for</w:t>
      </w:r>
    </w:p>
    <w:p w:rsidR="001F64DA" w:rsidRDefault="001F64DA" w:rsidP="00C33081">
      <w:r>
        <w:t>end if</w:t>
      </w:r>
    </w:p>
    <w:p w:rsidR="001F64DA" w:rsidRDefault="001F64DA" w:rsidP="001F64DA">
      <w:pPr>
        <w:pStyle w:val="Heading2"/>
        <w:rPr>
          <w:lang w:eastAsia="zh-CN"/>
        </w:rPr>
      </w:pPr>
      <w:bookmarkStart w:id="1044" w:name="_Toc29326632"/>
      <w:bookmarkStart w:id="1045" w:name="_Toc29327782"/>
      <w:bookmarkStart w:id="1046" w:name="_Toc36045972"/>
      <w:bookmarkStart w:id="1047" w:name="_Toc36046232"/>
      <w:bookmarkStart w:id="1048" w:name="_Toc36046378"/>
      <w:bookmarkStart w:id="1049" w:name="_Toc45209295"/>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044"/>
      <w:bookmarkEnd w:id="1045"/>
      <w:bookmarkEnd w:id="1046"/>
      <w:bookmarkEnd w:id="1047"/>
      <w:bookmarkEnd w:id="1048"/>
      <w:bookmarkEnd w:id="1049"/>
    </w:p>
    <w:p w:rsidR="001F64DA" w:rsidRDefault="001F64DA" w:rsidP="001F64DA">
      <w:bookmarkStart w:id="1050" w:name="_Toc10818822"/>
      <w:bookmarkStart w:id="1051"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rsidR="001F64DA" w:rsidRPr="00E92EE5" w:rsidRDefault="001F64DA" w:rsidP="001F64DA">
      <w:pPr>
        <w:pStyle w:val="Heading3"/>
      </w:pPr>
      <w:bookmarkStart w:id="1052" w:name="_Toc29326633"/>
      <w:bookmarkStart w:id="1053" w:name="_Toc29327783"/>
      <w:bookmarkStart w:id="1054" w:name="_Toc36045973"/>
      <w:bookmarkStart w:id="1055" w:name="_Toc36046233"/>
      <w:bookmarkStart w:id="1056" w:name="_Toc36046379"/>
      <w:bookmarkStart w:id="1057" w:name="_Toc45209296"/>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052"/>
      <w:bookmarkEnd w:id="1053"/>
      <w:bookmarkEnd w:id="1054"/>
      <w:bookmarkEnd w:id="1055"/>
      <w:bookmarkEnd w:id="1056"/>
      <w:bookmarkEnd w:id="1057"/>
    </w:p>
    <w:p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1058" w:name="_Toc29326634"/>
      <w:bookmarkStart w:id="1059" w:name="_Toc29327784"/>
      <w:bookmarkStart w:id="1060" w:name="_Toc36045974"/>
      <w:bookmarkStart w:id="1061" w:name="_Toc36046234"/>
      <w:bookmarkStart w:id="1062" w:name="_Toc36046380"/>
      <w:bookmarkStart w:id="1063" w:name="_Toc45209297"/>
      <w:r>
        <w:t>8.3.1.1</w:t>
      </w:r>
      <w:r>
        <w:tab/>
        <w:t xml:space="preserve">SCI format </w:t>
      </w:r>
      <w:bookmarkEnd w:id="1050"/>
      <w:bookmarkEnd w:id="1051"/>
      <w:r w:rsidR="009A1B17">
        <w:t>1-A</w:t>
      </w:r>
      <w:bookmarkEnd w:id="1058"/>
      <w:bookmarkEnd w:id="1059"/>
      <w:bookmarkEnd w:id="1060"/>
      <w:bookmarkEnd w:id="1061"/>
      <w:bookmarkEnd w:id="1062"/>
      <w:bookmarkEnd w:id="1063"/>
    </w:p>
    <w:p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rsidR="001F64DA" w:rsidRDefault="001F64DA" w:rsidP="001F64DA">
      <w:r>
        <w:t xml:space="preserve">The following information is transmitted by means of the SCI format </w:t>
      </w:r>
      <w:r w:rsidR="009A1B17">
        <w:t>1-A</w:t>
      </w:r>
      <w:r>
        <w:t>:</w:t>
      </w:r>
    </w:p>
    <w:p w:rsidR="001F64DA" w:rsidRDefault="00E61E58" w:rsidP="00C33081">
      <w:pPr>
        <w:pStyle w:val="B1"/>
        <w:rPr>
          <w:lang w:eastAsia="ko-KR"/>
        </w:rPr>
      </w:pPr>
      <w:r>
        <w:rPr>
          <w:lang w:eastAsia="ko-KR"/>
        </w:rPr>
        <w:t>-</w:t>
      </w:r>
      <w:r>
        <w:rPr>
          <w:lang w:eastAsia="ko-KR"/>
        </w:rPr>
        <w:tab/>
      </w:r>
      <w:r w:rsidR="001F64DA">
        <w:rPr>
          <w:lang w:eastAsia="ko-KR"/>
        </w:rPr>
        <w:t xml:space="preserve">Priority – 3 bits as defined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p>
    <w:p w:rsidR="001F64DA" w:rsidRDefault="00E61E58" w:rsidP="00C33081">
      <w:pPr>
        <w:pStyle w:val="B1"/>
        <w:rPr>
          <w:lang w:eastAsia="ko-KR"/>
        </w:rPr>
      </w:pPr>
      <w:r>
        <w:rPr>
          <w:lang w:eastAsia="ko-KR"/>
        </w:rPr>
        <w:lastRenderedPageBreak/>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8.1.2.2</w:t>
      </w:r>
      <w:r w:rsidR="001F64DA">
        <w:rPr>
          <w:lang w:eastAsia="ko-KR"/>
        </w:rPr>
        <w:t xml:space="preserve">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8.1.2.1</w:t>
      </w:r>
      <w:r w:rsidR="001F64DA">
        <w:rPr>
          <w:lang w:eastAsia="ko-KR"/>
        </w:rPr>
        <w:t xml:space="preserve"> of [6, TS 38.214].</w:t>
      </w:r>
    </w:p>
    <w:p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8.1.4 of [6, TS 38.214],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 xml:space="preserve">; 0 bit </w:t>
      </w:r>
      <w:r w:rsidRPr="00CF0A73">
        <w:rPr>
          <w:color w:val="000000" w:themeColor="text1"/>
        </w:rPr>
        <w:t xml:space="preserve">if </w:t>
      </w:r>
      <w:r w:rsidRPr="00CF0A73">
        <w:rPr>
          <w:i/>
          <w:color w:val="000000" w:themeColor="text1"/>
        </w:rPr>
        <w:t>sl-PSSCH-DMRS-TimePatternList</w:t>
      </w:r>
      <w:r w:rsidRPr="00CF0A73">
        <w:rPr>
          <w:color w:val="000000" w:themeColor="text1"/>
        </w:rPr>
        <w:t xml:space="preserve"> is not configured</w:t>
      </w:r>
      <w:r>
        <w:rPr>
          <w:rFonts w:ascii="Times" w:eastAsia="DengXian" w:hAnsi="Times"/>
          <w:lang w:eastAsia="ko-KR"/>
        </w:rPr>
        <w:t>.</w:t>
      </w:r>
    </w:p>
    <w:p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rsidR="00D657A9" w:rsidRDefault="00D657A9" w:rsidP="00487DC7">
      <w:pPr>
        <w:rPr>
          <w:lang w:eastAsia="ko-KR"/>
        </w:rPr>
      </w:pPr>
    </w:p>
    <w:p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rsidTr="006F5940">
        <w:trPr>
          <w:trHeight w:val="424"/>
          <w:jc w:val="center"/>
        </w:trPr>
        <w:tc>
          <w:tcPr>
            <w:tcW w:w="2467" w:type="dxa"/>
            <w:shd w:val="clear" w:color="auto" w:fill="D9D9D9"/>
            <w:vAlign w:val="center"/>
          </w:tcPr>
          <w:p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rsidR="00D25FA4" w:rsidRPr="00B811EB" w:rsidRDefault="00D25FA4" w:rsidP="006F5940">
            <w:pPr>
              <w:pStyle w:val="TAC"/>
              <w:rPr>
                <w:b/>
                <w:lang w:eastAsia="zh-CN"/>
              </w:rPr>
            </w:pPr>
            <w:r w:rsidRPr="009E6E32">
              <w:rPr>
                <w:b/>
                <w:lang w:eastAsia="zh-CN"/>
              </w:rPr>
              <w:t>2nd-stage SCI format</w:t>
            </w:r>
          </w:p>
        </w:tc>
      </w:tr>
      <w:tr w:rsidR="00D25FA4" w:rsidRPr="002625EB" w:rsidTr="006F5940">
        <w:trPr>
          <w:jc w:val="center"/>
        </w:trPr>
        <w:tc>
          <w:tcPr>
            <w:tcW w:w="2467" w:type="dxa"/>
            <w:vAlign w:val="center"/>
          </w:tcPr>
          <w:p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rsidR="00D25FA4" w:rsidRPr="00B811EB" w:rsidRDefault="00D25FA4" w:rsidP="006F5940">
            <w:pPr>
              <w:pStyle w:val="TAC"/>
              <w:rPr>
                <w:sz w:val="16"/>
                <w:szCs w:val="16"/>
                <w:lang w:eastAsia="zh-CN"/>
              </w:rPr>
            </w:pPr>
            <w:r>
              <w:rPr>
                <w:sz w:val="16"/>
                <w:szCs w:val="16"/>
                <w:lang w:eastAsia="zh-CN"/>
              </w:rPr>
              <w:t>SCI format 2-A</w:t>
            </w:r>
          </w:p>
        </w:tc>
      </w:tr>
      <w:tr w:rsidR="00D25FA4" w:rsidRPr="002625EB" w:rsidTr="006F5940">
        <w:trPr>
          <w:jc w:val="center"/>
        </w:trPr>
        <w:tc>
          <w:tcPr>
            <w:tcW w:w="2467" w:type="dxa"/>
            <w:vAlign w:val="center"/>
          </w:tcPr>
          <w:p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rsidR="00D25FA4" w:rsidRPr="00B811EB" w:rsidRDefault="00D25FA4" w:rsidP="006F5940">
            <w:pPr>
              <w:pStyle w:val="TAC"/>
              <w:rPr>
                <w:sz w:val="16"/>
                <w:szCs w:val="16"/>
                <w:lang w:eastAsia="zh-CN"/>
              </w:rPr>
            </w:pPr>
            <w:r>
              <w:rPr>
                <w:sz w:val="16"/>
                <w:szCs w:val="16"/>
                <w:lang w:eastAsia="zh-CN"/>
              </w:rPr>
              <w:t>SCI format 2-B</w:t>
            </w:r>
          </w:p>
        </w:tc>
      </w:tr>
      <w:tr w:rsidR="00D25FA4" w:rsidRPr="00B811EB"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rsidR="00D25FA4" w:rsidRPr="00B811EB" w:rsidRDefault="00D25FA4" w:rsidP="006F5940">
            <w:pPr>
              <w:pStyle w:val="TAC"/>
              <w:rPr>
                <w:sz w:val="16"/>
                <w:szCs w:val="16"/>
                <w:lang w:eastAsia="zh-CN"/>
              </w:rPr>
            </w:pPr>
            <w:r>
              <w:rPr>
                <w:sz w:val="16"/>
                <w:szCs w:val="16"/>
                <w:lang w:eastAsia="zh-CN"/>
              </w:rPr>
              <w:t>Reserved</w:t>
            </w:r>
          </w:p>
        </w:tc>
      </w:tr>
      <w:tr w:rsidR="00D25FA4" w:rsidRPr="00B811EB"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rsidR="00D25FA4" w:rsidRPr="00B811EB" w:rsidRDefault="00D25FA4" w:rsidP="006F5940">
            <w:pPr>
              <w:pStyle w:val="TAC"/>
              <w:rPr>
                <w:sz w:val="16"/>
                <w:szCs w:val="16"/>
                <w:lang w:eastAsia="zh-CN"/>
              </w:rPr>
            </w:pPr>
            <w:r>
              <w:rPr>
                <w:sz w:val="16"/>
                <w:szCs w:val="16"/>
                <w:lang w:eastAsia="zh-CN"/>
              </w:rPr>
              <w:t>Reserved</w:t>
            </w:r>
          </w:p>
        </w:tc>
      </w:tr>
    </w:tbl>
    <w:p w:rsidR="00D25FA4" w:rsidRDefault="00D25FA4" w:rsidP="009F2BF9">
      <w:pPr>
        <w:rPr>
          <w:lang w:eastAsia="ko-KR"/>
        </w:rPr>
      </w:pPr>
    </w:p>
    <w:p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rsidTr="006F5940">
        <w:trPr>
          <w:jc w:val="center"/>
        </w:trPr>
        <w:tc>
          <w:tcPr>
            <w:tcW w:w="2335" w:type="dxa"/>
            <w:shd w:val="clear" w:color="auto" w:fill="D9D9D9" w:themeFill="background1" w:themeFillShade="D9"/>
            <w:vAlign w:val="center"/>
          </w:tcPr>
          <w:p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rsidR="00D25FA4" w:rsidRDefault="00D25FA4" w:rsidP="00487DC7">
      <w:pPr>
        <w:rPr>
          <w:lang w:eastAsia="ko-KR"/>
        </w:rPr>
      </w:pPr>
    </w:p>
    <w:p w:rsidR="00D657A9" w:rsidRPr="002625EB" w:rsidRDefault="00D657A9" w:rsidP="00D657A9">
      <w:pPr>
        <w:pStyle w:val="TH"/>
        <w:overflowPunct w:val="0"/>
        <w:autoSpaceDE w:val="0"/>
        <w:autoSpaceDN w:val="0"/>
        <w:adjustRightInd w:val="0"/>
        <w:textAlignment w:val="baseline"/>
        <w:rPr>
          <w:lang w:eastAsia="zh-CN"/>
        </w:rPr>
      </w:pPr>
      <w:r w:rsidRPr="002625EB">
        <w:lastRenderedPageBreak/>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rsidTr="00EC7A99">
        <w:trPr>
          <w:trHeight w:val="424"/>
          <w:jc w:val="center"/>
        </w:trPr>
        <w:tc>
          <w:tcPr>
            <w:tcW w:w="2467" w:type="dxa"/>
            <w:shd w:val="clear" w:color="auto" w:fill="D9D9D9"/>
            <w:vAlign w:val="center"/>
          </w:tcPr>
          <w:p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rsidR="00D657A9" w:rsidRPr="00B811EB" w:rsidRDefault="00D657A9" w:rsidP="00EC7A99">
            <w:pPr>
              <w:pStyle w:val="TAC"/>
              <w:rPr>
                <w:b/>
                <w:lang w:eastAsia="zh-CN"/>
              </w:rPr>
            </w:pPr>
            <w:r w:rsidRPr="00B811EB">
              <w:rPr>
                <w:b/>
                <w:lang w:val="en-US" w:eastAsia="ja-JP"/>
              </w:rPr>
              <w:t>Antenna ports</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rsidR="00D657A9" w:rsidRPr="00C05867" w:rsidRDefault="00D657A9" w:rsidP="00487DC7">
      <w:pPr>
        <w:rPr>
          <w:lang w:eastAsia="ko-KR"/>
        </w:rPr>
      </w:pPr>
    </w:p>
    <w:p w:rsidR="001F64DA" w:rsidRDefault="001F64DA" w:rsidP="001F64DA">
      <w:pPr>
        <w:pStyle w:val="Heading3"/>
        <w:rPr>
          <w:lang w:eastAsia="zh-CN"/>
        </w:rPr>
      </w:pPr>
      <w:bookmarkStart w:id="1064" w:name="_Toc533710005"/>
      <w:bookmarkStart w:id="1065" w:name="_Toc29326635"/>
      <w:bookmarkStart w:id="1066" w:name="_Toc29327785"/>
      <w:bookmarkStart w:id="1067" w:name="_Toc36045975"/>
      <w:bookmarkStart w:id="1068" w:name="_Toc36046235"/>
      <w:bookmarkStart w:id="1069" w:name="_Toc36046381"/>
      <w:bookmarkStart w:id="1070" w:name="_Toc45209298"/>
      <w:r>
        <w:rPr>
          <w:rFonts w:hint="eastAsia"/>
          <w:lang w:eastAsia="zh-CN"/>
        </w:rPr>
        <w:t>8.3.2</w:t>
      </w:r>
      <w:r>
        <w:rPr>
          <w:rFonts w:hint="eastAsia"/>
          <w:lang w:eastAsia="zh-CN"/>
        </w:rPr>
        <w:tab/>
        <w:t>CRC attachment</w:t>
      </w:r>
      <w:bookmarkEnd w:id="1064"/>
      <w:bookmarkEnd w:id="1065"/>
      <w:bookmarkEnd w:id="1066"/>
      <w:bookmarkEnd w:id="1067"/>
      <w:bookmarkEnd w:id="1068"/>
      <w:bookmarkEnd w:id="1069"/>
      <w:bookmarkEnd w:id="1070"/>
    </w:p>
    <w:p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1071" w:name="_Toc29326636"/>
      <w:bookmarkStart w:id="1072" w:name="_Toc29327786"/>
      <w:bookmarkStart w:id="1073" w:name="_Toc36045976"/>
      <w:bookmarkStart w:id="1074" w:name="_Toc36046236"/>
      <w:bookmarkStart w:id="1075" w:name="_Toc36046382"/>
      <w:bookmarkStart w:id="1076" w:name="_Toc45209299"/>
      <w:r>
        <w:rPr>
          <w:rFonts w:hint="eastAsia"/>
          <w:lang w:eastAsia="zh-CN"/>
        </w:rPr>
        <w:t>8.3.3</w:t>
      </w:r>
      <w:r>
        <w:rPr>
          <w:rFonts w:hint="eastAsia"/>
          <w:lang w:eastAsia="zh-CN"/>
        </w:rPr>
        <w:tab/>
        <w:t>Channel coding</w:t>
      </w:r>
      <w:bookmarkEnd w:id="1071"/>
      <w:bookmarkEnd w:id="1072"/>
      <w:bookmarkEnd w:id="1073"/>
      <w:bookmarkEnd w:id="1074"/>
      <w:bookmarkEnd w:id="1075"/>
      <w:bookmarkEnd w:id="1076"/>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1077" w:name="_Toc29326637"/>
      <w:bookmarkStart w:id="1078" w:name="_Toc29327787"/>
      <w:bookmarkStart w:id="1079" w:name="_Toc36045977"/>
      <w:bookmarkStart w:id="1080" w:name="_Toc36046237"/>
      <w:bookmarkStart w:id="1081" w:name="_Toc36046383"/>
      <w:bookmarkStart w:id="1082" w:name="_Toc45209300"/>
      <w:r>
        <w:rPr>
          <w:rFonts w:hint="eastAsia"/>
          <w:lang w:eastAsia="zh-CN"/>
        </w:rPr>
        <w:t>8.3.4</w:t>
      </w:r>
      <w:r>
        <w:rPr>
          <w:rFonts w:hint="eastAsia"/>
          <w:lang w:eastAsia="zh-CN"/>
        </w:rPr>
        <w:tab/>
        <w:t>Rate Matching</w:t>
      </w:r>
      <w:bookmarkEnd w:id="1077"/>
      <w:bookmarkEnd w:id="1078"/>
      <w:bookmarkEnd w:id="1079"/>
      <w:bookmarkEnd w:id="1080"/>
      <w:bookmarkEnd w:id="1081"/>
      <w:bookmarkEnd w:id="1082"/>
    </w:p>
    <w:p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rsidR="001F64DA" w:rsidRDefault="001F64DA" w:rsidP="001F64DA">
      <w:pPr>
        <w:pStyle w:val="Heading2"/>
        <w:rPr>
          <w:lang w:eastAsia="zh-CN"/>
        </w:rPr>
      </w:pPr>
      <w:bookmarkStart w:id="1083" w:name="_Toc29326638"/>
      <w:bookmarkStart w:id="1084" w:name="_Toc29327788"/>
      <w:bookmarkStart w:id="1085" w:name="_Toc36045978"/>
      <w:bookmarkStart w:id="1086" w:name="_Toc36046238"/>
      <w:bookmarkStart w:id="1087" w:name="_Toc36046384"/>
      <w:bookmarkStart w:id="1088" w:name="_Toc45209301"/>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083"/>
      <w:bookmarkEnd w:id="1084"/>
      <w:bookmarkEnd w:id="1085"/>
      <w:bookmarkEnd w:id="1086"/>
      <w:bookmarkEnd w:id="1087"/>
      <w:bookmarkEnd w:id="1088"/>
    </w:p>
    <w:p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rsidR="001F64DA" w:rsidRDefault="001F64DA" w:rsidP="001F64DA">
      <w:pPr>
        <w:pStyle w:val="Heading3"/>
        <w:rPr>
          <w:lang w:eastAsia="zh-CN"/>
        </w:rPr>
      </w:pPr>
      <w:bookmarkStart w:id="1089" w:name="_Toc29326639"/>
      <w:bookmarkStart w:id="1090" w:name="_Toc29327789"/>
      <w:bookmarkStart w:id="1091" w:name="_Toc36045979"/>
      <w:bookmarkStart w:id="1092" w:name="_Toc36046239"/>
      <w:bookmarkStart w:id="1093" w:name="_Toc36046385"/>
      <w:bookmarkStart w:id="1094" w:name="_Toc45209302"/>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089"/>
      <w:bookmarkEnd w:id="1090"/>
      <w:bookmarkEnd w:id="1091"/>
      <w:bookmarkEnd w:id="1092"/>
      <w:bookmarkEnd w:id="1093"/>
      <w:bookmarkEnd w:id="1094"/>
    </w:p>
    <w:p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1095" w:name="_Toc29326640"/>
      <w:bookmarkStart w:id="1096" w:name="_Toc29327790"/>
      <w:bookmarkStart w:id="1097" w:name="_Toc36045980"/>
      <w:bookmarkStart w:id="1098" w:name="_Toc36046240"/>
      <w:bookmarkStart w:id="1099" w:name="_Toc36046386"/>
      <w:bookmarkStart w:id="1100" w:name="_Toc45209303"/>
      <w:r>
        <w:t>8.4.1.1</w:t>
      </w:r>
      <w:r>
        <w:tab/>
        <w:t xml:space="preserve">SCI format </w:t>
      </w:r>
      <w:r w:rsidR="00D25FA4">
        <w:t>2-A</w:t>
      </w:r>
      <w:bookmarkEnd w:id="1095"/>
      <w:bookmarkEnd w:id="1096"/>
      <w:bookmarkEnd w:id="1097"/>
      <w:bookmarkEnd w:id="1098"/>
      <w:bookmarkEnd w:id="1099"/>
      <w:bookmarkEnd w:id="1100"/>
    </w:p>
    <w:p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D25FA4" w:rsidRPr="00835E6C">
        <w:rPr>
          <w:lang w:eastAsia="zh-CN"/>
        </w:rPr>
        <w:t xml:space="preserve">or </w:t>
      </w:r>
      <w:r w:rsidR="00D25FA4" w:rsidRPr="00835E6C">
        <w:t>when there is no feedback of HARQ-ACK information</w:t>
      </w:r>
      <w:r>
        <w:t>.</w:t>
      </w:r>
    </w:p>
    <w:p w:rsidR="001F64DA" w:rsidRDefault="001F64DA" w:rsidP="001F64DA">
      <w:r>
        <w:t xml:space="preserve">The following information is transmitted by means of the SCI format </w:t>
      </w:r>
      <w:r w:rsidR="00D25FA4">
        <w:t>2-A</w:t>
      </w:r>
      <w:r>
        <w:t>:</w:t>
      </w:r>
    </w:p>
    <w:p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process</m:t>
                    </m:r>
                  </m:sub>
                </m:sSub>
              </m:e>
            </m:func>
          </m:e>
        </m:d>
      </m:oMath>
      <w:r>
        <w:rPr>
          <w:lang w:eastAsia="ko-KR"/>
        </w:rPr>
        <w:t xml:space="preserve"> bits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r>
        <w:rPr>
          <w:rFonts w:hint="eastAsia"/>
          <w:lang w:eastAsia="zh-CN"/>
        </w:rPr>
        <w:t>.</w:t>
      </w:r>
    </w:p>
    <w:p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p>
    <w:p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C33081">
        <w:rPr>
          <w:lang w:eastAsia="ko-KR"/>
        </w:rPr>
        <w:t>clause</w:t>
      </w:r>
      <w:r>
        <w:rPr>
          <w:lang w:eastAsia="ko-KR"/>
        </w:rPr>
        <w:t xml:space="preserve"> </w:t>
      </w:r>
      <w:r w:rsidR="00D25FA4">
        <w:rPr>
          <w:lang w:eastAsia="ko-KR"/>
        </w:rPr>
        <w:t>16.4</w:t>
      </w:r>
      <w:r>
        <w:rPr>
          <w:lang w:eastAsia="ko-KR"/>
        </w:rPr>
        <w:t xml:space="preserve"> of [6, TS 38.214]</w:t>
      </w:r>
      <w:r>
        <w:rPr>
          <w:rFonts w:hint="eastAsia"/>
          <w:lang w:eastAsia="zh-CN"/>
        </w:rPr>
        <w:t>.</w:t>
      </w:r>
    </w:p>
    <w:p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p>
    <w:p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p>
    <w:p w:rsidR="00D25FA4" w:rsidRPr="00861A2A" w:rsidRDefault="00D25FA4" w:rsidP="009F2BF9">
      <w:pPr>
        <w:pStyle w:val="TH"/>
        <w:rPr>
          <w:lang w:eastAsia="zh-CN"/>
        </w:rPr>
      </w:pPr>
      <w:r w:rsidRPr="00861A2A">
        <w:lastRenderedPageBreak/>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rsidTr="006F5940">
        <w:trPr>
          <w:trHeight w:val="349"/>
          <w:jc w:val="center"/>
        </w:trPr>
        <w:tc>
          <w:tcPr>
            <w:tcW w:w="2467" w:type="dxa"/>
            <w:shd w:val="clear" w:color="auto" w:fill="D9D9D9"/>
            <w:vAlign w:val="center"/>
          </w:tcPr>
          <w:p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rsidR="00D25FA4" w:rsidRPr="00861A2A" w:rsidRDefault="00D25FA4" w:rsidP="006F5940">
            <w:pPr>
              <w:pStyle w:val="TAC"/>
              <w:rPr>
                <w:b/>
                <w:lang w:eastAsia="zh-CN"/>
              </w:rPr>
            </w:pPr>
            <w:r w:rsidRPr="00861A2A">
              <w:rPr>
                <w:b/>
                <w:lang w:eastAsia="zh-CN"/>
              </w:rPr>
              <w:t>Cast type</w:t>
            </w:r>
          </w:p>
        </w:tc>
      </w:tr>
      <w:tr w:rsidR="00D25FA4" w:rsidRPr="00861A2A" w:rsidTr="006F5940">
        <w:trPr>
          <w:trHeight w:val="315"/>
          <w:jc w:val="center"/>
        </w:trPr>
        <w:tc>
          <w:tcPr>
            <w:tcW w:w="2467" w:type="dxa"/>
            <w:vAlign w:val="center"/>
          </w:tcPr>
          <w:p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rsidTr="006F5940">
        <w:trPr>
          <w:trHeight w:val="317"/>
          <w:jc w:val="center"/>
        </w:trPr>
        <w:tc>
          <w:tcPr>
            <w:tcW w:w="2467" w:type="dxa"/>
            <w:vAlign w:val="center"/>
          </w:tcPr>
          <w:p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Gr</w:t>
            </w:r>
            <w:r w:rsidRPr="00861A2A">
              <w:rPr>
                <w:sz w:val="16"/>
                <w:szCs w:val="16"/>
                <w:lang w:eastAsia="zh-CN"/>
              </w:rPr>
              <w:t>oupcast</w:t>
            </w:r>
          </w:p>
        </w:tc>
      </w:tr>
      <w:tr w:rsidR="00D25FA4" w:rsidRPr="00861A2A" w:rsidTr="006F5940">
        <w:trPr>
          <w:trHeight w:val="265"/>
          <w:jc w:val="center"/>
        </w:trPr>
        <w:tc>
          <w:tcPr>
            <w:tcW w:w="2467" w:type="dxa"/>
            <w:vAlign w:val="center"/>
          </w:tcPr>
          <w:p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rsidTr="006F5940">
        <w:trPr>
          <w:trHeight w:val="353"/>
          <w:jc w:val="center"/>
        </w:trPr>
        <w:tc>
          <w:tcPr>
            <w:tcW w:w="2467" w:type="dxa"/>
            <w:vAlign w:val="center"/>
          </w:tcPr>
          <w:p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R</w:t>
            </w:r>
            <w:r w:rsidRPr="00861A2A">
              <w:rPr>
                <w:sz w:val="16"/>
                <w:szCs w:val="16"/>
                <w:lang w:eastAsia="zh-CN"/>
              </w:rPr>
              <w:t>eserved</w:t>
            </w:r>
          </w:p>
        </w:tc>
      </w:tr>
    </w:tbl>
    <w:p w:rsidR="00D25FA4" w:rsidRDefault="00D25FA4" w:rsidP="009F2BF9">
      <w:pPr>
        <w:rPr>
          <w:lang w:eastAsia="ko-KR"/>
        </w:rPr>
      </w:pPr>
    </w:p>
    <w:p w:rsidR="00D25FA4" w:rsidRDefault="00D25FA4">
      <w:pPr>
        <w:pStyle w:val="Heading4"/>
      </w:pPr>
      <w:bookmarkStart w:id="1101" w:name="_Toc45209304"/>
      <w:r>
        <w:t>8.4.1.2</w:t>
      </w:r>
      <w:r>
        <w:tab/>
        <w:t>SCI format 2-B</w:t>
      </w:r>
      <w:bookmarkEnd w:id="1101"/>
    </w:p>
    <w:p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rsidR="00D25FA4" w:rsidRDefault="00D25FA4" w:rsidP="00D25FA4">
      <w:r>
        <w:t>The following information is transmitted by means of the SCI format 2-B:</w:t>
      </w:r>
    </w:p>
    <w:p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process</m:t>
                    </m:r>
                  </m:sub>
                </m:sSub>
              </m:e>
            </m:func>
          </m:e>
        </m:d>
      </m:oMath>
      <w:r>
        <w:rPr>
          <w:rFonts w:hint="eastAsia"/>
          <w:lang w:eastAsia="zh-CN"/>
        </w:rPr>
        <w:t xml:space="preserve"> </w:t>
      </w:r>
      <w:r>
        <w:rPr>
          <w:lang w:eastAsia="ko-KR"/>
        </w:rPr>
        <w:t>bits as defined in clause 16.4 of [5, TS 38.213]</w:t>
      </w:r>
      <w:r>
        <w:rPr>
          <w:rFonts w:hint="eastAsia"/>
          <w:lang w:eastAsia="zh-CN"/>
        </w:rPr>
        <w:t>.</w:t>
      </w:r>
    </w:p>
    <w:p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clause 16.4 of [5, TS 38.213].</w:t>
      </w:r>
    </w:p>
    <w:p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clause 16.4 of [6, TS 38.214]</w:t>
      </w:r>
      <w:r>
        <w:rPr>
          <w:rFonts w:hint="eastAsia"/>
          <w:lang w:eastAsia="zh-CN"/>
        </w:rPr>
        <w:t>.</w:t>
      </w:r>
    </w:p>
    <w:p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rsidR="00D25FA4" w:rsidRDefault="00D25FA4" w:rsidP="00D25FA4">
      <w:pPr>
        <w:pStyle w:val="B1"/>
        <w:rPr>
          <w:lang w:eastAsia="ko-KR"/>
        </w:rPr>
      </w:pPr>
      <w:r>
        <w:rPr>
          <w:lang w:eastAsia="ko-KR"/>
        </w:rPr>
        <w:t>-</w:t>
      </w:r>
      <w:r>
        <w:rPr>
          <w:lang w:eastAsia="ko-KR"/>
        </w:rPr>
        <w:tab/>
        <w:t>Zone ID – 12 bits as defined in clause 5.8.1.1 of [9, TS 38.331].</w:t>
      </w:r>
    </w:p>
    <w:p w:rsidR="00D25FA4" w:rsidRPr="009F2BF9" w:rsidRDefault="00D25FA4">
      <w:pPr>
        <w:pStyle w:val="B1"/>
        <w:ind w:left="284" w:firstLine="0"/>
        <w:rPr>
          <w:rFonts w:eastAsia="Malgun Gothic"/>
          <w:lang w:eastAsia="ko-KR"/>
        </w:rPr>
      </w:pPr>
      <w:r>
        <w:rPr>
          <w:lang w:eastAsia="ko-KR"/>
        </w:rPr>
        <w:t>-</w:t>
      </w:r>
      <w:r>
        <w:rPr>
          <w:lang w:eastAsia="ko-KR"/>
        </w:rPr>
        <w:tab/>
        <w:t>Communication range requirement – 4 bits as defined in [9, TS 38.331]</w:t>
      </w:r>
    </w:p>
    <w:p w:rsidR="001F64DA" w:rsidRDefault="001F64DA" w:rsidP="001F64DA">
      <w:pPr>
        <w:pStyle w:val="Heading3"/>
        <w:rPr>
          <w:lang w:eastAsia="zh-CN"/>
        </w:rPr>
      </w:pPr>
      <w:bookmarkStart w:id="1102" w:name="_Toc29326641"/>
      <w:bookmarkStart w:id="1103" w:name="_Toc29327791"/>
      <w:bookmarkStart w:id="1104" w:name="_Toc36045981"/>
      <w:bookmarkStart w:id="1105" w:name="_Toc36046241"/>
      <w:bookmarkStart w:id="1106" w:name="_Toc36046387"/>
      <w:bookmarkStart w:id="1107" w:name="_Toc45209305"/>
      <w:r>
        <w:rPr>
          <w:rFonts w:hint="eastAsia"/>
          <w:lang w:eastAsia="zh-CN"/>
        </w:rPr>
        <w:t>8.4.2</w:t>
      </w:r>
      <w:r>
        <w:rPr>
          <w:rFonts w:hint="eastAsia"/>
          <w:lang w:eastAsia="zh-CN"/>
        </w:rPr>
        <w:tab/>
        <w:t>CRC attachment</w:t>
      </w:r>
      <w:bookmarkEnd w:id="1102"/>
      <w:bookmarkEnd w:id="1103"/>
      <w:bookmarkEnd w:id="1104"/>
      <w:bookmarkEnd w:id="1105"/>
      <w:bookmarkEnd w:id="1106"/>
      <w:bookmarkEnd w:id="1107"/>
    </w:p>
    <w:p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1108" w:name="_Toc29326642"/>
      <w:bookmarkStart w:id="1109" w:name="_Toc29327792"/>
      <w:bookmarkStart w:id="1110" w:name="_Toc36045982"/>
      <w:bookmarkStart w:id="1111" w:name="_Toc36046242"/>
      <w:bookmarkStart w:id="1112" w:name="_Toc36046388"/>
      <w:bookmarkStart w:id="1113" w:name="_Toc45209306"/>
      <w:r>
        <w:rPr>
          <w:rFonts w:hint="eastAsia"/>
          <w:lang w:eastAsia="zh-CN"/>
        </w:rPr>
        <w:t>8.4.3</w:t>
      </w:r>
      <w:r>
        <w:rPr>
          <w:rFonts w:hint="eastAsia"/>
          <w:lang w:eastAsia="zh-CN"/>
        </w:rPr>
        <w:tab/>
        <w:t>Channel coding</w:t>
      </w:r>
      <w:bookmarkEnd w:id="1108"/>
      <w:bookmarkEnd w:id="1109"/>
      <w:bookmarkEnd w:id="1110"/>
      <w:bookmarkEnd w:id="1111"/>
      <w:bookmarkEnd w:id="1112"/>
      <w:bookmarkEnd w:id="1113"/>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1114" w:name="_Toc29326643"/>
      <w:bookmarkStart w:id="1115" w:name="_Toc29327793"/>
      <w:bookmarkStart w:id="1116" w:name="_Toc36045983"/>
      <w:bookmarkStart w:id="1117" w:name="_Toc36046243"/>
      <w:bookmarkStart w:id="1118" w:name="_Toc36046389"/>
      <w:bookmarkStart w:id="1119" w:name="_Toc45209307"/>
      <w:r>
        <w:rPr>
          <w:rFonts w:hint="eastAsia"/>
          <w:lang w:eastAsia="zh-CN"/>
        </w:rPr>
        <w:t>8.4.4</w:t>
      </w:r>
      <w:r>
        <w:rPr>
          <w:rFonts w:hint="eastAsia"/>
          <w:lang w:eastAsia="zh-CN"/>
        </w:rPr>
        <w:tab/>
        <w:t>Rate Matching</w:t>
      </w:r>
      <w:bookmarkEnd w:id="1114"/>
      <w:bookmarkEnd w:id="1115"/>
      <w:bookmarkEnd w:id="1116"/>
      <w:bookmarkEnd w:id="1117"/>
      <w:bookmarkEnd w:id="1118"/>
      <w:bookmarkEnd w:id="1119"/>
    </w:p>
    <w:p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rsidR="00D25FA4" w:rsidRPr="00361CB6" w:rsidRDefault="001A089B"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rsidR="001F64DA" w:rsidRPr="00A23D6F" w:rsidRDefault="001F64DA" w:rsidP="001F64DA">
      <w:pPr>
        <w:rPr>
          <w:color w:val="000000" w:themeColor="text1"/>
          <w:lang w:eastAsia="zh-CN"/>
        </w:rPr>
      </w:pPr>
      <w:r w:rsidRPr="00A23D6F">
        <w:rPr>
          <w:color w:val="000000" w:themeColor="text1"/>
          <w:lang w:eastAsia="zh-CN"/>
        </w:rPr>
        <w:t>where</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DMRS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DMRS, in the PSSCH transmission.</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PT-RS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PT-RS, in the PSSCH transmission.</w:t>
      </w:r>
    </w:p>
    <w:p w:rsidR="00D25FA4" w:rsidRDefault="00D25FA4" w:rsidP="00D25FA4">
      <w:pPr>
        <w:pStyle w:val="B1"/>
        <w:jc w:val="both"/>
        <w:rPr>
          <w:color w:val="000000" w:themeColor="text1"/>
          <w:lang w:eastAsia="ko-KR"/>
        </w:rPr>
      </w:pPr>
      <w:r w:rsidRPr="00A23D6F">
        <w:rPr>
          <w:color w:val="000000" w:themeColor="text1"/>
          <w:lang w:eastAsia="ko-KR"/>
        </w:rPr>
        <w:lastRenderedPageBreak/>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A23D6F">
        <w:rPr>
          <w:lang w:eastAsia="ko-KR"/>
        </w:rPr>
        <w:t>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DMRS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PT</m:t>
            </m:r>
            <m:r>
              <m:rPr>
                <m:sty m:val="p"/>
              </m:rPr>
              <w:rPr>
                <w:rFonts w:ascii="Cambria Math" w:hAnsi="Cambria Math"/>
                <w:lang w:eastAsia="ko-KR"/>
              </w:rPr>
              <m:t>-</m:t>
            </m:r>
            <m:r>
              <w:rPr>
                <w:rFonts w:ascii="Cambria Math" w:hAnsi="Cambria Math"/>
                <w:lang w:eastAsia="ko-KR"/>
              </w:rPr>
              <m:t>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rsidR="001F64DA" w:rsidRDefault="001F64DA" w:rsidP="001F64DA">
      <w:pPr>
        <w:rPr>
          <w:lang w:eastAsia="zh-CN"/>
        </w:rPr>
      </w:pPr>
    </w:p>
    <w:p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&gt;K</m:t>
        </m:r>
      </m:oMath>
      <w:r>
        <w:rPr>
          <w:lang w:eastAsia="zh-CN"/>
        </w:rPr>
        <w:t>.</w:t>
      </w:r>
    </w:p>
    <w:p w:rsidR="001F64DA" w:rsidRPr="002625EB" w:rsidRDefault="001F64DA" w:rsidP="001F64DA">
      <w:pPr>
        <w:pStyle w:val="Heading3"/>
        <w:rPr>
          <w:lang w:eastAsia="zh-CN"/>
        </w:rPr>
      </w:pPr>
      <w:bookmarkStart w:id="1120" w:name="_Toc29326644"/>
      <w:bookmarkStart w:id="1121" w:name="_Toc29327794"/>
      <w:bookmarkStart w:id="1122" w:name="_Toc36045984"/>
      <w:bookmarkStart w:id="1123" w:name="_Toc36046244"/>
      <w:bookmarkStart w:id="1124" w:name="_Toc36046390"/>
      <w:bookmarkStart w:id="1125" w:name="_Toc45209308"/>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120"/>
      <w:bookmarkEnd w:id="1121"/>
      <w:bookmarkEnd w:id="1122"/>
      <w:bookmarkEnd w:id="1123"/>
      <w:bookmarkEnd w:id="1124"/>
      <w:bookmarkEnd w:id="1125"/>
    </w:p>
    <w:p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rsidR="001F64DA" w:rsidRPr="002625EB" w:rsidRDefault="001F64DA" w:rsidP="00D75264">
      <w:pPr>
        <w:rPr>
          <w:lang w:eastAsia="zh-CN"/>
        </w:rPr>
      </w:pPr>
    </w:p>
    <w:p w:rsidR="00080512" w:rsidRPr="002625EB" w:rsidRDefault="00080512" w:rsidP="00D3172D">
      <w:pPr>
        <w:pStyle w:val="Heading9"/>
      </w:pPr>
      <w:r w:rsidRPr="002625EB">
        <w:br w:type="page"/>
      </w:r>
      <w:bookmarkStart w:id="1126" w:name="_Toc19798788"/>
      <w:bookmarkStart w:id="1127" w:name="_Toc26467259"/>
      <w:bookmarkStart w:id="1128" w:name="_Toc29326645"/>
      <w:bookmarkStart w:id="1129" w:name="_Toc29327795"/>
      <w:bookmarkStart w:id="1130" w:name="_Toc36045985"/>
      <w:bookmarkStart w:id="1131" w:name="_Toc36046245"/>
      <w:bookmarkStart w:id="1132" w:name="_Toc36046391"/>
      <w:bookmarkStart w:id="1133" w:name="_Toc45209309"/>
      <w:r w:rsidRPr="002625EB">
        <w:lastRenderedPageBreak/>
        <w:t xml:space="preserve">Annex </w:t>
      </w:r>
      <w:r w:rsidR="00290631" w:rsidRPr="002625EB">
        <w:rPr>
          <w:rFonts w:hint="eastAsia"/>
          <w:lang w:eastAsia="zh-CN"/>
        </w:rPr>
        <w:t>A</w:t>
      </w:r>
      <w:r w:rsidRPr="002625EB">
        <w:t>:</w:t>
      </w:r>
      <w:r w:rsidRPr="002625EB">
        <w:br/>
        <w:t>Change history</w:t>
      </w:r>
      <w:bookmarkEnd w:id="1126"/>
      <w:bookmarkEnd w:id="1127"/>
      <w:bookmarkEnd w:id="1128"/>
      <w:bookmarkEnd w:id="1129"/>
      <w:bookmarkEnd w:id="1130"/>
      <w:bookmarkEnd w:id="1131"/>
      <w:bookmarkEnd w:id="1132"/>
      <w:bookmarkEnd w:id="1133"/>
    </w:p>
    <w:bookmarkEnd w:id="1013"/>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lastRenderedPageBreak/>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bl>
    <w:p w:rsidR="003C3971" w:rsidRPr="002625EB" w:rsidRDefault="003C3971" w:rsidP="003C3971"/>
    <w:sectPr w:rsidR="003C3971" w:rsidRPr="002625EB">
      <w:headerReference w:type="default" r:id="rId2938"/>
      <w:footerReference w:type="default" r:id="rId29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7067" w:rsidRDefault="00D77067">
      <w:r>
        <w:separator/>
      </w:r>
    </w:p>
  </w:endnote>
  <w:endnote w:type="continuationSeparator" w:id="0">
    <w:p w:rsidR="00D77067" w:rsidRDefault="00D77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default"/>
    <w:sig w:usb0="00000000" w:usb1="00000000" w:usb2="00000010" w:usb3="00000000" w:csb0="0004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089B" w:rsidRDefault="001A08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7067" w:rsidRDefault="00D77067">
      <w:r>
        <w:separator/>
      </w:r>
    </w:p>
  </w:footnote>
  <w:footnote w:type="continuationSeparator" w:id="0">
    <w:p w:rsidR="00D77067" w:rsidRDefault="00D770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089B" w:rsidRDefault="001A08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1141">
      <w:rPr>
        <w:rFonts w:ascii="Arial" w:hAnsi="Arial" w:cs="Arial"/>
        <w:b/>
        <w:noProof/>
        <w:sz w:val="18"/>
        <w:szCs w:val="18"/>
      </w:rPr>
      <w:t>3GPP TS 38.212 V16.2.0 (2020-06)</w:t>
    </w:r>
    <w:r>
      <w:rPr>
        <w:rFonts w:ascii="Arial" w:hAnsi="Arial" w:cs="Arial"/>
        <w:b/>
        <w:sz w:val="18"/>
        <w:szCs w:val="18"/>
      </w:rPr>
      <w:fldChar w:fldCharType="end"/>
    </w:r>
  </w:p>
  <w:p w:rsidR="001A089B" w:rsidRDefault="001A08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1A089B" w:rsidRDefault="001A08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1141">
      <w:rPr>
        <w:rFonts w:ascii="Arial" w:hAnsi="Arial" w:cs="Arial"/>
        <w:b/>
        <w:noProof/>
        <w:sz w:val="18"/>
        <w:szCs w:val="18"/>
      </w:rPr>
      <w:t>Release 16</w:t>
    </w:r>
    <w:r>
      <w:rPr>
        <w:rFonts w:ascii="Arial" w:hAnsi="Arial" w:cs="Arial"/>
        <w:b/>
        <w:sz w:val="18"/>
        <w:szCs w:val="18"/>
      </w:rPr>
      <w:fldChar w:fldCharType="end"/>
    </w:r>
  </w:p>
  <w:p w:rsidR="001A089B" w:rsidRDefault="001A08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8DA"/>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760"/>
    <w:rsid w:val="000C59DB"/>
    <w:rsid w:val="000C7697"/>
    <w:rsid w:val="000D12AE"/>
    <w:rsid w:val="000D18A9"/>
    <w:rsid w:val="000D2B13"/>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38B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5CA4"/>
    <w:rsid w:val="001D69CE"/>
    <w:rsid w:val="001D78D8"/>
    <w:rsid w:val="001E202D"/>
    <w:rsid w:val="001E2E26"/>
    <w:rsid w:val="001E448C"/>
    <w:rsid w:val="001E458B"/>
    <w:rsid w:val="001E55BA"/>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3559"/>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3A28"/>
    <w:rsid w:val="006C5ABE"/>
    <w:rsid w:val="006C5EE2"/>
    <w:rsid w:val="006C7765"/>
    <w:rsid w:val="006C7885"/>
    <w:rsid w:val="006D0227"/>
    <w:rsid w:val="006D21A5"/>
    <w:rsid w:val="006D3C40"/>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8D7"/>
    <w:rsid w:val="007B7F91"/>
    <w:rsid w:val="007C0F05"/>
    <w:rsid w:val="007C2A66"/>
    <w:rsid w:val="007C4DEB"/>
    <w:rsid w:val="007D42CD"/>
    <w:rsid w:val="007D497B"/>
    <w:rsid w:val="007D5404"/>
    <w:rsid w:val="007D5683"/>
    <w:rsid w:val="007D6056"/>
    <w:rsid w:val="007E1B59"/>
    <w:rsid w:val="007E1F62"/>
    <w:rsid w:val="007E237C"/>
    <w:rsid w:val="007E2CFB"/>
    <w:rsid w:val="007E3E8D"/>
    <w:rsid w:val="007E5676"/>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6F89"/>
    <w:rsid w:val="008573DF"/>
    <w:rsid w:val="00860A12"/>
    <w:rsid w:val="00862E0C"/>
    <w:rsid w:val="00865CC7"/>
    <w:rsid w:val="0087068E"/>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1F72"/>
    <w:rsid w:val="009544F6"/>
    <w:rsid w:val="0095588C"/>
    <w:rsid w:val="0096090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2418"/>
    <w:rsid w:val="00AE630F"/>
    <w:rsid w:val="00AE67D7"/>
    <w:rsid w:val="00AF0272"/>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6711"/>
    <w:rsid w:val="00E50CDE"/>
    <w:rsid w:val="00E53AAA"/>
    <w:rsid w:val="00E5560B"/>
    <w:rsid w:val="00E56BA2"/>
    <w:rsid w:val="00E5725B"/>
    <w:rsid w:val="00E574C6"/>
    <w:rsid w:val="00E60114"/>
    <w:rsid w:val="00E60259"/>
    <w:rsid w:val="00E60619"/>
    <w:rsid w:val="00E61E5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FAD45B"/>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1.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1.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7.wmf"/><Relationship Id="rId2223" Type="http://schemas.openxmlformats.org/officeDocument/2006/relationships/oleObject" Target="embeddings/oleObject1353.bin"/><Relationship Id="rId2430" Type="http://schemas.openxmlformats.org/officeDocument/2006/relationships/image" Target="media/image907.wmf"/><Relationship Id="rId2668" Type="http://schemas.openxmlformats.org/officeDocument/2006/relationships/oleObject" Target="embeddings/oleObject1681.bin"/><Relationship Id="rId2875" Type="http://schemas.openxmlformats.org/officeDocument/2006/relationships/oleObject" Target="embeddings/oleObject1832.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image" Target="media/image930.wmf"/><Relationship Id="rId2735" Type="http://schemas.openxmlformats.org/officeDocument/2006/relationships/image" Target="media/image992.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5.wmf"/><Relationship Id="rId2802" Type="http://schemas.openxmlformats.org/officeDocument/2006/relationships/oleObject" Target="embeddings/oleObject1779.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5.bin"/><Relationship Id="rId2178" Type="http://schemas.openxmlformats.org/officeDocument/2006/relationships/oleObject" Target="embeddings/oleObject1316.bin"/><Relationship Id="rId2385" Type="http://schemas.openxmlformats.org/officeDocument/2006/relationships/oleObject" Target="embeddings/oleObject1477.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oleObject" Target="embeddings/oleObject1630.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4.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0.bin"/><Relationship Id="rId2312" Type="http://schemas.openxmlformats.org/officeDocument/2006/relationships/oleObject" Target="embeddings/oleObject1421.bin"/><Relationship Id="rId2757" Type="http://schemas.openxmlformats.org/officeDocument/2006/relationships/oleObject" Target="embeddings/oleObject1750.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oleObject" Target="embeddings/oleObject1201.bin"/><Relationship Id="rId2617" Type="http://schemas.openxmlformats.org/officeDocument/2006/relationships/image" Target="media/image967.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6.bin"/><Relationship Id="rId2474" Type="http://schemas.openxmlformats.org/officeDocument/2006/relationships/oleObject" Target="embeddings/oleObject1548.bin"/><Relationship Id="rId2681" Type="http://schemas.openxmlformats.org/officeDocument/2006/relationships/oleObject" Target="embeddings/oleObject169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oleObject" Target="embeddings/oleObject1285.bin"/><Relationship Id="rId2334" Type="http://schemas.openxmlformats.org/officeDocument/2006/relationships/oleObject" Target="embeddings/oleObject1439.bin"/><Relationship Id="rId2779" Type="http://schemas.openxmlformats.org/officeDocument/2006/relationships/oleObject" Target="embeddings/oleObject1765.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7.bin"/><Relationship Id="rId2639" Type="http://schemas.openxmlformats.org/officeDocument/2006/relationships/oleObject" Target="embeddings/oleObject1659.bin"/><Relationship Id="rId2846" Type="http://schemas.openxmlformats.org/officeDocument/2006/relationships/oleObject" Target="embeddings/oleObject1812.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4.wmf"/><Relationship Id="rId2706" Type="http://schemas.openxmlformats.org/officeDocument/2006/relationships/oleObject" Target="embeddings/oleObject1716.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image" Target="media/image1050.wmf"/><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7.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9.bin"/><Relationship Id="rId2356" Type="http://schemas.openxmlformats.org/officeDocument/2006/relationships/image" Target="media/image893.wmf"/><Relationship Id="rId2563" Type="http://schemas.openxmlformats.org/officeDocument/2006/relationships/oleObject" Target="embeddings/oleObject1608.bin"/><Relationship Id="rId2770" Type="http://schemas.openxmlformats.org/officeDocument/2006/relationships/oleObject" Target="embeddings/oleObject1760.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oleObject" Target="embeddings/oleObject1651.bin"/><Relationship Id="rId2868" Type="http://schemas.openxmlformats.org/officeDocument/2006/relationships/oleObject" Target="embeddings/oleObject1825.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32.bin"/><Relationship Id="rId2935" Type="http://schemas.openxmlformats.org/officeDocument/2006/relationships/oleObject" Target="embeddings/oleObject1870.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1.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15.wmf"/><Relationship Id="rId2280" Type="http://schemas.openxmlformats.org/officeDocument/2006/relationships/oleObject" Target="embeddings/oleObject1403.bin"/><Relationship Id="rId2378" Type="http://schemas.openxmlformats.org/officeDocument/2006/relationships/image" Target="media/image900.wmf"/><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4.bin"/><Relationship Id="rId2792" Type="http://schemas.openxmlformats.org/officeDocument/2006/relationships/oleObject" Target="embeddings/oleObject1773.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8.bin"/><Relationship Id="rId2445" Type="http://schemas.openxmlformats.org/officeDocument/2006/relationships/oleObject" Target="embeddings/oleObject1524.bin"/><Relationship Id="rId2652" Type="http://schemas.openxmlformats.org/officeDocument/2006/relationships/oleObject" Target="embeddings/oleObject1667.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7.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7.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image" Target="media/image738.wmf"/><Relationship Id="rId2095" Type="http://schemas.openxmlformats.org/officeDocument/2006/relationships/oleObject" Target="embeddings/oleObject1264.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oleObject" Target="embeddings/oleObject1433.bin"/><Relationship Id="rId2881" Type="http://schemas.openxmlformats.org/officeDocument/2006/relationships/oleObject" Target="embeddings/oleObject1836.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oleObject" Target="embeddings/oleObject1210.bin"/><Relationship Id="rId2534" Type="http://schemas.openxmlformats.org/officeDocument/2006/relationships/image" Target="media/image933.wmf"/><Relationship Id="rId2741" Type="http://schemas.openxmlformats.org/officeDocument/2006/relationships/oleObject" Target="embeddings/oleObject1740.bin"/><Relationship Id="rId2839" Type="http://schemas.openxmlformats.org/officeDocument/2006/relationships/oleObject" Target="embeddings/oleObject1807.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image" Target="media/image959.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oleObject" Target="embeddings/oleObject1852.bin"/><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image" Target="media/image856.wmf"/><Relationship Id="rId2391" Type="http://schemas.openxmlformats.org/officeDocument/2006/relationships/image" Target="media/image903.wmf"/><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80.bin"/><Relationship Id="rId2489" Type="http://schemas.openxmlformats.org/officeDocument/2006/relationships/oleObject" Target="embeddings/oleObject1562.bin"/><Relationship Id="rId2696" Type="http://schemas.openxmlformats.org/officeDocument/2006/relationships/oleObject" Target="embeddings/oleObject1707.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0.wmf"/><Relationship Id="rId2349" Type="http://schemas.openxmlformats.org/officeDocument/2006/relationships/oleObject" Target="embeddings/oleObject1451.bin"/><Relationship Id="rId2556" Type="http://schemas.openxmlformats.org/officeDocument/2006/relationships/image" Target="media/image944.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oleObject" Target="embeddings/oleObject1340.bin"/><Relationship Id="rId2416" Type="http://schemas.openxmlformats.org/officeDocument/2006/relationships/oleObject" Target="embeddings/oleObject1504.bin"/><Relationship Id="rId2623" Type="http://schemas.openxmlformats.org/officeDocument/2006/relationships/image" Target="media/image970.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7.bin"/><Relationship Id="rId2273" Type="http://schemas.openxmlformats.org/officeDocument/2006/relationships/image" Target="media/image866.wmf"/><Relationship Id="rId2480" Type="http://schemas.openxmlformats.org/officeDocument/2006/relationships/oleObject" Target="embeddings/oleObject1554.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8.bin"/><Relationship Id="rId2340" Type="http://schemas.openxmlformats.org/officeDocument/2006/relationships/oleObject" Target="embeddings/oleObject1444.bin"/><Relationship Id="rId2578" Type="http://schemas.openxmlformats.org/officeDocument/2006/relationships/oleObject" Target="embeddings/oleObject1617.bin"/><Relationship Id="rId2785" Type="http://schemas.openxmlformats.org/officeDocument/2006/relationships/oleObject" Target="embeddings/oleObject1769.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oleObject" Target="embeddings/oleObject1332.bin"/><Relationship Id="rId2438" Type="http://schemas.openxmlformats.org/officeDocument/2006/relationships/image" Target="media/image911.wmf"/><Relationship Id="rId2645" Type="http://schemas.openxmlformats.org/officeDocument/2006/relationships/oleObject" Target="embeddings/oleObject1662.bin"/><Relationship Id="rId2852" Type="http://schemas.openxmlformats.org/officeDocument/2006/relationships/oleObject" Target="embeddings/oleObject1816.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4.bin"/><Relationship Id="rId2505" Type="http://schemas.openxmlformats.org/officeDocument/2006/relationships/image" Target="media/image923.wmf"/><Relationship Id="rId2712" Type="http://schemas.openxmlformats.org/officeDocument/2006/relationships/oleObject" Target="embeddings/oleObject1721.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2.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60.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0.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1.bin"/><Relationship Id="rId2222" Type="http://schemas.openxmlformats.org/officeDocument/2006/relationships/oleObject" Target="embeddings/oleObject1352.bin"/><Relationship Id="rId2874" Type="http://schemas.openxmlformats.org/officeDocument/2006/relationships/oleObject" Target="embeddings/oleObject1831.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6.bin"/><Relationship Id="rId2527" Type="http://schemas.openxmlformats.org/officeDocument/2006/relationships/oleObject" Target="embeddings/oleObject1590.bin"/><Relationship Id="rId2734" Type="http://schemas.openxmlformats.org/officeDocument/2006/relationships/oleObject" Target="embeddings/oleObject1735.bin"/><Relationship Id="rId2941" Type="http://schemas.openxmlformats.org/officeDocument/2006/relationships/theme" Target="theme/theme1.xml"/><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image" Target="media/image1015.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54.wmf"/><Relationship Id="rId2384" Type="http://schemas.openxmlformats.org/officeDocument/2006/relationships/oleObject" Target="embeddings/oleObject1476.bin"/><Relationship Id="rId2591" Type="http://schemas.openxmlformats.org/officeDocument/2006/relationships/image" Target="media/image954.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3.bin"/><Relationship Id="rId2451" Type="http://schemas.openxmlformats.org/officeDocument/2006/relationships/image" Target="media/image914.wmf"/><Relationship Id="rId2689" Type="http://schemas.openxmlformats.org/officeDocument/2006/relationships/oleObject" Target="embeddings/oleObject1700.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7.wmf"/><Relationship Id="rId2549" Type="http://schemas.openxmlformats.org/officeDocument/2006/relationships/oleObject" Target="embeddings/oleObject1601.bin"/><Relationship Id="rId2756" Type="http://schemas.openxmlformats.org/officeDocument/2006/relationships/image" Target="media/image999.wmf"/><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7.bin"/><Relationship Id="rId2616" Type="http://schemas.openxmlformats.org/officeDocument/2006/relationships/oleObject" Target="embeddings/oleObject1642.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image" Target="media/image860.wmf"/><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5.bin"/><Relationship Id="rId2473" Type="http://schemas.openxmlformats.org/officeDocument/2006/relationships/oleObject" Target="embeddings/oleObject1547.bin"/><Relationship Id="rId2680" Type="http://schemas.openxmlformats.org/officeDocument/2006/relationships/image" Target="media/image981.wmf"/><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4.bin"/><Relationship Id="rId2333" Type="http://schemas.openxmlformats.org/officeDocument/2006/relationships/oleObject" Target="embeddings/oleObject1438.bin"/><Relationship Id="rId2540" Type="http://schemas.openxmlformats.org/officeDocument/2006/relationships/image" Target="media/image936.wmf"/><Relationship Id="rId2778" Type="http://schemas.openxmlformats.org/officeDocument/2006/relationships/image" Target="media/image1006.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9.bin"/><Relationship Id="rId2638" Type="http://schemas.openxmlformats.org/officeDocument/2006/relationships/oleObject" Target="embeddings/oleObject1658.bin"/><Relationship Id="rId2845" Type="http://schemas.openxmlformats.org/officeDocument/2006/relationships/oleObject" Target="embeddings/oleObject1811.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15.bin"/><Relationship Id="rId2912" Type="http://schemas.openxmlformats.org/officeDocument/2006/relationships/oleObject" Target="embeddings/oleObject1855.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4.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oleObject" Target="embeddings/oleObject1326.bin"/><Relationship Id="rId2288" Type="http://schemas.openxmlformats.org/officeDocument/2006/relationships/oleObject" Target="embeddings/oleObject1407.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image" Target="media/image842.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5.bin"/><Relationship Id="rId2562" Type="http://schemas.openxmlformats.org/officeDocument/2006/relationships/image" Target="media/image947.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6.bin"/><Relationship Id="rId2422" Type="http://schemas.openxmlformats.org/officeDocument/2006/relationships/image" Target="media/image905.wmf"/><Relationship Id="rId2867" Type="http://schemas.openxmlformats.org/officeDocument/2006/relationships/image" Target="media/image1035.wmf"/><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31.bin"/><Relationship Id="rId2934" Type="http://schemas.openxmlformats.org/officeDocument/2006/relationships/oleObject" Target="embeddings/oleObject1869.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image" Target="media/image761.wmf"/><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60.bin"/><Relationship Id="rId2072" Type="http://schemas.openxmlformats.org/officeDocument/2006/relationships/oleObject" Target="embeddings/oleObject1250.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3.bin"/><Relationship Id="rId2791" Type="http://schemas.openxmlformats.org/officeDocument/2006/relationships/image" Target="media/image1011.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7.bin"/><Relationship Id="rId2444" Type="http://schemas.openxmlformats.org/officeDocument/2006/relationships/image" Target="media/image913.wmf"/><Relationship Id="rId2889" Type="http://schemas.openxmlformats.org/officeDocument/2006/relationships/image" Target="media/image1041.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6.bin"/><Relationship Id="rId2749" Type="http://schemas.openxmlformats.org/officeDocument/2006/relationships/oleObject" Target="embeddings/oleObject1746.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image" Target="media/image880.wmf"/><Relationship Id="rId2511" Type="http://schemas.openxmlformats.org/officeDocument/2006/relationships/oleObject" Target="embeddings/oleObject1579.bin"/><Relationship Id="rId2609" Type="http://schemas.openxmlformats.org/officeDocument/2006/relationships/image" Target="media/image963.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8.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image" Target="media/image823.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8.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5.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2.bin"/><Relationship Id="rId2533" Type="http://schemas.openxmlformats.org/officeDocument/2006/relationships/oleObject" Target="embeddings/oleObject1593.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image" Target="media/image777.wmf"/><Relationship Id="rId2838" Type="http://schemas.openxmlformats.org/officeDocument/2006/relationships/oleObject" Target="embeddings/oleObject1806.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oleObject" Target="embeddings/oleObject1634.bin"/><Relationship Id="rId2905" Type="http://schemas.openxmlformats.org/officeDocument/2006/relationships/image" Target="media/image1046.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image" Target="media/image919.wmf"/><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oleObject" Target="embeddings/oleObject1379.bin"/><Relationship Id="rId2695" Type="http://schemas.openxmlformats.org/officeDocument/2006/relationships/oleObject" Target="embeddings/oleObject1706.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3.bin"/><Relationship Id="rId2348" Type="http://schemas.openxmlformats.org/officeDocument/2006/relationships/oleObject" Target="embeddings/oleObject1450.bin"/><Relationship Id="rId2555" Type="http://schemas.openxmlformats.org/officeDocument/2006/relationships/oleObject" Target="embeddings/oleObject1604.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9.bin"/><Relationship Id="rId2415" Type="http://schemas.openxmlformats.org/officeDocument/2006/relationships/oleObject" Target="embeddings/oleObject1503.bin"/><Relationship Id="rId2622" Type="http://schemas.openxmlformats.org/officeDocument/2006/relationships/oleObject" Target="embeddings/oleObject1645.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image" Target="media/image1056.wmf"/><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9.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image" Target="media/image837.wmf"/><Relationship Id="rId2437" Type="http://schemas.openxmlformats.org/officeDocument/2006/relationships/oleObject" Target="embeddings/oleObject1519.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7.wmf"/><Relationship Id="rId2644" Type="http://schemas.openxmlformats.org/officeDocument/2006/relationships/image" Target="media/image975.wmf"/><Relationship Id="rId2851" Type="http://schemas.openxmlformats.org/officeDocument/2006/relationships/oleObject" Target="embeddings/oleObject1815.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4.bin"/><Relationship Id="rId2711" Type="http://schemas.openxmlformats.org/officeDocument/2006/relationships/image" Target="media/image983.wmf"/><Relationship Id="rId2809" Type="http://schemas.openxmlformats.org/officeDocument/2006/relationships/oleObject" Target="embeddings/oleObject178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1.bin"/><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5.wmf"/><Relationship Id="rId2361" Type="http://schemas.openxmlformats.org/officeDocument/2006/relationships/oleObject" Target="embeddings/oleObject1458.bin"/><Relationship Id="rId2599" Type="http://schemas.openxmlformats.org/officeDocument/2006/relationships/image" Target="media/image958.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oleObject" Target="embeddings/oleObject1220.bin"/><Relationship Id="rId2221" Type="http://schemas.openxmlformats.org/officeDocument/2006/relationships/oleObject" Target="embeddings/oleObject1351.bin"/><Relationship Id="rId2459" Type="http://schemas.openxmlformats.org/officeDocument/2006/relationships/oleObject" Target="embeddings/oleObject1536.bin"/><Relationship Id="rId2666" Type="http://schemas.openxmlformats.org/officeDocument/2006/relationships/oleObject" Target="embeddings/oleObject1679.bin"/><Relationship Id="rId2873" Type="http://schemas.openxmlformats.org/officeDocument/2006/relationships/oleObject" Target="embeddings/oleObject1830.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image" Target="media/image885.wmf"/><Relationship Id="rId2526" Type="http://schemas.openxmlformats.org/officeDocument/2006/relationships/image" Target="media/image929.wmf"/><Relationship Id="rId2733" Type="http://schemas.openxmlformats.org/officeDocument/2006/relationships/image" Target="media/image991.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2940" Type="http://schemas.openxmlformats.org/officeDocument/2006/relationships/fontTable" Target="fontTable.xml"/><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8.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9.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72.bin"/><Relationship Id="rId2450" Type="http://schemas.openxmlformats.org/officeDocument/2006/relationships/oleObject" Target="embeddings/oleObject1529.bin"/><Relationship Id="rId2688" Type="http://schemas.openxmlformats.org/officeDocument/2006/relationships/oleObject" Target="embeddings/oleObject1699.bin"/><Relationship Id="rId2895" Type="http://schemas.openxmlformats.org/officeDocument/2006/relationships/image" Target="media/image1043.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9.bin"/><Relationship Id="rId2310" Type="http://schemas.openxmlformats.org/officeDocument/2006/relationships/image" Target="media/image883.wmf"/><Relationship Id="rId2548" Type="http://schemas.openxmlformats.org/officeDocument/2006/relationships/image" Target="media/image940.wmf"/><Relationship Id="rId2755" Type="http://schemas.openxmlformats.org/officeDocument/2006/relationships/oleObject" Target="embeddings/oleObject1749.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6.bin"/><Relationship Id="rId2615" Type="http://schemas.openxmlformats.org/officeDocument/2006/relationships/image" Target="media/image966.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1.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4.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6.bin"/><Relationship Id="rId2777" Type="http://schemas.openxmlformats.org/officeDocument/2006/relationships/oleObject" Target="embeddings/oleObject1764.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oleObject" Target="embeddings/oleObject1283.bin"/><Relationship Id="rId2332" Type="http://schemas.openxmlformats.org/officeDocument/2006/relationships/image" Target="media/image887.wmf"/><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oleObject" Target="embeddings/oleObject1657.bin"/><Relationship Id="rId2844" Type="http://schemas.openxmlformats.org/officeDocument/2006/relationships/image" Target="media/image1026.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14.bin"/><Relationship Id="rId2911" Type="http://schemas.openxmlformats.org/officeDocument/2006/relationships/image" Target="media/image1049.wmf"/><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7.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image" Target="media/image920.wmf"/><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8.bin"/><Relationship Id="rId2354" Type="http://schemas.openxmlformats.org/officeDocument/2006/relationships/image" Target="media/image892.wmf"/><Relationship Id="rId2561" Type="http://schemas.openxmlformats.org/officeDocument/2006/relationships/oleObject" Target="embeddings/oleObject1607.bin"/><Relationship Id="rId2799" Type="http://schemas.openxmlformats.org/officeDocument/2006/relationships/image" Target="media/image1014.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5.bin"/><Relationship Id="rId2659" Type="http://schemas.openxmlformats.org/officeDocument/2006/relationships/image" Target="media/image979.wmf"/><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9.bin"/><Relationship Id="rId2519" Type="http://schemas.openxmlformats.org/officeDocument/2006/relationships/oleObject" Target="embeddings/oleObject1586.bin"/><Relationship Id="rId2726" Type="http://schemas.openxmlformats.org/officeDocument/2006/relationships/image" Target="media/image988.wmf"/><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8.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9.bin"/><Relationship Id="rId2071" Type="http://schemas.openxmlformats.org/officeDocument/2006/relationships/image" Target="media/image814.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0.bin"/><Relationship Id="rId2376" Type="http://schemas.openxmlformats.org/officeDocument/2006/relationships/oleObject" Target="embeddings/oleObject1469.bin"/><Relationship Id="rId2583" Type="http://schemas.openxmlformats.org/officeDocument/2006/relationships/oleObject" Target="embeddings/oleObject1622.bin"/><Relationship Id="rId2790" Type="http://schemas.openxmlformats.org/officeDocument/2006/relationships/oleObject" Target="embeddings/oleObject1772.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6.bin"/><Relationship Id="rId2443" Type="http://schemas.openxmlformats.org/officeDocument/2006/relationships/oleObject" Target="embeddings/oleObject1523.bin"/><Relationship Id="rId2650" Type="http://schemas.openxmlformats.org/officeDocument/2006/relationships/image" Target="media/image977.wmf"/><Relationship Id="rId2888" Type="http://schemas.openxmlformats.org/officeDocument/2006/relationships/oleObject" Target="embeddings/oleObject1840.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6.bin"/><Relationship Id="rId2510" Type="http://schemas.openxmlformats.org/officeDocument/2006/relationships/image" Target="media/image924.wmf"/><Relationship Id="rId2748" Type="http://schemas.openxmlformats.org/officeDocument/2006/relationships/oleObject" Target="embeddings/oleObject1745.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6.bin"/><Relationship Id="rId2608" Type="http://schemas.openxmlformats.org/officeDocument/2006/relationships/oleObject" Target="embeddings/oleObject1638.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oleObject" Target="embeddings/oleObject1263.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7.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89.wmf"/><Relationship Id="rId2465" Type="http://schemas.openxmlformats.org/officeDocument/2006/relationships/oleObject" Target="embeddings/oleObject1540.bin"/><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31.bin"/><Relationship Id="rId2532" Type="http://schemas.openxmlformats.org/officeDocument/2006/relationships/image" Target="media/image932.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9.bin"/><Relationship Id="rId2837" Type="http://schemas.openxmlformats.org/officeDocument/2006/relationships/image" Target="media/image1024.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51.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image" Target="media/image855.wmf"/><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61.bin"/><Relationship Id="rId2694" Type="http://schemas.openxmlformats.org/officeDocument/2006/relationships/oleObject" Target="embeddings/oleObject1705.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image" Target="media/image890.wmf"/><Relationship Id="rId2554" Type="http://schemas.openxmlformats.org/officeDocument/2006/relationships/image" Target="media/image943.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8.bin"/><Relationship Id="rId2761" Type="http://schemas.openxmlformats.org/officeDocument/2006/relationships/image" Target="media/image1001.wmf"/><Relationship Id="rId2859" Type="http://schemas.openxmlformats.org/officeDocument/2006/relationships/oleObject" Target="embeddings/oleObject1820.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502.bin"/><Relationship Id="rId2621" Type="http://schemas.openxmlformats.org/officeDocument/2006/relationships/image" Target="media/image969.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3.bin"/><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image" Target="media/image865.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7.bin"/><Relationship Id="rId2369" Type="http://schemas.openxmlformats.org/officeDocument/2006/relationships/oleObject" Target="embeddings/oleObject1464.bin"/><Relationship Id="rId2576" Type="http://schemas.openxmlformats.org/officeDocument/2006/relationships/oleObject" Target="embeddings/oleObject1615.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9.bin"/><Relationship Id="rId2436" Type="http://schemas.openxmlformats.org/officeDocument/2006/relationships/image" Target="media/image910.wmf"/><Relationship Id="rId2643" Type="http://schemas.openxmlformats.org/officeDocument/2006/relationships/oleObject" Target="embeddings/oleObject1661.bin"/><Relationship Id="rId2850" Type="http://schemas.openxmlformats.org/officeDocument/2006/relationships/image" Target="media/image1028.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3.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20.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oleObject" Target="embeddings/oleObject1633.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1.bin"/><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image" Target="media/image786.wmf"/><Relationship Id="rId2220" Type="http://schemas.openxmlformats.org/officeDocument/2006/relationships/oleObject" Target="embeddings/oleObject1350.bin"/><Relationship Id="rId2458" Type="http://schemas.openxmlformats.org/officeDocument/2006/relationships/oleObject" Target="embeddings/oleObject1535.bin"/><Relationship Id="rId2665" Type="http://schemas.openxmlformats.org/officeDocument/2006/relationships/oleObject" Target="embeddings/oleObject1678.bin"/><Relationship Id="rId2872" Type="http://schemas.openxmlformats.org/officeDocument/2006/relationships/oleObject" Target="embeddings/oleObject1829.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6.bin"/><Relationship Id="rId2525" Type="http://schemas.openxmlformats.org/officeDocument/2006/relationships/oleObject" Target="embeddings/oleObject1589.bin"/><Relationship Id="rId2732" Type="http://schemas.openxmlformats.org/officeDocument/2006/relationships/oleObject" Target="embeddings/oleObject1734.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image" Target="media/image774.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image" Target="media/image743.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image" Target="media/image853.wmf"/><Relationship Id="rId2382" Type="http://schemas.openxmlformats.org/officeDocument/2006/relationships/oleObject" Target="embeddings/oleObject1474.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98.bin"/><Relationship Id="rId2894" Type="http://schemas.openxmlformats.org/officeDocument/2006/relationships/oleObject" Target="embeddings/oleObject1844.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image" Target="media/image863.wmf"/><Relationship Id="rId2547" Type="http://schemas.openxmlformats.org/officeDocument/2006/relationships/oleObject" Target="embeddings/oleObject1600.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oleObject" Target="embeddings/oleObject1268.bin"/><Relationship Id="rId2754" Type="http://schemas.openxmlformats.org/officeDocument/2006/relationships/image" Target="media/image998.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5.bin"/><Relationship Id="rId2614" Type="http://schemas.openxmlformats.org/officeDocument/2006/relationships/oleObject" Target="embeddings/oleObject1641.bin"/><Relationship Id="rId2821" Type="http://schemas.openxmlformats.org/officeDocument/2006/relationships/oleObject" Target="embeddings/oleObject1792.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image" Target="media/image1053.wmf"/><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image" Target="media/image859.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93.bin"/><Relationship Id="rId2471" Type="http://schemas.openxmlformats.org/officeDocument/2006/relationships/oleObject" Target="embeddings/oleObject1545.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2.bin"/><Relationship Id="rId2331" Type="http://schemas.openxmlformats.org/officeDocument/2006/relationships/oleObject" Target="embeddings/oleObject1437.bin"/><Relationship Id="rId2569" Type="http://schemas.openxmlformats.org/officeDocument/2006/relationships/oleObject" Target="embeddings/oleObject1611.bin"/><Relationship Id="rId2776" Type="http://schemas.openxmlformats.org/officeDocument/2006/relationships/image" Target="media/image1005.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5.bin"/><Relationship Id="rId2636" Type="http://schemas.openxmlformats.org/officeDocument/2006/relationships/oleObject" Target="embeddings/oleObject1656.bin"/><Relationship Id="rId2843" Type="http://schemas.openxmlformats.org/officeDocument/2006/relationships/oleObject" Target="embeddings/oleObject1810.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6.bin"/><Relationship Id="rId2703" Type="http://schemas.openxmlformats.org/officeDocument/2006/relationships/oleObject" Target="embeddings/oleObject1713.bin"/><Relationship Id="rId2910" Type="http://schemas.openxmlformats.org/officeDocument/2006/relationships/oleObject" Target="embeddings/oleObject1854.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7.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7.bin"/><Relationship Id="rId2353" Type="http://schemas.openxmlformats.org/officeDocument/2006/relationships/oleObject" Target="embeddings/oleObject1454.bin"/><Relationship Id="rId2560" Type="http://schemas.openxmlformats.org/officeDocument/2006/relationships/image" Target="media/image946.wmf"/><Relationship Id="rId2798" Type="http://schemas.openxmlformats.org/officeDocument/2006/relationships/oleObject" Target="embeddings/oleObject1777.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4.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5.bin"/><Relationship Id="rId2725" Type="http://schemas.openxmlformats.org/officeDocument/2006/relationships/oleObject" Target="embeddings/oleObject1730.bin"/><Relationship Id="rId2932" Type="http://schemas.openxmlformats.org/officeDocument/2006/relationships/oleObject" Target="embeddings/oleObject1867.bin"/><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1.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9.bin"/><Relationship Id="rId2168" Type="http://schemas.openxmlformats.org/officeDocument/2006/relationships/oleObject" Target="embeddings/oleObject1309.bin"/><Relationship Id="rId2375" Type="http://schemas.openxmlformats.org/officeDocument/2006/relationships/image" Target="media/image899.wmf"/><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oleObject" Target="embeddings/oleObject1621.bin"/><Relationship Id="rId2887" Type="http://schemas.openxmlformats.org/officeDocument/2006/relationships/image" Target="media/image1040.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5.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5.bin"/><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image" Target="media/image767.wmf"/><Relationship Id="rId2607" Type="http://schemas.openxmlformats.org/officeDocument/2006/relationships/image" Target="media/image962.wmf"/><Relationship Id="rId2814" Type="http://schemas.openxmlformats.org/officeDocument/2006/relationships/oleObject" Target="embeddings/oleObject1786.bin"/><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image" Target="media/image822.wmf"/><Relationship Id="rId271" Type="http://schemas.openxmlformats.org/officeDocument/2006/relationships/oleObject" Target="embeddings/oleObject138.bin"/><Relationship Id="rId2397" Type="http://schemas.openxmlformats.org/officeDocument/2006/relationships/oleObject" Target="embeddings/oleObject1486.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6.bin"/><Relationship Id="rId2464" Type="http://schemas.openxmlformats.org/officeDocument/2006/relationships/image" Target="media/image917.wmf"/><Relationship Id="rId2671" Type="http://schemas.openxmlformats.org/officeDocument/2006/relationships/oleObject" Target="embeddings/oleObject1684.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30.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6.wmf"/><Relationship Id="rId2531" Type="http://schemas.openxmlformats.org/officeDocument/2006/relationships/oleObject" Target="embeddings/oleObject1592.bin"/><Relationship Id="rId2629" Type="http://schemas.openxmlformats.org/officeDocument/2006/relationships/oleObject" Target="embeddings/oleObject1650.bin"/><Relationship Id="rId2836" Type="http://schemas.openxmlformats.org/officeDocument/2006/relationships/oleObject" Target="embeddings/oleObject1805.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image" Target="media/image1045.wmf"/><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9.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60.bin"/><Relationship Id="rId2693" Type="http://schemas.openxmlformats.org/officeDocument/2006/relationships/oleObject" Target="embeddings/oleObject1704.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3.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7.bin"/><Relationship Id="rId2413" Type="http://schemas.openxmlformats.org/officeDocument/2006/relationships/oleObject" Target="embeddings/oleObject1501.bin"/><Relationship Id="rId2620" Type="http://schemas.openxmlformats.org/officeDocument/2006/relationships/oleObject" Target="embeddings/oleObject1644.bin"/><Relationship Id="rId2858" Type="http://schemas.openxmlformats.org/officeDocument/2006/relationships/image" Target="media/image1031.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image" Target="media/image986.wmf"/><Relationship Id="rId2925" Type="http://schemas.openxmlformats.org/officeDocument/2006/relationships/oleObject" Target="embeddings/oleObject1862.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8.bin"/><Relationship Id="rId2368" Type="http://schemas.openxmlformats.org/officeDocument/2006/relationships/oleObject" Target="embeddings/oleObject1463.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6.wmf"/><Relationship Id="rId2575" Type="http://schemas.openxmlformats.org/officeDocument/2006/relationships/oleObject" Target="embeddings/oleObject1614.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8.bin"/><Relationship Id="rId2435" Type="http://schemas.openxmlformats.org/officeDocument/2006/relationships/oleObject" Target="embeddings/oleObject1518.bin"/><Relationship Id="rId2642" Type="http://schemas.openxmlformats.org/officeDocument/2006/relationships/image" Target="media/image974.wmf"/><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2.bin"/><Relationship Id="rId2502" Type="http://schemas.openxmlformats.org/officeDocument/2006/relationships/image" Target="media/image922.wmf"/><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image" Target="media/image766.wmf"/><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4.wmf"/><Relationship Id="rId2597" Type="http://schemas.openxmlformats.org/officeDocument/2006/relationships/image" Target="media/image957.wmf"/><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34.bin"/><Relationship Id="rId2664" Type="http://schemas.openxmlformats.org/officeDocument/2006/relationships/oleObject" Target="embeddings/oleObject1677.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oleObject" Target="embeddings/oleObject1219.bin"/><Relationship Id="rId2096" Type="http://schemas.openxmlformats.org/officeDocument/2006/relationships/image" Target="media/image824.wmf"/><Relationship Id="rId2317" Type="http://schemas.openxmlformats.org/officeDocument/2006/relationships/oleObject" Target="embeddings/oleObject1425.bin"/><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5.bin"/><Relationship Id="rId1985" Type="http://schemas.openxmlformats.org/officeDocument/2006/relationships/oleObject" Target="embeddings/oleObject1204.bin"/><Relationship Id="rId2524" Type="http://schemas.openxmlformats.org/officeDocument/2006/relationships/image" Target="media/image928.wmf"/><Relationship Id="rId2731" Type="http://schemas.openxmlformats.org/officeDocument/2006/relationships/image" Target="media/image990.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2163" Type="http://schemas.openxmlformats.org/officeDocument/2006/relationships/oleObject" Target="embeddings/oleObject1306.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5.wmf"/><Relationship Id="rId2023" Type="http://schemas.openxmlformats.org/officeDocument/2006/relationships/oleObject" Target="embeddings/oleObject1225.bin"/><Relationship Id="rId2230" Type="http://schemas.openxmlformats.org/officeDocument/2006/relationships/oleObject" Target="embeddings/oleObject1360.bin"/><Relationship Id="rId2468" Type="http://schemas.openxmlformats.org/officeDocument/2006/relationships/oleObject" Target="embeddings/oleObject1543.bin"/><Relationship Id="rId2675" Type="http://schemas.openxmlformats.org/officeDocument/2006/relationships/image" Target="media/image980.wmf"/><Relationship Id="rId2882" Type="http://schemas.openxmlformats.org/officeDocument/2006/relationships/oleObject" Target="embeddings/oleObject1837.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2.bin"/><Relationship Id="rId2328" Type="http://schemas.openxmlformats.org/officeDocument/2006/relationships/oleObject" Target="embeddings/oleObject1434.bin"/><Relationship Id="rId2535" Type="http://schemas.openxmlformats.org/officeDocument/2006/relationships/oleObject" Target="embeddings/oleObject1594.bin"/><Relationship Id="rId2742" Type="http://schemas.openxmlformats.org/officeDocument/2006/relationships/oleObject" Target="embeddings/oleObject1741.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image" Target="media/image778.wmf"/><Relationship Id="rId2174" Type="http://schemas.openxmlformats.org/officeDocument/2006/relationships/oleObject" Target="embeddings/oleObject1314.bin"/><Relationship Id="rId2381" Type="http://schemas.openxmlformats.org/officeDocument/2006/relationships/oleObject" Target="embeddings/oleObject1473.bin"/><Relationship Id="rId2602" Type="http://schemas.openxmlformats.org/officeDocument/2006/relationships/oleObject" Target="embeddings/oleObject1635.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71.bin"/><Relationship Id="rId2479" Type="http://schemas.openxmlformats.org/officeDocument/2006/relationships/oleObject" Target="embeddings/oleObject1553.bin"/><Relationship Id="rId2686" Type="http://schemas.openxmlformats.org/officeDocument/2006/relationships/oleObject" Target="embeddings/oleObject1697.bin"/><Relationship Id="rId2893" Type="http://schemas.openxmlformats.org/officeDocument/2006/relationships/oleObject" Target="embeddings/oleObject1843.bin"/><Relationship Id="rId2907" Type="http://schemas.openxmlformats.org/officeDocument/2006/relationships/image" Target="media/image1047.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3.bin"/><Relationship Id="rId2546" Type="http://schemas.openxmlformats.org/officeDocument/2006/relationships/image" Target="media/image939.wmf"/><Relationship Id="rId2753" Type="http://schemas.openxmlformats.org/officeDocument/2006/relationships/oleObject" Target="embeddings/oleObject1748.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1.bin"/><Relationship Id="rId2392" Type="http://schemas.openxmlformats.org/officeDocument/2006/relationships/oleObject" Target="embeddings/oleObject1481.bin"/><Relationship Id="rId2406" Type="http://schemas.openxmlformats.org/officeDocument/2006/relationships/oleObject" Target="embeddings/oleObject1494.bin"/><Relationship Id="rId2613" Type="http://schemas.openxmlformats.org/officeDocument/2006/relationships/image" Target="media/image965.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708.bin"/><Relationship Id="rId2820" Type="http://schemas.openxmlformats.org/officeDocument/2006/relationships/oleObject" Target="embeddings/oleObject1791.bin"/><Relationship Id="rId2918" Type="http://schemas.openxmlformats.org/officeDocument/2006/relationships/oleObject" Target="embeddings/oleObject1858.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81.bin"/><Relationship Id="rId2557" Type="http://schemas.openxmlformats.org/officeDocument/2006/relationships/oleObject" Target="embeddings/oleObject1605.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4.bin"/><Relationship Id="rId2196" Type="http://schemas.openxmlformats.org/officeDocument/2006/relationships/oleObject" Target="embeddings/oleObject1330.bin"/><Relationship Id="rId2417" Type="http://schemas.openxmlformats.org/officeDocument/2006/relationships/oleObject" Target="embeddings/oleObject1505.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image" Target="media/image1057.wmf"/><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92.bin"/><Relationship Id="rId2470" Type="http://schemas.openxmlformats.org/officeDocument/2006/relationships/oleObject" Target="embeddings/oleObject1544.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oleObject" Target="embeddings/oleObject1179.bin"/><Relationship Id="rId2123" Type="http://schemas.openxmlformats.org/officeDocument/2006/relationships/oleObject" Target="embeddings/oleObject1281.bin"/><Relationship Id="rId2330" Type="http://schemas.openxmlformats.org/officeDocument/2006/relationships/oleObject" Target="embeddings/oleObject1436.bin"/><Relationship Id="rId2568" Type="http://schemas.openxmlformats.org/officeDocument/2006/relationships/image" Target="media/image950.wmf"/><Relationship Id="rId2775" Type="http://schemas.openxmlformats.org/officeDocument/2006/relationships/oleObject" Target="embeddings/oleObject1763.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4.bin"/><Relationship Id="rId2635" Type="http://schemas.openxmlformats.org/officeDocument/2006/relationships/oleObject" Target="embeddings/oleObject1655.bin"/><Relationship Id="rId2842" Type="http://schemas.openxmlformats.org/officeDocument/2006/relationships/image" Target="media/image1025.wmf"/><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image" Target="media/image812.wmf"/><Relationship Id="rId2274" Type="http://schemas.openxmlformats.org/officeDocument/2006/relationships/oleObject" Target="embeddings/oleObject1400.bin"/><Relationship Id="rId2481" Type="http://schemas.openxmlformats.org/officeDocument/2006/relationships/oleObject" Target="embeddings/oleObject1555.bin"/><Relationship Id="rId2702" Type="http://schemas.openxmlformats.org/officeDocument/2006/relationships/oleObject" Target="embeddings/oleObject1712.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oleObject" Target="embeddings/oleObject1185.bin"/><Relationship Id="rId2134" Type="http://schemas.openxmlformats.org/officeDocument/2006/relationships/image" Target="media/image838.wmf"/><Relationship Id="rId2341" Type="http://schemas.openxmlformats.org/officeDocument/2006/relationships/oleObject" Target="embeddings/oleObject1445.bin"/><Relationship Id="rId2579" Type="http://schemas.openxmlformats.org/officeDocument/2006/relationships/oleObject" Target="embeddings/oleObject1618.bin"/><Relationship Id="rId2786" Type="http://schemas.openxmlformats.org/officeDocument/2006/relationships/image" Target="media/image1009.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63.bin"/><Relationship Id="rId2853" Type="http://schemas.openxmlformats.org/officeDocument/2006/relationships/image" Target="media/image1029.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4.bin"/><Relationship Id="rId2201" Type="http://schemas.openxmlformats.org/officeDocument/2006/relationships/image" Target="media/image861.wmf"/><Relationship Id="rId2285" Type="http://schemas.openxmlformats.org/officeDocument/2006/relationships/image" Target="media/image872.wmf"/><Relationship Id="rId2492" Type="http://schemas.openxmlformats.org/officeDocument/2006/relationships/oleObject" Target="embeddings/oleObject1565.bin"/><Relationship Id="rId2506" Type="http://schemas.openxmlformats.org/officeDocument/2006/relationships/oleObject" Target="embeddings/oleObject1575.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image" Target="media/image841.wmf"/><Relationship Id="rId2713" Type="http://schemas.openxmlformats.org/officeDocument/2006/relationships/image" Target="media/image984.wmf"/><Relationship Id="rId2797" Type="http://schemas.openxmlformats.org/officeDocument/2006/relationships/oleObject" Target="embeddings/oleObject1776.bin"/><Relationship Id="rId2920" Type="http://schemas.openxmlformats.org/officeDocument/2006/relationships/oleObject" Target="embeddings/oleObject1859.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1.wmf"/><Relationship Id="rId2657" Type="http://schemas.openxmlformats.org/officeDocument/2006/relationships/image" Target="media/image978.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43.bin"/><Relationship Id="rId2864" Type="http://schemas.openxmlformats.org/officeDocument/2006/relationships/image" Target="media/image1034.wmf"/><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oleObject" Target="embeddings/oleObject1200.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6.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8.bin"/><Relationship Id="rId2581" Type="http://schemas.openxmlformats.org/officeDocument/2006/relationships/oleObject" Target="embeddings/oleObject162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4.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9.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6.bin"/><Relationship Id="rId2746" Type="http://schemas.openxmlformats.org/officeDocument/2006/relationships/oleObject" Target="embeddings/oleObject1743.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79.wmf"/><Relationship Id="rId2606" Type="http://schemas.openxmlformats.org/officeDocument/2006/relationships/oleObject" Target="embeddings/oleObject1637.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image" Target="media/image1020.wmf"/><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oleObject" Target="embeddings/oleObject1262.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5.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5.bin"/><Relationship Id="rId2463" Type="http://schemas.openxmlformats.org/officeDocument/2006/relationships/oleObject" Target="embeddings/oleObject1539.bin"/><Relationship Id="rId2670" Type="http://schemas.openxmlformats.org/officeDocument/2006/relationships/oleObject" Target="embeddings/oleObject1683.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9.bin"/><Relationship Id="rId2530" Type="http://schemas.openxmlformats.org/officeDocument/2006/relationships/image" Target="media/image931.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8.bin"/><Relationship Id="rId2628" Type="http://schemas.openxmlformats.org/officeDocument/2006/relationships/oleObject" Target="embeddings/oleObject1649.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50.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oleObject" Target="embeddings/oleObject1181.bin"/><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8.bin"/><Relationship Id="rId2278" Type="http://schemas.openxmlformats.org/officeDocument/2006/relationships/oleObject" Target="embeddings/oleObject1402.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oleObject" Target="embeddings/oleObject1291.bin"/><Relationship Id="rId2692" Type="http://schemas.openxmlformats.org/officeDocument/2006/relationships/oleObject" Target="embeddings/oleObject1703.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2.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6.bin"/><Relationship Id="rId2412" Type="http://schemas.openxmlformats.org/officeDocument/2006/relationships/oleObject" Target="embeddings/oleObject1500.bin"/><Relationship Id="rId2857" Type="http://schemas.openxmlformats.org/officeDocument/2006/relationships/oleObject" Target="embeddings/oleObject1819.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24.bin"/><Relationship Id="rId2924" Type="http://schemas.openxmlformats.org/officeDocument/2006/relationships/oleObject" Target="embeddings/oleObject1861.bin"/><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2.bin"/><Relationship Id="rId2574" Type="http://schemas.openxmlformats.org/officeDocument/2006/relationships/image" Target="media/image953.wmf"/><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7.bin"/><Relationship Id="rId2434" Type="http://schemas.openxmlformats.org/officeDocument/2006/relationships/image" Target="media/image909.wmf"/><Relationship Id="rId2879" Type="http://schemas.openxmlformats.org/officeDocument/2006/relationships/oleObject" Target="embeddings/oleObject1834.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60.bin"/><Relationship Id="rId2739" Type="http://schemas.openxmlformats.org/officeDocument/2006/relationships/oleObject" Target="embeddings/oleObject1738.bin"/><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7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0.bin"/><Relationship Id="rId2389" Type="http://schemas.openxmlformats.org/officeDocument/2006/relationships/image" Target="media/image902.wmf"/><Relationship Id="rId2596" Type="http://schemas.openxmlformats.org/officeDocument/2006/relationships/oleObject" Target="embeddings/oleObject1632.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image" Target="media/image785.wmf"/><Relationship Id="rId2249" Type="http://schemas.openxmlformats.org/officeDocument/2006/relationships/oleObject" Target="embeddings/oleObject1378.bin"/><Relationship Id="rId2456" Type="http://schemas.openxmlformats.org/officeDocument/2006/relationships/oleObject" Target="embeddings/oleObject1533.bin"/><Relationship Id="rId2663" Type="http://schemas.openxmlformats.org/officeDocument/2006/relationships/oleObject" Target="embeddings/oleObject1676.bin"/><Relationship Id="rId2870" Type="http://schemas.openxmlformats.org/officeDocument/2006/relationships/oleObject" Target="embeddings/oleObject1827.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29.wmf"/><Relationship Id="rId2316" Type="http://schemas.openxmlformats.org/officeDocument/2006/relationships/oleObject" Target="embeddings/oleObject1424.bin"/><Relationship Id="rId2523" Type="http://schemas.openxmlformats.org/officeDocument/2006/relationships/oleObject" Target="embeddings/oleObject1588.bin"/><Relationship Id="rId2730" Type="http://schemas.openxmlformats.org/officeDocument/2006/relationships/oleObject" Target="embeddings/oleObject1733.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image" Target="media/image742.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2.wmf"/><Relationship Id="rId2380" Type="http://schemas.openxmlformats.org/officeDocument/2006/relationships/oleObject" Target="embeddings/oleObject1472.bin"/><Relationship Id="rId2478" Type="http://schemas.openxmlformats.org/officeDocument/2006/relationships/oleObject" Target="embeddings/oleObject1552.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70.bin"/><Relationship Id="rId2685" Type="http://schemas.openxmlformats.org/officeDocument/2006/relationships/oleObject" Target="embeddings/oleObject1696.bin"/><Relationship Id="rId2892" Type="http://schemas.openxmlformats.org/officeDocument/2006/relationships/oleObject" Target="embeddings/oleObject184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2.bin"/><Relationship Id="rId2545" Type="http://schemas.openxmlformats.org/officeDocument/2006/relationships/oleObject" Target="embeddings/oleObject1599.bin"/><Relationship Id="rId2752" Type="http://schemas.openxmlformats.org/officeDocument/2006/relationships/image" Target="media/image997.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93.bin"/><Relationship Id="rId2612" Type="http://schemas.openxmlformats.org/officeDocument/2006/relationships/oleObject" Target="embeddings/oleObject1640.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2.wmf"/><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9.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91.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0.bin"/><Relationship Id="rId2774" Type="http://schemas.openxmlformats.org/officeDocument/2006/relationships/image" Target="media/image1004.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0.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image" Target="media/image972.wmf"/><Relationship Id="rId2841" Type="http://schemas.openxmlformats.org/officeDocument/2006/relationships/oleObject" Target="embeddings/oleObject1809.bin"/><Relationship Id="rId2939" Type="http://schemas.openxmlformats.org/officeDocument/2006/relationships/footer" Target="footer1.xml"/><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711.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oleObject" Target="embeddings/oleObject1253.bin"/><Relationship Id="rId2284" Type="http://schemas.openxmlformats.org/officeDocument/2006/relationships/oleObject" Target="embeddings/oleObject1405.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296.bin"/><Relationship Id="rId2351" Type="http://schemas.openxmlformats.org/officeDocument/2006/relationships/oleObject" Target="embeddings/oleObject1453.bin"/><Relationship Id="rId2589" Type="http://schemas.openxmlformats.org/officeDocument/2006/relationships/oleObject" Target="embeddings/oleObject1628.bin"/><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42.bin"/><Relationship Id="rId2449" Type="http://schemas.openxmlformats.org/officeDocument/2006/relationships/oleObject" Target="embeddings/oleObject1528.bin"/><Relationship Id="rId2656" Type="http://schemas.openxmlformats.org/officeDocument/2006/relationships/oleObject" Target="embeddings/oleObject1671.bin"/><Relationship Id="rId2863" Type="http://schemas.openxmlformats.org/officeDocument/2006/relationships/oleObject" Target="embeddings/oleObject1822.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oleObject" Target="embeddings/oleObject1419.bin"/><Relationship Id="rId2516" Type="http://schemas.openxmlformats.org/officeDocument/2006/relationships/oleObject" Target="embeddings/oleObject1583.bin"/><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5.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image" Target="media/image898.wmf"/><Relationship Id="rId2580" Type="http://schemas.openxmlformats.org/officeDocument/2006/relationships/oleObject" Target="embeddings/oleObject1619.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63.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39.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4.bin"/><Relationship Id="rId2538" Type="http://schemas.openxmlformats.org/officeDocument/2006/relationships/image" Target="media/image935.wmf"/><Relationship Id="rId2745" Type="http://schemas.openxmlformats.org/officeDocument/2006/relationships/image" Target="media/image995.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image" Target="media/image961.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1.bin"/><Relationship Id="rId2188" Type="http://schemas.openxmlformats.org/officeDocument/2006/relationships/oleObject" Target="embeddings/oleObject1324.bin"/><Relationship Id="rId2395" Type="http://schemas.openxmlformats.org/officeDocument/2006/relationships/oleObject" Target="embeddings/oleObject1484.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4.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oleObject" Target="embeddings/oleObject1757.bin"/><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image" Target="media/image832.wmf"/><Relationship Id="rId2322" Type="http://schemas.openxmlformats.org/officeDocument/2006/relationships/oleObject" Target="embeddings/oleObject1428.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7.bin"/><Relationship Id="rId2627" Type="http://schemas.openxmlformats.org/officeDocument/2006/relationships/oleObject" Target="embeddings/oleObject1648.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9.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image" Target="media/image760.wmf"/><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8.bin"/><Relationship Id="rId2691" Type="http://schemas.openxmlformats.org/officeDocument/2006/relationships/oleObject" Target="embeddings/oleObject1702.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7.bin"/><Relationship Id="rId2551" Type="http://schemas.openxmlformats.org/officeDocument/2006/relationships/oleObject" Target="embeddings/oleObject1602.bin"/><Relationship Id="rId2789" Type="http://schemas.openxmlformats.org/officeDocument/2006/relationships/image" Target="media/image1010.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5.bin"/><Relationship Id="rId2649" Type="http://schemas.openxmlformats.org/officeDocument/2006/relationships/oleObject" Target="embeddings/oleObject1665.bin"/><Relationship Id="rId2856" Type="http://schemas.openxmlformats.org/officeDocument/2006/relationships/oleObject" Target="embeddings/oleObject1818.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9.bin"/><Relationship Id="rId2509" Type="http://schemas.openxmlformats.org/officeDocument/2006/relationships/oleObject" Target="embeddings/oleObject1578.bin"/><Relationship Id="rId2716" Type="http://schemas.openxmlformats.org/officeDocument/2006/relationships/oleObject" Target="embeddings/oleObject172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image" Target="media/image1055.wmf"/><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7.wmf"/><Relationship Id="rId2573" Type="http://schemas.openxmlformats.org/officeDocument/2006/relationships/oleObject" Target="embeddings/oleObject1613.bin"/><Relationship Id="rId2780" Type="http://schemas.openxmlformats.org/officeDocument/2006/relationships/image" Target="media/image1007.wmf"/><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3.bin"/><Relationship Id="rId2226" Type="http://schemas.openxmlformats.org/officeDocument/2006/relationships/oleObject" Target="embeddings/oleObject1356.bin"/><Relationship Id="rId2433" Type="http://schemas.openxmlformats.org/officeDocument/2006/relationships/oleObject" Target="embeddings/oleObject1517.bin"/><Relationship Id="rId2640" Type="http://schemas.openxmlformats.org/officeDocument/2006/relationships/image" Target="media/image973.wmf"/><Relationship Id="rId2878" Type="http://schemas.openxmlformats.org/officeDocument/2006/relationships/image" Target="media/image1037.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71.bin"/><Relationship Id="rId2738" Type="http://schemas.openxmlformats.org/officeDocument/2006/relationships/oleObject" Target="embeddings/oleObject1737.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5.wmf"/><Relationship Id="rId2805" Type="http://schemas.openxmlformats.org/officeDocument/2006/relationships/image" Target="media/image101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19.wmf"/><Relationship Id="rId2290" Type="http://schemas.openxmlformats.org/officeDocument/2006/relationships/oleObject" Target="embeddings/oleObject1408.bin"/><Relationship Id="rId2388" Type="http://schemas.openxmlformats.org/officeDocument/2006/relationships/oleObject" Target="embeddings/oleObject1479.bin"/><Relationship Id="rId2595" Type="http://schemas.openxmlformats.org/officeDocument/2006/relationships/image" Target="media/image956.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3.wmf"/><Relationship Id="rId2248" Type="http://schemas.openxmlformats.org/officeDocument/2006/relationships/oleObject" Target="embeddings/oleObject1377.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8.bin"/><Relationship Id="rId2455" Type="http://schemas.openxmlformats.org/officeDocument/2006/relationships/oleObject" Target="embeddings/oleObject1532.bin"/><Relationship Id="rId2662" Type="http://schemas.openxmlformats.org/officeDocument/2006/relationships/oleObject" Target="embeddings/oleObject1675.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oleObject" Target="embeddings/oleObject1272.bin"/><Relationship Id="rId2315" Type="http://schemas.openxmlformats.org/officeDocument/2006/relationships/oleObject" Target="embeddings/oleObject1423.bin"/><Relationship Id="rId2522" Type="http://schemas.openxmlformats.org/officeDocument/2006/relationships/image" Target="media/image927.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image" Target="media/image773.wmf"/><Relationship Id="rId2827" Type="http://schemas.openxmlformats.org/officeDocument/2006/relationships/image" Target="media/image1022.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oleObject" Target="embeddings/oleObject1161.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3.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1.bin"/><Relationship Id="rId2684" Type="http://schemas.openxmlformats.org/officeDocument/2006/relationships/oleObject" Target="embeddings/oleObject1695.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41.bin"/><Relationship Id="rId2544" Type="http://schemas.openxmlformats.org/officeDocument/2006/relationships/image" Target="media/image938.wmf"/><Relationship Id="rId2891" Type="http://schemas.openxmlformats.org/officeDocument/2006/relationships/image" Target="media/image104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7.bin"/><Relationship Id="rId2849" Type="http://schemas.openxmlformats.org/officeDocument/2006/relationships/oleObject" Target="embeddings/oleObject1814.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92.bin"/><Relationship Id="rId2611" Type="http://schemas.openxmlformats.org/officeDocument/2006/relationships/image" Target="media/image964.wmf"/><Relationship Id="rId2709" Type="http://schemas.openxmlformats.org/officeDocument/2006/relationships/oleObject" Target="embeddings/oleObject1719.bin"/><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7.bin"/><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image" Target="media/image858.wmf"/><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90.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79.bin"/><Relationship Id="rId2359" Type="http://schemas.openxmlformats.org/officeDocument/2006/relationships/oleObject" Target="embeddings/oleObject1457.bin"/><Relationship Id="rId2566" Type="http://schemas.openxmlformats.org/officeDocument/2006/relationships/image" Target="media/image949.wmf"/><Relationship Id="rId2773" Type="http://schemas.openxmlformats.org/officeDocument/2006/relationships/oleObject" Target="embeddings/oleObject1762.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image" Target="media/image862.wmf"/><Relationship Id="rId2426" Type="http://schemas.openxmlformats.org/officeDocument/2006/relationships/oleObject" Target="embeddings/oleObject1512.bin"/><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808.bin"/><Relationship Id="rId2938" Type="http://schemas.openxmlformats.org/officeDocument/2006/relationships/header" Target="header1.xml"/><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image" Target="media/image982.wmf"/><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63.bin"/><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oleObject" Target="embeddings/oleObject1452.bin"/><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41.bin"/><Relationship Id="rId2448" Type="http://schemas.openxmlformats.org/officeDocument/2006/relationships/oleObject" Target="embeddings/oleObject1527.bin"/><Relationship Id="rId2655" Type="http://schemas.openxmlformats.org/officeDocument/2006/relationships/oleObject" Target="embeddings/oleObject1670.bin"/><Relationship Id="rId2862" Type="http://schemas.openxmlformats.org/officeDocument/2006/relationships/image" Target="media/image1033.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image" Target="media/image882.wmf"/><Relationship Id="rId2515" Type="http://schemas.openxmlformats.org/officeDocument/2006/relationships/oleObject" Target="embeddings/oleObject1582.bin"/><Relationship Id="rId2722" Type="http://schemas.openxmlformats.org/officeDocument/2006/relationships/oleObject" Target="embeddings/oleObject172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image" Target="media/image825.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oleObject" Target="embeddings/oleObject1467.bin"/><Relationship Id="rId2677" Type="http://schemas.openxmlformats.org/officeDocument/2006/relationships/oleObject" Target="embeddings/oleObject1689.bin"/><Relationship Id="rId2884" Type="http://schemas.openxmlformats.org/officeDocument/2006/relationships/oleObject" Target="embeddings/oleObject1838.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2.bin"/><Relationship Id="rId2537" Type="http://schemas.openxmlformats.org/officeDocument/2006/relationships/oleObject" Target="embeddings/oleObject1595.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6.bin"/><Relationship Id="rId2811" Type="http://schemas.openxmlformats.org/officeDocument/2006/relationships/image" Target="media/image1019.wmf"/><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48.wmf"/><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3.bin"/><Relationship Id="rId2394" Type="http://schemas.openxmlformats.org/officeDocument/2006/relationships/oleObject" Target="embeddings/oleObject1483.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83.bin"/><Relationship Id="rId2461" Type="http://schemas.openxmlformats.org/officeDocument/2006/relationships/image" Target="media/image916.wmf"/><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5.bin"/><Relationship Id="rId2559" Type="http://schemas.openxmlformats.org/officeDocument/2006/relationships/oleObject" Target="embeddings/oleObject1606.bin"/><Relationship Id="rId2766" Type="http://schemas.openxmlformats.org/officeDocument/2006/relationships/oleObject" Target="embeddings/oleObject1756.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6.wmf"/><Relationship Id="rId2419" Type="http://schemas.openxmlformats.org/officeDocument/2006/relationships/oleObject" Target="embeddings/oleObject1507.bin"/><Relationship Id="rId2626" Type="http://schemas.openxmlformats.org/officeDocument/2006/relationships/oleObject" Target="embeddings/oleObject1647.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oleObject" Target="embeddings/oleObject1180.bin"/><Relationship Id="rId2900" Type="http://schemas.openxmlformats.org/officeDocument/2006/relationships/oleObject" Target="embeddings/oleObject1848.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3.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7.bin"/><Relationship Id="rId2690" Type="http://schemas.openxmlformats.org/officeDocument/2006/relationships/oleObject" Target="embeddings/oleObject170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89.wmf"/><Relationship Id="rId2550" Type="http://schemas.openxmlformats.org/officeDocument/2006/relationships/image" Target="media/image941.wmf"/><Relationship Id="rId2788" Type="http://schemas.openxmlformats.org/officeDocument/2006/relationships/oleObject" Target="embeddings/oleObject1771.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4.bin"/><Relationship Id="rId2410" Type="http://schemas.openxmlformats.org/officeDocument/2006/relationships/oleObject" Target="embeddings/oleObject1498.bin"/><Relationship Id="rId2648" Type="http://schemas.openxmlformats.org/officeDocument/2006/relationships/image" Target="media/image976.wmf"/><Relationship Id="rId2855" Type="http://schemas.openxmlformats.org/officeDocument/2006/relationships/image" Target="media/image1030.wmf"/><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oleObject" Target="embeddings/oleObject1577.bin"/><Relationship Id="rId2715" Type="http://schemas.openxmlformats.org/officeDocument/2006/relationships/image" Target="media/image985.wmf"/><Relationship Id="rId2922" Type="http://schemas.openxmlformats.org/officeDocument/2006/relationships/oleObject" Target="embeddings/oleObject1860.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5.bin"/><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image" Target="media/image878.wmf"/><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8.wmf"/><Relationship Id="rId2572" Type="http://schemas.openxmlformats.org/officeDocument/2006/relationships/image" Target="media/image952.wmf"/><Relationship Id="rId2877" Type="http://schemas.openxmlformats.org/officeDocument/2006/relationships/oleObject" Target="embeddings/oleObject1833.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5.bin"/><Relationship Id="rId2432" Type="http://schemas.openxmlformats.org/officeDocument/2006/relationships/image" Target="media/image908.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image" Target="media/image993.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8.bin"/><Relationship Id="rId2804" Type="http://schemas.openxmlformats.org/officeDocument/2006/relationships/oleObject" Target="embeddings/oleObject178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6.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8.bin"/><Relationship Id="rId2594" Type="http://schemas.openxmlformats.org/officeDocument/2006/relationships/oleObject" Target="embeddings/oleObject1631.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6.bin"/><Relationship Id="rId2454" Type="http://schemas.openxmlformats.org/officeDocument/2006/relationships/oleObject" Target="embeddings/oleObject1531.bin"/><Relationship Id="rId2899" Type="http://schemas.openxmlformats.org/officeDocument/2006/relationships/oleObject" Target="embeddings/oleObject1847.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1.bin"/><Relationship Id="rId2314" Type="http://schemas.openxmlformats.org/officeDocument/2006/relationships/oleObject" Target="embeddings/oleObject1422.bin"/><Relationship Id="rId2661" Type="http://schemas.openxmlformats.org/officeDocument/2006/relationships/oleObject" Target="embeddings/oleObject1674.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7.bin"/><Relationship Id="rId2619" Type="http://schemas.openxmlformats.org/officeDocument/2006/relationships/image" Target="media/image968.wmf"/><Relationship Id="rId2826" Type="http://schemas.openxmlformats.org/officeDocument/2006/relationships/oleObject" Target="embeddings/oleObject1797.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oleObject" Target="embeddings/oleObject1202.bin"/><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2.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image" Target="media/image864.wmf"/><Relationship Id="rId2476" Type="http://schemas.openxmlformats.org/officeDocument/2006/relationships/oleObject" Target="embeddings/oleObject1550.bin"/><Relationship Id="rId2683" Type="http://schemas.openxmlformats.org/officeDocument/2006/relationships/oleObject" Target="embeddings/oleObject1694.bin"/><Relationship Id="rId2890" Type="http://schemas.openxmlformats.org/officeDocument/2006/relationships/oleObject" Target="embeddings/oleObject184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6.bin"/><Relationship Id="rId2336" Type="http://schemas.openxmlformats.org/officeDocument/2006/relationships/oleObject" Target="embeddings/oleObject1440.bin"/><Relationship Id="rId2543" Type="http://schemas.openxmlformats.org/officeDocument/2006/relationships/oleObject" Target="embeddings/oleObject1598.bin"/><Relationship Id="rId2750" Type="http://schemas.openxmlformats.org/officeDocument/2006/relationships/image" Target="media/image996.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oleObject" Target="embeddings/oleObject1491.bin"/><Relationship Id="rId2848" Type="http://schemas.openxmlformats.org/officeDocument/2006/relationships/oleObject" Target="embeddings/oleObject1813.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9.bin"/><Relationship Id="rId2708" Type="http://schemas.openxmlformats.org/officeDocument/2006/relationships/oleObject" Target="embeddings/oleObject1718.bin"/><Relationship Id="rId2915" Type="http://schemas.openxmlformats.org/officeDocument/2006/relationships/image" Target="media/image1051.wmf"/><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8.bin"/><Relationship Id="rId2498" Type="http://schemas.openxmlformats.org/officeDocument/2006/relationships/oleObject" Target="embeddings/oleObject1569.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9.bin"/><Relationship Id="rId2358" Type="http://schemas.openxmlformats.org/officeDocument/2006/relationships/image" Target="media/image894.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09.bin"/><Relationship Id="rId2772" Type="http://schemas.openxmlformats.org/officeDocument/2006/relationships/oleObject" Target="embeddings/oleObject1761.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image" Target="media/image906.wmf"/><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7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image" Target="media/image762.wmf"/><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6.bin"/><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0.wmf"/><Relationship Id="rId2447" Type="http://schemas.openxmlformats.org/officeDocument/2006/relationships/oleObject" Target="embeddings/oleObject1526.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8.bin"/><Relationship Id="rId2654" Type="http://schemas.openxmlformats.org/officeDocument/2006/relationships/oleObject" Target="embeddings/oleObject1669.bin"/><Relationship Id="rId2861" Type="http://schemas.openxmlformats.org/officeDocument/2006/relationships/oleObject" Target="embeddings/oleObject1821.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81.bin"/><Relationship Id="rId2721" Type="http://schemas.openxmlformats.org/officeDocument/2006/relationships/oleObject" Target="embeddings/oleObject1726.bin"/><Relationship Id="rId2819" Type="http://schemas.openxmlformats.org/officeDocument/2006/relationships/oleObject" Target="embeddings/oleObject1790.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image" Target="media/image739.wmf"/><Relationship Id="rId2097" Type="http://schemas.openxmlformats.org/officeDocument/2006/relationships/oleObject" Target="embeddings/oleObject1265.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6.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61.bin"/><Relationship Id="rId2469" Type="http://schemas.openxmlformats.org/officeDocument/2006/relationships/image" Target="media/image918.wmf"/><Relationship Id="rId2676" Type="http://schemas.openxmlformats.org/officeDocument/2006/relationships/oleObject" Target="embeddings/oleObject1688.bin"/><Relationship Id="rId2883" Type="http://schemas.openxmlformats.org/officeDocument/2006/relationships/image" Target="media/image1038.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4.wmf"/><Relationship Id="rId2743" Type="http://schemas.openxmlformats.org/officeDocument/2006/relationships/image" Target="media/image994.wmf"/><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image" Target="media/image960.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4.bin"/><Relationship Id="rId2908" Type="http://schemas.openxmlformats.org/officeDocument/2006/relationships/oleObject" Target="embeddings/oleObject1853.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2.bin"/><Relationship Id="rId2393" Type="http://schemas.openxmlformats.org/officeDocument/2006/relationships/oleObject" Target="embeddings/oleObject1482.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82.bin"/><Relationship Id="rId2460" Type="http://schemas.openxmlformats.org/officeDocument/2006/relationships/oleObject" Target="embeddings/oleObject1537.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1.wmf"/><Relationship Id="rId2320" Type="http://schemas.openxmlformats.org/officeDocument/2006/relationships/oleObject" Target="embeddings/oleObject1427.bin"/><Relationship Id="rId2558" Type="http://schemas.openxmlformats.org/officeDocument/2006/relationships/image" Target="media/image945.wmf"/><Relationship Id="rId2765" Type="http://schemas.openxmlformats.org/officeDocument/2006/relationships/image" Target="media/image1002.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6.bin"/><Relationship Id="rId2625" Type="http://schemas.openxmlformats.org/officeDocument/2006/relationships/image" Target="media/image971.wmf"/><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image" Target="media/image759.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8.bin"/><Relationship Id="rId2275" Type="http://schemas.openxmlformats.org/officeDocument/2006/relationships/image" Target="media/image867.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6.bin"/><Relationship Id="rId2787" Type="http://schemas.openxmlformats.org/officeDocument/2006/relationships/oleObject" Target="embeddings/oleObject1770.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4.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3.bin"/><Relationship Id="rId2854" Type="http://schemas.openxmlformats.org/officeDocument/2006/relationships/oleObject" Target="embeddings/oleObject1817.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4.bin"/><Relationship Id="rId2507" Type="http://schemas.openxmlformats.org/officeDocument/2006/relationships/oleObject" Target="embeddings/oleObject1576.bin"/><Relationship Id="rId2714" Type="http://schemas.openxmlformats.org/officeDocument/2006/relationships/oleObject" Target="embeddings/oleObject1722.bin"/><Relationship Id="rId2921" Type="http://schemas.openxmlformats.org/officeDocument/2006/relationships/image" Target="media/image1054.wmf"/><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oleObject" Target="embeddings/oleObject141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oleObject" Target="embeddings/oleObject1460.bin"/><Relationship Id="rId2571" Type="http://schemas.openxmlformats.org/officeDocument/2006/relationships/oleObject" Target="embeddings/oleObject1612.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2.bin"/><Relationship Id="rId2224" Type="http://schemas.openxmlformats.org/officeDocument/2006/relationships/oleObject" Target="embeddings/oleObject1354.bin"/><Relationship Id="rId2669" Type="http://schemas.openxmlformats.org/officeDocument/2006/relationships/oleObject" Target="embeddings/oleObject1682.bin"/><Relationship Id="rId2876" Type="http://schemas.openxmlformats.org/officeDocument/2006/relationships/image" Target="media/image1036.wmf"/><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6.bin"/><Relationship Id="rId2529" Type="http://schemas.openxmlformats.org/officeDocument/2006/relationships/oleObject" Target="embeddings/oleObject1591.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image" Target="media/image1016.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8.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image" Target="media/image901.wmf"/><Relationship Id="rId2593" Type="http://schemas.openxmlformats.org/officeDocument/2006/relationships/image" Target="media/image955.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5.bin"/><Relationship Id="rId2453" Type="http://schemas.openxmlformats.org/officeDocument/2006/relationships/image" Target="media/image915.wmf"/><Relationship Id="rId2660" Type="http://schemas.openxmlformats.org/officeDocument/2006/relationships/oleObject" Target="embeddings/oleObject1673.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8.wmf"/><Relationship Id="rId2313" Type="http://schemas.openxmlformats.org/officeDocument/2006/relationships/image" Target="media/image884.wmf"/><Relationship Id="rId2520" Type="http://schemas.openxmlformats.org/officeDocument/2006/relationships/image" Target="media/image926.wmf"/><Relationship Id="rId2758" Type="http://schemas.openxmlformats.org/officeDocument/2006/relationships/image" Target="media/image1000.wmf"/><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image" Target="media/image772.wmf"/><Relationship Id="rId2618" Type="http://schemas.openxmlformats.org/officeDocument/2006/relationships/oleObject" Target="embeddings/oleObject1643.bin"/><Relationship Id="rId2825" Type="http://schemas.openxmlformats.org/officeDocument/2006/relationships/oleObject" Target="embeddings/oleObject1796.bin"/><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7.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image" Target="media/image835.wmf"/><Relationship Id="rId2475" Type="http://schemas.openxmlformats.org/officeDocument/2006/relationships/oleObject" Target="embeddings/oleObject1549.bin"/><Relationship Id="rId2682" Type="http://schemas.openxmlformats.org/officeDocument/2006/relationships/oleObject" Target="embeddings/oleObject1693.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image" Target="media/image888.wmf"/><Relationship Id="rId2542" Type="http://schemas.openxmlformats.org/officeDocument/2006/relationships/image" Target="media/image937.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90.bin"/><Relationship Id="rId2847" Type="http://schemas.openxmlformats.org/officeDocument/2006/relationships/image" Target="media/image1027.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17.bin"/><Relationship Id="rId2914" Type="http://schemas.openxmlformats.org/officeDocument/2006/relationships/oleObject" Target="embeddings/oleObject1856.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57.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image" Target="media/image921.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6.bin"/><Relationship Id="rId2564" Type="http://schemas.openxmlformats.org/officeDocument/2006/relationships/image" Target="media/image948.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image" Target="media/image1003.wmf"/><Relationship Id="rId2869" Type="http://schemas.openxmlformats.org/officeDocument/2006/relationships/oleObject" Target="embeddings/oleObject1826.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89.wmf"/><Relationship Id="rId2936" Type="http://schemas.openxmlformats.org/officeDocument/2006/relationships/oleObject" Target="embeddings/oleObject1871.bin"/><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oleObject" Target="embeddings/oleObject1183.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4.bin"/><Relationship Id="rId2379" Type="http://schemas.openxmlformats.org/officeDocument/2006/relationships/oleObject" Target="embeddings/oleObject1471.bin"/><Relationship Id="rId2586" Type="http://schemas.openxmlformats.org/officeDocument/2006/relationships/oleObject" Target="embeddings/oleObject1625.bin"/><Relationship Id="rId2793" Type="http://schemas.openxmlformats.org/officeDocument/2006/relationships/image" Target="media/image1012.wmf"/><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9.bin"/><Relationship Id="rId2446" Type="http://schemas.openxmlformats.org/officeDocument/2006/relationships/oleObject" Target="embeddings/oleObject1525.bin"/><Relationship Id="rId2653" Type="http://schemas.openxmlformats.org/officeDocument/2006/relationships/oleObject" Target="embeddings/oleObject1668.bin"/><Relationship Id="rId2860" Type="http://schemas.openxmlformats.org/officeDocument/2006/relationships/image" Target="media/image1032.wmf"/><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1.wmf"/><Relationship Id="rId2513" Type="http://schemas.openxmlformats.org/officeDocument/2006/relationships/image" Target="media/image925.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image" Target="media/image769.wmf"/><Relationship Id="rId2720" Type="http://schemas.openxmlformats.org/officeDocument/2006/relationships/image" Target="media/image987.wmf"/><Relationship Id="rId2818" Type="http://schemas.openxmlformats.org/officeDocument/2006/relationships/image" Target="media/image1021.wmf"/><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A92C0-A84F-49E8-887C-69E664FC5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52716</Words>
  <Characters>300483</Characters>
  <Application>Microsoft Office Word</Application>
  <DocSecurity>0</DocSecurity>
  <Lines>2504</Lines>
  <Paragraphs>704</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352495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MCC:CR0046</cp:lastModifiedBy>
  <cp:revision>3</cp:revision>
  <dcterms:created xsi:type="dcterms:W3CDTF">2020-07-09T16:51:00Z</dcterms:created>
  <dcterms:modified xsi:type="dcterms:W3CDTF">2020-07-09T16:51:00Z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