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CC7C8" w14:textId="11CA0B52" w:rsidR="005B4773" w:rsidRPr="00235394" w:rsidRDefault="005B4773" w:rsidP="005B4773">
      <w:pPr>
        <w:pStyle w:val="ZA"/>
        <w:framePr w:wrap="notBeside"/>
      </w:pPr>
      <w:bookmarkStart w:id="0" w:name="page1"/>
      <w:bookmarkStart w:id="1" w:name="_GoBack"/>
      <w:bookmarkEnd w:id="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2B5AEB">
        <w:t>1</w:t>
      </w:r>
      <w:r w:rsidR="00A46286">
        <w:t>.0</w:t>
      </w:r>
      <w:r w:rsidR="004E0CD5" w:rsidRPr="00235394">
        <w:rPr>
          <w:sz w:val="32"/>
        </w:rPr>
        <w:t xml:space="preserve"> </w:t>
      </w:r>
      <w:r w:rsidRPr="00235394">
        <w:rPr>
          <w:sz w:val="32"/>
        </w:rPr>
        <w:t>(</w:t>
      </w:r>
      <w:r w:rsidR="002B5AEB">
        <w:rPr>
          <w:rFonts w:hint="eastAsia"/>
          <w:sz w:val="32"/>
          <w:lang w:eastAsia="zh-CN"/>
        </w:rPr>
        <w:t>20</w:t>
      </w:r>
      <w:r w:rsidR="002B5AEB">
        <w:rPr>
          <w:sz w:val="32"/>
          <w:lang w:eastAsia="zh-CN"/>
        </w:rPr>
        <w:t>20</w:t>
      </w:r>
      <w:r w:rsidRPr="00235394">
        <w:rPr>
          <w:sz w:val="32"/>
        </w:rPr>
        <w:t>-</w:t>
      </w:r>
      <w:r w:rsidR="002B5AEB">
        <w:rPr>
          <w:sz w:val="32"/>
        </w:rPr>
        <w:t>03</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2" w:name="OLE_LINK44"/>
      <w:bookmarkStart w:id="3" w:name="OLE_LINK45"/>
      <w:r w:rsidRPr="00C12953">
        <w:t xml:space="preserve">Physical </w:t>
      </w:r>
      <w:r>
        <w:t>c</w:t>
      </w:r>
      <w:r w:rsidRPr="00C12953">
        <w:t xml:space="preserve">hannels and </w:t>
      </w:r>
      <w:r>
        <w:t>m</w:t>
      </w:r>
      <w:r w:rsidRPr="00C12953">
        <w:t>odulation</w:t>
      </w:r>
    </w:p>
    <w:bookmarkEnd w:id="2"/>
    <w:bookmarkEnd w:id="3"/>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4"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01E77272"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B5AEB" w:rsidRPr="004D3578">
        <w:rPr>
          <w:noProof/>
          <w:sz w:val="18"/>
        </w:rPr>
        <w:t>20</w:t>
      </w:r>
      <w:r w:rsidR="002B5AEB">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5" w:name="copyrightaddon"/>
      <w:bookmarkEnd w:id="5"/>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4"/>
    <w:p w14:paraId="0B056F01" w14:textId="77777777" w:rsidR="005B4773" w:rsidRPr="00235394" w:rsidRDefault="00080512" w:rsidP="005B4773">
      <w:pPr>
        <w:pStyle w:val="TT"/>
      </w:pPr>
      <w:r w:rsidRPr="004D3578">
        <w:br w:type="page"/>
      </w:r>
      <w:r w:rsidR="005B4773" w:rsidRPr="00235394">
        <w:lastRenderedPageBreak/>
        <w:t>Contents</w:t>
      </w:r>
    </w:p>
    <w:p w14:paraId="5D1FD4E3" w14:textId="4510599B" w:rsidR="00E25919" w:rsidRDefault="00E2591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_Toc36026497 \h </w:instrText>
      </w:r>
      <w:r>
        <w:fldChar w:fldCharType="separate"/>
      </w:r>
      <w:r>
        <w:t>8</w:t>
      </w:r>
      <w:r>
        <w:fldChar w:fldCharType="end"/>
      </w:r>
    </w:p>
    <w:p w14:paraId="2936ED3F" w14:textId="5542A447" w:rsidR="00E25919" w:rsidRDefault="00E2591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_Toc36026498 \h </w:instrText>
      </w:r>
      <w:r>
        <w:fldChar w:fldCharType="separate"/>
      </w:r>
      <w:r>
        <w:t>9</w:t>
      </w:r>
      <w:r>
        <w:fldChar w:fldCharType="end"/>
      </w:r>
    </w:p>
    <w:p w14:paraId="3B384920" w14:textId="2B17FADA" w:rsidR="00E25919" w:rsidRDefault="00E2591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_Toc36026499 \h </w:instrText>
      </w:r>
      <w:r>
        <w:fldChar w:fldCharType="separate"/>
      </w:r>
      <w:r>
        <w:t>9</w:t>
      </w:r>
      <w:r>
        <w:fldChar w:fldCharType="end"/>
      </w:r>
    </w:p>
    <w:p w14:paraId="795A3626" w14:textId="4794F300" w:rsidR="00E25919" w:rsidRDefault="00E2591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_Toc36026500 \h </w:instrText>
      </w:r>
      <w:r>
        <w:fldChar w:fldCharType="separate"/>
      </w:r>
      <w:r>
        <w:t>9</w:t>
      </w:r>
      <w:r>
        <w:fldChar w:fldCharType="end"/>
      </w:r>
    </w:p>
    <w:p w14:paraId="14DC54BB" w14:textId="5098D2F5" w:rsidR="00E25919" w:rsidRDefault="00E2591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_Toc36026501 \h </w:instrText>
      </w:r>
      <w:r>
        <w:fldChar w:fldCharType="separate"/>
      </w:r>
      <w:r>
        <w:t>9</w:t>
      </w:r>
      <w:r>
        <w:fldChar w:fldCharType="end"/>
      </w:r>
    </w:p>
    <w:p w14:paraId="63AB4666" w14:textId="2007F6BF" w:rsidR="00E25919" w:rsidRDefault="00E2591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_Toc36026502 \h </w:instrText>
      </w:r>
      <w:r>
        <w:fldChar w:fldCharType="separate"/>
      </w:r>
      <w:r>
        <w:t>9</w:t>
      </w:r>
      <w:r>
        <w:fldChar w:fldCharType="end"/>
      </w:r>
    </w:p>
    <w:p w14:paraId="3CB8A74C" w14:textId="496D9DD8" w:rsidR="00E25919" w:rsidRDefault="00E2591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_Toc36026503 \h </w:instrText>
      </w:r>
      <w:r>
        <w:fldChar w:fldCharType="separate"/>
      </w:r>
      <w:r>
        <w:t>10</w:t>
      </w:r>
      <w:r>
        <w:fldChar w:fldCharType="end"/>
      </w:r>
    </w:p>
    <w:p w14:paraId="12F6EC33" w14:textId="0C03957A" w:rsidR="00E25919" w:rsidRDefault="00E2591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_Toc36026504 \h </w:instrText>
      </w:r>
      <w:r>
        <w:fldChar w:fldCharType="separate"/>
      </w:r>
      <w:r>
        <w:t>11</w:t>
      </w:r>
      <w:r>
        <w:fldChar w:fldCharType="end"/>
      </w:r>
    </w:p>
    <w:p w14:paraId="25D00EFC" w14:textId="569960E7" w:rsidR="00E25919" w:rsidRDefault="00E2591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_Toc36026505 \h </w:instrText>
      </w:r>
      <w:r>
        <w:fldChar w:fldCharType="separate"/>
      </w:r>
      <w:r>
        <w:t>11</w:t>
      </w:r>
      <w:r>
        <w:fldChar w:fldCharType="end"/>
      </w:r>
    </w:p>
    <w:p w14:paraId="39DBA4B3" w14:textId="368C8DA1" w:rsidR="00E25919" w:rsidRDefault="00E2591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_Toc36026506 \h </w:instrText>
      </w:r>
      <w:r>
        <w:fldChar w:fldCharType="separate"/>
      </w:r>
      <w:r>
        <w:t>11</w:t>
      </w:r>
      <w:r>
        <w:fldChar w:fldCharType="end"/>
      </w:r>
    </w:p>
    <w:p w14:paraId="3A4A47FC" w14:textId="43ECE5F8" w:rsidR="00E25919" w:rsidRDefault="00E2591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_Toc36026507 \h </w:instrText>
      </w:r>
      <w:r>
        <w:fldChar w:fldCharType="separate"/>
      </w:r>
      <w:r>
        <w:t>12</w:t>
      </w:r>
      <w:r>
        <w:fldChar w:fldCharType="end"/>
      </w:r>
    </w:p>
    <w:p w14:paraId="4EB86A09" w14:textId="35999B2E" w:rsidR="00E25919" w:rsidRDefault="00E2591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_Toc36026508 \h </w:instrText>
      </w:r>
      <w:r>
        <w:fldChar w:fldCharType="separate"/>
      </w:r>
      <w:r>
        <w:t>12</w:t>
      </w:r>
      <w:r>
        <w:fldChar w:fldCharType="end"/>
      </w:r>
    </w:p>
    <w:p w14:paraId="13C8ACCB" w14:textId="588198B4" w:rsidR="00E25919" w:rsidRDefault="00E2591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_Toc36026509 \h </w:instrText>
      </w:r>
      <w:r>
        <w:fldChar w:fldCharType="separate"/>
      </w:r>
      <w:r>
        <w:t>12</w:t>
      </w:r>
      <w:r>
        <w:fldChar w:fldCharType="end"/>
      </w:r>
    </w:p>
    <w:p w14:paraId="1499B334" w14:textId="1542F002" w:rsidR="00E25919" w:rsidRDefault="00E2591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_Toc36026510 \h </w:instrText>
      </w:r>
      <w:r>
        <w:fldChar w:fldCharType="separate"/>
      </w:r>
      <w:r>
        <w:t>13</w:t>
      </w:r>
      <w:r>
        <w:fldChar w:fldCharType="end"/>
      </w:r>
    </w:p>
    <w:p w14:paraId="677C81FE" w14:textId="609891D4" w:rsidR="00E25919" w:rsidRDefault="00E2591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_Toc36026511 \h </w:instrText>
      </w:r>
      <w:r>
        <w:fldChar w:fldCharType="separate"/>
      </w:r>
      <w:r>
        <w:t>13</w:t>
      </w:r>
      <w:r>
        <w:fldChar w:fldCharType="end"/>
      </w:r>
    </w:p>
    <w:p w14:paraId="2E93DEA4" w14:textId="4F2F9669" w:rsidR="00E25919" w:rsidRDefault="00E2591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_Toc36026512 \h </w:instrText>
      </w:r>
      <w:r>
        <w:fldChar w:fldCharType="separate"/>
      </w:r>
      <w:r>
        <w:t>13</w:t>
      </w:r>
      <w:r>
        <w:fldChar w:fldCharType="end"/>
      </w:r>
    </w:p>
    <w:p w14:paraId="79D10C98" w14:textId="11C79693" w:rsidR="00E25919" w:rsidRDefault="00E2591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_Toc36026513 \h </w:instrText>
      </w:r>
      <w:r>
        <w:fldChar w:fldCharType="separate"/>
      </w:r>
      <w:r>
        <w:t>14</w:t>
      </w:r>
      <w:r>
        <w:fldChar w:fldCharType="end"/>
      </w:r>
    </w:p>
    <w:p w14:paraId="63DD2D4F" w14:textId="284145B6" w:rsidR="00E25919" w:rsidRDefault="00E2591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_Toc36026514 \h </w:instrText>
      </w:r>
      <w:r>
        <w:fldChar w:fldCharType="separate"/>
      </w:r>
      <w:r>
        <w:t>14</w:t>
      </w:r>
      <w:r>
        <w:fldChar w:fldCharType="end"/>
      </w:r>
    </w:p>
    <w:p w14:paraId="372026E9" w14:textId="7797B931" w:rsidR="00E25919" w:rsidRDefault="00E2591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_Toc36026515 \h </w:instrText>
      </w:r>
      <w:r>
        <w:fldChar w:fldCharType="separate"/>
      </w:r>
      <w:r>
        <w:t>14</w:t>
      </w:r>
      <w:r>
        <w:fldChar w:fldCharType="end"/>
      </w:r>
    </w:p>
    <w:p w14:paraId="6781921B" w14:textId="17D8A010" w:rsidR="00E25919" w:rsidRDefault="00E2591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_Toc36026516 \h </w:instrText>
      </w:r>
      <w:r>
        <w:fldChar w:fldCharType="separate"/>
      </w:r>
      <w:r>
        <w:t>14</w:t>
      </w:r>
      <w:r>
        <w:fldChar w:fldCharType="end"/>
      </w:r>
    </w:p>
    <w:p w14:paraId="70CF115D" w14:textId="69421053" w:rsidR="00E25919" w:rsidRDefault="00E2591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_Toc36026517 \h </w:instrText>
      </w:r>
      <w:r>
        <w:fldChar w:fldCharType="separate"/>
      </w:r>
      <w:r>
        <w:t>14</w:t>
      </w:r>
      <w:r>
        <w:fldChar w:fldCharType="end"/>
      </w:r>
    </w:p>
    <w:p w14:paraId="52DA0AC7" w14:textId="707415FC" w:rsidR="00E25919" w:rsidRDefault="00E25919">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_Toc36026518 \h </w:instrText>
      </w:r>
      <w:r>
        <w:fldChar w:fldCharType="separate"/>
      </w:r>
      <w:r>
        <w:t>15</w:t>
      </w:r>
      <w:r>
        <w:fldChar w:fldCharType="end"/>
      </w:r>
    </w:p>
    <w:p w14:paraId="11DC6703" w14:textId="6C3CD7CD" w:rsidR="00E25919" w:rsidRDefault="00E25919">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_Toc36026519 \h </w:instrText>
      </w:r>
      <w:r>
        <w:fldChar w:fldCharType="separate"/>
      </w:r>
      <w:r>
        <w:t>15</w:t>
      </w:r>
      <w:r>
        <w:fldChar w:fldCharType="end"/>
      </w:r>
    </w:p>
    <w:p w14:paraId="4F689516" w14:textId="5D4A152E" w:rsidR="00E25919" w:rsidRDefault="00E25919">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_Toc36026520 \h </w:instrText>
      </w:r>
      <w:r>
        <w:fldChar w:fldCharType="separate"/>
      </w:r>
      <w:r>
        <w:t>15</w:t>
      </w:r>
      <w:r>
        <w:fldChar w:fldCharType="end"/>
      </w:r>
    </w:p>
    <w:p w14:paraId="7A2C5344" w14:textId="4170BD1C" w:rsidR="00E25919" w:rsidRDefault="00E2591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_Toc36026521 \h </w:instrText>
      </w:r>
      <w:r>
        <w:fldChar w:fldCharType="separate"/>
      </w:r>
      <w:r>
        <w:t>15</w:t>
      </w:r>
      <w:r>
        <w:fldChar w:fldCharType="end"/>
      </w:r>
    </w:p>
    <w:p w14:paraId="11835596" w14:textId="5146FF2A" w:rsidR="00E25919" w:rsidRDefault="00E2591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_Toc36026522 \h </w:instrText>
      </w:r>
      <w:r>
        <w:fldChar w:fldCharType="separate"/>
      </w:r>
      <w:r>
        <w:t>15</w:t>
      </w:r>
      <w:r>
        <w:fldChar w:fldCharType="end"/>
      </w:r>
    </w:p>
    <w:p w14:paraId="767714F6" w14:textId="5E315426" w:rsidR="00E25919" w:rsidRDefault="00E2591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_Toc36026523 \h </w:instrText>
      </w:r>
      <w:r>
        <w:fldChar w:fldCharType="separate"/>
      </w:r>
      <w:r>
        <w:t>16</w:t>
      </w:r>
      <w:r>
        <w:fldChar w:fldCharType="end"/>
      </w:r>
    </w:p>
    <w:p w14:paraId="516C076B" w14:textId="3624D297" w:rsidR="00E25919" w:rsidRDefault="00E2591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_Toc36026524 \h </w:instrText>
      </w:r>
      <w:r>
        <w:fldChar w:fldCharType="separate"/>
      </w:r>
      <w:r>
        <w:t>16</w:t>
      </w:r>
      <w:r>
        <w:fldChar w:fldCharType="end"/>
      </w:r>
    </w:p>
    <w:p w14:paraId="38657CFF" w14:textId="6D60965C" w:rsidR="00E25919" w:rsidRDefault="00E2591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_Toc36026525 \h </w:instrText>
      </w:r>
      <w:r>
        <w:fldChar w:fldCharType="separate"/>
      </w:r>
      <w:r>
        <w:t>16</w:t>
      </w:r>
      <w:r>
        <w:fldChar w:fldCharType="end"/>
      </w:r>
    </w:p>
    <w:p w14:paraId="28791669" w14:textId="44F962FE" w:rsidR="00E25919" w:rsidRDefault="00E2591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_Toc36026526 \h </w:instrText>
      </w:r>
      <w:r>
        <w:fldChar w:fldCharType="separate"/>
      </w:r>
      <w:r>
        <w:t>16</w:t>
      </w:r>
      <w:r>
        <w:fldChar w:fldCharType="end"/>
      </w:r>
    </w:p>
    <w:p w14:paraId="485D7078" w14:textId="05C29BBC" w:rsidR="00E25919" w:rsidRDefault="00E2591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_Toc36026527 \h </w:instrText>
      </w:r>
      <w:r>
        <w:fldChar w:fldCharType="separate"/>
      </w:r>
      <w:r>
        <w:t>16</w:t>
      </w:r>
      <w:r>
        <w:fldChar w:fldCharType="end"/>
      </w:r>
    </w:p>
    <w:p w14:paraId="43B07985" w14:textId="1942E8A8" w:rsidR="00E25919" w:rsidRDefault="00E25919">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_Toc36026528 \h </w:instrText>
      </w:r>
      <w:r>
        <w:fldChar w:fldCharType="separate"/>
      </w:r>
      <w:r>
        <w:t>16</w:t>
      </w:r>
      <w:r>
        <w:fldChar w:fldCharType="end"/>
      </w:r>
    </w:p>
    <w:p w14:paraId="6432B98F" w14:textId="01F4B579" w:rsidR="00E25919" w:rsidRDefault="00E25919">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_Toc36026529 \h </w:instrText>
      </w:r>
      <w:r>
        <w:fldChar w:fldCharType="separate"/>
      </w:r>
      <w:r>
        <w:t>17</w:t>
      </w:r>
      <w:r>
        <w:fldChar w:fldCharType="end"/>
      </w:r>
    </w:p>
    <w:p w14:paraId="09057F6A" w14:textId="0850BD58" w:rsidR="00E25919" w:rsidRDefault="00E25919">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_Toc36026530 \h </w:instrText>
      </w:r>
      <w:r>
        <w:fldChar w:fldCharType="separate"/>
      </w:r>
      <w:r>
        <w:t>17</w:t>
      </w:r>
      <w:r>
        <w:fldChar w:fldCharType="end"/>
      </w:r>
    </w:p>
    <w:p w14:paraId="32F5BE88" w14:textId="7AC5C923" w:rsidR="00E25919" w:rsidRDefault="00E2591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_Toc36026531 \h </w:instrText>
      </w:r>
      <w:r>
        <w:fldChar w:fldCharType="separate"/>
      </w:r>
      <w:r>
        <w:t>17</w:t>
      </w:r>
      <w:r>
        <w:fldChar w:fldCharType="end"/>
      </w:r>
    </w:p>
    <w:p w14:paraId="189B23A7" w14:textId="4FE0FBD7" w:rsidR="00E25919" w:rsidRDefault="00E2591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300D03">
        <w:rPr>
          <w:lang w:val="en-US"/>
        </w:rPr>
        <w:t>-</w:t>
      </w:r>
      <w:r>
        <w:t>random sequence generation</w:t>
      </w:r>
      <w:r>
        <w:tab/>
      </w:r>
      <w:r>
        <w:fldChar w:fldCharType="begin" w:fldLock="1"/>
      </w:r>
      <w:r>
        <w:instrText xml:space="preserve"> PAGEREF _Toc36026532 \h </w:instrText>
      </w:r>
      <w:r>
        <w:fldChar w:fldCharType="separate"/>
      </w:r>
      <w:r>
        <w:t>17</w:t>
      </w:r>
      <w:r>
        <w:fldChar w:fldCharType="end"/>
      </w:r>
    </w:p>
    <w:p w14:paraId="12B372A5" w14:textId="1F665ED1" w:rsidR="00E25919" w:rsidRDefault="00E2591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_Toc36026533 \h </w:instrText>
      </w:r>
      <w:r>
        <w:fldChar w:fldCharType="separate"/>
      </w:r>
      <w:r>
        <w:t>17</w:t>
      </w:r>
      <w:r>
        <w:fldChar w:fldCharType="end"/>
      </w:r>
    </w:p>
    <w:p w14:paraId="0941E788" w14:textId="6224F063" w:rsidR="00E25919" w:rsidRDefault="00E2591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_Toc36026534 \h </w:instrText>
      </w:r>
      <w:r>
        <w:fldChar w:fldCharType="separate"/>
      </w:r>
      <w:r>
        <w:t>17</w:t>
      </w:r>
      <w:r>
        <w:fldChar w:fldCharType="end"/>
      </w:r>
    </w:p>
    <w:p w14:paraId="405BF9BD" w14:textId="1B0895C7" w:rsidR="00E25919" w:rsidRDefault="00E2591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_Toc36026535 \h </w:instrText>
      </w:r>
      <w:r>
        <w:fldChar w:fldCharType="separate"/>
      </w:r>
      <w:r>
        <w:t>18</w:t>
      </w:r>
      <w:r>
        <w:fldChar w:fldCharType="end"/>
      </w:r>
    </w:p>
    <w:p w14:paraId="23889D61" w14:textId="41F25E30" w:rsidR="00E25919" w:rsidRDefault="00E2591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_Toc36026536 \h </w:instrText>
      </w:r>
      <w:r>
        <w:fldChar w:fldCharType="separate"/>
      </w:r>
      <w:r>
        <w:t>21</w:t>
      </w:r>
      <w:r>
        <w:fldChar w:fldCharType="end"/>
      </w:r>
    </w:p>
    <w:p w14:paraId="4B0A6449" w14:textId="6B0061B0" w:rsidR="00E25919" w:rsidRDefault="00E25919">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_Toc36026537 \h </w:instrText>
      </w:r>
      <w:r>
        <w:fldChar w:fldCharType="separate"/>
      </w:r>
      <w:r>
        <w:t>21</w:t>
      </w:r>
      <w:r>
        <w:fldChar w:fldCharType="end"/>
      </w:r>
    </w:p>
    <w:p w14:paraId="68B61A63" w14:textId="5F397258" w:rsidR="00E25919" w:rsidRDefault="00E25919">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_Toc36026538 \h </w:instrText>
      </w:r>
      <w:r>
        <w:fldChar w:fldCharType="separate"/>
      </w:r>
      <w:r>
        <w:t>21</w:t>
      </w:r>
      <w:r>
        <w:fldChar w:fldCharType="end"/>
      </w:r>
    </w:p>
    <w:p w14:paraId="2D1F27F3" w14:textId="7B101A1A" w:rsidR="00E25919" w:rsidRDefault="00E2591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_Toc36026539 \h </w:instrText>
      </w:r>
      <w:r>
        <w:fldChar w:fldCharType="separate"/>
      </w:r>
      <w:r>
        <w:t>25</w:t>
      </w:r>
      <w:r>
        <w:fldChar w:fldCharType="end"/>
      </w:r>
    </w:p>
    <w:p w14:paraId="1F4C62E8" w14:textId="7EC8AE97" w:rsidR="00E25919" w:rsidRDefault="00E2591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_Toc36026540 \h </w:instrText>
      </w:r>
      <w:r>
        <w:fldChar w:fldCharType="separate"/>
      </w:r>
      <w:r>
        <w:t>25</w:t>
      </w:r>
      <w:r>
        <w:fldChar w:fldCharType="end"/>
      </w:r>
    </w:p>
    <w:p w14:paraId="507B18A6" w14:textId="1C1B997F" w:rsidR="00E25919" w:rsidRDefault="00E2591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_Toc36026541 \h </w:instrText>
      </w:r>
      <w:r>
        <w:fldChar w:fldCharType="separate"/>
      </w:r>
      <w:r>
        <w:t>26</w:t>
      </w:r>
      <w:r>
        <w:fldChar w:fldCharType="end"/>
      </w:r>
    </w:p>
    <w:p w14:paraId="1D6D8541" w14:textId="3B72EE7B" w:rsidR="00E25919" w:rsidRDefault="00E2591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_Toc36026542 \h </w:instrText>
      </w:r>
      <w:r>
        <w:fldChar w:fldCharType="separate"/>
      </w:r>
      <w:r>
        <w:t>28</w:t>
      </w:r>
      <w:r>
        <w:fldChar w:fldCharType="end"/>
      </w:r>
    </w:p>
    <w:p w14:paraId="0D9DC623" w14:textId="44BB47AB" w:rsidR="00E25919" w:rsidRDefault="00E2591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_Toc36026543 \h </w:instrText>
      </w:r>
      <w:r>
        <w:fldChar w:fldCharType="separate"/>
      </w:r>
      <w:r>
        <w:t>28</w:t>
      </w:r>
      <w:r>
        <w:fldChar w:fldCharType="end"/>
      </w:r>
    </w:p>
    <w:p w14:paraId="78C6F70A" w14:textId="6BC896F3" w:rsidR="00E25919" w:rsidRDefault="00E2591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_Toc36026544 \h </w:instrText>
      </w:r>
      <w:r>
        <w:fldChar w:fldCharType="separate"/>
      </w:r>
      <w:r>
        <w:t>29</w:t>
      </w:r>
      <w:r>
        <w:fldChar w:fldCharType="end"/>
      </w:r>
    </w:p>
    <w:p w14:paraId="04004208" w14:textId="0C0579E1" w:rsidR="00E25919" w:rsidRDefault="00E2591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_Toc36026545 \h </w:instrText>
      </w:r>
      <w:r>
        <w:fldChar w:fldCharType="separate"/>
      </w:r>
      <w:r>
        <w:t>29</w:t>
      </w:r>
      <w:r>
        <w:fldChar w:fldCharType="end"/>
      </w:r>
    </w:p>
    <w:p w14:paraId="18F1E914" w14:textId="2F03C5A1" w:rsidR="00E25919" w:rsidRDefault="00E2591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_Toc36026546 \h </w:instrText>
      </w:r>
      <w:r>
        <w:fldChar w:fldCharType="separate"/>
      </w:r>
      <w:r>
        <w:t>29</w:t>
      </w:r>
      <w:r>
        <w:fldChar w:fldCharType="end"/>
      </w:r>
    </w:p>
    <w:p w14:paraId="13875246" w14:textId="5E97A595" w:rsidR="00E25919" w:rsidRDefault="00E2591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_Toc36026547 \h </w:instrText>
      </w:r>
      <w:r>
        <w:fldChar w:fldCharType="separate"/>
      </w:r>
      <w:r>
        <w:t>29</w:t>
      </w:r>
      <w:r>
        <w:fldChar w:fldCharType="end"/>
      </w:r>
    </w:p>
    <w:p w14:paraId="496C0F23" w14:textId="58759F63" w:rsidR="00E25919" w:rsidRDefault="00E2591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_Toc36026548 \h </w:instrText>
      </w:r>
      <w:r>
        <w:fldChar w:fldCharType="separate"/>
      </w:r>
      <w:r>
        <w:t>29</w:t>
      </w:r>
      <w:r>
        <w:fldChar w:fldCharType="end"/>
      </w:r>
    </w:p>
    <w:p w14:paraId="518D8509" w14:textId="5F4FA27C" w:rsidR="00E25919" w:rsidRDefault="00E2591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_Toc36026549 \h </w:instrText>
      </w:r>
      <w:r>
        <w:fldChar w:fldCharType="separate"/>
      </w:r>
      <w:r>
        <w:t>30</w:t>
      </w:r>
      <w:r>
        <w:fldChar w:fldCharType="end"/>
      </w:r>
    </w:p>
    <w:p w14:paraId="3D358382" w14:textId="7E41FC5A" w:rsidR="00E25919" w:rsidRDefault="00E2591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_Toc36026550 \h </w:instrText>
      </w:r>
      <w:r>
        <w:fldChar w:fldCharType="separate"/>
      </w:r>
      <w:r>
        <w:t>30</w:t>
      </w:r>
      <w:r>
        <w:fldChar w:fldCharType="end"/>
      </w:r>
    </w:p>
    <w:p w14:paraId="4902F8E1" w14:textId="42F951A9" w:rsidR="00E25919" w:rsidRDefault="00E2591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_Toc36026551 \h </w:instrText>
      </w:r>
      <w:r>
        <w:fldChar w:fldCharType="separate"/>
      </w:r>
      <w:r>
        <w:t>30</w:t>
      </w:r>
      <w:r>
        <w:fldChar w:fldCharType="end"/>
      </w:r>
    </w:p>
    <w:p w14:paraId="1212A3BC" w14:textId="5A2A7FF3" w:rsidR="00E25919" w:rsidRDefault="00E2591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_Toc36026552 \h </w:instrText>
      </w:r>
      <w:r>
        <w:fldChar w:fldCharType="separate"/>
      </w:r>
      <w:r>
        <w:t>31</w:t>
      </w:r>
      <w:r>
        <w:fldChar w:fldCharType="end"/>
      </w:r>
    </w:p>
    <w:p w14:paraId="70202E86" w14:textId="1DAC1A3D" w:rsidR="00E25919" w:rsidRDefault="00E2591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_Toc36026553 \h </w:instrText>
      </w:r>
      <w:r>
        <w:fldChar w:fldCharType="separate"/>
      </w:r>
      <w:r>
        <w:t>31</w:t>
      </w:r>
      <w:r>
        <w:fldChar w:fldCharType="end"/>
      </w:r>
    </w:p>
    <w:p w14:paraId="1DA5B29C" w14:textId="75603BF2" w:rsidR="00E25919" w:rsidRDefault="00E2591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_Toc36026554 \h </w:instrText>
      </w:r>
      <w:r>
        <w:fldChar w:fldCharType="separate"/>
      </w:r>
      <w:r>
        <w:t>31</w:t>
      </w:r>
      <w:r>
        <w:fldChar w:fldCharType="end"/>
      </w:r>
    </w:p>
    <w:p w14:paraId="78C1BBBF" w14:textId="3EDB847B" w:rsidR="00E25919" w:rsidRDefault="00E2591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_Toc36026555 \h </w:instrText>
      </w:r>
      <w:r>
        <w:fldChar w:fldCharType="separate"/>
      </w:r>
      <w:r>
        <w:t>32</w:t>
      </w:r>
      <w:r>
        <w:fldChar w:fldCharType="end"/>
      </w:r>
    </w:p>
    <w:p w14:paraId="3B4C8D9E" w14:textId="051BB748" w:rsidR="00E25919" w:rsidRDefault="00E25919">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_Toc36026556 \h </w:instrText>
      </w:r>
      <w:r>
        <w:fldChar w:fldCharType="separate"/>
      </w:r>
      <w:r>
        <w:t>35</w:t>
      </w:r>
      <w:r>
        <w:fldChar w:fldCharType="end"/>
      </w:r>
    </w:p>
    <w:p w14:paraId="02E1AA5D" w14:textId="13833424" w:rsidR="00E25919" w:rsidRDefault="00E25919">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_Toc36026557 \h </w:instrText>
      </w:r>
      <w:r>
        <w:fldChar w:fldCharType="separate"/>
      </w:r>
      <w:r>
        <w:t>35</w:t>
      </w:r>
      <w:r>
        <w:fldChar w:fldCharType="end"/>
      </w:r>
    </w:p>
    <w:p w14:paraId="26515B99" w14:textId="1FA86188" w:rsidR="00E25919" w:rsidRDefault="00E2591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_Toc36026558 \h </w:instrText>
      </w:r>
      <w:r>
        <w:fldChar w:fldCharType="separate"/>
      </w:r>
      <w:r>
        <w:t>36</w:t>
      </w:r>
      <w:r>
        <w:fldChar w:fldCharType="end"/>
      </w:r>
    </w:p>
    <w:p w14:paraId="1A33BDB3" w14:textId="093D4C10" w:rsidR="00E25919" w:rsidRDefault="00E2591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_Toc36026559 \h </w:instrText>
      </w:r>
      <w:r>
        <w:fldChar w:fldCharType="separate"/>
      </w:r>
      <w:r>
        <w:t>36</w:t>
      </w:r>
      <w:r>
        <w:fldChar w:fldCharType="end"/>
      </w:r>
    </w:p>
    <w:p w14:paraId="4E014096" w14:textId="4654A698" w:rsidR="00E25919" w:rsidRDefault="00E2591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_Toc36026560 \h </w:instrText>
      </w:r>
      <w:r>
        <w:fldChar w:fldCharType="separate"/>
      </w:r>
      <w:r>
        <w:t>36</w:t>
      </w:r>
      <w:r>
        <w:fldChar w:fldCharType="end"/>
      </w:r>
    </w:p>
    <w:p w14:paraId="21179C0D" w14:textId="2F3968BC" w:rsidR="00E25919" w:rsidRDefault="00E2591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_Toc36026561 \h </w:instrText>
      </w:r>
      <w:r>
        <w:fldChar w:fldCharType="separate"/>
      </w:r>
      <w:r>
        <w:t>36</w:t>
      </w:r>
      <w:r>
        <w:fldChar w:fldCharType="end"/>
      </w:r>
    </w:p>
    <w:p w14:paraId="21CA653B" w14:textId="257FC6B2" w:rsidR="00E25919" w:rsidRDefault="00E2591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_Toc36026562 \h </w:instrText>
      </w:r>
      <w:r>
        <w:fldChar w:fldCharType="separate"/>
      </w:r>
      <w:r>
        <w:t>37</w:t>
      </w:r>
      <w:r>
        <w:fldChar w:fldCharType="end"/>
      </w:r>
    </w:p>
    <w:p w14:paraId="6C9A5F59" w14:textId="7A019CD1" w:rsidR="00E25919" w:rsidRDefault="00E2591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_Toc36026563 \h </w:instrText>
      </w:r>
      <w:r>
        <w:fldChar w:fldCharType="separate"/>
      </w:r>
      <w:r>
        <w:t>37</w:t>
      </w:r>
      <w:r>
        <w:fldChar w:fldCharType="end"/>
      </w:r>
    </w:p>
    <w:p w14:paraId="7948CE24" w14:textId="7FB54CF8" w:rsidR="00E25919" w:rsidRDefault="00E2591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_Toc36026564 \h </w:instrText>
      </w:r>
      <w:r>
        <w:fldChar w:fldCharType="separate"/>
      </w:r>
      <w:r>
        <w:t>37</w:t>
      </w:r>
      <w:r>
        <w:fldChar w:fldCharType="end"/>
      </w:r>
    </w:p>
    <w:p w14:paraId="7919422C" w14:textId="3B9151B9" w:rsidR="00E25919" w:rsidRDefault="00E2591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_Toc36026565 \h </w:instrText>
      </w:r>
      <w:r>
        <w:fldChar w:fldCharType="separate"/>
      </w:r>
      <w:r>
        <w:t>38</w:t>
      </w:r>
      <w:r>
        <w:fldChar w:fldCharType="end"/>
      </w:r>
    </w:p>
    <w:p w14:paraId="590C7F01" w14:textId="1EAD99D5" w:rsidR="00E25919" w:rsidRDefault="00E2591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_Toc36026566 \h </w:instrText>
      </w:r>
      <w:r>
        <w:fldChar w:fldCharType="separate"/>
      </w:r>
      <w:r>
        <w:t>38</w:t>
      </w:r>
      <w:r>
        <w:fldChar w:fldCharType="end"/>
      </w:r>
    </w:p>
    <w:p w14:paraId="4F712E4B" w14:textId="6FE20556" w:rsidR="00E25919" w:rsidRDefault="00E2591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_Toc36026567 \h </w:instrText>
      </w:r>
      <w:r>
        <w:fldChar w:fldCharType="separate"/>
      </w:r>
      <w:r>
        <w:t>38</w:t>
      </w:r>
      <w:r>
        <w:fldChar w:fldCharType="end"/>
      </w:r>
    </w:p>
    <w:p w14:paraId="4409C06C" w14:textId="0C9E83D5" w:rsidR="00E25919" w:rsidRDefault="00E2591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_Toc36026568 \h </w:instrText>
      </w:r>
      <w:r>
        <w:fldChar w:fldCharType="separate"/>
      </w:r>
      <w:r>
        <w:t>39</w:t>
      </w:r>
      <w:r>
        <w:fldChar w:fldCharType="end"/>
      </w:r>
    </w:p>
    <w:p w14:paraId="4527CC85" w14:textId="61D7950D" w:rsidR="00E25919" w:rsidRDefault="00E25919">
      <w:pPr>
        <w:pStyle w:val="TOC4"/>
        <w:rPr>
          <w:rFonts w:asciiTheme="minorHAnsi" w:eastAsiaTheme="minorEastAsia" w:hAnsiTheme="minorHAnsi" w:cstheme="minorBidi"/>
          <w:sz w:val="22"/>
          <w:szCs w:val="22"/>
          <w:lang w:eastAsia="en-GB"/>
        </w:rPr>
      </w:pPr>
      <w:r w:rsidRPr="00300D03">
        <w:rPr>
          <w:lang w:val="en-US"/>
        </w:rPr>
        <w:t>6.3.2.5</w:t>
      </w:r>
      <w:r>
        <w:rPr>
          <w:rFonts w:asciiTheme="minorHAnsi" w:eastAsiaTheme="minorEastAsia" w:hAnsiTheme="minorHAnsi" w:cstheme="minorBidi"/>
          <w:sz w:val="22"/>
          <w:szCs w:val="22"/>
          <w:lang w:eastAsia="en-GB"/>
        </w:rPr>
        <w:tab/>
      </w:r>
      <w:r w:rsidRPr="00300D03">
        <w:rPr>
          <w:lang w:val="en-US"/>
        </w:rPr>
        <w:t>PUCCH format 2</w:t>
      </w:r>
      <w:r>
        <w:tab/>
      </w:r>
      <w:r>
        <w:fldChar w:fldCharType="begin" w:fldLock="1"/>
      </w:r>
      <w:r>
        <w:instrText xml:space="preserve"> PAGEREF _Toc36026569 \h </w:instrText>
      </w:r>
      <w:r>
        <w:fldChar w:fldCharType="separate"/>
      </w:r>
      <w:r>
        <w:t>39</w:t>
      </w:r>
      <w:r>
        <w:fldChar w:fldCharType="end"/>
      </w:r>
    </w:p>
    <w:p w14:paraId="22DDE9A1" w14:textId="488F06FD" w:rsidR="00E25919" w:rsidRDefault="00E25919">
      <w:pPr>
        <w:pStyle w:val="TOC5"/>
        <w:rPr>
          <w:rFonts w:asciiTheme="minorHAnsi" w:eastAsiaTheme="minorEastAsia" w:hAnsiTheme="minorHAnsi" w:cstheme="minorBidi"/>
          <w:sz w:val="22"/>
          <w:szCs w:val="22"/>
          <w:lang w:eastAsia="en-GB"/>
        </w:rPr>
      </w:pPr>
      <w:r w:rsidRPr="00300D03">
        <w:rPr>
          <w:lang w:val="en-US"/>
        </w:rPr>
        <w:t>6.3.2.5.1</w:t>
      </w:r>
      <w:r>
        <w:rPr>
          <w:rFonts w:asciiTheme="minorHAnsi" w:eastAsiaTheme="minorEastAsia" w:hAnsiTheme="minorHAnsi" w:cstheme="minorBidi"/>
          <w:sz w:val="22"/>
          <w:szCs w:val="22"/>
          <w:lang w:eastAsia="en-GB"/>
        </w:rPr>
        <w:tab/>
      </w:r>
      <w:r w:rsidRPr="00300D03">
        <w:rPr>
          <w:lang w:val="en-US"/>
        </w:rPr>
        <w:t>Scrambling</w:t>
      </w:r>
      <w:r>
        <w:tab/>
      </w:r>
      <w:r>
        <w:fldChar w:fldCharType="begin" w:fldLock="1"/>
      </w:r>
      <w:r>
        <w:instrText xml:space="preserve"> PAGEREF _Toc36026570 \h </w:instrText>
      </w:r>
      <w:r>
        <w:fldChar w:fldCharType="separate"/>
      </w:r>
      <w:r>
        <w:t>39</w:t>
      </w:r>
      <w:r>
        <w:fldChar w:fldCharType="end"/>
      </w:r>
    </w:p>
    <w:p w14:paraId="36587AC3" w14:textId="3EA06BCE" w:rsidR="00E25919" w:rsidRDefault="00E25919">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_Toc36026571 \h </w:instrText>
      </w:r>
      <w:r>
        <w:fldChar w:fldCharType="separate"/>
      </w:r>
      <w:r>
        <w:t>40</w:t>
      </w:r>
      <w:r>
        <w:fldChar w:fldCharType="end"/>
      </w:r>
    </w:p>
    <w:p w14:paraId="7B6A6A4C" w14:textId="13C45B98" w:rsidR="00E25919" w:rsidRDefault="00E25919">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_Toc36026572 \h </w:instrText>
      </w:r>
      <w:r>
        <w:fldChar w:fldCharType="separate"/>
      </w:r>
      <w:r>
        <w:t>40</w:t>
      </w:r>
      <w:r>
        <w:fldChar w:fldCharType="end"/>
      </w:r>
    </w:p>
    <w:p w14:paraId="3C7CCF2F" w14:textId="1A59810A" w:rsidR="00E25919" w:rsidRDefault="00E25919">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_Toc36026573 \h </w:instrText>
      </w:r>
      <w:r>
        <w:fldChar w:fldCharType="separate"/>
      </w:r>
      <w:r>
        <w:t>40</w:t>
      </w:r>
      <w:r>
        <w:fldChar w:fldCharType="end"/>
      </w:r>
    </w:p>
    <w:p w14:paraId="1B25155E" w14:textId="0F0DACEB" w:rsidR="00E25919" w:rsidRDefault="00E25919">
      <w:pPr>
        <w:pStyle w:val="TOC4"/>
        <w:rPr>
          <w:rFonts w:asciiTheme="minorHAnsi" w:eastAsiaTheme="minorEastAsia" w:hAnsiTheme="minorHAnsi" w:cstheme="minorBidi"/>
          <w:sz w:val="22"/>
          <w:szCs w:val="22"/>
          <w:lang w:eastAsia="en-GB"/>
        </w:rPr>
      </w:pPr>
      <w:r w:rsidRPr="00300D03">
        <w:rPr>
          <w:lang w:val="en-US"/>
        </w:rPr>
        <w:t>6.3.2.6</w:t>
      </w:r>
      <w:r>
        <w:rPr>
          <w:rFonts w:asciiTheme="minorHAnsi" w:eastAsiaTheme="minorEastAsia" w:hAnsiTheme="minorHAnsi" w:cstheme="minorBidi"/>
          <w:sz w:val="22"/>
          <w:szCs w:val="22"/>
          <w:lang w:eastAsia="en-GB"/>
        </w:rPr>
        <w:tab/>
      </w:r>
      <w:r w:rsidRPr="00300D03">
        <w:rPr>
          <w:lang w:val="en-US"/>
        </w:rPr>
        <w:t>PUCCH formats 3 and 4</w:t>
      </w:r>
      <w:r>
        <w:tab/>
      </w:r>
      <w:r>
        <w:fldChar w:fldCharType="begin" w:fldLock="1"/>
      </w:r>
      <w:r>
        <w:instrText xml:space="preserve"> PAGEREF _Toc36026574 \h </w:instrText>
      </w:r>
      <w:r>
        <w:fldChar w:fldCharType="separate"/>
      </w:r>
      <w:r>
        <w:t>41</w:t>
      </w:r>
      <w:r>
        <w:fldChar w:fldCharType="end"/>
      </w:r>
    </w:p>
    <w:p w14:paraId="78B18213" w14:textId="5EC2AAF5" w:rsidR="00E25919" w:rsidRDefault="00E25919">
      <w:pPr>
        <w:pStyle w:val="TOC5"/>
        <w:rPr>
          <w:rFonts w:asciiTheme="minorHAnsi" w:eastAsiaTheme="minorEastAsia" w:hAnsiTheme="minorHAnsi" w:cstheme="minorBidi"/>
          <w:sz w:val="22"/>
          <w:szCs w:val="22"/>
          <w:lang w:eastAsia="en-GB"/>
        </w:rPr>
      </w:pPr>
      <w:r w:rsidRPr="00300D03">
        <w:rPr>
          <w:lang w:val="en-US"/>
        </w:rPr>
        <w:t>6.3.2.6.1</w:t>
      </w:r>
      <w:r>
        <w:rPr>
          <w:rFonts w:asciiTheme="minorHAnsi" w:eastAsiaTheme="minorEastAsia" w:hAnsiTheme="minorHAnsi" w:cstheme="minorBidi"/>
          <w:sz w:val="22"/>
          <w:szCs w:val="22"/>
          <w:lang w:eastAsia="en-GB"/>
        </w:rPr>
        <w:tab/>
      </w:r>
      <w:r w:rsidRPr="00300D03">
        <w:rPr>
          <w:lang w:val="en-US"/>
        </w:rPr>
        <w:t>Scrambling</w:t>
      </w:r>
      <w:r>
        <w:tab/>
      </w:r>
      <w:r>
        <w:fldChar w:fldCharType="begin" w:fldLock="1"/>
      </w:r>
      <w:r>
        <w:instrText xml:space="preserve"> PAGEREF _Toc36026575 \h </w:instrText>
      </w:r>
      <w:r>
        <w:fldChar w:fldCharType="separate"/>
      </w:r>
      <w:r>
        <w:t>41</w:t>
      </w:r>
      <w:r>
        <w:fldChar w:fldCharType="end"/>
      </w:r>
    </w:p>
    <w:p w14:paraId="4CD80551" w14:textId="6BB7BEF2" w:rsidR="00E25919" w:rsidRDefault="00E25919">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_Toc36026576 \h </w:instrText>
      </w:r>
      <w:r>
        <w:fldChar w:fldCharType="separate"/>
      </w:r>
      <w:r>
        <w:t>41</w:t>
      </w:r>
      <w:r>
        <w:fldChar w:fldCharType="end"/>
      </w:r>
    </w:p>
    <w:p w14:paraId="1650DC5B" w14:textId="54709775" w:rsidR="00E25919" w:rsidRDefault="00E25919">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_Toc36026577 \h </w:instrText>
      </w:r>
      <w:r>
        <w:fldChar w:fldCharType="separate"/>
      </w:r>
      <w:r>
        <w:t>41</w:t>
      </w:r>
      <w:r>
        <w:fldChar w:fldCharType="end"/>
      </w:r>
    </w:p>
    <w:p w14:paraId="37224010" w14:textId="032F26EF" w:rsidR="00E25919" w:rsidRDefault="00E25919">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_Toc36026578 \h </w:instrText>
      </w:r>
      <w:r>
        <w:fldChar w:fldCharType="separate"/>
      </w:r>
      <w:r>
        <w:t>42</w:t>
      </w:r>
      <w:r>
        <w:fldChar w:fldCharType="end"/>
      </w:r>
    </w:p>
    <w:p w14:paraId="380077B6" w14:textId="3DC59590" w:rsidR="00E25919" w:rsidRDefault="00E25919">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_Toc36026579 \h </w:instrText>
      </w:r>
      <w:r>
        <w:fldChar w:fldCharType="separate"/>
      </w:r>
      <w:r>
        <w:t>42</w:t>
      </w:r>
      <w:r>
        <w:fldChar w:fldCharType="end"/>
      </w:r>
    </w:p>
    <w:p w14:paraId="04FD490D" w14:textId="22DD86DA" w:rsidR="00E25919" w:rsidRDefault="00E2591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_Toc36026580 \h </w:instrText>
      </w:r>
      <w:r>
        <w:fldChar w:fldCharType="separate"/>
      </w:r>
      <w:r>
        <w:t>43</w:t>
      </w:r>
      <w:r>
        <w:fldChar w:fldCharType="end"/>
      </w:r>
    </w:p>
    <w:p w14:paraId="03E83997" w14:textId="7649DDAB" w:rsidR="00E25919" w:rsidRDefault="00E2591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_Toc36026581 \h </w:instrText>
      </w:r>
      <w:r>
        <w:fldChar w:fldCharType="separate"/>
      </w:r>
      <w:r>
        <w:t>43</w:t>
      </w:r>
      <w:r>
        <w:fldChar w:fldCharType="end"/>
      </w:r>
    </w:p>
    <w:p w14:paraId="7EF5FC5D" w14:textId="58E8D1BC" w:rsidR="00E25919" w:rsidRDefault="00E2591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_Toc36026582 \h </w:instrText>
      </w:r>
      <w:r>
        <w:fldChar w:fldCharType="separate"/>
      </w:r>
      <w:r>
        <w:t>49</w:t>
      </w:r>
      <w:r>
        <w:fldChar w:fldCharType="end"/>
      </w:r>
    </w:p>
    <w:p w14:paraId="3DDF89ED" w14:textId="31B953C3" w:rsidR="00E25919" w:rsidRDefault="00E2591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_Toc36026583 \h </w:instrText>
      </w:r>
      <w:r>
        <w:fldChar w:fldCharType="separate"/>
      </w:r>
      <w:r>
        <w:t>69</w:t>
      </w:r>
      <w:r>
        <w:fldChar w:fldCharType="end"/>
      </w:r>
    </w:p>
    <w:p w14:paraId="43BB129A" w14:textId="78DDBD59" w:rsidR="00E25919" w:rsidRDefault="00E2591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_Toc36026584 \h </w:instrText>
      </w:r>
      <w:r>
        <w:fldChar w:fldCharType="separate"/>
      </w:r>
      <w:r>
        <w:t>69</w:t>
      </w:r>
      <w:r>
        <w:fldChar w:fldCharType="end"/>
      </w:r>
    </w:p>
    <w:p w14:paraId="7AC57F0D" w14:textId="250CE411" w:rsidR="00E25919" w:rsidRDefault="00E2591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_Toc36026585 \h </w:instrText>
      </w:r>
      <w:r>
        <w:fldChar w:fldCharType="separate"/>
      </w:r>
      <w:r>
        <w:t>69</w:t>
      </w:r>
      <w:r>
        <w:fldChar w:fldCharType="end"/>
      </w:r>
    </w:p>
    <w:p w14:paraId="05A7FF27" w14:textId="130A0BBB" w:rsidR="00E25919" w:rsidRDefault="00E25919">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_Toc36026586 \h </w:instrText>
      </w:r>
      <w:r>
        <w:fldChar w:fldCharType="separate"/>
      </w:r>
      <w:r>
        <w:t>69</w:t>
      </w:r>
      <w:r>
        <w:fldChar w:fldCharType="end"/>
      </w:r>
    </w:p>
    <w:p w14:paraId="18F41E2A" w14:textId="3D52ADC1" w:rsidR="00E25919" w:rsidRDefault="00E25919">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_Toc36026587 \h </w:instrText>
      </w:r>
      <w:r>
        <w:fldChar w:fldCharType="separate"/>
      </w:r>
      <w:r>
        <w:t>71</w:t>
      </w:r>
      <w:r>
        <w:fldChar w:fldCharType="end"/>
      </w:r>
    </w:p>
    <w:p w14:paraId="6835DE10" w14:textId="4C797899" w:rsidR="00E25919" w:rsidRDefault="00E25919">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_Toc36026588 \h </w:instrText>
      </w:r>
      <w:r>
        <w:fldChar w:fldCharType="separate"/>
      </w:r>
      <w:r>
        <w:t>71</w:t>
      </w:r>
      <w:r>
        <w:fldChar w:fldCharType="end"/>
      </w:r>
    </w:p>
    <w:p w14:paraId="7594FD7A" w14:textId="195B0643" w:rsidR="00E25919" w:rsidRDefault="00E2591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_Toc36026589 \h </w:instrText>
      </w:r>
      <w:r>
        <w:fldChar w:fldCharType="separate"/>
      </w:r>
      <w:r>
        <w:t>75</w:t>
      </w:r>
      <w:r>
        <w:fldChar w:fldCharType="end"/>
      </w:r>
    </w:p>
    <w:p w14:paraId="6FCD2036" w14:textId="3B43EAC8" w:rsidR="00E25919" w:rsidRDefault="00E25919">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_Toc36026590 \h </w:instrText>
      </w:r>
      <w:r>
        <w:fldChar w:fldCharType="separate"/>
      </w:r>
      <w:r>
        <w:t>75</w:t>
      </w:r>
      <w:r>
        <w:fldChar w:fldCharType="end"/>
      </w:r>
    </w:p>
    <w:p w14:paraId="2B59B13A" w14:textId="62D94386" w:rsidR="00E25919" w:rsidRDefault="00E25919">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_Toc36026591 \h </w:instrText>
      </w:r>
      <w:r>
        <w:fldChar w:fldCharType="separate"/>
      </w:r>
      <w:r>
        <w:t>75</w:t>
      </w:r>
      <w:r>
        <w:fldChar w:fldCharType="end"/>
      </w:r>
    </w:p>
    <w:p w14:paraId="2AF0D06B" w14:textId="234889F3" w:rsidR="00E25919" w:rsidRDefault="00E25919">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_Toc36026592 \h </w:instrText>
      </w:r>
      <w:r>
        <w:fldChar w:fldCharType="separate"/>
      </w:r>
      <w:r>
        <w:t>76</w:t>
      </w:r>
      <w:r>
        <w:fldChar w:fldCharType="end"/>
      </w:r>
    </w:p>
    <w:p w14:paraId="7378643F" w14:textId="18C43F94" w:rsidR="00E25919" w:rsidRDefault="00E25919">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_Toc36026593 \h </w:instrText>
      </w:r>
      <w:r>
        <w:fldChar w:fldCharType="separate"/>
      </w:r>
      <w:r>
        <w:t>76</w:t>
      </w:r>
      <w:r>
        <w:fldChar w:fldCharType="end"/>
      </w:r>
    </w:p>
    <w:p w14:paraId="6CAABABF" w14:textId="0B56974A" w:rsidR="00E25919" w:rsidRDefault="00E25919">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_Toc36026594 \h </w:instrText>
      </w:r>
      <w:r>
        <w:fldChar w:fldCharType="separate"/>
      </w:r>
      <w:r>
        <w:t>76</w:t>
      </w:r>
      <w:r>
        <w:fldChar w:fldCharType="end"/>
      </w:r>
    </w:p>
    <w:p w14:paraId="6CCB26F2" w14:textId="5E00E7BA" w:rsidR="00E25919" w:rsidRDefault="00E25919">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_Toc36026595 \h </w:instrText>
      </w:r>
      <w:r>
        <w:fldChar w:fldCharType="separate"/>
      </w:r>
      <w:r>
        <w:t>78</w:t>
      </w:r>
      <w:r>
        <w:fldChar w:fldCharType="end"/>
      </w:r>
    </w:p>
    <w:p w14:paraId="48A211F7" w14:textId="45CA054D" w:rsidR="00E25919" w:rsidRDefault="00E2591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_Toc36026596 \h </w:instrText>
      </w:r>
      <w:r>
        <w:fldChar w:fldCharType="separate"/>
      </w:r>
      <w:r>
        <w:t>79</w:t>
      </w:r>
      <w:r>
        <w:fldChar w:fldCharType="end"/>
      </w:r>
    </w:p>
    <w:p w14:paraId="0C981AE8" w14:textId="2121A80F" w:rsidR="00E25919" w:rsidRDefault="00E25919">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_Toc36026597 \h </w:instrText>
      </w:r>
      <w:r>
        <w:fldChar w:fldCharType="separate"/>
      </w:r>
      <w:r>
        <w:t>79</w:t>
      </w:r>
      <w:r>
        <w:fldChar w:fldCharType="end"/>
      </w:r>
    </w:p>
    <w:p w14:paraId="424CF885" w14:textId="17880FBB" w:rsidR="00E25919" w:rsidRDefault="00E25919">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_Toc36026598 \h </w:instrText>
      </w:r>
      <w:r>
        <w:fldChar w:fldCharType="separate"/>
      </w:r>
      <w:r>
        <w:t>79</w:t>
      </w:r>
      <w:r>
        <w:fldChar w:fldCharType="end"/>
      </w:r>
    </w:p>
    <w:p w14:paraId="1DE6CFAC" w14:textId="5D5EA81B" w:rsidR="00E25919" w:rsidRDefault="00E25919">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_Toc36026599 \h </w:instrText>
      </w:r>
      <w:r>
        <w:fldChar w:fldCharType="separate"/>
      </w:r>
      <w:r>
        <w:t>80</w:t>
      </w:r>
      <w:r>
        <w:fldChar w:fldCharType="end"/>
      </w:r>
    </w:p>
    <w:p w14:paraId="3AB9CCA8" w14:textId="331F9C13" w:rsidR="00E25919" w:rsidRDefault="00E25919">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_Toc36026600 \h </w:instrText>
      </w:r>
      <w:r>
        <w:fldChar w:fldCharType="separate"/>
      </w:r>
      <w:r>
        <w:t>80</w:t>
      </w:r>
      <w:r>
        <w:fldChar w:fldCharType="end"/>
      </w:r>
    </w:p>
    <w:p w14:paraId="04ED1457" w14:textId="448FE24D" w:rsidR="00E25919" w:rsidRDefault="00E25919">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_Toc36026601 \h </w:instrText>
      </w:r>
      <w:r>
        <w:fldChar w:fldCharType="separate"/>
      </w:r>
      <w:r>
        <w:t>80</w:t>
      </w:r>
      <w:r>
        <w:fldChar w:fldCharType="end"/>
      </w:r>
    </w:p>
    <w:p w14:paraId="1631EFC7" w14:textId="3964ED62" w:rsidR="00E25919" w:rsidRDefault="00E25919">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_Toc36026602 \h </w:instrText>
      </w:r>
      <w:r>
        <w:fldChar w:fldCharType="separate"/>
      </w:r>
      <w:r>
        <w:t>81</w:t>
      </w:r>
      <w:r>
        <w:fldChar w:fldCharType="end"/>
      </w:r>
    </w:p>
    <w:p w14:paraId="14C8522E" w14:textId="1E332090" w:rsidR="00E25919" w:rsidRDefault="00E25919">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_Toc36026603 \h </w:instrText>
      </w:r>
      <w:r>
        <w:fldChar w:fldCharType="separate"/>
      </w:r>
      <w:r>
        <w:t>81</w:t>
      </w:r>
      <w:r>
        <w:fldChar w:fldCharType="end"/>
      </w:r>
    </w:p>
    <w:p w14:paraId="64055A9E" w14:textId="2AF6952B" w:rsidR="00E25919" w:rsidRDefault="00E25919">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_Toc36026604 \h </w:instrText>
      </w:r>
      <w:r>
        <w:fldChar w:fldCharType="separate"/>
      </w:r>
      <w:r>
        <w:t>81</w:t>
      </w:r>
      <w:r>
        <w:fldChar w:fldCharType="end"/>
      </w:r>
    </w:p>
    <w:p w14:paraId="3C724A2C" w14:textId="730779E9" w:rsidR="00E25919" w:rsidRDefault="00E25919">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_Toc36026605 \h </w:instrText>
      </w:r>
      <w:r>
        <w:fldChar w:fldCharType="separate"/>
      </w:r>
      <w:r>
        <w:t>81</w:t>
      </w:r>
      <w:r>
        <w:fldChar w:fldCharType="end"/>
      </w:r>
    </w:p>
    <w:p w14:paraId="07944D9C" w14:textId="232D8609" w:rsidR="00E25919" w:rsidRDefault="00E2591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_Toc36026606 \h </w:instrText>
      </w:r>
      <w:r>
        <w:fldChar w:fldCharType="separate"/>
      </w:r>
      <w:r>
        <w:t>82</w:t>
      </w:r>
      <w:r>
        <w:fldChar w:fldCharType="end"/>
      </w:r>
    </w:p>
    <w:p w14:paraId="5F72020E" w14:textId="16907F8D" w:rsidR="00E25919" w:rsidRDefault="00E25919">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_Toc36026607 \h </w:instrText>
      </w:r>
      <w:r>
        <w:fldChar w:fldCharType="separate"/>
      </w:r>
      <w:r>
        <w:t>82</w:t>
      </w:r>
      <w:r>
        <w:fldChar w:fldCharType="end"/>
      </w:r>
    </w:p>
    <w:p w14:paraId="33C5CF9E" w14:textId="4E689DE2" w:rsidR="00E25919" w:rsidRDefault="00E25919">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_Toc36026608 \h </w:instrText>
      </w:r>
      <w:r>
        <w:fldChar w:fldCharType="separate"/>
      </w:r>
      <w:r>
        <w:t>82</w:t>
      </w:r>
      <w:r>
        <w:fldChar w:fldCharType="end"/>
      </w:r>
    </w:p>
    <w:p w14:paraId="46BAB5E4" w14:textId="58AAAA50" w:rsidR="00E25919" w:rsidRDefault="00E25919">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_Toc36026609 \h </w:instrText>
      </w:r>
      <w:r>
        <w:fldChar w:fldCharType="separate"/>
      </w:r>
      <w:r>
        <w:t>83</w:t>
      </w:r>
      <w:r>
        <w:fldChar w:fldCharType="end"/>
      </w:r>
    </w:p>
    <w:p w14:paraId="03E0CF56" w14:textId="1BE9504C" w:rsidR="00E25919" w:rsidRDefault="00E25919">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_Toc36026610 \h </w:instrText>
      </w:r>
      <w:r>
        <w:fldChar w:fldCharType="separate"/>
      </w:r>
      <w:r>
        <w:t>88</w:t>
      </w:r>
      <w:r>
        <w:fldChar w:fldCharType="end"/>
      </w:r>
    </w:p>
    <w:p w14:paraId="627ED21C" w14:textId="30C23556" w:rsidR="00E25919" w:rsidRDefault="00E2591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_Toc36026611 \h </w:instrText>
      </w:r>
      <w:r>
        <w:fldChar w:fldCharType="separate"/>
      </w:r>
      <w:r>
        <w:t>88</w:t>
      </w:r>
      <w:r>
        <w:fldChar w:fldCharType="end"/>
      </w:r>
    </w:p>
    <w:p w14:paraId="364F5B08" w14:textId="1D5D123F" w:rsidR="00E25919" w:rsidRDefault="00E2591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_Toc36026612 \h </w:instrText>
      </w:r>
      <w:r>
        <w:fldChar w:fldCharType="separate"/>
      </w:r>
      <w:r>
        <w:t>88</w:t>
      </w:r>
      <w:r>
        <w:fldChar w:fldCharType="end"/>
      </w:r>
    </w:p>
    <w:p w14:paraId="1D641A19" w14:textId="0A08C917" w:rsidR="00E25919" w:rsidRDefault="00E2591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_Toc36026613 \h </w:instrText>
      </w:r>
      <w:r>
        <w:fldChar w:fldCharType="separate"/>
      </w:r>
      <w:r>
        <w:t>88</w:t>
      </w:r>
      <w:r>
        <w:fldChar w:fldCharType="end"/>
      </w:r>
    </w:p>
    <w:p w14:paraId="244A02E8" w14:textId="57E750E3" w:rsidR="00E25919" w:rsidRDefault="00E2591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_Toc36026614 \h </w:instrText>
      </w:r>
      <w:r>
        <w:fldChar w:fldCharType="separate"/>
      </w:r>
      <w:r>
        <w:t>88</w:t>
      </w:r>
      <w:r>
        <w:fldChar w:fldCharType="end"/>
      </w:r>
    </w:p>
    <w:p w14:paraId="465E3F3E" w14:textId="7BB419FB" w:rsidR="00E25919" w:rsidRDefault="00E2591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_Toc36026615 \h </w:instrText>
      </w:r>
      <w:r>
        <w:fldChar w:fldCharType="separate"/>
      </w:r>
      <w:r>
        <w:t>88</w:t>
      </w:r>
      <w:r>
        <w:fldChar w:fldCharType="end"/>
      </w:r>
    </w:p>
    <w:p w14:paraId="28AD19DF" w14:textId="081731BB" w:rsidR="00E25919" w:rsidRDefault="00E2591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_Toc36026616 \h </w:instrText>
      </w:r>
      <w:r>
        <w:fldChar w:fldCharType="separate"/>
      </w:r>
      <w:r>
        <w:t>89</w:t>
      </w:r>
      <w:r>
        <w:fldChar w:fldCharType="end"/>
      </w:r>
    </w:p>
    <w:p w14:paraId="13C64C84" w14:textId="4601D487" w:rsidR="00E25919" w:rsidRDefault="00E2591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_Toc36026617 \h </w:instrText>
      </w:r>
      <w:r>
        <w:fldChar w:fldCharType="separate"/>
      </w:r>
      <w:r>
        <w:t>89</w:t>
      </w:r>
      <w:r>
        <w:fldChar w:fldCharType="end"/>
      </w:r>
    </w:p>
    <w:p w14:paraId="397228E3" w14:textId="6BBC865F" w:rsidR="00E25919" w:rsidRDefault="00E2591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_Toc36026618 \h </w:instrText>
      </w:r>
      <w:r>
        <w:fldChar w:fldCharType="separate"/>
      </w:r>
      <w:r>
        <w:t>89</w:t>
      </w:r>
      <w:r>
        <w:fldChar w:fldCharType="end"/>
      </w:r>
    </w:p>
    <w:p w14:paraId="6B976A7F" w14:textId="3FDA129D" w:rsidR="00E25919" w:rsidRDefault="00E2591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_Toc36026619 \h </w:instrText>
      </w:r>
      <w:r>
        <w:fldChar w:fldCharType="separate"/>
      </w:r>
      <w:r>
        <w:t>90</w:t>
      </w:r>
      <w:r>
        <w:fldChar w:fldCharType="end"/>
      </w:r>
    </w:p>
    <w:p w14:paraId="2ADD88C4" w14:textId="46E787A7" w:rsidR="00E25919" w:rsidRDefault="00E2591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_Toc36026620 \h </w:instrText>
      </w:r>
      <w:r>
        <w:fldChar w:fldCharType="separate"/>
      </w:r>
      <w:r>
        <w:t>90</w:t>
      </w:r>
      <w:r>
        <w:fldChar w:fldCharType="end"/>
      </w:r>
    </w:p>
    <w:p w14:paraId="0FD4A025" w14:textId="417D794F" w:rsidR="00E25919" w:rsidRDefault="00E2591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_Toc36026621 \h </w:instrText>
      </w:r>
      <w:r>
        <w:fldChar w:fldCharType="separate"/>
      </w:r>
      <w:r>
        <w:t>91</w:t>
      </w:r>
      <w:r>
        <w:fldChar w:fldCharType="end"/>
      </w:r>
    </w:p>
    <w:p w14:paraId="6B107638" w14:textId="7B47D20F" w:rsidR="00E25919" w:rsidRDefault="00E2591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_Toc36026622 \h </w:instrText>
      </w:r>
      <w:r>
        <w:fldChar w:fldCharType="separate"/>
      </w:r>
      <w:r>
        <w:t>92</w:t>
      </w:r>
      <w:r>
        <w:fldChar w:fldCharType="end"/>
      </w:r>
    </w:p>
    <w:p w14:paraId="719426D2" w14:textId="2E1103BD" w:rsidR="00E25919" w:rsidRDefault="00E25919">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_Toc36026623 \h </w:instrText>
      </w:r>
      <w:r>
        <w:fldChar w:fldCharType="separate"/>
      </w:r>
      <w:r>
        <w:t>92</w:t>
      </w:r>
      <w:r>
        <w:fldChar w:fldCharType="end"/>
      </w:r>
    </w:p>
    <w:p w14:paraId="5BA23675" w14:textId="703C0EB6" w:rsidR="00E25919" w:rsidRDefault="00E2591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_Toc36026624 \h </w:instrText>
      </w:r>
      <w:r>
        <w:fldChar w:fldCharType="separate"/>
      </w:r>
      <w:r>
        <w:t>94</w:t>
      </w:r>
      <w:r>
        <w:fldChar w:fldCharType="end"/>
      </w:r>
    </w:p>
    <w:p w14:paraId="790FFD31" w14:textId="781C09AB" w:rsidR="00E25919" w:rsidRDefault="00E2591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_Toc36026625 \h </w:instrText>
      </w:r>
      <w:r>
        <w:fldChar w:fldCharType="separate"/>
      </w:r>
      <w:r>
        <w:t>94</w:t>
      </w:r>
      <w:r>
        <w:fldChar w:fldCharType="end"/>
      </w:r>
    </w:p>
    <w:p w14:paraId="75714712" w14:textId="3A4AB642" w:rsidR="00E25919" w:rsidRDefault="00E2591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_Toc36026626 \h </w:instrText>
      </w:r>
      <w:r>
        <w:fldChar w:fldCharType="separate"/>
      </w:r>
      <w:r>
        <w:t>94</w:t>
      </w:r>
      <w:r>
        <w:fldChar w:fldCharType="end"/>
      </w:r>
    </w:p>
    <w:p w14:paraId="15C06A90" w14:textId="6AE959A9" w:rsidR="00E25919" w:rsidRDefault="00E2591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_Toc36026627 \h </w:instrText>
      </w:r>
      <w:r>
        <w:fldChar w:fldCharType="separate"/>
      </w:r>
      <w:r>
        <w:t>95</w:t>
      </w:r>
      <w:r>
        <w:fldChar w:fldCharType="end"/>
      </w:r>
    </w:p>
    <w:p w14:paraId="11C4D4E1" w14:textId="44F58865" w:rsidR="00E25919" w:rsidRDefault="00E2591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_Toc36026628 \h </w:instrText>
      </w:r>
      <w:r>
        <w:fldChar w:fldCharType="separate"/>
      </w:r>
      <w:r>
        <w:t>95</w:t>
      </w:r>
      <w:r>
        <w:fldChar w:fldCharType="end"/>
      </w:r>
    </w:p>
    <w:p w14:paraId="472788EA" w14:textId="6B82068F" w:rsidR="00E25919" w:rsidRDefault="00E25919">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_Toc36026629 \h </w:instrText>
      </w:r>
      <w:r>
        <w:fldChar w:fldCharType="separate"/>
      </w:r>
      <w:r>
        <w:t>96</w:t>
      </w:r>
      <w:r>
        <w:fldChar w:fldCharType="end"/>
      </w:r>
    </w:p>
    <w:p w14:paraId="52BC564B" w14:textId="54EACDD0" w:rsidR="00E25919" w:rsidRDefault="00E2591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_Toc36026630 \h </w:instrText>
      </w:r>
      <w:r>
        <w:fldChar w:fldCharType="separate"/>
      </w:r>
      <w:r>
        <w:t>96</w:t>
      </w:r>
      <w:r>
        <w:fldChar w:fldCharType="end"/>
      </w:r>
    </w:p>
    <w:p w14:paraId="1E475A8F" w14:textId="5BDD8C4D" w:rsidR="00E25919" w:rsidRDefault="00E2591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_Toc36026631 \h </w:instrText>
      </w:r>
      <w:r>
        <w:fldChar w:fldCharType="separate"/>
      </w:r>
      <w:r>
        <w:t>96</w:t>
      </w:r>
      <w:r>
        <w:fldChar w:fldCharType="end"/>
      </w:r>
    </w:p>
    <w:p w14:paraId="3269D539" w14:textId="1B529FDB" w:rsidR="00E25919" w:rsidRDefault="00E2591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_Toc36026632 \h </w:instrText>
      </w:r>
      <w:r>
        <w:fldChar w:fldCharType="separate"/>
      </w:r>
      <w:r>
        <w:t>96</w:t>
      </w:r>
      <w:r>
        <w:fldChar w:fldCharType="end"/>
      </w:r>
    </w:p>
    <w:p w14:paraId="2125CB2B" w14:textId="6DDD1F2D" w:rsidR="00E25919" w:rsidRDefault="00E25919">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_Toc36026633 \h </w:instrText>
      </w:r>
      <w:r>
        <w:fldChar w:fldCharType="separate"/>
      </w:r>
      <w:r>
        <w:t>96</w:t>
      </w:r>
      <w:r>
        <w:fldChar w:fldCharType="end"/>
      </w:r>
    </w:p>
    <w:p w14:paraId="41EFF3D5" w14:textId="24F1AF91" w:rsidR="00E25919" w:rsidRDefault="00E2591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_Toc36026634 \h </w:instrText>
      </w:r>
      <w:r>
        <w:fldChar w:fldCharType="separate"/>
      </w:r>
      <w:r>
        <w:t>96</w:t>
      </w:r>
      <w:r>
        <w:fldChar w:fldCharType="end"/>
      </w:r>
    </w:p>
    <w:p w14:paraId="2D6A0999" w14:textId="64BD10E1" w:rsidR="00E25919" w:rsidRDefault="00E2591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_Toc36026635 \h </w:instrText>
      </w:r>
      <w:r>
        <w:fldChar w:fldCharType="separate"/>
      </w:r>
      <w:r>
        <w:t>96</w:t>
      </w:r>
      <w:r>
        <w:fldChar w:fldCharType="end"/>
      </w:r>
    </w:p>
    <w:p w14:paraId="57FEF68A" w14:textId="1F45D7EA" w:rsidR="00E25919" w:rsidRDefault="00E2591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_Toc36026636 \h </w:instrText>
      </w:r>
      <w:r>
        <w:fldChar w:fldCharType="separate"/>
      </w:r>
      <w:r>
        <w:t>96</w:t>
      </w:r>
      <w:r>
        <w:fldChar w:fldCharType="end"/>
      </w:r>
    </w:p>
    <w:p w14:paraId="6B4502AB" w14:textId="04B7BD59" w:rsidR="00E25919" w:rsidRDefault="00E25919">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_Toc36026637 \h </w:instrText>
      </w:r>
      <w:r>
        <w:fldChar w:fldCharType="separate"/>
      </w:r>
      <w:r>
        <w:t>96</w:t>
      </w:r>
      <w:r>
        <w:fldChar w:fldCharType="end"/>
      </w:r>
    </w:p>
    <w:p w14:paraId="51844199" w14:textId="03A063D4" w:rsidR="00E25919" w:rsidRDefault="00E25919">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_Toc36026638 \h </w:instrText>
      </w:r>
      <w:r>
        <w:fldChar w:fldCharType="separate"/>
      </w:r>
      <w:r>
        <w:t>97</w:t>
      </w:r>
      <w:r>
        <w:fldChar w:fldCharType="end"/>
      </w:r>
    </w:p>
    <w:p w14:paraId="59D55E93" w14:textId="10AD1CDC" w:rsidR="00E25919" w:rsidRDefault="00E25919">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_Toc36026639 \h </w:instrText>
      </w:r>
      <w:r>
        <w:fldChar w:fldCharType="separate"/>
      </w:r>
      <w:r>
        <w:t>101</w:t>
      </w:r>
      <w:r>
        <w:fldChar w:fldCharType="end"/>
      </w:r>
    </w:p>
    <w:p w14:paraId="699A1EFE" w14:textId="73E0353C" w:rsidR="00E25919" w:rsidRDefault="00E25919">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_Toc36026640 \h </w:instrText>
      </w:r>
      <w:r>
        <w:fldChar w:fldCharType="separate"/>
      </w:r>
      <w:r>
        <w:t>101</w:t>
      </w:r>
      <w:r>
        <w:fldChar w:fldCharType="end"/>
      </w:r>
    </w:p>
    <w:p w14:paraId="58A3DE33" w14:textId="41C09717" w:rsidR="00E25919" w:rsidRDefault="00E25919">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_Toc36026641 \h </w:instrText>
      </w:r>
      <w:r>
        <w:fldChar w:fldCharType="separate"/>
      </w:r>
      <w:r>
        <w:t>101</w:t>
      </w:r>
      <w:r>
        <w:fldChar w:fldCharType="end"/>
      </w:r>
    </w:p>
    <w:p w14:paraId="219021E5" w14:textId="67E3B055" w:rsidR="00E25919" w:rsidRDefault="00E25919">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_Toc36026642 \h </w:instrText>
      </w:r>
      <w:r>
        <w:fldChar w:fldCharType="separate"/>
      </w:r>
      <w:r>
        <w:t>103</w:t>
      </w:r>
      <w:r>
        <w:fldChar w:fldCharType="end"/>
      </w:r>
    </w:p>
    <w:p w14:paraId="31712017" w14:textId="1C7D1653" w:rsidR="00E25919" w:rsidRDefault="00E25919">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_Toc36026643 \h </w:instrText>
      </w:r>
      <w:r>
        <w:fldChar w:fldCharType="separate"/>
      </w:r>
      <w:r>
        <w:t>103</w:t>
      </w:r>
      <w:r>
        <w:fldChar w:fldCharType="end"/>
      </w:r>
    </w:p>
    <w:p w14:paraId="5BE8DA49" w14:textId="64AABB17" w:rsidR="00E25919" w:rsidRDefault="00E25919">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_Toc36026644 \h </w:instrText>
      </w:r>
      <w:r>
        <w:fldChar w:fldCharType="separate"/>
      </w:r>
      <w:r>
        <w:t>103</w:t>
      </w:r>
      <w:r>
        <w:fldChar w:fldCharType="end"/>
      </w:r>
    </w:p>
    <w:p w14:paraId="0F0B0AC0" w14:textId="7689D516" w:rsidR="00E25919" w:rsidRDefault="00E25919">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_Toc36026645 \h </w:instrText>
      </w:r>
      <w:r>
        <w:fldChar w:fldCharType="separate"/>
      </w:r>
      <w:r>
        <w:t>103</w:t>
      </w:r>
      <w:r>
        <w:fldChar w:fldCharType="end"/>
      </w:r>
    </w:p>
    <w:p w14:paraId="35A80E44" w14:textId="1F6D2B86" w:rsidR="00E25919" w:rsidRDefault="00E25919">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_Toc36026646 \h </w:instrText>
      </w:r>
      <w:r>
        <w:fldChar w:fldCharType="separate"/>
      </w:r>
      <w:r>
        <w:t>103</w:t>
      </w:r>
      <w:r>
        <w:fldChar w:fldCharType="end"/>
      </w:r>
    </w:p>
    <w:p w14:paraId="0B38081E" w14:textId="2A1E90EA" w:rsidR="00E25919" w:rsidRDefault="00E25919">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_Toc36026647 \h </w:instrText>
      </w:r>
      <w:r>
        <w:fldChar w:fldCharType="separate"/>
      </w:r>
      <w:r>
        <w:t>104</w:t>
      </w:r>
      <w:r>
        <w:fldChar w:fldCharType="end"/>
      </w:r>
    </w:p>
    <w:p w14:paraId="7F9C3053" w14:textId="5F97BD64" w:rsidR="00E25919" w:rsidRDefault="00E25919">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_Toc36026648 \h </w:instrText>
      </w:r>
      <w:r>
        <w:fldChar w:fldCharType="separate"/>
      </w:r>
      <w:r>
        <w:t>104</w:t>
      </w:r>
      <w:r>
        <w:fldChar w:fldCharType="end"/>
      </w:r>
    </w:p>
    <w:p w14:paraId="25F6E0A8" w14:textId="578B82D1" w:rsidR="00E25919" w:rsidRDefault="00E25919">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_Toc36026649 \h </w:instrText>
      </w:r>
      <w:r>
        <w:fldChar w:fldCharType="separate"/>
      </w:r>
      <w:r>
        <w:t>104</w:t>
      </w:r>
      <w:r>
        <w:fldChar w:fldCharType="end"/>
      </w:r>
    </w:p>
    <w:p w14:paraId="0B15544B" w14:textId="00425197" w:rsidR="00E25919" w:rsidRDefault="00E25919">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_Toc36026650 \h </w:instrText>
      </w:r>
      <w:r>
        <w:fldChar w:fldCharType="separate"/>
      </w:r>
      <w:r>
        <w:t>104</w:t>
      </w:r>
      <w:r>
        <w:fldChar w:fldCharType="end"/>
      </w:r>
    </w:p>
    <w:p w14:paraId="4C4F6AC2" w14:textId="771C4C02" w:rsidR="00E25919" w:rsidRDefault="00E25919">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_Toc36026651 \h </w:instrText>
      </w:r>
      <w:r>
        <w:fldChar w:fldCharType="separate"/>
      </w:r>
      <w:r>
        <w:t>104</w:t>
      </w:r>
      <w:r>
        <w:fldChar w:fldCharType="end"/>
      </w:r>
    </w:p>
    <w:p w14:paraId="1DBF6015" w14:textId="2AD4F9F6" w:rsidR="00E25919" w:rsidRDefault="00E25919">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_Toc36026652 \h </w:instrText>
      </w:r>
      <w:r>
        <w:fldChar w:fldCharType="separate"/>
      </w:r>
      <w:r>
        <w:t>107</w:t>
      </w:r>
      <w:r>
        <w:fldChar w:fldCharType="end"/>
      </w:r>
    </w:p>
    <w:p w14:paraId="51D5C3AB" w14:textId="53098429" w:rsidR="00E25919" w:rsidRDefault="00E25919">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_Toc36026653 \h </w:instrText>
      </w:r>
      <w:r>
        <w:fldChar w:fldCharType="separate"/>
      </w:r>
      <w:r>
        <w:t>107</w:t>
      </w:r>
      <w:r>
        <w:fldChar w:fldCharType="end"/>
      </w:r>
    </w:p>
    <w:p w14:paraId="10C06040" w14:textId="57BCFEC4" w:rsidR="00E25919" w:rsidRDefault="00E25919">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_Toc36026654 \h </w:instrText>
      </w:r>
      <w:r>
        <w:fldChar w:fldCharType="separate"/>
      </w:r>
      <w:r>
        <w:t>107</w:t>
      </w:r>
      <w:r>
        <w:fldChar w:fldCharType="end"/>
      </w:r>
    </w:p>
    <w:p w14:paraId="3F3924A8" w14:textId="37D509C3" w:rsidR="00E25919" w:rsidRDefault="00E25919">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_Toc36026655 \h </w:instrText>
      </w:r>
      <w:r>
        <w:fldChar w:fldCharType="separate"/>
      </w:r>
      <w:r>
        <w:t>108</w:t>
      </w:r>
      <w:r>
        <w:fldChar w:fldCharType="end"/>
      </w:r>
    </w:p>
    <w:p w14:paraId="0E401DB9" w14:textId="3209D4B2" w:rsidR="00E25919" w:rsidRDefault="00E25919">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_Toc36026656 \h </w:instrText>
      </w:r>
      <w:r>
        <w:fldChar w:fldCharType="separate"/>
      </w:r>
      <w:r>
        <w:t>108</w:t>
      </w:r>
      <w:r>
        <w:fldChar w:fldCharType="end"/>
      </w:r>
    </w:p>
    <w:p w14:paraId="4CC0E9C5" w14:textId="7C1BDA3F" w:rsidR="00E25919" w:rsidRDefault="00E25919">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_Toc36026657 \h </w:instrText>
      </w:r>
      <w:r>
        <w:fldChar w:fldCharType="separate"/>
      </w:r>
      <w:r>
        <w:t>108</w:t>
      </w:r>
      <w:r>
        <w:fldChar w:fldCharType="end"/>
      </w:r>
    </w:p>
    <w:p w14:paraId="1FD500D0" w14:textId="1CADACA0" w:rsidR="00E25919" w:rsidRDefault="00E25919">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_Toc36026658 \h </w:instrText>
      </w:r>
      <w:r>
        <w:fldChar w:fldCharType="separate"/>
      </w:r>
      <w:r>
        <w:t>109</w:t>
      </w:r>
      <w:r>
        <w:fldChar w:fldCharType="end"/>
      </w:r>
    </w:p>
    <w:p w14:paraId="498CE1A9" w14:textId="60F62E99" w:rsidR="00E25919" w:rsidRDefault="00E25919">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_Toc36026659 \h </w:instrText>
      </w:r>
      <w:r>
        <w:fldChar w:fldCharType="separate"/>
      </w:r>
      <w:r>
        <w:t>109</w:t>
      </w:r>
      <w:r>
        <w:fldChar w:fldCharType="end"/>
      </w:r>
    </w:p>
    <w:p w14:paraId="3CB9EFC7" w14:textId="61733498" w:rsidR="00E25919" w:rsidRDefault="00E25919">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_Toc36026660 \h </w:instrText>
      </w:r>
      <w:r>
        <w:fldChar w:fldCharType="separate"/>
      </w:r>
      <w:r>
        <w:t>110</w:t>
      </w:r>
      <w:r>
        <w:fldChar w:fldCharType="end"/>
      </w:r>
    </w:p>
    <w:p w14:paraId="443087E6" w14:textId="13FB7F08" w:rsidR="00E25919" w:rsidRDefault="00E25919">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_Toc36026661 \h </w:instrText>
      </w:r>
      <w:r>
        <w:fldChar w:fldCharType="separate"/>
      </w:r>
      <w:r>
        <w:t>110</w:t>
      </w:r>
      <w:r>
        <w:fldChar w:fldCharType="end"/>
      </w:r>
    </w:p>
    <w:p w14:paraId="14DA5DE5" w14:textId="747827A8" w:rsidR="00E25919" w:rsidRDefault="00E25919">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_Toc36026662 \h </w:instrText>
      </w:r>
      <w:r>
        <w:fldChar w:fldCharType="separate"/>
      </w:r>
      <w:r>
        <w:t>111</w:t>
      </w:r>
      <w:r>
        <w:fldChar w:fldCharType="end"/>
      </w:r>
    </w:p>
    <w:p w14:paraId="1850DDC8" w14:textId="76A0F8EF" w:rsidR="00E25919" w:rsidRDefault="00E25919">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_Toc36026663 \h </w:instrText>
      </w:r>
      <w:r>
        <w:fldChar w:fldCharType="separate"/>
      </w:r>
      <w:r>
        <w:t>111</w:t>
      </w:r>
      <w:r>
        <w:fldChar w:fldCharType="end"/>
      </w:r>
    </w:p>
    <w:p w14:paraId="7158EEFC" w14:textId="1281E6AE" w:rsidR="00E25919" w:rsidRDefault="00E25919">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_Toc36026664 \h </w:instrText>
      </w:r>
      <w:r>
        <w:fldChar w:fldCharType="separate"/>
      </w:r>
      <w:r>
        <w:t>111</w:t>
      </w:r>
      <w:r>
        <w:fldChar w:fldCharType="end"/>
      </w:r>
    </w:p>
    <w:p w14:paraId="7BD535A0" w14:textId="5910A03A" w:rsidR="00E25919" w:rsidRDefault="00E25919">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_Toc36026665 \h </w:instrText>
      </w:r>
      <w:r>
        <w:fldChar w:fldCharType="separate"/>
      </w:r>
      <w:r>
        <w:t>111</w:t>
      </w:r>
      <w:r>
        <w:fldChar w:fldCharType="end"/>
      </w:r>
    </w:p>
    <w:p w14:paraId="3D773389" w14:textId="4E004FA2" w:rsidR="00E25919" w:rsidRDefault="00E25919">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_Toc36026666 \h </w:instrText>
      </w:r>
      <w:r>
        <w:fldChar w:fldCharType="separate"/>
      </w:r>
      <w:r>
        <w:t>112</w:t>
      </w:r>
      <w:r>
        <w:fldChar w:fldCharType="end"/>
      </w:r>
    </w:p>
    <w:p w14:paraId="2100E4B7" w14:textId="01E0FA62" w:rsidR="00E25919" w:rsidRDefault="00E2591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_Toc36026667 \h </w:instrText>
      </w:r>
      <w:r>
        <w:fldChar w:fldCharType="separate"/>
      </w:r>
      <w:r>
        <w:t>113</w:t>
      </w:r>
      <w:r>
        <w:fldChar w:fldCharType="end"/>
      </w:r>
    </w:p>
    <w:p w14:paraId="3A530112" w14:textId="5C1F5B9E" w:rsidR="00E25919" w:rsidRDefault="00E2591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_Toc36026668 \h </w:instrText>
      </w:r>
      <w:r>
        <w:fldChar w:fldCharType="separate"/>
      </w:r>
      <w:r>
        <w:t>113</w:t>
      </w:r>
      <w:r>
        <w:fldChar w:fldCharType="end"/>
      </w:r>
    </w:p>
    <w:p w14:paraId="1D5CD90C" w14:textId="0B341D33" w:rsidR="00E25919" w:rsidRDefault="00E2591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_Toc36026669 \h </w:instrText>
      </w:r>
      <w:r>
        <w:fldChar w:fldCharType="separate"/>
      </w:r>
      <w:r>
        <w:t>113</w:t>
      </w:r>
      <w:r>
        <w:fldChar w:fldCharType="end"/>
      </w:r>
    </w:p>
    <w:p w14:paraId="0DFF5C1B" w14:textId="7FE3E5B7" w:rsidR="00E25919" w:rsidRDefault="00E25919">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_Toc36026670 \h </w:instrText>
      </w:r>
      <w:r>
        <w:fldChar w:fldCharType="separate"/>
      </w:r>
      <w:r>
        <w:t>113</w:t>
      </w:r>
      <w:r>
        <w:fldChar w:fldCharType="end"/>
      </w:r>
    </w:p>
    <w:p w14:paraId="187D3ADF" w14:textId="6D66F389" w:rsidR="00E25919" w:rsidRDefault="00E25919">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_Toc36026671 \h </w:instrText>
      </w:r>
      <w:r>
        <w:fldChar w:fldCharType="separate"/>
      </w:r>
      <w:r>
        <w:t>113</w:t>
      </w:r>
      <w:r>
        <w:fldChar w:fldCharType="end"/>
      </w:r>
    </w:p>
    <w:p w14:paraId="1748464B" w14:textId="5B473C4E" w:rsidR="00E25919" w:rsidRDefault="00E2591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_Toc36026672 \h </w:instrText>
      </w:r>
      <w:r>
        <w:fldChar w:fldCharType="separate"/>
      </w:r>
      <w:r>
        <w:t>113</w:t>
      </w:r>
      <w:r>
        <w:fldChar w:fldCharType="end"/>
      </w:r>
    </w:p>
    <w:p w14:paraId="4ABD7773" w14:textId="3B4D7F7D" w:rsidR="00E25919" w:rsidRDefault="00E25919">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_Toc36026673 \h </w:instrText>
      </w:r>
      <w:r>
        <w:fldChar w:fldCharType="separate"/>
      </w:r>
      <w:r>
        <w:t>113</w:t>
      </w:r>
      <w:r>
        <w:fldChar w:fldCharType="end"/>
      </w:r>
    </w:p>
    <w:p w14:paraId="619C4633" w14:textId="646CAB7B" w:rsidR="00E25919" w:rsidRDefault="00E25919">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_Toc36026674 \h </w:instrText>
      </w:r>
      <w:r>
        <w:fldChar w:fldCharType="separate"/>
      </w:r>
      <w:r>
        <w:t>114</w:t>
      </w:r>
      <w:r>
        <w:fldChar w:fldCharType="end"/>
      </w:r>
    </w:p>
    <w:p w14:paraId="433E010C" w14:textId="577373DA" w:rsidR="00E25919" w:rsidRDefault="00E2591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_Toc36026675 \h </w:instrText>
      </w:r>
      <w:r>
        <w:fldChar w:fldCharType="separate"/>
      </w:r>
      <w:r>
        <w:t>114</w:t>
      </w:r>
      <w:r>
        <w:fldChar w:fldCharType="end"/>
      </w:r>
    </w:p>
    <w:p w14:paraId="3CBB0020" w14:textId="60C61BA4" w:rsidR="00E25919" w:rsidRDefault="00E2591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_Toc36026676 \h </w:instrText>
      </w:r>
      <w:r>
        <w:fldChar w:fldCharType="separate"/>
      </w:r>
      <w:r>
        <w:t>114</w:t>
      </w:r>
      <w:r>
        <w:fldChar w:fldCharType="end"/>
      </w:r>
    </w:p>
    <w:p w14:paraId="6D00B280" w14:textId="43911EAF" w:rsidR="00E25919" w:rsidRDefault="00E25919">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_Toc36026677 \h </w:instrText>
      </w:r>
      <w:r>
        <w:fldChar w:fldCharType="separate"/>
      </w:r>
      <w:r>
        <w:t>115</w:t>
      </w:r>
      <w:r>
        <w:fldChar w:fldCharType="end"/>
      </w:r>
    </w:p>
    <w:p w14:paraId="4ECCC166" w14:textId="27677DDB" w:rsidR="00E25919" w:rsidRDefault="00E25919">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_Toc36026678 \h </w:instrText>
      </w:r>
      <w:r>
        <w:fldChar w:fldCharType="separate"/>
      </w:r>
      <w:r>
        <w:t>115</w:t>
      </w:r>
      <w:r>
        <w:fldChar w:fldCharType="end"/>
      </w:r>
    </w:p>
    <w:p w14:paraId="20244B49" w14:textId="798F3FA5" w:rsidR="00E25919" w:rsidRDefault="00E25919">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_Toc36026679 \h </w:instrText>
      </w:r>
      <w:r>
        <w:fldChar w:fldCharType="separate"/>
      </w:r>
      <w:r>
        <w:t>115</w:t>
      </w:r>
      <w:r>
        <w:fldChar w:fldCharType="end"/>
      </w:r>
    </w:p>
    <w:p w14:paraId="2B68F235" w14:textId="12F30642" w:rsidR="00E25919" w:rsidRDefault="00E2591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_Toc36026680 \h </w:instrText>
      </w:r>
      <w:r>
        <w:fldChar w:fldCharType="separate"/>
      </w:r>
      <w:r>
        <w:t>115</w:t>
      </w:r>
      <w:r>
        <w:fldChar w:fldCharType="end"/>
      </w:r>
    </w:p>
    <w:p w14:paraId="7420A80D" w14:textId="31453445" w:rsidR="00E25919" w:rsidRDefault="00E2591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_Toc36026681 \h </w:instrText>
      </w:r>
      <w:r>
        <w:fldChar w:fldCharType="separate"/>
      </w:r>
      <w:r>
        <w:t>116</w:t>
      </w:r>
      <w:r>
        <w:fldChar w:fldCharType="end"/>
      </w:r>
    </w:p>
    <w:p w14:paraId="23DC01E5" w14:textId="2849428B" w:rsidR="00E25919" w:rsidRDefault="00E2591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_Toc36026682 \h </w:instrText>
      </w:r>
      <w:r>
        <w:fldChar w:fldCharType="separate"/>
      </w:r>
      <w:r>
        <w:t>116</w:t>
      </w:r>
      <w:r>
        <w:fldChar w:fldCharType="end"/>
      </w:r>
    </w:p>
    <w:p w14:paraId="4A417BBE" w14:textId="6F3CC6B4" w:rsidR="00E25919" w:rsidRDefault="00E2591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_Toc36026683 \h </w:instrText>
      </w:r>
      <w:r>
        <w:fldChar w:fldCharType="separate"/>
      </w:r>
      <w:r>
        <w:t>116</w:t>
      </w:r>
      <w:r>
        <w:fldChar w:fldCharType="end"/>
      </w:r>
    </w:p>
    <w:p w14:paraId="4D3501C9" w14:textId="4C7117BB" w:rsidR="00E25919" w:rsidRDefault="00E2591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_Toc36026684 \h </w:instrText>
      </w:r>
      <w:r>
        <w:fldChar w:fldCharType="separate"/>
      </w:r>
      <w:r>
        <w:t>116</w:t>
      </w:r>
      <w:r>
        <w:fldChar w:fldCharType="end"/>
      </w:r>
    </w:p>
    <w:p w14:paraId="05926D17" w14:textId="3498F9E0" w:rsidR="00E25919" w:rsidRDefault="00E2591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_Toc36026685 \h </w:instrText>
      </w:r>
      <w:r>
        <w:fldChar w:fldCharType="separate"/>
      </w:r>
      <w:r>
        <w:t>116</w:t>
      </w:r>
      <w:r>
        <w:fldChar w:fldCharType="end"/>
      </w:r>
    </w:p>
    <w:p w14:paraId="5D6FC280" w14:textId="228305BF" w:rsidR="00E25919" w:rsidRDefault="00E2591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_Toc36026686 \h </w:instrText>
      </w:r>
      <w:r>
        <w:fldChar w:fldCharType="separate"/>
      </w:r>
      <w:r>
        <w:t>116</w:t>
      </w:r>
      <w:r>
        <w:fldChar w:fldCharType="end"/>
      </w:r>
    </w:p>
    <w:p w14:paraId="23859CB7" w14:textId="0662563B" w:rsidR="00E25919" w:rsidRDefault="00E2591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_Toc36026687 \h </w:instrText>
      </w:r>
      <w:r>
        <w:fldChar w:fldCharType="separate"/>
      </w:r>
      <w:r>
        <w:t>116</w:t>
      </w:r>
      <w:r>
        <w:fldChar w:fldCharType="end"/>
      </w:r>
    </w:p>
    <w:p w14:paraId="57D9E7C1" w14:textId="03AFC2E8" w:rsidR="00E25919" w:rsidRDefault="00E2591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_Toc36026688 \h </w:instrText>
      </w:r>
      <w:r>
        <w:fldChar w:fldCharType="separate"/>
      </w:r>
      <w:r>
        <w:t>117</w:t>
      </w:r>
      <w:r>
        <w:fldChar w:fldCharType="end"/>
      </w:r>
    </w:p>
    <w:p w14:paraId="5D9CB7B2" w14:textId="6878459C" w:rsidR="00E25919" w:rsidRDefault="00E2591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_Toc36026689 \h </w:instrText>
      </w:r>
      <w:r>
        <w:fldChar w:fldCharType="separate"/>
      </w:r>
      <w:r>
        <w:t>117</w:t>
      </w:r>
      <w:r>
        <w:fldChar w:fldCharType="end"/>
      </w:r>
    </w:p>
    <w:p w14:paraId="604006AC" w14:textId="1F9363CD" w:rsidR="00E25919" w:rsidRDefault="00E2591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_Toc36026690 \h </w:instrText>
      </w:r>
      <w:r>
        <w:fldChar w:fldCharType="separate"/>
      </w:r>
      <w:r>
        <w:t>117</w:t>
      </w:r>
      <w:r>
        <w:fldChar w:fldCharType="end"/>
      </w:r>
    </w:p>
    <w:p w14:paraId="134CDA9D" w14:textId="4739EE03" w:rsidR="00E25919" w:rsidRDefault="00E2591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_Toc36026691 \h </w:instrText>
      </w:r>
      <w:r>
        <w:fldChar w:fldCharType="separate"/>
      </w:r>
      <w:r>
        <w:t>117</w:t>
      </w:r>
      <w:r>
        <w:fldChar w:fldCharType="end"/>
      </w:r>
    </w:p>
    <w:p w14:paraId="066B829E" w14:textId="073E50DD" w:rsidR="00E25919" w:rsidRDefault="00E2591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_Toc36026692 \h </w:instrText>
      </w:r>
      <w:r>
        <w:fldChar w:fldCharType="separate"/>
      </w:r>
      <w:r>
        <w:t>117</w:t>
      </w:r>
      <w:r>
        <w:fldChar w:fldCharType="end"/>
      </w:r>
    </w:p>
    <w:p w14:paraId="657EA91C" w14:textId="15431EA0" w:rsidR="00E25919" w:rsidRDefault="00E25919">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_Toc36026693 \h </w:instrText>
      </w:r>
      <w:r>
        <w:fldChar w:fldCharType="separate"/>
      </w:r>
      <w:r>
        <w:t>117</w:t>
      </w:r>
      <w:r>
        <w:fldChar w:fldCharType="end"/>
      </w:r>
    </w:p>
    <w:p w14:paraId="472A7C7A" w14:textId="55903FE5" w:rsidR="00E25919" w:rsidRDefault="00E25919">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_Toc36026694 \h </w:instrText>
      </w:r>
      <w:r>
        <w:fldChar w:fldCharType="separate"/>
      </w:r>
      <w:r>
        <w:t>117</w:t>
      </w:r>
      <w:r>
        <w:fldChar w:fldCharType="end"/>
      </w:r>
    </w:p>
    <w:p w14:paraId="43F61DFA" w14:textId="5670B5A8" w:rsidR="00E25919" w:rsidRDefault="00E25919">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_Toc36026695 \h </w:instrText>
      </w:r>
      <w:r>
        <w:fldChar w:fldCharType="separate"/>
      </w:r>
      <w:r>
        <w:t>117</w:t>
      </w:r>
      <w:r>
        <w:fldChar w:fldCharType="end"/>
      </w:r>
    </w:p>
    <w:p w14:paraId="53E8C880" w14:textId="491F2F6B" w:rsidR="00E25919" w:rsidRDefault="00E2591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_Toc36026696 \h </w:instrText>
      </w:r>
      <w:r>
        <w:fldChar w:fldCharType="separate"/>
      </w:r>
      <w:r>
        <w:t>118</w:t>
      </w:r>
      <w:r>
        <w:fldChar w:fldCharType="end"/>
      </w:r>
    </w:p>
    <w:p w14:paraId="2460B7AF" w14:textId="2E3F10FD" w:rsidR="00E25919" w:rsidRDefault="00E2591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_Toc36026697 \h </w:instrText>
      </w:r>
      <w:r>
        <w:fldChar w:fldCharType="separate"/>
      </w:r>
      <w:r>
        <w:t>118</w:t>
      </w:r>
      <w:r>
        <w:fldChar w:fldCharType="end"/>
      </w:r>
    </w:p>
    <w:p w14:paraId="2D737E9B" w14:textId="1C991CA9" w:rsidR="00E25919" w:rsidRDefault="00E2591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_Toc36026698 \h </w:instrText>
      </w:r>
      <w:r>
        <w:fldChar w:fldCharType="separate"/>
      </w:r>
      <w:r>
        <w:t>118</w:t>
      </w:r>
      <w:r>
        <w:fldChar w:fldCharType="end"/>
      </w:r>
    </w:p>
    <w:p w14:paraId="42CCC578" w14:textId="53BA2A2B" w:rsidR="00E25919" w:rsidRDefault="00E2591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_Toc36026699 \h </w:instrText>
      </w:r>
      <w:r>
        <w:fldChar w:fldCharType="separate"/>
      </w:r>
      <w:r>
        <w:t>118</w:t>
      </w:r>
      <w:r>
        <w:fldChar w:fldCharType="end"/>
      </w:r>
    </w:p>
    <w:p w14:paraId="44C0592C" w14:textId="7FD9AD68" w:rsidR="00E25919" w:rsidRDefault="00E2591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_Toc36026700 \h </w:instrText>
      </w:r>
      <w:r>
        <w:fldChar w:fldCharType="separate"/>
      </w:r>
      <w:r>
        <w:t>119</w:t>
      </w:r>
      <w:r>
        <w:fldChar w:fldCharType="end"/>
      </w:r>
    </w:p>
    <w:p w14:paraId="2229B8E4" w14:textId="49FDFC03" w:rsidR="00E25919" w:rsidRDefault="00E2591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_Toc36026701 \h </w:instrText>
      </w:r>
      <w:r>
        <w:fldChar w:fldCharType="separate"/>
      </w:r>
      <w:r>
        <w:t>119</w:t>
      </w:r>
      <w:r>
        <w:fldChar w:fldCharType="end"/>
      </w:r>
    </w:p>
    <w:p w14:paraId="35A6B661" w14:textId="037995BF" w:rsidR="00E25919" w:rsidRDefault="00E2591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_Toc36026702 \h </w:instrText>
      </w:r>
      <w:r>
        <w:fldChar w:fldCharType="separate"/>
      </w:r>
      <w:r>
        <w:t>119</w:t>
      </w:r>
      <w:r>
        <w:fldChar w:fldCharType="end"/>
      </w:r>
    </w:p>
    <w:p w14:paraId="57AF7FE1" w14:textId="677C9157" w:rsidR="00E25919" w:rsidRDefault="00E25919">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_Toc36026703 \h </w:instrText>
      </w:r>
      <w:r>
        <w:fldChar w:fldCharType="separate"/>
      </w:r>
      <w:r>
        <w:t>119</w:t>
      </w:r>
      <w:r>
        <w:fldChar w:fldCharType="end"/>
      </w:r>
    </w:p>
    <w:p w14:paraId="02C9B003" w14:textId="7DB3021A" w:rsidR="00E25919" w:rsidRDefault="00E2591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_Toc36026704 \h </w:instrText>
      </w:r>
      <w:r>
        <w:fldChar w:fldCharType="separate"/>
      </w:r>
      <w:r>
        <w:t>119</w:t>
      </w:r>
      <w:r>
        <w:fldChar w:fldCharType="end"/>
      </w:r>
    </w:p>
    <w:p w14:paraId="0E720B54" w14:textId="3C63B77E" w:rsidR="00E25919" w:rsidRDefault="00E25919">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_Toc36026705 \h </w:instrText>
      </w:r>
      <w:r>
        <w:fldChar w:fldCharType="separate"/>
      </w:r>
      <w:r>
        <w:t>119</w:t>
      </w:r>
      <w:r>
        <w:fldChar w:fldCharType="end"/>
      </w:r>
    </w:p>
    <w:p w14:paraId="48295DC0" w14:textId="2A25DBDB" w:rsidR="00E25919" w:rsidRDefault="00E25919">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_Toc36026706 \h </w:instrText>
      </w:r>
      <w:r>
        <w:fldChar w:fldCharType="separate"/>
      </w:r>
      <w:r>
        <w:t>120</w:t>
      </w:r>
      <w:r>
        <w:fldChar w:fldCharType="end"/>
      </w:r>
    </w:p>
    <w:p w14:paraId="75FE5D1F" w14:textId="3C5FBF7F" w:rsidR="00E25919" w:rsidRDefault="00E25919">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_Toc36026707 \h </w:instrText>
      </w:r>
      <w:r>
        <w:fldChar w:fldCharType="separate"/>
      </w:r>
      <w:r>
        <w:t>120</w:t>
      </w:r>
      <w:r>
        <w:fldChar w:fldCharType="end"/>
      </w:r>
    </w:p>
    <w:p w14:paraId="3A476E51" w14:textId="4C36B6DA" w:rsidR="00E25919" w:rsidRDefault="00E2591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_Toc36026708 \h </w:instrText>
      </w:r>
      <w:r>
        <w:fldChar w:fldCharType="separate"/>
      </w:r>
      <w:r>
        <w:t>120</w:t>
      </w:r>
      <w:r>
        <w:fldChar w:fldCharType="end"/>
      </w:r>
    </w:p>
    <w:p w14:paraId="615FDD3C" w14:textId="5FA54556" w:rsidR="00E25919" w:rsidRDefault="00E2591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_Toc36026709 \h </w:instrText>
      </w:r>
      <w:r>
        <w:fldChar w:fldCharType="separate"/>
      </w:r>
      <w:r>
        <w:t>120</w:t>
      </w:r>
      <w:r>
        <w:fldChar w:fldCharType="end"/>
      </w:r>
    </w:p>
    <w:p w14:paraId="35B72F66" w14:textId="3E694E49" w:rsidR="00E25919" w:rsidRDefault="00E2591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_Toc36026710 \h </w:instrText>
      </w:r>
      <w:r>
        <w:fldChar w:fldCharType="separate"/>
      </w:r>
      <w:r>
        <w:t>120</w:t>
      </w:r>
      <w:r>
        <w:fldChar w:fldCharType="end"/>
      </w:r>
    </w:p>
    <w:p w14:paraId="4FA22569" w14:textId="3378DD99" w:rsidR="00E25919" w:rsidRDefault="00E25919">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_Toc36026711 \h </w:instrText>
      </w:r>
      <w:r>
        <w:fldChar w:fldCharType="separate"/>
      </w:r>
      <w:r>
        <w:t>120</w:t>
      </w:r>
      <w:r>
        <w:fldChar w:fldCharType="end"/>
      </w:r>
    </w:p>
    <w:p w14:paraId="1A820051" w14:textId="19EF370A" w:rsidR="00E25919" w:rsidRDefault="00E2591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_Toc36026712 \h </w:instrText>
      </w:r>
      <w:r>
        <w:fldChar w:fldCharType="separate"/>
      </w:r>
      <w:r>
        <w:t>120</w:t>
      </w:r>
      <w:r>
        <w:fldChar w:fldCharType="end"/>
      </w:r>
    </w:p>
    <w:p w14:paraId="0852EEBC" w14:textId="2A07D6B2" w:rsidR="00E25919" w:rsidRDefault="00E2591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_Toc36026713 \h </w:instrText>
      </w:r>
      <w:r>
        <w:fldChar w:fldCharType="separate"/>
      </w:r>
      <w:r>
        <w:t>120</w:t>
      </w:r>
      <w:r>
        <w:fldChar w:fldCharType="end"/>
      </w:r>
    </w:p>
    <w:p w14:paraId="709D4476" w14:textId="2865F740" w:rsidR="00E25919" w:rsidRDefault="00E2591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_Toc36026714 \h </w:instrText>
      </w:r>
      <w:r>
        <w:fldChar w:fldCharType="separate"/>
      </w:r>
      <w:r>
        <w:t>120</w:t>
      </w:r>
      <w:r>
        <w:fldChar w:fldCharType="end"/>
      </w:r>
    </w:p>
    <w:p w14:paraId="5C585C79" w14:textId="6D7CC56D" w:rsidR="00E25919" w:rsidRDefault="00E25919">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_Toc36026715 \h </w:instrText>
      </w:r>
      <w:r>
        <w:fldChar w:fldCharType="separate"/>
      </w:r>
      <w:r>
        <w:t>120</w:t>
      </w:r>
      <w:r>
        <w:fldChar w:fldCharType="end"/>
      </w:r>
    </w:p>
    <w:p w14:paraId="44E086AB" w14:textId="149194B8" w:rsidR="00E25919" w:rsidRDefault="00E25919">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_Toc36026716 \h </w:instrText>
      </w:r>
      <w:r>
        <w:fldChar w:fldCharType="separate"/>
      </w:r>
      <w:r>
        <w:t>121</w:t>
      </w:r>
      <w:r>
        <w:fldChar w:fldCharType="end"/>
      </w:r>
    </w:p>
    <w:p w14:paraId="749B197F" w14:textId="6060FBAC" w:rsidR="00E25919" w:rsidRDefault="00E2591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_Toc36026717 \h </w:instrText>
      </w:r>
      <w:r>
        <w:fldChar w:fldCharType="separate"/>
      </w:r>
      <w:r>
        <w:t>121</w:t>
      </w:r>
      <w:r>
        <w:fldChar w:fldCharType="end"/>
      </w:r>
    </w:p>
    <w:p w14:paraId="7D2E12FF" w14:textId="12685B53" w:rsidR="00E25919" w:rsidRDefault="00E2591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_Toc36026718 \h </w:instrText>
      </w:r>
      <w:r>
        <w:fldChar w:fldCharType="separate"/>
      </w:r>
      <w:r>
        <w:t>121</w:t>
      </w:r>
      <w:r>
        <w:fldChar w:fldCharType="end"/>
      </w:r>
    </w:p>
    <w:p w14:paraId="6B9BB632" w14:textId="6CF7C4F7" w:rsidR="00E25919" w:rsidRDefault="00E2591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_Toc36026719 \h </w:instrText>
      </w:r>
      <w:r>
        <w:fldChar w:fldCharType="separate"/>
      </w:r>
      <w:r>
        <w:t>121</w:t>
      </w:r>
      <w:r>
        <w:fldChar w:fldCharType="end"/>
      </w:r>
    </w:p>
    <w:p w14:paraId="4FA99C37" w14:textId="38645AC8" w:rsidR="00E25919" w:rsidRDefault="00E25919">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_Toc36026720 \h </w:instrText>
      </w:r>
      <w:r>
        <w:fldChar w:fldCharType="separate"/>
      </w:r>
      <w:r>
        <w:t>121</w:t>
      </w:r>
      <w:r>
        <w:fldChar w:fldCharType="end"/>
      </w:r>
    </w:p>
    <w:p w14:paraId="38DAD428" w14:textId="74028C05" w:rsidR="00E25919" w:rsidRDefault="00E25919">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_Toc36026721 \h </w:instrText>
      </w:r>
      <w:r>
        <w:fldChar w:fldCharType="separate"/>
      </w:r>
      <w:r>
        <w:t>121</w:t>
      </w:r>
      <w:r>
        <w:fldChar w:fldCharType="end"/>
      </w:r>
    </w:p>
    <w:p w14:paraId="3E09C4C5" w14:textId="561F1E61" w:rsidR="00E25919" w:rsidRDefault="00E2591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_Toc36026722 \h </w:instrText>
      </w:r>
      <w:r>
        <w:fldChar w:fldCharType="separate"/>
      </w:r>
      <w:r>
        <w:t>122</w:t>
      </w:r>
      <w:r>
        <w:fldChar w:fldCharType="end"/>
      </w:r>
    </w:p>
    <w:p w14:paraId="17CE82ED" w14:textId="19B1776C" w:rsidR="00E25919" w:rsidRDefault="00E25919">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_Toc36026723 \h </w:instrText>
      </w:r>
      <w:r>
        <w:fldChar w:fldCharType="separate"/>
      </w:r>
      <w:r>
        <w:t>122</w:t>
      </w:r>
      <w:r>
        <w:fldChar w:fldCharType="end"/>
      </w:r>
    </w:p>
    <w:p w14:paraId="68816AE7" w14:textId="0FF8C361" w:rsidR="00E25919" w:rsidRDefault="00E25919">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_Toc36026724 \h </w:instrText>
      </w:r>
      <w:r>
        <w:fldChar w:fldCharType="separate"/>
      </w:r>
      <w:r>
        <w:t>122</w:t>
      </w:r>
      <w:r>
        <w:fldChar w:fldCharType="end"/>
      </w:r>
    </w:p>
    <w:p w14:paraId="47EF1196" w14:textId="06CC0C7B" w:rsidR="00E25919" w:rsidRDefault="00E2591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_Toc36026725 \h </w:instrText>
      </w:r>
      <w:r>
        <w:fldChar w:fldCharType="separate"/>
      </w:r>
      <w:r>
        <w:t>123</w:t>
      </w:r>
      <w:r>
        <w:fldChar w:fldCharType="end"/>
      </w:r>
    </w:p>
    <w:p w14:paraId="39827006" w14:textId="5ABC1C9F" w:rsidR="00E25919" w:rsidRDefault="00E25919">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_Toc36026726 \h </w:instrText>
      </w:r>
      <w:r>
        <w:fldChar w:fldCharType="separate"/>
      </w:r>
      <w:r>
        <w:t>123</w:t>
      </w:r>
      <w:r>
        <w:fldChar w:fldCharType="end"/>
      </w:r>
    </w:p>
    <w:p w14:paraId="5C10696C" w14:textId="7D6E86C3" w:rsidR="00E25919" w:rsidRDefault="00E25919">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_Toc36026727 \h </w:instrText>
      </w:r>
      <w:r>
        <w:fldChar w:fldCharType="separate"/>
      </w:r>
      <w:r>
        <w:t>124</w:t>
      </w:r>
      <w:r>
        <w:fldChar w:fldCharType="end"/>
      </w:r>
    </w:p>
    <w:p w14:paraId="7CA94CDE" w14:textId="2762696B" w:rsidR="00E25919" w:rsidRDefault="00E2591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_Toc36026728 \h </w:instrText>
      </w:r>
      <w:r>
        <w:fldChar w:fldCharType="separate"/>
      </w:r>
      <w:r>
        <w:t>124</w:t>
      </w:r>
      <w:r>
        <w:fldChar w:fldCharType="end"/>
      </w:r>
    </w:p>
    <w:p w14:paraId="05F6CB6D" w14:textId="4D75DA9A" w:rsidR="00E25919" w:rsidRDefault="00E2591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_Toc36026729 \h </w:instrText>
      </w:r>
      <w:r>
        <w:fldChar w:fldCharType="separate"/>
      </w:r>
      <w:r>
        <w:t>124</w:t>
      </w:r>
      <w:r>
        <w:fldChar w:fldCharType="end"/>
      </w:r>
    </w:p>
    <w:p w14:paraId="67E6C1ED" w14:textId="7C0152DD" w:rsidR="00E25919" w:rsidRDefault="00E2591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_Toc36026730 \h </w:instrText>
      </w:r>
      <w:r>
        <w:fldChar w:fldCharType="separate"/>
      </w:r>
      <w:r>
        <w:t>124</w:t>
      </w:r>
      <w:r>
        <w:fldChar w:fldCharType="end"/>
      </w:r>
    </w:p>
    <w:p w14:paraId="1AAA9D2E" w14:textId="349E77B5" w:rsidR="00E25919" w:rsidRDefault="00E2591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_Toc36026731 \h </w:instrText>
      </w:r>
      <w:r>
        <w:fldChar w:fldCharType="separate"/>
      </w:r>
      <w:r>
        <w:t>124</w:t>
      </w:r>
      <w:r>
        <w:fldChar w:fldCharType="end"/>
      </w:r>
    </w:p>
    <w:p w14:paraId="1E5CBFC3" w14:textId="05E88241" w:rsidR="00E25919" w:rsidRDefault="00E25919">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_Toc36026732 \h </w:instrText>
      </w:r>
      <w:r>
        <w:fldChar w:fldCharType="separate"/>
      </w:r>
      <w:r>
        <w:t>124</w:t>
      </w:r>
      <w:r>
        <w:fldChar w:fldCharType="end"/>
      </w:r>
    </w:p>
    <w:p w14:paraId="67354B58" w14:textId="569A63EE" w:rsidR="00E25919" w:rsidRDefault="00E25919">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_Toc36026733 \h </w:instrText>
      </w:r>
      <w:r>
        <w:fldChar w:fldCharType="separate"/>
      </w:r>
      <w:r>
        <w:t>124</w:t>
      </w:r>
      <w:r>
        <w:fldChar w:fldCharType="end"/>
      </w:r>
    </w:p>
    <w:p w14:paraId="02984EF5" w14:textId="0E95835D" w:rsidR="00E25919" w:rsidRDefault="00E25919">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_Toc36026734 \h </w:instrText>
      </w:r>
      <w:r>
        <w:fldChar w:fldCharType="separate"/>
      </w:r>
      <w:r>
        <w:t>124</w:t>
      </w:r>
      <w:r>
        <w:fldChar w:fldCharType="end"/>
      </w:r>
    </w:p>
    <w:p w14:paraId="2819B445" w14:textId="725CA307" w:rsidR="00E25919" w:rsidRDefault="00E2591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_Toc36026735 \h </w:instrText>
      </w:r>
      <w:r>
        <w:fldChar w:fldCharType="separate"/>
      </w:r>
      <w:r>
        <w:t>125</w:t>
      </w:r>
      <w:r>
        <w:fldChar w:fldCharType="end"/>
      </w:r>
    </w:p>
    <w:p w14:paraId="7D25756F" w14:textId="3EA31E65" w:rsidR="00E25919" w:rsidRDefault="00E25919">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identities</w:t>
      </w:r>
      <w:r>
        <w:tab/>
      </w:r>
      <w:r>
        <w:fldChar w:fldCharType="begin" w:fldLock="1"/>
      </w:r>
      <w:r>
        <w:instrText xml:space="preserve"> PAGEREF _Toc36026736 \h </w:instrText>
      </w:r>
      <w:r>
        <w:fldChar w:fldCharType="separate"/>
      </w:r>
      <w:r>
        <w:t>125</w:t>
      </w:r>
      <w:r>
        <w:fldChar w:fldCharType="end"/>
      </w:r>
    </w:p>
    <w:p w14:paraId="21172746" w14:textId="53E33110" w:rsidR="00E25919" w:rsidRDefault="00E25919">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_Toc36026737 \h </w:instrText>
      </w:r>
      <w:r>
        <w:fldChar w:fldCharType="separate"/>
      </w:r>
      <w:r>
        <w:t>125</w:t>
      </w:r>
      <w:r>
        <w:fldChar w:fldCharType="end"/>
      </w:r>
    </w:p>
    <w:p w14:paraId="104A7D54" w14:textId="4D3D86FB" w:rsidR="00E25919" w:rsidRDefault="00E25919">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_Toc36026738 \h </w:instrText>
      </w:r>
      <w:r>
        <w:fldChar w:fldCharType="separate"/>
      </w:r>
      <w:r>
        <w:t>125</w:t>
      </w:r>
      <w:r>
        <w:fldChar w:fldCharType="end"/>
      </w:r>
    </w:p>
    <w:p w14:paraId="14B6AB47" w14:textId="13B2AF78" w:rsidR="00E25919" w:rsidRDefault="00E25919">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_Toc36026739 \h </w:instrText>
      </w:r>
      <w:r>
        <w:fldChar w:fldCharType="separate"/>
      </w:r>
      <w:r>
        <w:t>125</w:t>
      </w:r>
      <w:r>
        <w:fldChar w:fldCharType="end"/>
      </w:r>
    </w:p>
    <w:p w14:paraId="3ED57944" w14:textId="1C620056" w:rsidR="00E25919" w:rsidRDefault="00E25919">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_Toc36026740 \h </w:instrText>
      </w:r>
      <w:r>
        <w:fldChar w:fldCharType="separate"/>
      </w:r>
      <w:r>
        <w:t>125</w:t>
      </w:r>
      <w:r>
        <w:fldChar w:fldCharType="end"/>
      </w:r>
    </w:p>
    <w:p w14:paraId="1E9A0191" w14:textId="00FDA8DF" w:rsidR="00E25919" w:rsidRDefault="00E25919">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_Toc36026741 \h </w:instrText>
      </w:r>
      <w:r>
        <w:fldChar w:fldCharType="separate"/>
      </w:r>
      <w:r>
        <w:t>125</w:t>
      </w:r>
      <w:r>
        <w:fldChar w:fldCharType="end"/>
      </w:r>
    </w:p>
    <w:p w14:paraId="153AE5AE" w14:textId="1D8C8F03" w:rsidR="00E25919" w:rsidRDefault="00E25919">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_Toc36026742 \h </w:instrText>
      </w:r>
      <w:r>
        <w:fldChar w:fldCharType="separate"/>
      </w:r>
      <w:r>
        <w:t>126</w:t>
      </w:r>
      <w:r>
        <w:fldChar w:fldCharType="end"/>
      </w:r>
    </w:p>
    <w:p w14:paraId="0F89FB10" w14:textId="0C1DBBC8" w:rsidR="00E25919" w:rsidRDefault="00E2591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_Toc36026743 \h </w:instrText>
      </w:r>
      <w:r>
        <w:fldChar w:fldCharType="separate"/>
      </w:r>
      <w:r>
        <w:t>126</w:t>
      </w:r>
      <w:r>
        <w:fldChar w:fldCharType="end"/>
      </w:r>
    </w:p>
    <w:p w14:paraId="3B7146CA" w14:textId="035F12EB" w:rsidR="00E25919" w:rsidRDefault="00E25919">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_Toc36026744 \h </w:instrText>
      </w:r>
      <w:r>
        <w:fldChar w:fldCharType="separate"/>
      </w:r>
      <w:r>
        <w:t>126</w:t>
      </w:r>
      <w:r>
        <w:fldChar w:fldCharType="end"/>
      </w:r>
    </w:p>
    <w:p w14:paraId="03B59325" w14:textId="3E17D9E2" w:rsidR="00E25919" w:rsidRDefault="00E25919">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_Toc36026745 \h </w:instrText>
      </w:r>
      <w:r>
        <w:fldChar w:fldCharType="separate"/>
      </w:r>
      <w:r>
        <w:t>126</w:t>
      </w:r>
      <w:r>
        <w:fldChar w:fldCharType="end"/>
      </w:r>
    </w:p>
    <w:p w14:paraId="67DAAB29" w14:textId="4495AD9B" w:rsidR="00E25919" w:rsidRDefault="00E25919">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_Toc36026746 \h </w:instrText>
      </w:r>
      <w:r>
        <w:fldChar w:fldCharType="separate"/>
      </w:r>
      <w:r>
        <w:t>126</w:t>
      </w:r>
      <w:r>
        <w:fldChar w:fldCharType="end"/>
      </w:r>
    </w:p>
    <w:p w14:paraId="4AE530FD" w14:textId="06D1F540" w:rsidR="00E25919" w:rsidRDefault="00E25919">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_Toc36026747 \h </w:instrText>
      </w:r>
      <w:r>
        <w:fldChar w:fldCharType="separate"/>
      </w:r>
      <w:r>
        <w:t>126</w:t>
      </w:r>
      <w:r>
        <w:fldChar w:fldCharType="end"/>
      </w:r>
    </w:p>
    <w:p w14:paraId="559545BB" w14:textId="421A3485" w:rsidR="00E25919" w:rsidRDefault="00E25919">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_Toc36026748 \h </w:instrText>
      </w:r>
      <w:r>
        <w:fldChar w:fldCharType="separate"/>
      </w:r>
      <w:r>
        <w:t>127</w:t>
      </w:r>
      <w:r>
        <w:fldChar w:fldCharType="end"/>
      </w:r>
    </w:p>
    <w:p w14:paraId="5AA0FF62" w14:textId="701D4E46" w:rsidR="00E25919" w:rsidRDefault="00E25919">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_Toc36026749 \h </w:instrText>
      </w:r>
      <w:r>
        <w:fldChar w:fldCharType="separate"/>
      </w:r>
      <w:r>
        <w:t>128</w:t>
      </w:r>
      <w:r>
        <w:fldChar w:fldCharType="end"/>
      </w:r>
    </w:p>
    <w:p w14:paraId="00688420" w14:textId="26D1FB49" w:rsidR="005B4773" w:rsidRPr="00235394" w:rsidRDefault="00E2591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6" w:name="_Toc19796368"/>
      <w:bookmarkStart w:id="7" w:name="_Toc26459594"/>
      <w:bookmarkStart w:id="8" w:name="_Toc29230238"/>
      <w:bookmarkStart w:id="9" w:name="_Toc36026497"/>
      <w:r w:rsidRPr="00235394">
        <w:lastRenderedPageBreak/>
        <w:t>Foreword</w:t>
      </w:r>
      <w:bookmarkEnd w:id="6"/>
      <w:bookmarkEnd w:id="7"/>
      <w:bookmarkEnd w:id="8"/>
      <w:bookmarkEnd w:id="9"/>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0" w:name="_Toc19796369"/>
      <w:bookmarkStart w:id="11" w:name="_Toc26459595"/>
      <w:bookmarkStart w:id="12" w:name="_Toc29230239"/>
      <w:bookmarkStart w:id="13" w:name="_Toc36026498"/>
      <w:r w:rsidRPr="00235394">
        <w:lastRenderedPageBreak/>
        <w:t>1</w:t>
      </w:r>
      <w:r w:rsidRPr="00235394">
        <w:tab/>
        <w:t>Scope</w:t>
      </w:r>
      <w:bookmarkEnd w:id="10"/>
      <w:bookmarkEnd w:id="11"/>
      <w:bookmarkEnd w:id="12"/>
      <w:bookmarkEnd w:id="13"/>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4" w:name="_Toc19796370"/>
      <w:bookmarkStart w:id="15" w:name="_Toc26459596"/>
      <w:bookmarkStart w:id="16" w:name="_Toc29230240"/>
      <w:bookmarkStart w:id="17" w:name="_Toc36026499"/>
      <w:r w:rsidRPr="00235394">
        <w:t>2</w:t>
      </w:r>
      <w:r w:rsidRPr="00235394">
        <w:tab/>
        <w:t>References</w:t>
      </w:r>
      <w:bookmarkEnd w:id="14"/>
      <w:bookmarkEnd w:id="15"/>
      <w:bookmarkEnd w:id="16"/>
      <w:bookmarkEnd w:id="17"/>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18"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18"/>
    </w:p>
    <w:p w14:paraId="60AD9BE1" w14:textId="77777777" w:rsidR="005B4773" w:rsidRPr="00B70A2D" w:rsidRDefault="005B4773" w:rsidP="00DE4BFC"/>
    <w:p w14:paraId="7F41DFD3" w14:textId="77777777" w:rsidR="005B4773" w:rsidRPr="00235394" w:rsidRDefault="005B4773" w:rsidP="005B4773">
      <w:pPr>
        <w:pStyle w:val="Heading1"/>
      </w:pPr>
      <w:bookmarkStart w:id="19" w:name="_Toc19796371"/>
      <w:bookmarkStart w:id="20" w:name="_Toc26459597"/>
      <w:bookmarkStart w:id="21" w:name="_Toc29230241"/>
      <w:bookmarkStart w:id="22" w:name="_Toc36026500"/>
      <w:r w:rsidRPr="00235394">
        <w:t>3</w:t>
      </w:r>
      <w:r w:rsidRPr="00235394">
        <w:tab/>
        <w:t>Definitions, symbols and abbreviations</w:t>
      </w:r>
      <w:bookmarkEnd w:id="19"/>
      <w:bookmarkEnd w:id="20"/>
      <w:bookmarkEnd w:id="21"/>
      <w:bookmarkEnd w:id="22"/>
    </w:p>
    <w:p w14:paraId="1D34A0BC" w14:textId="77777777" w:rsidR="005B4773" w:rsidRDefault="005B4773" w:rsidP="005B4773">
      <w:pPr>
        <w:pStyle w:val="Heading2"/>
      </w:pPr>
      <w:bookmarkStart w:id="23" w:name="_Toc19796372"/>
      <w:bookmarkStart w:id="24" w:name="_Toc26459598"/>
      <w:bookmarkStart w:id="25" w:name="_Toc29230242"/>
      <w:bookmarkStart w:id="26" w:name="_Toc36026501"/>
      <w:r w:rsidRPr="00235394">
        <w:t>3.1</w:t>
      </w:r>
      <w:r w:rsidRPr="00235394">
        <w:tab/>
        <w:t>Definitions</w:t>
      </w:r>
      <w:bookmarkEnd w:id="23"/>
      <w:bookmarkEnd w:id="24"/>
      <w:bookmarkEnd w:id="25"/>
      <w:bookmarkEnd w:id="26"/>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27" w:name="_Toc19796373"/>
      <w:bookmarkStart w:id="28" w:name="_Toc26459599"/>
      <w:bookmarkStart w:id="29" w:name="_Toc29230243"/>
      <w:bookmarkStart w:id="30" w:name="_Toc36026502"/>
      <w:r w:rsidRPr="00235394">
        <w:t>3.2</w:t>
      </w:r>
      <w:r w:rsidRPr="00235394">
        <w:tab/>
        <w:t>Symbols</w:t>
      </w:r>
      <w:bookmarkEnd w:id="27"/>
      <w:bookmarkEnd w:id="28"/>
      <w:bookmarkEnd w:id="29"/>
      <w:bookmarkEnd w:id="30"/>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1" o:title=""/>
          </v:shape>
          <o:OLEObject Type="Embed" ProgID="Equation.3" ShapeID="_x0000_i1025" DrawAspect="Content" ObjectID="_1646650920" r:id="rId12"/>
        </w:object>
      </w:r>
      <w:r>
        <w:tab/>
        <w:t xml:space="preserve">Resource element with frequency-domain index </w:t>
      </w:r>
      <w:r w:rsidRPr="00DF5D39">
        <w:rPr>
          <w:position w:val="-6"/>
        </w:rPr>
        <w:object w:dxaOrig="180" w:dyaOrig="260" w14:anchorId="40903242">
          <v:shape id="_x0000_i1026" type="#_x0000_t75" style="width:9.2pt;height:12.55pt" o:ole="">
            <v:imagedata r:id="rId13" o:title=""/>
          </v:shape>
          <o:OLEObject Type="Embed" ProgID="Equation.3" ShapeID="_x0000_i1026" DrawAspect="Content" ObjectID="_1646650921" r:id="rId14"/>
        </w:object>
      </w:r>
      <w:r>
        <w:t xml:space="preserve"> and time-domain index </w:t>
      </w:r>
      <w:r w:rsidRPr="00DF5D39">
        <w:rPr>
          <w:position w:val="-6"/>
        </w:rPr>
        <w:object w:dxaOrig="139" w:dyaOrig="260" w14:anchorId="76E4DA8D">
          <v:shape id="_x0000_i1027" type="#_x0000_t75" style="width:6.7pt;height:12.55pt" o:ole="">
            <v:imagedata r:id="rId15" o:title=""/>
          </v:shape>
          <o:OLEObject Type="Embed" ProgID="Equation.3" ShapeID="_x0000_i1027" DrawAspect="Content" ObjectID="_1646650922" r:id="rId16"/>
        </w:object>
      </w:r>
      <w:r>
        <w:t xml:space="preserve"> for antenna port </w:t>
      </w:r>
      <w:bookmarkStart w:id="31" w:name="_Hlk530176406"/>
      <m:oMath>
        <m:r>
          <w:rPr>
            <w:rFonts w:ascii="Cambria Math" w:hAnsi="Cambria Math"/>
          </w:rPr>
          <m:t>p</m:t>
        </m:r>
      </m:oMath>
      <w:bookmarkEnd w:id="31"/>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65pt;height:18.4pt" o:ole="">
            <v:imagedata r:id="rId17" o:title=""/>
          </v:shape>
          <o:OLEObject Type="Embed" ProgID="Equation.3" ShapeID="_x0000_i1028" DrawAspect="Content" ObjectID="_1646650923" r:id="rId18"/>
        </w:object>
      </w:r>
      <w:r>
        <w:tab/>
        <w:t xml:space="preserve">Value of resource element </w:t>
      </w:r>
      <w:r w:rsidRPr="00DF5D39">
        <w:rPr>
          <w:position w:val="-10"/>
        </w:rPr>
        <w:object w:dxaOrig="460" w:dyaOrig="300" w14:anchorId="79F3A665">
          <v:shape id="_x0000_i1029" type="#_x0000_t75" style="width:23.45pt;height:15.05pt" o:ole="">
            <v:imagedata r:id="rId19" o:title=""/>
          </v:shape>
          <o:OLEObject Type="Embed" ProgID="Equation.3" ShapeID="_x0000_i1029" DrawAspect="Content" ObjectID="_1646650924"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0.9pt;height:14.25pt" o:ole="">
            <v:imagedata r:id="rId21" o:title=""/>
          </v:shape>
          <o:OLEObject Type="Embed" ProgID="Equation.DSMT4" ShapeID="_x0000_i1030" DrawAspect="Content" ObjectID="_1646650925"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95pt;height:15.05pt" o:ole="">
            <v:imagedata r:id="rId23" o:title=""/>
          </v:shape>
          <o:OLEObject Type="Embed" ProgID="Equation.3" ShapeID="_x0000_i1031" DrawAspect="Content" ObjectID="_1646650926"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05pt;height:15.05pt" o:ole="">
            <v:imagedata r:id="rId25" o:title=""/>
          </v:shape>
          <o:OLEObject Type="Embed" ProgID="Equation.DSMT4" ShapeID="_x0000_i1032" DrawAspect="Content" ObjectID="_1646650927"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4.3pt;height:15.05pt" o:ole="">
            <v:imagedata r:id="rId27" o:title=""/>
          </v:shape>
          <o:OLEObject Type="Embed" ProgID="Equation.3" ShapeID="_x0000_i1033" DrawAspect="Content" ObjectID="_1646650928"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0.9pt;height:15.05pt" o:ole="">
            <v:imagedata r:id="rId29" o:title=""/>
          </v:shape>
          <o:OLEObject Type="Embed" ProgID="Equation.3" ShapeID="_x0000_i1034" DrawAspect="Content" ObjectID="_1646650929" r:id="rId30"/>
        </w:object>
      </w:r>
      <w:r w:rsidR="007C24F5">
        <w:t xml:space="preserve"> and </w:t>
      </w:r>
      <w:r w:rsidR="007C24F5" w:rsidRPr="00C12953">
        <w:rPr>
          <w:position w:val="-10"/>
        </w:rPr>
        <w:object w:dxaOrig="220" w:dyaOrig="300" w14:anchorId="611BC4CE">
          <v:shape id="_x0000_i1035" type="#_x0000_t75" style="width:10.9pt;height:15.05pt" o:ole="">
            <v:imagedata r:id="rId31" o:title=""/>
          </v:shape>
          <o:OLEObject Type="Embed" ProgID="Equation.DSMT4" ShapeID="_x0000_i1035" DrawAspect="Content" ObjectID="_1646650930"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2.55pt" o:ole="">
            <v:imagedata r:id="rId33" o:title=""/>
          </v:shape>
          <o:OLEObject Type="Embed" ProgID="Equation.DSMT4" ShapeID="_x0000_i1036" DrawAspect="Content" ObjectID="_1646650931"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pt;height:12.55pt" o:ole="">
            <v:imagedata r:id="rId35" o:title=""/>
          </v:shape>
          <o:OLEObject Type="Embed" ProgID="Equation.DSMT4" ShapeID="_x0000_i1037" DrawAspect="Content" ObjectID="_1646650932"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DF7A3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DF7A3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DF7A3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DF7A3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DF7A3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DF7A3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10.05pt" o:ole="">
            <v:imagedata r:id="rId37" o:title=""/>
          </v:shape>
          <o:OLEObject Type="Embed" ProgID="Equation.3" ShapeID="_x0000_i1038" DrawAspect="Content" ObjectID="_1646650933" r:id="rId38"/>
        </w:object>
      </w:r>
      <w:r>
        <w:tab/>
        <w:t>Number of transmission layers</w:t>
      </w:r>
    </w:p>
    <w:p w14:paraId="3314456C" w14:textId="77777777" w:rsidR="007C24F5" w:rsidRPr="008E0B67"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pt;height:12.55pt" o:ole="">
            <v:imagedata r:id="rId39" o:title=""/>
          </v:shape>
          <o:OLEObject Type="Embed" ProgID="Equation.3" ShapeID="_x0000_i1039" DrawAspect="Content" ObjectID="_1646650934" r:id="rId40"/>
        </w:object>
      </w:r>
      <w:r w:rsidR="007C24F5">
        <w:t>; see clause 4.4.4.4</w:t>
      </w:r>
    </w:p>
    <w:p w14:paraId="2BB8029F" w14:textId="77777777" w:rsidR="007C24F5" w:rsidRPr="008E0B67"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pt;height:12.55pt" o:ole="">
            <v:imagedata r:id="rId39" o:title=""/>
          </v:shape>
          <o:OLEObject Type="Embed" ProgID="Equation.3" ShapeID="_x0000_i1040" DrawAspect="Content" ObjectID="_1646650935" r:id="rId41"/>
        </w:object>
      </w:r>
      <w:r w:rsidR="007C24F5">
        <w:t>; see clause 4.4.4.4</w:t>
      </w:r>
    </w:p>
    <w:p w14:paraId="4D49650D"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DF7A35"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DF7A3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DF7A3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DF7A3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DF7A3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DF7A35"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DF7A3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DF7A35"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DF7A3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75pt;height:14.25pt" o:ole="">
            <v:imagedata r:id="rId42" o:title=""/>
          </v:shape>
          <o:OLEObject Type="Embed" ProgID="Equation.DSMT4" ShapeID="_x0000_i1041" DrawAspect="Content" ObjectID="_1646650936"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0.9pt;height:11.7pt" o:ole="">
            <v:imagedata r:id="rId44" o:title=""/>
          </v:shape>
          <o:OLEObject Type="Embed" ProgID="Equation.DSMT4" ShapeID="_x0000_i1042" DrawAspect="Content" ObjectID="_1646650937" r:id="rId45"/>
        </w:object>
      </w:r>
      <w:r>
        <w:tab/>
        <w:t>Number of antenna ports</w:t>
      </w:r>
    </w:p>
    <w:p w14:paraId="4E5C8B29" w14:textId="77777777" w:rsidR="007C24F5" w:rsidRDefault="00DF7A35"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DF7A35"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DF7A35"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pt;height:12.55pt" o:ole="">
            <v:imagedata r:id="rId46" o:title=""/>
          </v:shape>
          <o:OLEObject Type="Embed" ProgID="Equation.3" ShapeID="_x0000_i1043" DrawAspect="Content" ObjectID="_1646650938"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0.9pt;height:15.05pt" o:ole="">
            <v:imagedata r:id="rId31" o:title=""/>
          </v:shape>
          <o:OLEObject Type="Embed" ProgID="Equation.DSMT4" ShapeID="_x0000_i1044" DrawAspect="Content" ObjectID="_1646650939"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1.7pt;height:15.05pt" o:ole="">
            <v:imagedata r:id="rId49" o:title=""/>
          </v:shape>
          <o:OLEObject Type="Embed" ProgID="Equation.3" ShapeID="_x0000_i1045" DrawAspect="Content" ObjectID="_1646650940"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0.9pt;height:15.05pt" o:ole="">
            <v:imagedata r:id="rId29" o:title=""/>
          </v:shape>
          <o:OLEObject Type="Embed" ProgID="Equation.3" ShapeID="_x0000_i1046" DrawAspect="Content" ObjectID="_1646650941"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55pt;height:15.9pt" o:ole="">
            <v:imagedata r:id="rId52" o:title=""/>
          </v:shape>
          <o:OLEObject Type="Embed" ProgID="Equation.DSMT4" ShapeID="_x0000_i1047" DrawAspect="Content" ObjectID="_1646650942"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25pt;height:15.05pt" o:ole="">
            <v:imagedata r:id="rId54" o:title=""/>
          </v:shape>
          <o:OLEObject Type="Embed" ProgID="Equation.3" ShapeID="_x0000_i1048" DrawAspect="Content" ObjectID="_1646650943"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56" o:title=""/>
          </v:shape>
          <o:OLEObject Type="Embed" ProgID="Equation.DSMT4" ShapeID="_x0000_i1049" DrawAspect="Content" ObjectID="_1646650944"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55pt;height:11.7pt" o:ole="">
            <v:imagedata r:id="rId58" o:title=""/>
          </v:shape>
          <o:OLEObject Type="Embed" ProgID="Equation.3" ShapeID="_x0000_i1050" DrawAspect="Content" ObjectID="_1646650945"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32" w:name="_Toc19796374"/>
      <w:bookmarkStart w:id="33" w:name="_Toc26459600"/>
      <w:bookmarkStart w:id="34" w:name="_Toc29230244"/>
      <w:bookmarkStart w:id="35" w:name="_Toc36026503"/>
      <w:r w:rsidRPr="00235394">
        <w:t>3.3</w:t>
      </w:r>
      <w:r w:rsidRPr="00235394">
        <w:tab/>
        <w:t>Abbreviations</w:t>
      </w:r>
      <w:bookmarkEnd w:id="32"/>
      <w:bookmarkEnd w:id="33"/>
      <w:bookmarkEnd w:id="34"/>
      <w:bookmarkEnd w:id="3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36" w:name="_Toc19796375"/>
      <w:bookmarkStart w:id="37" w:name="_Toc26459601"/>
      <w:bookmarkStart w:id="38" w:name="_Toc29230245"/>
      <w:bookmarkStart w:id="39" w:name="_Toc36026504"/>
      <w:r w:rsidRPr="004D3578">
        <w:t>4</w:t>
      </w:r>
      <w:r w:rsidRPr="004D3578">
        <w:tab/>
      </w:r>
      <w:r>
        <w:t>Frame</w:t>
      </w:r>
      <w:r w:rsidRPr="009D24E3">
        <w:t xml:space="preserve"> structure and physical resources</w:t>
      </w:r>
      <w:bookmarkEnd w:id="36"/>
      <w:bookmarkEnd w:id="37"/>
      <w:bookmarkEnd w:id="38"/>
      <w:bookmarkEnd w:id="39"/>
    </w:p>
    <w:p w14:paraId="7F4D7EC5" w14:textId="77777777" w:rsidR="00CD59A6" w:rsidRPr="00CD59A6" w:rsidRDefault="00CD59A6" w:rsidP="0087173D">
      <w:pPr>
        <w:pStyle w:val="Heading2"/>
      </w:pPr>
      <w:bookmarkStart w:id="40" w:name="_Toc19796376"/>
      <w:bookmarkStart w:id="41" w:name="_Toc26459602"/>
      <w:bookmarkStart w:id="42" w:name="_Toc29230246"/>
      <w:bookmarkStart w:id="43" w:name="_Toc36026505"/>
      <w:r>
        <w:t>4.1</w:t>
      </w:r>
      <w:r>
        <w:tab/>
        <w:t>General</w:t>
      </w:r>
      <w:bookmarkEnd w:id="40"/>
      <w:bookmarkEnd w:id="41"/>
      <w:bookmarkEnd w:id="42"/>
      <w:bookmarkEnd w:id="43"/>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pt;height:15.9pt" o:ole="">
            <v:imagedata r:id="rId60" o:title=""/>
          </v:shape>
          <o:OLEObject Type="Embed" ProgID="Equation.3" ShapeID="_x0000_i1051" DrawAspect="Content" ObjectID="_1646650946"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6.05pt;height:15.9pt" o:ole="">
            <v:imagedata r:id="rId62" o:title=""/>
          </v:shape>
          <o:OLEObject Type="Embed" ProgID="Equation.3" ShapeID="_x0000_i1052" DrawAspect="Content" ObjectID="_1646650947"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05pt" o:ole="">
            <v:imagedata r:id="rId64" o:title=""/>
          </v:shape>
          <o:OLEObject Type="Embed" ProgID="Equation.3" ShapeID="_x0000_i1053" DrawAspect="Content" ObjectID="_1646650948" r:id="rId65"/>
        </w:object>
      </w:r>
      <w:r w:rsidR="00284C2E">
        <w:t xml:space="preserve"> where </w:t>
      </w:r>
      <w:r w:rsidR="00480E82" w:rsidRPr="00480E82">
        <w:rPr>
          <w:position w:val="-12"/>
        </w:rPr>
        <w:object w:dxaOrig="1640" w:dyaOrig="320" w14:anchorId="517BD233">
          <v:shape id="_x0000_i1054" type="#_x0000_t75" style="width:82.9pt;height:16.75pt" o:ole="">
            <v:imagedata r:id="rId66" o:title=""/>
          </v:shape>
          <o:OLEObject Type="Embed" ProgID="Equation.3" ShapeID="_x0000_i1054" DrawAspect="Content" ObjectID="_1646650949" r:id="rId67"/>
        </w:object>
      </w:r>
      <w:r w:rsidR="00480E82">
        <w:t xml:space="preserve">, </w:t>
      </w:r>
      <w:r w:rsidR="00284C2E" w:rsidRPr="008C16C2">
        <w:rPr>
          <w:position w:val="-10"/>
        </w:rPr>
        <w:object w:dxaOrig="1500" w:dyaOrig="340" w14:anchorId="163BC898">
          <v:shape id="_x0000_i1055" type="#_x0000_t75" style="width:75.35pt;height:17.6pt" o:ole="">
            <v:imagedata r:id="rId68" o:title=""/>
          </v:shape>
          <o:OLEObject Type="Embed" ProgID="Equation.3" ShapeID="_x0000_i1055" DrawAspect="Content" ObjectID="_1646650950" r:id="rId69"/>
        </w:object>
      </w:r>
      <w:r w:rsidR="00284C2E">
        <w:t xml:space="preserve"> and </w:t>
      </w:r>
      <w:r w:rsidR="00284C2E" w:rsidRPr="008C16C2">
        <w:rPr>
          <w:position w:val="-12"/>
        </w:rPr>
        <w:object w:dxaOrig="1120" w:dyaOrig="320" w14:anchorId="0E8B2F70">
          <v:shape id="_x0000_i1056" type="#_x0000_t75" style="width:56.1pt;height:15.9pt" o:ole="">
            <v:imagedata r:id="rId70" o:title=""/>
          </v:shape>
          <o:OLEObject Type="Embed" ProgID="Equation.3" ShapeID="_x0000_i1056" DrawAspect="Content" ObjectID="_1646650951" r:id="rId71"/>
        </w:object>
      </w:r>
      <w:r w:rsidR="00284C2E">
        <w:t>.</w:t>
      </w:r>
    </w:p>
    <w:p w14:paraId="76160CD1" w14:textId="42854164"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an IAB node</w:t>
      </w:r>
      <w:r>
        <w:t xml:space="preserve">. </w:t>
      </w:r>
    </w:p>
    <w:p w14:paraId="74164372" w14:textId="77777777" w:rsidR="00A755F8" w:rsidRDefault="00CD59A6" w:rsidP="00DE4BFC">
      <w:pPr>
        <w:pStyle w:val="Heading2"/>
      </w:pPr>
      <w:bookmarkStart w:id="44" w:name="_Toc19796377"/>
      <w:bookmarkStart w:id="45" w:name="_Toc26459603"/>
      <w:bookmarkStart w:id="46" w:name="_Toc29230247"/>
      <w:bookmarkStart w:id="47" w:name="_Toc36026506"/>
      <w:r>
        <w:t>4.2</w:t>
      </w:r>
      <w:r w:rsidR="00A755F8">
        <w:tab/>
      </w:r>
      <w:r w:rsidR="000E41BA">
        <w:t>N</w:t>
      </w:r>
      <w:r w:rsidR="00A755F8">
        <w:t>umerologies</w:t>
      </w:r>
      <w:bookmarkEnd w:id="44"/>
      <w:bookmarkEnd w:id="45"/>
      <w:bookmarkEnd w:id="46"/>
      <w:bookmarkEnd w:id="47"/>
    </w:p>
    <w:p w14:paraId="15267456" w14:textId="476BFD87"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0.9pt;height:12.55pt" o:ole="">
                  <v:imagedata r:id="rId72" o:title=""/>
                </v:shape>
                <o:OLEObject Type="Embed" ProgID="Equation.3" ShapeID="_x0000_i1057" DrawAspect="Content" ObjectID="_1646650952"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35pt;height:17.6pt" o:ole="">
                  <v:imagedata r:id="rId74" o:title=""/>
                </v:shape>
                <o:OLEObject Type="Embed" ProgID="Equation.3" ShapeID="_x0000_i1058" DrawAspect="Content" ObjectID="_1646650953"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48" w:name="_Toc19796378"/>
      <w:bookmarkStart w:id="49" w:name="_Toc26459604"/>
      <w:bookmarkStart w:id="50" w:name="_Toc29230248"/>
      <w:bookmarkStart w:id="51" w:name="_Toc36026507"/>
      <w:r>
        <w:lastRenderedPageBreak/>
        <w:t>4.3</w:t>
      </w:r>
      <w:r w:rsidR="005B4773">
        <w:tab/>
        <w:t>Frame structure</w:t>
      </w:r>
      <w:bookmarkEnd w:id="48"/>
      <w:bookmarkEnd w:id="49"/>
      <w:bookmarkEnd w:id="50"/>
      <w:bookmarkEnd w:id="51"/>
    </w:p>
    <w:p w14:paraId="45FE9F93" w14:textId="77777777" w:rsidR="005B4773" w:rsidRDefault="00CD59A6" w:rsidP="005B4773">
      <w:pPr>
        <w:pStyle w:val="Heading3"/>
      </w:pPr>
      <w:bookmarkStart w:id="52" w:name="_Toc19796379"/>
      <w:bookmarkStart w:id="53" w:name="_Toc26459605"/>
      <w:bookmarkStart w:id="54" w:name="_Toc29230249"/>
      <w:bookmarkStart w:id="55" w:name="_Toc36026508"/>
      <w:r>
        <w:t>4.3</w:t>
      </w:r>
      <w:r w:rsidR="005B4773">
        <w:t>.1</w:t>
      </w:r>
      <w:r w:rsidR="005B4773">
        <w:tab/>
        <w:t>Frames and subframes</w:t>
      </w:r>
      <w:bookmarkEnd w:id="52"/>
      <w:bookmarkEnd w:id="53"/>
      <w:bookmarkEnd w:id="54"/>
      <w:bookmarkEnd w:id="55"/>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6pt;height:15.9pt" o:ole="">
            <v:imagedata r:id="rId76" o:title=""/>
          </v:shape>
          <o:OLEObject Type="Embed" ProgID="Equation.3" ShapeID="_x0000_i1059" DrawAspect="Content" ObjectID="_1646650954"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3.1pt;height:15.9pt" o:ole="">
            <v:imagedata r:id="rId78" o:title=""/>
          </v:shape>
          <o:OLEObject Type="Embed" ProgID="Equation.3" ShapeID="_x0000_i1060" DrawAspect="Content" ObjectID="_1646650955"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09A834CE"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pt;height:10.9pt" o:ole="">
            <v:imagedata r:id="rId80" o:title=""/>
          </v:shape>
          <o:OLEObject Type="Embed" ProgID="Equation.3" ShapeID="_x0000_i1061" DrawAspect="Content" ObjectID="_1646650956"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65pt;height:16.75pt" o:ole="">
            <v:imagedata r:id="rId82" o:title=""/>
          </v:shape>
          <o:OLEObject Type="Embed" ProgID="Equation.3" ShapeID="_x0000_i1062" DrawAspect="Content" ObjectID="_1646650957"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5pt;height:16.75pt" o:ole="">
            <v:imagedata r:id="rId84" o:title=""/>
          </v:shape>
          <o:OLEObject Type="Embed" ProgID="Equation.3" ShapeID="_x0000_i1063" DrawAspect="Content" ObjectID="_1646650958"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T</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25pt;height:89.6pt" o:ole="">
            <v:imagedata r:id="rId86" o:title=""/>
          </v:shape>
          <o:OLEObject Type="Embed" ProgID="Visio.Drawing.11" ShapeID="_x0000_i1064" DrawAspect="Content" ObjectID="_1646650959"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56" w:name="_Toc19796380"/>
      <w:bookmarkStart w:id="57" w:name="_Toc26459606"/>
      <w:bookmarkStart w:id="58" w:name="_Toc29230250"/>
      <w:bookmarkStart w:id="59" w:name="_Toc36026509"/>
      <w:r>
        <w:t>4.3</w:t>
      </w:r>
      <w:r w:rsidR="005B4773">
        <w:t>.2</w:t>
      </w:r>
      <w:r w:rsidR="005B4773">
        <w:tab/>
        <w:t>Slots</w:t>
      </w:r>
      <w:bookmarkEnd w:id="56"/>
      <w:bookmarkEnd w:id="57"/>
      <w:bookmarkEnd w:id="58"/>
      <w:bookmarkEnd w:id="5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0.9pt;height:12.55pt" o:ole="">
            <v:imagedata r:id="rId88" o:title=""/>
          </v:shape>
          <o:OLEObject Type="Embed" ProgID="Equation.3" ShapeID="_x0000_i1065" DrawAspect="Content" ObjectID="_1646650960"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20.1pt" o:ole="">
            <v:imagedata r:id="rId90" o:title=""/>
          </v:shape>
          <o:OLEObject Type="Embed" ProgID="Equation.3" ShapeID="_x0000_i1066" DrawAspect="Content" ObjectID="_1646650961" r:id="rId91"/>
        </w:object>
      </w:r>
      <w:r>
        <w:t xml:space="preserve"> consecutive OFDM symbols in a slot where </w:t>
      </w:r>
      <w:r w:rsidR="00AD2A0A" w:rsidRPr="00F25FB8">
        <w:rPr>
          <w:position w:val="-14"/>
        </w:rPr>
        <w:object w:dxaOrig="540" w:dyaOrig="380" w14:anchorId="6CFA2D2A">
          <v:shape id="_x0000_i1067" type="#_x0000_t75" style="width:26.8pt;height:20.1pt" o:ole="">
            <v:imagedata r:id="rId92" o:title=""/>
          </v:shape>
          <o:OLEObject Type="Embed" ProgID="Equation.3" ShapeID="_x0000_i1067" DrawAspect="Content" ObjectID="_1646650962"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5pt;height:20.1pt" o:ole="">
            <v:imagedata r:id="rId94" o:title=""/>
          </v:shape>
          <o:OLEObject Type="Embed" ProgID="Equation.3" ShapeID="_x0000_i1068" DrawAspect="Content" ObjectID="_1646650963" r:id="rId95"/>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6F5C37C6" w14:textId="77777777" w:rsidR="00BB3C9F" w:rsidRDefault="0019164C" w:rsidP="00BB3C9F">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lastRenderedPageBreak/>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DF7A3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DF7A3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DF7A3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DF7A3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DF7A3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DF7A3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DF7A3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DF7A3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60" w:name="_Toc19796381"/>
      <w:bookmarkStart w:id="61" w:name="_Toc26459607"/>
      <w:bookmarkStart w:id="62" w:name="_Toc29230251"/>
      <w:bookmarkStart w:id="63" w:name="_Toc36026510"/>
      <w:r>
        <w:t>4.4</w:t>
      </w:r>
      <w:r w:rsidR="005B4773">
        <w:tab/>
        <w:t>Physical resources</w:t>
      </w:r>
      <w:bookmarkEnd w:id="60"/>
      <w:bookmarkEnd w:id="61"/>
      <w:bookmarkEnd w:id="62"/>
      <w:bookmarkEnd w:id="63"/>
    </w:p>
    <w:p w14:paraId="22B4E18C" w14:textId="77777777" w:rsidR="005B4773" w:rsidRDefault="00CD59A6" w:rsidP="005B4773">
      <w:pPr>
        <w:pStyle w:val="Heading3"/>
      </w:pPr>
      <w:bookmarkStart w:id="64" w:name="_Toc19796382"/>
      <w:bookmarkStart w:id="65" w:name="_Toc26459608"/>
      <w:bookmarkStart w:id="66" w:name="_Toc29230252"/>
      <w:bookmarkStart w:id="67" w:name="_Toc36026511"/>
      <w:r>
        <w:t>4.4</w:t>
      </w:r>
      <w:r w:rsidR="005B4773">
        <w:t>.1</w:t>
      </w:r>
      <w:r w:rsidR="005B4773">
        <w:tab/>
        <w:t>Antenna ports</w:t>
      </w:r>
      <w:bookmarkEnd w:id="64"/>
      <w:bookmarkEnd w:id="65"/>
      <w:bookmarkEnd w:id="66"/>
      <w:bookmarkEnd w:id="67"/>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68" w:name="_Toc19796383"/>
      <w:bookmarkStart w:id="69" w:name="_Toc26459609"/>
      <w:bookmarkStart w:id="70" w:name="_Toc29230253"/>
      <w:bookmarkStart w:id="71" w:name="_Toc36026512"/>
      <w:r>
        <w:t>4.4</w:t>
      </w:r>
      <w:r w:rsidR="005B4773" w:rsidRPr="009D24E3">
        <w:t>.</w:t>
      </w:r>
      <w:r w:rsidR="005B4773">
        <w:t>2</w:t>
      </w:r>
      <w:r w:rsidR="005B4773" w:rsidRPr="009D24E3">
        <w:tab/>
        <w:t>Resource grid</w:t>
      </w:r>
      <w:bookmarkEnd w:id="68"/>
      <w:bookmarkEnd w:id="69"/>
      <w:bookmarkEnd w:id="70"/>
      <w:bookmarkEnd w:id="71"/>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8.55pt;height:18.4pt" o:ole="">
            <v:imagedata r:id="rId96" o:title=""/>
          </v:shape>
          <o:OLEObject Type="Embed" ProgID="Equation.3" ShapeID="_x0000_i1069" DrawAspect="Content" ObjectID="_1646650964"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65pt;height:19.25pt" o:ole="">
            <v:imagedata r:id="rId98" o:title=""/>
          </v:shape>
          <o:OLEObject Type="Embed" ProgID="Equation.3" ShapeID="_x0000_i1070" DrawAspect="Content" ObjectID="_1646650965" r:id="rId99"/>
        </w:object>
      </w:r>
      <w:r w:rsidR="00BD7BD0">
        <w:t xml:space="preserve"> indicated b</w:t>
      </w:r>
      <w:r w:rsidR="00401652">
        <w:t>y higher-layer signalling.</w:t>
      </w:r>
      <w:r w:rsidR="00EF473F">
        <w:t xml:space="preserve"> </w:t>
      </w:r>
      <w:bookmarkStart w:id="72"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72"/>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w:t>
      </w:r>
      <w:r w:rsidR="00D8463B">
        <w:lastRenderedPageBreak/>
        <w:t xml:space="preserve">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73" w:name="_Toc19796384"/>
      <w:bookmarkStart w:id="74" w:name="_Toc26459610"/>
      <w:bookmarkStart w:id="75" w:name="_Toc29230254"/>
      <w:bookmarkStart w:id="76" w:name="_Toc36026513"/>
      <w:r>
        <w:t>4.4</w:t>
      </w:r>
      <w:r w:rsidR="005B4773" w:rsidRPr="009D24E3">
        <w:t>.</w:t>
      </w:r>
      <w:r w:rsidR="005B4773">
        <w:t>3</w:t>
      </w:r>
      <w:r w:rsidR="005B4773" w:rsidRPr="009D24E3">
        <w:tab/>
        <w:t>Resource elements</w:t>
      </w:r>
      <w:bookmarkEnd w:id="73"/>
      <w:bookmarkEnd w:id="74"/>
      <w:bookmarkEnd w:id="75"/>
      <w:bookmarkEnd w:id="76"/>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77" w:name="_Hlk497488796"/>
      <w:r w:rsidRPr="00C12953">
        <w:t xml:space="preserve">where </w:t>
      </w:r>
      <w:r w:rsidR="00F75592" w:rsidRPr="00AD39E5">
        <w:rPr>
          <w:position w:val="-6"/>
        </w:rPr>
        <w:object w:dxaOrig="180" w:dyaOrig="260" w14:anchorId="2F53D474">
          <v:shape id="_x0000_i1071" type="#_x0000_t75" style="width:9.2pt;height:12.55pt" o:ole="">
            <v:imagedata r:id="rId100" o:title=""/>
          </v:shape>
          <o:OLEObject Type="Embed" ProgID="Equation.3" ShapeID="_x0000_i1071" DrawAspect="Content" ObjectID="_1646650966" r:id="rId101"/>
        </w:object>
      </w:r>
      <w:r w:rsidRPr="00C12953">
        <w:t xml:space="preserve"> </w:t>
      </w:r>
      <w:r w:rsidR="0037738B">
        <w:t xml:space="preserve">is the index in the frequency domain </w:t>
      </w:r>
      <w:bookmarkEnd w:id="77"/>
      <w:r w:rsidRPr="00C12953">
        <w:t>and</w:t>
      </w:r>
      <w:r>
        <w:t xml:space="preserve"> </w:t>
      </w:r>
      <w:r w:rsidR="00F75592" w:rsidRPr="004B73E9">
        <w:rPr>
          <w:position w:val="-6"/>
        </w:rPr>
        <w:object w:dxaOrig="139" w:dyaOrig="260" w14:anchorId="3E0A2B26">
          <v:shape id="_x0000_i1072" type="#_x0000_t75" style="width:6.7pt;height:13.4pt" o:ole="">
            <v:imagedata r:id="rId102" o:title=""/>
          </v:shape>
          <o:OLEObject Type="Embed" ProgID="Equation.3" ShapeID="_x0000_i1072" DrawAspect="Content" ObjectID="_1646650967" r:id="rId103"/>
        </w:object>
      </w:r>
      <w:r>
        <w:t xml:space="preserve"> </w:t>
      </w:r>
      <w:r>
        <w:rPr>
          <w:iCs/>
        </w:rPr>
        <w:t xml:space="preserve">refers to the symbol position </w:t>
      </w:r>
      <w:r w:rsidR="004B73E9">
        <w:rPr>
          <w:iCs/>
        </w:rPr>
        <w:t>in the time domain</w:t>
      </w:r>
      <w:r w:rsidR="009167CD">
        <w:rPr>
          <w:iCs/>
        </w:rPr>
        <w:t xml:space="preserve"> </w:t>
      </w:r>
      <w:bookmarkStart w:id="78" w:name="_Hlk497730844"/>
      <w:r w:rsidR="009167CD">
        <w:rPr>
          <w:iCs/>
        </w:rPr>
        <w:t>relative to some reference point</w:t>
      </w:r>
      <w:bookmarkEnd w:id="78"/>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79" w:name="_Toc19796385"/>
      <w:bookmarkStart w:id="80" w:name="_Toc26459611"/>
      <w:bookmarkStart w:id="81" w:name="_Toc29230255"/>
      <w:bookmarkStart w:id="82" w:name="_Toc36026514"/>
      <w:r>
        <w:t>4.4</w:t>
      </w:r>
      <w:r w:rsidR="005B4773">
        <w:t>.4</w:t>
      </w:r>
      <w:r w:rsidR="005B4773">
        <w:tab/>
        <w:t xml:space="preserve">Resource </w:t>
      </w:r>
      <w:r w:rsidR="005B4773" w:rsidRPr="00306587">
        <w:t>blocks</w:t>
      </w:r>
      <w:bookmarkEnd w:id="79"/>
      <w:bookmarkEnd w:id="80"/>
      <w:bookmarkEnd w:id="81"/>
      <w:bookmarkEnd w:id="82"/>
    </w:p>
    <w:p w14:paraId="41B44AE7" w14:textId="77777777" w:rsidR="00EE334C" w:rsidRPr="00EE334C" w:rsidRDefault="00EE334C" w:rsidP="00BB5705">
      <w:pPr>
        <w:pStyle w:val="Heading4"/>
      </w:pPr>
      <w:bookmarkStart w:id="83" w:name="_Toc19796386"/>
      <w:bookmarkStart w:id="84" w:name="_Toc26459612"/>
      <w:bookmarkStart w:id="85" w:name="_Toc29230256"/>
      <w:bookmarkStart w:id="86" w:name="_Toc36026515"/>
      <w:r>
        <w:t>4.4.4.1</w:t>
      </w:r>
      <w:r>
        <w:tab/>
        <w:t>General</w:t>
      </w:r>
      <w:bookmarkEnd w:id="83"/>
      <w:bookmarkEnd w:id="84"/>
      <w:bookmarkEnd w:id="85"/>
      <w:bookmarkEnd w:id="86"/>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87" w:name="_Toc19796387"/>
      <w:bookmarkStart w:id="88" w:name="_Toc26459613"/>
      <w:bookmarkStart w:id="89" w:name="_Toc29230257"/>
      <w:bookmarkStart w:id="90" w:name="_Toc36026516"/>
      <w:r>
        <w:t>4.4.4.2</w:t>
      </w:r>
      <w:r>
        <w:tab/>
      </w:r>
      <w:r w:rsidR="00B16BFE">
        <w:t>Point A</w:t>
      </w:r>
      <w:bookmarkEnd w:id="87"/>
      <w:bookmarkEnd w:id="88"/>
      <w:bookmarkEnd w:id="89"/>
      <w:bookmarkEnd w:id="90"/>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5EEA0847" w14:textId="77777777"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91" w:name="_Toc19796388"/>
      <w:bookmarkStart w:id="92" w:name="_Toc26459614"/>
      <w:bookmarkStart w:id="93" w:name="_Toc29230258"/>
      <w:bookmarkStart w:id="94" w:name="_Toc36026517"/>
      <w:r>
        <w:t>4.4.4.</w:t>
      </w:r>
      <w:r w:rsidR="00827306">
        <w:t>3</w:t>
      </w:r>
      <w:r>
        <w:tab/>
      </w:r>
      <w:r w:rsidR="002048B7">
        <w:t xml:space="preserve">Common </w:t>
      </w:r>
      <w:r>
        <w:t>resource blocks</w:t>
      </w:r>
      <w:bookmarkEnd w:id="91"/>
      <w:bookmarkEnd w:id="92"/>
      <w:bookmarkEnd w:id="93"/>
      <w:bookmarkEnd w:id="94"/>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4.3pt;height:15.9pt" o:ole="">
            <v:imagedata r:id="rId19" o:title=""/>
          </v:shape>
          <o:OLEObject Type="Embed" ProgID="Equation.3" ShapeID="_x0000_i1073" DrawAspect="Content" ObjectID="_1646650968"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2.8pt;height:33.5pt" o:ole="">
            <v:imagedata r:id="rId105" o:title=""/>
          </v:shape>
          <o:OLEObject Type="Embed" ProgID="Equation.3" ShapeID="_x0000_i1074" DrawAspect="Content" ObjectID="_1646650969"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10.05pt;height:13.4pt" o:ole="">
            <v:imagedata r:id="rId107" o:title=""/>
          </v:shape>
          <o:OLEObject Type="Embed" ProgID="Equation.3" ShapeID="_x0000_i1075" DrawAspect="Content" ObjectID="_1646650970"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95" w:name="_Toc19796389"/>
      <w:bookmarkStart w:id="96" w:name="_Toc26459615"/>
      <w:bookmarkStart w:id="97" w:name="_Toc29230259"/>
      <w:bookmarkStart w:id="98" w:name="_Toc36026518"/>
      <w:r>
        <w:lastRenderedPageBreak/>
        <w:t>4.4.4.</w:t>
      </w:r>
      <w:r w:rsidR="00827306">
        <w:t>4</w:t>
      </w:r>
      <w:r>
        <w:tab/>
        <w:t>Physical resource blocks</w:t>
      </w:r>
      <w:bookmarkEnd w:id="95"/>
      <w:bookmarkEnd w:id="96"/>
      <w:bookmarkEnd w:id="97"/>
      <w:bookmarkEnd w:id="98"/>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DF7A35"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99" w:name="_Toc19796390"/>
      <w:bookmarkStart w:id="100" w:name="_Toc26459616"/>
      <w:bookmarkStart w:id="101" w:name="_Toc29230260"/>
      <w:bookmarkStart w:id="102" w:name="_Toc36026519"/>
      <w:r>
        <w:t>4.4.4.</w:t>
      </w:r>
      <w:r w:rsidR="00827306">
        <w:t>5</w:t>
      </w:r>
      <w:r>
        <w:tab/>
        <w:t>Virtual resource blocks</w:t>
      </w:r>
      <w:bookmarkEnd w:id="99"/>
      <w:bookmarkEnd w:id="100"/>
      <w:bookmarkEnd w:id="101"/>
      <w:bookmarkEnd w:id="10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03" w:name="_Toc29230261"/>
      <w:bookmarkStart w:id="104" w:name="_Toc36026520"/>
      <w:r>
        <w:t>4.4.4.6</w:t>
      </w:r>
      <w:r>
        <w:tab/>
        <w:t>Interlaced resource blocks</w:t>
      </w:r>
      <w:bookmarkEnd w:id="103"/>
      <w:bookmarkEnd w:id="104"/>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DF7A35"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3B80CAFE" w14:textId="44167595" w:rsidR="00BF385C" w:rsidRDefault="00BF385C" w:rsidP="00BF385C">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05" w:name="_Toc19796391"/>
      <w:bookmarkStart w:id="106" w:name="_Toc26459617"/>
      <w:bookmarkStart w:id="107" w:name="_Toc29230262"/>
      <w:bookmarkStart w:id="108" w:name="_Toc36026521"/>
      <w:r>
        <w:t>4.4</w:t>
      </w:r>
      <w:r w:rsidR="0051256D">
        <w:t>.5</w:t>
      </w:r>
      <w:r w:rsidR="0051256D">
        <w:tab/>
      </w:r>
      <w:r w:rsidR="00CD563C">
        <w:t>B</w:t>
      </w:r>
      <w:r w:rsidR="004740E8">
        <w:t xml:space="preserve">andwidth </w:t>
      </w:r>
      <w:r w:rsidR="0051256D">
        <w:t>part</w:t>
      </w:r>
      <w:bookmarkEnd w:id="105"/>
      <w:bookmarkEnd w:id="106"/>
      <w:bookmarkEnd w:id="107"/>
      <w:bookmarkEnd w:id="108"/>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2.55pt;height:15.9pt" o:ole="">
            <v:imagedata r:id="rId109" o:title=""/>
          </v:shape>
          <o:OLEObject Type="Embed" ProgID="Equation.3" ShapeID="_x0000_i1076" DrawAspect="Content" ObjectID="_1646650971"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pt;height:12.55pt" o:ole="">
            <v:imagedata r:id="rId39" o:title=""/>
          </v:shape>
          <o:OLEObject Type="Embed" ProgID="Equation.3" ShapeID="_x0000_i1077" DrawAspect="Content" ObjectID="_1646650972"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09"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09"/>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10" w:name="_Toc19796392"/>
      <w:bookmarkStart w:id="111" w:name="_Toc26459618"/>
      <w:bookmarkStart w:id="112" w:name="_Toc29230263"/>
      <w:bookmarkStart w:id="113" w:name="_Toc36026522"/>
      <w:r>
        <w:t>4.5</w:t>
      </w:r>
      <w:r>
        <w:tab/>
        <w:t>Carrier aggregation</w:t>
      </w:r>
      <w:bookmarkEnd w:id="110"/>
      <w:bookmarkEnd w:id="111"/>
      <w:bookmarkEnd w:id="112"/>
      <w:bookmarkEnd w:id="113"/>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14" w:name="_Hlk26278463"/>
    </w:p>
    <w:p w14:paraId="2F08CD1B" w14:textId="6D256CED" w:rsidR="009B557C" w:rsidRDefault="009B557C" w:rsidP="009B557C">
      <w:pPr>
        <w:rPr>
          <w:noProof/>
        </w:rPr>
      </w:pPr>
      <w:r>
        <w:rPr>
          <w:noProof/>
        </w:rPr>
        <w:lastRenderedPageBreak/>
        <w:t xml:space="preserve">For carrier aggregation of cells with non-aligned frames,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Pr="00155353">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Pr="00CF76D4">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9117D07"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r>
              <m:rPr>
                <m:sty m:val="bi"/>
              </m:rPr>
              <w:rPr>
                <w:rFonts w:ascii="Cambria Math" w:hAnsi="Cambria Math"/>
                <w:noProof/>
              </w:rPr>
              <m:t>μ</m:t>
            </m:r>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7BE861E8"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C21B28" w:rsidRPr="00D56773">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C21B28" w:rsidRPr="00D56773">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r>
              <m:rPr>
                <m:sty m:val="bi"/>
              </m:rPr>
              <w:rPr>
                <w:rFonts w:ascii="Cambria Math" w:hAnsi="Cambria Math"/>
                <w:noProof/>
              </w:rPr>
              <m:t>μ</m:t>
            </m:r>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Pr="00AC3B96">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Pr="00AC3B96">
        <w:rPr>
          <w:i/>
          <w:noProof/>
        </w:rPr>
        <w:t>SCS-SpecificCarrierList</w:t>
      </w:r>
      <w:r>
        <w:rPr>
          <w:noProof/>
        </w:rPr>
        <w:t xml:space="preserve"> for the SCell, otherwise </w:t>
      </w:r>
      <m:oMath>
        <m:r>
          <w:rPr>
            <w:rFonts w:ascii="Cambria Math" w:hAnsi="Cambria Math"/>
            <w:noProof/>
          </w:rPr>
          <m:t>q=1</m:t>
        </m:r>
      </m:oMath>
      <w:r>
        <w:rPr>
          <w:noProof/>
        </w:rPr>
        <w:t>.</w:t>
      </w:r>
    </w:p>
    <w:bookmarkEnd w:id="114"/>
    <w:p w14:paraId="306002AA" w14:textId="77777777" w:rsidR="00121CF6" w:rsidRPr="00121CF6" w:rsidRDefault="00121CF6" w:rsidP="0087173D"/>
    <w:p w14:paraId="6E52F3D2" w14:textId="77777777" w:rsidR="00732CE8" w:rsidRDefault="00732CE8" w:rsidP="00732CE8">
      <w:pPr>
        <w:pStyle w:val="Heading1"/>
      </w:pPr>
      <w:bookmarkStart w:id="115" w:name="_Toc19796393"/>
      <w:bookmarkStart w:id="116" w:name="_Toc26459619"/>
      <w:bookmarkStart w:id="117" w:name="_Toc29230264"/>
      <w:bookmarkStart w:id="118" w:name="_Toc36026523"/>
      <w:r>
        <w:t>5</w:t>
      </w:r>
      <w:r>
        <w:tab/>
        <w:t>Generic functions</w:t>
      </w:r>
      <w:bookmarkEnd w:id="115"/>
      <w:bookmarkEnd w:id="116"/>
      <w:bookmarkEnd w:id="117"/>
      <w:bookmarkEnd w:id="118"/>
    </w:p>
    <w:p w14:paraId="7F60A4BD" w14:textId="77777777" w:rsidR="00732CE8" w:rsidRDefault="00732CE8" w:rsidP="00732CE8">
      <w:pPr>
        <w:pStyle w:val="Heading2"/>
      </w:pPr>
      <w:bookmarkStart w:id="119" w:name="_Toc19796394"/>
      <w:bookmarkStart w:id="120" w:name="_Toc26459620"/>
      <w:bookmarkStart w:id="121" w:name="_Toc29230265"/>
      <w:bookmarkStart w:id="122" w:name="_Toc36026524"/>
      <w:r>
        <w:t>5</w:t>
      </w:r>
      <w:r w:rsidRPr="0065740B">
        <w:t>.1</w:t>
      </w:r>
      <w:r w:rsidRPr="0065740B">
        <w:tab/>
        <w:t>Modulation mapper</w:t>
      </w:r>
      <w:bookmarkEnd w:id="119"/>
      <w:bookmarkEnd w:id="120"/>
      <w:bookmarkEnd w:id="121"/>
      <w:bookmarkEnd w:id="122"/>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123" w:name="_Toc19796395"/>
      <w:bookmarkStart w:id="124" w:name="_Toc26459621"/>
      <w:bookmarkStart w:id="125" w:name="_Toc29230266"/>
      <w:bookmarkStart w:id="126" w:name="_Toc36026525"/>
      <w:r>
        <w:t>5.1.1</w:t>
      </w:r>
      <w:r>
        <w:tab/>
        <w:t>π/2-BPSK</w:t>
      </w:r>
      <w:bookmarkEnd w:id="123"/>
      <w:bookmarkEnd w:id="124"/>
      <w:bookmarkEnd w:id="125"/>
      <w:bookmarkEnd w:id="12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05pt" o:ole="">
            <v:imagedata r:id="rId112" o:title=""/>
          </v:shape>
          <o:OLEObject Type="Embed" ProgID="Equation.3" ShapeID="_x0000_i1078" DrawAspect="Content" ObjectID="_1646650973"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1pt;height:15.05pt" o:ole="">
            <v:imagedata r:id="rId114" o:title=""/>
          </v:shape>
          <o:OLEObject Type="Embed" ProgID="Equation.3" ShapeID="_x0000_i1079" DrawAspect="Content" ObjectID="_1646650974"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8.3pt;height:39.35pt" o:ole="">
            <v:imagedata r:id="rId116" o:title=""/>
          </v:shape>
          <o:OLEObject Type="Embed" ProgID="Equation.3" ShapeID="_x0000_i1080" DrawAspect="Content" ObjectID="_1646650975" r:id="rId117"/>
        </w:object>
      </w:r>
    </w:p>
    <w:p w14:paraId="162475FF" w14:textId="77777777" w:rsidR="001D3AF7" w:rsidRDefault="001D3AF7" w:rsidP="001D3AF7">
      <w:pPr>
        <w:pStyle w:val="Heading3"/>
      </w:pPr>
      <w:bookmarkStart w:id="127" w:name="_Toc19796396"/>
      <w:bookmarkStart w:id="128" w:name="_Toc26459622"/>
      <w:bookmarkStart w:id="129" w:name="_Toc29230267"/>
      <w:bookmarkStart w:id="130" w:name="_Toc36026526"/>
      <w:r>
        <w:t>5.1.2</w:t>
      </w:r>
      <w:r>
        <w:tab/>
        <w:t>BPSK</w:t>
      </w:r>
      <w:bookmarkEnd w:id="127"/>
      <w:bookmarkEnd w:id="128"/>
      <w:bookmarkEnd w:id="129"/>
      <w:bookmarkEnd w:id="130"/>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05pt" o:ole="">
            <v:imagedata r:id="rId112" o:title=""/>
          </v:shape>
          <o:OLEObject Type="Embed" ProgID="Equation.3" ShapeID="_x0000_i1081" DrawAspect="Content" ObjectID="_1646650976"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1pt;height:15.05pt" o:ole="">
            <v:imagedata r:id="rId114" o:title=""/>
          </v:shape>
          <o:OLEObject Type="Embed" ProgID="Equation.3" ShapeID="_x0000_i1082" DrawAspect="Content" ObjectID="_1646650977" r:id="rId119"/>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8pt;height:31pt" o:ole="">
            <v:imagedata r:id="rId120" o:title=""/>
          </v:shape>
          <o:OLEObject Type="Embed" ProgID="Equation.3" ShapeID="_x0000_i1083" DrawAspect="Content" ObjectID="_1646650978" r:id="rId121"/>
        </w:object>
      </w:r>
    </w:p>
    <w:p w14:paraId="17EB26D8" w14:textId="77777777" w:rsidR="0079150B" w:rsidRDefault="005D78EC" w:rsidP="0056527A">
      <w:pPr>
        <w:pStyle w:val="Heading3"/>
      </w:pPr>
      <w:bookmarkStart w:id="131" w:name="_Toc19796397"/>
      <w:bookmarkStart w:id="132" w:name="_Toc26459623"/>
      <w:bookmarkStart w:id="133" w:name="_Toc29230268"/>
      <w:bookmarkStart w:id="134" w:name="_Toc36026527"/>
      <w:r>
        <w:t>5.1.3</w:t>
      </w:r>
      <w:r w:rsidR="0079150B">
        <w:tab/>
        <w:t>QPSK</w:t>
      </w:r>
      <w:bookmarkEnd w:id="131"/>
      <w:bookmarkEnd w:id="132"/>
      <w:bookmarkEnd w:id="133"/>
      <w:bookmarkEnd w:id="134"/>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9.45pt;height:15.05pt" o:ole="">
            <v:imagedata r:id="rId122" o:title=""/>
          </v:shape>
          <o:OLEObject Type="Embed" ProgID="Equation.DSMT4" ShapeID="_x0000_i1084" DrawAspect="Content" ObjectID="_1646650979" r:id="rId123"/>
        </w:object>
      </w:r>
      <w:r w:rsidRPr="00C12953">
        <w:t xml:space="preserve">, are mapped to complex-valued modulation symbols </w:t>
      </w:r>
      <w:r w:rsidR="001B698F" w:rsidRPr="007033BC">
        <w:rPr>
          <w:position w:val="-10"/>
        </w:rPr>
        <w:object w:dxaOrig="400" w:dyaOrig="300" w14:anchorId="45416DBE">
          <v:shape id="_x0000_i1085" type="#_x0000_t75" style="width:20.1pt;height:15.05pt" o:ole="">
            <v:imagedata r:id="rId114" o:title=""/>
          </v:shape>
          <o:OLEObject Type="Embed" ProgID="Equation.3" ShapeID="_x0000_i1085" DrawAspect="Content" ObjectID="_1646650980" r:id="rId124"/>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0.8pt;height:29.3pt" o:ole="">
            <v:imagedata r:id="rId125" o:title=""/>
          </v:shape>
          <o:OLEObject Type="Embed" ProgID="Equation.DSMT4" ShapeID="_x0000_i1086" DrawAspect="Content" ObjectID="_1646650981" r:id="rId126"/>
        </w:object>
      </w:r>
    </w:p>
    <w:p w14:paraId="5597D2C9" w14:textId="77777777" w:rsidR="0079150B" w:rsidRDefault="005D78EC" w:rsidP="0056527A">
      <w:pPr>
        <w:pStyle w:val="Heading3"/>
      </w:pPr>
      <w:bookmarkStart w:id="135" w:name="_Toc19796398"/>
      <w:bookmarkStart w:id="136" w:name="_Toc26459624"/>
      <w:bookmarkStart w:id="137" w:name="_Toc29230269"/>
      <w:bookmarkStart w:id="138" w:name="_Toc36026528"/>
      <w:r>
        <w:t>5.1.4</w:t>
      </w:r>
      <w:r w:rsidR="0079150B">
        <w:tab/>
        <w:t>16QAM</w:t>
      </w:r>
      <w:bookmarkEnd w:id="135"/>
      <w:bookmarkEnd w:id="136"/>
      <w:bookmarkEnd w:id="137"/>
      <w:bookmarkEnd w:id="138"/>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3.95pt;height:15.05pt" o:ole="">
            <v:imagedata r:id="rId127" o:title=""/>
          </v:shape>
          <o:OLEObject Type="Embed" ProgID="Equation.DSMT4" ShapeID="_x0000_i1087" DrawAspect="Content" ObjectID="_1646650982" r:id="rId128"/>
        </w:object>
      </w:r>
      <w:r w:rsidRPr="00C12953">
        <w:t xml:space="preserve">, are mapped to complex-valued modulation symbols </w:t>
      </w:r>
      <w:r w:rsidR="001B698F" w:rsidRPr="007033BC">
        <w:rPr>
          <w:position w:val="-10"/>
        </w:rPr>
        <w:object w:dxaOrig="400" w:dyaOrig="300" w14:anchorId="76A40F3A">
          <v:shape id="_x0000_i1088" type="#_x0000_t75" style="width:20.1pt;height:15.05pt" o:ole="">
            <v:imagedata r:id="rId114" o:title=""/>
          </v:shape>
          <o:OLEObject Type="Embed" ProgID="Equation.3" ShapeID="_x0000_i1088" DrawAspect="Content" ObjectID="_1646650983"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05pt;height:29.3pt" o:ole="">
            <v:imagedata r:id="rId130" o:title=""/>
          </v:shape>
          <o:OLEObject Type="Embed" ProgID="Equation.DSMT4" ShapeID="_x0000_i1089" DrawAspect="Content" ObjectID="_1646650984" r:id="rId131"/>
        </w:object>
      </w:r>
    </w:p>
    <w:p w14:paraId="0B5CB8CC" w14:textId="77777777" w:rsidR="0079150B" w:rsidRDefault="005D78EC" w:rsidP="0056527A">
      <w:pPr>
        <w:pStyle w:val="Heading3"/>
      </w:pPr>
      <w:bookmarkStart w:id="139" w:name="_Toc19796399"/>
      <w:bookmarkStart w:id="140" w:name="_Toc26459625"/>
      <w:bookmarkStart w:id="141" w:name="_Toc29230270"/>
      <w:bookmarkStart w:id="142" w:name="_Toc36026529"/>
      <w:r>
        <w:lastRenderedPageBreak/>
        <w:t>5.1.5</w:t>
      </w:r>
      <w:r w:rsidR="0079150B">
        <w:tab/>
        <w:t>64QAM</w:t>
      </w:r>
      <w:bookmarkEnd w:id="139"/>
      <w:bookmarkEnd w:id="140"/>
      <w:bookmarkEnd w:id="141"/>
      <w:bookmarkEnd w:id="142"/>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05pt" o:ole="">
            <v:imagedata r:id="rId132" o:title=""/>
          </v:shape>
          <o:OLEObject Type="Embed" ProgID="Equation.DSMT4" ShapeID="_x0000_i1090" DrawAspect="Content" ObjectID="_1646650985" r:id="rId133"/>
        </w:object>
      </w:r>
      <w:r w:rsidRPr="00C12953">
        <w:t xml:space="preserve">, are mapped to complex-valued modulation symbols </w:t>
      </w:r>
      <w:r w:rsidR="001B698F" w:rsidRPr="007033BC">
        <w:rPr>
          <w:position w:val="-10"/>
        </w:rPr>
        <w:object w:dxaOrig="400" w:dyaOrig="300" w14:anchorId="2D06642E">
          <v:shape id="_x0000_i1091" type="#_x0000_t75" style="width:20.1pt;height:15.05pt" o:ole="">
            <v:imagedata r:id="rId114" o:title=""/>
          </v:shape>
          <o:OLEObject Type="Embed" ProgID="Equation.3" ShapeID="_x0000_i1091" DrawAspect="Content" ObjectID="_1646650986"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1.4pt;height:27.65pt" o:ole="">
            <v:imagedata r:id="rId135" o:title=""/>
          </v:shape>
          <o:OLEObject Type="Embed" ProgID="Equation.DSMT4" ShapeID="_x0000_i1092" DrawAspect="Content" ObjectID="_1646650987" r:id="rId136"/>
        </w:object>
      </w:r>
    </w:p>
    <w:p w14:paraId="2353769D" w14:textId="77777777" w:rsidR="0079150B" w:rsidRDefault="005D78EC" w:rsidP="0056527A">
      <w:pPr>
        <w:pStyle w:val="Heading3"/>
      </w:pPr>
      <w:bookmarkStart w:id="143" w:name="_Toc19796400"/>
      <w:bookmarkStart w:id="144" w:name="_Toc26459626"/>
      <w:bookmarkStart w:id="145" w:name="_Toc29230271"/>
      <w:bookmarkStart w:id="146" w:name="_Toc36026530"/>
      <w:r>
        <w:t>5.1.6</w:t>
      </w:r>
      <w:r w:rsidR="0079150B">
        <w:tab/>
        <w:t>256QAM</w:t>
      </w:r>
      <w:bookmarkEnd w:id="143"/>
      <w:bookmarkEnd w:id="144"/>
      <w:bookmarkEnd w:id="145"/>
      <w:bookmarkEnd w:id="146"/>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7.95pt;height:15.05pt" o:ole="">
            <v:imagedata r:id="rId137" o:title=""/>
          </v:shape>
          <o:OLEObject Type="Embed" ProgID="Equation.DSMT4" ShapeID="_x0000_i1093" DrawAspect="Content" ObjectID="_1646650988"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1pt;height:15.05pt" o:ole="">
            <v:imagedata r:id="rId114" o:title=""/>
          </v:shape>
          <o:OLEObject Type="Embed" ProgID="Equation.3" ShapeID="_x0000_i1094" DrawAspect="Content" ObjectID="_1646650989"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8.3pt;height:51.05pt" o:ole="">
            <v:imagedata r:id="rId140" o:title=""/>
          </v:shape>
          <o:OLEObject Type="Embed" ProgID="Equation.DSMT4" ShapeID="_x0000_i1095" DrawAspect="Content" ObjectID="_1646650990" r:id="rId141"/>
        </w:object>
      </w:r>
    </w:p>
    <w:p w14:paraId="692959F7" w14:textId="77777777" w:rsidR="00732CE8" w:rsidRDefault="00732CE8" w:rsidP="00732CE8">
      <w:pPr>
        <w:pStyle w:val="Heading2"/>
      </w:pPr>
      <w:bookmarkStart w:id="147" w:name="_Toc19796401"/>
      <w:bookmarkStart w:id="148" w:name="_Toc26459627"/>
      <w:bookmarkStart w:id="149" w:name="_Toc29230272"/>
      <w:bookmarkStart w:id="150" w:name="_Toc36026531"/>
      <w:r>
        <w:t>5.2</w:t>
      </w:r>
      <w:r>
        <w:tab/>
      </w:r>
      <w:r w:rsidR="00184A1F">
        <w:t>S</w:t>
      </w:r>
      <w:r>
        <w:t>equence generation</w:t>
      </w:r>
      <w:bookmarkEnd w:id="147"/>
      <w:bookmarkEnd w:id="148"/>
      <w:bookmarkEnd w:id="149"/>
      <w:bookmarkEnd w:id="150"/>
    </w:p>
    <w:p w14:paraId="726D5988" w14:textId="77777777" w:rsidR="00184A1F" w:rsidRPr="00184A1F" w:rsidRDefault="00184A1F" w:rsidP="00184A1F">
      <w:pPr>
        <w:pStyle w:val="Heading3"/>
      </w:pPr>
      <w:bookmarkStart w:id="151" w:name="_Toc19796402"/>
      <w:bookmarkStart w:id="152" w:name="_Toc26459628"/>
      <w:bookmarkStart w:id="153" w:name="_Toc29230273"/>
      <w:bookmarkStart w:id="154" w:name="_Toc36026532"/>
      <w:r>
        <w:t>5.2.1</w:t>
      </w:r>
      <w:r>
        <w:tab/>
        <w:t>Pseudo</w:t>
      </w:r>
      <w:r w:rsidRPr="00184A1F">
        <w:rPr>
          <w:lang w:val="en-US"/>
        </w:rPr>
        <w:t>-</w:t>
      </w:r>
      <w:r>
        <w:t>random sequence generation</w:t>
      </w:r>
      <w:bookmarkEnd w:id="151"/>
      <w:bookmarkEnd w:id="152"/>
      <w:bookmarkEnd w:id="153"/>
      <w:bookmarkEnd w:id="154"/>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95pt;height:15.05pt" o:ole="">
            <v:imagedata r:id="rId23" o:title=""/>
          </v:shape>
          <o:OLEObject Type="Embed" ProgID="Equation.3" ShapeID="_x0000_i1096" DrawAspect="Content" ObjectID="_1646650991" r:id="rId142"/>
        </w:object>
      </w:r>
      <w:r w:rsidR="00AC7513">
        <w:t xml:space="preserve"> of length</w:t>
      </w:r>
      <w:r w:rsidR="00AC7513" w:rsidRPr="009C0525">
        <w:rPr>
          <w:position w:val="-10"/>
        </w:rPr>
        <w:object w:dxaOrig="460" w:dyaOrig="300" w14:anchorId="481505C8">
          <v:shape id="_x0000_i1097" type="#_x0000_t75" style="width:23.45pt;height:15.05pt" o:ole="">
            <v:imagedata r:id="rId143" o:title=""/>
          </v:shape>
          <o:OLEObject Type="Embed" ProgID="Equation.3" ShapeID="_x0000_i1097" DrawAspect="Content" ObjectID="_1646650992" r:id="rId144"/>
        </w:object>
      </w:r>
      <w:r w:rsidR="00AC7513">
        <w:t>, where</w:t>
      </w:r>
      <w:r w:rsidR="00AC7513" w:rsidRPr="009C0525">
        <w:rPr>
          <w:position w:val="-10"/>
        </w:rPr>
        <w:object w:dxaOrig="1520" w:dyaOrig="300" w14:anchorId="698BAF7B">
          <v:shape id="_x0000_i1098" type="#_x0000_t75" style="width:76.2pt;height:15.05pt" o:ole="">
            <v:imagedata r:id="rId145" o:title=""/>
          </v:shape>
          <o:OLEObject Type="Embed" ProgID="Equation.3" ShapeID="_x0000_i1098" DrawAspect="Content" ObjectID="_1646650993"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1pt;height:46.05pt" o:ole="">
            <v:imagedata r:id="rId147" o:title=""/>
          </v:shape>
          <o:OLEObject Type="Embed" ProgID="Equation.3" ShapeID="_x0000_i1099" DrawAspect="Content" ObjectID="_1646650994"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5.1pt;height:15.05pt" o:ole="">
            <v:imagedata r:id="rId149" o:title=""/>
          </v:shape>
          <o:OLEObject Type="Embed" ProgID="Equation.3" ShapeID="_x0000_i1100" DrawAspect="Content" ObjectID="_1646650995" r:id="rId150"/>
        </w:object>
      </w:r>
      <w:r w:rsidR="00E4300F">
        <w:t xml:space="preserve"> </w:t>
      </w:r>
      <w:r>
        <w:t>shall be initialized with</w:t>
      </w:r>
      <w:r w:rsidRPr="009C0525">
        <w:rPr>
          <w:position w:val="-10"/>
        </w:rPr>
        <w:object w:dxaOrig="2580" w:dyaOrig="300" w14:anchorId="4301C586">
          <v:shape id="_x0000_i1101" type="#_x0000_t75" style="width:128.95pt;height:15.05pt" o:ole="">
            <v:imagedata r:id="rId151" o:title=""/>
          </v:shape>
          <o:OLEObject Type="Embed" ProgID="Equation.3" ShapeID="_x0000_i1101" DrawAspect="Content" ObjectID="_1646650996"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5.95pt;height:15.05pt" o:ole="">
            <v:imagedata r:id="rId153" o:title=""/>
          </v:shape>
          <o:OLEObject Type="Embed" ProgID="Equation.3" ShapeID="_x0000_i1102" DrawAspect="Content" ObjectID="_1646650997" r:id="rId154"/>
        </w:object>
      </w:r>
      <w:r w:rsidR="00932585">
        <w:t>,</w:t>
      </w:r>
      <w:r>
        <w:t xml:space="preserve"> is denoted by </w:t>
      </w:r>
      <w:r w:rsidRPr="00D335C6">
        <w:rPr>
          <w:position w:val="-16"/>
        </w:rPr>
        <w:object w:dxaOrig="1740" w:dyaOrig="460" w14:anchorId="3EEF669C">
          <v:shape id="_x0000_i1103" type="#_x0000_t75" style="width:87.05pt;height:23.45pt" o:ole="">
            <v:imagedata r:id="rId155" o:title=""/>
          </v:shape>
          <o:OLEObject Type="Embed" ProgID="Equation.3" ShapeID="_x0000_i1103" DrawAspect="Content" ObjectID="_1646650998" r:id="rId156"/>
        </w:object>
      </w:r>
      <w:r>
        <w:t xml:space="preserve"> with the value depending on the application of the sequence.</w:t>
      </w:r>
    </w:p>
    <w:p w14:paraId="1955A18E" w14:textId="20EF0CCB" w:rsidR="00184A1F" w:rsidRDefault="00184A1F" w:rsidP="00184A1F">
      <w:pPr>
        <w:pStyle w:val="Heading3"/>
      </w:pPr>
      <w:bookmarkStart w:id="155" w:name="_Toc19796403"/>
      <w:bookmarkStart w:id="156" w:name="_Toc26459629"/>
      <w:bookmarkStart w:id="157" w:name="_Toc29230274"/>
      <w:bookmarkStart w:id="158" w:name="_Toc36026533"/>
      <w:r>
        <w:t>5.2.2</w:t>
      </w:r>
      <w:r>
        <w:tab/>
      </w:r>
      <w:r w:rsidR="0055636D">
        <w:t>Low-PA</w:t>
      </w:r>
      <w:r w:rsidR="00B1745D">
        <w:t>P</w:t>
      </w:r>
      <w:r w:rsidR="0055636D">
        <w:t>R</w:t>
      </w:r>
      <w:r>
        <w:t xml:space="preserve"> sequence generation</w:t>
      </w:r>
      <w:bookmarkEnd w:id="155"/>
      <w:bookmarkEnd w:id="156"/>
      <w:r w:rsidR="00A055F3">
        <w:t xml:space="preserve"> type 1</w:t>
      </w:r>
      <w:bookmarkEnd w:id="157"/>
      <w:bookmarkEnd w:id="158"/>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35pt;height:18.4pt" o:ole="">
            <v:imagedata r:id="rId157" o:title=""/>
          </v:shape>
          <o:OLEObject Type="Embed" ProgID="Equation.3" ShapeID="_x0000_i1104" DrawAspect="Content" ObjectID="_1646650999" r:id="rId158"/>
        </w:object>
      </w:r>
      <w:r>
        <w:t xml:space="preserve"> is defined by a cyclic shift </w:t>
      </w:r>
      <w:r w:rsidRPr="00DD680B">
        <w:rPr>
          <w:position w:val="-6"/>
        </w:rPr>
        <w:object w:dxaOrig="200" w:dyaOrig="200" w14:anchorId="1A24DB86">
          <v:shape id="_x0000_i1105" type="#_x0000_t75" style="width:10.05pt;height:10.05pt" o:ole="">
            <v:imagedata r:id="rId159" o:title=""/>
          </v:shape>
          <o:OLEObject Type="Embed" ProgID="Equation.3" ShapeID="_x0000_i1105" DrawAspect="Content" ObjectID="_1646651000" r:id="rId160"/>
        </w:object>
      </w:r>
      <w:r>
        <w:t xml:space="preserve"> of a base sequence </w:t>
      </w:r>
      <w:r w:rsidRPr="00DD680B">
        <w:rPr>
          <w:position w:val="-12"/>
        </w:rPr>
        <w:object w:dxaOrig="600" w:dyaOrig="320" w14:anchorId="13065EF4">
          <v:shape id="_x0000_i1106" type="#_x0000_t75" style="width:31pt;height:15.9pt" o:ole="">
            <v:imagedata r:id="rId161" o:title=""/>
          </v:shape>
          <o:OLEObject Type="Embed" ProgID="Equation.3" ShapeID="_x0000_i1106" DrawAspect="Content" ObjectID="_1646651001"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4.05pt;height:18.4pt" o:ole="">
            <v:imagedata r:id="rId163" o:title=""/>
          </v:shape>
          <o:OLEObject Type="Embed" ProgID="Equation.3" ShapeID="_x0000_i1107" DrawAspect="Content" ObjectID="_1646651002"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1pt;height:15.9pt" o:ole="">
            <v:imagedata r:id="rId161" o:title=""/>
          </v:shape>
          <o:OLEObject Type="Embed" ProgID="Equation.3" ShapeID="_x0000_i1108" DrawAspect="Content" ObjectID="_1646651003" r:id="rId165"/>
        </w:object>
      </w:r>
      <w:r>
        <w:t xml:space="preserve"> are divided into groups, where </w:t>
      </w:r>
      <w:r w:rsidRPr="00A36B03">
        <w:rPr>
          <w:position w:val="-10"/>
        </w:rPr>
        <w:object w:dxaOrig="1160" w:dyaOrig="300" w14:anchorId="559542CC">
          <v:shape id="_x0000_i1109" type="#_x0000_t75" style="width:57.75pt;height:15.05pt" o:ole="">
            <v:imagedata r:id="rId166" o:title=""/>
          </v:shape>
          <o:OLEObject Type="Embed" ProgID="Equation.3" ShapeID="_x0000_i1109" DrawAspect="Content" ObjectID="_1646651004" r:id="rId167"/>
        </w:object>
      </w:r>
      <w:r>
        <w:t xml:space="preserve"> is the group number and </w:t>
      </w:r>
      <w:r w:rsidRPr="0034666B">
        <w:rPr>
          <w:position w:val="-6"/>
        </w:rPr>
        <w:object w:dxaOrig="160" w:dyaOrig="200" w14:anchorId="5A3073A9">
          <v:shape id="_x0000_i1110" type="#_x0000_t75" style="width:8.35pt;height:10.05pt" o:ole="">
            <v:imagedata r:id="rId168" o:title=""/>
          </v:shape>
          <o:OLEObject Type="Embed" ProgID="Equation.3" ShapeID="_x0000_i1110" DrawAspect="Content" ObjectID="_1646651005"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1.95pt;height:15.9pt" o:ole="">
            <v:imagedata r:id="rId170" o:title=""/>
          </v:shape>
          <o:OLEObject Type="Embed" ProgID="Equation.DSMT4" ShapeID="_x0000_i1111" DrawAspect="Content" ObjectID="_1646651006"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pt;height:15.9pt" o:ole="">
            <v:imagedata r:id="rId172" o:title=""/>
          </v:shape>
          <o:OLEObject Type="Embed" ProgID="Equation.DSMT4" ShapeID="_x0000_i1112" DrawAspect="Content" ObjectID="_1646651007" r:id="rId173"/>
        </w:object>
      </w:r>
      <w:r>
        <w:t xml:space="preserve">. The definition of the base sequence </w:t>
      </w:r>
      <w:r w:rsidR="00E701E9" w:rsidRPr="00E74824">
        <w:rPr>
          <w:position w:val="-12"/>
        </w:rPr>
        <w:object w:dxaOrig="1900" w:dyaOrig="320" w14:anchorId="2F9B6674">
          <v:shape id="_x0000_i1113" type="#_x0000_t75" style="width:95.45pt;height:15.9pt" o:ole="">
            <v:imagedata r:id="rId174" o:title=""/>
          </v:shape>
          <o:OLEObject Type="Embed" ProgID="Equation.3" ShapeID="_x0000_i1113" DrawAspect="Content" ObjectID="_1646651008"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3.45pt;height:15.05pt" o:ole="">
            <v:imagedata r:id="rId176" o:title=""/>
          </v:shape>
          <o:OLEObject Type="Embed" ProgID="Equation.3" ShapeID="_x0000_i1114" DrawAspect="Content" ObjectID="_1646651009" r:id="rId177"/>
        </w:object>
      </w:r>
      <w:r>
        <w:t>.</w:t>
      </w:r>
    </w:p>
    <w:p w14:paraId="6BD36706" w14:textId="77777777" w:rsidR="00EF5811" w:rsidRDefault="00EF5811" w:rsidP="00EF5811">
      <w:pPr>
        <w:pStyle w:val="Heading4"/>
      </w:pPr>
      <w:bookmarkStart w:id="159" w:name="_Toc19796404"/>
      <w:bookmarkStart w:id="160" w:name="_Toc26459630"/>
      <w:bookmarkStart w:id="161" w:name="_Toc29230275"/>
      <w:bookmarkStart w:id="162" w:name="_Toc36026534"/>
      <w:r>
        <w:t>5.2.2.1</w:t>
      </w:r>
      <w:r>
        <w:tab/>
        <w:t xml:space="preserve">Base sequences of length </w:t>
      </w:r>
      <w:r w:rsidR="00742299">
        <w:t xml:space="preserve">36 </w:t>
      </w:r>
      <w:r>
        <w:t>or larger</w:t>
      </w:r>
      <w:bookmarkEnd w:id="159"/>
      <w:bookmarkEnd w:id="160"/>
      <w:bookmarkEnd w:id="161"/>
      <w:bookmarkEnd w:id="162"/>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5.45pt;height:15.9pt" o:ole="">
            <v:imagedata r:id="rId178" o:title=""/>
          </v:shape>
          <o:OLEObject Type="Embed" ProgID="Equation.3" ShapeID="_x0000_i1115" DrawAspect="Content" ObjectID="_1646651010"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65pt;height:45.2pt" o:ole="">
            <v:imagedata r:id="rId180" o:title=""/>
          </v:shape>
          <o:OLEObject Type="Embed" ProgID="Equation.3" ShapeID="_x0000_i1116" DrawAspect="Content" ObjectID="_1646651011" r:id="rId181"/>
        </w:object>
      </w:r>
    </w:p>
    <w:p w14:paraId="0E3CCD5E" w14:textId="77777777" w:rsidR="00EF5811" w:rsidRDefault="0005404C" w:rsidP="00EF5811">
      <w:r>
        <w:lastRenderedPageBreak/>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3pt;height:32.65pt" o:ole="">
            <v:imagedata r:id="rId182" o:title=""/>
          </v:shape>
          <o:OLEObject Type="Embed" ProgID="Equation.3" ShapeID="_x0000_i1117" DrawAspect="Content" ObjectID="_1646651012"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95pt;height:15.05pt" o:ole="">
            <v:imagedata r:id="rId184" o:title=""/>
          </v:shape>
          <o:OLEObject Type="Embed" ProgID="Equation.3" ShapeID="_x0000_i1118" DrawAspect="Content" ObjectID="_1646651013" r:id="rId185"/>
        </w:object>
      </w:r>
      <w:r>
        <w:t xml:space="preserve"> is given by the largest prime number such that</w:t>
      </w:r>
      <w:r w:rsidR="00E701E9" w:rsidRPr="008D3B67">
        <w:rPr>
          <w:position w:val="-10"/>
        </w:rPr>
        <w:object w:dxaOrig="1020" w:dyaOrig="300" w14:anchorId="0C64DF89">
          <v:shape id="_x0000_i1119" type="#_x0000_t75" style="width:51.05pt;height:15.05pt" o:ole="">
            <v:imagedata r:id="rId186" o:title=""/>
          </v:shape>
          <o:OLEObject Type="Embed" ProgID="Equation.3" ShapeID="_x0000_i1119" DrawAspect="Content" ObjectID="_1646651014" r:id="rId187"/>
        </w:object>
      </w:r>
      <w:r>
        <w:t>.</w:t>
      </w:r>
    </w:p>
    <w:p w14:paraId="3762E2E8" w14:textId="77777777" w:rsidR="00EF5811" w:rsidRDefault="00320211" w:rsidP="00EF5811">
      <w:pPr>
        <w:pStyle w:val="Heading4"/>
      </w:pPr>
      <w:bookmarkStart w:id="163" w:name="_Toc19796405"/>
      <w:bookmarkStart w:id="164" w:name="_Toc26459631"/>
      <w:bookmarkStart w:id="165" w:name="_Toc29230276"/>
      <w:bookmarkStart w:id="166" w:name="_Toc36026535"/>
      <w:r>
        <w:t>5.2.2.2</w:t>
      </w:r>
      <w:r w:rsidR="00EF5811">
        <w:tab/>
        <w:t xml:space="preserve">Base sequences of length less than </w:t>
      </w:r>
      <w:r w:rsidR="00742299">
        <w:t>36</w:t>
      </w:r>
      <w:bookmarkEnd w:id="163"/>
      <w:bookmarkEnd w:id="164"/>
      <w:bookmarkEnd w:id="165"/>
      <w:bookmarkEnd w:id="166"/>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35pt;height:15.05pt" o:ole="">
            <v:imagedata r:id="rId188" o:title=""/>
          </v:shape>
          <o:OLEObject Type="Embed" ProgID="Equation.3" ShapeID="_x0000_i1120" DrawAspect="Content" ObjectID="_1646651015"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pt;height:18.4pt" o:ole="">
            <v:imagedata r:id="rId190" o:title=""/>
          </v:shape>
          <o:OLEObject Type="Embed" ProgID="Equation.3" ShapeID="_x0000_i1121" DrawAspect="Content" ObjectID="_1646651016"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95pt;height:15.05pt" o:ole="">
            <v:imagedata r:id="rId192" o:title=""/>
          </v:shape>
          <o:OLEObject Type="Embed" ProgID="Equation.3" ShapeID="_x0000_i1122" DrawAspect="Content" ObjectID="_1646651017"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35pt;height:15.05pt" o:ole="">
            <v:imagedata r:id="rId194" o:title=""/>
          </v:shape>
          <o:OLEObject Type="Embed" ProgID="Equation.3" ShapeID="_x0000_i1123" DrawAspect="Content" ObjectID="_1646651018" r:id="rId195"/>
        </w:object>
      </w:r>
      <w:r>
        <w:t xml:space="preserve">, the base sequence </w:t>
      </w:r>
      <w:r>
        <w:rPr>
          <w:position w:val="-12"/>
        </w:rPr>
        <w:object w:dxaOrig="1900" w:dyaOrig="320" w14:anchorId="6CFC1BEE">
          <v:shape id="_x0000_i1124" type="#_x0000_t75" style="width:95.45pt;height:15.9pt" o:ole="">
            <v:imagedata r:id="rId196" o:title=""/>
          </v:shape>
          <o:OLEObject Type="Embed" ProgID="Equation.3" ShapeID="_x0000_i1124" DrawAspect="Content" ObjectID="_1646651019"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5pt;height:26.8pt" o:ole="">
            <v:imagedata r:id="rId198" o:title=""/>
          </v:shape>
          <o:OLEObject Type="Embed" ProgID="Equation.3" ShapeID="_x0000_i1125" DrawAspect="Content" ObjectID="_1646651020" r:id="rId199"/>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6" type="#_x0000_t75" style="width:20.95pt;height:15.05pt" o:ole="">
            <v:imagedata r:id="rId192" o:title=""/>
          </v:shape>
          <o:OLEObject Type="Embed" ProgID="Equation.3" ShapeID="_x0000_i1126" DrawAspect="Content" ObjectID="_1646651021" r:id="rId200"/>
        </w:object>
      </w:r>
      <w:r>
        <w:t xml:space="preserve"> for</w:t>
      </w:r>
      <w:r w:rsidR="00742299" w:rsidRPr="008D3B67">
        <w:rPr>
          <w:position w:val="-10"/>
        </w:rPr>
        <w:object w:dxaOrig="780" w:dyaOrig="300" w14:anchorId="34D82D1F">
          <v:shape id="_x0000_i1127" type="#_x0000_t75" style="width:39.35pt;height:15.05pt" o:ole="">
            <v:imagedata r:id="rId201" o:title=""/>
          </v:shape>
          <o:OLEObject Type="Embed" ProgID="Equation.3" ShapeID="_x0000_i1127" DrawAspect="Content" ObjectID="_1646651022"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10.05pt" o:ole="">
                  <v:imagedata r:id="rId203" o:title=""/>
                </v:shape>
                <o:OLEObject Type="Embed" ProgID="Equation.3" ShapeID="_x0000_i1128" DrawAspect="Content" ObjectID="_1646651023"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DF7A35" w:rsidP="004A4D54">
            <w:pPr>
              <w:pStyle w:val="TAH"/>
            </w:pPr>
            <w:r>
              <w:pict w14:anchorId="32263B89">
                <v:shape id="_x0000_i1129" type="#_x0000_t75" style="width:53.6pt;height:15.0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95pt;height:15.05pt" o:ole="">
            <v:imagedata r:id="rId192" o:title=""/>
          </v:shape>
          <o:OLEObject Type="Embed" ProgID="Equation.3" ShapeID="_x0000_i1130" DrawAspect="Content" ObjectID="_1646651024" r:id="rId206"/>
        </w:object>
      </w:r>
      <w:r>
        <w:t xml:space="preserve"> for</w:t>
      </w:r>
      <w:r w:rsidR="00742299" w:rsidRPr="008D3B67">
        <w:rPr>
          <w:position w:val="-10"/>
        </w:rPr>
        <w:object w:dxaOrig="859" w:dyaOrig="300" w14:anchorId="0538B0A5">
          <v:shape id="_x0000_i1131" type="#_x0000_t75" style="width:42.7pt;height:15.05pt" o:ole="">
            <v:imagedata r:id="rId207" o:title=""/>
          </v:shape>
          <o:OLEObject Type="Embed" ProgID="Equation.3" ShapeID="_x0000_i1131" DrawAspect="Content" ObjectID="_1646651025"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167"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167"/>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95pt;height:15.05pt" o:ole="">
            <v:imagedata r:id="rId192" o:title=""/>
          </v:shape>
          <o:OLEObject Type="Embed" ProgID="Equation.3" ShapeID="_x0000_i1132" DrawAspect="Content" ObjectID="_1646651026" r:id="rId209"/>
        </w:object>
      </w:r>
      <w:r>
        <w:t xml:space="preserve"> for </w:t>
      </w:r>
      <w:r w:rsidRPr="008D3B67">
        <w:rPr>
          <w:position w:val="-10"/>
        </w:rPr>
        <w:object w:dxaOrig="859" w:dyaOrig="300" w14:anchorId="4BE5060E">
          <v:shape id="_x0000_i1133" type="#_x0000_t75" style="width:42.7pt;height:15.05pt" o:ole="">
            <v:imagedata r:id="rId210" o:title=""/>
          </v:shape>
          <o:OLEObject Type="Embed" ProgID="Equation.3" ShapeID="_x0000_i1133" DrawAspect="Content" ObjectID="_1646651027"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168"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168"/>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95pt;height:15.05pt" o:ole="">
            <v:imagedata r:id="rId192" o:title=""/>
          </v:shape>
          <o:OLEObject Type="Embed" ProgID="Equation.3" ShapeID="_x0000_i1134" DrawAspect="Content" ObjectID="_1646651028" r:id="rId212"/>
        </w:object>
      </w:r>
      <w:r>
        <w:t xml:space="preserve"> for </w:t>
      </w:r>
      <w:r w:rsidR="00742299" w:rsidRPr="008D3B67">
        <w:rPr>
          <w:position w:val="-10"/>
        </w:rPr>
        <w:object w:dxaOrig="880" w:dyaOrig="300" w14:anchorId="50A9D4A9">
          <v:shape id="_x0000_i1135" type="#_x0000_t75" style="width:44.35pt;height:15.05pt" o:ole="">
            <v:imagedata r:id="rId213" o:title=""/>
          </v:shape>
          <o:OLEObject Type="Embed" ProgID="Equation.3" ShapeID="_x0000_i1135" DrawAspect="Content" ObjectID="_1646651029"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169" w:name="_Toc29230277"/>
      <w:bookmarkStart w:id="170" w:name="_Toc36026536"/>
      <w:r>
        <w:t>5.2.3</w:t>
      </w:r>
      <w:r>
        <w:tab/>
        <w:t>Low-PAPR sequence generation type 2</w:t>
      </w:r>
      <w:bookmarkEnd w:id="169"/>
      <w:bookmarkEnd w:id="170"/>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DF7A35"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77777777"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t xml:space="preserve"> and </w:t>
      </w:r>
      <m:oMath>
        <m:r>
          <w:rPr>
            <w:rFonts w:ascii="Cambria Math" w:hAnsi="Cambria Math"/>
          </w:rPr>
          <m:t>δ</m:t>
        </m:r>
      </m:oMath>
      <w:r>
        <w:t xml:space="preserv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DF7A35"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171" w:name="_Toc29230278"/>
      <w:bookmarkStart w:id="172" w:name="_Toc36026537"/>
      <w:r>
        <w:t>5.2.3.1</w:t>
      </w:r>
      <w:r>
        <w:tab/>
        <w:t>Sequences of length 30 or larger</w:t>
      </w:r>
      <w:bookmarkEnd w:id="171"/>
      <w:bookmarkEnd w:id="172"/>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173" w:name="_Toc29230279"/>
      <w:bookmarkStart w:id="174" w:name="_Toc36026538"/>
      <w:r>
        <w:t>5.2.3.2</w:t>
      </w:r>
      <w:r>
        <w:tab/>
        <w:t>Sequences of length less than 30</w:t>
      </w:r>
      <w:bookmarkEnd w:id="173"/>
      <w:bookmarkEnd w:id="174"/>
    </w:p>
    <w:p w14:paraId="3DF03C59" w14:textId="77777777" w:rsidR="00A055F3" w:rsidRDefault="00A055F3" w:rsidP="00A055F3">
      <w:bookmarkStart w:id="17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DF7A35"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17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176" w:name="_Toc19796406"/>
      <w:bookmarkStart w:id="177" w:name="_Toc26459632"/>
      <w:bookmarkStart w:id="178" w:name="_Toc29230280"/>
      <w:bookmarkStart w:id="179" w:name="_Hlk496533772"/>
      <w:bookmarkStart w:id="180" w:name="_Toc36026539"/>
      <w:r>
        <w:t>5.3</w:t>
      </w:r>
      <w:r>
        <w:tab/>
        <w:t>OFDM baseband signal generation</w:t>
      </w:r>
      <w:bookmarkEnd w:id="176"/>
      <w:bookmarkEnd w:id="177"/>
      <w:bookmarkEnd w:id="178"/>
      <w:bookmarkEnd w:id="180"/>
    </w:p>
    <w:p w14:paraId="389656EB" w14:textId="6DC40C6F" w:rsidR="00732CE8" w:rsidRDefault="00186528" w:rsidP="00731567">
      <w:pPr>
        <w:pStyle w:val="Heading3"/>
      </w:pPr>
      <w:bookmarkStart w:id="181" w:name="_Toc19796407"/>
      <w:bookmarkStart w:id="182" w:name="_Toc26459633"/>
      <w:bookmarkStart w:id="183" w:name="_Toc29230281"/>
      <w:bookmarkStart w:id="184" w:name="_Toc36026540"/>
      <w:r w:rsidRPr="009270FC">
        <w:t>5.3.1</w:t>
      </w:r>
      <w:r w:rsidRPr="009270FC">
        <w:tab/>
        <w:t>OFDM baseband signal generation for all cha</w:t>
      </w:r>
      <w:r w:rsidRPr="0066747B">
        <w:t>nnels except PRACH</w:t>
      </w:r>
      <w:bookmarkEnd w:id="181"/>
      <w:bookmarkEnd w:id="182"/>
      <w:r w:rsidR="003C668A">
        <w:t xml:space="preserve"> and RIM-RS</w:t>
      </w:r>
      <w:bookmarkEnd w:id="183"/>
      <w:bookmarkEnd w:id="184"/>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35pt;height:20.1pt" o:ole="">
            <v:imagedata r:id="rId215" o:title=""/>
          </v:shape>
          <o:OLEObject Type="Embed" ProgID="Equation.3" ShapeID="_x0000_i1136" DrawAspect="Content" ObjectID="_1646651030"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19.7pt;height:18.4pt" o:ole="">
            <v:imagedata r:id="rId217" o:title=""/>
          </v:shape>
          <o:OLEObject Type="Embed" ProgID="Equation.DSMT4" ShapeID="_x0000_i1137" DrawAspect="Content" ObjectID="_1646651031" r:id="rId218"/>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8.65pt" o:ole="">
            <v:imagedata r:id="rId219" o:title=""/>
          </v:shape>
          <o:OLEObject Type="Embed" ProgID="Equation.3" ShapeID="_x0000_i1138" DrawAspect="Content" ObjectID="_1646651032" r:id="rId220"/>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05pt;height:15.05pt" o:ole="">
            <v:imagedata r:id="rId221" o:title=""/>
          </v:shape>
          <o:OLEObject Type="Embed" ProgID="Equation.3" ShapeID="_x0000_i1139" DrawAspect="Content" ObjectID="_1646651033" r:id="rId222"/>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0.9pt;height:11.7pt" o:ole="">
            <v:imagedata r:id="rId223" o:title=""/>
          </v:shape>
          <o:OLEObject Type="Embed" ProgID="Equation.3" ShapeID="_x0000_i1140" DrawAspect="Content" ObjectID="_1646651034" r:id="rId224"/>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1C8EFBE2" w14:textId="4BF5A8C0"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 </w:t>
      </w:r>
      <w:r w:rsidR="000113AA">
        <w:t xml:space="preserve">or PUCCH </w:t>
      </w:r>
      <w:r>
        <w:t>is given by</w:t>
      </w:r>
    </w:p>
    <w:p w14:paraId="3461CEBD" w14:textId="77777777" w:rsidR="00BF385C" w:rsidRPr="00D25409" w:rsidRDefault="00DF7A35"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4323F432" w:rsidR="000113AA" w:rsidRDefault="000113AA" w:rsidP="000113AA">
      <w:pPr>
        <w:pStyle w:val="B1"/>
      </w:pPr>
      <w:r>
        <w:t>-</w:t>
      </w:r>
      <w:r>
        <w:tab/>
      </w:r>
      <w:r w:rsidRPr="00881962">
        <w:t xml:space="preserve">for dynamically scheduled PUSCH </w:t>
      </w:r>
      <w:r>
        <w:t xml:space="preserve">and PUCCH </w:t>
      </w:r>
      <w:r w:rsidRPr="00881962">
        <w:t>transmissions</w:t>
      </w:r>
    </w:p>
    <w:p w14:paraId="16CE9629" w14:textId="77777777" w:rsidR="000113AA" w:rsidRPr="002D2548" w:rsidRDefault="00DF7A35"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DF7A35"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66CD63DF" w:rsidR="00BF385C" w:rsidRPr="00881962" w:rsidRDefault="00BF385C" w:rsidP="00BF385C">
      <w:pPr>
        <w:pStyle w:val="B1"/>
      </w:pPr>
      <w:r w:rsidRPr="00881962">
        <w:t>-</w:t>
      </w: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-ExtensionC2-r16</w:t>
      </w:r>
      <w:r w:rsidR="000113AA" w:rsidRPr="004E6788">
        <w:t xml:space="preserve"> and </w:t>
      </w:r>
      <w:r w:rsidR="000113AA">
        <w:rPr>
          <w:i/>
        </w:rPr>
        <w:t>cp</w:t>
      </w:r>
      <w:r w:rsidR="000113AA" w:rsidRPr="004E6788">
        <w:rPr>
          <w:i/>
        </w:rPr>
        <w:t>-ExtensionC3-r16</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p>
    <w:p w14:paraId="53DCD4D0" w14:textId="10F1FA69" w:rsidR="00BF385C" w:rsidRPr="00881962" w:rsidRDefault="00BF385C" w:rsidP="00BF385C">
      <w:pPr>
        <w:pStyle w:val="B1"/>
      </w:pPr>
      <w:r w:rsidRPr="00881962">
        <w:t>-</w:t>
      </w:r>
      <w:r w:rsidRPr="00881962">
        <w:tab/>
      </w:r>
      <w:r w:rsidR="000113AA" w:rsidRPr="00881962">
        <w:t>for a PUSCH transmission using configured grant</w:t>
      </w:r>
      <w:r w:rsidR="000113AA">
        <w:t xml:space="preserve">, </w:t>
      </w:r>
      <m:oMath>
        <m:sSub>
          <m:sSubPr>
            <m:ctrlPr>
              <w:rPr>
                <w:rFonts w:ascii="Cambria Math" w:hAnsi="Cambria Math"/>
                <w:i/>
              </w:rPr>
            </m:ctrlPr>
          </m:sSubPr>
          <m:e>
            <m:r>
              <w:rPr>
                <w:rFonts w:ascii="Cambria Math" w:hAnsi="Cambria Math"/>
              </w:rPr>
              <m:t>T</m:t>
            </m:r>
          </m:e>
          <m:sub>
            <m:r>
              <m:rPr>
                <m:nor/>
              </m:rPr>
              <w:rPr>
                <w:rFonts w:ascii="Cambria Math" w:hAnsi="Cambria Math"/>
              </w:rPr>
              <m:t>ext</m:t>
            </m:r>
          </m:sub>
        </m:sSub>
      </m:oMath>
      <w:r w:rsidR="000113AA">
        <w:t xml:space="preserve"> is given by</w:t>
      </w:r>
      <w:r w:rsidR="000113AA" w:rsidRPr="00881962">
        <w:t xml:space="preserve"> </w:t>
      </w:r>
      <w:r w:rsidRPr="00881962">
        <w:t xml:space="preserve">the </w:t>
      </w:r>
      <w:r>
        <w:t>procedure in [6, TS 38.214]</w:t>
      </w:r>
      <w:r w:rsidRPr="00881962">
        <w:t>.</w:t>
      </w:r>
    </w:p>
    <w:p w14:paraId="0DB7646F" w14:textId="77777777" w:rsidR="00186528" w:rsidRDefault="00186528" w:rsidP="00186528">
      <w:r>
        <w:t xml:space="preserve">The starting position of OFDM symbol </w:t>
      </w:r>
      <w:r w:rsidRPr="004C0A64">
        <w:rPr>
          <w:position w:val="-6"/>
        </w:rPr>
        <w:object w:dxaOrig="139" w:dyaOrig="260" w14:anchorId="239D5184">
          <v:shape id="_x0000_i1141" type="#_x0000_t75" style="width:6.7pt;height:12.55pt" o:ole="">
            <v:imagedata r:id="rId46" o:title=""/>
          </v:shape>
          <o:OLEObject Type="Embed" ProgID="Equation.3" ShapeID="_x0000_i1141" DrawAspect="Content" ObjectID="_1646651035" r:id="rId225"/>
        </w:object>
      </w:r>
      <w:r>
        <w:t xml:space="preserve"> for subcarrier spacing configuration </w:t>
      </w:r>
      <w:r w:rsidRPr="004E01C8">
        <w:rPr>
          <w:position w:val="-10"/>
        </w:rPr>
        <w:object w:dxaOrig="220" w:dyaOrig="240" w14:anchorId="654CEBA6">
          <v:shape id="_x0000_i1142" type="#_x0000_t75" style="width:10.9pt;height:12.55pt" o:ole="">
            <v:imagedata r:id="rId88" o:title=""/>
          </v:shape>
          <o:OLEObject Type="Embed" ProgID="Equation.3" ShapeID="_x0000_i1142" DrawAspect="Content" ObjectID="_1646651036" r:id="rId226"/>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3.4pt;height:32.65pt" o:ole="">
            <v:imagedata r:id="rId227" o:title=""/>
          </v:shape>
          <o:OLEObject Type="Embed" ProgID="Equation.3" ShapeID="_x0000_i1143" DrawAspect="Content" ObjectID="_1646651037" r:id="rId228"/>
        </w:object>
      </w:r>
    </w:p>
    <w:p w14:paraId="3FCC6667" w14:textId="77777777" w:rsidR="00BF385C" w:rsidRPr="00BF385C" w:rsidRDefault="00BF385C" w:rsidP="00DA19E9"/>
    <w:p w14:paraId="633A9633" w14:textId="51015DCA"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DF7A35"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DF7A35"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DF7A35"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DF7A3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DF7A3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DF7A3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185" w:name="_Toc19796408"/>
      <w:bookmarkStart w:id="186" w:name="_Toc26459634"/>
      <w:bookmarkStart w:id="187" w:name="_Toc29230282"/>
      <w:bookmarkStart w:id="188" w:name="_Toc36026541"/>
      <w:bookmarkEnd w:id="179"/>
      <w:r>
        <w:t>5.3.2</w:t>
      </w:r>
      <w:r>
        <w:tab/>
        <w:t>OFDM baseband signal generation for PRACH</w:t>
      </w:r>
      <w:bookmarkEnd w:id="185"/>
      <w:bookmarkEnd w:id="186"/>
      <w:bookmarkEnd w:id="187"/>
      <w:bookmarkEnd w:id="188"/>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35pt;height:20.1pt" o:ole="">
            <v:imagedata r:id="rId229" o:title=""/>
          </v:shape>
          <o:OLEObject Type="Embed" ProgID="Equation.3" ShapeID="_x0000_i1144" DrawAspect="Content" ObjectID="_1646651038" r:id="rId23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1A945C55" w14:textId="77777777" w:rsidR="003B4AD8" w:rsidRPr="00921F13" w:rsidRDefault="00DF7A35"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4pt;height:18.4pt" o:ole="">
            <v:imagedata r:id="rId231" o:title=""/>
          </v:shape>
          <o:OLEObject Type="Embed" ProgID="Equation.3" ShapeID="_x0000_i1145" DrawAspect="Content" ObjectID="_1646651039" r:id="rId232"/>
        </w:object>
      </w:r>
      <w:r>
        <w:t xml:space="preserve"> </w:t>
      </w:r>
      <w:r w:rsidRPr="00C12953">
        <w:t>and</w:t>
      </w:r>
      <w:r>
        <w:t xml:space="preserve"> </w:t>
      </w:r>
    </w:p>
    <w:p w14:paraId="43C247D8" w14:textId="77777777" w:rsidR="007C22FE" w:rsidRDefault="00731567" w:rsidP="00731567">
      <w:pPr>
        <w:pStyle w:val="B1"/>
      </w:pPr>
      <w:r>
        <w:lastRenderedPageBreak/>
        <w:t>-</w:t>
      </w:r>
      <w:r>
        <w:tab/>
      </w:r>
      <w:r w:rsidR="007321EA" w:rsidRPr="00F94504">
        <w:rPr>
          <w:position w:val="-6"/>
        </w:rPr>
        <w:object w:dxaOrig="200" w:dyaOrig="300" w14:anchorId="77667F5E">
          <v:shape id="_x0000_i1146" type="#_x0000_t75" style="width:10.05pt;height:15.05pt" o:ole="">
            <v:imagedata r:id="rId233" o:title=""/>
          </v:shape>
          <o:OLEObject Type="Embed" ProgID="Equation.3" ShapeID="_x0000_i1146" DrawAspect="Content" ObjectID="_1646651040" r:id="rId234"/>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05pt;height:15.05pt" o:ole="">
            <v:imagedata r:id="rId221" o:title=""/>
          </v:shape>
          <o:OLEObject Type="Embed" ProgID="Equation.3" ShapeID="_x0000_i1147" DrawAspect="Content" ObjectID="_1646651041" r:id="rId235"/>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05pt;height:15.05pt" o:ole="">
            <v:imagedata r:id="rId221" o:title=""/>
          </v:shape>
          <o:OLEObject Type="Embed" ProgID="Equation.3" ShapeID="_x0000_i1148" DrawAspect="Content" ObjectID="_1646651042" r:id="rId236"/>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DF7A35">
        <w:rPr>
          <w:position w:val="-12"/>
        </w:rPr>
        <w:pict w14:anchorId="559E1BFE">
          <v:shape id="_x0000_i1149" type="#_x0000_t75" style="width:31pt;height:18.4pt">
            <v:imagedata r:id="rId237"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DF7A35">
        <w:rPr>
          <w:position w:val="-12"/>
        </w:rPr>
        <w:pict w14:anchorId="2DA4C4CD">
          <v:shape id="_x0000_i1150" type="#_x0000_t75" style="width:31pt;height:18.4pt">
            <v:imagedata r:id="rId237"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6C81D1"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B44B74" w:rsidRPr="003F0544">
        <w:rPr>
          <w:i/>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DF7A35">
        <w:rPr>
          <w:position w:val="-10"/>
        </w:rPr>
        <w:pict w14:anchorId="5C6B60CC">
          <v:shape id="_x0000_i1151" type="#_x0000_t75" style="width:18.4pt;height:15.05pt">
            <v:imagedata r:id="rId2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6DC22F3F" w14:textId="77777777" w:rsidR="00C07F6D" w:rsidRPr="00C07F6D" w:rsidRDefault="00731567" w:rsidP="00C07F6D">
      <w:pPr>
        <w:pStyle w:val="B1"/>
      </w:pPr>
      <w:r>
        <w:t>-</w:t>
      </w:r>
      <w:r>
        <w:tab/>
      </w:r>
      <w:r w:rsidR="00DF7A35">
        <w:rPr>
          <w:position w:val="-10"/>
        </w:rPr>
        <w:pict w14:anchorId="1E6D57F0">
          <v:shape id="_x0000_i1152" type="#_x0000_t75" style="width:23.45pt;height:17.6pt">
            <v:imagedata r:id="rId239"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0.95pt;height:14.25pt" o:ole="">
            <v:imagedata r:id="rId240" o:title=""/>
          </v:shape>
          <o:OLEObject Type="Embed" ProgID="Equation.3" ShapeID="_x0000_i1153" DrawAspect="Content" ObjectID="_1646651043" r:id="rId241"/>
        </w:object>
      </w:r>
      <w:r w:rsidRPr="00C07F6D">
        <w:t xml:space="preserve"> and </w:t>
      </w:r>
      <w:r w:rsidRPr="00C07F6D">
        <w:rPr>
          <w:position w:val="-10"/>
        </w:rPr>
        <w:object w:dxaOrig="320" w:dyaOrig="300" w14:anchorId="4006C42C">
          <v:shape id="_x0000_i1154" type="#_x0000_t75" style="width:14.25pt;height:14.25pt" o:ole="">
            <v:imagedata r:id="rId242" o:title=""/>
          </v:shape>
          <o:OLEObject Type="Embed" ProgID="Equation.3" ShapeID="_x0000_i1154" DrawAspect="Content" ObjectID="_1646651044" r:id="rId243"/>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44" o:title=""/>
          </v:shape>
          <o:OLEObject Type="Embed" ProgID="Equation.3" ShapeID="_x0000_i1155" DrawAspect="Content" ObjectID="_1646651045" r:id="rId245"/>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5pt;height:14.25pt" o:ole="">
            <v:imagedata r:id="rId246" o:title=""/>
          </v:shape>
          <o:OLEObject Type="Embed" ProgID="Equation.3" ShapeID="_x0000_i1156" DrawAspect="Content" ObjectID="_1646651046" r:id="rId24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05pt;height:14.25pt" o:ole="">
            <v:imagedata r:id="rId248" o:title=""/>
          </v:shape>
          <o:OLEObject Type="Embed" ProgID="Equation.3" ShapeID="_x0000_i1157" DrawAspect="Content" ObjectID="_1646651047" r:id="rId249"/>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35pt;height:17.6pt" o:ole="">
            <v:imagedata r:id="rId250" o:title=""/>
          </v:shape>
          <o:OLEObject Type="Embed" ProgID="Equation.DSMT4" ShapeID="_x0000_i1158" DrawAspect="Content" ObjectID="_1646651048" r:id="rId251"/>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2.95pt;height:17.6pt" o:ole="">
            <v:imagedata r:id="rId252" o:title=""/>
          </v:shape>
          <o:OLEObject Type="Embed" ProgID="Equation.DSMT4" ShapeID="_x0000_i1159" DrawAspect="Content" ObjectID="_1646651049" r:id="rId253"/>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5.85pt;height:51.9pt" o:ole="">
            <v:imagedata r:id="rId254" o:title=""/>
          </v:shape>
          <o:OLEObject Type="Embed" ProgID="Equation.DSMT4" ShapeID="_x0000_i1160" DrawAspect="Content" ObjectID="_1646651050" r:id="rId25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DF7A35">
        <w:rPr>
          <w:position w:val="-10"/>
        </w:rPr>
        <w:pict w14:anchorId="5F86CFEE">
          <v:shape id="_x0000_i1161" type="#_x0000_t75" style="width:26.8pt;height:14.25pt">
            <v:imagedata r:id="rId25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DF7A35">
        <w:rPr>
          <w:position w:val="-6"/>
        </w:rPr>
        <w:pict w14:anchorId="63255BB4">
          <v:shape id="_x0000_i1162" type="#_x0000_t75" style="width:6.7pt;height:13.4pt">
            <v:imagedata r:id="rId25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DF7A35">
        <w:rPr>
          <w:position w:val="-10"/>
        </w:rPr>
        <w:pict w14:anchorId="2B3BF902">
          <v:shape id="_x0000_i1163" type="#_x0000_t75" style="width:9.2pt;height:15.9pt">
            <v:imagedata r:id="rId2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lastRenderedPageBreak/>
        <w:t>-</w:t>
      </w:r>
      <w:r>
        <w:tab/>
      </w:r>
      <w:r w:rsidR="00DF7A35">
        <w:rPr>
          <w:position w:val="-10"/>
        </w:rPr>
        <w:pict w14:anchorId="36CC9BCB">
          <v:shape id="_x0000_i1164" type="#_x0000_t75" style="width:18.4pt;height:16.75pt">
            <v:imagedata r:id="rId259" o:title=""/>
          </v:shape>
        </w:pict>
      </w:r>
      <w:r w:rsidR="00184903" w:rsidRPr="00184903">
        <w:t xml:space="preserve"> is the PRACH transmission occasion within the PRACH slot, numbered in increasing order from 0 to </w:t>
      </w:r>
      <w:r w:rsidR="00DF7A35">
        <w:rPr>
          <w:position w:val="-10"/>
        </w:rPr>
        <w:pict w14:anchorId="62817AF5">
          <v:shape id="_x0000_i1165" type="#_x0000_t75" style="width:45.2pt;height:16.75pt">
            <v:imagedata r:id="rId260" o:title=""/>
          </v:shape>
        </w:pict>
      </w:r>
      <w:r w:rsidR="00184903" w:rsidRPr="00C82BDC">
        <w:t xml:space="preserve"> within a RACH slot where </w:t>
      </w:r>
      <w:r w:rsidR="00DF7A35">
        <w:rPr>
          <w:position w:val="-10"/>
        </w:rPr>
        <w:pict w14:anchorId="1C56FC65">
          <v:shape id="_x0000_i1166" type="#_x0000_t75" style="width:32.65pt;height:16.75pt">
            <v:imagedata r:id="rId26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5pt;height:14.25pt" o:ole="">
            <v:imagedata r:id="rId262" o:title=""/>
          </v:shape>
          <o:OLEObject Type="Embed" ProgID="Equation.DSMT4" ShapeID="_x0000_i1167" DrawAspect="Content" ObjectID="_1646651051" r:id="rId263"/>
        </w:object>
      </w:r>
      <w:r w:rsidR="00184903" w:rsidRPr="00C82BDC">
        <w:t>;</w:t>
      </w:r>
    </w:p>
    <w:p w14:paraId="66C9273F" w14:textId="77777777" w:rsidR="00184903" w:rsidRPr="00184903" w:rsidRDefault="000F7401" w:rsidP="000F7401">
      <w:pPr>
        <w:pStyle w:val="B1"/>
      </w:pPr>
      <w:r>
        <w:t>-</w:t>
      </w:r>
      <w:r>
        <w:tab/>
      </w:r>
      <w:r w:rsidR="00DF7A35">
        <w:rPr>
          <w:position w:val="-10"/>
        </w:rPr>
        <w:pict w14:anchorId="41C73EF6">
          <v:shape id="_x0000_i1168" type="#_x0000_t75" style="width:20.95pt;height:16.75pt">
            <v:imagedata r:id="rId26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DF7A35">
        <w:rPr>
          <w:position w:val="-10"/>
        </w:rPr>
        <w:pict w14:anchorId="13C749DF">
          <v:shape id="_x0000_i1169" type="#_x0000_t75" style="width:18.4pt;height:16.75pt">
            <v:imagedata r:id="rId26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DF7A35">
        <w:rPr>
          <w:position w:val="-10"/>
        </w:rPr>
        <w:pict w14:anchorId="757AA402">
          <v:shape id="_x0000_i1170" type="#_x0000_t75" style="width:35.15pt;height:16.75pt">
            <v:imagedata r:id="rId26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DF7A35">
        <w:rPr>
          <w:position w:val="-10"/>
        </w:rPr>
        <w:pict w14:anchorId="08EBC768">
          <v:shape id="_x0000_i1171" type="#_x0000_t75" style="width:32.65pt;height:16.75pt">
            <v:imagedata r:id="rId267" o:title=""/>
          </v:shape>
        </w:pict>
      </w:r>
    </w:p>
    <w:p w14:paraId="59241F9B" w14:textId="77777777" w:rsidR="00184903" w:rsidRPr="00184903" w:rsidRDefault="000F7401" w:rsidP="00B15248">
      <w:pPr>
        <w:pStyle w:val="B2"/>
      </w:pPr>
      <w:r>
        <w:t>-</w:t>
      </w:r>
      <w:r>
        <w:tab/>
      </w:r>
      <w:r w:rsidR="00184903" w:rsidRPr="00184903">
        <w:t xml:space="preserve">otherwise, </w:t>
      </w:r>
      <w:r w:rsidR="00DF7A35">
        <w:rPr>
          <w:position w:val="-12"/>
        </w:rPr>
        <w:pict w14:anchorId="584D9634">
          <v:shape id="_x0000_i1172" type="#_x0000_t75" style="width:49.4pt;height:18.4pt">
            <v:imagedata r:id="rId26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189" w:name="_Toc29230283"/>
      <w:bookmarkStart w:id="190" w:name="_Toc36026542"/>
      <w:r w:rsidRPr="005E4C8A">
        <w:t>5.3.3</w:t>
      </w:r>
      <w:r w:rsidRPr="005E4C8A">
        <w:tab/>
        <w:t>OFDM baseband signal generation for RIM-RS</w:t>
      </w:r>
      <w:bookmarkEnd w:id="189"/>
      <w:bookmarkEnd w:id="190"/>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DF7A35"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DF7A35"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DF7A35"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DF7A35"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191" w:name="_Toc19796409"/>
      <w:bookmarkStart w:id="192" w:name="_Toc26459635"/>
      <w:bookmarkStart w:id="193" w:name="_Toc29230284"/>
      <w:bookmarkStart w:id="194" w:name="_Toc36026543"/>
      <w:r>
        <w:t>5.4</w:t>
      </w:r>
      <w:r w:rsidR="00C82CA2">
        <w:tab/>
      </w:r>
      <w:r>
        <w:t>Modulation and upconversion</w:t>
      </w:r>
      <w:bookmarkEnd w:id="191"/>
      <w:bookmarkEnd w:id="192"/>
      <w:bookmarkEnd w:id="193"/>
      <w:bookmarkEnd w:id="194"/>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4pt;height:15.9pt" o:ole="">
            <v:imagedata r:id="rId269" o:title=""/>
          </v:shape>
          <o:OLEObject Type="Embed" ProgID="Equation.3" ShapeID="_x0000_i1173" DrawAspect="Content" ObjectID="_1646651052" r:id="rId27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pt;height:13.4pt" o:ole="">
            <v:imagedata r:id="rId271" o:title=""/>
          </v:shape>
          <o:OLEObject Type="Embed" ProgID="Equation.3" ShapeID="_x0000_i1174" DrawAspect="Content" ObjectID="_1646651053" r:id="rId272"/>
        </w:object>
      </w:r>
      <w:r w:rsidR="00507F7C">
        <w:t xml:space="preserve"> in a subframe assumed to start at </w:t>
      </w:r>
      <w:r w:rsidR="00507F7C" w:rsidRPr="00197118">
        <w:rPr>
          <w:position w:val="-6"/>
        </w:rPr>
        <w:object w:dxaOrig="440" w:dyaOrig="240" w14:anchorId="4BAAD629">
          <v:shape id="_x0000_i1175" type="#_x0000_t75" style="width:23.45pt;height:12.55pt" o:ole="">
            <v:imagedata r:id="rId273" o:title=""/>
          </v:shape>
          <o:OLEObject Type="Embed" ProgID="Equation.3" ShapeID="_x0000_i1175" DrawAspect="Content" ObjectID="_1646651054" r:id="rId274"/>
        </w:object>
      </w:r>
      <w:r w:rsidR="004348A1">
        <w:t xml:space="preserve"> is given by </w:t>
      </w:r>
    </w:p>
    <w:p w14:paraId="1224D6A3" w14:textId="77777777" w:rsidR="003C668A" w:rsidRDefault="003C668A" w:rsidP="003C668A">
      <w:pPr>
        <w:pStyle w:val="B1"/>
      </w:pPr>
      <w:r>
        <w:lastRenderedPageBreak/>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3C668A">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5pt;height:28.45pt" o:ole="">
            <v:imagedata r:id="rId275" o:title=""/>
          </v:shape>
          <o:OLEObject Type="Embed" ProgID="Equation.3" ShapeID="_x0000_i1176" DrawAspect="Content" ObjectID="_1646651055" r:id="rId276"/>
        </w:object>
      </w:r>
    </w:p>
    <w:p w14:paraId="04E17034" w14:textId="77777777" w:rsidR="005B4773" w:rsidRPr="00C12953" w:rsidRDefault="00732CE8" w:rsidP="005B4773">
      <w:pPr>
        <w:pStyle w:val="Heading1"/>
      </w:pPr>
      <w:bookmarkStart w:id="195" w:name="_Toc19796410"/>
      <w:bookmarkStart w:id="196" w:name="_Toc26459636"/>
      <w:bookmarkStart w:id="197" w:name="_Toc29230285"/>
      <w:bookmarkStart w:id="198" w:name="_Toc36026544"/>
      <w:r>
        <w:t>6</w:t>
      </w:r>
      <w:r w:rsidR="005B4773" w:rsidRPr="00C12953">
        <w:tab/>
        <w:t>Uplink</w:t>
      </w:r>
      <w:bookmarkEnd w:id="195"/>
      <w:bookmarkEnd w:id="196"/>
      <w:bookmarkEnd w:id="197"/>
      <w:bookmarkEnd w:id="198"/>
    </w:p>
    <w:p w14:paraId="579A206E" w14:textId="77777777" w:rsidR="005B4773" w:rsidRPr="00C12953" w:rsidRDefault="00732CE8" w:rsidP="005B4773">
      <w:pPr>
        <w:pStyle w:val="Heading2"/>
      </w:pPr>
      <w:bookmarkStart w:id="199" w:name="_Toc19796411"/>
      <w:bookmarkStart w:id="200" w:name="_Toc26459637"/>
      <w:bookmarkStart w:id="201" w:name="_Toc29230286"/>
      <w:bookmarkStart w:id="202" w:name="_Toc36026545"/>
      <w:r>
        <w:t>6</w:t>
      </w:r>
      <w:r w:rsidR="005B4773" w:rsidRPr="00C12953">
        <w:t>.1</w:t>
      </w:r>
      <w:r w:rsidR="005B4773" w:rsidRPr="00C12953">
        <w:tab/>
        <w:t>Overview</w:t>
      </w:r>
      <w:bookmarkEnd w:id="199"/>
      <w:bookmarkEnd w:id="200"/>
      <w:bookmarkEnd w:id="201"/>
      <w:bookmarkEnd w:id="202"/>
    </w:p>
    <w:p w14:paraId="4EDAF5E0" w14:textId="77777777" w:rsidR="005B4773" w:rsidRDefault="00732CE8" w:rsidP="005B4773">
      <w:pPr>
        <w:pStyle w:val="Heading3"/>
      </w:pPr>
      <w:bookmarkStart w:id="203" w:name="_Toc19796412"/>
      <w:bookmarkStart w:id="204" w:name="_Toc26459638"/>
      <w:bookmarkStart w:id="205" w:name="_Toc29230287"/>
      <w:bookmarkStart w:id="206" w:name="_Toc36026546"/>
      <w:r>
        <w:t>6</w:t>
      </w:r>
      <w:r w:rsidR="005B4773">
        <w:t>.1.1</w:t>
      </w:r>
      <w:r w:rsidR="005B4773">
        <w:tab/>
        <w:t>Overview of p</w:t>
      </w:r>
      <w:r w:rsidR="005B4773" w:rsidRPr="00C12953">
        <w:t xml:space="preserve">hysical </w:t>
      </w:r>
      <w:r w:rsidR="005B4773">
        <w:t>c</w:t>
      </w:r>
      <w:r w:rsidR="005B4773" w:rsidRPr="00C12953">
        <w:t>hannels</w:t>
      </w:r>
      <w:bookmarkEnd w:id="203"/>
      <w:bookmarkEnd w:id="204"/>
      <w:bookmarkEnd w:id="205"/>
      <w:bookmarkEnd w:id="206"/>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207" w:name="_Toc19796413"/>
      <w:bookmarkStart w:id="208" w:name="_Toc26459639"/>
      <w:bookmarkStart w:id="209" w:name="_Toc29230288"/>
      <w:bookmarkStart w:id="210" w:name="_Toc36026547"/>
      <w:r>
        <w:t>6</w:t>
      </w:r>
      <w:r w:rsidR="005B4773" w:rsidRPr="009D24E3">
        <w:t>.1.2</w:t>
      </w:r>
      <w:r w:rsidR="005B4773" w:rsidRPr="009D24E3">
        <w:tab/>
      </w:r>
      <w:r w:rsidR="005B4773">
        <w:t>Overview of p</w:t>
      </w:r>
      <w:r w:rsidR="005B4773" w:rsidRPr="009D24E3">
        <w:t>hysical signals</w:t>
      </w:r>
      <w:bookmarkEnd w:id="207"/>
      <w:bookmarkEnd w:id="208"/>
      <w:bookmarkEnd w:id="209"/>
      <w:bookmarkEnd w:id="210"/>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211" w:name="_Toc19796414"/>
      <w:bookmarkStart w:id="212" w:name="_Toc26459640"/>
      <w:bookmarkStart w:id="213" w:name="_Toc29230289"/>
      <w:bookmarkStart w:id="214" w:name="_Toc36026548"/>
      <w:r>
        <w:t>6</w:t>
      </w:r>
      <w:r w:rsidR="005B4773">
        <w:t>.2</w:t>
      </w:r>
      <w:r w:rsidR="005B4773">
        <w:tab/>
        <w:t>P</w:t>
      </w:r>
      <w:r w:rsidR="005B4773" w:rsidRPr="009D24E3">
        <w:t>hysical resources</w:t>
      </w:r>
      <w:bookmarkEnd w:id="211"/>
      <w:bookmarkEnd w:id="212"/>
      <w:bookmarkEnd w:id="213"/>
      <w:bookmarkEnd w:id="21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77777777"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7777777" w:rsidR="0001085C" w:rsidRPr="0001085C" w:rsidRDefault="001C4213" w:rsidP="00921F13">
      <w:r w:rsidRPr="001C4213">
        <w:lastRenderedPageBreak/>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215" w:name="_Toc19796415"/>
      <w:bookmarkStart w:id="216" w:name="_Toc26459641"/>
      <w:bookmarkStart w:id="217" w:name="_Toc29230290"/>
      <w:bookmarkStart w:id="218" w:name="_Toc36026549"/>
      <w:r>
        <w:t>6</w:t>
      </w:r>
      <w:r w:rsidR="005B4773" w:rsidRPr="00C12953">
        <w:t>.3</w:t>
      </w:r>
      <w:r w:rsidR="005B4773" w:rsidRPr="00C12953">
        <w:tab/>
      </w:r>
      <w:r w:rsidR="005B4773">
        <w:t>Physical channels</w:t>
      </w:r>
      <w:bookmarkEnd w:id="215"/>
      <w:bookmarkEnd w:id="216"/>
      <w:bookmarkEnd w:id="217"/>
      <w:bookmarkEnd w:id="218"/>
    </w:p>
    <w:p w14:paraId="1CD6A696" w14:textId="77777777" w:rsidR="005B4773" w:rsidRDefault="00732CE8" w:rsidP="005B4773">
      <w:pPr>
        <w:pStyle w:val="Heading3"/>
      </w:pPr>
      <w:bookmarkStart w:id="219" w:name="_Toc19796416"/>
      <w:bookmarkStart w:id="220" w:name="_Toc26459642"/>
      <w:bookmarkStart w:id="221" w:name="_Toc29230291"/>
      <w:bookmarkStart w:id="222" w:name="_Toc36026550"/>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219"/>
      <w:bookmarkEnd w:id="220"/>
      <w:bookmarkEnd w:id="221"/>
      <w:bookmarkEnd w:id="222"/>
    </w:p>
    <w:p w14:paraId="71C17B84" w14:textId="77777777" w:rsidR="005B4773" w:rsidRDefault="00732CE8" w:rsidP="005B4773">
      <w:pPr>
        <w:pStyle w:val="Heading4"/>
      </w:pPr>
      <w:bookmarkStart w:id="223" w:name="_Toc19796417"/>
      <w:bookmarkStart w:id="224" w:name="_Toc26459643"/>
      <w:bookmarkStart w:id="225" w:name="_Toc29230292"/>
      <w:bookmarkStart w:id="226" w:name="_Toc36026551"/>
      <w:r>
        <w:t>6</w:t>
      </w:r>
      <w:r w:rsidR="005B4773" w:rsidRPr="009D24E3">
        <w:t>.3.1</w:t>
      </w:r>
      <w:r w:rsidR="005B4773">
        <w:t>.1</w:t>
      </w:r>
      <w:r w:rsidR="005B4773" w:rsidRPr="009D24E3">
        <w:tab/>
        <w:t>Scrambling</w:t>
      </w:r>
      <w:bookmarkEnd w:id="223"/>
      <w:bookmarkEnd w:id="224"/>
      <w:bookmarkEnd w:id="225"/>
      <w:bookmarkEnd w:id="226"/>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4.3pt;height:14.25pt" o:ole="">
            <v:imagedata r:id="rId277" o:title=""/>
          </v:shape>
          <o:OLEObject Type="Embed" ProgID="Equation.3" ShapeID="_x0000_i1177" DrawAspect="Content" ObjectID="_1646651056" r:id="rId27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6.05pt;height:17.6pt" o:ole="">
            <v:imagedata r:id="rId279" o:title=""/>
          </v:shape>
          <o:OLEObject Type="Embed" ProgID="Equation.3" ShapeID="_x0000_i1178" DrawAspect="Content" ObjectID="_1646651057" r:id="rId28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35pt;height:17.6pt" o:ole="">
            <v:imagedata r:id="rId281" o:title=""/>
          </v:shape>
          <o:OLEObject Type="Embed" ProgID="Equation.3" ShapeID="_x0000_i1179" DrawAspect="Content" ObjectID="_1646651058" r:id="rId28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6.05pt;height:17.6pt" o:ole="">
            <v:imagedata r:id="rId283" o:title=""/>
          </v:shape>
          <o:OLEObject Type="Embed" ProgID="Equation.3" ShapeID="_x0000_i1180" DrawAspect="Content" ObjectID="_1646651059" r:id="rId28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35pt;height:17.6pt" o:ole="">
            <v:imagedata r:id="rId285" o:title=""/>
          </v:shape>
          <o:OLEObject Type="Embed" ProgID="Equation.3" ShapeID="_x0000_i1181" DrawAspect="Content" ObjectID="_1646651060" r:id="rId28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6pt;height:17.6pt" o:ole="">
            <v:imagedata r:id="rId287" o:title=""/>
          </v:shape>
          <o:OLEObject Type="Embed" ProgID="Equation.3" ShapeID="_x0000_i1182" DrawAspect="Content" ObjectID="_1646651061" r:id="rId28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DF7A35"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35pt;height:15.05pt" o:ole="">
            <v:imagedata r:id="rId289" o:title=""/>
          </v:shape>
          <o:OLEObject Type="Embed" ProgID="Equation.3" ShapeID="_x0000_i1183" DrawAspect="Content" ObjectID="_1646651062" r:id="rId29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60AD9DDC"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0E3380">
        <w:rPr>
          <w:i/>
        </w:rPr>
        <w:t>msgA-dataScramblingIdentity</w:t>
      </w:r>
      <w:r>
        <w:t xml:space="preserve"> if configured </w:t>
      </w:r>
      <w:bookmarkStart w:id="227" w:name="_Hlk26377062"/>
      <w:r w:rsidRPr="00247AD9">
        <w:t>and</w:t>
      </w:r>
      <w:r>
        <w:t xml:space="preserve"> </w:t>
      </w:r>
      <w:r w:rsidRPr="005343CC">
        <w:t xml:space="preserve">the PUSCH </w:t>
      </w:r>
      <w:r>
        <w:t>transmission is triggered by</w:t>
      </w:r>
      <w:bookmarkStart w:id="228" w:name="_Hlk26377073"/>
      <w:bookmarkEnd w:id="227"/>
      <w:r>
        <w:t xml:space="preserve"> a </w:t>
      </w:r>
      <w:r w:rsidRPr="005343CC">
        <w:t>Type-2 random access procedure</w:t>
      </w:r>
      <w:bookmarkEnd w:id="228"/>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6.9pt;height:17.6pt" o:ole="">
            <v:imagedata r:id="rId291" o:title=""/>
          </v:shape>
          <o:OLEObject Type="Embed" ProgID="Equation.3" ShapeID="_x0000_i1184" DrawAspect="Content" ObjectID="_1646651063" r:id="rId29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lastRenderedPageBreak/>
        <w:t xml:space="preserve">and where </w:t>
      </w:r>
      <w:r w:rsidR="00DF7A35">
        <w:rPr>
          <w:position w:val="-10"/>
        </w:rPr>
        <w:pict w14:anchorId="4008ED08">
          <v:shape id="_x0000_i1185" type="#_x0000_t75" style="width:25.95pt;height:15.05pt">
            <v:imagedata r:id="rId29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229" w:name="_Toc19796418"/>
      <w:bookmarkStart w:id="230" w:name="_Toc26459644"/>
      <w:bookmarkStart w:id="231" w:name="_Toc29230293"/>
      <w:bookmarkStart w:id="232" w:name="_Toc36026552"/>
      <w:r>
        <w:t>6</w:t>
      </w:r>
      <w:r w:rsidR="005B4773" w:rsidRPr="009D24E3">
        <w:t>.3.</w:t>
      </w:r>
      <w:r w:rsidR="005B4773">
        <w:t>1.</w:t>
      </w:r>
      <w:r w:rsidR="005B4773" w:rsidRPr="009D24E3">
        <w:t>2</w:t>
      </w:r>
      <w:r w:rsidR="005B4773" w:rsidRPr="009D24E3">
        <w:tab/>
        <w:t>Modulation</w:t>
      </w:r>
      <w:bookmarkEnd w:id="229"/>
      <w:bookmarkEnd w:id="230"/>
      <w:bookmarkEnd w:id="231"/>
      <w:bookmarkEnd w:id="232"/>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4.3pt;height:14.25pt" o:ole="">
            <v:imagedata r:id="rId277" o:title=""/>
          </v:shape>
          <o:OLEObject Type="Embed" ProgID="Equation.3" ShapeID="_x0000_i1186" DrawAspect="Content" ObjectID="_1646651064" r:id="rId29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DF7A35">
              <w:rPr>
                <w:rFonts w:ascii="Arial" w:hAnsi="Arial"/>
                <w:b/>
                <w:position w:val="-10"/>
                <w:sz w:val="18"/>
              </w:rPr>
              <w:pict w14:anchorId="376B5206">
                <v:shape id="_x0000_i1187" type="#_x0000_t75" style="width:15.9pt;height:15.05pt">
                  <v:imagedata r:id="rId29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DF7A35">
              <w:rPr>
                <w:rFonts w:ascii="Arial" w:hAnsi="Arial"/>
                <w:b/>
                <w:position w:val="-10"/>
                <w:sz w:val="18"/>
              </w:rPr>
              <w:pict w14:anchorId="2B367D48">
                <v:shape id="_x0000_i1188" type="#_x0000_t75" style="width:15.9pt;height:15.05pt">
                  <v:imagedata r:id="rId29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233" w:name="_Toc19796419"/>
      <w:bookmarkStart w:id="234" w:name="_Toc26459645"/>
      <w:bookmarkStart w:id="235" w:name="_Toc29230294"/>
      <w:bookmarkStart w:id="236" w:name="_Toc36026553"/>
      <w:r>
        <w:t>6</w:t>
      </w:r>
      <w:r w:rsidR="005B4773">
        <w:t>.3.1.3</w:t>
      </w:r>
      <w:r w:rsidR="005B4773">
        <w:tab/>
        <w:t>Layer mapping</w:t>
      </w:r>
      <w:bookmarkEnd w:id="233"/>
      <w:bookmarkEnd w:id="234"/>
      <w:bookmarkEnd w:id="235"/>
      <w:bookmarkEnd w:id="236"/>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4.3pt;height:14.25pt" o:ole="">
            <v:imagedata r:id="rId296" o:title=""/>
          </v:shape>
          <o:OLEObject Type="Embed" ProgID="Equation.DSMT4" ShapeID="_x0000_i1189" DrawAspect="Content" ObjectID="_1646651065" r:id="rId29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237" w:name="_Toc19796420"/>
      <w:bookmarkStart w:id="238" w:name="_Toc26459646"/>
      <w:bookmarkStart w:id="239" w:name="_Toc29230295"/>
      <w:bookmarkStart w:id="240" w:name="_Toc36026554"/>
      <w:r>
        <w:t>6</w:t>
      </w:r>
      <w:r w:rsidR="005B4773">
        <w:t>.3.1.4</w:t>
      </w:r>
      <w:r w:rsidR="005B4773">
        <w:tab/>
        <w:t>Transform precoding</w:t>
      </w:r>
      <w:bookmarkEnd w:id="237"/>
      <w:bookmarkEnd w:id="238"/>
      <w:bookmarkEnd w:id="239"/>
      <w:bookmarkEnd w:id="240"/>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7pt;height:17.6pt" o:ole="">
            <v:imagedata r:id="rId298" o:title=""/>
          </v:shape>
          <o:OLEObject Type="Embed" ProgID="Equation.3" ShapeID="_x0000_i1190" DrawAspect="Content" ObjectID="_1646651066" r:id="rId299"/>
        </w:object>
      </w:r>
      <w:r w:rsidR="00432479">
        <w:t xml:space="preserve"> for each layer </w:t>
      </w:r>
      <w:r w:rsidR="00432479">
        <w:rPr>
          <w:position w:val="-8"/>
        </w:rPr>
        <w:object w:dxaOrig="1239" w:dyaOrig="260" w14:anchorId="1783933B">
          <v:shape id="_x0000_i1191" type="#_x0000_t75" style="width:61.95pt;height:12.55pt" o:ole="">
            <v:imagedata r:id="rId300" o:title=""/>
          </v:shape>
          <o:OLEObject Type="Embed" ProgID="Equation.3" ShapeID="_x0000_i1191" DrawAspect="Content" ObjectID="_1646651067" r:id="rId30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65pt;height:15.9pt" o:ole="">
            <v:imagedata r:id="rId302" o:title=""/>
          </v:shape>
          <o:OLEObject Type="Embed" ProgID="Equation.DSMT4" ShapeID="_x0000_i1192" DrawAspect="Content" ObjectID="_1646651068" r:id="rId30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1.95pt;height:15.9pt" o:ole="">
            <v:imagedata r:id="rId304" o:title=""/>
          </v:shape>
          <o:OLEObject Type="Embed" ProgID="Equation.DSMT4" ShapeID="_x0000_i1193" DrawAspect="Content" ObjectID="_1646651069" r:id="rId30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pt;height:12.55pt" o:ole="">
            <v:imagedata r:id="rId306" o:title=""/>
          </v:shape>
          <o:OLEObject Type="Embed" ProgID="Equation.DSMT4" ShapeID="_x0000_i1194" DrawAspect="Content" ObjectID="_1646651070" r:id="rId307"/>
        </w:object>
      </w:r>
      <w:r>
        <w:t xml:space="preserve"> contains </w:t>
      </w:r>
      <w:r>
        <w:rPr>
          <w:position w:val="-12"/>
        </w:rPr>
        <w:object w:dxaOrig="1935" w:dyaOrig="330" w14:anchorId="311835F7">
          <v:shape id="_x0000_i1195" type="#_x0000_t75" style="width:97.1pt;height:16.75pt" o:ole="">
            <v:imagedata r:id="rId308" o:title=""/>
          </v:shape>
          <o:OLEObject Type="Embed" ProgID="Equation.DSMT4" ShapeID="_x0000_i1195" DrawAspect="Content" ObjectID="_1646651071" r:id="rId30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pt;height:12.55pt" o:ole="">
            <v:imagedata r:id="rId306" o:title=""/>
          </v:shape>
          <o:OLEObject Type="Embed" ProgID="Equation.DSMT4" ShapeID="_x0000_i1196" DrawAspect="Content" ObjectID="_1646651072" r:id="rId31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6.8pt;height:12.55pt" o:ole="">
            <v:imagedata r:id="rId311" o:title=""/>
          </v:shape>
          <o:OLEObject Type="Embed" ProgID="Equation.DSMT4" ShapeID="_x0000_i1197" DrawAspect="Content" ObjectID="_1646651073" r:id="rId31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pt;height:12.55pt" o:ole="">
            <v:imagedata r:id="rId306" o:title=""/>
          </v:shape>
          <o:OLEObject Type="Embed" ProgID="Equation.DSMT4" ShapeID="_x0000_i1198" DrawAspect="Content" ObjectID="_1646651074" r:id="rId31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5.1pt;height:15.05pt" o:ole="">
            <v:imagedata r:id="rId314" o:title=""/>
          </v:shape>
          <o:OLEObject Type="Embed" ProgID="Equation.DSMT4" ShapeID="_x0000_i1199" DrawAspect="Content" ObjectID="_1646651075" r:id="rId315"/>
        </w:object>
      </w:r>
      <w:r>
        <w:t xml:space="preserve"> when OFDM symbol </w:t>
      </w:r>
      <w:r>
        <w:rPr>
          <w:position w:val="-6"/>
        </w:rPr>
        <w:object w:dxaOrig="135" w:dyaOrig="255" w14:anchorId="35FF4634">
          <v:shape id="_x0000_i1200" type="#_x0000_t75" style="width:6.7pt;height:12.55pt" o:ole="">
            <v:imagedata r:id="rId306" o:title=""/>
          </v:shape>
          <o:OLEObject Type="Embed" ProgID="Equation.DSMT4" ShapeID="_x0000_i1200" DrawAspect="Content" ObjectID="_1646651076" r:id="rId316"/>
        </w:object>
      </w:r>
      <w:r>
        <w:t xml:space="preserve"> contains one or more PT-RS samples, otherwise </w:t>
      </w:r>
      <w:r>
        <w:rPr>
          <w:position w:val="-10"/>
        </w:rPr>
        <w:object w:dxaOrig="540" w:dyaOrig="300" w14:anchorId="1D34FD9A">
          <v:shape id="_x0000_i1201" type="#_x0000_t75" style="width:26.8pt;height:15.05pt" o:ole="">
            <v:imagedata r:id="rId317" o:title=""/>
          </v:shape>
          <o:OLEObject Type="Embed" ProgID="Equation.DSMT4" ShapeID="_x0000_i1201" DrawAspect="Content" ObjectID="_1646651077" r:id="rId31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3.7pt;height:71.15pt" o:ole="">
            <v:imagedata r:id="rId319" o:title=""/>
          </v:shape>
          <o:OLEObject Type="Embed" ProgID="Equation.DSMT4" ShapeID="_x0000_i1202" DrawAspect="Content" ObjectID="_1646651078" r:id="rId320"/>
        </w:object>
      </w:r>
    </w:p>
    <w:p w14:paraId="1858700E" w14:textId="77777777" w:rsidR="00100A1F" w:rsidRDefault="00100A1F" w:rsidP="00100A1F">
      <w:r>
        <w:lastRenderedPageBreak/>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6pt" o:ole="">
            <v:imagedata r:id="rId321" o:title=""/>
          </v:shape>
          <o:OLEObject Type="Embed" ProgID="Equation.3" ShapeID="_x0000_i1203" DrawAspect="Content" ObjectID="_1646651079" r:id="rId322"/>
        </w:object>
      </w:r>
      <w:r>
        <w:t xml:space="preserve">, where </w:t>
      </w:r>
      <w:r w:rsidRPr="000A2377">
        <w:rPr>
          <w:position w:val="-10"/>
        </w:rPr>
        <w:object w:dxaOrig="760" w:dyaOrig="340" w14:anchorId="70E95812">
          <v:shape id="_x0000_i1204" type="#_x0000_t75" style="width:38.5pt;height:17.6pt" o:ole="">
            <v:imagedata r:id="rId323" o:title=""/>
          </v:shape>
          <o:OLEObject Type="Embed" ProgID="Equation.3" ShapeID="_x0000_i1204" DrawAspect="Content" ObjectID="_1646651080" r:id="rId32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pt;height:15.05pt" o:ole="">
            <v:imagedata r:id="rId326" o:title=""/>
          </v:shape>
          <o:OLEObject Type="Embed" ProgID="Equation.3" ShapeID="_x0000_i1205" DrawAspect="Content" ObjectID="_1646651081" r:id="rId327"/>
        </w:object>
      </w:r>
      <w:r>
        <w:t xml:space="preserve"> is a set of non-negative integers.</w:t>
      </w:r>
      <w:r w:rsidRPr="00AB659E">
        <w:t xml:space="preserve"> </w:t>
      </w:r>
    </w:p>
    <w:p w14:paraId="678BEB10" w14:textId="77777777" w:rsidR="005B4773" w:rsidRDefault="00732CE8" w:rsidP="005B4773">
      <w:pPr>
        <w:pStyle w:val="Heading4"/>
      </w:pPr>
      <w:bookmarkStart w:id="241" w:name="_Toc19796421"/>
      <w:bookmarkStart w:id="242" w:name="_Toc26459647"/>
      <w:bookmarkStart w:id="243" w:name="_Toc29230296"/>
      <w:bookmarkStart w:id="244" w:name="_Toc36026555"/>
      <w:r>
        <w:t>6</w:t>
      </w:r>
      <w:bookmarkStart w:id="245" w:name="_Hlk498001231"/>
      <w:r w:rsidR="005B4773">
        <w:t>.3.1.5</w:t>
      </w:r>
      <w:r w:rsidR="005B4773">
        <w:tab/>
        <w:t>Precoding</w:t>
      </w:r>
      <w:bookmarkEnd w:id="241"/>
      <w:bookmarkEnd w:id="242"/>
      <w:bookmarkEnd w:id="243"/>
      <w:bookmarkEnd w:id="244"/>
    </w:p>
    <w:p w14:paraId="7DC5C5FC" w14:textId="77777777" w:rsidR="000C1D0C" w:rsidRDefault="000C1D0C" w:rsidP="000C1D0C">
      <w:bookmarkStart w:id="246" w:name="_Hlk496880698"/>
      <w:r>
        <w:t xml:space="preserve">The </w:t>
      </w:r>
      <w:r w:rsidR="00340F0F">
        <w:t xml:space="preserve">block of vectors </w:t>
      </w:r>
      <w:r w:rsidR="00340F0F">
        <w:rPr>
          <w:position w:val="-10"/>
        </w:rPr>
        <w:object w:dxaOrig="1939" w:dyaOrig="400" w14:anchorId="2F945953">
          <v:shape id="_x0000_i1206" type="#_x0000_t75" style="width:97.1pt;height:20.1pt" o:ole="">
            <v:imagedata r:id="rId328" o:title=""/>
          </v:shape>
          <o:OLEObject Type="Embed" ProgID="Equation.3" ShapeID="_x0000_i1206" DrawAspect="Content" ObjectID="_1646651082" r:id="rId329"/>
        </w:object>
      </w:r>
      <w:r w:rsidR="00340F0F">
        <w:t xml:space="preserve">, </w:t>
      </w:r>
      <w:r w:rsidR="00C74F37">
        <w:rPr>
          <w:position w:val="-14"/>
        </w:rPr>
        <w:object w:dxaOrig="1600" w:dyaOrig="400" w14:anchorId="6933813E">
          <v:shape id="_x0000_i1207" type="#_x0000_t75" style="width:80.35pt;height:19.25pt" o:ole="">
            <v:imagedata r:id="rId330" o:title=""/>
          </v:shape>
          <o:OLEObject Type="Embed" ProgID="Equation.3" ShapeID="_x0000_i1207" DrawAspect="Content" ObjectID="_1646651083" r:id="rId33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65pt;height:53.6pt" o:ole="">
            <v:imagedata r:id="rId332" o:title=""/>
          </v:shape>
          <o:OLEObject Type="Embed" ProgID="Equation.3" ShapeID="_x0000_i1208" DrawAspect="Content" ObjectID="_1646651084" r:id="rId333"/>
        </w:object>
      </w:r>
    </w:p>
    <w:p w14:paraId="441F91AB" w14:textId="77777777" w:rsidR="00340F0F" w:rsidRDefault="000C1D0C" w:rsidP="000C1D0C">
      <w:r>
        <w:t xml:space="preserve">where </w:t>
      </w:r>
      <w:r>
        <w:rPr>
          <w:position w:val="-14"/>
        </w:rPr>
        <w:object w:dxaOrig="1579" w:dyaOrig="380" w14:anchorId="1E0DB1B6">
          <v:shape id="_x0000_i1209" type="#_x0000_t75" style="width:78.7pt;height:18.4pt" o:ole="">
            <v:imagedata r:id="rId334" o:title=""/>
          </v:shape>
          <o:OLEObject Type="Embed" ProgID="Equation.3" ShapeID="_x0000_i1209" DrawAspect="Content" ObjectID="_1646651085" r:id="rId335"/>
        </w:object>
      </w:r>
      <w:r>
        <w:t xml:space="preserve">, </w:t>
      </w:r>
      <w:r>
        <w:rPr>
          <w:position w:val="-14"/>
        </w:rPr>
        <w:object w:dxaOrig="1279" w:dyaOrig="380" w14:anchorId="0E676611">
          <v:shape id="_x0000_i1210" type="#_x0000_t75" style="width:63.65pt;height:18.4pt" o:ole="">
            <v:imagedata r:id="rId336" o:title=""/>
          </v:shape>
          <o:OLEObject Type="Embed" ProgID="Equation.3" ShapeID="_x0000_i1210" DrawAspect="Content" ObjectID="_1646651086" r:id="rId337"/>
        </w:object>
      </w:r>
      <w:r>
        <w:t>.</w:t>
      </w:r>
      <w:r w:rsidR="000F5A4A">
        <w:t xml:space="preserve"> The set of antenna ports </w:t>
      </w:r>
      <w:r w:rsidR="00B94D32" w:rsidRPr="002C046C">
        <w:rPr>
          <w:position w:val="-12"/>
        </w:rPr>
        <w:object w:dxaOrig="960" w:dyaOrig="320" w14:anchorId="2FC35093">
          <v:shape id="_x0000_i1211" type="#_x0000_t75" style="width:47.7pt;height:15.9pt" o:ole="">
            <v:imagedata r:id="rId338" o:title=""/>
          </v:shape>
          <o:OLEObject Type="Embed" ProgID="Equation.3" ShapeID="_x0000_i1211" DrawAspect="Content" ObjectID="_1646651087" r:id="rId339"/>
        </w:object>
      </w:r>
      <w:r w:rsidR="000F5A4A">
        <w:t xml:space="preserve"> shall be determined according to the procedure in </w:t>
      </w:r>
      <w:r w:rsidR="005F6430">
        <w:t>[6, TS 38.214]</w:t>
      </w:r>
      <w:r w:rsidR="000F5A4A">
        <w:t xml:space="preserve">. </w:t>
      </w:r>
    </w:p>
    <w:bookmarkEnd w:id="246"/>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245"/>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2.55pt;height:11.7pt" o:ole="">
            <v:imagedata r:id="rId340" o:title=""/>
          </v:shape>
          <o:OLEObject Type="Embed" ProgID="Equation.3" ShapeID="_x0000_i1212" DrawAspect="Content" ObjectID="_1646651088" r:id="rId34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4pt;height:11.7pt" o:ole="">
                  <v:imagedata r:id="rId342" o:title=""/>
                </v:shape>
                <o:OLEObject Type="Embed" ProgID="Equation.3" ShapeID="_x0000_i1213" DrawAspect="Content" ObjectID="_1646651089" r:id="rId34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2.65pt;height:31pt" o:ole="">
                  <v:imagedata r:id="rId344" o:title=""/>
                </v:shape>
                <o:OLEObject Type="Embed" ProgID="Equation.3" ShapeID="_x0000_i1214" DrawAspect="Content" ObjectID="_1646651090" r:id="rId34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2.65pt;height:31pt" o:ole="">
                  <v:imagedata r:id="rId346" o:title=""/>
                </v:shape>
                <o:OLEObject Type="Embed" ProgID="Equation.3" ShapeID="_x0000_i1215" DrawAspect="Content" ObjectID="_1646651091" r:id="rId34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6" type="#_x0000_t75" style="width:12.55pt;height:11.7pt" o:ole="">
            <v:imagedata r:id="rId340" o:title=""/>
          </v:shape>
          <o:OLEObject Type="Embed" ProgID="Equation.3" ShapeID="_x0000_i1216" DrawAspect="Content" ObjectID="_1646651092" r:id="rId35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4pt;height:11.7pt" o:ole="">
                  <v:imagedata r:id="rId342" o:title=""/>
                </v:shape>
                <o:OLEObject Type="Embed" ProgID="Equation.3" ShapeID="_x0000_i1217" DrawAspect="Content" ObjectID="_1646651093" r:id="rId35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5.1pt;height:61.1pt" o:ole="">
                  <v:imagedata r:id="rId354" o:title=""/>
                </v:shape>
                <o:OLEObject Type="Embed" ProgID="Equation.3" ShapeID="_x0000_i1218" DrawAspect="Content" ObjectID="_1646651094"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5.1pt;height:61.1pt" o:ole="">
                  <v:imagedata r:id="rId356" o:title=""/>
                </v:shape>
                <o:OLEObject Type="Embed" ProgID="Equation.3" ShapeID="_x0000_i1219" DrawAspect="Content" ObjectID="_1646651095"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5.1pt;height:61.1pt" o:ole="">
                  <v:imagedata r:id="rId358" o:title=""/>
                </v:shape>
                <o:OLEObject Type="Embed" ProgID="Equation.3" ShapeID="_x0000_i1220" DrawAspect="Content" ObjectID="_1646651096"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5.1pt;height:61.1pt" o:ole="">
                  <v:imagedata r:id="rId360" o:title=""/>
                </v:shape>
                <o:OLEObject Type="Embed" ProgID="Equation.3" ShapeID="_x0000_i1221" DrawAspect="Content" ObjectID="_1646651097"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5.1pt;height:61.1pt" o:ole="">
                  <v:imagedata r:id="rId362" o:title=""/>
                </v:shape>
                <o:OLEObject Type="Embed" ProgID="Equation.3" ShapeID="_x0000_i1222" DrawAspect="Content" ObjectID="_1646651098"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1pt;height:61.1pt" o:ole="">
                  <v:imagedata r:id="rId364" o:title=""/>
                </v:shape>
                <o:OLEObject Type="Embed" ProgID="Equation.3" ShapeID="_x0000_i1223" DrawAspect="Content" ObjectID="_1646651099"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5.1pt;height:61.1pt" o:ole="">
                  <v:imagedata r:id="rId366" o:title=""/>
                </v:shape>
                <o:OLEObject Type="Embed" ProgID="Equation.3" ShapeID="_x0000_i1224" DrawAspect="Content" ObjectID="_1646651100"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2.65pt;height:61.1pt" o:ole="">
                  <v:imagedata r:id="rId368" o:title=""/>
                </v:shape>
                <o:OLEObject Type="Embed" ProgID="Equation.3" ShapeID="_x0000_i1225" DrawAspect="Content" ObjectID="_1646651101" r:id="rId36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5.1pt;height:61.1pt" o:ole="">
                  <v:imagedata r:id="rId370" o:title=""/>
                </v:shape>
                <o:OLEObject Type="Embed" ProgID="Equation.3" ShapeID="_x0000_i1226" DrawAspect="Content" ObjectID="_1646651102"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1pt;height:61.1pt" o:ole="">
                  <v:imagedata r:id="rId372" o:title=""/>
                </v:shape>
                <o:OLEObject Type="Embed" ProgID="Equation.3" ShapeID="_x0000_i1227" DrawAspect="Content" ObjectID="_1646651103"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5.1pt;height:61.1pt" o:ole="">
                  <v:imagedata r:id="rId374" o:title=""/>
                </v:shape>
                <o:OLEObject Type="Embed" ProgID="Equation.3" ShapeID="_x0000_i1228" DrawAspect="Content" ObjectID="_1646651104"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2.65pt;height:61.1pt" o:ole="">
                  <v:imagedata r:id="rId376" o:title=""/>
                </v:shape>
                <o:OLEObject Type="Embed" ProgID="Equation.3" ShapeID="_x0000_i1229" DrawAspect="Content" ObjectID="_1646651105"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1pt;height:61.1pt" o:ole="">
                  <v:imagedata r:id="rId378" o:title=""/>
                </v:shape>
                <o:OLEObject Type="Embed" ProgID="Equation.3" ShapeID="_x0000_i1230" DrawAspect="Content" ObjectID="_1646651106"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5.95pt;height:61.1pt" o:ole="">
                  <v:imagedata r:id="rId380" o:title=""/>
                </v:shape>
                <o:OLEObject Type="Embed" ProgID="Equation.3" ShapeID="_x0000_i1231" DrawAspect="Content" ObjectID="_1646651107"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1pt;height:61.1pt" o:ole="">
                  <v:imagedata r:id="rId382" o:title=""/>
                </v:shape>
                <o:OLEObject Type="Embed" ProgID="Equation.3" ShapeID="_x0000_i1232" DrawAspect="Content" ObjectID="_1646651108"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2.65pt;height:61.1pt" o:ole="">
                  <v:imagedata r:id="rId384" o:title=""/>
                </v:shape>
                <o:OLEObject Type="Embed" ProgID="Equation.3" ShapeID="_x0000_i1233" DrawAspect="Content" ObjectID="_1646651109" r:id="rId38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5.95pt;height:61.1pt" o:ole="">
                  <v:imagedata r:id="rId386" o:title=""/>
                </v:shape>
                <o:OLEObject Type="Embed" ProgID="Equation.3" ShapeID="_x0000_i1234" DrawAspect="Content" ObjectID="_1646651110"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5.95pt;height:61.1pt" o:ole="">
                  <v:imagedata r:id="rId388" o:title=""/>
                </v:shape>
                <o:OLEObject Type="Embed" ProgID="Equation.3" ShapeID="_x0000_i1235" DrawAspect="Content" ObjectID="_1646651111"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2.65pt;height:61.1pt" o:ole="">
                  <v:imagedata r:id="rId390" o:title=""/>
                </v:shape>
                <o:OLEObject Type="Embed" ProgID="Equation.3" ShapeID="_x0000_i1236" DrawAspect="Content" ObjectID="_1646651112"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2.65pt;height:61.1pt" o:ole="">
                  <v:imagedata r:id="rId392" o:title=""/>
                </v:shape>
                <o:OLEObject Type="Embed" ProgID="Equation.3" ShapeID="_x0000_i1237" DrawAspect="Content" ObjectID="_1646651113"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1pt;height:61.1pt" o:ole="">
                  <v:imagedata r:id="rId394" o:title=""/>
                </v:shape>
                <o:OLEObject Type="Embed" ProgID="Equation.3" ShapeID="_x0000_i1238" DrawAspect="Content" ObjectID="_1646651114"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2.65pt;height:61.1pt" o:ole="">
                  <v:imagedata r:id="rId396" o:title=""/>
                </v:shape>
                <o:OLEObject Type="Embed" ProgID="Equation.3" ShapeID="_x0000_i1239" DrawAspect="Content" ObjectID="_1646651115"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1pt;height:61.1pt" o:ole="">
                  <v:imagedata r:id="rId398" o:title=""/>
                </v:shape>
                <o:OLEObject Type="Embed" ProgID="Equation.3" ShapeID="_x0000_i1240" DrawAspect="Content" ObjectID="_1646651116"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2.65pt;height:61.1pt" o:ole="">
                  <v:imagedata r:id="rId400" o:title=""/>
                </v:shape>
                <o:OLEObject Type="Embed" ProgID="Equation.3" ShapeID="_x0000_i1241" DrawAspect="Content" ObjectID="_1646651117" r:id="rId40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2.65pt;height:61.1pt" o:ole="">
                  <v:imagedata r:id="rId402" o:title=""/>
                </v:shape>
                <o:OLEObject Type="Embed" ProgID="Equation.3" ShapeID="_x0000_i1242" DrawAspect="Content" ObjectID="_1646651118"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2.65pt;height:61.1pt" o:ole="">
                  <v:imagedata r:id="rId404" o:title=""/>
                </v:shape>
                <o:OLEObject Type="Embed" ProgID="Equation.3" ShapeID="_x0000_i1243" DrawAspect="Content" ObjectID="_1646651119"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2.65pt;height:61.1pt" o:ole="">
                  <v:imagedata r:id="rId406" o:title=""/>
                </v:shape>
                <o:OLEObject Type="Embed" ProgID="Equation.3" ShapeID="_x0000_i1244" DrawAspect="Content" ObjectID="_1646651120"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2.65pt;height:61.1pt" o:ole="">
                  <v:imagedata r:id="rId408" o:title=""/>
                </v:shape>
                <o:OLEObject Type="Embed" ProgID="Equation.3" ShapeID="_x0000_i1245" DrawAspect="Content" ObjectID="_1646651121"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6" type="#_x0000_t75" style="width:12.55pt;height:11.7pt" o:ole="">
            <v:imagedata r:id="rId340" o:title=""/>
          </v:shape>
          <o:OLEObject Type="Embed" ProgID="Equation.3" ShapeID="_x0000_i1246" DrawAspect="Content" ObjectID="_1646651122" r:id="rId41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247"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4pt;height:11.7pt" o:ole="">
                  <v:imagedata r:id="rId342" o:title=""/>
                </v:shape>
                <o:OLEObject Type="Embed" ProgID="Equation.3" ShapeID="_x0000_i1247" DrawAspect="Content" ObjectID="_1646651123" r:id="rId41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5.1pt;height:61.1pt" o:ole="">
                  <v:imagedata r:id="rId412" o:title=""/>
                </v:shape>
                <o:OLEObject Type="Embed" ProgID="Equation.3" ShapeID="_x0000_i1248" DrawAspect="Content" ObjectID="_1646651124"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5.1pt;height:61.1pt" o:ole="">
                  <v:imagedata r:id="rId414" o:title=""/>
                </v:shape>
                <o:OLEObject Type="Embed" ProgID="Equation.3" ShapeID="_x0000_i1249" DrawAspect="Content" ObjectID="_1646651125"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5.1pt;height:61.1pt" o:ole="">
                  <v:imagedata r:id="rId416" o:title=""/>
                </v:shape>
                <o:OLEObject Type="Embed" ProgID="Equation.3" ShapeID="_x0000_i1250" DrawAspect="Content" ObjectID="_1646651126"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5.1pt;height:61.1pt" o:ole="">
                  <v:imagedata r:id="rId418" o:title=""/>
                </v:shape>
                <o:OLEObject Type="Embed" ProgID="Equation.3" ShapeID="_x0000_i1251" DrawAspect="Content" ObjectID="_1646651127"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5.1pt;height:61.1pt" o:ole="">
                  <v:imagedata r:id="rId420" o:title=""/>
                </v:shape>
                <o:OLEObject Type="Embed" ProgID="Equation.3" ShapeID="_x0000_i1252" DrawAspect="Content" ObjectID="_1646651128"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1pt;height:61.1pt" o:ole="">
                  <v:imagedata r:id="rId422" o:title=""/>
                </v:shape>
                <o:OLEObject Type="Embed" ProgID="Equation.3" ShapeID="_x0000_i1253" DrawAspect="Content" ObjectID="_1646651129"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5.1pt;height:61.1pt" o:ole="">
                  <v:imagedata r:id="rId424" o:title=""/>
                </v:shape>
                <o:OLEObject Type="Embed" ProgID="Equation.3" ShapeID="_x0000_i1254" DrawAspect="Content" ObjectID="_1646651130"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2.65pt;height:61.1pt" o:ole="">
                  <v:imagedata r:id="rId426" o:title=""/>
                </v:shape>
                <o:OLEObject Type="Embed" ProgID="Equation.3" ShapeID="_x0000_i1255" DrawAspect="Content" ObjectID="_1646651131" r:id="rId42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5.1pt;height:61.1pt" o:ole="">
                  <v:imagedata r:id="rId428" o:title=""/>
                </v:shape>
                <o:OLEObject Type="Embed" ProgID="Equation.3" ShapeID="_x0000_i1256" DrawAspect="Content" ObjectID="_1646651132"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1pt;height:61.1pt" o:ole="">
                  <v:imagedata r:id="rId430" o:title=""/>
                </v:shape>
                <o:OLEObject Type="Embed" ProgID="Equation.3" ShapeID="_x0000_i1257" DrawAspect="Content" ObjectID="_1646651133"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5.1pt;height:61.1pt" o:ole="">
                  <v:imagedata r:id="rId432" o:title=""/>
                </v:shape>
                <o:OLEObject Type="Embed" ProgID="Equation.3" ShapeID="_x0000_i1258" DrawAspect="Content" ObjectID="_1646651134"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2.65pt;height:61.1pt" o:ole="">
                  <v:imagedata r:id="rId434" o:title=""/>
                </v:shape>
                <o:OLEObject Type="Embed" ProgID="Equation.3" ShapeID="_x0000_i1259" DrawAspect="Content" ObjectID="_1646651135"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4.3pt;height:61.1pt" o:ole="">
                  <v:imagedata r:id="rId436" o:title=""/>
                </v:shape>
                <o:OLEObject Type="Embed" ProgID="Equation.3" ShapeID="_x0000_i1260" DrawAspect="Content" ObjectID="_1646651136"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5.1pt;height:61.1pt" o:ole="">
                  <v:imagedata r:id="rId438" o:title=""/>
                </v:shape>
                <o:OLEObject Type="Embed" ProgID="Equation.3" ShapeID="_x0000_i1261" DrawAspect="Content" ObjectID="_1646651137"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1pt;height:61.1pt" o:ole="">
                  <v:imagedata r:id="rId440" o:title=""/>
                </v:shape>
                <o:OLEObject Type="Embed" ProgID="Equation.3" ShapeID="_x0000_i1262" DrawAspect="Content" ObjectID="_1646651138"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2.65pt;height:61.1pt" o:ole="">
                  <v:imagedata r:id="rId442" o:title=""/>
                </v:shape>
                <o:OLEObject Type="Embed" ProgID="Equation.3" ShapeID="_x0000_i1263" DrawAspect="Content" ObjectID="_1646651139" r:id="rId44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5.95pt;height:61.1pt" o:ole="">
                  <v:imagedata r:id="rId444" o:title=""/>
                </v:shape>
                <o:OLEObject Type="Embed" ProgID="Equation.3" ShapeID="_x0000_i1264" DrawAspect="Content" ObjectID="_1646651140"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1pt;height:61.1pt" o:ole="">
                  <v:imagedata r:id="rId446" o:title=""/>
                </v:shape>
                <o:OLEObject Type="Embed" ProgID="Equation.3" ShapeID="_x0000_i1265" DrawAspect="Content" ObjectID="_1646651141"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2.65pt;height:61.1pt" o:ole="">
                  <v:imagedata r:id="rId448" o:title=""/>
                </v:shape>
                <o:OLEObject Type="Embed" ProgID="Equation.3" ShapeID="_x0000_i1266" DrawAspect="Content" ObjectID="_1646651142"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2.65pt;height:61.1pt" o:ole="">
                  <v:imagedata r:id="rId450" o:title=""/>
                </v:shape>
                <o:OLEObject Type="Embed" ProgID="Equation.3" ShapeID="_x0000_i1267" DrawAspect="Content" ObjectID="_1646651143"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1pt;height:61.1pt" o:ole="">
                  <v:imagedata r:id="rId452" o:title=""/>
                </v:shape>
                <o:OLEObject Type="Embed" ProgID="Equation.3" ShapeID="_x0000_i1268" DrawAspect="Content" ObjectID="_1646651144"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2.65pt;height:61.1pt" o:ole="">
                  <v:imagedata r:id="rId454" o:title=""/>
                </v:shape>
                <o:OLEObject Type="Embed" ProgID="Equation.3" ShapeID="_x0000_i1269" DrawAspect="Content" ObjectID="_1646651145"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1pt;height:61.1pt" o:ole="">
                  <v:imagedata r:id="rId456" o:title=""/>
                </v:shape>
                <o:OLEObject Type="Embed" ProgID="Equation.3" ShapeID="_x0000_i1270" DrawAspect="Content" ObjectID="_1646651146"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2.65pt;height:61.1pt" o:ole="">
                  <v:imagedata r:id="rId458" o:title=""/>
                </v:shape>
                <o:OLEObject Type="Embed" ProgID="Equation.3" ShapeID="_x0000_i1271" DrawAspect="Content" ObjectID="_1646651147" r:id="rId45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2.65pt;height:61.1pt" o:ole="">
                  <v:imagedata r:id="rId460" o:title=""/>
                </v:shape>
                <o:OLEObject Type="Embed" ProgID="Equation.3" ShapeID="_x0000_i1272" DrawAspect="Content" ObjectID="_1646651148"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2.65pt;height:61.1pt" o:ole="">
                  <v:imagedata r:id="rId462" o:title=""/>
                </v:shape>
                <o:OLEObject Type="Embed" ProgID="Equation.3" ShapeID="_x0000_i1273" DrawAspect="Content" ObjectID="_1646651149"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2.65pt;height:61.1pt" o:ole="">
                  <v:imagedata r:id="rId464" o:title=""/>
                </v:shape>
                <o:OLEObject Type="Embed" ProgID="Equation.3" ShapeID="_x0000_i1274" DrawAspect="Content" ObjectID="_1646651150"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2.65pt;height:61.1pt" o:ole="">
                  <v:imagedata r:id="rId466" o:title=""/>
                </v:shape>
                <o:OLEObject Type="Embed" ProgID="Equation.3" ShapeID="_x0000_i1275" DrawAspect="Content" ObjectID="_1646651151"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247"/>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6" type="#_x0000_t75" style="width:12.55pt;height:11.7pt" o:ole="">
            <v:imagedata r:id="rId340" o:title=""/>
          </v:shape>
          <o:OLEObject Type="Embed" ProgID="Equation.3" ShapeID="_x0000_i1276" DrawAspect="Content" ObjectID="_1646651152" r:id="rId46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4pt;height:11.7pt" o:ole="">
                  <v:imagedata r:id="rId342" o:title=""/>
                </v:shape>
                <o:OLEObject Type="Embed" ProgID="Equation.3" ShapeID="_x0000_i1277" DrawAspect="Content" ObjectID="_1646651153" r:id="rId46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6.9pt;height:31pt" o:ole="">
                  <v:imagedata r:id="rId470" o:title=""/>
                </v:shape>
                <o:OLEObject Type="Embed" ProgID="Equation.3" ShapeID="_x0000_i1278" DrawAspect="Content" ObjectID="_1646651154" r:id="rId47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5pt;height:31pt" o:ole="">
                  <v:imagedata r:id="rId472" o:title=""/>
                </v:shape>
                <o:OLEObject Type="Embed" ProgID="Equation.3" ShapeID="_x0000_i1279" DrawAspect="Content" ObjectID="_1646651155" r:id="rId47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6.9pt;height:31pt" o:ole="">
                  <v:imagedata r:id="rId474" o:title=""/>
                </v:shape>
                <o:OLEObject Type="Embed" ProgID="Equation.3" ShapeID="_x0000_i1280" DrawAspect="Content" ObjectID="_1646651156" r:id="rId47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81" type="#_x0000_t75" style="width:12.55pt;height:11.7pt" o:ole="">
            <v:imagedata r:id="rId340" o:title=""/>
          </v:shape>
          <o:OLEObject Type="Embed" ProgID="Equation.3" ShapeID="_x0000_i1281" DrawAspect="Content" ObjectID="_1646651157" r:id="rId47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4pt;height:11.7pt" o:ole="">
                  <v:imagedata r:id="rId342" o:title=""/>
                </v:shape>
                <o:OLEObject Type="Embed" ProgID="Equation.3" ShapeID="_x0000_i1282" DrawAspect="Content" ObjectID="_1646651158" r:id="rId47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35pt;height:61.1pt" o:ole="">
                  <v:imagedata r:id="rId478" o:title=""/>
                </v:shape>
                <o:OLEObject Type="Embed" ProgID="Equation.3" ShapeID="_x0000_i1283" DrawAspect="Content" ObjectID="_1646651159" r:id="rId47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35pt;height:61.1pt" o:ole="">
                  <v:imagedata r:id="rId480" o:title=""/>
                </v:shape>
                <o:OLEObject Type="Embed" ProgID="Equation.3" ShapeID="_x0000_i1284" DrawAspect="Content" ObjectID="_1646651160" r:id="rId48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35pt;height:61.1pt" o:ole="">
                  <v:imagedata r:id="rId482" o:title=""/>
                </v:shape>
                <o:OLEObject Type="Embed" ProgID="Equation.3" ShapeID="_x0000_i1285" DrawAspect="Content" ObjectID="_1646651161" r:id="rId48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35pt;height:61.1pt" o:ole="">
                  <v:imagedata r:id="rId484" o:title=""/>
                </v:shape>
                <o:OLEObject Type="Embed" ProgID="Equation.3" ShapeID="_x0000_i1286" DrawAspect="Content" ObjectID="_1646651162" r:id="rId48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35pt;height:61.1pt" o:ole="">
                  <v:imagedata r:id="rId486" o:title=""/>
                </v:shape>
                <o:OLEObject Type="Embed" ProgID="Equation.3" ShapeID="_x0000_i1287" DrawAspect="Content" ObjectID="_1646651163" r:id="rId48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35pt;height:61.1pt" o:ole="">
                  <v:imagedata r:id="rId488" o:title=""/>
                </v:shape>
                <o:OLEObject Type="Embed" ProgID="Equation.3" ShapeID="_x0000_i1288" DrawAspect="Content" ObjectID="_1646651164" r:id="rId48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6.9pt;height:61.1pt" o:ole="">
                  <v:imagedata r:id="rId490" o:title=""/>
                </v:shape>
                <o:OLEObject Type="Embed" ProgID="Equation.3" ShapeID="_x0000_i1289" DrawAspect="Content" ObjectID="_1646651165" r:id="rId49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35pt;height:61.1pt" o:ole="">
                  <v:imagedata r:id="rId492" o:title=""/>
                </v:shape>
                <o:OLEObject Type="Embed" ProgID="Equation.3" ShapeID="_x0000_i1290" DrawAspect="Content" ObjectID="_1646651166" r:id="rId49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6.9pt;height:61.1pt" o:ole="">
                  <v:imagedata r:id="rId494" o:title=""/>
                </v:shape>
                <o:OLEObject Type="Embed" ProgID="Equation.3" ShapeID="_x0000_i1291" DrawAspect="Content" ObjectID="_1646651167" r:id="rId49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6pt;height:61.1pt" o:ole="">
                  <v:imagedata r:id="rId496" o:title=""/>
                </v:shape>
                <o:OLEObject Type="Embed" ProgID="Equation.3" ShapeID="_x0000_i1292" DrawAspect="Content" ObjectID="_1646651168" r:id="rId49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75pt;height:61.1pt" o:ole="">
                  <v:imagedata r:id="rId498" o:title=""/>
                </v:shape>
                <o:OLEObject Type="Embed" ProgID="Equation.3" ShapeID="_x0000_i1293" DrawAspect="Content" ObjectID="_1646651169" r:id="rId49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6.05pt;height:61.1pt" o:ole="">
                  <v:imagedata r:id="rId500" o:title=""/>
                </v:shape>
                <o:OLEObject Type="Embed" ProgID="Equation.3" ShapeID="_x0000_i1294" DrawAspect="Content" ObjectID="_1646651170" r:id="rId50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35pt;height:61.1pt" o:ole="">
                  <v:imagedata r:id="rId502" o:title=""/>
                </v:shape>
                <o:OLEObject Type="Embed" ProgID="Equation.3" ShapeID="_x0000_i1295" DrawAspect="Content" ObjectID="_1646651171" r:id="rId50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6.05pt;height:61.1pt" o:ole="">
                  <v:imagedata r:id="rId504" o:title=""/>
                </v:shape>
                <o:OLEObject Type="Embed" ProgID="Equation.3" ShapeID="_x0000_i1296" DrawAspect="Content" ObjectID="_1646651172" r:id="rId50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1pt;height:61.1pt" o:ole="">
                  <v:imagedata r:id="rId506" o:title=""/>
                </v:shape>
                <o:OLEObject Type="Embed" ProgID="Equation.3" ShapeID="_x0000_i1297" DrawAspect="Content" ObjectID="_1646651173" r:id="rId50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60.3pt;height:61.1pt" o:ole="">
                  <v:imagedata r:id="rId508" o:title=""/>
                </v:shape>
                <o:OLEObject Type="Embed" ProgID="Equation.3" ShapeID="_x0000_i1298" DrawAspect="Content" ObjectID="_1646651174" r:id="rId50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60.3pt;height:61.1pt" o:ole="">
                  <v:imagedata r:id="rId510" o:title=""/>
                </v:shape>
                <o:OLEObject Type="Embed" ProgID="Equation.3" ShapeID="_x0000_i1299" DrawAspect="Content" ObjectID="_1646651175" r:id="rId51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3pt;height:61.1pt" o:ole="">
                  <v:imagedata r:id="rId512" o:title=""/>
                </v:shape>
                <o:OLEObject Type="Embed" ProgID="Equation.3" ShapeID="_x0000_i1300" DrawAspect="Content" ObjectID="_1646651176" r:id="rId51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2.8pt;height:61.1pt" o:ole="">
                  <v:imagedata r:id="rId514" o:title=""/>
                </v:shape>
                <o:OLEObject Type="Embed" ProgID="Equation.3" ShapeID="_x0000_i1301" DrawAspect="Content" ObjectID="_1646651177" r:id="rId51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8pt;height:61.1pt" o:ole="">
                  <v:imagedata r:id="rId516" o:title=""/>
                </v:shape>
                <o:OLEObject Type="Embed" ProgID="Equation.3" ShapeID="_x0000_i1302" DrawAspect="Content" ObjectID="_1646651178" r:id="rId51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8pt;height:61.1pt" o:ole="">
                  <v:imagedata r:id="rId518" o:title=""/>
                </v:shape>
                <o:OLEObject Type="Embed" ProgID="Equation.3" ShapeID="_x0000_i1303" DrawAspect="Content" ObjectID="_1646651179" r:id="rId51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8pt;height:61.1pt" o:ole="">
                  <v:imagedata r:id="rId520" o:title=""/>
                </v:shape>
                <o:OLEObject Type="Embed" ProgID="Equation.3" ShapeID="_x0000_i1304" DrawAspect="Content" ObjectID="_1646651180" r:id="rId52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305" type="#_x0000_t75" style="width:12.55pt;height:11.7pt" o:ole="">
            <v:imagedata r:id="rId340" o:title=""/>
          </v:shape>
          <o:OLEObject Type="Embed" ProgID="Equation.3" ShapeID="_x0000_i1305" DrawAspect="Content" ObjectID="_1646651181" r:id="rId52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4pt;height:11.7pt" o:ole="">
                  <v:imagedata r:id="rId342" o:title=""/>
                </v:shape>
                <o:OLEObject Type="Embed" ProgID="Equation.3" ShapeID="_x0000_i1306" DrawAspect="Content" ObjectID="_1646651182" r:id="rId52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6pt;height:61.1pt" o:ole="">
                  <v:imagedata r:id="rId524" o:title=""/>
                </v:shape>
                <o:OLEObject Type="Embed" ProgID="Equation.3" ShapeID="_x0000_i1307" DrawAspect="Content" ObjectID="_1646651183" r:id="rId52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6pt;height:61.1pt" o:ole="">
                  <v:imagedata r:id="rId526" o:title=""/>
                </v:shape>
                <o:OLEObject Type="Embed" ProgID="Equation.3" ShapeID="_x0000_i1308" DrawAspect="Content" ObjectID="_1646651184" r:id="rId52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9.45pt;height:61.1pt" o:ole="">
                  <v:imagedata r:id="rId528" o:title=""/>
                </v:shape>
                <o:OLEObject Type="Embed" ProgID="Equation.3" ShapeID="_x0000_i1309" DrawAspect="Content" ObjectID="_1646651185" r:id="rId52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35pt;height:61.1pt" o:ole="">
                  <v:imagedata r:id="rId530" o:title=""/>
                </v:shape>
                <o:OLEObject Type="Embed" ProgID="Equation.3" ShapeID="_x0000_i1310" DrawAspect="Content" ObjectID="_1646651186" r:id="rId53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2pt;height:61.1pt" o:ole="">
                  <v:imagedata r:id="rId532" o:title=""/>
                </v:shape>
                <o:OLEObject Type="Embed" ProgID="Equation.3" ShapeID="_x0000_i1311" DrawAspect="Content" ObjectID="_1646651187" r:id="rId53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35pt;height:61.1pt" o:ole="">
                  <v:imagedata r:id="rId534" o:title=""/>
                </v:shape>
                <o:OLEObject Type="Embed" ProgID="Equation.3" ShapeID="_x0000_i1312" DrawAspect="Content" ObjectID="_1646651188" r:id="rId53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2pt;height:61.1pt" o:ole="">
                  <v:imagedata r:id="rId536" o:title=""/>
                </v:shape>
                <o:OLEObject Type="Embed" ProgID="Equation.3" ShapeID="_x0000_i1313" DrawAspect="Content" ObjectID="_1646651189" r:id="rId53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14" type="#_x0000_t75" style="width:12.55pt;height:11.7pt" o:ole="">
            <v:imagedata r:id="rId340" o:title=""/>
          </v:shape>
          <o:OLEObject Type="Embed" ProgID="Equation.3" ShapeID="_x0000_i1314" DrawAspect="Content" ObjectID="_1646651190" r:id="rId53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2"/>
        <w:gridCol w:w="2142"/>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4pt;height:11.7pt" o:ole="">
                  <v:imagedata r:id="rId342" o:title=""/>
                </v:shape>
                <o:OLEObject Type="Embed" ProgID="Equation.3" ShapeID="_x0000_i1315" DrawAspect="Content" ObjectID="_1646651191" r:id="rId53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8pt;height:61.1pt" o:ole="">
                  <v:imagedata r:id="rId540" o:title=""/>
                </v:shape>
                <o:OLEObject Type="Embed" ProgID="Equation.3" ShapeID="_x0000_i1316" DrawAspect="Content" ObjectID="_1646651192" r:id="rId54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1.25pt;height:61.1pt" o:ole="">
                  <v:imagedata r:id="rId542" o:title=""/>
                </v:shape>
                <o:OLEObject Type="Embed" ProgID="Equation.3" ShapeID="_x0000_i1317" DrawAspect="Content" ObjectID="_1646651193" r:id="rId54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6.3pt;height:61.1pt" o:ole="">
                  <v:imagedata r:id="rId544" o:title=""/>
                </v:shape>
                <o:OLEObject Type="Embed" ProgID="Equation.3" ShapeID="_x0000_i1318" DrawAspect="Content" ObjectID="_1646651194" r:id="rId54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2.9pt;height:61.1pt" o:ole="">
                  <v:imagedata r:id="rId546" o:title=""/>
                </v:shape>
                <o:OLEObject Type="Embed" ProgID="Equation.3" ShapeID="_x0000_i1319" DrawAspect="Content" ObjectID="_1646651195" r:id="rId54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89.6pt;height:61.1pt" o:ole="">
                  <v:imagedata r:id="rId548" o:title=""/>
                </v:shape>
                <o:OLEObject Type="Embed" ProgID="Equation.3" ShapeID="_x0000_i1320" DrawAspect="Content" ObjectID="_1646651196" r:id="rId54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248" w:name="_Toc19796422"/>
      <w:bookmarkStart w:id="249" w:name="_Toc26459648"/>
      <w:bookmarkStart w:id="250" w:name="_Toc29230297"/>
      <w:bookmarkStart w:id="251" w:name="_Toc36026556"/>
      <w:r>
        <w:t>6</w:t>
      </w:r>
      <w:r w:rsidR="005B4773" w:rsidRPr="00C12953">
        <w:t>.3.</w:t>
      </w:r>
      <w:r w:rsidR="005B4773">
        <w:t>1.6</w:t>
      </w:r>
      <w:r w:rsidR="005B4773" w:rsidRPr="00C12953">
        <w:tab/>
        <w:t xml:space="preserve">Mapping to </w:t>
      </w:r>
      <w:r w:rsidR="00304AEC">
        <w:t>virtual resource blocks</w:t>
      </w:r>
      <w:bookmarkEnd w:id="248"/>
      <w:bookmarkEnd w:id="249"/>
      <w:bookmarkEnd w:id="250"/>
      <w:bookmarkEnd w:id="251"/>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4pt" o:ole="">
            <v:imagedata r:id="rId550" o:title=""/>
          </v:shape>
          <o:OLEObject Type="Embed" ProgID="Equation.3" ShapeID="_x0000_i1321" DrawAspect="Content" ObjectID="_1646651197" r:id="rId55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5pt;height:15.05pt" o:ole="">
            <v:imagedata r:id="rId552" o:title=""/>
          </v:shape>
          <o:OLEObject Type="Embed" ProgID="Equation.3" ShapeID="_x0000_i1322" DrawAspect="Content" ObjectID="_1646651198" r:id="rId55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2.65pt;height:17.6pt" o:ole="">
            <v:imagedata r:id="rId554" o:title=""/>
          </v:shape>
          <o:OLEObject Type="Embed" ProgID="Equation.3" ShapeID="_x0000_i1323" DrawAspect="Content" ObjectID="_1646651199" r:id="rId55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pt;height:12.55pt" o:ole="">
            <v:imagedata r:id="rId15" o:title=""/>
          </v:shape>
          <o:OLEObject Type="Embed" ProgID="Equation.3" ShapeID="_x0000_i1324" DrawAspect="Content" ObjectID="_1646651200" r:id="rId55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252" w:name="_Toc19796423"/>
      <w:bookmarkStart w:id="253" w:name="_Toc26459649"/>
      <w:bookmarkStart w:id="254" w:name="_Toc29230298"/>
      <w:bookmarkStart w:id="255" w:name="_Toc36026557"/>
      <w:r>
        <w:t>6.3.1.</w:t>
      </w:r>
      <w:r w:rsidR="0049288D">
        <w:t>7</w:t>
      </w:r>
      <w:r>
        <w:tab/>
        <w:t>Mapping from virtual to physical resource blocks</w:t>
      </w:r>
      <w:bookmarkEnd w:id="252"/>
      <w:bookmarkEnd w:id="253"/>
      <w:bookmarkEnd w:id="254"/>
      <w:bookmarkEnd w:id="255"/>
    </w:p>
    <w:p w14:paraId="6A7AED35" w14:textId="77777777" w:rsidR="00304AEC" w:rsidRDefault="00304AEC" w:rsidP="00304AEC">
      <w:r>
        <w:t>Virtual resource blocks shall be mapped to physical resource blocks according to non-interleaved mapping.</w:t>
      </w:r>
    </w:p>
    <w:p w14:paraId="08EAF63B" w14:textId="77777777"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w:t>
      </w:r>
      <w:r w:rsidR="00364973">
        <w:lastRenderedPageBreak/>
        <w:t xml:space="preserve">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14:paraId="38F4DF18" w14:textId="77777777" w:rsidR="005B4773" w:rsidRDefault="00732CE8" w:rsidP="005B4773">
      <w:pPr>
        <w:pStyle w:val="Heading3"/>
      </w:pPr>
      <w:bookmarkStart w:id="256" w:name="_Toc19796424"/>
      <w:bookmarkStart w:id="257" w:name="_Toc26459650"/>
      <w:bookmarkStart w:id="258" w:name="_Toc29230299"/>
      <w:bookmarkStart w:id="259" w:name="_Hlk500414479"/>
      <w:bookmarkStart w:id="260" w:name="_Toc36026558"/>
      <w:r>
        <w:t>6</w:t>
      </w:r>
      <w:r w:rsidR="005B4773">
        <w:t>.3.2</w:t>
      </w:r>
      <w:r w:rsidR="005B4773" w:rsidRPr="009D24E3">
        <w:tab/>
        <w:t>Physical uplink control channel</w:t>
      </w:r>
      <w:bookmarkEnd w:id="256"/>
      <w:bookmarkEnd w:id="257"/>
      <w:bookmarkEnd w:id="258"/>
      <w:bookmarkEnd w:id="260"/>
    </w:p>
    <w:p w14:paraId="251F7543" w14:textId="77777777" w:rsidR="00AC5C64" w:rsidRPr="00AC5C64" w:rsidRDefault="00AC5C64" w:rsidP="000B02F4">
      <w:pPr>
        <w:pStyle w:val="Heading4"/>
      </w:pPr>
      <w:bookmarkStart w:id="261" w:name="_Toc19796425"/>
      <w:bookmarkStart w:id="262" w:name="_Toc26459651"/>
      <w:bookmarkStart w:id="263" w:name="_Toc29230300"/>
      <w:bookmarkStart w:id="264" w:name="_Toc36026559"/>
      <w:r>
        <w:t>6.3.2.1</w:t>
      </w:r>
      <w:r>
        <w:tab/>
        <w:t>General</w:t>
      </w:r>
      <w:bookmarkEnd w:id="261"/>
      <w:bookmarkEnd w:id="262"/>
      <w:bookmarkEnd w:id="263"/>
      <w:bookmarkEnd w:id="264"/>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6pt;height:19.25pt" o:ole="">
            <v:imagedata r:id="rId557" o:title=""/>
          </v:shape>
          <o:OLEObject Type="Embed" ProgID="Equation.3" ShapeID="_x0000_i1325" DrawAspect="Content" ObjectID="_1646651201" r:id="rId558"/>
        </w:object>
      </w:r>
      <w:r w:rsidR="0049288D">
        <w:t xml:space="preserve"> where </w:t>
      </w:r>
      <w:r w:rsidR="0049288D" w:rsidRPr="000A5D2F">
        <w:rPr>
          <w:position w:val="-14"/>
        </w:rPr>
        <w:object w:dxaOrig="720" w:dyaOrig="380" w14:anchorId="58EFE9D0">
          <v:shape id="_x0000_i1326" type="#_x0000_t75" style="width:36.85pt;height:19.25pt" o:ole="">
            <v:imagedata r:id="rId559" o:title=""/>
          </v:shape>
          <o:OLEObject Type="Embed" ProgID="Equation.3" ShapeID="_x0000_i1326" DrawAspect="Content" ObjectID="_1646651202" r:id="rId56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85pt;height:19.25pt" o:ole="">
                  <v:imagedata r:id="rId559" o:title=""/>
                </v:shape>
                <o:OLEObject Type="Embed" ProgID="Equation.3" ShapeID="_x0000_i1327" DrawAspect="Content" ObjectID="_1646651203" r:id="rId56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265" w:name="_Toc19796426"/>
      <w:bookmarkStart w:id="266" w:name="_Toc26459652"/>
      <w:bookmarkStart w:id="267" w:name="_Toc29230301"/>
      <w:bookmarkStart w:id="268" w:name="_Toc36026560"/>
      <w:r>
        <w:t>6.3.2.2</w:t>
      </w:r>
      <w:r>
        <w:tab/>
        <w:t xml:space="preserve">Sequence </w:t>
      </w:r>
      <w:r w:rsidR="001D3C1C">
        <w:t xml:space="preserve">and cyclic shift </w:t>
      </w:r>
      <w:r>
        <w:t>hopping</w:t>
      </w:r>
      <w:bookmarkEnd w:id="265"/>
      <w:bookmarkEnd w:id="266"/>
      <w:bookmarkEnd w:id="267"/>
      <w:bookmarkEnd w:id="268"/>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269" w:name="_Toc19796427"/>
      <w:bookmarkStart w:id="270" w:name="_Toc26459653"/>
      <w:bookmarkStart w:id="271" w:name="_Toc29230302"/>
      <w:bookmarkStart w:id="272" w:name="_Toc36026561"/>
      <w:r>
        <w:t>6.3.2.2.1</w:t>
      </w:r>
      <w:r>
        <w:tab/>
      </w:r>
      <w:r w:rsidR="006936BA">
        <w:t>Group and s</w:t>
      </w:r>
      <w:r>
        <w:t>equence hopping</w:t>
      </w:r>
      <w:bookmarkEnd w:id="269"/>
      <w:bookmarkEnd w:id="270"/>
      <w:bookmarkEnd w:id="271"/>
      <w:bookmarkEnd w:id="272"/>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6.9pt" o:ole="">
            <v:imagedata r:id="rId562" o:title=""/>
          </v:shape>
          <o:OLEObject Type="Embed" ProgID="Equation.3" ShapeID="_x0000_i1328" DrawAspect="Content" ObjectID="_1646651204" r:id="rId56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9pt;height:15.05pt" o:ole="">
            <v:imagedata r:id="rId564" o:title=""/>
          </v:shape>
          <o:OLEObject Type="Embed" ProgID="Equation.3" ShapeID="_x0000_i1329" DrawAspect="Content" ObjectID="_1646651205" r:id="rId56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2pt;height:51.9pt" o:ole="">
            <v:imagedata r:id="rId566" o:title=""/>
          </v:shape>
          <o:OLEObject Type="Embed" ProgID="Equation.DSMT4" ShapeID="_x0000_i1330" DrawAspect="Content" ObjectID="_1646651206" r:id="rId56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4pt;height:15.05pt" o:ole="">
            <v:imagedata r:id="rId568" o:title=""/>
          </v:shape>
          <o:OLEObject Type="Embed" ProgID="Equation.3" ShapeID="_x0000_i1331" DrawAspect="Content" ObjectID="_1646651207" r:id="rId5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45pt;height:15.05pt" o:ole="">
            <v:imagedata r:id="rId570" o:title=""/>
          </v:shape>
          <o:OLEObject Type="Embed" ProgID="Equation.3" ShapeID="_x0000_i1332" DrawAspect="Content" ObjectID="_1646651208" r:id="rId571"/>
        </w:object>
      </w:r>
      <w:r w:rsidR="0084733C">
        <w:t xml:space="preserve"> </w:t>
      </w:r>
      <w:r w:rsidR="00320B92">
        <w:t xml:space="preserve">where </w:t>
      </w:r>
      <w:r w:rsidR="00320B92" w:rsidRPr="00852362">
        <w:rPr>
          <w:position w:val="-10"/>
          <w:sz w:val="24"/>
        </w:rPr>
        <w:object w:dxaOrig="320" w:dyaOrig="300" w14:anchorId="23A04DE3">
          <v:shape id="_x0000_i1333" type="#_x0000_t75" style="width:15.9pt;height:15.05pt" o:ole="">
            <v:imagedata r:id="rId564" o:title=""/>
          </v:shape>
          <o:OLEObject Type="Embed" ProgID="Equation.3" ShapeID="_x0000_i1333" DrawAspect="Content" ObjectID="_1646651209" r:id="rId57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2.05pt;height:53.6pt" o:ole="">
            <v:imagedata r:id="rId573" o:title=""/>
          </v:shape>
          <o:OLEObject Type="Embed" ProgID="Equation.DSMT4" ShapeID="_x0000_i1334" DrawAspect="Content" ObjectID="_1646651210" r:id="rId574"/>
        </w:object>
      </w:r>
    </w:p>
    <w:p w14:paraId="3D174375" w14:textId="77777777" w:rsidR="00837FA6" w:rsidRPr="00837FA6" w:rsidRDefault="00727FA0" w:rsidP="00837FA6">
      <w:pPr>
        <w:pStyle w:val="B1"/>
      </w:pPr>
      <w:r>
        <w:lastRenderedPageBreak/>
        <w:tab/>
        <w:t xml:space="preserve">where the pseudo-random sequence </w:t>
      </w:r>
      <w:r w:rsidRPr="00352B67">
        <w:rPr>
          <w:position w:val="-10"/>
        </w:rPr>
        <w:object w:dxaOrig="360" w:dyaOrig="300" w14:anchorId="3210FC4E">
          <v:shape id="_x0000_i1335" type="#_x0000_t75" style="width:18.4pt;height:15.05pt" o:ole="">
            <v:imagedata r:id="rId568" o:title=""/>
          </v:shape>
          <o:OLEObject Type="Embed" ProgID="Equation.3" ShapeID="_x0000_i1335" DrawAspect="Content" ObjectID="_1646651211" r:id="rId57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9pt;height:15.05pt" o:ole="">
            <v:imagedata r:id="rId564" o:title=""/>
          </v:shape>
          <o:OLEObject Type="Embed" ProgID="Equation.3" ShapeID="_x0000_i1336" DrawAspect="Content" ObjectID="_1646651212" r:id="rId57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DF7A35">
        <w:rPr>
          <w:position w:val="-12"/>
        </w:rPr>
        <w:pict w14:anchorId="74C48F0D">
          <v:shape id="_x0000_i1337" type="#_x0000_t75" style="width:33.5pt;height:15.9pt">
            <v:imagedata r:id="rId577" o:title=""/>
          </v:shape>
        </w:pict>
      </w:r>
      <w:r w:rsidRPr="00837FA6">
        <w:t xml:space="preserve"> for the first hop and </w:t>
      </w:r>
      <w:r w:rsidR="00DF7A35">
        <w:rPr>
          <w:position w:val="-12"/>
        </w:rPr>
        <w:pict w14:anchorId="33B0E015">
          <v:shape id="_x0000_i1338" type="#_x0000_t75" style="width:32.65pt;height:15.9pt">
            <v:imagedata r:id="rId578" o:title=""/>
          </v:shape>
        </w:pict>
      </w:r>
      <w:r w:rsidRPr="00837FA6">
        <w:t xml:space="preserve"> for the second hop.</w:t>
      </w:r>
    </w:p>
    <w:p w14:paraId="1881359C" w14:textId="77777777" w:rsidR="00103FD0" w:rsidRDefault="00103FD0" w:rsidP="00103FD0">
      <w:pPr>
        <w:pStyle w:val="Heading5"/>
        <w:rPr>
          <w:rFonts w:eastAsia="Malgun Gothic"/>
        </w:rPr>
      </w:pPr>
      <w:bookmarkStart w:id="273" w:name="_Toc19796428"/>
      <w:bookmarkStart w:id="274" w:name="_Toc26459654"/>
      <w:bookmarkStart w:id="275" w:name="_Toc29230303"/>
      <w:bookmarkStart w:id="276" w:name="_Toc36026562"/>
      <w:r>
        <w:t>6.3.2.2.2</w:t>
      </w:r>
      <w:r>
        <w:tab/>
        <w:t>Cyclic shift hopping</w:t>
      </w:r>
      <w:bookmarkEnd w:id="273"/>
      <w:bookmarkEnd w:id="274"/>
      <w:bookmarkEnd w:id="275"/>
      <w:bookmarkEnd w:id="276"/>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DF7A35"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05pt;height:15.05pt" o:ole="">
            <v:imagedata r:id="rId579" o:title=""/>
          </v:shape>
          <o:OLEObject Type="Embed" ProgID="Equation.3" ShapeID="_x0000_i1339" DrawAspect="Content" ObjectID="_1646651213" r:id="rId58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2.65pt;height:15.05pt" o:ole="">
            <v:imagedata r:id="rId581" o:title=""/>
          </v:shape>
          <o:OLEObject Type="Embed" ProgID="Equation.3" ShapeID="_x0000_i1340" DrawAspect="Content" ObjectID="_1646651214" r:id="rId58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77777777"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277" w:name="_Hlk23763479"/>
      <w:r>
        <w:t xml:space="preserve">for PUCCH formats 0 and 1 </w:t>
      </w:r>
      <w:r w:rsidRPr="00327FEF">
        <w:t>if</w:t>
      </w:r>
      <w:r>
        <w:t xml:space="preserve"> PUCCH shall use interlaced mapping according to any of</w:t>
      </w:r>
      <w:r w:rsidRPr="00327FEF">
        <w:t xml:space="preserve"> the higher-layer parameter </w:t>
      </w:r>
      <w:r w:rsidRPr="00327FEF">
        <w:rPr>
          <w:i/>
        </w:rPr>
        <w:t>useInterlacePUCCH-Common-r16</w:t>
      </w:r>
      <w:r>
        <w:t xml:space="preserve"> or </w:t>
      </w:r>
      <w:r w:rsidRPr="00327FEF">
        <w:rPr>
          <w:i/>
        </w:rPr>
        <w:t>useInterlacePUCCH-</w:t>
      </w:r>
      <w:r>
        <w:rPr>
          <w:i/>
        </w:rPr>
        <w:t>Dedicated</w:t>
      </w:r>
      <w:r w:rsidRPr="00327FEF">
        <w:rPr>
          <w:i/>
        </w:rPr>
        <w:t>-r16</w:t>
      </w:r>
      <w:r>
        <w:t xml:space="preserve">, </w:t>
      </w:r>
      <w:bookmarkEnd w:id="277"/>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35pt;height:15.05pt" o:ole="">
            <v:imagedata r:id="rId583" o:title=""/>
          </v:shape>
          <o:OLEObject Type="Embed" ProgID="Equation.3" ShapeID="_x0000_i1341" DrawAspect="Content" ObjectID="_1646651215" r:id="rId58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4pt;height:15.05pt" o:ole="">
            <v:imagedata r:id="rId568" o:title=""/>
          </v:shape>
          <o:OLEObject Type="Embed" ProgID="Equation.3" ShapeID="_x0000_i1342" DrawAspect="Content" ObjectID="_1646651216" r:id="rId58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pt;height:15.05pt" o:ole="">
            <v:imagedata r:id="rId586" o:title=""/>
          </v:shape>
          <o:OLEObject Type="Embed" ProgID="Equation.3" ShapeID="_x0000_i1343" DrawAspect="Content" ObjectID="_1646651217" r:id="rId587"/>
        </w:object>
      </w:r>
      <w:r>
        <w:rPr>
          <w:sz w:val="24"/>
        </w:rPr>
        <w:t>,</w:t>
      </w:r>
      <w:r>
        <w:t xml:space="preserve"> where </w:t>
      </w:r>
      <w:r w:rsidR="00BF122F" w:rsidRPr="00852362">
        <w:rPr>
          <w:position w:val="-10"/>
          <w:sz w:val="24"/>
        </w:rPr>
        <w:object w:dxaOrig="320" w:dyaOrig="300" w14:anchorId="36353D00">
          <v:shape id="_x0000_i1344" type="#_x0000_t75" style="width:15.9pt;height:15.05pt" o:ole="">
            <v:imagedata r:id="rId564" o:title=""/>
          </v:shape>
          <o:OLEObject Type="Embed" ProgID="Equation.3" ShapeID="_x0000_i1344" DrawAspect="Content" ObjectID="_1646651218" r:id="rId58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278" w:name="_Toc19796429"/>
      <w:bookmarkStart w:id="279" w:name="_Toc26459655"/>
      <w:bookmarkStart w:id="280" w:name="_Toc29230304"/>
      <w:bookmarkStart w:id="281" w:name="_Toc36026563"/>
      <w:r>
        <w:t>6.3.2.</w:t>
      </w:r>
      <w:r w:rsidR="00AF50CE">
        <w:t>3</w:t>
      </w:r>
      <w:r w:rsidR="00C62CC4">
        <w:tab/>
      </w:r>
      <w:r w:rsidR="00284C2E">
        <w:t>PUCCH format 0</w:t>
      </w:r>
      <w:bookmarkEnd w:id="278"/>
      <w:bookmarkEnd w:id="279"/>
      <w:bookmarkEnd w:id="280"/>
      <w:bookmarkEnd w:id="281"/>
    </w:p>
    <w:p w14:paraId="17667C43" w14:textId="77777777" w:rsidR="00284C2E" w:rsidRDefault="00AC5C64" w:rsidP="00284C2E">
      <w:pPr>
        <w:pStyle w:val="Heading5"/>
      </w:pPr>
      <w:bookmarkStart w:id="282" w:name="_Toc19796430"/>
      <w:bookmarkStart w:id="283" w:name="_Toc26459656"/>
      <w:bookmarkStart w:id="284" w:name="_Toc29230305"/>
      <w:bookmarkStart w:id="285" w:name="_Toc36026564"/>
      <w:r>
        <w:t>6.3.2.</w:t>
      </w:r>
      <w:r w:rsidR="00AF50CE">
        <w:t>3</w:t>
      </w:r>
      <w:r w:rsidR="00284C2E">
        <w:t>.1</w:t>
      </w:r>
      <w:r w:rsidR="00284C2E">
        <w:tab/>
        <w:t xml:space="preserve">Sequence </w:t>
      </w:r>
      <w:r w:rsidR="00E40DF8">
        <w:t>generation</w:t>
      </w:r>
      <w:bookmarkEnd w:id="282"/>
      <w:bookmarkEnd w:id="283"/>
      <w:bookmarkEnd w:id="284"/>
      <w:bookmarkEnd w:id="285"/>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0.95pt;height:15.05pt" o:ole="">
            <v:imagedata r:id="rId589" o:title=""/>
          </v:shape>
          <o:OLEObject Type="Embed" ProgID="Equation.3" ShapeID="_x0000_i1345" DrawAspect="Content" ObjectID="_1646651219" r:id="rId590"/>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35pt;height:68.65pt" o:ole="">
            <v:imagedata r:id="rId591" o:title=""/>
          </v:shape>
          <o:OLEObject Type="Embed" ProgID="Equation.3" ShapeID="_x0000_i1346" DrawAspect="Content" ObjectID="_1646651220" r:id="rId592"/>
        </w:object>
      </w:r>
    </w:p>
    <w:p w14:paraId="4CCE85AC" w14:textId="61D7EFDF" w:rsidR="0050058F" w:rsidRDefault="0050058F" w:rsidP="0050058F">
      <w:r>
        <w:lastRenderedPageBreak/>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6pt;height:15.05pt" o:ole="">
            <v:imagedata r:id="rId593" o:title=""/>
          </v:shape>
          <o:OLEObject Type="Embed" ProgID="Equation.3" ShapeID="_x0000_i1347" DrawAspect="Content" ObjectID="_1646651221" r:id="rId594"/>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286" w:name="_Toc19796431"/>
      <w:bookmarkStart w:id="287" w:name="_Toc26459657"/>
      <w:bookmarkStart w:id="288" w:name="_Toc29230306"/>
      <w:bookmarkStart w:id="289" w:name="_Toc36026565"/>
      <w:r>
        <w:t>6.3.2.</w:t>
      </w:r>
      <w:r w:rsidR="00AF50CE">
        <w:t>3</w:t>
      </w:r>
      <w:r w:rsidR="00284C2E">
        <w:t>.2</w:t>
      </w:r>
      <w:r w:rsidR="00284C2E">
        <w:tab/>
        <w:t>Mapping to physical resources</w:t>
      </w:r>
      <w:bookmarkEnd w:id="286"/>
      <w:bookmarkEnd w:id="287"/>
      <w:bookmarkEnd w:id="288"/>
      <w:bookmarkEnd w:id="289"/>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0.95pt;height:15.05pt" o:ole="">
            <v:imagedata r:id="rId589" o:title=""/>
          </v:shape>
          <o:OLEObject Type="Embed" ProgID="Equation.3" ShapeID="_x0000_i1348" DrawAspect="Content" ObjectID="_1646651222" r:id="rId595"/>
        </w:object>
      </w:r>
      <w:r>
        <w:t xml:space="preserve"> shall be multiplied with the amplitude scaling factor </w:t>
      </w:r>
      <w:r w:rsidRPr="009A1E80">
        <w:rPr>
          <w:position w:val="-12"/>
        </w:rPr>
        <w:object w:dxaOrig="780" w:dyaOrig="320" w14:anchorId="2923E825">
          <v:shape id="_x0000_i1349" type="#_x0000_t75" style="width:39.35pt;height:15.9pt" o:ole="">
            <v:imagedata r:id="rId596" o:title=""/>
          </v:shape>
          <o:OLEObject Type="Embed" ProgID="Equation.3" ShapeID="_x0000_i1349" DrawAspect="Content" ObjectID="_1646651223" r:id="rId59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0.95pt;height:15.05pt" o:ole="">
            <v:imagedata r:id="rId598" o:title=""/>
          </v:shape>
          <o:OLEObject Type="Embed" ProgID="Equation.3" ShapeID="_x0000_i1350" DrawAspect="Content" ObjectID="_1646651224" r:id="rId59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2pt;height:12.55pt" o:ole="">
            <v:imagedata r:id="rId13" o:title=""/>
          </v:shape>
          <o:OLEObject Type="Embed" ProgID="Equation.3" ShapeID="_x0000_i1351" DrawAspect="Content" ObjectID="_1646651225" r:id="rId60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pt;height:12.55pt" o:ole="">
            <v:imagedata r:id="rId15" o:title=""/>
          </v:shape>
          <o:OLEObject Type="Embed" ProgID="Equation.3" ShapeID="_x0000_i1352" DrawAspect="Content" ObjectID="_1646651226" r:id="rId601"/>
        </w:object>
      </w:r>
      <w:r w:rsidR="007A0B91">
        <w:t xml:space="preserve"> on antenna port </w:t>
      </w:r>
      <w:r w:rsidR="007A0B91" w:rsidRPr="00282DE7">
        <w:rPr>
          <w:position w:val="-10"/>
        </w:rPr>
        <w:object w:dxaOrig="820" w:dyaOrig="279" w14:anchorId="571AF98B">
          <v:shape id="_x0000_i1353" type="#_x0000_t75" style="width:41pt;height:14.25pt" o:ole="">
            <v:imagedata r:id="rId602" o:title=""/>
          </v:shape>
          <o:OLEObject Type="Embed" ProgID="Equation.3" ShapeID="_x0000_i1353" DrawAspect="Content" ObjectID="_1646651227" r:id="rId603"/>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290" w:name="_Toc19796432"/>
      <w:bookmarkStart w:id="291" w:name="_Toc26459658"/>
      <w:bookmarkStart w:id="292" w:name="_Toc29230307"/>
      <w:bookmarkStart w:id="293" w:name="_Toc36026566"/>
      <w:r>
        <w:t>6.3.2.</w:t>
      </w:r>
      <w:r w:rsidR="00AF50CE">
        <w:t>4</w:t>
      </w:r>
      <w:r w:rsidR="00AD49C8">
        <w:tab/>
      </w:r>
      <w:r w:rsidR="00284C2E">
        <w:t>PUCCH format 1</w:t>
      </w:r>
      <w:bookmarkEnd w:id="290"/>
      <w:bookmarkEnd w:id="291"/>
      <w:bookmarkEnd w:id="292"/>
      <w:bookmarkEnd w:id="293"/>
    </w:p>
    <w:p w14:paraId="540A4703" w14:textId="77777777" w:rsidR="00284C2E" w:rsidRPr="00347D77" w:rsidRDefault="00AC5C64" w:rsidP="00284C2E">
      <w:pPr>
        <w:pStyle w:val="Heading5"/>
      </w:pPr>
      <w:bookmarkStart w:id="294" w:name="_Toc19796433"/>
      <w:bookmarkStart w:id="295" w:name="_Toc26459659"/>
      <w:bookmarkStart w:id="296" w:name="_Toc29230308"/>
      <w:bookmarkStart w:id="297" w:name="_Toc36026567"/>
      <w:r>
        <w:t>6.3.2.</w:t>
      </w:r>
      <w:r w:rsidR="00AF50CE">
        <w:t>4</w:t>
      </w:r>
      <w:r w:rsidR="00284C2E">
        <w:t>.1</w:t>
      </w:r>
      <w:r w:rsidR="00284C2E">
        <w:tab/>
        <w:t>Sequence modulation</w:t>
      </w:r>
      <w:bookmarkEnd w:id="294"/>
      <w:bookmarkEnd w:id="295"/>
      <w:bookmarkEnd w:id="296"/>
      <w:bookmarkEnd w:id="297"/>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pt;height:15.05pt" o:ole="">
            <v:imagedata r:id="rId604" o:title=""/>
          </v:shape>
          <o:OLEObject Type="Embed" ProgID="Equation.3" ShapeID="_x0000_i1354" DrawAspect="Content" ObjectID="_1646651228" r:id="rId605"/>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85pt;height:15.05pt" o:ole="">
            <v:imagedata r:id="rId606" o:title=""/>
          </v:shape>
          <o:OLEObject Type="Embed" ProgID="Equation.3" ShapeID="_x0000_i1355" DrawAspect="Content" ObjectID="_1646651229" r:id="rId607"/>
        </w:object>
      </w:r>
      <w:r>
        <w:t xml:space="preserve"> and QPSK if </w:t>
      </w:r>
      <w:r w:rsidRPr="00130815">
        <w:rPr>
          <w:position w:val="-10"/>
        </w:rPr>
        <w:object w:dxaOrig="760" w:dyaOrig="300" w14:anchorId="2212F0E2">
          <v:shape id="_x0000_i1356" type="#_x0000_t75" style="width:38.5pt;height:15.05pt" o:ole="">
            <v:imagedata r:id="rId608" o:title=""/>
          </v:shape>
          <o:OLEObject Type="Embed" ProgID="Equation.3" ShapeID="_x0000_i1356" DrawAspect="Content" ObjectID="_1646651230" r:id="rId609"/>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0.95pt;height:15.05pt" o:ole="">
            <v:imagedata r:id="rId610" o:title=""/>
          </v:shape>
          <o:OLEObject Type="Embed" ProgID="Equation.3" ShapeID="_x0000_i1357" DrawAspect="Content" ObjectID="_1646651231" r:id="rId611"/>
        </w:object>
      </w:r>
      <w:r>
        <w:t xml:space="preserve">. </w:t>
      </w:r>
      <w:r>
        <w:br/>
        <w:t xml:space="preserve">The complex-valued symbol </w:t>
      </w:r>
      <w:r w:rsidRPr="00A56CDD">
        <w:rPr>
          <w:position w:val="-10"/>
        </w:rPr>
        <w:object w:dxaOrig="440" w:dyaOrig="300" w14:anchorId="3065BF28">
          <v:shape id="_x0000_i1358" type="#_x0000_t75" style="width:20.95pt;height:15.05pt" o:ole="">
            <v:imagedata r:id="rId612" o:title=""/>
          </v:shape>
          <o:OLEObject Type="Embed" ProgID="Equation.3" ShapeID="_x0000_i1358" DrawAspect="Content" ObjectID="_1646651232" r:id="rId61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4pt;height:35.15pt" o:ole="">
            <v:imagedata r:id="rId614" o:title=""/>
          </v:shape>
          <o:OLEObject Type="Embed" ProgID="Equation.3" ShapeID="_x0000_i1359" DrawAspect="Content" ObjectID="_1646651233" r:id="rId615"/>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pt;height:16.75pt" o:ole="">
            <v:imagedata r:id="rId616" o:title=""/>
          </v:shape>
          <o:OLEObject Type="Embed" ProgID="Equation.3" ShapeID="_x0000_i1360" DrawAspect="Content" ObjectID="_1646651234" r:id="rId61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65pt;height:15.05pt" o:ole="">
            <v:imagedata r:id="rId618" o:title=""/>
          </v:shape>
          <o:OLEObject Type="Embed" ProgID="Equation.3" ShapeID="_x0000_i1361" DrawAspect="Content" ObjectID="_1646651235" r:id="rId619"/>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3.95pt;height:88.75pt" o:ole="">
            <v:imagedata r:id="rId620" o:title=""/>
          </v:shape>
          <o:OLEObject Type="Embed" ProgID="Equation.3" ShapeID="_x0000_i1362" DrawAspect="Content" ObjectID="_1646651236" r:id="rId621"/>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65pt;height:15.05pt" o:ole="">
            <v:imagedata r:id="rId622" o:title=""/>
          </v:shape>
          <o:OLEObject Type="Embed" ProgID="Equation.3" ShapeID="_x0000_i1363" DrawAspect="Content" ObjectID="_1646651237" r:id="rId62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pt;height:11.7pt" o:ole="">
            <v:imagedata r:id="rId624" o:title=""/>
          </v:shape>
          <o:OLEObject Type="Embed" ProgID="Equation.3" ShapeID="_x0000_i1364" DrawAspect="Content" ObjectID="_1646651238" r:id="rId625"/>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0.95pt;height:15.05pt" o:ole="">
            <v:imagedata r:id="rId626" o:title=""/>
          </v:shape>
          <o:OLEObject Type="Embed" ProgID="Equation.3" ShapeID="_x0000_i1365" DrawAspect="Content" ObjectID="_1646651239" r:id="rId627"/>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2pt;height:18.4pt" o:ole="">
            <v:imagedata r:id="rId628" o:title=""/>
          </v:shape>
          <o:OLEObject Type="Embed" ProgID="Equation.3" ShapeID="_x0000_i1366" DrawAspect="Content" ObjectID="_1646651240" r:id="rId62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2pt;height:18.4pt" o:ole="">
                  <v:imagedata r:id="rId630" o:title=""/>
                </v:shape>
                <o:OLEObject Type="Embed" ProgID="Equation.3" ShapeID="_x0000_i1367" DrawAspect="Content" ObjectID="_1646651241" r:id="rId631"/>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2pt;height:18.4pt" o:ole="">
                  <v:imagedata r:id="rId632" o:title=""/>
                </v:shape>
                <o:OLEObject Type="Embed" ProgID="Equation.3" ShapeID="_x0000_i1368" DrawAspect="Content" ObjectID="_1646651242" r:id="rId633"/>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45pt;height:12.55pt" o:ole="">
                  <v:imagedata r:id="rId634" o:title=""/>
                </v:shape>
                <o:OLEObject Type="Embed" ProgID="Equation.3" ShapeID="_x0000_i1369" DrawAspect="Content" ObjectID="_1646651243" r:id="rId635"/>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45pt;height:12.55pt" o:ole="">
                  <v:imagedata r:id="rId634" o:title=""/>
                </v:shape>
                <o:OLEObject Type="Embed" ProgID="Equation.3" ShapeID="_x0000_i1370" DrawAspect="Content" ObjectID="_1646651244" r:id="rId636"/>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6.8pt;height:12.55pt" o:ole="">
                  <v:imagedata r:id="rId637" o:title=""/>
                </v:shape>
                <o:OLEObject Type="Embed" ProgID="Equation.3" ShapeID="_x0000_i1371" DrawAspect="Content" ObjectID="_1646651245" r:id="rId638"/>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15pt;height:21.75pt" o:ole="">
            <v:imagedata r:id="rId639" o:title=""/>
          </v:shape>
          <o:OLEObject Type="Embed" ProgID="Equation.DSMT4" ShapeID="_x0000_i1372" DrawAspect="Content" ObjectID="_1646651246" r:id="rId64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2pt;height:18.4pt" o:ole="">
                  <v:imagedata r:id="rId641" o:title=""/>
                </v:shape>
                <o:OLEObject Type="Embed" ProgID="Equation.3" ShapeID="_x0000_i1373" DrawAspect="Content" ObjectID="_1646651247" r:id="rId642"/>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10.05pt;height:11.7pt" o:ole="">
                  <v:imagedata r:id="rId643" o:title=""/>
                </v:shape>
                <o:OLEObject Type="Embed" ProgID="Equation.3" ShapeID="_x0000_i1374" DrawAspect="Content" ObjectID="_1646651248" r:id="rId644"/>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0.95pt;height:11.7pt" o:ole="">
                  <v:imagedata r:id="rId645" o:title=""/>
                </v:shape>
                <o:OLEObject Type="Embed" ProgID="Equation.3" ShapeID="_x0000_i1375" DrawAspect="Content" ObjectID="_1646651249" r:id="rId646"/>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25pt;height:11.7pt" o:ole="">
                  <v:imagedata r:id="rId647" o:title=""/>
                </v:shape>
                <o:OLEObject Type="Embed" ProgID="Equation.3" ShapeID="_x0000_i1376" DrawAspect="Content" ObjectID="_1646651250" r:id="rId648"/>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0.95pt;height:11.7pt" o:ole="">
                  <v:imagedata r:id="rId649" o:title=""/>
                </v:shape>
                <o:OLEObject Type="Embed" ProgID="Equation.3" ShapeID="_x0000_i1377" DrawAspect="Content" ObjectID="_1646651251" r:id="rId650"/>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0.95pt;height:11.7pt" o:ole="">
                  <v:imagedata r:id="rId651" o:title=""/>
                </v:shape>
                <o:OLEObject Type="Embed" ProgID="Equation.3" ShapeID="_x0000_i1378" DrawAspect="Content" ObjectID="_1646651252" r:id="rId652"/>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0.95pt;height:11.7pt" o:ole="">
                  <v:imagedata r:id="rId653" o:title=""/>
                </v:shape>
                <o:OLEObject Type="Embed" ProgID="Equation.3" ShapeID="_x0000_i1379" DrawAspect="Content" ObjectID="_1646651253" r:id="rId654"/>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0.95pt;height:11.7pt" o:ole="">
                  <v:imagedata r:id="rId655" o:title=""/>
                </v:shape>
                <o:OLEObject Type="Embed" ProgID="Equation.3" ShapeID="_x0000_i1380" DrawAspect="Content" ObjectID="_1646651254" r:id="rId656"/>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0.95pt;height:11.7pt" o:ole="">
                  <v:imagedata r:id="rId657" o:title=""/>
                </v:shape>
                <o:OLEObject Type="Embed" ProgID="Equation.3" ShapeID="_x0000_i1381" DrawAspect="Content" ObjectID="_1646651255" r:id="rId658"/>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298" w:name="_Toc19796434"/>
      <w:bookmarkStart w:id="299" w:name="_Toc26459660"/>
      <w:bookmarkStart w:id="300" w:name="_Toc29230309"/>
      <w:bookmarkStart w:id="301" w:name="_Toc36026568"/>
      <w:r>
        <w:t>6.3.2.</w:t>
      </w:r>
      <w:r w:rsidR="00AF50CE">
        <w:t>4</w:t>
      </w:r>
      <w:r w:rsidR="00284C2E">
        <w:t>.2</w:t>
      </w:r>
      <w:r w:rsidR="00284C2E">
        <w:tab/>
        <w:t>Mapping to physical resources</w:t>
      </w:r>
      <w:bookmarkEnd w:id="298"/>
      <w:bookmarkEnd w:id="299"/>
      <w:bookmarkEnd w:id="300"/>
      <w:bookmarkEnd w:id="301"/>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0.95pt;height:15.05pt" o:ole="">
            <v:imagedata r:id="rId659" o:title=""/>
          </v:shape>
          <o:OLEObject Type="Embed" ProgID="Equation.3" ShapeID="_x0000_i1382" DrawAspect="Content" ObjectID="_1646651256" r:id="rId660"/>
        </w:object>
      </w:r>
      <w:r>
        <w:t xml:space="preserve"> shall be multiplied with the amplitude scaling factor </w:t>
      </w:r>
      <w:r w:rsidR="007C6524" w:rsidRPr="009A1E80">
        <w:rPr>
          <w:position w:val="-12"/>
        </w:rPr>
        <w:object w:dxaOrig="780" w:dyaOrig="320" w14:anchorId="1284FBD2">
          <v:shape id="_x0000_i1383" type="#_x0000_t75" style="width:39.35pt;height:15.9pt" o:ole="">
            <v:imagedata r:id="rId661" o:title=""/>
          </v:shape>
          <o:OLEObject Type="Embed" ProgID="Equation.3" ShapeID="_x0000_i1383" DrawAspect="Content" ObjectID="_1646651257" r:id="rId66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0.95pt;height:15.05pt" o:ole="">
            <v:imagedata r:id="rId659" o:title=""/>
          </v:shape>
          <o:OLEObject Type="Embed" ProgID="Equation.3" ShapeID="_x0000_i1384" DrawAspect="Content" ObjectID="_1646651258" r:id="rId6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2pt;height:12.55pt" o:ole="">
            <v:imagedata r:id="rId13" o:title=""/>
          </v:shape>
          <o:OLEObject Type="Embed" ProgID="Equation.3" ShapeID="_x0000_i1385" DrawAspect="Content" ObjectID="_1646651259" r:id="rId66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pt;height:12.55pt" o:ole="">
            <v:imagedata r:id="rId15" o:title=""/>
          </v:shape>
          <o:OLEObject Type="Embed" ProgID="Equation.3" ShapeID="_x0000_i1386" DrawAspect="Content" ObjectID="_1646651260" r:id="rId665"/>
        </w:object>
      </w:r>
      <w:r w:rsidR="00EF0E84">
        <w:t xml:space="preserve"> on antenna port </w:t>
      </w:r>
      <w:r w:rsidR="00EF0E84" w:rsidRPr="00282DE7">
        <w:rPr>
          <w:position w:val="-10"/>
        </w:rPr>
        <w:object w:dxaOrig="820" w:dyaOrig="279" w14:anchorId="7980EF2D">
          <v:shape id="_x0000_i1387" type="#_x0000_t75" style="width:41pt;height:14.25pt" o:ole="">
            <v:imagedata r:id="rId602" o:title=""/>
          </v:shape>
          <o:OLEObject Type="Embed" ProgID="Equation.3" ShapeID="_x0000_i1387" DrawAspect="Content" ObjectID="_1646651261" r:id="rId666"/>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302" w:name="_Toc19796435"/>
      <w:bookmarkStart w:id="303" w:name="_Toc26459661"/>
      <w:bookmarkStart w:id="304" w:name="_Toc29230310"/>
      <w:bookmarkStart w:id="305" w:name="_Toc36026569"/>
      <w:r>
        <w:rPr>
          <w:lang w:val="en-US"/>
        </w:rPr>
        <w:t>6.3.2.</w:t>
      </w:r>
      <w:r w:rsidR="00AF50CE">
        <w:rPr>
          <w:lang w:val="en-US"/>
        </w:rPr>
        <w:t>5</w:t>
      </w:r>
      <w:r w:rsidR="004762BC" w:rsidRPr="00AF4225">
        <w:rPr>
          <w:lang w:val="en-US"/>
        </w:rPr>
        <w:tab/>
        <w:t>PUCCH format 2</w:t>
      </w:r>
      <w:bookmarkEnd w:id="302"/>
      <w:bookmarkEnd w:id="303"/>
      <w:bookmarkEnd w:id="304"/>
      <w:bookmarkEnd w:id="305"/>
    </w:p>
    <w:p w14:paraId="4B572D84" w14:textId="77777777" w:rsidR="00A21516" w:rsidRPr="000E7337" w:rsidRDefault="00AC5C64" w:rsidP="00A21516">
      <w:pPr>
        <w:pStyle w:val="Heading5"/>
        <w:rPr>
          <w:lang w:val="en-US"/>
        </w:rPr>
      </w:pPr>
      <w:bookmarkStart w:id="306" w:name="_Toc19796436"/>
      <w:bookmarkStart w:id="307" w:name="_Toc26459662"/>
      <w:bookmarkStart w:id="308" w:name="_Toc29230311"/>
      <w:bookmarkStart w:id="309" w:name="_Toc36026570"/>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306"/>
      <w:bookmarkEnd w:id="307"/>
      <w:bookmarkEnd w:id="308"/>
      <w:bookmarkEnd w:id="309"/>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DF7A35"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DF7A35"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35pt;height:15.05pt" o:ole="">
            <v:imagedata r:id="rId289" o:title=""/>
          </v:shape>
          <o:OLEObject Type="Embed" ProgID="Equation.3" ShapeID="_x0000_i1388" DrawAspect="Content" ObjectID="_1646651262" r:id="rId667"/>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310" w:name="_Toc19796437"/>
      <w:bookmarkStart w:id="311" w:name="_Toc26459663"/>
      <w:bookmarkStart w:id="312" w:name="_Toc29230312"/>
      <w:bookmarkStart w:id="313" w:name="_Toc36026571"/>
      <w:r>
        <w:t>6.3.2.</w:t>
      </w:r>
      <w:r w:rsidR="00AF50CE">
        <w:t>5</w:t>
      </w:r>
      <w:r w:rsidR="00A21516">
        <w:t>.2</w:t>
      </w:r>
      <w:r w:rsidR="00A21516" w:rsidRPr="009D24E3">
        <w:tab/>
        <w:t>Modulation</w:t>
      </w:r>
      <w:bookmarkEnd w:id="310"/>
      <w:bookmarkEnd w:id="311"/>
      <w:bookmarkEnd w:id="312"/>
      <w:bookmarkEnd w:id="313"/>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314" w:name="_Toc29230313"/>
      <w:bookmarkStart w:id="315" w:name="_Toc36026572"/>
      <w:r>
        <w:t>6.3.2.5.2A</w:t>
      </w:r>
      <w:r>
        <w:tab/>
        <w:t>Spreading</w:t>
      </w:r>
      <w:bookmarkEnd w:id="314"/>
      <w:bookmarkEnd w:id="315"/>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77777777"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Pr="0090655A">
        <w:rPr>
          <w:i/>
        </w:rPr>
        <w:t>OCC-Length-r16</w:t>
      </w:r>
      <w:r>
        <w:t xml:space="preserve"> is configured,</w:t>
      </w:r>
    </w:p>
    <w:p w14:paraId="17193B80" w14:textId="77777777"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OCC-Length-r16</w:t>
      </w:r>
      <w:r>
        <w:t xml:space="preserve">; </w:t>
      </w:r>
    </w:p>
    <w:p w14:paraId="3E0C6907" w14:textId="77777777"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rsidRPr="0090655A">
        <w:rPr>
          <w:i/>
        </w:rPr>
        <w:t>-r16</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DF7A35"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DF7A35"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DF7A35"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DF7A35"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DF7A3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DF7A3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DF7A3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DF7A3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316" w:name="_Toc19796438"/>
      <w:bookmarkStart w:id="317" w:name="_Toc26459664"/>
      <w:bookmarkStart w:id="318" w:name="_Toc29230314"/>
      <w:bookmarkStart w:id="319" w:name="_Toc36026573"/>
      <w:r>
        <w:t>6.3.2.</w:t>
      </w:r>
      <w:r w:rsidR="00AF50CE">
        <w:t>5</w:t>
      </w:r>
      <w:r w:rsidR="00005666">
        <w:t>.3</w:t>
      </w:r>
      <w:r w:rsidR="00005666">
        <w:tab/>
        <w:t>Mapping to physical resources</w:t>
      </w:r>
      <w:bookmarkEnd w:id="316"/>
      <w:bookmarkEnd w:id="317"/>
      <w:bookmarkEnd w:id="318"/>
      <w:bookmarkEnd w:id="319"/>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35pt;height:15.9pt" o:ole="">
            <v:imagedata r:id="rId668" o:title=""/>
          </v:shape>
          <o:OLEObject Type="Embed" ProgID="Equation.3" ShapeID="_x0000_i1389" DrawAspect="Content" ObjectID="_1646651263" r:id="rId66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lastRenderedPageBreak/>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2pt;height:12.55pt" o:ole="">
            <v:imagedata r:id="rId13" o:title=""/>
          </v:shape>
          <o:OLEObject Type="Embed" ProgID="Equation.3" ShapeID="_x0000_i1390" DrawAspect="Content" ObjectID="_1646651264" r:id="rId67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pt;height:12.55pt" o:ole="">
            <v:imagedata r:id="rId15" o:title=""/>
          </v:shape>
          <o:OLEObject Type="Embed" ProgID="Equation.3" ShapeID="_x0000_i1391" DrawAspect="Content" ObjectID="_1646651265" r:id="rId671"/>
        </w:object>
      </w:r>
      <w:r>
        <w:t xml:space="preserve"> on antenna port </w:t>
      </w:r>
      <w:r w:rsidRPr="00282DE7">
        <w:rPr>
          <w:position w:val="-10"/>
        </w:rPr>
        <w:object w:dxaOrig="820" w:dyaOrig="279" w14:anchorId="4B41DAD5">
          <v:shape id="_x0000_i1392" type="#_x0000_t75" style="width:41pt;height:14.25pt" o:ole="">
            <v:imagedata r:id="rId602" o:title=""/>
          </v:shape>
          <o:OLEObject Type="Embed" ProgID="Equation.3" ShapeID="_x0000_i1392" DrawAspect="Content" ObjectID="_1646651266" r:id="rId672"/>
        </w:object>
      </w:r>
      <w:r w:rsidRPr="00C12953">
        <w:t>.</w:t>
      </w:r>
    </w:p>
    <w:p w14:paraId="37F210DB" w14:textId="77777777" w:rsidR="004762BC" w:rsidRPr="00A27330" w:rsidRDefault="00AC5C64" w:rsidP="008328BA">
      <w:pPr>
        <w:pStyle w:val="Heading4"/>
        <w:rPr>
          <w:lang w:val="en-US"/>
        </w:rPr>
      </w:pPr>
      <w:bookmarkStart w:id="320" w:name="_Toc19796439"/>
      <w:bookmarkStart w:id="321" w:name="_Toc26459665"/>
      <w:bookmarkStart w:id="322" w:name="_Toc29230315"/>
      <w:bookmarkStart w:id="323" w:name="_Toc36026574"/>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320"/>
      <w:bookmarkEnd w:id="321"/>
      <w:bookmarkEnd w:id="322"/>
      <w:bookmarkEnd w:id="323"/>
    </w:p>
    <w:p w14:paraId="5C7D7241" w14:textId="77777777" w:rsidR="008106EE" w:rsidRPr="000E7337" w:rsidRDefault="00AC5C64" w:rsidP="008106EE">
      <w:pPr>
        <w:pStyle w:val="Heading5"/>
        <w:rPr>
          <w:lang w:val="en-US"/>
        </w:rPr>
      </w:pPr>
      <w:bookmarkStart w:id="324" w:name="_Toc19796440"/>
      <w:bookmarkStart w:id="325" w:name="_Toc26459666"/>
      <w:bookmarkStart w:id="326" w:name="_Toc29230316"/>
      <w:bookmarkStart w:id="327" w:name="_Toc36026575"/>
      <w:r>
        <w:rPr>
          <w:lang w:val="en-US"/>
        </w:rPr>
        <w:t>6.3.2.</w:t>
      </w:r>
      <w:r w:rsidR="00AF50CE">
        <w:rPr>
          <w:lang w:val="en-US"/>
        </w:rPr>
        <w:t>6</w:t>
      </w:r>
      <w:r w:rsidR="008106EE" w:rsidRPr="000E7337">
        <w:rPr>
          <w:lang w:val="en-US"/>
        </w:rPr>
        <w:t>.1</w:t>
      </w:r>
      <w:r w:rsidR="008106EE" w:rsidRPr="000E7337">
        <w:rPr>
          <w:lang w:val="en-US"/>
        </w:rPr>
        <w:tab/>
        <w:t>Scrambling</w:t>
      </w:r>
      <w:bookmarkEnd w:id="324"/>
      <w:bookmarkEnd w:id="325"/>
      <w:bookmarkEnd w:id="326"/>
      <w:bookmarkEnd w:id="327"/>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DF7A35"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4pt;height:15.05pt" o:ole="">
            <v:imagedata r:id="rId673" o:title=""/>
          </v:shape>
          <o:OLEObject Type="Embed" ProgID="Equation.3" ShapeID="_x0000_i1393" DrawAspect="Content" ObjectID="_1646651267" r:id="rId674"/>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DF7A35"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t>-</w:t>
      </w:r>
      <w:r>
        <w:tab/>
      </w:r>
      <w:r w:rsidRPr="0054108D">
        <w:rPr>
          <w:position w:val="-10"/>
        </w:rPr>
        <w:object w:dxaOrig="1500" w:dyaOrig="300" w14:anchorId="79AD377B">
          <v:shape id="_x0000_i1394" type="#_x0000_t75" style="width:75.35pt;height:15.05pt" o:ole="">
            <v:imagedata r:id="rId289" o:title=""/>
          </v:shape>
          <o:OLEObject Type="Embed" ProgID="Equation.3" ShapeID="_x0000_i1394" DrawAspect="Content" ObjectID="_1646651268" r:id="rId675"/>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328" w:name="_Toc19796441"/>
      <w:bookmarkStart w:id="329" w:name="_Toc26459667"/>
      <w:bookmarkStart w:id="330" w:name="_Toc29230317"/>
      <w:bookmarkStart w:id="331" w:name="_Toc36026576"/>
      <w:r>
        <w:t>6.3.2.</w:t>
      </w:r>
      <w:r w:rsidR="00AF50CE">
        <w:t>6</w:t>
      </w:r>
      <w:r w:rsidR="0006207A">
        <w:t>.2</w:t>
      </w:r>
      <w:r w:rsidR="0006207A" w:rsidRPr="009D24E3">
        <w:tab/>
        <w:t>Modulation</w:t>
      </w:r>
      <w:bookmarkEnd w:id="328"/>
      <w:bookmarkEnd w:id="329"/>
      <w:bookmarkEnd w:id="330"/>
      <w:bookmarkEnd w:id="331"/>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332" w:name="_Toc19796442"/>
      <w:bookmarkStart w:id="333" w:name="_Toc26459668"/>
      <w:bookmarkStart w:id="334" w:name="_Toc29230318"/>
      <w:bookmarkStart w:id="335" w:name="_Hlk498334188"/>
      <w:bookmarkStart w:id="336" w:name="_Toc36026577"/>
      <w:r>
        <w:t>6.3.2.</w:t>
      </w:r>
      <w:r w:rsidR="00AF50CE">
        <w:t>6</w:t>
      </w:r>
      <w:r w:rsidR="005D2D13">
        <w:t>.3</w:t>
      </w:r>
      <w:r w:rsidR="005D2D13">
        <w:tab/>
        <w:t>Block-wise spreading</w:t>
      </w:r>
      <w:bookmarkEnd w:id="332"/>
      <w:bookmarkEnd w:id="333"/>
      <w:bookmarkEnd w:id="334"/>
      <w:bookmarkEnd w:id="336"/>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4.3pt;height:35.15pt" o:ole="">
            <v:imagedata r:id="rId676" o:title=""/>
          </v:shape>
          <o:OLEObject Type="Embed" ProgID="Equation.3" ShapeID="_x0000_i1395" DrawAspect="Content" ObjectID="_1646651269" r:id="rId677"/>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pt;height:15.05pt" o:ole="">
            <v:imagedata r:id="rId326" o:title=""/>
          </v:shape>
          <o:OLEObject Type="Embed" ProgID="Equation.3" ShapeID="_x0000_i1396" DrawAspect="Content" ObjectID="_1646651270" r:id="rId678"/>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85pt;height:15.05pt" o:ole="">
            <v:imagedata r:id="rId679" o:title=""/>
          </v:shape>
          <o:OLEObject Type="Embed" ProgID="Equation.3" ShapeID="_x0000_i1397" DrawAspect="Content" ObjectID="_1646651271" r:id="rId680"/>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4pt" o:ole="">
            <v:imagedata r:id="rId681" o:title=""/>
          </v:shape>
          <o:OLEObject Type="Embed" ProgID="Equation.3" ShapeID="_x0000_i1398" DrawAspect="Content" ObjectID="_1646651272" r:id="rId682"/>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lastRenderedPageBreak/>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77777777"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D33D6">
        <w:t>;</w:t>
      </w:r>
    </w:p>
    <w:p w14:paraId="72F52722" w14:textId="079893B6" w:rsidR="008701E4" w:rsidRDefault="008701E4" w:rsidP="0032621F">
      <w:r>
        <w:t xml:space="preserve">and </w:t>
      </w:r>
      <w:r w:rsidRPr="000709E1">
        <w:rPr>
          <w:position w:val="-10"/>
        </w:rPr>
        <w:object w:dxaOrig="279" w:dyaOrig="300" w14:anchorId="0563CE38">
          <v:shape id="_x0000_i1399" type="#_x0000_t75" style="width:13.4pt;height:15.05pt" o:ole="">
            <v:imagedata r:id="rId683" o:title=""/>
          </v:shape>
          <o:OLEObject Type="Embed" ProgID="Equation.3" ShapeID="_x0000_i1399" DrawAspect="Content" ObjectID="_1646651273" r:id="rId684"/>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p>
    <w:p w14:paraId="41EB3D2F" w14:textId="3099A07F"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1pt;height:15.05pt" o:ole="">
            <v:imagedata r:id="rId685" o:title=""/>
          </v:shape>
          <o:OLEObject Type="Embed" ProgID="Equation.3" ShapeID="_x0000_i1400" DrawAspect="Content" ObjectID="_1646651274" r:id="rId686"/>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2pt;height:10.05pt" o:ole="">
                  <v:imagedata r:id="rId687" o:title=""/>
                </v:shape>
                <o:OLEObject Type="Embed" ProgID="Equation.3" ShapeID="_x0000_i1401" DrawAspect="Content" ObjectID="_1646651275" r:id="rId68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4pt;height:15.05pt" o:ole="">
                  <v:imagedata r:id="rId689" o:title=""/>
                </v:shape>
                <o:OLEObject Type="Embed" ProgID="Equation.3" ShapeID="_x0000_i1402" DrawAspect="Content" ObjectID="_1646651276" r:id="rId69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DF7A3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DF7A3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1pt;height:15.05pt" o:ole="">
            <v:imagedata r:id="rId685" o:title=""/>
          </v:shape>
          <o:OLEObject Type="Embed" ProgID="Equation.3" ShapeID="_x0000_i1403" DrawAspect="Content" ObjectID="_1646651277" r:id="rId691"/>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2pt;height:10.05pt" o:ole="">
                  <v:imagedata r:id="rId687" o:title=""/>
                </v:shape>
                <o:OLEObject Type="Embed" ProgID="Equation.3" ShapeID="_x0000_i1404" DrawAspect="Content" ObjectID="_1646651278" r:id="rId692"/>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4pt;height:15.05pt" o:ole="">
                  <v:imagedata r:id="rId689" o:title=""/>
                </v:shape>
                <o:OLEObject Type="Embed" ProgID="Equation.3" ShapeID="_x0000_i1405" DrawAspect="Content" ObjectID="_1646651279" r:id="rId693"/>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DF7A3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DF7A3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DF7A3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DF7A3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335"/>
    </w:tbl>
    <w:p w14:paraId="2EA47147" w14:textId="77777777" w:rsidR="004D4F66" w:rsidRDefault="004D4F66" w:rsidP="00DE665E"/>
    <w:p w14:paraId="759A73A0" w14:textId="77777777" w:rsidR="008F388C" w:rsidRDefault="00AC5C64" w:rsidP="00CE1CE0">
      <w:pPr>
        <w:pStyle w:val="Heading5"/>
      </w:pPr>
      <w:bookmarkStart w:id="337" w:name="_Toc19796443"/>
      <w:bookmarkStart w:id="338" w:name="_Toc26459669"/>
      <w:bookmarkStart w:id="339" w:name="_Toc29230319"/>
      <w:bookmarkStart w:id="340" w:name="_Toc36026578"/>
      <w:r>
        <w:t>6.3.2.</w:t>
      </w:r>
      <w:r w:rsidR="00AF50CE">
        <w:t>6</w:t>
      </w:r>
      <w:r w:rsidR="005D2D13">
        <w:t>.4</w:t>
      </w:r>
      <w:r w:rsidR="008F388C">
        <w:tab/>
        <w:t>Transform precoding</w:t>
      </w:r>
      <w:bookmarkEnd w:id="337"/>
      <w:bookmarkEnd w:id="338"/>
      <w:bookmarkEnd w:id="339"/>
      <w:bookmarkEnd w:id="340"/>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8.9pt;height:77pt" o:ole="">
            <v:imagedata r:id="rId694" o:title=""/>
          </v:shape>
          <o:OLEObject Type="Embed" ProgID="Equation.3" ShapeID="_x0000_i1406" DrawAspect="Content" ObjectID="_1646651280" r:id="rId695"/>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341" w:name="_Toc19796444"/>
      <w:bookmarkStart w:id="342" w:name="_Toc26459670"/>
      <w:bookmarkStart w:id="343" w:name="_Toc29230320"/>
      <w:bookmarkStart w:id="344" w:name="_Toc36026579"/>
      <w:r>
        <w:t>6.3.2.</w:t>
      </w:r>
      <w:r w:rsidR="00AF50CE">
        <w:t>6</w:t>
      </w:r>
      <w:r w:rsidR="00CF0B4D">
        <w:t>.5</w:t>
      </w:r>
      <w:r w:rsidR="00CF0B4D">
        <w:tab/>
        <w:t xml:space="preserve">Mapping to physical </w:t>
      </w:r>
      <w:r w:rsidR="007035CB">
        <w:t>resources</w:t>
      </w:r>
      <w:bookmarkEnd w:id="341"/>
      <w:bookmarkEnd w:id="342"/>
      <w:bookmarkEnd w:id="343"/>
      <w:bookmarkEnd w:id="344"/>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35pt;height:15.9pt" o:ole="">
            <v:imagedata r:id="rId696" o:title=""/>
          </v:shape>
          <o:OLEObject Type="Embed" ProgID="Equation.3" ShapeID="_x0000_i1407" DrawAspect="Content" ObjectID="_1646651281" r:id="rId697"/>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2pt;height:12.55pt" o:ole="">
            <v:imagedata r:id="rId13" o:title=""/>
          </v:shape>
          <o:OLEObject Type="Embed" ProgID="Equation.3" ShapeID="_x0000_i1408" DrawAspect="Content" ObjectID="_1646651282" r:id="rId69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pt;height:12.55pt" o:ole="">
            <v:imagedata r:id="rId15" o:title=""/>
          </v:shape>
          <o:OLEObject Type="Embed" ProgID="Equation.3" ShapeID="_x0000_i1409" DrawAspect="Content" ObjectID="_1646651283" r:id="rId699"/>
        </w:object>
      </w:r>
      <w:r>
        <w:t xml:space="preserve"> on antenna port </w:t>
      </w:r>
      <w:r w:rsidRPr="00282DE7">
        <w:rPr>
          <w:position w:val="-10"/>
        </w:rPr>
        <w:object w:dxaOrig="820" w:dyaOrig="279" w14:anchorId="7603D819">
          <v:shape id="_x0000_i1410" type="#_x0000_t75" style="width:41pt;height:14.25pt" o:ole="">
            <v:imagedata r:id="rId602" o:title=""/>
          </v:shape>
          <o:OLEObject Type="Embed" ProgID="Equation.3" ShapeID="_x0000_i1410" DrawAspect="Content" ObjectID="_1646651284" r:id="rId700"/>
        </w:object>
      </w:r>
      <w:r w:rsidRPr="00C12953">
        <w:t xml:space="preserve">. </w:t>
      </w:r>
    </w:p>
    <w:p w14:paraId="7E971631" w14:textId="77777777" w:rsidR="00CF0B4D" w:rsidRPr="00ED1531" w:rsidRDefault="001F6E0E" w:rsidP="001F6E0E">
      <w:r>
        <w:lastRenderedPageBreak/>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4pt" o:ole="">
            <v:imagedata r:id="rId701" o:title=""/>
          </v:shape>
          <o:OLEObject Type="Embed" ProgID="Equation.3" ShapeID="_x0000_i1411" DrawAspect="Content" ObjectID="_1646651285" r:id="rId702"/>
        </w:object>
      </w:r>
      <w:r>
        <w:t xml:space="preserve"> OFDM symbols shall be transmitted in the first hop and </w:t>
      </w:r>
      <w:r w:rsidRPr="00336673">
        <w:rPr>
          <w:position w:val="-14"/>
        </w:rPr>
        <w:object w:dxaOrig="2120" w:dyaOrig="380" w14:anchorId="10748657">
          <v:shape id="_x0000_i1412" type="#_x0000_t75" style="width:105.5pt;height:18.4pt" o:ole="">
            <v:imagedata r:id="rId703" o:title=""/>
          </v:shape>
          <o:OLEObject Type="Embed" ProgID="Equation.3" ShapeID="_x0000_i1412" DrawAspect="Content" ObjectID="_1646651286" r:id="rId704"/>
        </w:object>
      </w:r>
      <w:r>
        <w:t xml:space="preserve"> symbols in the second hop where </w:t>
      </w:r>
      <w:r w:rsidRPr="009E52DE">
        <w:rPr>
          <w:position w:val="-14"/>
        </w:rPr>
        <w:object w:dxaOrig="820" w:dyaOrig="380" w14:anchorId="61527A97">
          <v:shape id="_x0000_i1413" type="#_x0000_t75" style="width:41pt;height:18.4pt" o:ole="">
            <v:imagedata r:id="rId705" o:title=""/>
          </v:shape>
          <o:OLEObject Type="Embed" ProgID="Equation.3" ShapeID="_x0000_i1413" DrawAspect="Content" ObjectID="_1646651287" r:id="rId706"/>
        </w:object>
      </w:r>
      <w:r>
        <w:t xml:space="preserve"> is the total number of OFDM symbols used in one slot for PUCCH transmission.</w:t>
      </w:r>
    </w:p>
    <w:p w14:paraId="053B4AD8" w14:textId="77777777" w:rsidR="005B4773" w:rsidRDefault="00732CE8" w:rsidP="005B4773">
      <w:pPr>
        <w:pStyle w:val="Heading3"/>
      </w:pPr>
      <w:bookmarkStart w:id="345" w:name="_Toc19796445"/>
      <w:bookmarkStart w:id="346" w:name="_Toc26459671"/>
      <w:bookmarkStart w:id="347" w:name="_Toc29230321"/>
      <w:bookmarkStart w:id="348" w:name="_Toc36026580"/>
      <w:bookmarkEnd w:id="259"/>
      <w:r>
        <w:t>6</w:t>
      </w:r>
      <w:r w:rsidR="005B4773">
        <w:t>.3.3</w:t>
      </w:r>
      <w:r w:rsidR="005B4773">
        <w:tab/>
        <w:t xml:space="preserve">Physical </w:t>
      </w:r>
      <w:r w:rsidR="00796D79">
        <w:t>random-access</w:t>
      </w:r>
      <w:r w:rsidR="005B4773">
        <w:t xml:space="preserve"> channel</w:t>
      </w:r>
      <w:bookmarkEnd w:id="345"/>
      <w:bookmarkEnd w:id="346"/>
      <w:bookmarkEnd w:id="347"/>
      <w:bookmarkEnd w:id="348"/>
    </w:p>
    <w:p w14:paraId="4EB2E974" w14:textId="77777777" w:rsidR="00284C2E" w:rsidRDefault="00284C2E" w:rsidP="00284C2E">
      <w:pPr>
        <w:pStyle w:val="Heading4"/>
      </w:pPr>
      <w:bookmarkStart w:id="349" w:name="_Toc19796446"/>
      <w:bookmarkStart w:id="350" w:name="_Toc26459672"/>
      <w:bookmarkStart w:id="351" w:name="_Toc29230322"/>
      <w:bookmarkStart w:id="352" w:name="_Toc36026581"/>
      <w:r w:rsidRPr="00091FD4">
        <w:t>6</w:t>
      </w:r>
      <w:r w:rsidRPr="00AF66CB">
        <w:t>.</w:t>
      </w:r>
      <w:r>
        <w:t>3.3.1</w:t>
      </w:r>
      <w:r>
        <w:tab/>
        <w:t>Sequence generation</w:t>
      </w:r>
      <w:bookmarkEnd w:id="349"/>
      <w:bookmarkEnd w:id="350"/>
      <w:bookmarkEnd w:id="351"/>
      <w:bookmarkEnd w:id="35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1pt;height:15.9pt" o:ole="">
            <v:imagedata r:id="rId707" o:title=""/>
          </v:shape>
          <o:OLEObject Type="Embed" ProgID="Equation.3" ShapeID="_x0000_i1414" DrawAspect="Content" ObjectID="_1646651288" r:id="rId708"/>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49.85pt;height:42.7pt" o:ole="">
            <v:imagedata r:id="rId709" o:title=""/>
          </v:shape>
          <o:OLEObject Type="Embed" ProgID="Equation.3" ShapeID="_x0000_i1415" DrawAspect="Content" ObjectID="_1646651289" r:id="rId710"/>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8.95pt;height:36.85pt" o:ole="">
            <v:imagedata r:id="rId711" o:title=""/>
          </v:shape>
          <o:OLEObject Type="Embed" ProgID="Equation.3" ShapeID="_x0000_i1416" DrawAspect="Content" ObjectID="_1646651290" r:id="rId712"/>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6.05pt;height:15.05pt" o:ole="">
            <v:imagedata r:id="rId713" o:title=""/>
          </v:shape>
          <o:OLEObject Type="Embed" ProgID="Equation.3" ShapeID="_x0000_i1417" DrawAspect="Content" ObjectID="_1646651291" r:id="rId714"/>
        </w:object>
      </w:r>
      <w:r w:rsidR="0090572E">
        <w:t>,</w:t>
      </w:r>
      <w:r>
        <w:t xml:space="preserve"> </w:t>
      </w:r>
      <w:r w:rsidR="00C31FC1" w:rsidRPr="009A1E80">
        <w:rPr>
          <w:position w:val="-10"/>
        </w:rPr>
        <w:object w:dxaOrig="900" w:dyaOrig="300" w14:anchorId="25429D15">
          <v:shape id="_x0000_i1418" type="#_x0000_t75" style="width:45.2pt;height:15.05pt" o:ole="">
            <v:imagedata r:id="rId715" o:title=""/>
          </v:shape>
          <o:OLEObject Type="Embed" ProgID="Equation.3" ShapeID="_x0000_i1418" DrawAspect="Content" ObjectID="_1646651292" r:id="rId716"/>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3CEBB5E1"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05pt" o:ole="">
            <v:imagedata r:id="rId717" o:title=""/>
          </v:shape>
          <o:OLEObject Type="Embed" ProgID="Equation.3" ShapeID="_x0000_i1419" DrawAspect="Content" ObjectID="_1646651293" r:id="rId718"/>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1761BC" w:rsidRPr="00466FF2">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2pt;height:10.05pt" o:ole="">
            <v:imagedata r:id="rId719" o:title=""/>
          </v:shape>
          <o:OLEObject Type="Embed" ProgID="Equation.3" ShapeID="_x0000_i1420" DrawAspect="Content" ObjectID="_1646651294" r:id="rId720"/>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05pt" o:ole="">
            <v:imagedata r:id="rId717" o:title=""/>
          </v:shape>
          <o:OLEObject Type="Embed" ProgID="Equation.3" ShapeID="_x0000_i1421" DrawAspect="Content" ObjectID="_1646651295" r:id="rId721"/>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25pt;height:86.25pt" o:ole="">
            <v:imagedata r:id="rId722" o:title=""/>
          </v:shape>
          <o:OLEObject Type="Embed" ProgID="Equation.3" ShapeID="_x0000_i1422" DrawAspect="Content" ObjectID="_1646651296" r:id="rId723"/>
        </w:object>
      </w:r>
    </w:p>
    <w:p w14:paraId="13094F49" w14:textId="77777777" w:rsidR="00284C2E" w:rsidRDefault="00284C2E" w:rsidP="00284C2E">
      <w:r>
        <w:t xml:space="preserve">where </w:t>
      </w:r>
      <w:r w:rsidRPr="004F5299">
        <w:rPr>
          <w:position w:val="-10"/>
        </w:rPr>
        <w:object w:dxaOrig="400" w:dyaOrig="300" w14:anchorId="3ADEA40D">
          <v:shape id="_x0000_i1423" type="#_x0000_t75" style="width:20.1pt;height:15.05pt" o:ole="">
            <v:imagedata r:id="rId724" o:title=""/>
          </v:shape>
          <o:OLEObject Type="Embed" ProgID="Equation.3" ShapeID="_x0000_i1423" DrawAspect="Content" ObjectID="_1646651297" r:id="rId725"/>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353" w:name="_Hlk498435570"/>
      <w:r w:rsidR="00426358">
        <w:t>(unrestricted, restricted type A, restricted type B)</w:t>
      </w:r>
      <w:bookmarkEnd w:id="35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2.55pt;height:15.05pt" o:ole="">
            <v:imagedata r:id="rId726" o:title=""/>
          </v:shape>
          <o:OLEObject Type="Embed" ProgID="Equation.3" ShapeID="_x0000_i1424" DrawAspect="Content" ObjectID="_1646651298" r:id="rId727"/>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1pt;height:32.65pt" o:ole="">
            <v:imagedata r:id="rId728" o:title=""/>
          </v:shape>
          <o:OLEObject Type="Embed" ProgID="Equation.3" ShapeID="_x0000_i1425" DrawAspect="Content" ObjectID="_1646651299" r:id="rId729"/>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2pt;height:11.7pt" o:ole="">
            <v:imagedata r:id="rId730" o:title=""/>
          </v:shape>
          <o:OLEObject Type="Embed" ProgID="Equation.3" ShapeID="_x0000_i1426" DrawAspect="Content" ObjectID="_1646651300" r:id="rId731"/>
        </w:object>
      </w:r>
      <w:r>
        <w:t xml:space="preserve"> is the smallest non-negative integer that fulfils </w:t>
      </w:r>
      <w:r w:rsidR="0033410E" w:rsidRPr="006B7003">
        <w:rPr>
          <w:position w:val="-10"/>
        </w:rPr>
        <w:object w:dxaOrig="1420" w:dyaOrig="300" w14:anchorId="02CDCFD6">
          <v:shape id="_x0000_i1427" type="#_x0000_t75" style="width:71.15pt;height:15.05pt" o:ole="">
            <v:imagedata r:id="rId732" o:title=""/>
          </v:shape>
          <o:OLEObject Type="Embed" ProgID="Equation.3" ShapeID="_x0000_i1427" DrawAspect="Content" ObjectID="_1646651301" r:id="rId733"/>
        </w:object>
      </w:r>
      <w:r>
        <w:t xml:space="preserve">. The parameters for restricted sets of cyclic shifts depend on </w:t>
      </w:r>
      <w:r w:rsidRPr="00376F17">
        <w:rPr>
          <w:position w:val="-10"/>
        </w:rPr>
        <w:object w:dxaOrig="260" w:dyaOrig="300" w14:anchorId="2CAAF7D8">
          <v:shape id="_x0000_i1428" type="#_x0000_t75" style="width:12.55pt;height:15.05pt" o:ole="">
            <v:imagedata r:id="rId726" o:title=""/>
          </v:shape>
          <o:OLEObject Type="Embed" ProgID="Equation.3" ShapeID="_x0000_i1428" DrawAspect="Content" ObjectID="_1646651302" r:id="rId734"/>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pt;height:15.05pt" o:ole="">
            <v:imagedata r:id="rId735" o:title=""/>
          </v:shape>
          <o:OLEObject Type="Embed" ProgID="Equation.3" ShapeID="_x0000_i1429" DrawAspect="Content" ObjectID="_1646651303" r:id="rId736"/>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5.05pt;height:72.85pt" o:ole="">
            <v:imagedata r:id="rId737" o:title=""/>
          </v:shape>
          <o:OLEObject Type="Embed" ProgID="Equation.3" ShapeID="_x0000_i1430" DrawAspect="Content" ObjectID="_1646651304" r:id="rId738"/>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0.55pt;height:15.05pt" o:ole="">
            <v:imagedata r:id="rId739" o:title=""/>
          </v:shape>
          <o:OLEObject Type="Embed" ProgID="Equation.3" ShapeID="_x0000_i1431" DrawAspect="Content" ObjectID="_1646651305" r:id="rId740"/>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5.95pt;height:72.85pt" o:ole="">
            <v:imagedata r:id="rId741" o:title=""/>
          </v:shape>
          <o:OLEObject Type="Embed" ProgID="Equation.3" ShapeID="_x0000_i1432" DrawAspect="Content" ObjectID="_1646651306" r:id="rId742"/>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pt;height:15.05pt" o:ole="">
            <v:imagedata r:id="rId743" o:title=""/>
          </v:shape>
          <o:OLEObject Type="Embed" ProgID="Equation.3" ShapeID="_x0000_i1433" DrawAspect="Content" ObjectID="_1646651307" r:id="rId744"/>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5.05pt;height:72.85pt" o:ole="">
            <v:imagedata r:id="rId745" o:title=""/>
          </v:shape>
          <o:OLEObject Type="Embed" ProgID="Equation.3" ShapeID="_x0000_i1434" DrawAspect="Content" ObjectID="_1646651308" r:id="rId746"/>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19.7pt;height:15.05pt" o:ole="">
            <v:imagedata r:id="rId747" o:title=""/>
          </v:shape>
          <o:OLEObject Type="Embed" ProgID="Equation.3" ShapeID="_x0000_i1435" DrawAspect="Content" ObjectID="_1646651309" r:id="rId748"/>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5.95pt;height:72.85pt" o:ole="">
            <v:imagedata r:id="rId749" o:title=""/>
          </v:shape>
          <o:OLEObject Type="Embed" ProgID="Equation.3" ShapeID="_x0000_i1436" DrawAspect="Content" ObjectID="_1646651310" r:id="rId750"/>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5.6pt;height:15.05pt" o:ole="">
            <v:imagedata r:id="rId751" o:title=""/>
          </v:shape>
          <o:OLEObject Type="Embed" ProgID="Equation.3" ShapeID="_x0000_i1437" DrawAspect="Content" ObjectID="_1646651311" r:id="rId752"/>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1.7pt;height:155.7pt" o:ole="">
            <v:imagedata r:id="rId753" o:title=""/>
          </v:shape>
          <o:OLEObject Type="Embed" ProgID="Equation.3" ShapeID="_x0000_i1438" DrawAspect="Content" ObjectID="_1646651312" r:id="rId754"/>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4pt;height:15.05pt" o:ole="">
            <v:imagedata r:id="rId755" o:title=""/>
          </v:shape>
          <o:OLEObject Type="Embed" ProgID="Equation.3" ShapeID="_x0000_i1439" DrawAspect="Content" ObjectID="_1646651313" r:id="rId756"/>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1pt;height:153.2pt" o:ole="">
            <v:imagedata r:id="rId757" o:title=""/>
          </v:shape>
          <o:OLEObject Type="Embed" ProgID="Equation.3" ShapeID="_x0000_i1440" DrawAspect="Content" ObjectID="_1646651314" r:id="rId758"/>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4pt;height:15.05pt" o:ole="">
            <v:imagedata r:id="rId759" o:title=""/>
          </v:shape>
          <o:OLEObject Type="Embed" ProgID="Equation.3" ShapeID="_x0000_i1441" DrawAspect="Content" ObjectID="_1646651315" r:id="rId760"/>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90.05pt;height:149pt" o:ole="">
            <v:imagedata r:id="rId761" o:title=""/>
          </v:shape>
          <o:OLEObject Type="Embed" ProgID="Equation.3" ShapeID="_x0000_i1442" DrawAspect="Content" ObjectID="_1646651316" r:id="rId762"/>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4pt;height:15.05pt" o:ole="">
            <v:imagedata r:id="rId763" o:title=""/>
          </v:shape>
          <o:OLEObject Type="Embed" ProgID="Equation.3" ShapeID="_x0000_i1443" DrawAspect="Content" ObjectID="_1646651317" r:id="rId764"/>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90.05pt;height:149pt" o:ole="">
            <v:imagedata r:id="rId765" o:title=""/>
          </v:shape>
          <o:OLEObject Type="Embed" ProgID="Equation.3" ShapeID="_x0000_i1444" DrawAspect="Content" ObjectID="_1646651318" r:id="rId766"/>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2.55pt;height:15.05pt" o:ole="">
            <v:imagedata r:id="rId726" o:title=""/>
          </v:shape>
          <o:OLEObject Type="Embed" ProgID="Equation.3" ShapeID="_x0000_i1445" DrawAspect="Content" ObjectID="_1646651319" r:id="rId767"/>
        </w:object>
      </w:r>
      <w:r>
        <w:t>, there are no cyclic shifts in the restricted set.</w:t>
      </w:r>
    </w:p>
    <w:p w14:paraId="4983C390" w14:textId="77777777"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6.05pt;height:15.05pt" o:ole="">
            <v:imagedata r:id="rId768" o:title=""/>
          </v:shape>
          <o:OLEObject Type="Embed" ProgID="Equation.3" ShapeID="_x0000_i1446" DrawAspect="Content" ObjectID="_1646651320" r:id="rId769"/>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197E22">
            <w:pPr>
              <w:pStyle w:val="TAH"/>
              <w:rPr>
                <w:rFonts w:eastAsia="Batang"/>
              </w:rPr>
            </w:pPr>
            <w:r w:rsidRPr="006A5007">
              <w:rPr>
                <w:rFonts w:eastAsia="Batang"/>
                <w:position w:val="-10"/>
              </w:rPr>
              <w:object w:dxaOrig="400" w:dyaOrig="300" w14:anchorId="26BA5851">
                <v:shape id="_x0000_i1447" type="#_x0000_t75" style="width:20.1pt;height:15.05pt" o:ole="">
                  <v:imagedata r:id="rId770" o:title=""/>
                </v:shape>
                <o:OLEObject Type="Embed" ProgID="Equation.3" ShapeID="_x0000_i1447" DrawAspect="Content" ObjectID="_1646651321" r:id="rId771"/>
              </w:object>
            </w:r>
          </w:p>
        </w:tc>
        <w:tc>
          <w:tcPr>
            <w:tcW w:w="1233" w:type="dxa"/>
            <w:shd w:val="clear" w:color="auto" w:fill="auto"/>
          </w:tcPr>
          <w:p w14:paraId="61583625" w14:textId="77777777" w:rsidR="00EC4FAD" w:rsidRPr="002C4341" w:rsidRDefault="001205DC" w:rsidP="00197E22">
            <w:pPr>
              <w:pStyle w:val="TAH"/>
              <w:rPr>
                <w:rFonts w:eastAsia="Batang"/>
              </w:rPr>
            </w:pPr>
            <w:r w:rsidRPr="006A5007">
              <w:rPr>
                <w:position w:val="-10"/>
              </w:rPr>
              <w:object w:dxaOrig="520" w:dyaOrig="340" w14:anchorId="55DAEEF8">
                <v:shape id="_x0000_i1448" type="#_x0000_t75" style="width:25.95pt;height:17.6pt" o:ole="">
                  <v:imagedata r:id="rId772" o:title=""/>
                </v:shape>
                <o:OLEObject Type="Embed" ProgID="Equation.3" ShapeID="_x0000_i1448" DrawAspect="Content" ObjectID="_1646651322" r:id="rId773"/>
              </w:object>
            </w:r>
          </w:p>
        </w:tc>
        <w:tc>
          <w:tcPr>
            <w:tcW w:w="1236" w:type="dxa"/>
            <w:shd w:val="clear" w:color="auto" w:fill="auto"/>
          </w:tcPr>
          <w:p w14:paraId="10221232" w14:textId="77777777" w:rsidR="00EC4FAD" w:rsidRPr="002C4341" w:rsidRDefault="00EC4FAD" w:rsidP="00197E22">
            <w:pPr>
              <w:pStyle w:val="TAH"/>
              <w:rPr>
                <w:rFonts w:eastAsia="Batang"/>
              </w:rPr>
            </w:pPr>
            <w:r w:rsidRPr="002C4341">
              <w:rPr>
                <w:rFonts w:eastAsia="Batang"/>
                <w:position w:val="-10"/>
              </w:rPr>
              <w:object w:dxaOrig="320" w:dyaOrig="300" w14:anchorId="4B0E8E3D">
                <v:shape id="_x0000_i1449" type="#_x0000_t75" style="width:15.9pt;height:15.05pt" o:ole="">
                  <v:imagedata r:id="rId774" o:title=""/>
                </v:shape>
                <o:OLEObject Type="Embed" ProgID="Equation.3" ShapeID="_x0000_i1449" DrawAspect="Content" ObjectID="_1646651323" r:id="rId775"/>
              </w:object>
            </w:r>
          </w:p>
        </w:tc>
        <w:tc>
          <w:tcPr>
            <w:tcW w:w="1215" w:type="dxa"/>
            <w:shd w:val="clear" w:color="auto" w:fill="auto"/>
          </w:tcPr>
          <w:p w14:paraId="0620B919" w14:textId="77777777" w:rsidR="00EC4FAD" w:rsidRPr="002C4341" w:rsidRDefault="001205DC" w:rsidP="00197E22">
            <w:pPr>
              <w:pStyle w:val="TAH"/>
              <w:rPr>
                <w:rFonts w:eastAsia="Batang"/>
              </w:rPr>
            </w:pPr>
            <w:r w:rsidRPr="006A5007">
              <w:rPr>
                <w:position w:val="-10"/>
              </w:rPr>
              <w:object w:dxaOrig="460" w:dyaOrig="340" w14:anchorId="08739474">
                <v:shape id="_x0000_i1450" type="#_x0000_t75" style="width:23.45pt;height:17.6pt" o:ole="">
                  <v:imagedata r:id="rId776" o:title=""/>
                </v:shape>
                <o:OLEObject Type="Embed" ProgID="Equation.3" ShapeID="_x0000_i1450" DrawAspect="Content" ObjectID="_1646651324" r:id="rId777"/>
              </w:object>
            </w:r>
          </w:p>
        </w:tc>
        <w:tc>
          <w:tcPr>
            <w:tcW w:w="1586" w:type="dxa"/>
          </w:tcPr>
          <w:p w14:paraId="306998A6" w14:textId="77777777" w:rsidR="00EC4FAD" w:rsidRPr="002C4341" w:rsidRDefault="00EC4FAD" w:rsidP="00197E22">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1D19ABF8" w:rsidR="00284C2E" w:rsidRDefault="00284C2E" w:rsidP="00284C2E">
      <w:pPr>
        <w:pStyle w:val="TH"/>
      </w:pPr>
      <w:r>
        <w:lastRenderedPageBreak/>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1" type="#_x0000_t75" style="width:21.75pt;height:14.25pt" o:ole="">
                  <v:imagedata r:id="rId770" o:title=""/>
                </v:shape>
                <o:OLEObject Type="Embed" ProgID="Equation.3" ShapeID="_x0000_i1451" DrawAspect="Content" ObjectID="_1646651325" r:id="rId778"/>
              </w:object>
            </w:r>
          </w:p>
        </w:tc>
        <w:tc>
          <w:tcPr>
            <w:tcW w:w="1829" w:type="dxa"/>
            <w:vMerge w:val="restart"/>
          </w:tcPr>
          <w:p w14:paraId="5C5A7A90" w14:textId="77777777" w:rsidR="00AD05F5" w:rsidRPr="0098555A" w:rsidRDefault="00AD05F5" w:rsidP="00873E30">
            <w:pPr>
              <w:pStyle w:val="TAH"/>
            </w:pPr>
            <w:r w:rsidRPr="006A5007">
              <w:rPr>
                <w:position w:val="-10"/>
              </w:rPr>
              <w:object w:dxaOrig="520" w:dyaOrig="340" w14:anchorId="76F9A1E1">
                <v:shape id="_x0000_i1452" type="#_x0000_t75" style="width:28.45pt;height:14.25pt" o:ole="">
                  <v:imagedata r:id="rId772" o:title=""/>
                </v:shape>
                <o:OLEObject Type="Embed" ProgID="Equation.3" ShapeID="_x0000_i1452" DrawAspect="Content" ObjectID="_1646651326" r:id="rId779"/>
              </w:object>
            </w:r>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3" type="#_x0000_t75" style="width:14.25pt;height:14.25pt" o:ole="">
                  <v:imagedata r:id="rId780" o:title=""/>
                </v:shape>
                <o:OLEObject Type="Embed" ProgID="Equation.3" ShapeID="_x0000_i1453" DrawAspect="Content" ObjectID="_1646651327" r:id="rId781"/>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4" type="#_x0000_t75" style="width:21.75pt;height:14.25pt" o:ole="">
                  <v:imagedata r:id="rId776" o:title=""/>
                </v:shape>
                <o:OLEObject Type="Embed" ProgID="Equation.3" ShapeID="_x0000_i1454" DrawAspect="Content" ObjectID="_1646651328" r:id="rId782"/>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5" type="#_x0000_t75" style="width:50.25pt;height:14.25pt" o:ole="">
                  <v:imagedata r:id="rId783" o:title=""/>
                </v:shape>
                <o:OLEObject Type="Embed" ProgID="Equation.3" ShapeID="_x0000_i1455" DrawAspect="Content" ObjectID="_1646651329" r:id="rId784"/>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6" type="#_x0000_t75" style="width:57.75pt;height:14.25pt" o:ole="">
                  <v:imagedata r:id="rId785" o:title=""/>
                </v:shape>
                <o:OLEObject Type="Embed" ProgID="Equation.3" ShapeID="_x0000_i1456" DrawAspect="Content" ObjectID="_1646651330" r:id="rId786"/>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7" type="#_x0000_t75" style="width:43.55pt;height:14.25pt" o:ole="">
                  <v:imagedata r:id="rId787" o:title=""/>
                </v:shape>
                <o:OLEObject Type="Embed" ProgID="Equation.3" ShapeID="_x0000_i1457" DrawAspect="Content" ObjectID="_1646651331" r:id="rId788"/>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8" type="#_x0000_t75" style="width:50.25pt;height:14.25pt" o:ole="">
                  <v:imagedata r:id="rId783" o:title=""/>
                </v:shape>
                <o:OLEObject Type="Embed" ProgID="Equation.3" ShapeID="_x0000_i1458" DrawAspect="Content" ObjectID="_1646651332" r:id="rId789"/>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9" type="#_x0000_t75" style="width:57.75pt;height:14.25pt" o:ole="">
                  <v:imagedata r:id="rId790" o:title=""/>
                </v:shape>
                <o:OLEObject Type="Embed" ProgID="Equation.3" ShapeID="_x0000_i1459" DrawAspect="Content" ObjectID="_1646651333" r:id="rId791"/>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60" type="#_x0000_t75" style="width:43.55pt;height:14.25pt" o:ole="">
                  <v:imagedata r:id="rId792" o:title=""/>
                </v:shape>
                <o:OLEObject Type="Embed" ProgID="Equation.3" ShapeID="_x0000_i1460" DrawAspect="Content" ObjectID="_1646651334" r:id="rId793"/>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61" type="#_x0000_t75" style="width:50.25pt;height:14.25pt" o:ole="">
                  <v:imagedata r:id="rId783" o:title=""/>
                </v:shape>
                <o:OLEObject Type="Embed" ProgID="Equation.3" ShapeID="_x0000_i1461" DrawAspect="Content" ObjectID="_1646651335" r:id="rId794"/>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2" type="#_x0000_t75" style="width:57.75pt;height:14.25pt" o:ole="">
                  <v:imagedata r:id="rId795" o:title=""/>
                </v:shape>
                <o:OLEObject Type="Embed" ProgID="Equation.3" ShapeID="_x0000_i1462" DrawAspect="Content" ObjectID="_1646651336" r:id="rId796"/>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3" type="#_x0000_t75" style="width:43.55pt;height:14.25pt" o:ole="">
                  <v:imagedata r:id="rId797" o:title=""/>
                </v:shape>
                <o:OLEObject Type="Embed" ProgID="Equation.3" ShapeID="_x0000_i1463" DrawAspect="Content" ObjectID="_1646651337" r:id="rId798"/>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4" type="#_x0000_t75" style="width:50.25pt;height:14.25pt" o:ole="">
                  <v:imagedata r:id="rId783" o:title=""/>
                </v:shape>
                <o:OLEObject Type="Embed" ProgID="Equation.3" ShapeID="_x0000_i1464" DrawAspect="Content" ObjectID="_1646651338" r:id="rId799"/>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5" type="#_x0000_t75" style="width:57.75pt;height:14.25pt" o:ole="">
                  <v:imagedata r:id="rId800" o:title=""/>
                </v:shape>
                <o:OLEObject Type="Embed" ProgID="Equation.3" ShapeID="_x0000_i1465" DrawAspect="Content" ObjectID="_1646651339" r:id="rId801"/>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6" type="#_x0000_t75" style="width:43.55pt;height:14.25pt" o:ole="">
                  <v:imagedata r:id="rId802" o:title=""/>
                </v:shape>
                <o:OLEObject Type="Embed" ProgID="Equation.3" ShapeID="_x0000_i1466" DrawAspect="Content" ObjectID="_1646651340" r:id="rId803"/>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7" type="#_x0000_t75" style="width:50.25pt;height:14.25pt" o:ole="">
                  <v:imagedata r:id="rId783" o:title=""/>
                </v:shape>
                <o:OLEObject Type="Embed" ProgID="Equation.3" ShapeID="_x0000_i1467" DrawAspect="Content" ObjectID="_1646651341" r:id="rId804"/>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8" type="#_x0000_t75" style="width:57.75pt;height:14.25pt" o:ole="">
                  <v:imagedata r:id="rId805" o:title=""/>
                </v:shape>
                <o:OLEObject Type="Embed" ProgID="Equation.3" ShapeID="_x0000_i1468" DrawAspect="Content" ObjectID="_1646651342" r:id="rId806"/>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9" type="#_x0000_t75" style="width:43.55pt;height:14.25pt" o:ole="">
                  <v:imagedata r:id="rId807" o:title=""/>
                </v:shape>
                <o:OLEObject Type="Embed" ProgID="Equation.3" ShapeID="_x0000_i1469" DrawAspect="Content" ObjectID="_1646651343" r:id="rId808"/>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70" type="#_x0000_t75" style="width:50.25pt;height:14.25pt" o:ole="">
                  <v:imagedata r:id="rId783" o:title=""/>
                </v:shape>
                <o:OLEObject Type="Embed" ProgID="Equation.3" ShapeID="_x0000_i1470" DrawAspect="Content" ObjectID="_1646651344" r:id="rId809"/>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71" type="#_x0000_t75" style="width:57.75pt;height:14.25pt" o:ole="">
                  <v:imagedata r:id="rId810" o:title=""/>
                </v:shape>
                <o:OLEObject Type="Embed" ProgID="Equation.3" ShapeID="_x0000_i1471" DrawAspect="Content" ObjectID="_1646651345" r:id="rId811"/>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2" type="#_x0000_t75" style="width:43.55pt;height:14.25pt" o:ole="">
                  <v:imagedata r:id="rId812" o:title=""/>
                </v:shape>
                <o:OLEObject Type="Embed" ProgID="Equation.3" ShapeID="_x0000_i1472" DrawAspect="Content" ObjectID="_1646651346" r:id="rId813"/>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3" type="#_x0000_t75" style="width:50.25pt;height:14.25pt" o:ole="">
                  <v:imagedata r:id="rId783" o:title=""/>
                </v:shape>
                <o:OLEObject Type="Embed" ProgID="Equation.3" ShapeID="_x0000_i1473" DrawAspect="Content" ObjectID="_1646651347" r:id="rId814"/>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4" type="#_x0000_t75" style="width:64.45pt;height:14.25pt" o:ole="">
                  <v:imagedata r:id="rId815" o:title=""/>
                </v:shape>
                <o:OLEObject Type="Embed" ProgID="Equation.3" ShapeID="_x0000_i1474" DrawAspect="Content" ObjectID="_1646651348" r:id="rId816"/>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5" type="#_x0000_t75" style="width:43.55pt;height:14.25pt" o:ole="">
                  <v:imagedata r:id="rId817" o:title=""/>
                </v:shape>
                <o:OLEObject Type="Embed" ProgID="Equation.3" ShapeID="_x0000_i1475" DrawAspect="Content" ObjectID="_1646651349" r:id="rId818"/>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6" type="#_x0000_t75" style="width:50.25pt;height:14.25pt" o:ole="">
                  <v:imagedata r:id="rId783" o:title=""/>
                </v:shape>
                <o:OLEObject Type="Embed" ProgID="Equation.3" ShapeID="_x0000_i1476" DrawAspect="Content" ObjectID="_1646651350" r:id="rId819"/>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7" type="#_x0000_t75" style="width:50.25pt;height:14.25pt" o:ole="">
                  <v:imagedata r:id="rId820" o:title=""/>
                </v:shape>
                <o:OLEObject Type="Embed" ProgID="Equation.3" ShapeID="_x0000_i1477" DrawAspect="Content" ObjectID="_1646651351" r:id="rId821"/>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8" type="#_x0000_t75" style="width:50.25pt;height:14.25pt" o:ole="">
                  <v:imagedata r:id="rId822" o:title=""/>
                </v:shape>
                <o:OLEObject Type="Embed" ProgID="Equation.3" ShapeID="_x0000_i1478" DrawAspect="Content" ObjectID="_1646651352" r:id="rId823"/>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9" type="#_x0000_t75" style="width:50.25pt;height:14.25pt" o:ole="">
                  <v:imagedata r:id="rId783" o:title=""/>
                </v:shape>
                <o:OLEObject Type="Embed" ProgID="Equation.3" ShapeID="_x0000_i1479" DrawAspect="Content" ObjectID="_1646651353" r:id="rId824"/>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80" type="#_x0000_t75" style="width:57.75pt;height:14.25pt" o:ole="">
                  <v:imagedata r:id="rId790" o:title=""/>
                </v:shape>
                <o:OLEObject Type="Embed" ProgID="Equation.3" ShapeID="_x0000_i1480" DrawAspect="Content" ObjectID="_1646651354" r:id="rId825"/>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81" type="#_x0000_t75" style="width:50.25pt;height:14.25pt" o:ole="">
                  <v:imagedata r:id="rId826" o:title=""/>
                </v:shape>
                <o:OLEObject Type="Embed" ProgID="Equation.3" ShapeID="_x0000_i1481" DrawAspect="Content" ObjectID="_1646651355" r:id="rId827"/>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2" type="#_x0000_t75" style="width:6.7pt;height:11.7pt" o:ole="">
            <v:imagedata r:id="rId828" o:title=""/>
          </v:shape>
          <o:OLEObject Type="Embed" ProgID="Equation.3" ShapeID="_x0000_i1482" DrawAspect="Content" ObjectID="_1646651356" r:id="rId829"/>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3" type="#_x0000_t75" style="width:9.2pt;height:10.05pt" o:ole="">
            <v:imagedata r:id="rId830" o:title=""/>
          </v:shape>
          <o:OLEObject Type="Embed" ProgID="Equation.3" ShapeID="_x0000_i1483" DrawAspect="Content" ObjectID="_1646651357" r:id="rId831"/>
        </w:object>
      </w:r>
      <w:r>
        <w:t xml:space="preserve"> for preamble formats with </w:t>
      </w:r>
      <w:r w:rsidRPr="006A5007">
        <w:rPr>
          <w:rFonts w:eastAsia="Batang"/>
          <w:position w:val="-10"/>
        </w:rPr>
        <w:object w:dxaOrig="920" w:dyaOrig="300" w14:anchorId="272FCD3C">
          <v:shape id="_x0000_i1484" type="#_x0000_t75" style="width:46.05pt;height:15.05pt" o:ole="">
            <v:imagedata r:id="rId768" o:title=""/>
          </v:shape>
          <o:OLEObject Type="Embed" ProgID="Equation.3" ShapeID="_x0000_i1484" DrawAspect="Content" ObjectID="_1646651358" r:id="rId832"/>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5" type="#_x0000_t75" style="width:6.7pt;height:11.7pt" o:ole="">
                  <v:imagedata r:id="rId833" o:title=""/>
                </v:shape>
                <o:OLEObject Type="Embed" ProgID="Equation.3" ShapeID="_x0000_i1485" DrawAspect="Content" ObjectID="_1646651359" r:id="rId834"/>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6" type="#_x0000_t75" style="width:9.2pt;height:10.05pt" o:ole="">
                  <v:imagedata r:id="rId835" o:title=""/>
                </v:shape>
                <o:OLEObject Type="Embed" ProgID="Equation.3" ShapeID="_x0000_i1486" DrawAspect="Content" ObjectID="_1646651360" r:id="rId836"/>
              </w:object>
            </w:r>
            <w:r w:rsidRPr="000D41DD">
              <w:rPr>
                <w:rFonts w:eastAsia="Batang"/>
              </w:rPr>
              <w:t xml:space="preserve">in increasing order of </w:t>
            </w:r>
            <w:r w:rsidR="0058679E" w:rsidRPr="000D41DD">
              <w:rPr>
                <w:rFonts w:eastAsia="Batang"/>
                <w:position w:val="-6"/>
              </w:rPr>
              <w:object w:dxaOrig="139" w:dyaOrig="240" w14:anchorId="06636A0F">
                <v:shape id="_x0000_i1487" type="#_x0000_t75" style="width:6.7pt;height:11.7pt" o:ole="">
                  <v:imagedata r:id="rId833" o:title=""/>
                </v:shape>
                <o:OLEObject Type="Embed" ProgID="Equation.3" ShapeID="_x0000_i1487" DrawAspect="Content" ObjectID="_1646651361" r:id="rId837"/>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lastRenderedPageBreak/>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8" type="#_x0000_t75" style="width:6.7pt;height:11.7pt" o:ole="">
            <v:imagedata r:id="rId828" o:title=""/>
          </v:shape>
          <o:OLEObject Type="Embed" ProgID="Equation.3" ShapeID="_x0000_i1488" DrawAspect="Content" ObjectID="_1646651362" r:id="rId838"/>
        </w:object>
      </w:r>
      <w:r w:rsidR="001E7DAF">
        <w:t xml:space="preserve"> to sequence number </w:t>
      </w:r>
      <w:r w:rsidR="001E7DAF" w:rsidRPr="00E900A0">
        <w:rPr>
          <w:rFonts w:eastAsia="Batang"/>
          <w:position w:val="-6"/>
        </w:rPr>
        <w:object w:dxaOrig="180" w:dyaOrig="200" w14:anchorId="2636A125">
          <v:shape id="_x0000_i1489" type="#_x0000_t75" style="width:9.2pt;height:10.05pt" o:ole="">
            <v:imagedata r:id="rId830" o:title=""/>
          </v:shape>
          <o:OLEObject Type="Embed" ProgID="Equation.3" ShapeID="_x0000_i1489" DrawAspect="Content" ObjectID="_1646651363" r:id="rId839"/>
        </w:object>
      </w:r>
      <w:r w:rsidR="001E7DAF">
        <w:t xml:space="preserve"> for preamble formats </w:t>
      </w:r>
      <w:r>
        <w:t xml:space="preserve">with </w:t>
      </w:r>
      <w:r w:rsidRPr="006A5007">
        <w:rPr>
          <w:rFonts w:eastAsia="Batang"/>
          <w:position w:val="-10"/>
        </w:rPr>
        <w:object w:dxaOrig="900" w:dyaOrig="300" w14:anchorId="18D0C031">
          <v:shape id="_x0000_i1490" type="#_x0000_t75" style="width:45.2pt;height:15.05pt" o:ole="">
            <v:imagedata r:id="rId840" o:title=""/>
          </v:shape>
          <o:OLEObject Type="Embed" ProgID="Equation.3" ShapeID="_x0000_i1490" DrawAspect="Content" ObjectID="_1646651364" r:id="rId841"/>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91" type="#_x0000_t75" style="width:6.7pt;height:11.7pt" o:ole="">
                  <v:imagedata r:id="rId833" o:title=""/>
                </v:shape>
                <o:OLEObject Type="Embed" ProgID="Equation.3" ShapeID="_x0000_i1491" DrawAspect="Content" ObjectID="_1646651365" r:id="rId842"/>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2" type="#_x0000_t75" style="width:9.2pt;height:10.05pt" o:ole="">
                  <v:imagedata r:id="rId835" o:title=""/>
                </v:shape>
                <o:OLEObject Type="Embed" ProgID="Equation.3" ShapeID="_x0000_i1492" DrawAspect="Content" ObjectID="_1646651366" r:id="rId843"/>
              </w:object>
            </w:r>
            <w:r>
              <w:t xml:space="preserve"> </w:t>
            </w:r>
            <w:r w:rsidRPr="00E900A0">
              <w:t xml:space="preserve">in increasing order of </w:t>
            </w:r>
            <w:r w:rsidRPr="006D5D65">
              <w:rPr>
                <w:position w:val="-6"/>
              </w:rPr>
              <w:object w:dxaOrig="139" w:dyaOrig="240" w14:anchorId="07BF5AC0">
                <v:shape id="_x0000_i1493" type="#_x0000_t75" style="width:6.7pt;height:11.7pt" o:ole="">
                  <v:imagedata r:id="rId833" o:title=""/>
                </v:shape>
                <o:OLEObject Type="Embed" ProgID="Equation.3" ShapeID="_x0000_i1493" DrawAspect="Content" ObjectID="_1646651367" r:id="rId844"/>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0DB636F4" w14:textId="77777777" w:rsidR="00284C2E" w:rsidRDefault="00284C2E" w:rsidP="00284C2E">
      <w:pPr>
        <w:pStyle w:val="TH"/>
      </w:pPr>
      <w:r>
        <w:t>Table 6.3.3.1-</w:t>
      </w:r>
      <w:r w:rsidR="00940F36">
        <w:t>5</w:t>
      </w:r>
      <w:r>
        <w:t xml:space="preserve">: </w:t>
      </w:r>
      <w:r w:rsidRPr="004F5299">
        <w:rPr>
          <w:position w:val="-10"/>
        </w:rPr>
        <w:object w:dxaOrig="400" w:dyaOrig="300" w14:anchorId="53093A96">
          <v:shape id="_x0000_i1494" type="#_x0000_t75" style="width:20.1pt;height:15.05pt" o:ole="">
            <v:imagedata r:id="rId724" o:title=""/>
          </v:shape>
          <o:OLEObject Type="Embed" ProgID="Equation.3" ShapeID="_x0000_i1494" DrawAspect="Content" ObjectID="_1646651368" r:id="rId845"/>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14:paraId="39B8BECC" w14:textId="77777777" w:rsidTr="00132BE7">
        <w:trPr>
          <w:trHeight w:val="323"/>
          <w:jc w:val="center"/>
        </w:trPr>
        <w:tc>
          <w:tcPr>
            <w:tcW w:w="2378" w:type="dxa"/>
            <w:vMerge w:val="restart"/>
            <w:shd w:val="clear" w:color="auto" w:fill="auto"/>
            <w:vAlign w:val="center"/>
          </w:tcPr>
          <w:p w14:paraId="2266D588" w14:textId="77777777" w:rsidR="00920496" w:rsidRPr="00EA3D42" w:rsidRDefault="00920496" w:rsidP="00EA3D42">
            <w:pPr>
              <w:pStyle w:val="TAH"/>
              <w:rPr>
                <w:rFonts w:eastAsia="Batang"/>
                <w:i/>
              </w:rPr>
            </w:pPr>
            <w:bookmarkStart w:id="354" w:name="_Hlk494194775"/>
            <w:r w:rsidRPr="00EA3D42">
              <w:rPr>
                <w:rFonts w:eastAsia="Batang"/>
                <w:i/>
              </w:rPr>
              <w:t>zeroCorrelationZoneConfig</w:t>
            </w:r>
          </w:p>
        </w:tc>
        <w:tc>
          <w:tcPr>
            <w:tcW w:w="6661"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5" type="#_x0000_t75" style="width:20.1pt;height:15.05pt" o:ole="">
                  <v:imagedata r:id="rId724" o:title=""/>
                </v:shape>
                <o:OLEObject Type="Embed" ProgID="Equation.3" ShapeID="_x0000_i1495" DrawAspect="Content" ObjectID="_1646651369" r:id="rId846"/>
              </w:object>
            </w:r>
            <w:r w:rsidRPr="002F2B0E">
              <w:rPr>
                <w:rFonts w:eastAsia="Batang"/>
              </w:rPr>
              <w:t xml:space="preserve"> value</w:t>
            </w:r>
          </w:p>
        </w:tc>
      </w:tr>
      <w:tr w:rsidR="00920496" w14:paraId="7524EAAC" w14:textId="77777777" w:rsidTr="00E12885">
        <w:trPr>
          <w:jc w:val="center"/>
        </w:trPr>
        <w:tc>
          <w:tcPr>
            <w:tcW w:w="2378" w:type="dxa"/>
            <w:vMerge/>
            <w:shd w:val="clear" w:color="auto" w:fill="auto"/>
          </w:tcPr>
          <w:p w14:paraId="7F7C741E" w14:textId="77777777" w:rsidR="00920496" w:rsidRPr="002F2B0E" w:rsidRDefault="00920496" w:rsidP="00483D35">
            <w:pPr>
              <w:pStyle w:val="TAH"/>
              <w:rPr>
                <w:rFonts w:eastAsia="Batang"/>
              </w:rPr>
            </w:pPr>
          </w:p>
        </w:tc>
        <w:tc>
          <w:tcPr>
            <w:tcW w:w="2125"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E12885">
        <w:trPr>
          <w:jc w:val="center"/>
        </w:trPr>
        <w:tc>
          <w:tcPr>
            <w:tcW w:w="2378"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26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E12885">
        <w:trPr>
          <w:jc w:val="center"/>
        </w:trPr>
        <w:tc>
          <w:tcPr>
            <w:tcW w:w="2378"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26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E12885">
        <w:trPr>
          <w:jc w:val="center"/>
        </w:trPr>
        <w:tc>
          <w:tcPr>
            <w:tcW w:w="2378"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26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E12885">
        <w:trPr>
          <w:jc w:val="center"/>
        </w:trPr>
        <w:tc>
          <w:tcPr>
            <w:tcW w:w="2378"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26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E12885">
        <w:trPr>
          <w:jc w:val="center"/>
        </w:trPr>
        <w:tc>
          <w:tcPr>
            <w:tcW w:w="2378"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26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E12885">
        <w:trPr>
          <w:jc w:val="center"/>
        </w:trPr>
        <w:tc>
          <w:tcPr>
            <w:tcW w:w="2378"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26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E12885">
        <w:trPr>
          <w:jc w:val="center"/>
        </w:trPr>
        <w:tc>
          <w:tcPr>
            <w:tcW w:w="2378"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26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E12885">
        <w:trPr>
          <w:jc w:val="center"/>
        </w:trPr>
        <w:tc>
          <w:tcPr>
            <w:tcW w:w="2378"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26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E12885">
        <w:trPr>
          <w:jc w:val="center"/>
        </w:trPr>
        <w:tc>
          <w:tcPr>
            <w:tcW w:w="2378"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26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E12885">
        <w:trPr>
          <w:jc w:val="center"/>
        </w:trPr>
        <w:tc>
          <w:tcPr>
            <w:tcW w:w="2378"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26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E12885">
        <w:trPr>
          <w:jc w:val="center"/>
        </w:trPr>
        <w:tc>
          <w:tcPr>
            <w:tcW w:w="2378"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26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E12885">
        <w:trPr>
          <w:jc w:val="center"/>
        </w:trPr>
        <w:tc>
          <w:tcPr>
            <w:tcW w:w="2378"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26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E12885">
        <w:trPr>
          <w:jc w:val="center"/>
        </w:trPr>
        <w:tc>
          <w:tcPr>
            <w:tcW w:w="2378"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26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132BE7">
        <w:trPr>
          <w:jc w:val="center"/>
        </w:trPr>
        <w:tc>
          <w:tcPr>
            <w:tcW w:w="2378"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26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132BE7">
        <w:trPr>
          <w:jc w:val="center"/>
        </w:trPr>
        <w:tc>
          <w:tcPr>
            <w:tcW w:w="2378"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26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132BE7">
        <w:trPr>
          <w:jc w:val="center"/>
        </w:trPr>
        <w:tc>
          <w:tcPr>
            <w:tcW w:w="2378"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268" w:type="dxa"/>
          </w:tcPr>
          <w:p w14:paraId="6B933570" w14:textId="77777777" w:rsidR="00920496" w:rsidRPr="002F2B0E" w:rsidRDefault="00920496" w:rsidP="00920496">
            <w:pPr>
              <w:pStyle w:val="TAC"/>
              <w:rPr>
                <w:rFonts w:eastAsia="Batang"/>
              </w:rPr>
            </w:pPr>
            <w:r w:rsidRPr="007553EA">
              <w:rPr>
                <w:szCs w:val="18"/>
              </w:rPr>
              <w:t>-</w:t>
            </w:r>
          </w:p>
        </w:tc>
      </w:tr>
      <w:bookmarkEnd w:id="354"/>
    </w:tbl>
    <w:p w14:paraId="10A85EAE" w14:textId="77777777" w:rsidR="00284C2E" w:rsidRDefault="00284C2E" w:rsidP="00284C2E"/>
    <w:p w14:paraId="2644E81E" w14:textId="77777777" w:rsidR="006630E2" w:rsidRDefault="006630E2" w:rsidP="006630E2">
      <w:pPr>
        <w:pStyle w:val="TH"/>
      </w:pPr>
      <w:r>
        <w:lastRenderedPageBreak/>
        <w:t>Table 6.3.3.1-</w:t>
      </w:r>
      <w:r w:rsidR="00940F36">
        <w:t>6</w:t>
      </w:r>
      <w:r>
        <w:t xml:space="preserve">: </w:t>
      </w:r>
      <w:r w:rsidRPr="004F5299">
        <w:rPr>
          <w:position w:val="-10"/>
        </w:rPr>
        <w:object w:dxaOrig="400" w:dyaOrig="300" w14:anchorId="7D9A1AFF">
          <v:shape id="_x0000_i1496" type="#_x0000_t75" style="width:20.1pt;height:15.05pt" o:ole="">
            <v:imagedata r:id="rId724" o:title=""/>
          </v:shape>
          <o:OLEObject Type="Embed" ProgID="Equation.3" ShapeID="_x0000_i1496" DrawAspect="Content" ObjectID="_1646651370" r:id="rId847"/>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14:paraId="7A503EAA" w14:textId="77777777" w:rsidTr="003C53A4">
        <w:trPr>
          <w:trHeight w:val="323"/>
          <w:jc w:val="center"/>
        </w:trPr>
        <w:tc>
          <w:tcPr>
            <w:tcW w:w="2378" w:type="dxa"/>
            <w:vMerge w:val="restart"/>
            <w:shd w:val="clear" w:color="auto" w:fill="auto"/>
            <w:vAlign w:val="center"/>
          </w:tcPr>
          <w:p w14:paraId="3C899580" w14:textId="77777777"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7" type="#_x0000_t75" style="width:20.1pt;height:15.05pt" o:ole="">
                  <v:imagedata r:id="rId724" o:title=""/>
                </v:shape>
                <o:OLEObject Type="Embed" ProgID="Equation.3" ShapeID="_x0000_i1497" DrawAspect="Content" ObjectID="_1646651371" r:id="rId848"/>
              </w:object>
            </w:r>
            <w:r w:rsidRPr="002F2B0E">
              <w:rPr>
                <w:rFonts w:eastAsia="Batang"/>
              </w:rPr>
              <w:t xml:space="preserve"> value</w:t>
            </w:r>
          </w:p>
        </w:tc>
      </w:tr>
      <w:tr w:rsidR="006630E2" w14:paraId="670467BD" w14:textId="77777777" w:rsidTr="003C53A4">
        <w:trPr>
          <w:jc w:val="center"/>
        </w:trPr>
        <w:tc>
          <w:tcPr>
            <w:tcW w:w="2378" w:type="dxa"/>
            <w:vMerge/>
            <w:shd w:val="clear" w:color="auto" w:fill="auto"/>
          </w:tcPr>
          <w:p w14:paraId="738108E0" w14:textId="77777777" w:rsidR="006630E2" w:rsidRPr="002F2B0E" w:rsidRDefault="006630E2" w:rsidP="00483D35">
            <w:pPr>
              <w:pStyle w:val="TAH"/>
              <w:rPr>
                <w:rFonts w:eastAsia="Batang"/>
              </w:rPr>
            </w:pPr>
          </w:p>
        </w:tc>
        <w:tc>
          <w:tcPr>
            <w:tcW w:w="2125"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3C53A4">
        <w:trPr>
          <w:jc w:val="center"/>
        </w:trPr>
        <w:tc>
          <w:tcPr>
            <w:tcW w:w="2378"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2125"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2268"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26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3C53A4">
        <w:trPr>
          <w:jc w:val="center"/>
        </w:trPr>
        <w:tc>
          <w:tcPr>
            <w:tcW w:w="2378"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2125"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2268"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26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3C53A4">
        <w:trPr>
          <w:jc w:val="center"/>
        </w:trPr>
        <w:tc>
          <w:tcPr>
            <w:tcW w:w="2378"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2125"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2268"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26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3C53A4">
        <w:trPr>
          <w:jc w:val="center"/>
        </w:trPr>
        <w:tc>
          <w:tcPr>
            <w:tcW w:w="2378"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2125"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2268"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26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3C53A4">
        <w:trPr>
          <w:jc w:val="center"/>
        </w:trPr>
        <w:tc>
          <w:tcPr>
            <w:tcW w:w="2378"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2125"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2268"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26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3C53A4">
        <w:trPr>
          <w:jc w:val="center"/>
        </w:trPr>
        <w:tc>
          <w:tcPr>
            <w:tcW w:w="2378"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2125"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2268"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26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3C53A4">
        <w:trPr>
          <w:jc w:val="center"/>
        </w:trPr>
        <w:tc>
          <w:tcPr>
            <w:tcW w:w="2378"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2125"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2268"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26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3C53A4">
        <w:trPr>
          <w:jc w:val="center"/>
        </w:trPr>
        <w:tc>
          <w:tcPr>
            <w:tcW w:w="2378"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2125"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2268"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26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3C53A4">
        <w:trPr>
          <w:jc w:val="center"/>
        </w:trPr>
        <w:tc>
          <w:tcPr>
            <w:tcW w:w="2378"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2125"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2268"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26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3C53A4">
        <w:trPr>
          <w:jc w:val="center"/>
        </w:trPr>
        <w:tc>
          <w:tcPr>
            <w:tcW w:w="2378"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2125"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2268"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26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3C53A4">
        <w:trPr>
          <w:jc w:val="center"/>
        </w:trPr>
        <w:tc>
          <w:tcPr>
            <w:tcW w:w="2378"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2125"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2268"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26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3C53A4">
        <w:trPr>
          <w:jc w:val="center"/>
        </w:trPr>
        <w:tc>
          <w:tcPr>
            <w:tcW w:w="2378"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2125"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2268"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26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3C53A4">
        <w:trPr>
          <w:jc w:val="center"/>
        </w:trPr>
        <w:tc>
          <w:tcPr>
            <w:tcW w:w="2378"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2125"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2268"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26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3C53A4">
        <w:trPr>
          <w:jc w:val="center"/>
        </w:trPr>
        <w:tc>
          <w:tcPr>
            <w:tcW w:w="2378"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2125"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2268"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26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3C53A4">
        <w:trPr>
          <w:jc w:val="center"/>
        </w:trPr>
        <w:tc>
          <w:tcPr>
            <w:tcW w:w="2378"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2125"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2268"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26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3C53A4">
        <w:trPr>
          <w:jc w:val="center"/>
        </w:trPr>
        <w:tc>
          <w:tcPr>
            <w:tcW w:w="2378"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2125"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2268"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26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8" type="#_x0000_t75" style="width:20.1pt;height:15.05pt" o:ole="">
            <v:imagedata r:id="rId724" o:title=""/>
          </v:shape>
          <o:OLEObject Type="Embed" ProgID="Equation.3" ShapeID="_x0000_i1498" DrawAspect="Content" ObjectID="_1646651372" r:id="rId849"/>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1702"/>
        <w:gridCol w:w="1559"/>
        <w:gridCol w:w="1701"/>
      </w:tblGrid>
      <w:tr w:rsidR="00AD05F5" w:rsidRPr="00A20A0E" w14:paraId="59FD5FB5" w14:textId="77777777" w:rsidTr="00873E30">
        <w:trPr>
          <w:trHeight w:val="53"/>
          <w:jc w:val="center"/>
        </w:trPr>
        <w:tc>
          <w:tcPr>
            <w:tcW w:w="2546" w:type="dxa"/>
            <w:shd w:val="clear" w:color="auto" w:fill="auto"/>
            <w:vAlign w:val="center"/>
          </w:tcPr>
          <w:p w14:paraId="079DFD4A" w14:textId="77777777" w:rsidR="00AD05F5" w:rsidRPr="00EA3D42" w:rsidRDefault="00AD05F5" w:rsidP="00873E30">
            <w:pPr>
              <w:pStyle w:val="TAH"/>
              <w:rPr>
                <w:rFonts w:eastAsia="Batang"/>
                <w:i/>
              </w:rPr>
            </w:pPr>
            <w:r w:rsidRPr="00EA3D42">
              <w:rPr>
                <w:rFonts w:eastAsia="Batang"/>
                <w:i/>
              </w:rPr>
              <w:t>zeroCorrelationZoneConfig</w:t>
            </w:r>
          </w:p>
        </w:tc>
        <w:tc>
          <w:tcPr>
            <w:tcW w:w="4962" w:type="dxa"/>
            <w:gridSpan w:val="3"/>
            <w:shd w:val="clear" w:color="auto" w:fill="auto"/>
            <w:vAlign w:val="center"/>
          </w:tcPr>
          <w:p w14:paraId="530AA233" w14:textId="66B0D7F8" w:rsidR="00AD05F5" w:rsidRPr="00A20A0E" w:rsidRDefault="00DF7A35"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873E30">
        <w:trPr>
          <w:trHeight w:val="53"/>
          <w:jc w:val="center"/>
        </w:trPr>
        <w:tc>
          <w:tcPr>
            <w:tcW w:w="2546"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DF7A3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DF7A3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DF7A3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873E30">
        <w:trPr>
          <w:jc w:val="center"/>
        </w:trPr>
        <w:tc>
          <w:tcPr>
            <w:tcW w:w="2546"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873E30">
        <w:trPr>
          <w:jc w:val="center"/>
        </w:trPr>
        <w:tc>
          <w:tcPr>
            <w:tcW w:w="2546"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873E30">
        <w:trPr>
          <w:jc w:val="center"/>
        </w:trPr>
        <w:tc>
          <w:tcPr>
            <w:tcW w:w="2546"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873E30">
        <w:trPr>
          <w:jc w:val="center"/>
        </w:trPr>
        <w:tc>
          <w:tcPr>
            <w:tcW w:w="2546"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873E30">
        <w:trPr>
          <w:jc w:val="center"/>
        </w:trPr>
        <w:tc>
          <w:tcPr>
            <w:tcW w:w="2546"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873E30">
        <w:trPr>
          <w:jc w:val="center"/>
        </w:trPr>
        <w:tc>
          <w:tcPr>
            <w:tcW w:w="2546"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873E30">
        <w:trPr>
          <w:jc w:val="center"/>
        </w:trPr>
        <w:tc>
          <w:tcPr>
            <w:tcW w:w="2546"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873E30">
        <w:trPr>
          <w:jc w:val="center"/>
        </w:trPr>
        <w:tc>
          <w:tcPr>
            <w:tcW w:w="2546"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873E30">
        <w:trPr>
          <w:jc w:val="center"/>
        </w:trPr>
        <w:tc>
          <w:tcPr>
            <w:tcW w:w="2546"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873E30">
        <w:trPr>
          <w:jc w:val="center"/>
        </w:trPr>
        <w:tc>
          <w:tcPr>
            <w:tcW w:w="2546"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873E30">
        <w:trPr>
          <w:jc w:val="center"/>
        </w:trPr>
        <w:tc>
          <w:tcPr>
            <w:tcW w:w="2546"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873E30">
        <w:trPr>
          <w:jc w:val="center"/>
        </w:trPr>
        <w:tc>
          <w:tcPr>
            <w:tcW w:w="2546"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873E30">
        <w:trPr>
          <w:jc w:val="center"/>
        </w:trPr>
        <w:tc>
          <w:tcPr>
            <w:tcW w:w="2546"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873E30">
        <w:trPr>
          <w:jc w:val="center"/>
        </w:trPr>
        <w:tc>
          <w:tcPr>
            <w:tcW w:w="2546"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873E30">
        <w:trPr>
          <w:jc w:val="center"/>
        </w:trPr>
        <w:tc>
          <w:tcPr>
            <w:tcW w:w="2546"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873E30">
        <w:trPr>
          <w:jc w:val="center"/>
        </w:trPr>
        <w:tc>
          <w:tcPr>
            <w:tcW w:w="2546"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355" w:name="_Toc19796447"/>
      <w:bookmarkStart w:id="356" w:name="_Toc26459673"/>
      <w:bookmarkStart w:id="357" w:name="_Toc29230323"/>
      <w:bookmarkStart w:id="358" w:name="_Toc36026582"/>
      <w:r>
        <w:t>6.3.3.2</w:t>
      </w:r>
      <w:r>
        <w:tab/>
        <w:t>Mapping to physical resources</w:t>
      </w:r>
      <w:bookmarkEnd w:id="355"/>
      <w:bookmarkEnd w:id="356"/>
      <w:bookmarkEnd w:id="357"/>
      <w:bookmarkEnd w:id="358"/>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9" type="#_x0000_t75" style="width:103pt;height:32.65pt" o:ole="">
            <v:imagedata r:id="rId850" o:title=""/>
          </v:shape>
          <o:OLEObject Type="Embed" ProgID="Equation.3" ShapeID="_x0000_i1499" DrawAspect="Content" ObjectID="_1646651373" r:id="rId851"/>
        </w:object>
      </w:r>
    </w:p>
    <w:p w14:paraId="2CBAAA97" w14:textId="77777777" w:rsidR="00284C2E" w:rsidRDefault="008E1B85" w:rsidP="00E616C7">
      <w:r>
        <w:t xml:space="preserve">where </w:t>
      </w:r>
      <w:r w:rsidR="00284C2E" w:rsidRPr="00282DE7">
        <w:rPr>
          <w:position w:val="-10"/>
        </w:rPr>
        <w:object w:dxaOrig="680" w:dyaOrig="300" w14:anchorId="7976BFD2">
          <v:shape id="_x0000_i1500" type="#_x0000_t75" style="width:33.5pt;height:15.05pt" o:ole="">
            <v:imagedata r:id="rId852" o:title=""/>
          </v:shape>
          <o:OLEObject Type="Embed" ProgID="Equation.3" ShapeID="_x0000_i1500" DrawAspect="Content" ObjectID="_1646651374" r:id="rId853"/>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01" type="#_x0000_t75" style="width:41pt;height:14.25pt" o:ole="">
            <v:imagedata r:id="rId854" o:title=""/>
          </v:shape>
          <o:OLEObject Type="Embed" ProgID="Equation.3" ShapeID="_x0000_i1501" DrawAspect="Content" ObjectID="_1646651375" r:id="rId855"/>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2" type="#_x0000_t75" style="width:10.05pt;height:15.05pt" o:ole="">
            <v:imagedata r:id="rId856" o:title=""/>
          </v:shape>
          <o:OLEObject Type="Embed" ProgID="Equation.3" ShapeID="_x0000_i1502" DrawAspect="Content" ObjectID="_1646651376" r:id="rId857"/>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00C50FBC"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by </w:t>
      </w:r>
      <w:r w:rsidRPr="008C60F9">
        <w:rPr>
          <w:rFonts w:eastAsia="Batang"/>
        </w:rPr>
        <w:t xml:space="preserve">the higher-layer parameter </w:t>
      </w:r>
      <w:r w:rsidRPr="008C60F9">
        <w:rPr>
          <w:rFonts w:eastAsia="Batang"/>
          <w:i/>
        </w:rPr>
        <w:t>prach-ConfigurationIndexNew</w:t>
      </w:r>
      <w:r w:rsidRPr="008C60F9">
        <w:rPr>
          <w:rFonts w:eastAsia="Batang"/>
        </w:rPr>
        <w:t xml:space="preserve"> if configured, otherwise by the higher-layer parameter </w:t>
      </w:r>
      <w:r w:rsidRPr="008C60F9">
        <w:rPr>
          <w:rFonts w:eastAsia="Batang"/>
          <w:i/>
        </w:rPr>
        <w:t>prach-ConfigurationIndex</w:t>
      </w:r>
      <w:r>
        <w:rPr>
          <w:i/>
        </w:rPr>
        <w:t>,</w:t>
      </w:r>
      <w:r>
        <w:t xml:space="preserve"> or by </w:t>
      </w:r>
      <w:r w:rsidRPr="001A09FE">
        <w:rPr>
          <w:i/>
        </w:rPr>
        <w:t>msgA-prach-ConfigurationIndex</w:t>
      </w:r>
      <w:r>
        <w:t xml:space="preserve"> and </w:t>
      </w:r>
      <w:r w:rsidRPr="001A09FE">
        <w:rPr>
          <w:i/>
        </w:rPr>
        <w:t>msgA-prach-ConfigurationIndex</w:t>
      </w:r>
      <w:r>
        <w:rPr>
          <w:i/>
        </w:rPr>
        <w:t>New</w:t>
      </w:r>
      <w:r>
        <w:t xml:space="preserve"> if configured</w:t>
      </w:r>
      <w:r w:rsidRPr="008C60F9">
        <w:rPr>
          <w:rFonts w:eastAsia="Batang"/>
        </w:rPr>
        <w:t>; and</w:t>
      </w:r>
    </w:p>
    <w:p w14:paraId="102F2253" w14:textId="2F9EF270"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Pr="001A09FE">
        <w:rPr>
          <w:i/>
        </w:rPr>
        <w:t>msgA-prach-ConfigurationIndex</w:t>
      </w:r>
      <w:r>
        <w:t xml:space="preserve"> and </w:t>
      </w:r>
      <w:r w:rsidRPr="001A09FE">
        <w:rPr>
          <w:i/>
        </w:rPr>
        <w:t>msgA-prach-ConfigurationIndex</w:t>
      </w:r>
      <w:r>
        <w:rPr>
          <w:i/>
        </w:rPr>
        <w:t>New</w:t>
      </w:r>
      <w:r>
        <w:t xml:space="preserve"> if configured</w:t>
      </w:r>
      <w:r>
        <w:rPr>
          <w:rFonts w:eastAsia="Batang"/>
        </w:rPr>
        <w:t>.</w:t>
      </w:r>
    </w:p>
    <w:p w14:paraId="5336EACF" w14:textId="43C48AC0" w:rsidR="00B24D84" w:rsidRDefault="009C6B01" w:rsidP="00B24D84">
      <w:pPr>
        <w:rPr>
          <w:lang w:val="en-US"/>
        </w:rPr>
      </w:pPr>
      <w:bookmarkStart w:id="359"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an IAB node,</w:t>
      </w:r>
      <w:r>
        <w:rPr>
          <w:lang w:val="en-US"/>
        </w:rPr>
        <w:t xml:space="preserve"> the following applies:</w:t>
      </w:r>
    </w:p>
    <w:p w14:paraId="142CD38F" w14:textId="7CDAF557"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Pr="00C85B5A">
        <w:rPr>
          <w:i/>
          <w:iCs/>
          <w:lang w:val="en-US"/>
        </w:rPr>
        <w:t>prach-ConfigurationPeriocScaling</w:t>
      </w:r>
      <w:r w:rsidRPr="001E2736">
        <w:rPr>
          <w:lang w:val="en-US"/>
        </w:rPr>
        <w:t xml:space="preserve"> 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Pr="00C85B5A">
        <w:rPr>
          <w:i/>
          <w:iCs/>
          <w:lang w:val="en-US"/>
        </w:rPr>
        <w:t>prach-ConfigurationPeriodScaling</w:t>
      </w:r>
      <w:r w:rsidRPr="004232BC">
        <w:rPr>
          <w:lang w:val="en-US"/>
        </w:rPr>
        <w:t xml:space="preserve"> and </w:t>
      </w:r>
      <w:r>
        <w:rPr>
          <w:lang w:val="en-US"/>
        </w:rPr>
        <w:t xml:space="preserve">the IAB 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82C94DA" w:rsidR="009C6B01" w:rsidRDefault="009C6B01" w:rsidP="009C6B01">
      <w:pPr>
        <w:pStyle w:val="B1"/>
      </w:pPr>
      <w:r>
        <w:t>-</w:t>
      </w:r>
      <w:r>
        <w:tab/>
      </w:r>
      <w:r w:rsidR="00B24D84" w:rsidRPr="00C85B5A">
        <w:t>if the higher</w:t>
      </w:r>
      <w:r w:rsidR="00B24D84">
        <w:t>-</w:t>
      </w:r>
      <w:r w:rsidR="00B24D84" w:rsidRPr="00C85B5A">
        <w:t xml:space="preserve">layer parameter </w:t>
      </w:r>
      <w:r w:rsidR="00B24D84" w:rsidRPr="004232BC">
        <w:rPr>
          <w:i/>
          <w:iCs/>
        </w:rPr>
        <w:t>prach-ConfigurationFrameOffset</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Pr="00F256FA">
        <w:rPr>
          <w:i/>
        </w:rPr>
        <w:t>prach-ConfigurationFrameOffset</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rPr>
            </m:ctrlPr>
          </m:sSubPr>
          <m:e>
            <m:r>
              <w:rPr>
                <w:rFonts w:ascii="Cambria Math" w:hAnsi="Cambria Math"/>
              </w:rPr>
              <m:t>n</m:t>
            </m:r>
          </m:e>
          <m:sub>
            <m:r>
              <m:rPr>
                <m:sty m:val="p"/>
              </m:rPr>
              <w:rPr>
                <w:rFonts w:ascii="Cambria Math" w:hAnsi="Cambria Math"/>
                <w:lang w:val="en-US"/>
              </w:rPr>
              <m:t>SFN</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324B427E" w:rsidR="009C6B01" w:rsidRDefault="009C6B01" w:rsidP="009C6B01">
      <w:pPr>
        <w:pStyle w:val="B1"/>
      </w:pPr>
      <w:r>
        <w:t>-</w:t>
      </w:r>
      <w:r>
        <w:tab/>
      </w:r>
      <w:r w:rsidR="00B24D84" w:rsidRPr="00655087">
        <w:t>if the higher</w:t>
      </w:r>
      <w:r w:rsidR="00B24D84">
        <w:t>-</w:t>
      </w:r>
      <w:r w:rsidR="00B24D84" w:rsidRPr="00655087">
        <w:t xml:space="preserve">layer parameter </w:t>
      </w:r>
      <w:r w:rsidR="00B24D84" w:rsidRPr="004232BC">
        <w:rPr>
          <w:i/>
          <w:iCs/>
        </w:rPr>
        <w:t>prach-ConfigurationSOffset</w:t>
      </w:r>
      <w:r w:rsidR="00B24D84" w:rsidRPr="00655087">
        <w:t xml:space="preserve"> is configured, </w:t>
      </w:r>
      <w:r>
        <w:t xml:space="preserve">the subframe number in Tables 6.3.3.2-2 to 6.3.3.2-3 and the slot number in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t xml:space="preserve"> is the slot or subframe number,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Pr="00F256FA">
        <w:rPr>
          <w:i/>
        </w:rPr>
        <w:t>prach-ConfigurationSOffset</w:t>
      </w:r>
      <w:r>
        <w:t xml:space="preserve">,  and </w:t>
      </w:r>
      <m:oMath>
        <m:r>
          <w:rPr>
            <w:rFonts w:ascii="Cambria Math" w:hAnsi="Cambria Math"/>
          </w:rPr>
          <m:t>L</m:t>
        </m:r>
      </m:oMath>
      <w:r>
        <w:t xml:space="preserve"> is the number of subframes in a frame in Tables 6.3.3.2-2 to 6.3.3.2-3 and the number of slots in a frame in Table 6.3.3.2-4.</w:t>
      </w:r>
    </w:p>
    <w:p w14:paraId="7B4477DB" w14:textId="376A0366"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1761BC" w:rsidRPr="003F0544">
        <w:rPr>
          <w:i/>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359"/>
    <w:p w14:paraId="0CB7051F" w14:textId="77777777" w:rsidR="009042C7" w:rsidRDefault="00693C9D" w:rsidP="00E616C7">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77777777" w:rsidR="00152848" w:rsidRDefault="00152848" w:rsidP="00152848">
      <w:pPr>
        <w:pStyle w:val="TH"/>
      </w:pPr>
      <w:r>
        <w:lastRenderedPageBreak/>
        <w:t xml:space="preserve">Table 6.3.3.2-1: Supported combinations of </w:t>
      </w:r>
      <w:r w:rsidRPr="00A20A0E">
        <w:rPr>
          <w:rFonts w:eastAsia="Batang"/>
          <w:position w:val="-10"/>
        </w:rPr>
        <w:object w:dxaOrig="520" w:dyaOrig="340" w14:anchorId="6E20CBB2">
          <v:shape id="_x0000_i1503" type="#_x0000_t75" style="width:25.95pt;height:17.6pt" o:ole="">
            <v:imagedata r:id="rId858" o:title=""/>
          </v:shape>
          <o:OLEObject Type="Embed" ProgID="Equation.3" ShapeID="_x0000_i1503" DrawAspect="Content" ObjectID="_1646651377" r:id="rId859"/>
        </w:object>
      </w:r>
      <w:r>
        <w:rPr>
          <w:rFonts w:eastAsia="Batang"/>
        </w:rPr>
        <w:t xml:space="preserve"> and </w:t>
      </w:r>
      <w:r w:rsidR="008C103B" w:rsidRPr="00A20A0E">
        <w:rPr>
          <w:rFonts w:eastAsia="Batang"/>
          <w:position w:val="-10"/>
        </w:rPr>
        <w:object w:dxaOrig="300" w:dyaOrig="279" w14:anchorId="7B33523D">
          <v:shape id="_x0000_i1504" type="#_x0000_t75" style="width:15.05pt;height:14.25pt" o:ole="">
            <v:imagedata r:id="rId860" o:title=""/>
          </v:shape>
          <o:OLEObject Type="Embed" ProgID="Equation.3" ShapeID="_x0000_i1504" DrawAspect="Content" ObjectID="_1646651378" r:id="rId861"/>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5" type="#_x0000_t75" style="width:10.05pt;height:15.05pt" o:ole="">
            <v:imagedata r:id="rId862" o:title=""/>
          </v:shape>
          <o:OLEObject Type="Embed" ProgID="Equation.3" ShapeID="_x0000_i1505" DrawAspect="Content" ObjectID="_1646651379" r:id="rId86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6" type="#_x0000_t75" style="width:20.1pt;height:15.05pt" o:ole="">
                  <v:imagedata r:id="rId864" o:title=""/>
                </v:shape>
                <o:OLEObject Type="Embed" ProgID="Equation.3" ShapeID="_x0000_i1506" DrawAspect="Content" ObjectID="_1646651380" r:id="rId865"/>
              </w:object>
            </w:r>
          </w:p>
        </w:tc>
        <w:tc>
          <w:tcPr>
            <w:tcW w:w="1843" w:type="dxa"/>
            <w:shd w:val="clear" w:color="auto" w:fill="auto"/>
          </w:tcPr>
          <w:p w14:paraId="113A4067" w14:textId="77777777" w:rsidR="00152848" w:rsidRPr="004C3E9B" w:rsidRDefault="00152848" w:rsidP="00012575">
            <w:pPr>
              <w:pStyle w:val="TAH"/>
              <w:rPr>
                <w:rFonts w:eastAsia="Batang"/>
              </w:rPr>
            </w:pPr>
            <w:r w:rsidRPr="004C3E9B">
              <w:rPr>
                <w:rFonts w:eastAsia="Batang"/>
                <w:position w:val="-10"/>
              </w:rPr>
              <w:object w:dxaOrig="520" w:dyaOrig="340" w14:anchorId="40C3EB6D">
                <v:shape id="_x0000_i1507" type="#_x0000_t75" style="width:25.95pt;height:17.6pt" o:ole="">
                  <v:imagedata r:id="rId858" o:title=""/>
                </v:shape>
                <o:OLEObject Type="Embed" ProgID="Equation.3" ShapeID="_x0000_i1507" DrawAspect="Content" ObjectID="_1646651381" r:id="rId866"/>
              </w:object>
            </w:r>
            <w:r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8" type="#_x0000_t75" style="width:15.05pt;height:15.05pt" o:ole="">
                  <v:imagedata r:id="rId867" o:title=""/>
                </v:shape>
                <o:OLEObject Type="Embed" ProgID="Equation.3" ShapeID="_x0000_i1508" DrawAspect="Content" ObjectID="_1646651382" r:id="rId868"/>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9" type="#_x0000_t75" style="width:20.95pt;height:15.9pt" o:ole="">
                  <v:imagedata r:id="rId869" o:title=""/>
                </v:shape>
                <o:OLEObject Type="Embed" ProgID="Equation.DSMT4" ShapeID="_x0000_i1509" DrawAspect="Content" ObjectID="_1646651383" r:id="rId870"/>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10" type="#_x0000_t75" style="width:10.05pt;height:15.05pt" o:ole="">
                  <v:imagedata r:id="rId871" o:title=""/>
                </v:shape>
                <o:OLEObject Type="Embed" ProgID="Equation.3" ShapeID="_x0000_i1510" DrawAspect="Content" ObjectID="_1646651384" r:id="rId872"/>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26"/>
        <w:gridCol w:w="2345"/>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360"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DF7A35" w:rsidP="00CA3368">
            <w:pPr>
              <w:pStyle w:val="TAH"/>
              <w:rPr>
                <w:rFonts w:eastAsia="Batang"/>
              </w:rPr>
            </w:pPr>
            <w:r>
              <w:rPr>
                <w:rFonts w:eastAsia="Batang"/>
              </w:rPr>
              <w:pict w14:anchorId="539C5F58">
                <v:shape id="_x0000_i1511" type="#_x0000_t75" style="width:65.3pt;height:15.05pt">
                  <v:imagedata r:id="rId873"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DF7A35" w:rsidP="00CA3368">
            <w:pPr>
              <w:pStyle w:val="TAH"/>
              <w:rPr>
                <w:rFonts w:eastAsia="Batang"/>
              </w:rPr>
            </w:pPr>
            <w:r>
              <w:rPr>
                <w:rFonts w:eastAsia="Batang"/>
              </w:rPr>
              <w:pict w14:anchorId="31029C2B">
                <v:shape id="_x0000_i1512" type="#_x0000_t75" style="width:32.65pt;height:16.75pt">
                  <v:imagedata r:id="rId874"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DF7A35" w:rsidP="00CA3368">
            <w:pPr>
              <w:pStyle w:val="TAH"/>
              <w:rPr>
                <w:rFonts w:eastAsia="Batang"/>
              </w:rPr>
            </w:pPr>
            <w:r>
              <w:rPr>
                <w:rFonts w:eastAsia="Batang"/>
              </w:rPr>
              <w:pict w14:anchorId="4C2DF85C">
                <v:shape id="_x0000_i1513" type="#_x0000_t75" style="width:20.95pt;height:16.75pt">
                  <v:imagedata r:id="rId26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DF7A35" w:rsidP="00CA3368">
            <w:pPr>
              <w:pStyle w:val="TAH"/>
              <w:rPr>
                <w:rFonts w:eastAsia="Batang"/>
              </w:rPr>
            </w:pPr>
            <w:r>
              <w:rPr>
                <w:rFonts w:eastAsia="Batang"/>
                <w:position w:val="-6"/>
              </w:rPr>
              <w:pict w14:anchorId="1A9DB9FD">
                <v:shape id="_x0000_i1514" type="#_x0000_t75" style="width:9.2pt;height:10.05pt">
                  <v:imagedata r:id="rId875" o:title=""/>
                </v:shape>
              </w:pict>
            </w:r>
          </w:p>
        </w:tc>
        <w:tc>
          <w:tcPr>
            <w:tcW w:w="702" w:type="dxa"/>
            <w:tcBorders>
              <w:top w:val="nil"/>
            </w:tcBorders>
            <w:shd w:val="clear" w:color="auto" w:fill="auto"/>
            <w:vAlign w:val="center"/>
          </w:tcPr>
          <w:p w14:paraId="0234BE77" w14:textId="77777777" w:rsidR="0077437E" w:rsidRPr="0077437E" w:rsidRDefault="00DF7A35" w:rsidP="00CA3368">
            <w:pPr>
              <w:pStyle w:val="TAH"/>
              <w:rPr>
                <w:rFonts w:eastAsia="Batang"/>
              </w:rPr>
            </w:pPr>
            <w:r>
              <w:rPr>
                <w:rFonts w:eastAsia="Batang"/>
                <w:position w:val="-10"/>
              </w:rPr>
              <w:pict w14:anchorId="2FF4ED36">
                <v:shape id="_x0000_i1515" type="#_x0000_t75" style="width:10.05pt;height:11.7pt">
                  <v:imagedata r:id="rId876"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360"/>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361" w:name="_Toc19796448"/>
      <w:bookmarkStart w:id="362" w:name="_Toc26459674"/>
      <w:bookmarkStart w:id="363" w:name="_Toc29230324"/>
      <w:bookmarkStart w:id="364" w:name="_Toc36026583"/>
      <w:r>
        <w:t>6</w:t>
      </w:r>
      <w:r w:rsidR="005B4773">
        <w:t>.4</w:t>
      </w:r>
      <w:r w:rsidR="005B4773">
        <w:tab/>
        <w:t>Physical signals</w:t>
      </w:r>
      <w:bookmarkEnd w:id="361"/>
      <w:bookmarkEnd w:id="362"/>
      <w:bookmarkEnd w:id="363"/>
      <w:bookmarkEnd w:id="364"/>
    </w:p>
    <w:p w14:paraId="14802AAD" w14:textId="77777777" w:rsidR="005B4773" w:rsidRDefault="00732CE8" w:rsidP="005B4773">
      <w:pPr>
        <w:pStyle w:val="Heading3"/>
      </w:pPr>
      <w:bookmarkStart w:id="365" w:name="_Toc19796449"/>
      <w:bookmarkStart w:id="366" w:name="_Toc26459675"/>
      <w:bookmarkStart w:id="367" w:name="_Toc29230325"/>
      <w:bookmarkStart w:id="368" w:name="_Toc36026584"/>
      <w:r>
        <w:t>6</w:t>
      </w:r>
      <w:r w:rsidR="005B4773">
        <w:t>.4.1</w:t>
      </w:r>
      <w:r w:rsidR="005B4773" w:rsidRPr="007C5837">
        <w:tab/>
        <w:t>Reference signals</w:t>
      </w:r>
      <w:bookmarkEnd w:id="365"/>
      <w:bookmarkEnd w:id="366"/>
      <w:bookmarkEnd w:id="367"/>
      <w:bookmarkEnd w:id="368"/>
    </w:p>
    <w:p w14:paraId="13F1E58C" w14:textId="77777777" w:rsidR="006D01FE" w:rsidRPr="00F31C85" w:rsidRDefault="00732CE8" w:rsidP="006D01FE">
      <w:pPr>
        <w:pStyle w:val="Heading4"/>
      </w:pPr>
      <w:bookmarkStart w:id="369" w:name="_Toc19796450"/>
      <w:bookmarkStart w:id="370" w:name="_Toc26459676"/>
      <w:bookmarkStart w:id="371" w:name="_Toc29230326"/>
      <w:bookmarkStart w:id="372" w:name="_Toc36026585"/>
      <w:r>
        <w:t>6</w:t>
      </w:r>
      <w:r w:rsidR="005B4773">
        <w:t>.4.1.</w:t>
      </w:r>
      <w:r w:rsidR="00745325">
        <w:t>1</w:t>
      </w:r>
      <w:r w:rsidR="005B4773">
        <w:tab/>
        <w:t xml:space="preserve">Demodulation reference signal for </w:t>
      </w:r>
      <w:r w:rsidR="005B4773" w:rsidRPr="00306587">
        <w:t>PUSCH</w:t>
      </w:r>
      <w:bookmarkEnd w:id="369"/>
      <w:bookmarkEnd w:id="370"/>
      <w:bookmarkEnd w:id="371"/>
      <w:bookmarkEnd w:id="372"/>
    </w:p>
    <w:p w14:paraId="41FFF643" w14:textId="77777777" w:rsidR="00950CC7" w:rsidRDefault="009D5B87" w:rsidP="00950CC7">
      <w:pPr>
        <w:pStyle w:val="Heading5"/>
      </w:pPr>
      <w:bookmarkStart w:id="373" w:name="_Toc19796451"/>
      <w:bookmarkStart w:id="374" w:name="_Toc26459677"/>
      <w:bookmarkStart w:id="375" w:name="_Toc29230327"/>
      <w:bookmarkStart w:id="376" w:name="_Toc36026586"/>
      <w:r>
        <w:t>6.4.1.</w:t>
      </w:r>
      <w:r w:rsidR="00745325">
        <w:t>1</w:t>
      </w:r>
      <w:r>
        <w:t>.1</w:t>
      </w:r>
      <w:r>
        <w:tab/>
        <w:t>Sequence generation</w:t>
      </w:r>
      <w:bookmarkEnd w:id="373"/>
      <w:bookmarkEnd w:id="374"/>
      <w:bookmarkEnd w:id="375"/>
      <w:bookmarkEnd w:id="376"/>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6" type="#_x0000_t75" style="width:21.75pt;height:14.25pt" o:ole="">
            <v:imagedata r:id="rId883" o:title=""/>
          </v:shape>
          <o:OLEObject Type="Embed" ProgID="Equation.DSMT4" ShapeID="_x0000_i1516" DrawAspect="Content" ObjectID="_1646651385" r:id="rId884"/>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7" type="#_x0000_t75" style="width:194.25pt;height:28.45pt" o:ole="">
            <v:imagedata r:id="rId885" o:title=""/>
          </v:shape>
          <o:OLEObject Type="Embed" ProgID="Equation.DSMT4" ShapeID="_x0000_i1517" DrawAspect="Content" ObjectID="_1646651386" r:id="rId886"/>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8" type="#_x0000_t75" style="width:21.75pt;height:14.25pt" o:ole="">
            <v:imagedata r:id="rId568" o:title=""/>
          </v:shape>
          <o:OLEObject Type="Embed" ProgID="Equation.3" ShapeID="_x0000_i1518" DrawAspect="Content" ObjectID="_1646651387" r:id="rId887"/>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DF7A35"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9" type="#_x0000_t75" style="width:7.55pt;height:14.25pt" o:ole="">
            <v:imagedata r:id="rId888" o:title=""/>
          </v:shape>
          <o:OLEObject Type="Embed" ProgID="Equation.3" ShapeID="_x0000_i1519" DrawAspect="Content" ObjectID="_1646651388" r:id="rId889"/>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3C34BC4D"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Pr="00DC37D8">
        <w:rPr>
          <w:i/>
        </w:rPr>
        <w:t>msgA-</w:t>
      </w:r>
      <w:r w:rsidRPr="00085599">
        <w:rPr>
          <w:i/>
        </w:rPr>
        <w:t>scramblingID0</w:t>
      </w:r>
      <w:r>
        <w:t xml:space="preserve"> and </w:t>
      </w:r>
      <w:r>
        <w:rPr>
          <w:i/>
        </w:rPr>
        <w:t>msgA-</w:t>
      </w:r>
      <w:r w:rsidRPr="00085599">
        <w:rPr>
          <w:i/>
        </w:rPr>
        <w:t>scramblingID1</w:t>
      </w:r>
      <w:r>
        <w:t xml:space="preserve">, respectively, in the </w:t>
      </w:r>
      <w:r>
        <w:rPr>
          <w:i/>
        </w:rPr>
        <w:t>msgA-</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377"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09668762" w:rsidR="00722B07" w:rsidRDefault="00722B07" w:rsidP="00722B07">
      <w:pPr>
        <w:pStyle w:val="B2"/>
      </w:pPr>
      <w:r>
        <w:t>-</w:t>
      </w:r>
      <w:r>
        <w:tab/>
        <w:t xml:space="preserve">if the higher-layer parameter </w:t>
      </w:r>
      <w:r w:rsidR="009F0960">
        <w:rPr>
          <w:i/>
        </w:rPr>
        <w:t>dmrs-U</w:t>
      </w:r>
      <w:r w:rsidR="009F0960" w:rsidRPr="00B84D9A">
        <w:rPr>
          <w:i/>
        </w:rPr>
        <w:t>plink</w:t>
      </w:r>
      <w:r w:rsidRPr="00B84D9A">
        <w:rPr>
          <w:i/>
        </w:rPr>
        <w:t>-r16</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DF7A35"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377"/>
    <w:p w14:paraId="79C6F0AE" w14:textId="77777777" w:rsidR="00722B07" w:rsidRPr="00012F44" w:rsidRDefault="00DF7A35"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77777777"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w:t>
      </w:r>
    </w:p>
    <w:p w14:paraId="1C8B67F6" w14:textId="79AA9710" w:rsidR="00D53EC1" w:rsidRDefault="00D53EC1" w:rsidP="00D53EC1">
      <w:pPr>
        <w:pStyle w:val="B1"/>
      </w:pPr>
      <w:r>
        <w:lastRenderedPageBreak/>
        <w:t>-</w:t>
      </w:r>
      <w:r>
        <w:tab/>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5ADB9A73" w14:textId="1EF7015B" w:rsidR="00D53EC1" w:rsidRDefault="00D53EC1" w:rsidP="00D53EC1">
      <w:pPr>
        <w:pStyle w:val="B1"/>
      </w:pPr>
      <w:r>
        <w:t>-</w:t>
      </w:r>
      <w:r>
        <w:tab/>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 xml:space="preserve"> </w:t>
      </w:r>
      <w:r w:rsidRPr="0096275A">
        <w:t>or for a PUSCH transmission of Type-2 random access process in [5, TS 38.213]</w:t>
      </w:r>
      <w:r>
        <w:t>;</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21" type="#_x0000_t75" style="width:21.75pt;height:14.25pt" o:ole="">
            <v:imagedata r:id="rId883" o:title=""/>
          </v:shape>
          <o:OLEObject Type="Embed" ProgID="Equation.DSMT4" ShapeID="_x0000_i1521" DrawAspect="Content" ObjectID="_1646651389" r:id="rId890"/>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22" type="#_x0000_t75" style="width:116.35pt;height:36pt" o:ole="">
            <v:imagedata r:id="rId891" o:title=""/>
          </v:shape>
          <o:OLEObject Type="Embed" ProgID="Equation.DSMT4" ShapeID="_x0000_i1522" DrawAspect="Content" ObjectID="_1646651390" r:id="rId892"/>
        </w:object>
      </w:r>
    </w:p>
    <w:p w14:paraId="6DF261FC" w14:textId="538137B7"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and </w:t>
      </w:r>
      <m:oMath>
        <m:r>
          <w:rPr>
            <w:rFonts w:ascii="Cambria Math" w:hAnsi="Cambria Math"/>
          </w:rPr>
          <m:t>α=0</m:t>
        </m:r>
      </m:oMath>
      <w:r w:rsidR="00722B07">
        <w:t xml:space="preserve"> depends on the configuration:</w:t>
      </w:r>
    </w:p>
    <w:p w14:paraId="06A5F1B1" w14:textId="0E128E2A" w:rsidR="00722B07" w:rsidRDefault="00722B07" w:rsidP="00722B07">
      <w:pPr>
        <w:pStyle w:val="B1"/>
      </w:pPr>
      <w:r>
        <w:t>-</w:t>
      </w:r>
      <w:r>
        <w:tab/>
        <w:t xml:space="preserve">if the higher-layer parameter </w:t>
      </w:r>
      <w:r w:rsidR="009F0960">
        <w:rPr>
          <w:i/>
        </w:rPr>
        <w:t>dmrsU</w:t>
      </w:r>
      <w:r w:rsidR="009F0960" w:rsidRPr="00B84D9A">
        <w:rPr>
          <w:i/>
        </w:rPr>
        <w:t>plinkTransformPrecoding</w:t>
      </w:r>
      <w:r w:rsidRPr="00B84D9A">
        <w:rPr>
          <w:i/>
        </w:rPr>
        <w:t>-r16</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DF7A35"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1D5C6DED"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 xml:space="preserve">the DCI according to clause 7.3.1.1.2 in  [4, TS38.212] for a transmission scheduled by DCI format 0_1 </w:t>
      </w:r>
      <w:r w:rsidR="005376DF">
        <w:t>or 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77777777"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Pr="00085599">
        <w:rPr>
          <w:i/>
        </w:rPr>
        <w:t>scramblingID0</w:t>
      </w:r>
      <w:r>
        <w:t xml:space="preserve"> and </w:t>
      </w:r>
      <w:r w:rsidRPr="001A09FE">
        <w:rPr>
          <w:i/>
        </w:rPr>
        <w:t>pi2BPSK</w:t>
      </w:r>
      <w:r w:rsidRPr="00085599">
        <w:rPr>
          <w:i/>
        </w:rPr>
        <w:t>scramblingID1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 xml:space="preserve">scheduled by DCI format 0_1 or by a </w:t>
      </w:r>
      <w:r w:rsidRPr="00691218">
        <w:t>PUSCH transmission with a configured grant</w:t>
      </w:r>
      <w:r>
        <w:t>;</w:t>
      </w:r>
      <w:r w:rsidRPr="00E71D42">
        <w:rPr>
          <w:b/>
          <w:bCs/>
        </w:rPr>
        <w:t xml:space="preserve"> </w:t>
      </w:r>
    </w:p>
    <w:p w14:paraId="2277B2B0" w14:textId="777777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77777777"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49E89DA6" w14:textId="0EC3FF16" w:rsidR="00722B07"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5376DF">
        <w:t xml:space="preserve">, </w:t>
      </w:r>
      <w:r w:rsidR="005376DF" w:rsidRPr="00763F41">
        <w:t xml:space="preserve">the higher-layer parameter </w:t>
      </w:r>
      <w:r w:rsidR="005376DF" w:rsidRPr="00763F41">
        <w:rPr>
          <w:i/>
          <w:iCs/>
        </w:rPr>
        <w:t>dmrsUplinkTransformPrecoding-r16</w:t>
      </w:r>
      <w:r w:rsidR="005376DF" w:rsidRPr="00763F41">
        <w:t xml:space="preserve"> is not configured,</w:t>
      </w:r>
      <w:r w:rsidRPr="00950CC7">
        <w:t xml:space="preserve"> and the PUSCH is </w:t>
      </w:r>
      <w:r w:rsidR="008D75BC">
        <w:t>neither scheduled by RAR UL grant nor scheduled by DCI format 0_0 with CRC scrambled by TC-RNTI</w:t>
      </w:r>
      <w:r w:rsidRPr="00950CC7">
        <w:t xml:space="preserve"> according to clause 8.3 in [5, TS 38.213]</w:t>
      </w:r>
      <w:r w:rsidR="00722B07">
        <w:t>;</w:t>
      </w:r>
      <w:r w:rsidR="00722B07" w:rsidRPr="00722B07">
        <w:t xml:space="preserve"> </w:t>
      </w:r>
    </w:p>
    <w:p w14:paraId="70C68C66" w14:textId="111765BD"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4C2399">
        <w:rPr>
          <w:i/>
        </w:rPr>
        <w:t>-r16</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DF7A35">
        <w:rPr>
          <w:position w:val="-14"/>
        </w:rPr>
        <w:pict w14:anchorId="12F597C7">
          <v:shape id="_x0000_i1523" type="#_x0000_t75" style="width:14.25pt;height:14.25pt">
            <v:imagedata r:id="rId893"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DF7A35">
        <w:rPr>
          <w:position w:val="-24"/>
        </w:rPr>
        <w:pict w14:anchorId="72CC737F">
          <v:shape id="_x0000_i1524" type="#_x0000_t75" style="width:36pt;height:28.45pt">
            <v:imagedata r:id="rId894"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lastRenderedPageBreak/>
        <w:tab/>
      </w:r>
      <w:r w:rsidR="00DF7A35">
        <w:rPr>
          <w:position w:val="-30"/>
        </w:rPr>
        <w:pict w14:anchorId="2877D6E9">
          <v:shape id="_x0000_i1525" type="#_x0000_t75" style="width:187.55pt;height:36pt">
            <v:imagedata r:id="rId895"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6" type="#_x0000_t75" style="width:21.75pt;height:14.25pt" o:ole="">
            <v:imagedata r:id="rId568" o:title=""/>
          </v:shape>
          <o:OLEObject Type="Embed" ProgID="Equation.3" ShapeID="_x0000_i1526" DrawAspect="Content" ObjectID="_1646651391" r:id="rId896"/>
        </w:object>
      </w:r>
      <w:r w:rsidRPr="00950CC7">
        <w:t xml:space="preserve"> is defined by clause 5.2.1 and shall be initialized with </w:t>
      </w:r>
      <w:r w:rsidR="00DF7A35">
        <w:rPr>
          <w:position w:val="-10"/>
          <w:sz w:val="24"/>
        </w:rPr>
        <w:pict w14:anchorId="76AA5A23">
          <v:shape id="_x0000_i1527" type="#_x0000_t75" style="width:64.45pt;height:14.25pt">
            <v:imagedata r:id="rId897"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DF7A35">
        <w:rPr>
          <w:position w:val="-48"/>
        </w:rPr>
        <w:pict w14:anchorId="0050E4C8">
          <v:shape id="_x0000_i1528" type="#_x0000_t75" style="width:158.25pt;height:50.25pt">
            <v:imagedata r:id="rId898"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9" type="#_x0000_t75" style="width:21.75pt;height:14.25pt" o:ole="">
            <v:imagedata r:id="rId568" o:title=""/>
          </v:shape>
          <o:OLEObject Type="Embed" ProgID="Equation.3" ShapeID="_x0000_i1529" DrawAspect="Content" ObjectID="_1646651392" r:id="rId899"/>
        </w:object>
      </w:r>
      <w:r w:rsidRPr="00950CC7">
        <w:t xml:space="preserve"> is defined by clause 5.2.1 and shall be initialized with </w:t>
      </w:r>
      <w:r w:rsidR="00DF7A35">
        <w:rPr>
          <w:position w:val="-10"/>
          <w:sz w:val="24"/>
        </w:rPr>
        <w:pict w14:anchorId="650811F8">
          <v:shape id="_x0000_i1530" type="#_x0000_t75" style="width:43.55pt;height:14.25pt">
            <v:imagedata r:id="rId900"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378" w:name="_Toc19796452"/>
      <w:bookmarkStart w:id="379" w:name="_Toc26459678"/>
      <w:bookmarkStart w:id="380" w:name="_Toc29230328"/>
      <w:bookmarkStart w:id="381" w:name="_Toc36026587"/>
      <w:r>
        <w:t>6.4.1.1.2</w:t>
      </w:r>
      <w:r>
        <w:tab/>
      </w:r>
      <w:r w:rsidR="00CD4A86">
        <w:t>(void)</w:t>
      </w:r>
      <w:bookmarkEnd w:id="378"/>
      <w:bookmarkEnd w:id="379"/>
      <w:bookmarkEnd w:id="380"/>
      <w:bookmarkEnd w:id="381"/>
    </w:p>
    <w:p w14:paraId="0887DA76" w14:textId="77777777" w:rsidR="009D5B87" w:rsidRPr="00E616C7" w:rsidRDefault="009D5B87" w:rsidP="002D1890">
      <w:pPr>
        <w:pStyle w:val="Heading5"/>
      </w:pPr>
      <w:bookmarkStart w:id="382" w:name="_Toc19796453"/>
      <w:bookmarkStart w:id="383" w:name="_Toc26459679"/>
      <w:bookmarkStart w:id="384" w:name="_Toc29230329"/>
      <w:bookmarkStart w:id="385" w:name="_Toc36026588"/>
      <w:r w:rsidRPr="00E616C7">
        <w:t>6.4.1.</w:t>
      </w:r>
      <w:r w:rsidR="00745325">
        <w:t>1</w:t>
      </w:r>
      <w:r w:rsidRPr="00E616C7">
        <w:t>.</w:t>
      </w:r>
      <w:r w:rsidR="00514B76">
        <w:t>3</w:t>
      </w:r>
      <w:r w:rsidRPr="00E616C7">
        <w:tab/>
      </w:r>
      <w:r w:rsidR="00CD4A86" w:rsidRPr="00CD4A86">
        <w:t>Precoding and mapping to physical resources</w:t>
      </w:r>
      <w:bookmarkEnd w:id="382"/>
      <w:bookmarkEnd w:id="383"/>
      <w:bookmarkEnd w:id="384"/>
      <w:bookmarkEnd w:id="385"/>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31" type="#_x0000_t75" style="width:21.75pt;height:14.25pt" o:ole="">
            <v:imagedata r:id="rId901" o:title=""/>
          </v:shape>
          <o:OLEObject Type="Embed" ProgID="Equation.DSMT4" ShapeID="_x0000_i1531" DrawAspect="Content" ObjectID="_1646651393" r:id="rId902"/>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32" type="#_x0000_t75" style="width:180pt;height:108pt" o:ole="">
            <v:imagedata r:id="rId903" o:title=""/>
          </v:shape>
          <o:OLEObject Type="Embed" ProgID="Equation.DSMT4" ShapeID="_x0000_i1532" DrawAspect="Content" ObjectID="_1646651394" r:id="rId904"/>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33" type="#_x0000_t75" style="width:129.75pt;height:79.55pt" o:ole="">
            <v:imagedata r:id="rId905" o:title=""/>
          </v:shape>
          <o:OLEObject Type="Embed" ProgID="Equation.DSMT4" ShapeID="_x0000_i1533" DrawAspect="Content" ObjectID="_1646651395" r:id="rId906"/>
        </w:object>
      </w:r>
    </w:p>
    <w:p w14:paraId="176F5F6F" w14:textId="3FE18E51" w:rsidR="006E385B" w:rsidRPr="006E385B" w:rsidRDefault="002703E2" w:rsidP="006E385B">
      <w:r>
        <w:lastRenderedPageBreak/>
        <w:t xml:space="preserve">where </w:t>
      </w:r>
      <w:r w:rsidRPr="00817ADE">
        <w:rPr>
          <w:position w:val="-10"/>
        </w:rPr>
        <w:object w:dxaOrig="580" w:dyaOrig="300" w14:anchorId="44115B79">
          <v:shape id="_x0000_i1534" type="#_x0000_t75" style="width:28.45pt;height:14.25pt" o:ole="">
            <v:imagedata r:id="rId907" o:title=""/>
          </v:shape>
          <o:OLEObject Type="Embed" ProgID="Equation.3" ShapeID="_x0000_i1534" DrawAspect="Content" ObjectID="_1646651396" r:id="rId908"/>
        </w:object>
      </w:r>
      <w:r>
        <w:t xml:space="preserve">, </w:t>
      </w:r>
      <w:r w:rsidRPr="00817ADE">
        <w:rPr>
          <w:position w:val="-10"/>
        </w:rPr>
        <w:object w:dxaOrig="520" w:dyaOrig="300" w14:anchorId="68EF1B6E">
          <v:shape id="_x0000_i1535" type="#_x0000_t75" style="width:28.45pt;height:14.25pt" o:ole="">
            <v:imagedata r:id="rId909" o:title=""/>
          </v:shape>
          <o:OLEObject Type="Embed" ProgID="Equation.3" ShapeID="_x0000_i1535" DrawAspect="Content" ObjectID="_1646651397" r:id="rId910"/>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DF7A35">
        <w:rPr>
          <w:position w:val="-10"/>
        </w:rPr>
        <w:pict w14:anchorId="37FC2912">
          <v:shape id="_x0000_i1536" type="#_x0000_t75" style="width:28.45pt;height:14.25pt">
            <v:imagedata r:id="rId911"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60004751"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8" type="#_x0000_t75" style="width:50.25pt;height:14.25pt" o:ole="">
            <v:imagedata r:id="rId338" o:title=""/>
          </v:shape>
          <o:OLEObject Type="Embed" ProgID="Equation.3" ShapeID="_x0000_i1538" DrawAspect="Content" ObjectID="_1646651398" r:id="rId912"/>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DF7A35">
        <w:rPr>
          <w:position w:val="-12"/>
        </w:rPr>
        <w:pict w14:anchorId="79ECC92A">
          <v:shape id="_x0000_i1539" type="#_x0000_t75" style="width:50.25pt;height:14.25pt">
            <v:imagedata r:id="rId913"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386"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386"/>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40" type="#_x0000_t75" style="width:7.55pt;height:14.25pt" o:ole="">
            <v:imagedata r:id="rId914" o:title=""/>
          </v:shape>
          <o:OLEObject Type="Embed" ProgID="Equation.3" ShapeID="_x0000_i1540" DrawAspect="Content" ObjectID="_1646651399" r:id="rId915"/>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41" type="#_x0000_t75" style="width:7.55pt;height:14.25pt" o:ole="">
            <v:imagedata r:id="rId916" o:title=""/>
          </v:shape>
          <o:OLEObject Type="Embed" ProgID="Equation.3" ShapeID="_x0000_i1541" DrawAspect="Content" ObjectID="_1646651400" r:id="rId917"/>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42" type="#_x0000_t75" style="width:7.55pt;height:14.25pt" o:ole="">
            <v:imagedata r:id="rId918" o:title=""/>
          </v:shape>
          <o:OLEObject Type="Embed" ProgID="Equation.3" ShapeID="_x0000_i1542" DrawAspect="Content" ObjectID="_1646651401" r:id="rId919"/>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43" type="#_x0000_t75" style="width:7.55pt;height:14.25pt" o:ole="">
            <v:imagedata r:id="rId916" o:title=""/>
          </v:shape>
          <o:OLEObject Type="Embed" ProgID="Equation.3" ShapeID="_x0000_i1543" DrawAspect="Content" ObjectID="_1646651402" r:id="rId920"/>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44" type="#_x0000_t75" style="width:28.45pt;height:14.25pt" o:ole="">
            <v:imagedata r:id="rId921" o:title=""/>
          </v:shape>
          <o:OLEObject Type="Embed" ProgID="Equation.3" ShapeID="_x0000_i1544" DrawAspect="Content" ObjectID="_1646651403" r:id="rId922"/>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45" type="#_x0000_t75" style="width:7.55pt;height:14.25pt" o:ole="">
            <v:imagedata r:id="rId923" o:title=""/>
          </v:shape>
          <o:OLEObject Type="Embed" ProgID="Equation.3" ShapeID="_x0000_i1545" DrawAspect="Content" ObjectID="_1646651404" r:id="rId924"/>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7414FAE8"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460BAD" w:rsidRPr="00325ACA">
        <w:rPr>
          <w:i/>
        </w:rPr>
        <w:t>msgA-</w:t>
      </w:r>
      <w:r w:rsidR="00460BAD" w:rsidRPr="00650435">
        <w:rPr>
          <w:i/>
        </w:rPr>
        <w:t>maxLength</w:t>
      </w:r>
      <w:r w:rsidR="00460BAD" w:rsidRPr="00650435">
        <w:t xml:space="preserve"> in </w:t>
      </w:r>
      <w:r w:rsidR="00460BAD">
        <w:rPr>
          <w:i/>
        </w:rPr>
        <w:t>msgA-</w:t>
      </w:r>
      <w:r w:rsidR="00460BAD" w:rsidRPr="00650435">
        <w:rPr>
          <w:i/>
        </w:rPr>
        <w:t>DMRS-Config</w:t>
      </w:r>
      <w:r w:rsidR="00460BAD">
        <w:rPr>
          <w:i/>
        </w:rPr>
        <w:t>uration</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lastRenderedPageBreak/>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76C734E" w:rsidR="00650435" w:rsidRPr="00650435" w:rsidRDefault="00D53EC1" w:rsidP="00D53EC1">
      <w:pPr>
        <w:pStyle w:val="B1"/>
      </w:pPr>
      <w:r w:rsidRPr="005A146F">
        <w:t>-</w:t>
      </w:r>
      <w:r w:rsidRPr="005A146F">
        <w:tab/>
        <w:t xml:space="preserve">if the higher-layer parameter </w:t>
      </w:r>
      <w:r w:rsidRPr="005A146F">
        <w:rPr>
          <w:i/>
          <w:iCs/>
        </w:rPr>
        <w:t>msgA-maxLength</w:t>
      </w:r>
      <w:r w:rsidRPr="005A146F">
        <w:t xml:space="preserve"> in </w:t>
      </w:r>
      <w:r w:rsidRPr="005A146F">
        <w:rPr>
          <w:i/>
          <w:iCs/>
        </w:rPr>
        <w:t>msgA-DMRS-Configuration</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47A4D82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4990509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equal to 'pos3' is only supported when </w:t>
      </w:r>
      <w:r w:rsidRPr="00346E5E">
        <w:rPr>
          <w:i/>
        </w:rPr>
        <w:t>dmrs-TypeA-Position</w:t>
      </w:r>
      <w:r>
        <w:t xml:space="preserve"> is equal to 'pos2';</w:t>
      </w:r>
    </w:p>
    <w:p w14:paraId="0E11A7E0" w14:textId="0340997C"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46" type="#_x0000_t75" style="width:7.55pt;height:14.25pt" o:ole="">
            <v:imagedata r:id="rId925" o:title=""/>
          </v:shape>
          <o:OLEObject Type="Embed" ProgID="Equation.3" ShapeID="_x0000_i1546" DrawAspect="Content" ObjectID="_1646651405" r:id="rId926"/>
        </w:object>
      </w:r>
      <w:r>
        <w:t xml:space="preserve"> and the supported antenna ports </w:t>
      </w:r>
      <w:r w:rsidR="00A4251B" w:rsidRPr="00916965">
        <w:rPr>
          <w:position w:val="-12"/>
        </w:rPr>
        <w:object w:dxaOrig="260" w:dyaOrig="320" w14:anchorId="49FA8C36">
          <v:shape id="_x0000_i1547" type="#_x0000_t75" style="width:14.25pt;height:14.25pt" o:ole="">
            <v:imagedata r:id="rId927" o:title=""/>
          </v:shape>
          <o:OLEObject Type="Embed" ProgID="Equation.DSMT4" ShapeID="_x0000_i1547" DrawAspect="Content" ObjectID="_1646651406" r:id="rId928"/>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8" type="#_x0000_t75" style="width:14.25pt;height:14.25pt" o:ole="">
                  <v:imagedata r:id="rId929" o:title=""/>
                </v:shape>
                <o:OLEObject Type="Embed" ProgID="Equation.3" ShapeID="_x0000_i1548" DrawAspect="Content" ObjectID="_1646651407" r:id="rId930"/>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9" type="#_x0000_t75" style="width:14.25pt;height:14.25pt" o:ole="">
                  <v:imagedata r:id="rId929" o:title=""/>
                </v:shape>
                <o:OLEObject Type="Embed" ProgID="Equation.3" ShapeID="_x0000_i1549" DrawAspect="Content" ObjectID="_1646651408" r:id="rId937"/>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50" type="#_x0000_t75" style="width:7.55pt;height:14.25pt" o:ole="">
            <v:imagedata r:id="rId923" o:title=""/>
          </v:shape>
          <o:OLEObject Type="Embed" ProgID="Equation.3" ShapeID="_x0000_i1550" DrawAspect="Content" ObjectID="_1646651409" r:id="rId938"/>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DF7A35"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51" type="#_x0000_t75" style="width:7.55pt;height:14.25pt" o:ole="">
                  <v:imagedata r:id="rId923" o:title=""/>
                </v:shape>
                <o:OLEObject Type="Embed" ProgID="Equation.3" ShapeID="_x0000_i1551" DrawAspect="Content" ObjectID="_1646651410" r:id="rId939"/>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52" type="#_x0000_t75" style="width:7.55pt;height:14.25pt" o:ole="">
            <v:imagedata r:id="rId923" o:title=""/>
          </v:shape>
          <o:OLEObject Type="Embed" ProgID="Equation.3" ShapeID="_x0000_i1552" DrawAspect="Content" ObjectID="_1646651411" r:id="rId941"/>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DF7A35"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53" type="#_x0000_t75" style="width:7.55pt;height:14.25pt" o:ole="">
                  <v:imagedata r:id="rId923" o:title=""/>
                </v:shape>
                <o:OLEObject Type="Embed" ProgID="Equation.3" ShapeID="_x0000_i1553" DrawAspect="Content" ObjectID="_1646651412" r:id="rId942"/>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DF7A35" w:rsidP="00B15198">
            <w:pPr>
              <w:keepNext/>
              <w:keepLines/>
              <w:spacing w:after="0"/>
              <w:jc w:val="center"/>
              <w:rPr>
                <w:rFonts w:ascii="Arial" w:hAnsi="Arial"/>
                <w:sz w:val="18"/>
              </w:rPr>
            </w:pPr>
            <w:r>
              <w:rPr>
                <w:rFonts w:ascii="Arial" w:hAnsi="Arial"/>
                <w:position w:val="-10"/>
                <w:sz w:val="18"/>
              </w:rPr>
              <w:pict w14:anchorId="48FDB6F0">
                <v:shape id="_x0000_i1554" type="#_x0000_t75" style="width:7.55pt;height:14.25pt">
                  <v:imagedata r:id="rId943" o:title=""/>
                </v:shape>
              </w:pict>
            </w:r>
          </w:p>
        </w:tc>
        <w:tc>
          <w:tcPr>
            <w:tcW w:w="851" w:type="dxa"/>
            <w:shd w:val="clear" w:color="auto" w:fill="auto"/>
          </w:tcPr>
          <w:p w14:paraId="69B0FFC6"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486003C8">
                <v:shape id="_x0000_i1555" type="#_x0000_t75" style="width:7.55pt;height:14.25pt">
                  <v:imagedata r:id="rId943"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DF7A35" w:rsidP="00B15198">
            <w:pPr>
              <w:keepNext/>
              <w:keepLines/>
              <w:spacing w:after="0"/>
              <w:jc w:val="center"/>
              <w:rPr>
                <w:rFonts w:ascii="Arial" w:hAnsi="Arial"/>
                <w:sz w:val="18"/>
              </w:rPr>
            </w:pPr>
            <w:r>
              <w:rPr>
                <w:rFonts w:ascii="Arial" w:hAnsi="Arial"/>
                <w:position w:val="-10"/>
                <w:sz w:val="18"/>
              </w:rPr>
              <w:pict w14:anchorId="267DED65">
                <v:shape id="_x0000_i1556" type="#_x0000_t75" style="width:7.55pt;height:14.25pt">
                  <v:imagedata r:id="rId943" o:title=""/>
                </v:shape>
              </w:pict>
            </w:r>
          </w:p>
        </w:tc>
        <w:tc>
          <w:tcPr>
            <w:tcW w:w="851" w:type="dxa"/>
            <w:shd w:val="clear" w:color="auto" w:fill="auto"/>
          </w:tcPr>
          <w:p w14:paraId="5388699B"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4808F815">
                <v:shape id="_x0000_i1557" type="#_x0000_t75" style="width:7.55pt;height:14.25pt">
                  <v:imagedata r:id="rId943"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1B2226E8">
                <v:shape id="_x0000_i1558" type="#_x0000_t75" style="width:7.55pt;height:14.25pt">
                  <v:imagedata r:id="rId943" o:title=""/>
                </v:shape>
              </w:pict>
            </w:r>
          </w:p>
        </w:tc>
        <w:tc>
          <w:tcPr>
            <w:tcW w:w="851" w:type="dxa"/>
            <w:shd w:val="clear" w:color="auto" w:fill="auto"/>
          </w:tcPr>
          <w:p w14:paraId="5C5EECF9"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083B4DA1">
                <v:shape id="_x0000_i1559" type="#_x0000_t75" style="width:7.55pt;height:14.25pt">
                  <v:imagedata r:id="rId943"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DF7A35" w:rsidP="00B15198">
            <w:pPr>
              <w:keepNext/>
              <w:keepLines/>
              <w:spacing w:after="0"/>
              <w:jc w:val="center"/>
              <w:rPr>
                <w:rFonts w:ascii="Arial" w:hAnsi="Arial"/>
                <w:sz w:val="18"/>
              </w:rPr>
            </w:pPr>
            <w:r>
              <w:rPr>
                <w:rFonts w:ascii="Arial" w:hAnsi="Arial"/>
                <w:position w:val="-10"/>
                <w:sz w:val="18"/>
              </w:rPr>
              <w:pict w14:anchorId="661DC791">
                <v:shape id="_x0000_i1560" type="#_x0000_t75" style="width:7.55pt;height:14.25pt">
                  <v:imagedata r:id="rId943" o:title=""/>
                </v:shape>
              </w:pict>
            </w:r>
          </w:p>
        </w:tc>
        <w:tc>
          <w:tcPr>
            <w:tcW w:w="851" w:type="dxa"/>
            <w:shd w:val="clear" w:color="auto" w:fill="auto"/>
          </w:tcPr>
          <w:p w14:paraId="56131EBB"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1F7DFAB7">
                <v:shape id="_x0000_i1561" type="#_x0000_t75" style="width:7.55pt;height:14.25pt">
                  <v:imagedata r:id="rId943"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3F080DAE">
                <v:shape id="_x0000_i1562" type="#_x0000_t75" style="width:7.55pt;height:14.25pt">
                  <v:imagedata r:id="rId943" o:title=""/>
                </v:shape>
              </w:pict>
            </w:r>
          </w:p>
        </w:tc>
        <w:tc>
          <w:tcPr>
            <w:tcW w:w="851" w:type="dxa"/>
            <w:shd w:val="clear" w:color="auto" w:fill="auto"/>
          </w:tcPr>
          <w:p w14:paraId="38343F9A"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3301A5D4">
                <v:shape id="_x0000_i1563" type="#_x0000_t75" style="width:7.55pt;height:14.25pt">
                  <v:imagedata r:id="rId943"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614372C8">
                <v:shape id="_x0000_i1564" type="#_x0000_t75" style="width:7.55pt;height:14.25pt">
                  <v:imagedata r:id="rId943" o:title=""/>
                </v:shape>
              </w:pict>
            </w:r>
          </w:p>
        </w:tc>
        <w:tc>
          <w:tcPr>
            <w:tcW w:w="851" w:type="dxa"/>
            <w:shd w:val="clear" w:color="auto" w:fill="auto"/>
          </w:tcPr>
          <w:p w14:paraId="0BB16A54"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73974868">
                <v:shape id="_x0000_i1565" type="#_x0000_t75" style="width:7.55pt;height:14.25pt">
                  <v:imagedata r:id="rId943"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0DC1B140">
                <v:shape id="_x0000_i1566" type="#_x0000_t75" style="width:7.55pt;height:14.25pt">
                  <v:imagedata r:id="rId943" o:title=""/>
                </v:shape>
              </w:pict>
            </w:r>
          </w:p>
        </w:tc>
        <w:tc>
          <w:tcPr>
            <w:tcW w:w="851" w:type="dxa"/>
            <w:shd w:val="clear" w:color="auto" w:fill="auto"/>
          </w:tcPr>
          <w:p w14:paraId="5FA94323"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5AB99447">
                <v:shape id="_x0000_i1567" type="#_x0000_t75" style="width:7.55pt;height:14.25pt">
                  <v:imagedata r:id="rId943"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1C7A5232">
                <v:shape id="_x0000_i1568" type="#_x0000_t75" style="width:7.55pt;height:14.25pt">
                  <v:imagedata r:id="rId943" o:title=""/>
                </v:shape>
              </w:pict>
            </w:r>
          </w:p>
        </w:tc>
        <w:tc>
          <w:tcPr>
            <w:tcW w:w="851" w:type="dxa"/>
            <w:shd w:val="clear" w:color="auto" w:fill="auto"/>
          </w:tcPr>
          <w:p w14:paraId="13080A7C"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1BAFF8F2">
                <v:shape id="_x0000_i1569" type="#_x0000_t75" style="width:7.55pt;height:14.25pt">
                  <v:imagedata r:id="rId943"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48EE18E8">
                <v:shape id="_x0000_i1570" type="#_x0000_t75" style="width:7.55pt;height:14.25pt">
                  <v:imagedata r:id="rId943" o:title=""/>
                </v:shape>
              </w:pict>
            </w:r>
          </w:p>
        </w:tc>
        <w:tc>
          <w:tcPr>
            <w:tcW w:w="851" w:type="dxa"/>
            <w:shd w:val="clear" w:color="auto" w:fill="auto"/>
          </w:tcPr>
          <w:p w14:paraId="70C0F841"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713E5093">
                <v:shape id="_x0000_i1571" type="#_x0000_t75" style="width:7.55pt;height:14.25pt">
                  <v:imagedata r:id="rId943"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7EA5FE80">
                <v:shape id="_x0000_i1572" type="#_x0000_t75" style="width:7.55pt;height:14.25pt">
                  <v:imagedata r:id="rId943" o:title=""/>
                </v:shape>
              </w:pict>
            </w:r>
          </w:p>
        </w:tc>
        <w:tc>
          <w:tcPr>
            <w:tcW w:w="851" w:type="dxa"/>
            <w:shd w:val="clear" w:color="auto" w:fill="auto"/>
          </w:tcPr>
          <w:p w14:paraId="5B907B58"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4121724E">
                <v:shape id="_x0000_i1573" type="#_x0000_t75" style="width:7.55pt;height:14.25pt">
                  <v:imagedata r:id="rId943"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3B2AF347">
                <v:shape id="_x0000_i1574" type="#_x0000_t75" style="width:7.55pt;height:14.25pt">
                  <v:imagedata r:id="rId943" o:title=""/>
                </v:shape>
              </w:pict>
            </w:r>
          </w:p>
        </w:tc>
        <w:tc>
          <w:tcPr>
            <w:tcW w:w="851" w:type="dxa"/>
            <w:shd w:val="clear" w:color="auto" w:fill="auto"/>
          </w:tcPr>
          <w:p w14:paraId="035DD3B4"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79C3B591">
                <v:shape id="_x0000_i1575" type="#_x0000_t75" style="width:7.55pt;height:14.25pt">
                  <v:imagedata r:id="rId943"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64198684">
                <v:shape id="_x0000_i1576" type="#_x0000_t75" style="width:7.55pt;height:14.25pt">
                  <v:imagedata r:id="rId943"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7" type="#_x0000_t75" style="width:7.55pt;height:14.25pt" o:ole="">
                  <v:imagedata r:id="rId914" o:title=""/>
                </v:shape>
                <o:OLEObject Type="Embed" ProgID="Equation.3" ShapeID="_x0000_i1577" DrawAspect="Content" ObjectID="_1646651413" r:id="rId94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3B3C89E1">
                <v:shape id="_x0000_i1578" type="#_x0000_t75" style="width:7.55pt;height:14.25pt">
                  <v:imagedata r:id="rId943" o:title=""/>
                </v:shape>
              </w:pict>
            </w:r>
          </w:p>
        </w:tc>
        <w:tc>
          <w:tcPr>
            <w:tcW w:w="851" w:type="dxa"/>
            <w:shd w:val="clear" w:color="auto" w:fill="auto"/>
          </w:tcPr>
          <w:p w14:paraId="28A5123F"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1C8255AE">
                <v:shape id="_x0000_i1579" type="#_x0000_t75" style="width:7.55pt;height:14.25pt">
                  <v:imagedata r:id="rId943"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4F1DBEFD">
                <v:shape id="_x0000_i1580" type="#_x0000_t75" style="width:7.55pt;height:14.25pt">
                  <v:imagedata r:id="rId943"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81" type="#_x0000_t75" style="width:7.55pt;height:14.25pt" o:ole="">
                  <v:imagedata r:id="rId914" o:title=""/>
                </v:shape>
                <o:OLEObject Type="Embed" ProgID="Equation.3" ShapeID="_x0000_i1581" DrawAspect="Content" ObjectID="_1646651414" r:id="rId94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5CC4CA0E">
                <v:shape id="_x0000_i1582" type="#_x0000_t75" style="width:7.55pt;height:14.25pt">
                  <v:imagedata r:id="rId943" o:title=""/>
                </v:shape>
              </w:pict>
            </w:r>
          </w:p>
        </w:tc>
        <w:tc>
          <w:tcPr>
            <w:tcW w:w="851" w:type="dxa"/>
            <w:shd w:val="clear" w:color="auto" w:fill="auto"/>
          </w:tcPr>
          <w:p w14:paraId="22218651"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0488711A">
                <v:shape id="_x0000_i1583" type="#_x0000_t75" style="width:7.55pt;height:14.25pt">
                  <v:imagedata r:id="rId943"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0167A926">
                <v:shape id="_x0000_i1584" type="#_x0000_t75" style="width:7.55pt;height:14.25pt">
                  <v:imagedata r:id="rId943"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85" type="#_x0000_t75" style="width:7.55pt;height:14.25pt" o:ole="">
                  <v:imagedata r:id="rId914" o:title=""/>
                </v:shape>
                <o:OLEObject Type="Embed" ProgID="Equation.3" ShapeID="_x0000_i1585" DrawAspect="Content" ObjectID="_1646651415" r:id="rId94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629CD878">
                <v:shape id="_x0000_i1586" type="#_x0000_t75" style="width:7.55pt;height:14.25pt">
                  <v:imagedata r:id="rId943" o:title=""/>
                </v:shape>
              </w:pict>
            </w:r>
          </w:p>
        </w:tc>
        <w:tc>
          <w:tcPr>
            <w:tcW w:w="851" w:type="dxa"/>
            <w:shd w:val="clear" w:color="auto" w:fill="auto"/>
          </w:tcPr>
          <w:p w14:paraId="0CDDC475"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36295D6E">
                <v:shape id="_x0000_i1587" type="#_x0000_t75" style="width:7.55pt;height:14.25pt">
                  <v:imagedata r:id="rId943"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6BF20A6B">
                <v:shape id="_x0000_i1588" type="#_x0000_t75" style="width:7.55pt;height:14.25pt">
                  <v:imagedata r:id="rId943"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9" type="#_x0000_t75" style="width:7.55pt;height:14.25pt" o:ole="">
                  <v:imagedata r:id="rId914" o:title=""/>
                </v:shape>
                <o:OLEObject Type="Embed" ProgID="Equation.3" ShapeID="_x0000_i1589" DrawAspect="Content" ObjectID="_1646651416" r:id="rId94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28CE92B9">
                <v:shape id="_x0000_i1590" type="#_x0000_t75" style="width:7.55pt;height:14.25pt">
                  <v:imagedata r:id="rId943" o:title=""/>
                </v:shape>
              </w:pict>
            </w:r>
          </w:p>
        </w:tc>
        <w:tc>
          <w:tcPr>
            <w:tcW w:w="851" w:type="dxa"/>
            <w:shd w:val="clear" w:color="auto" w:fill="auto"/>
          </w:tcPr>
          <w:p w14:paraId="57F9E932"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17DF8632">
                <v:shape id="_x0000_i1591" type="#_x0000_t75" style="width:7.55pt;height:14.25pt">
                  <v:imagedata r:id="rId943"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DF7A35" w:rsidP="00B15198">
            <w:pPr>
              <w:keepNext/>
              <w:keepLines/>
              <w:spacing w:after="0"/>
              <w:jc w:val="center"/>
              <w:rPr>
                <w:rFonts w:ascii="Arial" w:hAnsi="Arial"/>
                <w:sz w:val="18"/>
              </w:rPr>
            </w:pPr>
            <w:r>
              <w:rPr>
                <w:rFonts w:ascii="Arial" w:hAnsi="Arial"/>
                <w:position w:val="-10"/>
                <w:sz w:val="18"/>
              </w:rPr>
              <w:pict w14:anchorId="752BEE79">
                <v:shape id="_x0000_i1592" type="#_x0000_t75" style="width:7.55pt;height:14.25pt">
                  <v:imagedata r:id="rId943"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93" type="#_x0000_t75" style="width:7.55pt;height:14.25pt" o:ole="">
                  <v:imagedata r:id="rId914" o:title=""/>
                </v:shape>
                <o:OLEObject Type="Embed" ProgID="Equation.3" ShapeID="_x0000_i1593" DrawAspect="Content" ObjectID="_1646651417" r:id="rId948"/>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13351EFE">
                <v:shape id="_x0000_i1594" type="#_x0000_t75" style="width:7.55pt;height:14.25pt">
                  <v:imagedata r:id="rId943" o:title=""/>
                </v:shape>
              </w:pict>
            </w:r>
          </w:p>
        </w:tc>
        <w:tc>
          <w:tcPr>
            <w:tcW w:w="851" w:type="dxa"/>
            <w:shd w:val="clear" w:color="auto" w:fill="auto"/>
          </w:tcPr>
          <w:p w14:paraId="0733F637" w14:textId="77777777" w:rsidR="00B15198" w:rsidRPr="00B15198" w:rsidRDefault="00DF7A35" w:rsidP="00B15198">
            <w:pPr>
              <w:keepNext/>
              <w:keepLines/>
              <w:spacing w:after="0"/>
              <w:jc w:val="center"/>
              <w:rPr>
                <w:rFonts w:ascii="Arial" w:eastAsia="Batang" w:hAnsi="Arial"/>
                <w:sz w:val="18"/>
              </w:rPr>
            </w:pPr>
            <w:r>
              <w:rPr>
                <w:rFonts w:ascii="Arial" w:hAnsi="Arial"/>
                <w:position w:val="-10"/>
                <w:sz w:val="18"/>
              </w:rPr>
              <w:pict w14:anchorId="77F2C1F3">
                <v:shape id="_x0000_i1595" type="#_x0000_t75" style="width:7.55pt;height:14.25pt">
                  <v:imagedata r:id="rId943"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96" type="#_x0000_t75" style="width:7.55pt;height:14.25pt" o:ole="">
            <v:imagedata r:id="rId923" o:title=""/>
          </v:shape>
          <o:OLEObject Type="Embed" ProgID="Equation.3" ShapeID="_x0000_i1596" DrawAspect="Content" ObjectID="_1646651418" r:id="rId949"/>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DF7A35"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DF7A3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DF7A3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DF7A3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387" w:name="_Toc19796454"/>
      <w:bookmarkStart w:id="388" w:name="_Toc26459680"/>
      <w:bookmarkStart w:id="389" w:name="_Toc29230330"/>
      <w:bookmarkStart w:id="390" w:name="_Toc36026589"/>
      <w:r>
        <w:t>6.4.1.2</w:t>
      </w:r>
      <w:r>
        <w:tab/>
        <w:t>Phase-tracking reference signals</w:t>
      </w:r>
      <w:r w:rsidR="005176DC">
        <w:t xml:space="preserve"> for PUSCH</w:t>
      </w:r>
      <w:bookmarkEnd w:id="387"/>
      <w:bookmarkEnd w:id="388"/>
      <w:bookmarkEnd w:id="389"/>
      <w:bookmarkEnd w:id="390"/>
    </w:p>
    <w:p w14:paraId="7247E58C" w14:textId="77777777" w:rsidR="00745325" w:rsidRDefault="00745325" w:rsidP="00745325">
      <w:pPr>
        <w:pStyle w:val="Heading5"/>
      </w:pPr>
      <w:bookmarkStart w:id="391" w:name="_Toc19796455"/>
      <w:bookmarkStart w:id="392" w:name="_Toc26459681"/>
      <w:bookmarkStart w:id="393" w:name="_Toc29230331"/>
      <w:bookmarkStart w:id="394" w:name="_Toc36026590"/>
      <w:r>
        <w:t>6.4.1.2.1</w:t>
      </w:r>
      <w:r>
        <w:tab/>
        <w:t>Sequence generation</w:t>
      </w:r>
      <w:bookmarkEnd w:id="391"/>
      <w:bookmarkEnd w:id="392"/>
      <w:bookmarkEnd w:id="393"/>
      <w:bookmarkEnd w:id="394"/>
    </w:p>
    <w:p w14:paraId="4B3E2BB0" w14:textId="77777777" w:rsidR="005F651B" w:rsidRDefault="005F651B" w:rsidP="005F651B">
      <w:pPr>
        <w:pStyle w:val="Heading6"/>
      </w:pPr>
      <w:bookmarkStart w:id="395" w:name="_Toc19796456"/>
      <w:bookmarkStart w:id="396" w:name="_Toc26459682"/>
      <w:bookmarkStart w:id="397" w:name="_Toc29230332"/>
      <w:bookmarkStart w:id="398" w:name="_Toc36026591"/>
      <w:r>
        <w:t>6.4.1.2.1.1</w:t>
      </w:r>
      <w:r>
        <w:tab/>
        <w:t>Sequence generation</w:t>
      </w:r>
      <w:r w:rsidR="005D6BD6">
        <w:t xml:space="preserve"> </w:t>
      </w:r>
      <w:r w:rsidRPr="005176DC">
        <w:t>if tr</w:t>
      </w:r>
      <w:r>
        <w:t>ansform precoding is not enabled</w:t>
      </w:r>
      <w:bookmarkEnd w:id="395"/>
      <w:bookmarkEnd w:id="396"/>
      <w:bookmarkEnd w:id="397"/>
      <w:bookmarkEnd w:id="39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7" type="#_x0000_t75" style="width:7.55pt;height:14.25pt" o:ole="">
            <v:imagedata r:id="rId950" o:title=""/>
          </v:shape>
          <o:OLEObject Type="Embed" ProgID="Equation.3" ShapeID="_x0000_i1597" DrawAspect="Content" ObjectID="_1646651419" r:id="rId951"/>
        </w:object>
      </w:r>
      <w:r w:rsidR="005D6BD6">
        <w:t xml:space="preserve"> on layer </w:t>
      </w:r>
      <w:r w:rsidR="005D6BD6" w:rsidRPr="0069673D">
        <w:rPr>
          <w:position w:val="-10"/>
        </w:rPr>
        <w:object w:dxaOrig="180" w:dyaOrig="279" w14:anchorId="1A7ED6BE">
          <v:shape id="_x0000_i1598" type="#_x0000_t75" style="width:7.55pt;height:14.25pt" o:ole="">
            <v:imagedata r:id="rId952" o:title=""/>
          </v:shape>
          <o:OLEObject Type="Embed" ProgID="Equation.3" ShapeID="_x0000_i1598" DrawAspect="Content" ObjectID="_1646651420" r:id="rId953"/>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DF7A35">
        <w:rPr>
          <w:position w:val="-12"/>
        </w:rPr>
        <w:pict w14:anchorId="0F00E542">
          <v:shape id="_x0000_i1599" type="#_x0000_t75" style="width:14.25pt;height:14.25pt">
            <v:imagedata r:id="rId954" o:title=""/>
          </v:shape>
        </w:pict>
      </w:r>
      <w:r w:rsidRPr="005D6BD6">
        <w:t xml:space="preserve"> or </w:t>
      </w:r>
      <w:r w:rsidR="00DF7A35">
        <w:rPr>
          <w:position w:val="-12"/>
        </w:rPr>
        <w:pict w14:anchorId="3067CB3A">
          <v:shape id="_x0000_i1600" type="#_x0000_t75" style="width:36pt;height:14.25pt">
            <v:imagedata r:id="rId955"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DF7A35">
        <w:rPr>
          <w:position w:val="-12"/>
        </w:rPr>
        <w:pict w14:anchorId="18EC3708">
          <v:shape id="_x0000_i1601" type="#_x0000_t75" style="width:21.75pt;height:14.25pt">
            <v:imagedata r:id="rId956"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399" w:name="_Toc19796457"/>
      <w:bookmarkStart w:id="400" w:name="_Toc26459683"/>
      <w:bookmarkStart w:id="401" w:name="_Toc29230333"/>
      <w:bookmarkStart w:id="402" w:name="_Toc36026592"/>
      <w:r>
        <w:t>6.4.1.2.1.2</w:t>
      </w:r>
      <w:r w:rsidR="006B1885">
        <w:tab/>
        <w:t xml:space="preserve">Sequence generation </w:t>
      </w:r>
      <w:r w:rsidR="006B1885" w:rsidRPr="005176DC">
        <w:t>if tr</w:t>
      </w:r>
      <w:r w:rsidR="006B1885">
        <w:t>ansform precoding is enabled</w:t>
      </w:r>
      <w:bookmarkEnd w:id="399"/>
      <w:bookmarkEnd w:id="400"/>
      <w:bookmarkEnd w:id="401"/>
      <w:bookmarkEnd w:id="402"/>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02" type="#_x0000_t75" style="width:28.45pt;height:14.25pt" o:ole="">
            <v:imagedata r:id="rId957" o:title=""/>
          </v:shape>
          <o:OLEObject Type="Embed" ProgID="Equation.3" ShapeID="_x0000_i1602" DrawAspect="Content" ObjectID="_1646651421" r:id="rId958"/>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403"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403"/>
      <w:r w:rsidR="005D6BD6" w:rsidRPr="00514048">
        <w:t xml:space="preserve">, the number of samples per PT-RS group </w:t>
      </w:r>
      <w:r w:rsidR="005D6BD6" w:rsidRPr="00031871">
        <w:rPr>
          <w:position w:val="-14"/>
        </w:rPr>
        <w:object w:dxaOrig="580" w:dyaOrig="380" w14:anchorId="1717A14B">
          <v:shape id="_x0000_i1603" type="#_x0000_t75" style="width:28.45pt;height:21.75pt" o:ole="">
            <v:imagedata r:id="rId959" o:title=""/>
          </v:shape>
          <o:OLEObject Type="Embed" ProgID="Equation.3" ShapeID="_x0000_i1603" DrawAspect="Content" ObjectID="_1646651422" r:id="rId960"/>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04" type="#_x0000_t75" style="width:223.55pt;height:93.75pt" o:ole="">
            <v:imagedata r:id="rId961" o:title=""/>
          </v:shape>
          <o:OLEObject Type="Embed" ProgID="Equation.DSMT4" ShapeID="_x0000_i1604" DrawAspect="Content" ObjectID="_1646651423" r:id="rId962"/>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05" type="#_x0000_t75" style="width:21.75pt;height:14.25pt" o:ole="">
            <v:imagedata r:id="rId568" o:title=""/>
          </v:shape>
          <o:OLEObject Type="Embed" ProgID="Equation.3" ShapeID="_x0000_i1605" DrawAspect="Content" ObjectID="_1646651424" r:id="rId963"/>
        </w:object>
      </w:r>
      <w:r>
        <w:t xml:space="preserve"> is defined in clause 5.2.1</w:t>
      </w:r>
      <w:r w:rsidR="00050667">
        <w:t xml:space="preserve"> and </w:t>
      </w:r>
      <w:r w:rsidR="00050667" w:rsidRPr="00516521">
        <w:rPr>
          <w:position w:val="-10"/>
        </w:rPr>
        <w:object w:dxaOrig="400" w:dyaOrig="300" w14:anchorId="6690A2E8">
          <v:shape id="_x0000_i1606" type="#_x0000_t75" style="width:21.75pt;height:14.25pt" o:ole="">
            <v:imagedata r:id="rId964" o:title=""/>
          </v:shape>
          <o:OLEObject Type="Embed" ProgID="Equation.3" ShapeID="_x0000_i1606" DrawAspect="Content" ObjectID="_1646651425" r:id="rId965"/>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7" type="#_x0000_t75" style="width:7.55pt;height:14.25pt" o:ole="">
            <v:imagedata r:id="rId888" o:title=""/>
          </v:shape>
          <o:OLEObject Type="Embed" ProgID="Equation.3" ShapeID="_x0000_i1607" DrawAspect="Content" ObjectID="_1646651426" r:id="rId96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8" type="#_x0000_t75" style="width:21.75pt;height:14.25pt" o:ole="">
            <v:imagedata r:id="rId964" o:title=""/>
          </v:shape>
          <o:OLEObject Type="Embed" ProgID="Equation.3" ShapeID="_x0000_i1608" DrawAspect="Content" ObjectID="_1646651427" r:id="rId96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DF7A35" w:rsidP="00E941B7">
            <w:pPr>
              <w:pStyle w:val="TAH"/>
              <w:rPr>
                <w:rFonts w:eastAsia="Batang"/>
              </w:rPr>
            </w:pPr>
            <w:r>
              <w:rPr>
                <w:rFonts w:eastAsia="Batang"/>
              </w:rPr>
              <w:pict w14:anchorId="4D9D3F5B">
                <v:shape id="_x0000_i1609" type="#_x0000_t75" style="width:1in;height:21.75pt">
                  <v:imagedata r:id="rId968" o:title=""/>
                </v:shape>
              </w:pict>
            </w:r>
          </w:p>
        </w:tc>
        <w:tc>
          <w:tcPr>
            <w:tcW w:w="2412" w:type="dxa"/>
            <w:tcBorders>
              <w:bottom w:val="single" w:sz="4" w:space="0" w:color="auto"/>
            </w:tcBorders>
            <w:shd w:val="clear" w:color="auto" w:fill="auto"/>
          </w:tcPr>
          <w:p w14:paraId="23D26334" w14:textId="77777777" w:rsidR="003C1373" w:rsidRPr="00E941B7" w:rsidRDefault="00DF7A35" w:rsidP="00E941B7">
            <w:pPr>
              <w:pStyle w:val="TAH"/>
              <w:rPr>
                <w:rFonts w:eastAsia="Batang"/>
              </w:rPr>
            </w:pPr>
            <w:r>
              <w:rPr>
                <w:rFonts w:eastAsia="Batang"/>
              </w:rPr>
              <w:pict w14:anchorId="249467EB">
                <v:shape id="_x0000_i1610" type="#_x0000_t75" style="width:50.25pt;height:21.75pt">
                  <v:imagedata r:id="rId969" o:title=""/>
                </v:shape>
              </w:pict>
            </w:r>
            <w:r w:rsidR="003C1373" w:rsidRPr="00E941B7">
              <w:rPr>
                <w:rFonts w:eastAsia="Batang"/>
              </w:rPr>
              <w:br/>
            </w:r>
            <w:r>
              <w:rPr>
                <w:rFonts w:eastAsia="Batang"/>
              </w:rPr>
              <w:pict w14:anchorId="6C635E63">
                <v:shape id="_x0000_i1611" type="#_x0000_t75" style="width:50.25pt;height:14.25pt">
                  <v:imagedata r:id="rId970" o:title=""/>
                </v:shape>
              </w:pict>
            </w:r>
          </w:p>
        </w:tc>
        <w:tc>
          <w:tcPr>
            <w:tcW w:w="2360" w:type="dxa"/>
            <w:tcBorders>
              <w:bottom w:val="single" w:sz="4" w:space="0" w:color="auto"/>
            </w:tcBorders>
            <w:shd w:val="clear" w:color="auto" w:fill="auto"/>
          </w:tcPr>
          <w:p w14:paraId="59348A32" w14:textId="77777777" w:rsidR="003C1373" w:rsidRPr="00E941B7" w:rsidRDefault="00DF7A35" w:rsidP="00E941B7">
            <w:pPr>
              <w:pStyle w:val="TAH"/>
              <w:rPr>
                <w:rFonts w:eastAsia="Batang"/>
              </w:rPr>
            </w:pPr>
            <w:r>
              <w:rPr>
                <w:rFonts w:eastAsia="Batang"/>
              </w:rPr>
              <w:pict w14:anchorId="3B28E8C3">
                <v:shape id="_x0000_i1612" type="#_x0000_t75" style="width:50.25pt;height:21.75pt">
                  <v:imagedata r:id="rId971" o:title=""/>
                </v:shape>
              </w:pict>
            </w:r>
            <w:r w:rsidR="003C1373" w:rsidRPr="00E941B7">
              <w:rPr>
                <w:rFonts w:eastAsia="Batang"/>
              </w:rPr>
              <w:br/>
            </w:r>
            <w:r>
              <w:rPr>
                <w:rFonts w:eastAsia="Batang"/>
              </w:rPr>
              <w:pict w14:anchorId="2B7650CA">
                <v:shape id="_x0000_i1613" type="#_x0000_t75" style="width:108pt;height:14.25pt">
                  <v:imagedata r:id="rId972"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14" type="#_x0000_t75" style="width:36pt;height:14.25pt" o:ole="">
                  <v:imagedata r:id="rId973" o:title=""/>
                </v:shape>
                <o:OLEObject Type="Embed" ProgID="Equation.3" ShapeID="_x0000_i1614" DrawAspect="Content" ObjectID="_1646651428" r:id="rId97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15" type="#_x0000_t75" style="width:79.55pt;height:14.25pt" o:ole="">
                  <v:imagedata r:id="rId975" o:title=""/>
                </v:shape>
                <o:OLEObject Type="Embed" ProgID="Equation.3" ShapeID="_x0000_i1615" DrawAspect="Content" ObjectID="_1646651429" r:id="rId97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16" type="#_x0000_t75" style="width:36pt;height:14.25pt" o:ole="">
                  <v:imagedata r:id="rId977" o:title=""/>
                </v:shape>
                <o:OLEObject Type="Embed" ProgID="Equation.3" ShapeID="_x0000_i1616" DrawAspect="Content" ObjectID="_1646651430" r:id="rId97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7" type="#_x0000_t75" style="width:79.55pt;height:14.25pt" o:ole="">
                  <v:imagedata r:id="rId979" o:title=""/>
                </v:shape>
                <o:OLEObject Type="Embed" ProgID="Equation.3" ShapeID="_x0000_i1617" DrawAspect="Content" ObjectID="_1646651431" r:id="rId98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8" type="#_x0000_t75" style="width:79.55pt;height:14.25pt" o:ole="">
                  <v:imagedata r:id="rId981" o:title=""/>
                </v:shape>
                <o:OLEObject Type="Embed" ProgID="Equation.3" ShapeID="_x0000_i1618" DrawAspect="Content" ObjectID="_1646651432" r:id="rId98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9" type="#_x0000_t75" style="width:79.55pt;height:14.25pt" o:ole="">
                  <v:imagedata r:id="rId983" o:title=""/>
                </v:shape>
                <o:OLEObject Type="Embed" ProgID="Equation.3" ShapeID="_x0000_i1619" DrawAspect="Content" ObjectID="_1646651433" r:id="rId984"/>
              </w:object>
            </w:r>
          </w:p>
        </w:tc>
      </w:tr>
    </w:tbl>
    <w:p w14:paraId="4F19F24E" w14:textId="77777777" w:rsidR="005176DC" w:rsidRPr="005176DC" w:rsidRDefault="005176DC" w:rsidP="00F21BAE"/>
    <w:p w14:paraId="317189FB" w14:textId="77777777" w:rsidR="00745325" w:rsidRDefault="00745325" w:rsidP="00745325">
      <w:pPr>
        <w:pStyle w:val="Heading5"/>
      </w:pPr>
      <w:bookmarkStart w:id="404" w:name="_Toc19796458"/>
      <w:bookmarkStart w:id="405" w:name="_Toc26459684"/>
      <w:bookmarkStart w:id="406" w:name="_Toc29230334"/>
      <w:bookmarkStart w:id="407" w:name="_Toc36026593"/>
      <w:r>
        <w:t>6.4.1.2.2</w:t>
      </w:r>
      <w:r>
        <w:tab/>
        <w:t>Mapping to physical resources</w:t>
      </w:r>
      <w:bookmarkEnd w:id="404"/>
      <w:bookmarkEnd w:id="405"/>
      <w:bookmarkEnd w:id="406"/>
      <w:bookmarkEnd w:id="407"/>
    </w:p>
    <w:p w14:paraId="6BC72E62" w14:textId="77777777" w:rsidR="005176DC" w:rsidRDefault="005176DC" w:rsidP="00F21BAE">
      <w:pPr>
        <w:pStyle w:val="Heading6"/>
      </w:pPr>
      <w:bookmarkStart w:id="408" w:name="_Toc19796459"/>
      <w:bookmarkStart w:id="409" w:name="_Toc26459685"/>
      <w:bookmarkStart w:id="410" w:name="_Toc29230335"/>
      <w:bookmarkStart w:id="411" w:name="_Toc36026594"/>
      <w:r>
        <w:t>6.4.1.2.2.1</w:t>
      </w:r>
      <w:r>
        <w:tab/>
      </w:r>
      <w:r w:rsidR="00413299">
        <w:t xml:space="preserve">Precoding and mapping </w:t>
      </w:r>
      <w:r>
        <w:t xml:space="preserve">to physical resources </w:t>
      </w:r>
      <w:r w:rsidRPr="005176DC">
        <w:t>if tr</w:t>
      </w:r>
      <w:r>
        <w:t>ansform precoding is not enabled</w:t>
      </w:r>
      <w:bookmarkEnd w:id="408"/>
      <w:bookmarkEnd w:id="409"/>
      <w:bookmarkEnd w:id="410"/>
      <w:bookmarkEnd w:id="411"/>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412"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412"/>
    </w:p>
    <w:p w14:paraId="7BEE2126" w14:textId="77777777"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20" type="#_x0000_t75" style="width:28.45pt;height:14.25pt" o:ole="">
            <v:imagedata r:id="rId987" o:title=""/>
          </v:shape>
          <o:OLEObject Type="Embed" ProgID="Equation.3" ShapeID="_x0000_i1620" DrawAspect="Content" ObjectID="_1646651434" r:id="rId98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21" type="#_x0000_t75" style="width:36pt;height:14.25pt" o:ole="">
            <v:imagedata r:id="rId990" o:title=""/>
          </v:shape>
          <o:OLEObject Type="Embed" ProgID="Equation.3" ShapeID="_x0000_i1621" DrawAspect="Content" ObjectID="_1646651435" r:id="rId99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22" type="#_x0000_t75" style="width:50.25pt;height:14.25pt" o:ole="">
            <v:imagedata r:id="rId993" o:title=""/>
          </v:shape>
          <o:OLEObject Type="Embed" ProgID="Equation.DSMT4" ShapeID="_x0000_i1622" DrawAspect="Content" ObjectID="_1646651436" r:id="rId99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23" type="#_x0000_t75" style="width:50.25pt;height:14.25pt" o:ole="">
            <v:imagedata r:id="rId995" o:title=""/>
          </v:shape>
          <o:OLEObject Type="Embed" ProgID="Equation.DSMT4" ShapeID="_x0000_i1623" DrawAspect="Content" ObjectID="_1646651437" r:id="rId99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24" type="#_x0000_t75" style="width:50.25pt;height:14.25pt" o:ole="">
            <v:imagedata r:id="rId995" o:title=""/>
          </v:shape>
          <o:OLEObject Type="Embed" ProgID="Equation.DSMT4" ShapeID="_x0000_i1624" DrawAspect="Content" ObjectID="_1646651438" r:id="rId99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25" type="#_x0000_t75" style="width:36pt;height:14.25pt" o:ole="">
            <v:imagedata r:id="rId1000" o:title=""/>
          </v:shape>
          <o:OLEObject Type="Embed" ProgID="Equation.3" ShapeID="_x0000_i1625" DrawAspect="Content" ObjectID="_1646651439" r:id="rId100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26" type="#_x0000_t75" style="width:50.25pt;height:14.25pt" o:ole="">
            <v:imagedata r:id="rId1002" o:title=""/>
          </v:shape>
          <o:OLEObject Type="Embed" ProgID="Equation.3" ShapeID="_x0000_i1626" DrawAspect="Content" ObjectID="_1646651440" r:id="rId100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7" type="#_x0000_t75" style="width:245.3pt;height:50.25pt" o:ole="">
            <v:imagedata r:id="rId1004" o:title=""/>
          </v:shape>
          <o:OLEObject Type="Embed" ProgID="Equation.DSMT4" ShapeID="_x0000_i1627" DrawAspect="Content" ObjectID="_1646651441" r:id="rId100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DF7A35">
        <w:rPr>
          <w:position w:val="-8"/>
        </w:rPr>
        <w:pict w14:anchorId="4BB4EB3E">
          <v:shape id="_x0000_i1628" type="#_x0000_t75" style="width:43.55pt;height:14.25pt">
            <v:imagedata r:id="rId1006"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9" type="#_x0000_t75" style="width:28.45pt;height:14.25pt" o:ole="">
            <v:imagedata r:id="rId1008" o:title=""/>
          </v:shape>
          <o:OLEObject Type="Embed" ProgID="Equation.3" ShapeID="_x0000_i1629" DrawAspect="Content" ObjectID="_1646651442" r:id="rId1009"/>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30" type="#_x0000_t75" style="width:21.75pt;height:14.25pt" o:ole="">
            <v:imagedata r:id="rId1010" o:title=""/>
          </v:shape>
          <o:OLEObject Type="Embed" ProgID="Equation.3" ShapeID="_x0000_i1630" DrawAspect="Content" ObjectID="_1646651443" r:id="rId1011"/>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31" type="#_x0000_t75" style="width:14.25pt;height:14.25pt" o:ole="">
                  <v:imagedata r:id="rId929" o:title=""/>
                </v:shape>
                <o:OLEObject Type="Embed" ProgID="Equation.3" ShapeID="_x0000_i1631" DrawAspect="Content" ObjectID="_1646651444" r:id="rId1012"/>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413" w:name="_Toc19796460"/>
      <w:bookmarkStart w:id="414" w:name="_Toc26459686"/>
      <w:bookmarkStart w:id="415" w:name="_Toc29230336"/>
      <w:bookmarkStart w:id="416" w:name="_Toc36026595"/>
      <w:r>
        <w:t>6.4.1.2.2.2</w:t>
      </w:r>
      <w:r>
        <w:tab/>
        <w:t xml:space="preserve">Mapping to physical resources </w:t>
      </w:r>
      <w:r w:rsidRPr="005176DC">
        <w:t>if tr</w:t>
      </w:r>
      <w:r>
        <w:t>ansform precoding is enabled</w:t>
      </w:r>
      <w:bookmarkEnd w:id="413"/>
      <w:bookmarkEnd w:id="414"/>
      <w:bookmarkEnd w:id="415"/>
      <w:bookmarkEnd w:id="416"/>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32" type="#_x0000_t75" style="width:28.45pt;height:14.25pt" o:ole="">
            <v:imagedata r:id="rId1013" o:title=""/>
          </v:shape>
          <o:OLEObject Type="Embed" ProgID="Equation.3" ShapeID="_x0000_i1632" DrawAspect="Content" ObjectID="_1646651445" r:id="rId1014"/>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33" type="#_x0000_t75" style="width:14.25pt;height:14.25pt" o:ole="">
            <v:imagedata r:id="rId1015" o:title=""/>
          </v:shape>
          <o:OLEObject Type="Embed" ProgID="Equation.3" ShapeID="_x0000_i1633" DrawAspect="Content" ObjectID="_1646651446" r:id="rId1016"/>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34" type="#_x0000_t75" style="width:36pt;height:14.25pt" o:ole="">
            <v:imagedata r:id="rId1017" o:title=""/>
          </v:shape>
          <o:OLEObject Type="Embed" ProgID="Equation.DSMT4" ShapeID="_x0000_i1634" DrawAspect="Content" ObjectID="_1646651447" r:id="rId1018"/>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35" type="#_x0000_t75" style="width:36pt;height:14.25pt" o:ole="">
            <v:imagedata r:id="rId1017" o:title=""/>
          </v:shape>
          <o:OLEObject Type="Embed" ProgID="Equation.DSMT4" ShapeID="_x0000_i1635" DrawAspect="Content" ObjectID="_1646651448" r:id="rId1019"/>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36" type="#_x0000_t75" style="width:7.55pt;height:14.25pt" o:ole="">
            <v:imagedata r:id="rId1020" o:title=""/>
          </v:shape>
          <o:OLEObject Type="Embed" ProgID="Equation.3" ShapeID="_x0000_i1636" DrawAspect="Content" ObjectID="_1646651449" r:id="rId1021"/>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7" type="#_x0000_t75" style="width:28.45pt;height:14.25pt" o:ole="">
            <v:imagedata r:id="rId1022" o:title=""/>
          </v:shape>
          <o:OLEObject Type="Embed" ProgID="Equation.DSMT4" ShapeID="_x0000_i1637" DrawAspect="Content" ObjectID="_1646651450" r:id="rId1023"/>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8" type="#_x0000_t75" style="width:28.45pt;height:21.75pt" o:ole="">
            <v:imagedata r:id="rId1024" o:title=""/>
          </v:shape>
          <o:OLEObject Type="Embed" ProgID="Equation.3" ShapeID="_x0000_i1638" DrawAspect="Content" ObjectID="_1646651451" r:id="rId1025"/>
        </w:object>
      </w:r>
      <w:r w:rsidR="005D78D9">
        <w:rPr>
          <w:lang w:val="en-US"/>
        </w:rPr>
        <w:t xml:space="preserve">, and </w:t>
      </w:r>
      <w:r w:rsidR="005D78D9" w:rsidRPr="005B13B9">
        <w:rPr>
          <w:rFonts w:eastAsia="Batang"/>
          <w:position w:val="-10"/>
        </w:rPr>
        <w:object w:dxaOrig="760" w:dyaOrig="340" w14:anchorId="16777E18">
          <v:shape id="_x0000_i1639" type="#_x0000_t75" style="width:36pt;height:14.25pt" o:ole="">
            <v:imagedata r:id="rId1026" o:title=""/>
          </v:shape>
          <o:OLEObject Type="Embed" ProgID="Equation.3" ShapeID="_x0000_i1639" DrawAspect="Content" ObjectID="_1646651452" r:id="rId1027"/>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417" w:name="_Hlk500849158"/>
      <w:r w:rsidRPr="00282DE7">
        <w:rPr>
          <w:position w:val="-10"/>
        </w:rPr>
        <w:object w:dxaOrig="260" w:dyaOrig="300" w14:anchorId="012D0E87">
          <v:shape id="_x0000_i1640" type="#_x0000_t75" style="width:14.25pt;height:14.25pt" o:ole="">
            <v:imagedata r:id="rId1028" o:title=""/>
          </v:shape>
          <o:OLEObject Type="Embed" ProgID="Equation.3" ShapeID="_x0000_i1640" DrawAspect="Content" ObjectID="_1646651453" r:id="rId1029"/>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417"/>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41" type="#_x0000_t75" style="width:50.25pt;height:14.25pt" o:ole="">
            <v:imagedata r:id="rId1032" o:title=""/>
          </v:shape>
          <o:OLEObject Type="Embed" ProgID="Equation.DSMT4" ShapeID="_x0000_i1641" DrawAspect="Content" ObjectID="_1646651454" r:id="rId1033"/>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42" type="#_x0000_t75" style="width:50.25pt;height:14.25pt" o:ole="">
            <v:imagedata r:id="rId1032" o:title=""/>
          </v:shape>
          <o:OLEObject Type="Embed" ProgID="Equation.DSMT4" ShapeID="_x0000_i1642" DrawAspect="Content" ObjectID="_1646651455" r:id="rId1034"/>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43" type="#_x0000_t75" style="width:50.25pt;height:14.25pt" o:ole="">
            <v:imagedata r:id="rId1032" o:title=""/>
          </v:shape>
          <o:OLEObject Type="Embed" ProgID="Equation.DSMT4" ShapeID="_x0000_i1643" DrawAspect="Content" ObjectID="_1646651456" r:id="rId1035"/>
        </w:object>
      </w:r>
      <w:r w:rsidR="00C15EAF">
        <w:t xml:space="preserve"> </w:t>
      </w:r>
      <w:r>
        <w:t>is inside the PUSCH allocation</w:t>
      </w:r>
    </w:p>
    <w:p w14:paraId="59E7674E" w14:textId="77777777"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14:paraId="1D730ECE" w14:textId="639A3C81" w:rsidR="005176DC" w:rsidRDefault="00F21BAE" w:rsidP="003D0EB6">
      <w:pPr>
        <w:pStyle w:val="TH"/>
      </w:pPr>
      <w:bookmarkStart w:id="418" w:name="_Hlk498342295"/>
      <w:r>
        <w:lastRenderedPageBreak/>
        <w:t xml:space="preserve">Table </w:t>
      </w:r>
      <w:r w:rsidRPr="00F21BAE">
        <w:t>6.4.1.2.2.2</w:t>
      </w:r>
      <w:r>
        <w:t>-1</w:t>
      </w:r>
      <w:bookmarkEnd w:id="418"/>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44" type="#_x0000_t75" style="width:27.65pt;height:14.25pt" o:ole="">
                  <v:imagedata r:id="rId1036" o:title=""/>
                </v:shape>
                <o:OLEObject Type="Embed" ProgID="Equation.DSMT4" ShapeID="_x0000_i1644" DrawAspect="Content" ObjectID="_1646651457" r:id="rId1037"/>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45" type="#_x0000_t75" style="width:27.65pt;height:21.75pt" o:ole="">
                  <v:imagedata r:id="rId1024" o:title=""/>
                </v:shape>
                <o:OLEObject Type="Embed" ProgID="Equation.3" ShapeID="_x0000_i1645" DrawAspect="Content" ObjectID="_1646651458" r:id="rId1038"/>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46" type="#_x0000_t75" style="width:7.55pt;height:14.25pt" o:ole="">
                  <v:imagedata r:id="rId1039" o:title=""/>
                </v:shape>
                <o:OLEObject Type="Embed" ProgID="Equation.3" ShapeID="_x0000_i1646" DrawAspect="Content" ObjectID="_1646651459" r:id="rId1040"/>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7" type="#_x0000_t75" style="width:7.55pt;height:14.25pt" o:ole="">
                  <v:imagedata r:id="rId1041" o:title=""/>
                </v:shape>
                <o:OLEObject Type="Embed" ProgID="Equation.3" ShapeID="_x0000_i1647" DrawAspect="Content" ObjectID="_1646651460" r:id="rId1042"/>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DF7A35"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DF7A35"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419" w:name="_Toc19796461"/>
      <w:bookmarkStart w:id="420" w:name="_Toc26459687"/>
      <w:bookmarkStart w:id="421" w:name="_Toc29230337"/>
      <w:bookmarkStart w:id="422" w:name="_Toc36026596"/>
      <w:r>
        <w:t>6</w:t>
      </w:r>
      <w:r w:rsidR="005B4773">
        <w:t>.4.1.</w:t>
      </w:r>
      <w:r w:rsidR="003014E4">
        <w:t>3</w:t>
      </w:r>
      <w:r w:rsidR="005B4773">
        <w:tab/>
        <w:t>Demodulation reference signal for PUCCH</w:t>
      </w:r>
      <w:bookmarkEnd w:id="419"/>
      <w:bookmarkEnd w:id="420"/>
      <w:bookmarkEnd w:id="421"/>
      <w:bookmarkEnd w:id="422"/>
    </w:p>
    <w:p w14:paraId="1AE5AC21" w14:textId="77777777" w:rsidR="00275D80" w:rsidRDefault="00275D80" w:rsidP="00E72D9E">
      <w:pPr>
        <w:pStyle w:val="Heading5"/>
      </w:pPr>
      <w:bookmarkStart w:id="423" w:name="_Toc19796462"/>
      <w:bookmarkStart w:id="424" w:name="_Toc26459688"/>
      <w:bookmarkStart w:id="425" w:name="_Toc29230338"/>
      <w:bookmarkStart w:id="426" w:name="_Toc36026597"/>
      <w:r>
        <w:t>6.4.1.3.1</w:t>
      </w:r>
      <w:r>
        <w:tab/>
        <w:t>Demodulation reference signal for PUCCH format 1</w:t>
      </w:r>
      <w:bookmarkEnd w:id="423"/>
      <w:bookmarkEnd w:id="424"/>
      <w:bookmarkEnd w:id="425"/>
      <w:bookmarkEnd w:id="426"/>
    </w:p>
    <w:p w14:paraId="780928BB" w14:textId="77777777" w:rsidR="00F4543A" w:rsidRDefault="00F4543A" w:rsidP="00F4543A">
      <w:pPr>
        <w:pStyle w:val="Heading6"/>
      </w:pPr>
      <w:bookmarkStart w:id="427" w:name="_Toc19796463"/>
      <w:bookmarkStart w:id="428" w:name="_Toc26459689"/>
      <w:bookmarkStart w:id="429" w:name="_Toc29230339"/>
      <w:bookmarkStart w:id="430" w:name="_Toc36026598"/>
      <w:r>
        <w:t>6.4.1.3.1.1</w:t>
      </w:r>
      <w:r>
        <w:tab/>
        <w:t>Sequence generation</w:t>
      </w:r>
      <w:bookmarkEnd w:id="427"/>
      <w:bookmarkEnd w:id="428"/>
      <w:bookmarkEnd w:id="429"/>
      <w:bookmarkEnd w:id="430"/>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8" type="#_x0000_t75" style="width:309.75pt;height:86.25pt" o:ole="">
            <v:imagedata r:id="rId1043" o:title=""/>
          </v:shape>
          <o:OLEObject Type="Embed" ProgID="Equation.DSMT4" ShapeID="_x0000_i1648" DrawAspect="Content" ObjectID="_1646651461" r:id="rId1044"/>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9" type="#_x0000_t75" style="width:28.45pt;height:14.25pt" o:ole="">
            <v:imagedata r:id="rId622" o:title=""/>
          </v:shape>
          <o:OLEObject Type="Embed" ProgID="Equation.3" ShapeID="_x0000_i1649" DrawAspect="Content" ObjectID="_1646651462" r:id="rId1045"/>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50" type="#_x0000_t75" style="width:7.55pt;height:14.25pt" o:ole="">
            <v:imagedata r:id="rId1046" o:title=""/>
          </v:shape>
          <o:OLEObject Type="Embed" ProgID="Equation.3" ShapeID="_x0000_i1650" DrawAspect="Content" ObjectID="_1646651463" r:id="rId1047"/>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51" type="#_x0000_t75" style="width:43.55pt;height:21.75pt" o:ole="">
            <v:imagedata r:id="rId1048" o:title=""/>
          </v:shape>
          <o:OLEObject Type="Embed" ProgID="Equation.3" ShapeID="_x0000_i1651" DrawAspect="Content" ObjectID="_1646651464" r:id="rId10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52" type="#_x0000_t75" style="width:43.55pt;height:21.75pt" o:ole="">
                  <v:imagedata r:id="rId1050" o:title=""/>
                </v:shape>
                <o:OLEObject Type="Embed" ProgID="Equation.3" ShapeID="_x0000_i1652" DrawAspect="Content" ObjectID="_1646651465" r:id="rId1051"/>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53" type="#_x0000_t75" style="width:43.55pt;height:21.75pt" o:ole="">
                  <v:imagedata r:id="rId1052" o:title=""/>
                </v:shape>
                <o:OLEObject Type="Embed" ProgID="Equation.3" ShapeID="_x0000_i1653" DrawAspect="Content" ObjectID="_1646651466" r:id="rId1053"/>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54" type="#_x0000_t75" style="width:28.45pt;height:14.25pt" o:ole="">
                  <v:imagedata r:id="rId634" o:title=""/>
                </v:shape>
                <o:OLEObject Type="Embed" ProgID="Equation.3" ShapeID="_x0000_i1654" DrawAspect="Content" ObjectID="_1646651467" r:id="rId1054"/>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55" type="#_x0000_t75" style="width:28.45pt;height:14.25pt" o:ole="">
                  <v:imagedata r:id="rId634" o:title=""/>
                </v:shape>
                <o:OLEObject Type="Embed" ProgID="Equation.3" ShapeID="_x0000_i1655" DrawAspect="Content" ObjectID="_1646651468" r:id="rId1055"/>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56" type="#_x0000_t75" style="width:28.45pt;height:14.25pt" o:ole="">
                  <v:imagedata r:id="rId637" o:title=""/>
                </v:shape>
                <o:OLEObject Type="Embed" ProgID="Equation.3" ShapeID="_x0000_i1656" DrawAspect="Content" ObjectID="_1646651469" r:id="rId1056"/>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431" w:name="_Toc19796464"/>
      <w:bookmarkStart w:id="432" w:name="_Toc26459690"/>
      <w:bookmarkStart w:id="433" w:name="_Toc29230340"/>
      <w:bookmarkStart w:id="434" w:name="_Toc36026599"/>
      <w:r>
        <w:t>6.4.1.3.1.2</w:t>
      </w:r>
      <w:r>
        <w:tab/>
        <w:t>Mapping to physical resources</w:t>
      </w:r>
      <w:bookmarkEnd w:id="431"/>
      <w:bookmarkEnd w:id="432"/>
      <w:bookmarkEnd w:id="433"/>
      <w:bookmarkEnd w:id="434"/>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7" type="#_x0000_t75" style="width:36pt;height:14.25pt" o:ole="">
            <v:imagedata r:id="rId661" o:title=""/>
          </v:shape>
          <o:OLEObject Type="Embed" ProgID="Equation.3" ShapeID="_x0000_i1657" DrawAspect="Content" ObjectID="_1646651470" r:id="rId1057"/>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8" type="#_x0000_t75" style="width:21.75pt;height:14.25pt" o:ole="">
            <v:imagedata r:id="rId1058" o:title=""/>
          </v:shape>
          <o:OLEObject Type="Embed" ProgID="Equation.3" ShapeID="_x0000_i1658" DrawAspect="Content" ObjectID="_1646651471" r:id="rId1059"/>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9" type="#_x0000_t75" style="width:43.55pt;height:14.25pt" o:ole="">
            <v:imagedata r:id="rId1060" o:title=""/>
          </v:shape>
          <o:OLEObject Type="Embed" ProgID="Equation.3" ShapeID="_x0000_i1659" DrawAspect="Content" ObjectID="_1646651472" r:id="rId1061"/>
        </w:object>
      </w:r>
      <w:r>
        <w:t xml:space="preserve"> according to</w:t>
      </w:r>
    </w:p>
    <w:p w14:paraId="70C4D0B1" w14:textId="1372239C" w:rsidR="00125DB8" w:rsidRDefault="00DF7A35"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435" w:name="_Toc19796465"/>
      <w:bookmarkStart w:id="436" w:name="_Toc26459691"/>
      <w:bookmarkStart w:id="437" w:name="_Toc29230341"/>
      <w:bookmarkStart w:id="438" w:name="_Toc36026600"/>
      <w:r>
        <w:t>6.4.1.3.2</w:t>
      </w:r>
      <w:r>
        <w:tab/>
        <w:t>Demodulation reference signal for PUCCH format 2</w:t>
      </w:r>
      <w:bookmarkEnd w:id="435"/>
      <w:bookmarkEnd w:id="436"/>
      <w:bookmarkEnd w:id="437"/>
      <w:bookmarkEnd w:id="438"/>
    </w:p>
    <w:p w14:paraId="065C13E7" w14:textId="77777777" w:rsidR="00C54A04" w:rsidRDefault="00C54A04" w:rsidP="00B91BD1">
      <w:pPr>
        <w:pStyle w:val="Heading6"/>
      </w:pPr>
      <w:bookmarkStart w:id="439" w:name="_Toc19796466"/>
      <w:bookmarkStart w:id="440" w:name="_Toc26459692"/>
      <w:bookmarkStart w:id="441" w:name="_Toc29230342"/>
      <w:bookmarkStart w:id="442" w:name="_Toc36026601"/>
      <w:r>
        <w:t>6.4.1.3.2.1</w:t>
      </w:r>
      <w:r>
        <w:tab/>
        <w:t>Sequence generation</w:t>
      </w:r>
      <w:bookmarkEnd w:id="439"/>
      <w:bookmarkEnd w:id="440"/>
      <w:bookmarkEnd w:id="441"/>
      <w:bookmarkEnd w:id="44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DF7A35"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60" type="#_x0000_t75" style="width:21.75pt;height:14.25pt" o:ole="">
            <v:imagedata r:id="rId568" o:title=""/>
          </v:shape>
          <o:OLEObject Type="Embed" ProgID="Equation.3" ShapeID="_x0000_i1660" DrawAspect="Content" ObjectID="_1646651473" r:id="rId1062"/>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61" type="#_x0000_t75" style="width:7.55pt;height:14.25pt" o:ole="">
            <v:imagedata r:id="rId888" o:title=""/>
          </v:shape>
          <o:OLEObject Type="Embed" ProgID="Equation.3" ShapeID="_x0000_i1661" DrawAspect="Content" ObjectID="_1646651474" r:id="rId1063"/>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443" w:name="_Toc19796467"/>
      <w:bookmarkStart w:id="444" w:name="_Toc26459693"/>
      <w:bookmarkStart w:id="445" w:name="_Toc29230343"/>
      <w:bookmarkStart w:id="446" w:name="_Toc36026602"/>
      <w:r>
        <w:lastRenderedPageBreak/>
        <w:t>6.4.1.3.2.2</w:t>
      </w:r>
      <w:r>
        <w:tab/>
        <w:t>Mapping to physical resources</w:t>
      </w:r>
      <w:bookmarkEnd w:id="443"/>
      <w:bookmarkEnd w:id="444"/>
      <w:bookmarkEnd w:id="445"/>
      <w:bookmarkEnd w:id="446"/>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62" type="#_x0000_t75" style="width:43.55pt;height:14.25pt" o:ole="">
            <v:imagedata r:id="rId1060" o:title=""/>
          </v:shape>
          <o:OLEObject Type="Embed" ProgID="Equation.3" ShapeID="_x0000_i1662" DrawAspect="Content" ObjectID="_1646651475" r:id="rId1064"/>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63" type="#_x0000_t75" style="width:7.55pt;height:14.25pt" o:ole="">
            <v:imagedata r:id="rId1065" o:title=""/>
          </v:shape>
          <o:OLEObject Type="Embed" ProgID="Equation.3" ShapeID="_x0000_i1663" DrawAspect="Content" ObjectID="_1646651476" r:id="rId1066"/>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447" w:name="_Toc19796468"/>
      <w:bookmarkStart w:id="448" w:name="_Toc26459694"/>
      <w:bookmarkStart w:id="449" w:name="_Toc29230344"/>
      <w:bookmarkStart w:id="450" w:name="_Toc36026603"/>
      <w:r>
        <w:t>6.4.1.3.3</w:t>
      </w:r>
      <w:r>
        <w:tab/>
        <w:t>Demodulation reference signal for PUCCH format</w:t>
      </w:r>
      <w:r w:rsidR="001C3536">
        <w:t>s</w:t>
      </w:r>
      <w:r>
        <w:t xml:space="preserve"> 3</w:t>
      </w:r>
      <w:r w:rsidR="001C3536">
        <w:t xml:space="preserve"> and 4</w:t>
      </w:r>
      <w:bookmarkEnd w:id="447"/>
      <w:bookmarkEnd w:id="448"/>
      <w:bookmarkEnd w:id="449"/>
      <w:bookmarkEnd w:id="450"/>
    </w:p>
    <w:p w14:paraId="771524FD" w14:textId="77777777" w:rsidR="00405B53" w:rsidRDefault="00405B53" w:rsidP="00405B53">
      <w:pPr>
        <w:pStyle w:val="Heading6"/>
      </w:pPr>
      <w:bookmarkStart w:id="451" w:name="_Toc19796469"/>
      <w:bookmarkStart w:id="452" w:name="_Toc26459695"/>
      <w:bookmarkStart w:id="453" w:name="_Toc29230345"/>
      <w:bookmarkStart w:id="454" w:name="_Toc36026604"/>
      <w:r>
        <w:t>6.4.1.3.3.1</w:t>
      </w:r>
      <w:r>
        <w:tab/>
        <w:t>Sequence generation</w:t>
      </w:r>
      <w:bookmarkEnd w:id="451"/>
      <w:bookmarkEnd w:id="452"/>
      <w:bookmarkEnd w:id="453"/>
      <w:bookmarkEnd w:id="454"/>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64" type="#_x0000_t75" style="width:93.75pt;height:36pt" o:ole="">
            <v:imagedata r:id="rId1067" o:title=""/>
          </v:shape>
          <o:OLEObject Type="Embed" ProgID="Equation.DSMT4" ShapeID="_x0000_i1664" DrawAspect="Content" ObjectID="_1646651477" r:id="rId1068"/>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576F8A37" w:rsidR="00F8571F" w:rsidRDefault="00F8571F" w:rsidP="00F8571F">
      <w:pPr>
        <w:pStyle w:val="B1"/>
      </w:pPr>
      <w:r>
        <w:t>-</w:t>
      </w:r>
      <w:r>
        <w:tab/>
        <w:t xml:space="preserve">if the higher-layer parameter </w:t>
      </w:r>
      <w:r w:rsidR="005376DF">
        <w:rPr>
          <w:i/>
        </w:rPr>
        <w:t>dmrsU</w:t>
      </w:r>
      <w:r w:rsidR="005376DF" w:rsidRPr="00BD580D">
        <w:rPr>
          <w:i/>
        </w:rPr>
        <w:t>plinkTransformPrecodingPUCCH</w:t>
      </w:r>
      <w:r w:rsidRPr="00BD580D">
        <w:rPr>
          <w:i/>
        </w:rPr>
        <w:t>-r16</w:t>
      </w:r>
      <w:r>
        <w:t xml:space="preserve"> is configured,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p>
    <w:p w14:paraId="2F548914" w14:textId="1A3C83FA" w:rsidR="000C0341" w:rsidRDefault="00F8571F" w:rsidP="00325ACA">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0C0341">
        <w:t>.</w:t>
      </w:r>
      <w:r w:rsidR="00B425A6">
        <w:t xml:space="preserve"> </w:t>
      </w:r>
    </w:p>
    <w:p w14:paraId="591B8364" w14:textId="41247919"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DF7A35">
        <w:rPr>
          <w:position w:val="-10"/>
        </w:rPr>
        <w:pict w14:anchorId="54F47E49">
          <v:shape id="_x0000_i1665" type="#_x0000_t75" style="width:28.45pt;height:14.25pt">
            <v:imagedata r:id="rId1069" o:title=""/>
          </v:shape>
        </w:pict>
      </w:r>
      <w:r w:rsidR="00DE5136" w:rsidRPr="00DE5136">
        <w:t xml:space="preserve"> for PUCCH format 3 </w:t>
      </w:r>
      <w:r w:rsidR="00CB2975">
        <w:t>without interlaced mapping</w:t>
      </w:r>
      <w:r w:rsidR="00CB2975" w:rsidRPr="00DE5136">
        <w:t xml:space="preserve"> </w:t>
      </w:r>
      <w:r w:rsidR="00DE5136" w:rsidRPr="00DE5136">
        <w:t>and obtained from Table 6.4.1.3.3.1-1 with the orthogonal sequence index</w:t>
      </w:r>
      <w:r w:rsidR="00CB2975">
        <w:t xml:space="preserve"> </w:t>
      </w:r>
      <m:oMath>
        <m:r>
          <w:rPr>
            <w:rFonts w:ascii="Cambria Math" w:hAnsi="Cambria Math"/>
          </w:rPr>
          <m:t>n</m:t>
        </m:r>
      </m:oMath>
      <w:r w:rsidR="00DE5136" w:rsidRPr="00DE5136">
        <w:t xml:space="preserve"> given by clause 6.3.2.6.3 for </w:t>
      </w:r>
      <w:r w:rsidR="00CB2975">
        <w:t xml:space="preserve">PUCCH format 3 with interlaced mapping and </w:t>
      </w:r>
      <w:r w:rsidR="00DE5136" w:rsidRPr="00DE5136">
        <w:t>PUCCH format 4.</w:t>
      </w:r>
    </w:p>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DF7A35"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DF7A35"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455" w:name="_Toc19796470"/>
      <w:bookmarkStart w:id="456" w:name="_Toc26459696"/>
      <w:bookmarkStart w:id="457" w:name="_Toc29230346"/>
      <w:bookmarkStart w:id="458" w:name="_Toc36026605"/>
      <w:r>
        <w:t>6.4.1.3.3.2</w:t>
      </w:r>
      <w:r>
        <w:tab/>
        <w:t>Mapping to physical resources</w:t>
      </w:r>
      <w:bookmarkEnd w:id="455"/>
      <w:bookmarkEnd w:id="456"/>
      <w:bookmarkEnd w:id="457"/>
      <w:bookmarkEnd w:id="458"/>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66" type="#_x0000_t75" style="width:36pt;height:14.25pt" o:ole="">
            <v:imagedata r:id="rId696" o:title=""/>
          </v:shape>
          <o:OLEObject Type="Embed" ProgID="Equation.3" ShapeID="_x0000_i1666" DrawAspect="Content" ObjectID="_1646651478" r:id="rId1071"/>
        </w:object>
      </w:r>
      <w:r w:rsidR="001C3536">
        <w:t xml:space="preserve">, </w:t>
      </w:r>
      <w:r w:rsidR="001C3536" w:rsidRPr="00B011D0">
        <w:rPr>
          <w:position w:val="-10"/>
        </w:rPr>
        <w:object w:dxaOrig="720" w:dyaOrig="300" w14:anchorId="5F417AE3">
          <v:shape id="_x0000_i1667" type="#_x0000_t75" style="width:36pt;height:14.25pt" o:ole="">
            <v:imagedata r:id="rId1072" o:title=""/>
          </v:shape>
          <o:OLEObject Type="Embed" ProgID="Equation.3" ShapeID="_x0000_i1667" DrawAspect="Content" ObjectID="_1646651479" r:id="rId1073"/>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8" type="#_x0000_t75" style="width:21.75pt;height:14.25pt" o:ole="">
            <v:imagedata r:id="rId1074" o:title=""/>
          </v:shape>
          <o:OLEObject Type="Embed" ProgID="Equation.DSMT4" ShapeID="_x0000_i1668" DrawAspect="Content" ObjectID="_1646651480" r:id="rId1075"/>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9" type="#_x0000_t75" style="width:43.55pt;height:14.25pt" o:ole="">
            <v:imagedata r:id="rId1060" o:title=""/>
          </v:shape>
          <o:OLEObject Type="Embed" ProgID="Equation.3" ShapeID="_x0000_i1669" DrawAspect="Content" ObjectID="_1646651481" r:id="rId1076"/>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70" type="#_x0000_t75" style="width:108pt;height:36pt" o:ole="">
            <v:imagedata r:id="rId1077" o:title=""/>
          </v:shape>
          <o:OLEObject Type="Embed" ProgID="Equation.DSMT4" ShapeID="_x0000_i1670" DrawAspect="Content" ObjectID="_1646651482" r:id="rId1078"/>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71" type="#_x0000_t75" style="width:7.55pt;height:14.25pt" o:ole="">
            <v:imagedata r:id="rId1065" o:title=""/>
          </v:shape>
          <o:OLEObject Type="Embed" ProgID="Equation.3" ShapeID="_x0000_i1671" DrawAspect="Content" ObjectID="_1646651483" r:id="rId1079"/>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lastRenderedPageBreak/>
        <w:t>-</w:t>
      </w:r>
      <w:r>
        <w:tab/>
      </w:r>
      <w:r w:rsidR="00B06D1C" w:rsidRPr="00125DB8">
        <w:rPr>
          <w:position w:val="-6"/>
        </w:rPr>
        <w:object w:dxaOrig="139" w:dyaOrig="260" w14:anchorId="524BA487">
          <v:shape id="_x0000_i1672" type="#_x0000_t75" style="width:7.55pt;height:14.25pt" o:ole="">
            <v:imagedata r:id="rId1080" o:title=""/>
          </v:shape>
          <o:OLEObject Type="Embed" ProgID="Equation.3" ShapeID="_x0000_i1672" DrawAspect="Content" ObjectID="_1646651484" r:id="rId1081"/>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73" type="#_x0000_t75" style="width:21.75pt;height:14.25pt" o:ole="">
            <v:imagedata r:id="rId1082" o:title=""/>
          </v:shape>
          <o:OLEObject Type="Embed" ProgID="Equation.3" ShapeID="_x0000_i1673" DrawAspect="Content" ObjectID="_1646651485" r:id="rId1083"/>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459"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74" type="#_x0000_t75" style="width:7.55pt;height:14.25pt" o:ole="">
                  <v:imagedata r:id="rId1084" o:title=""/>
                </v:shape>
                <o:OLEObject Type="Embed" ProgID="Equation.3" ShapeID="_x0000_i1674" DrawAspect="Content" ObjectID="_1646651486" r:id="rId1085"/>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459"/>
    </w:tbl>
    <w:p w14:paraId="77DA3FBC" w14:textId="77777777" w:rsidR="00B06D1C" w:rsidRDefault="00B06D1C" w:rsidP="00C54A04"/>
    <w:p w14:paraId="0ACC137A" w14:textId="77777777" w:rsidR="00E72D9E" w:rsidRDefault="00732CE8" w:rsidP="005B4773">
      <w:pPr>
        <w:pStyle w:val="Heading4"/>
      </w:pPr>
      <w:bookmarkStart w:id="460" w:name="_Toc19796471"/>
      <w:bookmarkStart w:id="461" w:name="_Toc26459697"/>
      <w:bookmarkStart w:id="462" w:name="_Toc29230347"/>
      <w:bookmarkStart w:id="463" w:name="_Toc36026606"/>
      <w:r>
        <w:t>6</w:t>
      </w:r>
      <w:r w:rsidR="005B4773">
        <w:t>.4.1.</w:t>
      </w:r>
      <w:r w:rsidR="003014E4">
        <w:t>4</w:t>
      </w:r>
      <w:r w:rsidR="005B4773">
        <w:tab/>
        <w:t>Sounding reference signal</w:t>
      </w:r>
      <w:bookmarkEnd w:id="460"/>
      <w:bookmarkEnd w:id="461"/>
      <w:bookmarkEnd w:id="462"/>
      <w:bookmarkEnd w:id="463"/>
    </w:p>
    <w:p w14:paraId="5213E365" w14:textId="77777777" w:rsidR="0050009F" w:rsidRDefault="0050009F" w:rsidP="0050009F">
      <w:pPr>
        <w:pStyle w:val="Heading5"/>
      </w:pPr>
      <w:bookmarkStart w:id="464" w:name="_Toc19796472"/>
      <w:bookmarkStart w:id="465" w:name="_Toc26459698"/>
      <w:bookmarkStart w:id="466" w:name="_Toc29230348"/>
      <w:bookmarkStart w:id="467" w:name="_Toc36026607"/>
      <w:r>
        <w:t>6.4.1.4.1</w:t>
      </w:r>
      <w:r>
        <w:tab/>
        <w:t>SRS resource</w:t>
      </w:r>
      <w:bookmarkEnd w:id="464"/>
      <w:bookmarkEnd w:id="465"/>
      <w:bookmarkEnd w:id="466"/>
      <w:bookmarkEnd w:id="467"/>
    </w:p>
    <w:p w14:paraId="60077CBF" w14:textId="67711CAB"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or the [</w:t>
      </w:r>
      <w:r w:rsidR="00C347A7" w:rsidRPr="005B4042">
        <w:rPr>
          <w:i/>
        </w:rPr>
        <w:t>SRS-for-positioning</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75" type="#_x0000_t75" style="width:7.55pt;height:14.25pt" o:ole="">
            <v:imagedata r:id="rId1086" o:title=""/>
          </v:shape>
          <o:OLEObject Type="Embed" ProgID="Equation.3" ShapeID="_x0000_i1675" DrawAspect="Content" ObjectID="_1646651487" r:id="rId1087"/>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468"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468"/>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76" type="#_x0000_t75" style="width:14.25pt;height:14.25pt" o:ole="">
            <v:imagedata r:id="rId1088" o:title=""/>
          </v:shape>
          <o:OLEObject Type="Embed" ProgID="Equation.3" ShapeID="_x0000_i1676" DrawAspect="Content" ObjectID="_1646651488" r:id="rId1089"/>
        </w:object>
      </w:r>
      <w:r>
        <w:t>, the frequency-domain starting position of the sounding reference signal</w:t>
      </w:r>
    </w:p>
    <w:p w14:paraId="14ABEF68" w14:textId="77777777" w:rsidR="00E72D9E" w:rsidRDefault="00E72D9E" w:rsidP="00EF5AE3">
      <w:pPr>
        <w:pStyle w:val="Heading5"/>
      </w:pPr>
      <w:bookmarkStart w:id="469" w:name="_Toc19796473"/>
      <w:bookmarkStart w:id="470" w:name="_Toc26459699"/>
      <w:bookmarkStart w:id="471" w:name="_Toc29230349"/>
      <w:bookmarkStart w:id="472" w:name="_Toc36026608"/>
      <w:r>
        <w:t>6.4.1.4.</w:t>
      </w:r>
      <w:r w:rsidR="0050009F">
        <w:t>2</w:t>
      </w:r>
      <w:r>
        <w:tab/>
        <w:t>Sequence generation</w:t>
      </w:r>
      <w:bookmarkEnd w:id="469"/>
      <w:bookmarkEnd w:id="470"/>
      <w:bookmarkEnd w:id="471"/>
      <w:bookmarkEnd w:id="472"/>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77" type="#_x0000_t75" style="width:14.25pt;height:14.25pt" o:ole="">
            <v:imagedata r:id="rId1090" o:title=""/>
          </v:shape>
          <o:OLEObject Type="Embed" ProgID="Equation.3" ShapeID="_x0000_i1677" DrawAspect="Content" ObjectID="_1646651489" r:id="rId1091"/>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8" type="#_x0000_t75" style="width:14.25pt;height:14.25pt" o:ole="">
            <v:imagedata r:id="rId1092" o:title=""/>
          </v:shape>
          <o:OLEObject Type="Embed" ProgID="Equation.3" ShapeID="_x0000_i1678" DrawAspect="Content" ObjectID="_1646651490" r:id="rId1093"/>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9" type="#_x0000_t75" style="width:180pt;height:64.45pt" o:ole="">
            <v:imagedata r:id="rId1094" o:title=""/>
          </v:shape>
          <o:OLEObject Type="Embed" ProgID="Equation.DSMT4" ShapeID="_x0000_i1679" DrawAspect="Content" ObjectID="_1646651491" r:id="rId1095"/>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80" type="#_x0000_t75" style="width:86.25pt;height:14.25pt" o:ole="">
            <v:imagedata r:id="rId1096" o:title=""/>
          </v:shape>
          <o:OLEObject Type="Embed" ProgID="Equation.3" ShapeID="_x0000_i1680" DrawAspect="Content" ObjectID="_1646651492" r:id="rId1097"/>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6A444BBB"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81" type="#_x0000_t75" style="width:7.55pt;height:7.55pt" o:ole="">
            <v:imagedata r:id="rId1098" o:title=""/>
          </v:shape>
          <o:OLEObject Type="Embed" ProgID="Equation.3" ShapeID="_x0000_i1681" DrawAspect="Content" ObjectID="_1646651493" r:id="rId1099"/>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1961B9">
        <w:t xml:space="preserve"> or the </w:t>
      </w:r>
      <w:r w:rsidR="001961B9" w:rsidRPr="00301606">
        <w:t>[</w:t>
      </w:r>
      <w:r w:rsidR="001961B9" w:rsidRPr="00301606">
        <w:rPr>
          <w:i/>
        </w:rPr>
        <w:t>SRS-for-positioning</w:t>
      </w:r>
      <w:r w:rsidR="001961B9" w:rsidRPr="00301606">
        <w:t>]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82" type="#_x0000_t75" style="width:21.75pt;height:14.25pt" o:ole="">
            <v:imagedata r:id="rId1100" o:title=""/>
          </v:shape>
          <o:OLEObject Type="Embed" ProgID="Equation.3" ShapeID="_x0000_i1682" DrawAspect="Content" ObjectID="_1646651494" r:id="rId1101"/>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or the [</w:t>
      </w:r>
      <w:r w:rsidR="001961B9" w:rsidRPr="002D16DA">
        <w:rPr>
          <w:i/>
        </w:rPr>
        <w:t>SRS-for-positioning</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83" type="#_x0000_t75" style="width:57.75pt;height:28.45pt" o:ole="">
            <v:imagedata r:id="rId1102" o:title=""/>
          </v:shape>
          <o:OLEObject Type="Embed" ProgID="Equation.3" ShapeID="_x0000_i1683" DrawAspect="Content" ObjectID="_1646651495" r:id="rId1103"/>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84" type="#_x0000_t75" style="width:244.45pt;height:36pt" o:ole="">
            <v:imagedata r:id="rId1104" o:title=""/>
          </v:shape>
          <o:OLEObject Type="Embed" ProgID="Equation.3" ShapeID="_x0000_i1684" DrawAspect="Content" ObjectID="_1646651496" r:id="rId1105"/>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85" type="#_x0000_t75" style="width:21.75pt;height:14.25pt" o:ole="">
            <v:imagedata r:id="rId568" o:title=""/>
          </v:shape>
          <o:OLEObject Type="Embed" ProgID="Equation.3" ShapeID="_x0000_i1685" DrawAspect="Content" ObjectID="_1646651497" r:id="rId1106"/>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86" type="#_x0000_t75" style="width:208.45pt;height:50.25pt" o:ole="">
            <v:imagedata r:id="rId1107" o:title=""/>
          </v:shape>
          <o:OLEObject Type="Embed" ProgID="Equation.3" ShapeID="_x0000_i1686" DrawAspect="Content" ObjectID="_1646651498" r:id="rId1108"/>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87" type="#_x0000_t75" style="width:21.75pt;height:14.25pt" o:ole="">
            <v:imagedata r:id="rId568" o:title=""/>
          </v:shape>
          <o:OLEObject Type="Embed" ProgID="Equation.3" ShapeID="_x0000_i1687" DrawAspect="Content" ObjectID="_1646651499" r:id="rId1109"/>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DF7A35"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DF7A35"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473" w:name="_Toc19796474"/>
      <w:bookmarkStart w:id="474" w:name="_Toc26459700"/>
      <w:bookmarkStart w:id="475" w:name="_Toc29230350"/>
      <w:bookmarkStart w:id="476" w:name="_Toc36026609"/>
      <w:r>
        <w:t>6.4.1.4.</w:t>
      </w:r>
      <w:r w:rsidR="0050009F">
        <w:t>3</w:t>
      </w:r>
      <w:r>
        <w:tab/>
        <w:t xml:space="preserve">Mapping to physical </w:t>
      </w:r>
      <w:r w:rsidR="00856008">
        <w:t>resources</w:t>
      </w:r>
      <w:bookmarkEnd w:id="473"/>
      <w:bookmarkEnd w:id="474"/>
      <w:bookmarkEnd w:id="475"/>
      <w:bookmarkEnd w:id="476"/>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8" type="#_x0000_t75" style="width:7.55pt;height:14.25pt" o:ole="">
            <v:imagedata r:id="rId1110" o:title=""/>
          </v:shape>
          <o:OLEObject Type="Embed" ProgID="Equation.3" ShapeID="_x0000_i1688" DrawAspect="Content" ObjectID="_1646651500" r:id="rId1111"/>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9" type="#_x0000_t75" style="width:21.75pt;height:14.25pt" o:ole="">
            <v:imagedata r:id="rId1112" o:title=""/>
          </v:shape>
          <o:OLEObject Type="Embed" ProgID="Equation.3" ShapeID="_x0000_i1689" DrawAspect="Content" ObjectID="_1646651501" r:id="rId1113"/>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90" type="#_x0000_t75" style="width:43.55pt;height:21.75pt" o:ole="">
            <v:imagedata r:id="rId1114" o:title=""/>
          </v:shape>
          <o:OLEObject Type="Embed" ProgID="Equation.3" ShapeID="_x0000_i1690" DrawAspect="Content" ObjectID="_1646651502" r:id="rId1115"/>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91" type="#_x0000_t75" style="width:21.75pt;height:14.25pt" o:ole="">
            <v:imagedata r:id="rId19" o:title=""/>
          </v:shape>
          <o:OLEObject Type="Embed" ProgID="Equation.3" ShapeID="_x0000_i1691" DrawAspect="Content" ObjectID="_1646651503" r:id="rId1116"/>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92" type="#_x0000_t75" style="width:14.25pt;height:14.25pt" o:ole="">
            <v:imagedata r:id="rId1117" o:title=""/>
          </v:shape>
          <o:OLEObject Type="Embed" ProgID="Equation.3" ShapeID="_x0000_i1692" DrawAspect="Content" ObjectID="_1646651504" r:id="rId1118"/>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93" type="#_x0000_t75" style="width:324pt;height:50.25pt" o:ole="">
            <v:imagedata r:id="rId1119" o:title=""/>
          </v:shape>
          <o:OLEObject Type="Embed" ProgID="Equation.DSMT4" ShapeID="_x0000_i1693" DrawAspect="Content" ObjectID="_1646651505" r:id="rId1120"/>
        </w:object>
      </w:r>
    </w:p>
    <w:p w14:paraId="2667FD36" w14:textId="77777777" w:rsidR="00F9742B" w:rsidRDefault="00B24F13" w:rsidP="00F9742B">
      <w:pPr>
        <w:rPr>
          <w:rFonts w:eastAsia="MS Mincho"/>
          <w:lang w:eastAsia="ja-JP"/>
        </w:rPr>
      </w:pPr>
      <w:bookmarkStart w:id="477" w:name="_Hlk500928298"/>
      <w:r>
        <w:lastRenderedPageBreak/>
        <w:t xml:space="preserve">The length of the sounding </w:t>
      </w:r>
      <w:r w:rsidR="00FC585E">
        <w:t>reference</w:t>
      </w:r>
      <w:r>
        <w:t xml:space="preserve"> signal sequence is given by</w:t>
      </w:r>
    </w:p>
    <w:p w14:paraId="7E69BE34" w14:textId="77777777" w:rsidR="00F9742B" w:rsidRPr="00161BC1" w:rsidRDefault="00DF7A35"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94" type="#_x0000_t75" style="width:28.45pt;height:14.25pt" o:ole="">
            <v:imagedata r:id="rId1121" o:title=""/>
          </v:shape>
          <o:OLEObject Type="Embed" ProgID="Equation.3" ShapeID="_x0000_i1694" DrawAspect="Content" ObjectID="_1646651506" r:id="rId1122"/>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95" type="#_x0000_t75" style="width:36pt;height:14.25pt" o:ole="">
            <v:imagedata r:id="rId1123" o:title=""/>
          </v:shape>
          <o:OLEObject Type="Embed" ProgID="Equation.3" ShapeID="_x0000_i1695" DrawAspect="Content" ObjectID="_1646651507" r:id="rId1124"/>
        </w:object>
      </w:r>
      <w:r w:rsidR="0042010D">
        <w:rPr>
          <w:lang w:eastAsia="zh-CN"/>
        </w:rPr>
        <w:t xml:space="preserve"> where </w:t>
      </w:r>
      <w:r w:rsidR="0042010D" w:rsidRPr="00625958">
        <w:rPr>
          <w:position w:val="-10"/>
          <w:lang w:eastAsia="zh-CN"/>
        </w:rPr>
        <w:object w:dxaOrig="1280" w:dyaOrig="300" w14:anchorId="4DEAEC71">
          <v:shape id="_x0000_i1696" type="#_x0000_t75" style="width:64.45pt;height:14.25pt" o:ole="">
            <v:imagedata r:id="rId1125" o:title=""/>
          </v:shape>
          <o:OLEObject Type="Embed" ProgID="Equation.3" ShapeID="_x0000_i1696" DrawAspect="Content" ObjectID="_1646651508" r:id="rId112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97" type="#_x0000_t75" style="width:1in;height:14.25pt" o:ole="">
            <v:imagedata r:id="rId1127" o:title=""/>
          </v:shape>
          <o:OLEObject Type="Embed" ProgID="Equation.3" ShapeID="_x0000_i1697" DrawAspect="Content" ObjectID="_1646651509" r:id="rId1128"/>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DF7A35"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DF7A35"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478"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478"/>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4AA4BBA0" w:rsidR="00CF5E58" w:rsidRDefault="001961B9" w:rsidP="001961B9">
      <w:pPr>
        <w:rPr>
          <w:rFonts w:eastAsia="MS Mincho"/>
          <w:lang w:eastAsia="ja-JP"/>
        </w:rPr>
      </w:pPr>
      <w:r>
        <w:rPr>
          <w:rFonts w:eastAsia="MS Mincho"/>
          <w:lang w:eastAsia="ja-JP"/>
        </w:rPr>
        <w:t xml:space="preserve">If the SRS is configured by the IE </w:t>
      </w:r>
      <w:r w:rsidRPr="00B00451">
        <w:rPr>
          <w:rFonts w:eastAsia="MS Mincho"/>
          <w:lang w:eastAsia="ja-JP"/>
        </w:rPr>
        <w:t>[</w:t>
      </w:r>
      <w:r w:rsidRPr="00B00451">
        <w:rPr>
          <w:rFonts w:eastAsia="MS Mincho"/>
          <w:i/>
          <w:lang w:eastAsia="ja-JP"/>
        </w:rPr>
        <w:t>SRS-for-positioning</w:t>
      </w:r>
      <w:r w:rsidRPr="00B00451">
        <w:rPr>
          <w:rFonts w:eastAsia="MS Mincho"/>
          <w:lang w:eastAsia="ja-JP"/>
        </w:rPr>
        <w:t>]</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75AC699"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8" type="#_x0000_t75" style="width:21.75pt;height:14.25pt" o:ole="">
            <v:imagedata r:id="rId1129" o:title=""/>
          </v:shape>
          <o:OLEObject Type="Embed" ProgID="Equation.3" ShapeID="_x0000_i1698" DrawAspect="Content" ObjectID="_1646651510" r:id="rId1130"/>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sidR="001961B9">
        <w:rPr>
          <w:rFonts w:eastAsia="MS Mincho"/>
          <w:lang w:eastAsia="ja-JP"/>
        </w:rPr>
        <w:t xml:space="preserve"> or the [</w:t>
      </w:r>
      <w:r w:rsidR="001961B9" w:rsidRPr="00301606">
        <w:rPr>
          <w:rFonts w:eastAsia="MS Mincho"/>
          <w:i/>
          <w:lang w:eastAsia="ja-JP"/>
        </w:rPr>
        <w:t>SRS-for-positioning</w:t>
      </w:r>
      <w:r w:rsidR="001961B9">
        <w:rPr>
          <w:rFonts w:eastAsia="MS Mincho"/>
          <w:lang w:eastAsia="ja-JP"/>
        </w:rPr>
        <w:t>]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w:t>
      </w:r>
      <w:r w:rsidR="001961B9">
        <w:rPr>
          <w:rFonts w:eastAsia="MS Mincho"/>
          <w:lang w:eastAsia="ja-JP"/>
        </w:rPr>
        <w:t>or the [</w:t>
      </w:r>
      <w:r w:rsidR="001961B9" w:rsidRPr="00301606">
        <w:rPr>
          <w:rFonts w:eastAsia="MS Mincho"/>
          <w:i/>
          <w:lang w:eastAsia="ja-JP"/>
        </w:rPr>
        <w:t>SRS-for-positioning</w:t>
      </w:r>
      <w:r w:rsidR="001961B9">
        <w:rPr>
          <w:rFonts w:eastAsia="MS Mincho"/>
          <w:lang w:eastAsia="ja-JP"/>
        </w:rPr>
        <w:t>] IE</w:t>
      </w:r>
      <w:r w:rsidR="001961B9">
        <w:rPr>
          <w:color w:val="000000"/>
        </w:rPr>
        <w:t xml:space="preserve"> </w:t>
      </w:r>
      <w:r>
        <w:rPr>
          <w:color w:val="000000"/>
        </w:rPr>
        <w:t xml:space="preserve">and </w:t>
      </w:r>
      <w:r w:rsidRPr="00D93E9A">
        <w:rPr>
          <w:position w:val="-10"/>
        </w:rPr>
        <w:object w:dxaOrig="260" w:dyaOrig="300" w14:anchorId="48F73396">
          <v:shape id="_x0000_i1699" type="#_x0000_t75" style="width:14.25pt;height:14.25pt" o:ole="">
            <v:imagedata r:id="rId1131" o:title=""/>
          </v:shape>
          <o:OLEObject Type="Embed" ProgID="Equation.3" ShapeID="_x0000_i1699" DrawAspect="Content" ObjectID="_1646651511" r:id="rId1132"/>
        </w:object>
      </w:r>
      <w:r>
        <w:t xml:space="preserve"> is a frequency position index.</w:t>
      </w:r>
    </w:p>
    <w:bookmarkEnd w:id="477"/>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700" type="#_x0000_t75" style="width:50.25pt;height:14.25pt" o:ole="">
            <v:imagedata r:id="rId1133" o:title=""/>
          </v:shape>
          <o:OLEObject Type="Embed" ProgID="Equation.3" ShapeID="_x0000_i1700" DrawAspect="Content" ObjectID="_1646651512" r:id="rId1134"/>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701" type="#_x0000_t75" style="width:14.25pt;height:14.25pt" o:ole="">
            <v:imagedata r:id="rId1135" o:title=""/>
          </v:shape>
          <o:OLEObject Type="Embed" ProgID="Equation.3" ShapeID="_x0000_i1701" DrawAspect="Content" ObjectID="_1646651513" r:id="rId1136"/>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702" type="#_x0000_t75" style="width:108pt;height:14.25pt" o:ole="">
            <v:imagedata r:id="rId1137" o:title=""/>
          </v:shape>
          <o:OLEObject Type="Embed" ProgID="Equation.3" ShapeID="_x0000_i1702" DrawAspect="Content" ObjectID="_1646651514" r:id="rId1138"/>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03" type="#_x0000_t75" style="width:21.75pt;height:14.25pt" o:ole="">
            <v:imagedata r:id="rId1139" o:title=""/>
          </v:shape>
          <o:OLEObject Type="Embed" ProgID="Equation.3" ShapeID="_x0000_i1703" DrawAspect="Content" ObjectID="_1646651515" r:id="rId1140"/>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704" type="#_x0000_t75" style="width:28.45pt;height:14.25pt" o:ole="">
            <v:imagedata r:id="rId1141" o:title=""/>
          </v:shape>
          <o:OLEObject Type="Embed" ProgID="Equation.3" ShapeID="_x0000_i1704" DrawAspect="Content" ObjectID="_1646651516" r:id="rId1142"/>
        </w:object>
      </w:r>
      <w:r>
        <w:rPr>
          <w:lang w:val="fi-FI"/>
        </w:rPr>
        <w:t xml:space="preserve"> and </w:t>
      </w:r>
      <w:r w:rsidRPr="00DB4391">
        <w:rPr>
          <w:position w:val="-10"/>
          <w:lang w:val="fi-FI"/>
        </w:rPr>
        <w:object w:dxaOrig="320" w:dyaOrig="300" w14:anchorId="4EE29FF7">
          <v:shape id="_x0000_i1705" type="#_x0000_t75" style="width:14.25pt;height:14.25pt" o:ole="">
            <v:imagedata r:id="rId1143" o:title=""/>
          </v:shape>
          <o:OLEObject Type="Embed" ProgID="Equation.3" ShapeID="_x0000_i1705" DrawAspect="Content" ObjectID="_1646651517" r:id="rId1144"/>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06" type="#_x0000_t75" style="width:36pt;height:14.25pt" o:ole="">
            <v:imagedata r:id="rId1145" o:title=""/>
          </v:shape>
          <o:OLEObject Type="Embed" ProgID="Equation.3" ShapeID="_x0000_i1706" DrawAspect="Content" ObjectID="_1646651518" r:id="rId1146"/>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07" type="#_x0000_t75" style="width:21.75pt;height:14.25pt" o:ole="">
            <v:imagedata r:id="rId1147" o:title=""/>
          </v:shape>
          <o:OLEObject Type="Embed" ProgID="Equation.3" ShapeID="_x0000_i1707" DrawAspect="Content" ObjectID="_1646651519" r:id="rId1148"/>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8" type="#_x0000_t75" style="width:50.25pt;height:14.25pt" o:ole="">
            <v:imagedata r:id="rId1149" o:title=""/>
          </v:shape>
          <o:OLEObject Type="Embed" ProgID="Equation.3" ShapeID="_x0000_i1708" DrawAspect="Content" ObjectID="_1646651520" r:id="rId1150"/>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9" type="#_x0000_t75" style="width:14.25pt;height:14.25pt" o:ole="">
            <v:imagedata r:id="rId1135" o:title=""/>
          </v:shape>
          <o:OLEObject Type="Embed" ProgID="Equation.3" ShapeID="_x0000_i1709" DrawAspect="Content" ObjectID="_1646651521" r:id="rId1151"/>
        </w:object>
      </w:r>
      <w:r w:rsidR="004C55C3">
        <w:t xml:space="preserve"> are defined by</w:t>
      </w:r>
    </w:p>
    <w:p w14:paraId="40B87F34" w14:textId="5748D3A2" w:rsidR="004C55C3" w:rsidRDefault="00DF7A35"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10" type="#_x0000_t75" style="width:302.25pt;height:50.25pt" o:ole="">
            <v:imagedata r:id="rId1152" o:title=""/>
          </v:shape>
          <o:OLEObject Type="Embed" ProgID="Equation.3" ShapeID="_x0000_i1710" DrawAspect="Content" ObjectID="_1646651522" r:id="rId1153"/>
        </w:object>
      </w:r>
    </w:p>
    <w:p w14:paraId="47FDCAD2" w14:textId="0AE1B99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11" type="#_x0000_t75" style="width:15.05pt;height:15.05pt" o:ole="">
            <v:imagedata r:id="rId1154" o:title=""/>
          </v:shape>
          <o:OLEObject Type="Embed" ProgID="Equation.3" ShapeID="_x0000_i1711" DrawAspect="Content" ObjectID="_1646651523" r:id="rId1155"/>
        </w:object>
      </w:r>
      <w:r>
        <w:rPr>
          <w:rFonts w:eastAsia="MS Mincho"/>
          <w:lang w:eastAsia="ja-JP"/>
        </w:rPr>
        <w:t xml:space="preserve">. The quantity </w:t>
      </w:r>
      <w:r w:rsidRPr="0002055A">
        <w:rPr>
          <w:position w:val="-10"/>
          <w:lang w:val="fi-FI"/>
        </w:rPr>
        <w:object w:dxaOrig="420" w:dyaOrig="300" w14:anchorId="04E47430">
          <v:shape id="_x0000_i1712" type="#_x0000_t75" style="width:20.1pt;height:14.25pt" o:ole="">
            <v:imagedata r:id="rId1156" o:title=""/>
          </v:shape>
          <o:OLEObject Type="Embed" ProgID="Equation.3" ShapeID="_x0000_i1712" DrawAspect="Content" ObjectID="_1646651524" r:id="rId1157"/>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13" type="#_x0000_t75" style="width:54.4pt;height:15.05pt" o:ole="">
            <v:imagedata r:id="rId1158" o:title=""/>
          </v:shape>
          <o:OLEObject Type="Embed" ProgID="Equation.3" ShapeID="_x0000_i1713" DrawAspect="Content" ObjectID="_1646651525" r:id="rId1159"/>
        </w:object>
      </w:r>
      <w:r w:rsidR="00C95795">
        <w:t xml:space="preserve"> within the slot in which the </w:t>
      </w:r>
      <w:r w:rsidR="00C95795" w:rsidRPr="0075209C">
        <w:rPr>
          <w:position w:val="-14"/>
        </w:rPr>
        <w:object w:dxaOrig="540" w:dyaOrig="380" w14:anchorId="6F6AAB87">
          <v:shape id="_x0000_i1714" type="#_x0000_t75" style="width:26.8pt;height:17.6pt" o:ole="">
            <v:imagedata r:id="rId1160" o:title=""/>
          </v:shape>
          <o:OLEObject Type="Embed" ProgID="Equation.3" ShapeID="_x0000_i1714" DrawAspect="Content" ObjectID="_1646651526" r:id="rId1161"/>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1961B9">
        <w:rPr>
          <w:lang w:val="fi-FI"/>
        </w:rPr>
        <w:t xml:space="preserve"> 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15" type="#_x0000_t75" style="width:31pt;height:15.05pt" o:ole="">
            <v:imagedata r:id="rId1162" o:title=""/>
          </v:shape>
          <o:OLEObject Type="Embed" ProgID="Equation.3" ShapeID="_x0000_i1715" DrawAspect="Content" ObjectID="_1646651527" r:id="rId1163"/>
        </w:object>
      </w:r>
      <w:r w:rsidRPr="00BF7B03">
        <w:rPr>
          <w:position w:val="-34"/>
        </w:rPr>
        <w:object w:dxaOrig="3620" w:dyaOrig="780" w14:anchorId="5008EBE2">
          <v:shape id="_x0000_i1716" type="#_x0000_t75" style="width:181.65pt;height:39.35pt" o:ole="">
            <v:imagedata r:id="rId1164" o:title=""/>
          </v:shape>
          <o:OLEObject Type="Embed" ProgID="Equation.3" ShapeID="_x0000_i1716" DrawAspect="Content" ObjectID="_1646651528" r:id="rId1165"/>
        </w:object>
      </w:r>
    </w:p>
    <w:p w14:paraId="36E61DA0" w14:textId="77777777" w:rsidR="00846D9D" w:rsidRDefault="00C95795" w:rsidP="00C95795">
      <w:pPr>
        <w:spacing w:after="60"/>
        <w:rPr>
          <w:rFonts w:eastAsia="MS Mincho"/>
          <w:lang w:eastAsia="ja-JP"/>
        </w:rPr>
      </w:pPr>
      <w:r>
        <w:t xml:space="preserve">for slots that satisfy </w:t>
      </w:r>
      <w:bookmarkStart w:id="479" w:name="_Hlk500773276"/>
      <w:r w:rsidRPr="00DB4391">
        <w:rPr>
          <w:rFonts w:eastAsia="MS Mincho" w:cs="Arial"/>
          <w:position w:val="-14"/>
          <w:lang w:val="pt-BR" w:eastAsia="ja-JP"/>
        </w:rPr>
        <w:object w:dxaOrig="3240" w:dyaOrig="380" w14:anchorId="014E154C">
          <v:shape id="_x0000_i1717" type="#_x0000_t75" style="width:163.25pt;height:17.6pt" o:ole="">
            <v:imagedata r:id="rId1166" o:title=""/>
          </v:shape>
          <o:OLEObject Type="Embed" ProgID="Equation.3" ShapeID="_x0000_i1717" DrawAspect="Content" ObjectID="_1646651529" r:id="rId1167"/>
        </w:object>
      </w:r>
      <w:bookmarkEnd w:id="479"/>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8" type="#_x0000_t75" style="width:20.95pt;height:15.05pt" o:ole="">
            <v:imagedata r:id="rId1168" o:title=""/>
          </v:shape>
          <o:OLEObject Type="Embed" ProgID="Equation.3" ShapeID="_x0000_i1718" DrawAspect="Content" ObjectID="_1646651530" r:id="rId1169"/>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9" type="#_x0000_t75" style="width:25.1pt;height:15.05pt" o:ole="">
            <v:imagedata r:id="rId1170" o:title=""/>
          </v:shape>
          <o:OLEObject Type="Embed" ProgID="Equation.3" ShapeID="_x0000_i1719" DrawAspect="Content" ObjectID="_1646651531" r:id="rId1171"/>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20" type="#_x0000_t75" style="width:20.95pt;height:13.4pt" o:ole="">
                  <v:imagedata r:id="rId1172" o:title=""/>
                </v:shape>
                <o:OLEObject Type="Embed" ProgID="Equation.3" ShapeID="_x0000_i1720" DrawAspect="Content" ObjectID="_1646651532" r:id="rId1173"/>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21" type="#_x0000_t75" style="width:35.15pt;height:13.4pt" o:ole="">
                  <v:imagedata r:id="rId1174" o:title=""/>
                </v:shape>
                <o:OLEObject Type="Embed" ProgID="Equation.3" ShapeID="_x0000_i1721" DrawAspect="Content" ObjectID="_1646651533" r:id="rId1175"/>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22" type="#_x0000_t75" style="width:33.5pt;height:13.4pt" o:ole="">
                  <v:imagedata r:id="rId1176" o:title=""/>
                </v:shape>
                <o:OLEObject Type="Embed" ProgID="Equation.3" ShapeID="_x0000_i1722" DrawAspect="Content" ObjectID="_1646651534" r:id="rId1177"/>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23" type="#_x0000_t75" style="width:35.15pt;height:13.4pt" o:ole="">
                  <v:imagedata r:id="rId1178" o:title=""/>
                </v:shape>
                <o:OLEObject Type="Embed" ProgID="Equation.3" ShapeID="_x0000_i1723" DrawAspect="Content" ObjectID="_1646651535" r:id="rId1179"/>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24" type="#_x0000_t75" style="width:34.35pt;height:13.4pt" o:ole="">
                  <v:imagedata r:id="rId1180" o:title=""/>
                </v:shape>
                <o:OLEObject Type="Embed" ProgID="Equation.3" ShapeID="_x0000_i1724" DrawAspect="Content" ObjectID="_1646651536" r:id="rId1181"/>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25" type="#_x0000_t75" style="width:28.45pt;height:15.9pt" o:ole="">
                  <v:imagedata r:id="rId1182" o:title=""/>
                </v:shape>
                <o:OLEObject Type="Embed" ProgID="Equation.3" ShapeID="_x0000_i1725" DrawAspect="Content" ObjectID="_1646651537" r:id="rId1183"/>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26" type="#_x0000_t75" style="width:15.05pt;height:15.05pt" o:ole="">
                  <v:imagedata r:id="rId1184" o:title=""/>
                </v:shape>
                <o:OLEObject Type="Embed" ProgID="Equation.3" ShapeID="_x0000_i1726" DrawAspect="Content" ObjectID="_1646651538" r:id="rId1185"/>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27" type="#_x0000_t75" style="width:27.65pt;height:15.9pt" o:ole="">
                  <v:imagedata r:id="rId1186" o:title=""/>
                </v:shape>
                <o:OLEObject Type="Embed" ProgID="Equation.3" ShapeID="_x0000_i1727" DrawAspect="Content" ObjectID="_1646651539" r:id="rId1187"/>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8" type="#_x0000_t75" style="width:14.25pt;height:15.05pt" o:ole="">
                  <v:imagedata r:id="rId1188" o:title=""/>
                </v:shape>
                <o:OLEObject Type="Embed" ProgID="Equation.3" ShapeID="_x0000_i1728" DrawAspect="Content" ObjectID="_1646651540" r:id="rId1189"/>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9" type="#_x0000_t75" style="width:28.45pt;height:15.9pt" o:ole="">
                  <v:imagedata r:id="rId1190" o:title=""/>
                </v:shape>
                <o:OLEObject Type="Embed" ProgID="Equation.3" ShapeID="_x0000_i1729" DrawAspect="Content" ObjectID="_1646651541" r:id="rId1191"/>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30" type="#_x0000_t75" style="width:15.05pt;height:15.05pt" o:ole="">
                  <v:imagedata r:id="rId1192" o:title=""/>
                </v:shape>
                <o:OLEObject Type="Embed" ProgID="Equation.3" ShapeID="_x0000_i1730" DrawAspect="Content" ObjectID="_1646651542" r:id="rId1193"/>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31" type="#_x0000_t75" style="width:28.45pt;height:15.9pt" o:ole="">
                  <v:imagedata r:id="rId1194" o:title=""/>
                </v:shape>
                <o:OLEObject Type="Embed" ProgID="Equation.3" ShapeID="_x0000_i1731" DrawAspect="Content" ObjectID="_1646651543" r:id="rId1195"/>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32" type="#_x0000_t75" style="width:15.05pt;height:15.05pt" o:ole="">
                  <v:imagedata r:id="rId1196" o:title=""/>
                </v:shape>
                <o:OLEObject Type="Embed" ProgID="Equation.3" ShapeID="_x0000_i1732" DrawAspect="Content" ObjectID="_1646651544" r:id="rId1197"/>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DF7A35"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DF7A35"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DF7A3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DF7A3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DF7A3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DF7A3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DF7A3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480" w:name="_Toc19796475"/>
      <w:bookmarkStart w:id="481" w:name="_Toc26459701"/>
      <w:bookmarkStart w:id="482" w:name="_Toc29230351"/>
      <w:bookmarkStart w:id="483" w:name="_Toc36026610"/>
      <w:r>
        <w:t>6.4.1.4.4</w:t>
      </w:r>
      <w:r>
        <w:tab/>
        <w:t>Sounding reference signal slot configuration</w:t>
      </w:r>
      <w:bookmarkEnd w:id="480"/>
      <w:bookmarkEnd w:id="481"/>
      <w:bookmarkEnd w:id="482"/>
      <w:bookmarkEnd w:id="483"/>
    </w:p>
    <w:p w14:paraId="1AAC0432" w14:textId="5AABD063"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33" type="#_x0000_t75" style="width:20.95pt;height:15.05pt" o:ole="">
            <v:imagedata r:id="rId1168" o:title=""/>
          </v:shape>
          <o:OLEObject Type="Embed" ProgID="Equation.3" ShapeID="_x0000_i1733" DrawAspect="Content" ObjectID="_1646651545" r:id="rId1198"/>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34" type="#_x0000_t75" style="width:25.1pt;height:15.05pt" o:ole="">
            <v:imagedata r:id="rId1170" o:title=""/>
          </v:shape>
          <o:OLEObject Type="Embed" ProgID="Equation.3" ShapeID="_x0000_i1734" DrawAspect="Content" ObjectID="_1646651546" r:id="rId1199"/>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SRS-Config</w:t>
      </w:r>
      <w:r w:rsidR="001961B9">
        <w:rPr>
          <w:rFonts w:eastAsia="MS Mincho"/>
          <w:lang w:eastAsia="ja-JP"/>
        </w:rPr>
        <w:t xml:space="preserve"> IE, or </w:t>
      </w:r>
      <w:r w:rsidR="001961B9" w:rsidRPr="00ED2298">
        <w:rPr>
          <w:rFonts w:eastAsia="MS Mincho"/>
          <w:i/>
          <w:lang w:eastAsia="ja-JP"/>
        </w:rPr>
        <w:t>periodicityAndOffset</w:t>
      </w:r>
      <w:r w:rsidR="001961B9" w:rsidRPr="00ED2298">
        <w:rPr>
          <w:rFonts w:eastAsia="MS Mincho"/>
          <w:lang w:eastAsia="ja-JP"/>
        </w:rPr>
        <w:t xml:space="preserve"> </w:t>
      </w:r>
      <w:r w:rsidR="001961B9">
        <w:rPr>
          <w:rFonts w:eastAsia="MS Mincho"/>
          <w:lang w:eastAsia="ja-JP"/>
        </w:rPr>
        <w:t>in the [</w:t>
      </w:r>
      <w:r w:rsidR="001961B9" w:rsidRPr="00301606">
        <w:rPr>
          <w:rFonts w:eastAsia="MS Mincho"/>
          <w:i/>
          <w:lang w:eastAsia="ja-JP"/>
        </w:rPr>
        <w:t>SRS-for-positioning</w:t>
      </w:r>
      <w:r w:rsidR="001961B9">
        <w:rPr>
          <w:rFonts w:eastAsia="MS Mincho"/>
          <w:lang w:eastAsia="ja-JP"/>
        </w:rPr>
        <w:t>]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35" type="#_x0000_t75" style="width:158.25pt;height:17.6pt" o:ole="">
            <v:imagedata r:id="rId1200" o:title=""/>
          </v:shape>
          <o:OLEObject Type="Embed" ProgID="Equation.3" ShapeID="_x0000_i1735" DrawAspect="Content" ObjectID="_1646651547" r:id="rId1201"/>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484" w:name="_Toc19796476"/>
      <w:bookmarkStart w:id="485" w:name="_Toc26459702"/>
      <w:bookmarkStart w:id="486" w:name="_Toc29230352"/>
      <w:bookmarkStart w:id="487" w:name="_Toc36026611"/>
      <w:r>
        <w:t>7</w:t>
      </w:r>
      <w:r w:rsidR="005B4773">
        <w:tab/>
        <w:t>Down</w:t>
      </w:r>
      <w:r w:rsidR="005B4773" w:rsidRPr="00C12953">
        <w:t>link</w:t>
      </w:r>
      <w:bookmarkEnd w:id="484"/>
      <w:bookmarkEnd w:id="485"/>
      <w:bookmarkEnd w:id="486"/>
      <w:bookmarkEnd w:id="487"/>
    </w:p>
    <w:p w14:paraId="66B21A41" w14:textId="77777777" w:rsidR="005B4773" w:rsidRPr="00C12953" w:rsidRDefault="00732CE8" w:rsidP="005B4773">
      <w:pPr>
        <w:pStyle w:val="Heading2"/>
      </w:pPr>
      <w:bookmarkStart w:id="488" w:name="_Toc19796477"/>
      <w:bookmarkStart w:id="489" w:name="_Toc26459703"/>
      <w:bookmarkStart w:id="490" w:name="_Toc29230353"/>
      <w:bookmarkStart w:id="491" w:name="_Toc36026612"/>
      <w:r>
        <w:t>7</w:t>
      </w:r>
      <w:r w:rsidR="005B4773" w:rsidRPr="00C12953">
        <w:t>.1</w:t>
      </w:r>
      <w:r w:rsidR="005B4773" w:rsidRPr="00C12953">
        <w:tab/>
        <w:t>Overview</w:t>
      </w:r>
      <w:bookmarkEnd w:id="488"/>
      <w:bookmarkEnd w:id="489"/>
      <w:bookmarkEnd w:id="490"/>
      <w:bookmarkEnd w:id="491"/>
    </w:p>
    <w:p w14:paraId="59A6142A" w14:textId="77777777" w:rsidR="005B4773" w:rsidRDefault="00732CE8" w:rsidP="005B4773">
      <w:pPr>
        <w:pStyle w:val="Heading3"/>
      </w:pPr>
      <w:bookmarkStart w:id="492" w:name="_Toc19796478"/>
      <w:bookmarkStart w:id="493" w:name="_Toc26459704"/>
      <w:bookmarkStart w:id="494" w:name="_Toc29230354"/>
      <w:bookmarkStart w:id="495" w:name="_Toc36026613"/>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492"/>
      <w:bookmarkEnd w:id="493"/>
      <w:bookmarkEnd w:id="494"/>
      <w:bookmarkEnd w:id="495"/>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496" w:name="_Toc19796479"/>
      <w:bookmarkStart w:id="497" w:name="_Toc26459705"/>
      <w:bookmarkStart w:id="498" w:name="_Toc29230355"/>
      <w:bookmarkStart w:id="499" w:name="_Toc36026614"/>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496"/>
      <w:bookmarkEnd w:id="497"/>
      <w:bookmarkEnd w:id="498"/>
      <w:bookmarkEnd w:id="499"/>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500" w:name="_Toc19796480"/>
      <w:bookmarkStart w:id="501" w:name="_Toc26459706"/>
      <w:bookmarkStart w:id="502" w:name="_Toc29230356"/>
      <w:bookmarkStart w:id="503" w:name="_Toc36026615"/>
      <w:r>
        <w:t>7</w:t>
      </w:r>
      <w:r w:rsidR="005B4773">
        <w:t>.2</w:t>
      </w:r>
      <w:r w:rsidR="005B4773">
        <w:tab/>
        <w:t>P</w:t>
      </w:r>
      <w:r w:rsidR="005B4773" w:rsidRPr="009D24E3">
        <w:t>hysical resources</w:t>
      </w:r>
      <w:bookmarkEnd w:id="500"/>
      <w:bookmarkEnd w:id="501"/>
      <w:bookmarkEnd w:id="502"/>
      <w:bookmarkEnd w:id="503"/>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lastRenderedPageBreak/>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504" w:name="_Toc19796481"/>
      <w:bookmarkStart w:id="505" w:name="_Toc26459707"/>
      <w:bookmarkStart w:id="506" w:name="_Toc29230357"/>
      <w:bookmarkStart w:id="507" w:name="_Toc36026616"/>
      <w:r>
        <w:t>7</w:t>
      </w:r>
      <w:r w:rsidR="005B4773">
        <w:t>.3</w:t>
      </w:r>
      <w:r w:rsidR="005B4773">
        <w:tab/>
        <w:t>Physical channels</w:t>
      </w:r>
      <w:bookmarkEnd w:id="504"/>
      <w:bookmarkEnd w:id="505"/>
      <w:bookmarkEnd w:id="506"/>
      <w:bookmarkEnd w:id="507"/>
    </w:p>
    <w:p w14:paraId="66204C38" w14:textId="77777777" w:rsidR="005B4773" w:rsidRDefault="00732CE8" w:rsidP="005B4773">
      <w:pPr>
        <w:pStyle w:val="Heading3"/>
      </w:pPr>
      <w:bookmarkStart w:id="508" w:name="_Toc19796482"/>
      <w:bookmarkStart w:id="509" w:name="_Toc26459708"/>
      <w:bookmarkStart w:id="510" w:name="_Toc29230358"/>
      <w:bookmarkStart w:id="511" w:name="_Toc36026617"/>
      <w:r>
        <w:t>7</w:t>
      </w:r>
      <w:r w:rsidR="005B4773">
        <w:t>.3.1</w:t>
      </w:r>
      <w:r w:rsidR="005B4773">
        <w:tab/>
        <w:t>Physical downlink shared</w:t>
      </w:r>
      <w:r w:rsidR="005B4773" w:rsidRPr="00ED22B0">
        <w:t xml:space="preserve"> channel</w:t>
      </w:r>
      <w:bookmarkEnd w:id="508"/>
      <w:bookmarkEnd w:id="509"/>
      <w:bookmarkEnd w:id="510"/>
      <w:bookmarkEnd w:id="511"/>
    </w:p>
    <w:p w14:paraId="0018DE88" w14:textId="77777777" w:rsidR="005B4773" w:rsidRDefault="00732CE8" w:rsidP="005B4773">
      <w:pPr>
        <w:pStyle w:val="Heading4"/>
      </w:pPr>
      <w:bookmarkStart w:id="512" w:name="_Toc19796483"/>
      <w:bookmarkStart w:id="513" w:name="_Toc26459709"/>
      <w:bookmarkStart w:id="514" w:name="_Toc29230359"/>
      <w:bookmarkStart w:id="515" w:name="_Toc36026618"/>
      <w:r>
        <w:t>7</w:t>
      </w:r>
      <w:r w:rsidR="005B4773">
        <w:t>.3.1.1</w:t>
      </w:r>
      <w:r w:rsidR="005B4773">
        <w:tab/>
        <w:t>Scrambling</w:t>
      </w:r>
      <w:bookmarkEnd w:id="512"/>
      <w:bookmarkEnd w:id="513"/>
      <w:bookmarkEnd w:id="514"/>
      <w:bookmarkEnd w:id="515"/>
    </w:p>
    <w:p w14:paraId="551DC73F" w14:textId="77777777" w:rsidR="00A23E53" w:rsidRDefault="00A23E53" w:rsidP="00545612">
      <w:r>
        <w:t xml:space="preserve">Up to two codewords </w:t>
      </w:r>
      <w:r w:rsidR="0063636D" w:rsidRPr="009F6250">
        <w:rPr>
          <w:position w:val="-10"/>
        </w:rPr>
        <w:object w:dxaOrig="700" w:dyaOrig="300" w14:anchorId="74B365EC">
          <v:shape id="_x0000_i1736" type="#_x0000_t75" style="width:35.15pt;height:15.05pt" o:ole="">
            <v:imagedata r:id="rId1202" o:title=""/>
          </v:shape>
          <o:OLEObject Type="Embed" ProgID="Equation.3" ShapeID="_x0000_i1736" DrawAspect="Content" ObjectID="_1646651548" r:id="rId1203"/>
        </w:object>
      </w:r>
      <w:r w:rsidR="0063636D">
        <w:t xml:space="preserve"> </w:t>
      </w:r>
      <w:r>
        <w:t xml:space="preserve">can be transmitted. In case of single-codeword transmission, </w:t>
      </w:r>
      <w:r w:rsidRPr="009F6250">
        <w:rPr>
          <w:position w:val="-10"/>
        </w:rPr>
        <w:object w:dxaOrig="480" w:dyaOrig="279" w14:anchorId="2159F2B1">
          <v:shape id="_x0000_i1737" type="#_x0000_t75" style="width:24.3pt;height:14.25pt" o:ole="">
            <v:imagedata r:id="rId1204" o:title=""/>
          </v:shape>
          <o:OLEObject Type="Embed" ProgID="Equation.3" ShapeID="_x0000_i1737" DrawAspect="Content" ObjectID="_1646651549" r:id="rId1205"/>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8" type="#_x0000_t75" style="width:9.2pt;height:11.7pt" o:ole="">
            <v:imagedata r:id="rId1206" o:title=""/>
          </v:shape>
          <o:OLEObject Type="Embed" ProgID="Equation.3" ShapeID="_x0000_i1738" DrawAspect="Content" ObjectID="_1646651550" r:id="rId1207"/>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9" type="#_x0000_t75" style="width:9.2pt;height:11.7pt" o:ole="">
            <v:imagedata r:id="rId1206" o:title=""/>
          </v:shape>
          <o:OLEObject Type="Embed" ProgID="Equation.3" ShapeID="_x0000_i1739" DrawAspect="Content" ObjectID="_1646651551" r:id="rId1208"/>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DF7A35"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40" type="#_x0000_t75" style="width:75.35pt;height:15.05pt" o:ole="">
            <v:imagedata r:id="rId289" o:title=""/>
          </v:shape>
          <o:OLEObject Type="Embed" ProgID="Equation.3" ShapeID="_x0000_i1740" DrawAspect="Content" ObjectID="_1646651552" r:id="rId1209"/>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77777777" w:rsidR="00F8571F" w:rsidRDefault="00F8571F" w:rsidP="00F8571F">
      <w:pPr>
        <w:pStyle w:val="B2"/>
      </w:pPr>
      <w:r>
        <w:t>-</w:t>
      </w:r>
      <w:r>
        <w:tab/>
        <w:t xml:space="preserve">the higher-layer parameter </w:t>
      </w:r>
      <w:r w:rsidRPr="005E6CCA">
        <w:rPr>
          <w:i/>
        </w:rPr>
        <w:t>AdditionaldataScramblingIdentityPDSCH</w:t>
      </w:r>
      <w:r>
        <w:t xml:space="preserve"> if the codeword is scheduled using a CORESET with </w:t>
      </w:r>
      <w:r w:rsidRPr="005E6CCA">
        <w:rPr>
          <w:i/>
        </w:rPr>
        <w:t>CORESETPoolIndex</w:t>
      </w:r>
      <w:r>
        <w:t xml:space="preserve"> equal to 1;</w:t>
      </w:r>
    </w:p>
    <w:p w14:paraId="5DBA9EB3" w14:textId="7F1DA1FC" w:rsidR="0090312F" w:rsidRDefault="00F8571F" w:rsidP="00F8571F">
      <w:pPr>
        <w:pStyle w:val="B1"/>
      </w:pPr>
      <w:r>
        <w:tab/>
        <w:t xml:space="preserve">if the higher-layer parameters </w:t>
      </w:r>
      <w:r w:rsidRPr="00F00031">
        <w:rPr>
          <w:i/>
        </w:rPr>
        <w:t>dataScramblingIdentityPDSCH</w:t>
      </w:r>
      <w:r>
        <w:t xml:space="preserve"> and </w:t>
      </w:r>
      <w:r w:rsidRPr="00F00031">
        <w:rPr>
          <w:i/>
        </w:rPr>
        <w:t>AdditionaldataScramblingIdentityPDSCH</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DF7A35">
        <w:rPr>
          <w:position w:val="-10"/>
        </w:rPr>
        <w:pict w14:anchorId="30988701">
          <v:shape id="_x0000_i1741" type="#_x0000_t75" style="width:25.95pt;height:15.05pt">
            <v:imagedata r:id="rId29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516" w:name="_Toc19796484"/>
      <w:bookmarkStart w:id="517" w:name="_Toc26459710"/>
      <w:bookmarkStart w:id="518" w:name="_Toc29230360"/>
      <w:bookmarkStart w:id="519" w:name="_Toc36026619"/>
      <w:r>
        <w:lastRenderedPageBreak/>
        <w:t>7</w:t>
      </w:r>
      <w:r w:rsidR="005B4773" w:rsidRPr="009D24E3">
        <w:t>.3.</w:t>
      </w:r>
      <w:r w:rsidR="005B4773">
        <w:t>1.</w:t>
      </w:r>
      <w:r w:rsidR="005B4773" w:rsidRPr="009D24E3">
        <w:t>2</w:t>
      </w:r>
      <w:r w:rsidR="005B4773" w:rsidRPr="009D24E3">
        <w:tab/>
        <w:t>Modulation</w:t>
      </w:r>
      <w:bookmarkEnd w:id="516"/>
      <w:bookmarkEnd w:id="517"/>
      <w:bookmarkEnd w:id="518"/>
      <w:bookmarkEnd w:id="519"/>
    </w:p>
    <w:p w14:paraId="2959BA91" w14:textId="77777777" w:rsidR="00885EF9" w:rsidRPr="00C12953" w:rsidRDefault="00885EF9" w:rsidP="00885EF9">
      <w:bookmarkStart w:id="520" w:name="OLE_LINK32"/>
      <w:bookmarkStart w:id="521"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522" w:name="OLE_LINK10"/>
      <w:bookmarkStart w:id="523"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522"/>
      <w:bookmarkEnd w:id="523"/>
      <w:r w:rsidRPr="00C12953">
        <w:t>.</w:t>
      </w:r>
      <w:bookmarkEnd w:id="520"/>
      <w:bookmarkEnd w:id="521"/>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42" type="#_x0000_t75" style="width:15.9pt;height:15.05pt" o:ole="">
                  <v:imagedata r:id="rId1210" o:title=""/>
                </v:shape>
                <o:OLEObject Type="Embed" ProgID="Equation.3" ShapeID="_x0000_i1742" DrawAspect="Content" ObjectID="_1646651553" r:id="rId1211"/>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524" w:name="_Toc19796485"/>
      <w:bookmarkStart w:id="525" w:name="_Toc26459711"/>
      <w:bookmarkStart w:id="526" w:name="_Toc29230361"/>
      <w:bookmarkStart w:id="527" w:name="_Toc36026620"/>
      <w:r>
        <w:t>7</w:t>
      </w:r>
      <w:r w:rsidR="005B4773">
        <w:t>.3.1.3</w:t>
      </w:r>
      <w:r w:rsidR="005B4773">
        <w:tab/>
        <w:t>Layer mapping</w:t>
      </w:r>
      <w:bookmarkEnd w:id="524"/>
      <w:bookmarkEnd w:id="525"/>
      <w:bookmarkEnd w:id="526"/>
      <w:bookmarkEnd w:id="52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528" w:name="OLE_LINK34"/>
      <w:bookmarkStart w:id="529" w:name="OLE_LINK38"/>
      <w:r>
        <w:lastRenderedPageBreak/>
        <w:t>Table 7.3.1.3-1: Codeword-to-layer mapping for spatial multiplexing</w:t>
      </w:r>
      <w:bookmarkEnd w:id="528"/>
      <w:bookmarkEnd w:id="52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43" type="#_x0000_t75" style="width:78.7pt;height:17.6pt" o:ole="">
                  <v:imagedata r:id="rId1212" o:title=""/>
                </v:shape>
                <o:OLEObject Type="Embed" ProgID="Equation.3" ShapeID="_x0000_i1743" DrawAspect="Content" ObjectID="_1646651554" r:id="rId1213"/>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44" type="#_x0000_t75" style="width:64.45pt;height:17.6pt" o:ole="">
                  <v:imagedata r:id="rId1214" o:title=""/>
                </v:shape>
                <o:OLEObject Type="Embed" ProgID="Equation.3" ShapeID="_x0000_i1744" DrawAspect="Content" ObjectID="_1646651555" r:id="rId1215"/>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45" type="#_x0000_t75" style="width:64.45pt;height:17.6pt" o:ole="">
                  <v:imagedata r:id="rId1216" o:title=""/>
                </v:shape>
                <o:OLEObject Type="Embed" ProgID="Equation.3" ShapeID="_x0000_i1745" DrawAspect="Content" ObjectID="_1646651556" r:id="rId1217"/>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46" type="#_x0000_t75" style="width:78.7pt;height:31.8pt" o:ole="">
                  <v:imagedata r:id="rId1218" o:title=""/>
                </v:shape>
                <o:OLEObject Type="Embed" ProgID="Equation.3" ShapeID="_x0000_i1746" DrawAspect="Content" ObjectID="_1646651557" r:id="rId1219"/>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47" type="#_x0000_t75" style="width:76.2pt;height:17.6pt" o:ole="">
                  <v:imagedata r:id="rId1220" o:title=""/>
                </v:shape>
                <o:OLEObject Type="Embed" ProgID="Equation.3" ShapeID="_x0000_i1747" DrawAspect="Content" ObjectID="_1646651558" r:id="rId1221"/>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8" type="#_x0000_t75" style="width:79.55pt;height:43.55pt" o:ole="">
                  <v:imagedata r:id="rId1222" o:title=""/>
                </v:shape>
                <o:OLEObject Type="Embed" ProgID="Equation.3" ShapeID="_x0000_i1748" DrawAspect="Content" ObjectID="_1646651559" r:id="rId1223"/>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9" type="#_x0000_t75" style="width:76.2pt;height:17.6pt" o:ole="">
                  <v:imagedata r:id="rId1224" o:title=""/>
                </v:shape>
                <o:OLEObject Type="Embed" ProgID="Equation.3" ShapeID="_x0000_i1749" DrawAspect="Content" ObjectID="_1646651560" r:id="rId1225"/>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50" type="#_x0000_t75" style="width:79.55pt;height:58.6pt" o:ole="">
                  <v:imagedata r:id="rId1226" o:title=""/>
                </v:shape>
                <o:OLEObject Type="Embed" ProgID="Equation.3" ShapeID="_x0000_i1750" DrawAspect="Content" ObjectID="_1646651561" r:id="rId1227"/>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51" type="#_x0000_t75" style="width:76.2pt;height:17.6pt" o:ole="">
                  <v:imagedata r:id="rId1228" o:title=""/>
                </v:shape>
                <o:OLEObject Type="Embed" ProgID="Equation.3" ShapeID="_x0000_i1751" DrawAspect="Content" ObjectID="_1646651562" r:id="rId1229"/>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52" type="#_x0000_t75" style="width:78.7pt;height:31.8pt" o:ole="">
                  <v:imagedata r:id="rId1218" o:title=""/>
                </v:shape>
                <o:OLEObject Type="Embed" ProgID="Equation.3" ShapeID="_x0000_i1752" DrawAspect="Content" ObjectID="_1646651563" r:id="rId1230"/>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53" type="#_x0000_t75" style="width:121.4pt;height:17.6pt" o:ole="">
                  <v:imagedata r:id="rId1231" o:title=""/>
                </v:shape>
                <o:OLEObject Type="Embed" ProgID="Equation.3" ShapeID="_x0000_i1753" DrawAspect="Content" ObjectID="_1646651564" r:id="rId1232"/>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54" type="#_x0000_t75" style="width:77.85pt;height:43.55pt" o:ole="">
                  <v:imagedata r:id="rId1233" o:title=""/>
                </v:shape>
                <o:OLEObject Type="Embed" ProgID="Equation.3" ShapeID="_x0000_i1754" DrawAspect="Content" ObjectID="_1646651565" r:id="rId1234"/>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55" type="#_x0000_t75" style="width:79.55pt;height:43.55pt" o:ole="">
                  <v:imagedata r:id="rId1235" o:title=""/>
                </v:shape>
                <o:OLEObject Type="Embed" ProgID="Equation.3" ShapeID="_x0000_i1755" DrawAspect="Content" ObjectID="_1646651566" r:id="rId1236"/>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56" type="#_x0000_t75" style="width:121.4pt;height:17.6pt" o:ole="">
                  <v:imagedata r:id="rId1237" o:title=""/>
                </v:shape>
                <o:OLEObject Type="Embed" ProgID="Equation.3" ShapeID="_x0000_i1756" DrawAspect="Content" ObjectID="_1646651567" r:id="rId1238"/>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57" type="#_x0000_t75" style="width:77.85pt;height:43.55pt" o:ole="">
                  <v:imagedata r:id="rId1239" o:title=""/>
                </v:shape>
                <o:OLEObject Type="Embed" ProgID="Equation.3" ShapeID="_x0000_i1757" DrawAspect="Content" ObjectID="_1646651568" r:id="rId1240"/>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8" type="#_x0000_t75" style="width:79.55pt;height:43.55pt" o:ole="">
                  <v:imagedata r:id="rId1235" o:title=""/>
                </v:shape>
                <o:OLEObject Type="Embed" ProgID="Equation.3" ShapeID="_x0000_i1758" DrawAspect="Content" ObjectID="_1646651569" r:id="rId1241"/>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9" type="#_x0000_t75" style="width:121.4pt;height:17.6pt" o:ole="">
                  <v:imagedata r:id="rId1242" o:title=""/>
                </v:shape>
                <o:OLEObject Type="Embed" ProgID="Equation.3" ShapeID="_x0000_i1759" DrawAspect="Content" ObjectID="_1646651570" r:id="rId1243"/>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60" type="#_x0000_t75" style="width:77.85pt;height:58.6pt" o:ole="">
                  <v:imagedata r:id="rId1244" o:title=""/>
                </v:shape>
                <o:OLEObject Type="Embed" ProgID="Equation.3" ShapeID="_x0000_i1760" DrawAspect="Content" ObjectID="_1646651571" r:id="rId1245"/>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61" type="#_x0000_t75" style="width:79.55pt;height:58.6pt" o:ole="">
                  <v:imagedata r:id="rId1246" o:title=""/>
                </v:shape>
                <o:OLEObject Type="Embed" ProgID="Equation.3" ShapeID="_x0000_i1761" DrawAspect="Content" ObjectID="_1646651572" r:id="rId1247"/>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62" type="#_x0000_t75" style="width:123.05pt;height:17.6pt" o:ole="">
                  <v:imagedata r:id="rId1248" o:title=""/>
                </v:shape>
                <o:OLEObject Type="Embed" ProgID="Equation.3" ShapeID="_x0000_i1762" DrawAspect="Content" ObjectID="_1646651573" r:id="rId1249"/>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63" type="#_x0000_t75" style="width:77.85pt;height:58.6pt" o:ole="">
                  <v:imagedata r:id="rId1250" o:title=""/>
                </v:shape>
                <o:OLEObject Type="Embed" ProgID="Equation.3" ShapeID="_x0000_i1763" DrawAspect="Content" ObjectID="_1646651574" r:id="rId1251"/>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530" w:name="_Toc19796486"/>
      <w:bookmarkStart w:id="531" w:name="_Toc26459712"/>
      <w:bookmarkStart w:id="532" w:name="_Toc29230362"/>
      <w:bookmarkStart w:id="533" w:name="_Toc36026621"/>
      <w:r>
        <w:t>7</w:t>
      </w:r>
      <w:r w:rsidR="005B4773">
        <w:t>.3.1.4</w:t>
      </w:r>
      <w:r w:rsidR="005B4773">
        <w:tab/>
      </w:r>
      <w:r w:rsidR="00A23E53">
        <w:t>Antenna port mapping</w:t>
      </w:r>
      <w:bookmarkEnd w:id="530"/>
      <w:bookmarkEnd w:id="531"/>
      <w:bookmarkEnd w:id="532"/>
      <w:bookmarkEnd w:id="533"/>
    </w:p>
    <w:p w14:paraId="47AB1D59" w14:textId="77777777" w:rsidR="000B6DBC" w:rsidRDefault="000B6DBC" w:rsidP="000B6DBC">
      <w:bookmarkStart w:id="534"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64" type="#_x0000_t75" style="width:98.8pt;height:53.6pt" o:ole="">
            <v:imagedata r:id="rId1252" o:title=""/>
          </v:shape>
          <o:OLEObject Type="Embed" ProgID="Equation.3" ShapeID="_x0000_i1764" DrawAspect="Content" ObjectID="_1646651575" r:id="rId1253"/>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65" type="#_x0000_t75" style="width:46.9pt;height:15.9pt" o:ole="">
            <v:imagedata r:id="rId1254" o:title=""/>
          </v:shape>
          <o:OLEObject Type="Embed" ProgID="Equation.3" ShapeID="_x0000_i1765" DrawAspect="Content" ObjectID="_1646651576" r:id="rId1255"/>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535" w:name="_Toc19796487"/>
      <w:bookmarkStart w:id="536" w:name="_Toc26459713"/>
      <w:bookmarkStart w:id="537" w:name="_Toc29230363"/>
      <w:bookmarkStart w:id="538" w:name="_Hlk500447462"/>
      <w:bookmarkStart w:id="539" w:name="_Toc36026622"/>
      <w:bookmarkEnd w:id="534"/>
      <w:r>
        <w:t>7</w:t>
      </w:r>
      <w:r w:rsidR="005B4773" w:rsidRPr="00C12953">
        <w:t>.3.</w:t>
      </w:r>
      <w:r w:rsidR="005B4773">
        <w:t>1.5</w:t>
      </w:r>
      <w:r w:rsidR="005B4773" w:rsidRPr="00C12953">
        <w:tab/>
        <w:t xml:space="preserve">Mapping to </w:t>
      </w:r>
      <w:r w:rsidR="0011307E">
        <w:t>virtual resource blocks</w:t>
      </w:r>
      <w:bookmarkEnd w:id="535"/>
      <w:bookmarkEnd w:id="536"/>
      <w:bookmarkEnd w:id="537"/>
      <w:bookmarkEnd w:id="539"/>
    </w:p>
    <w:p w14:paraId="0A280B7A" w14:textId="77777777" w:rsidR="00D207CD" w:rsidRDefault="00AD5B0B" w:rsidP="00D207CD">
      <w:bookmarkStart w:id="540"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541"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541"/>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542"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540"/>
    <w:bookmarkEnd w:id="542"/>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66" type="#_x0000_t75" style="width:11.7pt;height:12.55pt" o:ole="">
            <v:imagedata r:id="rId1256" o:title=""/>
          </v:shape>
          <o:OLEObject Type="Embed" ProgID="Equation.3" ShapeID="_x0000_i1766" DrawAspect="Content" ObjectID="_1646651577" r:id="rId1257"/>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67" type="#_x0000_t75" style="width:26.8pt;height:12.55pt" o:ole="">
            <v:imagedata r:id="rId1258" o:title=""/>
          </v:shape>
          <o:OLEObject Type="Embed" ProgID="Equation.3" ShapeID="_x0000_i1767" DrawAspect="Content" ObjectID="_1646651578" r:id="rId1259"/>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8" type="#_x0000_t75" style="width:6.7pt;height:12.55pt" o:ole="">
            <v:imagedata r:id="rId15" o:title=""/>
          </v:shape>
          <o:OLEObject Type="Embed" ProgID="Equation.3" ShapeID="_x0000_i1768" DrawAspect="Content" ObjectID="_1646651579" r:id="rId1260"/>
        </w:object>
      </w:r>
      <w:r w:rsidRPr="00C12953">
        <w:t xml:space="preserve">. </w:t>
      </w:r>
    </w:p>
    <w:p w14:paraId="6FC3DCBA" w14:textId="77777777" w:rsidR="00457DCB" w:rsidRDefault="00457DCB" w:rsidP="00457DCB">
      <w:pPr>
        <w:pStyle w:val="Heading4"/>
      </w:pPr>
      <w:bookmarkStart w:id="543" w:name="_Toc19796488"/>
      <w:bookmarkStart w:id="544" w:name="_Toc26459714"/>
      <w:bookmarkStart w:id="545" w:name="_Toc29230364"/>
      <w:bookmarkStart w:id="546" w:name="_Hlk494278129"/>
      <w:bookmarkStart w:id="547" w:name="_Hlk494798832"/>
      <w:bookmarkStart w:id="548" w:name="_Toc36026623"/>
      <w:r>
        <w:t>7.3.1.6</w:t>
      </w:r>
      <w:r>
        <w:tab/>
        <w:t>Mapping from virtual to physical resource blocks</w:t>
      </w:r>
      <w:bookmarkEnd w:id="543"/>
      <w:bookmarkEnd w:id="544"/>
      <w:bookmarkEnd w:id="545"/>
      <w:bookmarkEnd w:id="548"/>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9" type="#_x0000_t75" style="width:9.2pt;height:10.05pt" o:ole="">
            <v:imagedata r:id="rId1261" o:title=""/>
          </v:shape>
          <o:OLEObject Type="Embed" ProgID="Equation.3" ShapeID="_x0000_i1769" DrawAspect="Content" ObjectID="_1646651580" r:id="rId1262"/>
        </w:object>
      </w:r>
      <w:r>
        <w:t xml:space="preserve"> is mapped to physical resource block </w:t>
      </w:r>
      <w:r w:rsidRPr="00B01AB2">
        <w:rPr>
          <w:position w:val="-6"/>
        </w:rPr>
        <w:object w:dxaOrig="180" w:dyaOrig="200" w14:anchorId="55FEA2EA">
          <v:shape id="_x0000_i1770" type="#_x0000_t75" style="width:9.2pt;height:10.05pt" o:ole="">
            <v:imagedata r:id="rId1261" o:title=""/>
          </v:shape>
          <o:OLEObject Type="Embed" ProgID="Equation.3" ShapeID="_x0000_i1770" DrawAspect="Content" ObjectID="_1646651581" r:id="rId1263"/>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71" type="#_x0000_t75" style="width:6.7pt;height:11.7pt" o:ole="">
            <v:imagedata r:id="rId1264" o:title=""/>
          </v:shape>
          <o:OLEObject Type="Embed" ProgID="Equation.3" ShapeID="_x0000_i1771" DrawAspect="Content" ObjectID="_1646651582" r:id="rId1265"/>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72" type="#_x0000_t75" style="width:10.9pt;height:15.9pt" o:ole="">
            <v:imagedata r:id="rId1266" o:title=""/>
          </v:shape>
          <o:OLEObject Type="Embed" ProgID="Equation.3" ShapeID="_x0000_i1772" DrawAspect="Content" ObjectID="_1646651583" r:id="rId1267"/>
        </w:object>
      </w:r>
      <w:r w:rsidR="00457DCB">
        <w:t xml:space="preserve"> is the bundle size </w:t>
      </w:r>
      <w:r w:rsidR="00A5674A">
        <w:t xml:space="preserve">for bandwidth part </w:t>
      </w:r>
      <w:r w:rsidR="00A5674A" w:rsidRPr="00C831D7">
        <w:rPr>
          <w:position w:val="-6"/>
        </w:rPr>
        <w:object w:dxaOrig="139" w:dyaOrig="240" w14:anchorId="491DEAF0">
          <v:shape id="_x0000_i1773" type="#_x0000_t75" style="width:6.7pt;height:11.7pt" o:ole="">
            <v:imagedata r:id="rId1264" o:title=""/>
          </v:shape>
          <o:OLEObject Type="Embed" ProgID="Equation.3" ShapeID="_x0000_i1773" DrawAspect="Content" ObjectID="_1646651584" r:id="rId1268"/>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549" w:name="_Hlk504539491"/>
      <w:r>
        <w:t>-</w:t>
      </w:r>
      <w:r>
        <w:tab/>
      </w:r>
      <w:r w:rsidR="00A5674A" w:rsidRPr="00A5674A">
        <w:t xml:space="preserve">resource block bundle 0 consists of </w:t>
      </w:r>
      <w:r w:rsidR="00DF7A35">
        <w:rPr>
          <w:position w:val="-12"/>
        </w:rPr>
        <w:pict w14:anchorId="1BCACD56">
          <v:shape id="_x0000_i1774" type="#_x0000_t75" style="width:83.7pt;height:18.4pt">
            <v:imagedata r:id="rId1269"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DF7A35">
        <w:rPr>
          <w:position w:val="-10"/>
        </w:rPr>
        <w:pict w14:anchorId="4E340F0B">
          <v:shape id="_x0000_i1775" type="#_x0000_t75" style="width:43.55pt;height:15.05pt">
            <v:imagedata r:id="rId1270" o:title=""/>
          </v:shape>
        </w:pict>
      </w:r>
      <w:r w:rsidR="00A5674A" w:rsidRPr="00A5674A">
        <w:t xml:space="preserve"> consists of </w:t>
      </w:r>
      <w:r w:rsidR="00DF7A35">
        <w:rPr>
          <w:position w:val="-12"/>
        </w:rPr>
        <w:pict w14:anchorId="3E31F8AE">
          <v:shape id="_x0000_i1776" type="#_x0000_t75" style="width:103pt;height:18.4pt">
            <v:imagedata r:id="rId1271" o:title=""/>
          </v:shape>
        </w:pict>
      </w:r>
      <w:r w:rsidR="00A5674A" w:rsidRPr="00A5674A">
        <w:t xml:space="preserve"> resource blocks if </w:t>
      </w:r>
      <w:r w:rsidR="00DF7A35">
        <w:rPr>
          <w:position w:val="-12"/>
        </w:rPr>
        <w:pict w14:anchorId="1E1E0354">
          <v:shape id="_x0000_i1777" type="#_x0000_t75" style="width:118.9pt;height:18.4pt">
            <v:imagedata r:id="rId1272" o:title=""/>
          </v:shape>
        </w:pict>
      </w:r>
      <w:r w:rsidR="00A5674A" w:rsidRPr="00A5674A">
        <w:t xml:space="preserve"> and </w:t>
      </w:r>
      <w:r w:rsidR="00DF7A35">
        <w:rPr>
          <w:position w:val="-10"/>
        </w:rPr>
        <w:pict w14:anchorId="00727860">
          <v:shape id="_x0000_i1778" type="#_x0000_t75" style="width:10.9pt;height:15.9pt">
            <v:imagedata r:id="rId1266" o:title=""/>
          </v:shape>
        </w:pict>
      </w:r>
      <w:r w:rsidR="00A5674A" w:rsidRPr="00A5674A">
        <w:t xml:space="preserve"> resource blocks otherwise,</w:t>
      </w:r>
    </w:p>
    <w:bookmarkEnd w:id="549"/>
    <w:p w14:paraId="5C572F59" w14:textId="77777777" w:rsidR="00A5674A" w:rsidRPr="00A5674A" w:rsidRDefault="00377C5F" w:rsidP="00BF2AA5">
      <w:pPr>
        <w:pStyle w:val="B3"/>
      </w:pPr>
      <w:r>
        <w:t>-</w:t>
      </w:r>
      <w:r>
        <w:tab/>
      </w:r>
      <w:r w:rsidR="00A5674A" w:rsidRPr="00A5674A">
        <w:t xml:space="preserve">all other resource block bundles consists of </w:t>
      </w:r>
      <w:r w:rsidR="00DF7A35">
        <w:rPr>
          <w:position w:val="-10"/>
        </w:rPr>
        <w:pict w14:anchorId="42809999">
          <v:shape id="_x0000_i1779" type="#_x0000_t75" style="width:10.9pt;height:15.9pt">
            <v:imagedata r:id="rId1266"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DF7A35">
        <w:rPr>
          <w:position w:val="-10"/>
        </w:rPr>
        <w:pict w14:anchorId="5A914831">
          <v:shape id="_x0000_i1780" type="#_x0000_t75" style="width:89.6pt;height:15.05pt">
            <v:imagedata r:id="rId1273"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DF7A35">
        <w:rPr>
          <w:position w:val="-10"/>
        </w:rPr>
        <w:pict w14:anchorId="128B5B4B">
          <v:shape id="_x0000_i1781" type="#_x0000_t75" style="width:43.55pt;height:15.05pt">
            <v:imagedata r:id="rId1270" o:title=""/>
          </v:shape>
        </w:pict>
      </w:r>
      <w:r w:rsidRPr="00A5674A">
        <w:t xml:space="preserve"> is mapped to physical resource block bundle </w:t>
      </w:r>
      <w:r w:rsidR="00DF7A35">
        <w:rPr>
          <w:position w:val="-10"/>
        </w:rPr>
        <w:pict w14:anchorId="0739F769">
          <v:shape id="_x0000_i1782" type="#_x0000_t75" style="width:43.55pt;height:15.05pt">
            <v:imagedata r:id="rId1270"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83" type="#_x0000_t75" style="width:89.6pt;height:15.05pt" o:ole="">
            <v:imagedata r:id="rId1274" o:title=""/>
          </v:shape>
          <o:OLEObject Type="Embed" ProgID="Equation.3" ShapeID="_x0000_i1783" DrawAspect="Content" ObjectID="_1646651585" r:id="rId1275"/>
        </w:object>
      </w:r>
      <w:r>
        <w:t xml:space="preserve"> is mapped to physical resource block bundle </w:t>
      </w:r>
      <w:r w:rsidRPr="007C7FD5">
        <w:rPr>
          <w:position w:val="-10"/>
        </w:rPr>
        <w:object w:dxaOrig="440" w:dyaOrig="300" w14:anchorId="6BA90043">
          <v:shape id="_x0000_i1784" type="#_x0000_t75" style="width:20.95pt;height:15.05pt" o:ole="">
            <v:imagedata r:id="rId1276" o:title=""/>
          </v:shape>
          <o:OLEObject Type="Embed" ProgID="Equation.3" ShapeID="_x0000_i1784" DrawAspect="Content" ObjectID="_1646651586" r:id="rId1277"/>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85" type="#_x0000_t75" style="width:67.8pt;height:89.6pt" o:ole="">
            <v:imagedata r:id="rId1278" o:title=""/>
          </v:shape>
          <o:OLEObject Type="Embed" ProgID="Equation.3" ShapeID="_x0000_i1785" DrawAspect="Content" ObjectID="_1646651587" r:id="rId1279"/>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54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550" w:name="_Toc19796489"/>
      <w:bookmarkStart w:id="551" w:name="_Toc26459715"/>
      <w:bookmarkStart w:id="552" w:name="_Toc29230365"/>
      <w:bookmarkStart w:id="553" w:name="_Toc36026624"/>
      <w:bookmarkEnd w:id="538"/>
      <w:bookmarkEnd w:id="547"/>
      <w:r>
        <w:lastRenderedPageBreak/>
        <w:t>7</w:t>
      </w:r>
      <w:r w:rsidR="005B4773">
        <w:t>.3.2</w:t>
      </w:r>
      <w:r w:rsidR="005B4773">
        <w:tab/>
        <w:t>Physical downlink control channel</w:t>
      </w:r>
      <w:r w:rsidR="00801109">
        <w:t xml:space="preserve"> (PDCCH)</w:t>
      </w:r>
      <w:bookmarkEnd w:id="550"/>
      <w:bookmarkEnd w:id="551"/>
      <w:bookmarkEnd w:id="552"/>
      <w:bookmarkEnd w:id="553"/>
    </w:p>
    <w:p w14:paraId="7FE55C1A" w14:textId="77777777" w:rsidR="00801109" w:rsidRDefault="00801109" w:rsidP="00E94ECE">
      <w:pPr>
        <w:pStyle w:val="Heading4"/>
      </w:pPr>
      <w:bookmarkStart w:id="554" w:name="_Toc19796490"/>
      <w:bookmarkStart w:id="555" w:name="_Toc26459716"/>
      <w:bookmarkStart w:id="556" w:name="_Toc29230366"/>
      <w:bookmarkStart w:id="557" w:name="_Toc36026625"/>
      <w:r>
        <w:t>7.3.2.1</w:t>
      </w:r>
      <w:r>
        <w:tab/>
        <w:t>Control-channel element (CCE)</w:t>
      </w:r>
      <w:bookmarkEnd w:id="554"/>
      <w:bookmarkEnd w:id="555"/>
      <w:bookmarkEnd w:id="556"/>
      <w:bookmarkEnd w:id="557"/>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558" w:name="_Toc19796491"/>
      <w:bookmarkStart w:id="559" w:name="_Toc26459717"/>
      <w:bookmarkStart w:id="560" w:name="_Toc29230367"/>
      <w:bookmarkStart w:id="561" w:name="_Toc36026626"/>
      <w:r>
        <w:t>7.3.2.2</w:t>
      </w:r>
      <w:r w:rsidR="00801109">
        <w:tab/>
        <w:t>Control-resource set (CORESET)</w:t>
      </w:r>
      <w:bookmarkEnd w:id="558"/>
      <w:bookmarkEnd w:id="559"/>
      <w:bookmarkEnd w:id="560"/>
      <w:bookmarkEnd w:id="561"/>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562" w:name="_Hlk500448813"/>
      <w:r w:rsidRPr="004F7F4F">
        <w:rPr>
          <w:position w:val="-6"/>
        </w:rPr>
        <w:object w:dxaOrig="139" w:dyaOrig="240" w14:anchorId="287421DA">
          <v:shape id="_x0000_i1786" type="#_x0000_t75" style="width:6.7pt;height:11.7pt" o:ole="">
            <v:imagedata r:id="rId1280" o:title=""/>
          </v:shape>
          <o:OLEObject Type="Embed" ProgID="Equation.3" ShapeID="_x0000_i1786" DrawAspect="Content" ObjectID="_1646651588" r:id="rId1281"/>
        </w:object>
      </w:r>
      <w:bookmarkEnd w:id="562"/>
      <w:r>
        <w:t xml:space="preserve"> is defined as REGs </w:t>
      </w:r>
      <w:r w:rsidR="006075D3" w:rsidRPr="004F7F4F">
        <w:rPr>
          <w:position w:val="-10"/>
        </w:rPr>
        <w:object w:dxaOrig="1820" w:dyaOrig="300" w14:anchorId="0A436C89">
          <v:shape id="_x0000_i1787" type="#_x0000_t75" style="width:89.6pt;height:15.05pt" o:ole="">
            <v:imagedata r:id="rId1282" o:title=""/>
          </v:shape>
          <o:OLEObject Type="Embed" ProgID="Equation.3" ShapeID="_x0000_i1787" DrawAspect="Content" ObjectID="_1646651589" r:id="rId1283"/>
        </w:object>
      </w:r>
      <w:r>
        <w:t xml:space="preserve"> where </w:t>
      </w:r>
      <w:bookmarkStart w:id="563" w:name="_Hlk500448903"/>
      <m:oMath>
        <m:r>
          <w:rPr>
            <w:rFonts w:ascii="Cambria Math" w:hAnsi="Cambria Math"/>
          </w:rPr>
          <m:t>L</m:t>
        </m:r>
      </m:oMath>
      <w:r>
        <w:t xml:space="preserve"> is the REG bundle size</w:t>
      </w:r>
      <w:r w:rsidR="00ED4AA4">
        <w:t>,</w:t>
      </w:r>
      <w:bookmarkEnd w:id="56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564" w:name="_Hlk500448980"/>
      <w:r w:rsidRPr="004F7F4F">
        <w:rPr>
          <w:position w:val="-10"/>
        </w:rPr>
        <w:object w:dxaOrig="180" w:dyaOrig="279" w14:anchorId="57A76A0F">
          <v:shape id="_x0000_i1788" type="#_x0000_t75" style="width:9.2pt;height:14.25pt" o:ole="">
            <v:imagedata r:id="rId1284" o:title=""/>
          </v:shape>
          <o:OLEObject Type="Embed" ProgID="Equation.3" ShapeID="_x0000_i1788" DrawAspect="Content" ObjectID="_1646651590" r:id="rId1285"/>
        </w:object>
      </w:r>
      <w:bookmarkEnd w:id="564"/>
      <w:r>
        <w:t xml:space="preserve"> consists of REG bundles </w:t>
      </w:r>
      <w:r w:rsidR="00D24CAB" w:rsidRPr="004F7F4F">
        <w:rPr>
          <w:position w:val="-10"/>
        </w:rPr>
        <w:object w:dxaOrig="3600" w:dyaOrig="300" w14:anchorId="4C9C9452">
          <v:shape id="_x0000_i1789" type="#_x0000_t75" style="width:180pt;height:15.05pt" o:ole="">
            <v:imagedata r:id="rId1286" o:title=""/>
          </v:shape>
          <o:OLEObject Type="Embed" ProgID="Equation.3" ShapeID="_x0000_i1789" DrawAspect="Content" ObjectID="_1646651591" r:id="rId1287"/>
        </w:object>
      </w:r>
      <w:r>
        <w:t xml:space="preserve"> where </w:t>
      </w:r>
      <w:r w:rsidRPr="004F7F4F">
        <w:rPr>
          <w:position w:val="-10"/>
        </w:rPr>
        <w:object w:dxaOrig="400" w:dyaOrig="300" w14:anchorId="2DF2E395">
          <v:shape id="_x0000_i1790" type="#_x0000_t75" style="width:20.1pt;height:15.05pt" o:ole="">
            <v:imagedata r:id="rId1288" o:title=""/>
          </v:shape>
          <o:OLEObject Type="Embed" ProgID="Equation.3" ShapeID="_x0000_i1790" DrawAspect="Content" ObjectID="_1646651592" r:id="rId1289"/>
        </w:object>
      </w:r>
      <w:r>
        <w:t xml:space="preserve"> is an interleaver</w:t>
      </w:r>
    </w:p>
    <w:p w14:paraId="7CBC30AC" w14:textId="77777777" w:rsidR="00545612" w:rsidRDefault="00545612" w:rsidP="00545612">
      <w:bookmarkStart w:id="56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91" type="#_x0000_t75" style="width:46.05pt;height:15.05pt" o:ole="">
            <v:imagedata r:id="rId1290" o:title=""/>
          </v:shape>
          <o:OLEObject Type="Embed" ProgID="Equation.3" ShapeID="_x0000_i1791" DrawAspect="Content" ObjectID="_1646651593" r:id="rId1291"/>
        </w:object>
      </w:r>
      <w:r w:rsidR="00D60834">
        <w:t>.</w:t>
      </w:r>
    </w:p>
    <w:bookmarkEnd w:id="565"/>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00FE795"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56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56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320ABD" w:rsidRPr="00684EB6">
        <w:t xml:space="preserve"> </w:t>
      </w:r>
      <w:r w:rsidR="00320ABD" w:rsidRPr="004C5361">
        <w:t xml:space="preserve">or </w:t>
      </w:r>
      <w:r w:rsidR="00320ABD" w:rsidRPr="004C5361">
        <w:rPr>
          <w:i/>
        </w:rPr>
        <w:t>additionalLTE-CRS-ToMatchAroundList</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567" w:name="_Toc19796492"/>
      <w:bookmarkStart w:id="568" w:name="_Toc26459718"/>
      <w:bookmarkStart w:id="569" w:name="_Toc29230368"/>
      <w:bookmarkStart w:id="570" w:name="_Toc36026627"/>
      <w:r>
        <w:t>7.3.2.3</w:t>
      </w:r>
      <w:r w:rsidR="005C3272">
        <w:tab/>
        <w:t>Scrambling</w:t>
      </w:r>
      <w:bookmarkEnd w:id="567"/>
      <w:bookmarkEnd w:id="568"/>
      <w:bookmarkEnd w:id="569"/>
      <w:bookmarkEnd w:id="570"/>
    </w:p>
    <w:p w14:paraId="6CBC6A94" w14:textId="77777777" w:rsidR="00D10CD0" w:rsidRDefault="00D10CD0" w:rsidP="00D10CD0">
      <w:r>
        <w:t>The UE shall assume t</w:t>
      </w:r>
      <w:r w:rsidRPr="00C12953">
        <w:t xml:space="preserve">he block of bits </w:t>
      </w:r>
      <w:bookmarkStart w:id="571"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571"/>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DF7A35"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92" type="#_x0000_t75" style="width:18.4pt;height:15.05pt" o:ole="">
            <v:imagedata r:id="rId1292" o:title=""/>
          </v:shape>
          <o:OLEObject Type="Embed" ProgID="Equation.3" ShapeID="_x0000_i1792" DrawAspect="Content" ObjectID="_1646651594" r:id="rId1293"/>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DF7A35">
        <w:rPr>
          <w:position w:val="-10"/>
        </w:rPr>
        <w:pict w14:anchorId="447B9ECC">
          <v:shape id="_x0000_i1793" type="#_x0000_t75" style="width:129.75pt;height:17.6pt">
            <v:imagedata r:id="rId1294"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DF7A35">
        <w:rPr>
          <w:position w:val="-10"/>
        </w:rPr>
        <w:pict w14:anchorId="5587C25D">
          <v:shape id="_x0000_i1794" type="#_x0000_t75" style="width:81.2pt;height:15.05pt">
            <v:imagedata r:id="rId1295"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DF7A35">
        <w:rPr>
          <w:position w:val="-10"/>
        </w:rPr>
        <w:pict w14:anchorId="543843D9">
          <v:shape id="_x0000_i1795" type="#_x0000_t75" style="width:25.95pt;height:15.05pt">
            <v:imagedata r:id="rId29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DF7A35">
        <w:rPr>
          <w:position w:val="-10"/>
        </w:rPr>
        <w:pict w14:anchorId="0D8FC26A">
          <v:shape id="_x0000_i1796" type="#_x0000_t75" style="width:42.7pt;height:15.05pt">
            <v:imagedata r:id="rId1296" o:title=""/>
          </v:shape>
        </w:pict>
      </w:r>
      <w:r w:rsidRPr="000F5C9C">
        <w:t xml:space="preserve"> otherwise.</w:t>
      </w:r>
    </w:p>
    <w:p w14:paraId="07BF4A2D" w14:textId="77777777" w:rsidR="000F49C9" w:rsidRDefault="000F49C9" w:rsidP="000F49C9">
      <w:pPr>
        <w:pStyle w:val="Heading4"/>
      </w:pPr>
      <w:bookmarkStart w:id="572" w:name="_Toc19796493"/>
      <w:bookmarkStart w:id="573" w:name="_Toc26459719"/>
      <w:bookmarkStart w:id="574" w:name="_Toc29230369"/>
      <w:bookmarkStart w:id="575" w:name="_Toc36026628"/>
      <w:r>
        <w:t>7.3.2.4</w:t>
      </w:r>
      <w:r w:rsidR="007D0ECC">
        <w:tab/>
      </w:r>
      <w:r>
        <w:t>PDCCH</w:t>
      </w:r>
      <w:r w:rsidR="005C3272">
        <w:t xml:space="preserve"> modulation</w:t>
      </w:r>
      <w:bookmarkEnd w:id="572"/>
      <w:bookmarkEnd w:id="573"/>
      <w:bookmarkEnd w:id="574"/>
      <w:bookmarkEnd w:id="575"/>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576" w:name="_Toc19796494"/>
      <w:bookmarkStart w:id="577" w:name="_Toc26459720"/>
      <w:bookmarkStart w:id="578" w:name="_Toc29230370"/>
      <w:bookmarkStart w:id="579" w:name="_Toc36026629"/>
      <w:r>
        <w:lastRenderedPageBreak/>
        <w:t>7.3.2.5</w:t>
      </w:r>
      <w:r>
        <w:tab/>
        <w:t>Mapping to physical resources</w:t>
      </w:r>
      <w:bookmarkEnd w:id="576"/>
      <w:bookmarkEnd w:id="577"/>
      <w:bookmarkEnd w:id="578"/>
      <w:bookmarkEnd w:id="579"/>
    </w:p>
    <w:p w14:paraId="3424F719" w14:textId="77777777" w:rsidR="00C57AA9" w:rsidRDefault="00DA5ABE" w:rsidP="00DE4BFC">
      <w:bookmarkStart w:id="580"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97" type="#_x0000_t75" style="width:33.5pt;height:15.05pt" o:ole="">
            <v:imagedata r:id="rId1297" o:title=""/>
          </v:shape>
          <o:OLEObject Type="Embed" ProgID="Equation.3" ShapeID="_x0000_i1797" DrawAspect="Content" ObjectID="_1646651595" r:id="rId1298"/>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8" type="#_x0000_t75" style="width:9.2pt;height:12.55pt" o:ole="">
            <v:imagedata r:id="rId1299" o:title=""/>
          </v:shape>
          <o:OLEObject Type="Embed" ProgID="Equation.3" ShapeID="_x0000_i1798" DrawAspect="Content" ObjectID="_1646651596" r:id="rId1300"/>
        </w:object>
      </w:r>
      <w:r w:rsidR="00E25992">
        <w:t xml:space="preserve">, then </w:t>
      </w:r>
      <w:r w:rsidR="00724FAC" w:rsidRPr="00135018">
        <w:rPr>
          <w:position w:val="-6"/>
        </w:rPr>
        <w:object w:dxaOrig="139" w:dyaOrig="260" w14:anchorId="5D5B6A6E">
          <v:shape id="_x0000_i1799" type="#_x0000_t75" style="width:6.7pt;height:12.55pt" o:ole="">
            <v:imagedata r:id="rId1301" o:title=""/>
          </v:shape>
          <o:OLEObject Type="Embed" ProgID="Equation.3" ShapeID="_x0000_i1799" DrawAspect="Content" ObjectID="_1646651597" r:id="rId1302"/>
        </w:object>
      </w:r>
      <w:r w:rsidR="00E25992">
        <w:t xml:space="preserve">. </w:t>
      </w:r>
      <w:r w:rsidR="006662A9">
        <w:t>The antenna port</w:t>
      </w:r>
      <w:r w:rsidR="001978B0">
        <w:t xml:space="preserve"> </w:t>
      </w:r>
      <w:r w:rsidR="006662A9" w:rsidRPr="00F122D9">
        <w:rPr>
          <w:position w:val="-10"/>
        </w:rPr>
        <w:object w:dxaOrig="820" w:dyaOrig="279" w14:anchorId="170ED8DA">
          <v:shape id="_x0000_i1800" type="#_x0000_t75" style="width:41pt;height:14.25pt" o:ole="">
            <v:imagedata r:id="rId1303" o:title=""/>
          </v:shape>
          <o:OLEObject Type="Embed" ProgID="Equation.3" ShapeID="_x0000_i1800" DrawAspect="Content" ObjectID="_1646651598" r:id="rId1304"/>
        </w:object>
      </w:r>
      <w:r w:rsidR="006662A9">
        <w:t>.</w:t>
      </w:r>
    </w:p>
    <w:p w14:paraId="0928599F" w14:textId="77777777" w:rsidR="005B4773" w:rsidRDefault="00732CE8" w:rsidP="005B4773">
      <w:pPr>
        <w:pStyle w:val="Heading3"/>
      </w:pPr>
      <w:bookmarkStart w:id="581" w:name="_Toc19796495"/>
      <w:bookmarkStart w:id="582" w:name="_Toc26459721"/>
      <w:bookmarkStart w:id="583" w:name="_Toc29230371"/>
      <w:bookmarkStart w:id="584" w:name="_Toc36026630"/>
      <w:bookmarkEnd w:id="580"/>
      <w:r>
        <w:t>7</w:t>
      </w:r>
      <w:r w:rsidR="005B4773">
        <w:t>.3.3</w:t>
      </w:r>
      <w:r w:rsidR="005B4773">
        <w:tab/>
        <w:t>Physical broadcast channel</w:t>
      </w:r>
      <w:bookmarkEnd w:id="581"/>
      <w:bookmarkEnd w:id="582"/>
      <w:bookmarkEnd w:id="583"/>
      <w:bookmarkEnd w:id="584"/>
    </w:p>
    <w:p w14:paraId="6C02CC93" w14:textId="77777777" w:rsidR="00DD3120" w:rsidRDefault="00DD3120" w:rsidP="00DD3120">
      <w:pPr>
        <w:pStyle w:val="Heading4"/>
      </w:pPr>
      <w:bookmarkStart w:id="585" w:name="_Toc19796496"/>
      <w:bookmarkStart w:id="586" w:name="_Toc26459722"/>
      <w:bookmarkStart w:id="587" w:name="_Toc29230372"/>
      <w:bookmarkStart w:id="588" w:name="_Toc36026631"/>
      <w:r>
        <w:t>7.3.3.1</w:t>
      </w:r>
      <w:r>
        <w:tab/>
        <w:t>Scrambling</w:t>
      </w:r>
      <w:bookmarkEnd w:id="585"/>
      <w:bookmarkEnd w:id="586"/>
      <w:bookmarkEnd w:id="587"/>
      <w:bookmarkEnd w:id="588"/>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801" type="#_x0000_t75" style="width:20.95pt;height:15.05pt" o:ole="">
            <v:imagedata r:id="rId1305" o:title=""/>
          </v:shape>
          <o:OLEObject Type="Embed" ProgID="Equation.3" ShapeID="_x0000_i1801" DrawAspect="Content" ObjectID="_1646651599" r:id="rId1306"/>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DF7A35"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802" type="#_x0000_t75" style="width:18.4pt;height:15.05pt" o:ole="">
            <v:imagedata r:id="rId1307" o:title=""/>
          </v:shape>
          <o:OLEObject Type="Embed" ProgID="Equation.3" ShapeID="_x0000_i1802" DrawAspect="Content" ObjectID="_1646651600" r:id="rId1308"/>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589" w:name="_Toc19796497"/>
      <w:bookmarkStart w:id="590" w:name="_Toc26459723"/>
      <w:bookmarkStart w:id="591" w:name="_Toc29230373"/>
      <w:bookmarkStart w:id="592" w:name="_Toc36026632"/>
      <w:r>
        <w:t>7</w:t>
      </w:r>
      <w:r w:rsidRPr="009D24E3">
        <w:t>.3.</w:t>
      </w:r>
      <w:r>
        <w:t>3.</w:t>
      </w:r>
      <w:r w:rsidR="00DD3120">
        <w:t>2</w:t>
      </w:r>
      <w:r w:rsidRPr="009D24E3">
        <w:tab/>
        <w:t>Modulation</w:t>
      </w:r>
      <w:bookmarkEnd w:id="589"/>
      <w:bookmarkEnd w:id="590"/>
      <w:bookmarkEnd w:id="591"/>
      <w:bookmarkEnd w:id="592"/>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593" w:name="_Toc19796498"/>
      <w:bookmarkStart w:id="594" w:name="_Toc26459724"/>
      <w:bookmarkStart w:id="595" w:name="_Toc29230374"/>
      <w:bookmarkStart w:id="596" w:name="_Toc36026633"/>
      <w:r>
        <w:t>7.3.3.</w:t>
      </w:r>
      <w:r w:rsidR="00DD3120">
        <w:t>3</w:t>
      </w:r>
      <w:r>
        <w:tab/>
        <w:t>Mapping to physical resources</w:t>
      </w:r>
      <w:bookmarkEnd w:id="593"/>
      <w:bookmarkEnd w:id="594"/>
      <w:bookmarkEnd w:id="595"/>
      <w:bookmarkEnd w:id="596"/>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597" w:name="_Toc19796499"/>
      <w:bookmarkStart w:id="598" w:name="_Toc26459725"/>
      <w:bookmarkStart w:id="599" w:name="_Toc29230375"/>
      <w:bookmarkStart w:id="600" w:name="_Toc36026634"/>
      <w:r>
        <w:t>7</w:t>
      </w:r>
      <w:r w:rsidR="005B4773">
        <w:t>.4</w:t>
      </w:r>
      <w:r w:rsidR="005B4773">
        <w:tab/>
        <w:t>Physical signals</w:t>
      </w:r>
      <w:bookmarkEnd w:id="597"/>
      <w:bookmarkEnd w:id="598"/>
      <w:bookmarkEnd w:id="599"/>
      <w:bookmarkEnd w:id="600"/>
    </w:p>
    <w:p w14:paraId="6F565C68" w14:textId="77777777" w:rsidR="005B4773" w:rsidRDefault="00732CE8" w:rsidP="005B4773">
      <w:pPr>
        <w:pStyle w:val="Heading3"/>
      </w:pPr>
      <w:bookmarkStart w:id="601" w:name="_Toc19796500"/>
      <w:bookmarkStart w:id="602" w:name="_Toc26459726"/>
      <w:bookmarkStart w:id="603" w:name="_Toc29230376"/>
      <w:bookmarkStart w:id="604" w:name="_Toc36026635"/>
      <w:r>
        <w:t>7</w:t>
      </w:r>
      <w:r w:rsidR="005B4773">
        <w:t>.4.1</w:t>
      </w:r>
      <w:r w:rsidR="005B4773">
        <w:tab/>
        <w:t>Reference signals</w:t>
      </w:r>
      <w:bookmarkEnd w:id="601"/>
      <w:bookmarkEnd w:id="602"/>
      <w:bookmarkEnd w:id="603"/>
      <w:bookmarkEnd w:id="604"/>
    </w:p>
    <w:p w14:paraId="5F23EA9B" w14:textId="77777777" w:rsidR="005B4773" w:rsidRDefault="00732CE8" w:rsidP="005B4773">
      <w:pPr>
        <w:pStyle w:val="Heading4"/>
      </w:pPr>
      <w:bookmarkStart w:id="605" w:name="_Toc19796501"/>
      <w:bookmarkStart w:id="606" w:name="_Toc26459727"/>
      <w:bookmarkStart w:id="607" w:name="_Toc29230377"/>
      <w:bookmarkStart w:id="608" w:name="_Toc36026636"/>
      <w:r>
        <w:t>7</w:t>
      </w:r>
      <w:r w:rsidR="005B4773">
        <w:t>.4.1.1</w:t>
      </w:r>
      <w:r w:rsidR="005B4773">
        <w:tab/>
        <w:t>Demodulation reference signals for PDSCH</w:t>
      </w:r>
      <w:bookmarkEnd w:id="605"/>
      <w:bookmarkEnd w:id="606"/>
      <w:bookmarkEnd w:id="607"/>
      <w:bookmarkEnd w:id="608"/>
    </w:p>
    <w:p w14:paraId="7FEC1AA4" w14:textId="77777777" w:rsidR="00545612" w:rsidRDefault="00545612" w:rsidP="00545612">
      <w:pPr>
        <w:pStyle w:val="Heading5"/>
      </w:pPr>
      <w:bookmarkStart w:id="609" w:name="_Toc19796502"/>
      <w:bookmarkStart w:id="610" w:name="_Toc26459728"/>
      <w:bookmarkStart w:id="611" w:name="_Toc29230378"/>
      <w:bookmarkStart w:id="612" w:name="_Toc36026637"/>
      <w:r>
        <w:t>7.4.1.1.1</w:t>
      </w:r>
      <w:r>
        <w:tab/>
        <w:t>Sequence generation</w:t>
      </w:r>
      <w:bookmarkEnd w:id="609"/>
      <w:bookmarkEnd w:id="610"/>
      <w:bookmarkEnd w:id="611"/>
      <w:bookmarkEnd w:id="612"/>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03" type="#_x0000_t75" style="width:20.95pt;height:15.05pt" o:ole="">
            <v:imagedata r:id="rId883" o:title=""/>
          </v:shape>
          <o:OLEObject Type="Embed" ProgID="Equation.DSMT4" ShapeID="_x0000_i1803" DrawAspect="Content" ObjectID="_1646651601" r:id="rId1309"/>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04" type="#_x0000_t75" style="width:190.05pt;height:29.3pt" o:ole="">
            <v:imagedata r:id="rId885" o:title=""/>
          </v:shape>
          <o:OLEObject Type="Embed" ProgID="Equation.DSMT4" ShapeID="_x0000_i1804" DrawAspect="Content" ObjectID="_1646651602" r:id="rId1310"/>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05" type="#_x0000_t75" style="width:18.4pt;height:15.05pt" o:ole="">
            <v:imagedata r:id="rId568" o:title=""/>
          </v:shape>
          <o:OLEObject Type="Embed" ProgID="Equation.3" ShapeID="_x0000_i1805" DrawAspect="Content" ObjectID="_1646651603" r:id="rId1311"/>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DF7A35"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806" type="#_x0000_t75" style="width:6.7pt;height:12.55pt" o:ole="">
            <v:imagedata r:id="rId888" o:title=""/>
          </v:shape>
          <o:OLEObject Type="Embed" ProgID="Equation.3" ShapeID="_x0000_i1806" DrawAspect="Content" ObjectID="_1646651604" r:id="rId1312"/>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6B7881E8" w:rsidR="005376DF" w:rsidRDefault="005376DF" w:rsidP="008E6DE1">
      <w:pPr>
        <w:pStyle w:val="B2"/>
      </w:pPr>
      <w:r>
        <w:t>-</w:t>
      </w:r>
      <w:r>
        <w:tab/>
        <w:t xml:space="preserve">if </w:t>
      </w:r>
      <w:r w:rsidRPr="00A25ACA">
        <w:t xml:space="preserve">the higher-layer parameter </w:t>
      </w:r>
      <w:r>
        <w:rPr>
          <w:i/>
          <w:iCs/>
        </w:rPr>
        <w:t>dmrsD</w:t>
      </w:r>
      <w:r w:rsidRPr="00BE53C1">
        <w:rPr>
          <w:i/>
          <w:iCs/>
        </w:rPr>
        <w:t>ownlink-r16</w:t>
      </w:r>
      <w:r w:rsidRPr="00A25ACA">
        <w:t xml:space="preserve"> in the DMRS-DownlinkConfig IE is provided</w:t>
      </w:r>
    </w:p>
    <w:p w14:paraId="4DD19EE5" w14:textId="77777777" w:rsidR="00E25919" w:rsidRPr="00E25919" w:rsidRDefault="00DF7A35"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DF7A35"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DF7A35"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DF7A35"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613" w:name="_Toc19796503"/>
      <w:bookmarkStart w:id="614" w:name="_Toc26459729"/>
      <w:bookmarkStart w:id="615" w:name="_Toc29230379"/>
      <w:bookmarkStart w:id="616" w:name="_Toc36026638"/>
      <w:r>
        <w:t>7.4.1.1.2</w:t>
      </w:r>
      <w:r>
        <w:tab/>
        <w:t>Mapping to physical resources</w:t>
      </w:r>
      <w:bookmarkEnd w:id="613"/>
      <w:bookmarkEnd w:id="614"/>
      <w:bookmarkEnd w:id="615"/>
      <w:bookmarkEnd w:id="616"/>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07" type="#_x0000_t75" style="width:23.45pt;height:15.05pt" o:ole="">
            <v:imagedata r:id="rId1313" o:title=""/>
          </v:shape>
          <o:OLEObject Type="Embed" ProgID="Equation.3" ShapeID="_x0000_i1807" DrawAspect="Content" ObjectID="_1646651605" r:id="rId1314"/>
        </w:object>
      </w:r>
      <w:r w:rsidR="00966437">
        <w:t xml:space="preserve"> is </w:t>
      </w:r>
      <w:r w:rsidR="00104417">
        <w:t xml:space="preserve">scaled by a factor </w:t>
      </w:r>
      <w:r w:rsidR="006662A9" w:rsidRPr="00A37594">
        <w:rPr>
          <w:position w:val="-10"/>
        </w:rPr>
        <w:object w:dxaOrig="580" w:dyaOrig="320" w14:anchorId="115B4276">
          <v:shape id="_x0000_i1808" type="#_x0000_t75" style="width:29.3pt;height:15.9pt" o:ole="">
            <v:imagedata r:id="rId1315" o:title=""/>
          </v:shape>
          <o:OLEObject Type="Embed" ProgID="Equation.DSMT4" ShapeID="_x0000_i1808" DrawAspect="Content" ObjectID="_1646651606" r:id="rId1316"/>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9" type="#_x0000_t75" style="width:180pt;height:94.6pt" o:ole="">
            <v:imagedata r:id="rId1317" o:title=""/>
          </v:shape>
          <o:OLEObject Type="Embed" ProgID="Equation.DSMT4" ShapeID="_x0000_i1809" DrawAspect="Content" ObjectID="_1646651607" r:id="rId1318"/>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10" type="#_x0000_t75" style="width:29.3pt;height:15.05pt" o:ole="">
            <v:imagedata r:id="rId907" o:title=""/>
          </v:shape>
          <o:OLEObject Type="Embed" ProgID="Equation.3" ShapeID="_x0000_i1810" DrawAspect="Content" ObjectID="_1646651608" r:id="rId1319"/>
        </w:object>
      </w:r>
      <w:r w:rsidR="00021642">
        <w:t xml:space="preserve">, </w:t>
      </w:r>
      <w:r w:rsidR="00021642" w:rsidRPr="00817ADE">
        <w:rPr>
          <w:position w:val="-10"/>
        </w:rPr>
        <w:object w:dxaOrig="520" w:dyaOrig="300" w14:anchorId="13928730">
          <v:shape id="_x0000_i1811" type="#_x0000_t75" style="width:25.95pt;height:15.05pt" o:ole="">
            <v:imagedata r:id="rId909" o:title=""/>
          </v:shape>
          <o:OLEObject Type="Embed" ProgID="Equation.3" ShapeID="_x0000_i1811" DrawAspect="Content" ObjectID="_1646651609" r:id="rId1320"/>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12" type="#_x0000_t75" style="width:9.2pt;height:12.55pt" o:ole="">
            <v:imagedata r:id="rId1321" o:title=""/>
          </v:shape>
          <o:OLEObject Type="Embed" ProgID="Equation.3" ShapeID="_x0000_i1812" DrawAspect="Content" ObjectID="_1646651610" r:id="rId1322"/>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13" type="#_x0000_t75" style="width:6.7pt;height:12.55pt" o:ole="">
            <v:imagedata r:id="rId916" o:title=""/>
          </v:shape>
          <o:OLEObject Type="Embed" ProgID="Equation.3" ShapeID="_x0000_i1813" DrawAspect="Content" ObjectID="_1646651611" r:id="rId1323"/>
        </w:object>
      </w:r>
      <w:r w:rsidR="007F33F0">
        <w:t xml:space="preserve"> and the </w:t>
      </w:r>
      <w:r>
        <w:t>position</w:t>
      </w:r>
      <w:r w:rsidR="007F33F0">
        <w:t xml:space="preserve"> </w:t>
      </w:r>
      <w:r w:rsidR="007F33F0" w:rsidRPr="00E616C7">
        <w:rPr>
          <w:position w:val="-10"/>
        </w:rPr>
        <w:object w:dxaOrig="200" w:dyaOrig="300" w14:anchorId="05B68E2D">
          <v:shape id="_x0000_i1814" type="#_x0000_t75" style="width:10.05pt;height:15.05pt" o:ole="">
            <v:imagedata r:id="rId914" o:title=""/>
          </v:shape>
          <o:OLEObject Type="Embed" ProgID="Equation.3" ShapeID="_x0000_i1814" DrawAspect="Content" ObjectID="_1646651612" r:id="rId1324"/>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15" type="#_x0000_t75" style="width:6.7pt;height:12.55pt" o:ole="">
            <v:imagedata r:id="rId916" o:title=""/>
          </v:shape>
          <o:OLEObject Type="Embed" ProgID="Equation.3" ShapeID="_x0000_i1815" DrawAspect="Content" ObjectID="_1646651613" r:id="rId1325"/>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16" type="#_x0000_t75" style="width:25.95pt;height:15.05pt" o:ole="">
            <v:imagedata r:id="rId1326" o:title=""/>
          </v:shape>
          <o:OLEObject Type="Embed" ProgID="Equation.3" ShapeID="_x0000_i1816" DrawAspect="Content" ObjectID="_1646651614" r:id="rId1327"/>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17" type="#_x0000_t75" style="width:26.8pt;height:15.05pt" o:ole="">
            <v:imagedata r:id="rId1328" o:title=""/>
          </v:shape>
          <o:OLEObject Type="Embed" ProgID="Equation.3" ShapeID="_x0000_i1817" DrawAspect="Content" ObjectID="_1646651615" r:id="rId1329"/>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8" type="#_x0000_t75" style="width:6.7pt;height:12.55pt" o:ole="">
            <v:imagedata r:id="rId916" o:title=""/>
          </v:shape>
          <o:OLEObject Type="Embed" ProgID="Equation.3" ShapeID="_x0000_i1818" DrawAspect="Content" ObjectID="_1646651616" r:id="rId1330"/>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9" type="#_x0000_t75" style="width:25.95pt;height:15.05pt" o:ole="">
            <v:imagedata r:id="rId921" o:title=""/>
          </v:shape>
          <o:OLEObject Type="Embed" ProgID="Equation.3" ShapeID="_x0000_i1819" DrawAspect="Content" ObjectID="_1646651617" r:id="rId1331"/>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20" type="#_x0000_t75" style="width:8.35pt;height:15.05pt" o:ole="">
            <v:imagedata r:id="rId923" o:title=""/>
          </v:shape>
          <o:OLEObject Type="Embed" ProgID="Equation.3" ShapeID="_x0000_i1820" DrawAspect="Content" ObjectID="_1646651618" r:id="rId1332"/>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617"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618" w:name="_Hlk512350165"/>
      <w:r w:rsidR="002A5D02" w:rsidRPr="00346E5E">
        <w:rPr>
          <w:i/>
        </w:rPr>
        <w:t>dmrs-TypeA-Position</w:t>
      </w:r>
      <w:bookmarkEnd w:id="618"/>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65E7CB0C" w:rsidR="00287FA2" w:rsidRDefault="00287FA2" w:rsidP="00247854">
      <w:pPr>
        <w:pStyle w:val="B2"/>
      </w:pPr>
      <w:r>
        <w:t>-</w:t>
      </w:r>
      <w:r>
        <w:tab/>
        <w:t xml:space="preserve">the higher-layer parameter </w:t>
      </w:r>
      <w:r w:rsidRPr="007911E1">
        <w:rPr>
          <w:i/>
        </w:rPr>
        <w:t>lte-CRS-ToMatchAround</w:t>
      </w:r>
      <w:r w:rsidRPr="00E50987">
        <w:t xml:space="preserve"> </w:t>
      </w:r>
      <w:r w:rsidR="008E6C6A">
        <w:t xml:space="preserve">or </w:t>
      </w:r>
      <w:r w:rsidR="008E6C6A" w:rsidRPr="009900B3">
        <w:rPr>
          <w:i/>
        </w:rPr>
        <w:t>additionalLTE-CRS-ToMatchAroundList</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619"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619"/>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21" type="#_x0000_t75" style="width:8.35pt;height:15.05pt" o:ole="">
            <v:imagedata r:id="rId923" o:title=""/>
          </v:shape>
          <o:OLEObject Type="Embed" ProgID="Equation.3" ShapeID="_x0000_i1821" DrawAspect="Content" ObjectID="_1646651619" r:id="rId1333"/>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41C00A45"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expects the additional DM-RS to be transmitted on the fifth symbol;</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40715391" w14:textId="77777777"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14:paraId="0C690F7B" w14:textId="0BB84525"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617"/>
    </w:p>
    <w:p w14:paraId="35838EB7" w14:textId="77777777"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a DM-RS symbol mapped to symbol 12 or later in the slot;</w:t>
      </w:r>
    </w:p>
    <w:p w14:paraId="569FBF43" w14:textId="52763015"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a DM-RS symbol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69A2EE4E" w:rsidR="00AC4EC1" w:rsidRDefault="008E6C6A" w:rsidP="0017266D">
      <w:pPr>
        <w:pStyle w:val="B1"/>
      </w:pPr>
      <w:r>
        <w:t>-</w:t>
      </w:r>
      <w:r>
        <w:tab/>
        <w:t xml:space="preserve">if the higher-layer parameter </w:t>
      </w:r>
      <w:r w:rsidRPr="007911E1">
        <w:rPr>
          <w:i/>
        </w:rPr>
        <w:t>lte-CRS-ToMatchAround</w:t>
      </w:r>
      <w:r w:rsidRPr="00E50987">
        <w:t xml:space="preserve"> </w:t>
      </w:r>
      <w:r>
        <w:t xml:space="preserve">or </w:t>
      </w:r>
      <w:r w:rsidRPr="006C37D2">
        <w:rPr>
          <w:i/>
        </w:rPr>
        <w:t>additionalLTE-CRS-ToMatchAroundList</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620" w:name="_Hlk26363339"/>
      <w:r>
        <w:t>single-symbol DM-RS is configured,</w:t>
      </w:r>
      <w:bookmarkEnd w:id="620"/>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Pr="009900B3">
        <w:t xml:space="preserve"> </w:t>
      </w:r>
      <w:r>
        <w:t xml:space="preserve">or </w:t>
      </w:r>
      <w:r w:rsidRPr="006C37D2">
        <w:rPr>
          <w:i/>
        </w:rPr>
        <w:t>additionalLTE-CRS-ToMatchAroundList</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lastRenderedPageBreak/>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77777777"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22" type="#_x0000_t75" style="width:10.05pt;height:11.7pt" o:ole="">
                  <v:imagedata r:id="rId1334" o:title=""/>
                </v:shape>
                <o:OLEObject Type="Embed" ProgID="Equation.3" ShapeID="_x0000_i1822" DrawAspect="Content" ObjectID="_1646651620" r:id="rId1335"/>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23" type="#_x0000_t75" style="width:10.05pt;height:11.7pt" o:ole="">
                  <v:imagedata r:id="rId1334" o:title=""/>
                </v:shape>
                <o:OLEObject Type="Embed" ProgID="Equation.3" ShapeID="_x0000_i1823" DrawAspect="Content" ObjectID="_1646651621" r:id="rId1336"/>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24" type="#_x0000_t75" style="width:8.35pt;height:15.05pt" o:ole="">
            <v:imagedata r:id="rId923" o:title=""/>
          </v:shape>
          <o:OLEObject Type="Embed" ProgID="Equation.3" ShapeID="_x0000_i1824" DrawAspect="Content" ObjectID="_1646651622" r:id="rId1337"/>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DF7A35"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25" type="#_x0000_t75" style="width:8.35pt;height:15.05pt" o:ole="">
                  <v:imagedata r:id="rId923" o:title=""/>
                </v:shape>
                <o:OLEObject Type="Embed" ProgID="Equation.3" ShapeID="_x0000_i1825" DrawAspect="Content" ObjectID="_1646651623" r:id="rId1338"/>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C447CE" w:rsidRDefault="008E6C6A" w:rsidP="008E6C6A">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17000912"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68A684"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04C911E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0BFF5BA" w14:textId="395580E4"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73B911C9">
                <v:shape id="_x0000_i1826" type="#_x0000_t75" style="width:6.7pt;height:14.25pt" o:ole="">
                  <v:imagedata r:id="rId914" o:title=""/>
                </v:shape>
                <o:OLEObject Type="Embed" ProgID="Equation.3" ShapeID="_x0000_i1826" DrawAspect="Content" ObjectID="_1646651624" r:id="rId1339"/>
              </w:object>
            </w:r>
          </w:p>
        </w:tc>
        <w:tc>
          <w:tcPr>
            <w:tcW w:w="738" w:type="dxa"/>
            <w:shd w:val="clear" w:color="auto" w:fill="auto"/>
          </w:tcPr>
          <w:p w14:paraId="4F42A641" w14:textId="7F9870AC"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5327442">
                <v:shape id="_x0000_i1827" type="#_x0000_t75" style="width:6.7pt;height:14.25pt" o:ole="">
                  <v:imagedata r:id="rId914" o:title=""/>
                </v:shape>
                <o:OLEObject Type="Embed" ProgID="Equation.3" ShapeID="_x0000_i1827" DrawAspect="Content" ObjectID="_1646651625" r:id="rId1340"/>
              </w:object>
            </w:r>
          </w:p>
        </w:tc>
        <w:tc>
          <w:tcPr>
            <w:tcW w:w="750" w:type="dxa"/>
            <w:shd w:val="clear" w:color="auto" w:fill="auto"/>
          </w:tcPr>
          <w:p w14:paraId="4AF0E29B" w14:textId="3F0C2B25"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163229BB" w14:textId="50E010F1"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0C088095">
                <v:shape id="_x0000_i1828" type="#_x0000_t75" style="width:10.05pt;height:15.05pt" o:ole="">
                  <v:imagedata r:id="rId914" o:title=""/>
                </v:shape>
                <o:OLEObject Type="Embed" ProgID="Equation.3" ShapeID="_x0000_i1828" DrawAspect="Content" ObjectID="_1646651626" r:id="rId1341"/>
              </w:object>
            </w:r>
          </w:p>
        </w:tc>
        <w:tc>
          <w:tcPr>
            <w:tcW w:w="851" w:type="dxa"/>
            <w:shd w:val="clear" w:color="auto" w:fill="auto"/>
          </w:tcPr>
          <w:p w14:paraId="508BA2F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D399997">
                <v:shape id="_x0000_i1829" type="#_x0000_t75" style="width:10.05pt;height:15.05pt" o:ole="">
                  <v:imagedata r:id="rId914" o:title=""/>
                </v:shape>
                <o:OLEObject Type="Embed" ProgID="Equation.3" ShapeID="_x0000_i1829" DrawAspect="Content" ObjectID="_1646651627" r:id="rId1342"/>
              </w:object>
            </w:r>
          </w:p>
        </w:tc>
        <w:tc>
          <w:tcPr>
            <w:tcW w:w="851" w:type="dxa"/>
            <w:shd w:val="clear" w:color="auto" w:fill="auto"/>
          </w:tcPr>
          <w:p w14:paraId="17F72AB5"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5C5F7F1">
                <v:shape id="_x0000_i1830" type="#_x0000_t75" style="width:10.05pt;height:15.05pt" o:ole="">
                  <v:imagedata r:id="rId914" o:title=""/>
                </v:shape>
                <o:OLEObject Type="Embed" ProgID="Equation.3" ShapeID="_x0000_i1830" DrawAspect="Content" ObjectID="_1646651628" r:id="rId1343"/>
              </w:object>
            </w:r>
          </w:p>
        </w:tc>
        <w:tc>
          <w:tcPr>
            <w:tcW w:w="1161" w:type="dxa"/>
            <w:shd w:val="clear" w:color="auto" w:fill="auto"/>
          </w:tcPr>
          <w:p w14:paraId="002E20D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6C5BA54">
                <v:shape id="_x0000_i1831" type="#_x0000_t75" style="width:10.05pt;height:15.05pt" o:ole="">
                  <v:imagedata r:id="rId914" o:title=""/>
                </v:shape>
                <o:OLEObject Type="Embed" ProgID="Equation.3" ShapeID="_x0000_i1831" DrawAspect="Content" ObjectID="_1646651629" r:id="rId1344"/>
              </w:object>
            </w:r>
          </w:p>
        </w:tc>
        <w:tc>
          <w:tcPr>
            <w:tcW w:w="851" w:type="dxa"/>
            <w:shd w:val="clear" w:color="auto" w:fill="auto"/>
          </w:tcPr>
          <w:p w14:paraId="04AED610" w14:textId="041C7D03" w:rsidR="008E6C6A" w:rsidRPr="00C447CE" w:rsidRDefault="00DF7A35"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256E441" w14:textId="53F487EC"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6B5228">
              <w:rPr>
                <w:rFonts w:ascii="Arial" w:hAnsi="Arial"/>
                <w:sz w:val="18"/>
              </w:rPr>
              <w:t>-</w:t>
            </w:r>
          </w:p>
        </w:tc>
        <w:tc>
          <w:tcPr>
            <w:tcW w:w="750" w:type="dxa"/>
            <w:shd w:val="clear" w:color="auto" w:fill="auto"/>
          </w:tcPr>
          <w:p w14:paraId="1A7F5B8E" w14:textId="3C56F6DA"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2E8244A" w14:textId="6F48E461"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A8A2A4B">
                <v:shape id="_x0000_i1832" type="#_x0000_t75" style="width:10.05pt;height:15.05pt" o:ole="">
                  <v:imagedata r:id="rId914" o:title=""/>
                </v:shape>
                <o:OLEObject Type="Embed" ProgID="Equation.3" ShapeID="_x0000_i1832" DrawAspect="Content" ObjectID="_1646651630" r:id="rId1345"/>
              </w:object>
            </w:r>
          </w:p>
        </w:tc>
        <w:tc>
          <w:tcPr>
            <w:tcW w:w="851" w:type="dxa"/>
            <w:shd w:val="clear" w:color="auto" w:fill="auto"/>
          </w:tcPr>
          <w:p w14:paraId="55B768E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8549CD">
                <v:shape id="_x0000_i1833" type="#_x0000_t75" style="width:10.05pt;height:15.05pt" o:ole="">
                  <v:imagedata r:id="rId914" o:title=""/>
                </v:shape>
                <o:OLEObject Type="Embed" ProgID="Equation.3" ShapeID="_x0000_i1833" DrawAspect="Content" ObjectID="_1646651631" r:id="rId1346"/>
              </w:object>
            </w:r>
          </w:p>
        </w:tc>
        <w:tc>
          <w:tcPr>
            <w:tcW w:w="851" w:type="dxa"/>
            <w:shd w:val="clear" w:color="auto" w:fill="auto"/>
          </w:tcPr>
          <w:p w14:paraId="78407F1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16D0D0C">
                <v:shape id="_x0000_i1834" type="#_x0000_t75" style="width:10.05pt;height:15.05pt" o:ole="">
                  <v:imagedata r:id="rId914" o:title=""/>
                </v:shape>
                <o:OLEObject Type="Embed" ProgID="Equation.3" ShapeID="_x0000_i1834" DrawAspect="Content" ObjectID="_1646651632" r:id="rId1347"/>
              </w:object>
            </w:r>
          </w:p>
        </w:tc>
        <w:tc>
          <w:tcPr>
            <w:tcW w:w="1161" w:type="dxa"/>
            <w:shd w:val="clear" w:color="auto" w:fill="auto"/>
          </w:tcPr>
          <w:p w14:paraId="5D57B9DE"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F9A5B74">
                <v:shape id="_x0000_i1835" type="#_x0000_t75" style="width:10.05pt;height:15.05pt" o:ole="">
                  <v:imagedata r:id="rId914" o:title=""/>
                </v:shape>
                <o:OLEObject Type="Embed" ProgID="Equation.3" ShapeID="_x0000_i1835" DrawAspect="Content" ObjectID="_1646651633" r:id="rId1348"/>
              </w:object>
            </w:r>
          </w:p>
        </w:tc>
        <w:tc>
          <w:tcPr>
            <w:tcW w:w="851" w:type="dxa"/>
            <w:shd w:val="clear" w:color="auto" w:fill="auto"/>
          </w:tcPr>
          <w:p w14:paraId="09825BE2" w14:textId="12C7529A"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88AE510">
                <v:shape id="_x0000_i1836" type="#_x0000_t75" style="width:6.7pt;height:14.25pt" o:ole="">
                  <v:imagedata r:id="rId914" o:title=""/>
                </v:shape>
                <o:OLEObject Type="Embed" ProgID="Equation.3" ShapeID="_x0000_i1836" DrawAspect="Content" ObjectID="_1646651634" r:id="rId1349"/>
              </w:object>
            </w:r>
          </w:p>
        </w:tc>
        <w:tc>
          <w:tcPr>
            <w:tcW w:w="738" w:type="dxa"/>
            <w:shd w:val="clear" w:color="auto" w:fill="auto"/>
          </w:tcPr>
          <w:p w14:paraId="690BA598" w14:textId="03B89B9E"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4369731">
                <v:shape id="_x0000_i1837" type="#_x0000_t75" style="width:6.7pt;height:14.25pt" o:ole="">
                  <v:imagedata r:id="rId914" o:title=""/>
                </v:shape>
                <o:OLEObject Type="Embed" ProgID="Equation.3" ShapeID="_x0000_i1837" DrawAspect="Content" ObjectID="_1646651635" r:id="rId1350"/>
              </w:object>
            </w:r>
          </w:p>
        </w:tc>
        <w:tc>
          <w:tcPr>
            <w:tcW w:w="750" w:type="dxa"/>
            <w:shd w:val="clear" w:color="auto" w:fill="auto"/>
          </w:tcPr>
          <w:p w14:paraId="7EDCB6C5" w14:textId="77BC6E5E"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745C9BC0" w14:textId="12E2F1AE"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64B24575">
                <v:shape id="_x0000_i1838" type="#_x0000_t75" style="width:10.05pt;height:15.05pt" o:ole="">
                  <v:imagedata r:id="rId914" o:title=""/>
                </v:shape>
                <o:OLEObject Type="Embed" ProgID="Equation.3" ShapeID="_x0000_i1838" DrawAspect="Content" ObjectID="_1646651636" r:id="rId1351"/>
              </w:object>
            </w:r>
          </w:p>
        </w:tc>
        <w:tc>
          <w:tcPr>
            <w:tcW w:w="851" w:type="dxa"/>
            <w:shd w:val="clear" w:color="auto" w:fill="auto"/>
          </w:tcPr>
          <w:p w14:paraId="6206AAF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61F7BE3">
                <v:shape id="_x0000_i1839" type="#_x0000_t75" style="width:10.05pt;height:15.05pt" o:ole="">
                  <v:imagedata r:id="rId914" o:title=""/>
                </v:shape>
                <o:OLEObject Type="Embed" ProgID="Equation.3" ShapeID="_x0000_i1839" DrawAspect="Content" ObjectID="_1646651637" r:id="rId1352"/>
              </w:object>
            </w:r>
          </w:p>
        </w:tc>
        <w:tc>
          <w:tcPr>
            <w:tcW w:w="851" w:type="dxa"/>
            <w:shd w:val="clear" w:color="auto" w:fill="auto"/>
          </w:tcPr>
          <w:p w14:paraId="34D8979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0E079E6">
                <v:shape id="_x0000_i1840" type="#_x0000_t75" style="width:10.05pt;height:15.05pt" o:ole="">
                  <v:imagedata r:id="rId914" o:title=""/>
                </v:shape>
                <o:OLEObject Type="Embed" ProgID="Equation.3" ShapeID="_x0000_i1840" DrawAspect="Content" ObjectID="_1646651638" r:id="rId1353"/>
              </w:object>
            </w:r>
          </w:p>
        </w:tc>
        <w:tc>
          <w:tcPr>
            <w:tcW w:w="1161" w:type="dxa"/>
            <w:shd w:val="clear" w:color="auto" w:fill="auto"/>
          </w:tcPr>
          <w:p w14:paraId="743C9D5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EB13C80">
                <v:shape id="_x0000_i1841" type="#_x0000_t75" style="width:10.05pt;height:15.05pt" o:ole="">
                  <v:imagedata r:id="rId914" o:title=""/>
                </v:shape>
                <o:OLEObject Type="Embed" ProgID="Equation.3" ShapeID="_x0000_i1841" DrawAspect="Content" ObjectID="_1646651639" r:id="rId1354"/>
              </w:object>
            </w:r>
          </w:p>
        </w:tc>
        <w:tc>
          <w:tcPr>
            <w:tcW w:w="851" w:type="dxa"/>
            <w:shd w:val="clear" w:color="auto" w:fill="auto"/>
          </w:tcPr>
          <w:p w14:paraId="546C63B3" w14:textId="670F4C89" w:rsidR="008E6C6A" w:rsidRPr="00C447CE" w:rsidRDefault="00DF7A35"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5D39AF41" w14:textId="50F821E0"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w:r w:rsidR="008E6C6A" w:rsidRPr="00C447CE" w:rsidDel="006B5228">
              <w:rPr>
                <w:rFonts w:ascii="Arial" w:hAnsi="Arial"/>
                <w:sz w:val="18"/>
              </w:rPr>
              <w:t>-</w:t>
            </w:r>
          </w:p>
        </w:tc>
        <w:tc>
          <w:tcPr>
            <w:tcW w:w="750" w:type="dxa"/>
            <w:shd w:val="clear" w:color="auto" w:fill="auto"/>
          </w:tcPr>
          <w:p w14:paraId="090539AB" w14:textId="2E384901"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2881FB90" w14:textId="405568F4"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506AF36F">
                <v:shape id="_x0000_i1842" type="#_x0000_t75" style="width:10.05pt;height:15.05pt" o:ole="">
                  <v:imagedata r:id="rId914" o:title=""/>
                </v:shape>
                <o:OLEObject Type="Embed" ProgID="Equation.3" ShapeID="_x0000_i1842" DrawAspect="Content" ObjectID="_1646651640" r:id="rId1355"/>
              </w:object>
            </w:r>
          </w:p>
        </w:tc>
        <w:tc>
          <w:tcPr>
            <w:tcW w:w="851" w:type="dxa"/>
            <w:shd w:val="clear" w:color="auto" w:fill="auto"/>
          </w:tcPr>
          <w:p w14:paraId="3A40806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209C99C">
                <v:shape id="_x0000_i1843" type="#_x0000_t75" style="width:10.05pt;height:15.05pt" o:ole="">
                  <v:imagedata r:id="rId914" o:title=""/>
                </v:shape>
                <o:OLEObject Type="Embed" ProgID="Equation.3" ShapeID="_x0000_i1843" DrawAspect="Content" ObjectID="_1646651641" r:id="rId1356"/>
              </w:object>
            </w:r>
          </w:p>
        </w:tc>
        <w:tc>
          <w:tcPr>
            <w:tcW w:w="851" w:type="dxa"/>
            <w:shd w:val="clear" w:color="auto" w:fill="auto"/>
          </w:tcPr>
          <w:p w14:paraId="578ACCE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8828CF">
                <v:shape id="_x0000_i1844" type="#_x0000_t75" style="width:10.05pt;height:15.05pt" o:ole="">
                  <v:imagedata r:id="rId914" o:title=""/>
                </v:shape>
                <o:OLEObject Type="Embed" ProgID="Equation.3" ShapeID="_x0000_i1844" DrawAspect="Content" ObjectID="_1646651642" r:id="rId1357"/>
              </w:object>
            </w:r>
          </w:p>
        </w:tc>
        <w:tc>
          <w:tcPr>
            <w:tcW w:w="1161" w:type="dxa"/>
            <w:shd w:val="clear" w:color="auto" w:fill="auto"/>
          </w:tcPr>
          <w:p w14:paraId="02E4945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E925D72">
                <v:shape id="_x0000_i1845" type="#_x0000_t75" style="width:10.05pt;height:15.05pt" o:ole="">
                  <v:imagedata r:id="rId914" o:title=""/>
                </v:shape>
                <o:OLEObject Type="Embed" ProgID="Equation.3" ShapeID="_x0000_i1845" DrawAspect="Content" ObjectID="_1646651643" r:id="rId1358"/>
              </w:object>
            </w:r>
          </w:p>
        </w:tc>
        <w:tc>
          <w:tcPr>
            <w:tcW w:w="851" w:type="dxa"/>
            <w:shd w:val="clear" w:color="auto" w:fill="auto"/>
          </w:tcPr>
          <w:p w14:paraId="161A9057" w14:textId="7B89C72C" w:rsidR="008E6C6A" w:rsidRPr="00C447CE" w:rsidRDefault="008E6C6A" w:rsidP="008E6C6A">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C447CE" w:rsidRDefault="008E6C6A" w:rsidP="008E6C6A">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408605D2" w14:textId="7DC2849C"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E3B3D4F">
                <v:shape id="_x0000_i1846" type="#_x0000_t75" style="width:10.05pt;height:15.05pt" o:ole="">
                  <v:imagedata r:id="rId914" o:title=""/>
                </v:shape>
                <o:OLEObject Type="Embed" ProgID="Equation.3" ShapeID="_x0000_i1846" DrawAspect="Content" ObjectID="_1646651644" r:id="rId1361"/>
              </w:object>
            </w:r>
          </w:p>
        </w:tc>
        <w:tc>
          <w:tcPr>
            <w:tcW w:w="851" w:type="dxa"/>
            <w:shd w:val="clear" w:color="auto" w:fill="auto"/>
          </w:tcPr>
          <w:p w14:paraId="4D6C297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AC0453">
                <v:shape id="_x0000_i1847" type="#_x0000_t75" style="width:10.05pt;height:15.05pt" o:ole="">
                  <v:imagedata r:id="rId914" o:title=""/>
                </v:shape>
                <o:OLEObject Type="Embed" ProgID="Equation.3" ShapeID="_x0000_i1847" DrawAspect="Content" ObjectID="_1646651645" r:id="rId1362"/>
              </w:object>
            </w:r>
          </w:p>
        </w:tc>
        <w:tc>
          <w:tcPr>
            <w:tcW w:w="851" w:type="dxa"/>
            <w:shd w:val="clear" w:color="auto" w:fill="auto"/>
          </w:tcPr>
          <w:p w14:paraId="497FF5A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2EAB1B">
                <v:shape id="_x0000_i1848" type="#_x0000_t75" style="width:10.05pt;height:15.05pt" o:ole="">
                  <v:imagedata r:id="rId914" o:title=""/>
                </v:shape>
                <o:OLEObject Type="Embed" ProgID="Equation.3" ShapeID="_x0000_i1848" DrawAspect="Content" ObjectID="_1646651646" r:id="rId1363"/>
              </w:object>
            </w:r>
          </w:p>
        </w:tc>
        <w:tc>
          <w:tcPr>
            <w:tcW w:w="1161" w:type="dxa"/>
            <w:shd w:val="clear" w:color="auto" w:fill="auto"/>
          </w:tcPr>
          <w:p w14:paraId="4CFEDFD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672B89">
                <v:shape id="_x0000_i1849" type="#_x0000_t75" style="width:10.05pt;height:15.05pt" o:ole="">
                  <v:imagedata r:id="rId914" o:title=""/>
                </v:shape>
                <o:OLEObject Type="Embed" ProgID="Equation.3" ShapeID="_x0000_i1849" DrawAspect="Content" ObjectID="_1646651647" r:id="rId1364"/>
              </w:object>
            </w:r>
          </w:p>
        </w:tc>
        <w:tc>
          <w:tcPr>
            <w:tcW w:w="851" w:type="dxa"/>
            <w:shd w:val="clear" w:color="auto" w:fill="auto"/>
          </w:tcPr>
          <w:p w14:paraId="68DDA6A6" w14:textId="6700FDBD"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441F551">
                <v:shape id="_x0000_i1850" type="#_x0000_t75" style="width:7.55pt;height:14.25pt" o:ole="">
                  <v:imagedata r:id="rId914" o:title=""/>
                </v:shape>
                <o:OLEObject Type="Embed" ProgID="Equation.3" ShapeID="_x0000_i1850" DrawAspect="Content" ObjectID="_1646651648" r:id="rId1365"/>
              </w:object>
            </w:r>
          </w:p>
        </w:tc>
        <w:tc>
          <w:tcPr>
            <w:tcW w:w="738" w:type="dxa"/>
            <w:shd w:val="clear" w:color="auto" w:fill="auto"/>
          </w:tcPr>
          <w:p w14:paraId="1A4F17F5" w14:textId="450795B1" w:rsidR="008E6C6A" w:rsidRPr="00C447CE" w:rsidRDefault="008E6C6A" w:rsidP="008E6C6A">
            <w:pPr>
              <w:keepNext/>
              <w:keepLines/>
              <w:spacing w:after="0"/>
              <w:jc w:val="center"/>
              <w:rPr>
                <w:rFonts w:ascii="Arial" w:eastAsia="Batang" w:hAnsi="Arial"/>
                <w:sz w:val="18"/>
              </w:rPr>
            </w:pPr>
            <w:r>
              <w:rPr>
                <w:rFonts w:ascii="Arial" w:hAnsi="Arial"/>
                <w:noProof/>
                <w:position w:val="-10"/>
                <w:sz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078989DC" w14:textId="5F533A2A"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8E76FDC">
                <v:shape id="_x0000_i1851" type="#_x0000_t75" style="width:10.05pt;height:15.05pt" o:ole="">
                  <v:imagedata r:id="rId914" o:title=""/>
                </v:shape>
                <o:OLEObject Type="Embed" ProgID="Equation.3" ShapeID="_x0000_i1851" DrawAspect="Content" ObjectID="_1646651649" r:id="rId1366"/>
              </w:object>
            </w:r>
          </w:p>
        </w:tc>
        <w:tc>
          <w:tcPr>
            <w:tcW w:w="851" w:type="dxa"/>
            <w:shd w:val="clear" w:color="auto" w:fill="auto"/>
          </w:tcPr>
          <w:p w14:paraId="1D7C44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1BB2523">
                <v:shape id="_x0000_i1852" type="#_x0000_t75" style="width:10.05pt;height:15.05pt" o:ole="">
                  <v:imagedata r:id="rId914" o:title=""/>
                </v:shape>
                <o:OLEObject Type="Embed" ProgID="Equation.3" ShapeID="_x0000_i1852" DrawAspect="Content" ObjectID="_1646651650" r:id="rId1367"/>
              </w:object>
            </w:r>
            <w:r w:rsidRPr="00C447CE">
              <w:rPr>
                <w:rFonts w:ascii="Arial" w:hAnsi="Arial"/>
                <w:sz w:val="18"/>
              </w:rPr>
              <w:t>, 7</w:t>
            </w:r>
          </w:p>
        </w:tc>
        <w:tc>
          <w:tcPr>
            <w:tcW w:w="851" w:type="dxa"/>
            <w:shd w:val="clear" w:color="auto" w:fill="auto"/>
          </w:tcPr>
          <w:p w14:paraId="435DAA1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38C7DDE">
                <v:shape id="_x0000_i1853" type="#_x0000_t75" style="width:10.05pt;height:15.05pt" o:ole="">
                  <v:imagedata r:id="rId914" o:title=""/>
                </v:shape>
                <o:OLEObject Type="Embed" ProgID="Equation.3" ShapeID="_x0000_i1853" DrawAspect="Content" ObjectID="_1646651651" r:id="rId1368"/>
              </w:object>
            </w:r>
            <w:r w:rsidRPr="00C447CE">
              <w:rPr>
                <w:rFonts w:ascii="Arial" w:hAnsi="Arial"/>
                <w:sz w:val="18"/>
              </w:rPr>
              <w:t>, 7</w:t>
            </w:r>
          </w:p>
        </w:tc>
        <w:tc>
          <w:tcPr>
            <w:tcW w:w="1161" w:type="dxa"/>
            <w:shd w:val="clear" w:color="auto" w:fill="auto"/>
          </w:tcPr>
          <w:p w14:paraId="7B52ECE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FC57270">
                <v:shape id="_x0000_i1854" type="#_x0000_t75" style="width:10.05pt;height:15.05pt" o:ole="">
                  <v:imagedata r:id="rId914" o:title=""/>
                </v:shape>
                <o:OLEObject Type="Embed" ProgID="Equation.3" ShapeID="_x0000_i1854" DrawAspect="Content" ObjectID="_1646651652" r:id="rId1369"/>
              </w:object>
            </w:r>
            <w:r w:rsidRPr="00C447CE">
              <w:rPr>
                <w:rFonts w:ascii="Arial" w:hAnsi="Arial"/>
                <w:sz w:val="18"/>
              </w:rPr>
              <w:t>, 7</w:t>
            </w:r>
          </w:p>
        </w:tc>
        <w:tc>
          <w:tcPr>
            <w:tcW w:w="851" w:type="dxa"/>
            <w:shd w:val="clear" w:color="auto" w:fill="auto"/>
          </w:tcPr>
          <w:p w14:paraId="37581F42" w14:textId="4E8ECD25"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AB3F4D4" w14:textId="5760D73C"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6</m:t>
              </m:r>
            </m:oMath>
            <w:r w:rsidR="008E6C6A" w:rsidRPr="00C447CE" w:rsidDel="006B5228">
              <w:rPr>
                <w:rFonts w:ascii="Arial" w:eastAsia="Batang" w:hAnsi="Arial"/>
                <w:sz w:val="18"/>
              </w:rPr>
              <w:t>-</w:t>
            </w:r>
          </w:p>
        </w:tc>
        <w:tc>
          <w:tcPr>
            <w:tcW w:w="750" w:type="dxa"/>
            <w:shd w:val="clear" w:color="auto" w:fill="auto"/>
          </w:tcPr>
          <w:p w14:paraId="74C43849" w14:textId="4E6907FF"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c>
          <w:tcPr>
            <w:tcW w:w="851" w:type="dxa"/>
            <w:shd w:val="clear" w:color="auto" w:fill="auto"/>
          </w:tcPr>
          <w:p w14:paraId="26B04F78" w14:textId="2E6498B4"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4C3DC6D">
                <v:shape id="_x0000_i1855" type="#_x0000_t75" style="width:10.05pt;height:15.05pt" o:ole="">
                  <v:imagedata r:id="rId914" o:title=""/>
                </v:shape>
                <o:OLEObject Type="Embed" ProgID="Equation.3" ShapeID="_x0000_i1855" DrawAspect="Content" ObjectID="_1646651653" r:id="rId1370"/>
              </w:object>
            </w:r>
          </w:p>
        </w:tc>
        <w:tc>
          <w:tcPr>
            <w:tcW w:w="851" w:type="dxa"/>
            <w:shd w:val="clear" w:color="auto" w:fill="auto"/>
          </w:tcPr>
          <w:p w14:paraId="46FA243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8EBFBBF">
                <v:shape id="_x0000_i1856" type="#_x0000_t75" style="width:10.05pt;height:15.05pt" o:ole="">
                  <v:imagedata r:id="rId914" o:title=""/>
                </v:shape>
                <o:OLEObject Type="Embed" ProgID="Equation.3" ShapeID="_x0000_i1856" DrawAspect="Content" ObjectID="_1646651654" r:id="rId1371"/>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054C611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0258010">
                <v:shape id="_x0000_i1857" type="#_x0000_t75" style="width:10.05pt;height:15.05pt" o:ole="">
                  <v:imagedata r:id="rId914" o:title=""/>
                </v:shape>
                <o:OLEObject Type="Embed" ProgID="Equation.3" ShapeID="_x0000_i1857" DrawAspect="Content" ObjectID="_1646651655" r:id="rId1372"/>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5E35AD0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9AED010">
                <v:shape id="_x0000_i1858" type="#_x0000_t75" style="width:10.05pt;height:15.05pt" o:ole="">
                  <v:imagedata r:id="rId914" o:title=""/>
                </v:shape>
                <o:OLEObject Type="Embed" ProgID="Equation.3" ShapeID="_x0000_i1858" DrawAspect="Content" ObjectID="_1646651656" r:id="rId1373"/>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4C3B1705" w14:textId="392E0DFC"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11EEE6DF" w14:textId="36DB59AF"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8E6C6A" w:rsidRPr="00C447CE" w:rsidDel="00F634C5">
              <w:rPr>
                <w:rFonts w:ascii="Arial" w:eastAsia="Batang" w:hAnsi="Arial"/>
                <w:sz w:val="18"/>
              </w:rPr>
              <w:t>-</w:t>
            </w:r>
          </w:p>
        </w:tc>
        <w:tc>
          <w:tcPr>
            <w:tcW w:w="750" w:type="dxa"/>
            <w:shd w:val="clear" w:color="auto" w:fill="auto"/>
          </w:tcPr>
          <w:p w14:paraId="151BBA81" w14:textId="62D4B148"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63CE90E5" w14:textId="14A1FB57"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270BF04">
                <v:shape id="_x0000_i1859" type="#_x0000_t75" style="width:10.05pt;height:15.05pt" o:ole="">
                  <v:imagedata r:id="rId914" o:title=""/>
                </v:shape>
                <o:OLEObject Type="Embed" ProgID="Equation.3" ShapeID="_x0000_i1859" DrawAspect="Content" ObjectID="_1646651657" r:id="rId1374"/>
              </w:object>
            </w:r>
          </w:p>
        </w:tc>
        <w:tc>
          <w:tcPr>
            <w:tcW w:w="851" w:type="dxa"/>
            <w:shd w:val="clear" w:color="auto" w:fill="auto"/>
          </w:tcPr>
          <w:p w14:paraId="174F503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5CE80E">
                <v:shape id="_x0000_i1860" type="#_x0000_t75" style="width:10.05pt;height:15.05pt" o:ole="">
                  <v:imagedata r:id="rId914" o:title=""/>
                </v:shape>
                <o:OLEObject Type="Embed" ProgID="Equation.3" ShapeID="_x0000_i1860" DrawAspect="Content" ObjectID="_1646651658" r:id="rId1375"/>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58C5CD5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93F0E44">
                <v:shape id="_x0000_i1861" type="#_x0000_t75" style="width:10.05pt;height:15.05pt" o:ole="">
                  <v:imagedata r:id="rId914" o:title=""/>
                </v:shape>
                <o:OLEObject Type="Embed" ProgID="Equation.3" ShapeID="_x0000_i1861" DrawAspect="Content" ObjectID="_1646651659" r:id="rId1376"/>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3763374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31334DA">
                <v:shape id="_x0000_i1862" type="#_x0000_t75" style="width:10.05pt;height:15.05pt" o:ole="">
                  <v:imagedata r:id="rId914" o:title=""/>
                </v:shape>
                <o:OLEObject Type="Embed" ProgID="Equation.3" ShapeID="_x0000_i1862" DrawAspect="Content" ObjectID="_1646651660" r:id="rId1377"/>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744C933B" w14:textId="180C5FF3"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38B9229D" w14:textId="2DC9AACB"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7</m:t>
              </m:r>
            </m:oMath>
            <w:r w:rsidR="008E6C6A" w:rsidRPr="00C447CE" w:rsidDel="00F634C5">
              <w:rPr>
                <w:rFonts w:ascii="Arial" w:eastAsia="Batang" w:hAnsi="Arial"/>
                <w:sz w:val="18"/>
              </w:rPr>
              <w:t>-</w:t>
            </w:r>
          </w:p>
        </w:tc>
        <w:tc>
          <w:tcPr>
            <w:tcW w:w="750" w:type="dxa"/>
            <w:shd w:val="clear" w:color="auto" w:fill="auto"/>
          </w:tcPr>
          <w:p w14:paraId="3171B555" w14:textId="77B5662A"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72463E9D" w14:textId="051D5678"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2DF4346">
                <v:shape id="_x0000_i1863" type="#_x0000_t75" style="width:10.05pt;height:15.05pt" o:ole="">
                  <v:imagedata r:id="rId914" o:title=""/>
                </v:shape>
                <o:OLEObject Type="Embed" ProgID="Equation.3" ShapeID="_x0000_i1863" DrawAspect="Content" ObjectID="_1646651661" r:id="rId1378"/>
              </w:object>
            </w:r>
          </w:p>
        </w:tc>
        <w:tc>
          <w:tcPr>
            <w:tcW w:w="851" w:type="dxa"/>
            <w:shd w:val="clear" w:color="auto" w:fill="auto"/>
          </w:tcPr>
          <w:p w14:paraId="0DD9893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249120">
                <v:shape id="_x0000_i1864" type="#_x0000_t75" style="width:10.05pt;height:15.05pt" o:ole="">
                  <v:imagedata r:id="rId914" o:title=""/>
                </v:shape>
                <o:OLEObject Type="Embed" ProgID="Equation.3" ShapeID="_x0000_i1864" DrawAspect="Content" ObjectID="_1646651662" r:id="rId1379"/>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6D710CE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7E0480E">
                <v:shape id="_x0000_i1865" type="#_x0000_t75" style="width:10.05pt;height:15.05pt" o:ole="">
                  <v:imagedata r:id="rId914" o:title=""/>
                </v:shape>
                <o:OLEObject Type="Embed" ProgID="Equation.3" ShapeID="_x0000_i1865" DrawAspect="Content" ObjectID="_1646651663" r:id="rId138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25087CD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238E2E1">
                <v:shape id="_x0000_i1866" type="#_x0000_t75" style="width:10.05pt;height:15.05pt" o:ole="">
                  <v:imagedata r:id="rId914" o:title=""/>
                </v:shape>
                <o:OLEObject Type="Embed" ProgID="Equation.3" ShapeID="_x0000_i1866" DrawAspect="Content" ObjectID="_1646651664" r:id="rId1381"/>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1AA213E" w14:textId="2CAA0C75"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06CA18E6" w14:textId="12ACAEC3"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8</m:t>
              </m:r>
            </m:oMath>
            <w:r w:rsidR="008E6C6A" w:rsidRPr="00C447CE" w:rsidDel="006B5228">
              <w:rPr>
                <w:rFonts w:ascii="Arial" w:eastAsia="Batang" w:hAnsi="Arial"/>
                <w:sz w:val="18"/>
              </w:rPr>
              <w:t>-</w:t>
            </w:r>
          </w:p>
        </w:tc>
        <w:tc>
          <w:tcPr>
            <w:tcW w:w="750" w:type="dxa"/>
            <w:shd w:val="clear" w:color="auto" w:fill="auto"/>
          </w:tcPr>
          <w:p w14:paraId="1229ED13" w14:textId="2214D25C"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8</m:t>
                </m:r>
              </m:oMath>
            </m:oMathPara>
          </w:p>
        </w:tc>
        <w:tc>
          <w:tcPr>
            <w:tcW w:w="851" w:type="dxa"/>
            <w:shd w:val="clear" w:color="auto" w:fill="auto"/>
          </w:tcPr>
          <w:p w14:paraId="6D78AA3F" w14:textId="13D6E180"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B64A882">
                <v:shape id="_x0000_i1867" type="#_x0000_t75" style="width:10.05pt;height:15.05pt" o:ole="">
                  <v:imagedata r:id="rId914" o:title=""/>
                </v:shape>
                <o:OLEObject Type="Embed" ProgID="Equation.3" ShapeID="_x0000_i1867" DrawAspect="Content" ObjectID="_1646651665" r:id="rId1382"/>
              </w:object>
            </w:r>
          </w:p>
        </w:tc>
        <w:tc>
          <w:tcPr>
            <w:tcW w:w="851" w:type="dxa"/>
            <w:shd w:val="clear" w:color="auto" w:fill="auto"/>
          </w:tcPr>
          <w:p w14:paraId="1C1A72C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A143BC">
                <v:shape id="_x0000_i1868" type="#_x0000_t75" style="width:10.05pt;height:15.05pt" o:ole="">
                  <v:imagedata r:id="rId914" o:title=""/>
                </v:shape>
                <o:OLEObject Type="Embed" ProgID="Equation.3" ShapeID="_x0000_i1868" DrawAspect="Content" ObjectID="_1646651666" r:id="rId1383"/>
              </w:object>
            </w:r>
            <w:r>
              <w:rPr>
                <w:rFonts w:ascii="Arial" w:hAnsi="Arial"/>
                <w:sz w:val="18"/>
              </w:rPr>
              <w:t xml:space="preserve">, </w:t>
            </w:r>
            <w:r w:rsidRPr="00C447CE">
              <w:rPr>
                <w:rFonts w:ascii="Arial" w:hAnsi="Arial"/>
                <w:sz w:val="18"/>
              </w:rPr>
              <w:t>9</w:t>
            </w:r>
          </w:p>
        </w:tc>
        <w:tc>
          <w:tcPr>
            <w:tcW w:w="851" w:type="dxa"/>
            <w:shd w:val="clear" w:color="auto" w:fill="auto"/>
          </w:tcPr>
          <w:p w14:paraId="3DB1990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8B0928F">
                <v:shape id="_x0000_i1869" type="#_x0000_t75" style="width:10.05pt;height:15.05pt" o:ole="">
                  <v:imagedata r:id="rId914" o:title=""/>
                </v:shape>
                <o:OLEObject Type="Embed" ProgID="Equation.3" ShapeID="_x0000_i1869" DrawAspect="Content" ObjectID="_1646651667" r:id="rId1384"/>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61477FF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8F35D2D">
                <v:shape id="_x0000_i1870" type="#_x0000_t75" style="width:10.05pt;height:15.05pt" o:ole="">
                  <v:imagedata r:id="rId914" o:title=""/>
                </v:shape>
                <o:OLEObject Type="Embed" ProgID="Equation.3" ShapeID="_x0000_i1870" DrawAspect="Content" ObjectID="_1646651668" r:id="rId1385"/>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F06422A" w14:textId="05B9228B"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7E2507A4" w14:textId="2A6EEEB6"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6DA31C3B" w14:textId="7165C7B8"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257EF4CD" w14:textId="68ABCB89"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B4A7067">
                <v:shape id="_x0000_i1871" type="#_x0000_t75" style="width:10.05pt;height:15.05pt" o:ole="">
                  <v:imagedata r:id="rId914" o:title=""/>
                </v:shape>
                <o:OLEObject Type="Embed" ProgID="Equation.3" ShapeID="_x0000_i1871" DrawAspect="Content" ObjectID="_1646651669" r:id="rId1386"/>
              </w:object>
            </w:r>
          </w:p>
        </w:tc>
        <w:tc>
          <w:tcPr>
            <w:tcW w:w="851" w:type="dxa"/>
            <w:shd w:val="clear" w:color="auto" w:fill="auto"/>
          </w:tcPr>
          <w:p w14:paraId="484298EA"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C6C5DB">
                <v:shape id="_x0000_i1872" type="#_x0000_t75" style="width:10.05pt;height:15.05pt" o:ole="">
                  <v:imagedata r:id="rId914" o:title=""/>
                </v:shape>
                <o:OLEObject Type="Embed" ProgID="Equation.3" ShapeID="_x0000_i1872" DrawAspect="Content" ObjectID="_1646651670" r:id="rId1387"/>
              </w:object>
            </w:r>
            <w:r w:rsidRPr="00C447CE">
              <w:rPr>
                <w:rFonts w:ascii="Arial" w:hAnsi="Arial"/>
                <w:sz w:val="18"/>
              </w:rPr>
              <w:t>,</w:t>
            </w:r>
            <w:r>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DF11EC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1A1435F">
                <v:shape id="_x0000_i1873" type="#_x0000_t75" style="width:10.05pt;height:15.05pt" o:ole="">
                  <v:imagedata r:id="rId914" o:title=""/>
                </v:shape>
                <o:OLEObject Type="Embed" ProgID="Equation.3" ShapeID="_x0000_i1873" DrawAspect="Content" ObjectID="_1646651671" r:id="rId1388"/>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6637777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2A23AB4">
                <v:shape id="_x0000_i1874" type="#_x0000_t75" style="width:10.05pt;height:15.05pt" o:ole="">
                  <v:imagedata r:id="rId914" o:title=""/>
                </v:shape>
                <o:OLEObject Type="Embed" ProgID="Equation.3" ShapeID="_x0000_i1874" DrawAspect="Content" ObjectID="_1646651672" r:id="rId138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78EFC827" w14:textId="7CC88924"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21DE86E4" w14:textId="34421FCB" w:rsidR="008E6C6A" w:rsidRPr="00C447CE" w:rsidRDefault="00DF7A35"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70E9A314" w14:textId="1906C83A"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4E2236B1" w14:textId="343C1145" w:rsidR="008E6C6A" w:rsidRPr="00C447CE" w:rsidRDefault="00DF7A35"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44B2BECB">
                <v:shape id="_x0000_i1875" type="#_x0000_t75" style="width:10.05pt;height:15.05pt" o:ole="">
                  <v:imagedata r:id="rId914" o:title=""/>
                </v:shape>
                <o:OLEObject Type="Embed" ProgID="Equation.3" ShapeID="_x0000_i1875" DrawAspect="Content" ObjectID="_1646651673" r:id="rId1390"/>
              </w:object>
            </w:r>
          </w:p>
        </w:tc>
        <w:tc>
          <w:tcPr>
            <w:tcW w:w="851" w:type="dxa"/>
            <w:shd w:val="clear" w:color="auto" w:fill="auto"/>
          </w:tcPr>
          <w:p w14:paraId="13A8352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84E47F4">
                <v:shape id="_x0000_i1876" type="#_x0000_t75" style="width:10.05pt;height:15.05pt" o:ole="">
                  <v:imagedata r:id="rId914" o:title=""/>
                </v:shape>
                <o:OLEObject Type="Embed" ProgID="Equation.3" ShapeID="_x0000_i1876" DrawAspect="Content" ObjectID="_1646651674" r:id="rId1391"/>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70CF98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E2B217A">
                <v:shape id="_x0000_i1877" type="#_x0000_t75" style="width:10.05pt;height:15.05pt" o:ole="">
                  <v:imagedata r:id="rId914" o:title=""/>
                </v:shape>
                <o:OLEObject Type="Embed" ProgID="Equation.3" ShapeID="_x0000_i1877" DrawAspect="Content" ObjectID="_1646651675" r:id="rId1392"/>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07CEB73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27B003E3">
                <v:shape id="_x0000_i1878" type="#_x0000_t75" style="width:10.05pt;height:15.05pt" o:ole="">
                  <v:imagedata r:id="rId914" o:title=""/>
                </v:shape>
                <o:OLEObject Type="Embed" ProgID="Equation.3" ShapeID="_x0000_i1878" DrawAspect="Content" ObjectID="_1646651676" r:id="rId1393"/>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2058ACA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04E34D9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F238C8B" w14:textId="0834A031"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c>
          <w:tcPr>
            <w:tcW w:w="851" w:type="dxa"/>
            <w:shd w:val="clear" w:color="auto" w:fill="auto"/>
          </w:tcPr>
          <w:p w14:paraId="31D3744F" w14:textId="2196A219"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9" type="#_x0000_t75" style="width:8.35pt;height:15.05pt" o:ole="">
            <v:imagedata r:id="rId923" o:title=""/>
          </v:shape>
          <o:OLEObject Type="Embed" ProgID="Equation.3" ShapeID="_x0000_i1879" DrawAspect="Content" ObjectID="_1646651677" r:id="rId1394"/>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DF7A35"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80" type="#_x0000_t75" style="width:8.35pt;height:15.05pt" o:ole="">
                  <v:imagedata r:id="rId923" o:title=""/>
                </v:shape>
                <o:OLEObject Type="Embed" ProgID="Equation.3" ShapeID="_x0000_i1880" DrawAspect="Content" ObjectID="_1646651678" r:id="rId1395"/>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81" type="#_x0000_t75" style="width:10.05pt;height:15.05pt" o:ole="">
                  <v:imagedata r:id="rId914" o:title=""/>
                </v:shape>
                <o:OLEObject Type="Embed" ProgID="Equation.3" ShapeID="_x0000_i1881" DrawAspect="Content" ObjectID="_1646651679" r:id="rId1396"/>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82" type="#_x0000_t75" style="width:10.05pt;height:15.05pt" o:ole="">
                  <v:imagedata r:id="rId914" o:title=""/>
                </v:shape>
                <o:OLEObject Type="Embed" ProgID="Equation.3" ShapeID="_x0000_i1882" DrawAspect="Content" ObjectID="_1646651680" r:id="rId1397"/>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83" type="#_x0000_t75" style="width:10.05pt;height:15.05pt" o:ole="">
                  <v:imagedata r:id="rId914" o:title=""/>
                </v:shape>
                <o:OLEObject Type="Embed" ProgID="Equation.3" ShapeID="_x0000_i1883" DrawAspect="Content" ObjectID="_1646651681" r:id="rId1398"/>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84" type="#_x0000_t75" style="width:10.05pt;height:15.05pt" o:ole="">
                  <v:imagedata r:id="rId914" o:title=""/>
                </v:shape>
                <o:OLEObject Type="Embed" ProgID="Equation.3" ShapeID="_x0000_i1884" DrawAspect="Content" ObjectID="_1646651682" r:id="rId1399"/>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5892C5BC" w:rsidR="00F76803" w:rsidRPr="00D93B0B" w:rsidRDefault="00DF7A35" w:rsidP="00F7680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495FF56" w14:textId="11B8A214"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2636C9">
              <w:rPr>
                <w:rFonts w:ascii="Arial" w:eastAsia="Batang" w:hAnsi="Arial"/>
                <w:sz w:val="18"/>
              </w:rPr>
              <w:t>-</w:t>
            </w:r>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85" type="#_x0000_t75" style="width:10.05pt;height:15.05pt" o:ole="">
                  <v:imagedata r:id="rId914" o:title=""/>
                </v:shape>
                <o:OLEObject Type="Embed" ProgID="Equation.3" ShapeID="_x0000_i1885" DrawAspect="Content" ObjectID="_1646651683" r:id="rId1400"/>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86" type="#_x0000_t75" style="width:10.05pt;height:15.05pt" o:ole="">
                  <v:imagedata r:id="rId914" o:title=""/>
                </v:shape>
                <o:OLEObject Type="Embed" ProgID="Equation.3" ShapeID="_x0000_i1886" DrawAspect="Content" ObjectID="_1646651684" r:id="rId1401"/>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87" type="#_x0000_t75" style="width:10.05pt;height:15.05pt" o:ole="">
                  <v:imagedata r:id="rId914" o:title=""/>
                </v:shape>
                <o:OLEObject Type="Embed" ProgID="Equation.3" ShapeID="_x0000_i1887" DrawAspect="Content" ObjectID="_1646651685" r:id="rId1402"/>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8" type="#_x0000_t75" style="width:10.05pt;height:15.05pt" o:ole="">
                  <v:imagedata r:id="rId914" o:title=""/>
                </v:shape>
                <o:OLEObject Type="Embed" ProgID="Equation.3" ShapeID="_x0000_i1888" DrawAspect="Content" ObjectID="_1646651686" r:id="rId1403"/>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9" type="#_x0000_t75" style="width:7.55pt;height:14.25pt" o:ole="">
                  <v:imagedata r:id="rId914" o:title=""/>
                </v:shape>
                <o:OLEObject Type="Embed" ProgID="Equation.3" ShapeID="_x0000_i1889" DrawAspect="Content" ObjectID="_1646651687" r:id="rId1404"/>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90" type="#_x0000_t75" style="width:7.55pt;height:14.25pt" o:ole="">
                  <v:imagedata r:id="rId914" o:title=""/>
                </v:shape>
                <o:OLEObject Type="Embed" ProgID="Equation.3" ShapeID="_x0000_i1890" DrawAspect="Content" ObjectID="_1646651688" r:id="rId1405"/>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91" type="#_x0000_t75" style="width:10.05pt;height:15.05pt" o:ole="">
                  <v:imagedata r:id="rId914" o:title=""/>
                </v:shape>
                <o:OLEObject Type="Embed" ProgID="Equation.3" ShapeID="_x0000_i1891" DrawAspect="Content" ObjectID="_1646651689" r:id="rId1406"/>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92" type="#_x0000_t75" style="width:10.05pt;height:15.05pt" o:ole="">
                  <v:imagedata r:id="rId914" o:title=""/>
                </v:shape>
                <o:OLEObject Type="Embed" ProgID="Equation.3" ShapeID="_x0000_i1892" DrawAspect="Content" ObjectID="_1646651690" r:id="rId1407"/>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732E9881"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493F12CA" w14:textId="5D9D7264"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93" type="#_x0000_t75" style="width:10.05pt;height:15.05pt" o:ole="">
                  <v:imagedata r:id="rId914" o:title=""/>
                </v:shape>
                <o:OLEObject Type="Embed" ProgID="Equation.3" ShapeID="_x0000_i1893" DrawAspect="Content" ObjectID="_1646651691" r:id="rId1408"/>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94" type="#_x0000_t75" style="width:10.05pt;height:15.05pt" o:ole="">
                  <v:imagedata r:id="rId914" o:title=""/>
                </v:shape>
                <o:OLEObject Type="Embed" ProgID="Equation.3" ShapeID="_x0000_i1894" DrawAspect="Content" ObjectID="_1646651692" r:id="rId1409"/>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7C3A44F6"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DA5939F" w14:textId="62747B04"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95" type="#_x0000_t75" style="width:10.05pt;height:15.05pt" o:ole="">
                  <v:imagedata r:id="rId914" o:title=""/>
                </v:shape>
                <o:OLEObject Type="Embed" ProgID="Equation.3" ShapeID="_x0000_i1895" DrawAspect="Content" ObjectID="_1646651693" r:id="rId1410"/>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96" type="#_x0000_t75" style="width:10.05pt;height:15.05pt" o:ole="">
                  <v:imagedata r:id="rId914" o:title=""/>
                </v:shape>
                <o:OLEObject Type="Embed" ProgID="Equation.3" ShapeID="_x0000_i1896" DrawAspect="Content" ObjectID="_1646651694" r:id="rId141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29A026CA"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CADCCA6" w14:textId="7FFCE128"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97" type="#_x0000_t75" style="width:10.05pt;height:15.05pt" o:ole="">
                  <v:imagedata r:id="rId914" o:title=""/>
                </v:shape>
                <o:OLEObject Type="Embed" ProgID="Equation.3" ShapeID="_x0000_i1897" DrawAspect="Content" ObjectID="_1646651695" r:id="rId1412"/>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8" type="#_x0000_t75" style="width:10.05pt;height:15.05pt" o:ole="">
                  <v:imagedata r:id="rId914" o:title=""/>
                </v:shape>
                <o:OLEObject Type="Embed" ProgID="Equation.3" ShapeID="_x0000_i1898" DrawAspect="Content" ObjectID="_1646651696" r:id="rId141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2356AA34"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5E3F970" w14:textId="4ECC4B4E"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9" type="#_x0000_t75" style="width:10.05pt;height:15.05pt" o:ole="">
                  <v:imagedata r:id="rId914" o:title=""/>
                </v:shape>
                <o:OLEObject Type="Embed" ProgID="Equation.3" ShapeID="_x0000_i1899" DrawAspect="Content" ObjectID="_1646651697" r:id="rId1414"/>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900" type="#_x0000_t75" style="width:10.05pt;height:15.05pt" o:ole="">
                  <v:imagedata r:id="rId914" o:title=""/>
                </v:shape>
                <o:OLEObject Type="Embed" ProgID="Equation.3" ShapeID="_x0000_i1900" DrawAspect="Content" ObjectID="_1646651698" r:id="rId141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0E71D4F1"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3DEA6964" w14:textId="4002E0B7"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sidDel="00D47306">
              <w:rPr>
                <w:rFonts w:ascii="Arial" w:eastAsia="Batang" w:hAnsi="Arial"/>
                <w:sz w:val="18"/>
              </w:rPr>
              <w:t>-</w:t>
            </w:r>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901" type="#_x0000_t75" style="width:10.05pt;height:15.05pt" o:ole="">
                  <v:imagedata r:id="rId914" o:title=""/>
                </v:shape>
                <o:OLEObject Type="Embed" ProgID="Equation.3" ShapeID="_x0000_i1901" DrawAspect="Content" ObjectID="_1646651699" r:id="rId1416"/>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902" type="#_x0000_t75" style="width:10.05pt;height:15.05pt" o:ole="">
                  <v:imagedata r:id="rId914" o:title=""/>
                </v:shape>
                <o:OLEObject Type="Embed" ProgID="Equation.3" ShapeID="_x0000_i1902" DrawAspect="Content" ObjectID="_1646651700" r:id="rId1417"/>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4973AB0A"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FC8B8EC" w14:textId="7575814F" w:rsidR="00F76803" w:rsidRPr="00D93B0B" w:rsidRDefault="00DF7A3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Pr>
                <w:rFonts w:ascii="Arial" w:eastAsia="Batang" w:hAnsi="Arial"/>
                <w:sz w:val="18"/>
              </w:rPr>
              <w:t>-</w:t>
            </w:r>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03" type="#_x0000_t75" style="width:10.05pt;height:15.05pt" o:ole="">
                  <v:imagedata r:id="rId914" o:title=""/>
                </v:shape>
                <o:OLEObject Type="Embed" ProgID="Equation.3" ShapeID="_x0000_i1903" DrawAspect="Content" ObjectID="_1646651701" r:id="rId1418"/>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04" type="#_x0000_t75" style="width:10.05pt;height:15.05pt" o:ole="">
                  <v:imagedata r:id="rId914" o:title=""/>
                </v:shape>
                <o:OLEObject Type="Embed" ProgID="Equation.3" ShapeID="_x0000_i1904" DrawAspect="Content" ObjectID="_1646651702" r:id="rId141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621" w:name="_Toc19796504"/>
      <w:bookmarkStart w:id="622" w:name="_Toc26459730"/>
      <w:bookmarkStart w:id="623" w:name="_Toc29230380"/>
      <w:bookmarkStart w:id="624" w:name="_Hlk496865043"/>
      <w:bookmarkStart w:id="625" w:name="_Toc36026639"/>
      <w:r>
        <w:t>7.4.1.2</w:t>
      </w:r>
      <w:r w:rsidR="00F34BEF">
        <w:tab/>
        <w:t>Phase-tracking reference signals for PDSCH</w:t>
      </w:r>
      <w:bookmarkEnd w:id="621"/>
      <w:bookmarkEnd w:id="622"/>
      <w:bookmarkEnd w:id="623"/>
      <w:bookmarkEnd w:id="625"/>
    </w:p>
    <w:p w14:paraId="064C5D9E" w14:textId="77777777" w:rsidR="00F34BEF" w:rsidRDefault="00F34BEF" w:rsidP="00300591">
      <w:pPr>
        <w:pStyle w:val="Heading5"/>
      </w:pPr>
      <w:bookmarkStart w:id="626" w:name="_Toc19796505"/>
      <w:bookmarkStart w:id="627" w:name="_Toc26459731"/>
      <w:bookmarkStart w:id="628" w:name="_Toc29230381"/>
      <w:bookmarkStart w:id="629" w:name="_Toc36026640"/>
      <w:r>
        <w:t>7</w:t>
      </w:r>
      <w:r w:rsidR="00BC1262">
        <w:t>.4.1.2</w:t>
      </w:r>
      <w:r>
        <w:t>.1</w:t>
      </w:r>
      <w:r>
        <w:tab/>
        <w:t>Sequence generation</w:t>
      </w:r>
      <w:bookmarkEnd w:id="626"/>
      <w:bookmarkEnd w:id="627"/>
      <w:bookmarkEnd w:id="628"/>
      <w:bookmarkEnd w:id="629"/>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05" type="#_x0000_t75" style="width:9.2pt;height:12.55pt" o:ole="">
            <v:imagedata r:id="rId950" o:title=""/>
          </v:shape>
          <o:OLEObject Type="Embed" ProgID="Equation.3" ShapeID="_x0000_i1905" DrawAspect="Content" ObjectID="_1646651703" r:id="rId1420"/>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06" type="#_x0000_t75" style="width:62.8pt;height:15.05pt" o:ole="">
            <v:imagedata r:id="rId1421" o:title=""/>
          </v:shape>
          <o:OLEObject Type="Embed" ProgID="Equation.3" ShapeID="_x0000_i1906" DrawAspect="Content" ObjectID="_1646651704" r:id="rId1422"/>
        </w:object>
      </w:r>
    </w:p>
    <w:p w14:paraId="0924E2AA" w14:textId="77777777" w:rsidR="000D36DF" w:rsidRDefault="000D36DF" w:rsidP="00B43E57">
      <w:r>
        <w:t>where</w:t>
      </w:r>
      <w:r>
        <w:tab/>
      </w:r>
      <w:r w:rsidR="0014133A" w:rsidRPr="00764B3B">
        <w:rPr>
          <w:position w:val="-10"/>
        </w:rPr>
        <w:object w:dxaOrig="900" w:dyaOrig="300" w14:anchorId="67CA9F04">
          <v:shape id="_x0000_i1907" type="#_x0000_t75" style="width:45.2pt;height:15.05pt" o:ole="">
            <v:imagedata r:id="rId1423" o:title=""/>
          </v:shape>
          <o:OLEObject Type="Embed" ProgID="Equation.3" ShapeID="_x0000_i1907" DrawAspect="Content" ObjectID="_1646651705" r:id="rId1424"/>
        </w:object>
      </w:r>
      <w:r>
        <w:t xml:space="preserve"> is the demodulation reference signal given by clause 7.4.1.1.2 at position </w:t>
      </w:r>
      <w:r w:rsidRPr="00F817B4">
        <w:rPr>
          <w:position w:val="-10"/>
        </w:rPr>
        <w:object w:dxaOrig="200" w:dyaOrig="300" w14:anchorId="63435D8E">
          <v:shape id="_x0000_i1908" type="#_x0000_t75" style="width:10.05pt;height:15.05pt" o:ole="">
            <v:imagedata r:id="rId1425" o:title=""/>
          </v:shape>
          <o:OLEObject Type="Embed" ProgID="Equation.3" ShapeID="_x0000_i1908" DrawAspect="Content" ObjectID="_1646651706" r:id="rId1426"/>
        </w:object>
      </w:r>
      <w:r>
        <w:t xml:space="preserve"> and subcarrier </w:t>
      </w:r>
      <w:r w:rsidRPr="00764B3B">
        <w:rPr>
          <w:position w:val="-6"/>
        </w:rPr>
        <w:object w:dxaOrig="180" w:dyaOrig="260" w14:anchorId="2A68E927">
          <v:shape id="_x0000_i1909" type="#_x0000_t75" style="width:9.2pt;height:12.55pt" o:ole="">
            <v:imagedata r:id="rId950" o:title=""/>
          </v:shape>
          <o:OLEObject Type="Embed" ProgID="Equation.3" ShapeID="_x0000_i1909" DrawAspect="Content" ObjectID="_1646651707" r:id="rId1427"/>
        </w:object>
      </w:r>
    </w:p>
    <w:p w14:paraId="671848F4" w14:textId="77777777" w:rsidR="00F34BEF" w:rsidRDefault="00BC1262" w:rsidP="00300591">
      <w:pPr>
        <w:pStyle w:val="Heading5"/>
      </w:pPr>
      <w:bookmarkStart w:id="630" w:name="_Toc19796506"/>
      <w:bookmarkStart w:id="631" w:name="_Toc26459732"/>
      <w:bookmarkStart w:id="632" w:name="_Toc29230382"/>
      <w:bookmarkStart w:id="633" w:name="_Toc36026641"/>
      <w:r>
        <w:t>7.4.1.2</w:t>
      </w:r>
      <w:r w:rsidR="00F34BEF">
        <w:t>.2</w:t>
      </w:r>
      <w:r w:rsidR="00F34BEF">
        <w:tab/>
        <w:t>Mapping to physical resources</w:t>
      </w:r>
      <w:bookmarkEnd w:id="630"/>
      <w:bookmarkEnd w:id="631"/>
      <w:bookmarkEnd w:id="632"/>
      <w:bookmarkEnd w:id="633"/>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DF7A35"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634"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10" type="#_x0000_t75" style="width:6.7pt;height:12.55pt" o:ole="">
            <v:imagedata r:id="rId1428" o:title=""/>
          </v:shape>
          <o:OLEObject Type="Embed" ProgID="Equation.3" ShapeID="_x0000_i1910" DrawAspect="Content" ObjectID="_1646651708" r:id="rId1429"/>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635" w:name="_Hlk497126566"/>
      <w:bookmarkEnd w:id="634"/>
      <w:r w:rsidRPr="001A559E">
        <w:t xml:space="preserve">The set of time indices </w:t>
      </w:r>
      <w:r w:rsidRPr="001A559E">
        <w:rPr>
          <w:position w:val="-6"/>
        </w:rPr>
        <w:object w:dxaOrig="139" w:dyaOrig="260" w14:anchorId="4CED0D50">
          <v:shape id="_x0000_i1911" type="#_x0000_t75" style="width:6.7pt;height:12.55pt" o:ole="">
            <v:imagedata r:id="rId916" o:title=""/>
          </v:shape>
          <o:OLEObject Type="Embed" ProgID="Equation.3" ShapeID="_x0000_i1911" DrawAspect="Content" ObjectID="_1646651709" r:id="rId1430"/>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12" type="#_x0000_t75" style="width:32.65pt;height:15.05pt" o:ole="">
            <v:imagedata r:id="rId1431" o:title=""/>
          </v:shape>
          <o:OLEObject Type="Embed" ProgID="Equation.3" ShapeID="_x0000_i1912" DrawAspect="Content" ObjectID="_1646651710" r:id="rId1432"/>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13" type="#_x0000_t75" style="width:15.9pt;height:15.05pt" o:ole="">
            <v:imagedata r:id="rId1433" o:title=""/>
          </v:shape>
          <o:OLEObject Type="Embed" ProgID="Equation.3" ShapeID="_x0000_i1913" DrawAspect="Content" ObjectID="_1646651711" r:id="rId1434"/>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14" type="#_x0000_t75" style="width:6.7pt;height:11.7pt" o:ole="">
            <v:imagedata r:id="rId1435" o:title=""/>
          </v:shape>
          <o:OLEObject Type="Embed" ProgID="Equation.3" ShapeID="_x0000_i1914" DrawAspect="Content" ObjectID="_1646651712" r:id="rId1436"/>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15" type="#_x0000_t75" style="width:64.45pt;height:15.05pt" o:ole="">
            <v:imagedata r:id="rId1437" o:title=""/>
          </v:shape>
          <o:OLEObject Type="Embed" ProgID="Equation.3" ShapeID="_x0000_i1915" DrawAspect="Content" ObjectID="_1646651713" r:id="rId1438"/>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16" type="#_x0000_t75" style="width:33.5pt;height:15.05pt" o:ole="">
            <v:imagedata r:id="rId1000" o:title=""/>
          </v:shape>
          <o:OLEObject Type="Embed" ProgID="Equation.3" ShapeID="_x0000_i1916" DrawAspect="Content" ObjectID="_1646651714" r:id="rId1439"/>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17" type="#_x0000_t75" style="width:52.75pt;height:16.75pt" o:ole="">
            <v:imagedata r:id="rId1002" o:title=""/>
          </v:shape>
          <o:OLEObject Type="Embed" ProgID="Equation.3" ShapeID="_x0000_i1917" DrawAspect="Content" ObjectID="_1646651715" r:id="rId1440"/>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8" type="#_x0000_t75" style="width:241.95pt;height:53.6pt" o:ole="">
            <v:imagedata r:id="rId1004" o:title=""/>
          </v:shape>
          <o:OLEObject Type="Embed" ProgID="Equation.DSMT4" ShapeID="_x0000_i1918" DrawAspect="Content" ObjectID="_1646651716" r:id="rId1441"/>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DF7A35">
        <w:rPr>
          <w:position w:val="-10"/>
        </w:rPr>
        <w:pict w14:anchorId="597FFF70">
          <v:shape id="_x0000_i1919" type="#_x0000_t75" style="width:18.4pt;height:17.6pt">
            <v:imagedata r:id="rId1442"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20" type="#_x0000_t75" style="width:25.95pt;height:15.05pt" o:ole="">
            <v:imagedata r:id="rId1008" o:title=""/>
          </v:shape>
          <o:OLEObject Type="Embed" ProgID="Equation.3" ShapeID="_x0000_i1920" DrawAspect="Content" ObjectID="_1646651717" r:id="rId1443"/>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21" type="#_x0000_t75" style="width:20.1pt;height:15.05pt" o:ole="">
            <v:imagedata r:id="rId1010" o:title=""/>
          </v:shape>
          <o:OLEObject Type="Embed" ProgID="Equation.3" ShapeID="_x0000_i1921" DrawAspect="Content" ObjectID="_1646651718" r:id="rId1444"/>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635"/>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DF7A35" w:rsidP="009718C0">
            <w:pPr>
              <w:pStyle w:val="TAH"/>
              <w:rPr>
                <w:rFonts w:eastAsia="Batang"/>
              </w:rPr>
            </w:pPr>
            <w:r>
              <w:rPr>
                <w:rFonts w:eastAsia="Batang"/>
              </w:rPr>
              <w:pict w14:anchorId="30C31A9E">
                <v:shape id="_x0000_i1922" type="#_x0000_t75" style="width:10.05pt;height:11.7pt">
                  <v:imagedata r:id="rId1445"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624"/>
    </w:tbl>
    <w:p w14:paraId="2CB46585" w14:textId="77777777" w:rsidR="007D0ECC" w:rsidRDefault="007D0ECC" w:rsidP="007D0ECC"/>
    <w:p w14:paraId="1FA75844" w14:textId="77777777" w:rsidR="005B4773" w:rsidRDefault="00732CE8" w:rsidP="005B4773">
      <w:pPr>
        <w:pStyle w:val="Heading4"/>
      </w:pPr>
      <w:bookmarkStart w:id="636" w:name="_Toc19796507"/>
      <w:bookmarkStart w:id="637" w:name="_Toc26459733"/>
      <w:bookmarkStart w:id="638" w:name="_Toc29230383"/>
      <w:bookmarkStart w:id="639" w:name="_Toc36026642"/>
      <w:r>
        <w:lastRenderedPageBreak/>
        <w:t>7</w:t>
      </w:r>
      <w:r w:rsidR="005B4773">
        <w:t>.4.1.</w:t>
      </w:r>
      <w:r w:rsidR="00BC1262">
        <w:t>3</w:t>
      </w:r>
      <w:r w:rsidR="005B4773">
        <w:tab/>
        <w:t>Demodulation reference signals for PDCCH</w:t>
      </w:r>
      <w:bookmarkEnd w:id="636"/>
      <w:bookmarkEnd w:id="637"/>
      <w:bookmarkEnd w:id="638"/>
      <w:bookmarkEnd w:id="639"/>
    </w:p>
    <w:p w14:paraId="71F1DDF9" w14:textId="77777777" w:rsidR="001C3391" w:rsidRDefault="001C3391" w:rsidP="001C3391">
      <w:pPr>
        <w:pStyle w:val="Heading5"/>
      </w:pPr>
      <w:bookmarkStart w:id="640" w:name="_Toc19796508"/>
      <w:bookmarkStart w:id="641" w:name="_Toc26459734"/>
      <w:bookmarkStart w:id="642" w:name="_Toc29230384"/>
      <w:bookmarkStart w:id="643" w:name="_Toc36026643"/>
      <w:r>
        <w:t>7.4.1.3.1</w:t>
      </w:r>
      <w:r>
        <w:tab/>
        <w:t>Sequence generation</w:t>
      </w:r>
      <w:bookmarkEnd w:id="640"/>
      <w:bookmarkEnd w:id="641"/>
      <w:bookmarkEnd w:id="642"/>
      <w:bookmarkEnd w:id="643"/>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23" type="#_x0000_t75" style="width:25.1pt;height:15.05pt" o:ole="">
            <v:imagedata r:id="rId1446" o:title=""/>
          </v:shape>
          <o:OLEObject Type="Embed" ProgID="Equation.3" ShapeID="_x0000_i1923" DrawAspect="Content" ObjectID="_1646651719" r:id="rId1447"/>
        </w:object>
      </w:r>
      <w:r>
        <w:t xml:space="preserve"> </w:t>
      </w:r>
      <w:r w:rsidR="00F92AA1">
        <w:t xml:space="preserve">for OFDM symbol </w:t>
      </w:r>
      <w:r w:rsidR="00F92AA1" w:rsidRPr="00836D8A">
        <w:rPr>
          <w:position w:val="-6"/>
        </w:rPr>
        <w:object w:dxaOrig="139" w:dyaOrig="260" w14:anchorId="4D084AA8">
          <v:shape id="_x0000_i1924" type="#_x0000_t75" style="width:6.7pt;height:12.55pt" o:ole="">
            <v:imagedata r:id="rId1448" o:title=""/>
          </v:shape>
          <o:OLEObject Type="Embed" ProgID="Equation.3" ShapeID="_x0000_i1924" DrawAspect="Content" ObjectID="_1646651720" r:id="rId1449"/>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25" type="#_x0000_t75" style="width:199.25pt;height:31pt" o:ole="">
            <v:imagedata r:id="rId1450" o:title=""/>
          </v:shape>
          <o:OLEObject Type="Embed" ProgID="Equation.3" ShapeID="_x0000_i1925" DrawAspect="Content" ObjectID="_1646651721" r:id="rId1451"/>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26" type="#_x0000_t75" style="width:18.4pt;height:15.05pt" o:ole="">
            <v:imagedata r:id="rId568" o:title=""/>
          </v:shape>
          <o:OLEObject Type="Embed" ProgID="Equation.3" ShapeID="_x0000_i1926" DrawAspect="Content" ObjectID="_1646651722" r:id="rId1452"/>
        </w:object>
      </w:r>
      <w:r>
        <w:t xml:space="preserve"> is defined in clause 5.2</w:t>
      </w:r>
      <w:r w:rsidR="007D5520">
        <w:t>.1</w:t>
      </w:r>
      <w:r>
        <w:t>.</w:t>
      </w:r>
      <w:r w:rsidR="00DF4895">
        <w:t xml:space="preserve"> </w:t>
      </w:r>
      <w:bookmarkStart w:id="64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27" type="#_x0000_t75" style="width:6.7pt;height:12.55pt" o:ole="">
            <v:imagedata r:id="rId888" o:title=""/>
          </v:shape>
          <o:OLEObject Type="Embed" ProgID="Equation.3" ShapeID="_x0000_i1927" DrawAspect="Content" ObjectID="_1646651723" r:id="rId1453"/>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DF7A35">
        <w:rPr>
          <w:position w:val="-12"/>
        </w:rPr>
        <w:pict w14:anchorId="78FD143F">
          <v:shape id="_x0000_i1928" type="#_x0000_t75" style="width:87.05pt;height:17.6pt">
            <v:imagedata r:id="rId1454"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DF7A35">
        <w:rPr>
          <w:position w:val="-10"/>
        </w:rPr>
        <w:pict w14:anchorId="1FFEBCCF">
          <v:shape id="_x0000_i1929" type="#_x0000_t75" style="width:46.05pt;height:15.9pt">
            <v:imagedata r:id="rId1455" o:title=""/>
          </v:shape>
        </w:pict>
      </w:r>
      <w:r w:rsidRPr="00F92AA1">
        <w:t xml:space="preserve"> otherwise</w:t>
      </w:r>
      <w:r>
        <w:t>.</w:t>
      </w:r>
    </w:p>
    <w:p w14:paraId="09166918" w14:textId="77777777" w:rsidR="001C3391" w:rsidRDefault="001C3391" w:rsidP="001C3391">
      <w:pPr>
        <w:pStyle w:val="Heading5"/>
      </w:pPr>
      <w:bookmarkStart w:id="645" w:name="_Toc19796509"/>
      <w:bookmarkStart w:id="646" w:name="_Toc26459735"/>
      <w:bookmarkStart w:id="647" w:name="_Toc29230385"/>
      <w:bookmarkStart w:id="648" w:name="_Toc36026644"/>
      <w:bookmarkEnd w:id="644"/>
      <w:r>
        <w:t>7.4.1.3.2</w:t>
      </w:r>
      <w:r>
        <w:tab/>
        <w:t>Mapping to physical resources</w:t>
      </w:r>
      <w:bookmarkEnd w:id="645"/>
      <w:bookmarkEnd w:id="646"/>
      <w:bookmarkEnd w:id="647"/>
      <w:bookmarkEnd w:id="648"/>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30" type="#_x0000_t75" style="width:25.1pt;height:15.05pt" o:ole="">
            <v:imagedata r:id="rId1446" o:title=""/>
          </v:shape>
          <o:OLEObject Type="Embed" ProgID="Equation.3" ShapeID="_x0000_i1930" DrawAspect="Content" ObjectID="_1646651724" r:id="rId1456"/>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31" type="#_x0000_t75" style="width:110.5pt;height:62.8pt" o:ole="">
            <v:imagedata r:id="rId1457" o:title=""/>
          </v:shape>
          <o:OLEObject Type="Embed" ProgID="Equation.DSMT4" ShapeID="_x0000_i1931" DrawAspect="Content" ObjectID="_1646651725" r:id="rId1458"/>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649"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649"/>
      <w:r>
        <w:t>.</w:t>
      </w:r>
    </w:p>
    <w:p w14:paraId="54962A60" w14:textId="77777777" w:rsidR="0014133A" w:rsidRDefault="0014133A" w:rsidP="0014133A">
      <w:r>
        <w:t xml:space="preserve">The reference point for </w:t>
      </w:r>
      <w:r w:rsidRPr="00881704">
        <w:rPr>
          <w:position w:val="-6"/>
        </w:rPr>
        <w:object w:dxaOrig="180" w:dyaOrig="260" w14:anchorId="79D6D5B6">
          <v:shape id="_x0000_i1932" type="#_x0000_t75" style="width:9.2pt;height:12.55pt" o:ole="">
            <v:imagedata r:id="rId1321" o:title=""/>
          </v:shape>
          <o:OLEObject Type="Embed" ProgID="Equation.3" ShapeID="_x0000_i1932" DrawAspect="Content" ObjectID="_1646651726" r:id="rId1459"/>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650" w:name="_Hlk508699360"/>
      <w:r>
        <w:t xml:space="preserve">The quantity </w:t>
      </w:r>
      <w:r w:rsidRPr="000C3814">
        <w:rPr>
          <w:position w:val="-6"/>
        </w:rPr>
        <w:object w:dxaOrig="139" w:dyaOrig="260" w14:anchorId="41D1AEF6">
          <v:shape id="_x0000_i1933" type="#_x0000_t75" style="width:6.7pt;height:12.55pt" o:ole="">
            <v:imagedata r:id="rId888" o:title=""/>
          </v:shape>
          <o:OLEObject Type="Embed" ProgID="Equation.3" ShapeID="_x0000_i1933" DrawAspect="Content" ObjectID="_1646651727" r:id="rId1460"/>
        </w:object>
      </w:r>
      <w:r>
        <w:t xml:space="preserve"> is the OFDM symbol number within the slo</w:t>
      </w:r>
      <w:bookmarkEnd w:id="650"/>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34" type="#_x0000_t75" style="width:41pt;height:14.25pt" o:ole="">
            <v:imagedata r:id="rId1303" o:title=""/>
          </v:shape>
          <o:OLEObject Type="Embed" ProgID="Equation.3" ShapeID="_x0000_i1934" DrawAspect="Content" ObjectID="_1646651728" r:id="rId1461"/>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651" w:name="_Toc19796510"/>
      <w:bookmarkStart w:id="652" w:name="_Toc26459736"/>
      <w:bookmarkStart w:id="653" w:name="_Toc29230386"/>
      <w:bookmarkStart w:id="654" w:name="_Toc36026645"/>
      <w:r>
        <w:t>7</w:t>
      </w:r>
      <w:r w:rsidR="005B4773">
        <w:t>.4.1.</w:t>
      </w:r>
      <w:r w:rsidR="00BC1262">
        <w:t>4</w:t>
      </w:r>
      <w:r w:rsidR="005B4773">
        <w:tab/>
        <w:t>Demodulation reference signals for PBCH</w:t>
      </w:r>
      <w:bookmarkEnd w:id="651"/>
      <w:bookmarkEnd w:id="652"/>
      <w:bookmarkEnd w:id="653"/>
      <w:bookmarkEnd w:id="654"/>
    </w:p>
    <w:p w14:paraId="14833E82" w14:textId="77777777" w:rsidR="00B16A98" w:rsidRDefault="00B16A98" w:rsidP="00B16A98">
      <w:pPr>
        <w:pStyle w:val="Heading5"/>
      </w:pPr>
      <w:bookmarkStart w:id="655" w:name="_Toc19796511"/>
      <w:bookmarkStart w:id="656" w:name="_Toc26459737"/>
      <w:bookmarkStart w:id="657" w:name="_Toc29230387"/>
      <w:bookmarkStart w:id="658" w:name="_Toc36026646"/>
      <w:r>
        <w:t>7.4.1.4.1</w:t>
      </w:r>
      <w:r>
        <w:tab/>
        <w:t>Sequence generation</w:t>
      </w:r>
      <w:bookmarkEnd w:id="655"/>
      <w:bookmarkEnd w:id="656"/>
      <w:bookmarkEnd w:id="657"/>
      <w:bookmarkEnd w:id="658"/>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35" type="#_x0000_t75" style="width:23.45pt;height:15.05pt" o:ole="">
            <v:imagedata r:id="rId1462" o:title=""/>
          </v:shape>
          <o:OLEObject Type="Embed" ProgID="Equation.3" ShapeID="_x0000_i1935" DrawAspect="Content" ObjectID="_1646651729" r:id="rId1463"/>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36" type="#_x0000_t75" style="width:195.9pt;height:31pt" o:ole="">
            <v:imagedata r:id="rId1464" o:title=""/>
          </v:shape>
          <o:OLEObject Type="Embed" ProgID="Equation.3" ShapeID="_x0000_i1936" DrawAspect="Content" ObjectID="_1646651730" r:id="rId1465"/>
        </w:object>
      </w:r>
    </w:p>
    <w:p w14:paraId="791A2E1F" w14:textId="77777777" w:rsidR="00746DE7" w:rsidRDefault="00AC7513" w:rsidP="00E5005A">
      <w:r>
        <w:t xml:space="preserve">where </w:t>
      </w:r>
      <w:r w:rsidRPr="009A1E80">
        <w:rPr>
          <w:position w:val="-10"/>
        </w:rPr>
        <w:object w:dxaOrig="420" w:dyaOrig="300" w14:anchorId="2172067C">
          <v:shape id="_x0000_i1937" type="#_x0000_t75" style="width:20.95pt;height:15.05pt" o:ole="">
            <v:imagedata r:id="rId1466" o:title=""/>
          </v:shape>
          <o:OLEObject Type="Embed" ProgID="Equation.3" ShapeID="_x0000_i1937" DrawAspect="Content" ObjectID="_1646651731" r:id="rId1467"/>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8" type="#_x0000_t75" style="width:15.9pt;height:15.05pt" o:ole="">
            <v:imagedata r:id="rId1470" o:title=""/>
          </v:shape>
          <o:OLEObject Type="Embed" ProgID="Equation.3" ShapeID="_x0000_i1938" DrawAspect="Content" ObjectID="_1646651732" r:id="rId1471"/>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9" type="#_x0000_t75" style="width:32.65pt;height:15.05pt" o:ole="">
            <v:imagedata r:id="rId1472" o:title=""/>
          </v:shape>
          <o:OLEObject Type="Embed" ProgID="Equation.3" ShapeID="_x0000_i1939" DrawAspect="Content" ObjectID="_1646651733" r:id="rId1473"/>
        </w:object>
      </w:r>
      <w:r w:rsidR="00FB3DB2">
        <w:t xml:space="preserve"> for the first half-frame in the frame and </w:t>
      </w:r>
      <w:r w:rsidR="00FB3DB2" w:rsidRPr="00C3713A">
        <w:rPr>
          <w:position w:val="-10"/>
        </w:rPr>
        <w:object w:dxaOrig="620" w:dyaOrig="300" w14:anchorId="223D3792">
          <v:shape id="_x0000_i1940" type="#_x0000_t75" style="width:31pt;height:15.05pt" o:ole="">
            <v:imagedata r:id="rId1474" o:title=""/>
          </v:shape>
          <o:OLEObject Type="Embed" ProgID="Equation.3" ShapeID="_x0000_i1940" DrawAspect="Content" ObjectID="_1646651734" r:id="rId1475"/>
        </w:object>
      </w:r>
      <w:r w:rsidR="00FB3DB2">
        <w:t xml:space="preserve"> for the second half-frame in the frame,</w:t>
      </w:r>
      <w:r w:rsidR="00B03ACD">
        <w:t xml:space="preserve"> and </w:t>
      </w:r>
      <w:r w:rsidR="00B03ACD" w:rsidRPr="00C3713A">
        <w:rPr>
          <w:position w:val="-10"/>
        </w:rPr>
        <w:object w:dxaOrig="380" w:dyaOrig="300" w14:anchorId="2189B069">
          <v:shape id="_x0000_i1941" type="#_x0000_t75" style="width:17.6pt;height:15.05pt" o:ole="">
            <v:imagedata r:id="rId1476" o:title=""/>
          </v:shape>
          <o:OLEObject Type="Embed" ProgID="Equation.3" ShapeID="_x0000_i1941" DrawAspect="Content" ObjectID="_1646651735" r:id="rId1477"/>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42" type="#_x0000_t75" style="width:39.35pt;height:15.9pt" o:ole="">
            <v:imagedata r:id="rId1478" o:title=""/>
          </v:shape>
          <o:OLEObject Type="Embed" ProgID="Equation.DSMT4" ShapeID="_x0000_i1942" DrawAspect="Content" ObjectID="_1646651736" r:id="rId1479"/>
        </w:object>
      </w:r>
      <w:r w:rsidR="008563B5">
        <w:t xml:space="preserve"> where</w:t>
      </w:r>
      <w:r w:rsidR="00B03ACD">
        <w:t xml:space="preserve"> </w:t>
      </w:r>
      <w:r w:rsidR="00B03ACD" w:rsidRPr="00C3713A">
        <w:rPr>
          <w:position w:val="-10"/>
        </w:rPr>
        <w:object w:dxaOrig="380" w:dyaOrig="300" w14:anchorId="7C064583">
          <v:shape id="_x0000_i1943" type="#_x0000_t75" style="width:17.6pt;height:15.05pt" o:ole="">
            <v:imagedata r:id="rId1476" o:title=""/>
          </v:shape>
          <o:OLEObject Type="Embed" ProgID="Equation.3" ShapeID="_x0000_i1943" DrawAspect="Content" ObjectID="_1646651737" r:id="rId1480"/>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659" w:name="_Toc19796512"/>
      <w:bookmarkStart w:id="660" w:name="_Toc26459738"/>
      <w:bookmarkStart w:id="661" w:name="_Toc29230388"/>
      <w:bookmarkStart w:id="662" w:name="_Toc36026647"/>
      <w:r>
        <w:t>7.4.1.4.2</w:t>
      </w:r>
      <w:r>
        <w:tab/>
        <w:t>Mapping to physical resources</w:t>
      </w:r>
      <w:bookmarkEnd w:id="659"/>
      <w:bookmarkEnd w:id="660"/>
      <w:bookmarkEnd w:id="661"/>
      <w:bookmarkEnd w:id="662"/>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663" w:name="_Toc19796513"/>
      <w:bookmarkStart w:id="664" w:name="_Toc26459739"/>
      <w:bookmarkStart w:id="665" w:name="_Toc29230389"/>
      <w:bookmarkStart w:id="666" w:name="_Toc36026648"/>
      <w:r>
        <w:t>7</w:t>
      </w:r>
      <w:r w:rsidR="005B4773">
        <w:t>.4.1.</w:t>
      </w:r>
      <w:r w:rsidR="00BC1262">
        <w:t>5</w:t>
      </w:r>
      <w:r w:rsidR="005B4773">
        <w:tab/>
        <w:t>CSI reference signals</w:t>
      </w:r>
      <w:bookmarkEnd w:id="663"/>
      <w:bookmarkEnd w:id="664"/>
      <w:bookmarkEnd w:id="665"/>
      <w:bookmarkEnd w:id="666"/>
    </w:p>
    <w:p w14:paraId="01E293C1" w14:textId="77777777" w:rsidR="003E61C0" w:rsidRDefault="003E61C0" w:rsidP="00DB387D">
      <w:pPr>
        <w:pStyle w:val="Heading5"/>
      </w:pPr>
      <w:bookmarkStart w:id="667" w:name="_Toc19796514"/>
      <w:bookmarkStart w:id="668" w:name="_Toc26459740"/>
      <w:bookmarkStart w:id="669" w:name="_Toc29230390"/>
      <w:bookmarkStart w:id="670" w:name="_Toc36026649"/>
      <w:r>
        <w:t>7.4.1.5.1</w:t>
      </w:r>
      <w:r>
        <w:tab/>
        <w:t>General</w:t>
      </w:r>
      <w:bookmarkEnd w:id="667"/>
      <w:bookmarkEnd w:id="668"/>
      <w:bookmarkEnd w:id="669"/>
      <w:bookmarkEnd w:id="670"/>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671" w:name="_Toc19796515"/>
      <w:bookmarkStart w:id="672" w:name="_Toc26459741"/>
      <w:bookmarkStart w:id="673" w:name="_Toc29230391"/>
      <w:bookmarkStart w:id="674" w:name="_Toc36026650"/>
      <w:r>
        <w:t>7.4.1.5.</w:t>
      </w:r>
      <w:r w:rsidR="000D584B">
        <w:t>2</w:t>
      </w:r>
      <w:r>
        <w:tab/>
        <w:t>Sequence generation</w:t>
      </w:r>
      <w:bookmarkEnd w:id="671"/>
      <w:bookmarkEnd w:id="672"/>
      <w:bookmarkEnd w:id="673"/>
      <w:bookmarkEnd w:id="674"/>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44" type="#_x0000_t75" style="width:23.45pt;height:15.05pt" o:ole="">
            <v:imagedata r:id="rId1481" o:title=""/>
          </v:shape>
          <o:OLEObject Type="Embed" ProgID="Equation.3" ShapeID="_x0000_i1944" DrawAspect="Content" ObjectID="_1646651738" r:id="rId1482"/>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45" type="#_x0000_t75" style="width:195.9pt;height:31pt" o:ole="">
            <v:imagedata r:id="rId1483" o:title=""/>
          </v:shape>
          <o:OLEObject Type="Embed" ProgID="Equation.3" ShapeID="_x0000_i1945" DrawAspect="Content" ObjectID="_1646651739" r:id="rId1484"/>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46" type="#_x0000_t75" style="width:18.4pt;height:15.05pt" o:ole="">
            <v:imagedata r:id="rId568" o:title=""/>
          </v:shape>
          <o:OLEObject Type="Embed" ProgID="Equation.3" ShapeID="_x0000_i1946" DrawAspect="Content" ObjectID="_1646651740" r:id="rId1485"/>
        </w:object>
      </w:r>
      <w:r>
        <w:t xml:space="preserve"> is defined in clause 5.2</w:t>
      </w:r>
      <w:r w:rsidR="00F53B24">
        <w:t>.1</w:t>
      </w:r>
      <w:r>
        <w:t>.</w:t>
      </w:r>
      <w:r w:rsidR="00D24F44">
        <w:t xml:space="preserve"> The pseudo-random sequence generator shall be initialised with</w:t>
      </w:r>
    </w:p>
    <w:p w14:paraId="01F39FD5" w14:textId="77777777" w:rsidR="00D24F44" w:rsidRDefault="00DF7A35"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47" type="#_x0000_t75" style="width:6.7pt;height:12.55pt" o:ole="">
            <v:imagedata r:id="rId1486" o:title=""/>
          </v:shape>
          <o:OLEObject Type="Embed" ProgID="Equation.3" ShapeID="_x0000_i1947" DrawAspect="Content" ObjectID="_1646651741" r:id="rId1487"/>
        </w:object>
      </w:r>
      <w:r w:rsidR="00F74558">
        <w:t xml:space="preserve"> is the OFDM symbol number within a slot, and </w:t>
      </w:r>
      <w:r w:rsidR="00F74558" w:rsidRPr="00F74558">
        <w:rPr>
          <w:position w:val="-10"/>
        </w:rPr>
        <w:object w:dxaOrig="320" w:dyaOrig="300" w14:anchorId="2EB088AE">
          <v:shape id="_x0000_i1948" type="#_x0000_t75" style="width:15.9pt;height:15.05pt" o:ole="">
            <v:imagedata r:id="rId1488" o:title=""/>
          </v:shape>
          <o:OLEObject Type="Embed" ProgID="Equation.3" ShapeID="_x0000_i1948" DrawAspect="Content" ObjectID="_1646651742" r:id="rId1489"/>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675" w:name="_Toc19796516"/>
      <w:bookmarkStart w:id="676" w:name="_Toc26459742"/>
      <w:bookmarkStart w:id="677" w:name="_Toc29230392"/>
      <w:bookmarkStart w:id="678" w:name="_Toc36026651"/>
      <w:r w:rsidRPr="00072CC6">
        <w:t>7.4.1.5.</w:t>
      </w:r>
      <w:r w:rsidR="000D584B">
        <w:t>3</w:t>
      </w:r>
      <w:r w:rsidRPr="00072CC6">
        <w:tab/>
        <w:t>Mapping to physical resources</w:t>
      </w:r>
      <w:bookmarkEnd w:id="675"/>
      <w:bookmarkEnd w:id="676"/>
      <w:bookmarkEnd w:id="677"/>
      <w:bookmarkEnd w:id="678"/>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9" type="#_x0000_t75" style="width:23.45pt;height:15.05pt" o:ole="">
            <v:imagedata r:id="rId1313" o:title=""/>
          </v:shape>
          <o:OLEObject Type="Embed" ProgID="Equation.3" ShapeID="_x0000_i1949" DrawAspect="Content" ObjectID="_1646651743" r:id="rId1490"/>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DF7A35" w:rsidP="00FB3DB2">
      <w:pPr>
        <w:keepLines/>
        <w:tabs>
          <w:tab w:val="center" w:pos="4536"/>
          <w:tab w:val="right" w:pos="9072"/>
        </w:tabs>
        <w:jc w:val="center"/>
        <w:rPr>
          <w:noProof/>
          <w:position w:val="-14"/>
        </w:rPr>
      </w:pPr>
      <w:r>
        <w:rPr>
          <w:noProof/>
          <w:position w:val="-130"/>
        </w:rPr>
        <w:lastRenderedPageBreak/>
        <w:pict w14:anchorId="337DAFBE">
          <v:shape id="_x0000_i1950" type="#_x0000_t75" style="width:154.9pt;height:134.8pt">
            <v:imagedata r:id="rId1491"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DF7A35">
        <w:rPr>
          <w:position w:val="-10"/>
        </w:rPr>
        <w:pict w14:anchorId="77CBD5D3">
          <v:shape id="_x0000_i1951" type="#_x0000_t75" style="width:10.9pt;height:11.7pt">
            <v:imagedata r:id="rId1492"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679" w:name="_Hlk494285052"/>
      <w:r>
        <w:t xml:space="preserve">The UE shall </w:t>
      </w:r>
      <w:r w:rsidR="00504E3C">
        <w:t xml:space="preserve">assume </w:t>
      </w:r>
      <w:r w:rsidRPr="006D5D65">
        <w:rPr>
          <w:position w:val="-10"/>
        </w:rPr>
        <w:object w:dxaOrig="920" w:dyaOrig="300" w14:anchorId="61D6FCA2">
          <v:shape id="_x0000_i1952" type="#_x0000_t75" style="width:46.05pt;height:15.05pt" o:ole="">
            <v:imagedata r:id="rId1493" o:title=""/>
          </v:shape>
          <o:OLEObject Type="Embed" ProgID="Equation.3" ShapeID="_x0000_i1952" DrawAspect="Content" ObjectID="_1646651744" r:id="rId1494"/>
        </w:object>
      </w:r>
      <w:r w:rsidR="007F46A6">
        <w:t xml:space="preserve"> for a non-zero-power CSI-RS where </w:t>
      </w:r>
      <w:r w:rsidR="00A1744F" w:rsidRPr="006D5D65">
        <w:rPr>
          <w:position w:val="-10"/>
        </w:rPr>
        <w:object w:dxaOrig="600" w:dyaOrig="300" w14:anchorId="0FA6ABCB">
          <v:shape id="_x0000_i1953" type="#_x0000_t75" style="width:31pt;height:15.05pt" o:ole="">
            <v:imagedata r:id="rId1495" o:title=""/>
          </v:shape>
          <o:OLEObject Type="Embed" ProgID="Equation.3" ShapeID="_x0000_i1953" DrawAspect="Content" ObjectID="_1646651745" r:id="rId1496"/>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54" type="#_x0000_t75" style="width:29.3pt;height:15.05pt" o:ole="">
            <v:imagedata r:id="rId1497" o:title=""/>
          </v:shape>
          <o:OLEObject Type="Embed" ProgID="Equation.3" ShapeID="_x0000_i1954" DrawAspect="Content" ObjectID="_1646651746" r:id="rId1498"/>
        </w:object>
      </w:r>
      <w:r w:rsidR="0000547A">
        <w:t xml:space="preserve">, and </w:t>
      </w:r>
      <w:r w:rsidR="0000547A" w:rsidRPr="00817ADE">
        <w:rPr>
          <w:position w:val="-10"/>
        </w:rPr>
        <w:object w:dxaOrig="520" w:dyaOrig="300" w14:anchorId="4EF2DA28">
          <v:shape id="_x0000_i1955" type="#_x0000_t75" style="width:25.95pt;height:15.05pt" o:ole="">
            <v:imagedata r:id="rId1499" o:title=""/>
          </v:shape>
          <o:OLEObject Type="Embed" ProgID="Equation.3" ShapeID="_x0000_i1955" DrawAspect="Content" ObjectID="_1646651747" r:id="rId1500"/>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56" type="#_x0000_t75" style="width:20.95pt;height:17.6pt" o:ole="">
            <v:imagedata r:id="rId1501" o:title=""/>
          </v:shape>
          <o:OLEObject Type="Embed" ProgID="Equation.3" ShapeID="_x0000_i1956" DrawAspect="Content" ObjectID="_1646651748" r:id="rId1502"/>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680" w:name="_Hlk494448553"/>
      <w:bookmarkStart w:id="681"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57" type="#_x0000_t75" style="width:36.85pt;height:15.05pt" o:ole="">
            <v:imagedata r:id="rId1503" o:title=""/>
          </v:shape>
          <o:OLEObject Type="Embed" ProgID="Equation.3" ShapeID="_x0000_i1957" DrawAspect="Content" ObjectID="_1646651749" r:id="rId1504"/>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8" type="#_x0000_t75" style="width:39.35pt;height:15.05pt" o:ole="">
            <v:imagedata r:id="rId1505" o:title=""/>
          </v:shape>
          <o:OLEObject Type="Embed" ProgID="Equation.3" ShapeID="_x0000_i1958" DrawAspect="Content" ObjectID="_1646651750" r:id="rId1506"/>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9" type="#_x0000_t75" style="width:38.5pt;height:15.05pt" o:ole="">
            <v:imagedata r:id="rId1507" o:title=""/>
          </v:shape>
          <o:OLEObject Type="Embed" ProgID="Equation.3" ShapeID="_x0000_i1959" DrawAspect="Content" ObjectID="_1646651751" r:id="rId150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60" type="#_x0000_t75" style="width:38.5pt;height:15.05pt" o:ole="">
            <v:imagedata r:id="rId1509" o:title=""/>
          </v:shape>
          <o:OLEObject Type="Embed" ProgID="Equation.3" ShapeID="_x0000_i1960" DrawAspect="Content" ObjectID="_1646651752" r:id="rId151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61" type="#_x0000_t75" style="width:20.1pt;height:15.05pt" o:ole="">
            <v:imagedata r:id="rId1511" o:title=""/>
          </v:shape>
          <o:OLEObject Type="Embed" ProgID="Equation.3" ShapeID="_x0000_i1961" DrawAspect="Content" ObjectID="_1646651753" r:id="rId1512"/>
        </w:object>
      </w:r>
      <w:r>
        <w:t xml:space="preserve"> is the bit</w:t>
      </w:r>
      <w:r w:rsidR="00C40F50">
        <w:t xml:space="preserve"> </w:t>
      </w:r>
      <w:r>
        <w:t xml:space="preserve">number of the </w:t>
      </w:r>
      <w:r w:rsidRPr="007E56B2">
        <w:rPr>
          <w:position w:val="-6"/>
        </w:rPr>
        <w:object w:dxaOrig="260" w:dyaOrig="300" w14:anchorId="74172965">
          <v:shape id="_x0000_i1962" type="#_x0000_t75" style="width:12.55pt;height:15.05pt" o:ole="">
            <v:imagedata r:id="rId1513" o:title=""/>
          </v:shape>
          <o:OLEObject Type="Embed" ProgID="Equation.3" ShapeID="_x0000_i1962" DrawAspect="Content" ObjectID="_1646651754" r:id="rId1514"/>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682" w:name="_Hlk500920575"/>
      <w:r>
        <w:t xml:space="preserve">The UE shall assume that a CSI-RS is transmitted using antenna ports </w:t>
      </w:r>
      <w:r w:rsidRPr="00FD1544">
        <w:rPr>
          <w:position w:val="-10"/>
        </w:rPr>
        <w:object w:dxaOrig="200" w:dyaOrig="240" w14:anchorId="379BF65D">
          <v:shape id="_x0000_i1963" type="#_x0000_t75" style="width:10.05pt;height:11.7pt" o:ole="">
            <v:imagedata r:id="rId1515" o:title=""/>
          </v:shape>
          <o:OLEObject Type="Embed" ProgID="Equation.3" ShapeID="_x0000_i1963" DrawAspect="Content" ObjectID="_1646651755" r:id="rId1516"/>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64" type="#_x0000_t75" style="width:76.2pt;height:42.7pt" o:ole="">
            <v:imagedata r:id="rId1517" o:title=""/>
          </v:shape>
          <o:OLEObject Type="Embed" ProgID="Equation.3" ShapeID="_x0000_i1964" DrawAspect="Content" ObjectID="_1646651756" r:id="rId1518"/>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65" type="#_x0000_t75" style="width:8.35pt;height:10.05pt" o:ole="">
            <v:imagedata r:id="rId1519" o:title=""/>
          </v:shape>
          <o:OLEObject Type="Embed" ProgID="Equation.3" ShapeID="_x0000_i1965" DrawAspect="Content" ObjectID="_1646651757" r:id="rId1520"/>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66" type="#_x0000_t75" style="width:51.05pt;height:15.05pt" o:ole="">
            <v:imagedata r:id="rId1521" o:title=""/>
          </v:shape>
          <o:OLEObject Type="Embed" ProgID="Equation.3" ShapeID="_x0000_i1966" DrawAspect="Content" ObjectID="_1646651758" r:id="rId152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67" type="#_x0000_t75" style="width:11.7pt;height:11.7pt" o:ole="">
            <v:imagedata r:id="rId1523" o:title=""/>
          </v:shape>
          <o:OLEObject Type="Embed" ProgID="Equation.3" ShapeID="_x0000_i1967" DrawAspect="Content" ObjectID="_1646651759" r:id="rId1524"/>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8" type="#_x0000_t75" style="width:9.2pt;height:14.25pt" o:ole="">
            <v:imagedata r:id="rId1525" o:title=""/>
          </v:shape>
          <o:OLEObject Type="Embed" ProgID="Equation.3" ShapeID="_x0000_i1968" DrawAspect="Content" ObjectID="_1646651760" r:id="rId1526"/>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9" type="#_x0000_t75" style="width:20.95pt;height:17.6pt" o:ole="">
            <v:imagedata r:id="rId1527" o:title=""/>
          </v:shape>
          <o:OLEObject Type="Embed" ProgID="Equation.3" ShapeID="_x0000_i1969" DrawAspect="Content" ObjectID="_1646651761" r:id="rId1528"/>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70" type="#_x0000_t75" style="width:157.4pt;height:17.6pt" o:ole="">
            <v:imagedata r:id="rId1529" o:title=""/>
          </v:shape>
          <o:OLEObject Type="Embed" ProgID="Equation.DSMT4" ShapeID="_x0000_i1970" DrawAspect="Content" ObjectID="_1646651762" r:id="rId1530"/>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71" type="#_x0000_t75" style="width:25.95pt;height:15.05pt" o:ole="">
            <v:imagedata r:id="rId1531" o:title=""/>
          </v:shape>
          <o:OLEObject Type="Embed" ProgID="Equation.DSMT4" ShapeID="_x0000_i1971" DrawAspect="Content" ObjectID="_1646651763" r:id="rId1532"/>
        </w:object>
      </w:r>
      <w:r w:rsidRPr="00D875F2">
        <w:t xml:space="preserve"> (in slots) and slot offset </w:t>
      </w:r>
      <w:r w:rsidRPr="006E7FEA">
        <w:rPr>
          <w:rFonts w:eastAsia="MS Mincho" w:cs="Arial"/>
          <w:position w:val="-10"/>
          <w:lang w:val="pt-BR" w:eastAsia="ja-JP"/>
        </w:rPr>
        <w:object w:dxaOrig="499" w:dyaOrig="300" w14:anchorId="184AD4C9">
          <v:shape id="_x0000_i1972" type="#_x0000_t75" style="width:25.1pt;height:15.05pt" o:ole="">
            <v:imagedata r:id="rId1170" o:title=""/>
          </v:shape>
          <o:OLEObject Type="Embed" ProgID="Equation.3" ShapeID="_x0000_i1972" DrawAspect="Content" ObjectID="_1646651764" r:id="rId1533"/>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679"/>
    <w:bookmarkEnd w:id="680"/>
    <w:bookmarkEnd w:id="681"/>
    <w:bookmarkEnd w:id="682"/>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DF7A35"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DF7A35"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DF7A35"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DF7A3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DF7A3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DF7A3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DF7A3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DF7A3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DF7A3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73" type="#_x0000_t75" style="width:29.3pt;height:15.05pt" o:ole="">
            <v:imagedata r:id="rId1540" o:title=""/>
          </v:shape>
          <o:OLEObject Type="Embed" ProgID="Equation.3" ShapeID="_x0000_i1973" DrawAspect="Content" ObjectID="_1646651765" r:id="rId1541"/>
        </w:object>
      </w:r>
      <w:r>
        <w:t xml:space="preserve"> and </w:t>
      </w:r>
      <w:r w:rsidRPr="00817ADE">
        <w:rPr>
          <w:position w:val="-10"/>
        </w:rPr>
        <w:object w:dxaOrig="520" w:dyaOrig="300" w14:anchorId="37F5CFF0">
          <v:shape id="_x0000_i1974" type="#_x0000_t75" style="width:25.95pt;height:15.05pt" o:ole="">
            <v:imagedata r:id="rId1542" o:title=""/>
          </v:shape>
          <o:OLEObject Type="Embed" ProgID="Equation.3" ShapeID="_x0000_i1974" DrawAspect="Content" ObjectID="_1646651766" r:id="rId1543"/>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DF7A3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DF7A3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75" type="#_x0000_t75" style="width:29.3pt;height:15.05pt" o:ole="">
            <v:imagedata r:id="rId1540" o:title=""/>
          </v:shape>
          <o:OLEObject Type="Embed" ProgID="Equation.3" ShapeID="_x0000_i1975" DrawAspect="Content" ObjectID="_1646651767" r:id="rId1544"/>
        </w:object>
      </w:r>
      <w:r>
        <w:t xml:space="preserve"> and </w:t>
      </w:r>
      <w:r w:rsidRPr="00817ADE">
        <w:rPr>
          <w:position w:val="-10"/>
        </w:rPr>
        <w:object w:dxaOrig="520" w:dyaOrig="300" w14:anchorId="13B9A834">
          <v:shape id="_x0000_i1976" type="#_x0000_t75" style="width:25.95pt;height:15.05pt" o:ole="">
            <v:imagedata r:id="rId1542" o:title=""/>
          </v:shape>
          <o:OLEObject Type="Embed" ProgID="Equation.3" ShapeID="_x0000_i1976" DrawAspect="Content" ObjectID="_1646651768" r:id="rId1545"/>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DF7A3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DF7A35"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77" type="#_x0000_t75" style="width:39.35pt;height:15.05pt" o:ole="">
                  <v:imagedata r:id="rId1546" o:title=""/>
                </v:shape>
                <o:OLEObject Type="Embed" ProgID="Equation.3" ShapeID="_x0000_i1977" DrawAspect="Content" ObjectID="_1646651769" r:id="rId1547"/>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8" type="#_x0000_t75" style="width:39.35pt;height:15.05pt" o:ole="">
                  <v:imagedata r:id="rId1548" o:title=""/>
                </v:shape>
                <o:OLEObject Type="Embed" ProgID="Equation.3" ShapeID="_x0000_i1978" DrawAspect="Content" ObjectID="_1646651770" r:id="rId1549"/>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9" type="#_x0000_t75" style="width:29.3pt;height:15.05pt" o:ole="">
            <v:imagedata r:id="rId1540" o:title=""/>
          </v:shape>
          <o:OLEObject Type="Embed" ProgID="Equation.3" ShapeID="_x0000_i1979" DrawAspect="Content" ObjectID="_1646651771" r:id="rId1550"/>
        </w:object>
      </w:r>
      <w:r>
        <w:t xml:space="preserve"> and </w:t>
      </w:r>
      <w:r w:rsidRPr="00817ADE">
        <w:rPr>
          <w:position w:val="-10"/>
        </w:rPr>
        <w:object w:dxaOrig="520" w:dyaOrig="300" w14:anchorId="63196563">
          <v:shape id="_x0000_i1980" type="#_x0000_t75" style="width:25.95pt;height:15.05pt" o:ole="">
            <v:imagedata r:id="rId1542" o:title=""/>
          </v:shape>
          <o:OLEObject Type="Embed" ProgID="Equation.3" ShapeID="_x0000_i1980" DrawAspect="Content" ObjectID="_1646651772" r:id="rId1551"/>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DF7A3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683" w:name="_Hlk523214321"/>
        <w:tc>
          <w:tcPr>
            <w:tcW w:w="1842" w:type="dxa"/>
            <w:shd w:val="clear" w:color="auto" w:fill="auto"/>
          </w:tcPr>
          <w:p w14:paraId="792B4AC0" w14:textId="77777777" w:rsidR="008201E4" w:rsidRPr="0087099E" w:rsidRDefault="00DF7A3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683"/>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81" type="#_x0000_t75" style="width:39.35pt;height:15.05pt" o:ole="">
                  <v:imagedata r:id="rId1546" o:title=""/>
                </v:shape>
                <o:OLEObject Type="Embed" ProgID="Equation.3" ShapeID="_x0000_i1981" DrawAspect="Content" ObjectID="_1646651773" r:id="rId1552"/>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82" type="#_x0000_t75" style="width:39.35pt;height:15.05pt" o:ole="">
                  <v:imagedata r:id="rId1546" o:title=""/>
                </v:shape>
                <o:OLEObject Type="Embed" ProgID="Equation.3" ShapeID="_x0000_i1982" DrawAspect="Content" ObjectID="_1646651774" r:id="rId1553"/>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83" type="#_x0000_t75" style="width:39.35pt;height:15.05pt" o:ole="">
                  <v:imagedata r:id="rId1548" o:title=""/>
                </v:shape>
                <o:OLEObject Type="Embed" ProgID="Equation.3" ShapeID="_x0000_i1983" DrawAspect="Content" ObjectID="_1646651775" r:id="rId1554"/>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84" type="#_x0000_t75" style="width:39.35pt;height:15.05pt" o:ole="">
                  <v:imagedata r:id="rId1546" o:title=""/>
                </v:shape>
                <o:OLEObject Type="Embed" ProgID="Equation.3" ShapeID="_x0000_i1984" DrawAspect="Content" ObjectID="_1646651776" r:id="rId1555"/>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85" type="#_x0000_t75" style="width:39.35pt;height:15.05pt" o:ole="">
                  <v:imagedata r:id="rId1546" o:title=""/>
                </v:shape>
                <o:OLEObject Type="Embed" ProgID="Equation.3" ShapeID="_x0000_i1985" DrawAspect="Content" ObjectID="_1646651777" r:id="rId1556"/>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86" type="#_x0000_t75" style="width:39.35pt;height:15.05pt" o:ole="">
                  <v:imagedata r:id="rId1548" o:title=""/>
                </v:shape>
                <o:OLEObject Type="Embed" ProgID="Equation.3" ShapeID="_x0000_i1986" DrawAspect="Content" ObjectID="_1646651778" r:id="rId1557"/>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87" type="#_x0000_t75" style="width:39.35pt;height:15.05pt" o:ole="">
                  <v:imagedata r:id="rId1548" o:title=""/>
                </v:shape>
                <o:OLEObject Type="Embed" ProgID="Equation.3" ShapeID="_x0000_i1987" DrawAspect="Content" ObjectID="_1646651779" r:id="rId1558"/>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8" type="#_x0000_t75" style="width:39.35pt;height:15.05pt" o:ole="">
                  <v:imagedata r:id="rId1548" o:title=""/>
                </v:shape>
                <o:OLEObject Type="Embed" ProgID="Equation.3" ShapeID="_x0000_i1988" DrawAspect="Content" ObjectID="_1646651780" r:id="rId1559"/>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9" type="#_x0000_t75" style="width:29.3pt;height:15.05pt" o:ole="">
            <v:imagedata r:id="rId1540" o:title=""/>
          </v:shape>
          <o:OLEObject Type="Embed" ProgID="Equation.3" ShapeID="_x0000_i1989" DrawAspect="Content" ObjectID="_1646651781" r:id="rId1560"/>
        </w:object>
      </w:r>
      <w:r>
        <w:t xml:space="preserve"> and </w:t>
      </w:r>
      <w:r w:rsidRPr="00817ADE">
        <w:rPr>
          <w:position w:val="-10"/>
        </w:rPr>
        <w:object w:dxaOrig="520" w:dyaOrig="300" w14:anchorId="6D38F348">
          <v:shape id="_x0000_i1990" type="#_x0000_t75" style="width:25.95pt;height:15.05pt" o:ole="">
            <v:imagedata r:id="rId1542" o:title=""/>
          </v:shape>
          <o:OLEObject Type="Embed" ProgID="Equation.3" ShapeID="_x0000_i1990" DrawAspect="Content" ObjectID="_1646651782" r:id="rId1561"/>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E25919"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DF7A3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DF7A35"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91" type="#_x0000_t75" style="width:39.35pt;height:15.05pt" o:ole="">
                  <v:imagedata r:id="rId1546" o:title=""/>
                </v:shape>
                <o:OLEObject Type="Embed" ProgID="Equation.3" ShapeID="_x0000_i1991" DrawAspect="Content" ObjectID="_1646651783" r:id="rId1562"/>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92" type="#_x0000_t75" style="width:78.7pt;height:15.05pt" o:ole="">
                  <v:imagedata r:id="rId1563" o:title=""/>
                </v:shape>
                <o:OLEObject Type="Embed" ProgID="Equation.3" ShapeID="_x0000_i1992" DrawAspect="Content" ObjectID="_1646651784" r:id="rId1564"/>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93" type="#_x0000_t75" style="width:39.35pt;height:15.05pt" o:ole="">
                  <v:imagedata r:id="rId1548" o:title=""/>
                </v:shape>
                <o:OLEObject Type="Embed" ProgID="Equation.3" ShapeID="_x0000_i1993" DrawAspect="Content" ObjectID="_1646651785" r:id="rId1565"/>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94" type="#_x0000_t75" style="width:78.7pt;height:15.05pt" o:ole="">
                  <v:imagedata r:id="rId1563" o:title=""/>
                </v:shape>
                <o:OLEObject Type="Embed" ProgID="Equation.3" ShapeID="_x0000_i1994" DrawAspect="Content" ObjectID="_1646651786" r:id="rId1566"/>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95" type="#_x0000_t75" style="width:39.35pt;height:15.05pt" o:ole="">
                  <v:imagedata r:id="rId1546" o:title=""/>
                </v:shape>
                <o:OLEObject Type="Embed" ProgID="Equation.3" ShapeID="_x0000_i1995" DrawAspect="Content" ObjectID="_1646651787" r:id="rId1567"/>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96" type="#_x0000_t75" style="width:78.7pt;height:15.05pt" o:ole="">
                  <v:imagedata r:id="rId1568" o:title=""/>
                </v:shape>
                <o:OLEObject Type="Embed" ProgID="Equation.3" ShapeID="_x0000_i1996" DrawAspect="Content" ObjectID="_1646651788" r:id="rId1569"/>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97" type="#_x0000_t75" style="width:39.35pt;height:15.05pt" o:ole="">
                  <v:imagedata r:id="rId1548" o:title=""/>
                </v:shape>
                <o:OLEObject Type="Embed" ProgID="Equation.3" ShapeID="_x0000_i1997" DrawAspect="Content" ObjectID="_1646651789" r:id="rId1570"/>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8" type="#_x0000_t75" style="width:78.7pt;height:15.05pt" o:ole="">
                  <v:imagedata r:id="rId1568" o:title=""/>
                </v:shape>
                <o:OLEObject Type="Embed" ProgID="Equation.3" ShapeID="_x0000_i1998" DrawAspect="Content" ObjectID="_1646651790" r:id="rId1571"/>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9" type="#_x0000_t75" style="width:39.35pt;height:15.05pt" o:ole="">
                  <v:imagedata r:id="rId1546" o:title=""/>
                </v:shape>
                <o:OLEObject Type="Embed" ProgID="Equation.3" ShapeID="_x0000_i1999" DrawAspect="Content" ObjectID="_1646651791" r:id="rId1572"/>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2000" type="#_x0000_t75" style="width:78.7pt;height:15.05pt" o:ole="">
                  <v:imagedata r:id="rId1573" o:title=""/>
                </v:shape>
                <o:OLEObject Type="Embed" ProgID="Equation.3" ShapeID="_x0000_i2000" DrawAspect="Content" ObjectID="_1646651792" r:id="rId1574"/>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2001" type="#_x0000_t75" style="width:39.35pt;height:15.05pt" o:ole="">
                  <v:imagedata r:id="rId1548" o:title=""/>
                </v:shape>
                <o:OLEObject Type="Embed" ProgID="Equation.3" ShapeID="_x0000_i2001" DrawAspect="Content" ObjectID="_1646651793" r:id="rId1575"/>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2002" type="#_x0000_t75" style="width:78.7pt;height:15.05pt" o:ole="">
                  <v:imagedata r:id="rId1573" o:title=""/>
                </v:shape>
                <o:OLEObject Type="Embed" ProgID="Equation.3" ShapeID="_x0000_i2002" DrawAspect="Content" ObjectID="_1646651794" r:id="rId1576"/>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03" type="#_x0000_t75" style="width:39.35pt;height:15.05pt" o:ole="">
                  <v:imagedata r:id="rId1546" o:title=""/>
                </v:shape>
                <o:OLEObject Type="Embed" ProgID="Equation.3" ShapeID="_x0000_i2003" DrawAspect="Content" ObjectID="_1646651795" r:id="rId1577"/>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04" type="#_x0000_t75" style="width:78.7pt;height:15.05pt" o:ole="">
                  <v:imagedata r:id="rId1578" o:title=""/>
                </v:shape>
                <o:OLEObject Type="Embed" ProgID="Equation.3" ShapeID="_x0000_i2004" DrawAspect="Content" ObjectID="_1646651796" r:id="rId1579"/>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05" type="#_x0000_t75" style="width:39.35pt;height:15.05pt" o:ole="">
                  <v:imagedata r:id="rId1548" o:title=""/>
                </v:shape>
                <o:OLEObject Type="Embed" ProgID="Equation.3" ShapeID="_x0000_i2005" DrawAspect="Content" ObjectID="_1646651797" r:id="rId1580"/>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06" type="#_x0000_t75" style="width:78.7pt;height:15.05pt" o:ole="">
                  <v:imagedata r:id="rId1578" o:title=""/>
                </v:shape>
                <o:OLEObject Type="Embed" ProgID="Equation.3" ShapeID="_x0000_i2006" DrawAspect="Content" ObjectID="_1646651798" r:id="rId1581"/>
              </w:object>
            </w:r>
          </w:p>
        </w:tc>
      </w:tr>
    </w:tbl>
    <w:p w14:paraId="33D44161" w14:textId="09611DC9" w:rsidR="008201E4" w:rsidRDefault="008201E4" w:rsidP="009D614B"/>
    <w:p w14:paraId="0B1B301C" w14:textId="77777777" w:rsidR="00CB3463" w:rsidRDefault="00CB3463" w:rsidP="00CB3463">
      <w:pPr>
        <w:pStyle w:val="Heading4"/>
      </w:pPr>
      <w:bookmarkStart w:id="684" w:name="_Toc29230393"/>
      <w:bookmarkStart w:id="685" w:name="_Toc36026652"/>
      <w:r>
        <w:t>7.4.1.6</w:t>
      </w:r>
      <w:r>
        <w:tab/>
        <w:t>RIM reference signals</w:t>
      </w:r>
      <w:bookmarkEnd w:id="684"/>
      <w:bookmarkEnd w:id="685"/>
    </w:p>
    <w:p w14:paraId="2D114A09" w14:textId="77777777" w:rsidR="00CB3463" w:rsidRDefault="00CB3463" w:rsidP="00CB3463">
      <w:pPr>
        <w:pStyle w:val="Heading5"/>
      </w:pPr>
      <w:bookmarkStart w:id="686" w:name="_Toc29230394"/>
      <w:bookmarkStart w:id="687" w:name="_Toc36026653"/>
      <w:r>
        <w:t>7.4.1.6.1</w:t>
      </w:r>
      <w:r>
        <w:tab/>
        <w:t>General</w:t>
      </w:r>
      <w:bookmarkEnd w:id="686"/>
      <w:bookmarkEnd w:id="68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688" w:name="_Toc29230395"/>
      <w:bookmarkStart w:id="689" w:name="_Toc36026654"/>
      <w:r>
        <w:t>7.4.1.6.2</w:t>
      </w:r>
      <w:r>
        <w:tab/>
        <w:t>Sequence generation</w:t>
      </w:r>
      <w:bookmarkEnd w:id="688"/>
      <w:bookmarkEnd w:id="689"/>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690" w:name="_Toc29230396"/>
      <w:bookmarkStart w:id="691" w:name="_Toc36026655"/>
      <w:r>
        <w:t>7.4.1.6.3</w:t>
      </w:r>
      <w:r>
        <w:tab/>
        <w:t>Mapping to physical resources</w:t>
      </w:r>
      <w:bookmarkEnd w:id="690"/>
      <w:bookmarkEnd w:id="691"/>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692"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692"/>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693" w:name="_Toc29230397"/>
      <w:bookmarkStart w:id="694" w:name="_Toc36026656"/>
      <w:r>
        <w:t>7.4.1.6.4</w:t>
      </w:r>
      <w:r>
        <w:tab/>
        <w:t>RIM-RS configuration</w:t>
      </w:r>
      <w:bookmarkEnd w:id="693"/>
      <w:bookmarkEnd w:id="694"/>
    </w:p>
    <w:p w14:paraId="2A45DB56" w14:textId="77777777" w:rsidR="00CB3463" w:rsidRDefault="00CB3463" w:rsidP="00CB3463">
      <w:pPr>
        <w:pStyle w:val="Heading6"/>
      </w:pPr>
      <w:bookmarkStart w:id="695" w:name="_Toc29230398"/>
      <w:bookmarkStart w:id="696" w:name="_Toc36026657"/>
      <w:r w:rsidRPr="00DF7B4A">
        <w:t>7.4.1.6.4.1</w:t>
      </w:r>
      <w:r w:rsidRPr="00DF7B4A">
        <w:tab/>
        <w:t>General</w:t>
      </w:r>
      <w:bookmarkEnd w:id="695"/>
      <w:bookmarkEnd w:id="696"/>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697" w:name="_Toc29230399"/>
      <w:bookmarkStart w:id="698" w:name="_Toc36026658"/>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697"/>
      <w:bookmarkEnd w:id="698"/>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DF7A35"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699"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699"/>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DF7A35"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DF7A35"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700" w:name="_Toc29230400"/>
      <w:bookmarkStart w:id="701" w:name="_Toc36026659"/>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700"/>
      <w:bookmarkEnd w:id="701"/>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DF7A35"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DF7A35"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702" w:name="_Toc29230401"/>
      <w:bookmarkStart w:id="703" w:name="_Toc36026660"/>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702"/>
      <w:bookmarkEnd w:id="703"/>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704" w:name="_Toc29230402"/>
      <w:bookmarkStart w:id="705" w:name="_Toc36026661"/>
      <w:r w:rsidRPr="00D11672">
        <w:t>7.4.1.6.4.</w:t>
      </w:r>
      <w:r>
        <w:t>5</w:t>
      </w:r>
      <w:r w:rsidRPr="00D11672">
        <w:tab/>
      </w:r>
      <w:r>
        <w:t>Mapping between resource triplet and set ID</w:t>
      </w:r>
      <w:bookmarkEnd w:id="704"/>
      <w:bookmarkEnd w:id="705"/>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77777777" w:rsidR="00CB3463" w:rsidRPr="00172DBD" w:rsidRDefault="00DF7A35"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DF7A35"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DF7A35"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DF7A35"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DF7A35"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09010E4A" w14:textId="77777777" w:rsidR="00CB3463" w:rsidRDefault="00CB3463" w:rsidP="00CB3463">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440D904E" w14:textId="77777777" w:rsidR="00CB3463" w:rsidRDefault="00CB3463" w:rsidP="00CB3463">
      <w:r>
        <w:t>The set ID is determined from the resource triplet according to</w:t>
      </w:r>
    </w:p>
    <w:p w14:paraId="6DC053A0" w14:textId="7C86D98F" w:rsidR="00CB3463" w:rsidRPr="001961B9" w:rsidRDefault="00DF7A35"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706" w:name="_Toc29230403"/>
      <w:bookmarkStart w:id="707" w:name="_Toc36026662"/>
      <w:r>
        <w:t>7.4.1.7</w:t>
      </w:r>
      <w:r>
        <w:tab/>
        <w:t>Positioning reference signals</w:t>
      </w:r>
      <w:bookmarkEnd w:id="706"/>
      <w:bookmarkEnd w:id="707"/>
    </w:p>
    <w:p w14:paraId="07FCD957" w14:textId="77777777" w:rsidR="001961B9" w:rsidRDefault="001961B9" w:rsidP="001961B9">
      <w:pPr>
        <w:pStyle w:val="Heading5"/>
      </w:pPr>
      <w:bookmarkStart w:id="708" w:name="_Toc29230404"/>
      <w:bookmarkStart w:id="709" w:name="_Hlk22295375"/>
      <w:bookmarkStart w:id="710" w:name="_Toc36026663"/>
      <w:r>
        <w:t>7.4.1.7.1</w:t>
      </w:r>
      <w:r>
        <w:tab/>
        <w:t>General</w:t>
      </w:r>
      <w:bookmarkEnd w:id="708"/>
      <w:bookmarkEnd w:id="710"/>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711" w:name="_Toc29230405"/>
      <w:bookmarkStart w:id="712" w:name="_Toc36026664"/>
      <w:bookmarkEnd w:id="709"/>
      <w:r>
        <w:t>7.4.1.7.2</w:t>
      </w:r>
      <w:r>
        <w:tab/>
        <w:t>Sequence generation</w:t>
      </w:r>
      <w:bookmarkEnd w:id="711"/>
      <w:bookmarkEnd w:id="712"/>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DF7A35"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77777777"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Pr="00457C6F">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713" w:name="_Toc29230406"/>
      <w:bookmarkStart w:id="714" w:name="_Toc36026665"/>
      <w:r>
        <w:t>7.4.1.7</w:t>
      </w:r>
      <w:r w:rsidRPr="00072CC6">
        <w:t>.</w:t>
      </w:r>
      <w:r>
        <w:t>3</w:t>
      </w:r>
      <w:r w:rsidRPr="00072CC6">
        <w:tab/>
        <w:t>Mapping to physical resources</w:t>
      </w:r>
      <w:r>
        <w:t xml:space="preserve"> in a downlink PRS resource</w:t>
      </w:r>
      <w:bookmarkEnd w:id="713"/>
      <w:bookmarkEnd w:id="714"/>
    </w:p>
    <w:p w14:paraId="2DA76B76" w14:textId="77777777" w:rsidR="001961B9" w:rsidRDefault="001961B9" w:rsidP="001961B9">
      <w:r>
        <w:t>For each downlink PRS resource configured, the UE shall assume the</w:t>
      </w:r>
      <w:r w:rsidRPr="00072CC6">
        <w:t xml:space="preserve"> </w:t>
      </w:r>
      <w:r>
        <w:t xml:space="preserve">sequence </w:t>
      </w:r>
      <w:bookmarkStart w:id="715"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715"/>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DF7A35"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77777777" w:rsidR="001961B9" w:rsidRDefault="001961B9" w:rsidP="001961B9">
      <w:pPr>
        <w:pStyle w:val="B1"/>
      </w:pPr>
      <w:r>
        <w:t>-</w:t>
      </w:r>
      <w:r>
        <w:tab/>
        <w:t xml:space="preserve">the symbol </w:t>
      </w:r>
      <m:oMath>
        <m:r>
          <w:rPr>
            <w:rFonts w:ascii="Cambria Math" w:hAnsi="Cambria Math"/>
          </w:rPr>
          <m:t>l</m:t>
        </m:r>
      </m:oMath>
      <w:r>
        <w:t xml:space="preserve"> is not used by any SS/PBCH block used by the serving cell </w:t>
      </w:r>
      <w:r w:rsidRPr="00CD0DC7">
        <w:t xml:space="preserve">for </w:t>
      </w:r>
      <w:r>
        <w:t xml:space="preserve">downlink </w:t>
      </w:r>
      <w:r w:rsidRPr="00CD0DC7">
        <w:t>PRS transmitted from the serving cell</w:t>
      </w:r>
      <w:r>
        <w:t xml:space="preserve"> or indicated by the higher-layer parameter </w:t>
      </w:r>
      <w:r w:rsidRPr="00457C6F">
        <w:rPr>
          <w:i/>
        </w:rPr>
        <w:t>SSB-positionInBurst</w:t>
      </w:r>
      <w:r>
        <w:t xml:space="preserve"> </w:t>
      </w:r>
      <w:r w:rsidRPr="00CD0DC7">
        <w:t xml:space="preserve">for </w:t>
      </w:r>
      <w:r>
        <w:t xml:space="preserve">downlink </w:t>
      </w:r>
      <w:r w:rsidRPr="00CD0DC7">
        <w:t xml:space="preserve">PRS transmitted from </w:t>
      </w:r>
      <w:r>
        <w:t>a</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77777777"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Pr="00782C67">
        <w:rPr>
          <w:i/>
        </w:rPr>
        <w:t>DL-PRS-ResourceSymbolOffset</w:t>
      </w:r>
      <w:r>
        <w:t>;</w:t>
      </w:r>
    </w:p>
    <w:p w14:paraId="7216E240" w14:textId="77777777"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Pr="00B3450D">
        <w:rPr>
          <w:i/>
        </w:rPr>
        <w:t>DL-PRS-NumSymbols</w:t>
      </w:r>
      <w:r>
        <w:t>;</w:t>
      </w:r>
    </w:p>
    <w:p w14:paraId="72F2B75E" w14:textId="77777777"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Pr="00B3450D">
        <w:rPr>
          <w:i/>
        </w:rPr>
        <w:t>transmissionComb</w:t>
      </w:r>
      <w:r>
        <w:rPr>
          <w:i/>
        </w:rPr>
        <w:t>;</w:t>
      </w:r>
    </w:p>
    <w:p w14:paraId="647196BE" w14:textId="7777777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given by the higher-layer parameter </w:t>
      </w:r>
      <w:r w:rsidRPr="00B3450D">
        <w:rPr>
          <w:i/>
        </w:rPr>
        <w:t>combOffset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716" w:name="_Hlk20911140"/>
      <w:r>
        <w:t>Table 7.4.1.7.3-1</w:t>
      </w:r>
      <w:bookmarkEnd w:id="716"/>
      <w:r>
        <w:t>.</w:t>
      </w:r>
    </w:p>
    <w:p w14:paraId="4345C689" w14:textId="77777777"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Pr="00D11D9A">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DF7A35"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717" w:name="_Toc29230407"/>
      <w:bookmarkStart w:id="718" w:name="_Toc36026666"/>
      <w:r>
        <w:t>7.4.1.7.4</w:t>
      </w:r>
      <w:r>
        <w:tab/>
        <w:t>Mapping to slots in a downlink PRS resource set</w:t>
      </w:r>
      <w:bookmarkEnd w:id="717"/>
      <w:bookmarkEnd w:id="718"/>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77777777" w:rsidR="001961B9" w:rsidRPr="00B9326C" w:rsidRDefault="00DF7A35"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p>
            <m:sSupPr>
              <m:ctrlPr>
                <w:rPr>
                  <w:rFonts w:ascii="Cambria Math" w:eastAsiaTheme="minorHAnsi" w:hAnsi="Cambria Math" w:cstheme="minorBidi"/>
                  <w:sz w:val="22"/>
                  <w:szCs w:val="22"/>
                  <w:lang w:val="sv-SE"/>
                </w:rPr>
              </m:ctrlPr>
            </m:sSupPr>
            <m:e>
              <m:r>
                <m:rPr>
                  <m:sty m:val="p"/>
                </m:rPr>
                <w:rPr>
                  <w:rFonts w:ascii="Cambria Math" w:hAnsi="Cambria Math"/>
                  <w:lang w:val="en-US"/>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5BAD523A" w14:textId="77777777" w:rsidR="001961B9" w:rsidRPr="00304F06" w:rsidRDefault="001961B9" w:rsidP="001961B9">
      <w:pPr>
        <w:pStyle w:val="B1"/>
      </w:pPr>
      <w:r>
        <w:t>-</w:t>
      </w:r>
      <w:r>
        <w:tab/>
        <w:t xml:space="preserve">the higher-layer parameter </w:t>
      </w:r>
      <w:r w:rsidRPr="00D11D9A">
        <w:rPr>
          <w:i/>
        </w:rPr>
        <w:t>DL-PRS-MutingPatter</w:t>
      </w:r>
      <w:r>
        <w:rPr>
          <w:i/>
        </w:rPr>
        <w:t>n</w:t>
      </w:r>
      <w:r>
        <w:t xml:space="preserve"> is not provided;</w:t>
      </w:r>
    </w:p>
    <w:p w14:paraId="23385C2E" w14:textId="77777777" w:rsidR="001961B9" w:rsidRDefault="001961B9" w:rsidP="001961B9">
      <w:pPr>
        <w:pStyle w:val="B1"/>
      </w:pPr>
      <w:r>
        <w:t>-</w:t>
      </w:r>
      <w:r>
        <w:tab/>
        <w:t xml:space="preserve">the higher-layer parameter </w:t>
      </w:r>
      <w:r w:rsidRPr="00D11D9A">
        <w:rPr>
          <w:i/>
        </w:rPr>
        <w:t>DL-PRS-MutingPattern</w:t>
      </w:r>
      <w:r>
        <w:t xml:space="preserve"> is provided and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not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443513C6" w14:textId="77777777" w:rsidR="001961B9" w:rsidRDefault="001961B9" w:rsidP="001961B9">
      <w:pPr>
        <w:pStyle w:val="B1"/>
      </w:pPr>
      <w:r>
        <w:t>-</w:t>
      </w:r>
      <w:r>
        <w:tab/>
        <w:t xml:space="preserve">the higher-layer parameter </w:t>
      </w:r>
      <w:r w:rsidRPr="00D11D9A">
        <w:rPr>
          <w:i/>
        </w:rPr>
        <w:t>DL-PRS-Muting</w:t>
      </w:r>
      <w:r>
        <w:rPr>
          <w:i/>
        </w:rPr>
        <w:t>Pattern</w:t>
      </w:r>
      <w:r>
        <w:t xml:space="preserve"> is provided and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not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43445C36" w14:textId="77777777" w:rsidR="001961B9" w:rsidRDefault="001961B9" w:rsidP="001961B9">
      <w:pPr>
        <w:pStyle w:val="B1"/>
      </w:pPr>
      <w:r>
        <w:t>-</w:t>
      </w:r>
      <w:r>
        <w:tab/>
        <w:t xml:space="preserve">the higher-layer parameter </w:t>
      </w:r>
      <w:r w:rsidRPr="00D11D9A">
        <w:rPr>
          <w:i/>
        </w:rPr>
        <w:t>DL-PRS-MutingPatter</w:t>
      </w:r>
      <w:r>
        <w:rPr>
          <w:i/>
        </w:rPr>
        <w:t>n</w:t>
      </w:r>
      <w:r>
        <w:t xml:space="preserve"> is provided and both bitmaps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780CFAB6" w14:textId="77777777" w:rsidR="001961B9" w:rsidRDefault="001961B9" w:rsidP="001961B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p>
                      <m:sSupPr>
                        <m:ctrlPr>
                          <w:rPr>
                            <w:rFonts w:ascii="Cambria Math" w:eastAsiaTheme="minorHAnsi" w:hAnsi="Cambria Math" w:cstheme="minorBidi"/>
                            <w:i/>
                            <w:sz w:val="22"/>
                            <w:szCs w:val="22"/>
                            <w:lang w:val="sv-SE"/>
                          </w:rPr>
                        </m:ctrlPr>
                      </m:sSupPr>
                      <m:e>
                        <m:r>
                          <w:rPr>
                            <w:rFonts w:ascii="Cambria Math" w:hAnsi="Cambria Math"/>
                            <w:lang w:val="en-US"/>
                          </w:rPr>
                          <m:t>2</m:t>
                        </m:r>
                      </m:e>
                      <m:sup>
                        <m:r>
                          <w:rPr>
                            <w:rFonts w:ascii="Cambria Math" w:hAnsi="Cambria Math"/>
                          </w:rPr>
                          <m:t>μ</m:t>
                        </m:r>
                      </m:sup>
                    </m:sSup>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Pr="00D11D9A">
        <w:rPr>
          <w:i/>
        </w:rPr>
        <w:t>DL-PRS-MutingPattern</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2, 4, 8, 16, 32</m:t>
            </m:r>
          </m:e>
        </m:d>
      </m:oMath>
      <w:r>
        <w:t xml:space="preserve"> is the size of the bitmap; </w:t>
      </w:r>
    </w:p>
    <w:p w14:paraId="24FB06A3" w14:textId="77777777" w:rsidR="001961B9" w:rsidRDefault="001961B9" w:rsidP="001961B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sSup>
                          <m:sSupPr>
                            <m:ctrlPr>
                              <w:rPr>
                                <w:rFonts w:ascii="Cambria Math" w:eastAsiaTheme="minorHAnsi" w:hAnsi="Cambria Math" w:cstheme="minorBidi"/>
                                <w:i/>
                                <w:sz w:val="22"/>
                                <w:szCs w:val="22"/>
                                <w:lang w:val="sv-SE"/>
                              </w:rPr>
                            </m:ctrlPr>
                          </m:sSupPr>
                          <m:e>
                            <m:r>
                              <w:rPr>
                                <w:rFonts w:ascii="Cambria Math" w:hAnsi="Cambria Math"/>
                                <w:lang w:val="en-US"/>
                              </w:rPr>
                              <m:t>2</m:t>
                            </m:r>
                          </m:e>
                          <m:sup>
                            <m:r>
                              <w:rPr>
                                <w:rFonts w:ascii="Cambria Math" w:hAnsi="Cambria Math"/>
                              </w:rPr>
                              <m:t>μ</m:t>
                            </m:r>
                          </m:sup>
                        </m:sSup>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Pr="00D11D9A">
        <w:rPr>
          <w:i/>
        </w:rPr>
        <w:t>DL-PRS-MutingPattern</w:t>
      </w:r>
      <w:r>
        <w:rPr>
          <w:i/>
        </w:rPr>
        <w:t>;</w:t>
      </w:r>
    </w:p>
    <w:p w14:paraId="4D3A720E" w14:textId="77777777" w:rsidR="001961B9" w:rsidRDefault="001961B9" w:rsidP="001961B9">
      <w:pPr>
        <w:pStyle w:val="B1"/>
      </w:pPr>
      <w:r>
        <w:t>-</w:t>
      </w:r>
      <w:r>
        <w:tab/>
        <w:t xml:space="preserve">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is given by the higher-layer parameter </w:t>
      </w:r>
      <w:r w:rsidRPr="00E52C8A">
        <w:rPr>
          <w:i/>
        </w:rPr>
        <w:t>DL-PRS-ResourceSetSlotOffset</w:t>
      </w:r>
      <w:r>
        <w:t>;</w:t>
      </w:r>
    </w:p>
    <w:p w14:paraId="563670EE" w14:textId="77777777" w:rsidR="001961B9" w:rsidRDefault="001961B9" w:rsidP="001961B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041D75">
        <w:rPr>
          <w:i/>
        </w:rPr>
        <w:t>DL-PRS-ResourceSlotOffset</w:t>
      </w:r>
      <w:r>
        <w:t xml:space="preserve">; </w:t>
      </w:r>
    </w:p>
    <w:p w14:paraId="01973F3E" w14:textId="77777777" w:rsidR="001961B9" w:rsidRDefault="001961B9" w:rsidP="001961B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rPr>
          <w:rFonts w:eastAsiaTheme="minorEastAsia"/>
        </w:rPr>
        <w:t xml:space="preserve"> </w:t>
      </w:r>
      <w:r>
        <w:t xml:space="preserve">is given by the higher-layer parameter </w:t>
      </w:r>
      <w:r w:rsidRPr="00F20D27">
        <w:rPr>
          <w:i/>
        </w:rPr>
        <w:t>DL-PRS-Periodicity</w:t>
      </w:r>
      <w:r>
        <w:t xml:space="preserve">; </w:t>
      </w:r>
    </w:p>
    <w:p w14:paraId="2261ECC4" w14:textId="77777777" w:rsidR="001961B9" w:rsidRDefault="001961B9" w:rsidP="001961B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sidRPr="00D11D9A">
        <w:rPr>
          <w:i/>
        </w:rPr>
        <w:t>DL-PRS-ResourceRepetitionFactor</w:t>
      </w:r>
      <w:r>
        <w:t>;</w:t>
      </w:r>
    </w:p>
    <w:p w14:paraId="21C4DA5F" w14:textId="77777777" w:rsidR="001961B9" w:rsidRDefault="001961B9" w:rsidP="001961B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D6023C">
        <w:rPr>
          <w:i/>
        </w:rPr>
        <w:t>DL-PRS-MutingBitRepetitionFactor</w:t>
      </w:r>
      <w:r>
        <w:t>;</w:t>
      </w:r>
    </w:p>
    <w:p w14:paraId="17FA3236" w14:textId="77777777" w:rsidR="001961B9" w:rsidRDefault="001961B9" w:rsidP="001961B9">
      <w:pPr>
        <w:pStyle w:val="B1"/>
      </w:pPr>
      <w:r>
        <w:lastRenderedPageBreak/>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D11D9A">
        <w:rPr>
          <w:i/>
        </w:rPr>
        <w:t>DL-PRS-ResourceTimeGap</w:t>
      </w:r>
      <w:r>
        <w:t>;</w:t>
      </w:r>
    </w:p>
    <w:p w14:paraId="5C554A0B" w14:textId="4EB112B8" w:rsidR="001961B9" w:rsidRDefault="001961B9" w:rsidP="009D614B">
      <w:r>
        <w:t xml:space="preserve">For a downlink PRS resource in a downlink PRS resource set configured, the UE shall assume the downlink PRS resource being transmitted as described in clause 5.1.6.4 </w:t>
      </w:r>
      <w:r>
        <w:rPr>
          <w:color w:val="000000"/>
        </w:rPr>
        <w:t>of [6, TS 38.214].</w:t>
      </w:r>
    </w:p>
    <w:p w14:paraId="70DCF330" w14:textId="77777777" w:rsidR="005B4773" w:rsidRDefault="00732CE8" w:rsidP="005B4773">
      <w:pPr>
        <w:pStyle w:val="Heading3"/>
      </w:pPr>
      <w:bookmarkStart w:id="719" w:name="_Toc19796517"/>
      <w:bookmarkStart w:id="720" w:name="_Toc26459743"/>
      <w:bookmarkStart w:id="721" w:name="_Toc29230408"/>
      <w:bookmarkStart w:id="722" w:name="_Toc36026667"/>
      <w:r>
        <w:t>7</w:t>
      </w:r>
      <w:r w:rsidR="005B4773">
        <w:t>.4.2</w:t>
      </w:r>
      <w:r w:rsidR="005B4773">
        <w:tab/>
        <w:t>Synchronization signals</w:t>
      </w:r>
      <w:bookmarkEnd w:id="719"/>
      <w:bookmarkEnd w:id="720"/>
      <w:bookmarkEnd w:id="721"/>
      <w:bookmarkEnd w:id="722"/>
    </w:p>
    <w:p w14:paraId="676A672E" w14:textId="77777777" w:rsidR="00C5329E" w:rsidRPr="00C5329E" w:rsidRDefault="00C5329E" w:rsidP="00C5329E">
      <w:pPr>
        <w:pStyle w:val="Heading4"/>
      </w:pPr>
      <w:bookmarkStart w:id="723" w:name="_Toc19796518"/>
      <w:bookmarkStart w:id="724" w:name="_Toc26459744"/>
      <w:bookmarkStart w:id="725" w:name="_Toc29230409"/>
      <w:bookmarkStart w:id="726" w:name="_Toc36026668"/>
      <w:r>
        <w:t>7.4.2.1</w:t>
      </w:r>
      <w:r>
        <w:tab/>
        <w:t>Physical-layer cell identities</w:t>
      </w:r>
      <w:bookmarkEnd w:id="723"/>
      <w:bookmarkEnd w:id="724"/>
      <w:bookmarkEnd w:id="725"/>
      <w:bookmarkEnd w:id="726"/>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07" type="#_x0000_t75" style="width:82.9pt;height:17.6pt" o:ole="">
            <v:imagedata r:id="rId1582" o:title=""/>
          </v:shape>
          <o:OLEObject Type="Embed" ProgID="Equation.3" ShapeID="_x0000_i2007" DrawAspect="Content" ObjectID="_1646651799" r:id="rId1583"/>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727" w:name="_Toc19796519"/>
      <w:bookmarkStart w:id="728" w:name="_Toc26459745"/>
      <w:bookmarkStart w:id="729" w:name="_Toc29230410"/>
      <w:bookmarkStart w:id="730" w:name="_Toc36026669"/>
      <w:r w:rsidRPr="009D7866">
        <w:t>7.</w:t>
      </w:r>
      <w:r>
        <w:t>4.2.</w:t>
      </w:r>
      <w:r w:rsidR="00C5329E">
        <w:t>2</w:t>
      </w:r>
      <w:r>
        <w:tab/>
        <w:t>Primary synchronization signal</w:t>
      </w:r>
      <w:bookmarkEnd w:id="727"/>
      <w:bookmarkEnd w:id="728"/>
      <w:bookmarkEnd w:id="729"/>
      <w:bookmarkEnd w:id="730"/>
    </w:p>
    <w:p w14:paraId="73BC9205" w14:textId="77777777" w:rsidR="00987565" w:rsidRDefault="007D50A2" w:rsidP="00E94ECE">
      <w:pPr>
        <w:pStyle w:val="Heading5"/>
      </w:pPr>
      <w:bookmarkStart w:id="731" w:name="_Toc19796520"/>
      <w:bookmarkStart w:id="732" w:name="_Toc26459746"/>
      <w:bookmarkStart w:id="733" w:name="_Toc29230411"/>
      <w:bookmarkStart w:id="734" w:name="_Toc36026670"/>
      <w:r>
        <w:t>7.4.2.</w:t>
      </w:r>
      <w:r w:rsidR="00C5329E">
        <w:t>2</w:t>
      </w:r>
      <w:r>
        <w:t>.1</w:t>
      </w:r>
      <w:r>
        <w:tab/>
        <w:t>Sequence generation</w:t>
      </w:r>
      <w:bookmarkEnd w:id="731"/>
      <w:bookmarkEnd w:id="732"/>
      <w:bookmarkEnd w:id="733"/>
      <w:bookmarkEnd w:id="734"/>
    </w:p>
    <w:p w14:paraId="243ABC62" w14:textId="77777777" w:rsidR="006410A4" w:rsidRDefault="007D50A2" w:rsidP="006410A4">
      <w:r>
        <w:t xml:space="preserve">The sequence </w:t>
      </w:r>
      <w:r w:rsidR="005F5C3D" w:rsidRPr="00316222">
        <w:rPr>
          <w:position w:val="-10"/>
        </w:rPr>
        <w:object w:dxaOrig="700" w:dyaOrig="300" w14:anchorId="1A953477">
          <v:shape id="_x0000_i2008" type="#_x0000_t75" style="width:35.15pt;height:15.05pt" o:ole="">
            <v:imagedata r:id="rId1584" o:title=""/>
          </v:shape>
          <o:OLEObject Type="Embed" ProgID="Equation.3" ShapeID="_x0000_i2008" DrawAspect="Content" ObjectID="_1646651800" r:id="rId1585"/>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9" type="#_x0000_t75" style="width:126.4pt;height:46.05pt" o:ole="">
            <v:imagedata r:id="rId1586" o:title=""/>
          </v:shape>
          <o:OLEObject Type="Embed" ProgID="Equation.3" ShapeID="_x0000_i2009" DrawAspect="Content" ObjectID="_1646651801" r:id="rId1587"/>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10" type="#_x0000_t75" style="width:123.9pt;height:15.05pt" o:ole="">
            <v:imagedata r:id="rId1588" o:title=""/>
          </v:shape>
          <o:OLEObject Type="Embed" ProgID="Equation.3" ShapeID="_x0000_i2010" DrawAspect="Content" ObjectID="_1646651802" r:id="rId1589"/>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11" type="#_x0000_t75" style="width:270.4pt;height:15.05pt" o:ole="">
            <v:imagedata r:id="rId1590" o:title=""/>
          </v:shape>
          <o:OLEObject Type="Embed" ProgID="Equation.3" ShapeID="_x0000_i2011" DrawAspect="Content" ObjectID="_1646651803" r:id="rId1591"/>
        </w:object>
      </w:r>
    </w:p>
    <w:p w14:paraId="31F37988" w14:textId="77777777" w:rsidR="00A92EAB" w:rsidRDefault="00A92EAB" w:rsidP="00E94ECE">
      <w:pPr>
        <w:pStyle w:val="Heading5"/>
      </w:pPr>
      <w:bookmarkStart w:id="735" w:name="_Toc19796521"/>
      <w:bookmarkStart w:id="736" w:name="_Toc26459747"/>
      <w:bookmarkStart w:id="737" w:name="_Toc29230412"/>
      <w:bookmarkStart w:id="738" w:name="_Toc36026671"/>
      <w:r>
        <w:t>7.4.2.</w:t>
      </w:r>
      <w:r w:rsidR="00C5329E">
        <w:t>2</w:t>
      </w:r>
      <w:r>
        <w:t>.2</w:t>
      </w:r>
      <w:r>
        <w:tab/>
        <w:t>Mapping to physical resources</w:t>
      </w:r>
      <w:bookmarkEnd w:id="735"/>
      <w:bookmarkEnd w:id="736"/>
      <w:bookmarkEnd w:id="737"/>
      <w:bookmarkEnd w:id="738"/>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739" w:name="_Toc19796522"/>
      <w:bookmarkStart w:id="740" w:name="_Toc26459748"/>
      <w:bookmarkStart w:id="741" w:name="_Toc29230413"/>
      <w:bookmarkStart w:id="742" w:name="_Toc36026672"/>
      <w:r>
        <w:t>7.4.2.</w:t>
      </w:r>
      <w:r w:rsidR="00C5329E">
        <w:t>3</w:t>
      </w:r>
      <w:r>
        <w:tab/>
        <w:t>Secondary synchronization signal</w:t>
      </w:r>
      <w:bookmarkEnd w:id="739"/>
      <w:bookmarkEnd w:id="740"/>
      <w:bookmarkEnd w:id="741"/>
      <w:bookmarkEnd w:id="742"/>
    </w:p>
    <w:p w14:paraId="2FD67864" w14:textId="77777777" w:rsidR="00063ABB" w:rsidRDefault="00063ABB" w:rsidP="00E94ECE">
      <w:pPr>
        <w:pStyle w:val="Heading5"/>
      </w:pPr>
      <w:bookmarkStart w:id="743" w:name="_Toc19796523"/>
      <w:bookmarkStart w:id="744" w:name="_Toc26459749"/>
      <w:bookmarkStart w:id="745" w:name="_Toc29230414"/>
      <w:bookmarkStart w:id="746" w:name="_Toc36026673"/>
      <w:r>
        <w:t>7.4.2.</w:t>
      </w:r>
      <w:r w:rsidR="00C5329E">
        <w:t>3</w:t>
      </w:r>
      <w:r>
        <w:t>.1</w:t>
      </w:r>
      <w:r>
        <w:tab/>
        <w:t>Sequence generation</w:t>
      </w:r>
      <w:bookmarkEnd w:id="743"/>
      <w:bookmarkEnd w:id="744"/>
      <w:bookmarkEnd w:id="745"/>
      <w:bookmarkEnd w:id="746"/>
    </w:p>
    <w:p w14:paraId="51D56B3F" w14:textId="77777777" w:rsidR="005B7063" w:rsidRDefault="005B7063" w:rsidP="005B7063">
      <w:r>
        <w:t xml:space="preserve">The sequence </w:t>
      </w:r>
      <w:r w:rsidR="005F5C3D" w:rsidRPr="00316222">
        <w:rPr>
          <w:position w:val="-10"/>
        </w:rPr>
        <w:object w:dxaOrig="680" w:dyaOrig="300" w14:anchorId="7980177C">
          <v:shape id="_x0000_i2012" type="#_x0000_t75" style="width:33.5pt;height:15.05pt" o:ole="">
            <v:imagedata r:id="rId1592" o:title=""/>
          </v:shape>
          <o:OLEObject Type="Embed" ProgID="Equation.3" ShapeID="_x0000_i2012" DrawAspect="Content" ObjectID="_1646651804" r:id="rId1593"/>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13" type="#_x0000_t75" style="width:248.65pt;height:81.2pt" o:ole="">
            <v:imagedata r:id="rId1594" o:title=""/>
          </v:shape>
          <o:OLEObject Type="Embed" ProgID="Equation.3" ShapeID="_x0000_i2013" DrawAspect="Content" ObjectID="_1646651805" r:id="rId1595"/>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14" type="#_x0000_t75" style="width:136.45pt;height:31pt" o:ole="">
            <v:imagedata r:id="rId1596" o:title=""/>
          </v:shape>
          <o:OLEObject Type="Embed" ProgID="Equation.3" ShapeID="_x0000_i2014" DrawAspect="Content" ObjectID="_1646651806" r:id="rId1597"/>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15" type="#_x0000_t75" style="width:309.75pt;height:31pt" o:ole="">
            <v:imagedata r:id="rId1598" o:title=""/>
          </v:shape>
          <o:OLEObject Type="Embed" ProgID="Equation.3" ShapeID="_x0000_i2015" DrawAspect="Content" ObjectID="_1646651807" r:id="rId1599"/>
        </w:object>
      </w:r>
    </w:p>
    <w:p w14:paraId="535B746C" w14:textId="77777777" w:rsidR="00721FC5" w:rsidRDefault="00721FC5" w:rsidP="00721FC5">
      <w:pPr>
        <w:pStyle w:val="Heading5"/>
      </w:pPr>
      <w:bookmarkStart w:id="747" w:name="_Toc19796524"/>
      <w:bookmarkStart w:id="748" w:name="_Toc26459750"/>
      <w:bookmarkStart w:id="749" w:name="_Toc29230415"/>
      <w:bookmarkStart w:id="750" w:name="_Toc36026674"/>
      <w:r>
        <w:lastRenderedPageBreak/>
        <w:t>7.4.2.</w:t>
      </w:r>
      <w:r w:rsidR="00C5329E">
        <w:t>3</w:t>
      </w:r>
      <w:r>
        <w:t>.2</w:t>
      </w:r>
      <w:r>
        <w:tab/>
        <w:t>Mapping to physical resources</w:t>
      </w:r>
      <w:bookmarkEnd w:id="747"/>
      <w:bookmarkEnd w:id="748"/>
      <w:bookmarkEnd w:id="749"/>
      <w:bookmarkEnd w:id="750"/>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751" w:name="_Toc19796525"/>
      <w:bookmarkStart w:id="752" w:name="_Toc26459751"/>
      <w:bookmarkStart w:id="753" w:name="_Toc29230416"/>
      <w:bookmarkStart w:id="754" w:name="_Toc36026675"/>
      <w:r>
        <w:t>7.4.3</w:t>
      </w:r>
      <w:r>
        <w:tab/>
      </w:r>
      <w:r w:rsidR="00E37C36">
        <w:t>SS/PBCH block</w:t>
      </w:r>
      <w:bookmarkEnd w:id="751"/>
      <w:bookmarkEnd w:id="752"/>
      <w:bookmarkEnd w:id="753"/>
      <w:bookmarkEnd w:id="754"/>
      <w:r>
        <w:t xml:space="preserve"> </w:t>
      </w:r>
    </w:p>
    <w:p w14:paraId="555B8121" w14:textId="77777777" w:rsidR="00545612" w:rsidRDefault="00545612" w:rsidP="00545612">
      <w:pPr>
        <w:pStyle w:val="Heading4"/>
      </w:pPr>
      <w:bookmarkStart w:id="755" w:name="_Toc19796526"/>
      <w:bookmarkStart w:id="756" w:name="_Toc26459752"/>
      <w:bookmarkStart w:id="757" w:name="_Toc29230417"/>
      <w:bookmarkStart w:id="758" w:name="_Toc36026676"/>
      <w:r>
        <w:t>7.4.3.1</w:t>
      </w:r>
      <w:r>
        <w:tab/>
        <w:t xml:space="preserve">Time-frequency structure of an </w:t>
      </w:r>
      <w:r w:rsidR="00E37C36">
        <w:t>SS/PBCH block</w:t>
      </w:r>
      <w:bookmarkEnd w:id="755"/>
      <w:bookmarkEnd w:id="756"/>
      <w:bookmarkEnd w:id="757"/>
      <w:bookmarkEnd w:id="758"/>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5B408EE4"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16" type="#_x0000_t75" style="width:9.2pt;height:12.55pt" o:ole="">
            <v:imagedata r:id="rId1600" o:title=""/>
          </v:shape>
          <o:OLEObject Type="Embed" ProgID="Equation.3" ShapeID="_x0000_i2016" DrawAspect="Content" ObjectID="_1646651808" r:id="rId1601"/>
        </w:object>
      </w:r>
      <w:r w:rsidR="00173F61">
        <w:t xml:space="preserve"> and </w:t>
      </w:r>
      <w:r w:rsidR="00173F61" w:rsidRPr="009A1E80">
        <w:rPr>
          <w:position w:val="-6"/>
        </w:rPr>
        <w:object w:dxaOrig="139" w:dyaOrig="260" w14:anchorId="1980965C">
          <v:shape id="_x0000_i2017" type="#_x0000_t75" style="width:6.7pt;height:12.55pt" o:ole="">
            <v:imagedata r:id="rId1602" o:title=""/>
          </v:shape>
          <o:OLEObject Type="Embed" ProgID="Equation.3" ShapeID="_x0000_i2017" DrawAspect="Content" ObjectID="_1646651809" r:id="rId1603"/>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8" type="#_x0000_t75" style="width:8.35pt;height:10.05pt" o:ole="">
            <v:imagedata r:id="rId1604" o:title=""/>
          </v:shape>
          <o:OLEObject Type="Embed" ProgID="Equation.3" ShapeID="_x0000_i2018" DrawAspect="Content" ObjectID="_1646651810" r:id="rId1605"/>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9" type="#_x0000_t75" style="width:20.95pt;height:15.05pt" o:ole="">
            <v:imagedata r:id="rId1606" o:title=""/>
          </v:shape>
          <o:OLEObject Type="Embed" ProgID="Equation.3" ShapeID="_x0000_i2019" DrawAspect="Content" ObjectID="_1646651811" r:id="rId1607"/>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w14:anchorId="643D8CCC">
          <v:shape id="_x0000_i2020" type="#_x0000_t75" style="width:20.95pt;height:15.05pt" o:ole="">
            <v:imagedata r:id="rId1606" o:title=""/>
          </v:shape>
          <o:OLEObject Type="Embed" ProgID="Equation.3" ShapeID="_x0000_i2020" DrawAspect="Content" ObjectID="_1646651812" r:id="rId1608"/>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w14:anchorId="284F5AC2">
          <v:shape id="_x0000_i2021" type="#_x0000_t75" style="width:20.95pt;height:15.05pt" o:ole="">
            <v:imagedata r:id="rId1606" o:title=""/>
          </v:shape>
          <o:OLEObject Type="Embed" ProgID="Equation.3" ShapeID="_x0000_i2021" DrawAspect="Content" ObjectID="_1646651813" r:id="rId1609"/>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759" w:name="_Hlk508608444"/>
      <w:bookmarkStart w:id="760"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759"/>
    </w:p>
    <w:bookmarkEnd w:id="760"/>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22" type="#_x0000_t75" style="width:41pt;height:14.25pt" o:ole="">
            <v:imagedata r:id="rId1610" o:title=""/>
          </v:shape>
          <o:OLEObject Type="Embed" ProgID="Equation.3" ShapeID="_x0000_i2022" DrawAspect="Content" ObjectID="_1646651814" r:id="rId1611"/>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23" type="#_x0000_t75" style="width:39.35pt;height:15.05pt" o:ole="">
            <v:imagedata r:id="rId1612" o:title=""/>
          </v:shape>
          <o:OLEObject Type="Embed" ProgID="Equation.3" ShapeID="_x0000_i2023" DrawAspect="Content" ObjectID="_1646651815" r:id="rId1613"/>
        </w:object>
      </w:r>
      <w:r w:rsidR="007C7EC2">
        <w:t xml:space="preserve"> and </w:t>
      </w:r>
      <w:r w:rsidR="007C7EC2" w:rsidRPr="00372D6C">
        <w:rPr>
          <w:position w:val="-10"/>
        </w:rPr>
        <w:object w:dxaOrig="1719" w:dyaOrig="300" w14:anchorId="7D0B1E3D">
          <v:shape id="_x0000_i2024" type="#_x0000_t75" style="width:86.25pt;height:15.05pt" o:ole="">
            <v:imagedata r:id="rId1614" o:title=""/>
          </v:shape>
          <o:OLEObject Type="Embed" ProgID="Equation.3" ShapeID="_x0000_i2024" DrawAspect="Content" ObjectID="_1646651816" r:id="rId1615"/>
        </w:object>
      </w:r>
      <w:r w:rsidR="007C7EC2">
        <w:t xml:space="preserve"> with the quantities </w:t>
      </w:r>
      <w:r w:rsidR="007C7EC2" w:rsidRPr="00372D6C">
        <w:rPr>
          <w:position w:val="-10"/>
        </w:rPr>
        <w:object w:dxaOrig="420" w:dyaOrig="300" w14:anchorId="2E93FAB4">
          <v:shape id="_x0000_i2025" type="#_x0000_t75" style="width:20.95pt;height:15.05pt" o:ole="">
            <v:imagedata r:id="rId1606" o:title=""/>
          </v:shape>
          <o:OLEObject Type="Embed" ProgID="Equation.3" ShapeID="_x0000_i2025" DrawAspect="Content" ObjectID="_1646651817" r:id="rId1616"/>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26" type="#_x0000_t75" style="width:39.35pt;height:15.05pt" o:ole="">
            <v:imagedata r:id="rId1617" o:title=""/>
          </v:shape>
          <o:OLEObject Type="Embed" ProgID="Equation.3" ShapeID="_x0000_i2026" DrawAspect="Content" ObjectID="_1646651818" r:id="rId1618"/>
        </w:object>
      </w:r>
      <w:r w:rsidR="007C7EC2">
        <w:t xml:space="preserve"> and </w:t>
      </w:r>
      <w:r w:rsidR="007C7EC2" w:rsidRPr="00372D6C">
        <w:rPr>
          <w:position w:val="-10"/>
        </w:rPr>
        <w:object w:dxaOrig="1680" w:dyaOrig="300" w14:anchorId="38A3A57D">
          <v:shape id="_x0000_i2027" type="#_x0000_t75" style="width:82.9pt;height:15.05pt" o:ole="">
            <v:imagedata r:id="rId1619" o:title=""/>
          </v:shape>
          <o:OLEObject Type="Embed" ProgID="Equation.3" ShapeID="_x0000_i2027" DrawAspect="Content" ObjectID="_1646651819" r:id="rId1620"/>
        </w:object>
      </w:r>
      <w:r w:rsidR="007C7EC2">
        <w:t xml:space="preserve"> with the quantity </w:t>
      </w:r>
      <w:r w:rsidR="007C7EC2" w:rsidRPr="00372D6C">
        <w:rPr>
          <w:position w:val="-10"/>
        </w:rPr>
        <w:object w:dxaOrig="420" w:dyaOrig="300" w14:anchorId="791070F7">
          <v:shape id="_x0000_i2028" type="#_x0000_t75" style="width:20.95pt;height:15.05pt" o:ole="">
            <v:imagedata r:id="rId1606" o:title=""/>
          </v:shape>
          <o:OLEObject Type="Embed" ProgID="Equation.3" ShapeID="_x0000_i2028" DrawAspect="Content" ObjectID="_1646651820" r:id="rId1621"/>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77777777"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9" type="#_x0000_t75" style="width:6.7pt;height:12.55pt" o:ole="">
                  <v:imagedata r:id="rId1622" o:title=""/>
                </v:shape>
                <o:OLEObject Type="Embed" ProgID="Equation.3" ShapeID="_x0000_i2029" DrawAspect="Content" ObjectID="_1646651821" r:id="rId1623"/>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30" type="#_x0000_t75" style="width:9.2pt;height:12.55pt" o:ole="">
                  <v:imagedata r:id="rId1600" o:title=""/>
                </v:shape>
                <o:OLEObject Type="Embed" ProgID="Equation.3" ShapeID="_x0000_i2030" DrawAspect="Content" ObjectID="_1646651822" r:id="rId1624"/>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31" type="#_x0000_t75" style="width:104.65pt;height:12.55pt" o:ole="">
                  <v:imagedata r:id="rId1625" o:title=""/>
                </v:shape>
                <o:OLEObject Type="Embed" ProgID="Equation.3" ShapeID="_x0000_i2031" DrawAspect="Content" ObjectID="_1646651823" r:id="rId1626"/>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32" type="#_x0000_t75" style="width:103pt;height:29.3pt" o:ole="">
                  <v:imagedata r:id="rId1627" o:title=""/>
                </v:shape>
                <o:OLEObject Type="Embed" ProgID="Equation.3" ShapeID="_x0000_i2032" DrawAspect="Content" ObjectID="_1646651824" r:id="rId1628"/>
              </w:object>
            </w:r>
          </w:p>
        </w:tc>
      </w:tr>
    </w:tbl>
    <w:p w14:paraId="33944388" w14:textId="77777777" w:rsidR="00291239" w:rsidRDefault="00291239" w:rsidP="00545612"/>
    <w:p w14:paraId="59EF7E77" w14:textId="77777777" w:rsidR="00291239" w:rsidRDefault="00291239" w:rsidP="00291239">
      <w:pPr>
        <w:pStyle w:val="Heading5"/>
      </w:pPr>
      <w:bookmarkStart w:id="761" w:name="_Toc19796527"/>
      <w:bookmarkStart w:id="762" w:name="_Toc26459753"/>
      <w:bookmarkStart w:id="763" w:name="_Toc29230418"/>
      <w:bookmarkStart w:id="764" w:name="_Toc36026677"/>
      <w:r>
        <w:t>7.4.3.1.1</w:t>
      </w:r>
      <w:r>
        <w:tab/>
        <w:t>Mapping of PSS within an SS/PBCH block</w:t>
      </w:r>
      <w:bookmarkEnd w:id="761"/>
      <w:bookmarkEnd w:id="762"/>
      <w:bookmarkEnd w:id="763"/>
      <w:bookmarkEnd w:id="764"/>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33" type="#_x0000_t75" style="width:87.9pt;height:15.05pt" o:ole="">
            <v:imagedata r:id="rId1629" o:title=""/>
          </v:shape>
          <o:OLEObject Type="Embed" ProgID="Equation.3" ShapeID="_x0000_i2033" DrawAspect="Content" ObjectID="_1646651825" r:id="rId1630"/>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34" type="#_x0000_t75" style="width:20.95pt;height:15.05pt" o:ole="">
            <v:imagedata r:id="rId1631" o:title=""/>
          </v:shape>
          <o:OLEObject Type="Embed" ProgID="Equation.3" ShapeID="_x0000_i2034" DrawAspect="Content" ObjectID="_1646651826" r:id="rId1632"/>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35" type="#_x0000_t75" style="width:9.2pt;height:12.55pt" o:ole="">
            <v:imagedata r:id="rId1633" o:title=""/>
          </v:shape>
          <o:OLEObject Type="Embed" ProgID="Equation.3" ShapeID="_x0000_i2035" DrawAspect="Content" ObjectID="_1646651827" r:id="rId1634"/>
        </w:object>
      </w:r>
      <w:r>
        <w:t xml:space="preserve"> where </w:t>
      </w:r>
      <w:r w:rsidRPr="009A1E80">
        <w:rPr>
          <w:position w:val="-6"/>
        </w:rPr>
        <w:object w:dxaOrig="180" w:dyaOrig="260" w14:anchorId="5E0FC466">
          <v:shape id="_x0000_i2036" type="#_x0000_t75" style="width:9.2pt;height:12.55pt" o:ole="">
            <v:imagedata r:id="rId1600" o:title=""/>
          </v:shape>
          <o:OLEObject Type="Embed" ProgID="Equation.3" ShapeID="_x0000_i2036" DrawAspect="Content" ObjectID="_1646651828" r:id="rId1635"/>
        </w:object>
      </w:r>
      <w:r>
        <w:t xml:space="preserve"> and </w:t>
      </w:r>
      <w:r w:rsidRPr="009A1E80">
        <w:rPr>
          <w:position w:val="-6"/>
        </w:rPr>
        <w:object w:dxaOrig="139" w:dyaOrig="260" w14:anchorId="1DEE64C2">
          <v:shape id="_x0000_i2037" type="#_x0000_t75" style="width:6.7pt;height:12.55pt" o:ole="">
            <v:imagedata r:id="rId1602" o:title=""/>
          </v:shape>
          <o:OLEObject Type="Embed" ProgID="Equation.3" ShapeID="_x0000_i2037" DrawAspect="Content" ObjectID="_1646651829" r:id="rId1636"/>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765" w:name="_Toc19796528"/>
      <w:bookmarkStart w:id="766" w:name="_Toc26459754"/>
      <w:bookmarkStart w:id="767" w:name="_Toc29230419"/>
      <w:bookmarkStart w:id="768" w:name="_Toc36026678"/>
      <w:r>
        <w:t>7.4.3.1.2</w:t>
      </w:r>
      <w:r>
        <w:tab/>
        <w:t>Mapping of SSS within an SS/PBCH block</w:t>
      </w:r>
      <w:bookmarkEnd w:id="765"/>
      <w:bookmarkEnd w:id="766"/>
      <w:bookmarkEnd w:id="767"/>
      <w:bookmarkEnd w:id="768"/>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8" type="#_x0000_t75" style="width:87.05pt;height:15.05pt" o:ole="">
            <v:imagedata r:id="rId1637" o:title=""/>
          </v:shape>
          <o:OLEObject Type="Embed" ProgID="Equation.3" ShapeID="_x0000_i2038" DrawAspect="Content" ObjectID="_1646651830" r:id="rId1638"/>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9" type="#_x0000_t75" style="width:24.3pt;height:15.05pt" o:ole="">
            <v:imagedata r:id="rId1639" o:title=""/>
          </v:shape>
          <o:OLEObject Type="Embed" ProgID="Equation.3" ShapeID="_x0000_i2039" DrawAspect="Content" ObjectID="_1646651831" r:id="rId1640"/>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40" type="#_x0000_t75" style="width:9.2pt;height:12.55pt" o:ole="">
            <v:imagedata r:id="rId1633" o:title=""/>
          </v:shape>
          <o:OLEObject Type="Embed" ProgID="Equation.3" ShapeID="_x0000_i2040" DrawAspect="Content" ObjectID="_1646651832" r:id="rId1641"/>
        </w:object>
      </w:r>
      <w:r w:rsidR="007E11FB">
        <w:t xml:space="preserve"> where </w:t>
      </w:r>
      <w:r w:rsidR="007E11FB" w:rsidRPr="009A1E80">
        <w:rPr>
          <w:position w:val="-6"/>
        </w:rPr>
        <w:object w:dxaOrig="180" w:dyaOrig="260" w14:anchorId="063B05EC">
          <v:shape id="_x0000_i2041" type="#_x0000_t75" style="width:9.2pt;height:12.55pt" o:ole="">
            <v:imagedata r:id="rId1600" o:title=""/>
          </v:shape>
          <o:OLEObject Type="Embed" ProgID="Equation.3" ShapeID="_x0000_i2041" DrawAspect="Content" ObjectID="_1646651833" r:id="rId1642"/>
        </w:object>
      </w:r>
      <w:r w:rsidR="007E11FB">
        <w:t xml:space="preserve"> and </w:t>
      </w:r>
      <w:r w:rsidR="007E11FB" w:rsidRPr="009A1E80">
        <w:rPr>
          <w:position w:val="-6"/>
        </w:rPr>
        <w:object w:dxaOrig="139" w:dyaOrig="260" w14:anchorId="215EECB4">
          <v:shape id="_x0000_i2042" type="#_x0000_t75" style="width:6.7pt;height:12.55pt" o:ole="">
            <v:imagedata r:id="rId1602" o:title=""/>
          </v:shape>
          <o:OLEObject Type="Embed" ProgID="Equation.3" ShapeID="_x0000_i2042" DrawAspect="Content" ObjectID="_1646651834" r:id="rId1643"/>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769" w:name="_Toc19796529"/>
      <w:bookmarkStart w:id="770" w:name="_Toc26459755"/>
      <w:bookmarkStart w:id="771" w:name="_Toc29230420"/>
      <w:bookmarkStart w:id="772" w:name="_Toc36026679"/>
      <w:r>
        <w:t>7.4.3.1.3</w:t>
      </w:r>
      <w:r>
        <w:tab/>
        <w:t>Mapping of PBCH and DM-RS within an SS/PBCH block</w:t>
      </w:r>
      <w:bookmarkEnd w:id="769"/>
      <w:bookmarkEnd w:id="770"/>
      <w:bookmarkEnd w:id="771"/>
      <w:bookmarkEnd w:id="772"/>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43" type="#_x0000_t75" style="width:31pt;height:15.05pt" o:ole="">
            <v:imagedata r:id="rId1644" o:title=""/>
          </v:shape>
          <o:OLEObject Type="Embed" ProgID="Equation.3" ShapeID="_x0000_i2043" DrawAspect="Content" ObjectID="_1646651835" r:id="rId1645"/>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44" type="#_x0000_t75" style="width:41pt;height:15.05pt" o:ole="">
            <v:imagedata r:id="rId1646" o:title=""/>
          </v:shape>
          <o:OLEObject Type="Embed" ProgID="Equation.3" ShapeID="_x0000_i2044" DrawAspect="Content" ObjectID="_1646651836" r:id="rId1647"/>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45" type="#_x0000_t75" style="width:9.2pt;height:12.55pt" o:ole="">
            <v:imagedata r:id="rId13" o:title=""/>
          </v:shape>
          <o:OLEObject Type="Embed" ProgID="Equation.3" ShapeID="_x0000_i2045" DrawAspect="Content" ObjectID="_1646651837" r:id="rId1648"/>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46" type="#_x0000_t75" style="width:6.7pt;height:12.55pt" o:ole="">
            <v:imagedata r:id="rId15" o:title=""/>
          </v:shape>
          <o:OLEObject Type="Embed" ProgID="Equation.3" ShapeID="_x0000_i2046" DrawAspect="Content" ObjectID="_1646651838" r:id="rId1649"/>
        </w:object>
      </w:r>
      <w:r>
        <w:t xml:space="preserve">, where </w:t>
      </w:r>
      <w:r w:rsidRPr="009A1E80">
        <w:rPr>
          <w:position w:val="-6"/>
        </w:rPr>
        <w:object w:dxaOrig="180" w:dyaOrig="260" w14:anchorId="634A1524">
          <v:shape id="_x0000_i2047" type="#_x0000_t75" style="width:9.2pt;height:12.55pt" o:ole="">
            <v:imagedata r:id="rId1600" o:title=""/>
          </v:shape>
          <o:OLEObject Type="Embed" ProgID="Equation.3" ShapeID="_x0000_i2047" DrawAspect="Content" ObjectID="_1646651839" r:id="rId1650"/>
        </w:object>
      </w:r>
      <w:r>
        <w:t xml:space="preserve"> and </w:t>
      </w:r>
      <w:r w:rsidRPr="009A1E80">
        <w:rPr>
          <w:position w:val="-6"/>
        </w:rPr>
        <w:object w:dxaOrig="139" w:dyaOrig="260" w14:anchorId="2C19F725">
          <v:shape id="_x0000_i2048" type="#_x0000_t75" style="width:6.7pt;height:12.55pt" o:ole="">
            <v:imagedata r:id="rId1602" o:title=""/>
          </v:shape>
          <o:OLEObject Type="Embed" ProgID="Equation.3" ShapeID="_x0000_i2048" DrawAspect="Content" ObjectID="_1646651840" r:id="rId1651"/>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9" type="#_x0000_t75" style="width:59.45pt;height:15.05pt" o:ole="">
            <v:imagedata r:id="rId1652" o:title=""/>
          </v:shape>
          <o:OLEObject Type="Embed" ProgID="Equation.3" ShapeID="_x0000_i2049" DrawAspect="Content" ObjectID="_1646651841" r:id="rId1653"/>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50" type="#_x0000_t75" style="width:9.2pt;height:12.55pt" o:ole="">
            <v:imagedata r:id="rId1633" o:title=""/>
          </v:shape>
          <o:OLEObject Type="Embed" ProgID="Equation.3" ShapeID="_x0000_i2050" DrawAspect="Content" ObjectID="_1646651842" r:id="rId1654"/>
        </w:object>
      </w:r>
      <w:r w:rsidR="006F6BC9">
        <w:t xml:space="preserve"> </w:t>
      </w:r>
      <w:r w:rsidR="005B2B5E">
        <w:t xml:space="preserve">and then </w:t>
      </w:r>
      <w:r w:rsidR="005B2B5E" w:rsidRPr="009A1E80">
        <w:rPr>
          <w:position w:val="-6"/>
        </w:rPr>
        <w:object w:dxaOrig="139" w:dyaOrig="260" w14:anchorId="7AB8521F">
          <v:shape id="_x0000_i2051" type="#_x0000_t75" style="width:6.7pt;height:12.55pt" o:ole="">
            <v:imagedata r:id="rId1602" o:title=""/>
          </v:shape>
          <o:OLEObject Type="Embed" ProgID="Equation.3" ShapeID="_x0000_i2051" DrawAspect="Content" ObjectID="_1646651843" r:id="rId1655"/>
        </w:object>
      </w:r>
      <w:r w:rsidR="005B2B5E">
        <w:t xml:space="preserve"> </w:t>
      </w:r>
      <w:r w:rsidR="007E11FB">
        <w:t xml:space="preserve">where </w:t>
      </w:r>
      <w:r w:rsidR="007E11FB" w:rsidRPr="009A1E80">
        <w:rPr>
          <w:position w:val="-6"/>
        </w:rPr>
        <w:object w:dxaOrig="180" w:dyaOrig="260" w14:anchorId="0C3356D1">
          <v:shape id="_x0000_i2052" type="#_x0000_t75" style="width:9.2pt;height:12.55pt" o:ole="">
            <v:imagedata r:id="rId1600" o:title=""/>
          </v:shape>
          <o:OLEObject Type="Embed" ProgID="Equation.3" ShapeID="_x0000_i2052" DrawAspect="Content" ObjectID="_1646651844" r:id="rId1656"/>
        </w:object>
      </w:r>
      <w:r w:rsidR="007E11FB">
        <w:t xml:space="preserve"> and </w:t>
      </w:r>
      <w:r w:rsidR="007E11FB" w:rsidRPr="009A1E80">
        <w:rPr>
          <w:position w:val="-6"/>
        </w:rPr>
        <w:object w:dxaOrig="139" w:dyaOrig="260" w14:anchorId="2896449A">
          <v:shape id="_x0000_i2053" type="#_x0000_t75" style="width:6.7pt;height:12.55pt" o:ole="">
            <v:imagedata r:id="rId1602" o:title=""/>
          </v:shape>
          <o:OLEObject Type="Embed" ProgID="Equation.3" ShapeID="_x0000_i2053" DrawAspect="Content" ObjectID="_1646651845" r:id="rId1657"/>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773" w:name="_Toc19796530"/>
      <w:bookmarkStart w:id="774" w:name="_Toc26459756"/>
      <w:bookmarkStart w:id="775" w:name="_Toc29230421"/>
      <w:bookmarkStart w:id="776" w:name="_Toc36026680"/>
      <w:r>
        <w:t>7.4.3.2</w:t>
      </w:r>
      <w:r>
        <w:tab/>
        <w:t xml:space="preserve">Time location of an </w:t>
      </w:r>
      <w:r w:rsidR="00E37C36">
        <w:t>SS/PBCH block</w:t>
      </w:r>
      <w:bookmarkEnd w:id="773"/>
      <w:bookmarkEnd w:id="774"/>
      <w:bookmarkEnd w:id="775"/>
      <w:bookmarkEnd w:id="776"/>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777" w:name="_Toc29230422"/>
      <w:bookmarkStart w:id="778" w:name="_Toc36026681"/>
      <w:r>
        <w:lastRenderedPageBreak/>
        <w:t>8</w:t>
      </w:r>
      <w:r w:rsidRPr="005E0144">
        <w:tab/>
        <w:t>Sidelink</w:t>
      </w:r>
      <w:bookmarkEnd w:id="777"/>
      <w:bookmarkEnd w:id="778"/>
    </w:p>
    <w:p w14:paraId="6092C99D" w14:textId="77777777" w:rsidR="00C36D4E" w:rsidRDefault="00C36D4E" w:rsidP="00C36D4E">
      <w:pPr>
        <w:pStyle w:val="Heading2"/>
      </w:pPr>
      <w:bookmarkStart w:id="779" w:name="_Toc454818108"/>
      <w:bookmarkStart w:id="780" w:name="_Toc29230423"/>
      <w:bookmarkStart w:id="781" w:name="_Toc36026682"/>
      <w:r>
        <w:t>8</w:t>
      </w:r>
      <w:r w:rsidRPr="005E0144">
        <w:t>.1</w:t>
      </w:r>
      <w:r w:rsidRPr="005E0144">
        <w:tab/>
        <w:t>Overview</w:t>
      </w:r>
      <w:bookmarkEnd w:id="779"/>
      <w:bookmarkEnd w:id="780"/>
      <w:bookmarkEnd w:id="781"/>
    </w:p>
    <w:p w14:paraId="7A4D7D53" w14:textId="77777777" w:rsidR="00C36D4E" w:rsidRDefault="00C36D4E" w:rsidP="00C36D4E">
      <w:pPr>
        <w:pStyle w:val="Heading3"/>
      </w:pPr>
      <w:bookmarkStart w:id="782" w:name="_Toc454818109"/>
      <w:bookmarkStart w:id="783" w:name="_Toc29230424"/>
      <w:bookmarkStart w:id="784" w:name="_Toc36026683"/>
      <w:r>
        <w:t>8</w:t>
      </w:r>
      <w:r w:rsidRPr="005E0144">
        <w:t>.1.1</w:t>
      </w:r>
      <w:r w:rsidRPr="005E0144">
        <w:tab/>
      </w:r>
      <w:bookmarkStart w:id="785" w:name="_Toc454818110"/>
      <w:bookmarkEnd w:id="782"/>
      <w:r>
        <w:t>Overview of p</w:t>
      </w:r>
      <w:r w:rsidRPr="00C12953">
        <w:t xml:space="preserve">hysical </w:t>
      </w:r>
      <w:r>
        <w:t>c</w:t>
      </w:r>
      <w:r w:rsidRPr="00C12953">
        <w:t>hannels</w:t>
      </w:r>
      <w:bookmarkEnd w:id="783"/>
      <w:bookmarkEnd w:id="78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786" w:name="_Toc29230425"/>
      <w:bookmarkStart w:id="787" w:name="_Toc36026684"/>
      <w:r>
        <w:t>8</w:t>
      </w:r>
      <w:r w:rsidRPr="005E0144">
        <w:t>.1.2</w:t>
      </w:r>
      <w:r w:rsidRPr="005E0144">
        <w:tab/>
      </w:r>
      <w:bookmarkStart w:id="788" w:name="_Toc454818111"/>
      <w:bookmarkEnd w:id="785"/>
      <w:r>
        <w:t>Overview of p</w:t>
      </w:r>
      <w:r w:rsidRPr="009D24E3">
        <w:t>hysical signals</w:t>
      </w:r>
      <w:bookmarkEnd w:id="786"/>
      <w:bookmarkEnd w:id="787"/>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789" w:name="_Toc29230426"/>
      <w:bookmarkStart w:id="790" w:name="_Toc36026685"/>
      <w:bookmarkEnd w:id="788"/>
      <w:r>
        <w:t>8</w:t>
      </w:r>
      <w:bookmarkStart w:id="791" w:name="_Toc454818112"/>
      <w:r w:rsidRPr="005E0144">
        <w:t>.2</w:t>
      </w:r>
      <w:r w:rsidRPr="005E0144">
        <w:tab/>
      </w:r>
      <w:bookmarkStart w:id="792" w:name="_Toc454818113"/>
      <w:bookmarkEnd w:id="791"/>
      <w:r>
        <w:t>P</w:t>
      </w:r>
      <w:r w:rsidRPr="009D24E3">
        <w:t>hysical resources</w:t>
      </w:r>
      <w:bookmarkEnd w:id="789"/>
      <w:bookmarkEnd w:id="790"/>
    </w:p>
    <w:p w14:paraId="7814943E" w14:textId="77777777" w:rsidR="00C36D4E" w:rsidRDefault="00C36D4E" w:rsidP="00C36D4E">
      <w:pPr>
        <w:pStyle w:val="Heading3"/>
      </w:pPr>
      <w:bookmarkStart w:id="793" w:name="_Toc11324433"/>
      <w:bookmarkStart w:id="794" w:name="_Toc29230427"/>
      <w:bookmarkStart w:id="795" w:name="_Toc11324434"/>
      <w:bookmarkStart w:id="796" w:name="_Toc36026686"/>
      <w:r>
        <w:t>8.2.1</w:t>
      </w:r>
      <w:r>
        <w:tab/>
        <w:t>General</w:t>
      </w:r>
      <w:bookmarkEnd w:id="793"/>
      <w:bookmarkEnd w:id="794"/>
      <w:bookmarkEnd w:id="796"/>
    </w:p>
    <w:p w14:paraId="488812B3" w14:textId="77777777" w:rsidR="00C36D4E" w:rsidRDefault="00C36D4E" w:rsidP="00C36D4E">
      <w:r>
        <w:t xml:space="preserve">The OFDM symbol immediately following the last symbol used for PSSCH, PSFCH, or S-SSB serves as a guard symbol. </w:t>
      </w:r>
    </w:p>
    <w:p w14:paraId="27423778" w14:textId="77777777" w:rsidR="00C36D4E" w:rsidRDefault="00C36D4E" w:rsidP="00C36D4E">
      <w:r w:rsidRPr="00E905A0">
        <w:t>The first OFDM symbol of a PSSCH and its associated PSCCH is duplicated as described in clause 8.3.2.</w:t>
      </w:r>
      <w:r>
        <w:t>3</w:t>
      </w:r>
      <w:r w:rsidRPr="00E905A0">
        <w:t xml:space="preserve"> and in clause 8.3.3.3. The first OFDM symbol of a PSFCH is duplicated as described in clause 8.3.4.2.2</w:t>
      </w:r>
    </w:p>
    <w:p w14:paraId="3256B349" w14:textId="77777777" w:rsidR="00C36D4E" w:rsidRDefault="00C36D4E" w:rsidP="00C36D4E">
      <w:pPr>
        <w:pStyle w:val="Heading3"/>
      </w:pPr>
      <w:bookmarkStart w:id="797" w:name="_Toc29230428"/>
      <w:bookmarkStart w:id="798" w:name="_Toc36026687"/>
      <w:r>
        <w:t>8.2.2</w:t>
      </w:r>
      <w:r>
        <w:tab/>
        <w:t>Numerologies</w:t>
      </w:r>
      <w:bookmarkEnd w:id="795"/>
      <w:bookmarkEnd w:id="797"/>
      <w:bookmarkEnd w:id="798"/>
    </w:p>
    <w:p w14:paraId="4328D64E" w14:textId="77777777"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Pr="00535202">
        <w:rPr>
          <w:i/>
        </w:rPr>
        <w:t>subcarrierSpacing</w:t>
      </w:r>
      <w:r>
        <w:rPr>
          <w:i/>
        </w:rPr>
        <w:t>-SL</w:t>
      </w:r>
      <w:r>
        <w:t xml:space="preserve"> and </w:t>
      </w:r>
      <w:r w:rsidRPr="00535202">
        <w:rPr>
          <w:i/>
        </w:rPr>
        <w:t>cyclicPrefix</w:t>
      </w:r>
      <w:r>
        <w:rPr>
          <w:i/>
        </w:rPr>
        <w:t>-SL</w:t>
      </w:r>
      <w:r w:rsidRPr="00373B93">
        <w:t>, respectively</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799" w:name="_Toc11324435"/>
      <w:bookmarkStart w:id="800" w:name="_Toc29230429"/>
      <w:bookmarkStart w:id="801" w:name="_Toc36026688"/>
      <w:r>
        <w:lastRenderedPageBreak/>
        <w:t>8.2.3</w:t>
      </w:r>
      <w:r>
        <w:tab/>
        <w:t>Frame structure</w:t>
      </w:r>
      <w:bookmarkEnd w:id="799"/>
      <w:bookmarkEnd w:id="800"/>
      <w:bookmarkEnd w:id="801"/>
    </w:p>
    <w:p w14:paraId="1249120B" w14:textId="77777777" w:rsidR="00C36D4E" w:rsidRDefault="00C36D4E" w:rsidP="00C36D4E">
      <w:pPr>
        <w:pStyle w:val="Heading4"/>
      </w:pPr>
      <w:bookmarkStart w:id="802" w:name="_Toc11324436"/>
      <w:bookmarkStart w:id="803" w:name="_Toc29230430"/>
      <w:bookmarkStart w:id="804" w:name="_Toc36026689"/>
      <w:r>
        <w:t>8.2.3.1</w:t>
      </w:r>
      <w:r>
        <w:tab/>
        <w:t>Frames and subframes</w:t>
      </w:r>
      <w:bookmarkEnd w:id="802"/>
      <w:bookmarkEnd w:id="803"/>
      <w:bookmarkEnd w:id="804"/>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805" w:name="_Toc11324437"/>
      <w:bookmarkStart w:id="806" w:name="_Toc29230431"/>
      <w:bookmarkStart w:id="807" w:name="_Toc36026690"/>
      <w:r>
        <w:t>8.2.3.2</w:t>
      </w:r>
      <w:r>
        <w:tab/>
        <w:t>Slots</w:t>
      </w:r>
      <w:bookmarkEnd w:id="805"/>
      <w:bookmarkEnd w:id="806"/>
      <w:bookmarkEnd w:id="807"/>
    </w:p>
    <w:p w14:paraId="1909D49E" w14:textId="7EE53E1E" w:rsidR="00C36D4E" w:rsidRDefault="00C36D4E" w:rsidP="00C36D4E">
      <w:r w:rsidRPr="00E133F5">
        <w:t>The slot structure for sidelink transmission is defined in clause 4.3.2.</w:t>
      </w:r>
      <w:bookmarkStart w:id="808" w:name="_Toc11324439"/>
    </w:p>
    <w:p w14:paraId="292E6733" w14:textId="77777777" w:rsidR="00C36D4E" w:rsidRDefault="00C36D4E" w:rsidP="00C36D4E">
      <w:pPr>
        <w:pStyle w:val="Heading3"/>
      </w:pPr>
      <w:bookmarkStart w:id="809" w:name="_Toc29230432"/>
      <w:bookmarkStart w:id="810" w:name="_Toc36026691"/>
      <w:r>
        <w:t>8.2.4</w:t>
      </w:r>
      <w:r>
        <w:tab/>
        <w:t>Antenna ports</w:t>
      </w:r>
      <w:bookmarkEnd w:id="808"/>
      <w:bookmarkEnd w:id="809"/>
      <w:bookmarkEnd w:id="810"/>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811"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182A0787" w14:textId="72C5493A" w:rsidR="00C36D4E" w:rsidRDefault="00006CDE" w:rsidP="00006CDE">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p>
    <w:p w14:paraId="1F6F97B8" w14:textId="77777777" w:rsidR="00C36D4E" w:rsidRDefault="00C36D4E" w:rsidP="00C36D4E">
      <w:pPr>
        <w:pStyle w:val="Heading3"/>
      </w:pPr>
      <w:bookmarkStart w:id="812" w:name="_Toc29230433"/>
      <w:bookmarkStart w:id="813" w:name="_Toc36026692"/>
      <w:r>
        <w:t>8.2.5</w:t>
      </w:r>
      <w:r w:rsidRPr="009D24E3">
        <w:tab/>
        <w:t>Resource grid</w:t>
      </w:r>
      <w:bookmarkEnd w:id="811"/>
      <w:bookmarkEnd w:id="812"/>
      <w:bookmarkEnd w:id="813"/>
    </w:p>
    <w:p w14:paraId="171C20DF" w14:textId="77777777" w:rsidR="00C36D4E" w:rsidRDefault="00C36D4E" w:rsidP="00C36D4E">
      <w:r>
        <w:t>The resource grid for sidelink transmission is defined in clause 4.4.2.</w:t>
      </w:r>
    </w:p>
    <w:p w14:paraId="2D25D93D" w14:textId="77777777" w:rsidR="00C36D4E" w:rsidRDefault="00C36D4E" w:rsidP="00C36D4E">
      <w:r>
        <w:t>For sidelink, t</w:t>
      </w:r>
      <w:r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t xml:space="preserve"> </w:t>
      </w:r>
      <w:r w:rsidRPr="000E1332">
        <w:t xml:space="preserve">provided by </w:t>
      </w:r>
      <w:r>
        <w:t xml:space="preserve">the higher-layer parameter </w:t>
      </w:r>
      <w:r w:rsidRPr="00CE0BB4">
        <w:rPr>
          <w:i/>
        </w:rPr>
        <w:t>subcarrierSpacing-SL</w:t>
      </w:r>
      <w:r w:rsidRPr="000E1332">
        <w:t xml:space="preserve"> </w:t>
      </w:r>
      <w:r w:rsidRPr="00DB2FE6">
        <w:t xml:space="preserve">is given by the higher-layer parameter </w:t>
      </w:r>
      <w:r w:rsidRPr="00DB2FE6">
        <w:rPr>
          <w:i/>
        </w:rPr>
        <w:t>carrierBandwidth</w:t>
      </w:r>
      <w:r>
        <w:rPr>
          <w:i/>
        </w:rPr>
        <w:t>-SL</w:t>
      </w:r>
      <w:r w:rsidRPr="00DB2FE6">
        <w:t xml:space="preserve"> in the </w:t>
      </w:r>
      <w:r w:rsidRPr="006C1AF4">
        <w:rPr>
          <w:i/>
        </w:rPr>
        <w:t>XXX</w:t>
      </w:r>
      <w:r w:rsidRPr="00DB2FE6">
        <w:t xml:space="preserve"> IE.</w:t>
      </w:r>
      <w:r>
        <w:t xml:space="preserve"> </w:t>
      </w:r>
      <w:r w:rsidRPr="00DB2FE6">
        <w:t xml:space="preserve">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Pr>
          <w:i/>
        </w:rPr>
        <w:t>-SL</w:t>
      </w:r>
      <w:r>
        <w:t xml:space="preserve"> </w:t>
      </w:r>
      <w:r w:rsidRPr="00DB2FE6">
        <w:t xml:space="preserve">in the </w:t>
      </w:r>
      <w:r w:rsidRPr="006C1AF4">
        <w:rPr>
          <w:i/>
        </w:rPr>
        <w:t>XXX</w:t>
      </w:r>
      <w:r w:rsidRPr="00DB2FE6">
        <w:t xml:space="preserve"> IE.</w:t>
      </w:r>
    </w:p>
    <w:p w14:paraId="200BC4EA" w14:textId="77777777" w:rsidR="00C36D4E" w:rsidRDefault="00C36D4E" w:rsidP="00C36D4E">
      <w:pPr>
        <w:pStyle w:val="Heading3"/>
      </w:pPr>
      <w:bookmarkStart w:id="814" w:name="_Toc11324441"/>
      <w:bookmarkStart w:id="815" w:name="_Toc29230434"/>
      <w:bookmarkStart w:id="816" w:name="_Toc36026693"/>
      <w:r>
        <w:t>8.2.6</w:t>
      </w:r>
      <w:r w:rsidRPr="009D24E3">
        <w:tab/>
        <w:t>Resource elements</w:t>
      </w:r>
      <w:bookmarkEnd w:id="814"/>
      <w:bookmarkEnd w:id="815"/>
      <w:bookmarkEnd w:id="816"/>
    </w:p>
    <w:p w14:paraId="5351D632" w14:textId="77777777" w:rsidR="00B92B8B" w:rsidRDefault="00C36D4E" w:rsidP="00B92B8B">
      <w:r>
        <w:t>Resource elements are defined in clause 4.4.3.</w:t>
      </w:r>
      <w:bookmarkStart w:id="817" w:name="_Toc11324442"/>
    </w:p>
    <w:p w14:paraId="2B2E746E" w14:textId="04F20260" w:rsidR="00C36D4E" w:rsidRDefault="00C36D4E" w:rsidP="00C36D4E">
      <w:pPr>
        <w:pStyle w:val="Heading3"/>
      </w:pPr>
      <w:bookmarkStart w:id="818" w:name="_Toc29230435"/>
      <w:bookmarkStart w:id="819" w:name="_Toc36026694"/>
      <w:r>
        <w:t>8.2.7</w:t>
      </w:r>
      <w:r>
        <w:tab/>
        <w:t xml:space="preserve">Resource </w:t>
      </w:r>
      <w:r w:rsidRPr="00306587">
        <w:t>blocks</w:t>
      </w:r>
      <w:bookmarkEnd w:id="817"/>
      <w:bookmarkEnd w:id="818"/>
      <w:bookmarkEnd w:id="819"/>
    </w:p>
    <w:p w14:paraId="3035748E" w14:textId="77777777" w:rsidR="00C36D4E" w:rsidRDefault="00C36D4E" w:rsidP="00C36D4E">
      <w:r>
        <w:t>Resource blocks are defined in clause 4.4.4.</w:t>
      </w:r>
    </w:p>
    <w:p w14:paraId="0DC54833" w14:textId="77777777" w:rsidR="00C36D4E" w:rsidRPr="00085902" w:rsidRDefault="00C36D4E" w:rsidP="00C36D4E">
      <w:r>
        <w:t xml:space="preserve">Point A for sidelink transmission/reception is obtained from the higher-layer parameter </w:t>
      </w:r>
      <w:r w:rsidRPr="00AE3538">
        <w:rPr>
          <w:i/>
        </w:rPr>
        <w:t>absoluteFrequencyPointA-SL</w:t>
      </w:r>
      <w:r>
        <w:t>.</w:t>
      </w:r>
    </w:p>
    <w:p w14:paraId="646F937C" w14:textId="77777777" w:rsidR="00C36D4E" w:rsidRDefault="00C36D4E" w:rsidP="00C36D4E">
      <w:pPr>
        <w:pStyle w:val="Heading3"/>
      </w:pPr>
      <w:bookmarkStart w:id="820" w:name="_Toc11324448"/>
      <w:bookmarkStart w:id="821" w:name="_Toc29230436"/>
      <w:bookmarkStart w:id="822" w:name="_Toc36026695"/>
      <w:r>
        <w:t>8.2.8</w:t>
      </w:r>
      <w:r>
        <w:tab/>
        <w:t>Bandwidth part</w:t>
      </w:r>
      <w:bookmarkEnd w:id="820"/>
      <w:bookmarkEnd w:id="821"/>
      <w:bookmarkEnd w:id="822"/>
    </w:p>
    <w:p w14:paraId="2779D66A" w14:textId="77777777" w:rsidR="00C36D4E" w:rsidRPr="000574D9" w:rsidRDefault="00C36D4E" w:rsidP="00C36D4E">
      <w:r>
        <w:t>Configuration of the single bandwidth part for sidelink transmission is described in clause XX of [5, TS 38.213].</w:t>
      </w:r>
    </w:p>
    <w:p w14:paraId="0823563C" w14:textId="77777777" w:rsidR="00C36D4E" w:rsidRDefault="00C36D4E" w:rsidP="00C36D4E">
      <w:pPr>
        <w:pStyle w:val="Heading2"/>
      </w:pPr>
      <w:bookmarkStart w:id="823" w:name="_Toc29230437"/>
      <w:bookmarkStart w:id="824" w:name="_Toc454818118"/>
      <w:bookmarkStart w:id="825" w:name="_Toc36026696"/>
      <w:bookmarkEnd w:id="792"/>
      <w:r>
        <w:lastRenderedPageBreak/>
        <w:t>8</w:t>
      </w:r>
      <w:r w:rsidRPr="005E0144">
        <w:t>.3</w:t>
      </w:r>
      <w:r w:rsidRPr="005E0144">
        <w:tab/>
        <w:t xml:space="preserve">Physical </w:t>
      </w:r>
      <w:r>
        <w:t>channels</w:t>
      </w:r>
      <w:bookmarkEnd w:id="823"/>
      <w:bookmarkEnd w:id="825"/>
    </w:p>
    <w:p w14:paraId="4EAFF857" w14:textId="77777777" w:rsidR="00C36D4E" w:rsidRDefault="00C36D4E" w:rsidP="00C36D4E">
      <w:pPr>
        <w:pStyle w:val="Heading3"/>
      </w:pPr>
      <w:bookmarkStart w:id="826" w:name="_Toc29230438"/>
      <w:bookmarkStart w:id="827" w:name="_Toc36026697"/>
      <w:r>
        <w:t>8.3.1</w:t>
      </w:r>
      <w:r>
        <w:tab/>
        <w:t>Physical s</w:t>
      </w:r>
      <w:r w:rsidRPr="005E0144">
        <w:t xml:space="preserve">idelink </w:t>
      </w:r>
      <w:r>
        <w:t>s</w:t>
      </w:r>
      <w:r w:rsidRPr="005E0144">
        <w:t xml:space="preserve">hared </w:t>
      </w:r>
      <w:r>
        <w:t>c</w:t>
      </w:r>
      <w:r w:rsidRPr="005E0144">
        <w:t>hannel</w:t>
      </w:r>
      <w:bookmarkEnd w:id="824"/>
      <w:bookmarkEnd w:id="826"/>
      <w:bookmarkEnd w:id="827"/>
    </w:p>
    <w:p w14:paraId="4FD6F274" w14:textId="77777777" w:rsidR="00C36D4E" w:rsidRDefault="00C36D4E" w:rsidP="00C36D4E">
      <w:pPr>
        <w:pStyle w:val="Heading4"/>
      </w:pPr>
      <w:bookmarkStart w:id="828" w:name="_Toc11324540"/>
      <w:bookmarkStart w:id="829" w:name="_Toc29230439"/>
      <w:bookmarkStart w:id="830" w:name="_Toc36026698"/>
      <w:r>
        <w:t>8.3.1.1</w:t>
      </w:r>
      <w:r>
        <w:tab/>
        <w:t>Scrambling</w:t>
      </w:r>
      <w:bookmarkEnd w:id="828"/>
      <w:bookmarkEnd w:id="829"/>
      <w:bookmarkEnd w:id="830"/>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045B8A89" w14:textId="77777777" w:rsidR="006D331C" w:rsidRDefault="006D331C" w:rsidP="006D331C">
      <w:pPr>
        <w:ind w:left="284"/>
      </w:pPr>
      <w:r>
        <w:t xml:space="preserve">set </w:t>
      </w:r>
      <m:oMath>
        <m:r>
          <w:rPr>
            <w:rFonts w:ascii="Cambria Math" w:hAnsi="Cambria Math"/>
          </w:rPr>
          <m:t>i=0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5AD60409" w14:textId="77777777" w:rsidR="006D331C" w:rsidRDefault="00DF7A35" w:rsidP="006D331C">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6D331C">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77777777"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7777777" w:rsidR="006D331C" w:rsidRDefault="006D331C" w:rsidP="006D331C">
      <w:pPr>
        <w:pStyle w:val="B2"/>
      </w:pPr>
      <w:r>
        <w:t>-</w:t>
      </w: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rPr>
              <m:t>(</m:t>
            </m:r>
            <m:r>
              <w:rPr>
                <w:rFonts w:ascii="Cambria Math" w:hAnsi="Cambria Math"/>
              </w:rPr>
              <m:t>q</m:t>
            </m:r>
            <m:r>
              <m:rPr>
                <m:sty m:val="p"/>
              </m:rPr>
              <w:rPr>
                <w:rFonts w:ascii="Cambria Math" w:hAnsi="Cambria Math"/>
              </w:rPr>
              <m:t>)</m:t>
            </m:r>
          </m:sup>
        </m:sSup>
        <m:r>
          <m:rPr>
            <m:sty m:val="p"/>
          </m:rPr>
          <w:rPr>
            <w:rFonts w:ascii="Cambria Math" w:hAnsi="Cambria Math"/>
          </w:rPr>
          <m:t>=0</m:t>
        </m:r>
      </m:oMath>
    </w:p>
    <w:p w14:paraId="7B349DB5" w14:textId="77777777" w:rsidR="006D331C" w:rsidRDefault="006D331C" w:rsidP="006D331C">
      <w:pPr>
        <w:pStyle w:val="B2"/>
      </w:pPr>
      <w:r>
        <w:t>-</w:t>
      </w:r>
      <w:r>
        <w:tab/>
        <w:t>The scrambling sequence generator shall be initialized with</w:t>
      </w:r>
    </w:p>
    <w:p w14:paraId="2C932BA8" w14:textId="77777777" w:rsidR="006D331C" w:rsidRPr="006A241A" w:rsidRDefault="00DF7A35" w:rsidP="006D331C">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oMath>
      </m:oMathPara>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77777777" w:rsidR="006D331C" w:rsidRPr="00B71324" w:rsidRDefault="006D331C" w:rsidP="006D331C">
      <w:pPr>
        <w:pStyle w:val="B2"/>
      </w:pPr>
      <w:r>
        <w:t>-</w:t>
      </w: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rPr>
              <m:t>(</m:t>
            </m:r>
            <m:r>
              <w:rPr>
                <w:rFonts w:ascii="Cambria Math" w:hAnsi="Cambria Math"/>
              </w:rPr>
              <m:t>q</m:t>
            </m:r>
            <m:r>
              <m:rPr>
                <m:sty m:val="p"/>
              </m:rPr>
              <w:rPr>
                <w:rFonts w:ascii="Cambria Math" w:hAnsi="Cambria Math"/>
              </w:rPr>
              <m:t>)</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3CFDEB34" w14:textId="77777777" w:rsidR="006D331C" w:rsidRPr="00B71324" w:rsidRDefault="00DF7A35" w:rsidP="006D331C">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oMath>
      </m:oMathPara>
    </w:p>
    <w:p w14:paraId="09D9B31D" w14:textId="77777777" w:rsidR="00C36D4E" w:rsidRDefault="00C36D4E" w:rsidP="00C36D4E">
      <w:pPr>
        <w:pStyle w:val="Heading4"/>
      </w:pPr>
      <w:bookmarkStart w:id="831" w:name="_Toc11324541"/>
      <w:bookmarkStart w:id="832" w:name="_Toc29230440"/>
      <w:bookmarkStart w:id="833" w:name="_Toc36026699"/>
      <w:r>
        <w:t>8</w:t>
      </w:r>
      <w:r w:rsidRPr="009D24E3">
        <w:t>.3.</w:t>
      </w:r>
      <w:r>
        <w:t>1.</w:t>
      </w:r>
      <w:r w:rsidRPr="009D24E3">
        <w:t>2</w:t>
      </w:r>
      <w:r w:rsidRPr="009D24E3">
        <w:tab/>
        <w:t>Modulation</w:t>
      </w:r>
      <w:bookmarkEnd w:id="831"/>
      <w:bookmarkEnd w:id="832"/>
      <w:bookmarkEnd w:id="833"/>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77777777" w:rsidR="00C36D4E" w:rsidRPr="0043341A" w:rsidRDefault="00C36D4E" w:rsidP="00C36D4E">
      <w:bookmarkStart w:id="834"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such that each pair of bits </w:t>
      </w:r>
      <m:oMath>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2i</m:t>
                </m:r>
              </m:e>
            </m:d>
            <m:r>
              <w:rPr>
                <w:rFonts w:ascii="Cambria Math" w:hAnsi="Cambria Math"/>
              </w:rPr>
              <m:t xml:space="preserve">,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2i+1</m:t>
                </m:r>
              </m:e>
            </m:d>
          </m:e>
        </m:d>
      </m:oMath>
      <w:r>
        <w:t xml:space="preserve"> results in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QPSK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i</m:t>
            </m:r>
          </m:e>
        </m:d>
      </m:oMath>
      <w:r>
        <w:t xml:space="preserve"> for </w:t>
      </w:r>
      <m:oMath>
        <m:r>
          <w:rPr>
            <w:rFonts w:ascii="Cambria Math" w:hAnsi="Cambria Math"/>
          </w:rPr>
          <m:t>υ=1</m:t>
        </m:r>
      </m:oMath>
      <w:r>
        <w:t xml:space="preserve"> and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2i</m:t>
            </m:r>
          </m:e>
        </m:d>
        <m:r>
          <w:rPr>
            <w:rFonts w:ascii="Cambria Math" w:hAnsi="Cambria Math"/>
          </w:rPr>
          <m:t xml:space="preserve">, </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2i+1</m:t>
            </m:r>
          </m:e>
        </m:d>
      </m:oMath>
      <w:r>
        <w:t xml:space="preserve"> for </w:t>
      </w:r>
      <m:oMath>
        <m:r>
          <w:rPr>
            <w:rFonts w:ascii="Cambria Math" w:hAnsi="Cambria Math"/>
          </w:rPr>
          <m:t>υ=2</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r>
              <w:rPr>
                <w:rFonts w:ascii="Cambria Math" w:hAnsi="Cambria Math"/>
              </w:rPr>
              <m:t>υ</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7777777"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6.3.1.2-1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834"/>
    <w:p w14:paraId="2F5D98A7" w14:textId="77777777" w:rsidR="00C36D4E" w:rsidRDefault="00C36D4E" w:rsidP="00C36D4E">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835" w:name="_Toc11324542"/>
      <w:bookmarkStart w:id="836" w:name="_Toc29230441"/>
      <w:bookmarkStart w:id="837" w:name="_Toc36026700"/>
      <w:r>
        <w:t>8.3.1.3</w:t>
      </w:r>
      <w:r>
        <w:tab/>
        <w:t>Layer mapping</w:t>
      </w:r>
      <w:bookmarkEnd w:id="835"/>
      <w:bookmarkEnd w:id="836"/>
      <w:bookmarkEnd w:id="837"/>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838"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839" w:name="_Toc29230442"/>
      <w:bookmarkStart w:id="840" w:name="_Toc36026701"/>
      <w:bookmarkEnd w:id="838"/>
      <w:r w:rsidRPr="00960A80">
        <w:t>8.3.1.4</w:t>
      </w:r>
      <w:r w:rsidRPr="00960A80">
        <w:tab/>
        <w:t>Precoding</w:t>
      </w:r>
      <w:bookmarkEnd w:id="839"/>
      <w:bookmarkEnd w:id="840"/>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841" w:name="_Toc11324544"/>
      <w:bookmarkStart w:id="842" w:name="_Toc29230443"/>
      <w:bookmarkStart w:id="843" w:name="_Toc36026702"/>
      <w:r>
        <w:t>8</w:t>
      </w:r>
      <w:r w:rsidRPr="00C12953">
        <w:t>.3.</w:t>
      </w:r>
      <w:r>
        <w:t>1.5</w:t>
      </w:r>
      <w:r w:rsidRPr="00C12953">
        <w:tab/>
        <w:t xml:space="preserve">Mapping to </w:t>
      </w:r>
      <w:r>
        <w:t>virtual resource blocks</w:t>
      </w:r>
      <w:bookmarkEnd w:id="841"/>
      <w:bookmarkEnd w:id="842"/>
      <w:bookmarkEnd w:id="843"/>
    </w:p>
    <w:p w14:paraId="7248089A" w14:textId="7777777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lang w:eastAsia="ko-KR"/>
        </w:rPr>
        <w:t xml:space="preserve">, </w:t>
      </w:r>
      <w:r>
        <w:t xml:space="preserve">and meeting all of the following criteria: </w:t>
      </w:r>
    </w:p>
    <w:p w14:paraId="507EE452" w14:textId="77777777" w:rsidR="00C36D4E" w:rsidRDefault="00C36D4E" w:rsidP="00C36D4E">
      <w:pPr>
        <w:pStyle w:val="B1"/>
      </w:pPr>
      <w:r>
        <w:t>-</w:t>
      </w:r>
      <w:r>
        <w:tab/>
        <w:t>they are in the</w:t>
      </w:r>
      <w:r w:rsidRPr="00C12953">
        <w:t xml:space="preserve"> </w:t>
      </w:r>
      <w:r>
        <w:t>virtual resource blocks assigned for transmission;</w:t>
      </w:r>
    </w:p>
    <w:p w14:paraId="2F09F8AE" w14:textId="77777777" w:rsidR="00C36D4E" w:rsidRDefault="00C36D4E" w:rsidP="00C36D4E">
      <w:pPr>
        <w:pStyle w:val="B1"/>
      </w:pPr>
      <w:r>
        <w:t>-</w:t>
      </w:r>
      <w:r>
        <w:tab/>
      </w:r>
      <w:r w:rsidRPr="0011307E">
        <w:t>the corresponding resource elements in the corresponding physical resource blo</w:t>
      </w:r>
      <w:r>
        <w:t>cks are not used for transmission of the associated DM-RS, PT-RS, CSI-RS, or PSCCH;</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0E72A1C2" w14:textId="77777777" w:rsidR="00C36D4E" w:rsidRDefault="00C36D4E" w:rsidP="00C36D4E">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w:t>
      </w:r>
    </w:p>
    <w:p w14:paraId="5EB43C95" w14:textId="77777777" w:rsidR="00C36D4E" w:rsidRDefault="00C36D4E" w:rsidP="00C36D4E">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Pr="00C12953">
        <w:t>.</w:t>
      </w:r>
      <w:r>
        <w:t xml:space="preserve"> Resource elements used for 2</w:t>
      </w:r>
      <w:r w:rsidRPr="00E94ABC">
        <w:rPr>
          <w:vertAlign w:val="superscript"/>
        </w:rPr>
        <w:t>nd</w:t>
      </w:r>
      <w:r w:rsidRPr="00B9509C">
        <w:t>-stage</w:t>
      </w:r>
      <w:r>
        <w:t xml:space="preserve"> SCI in the first step shall not be used for mapping in this step.</w:t>
      </w:r>
    </w:p>
    <w:p w14:paraId="249C03DA" w14:textId="03808922" w:rsidR="00B92B8B" w:rsidRDefault="00C36D4E" w:rsidP="00C36D4E">
      <w:bookmarkStart w:id="844" w:name="_Hlk26193790"/>
      <w:r>
        <w:t>The resource elements used for the PSSCH in the first OFDM symbol in the mapping operation above shall be duplicated in the OFDM symbol immediately preceding the first OFDM symbol in the mapping.</w:t>
      </w:r>
      <w:bookmarkEnd w:id="844"/>
    </w:p>
    <w:p w14:paraId="0AC68922" w14:textId="3A309D6B" w:rsidR="00C36D4E" w:rsidRDefault="00C36D4E" w:rsidP="00C36D4E">
      <w:pPr>
        <w:pStyle w:val="Heading4"/>
      </w:pPr>
      <w:bookmarkStart w:id="845" w:name="_Toc11324545"/>
      <w:bookmarkStart w:id="846" w:name="_Toc29230444"/>
      <w:bookmarkStart w:id="847" w:name="_Toc36026703"/>
      <w:r>
        <w:t>8.3.1.6</w:t>
      </w:r>
      <w:r>
        <w:tab/>
        <w:t>Mapping from virtual to physical resource blocks</w:t>
      </w:r>
      <w:bookmarkEnd w:id="845"/>
      <w:bookmarkEnd w:id="846"/>
      <w:bookmarkEnd w:id="84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848" w:name="_Toc454818125"/>
      <w:bookmarkStart w:id="849" w:name="_Toc29230445"/>
      <w:bookmarkStart w:id="850" w:name="_Toc36026704"/>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848"/>
      <w:bookmarkEnd w:id="849"/>
      <w:bookmarkEnd w:id="850"/>
    </w:p>
    <w:p w14:paraId="61316CD4" w14:textId="77777777" w:rsidR="00C36D4E" w:rsidRDefault="00C36D4E" w:rsidP="00C36D4E">
      <w:pPr>
        <w:pStyle w:val="Heading4"/>
      </w:pPr>
      <w:bookmarkStart w:id="851" w:name="_Toc11324549"/>
      <w:bookmarkStart w:id="852" w:name="_Toc29230446"/>
      <w:bookmarkStart w:id="853" w:name="_Toc36026705"/>
      <w:r>
        <w:t>8.3.2.1</w:t>
      </w:r>
      <w:r>
        <w:tab/>
        <w:t>Scrambling</w:t>
      </w:r>
      <w:bookmarkEnd w:id="851"/>
      <w:bookmarkEnd w:id="852"/>
      <w:bookmarkEnd w:id="853"/>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DF7A35"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77777777" w:rsidR="00C36D4E" w:rsidRPr="000F5C9C" w:rsidRDefault="00DF7A35" w:rsidP="00B92B8B">
      <w:pPr>
        <w:pStyle w:val="EQ"/>
      </w:pPr>
      <m:oMathPara>
        <m:oMath>
          <m:sSub>
            <m:sSubPr>
              <m:ctrlPr>
                <w:rPr>
                  <w:rFonts w:ascii="Cambria Math" w:hAnsi="Cambria Math"/>
                </w:rPr>
              </m:ctrlPr>
            </m:sSubPr>
            <m:e>
              <m:r>
                <w:rPr>
                  <w:rFonts w:ascii="Cambria Math" w:hAnsi="Cambria Math"/>
                </w:rPr>
                <m:t>c</m:t>
              </m:r>
            </m:e>
            <m:sub>
              <m:r>
                <m:rPr>
                  <m:nor/>
                </m:rPr>
                <m:t>init</m:t>
              </m:r>
            </m:sub>
          </m:sSub>
        </m:oMath>
      </m:oMathPara>
    </w:p>
    <w:p w14:paraId="7C3786C4" w14:textId="77777777" w:rsidR="00C36D4E" w:rsidRDefault="00C36D4E" w:rsidP="00C36D4E">
      <w:pPr>
        <w:pStyle w:val="Heading4"/>
      </w:pPr>
      <w:bookmarkStart w:id="854" w:name="_Toc11324550"/>
      <w:bookmarkStart w:id="855" w:name="_Toc29230447"/>
      <w:bookmarkStart w:id="856" w:name="_Toc36026706"/>
      <w:r>
        <w:t>8.3.2.2</w:t>
      </w:r>
      <w:r>
        <w:tab/>
        <w:t>Modulation</w:t>
      </w:r>
      <w:bookmarkEnd w:id="854"/>
      <w:bookmarkEnd w:id="855"/>
      <w:bookmarkEnd w:id="856"/>
    </w:p>
    <w:p w14:paraId="793A00E4" w14:textId="77777777" w:rsidR="00C36D4E" w:rsidRDefault="00C36D4E" w:rsidP="00C36D4E">
      <w:bookmarkStart w:id="857"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858" w:name="_Toc29230448"/>
      <w:bookmarkStart w:id="859" w:name="_Toc36026707"/>
      <w:r>
        <w:t>8.3.2.3</w:t>
      </w:r>
      <w:r>
        <w:tab/>
        <w:t>Mapping to physical resources</w:t>
      </w:r>
      <w:bookmarkEnd w:id="857"/>
      <w:bookmarkEnd w:id="858"/>
      <w:bookmarkEnd w:id="859"/>
    </w:p>
    <w:p w14:paraId="78F7C7DC" w14:textId="49F9ADA1"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XXX of [5, TS 38.213], </w:t>
      </w:r>
      <w:bookmarkStart w:id="860" w:name="_Hlk26193954"/>
      <w:r>
        <w:t>and not used for the demodulation reference signals associated with PSCCH</w:t>
      </w:r>
      <w:bookmarkEnd w:id="860"/>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6CB2591A"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 shall be duplicated in the immediately preceding OFDM symbol.</w:t>
      </w:r>
    </w:p>
    <w:p w14:paraId="073F28DC" w14:textId="77777777" w:rsidR="00C36D4E" w:rsidRDefault="00C36D4E" w:rsidP="00C36D4E">
      <w:pPr>
        <w:pStyle w:val="Heading3"/>
      </w:pPr>
      <w:bookmarkStart w:id="861" w:name="_Toc11324552"/>
      <w:bookmarkStart w:id="862" w:name="_Toc29230449"/>
      <w:bookmarkStart w:id="863" w:name="_Toc36026708"/>
      <w:r>
        <w:t>8.3.3</w:t>
      </w:r>
      <w:r>
        <w:tab/>
        <w:t>Physical sidelink broadcast channel</w:t>
      </w:r>
      <w:bookmarkEnd w:id="861"/>
      <w:bookmarkEnd w:id="862"/>
      <w:bookmarkEnd w:id="863"/>
    </w:p>
    <w:p w14:paraId="1D0F28C3" w14:textId="77777777" w:rsidR="00C36D4E" w:rsidRDefault="00C36D4E" w:rsidP="00C36D4E">
      <w:pPr>
        <w:pStyle w:val="Heading4"/>
      </w:pPr>
      <w:bookmarkStart w:id="864" w:name="_Toc11324553"/>
      <w:bookmarkStart w:id="865" w:name="_Toc29230450"/>
      <w:bookmarkStart w:id="866" w:name="_Toc36026709"/>
      <w:r>
        <w:t>8.3.3.1</w:t>
      </w:r>
      <w:r>
        <w:tab/>
        <w:t>Scrambling</w:t>
      </w:r>
      <w:bookmarkEnd w:id="864"/>
      <w:bookmarkEnd w:id="865"/>
      <w:bookmarkEnd w:id="866"/>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DF7A35"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867" w:name="_Toc11324554"/>
      <w:bookmarkStart w:id="868" w:name="_Toc29230451"/>
      <w:bookmarkStart w:id="869" w:name="_Toc36026710"/>
      <w:r>
        <w:t>8</w:t>
      </w:r>
      <w:r w:rsidRPr="009D24E3">
        <w:t>.3.</w:t>
      </w:r>
      <w:r>
        <w:t>3.2</w:t>
      </w:r>
      <w:r w:rsidRPr="009D24E3">
        <w:tab/>
        <w:t>Modulation</w:t>
      </w:r>
      <w:bookmarkEnd w:id="867"/>
      <w:bookmarkEnd w:id="868"/>
      <w:bookmarkEnd w:id="869"/>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870" w:name="_Toc11324555"/>
      <w:bookmarkStart w:id="871" w:name="_Toc29230452"/>
      <w:bookmarkStart w:id="872" w:name="_Toc36026711"/>
      <w:r>
        <w:t>8.3.3.3</w:t>
      </w:r>
      <w:r>
        <w:tab/>
        <w:t>Mapping to physical resources</w:t>
      </w:r>
      <w:bookmarkEnd w:id="870"/>
      <w:bookmarkEnd w:id="871"/>
      <w:bookmarkEnd w:id="872"/>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873" w:name="_Toc454818139"/>
      <w:bookmarkStart w:id="874" w:name="_Toc29230453"/>
      <w:bookmarkStart w:id="875" w:name="_Toc36026712"/>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873"/>
      <w:bookmarkEnd w:id="874"/>
      <w:bookmarkEnd w:id="875"/>
    </w:p>
    <w:p w14:paraId="3CE6B048" w14:textId="77777777" w:rsidR="00C36D4E" w:rsidRDefault="00C36D4E" w:rsidP="00C36D4E">
      <w:pPr>
        <w:pStyle w:val="Heading4"/>
      </w:pPr>
      <w:bookmarkStart w:id="876" w:name="_Toc29230454"/>
      <w:bookmarkStart w:id="877" w:name="_Toc36026713"/>
      <w:r>
        <w:t>8.3.4.1</w:t>
      </w:r>
      <w:r>
        <w:tab/>
        <w:t>General</w:t>
      </w:r>
      <w:bookmarkEnd w:id="876"/>
      <w:bookmarkEnd w:id="877"/>
    </w:p>
    <w:p w14:paraId="790591F8" w14:textId="77777777" w:rsidR="00C36D4E" w:rsidRPr="00FA3538" w:rsidRDefault="00C36D4E" w:rsidP="00C36D4E">
      <w:pPr>
        <w:pStyle w:val="Heading4"/>
      </w:pPr>
      <w:bookmarkStart w:id="878" w:name="_Toc29230455"/>
      <w:bookmarkStart w:id="879" w:name="_Toc36026714"/>
      <w:r>
        <w:t>8.3.4.2</w:t>
      </w:r>
      <w:r>
        <w:tab/>
        <w:t>PSFCH format 0</w:t>
      </w:r>
      <w:bookmarkEnd w:id="878"/>
      <w:bookmarkEnd w:id="879"/>
    </w:p>
    <w:p w14:paraId="65BDD2CC" w14:textId="77777777" w:rsidR="00C36D4E" w:rsidRPr="00FA3538" w:rsidRDefault="00C36D4E" w:rsidP="00C36D4E">
      <w:pPr>
        <w:pStyle w:val="Heading5"/>
      </w:pPr>
      <w:bookmarkStart w:id="880" w:name="_Toc11324487"/>
      <w:bookmarkStart w:id="881" w:name="_Toc29230456"/>
      <w:bookmarkStart w:id="882" w:name="_Toc36026715"/>
      <w:r w:rsidRPr="00FA3538">
        <w:t>8.3.4.2.1</w:t>
      </w:r>
      <w:r w:rsidRPr="00FA3538">
        <w:tab/>
        <w:t>Sequence generation</w:t>
      </w:r>
      <w:bookmarkEnd w:id="880"/>
      <w:bookmarkEnd w:id="881"/>
      <w:bookmarkEnd w:id="882"/>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3CD9D7F5"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 xml:space="preserve"> 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77777777" w:rsidR="00C36D4E" w:rsidRDefault="00C36D4E" w:rsidP="00C36D4E">
      <w:pPr>
        <w:pStyle w:val="B1"/>
      </w:pPr>
      <w:r>
        <w:t>-</w:t>
      </w:r>
      <w:r>
        <w:tab/>
      </w:r>
      <m:oMath>
        <m:r>
          <w:rPr>
            <w:rFonts w:ascii="Cambria Math" w:hAnsi="Cambria Math"/>
          </w:rPr>
          <m:t>l</m:t>
        </m:r>
      </m:oMath>
      <w:r>
        <w:t xml:space="preserve"> is the OFDM symbol number in the PSFCH transmission where </w:t>
      </w:r>
      <m:oMath>
        <m:r>
          <w:rPr>
            <w:rFonts w:ascii="Cambria Math" w:hAnsi="Cambria Math"/>
          </w:rPr>
          <m:t>l=0</m:t>
        </m:r>
      </m:oMath>
      <w:r>
        <w:t xml:space="preserve"> corresponds to the first OFDM symbol of the PSFCH transmission;</w:t>
      </w:r>
    </w:p>
    <w:p w14:paraId="7D5B8368" w14:textId="77777777" w:rsidR="00C36D4E" w:rsidRDefault="00C36D4E" w:rsidP="00C36D4E">
      <w:pPr>
        <w:pStyle w:val="B1"/>
      </w:pPr>
      <w:r>
        <w:lastRenderedPageBreak/>
        <w:t>-</w:t>
      </w:r>
      <w:r>
        <w:tab/>
      </w:r>
      <m:oMath>
        <m:r>
          <w:rPr>
            <w:rFonts w:ascii="Cambria Math" w:hAnsi="Cambria Math"/>
          </w:rPr>
          <m:t>l'</m:t>
        </m:r>
      </m:oMath>
      <w:r>
        <w:t xml:space="preserve"> is the index of the OFDM symbol in the slot that corresponds to the first OFDM symbol of the PSFCH transmission</w:t>
      </w:r>
      <w:r w:rsidRPr="00AB7912">
        <w:t xml:space="preserve"> </w:t>
      </w:r>
      <w:r>
        <w:t>in the slot given by [5, TS 38.213]</w:t>
      </w:r>
    </w:p>
    <w:p w14:paraId="3ACD1C46" w14:textId="77777777" w:rsidR="00C36D4E" w:rsidRDefault="00C36D4E" w:rsidP="00C36D4E">
      <w:pPr>
        <w:pStyle w:val="Heading5"/>
      </w:pPr>
      <w:bookmarkStart w:id="883" w:name="_Toc11324488"/>
      <w:bookmarkStart w:id="884" w:name="_Toc29230457"/>
      <w:bookmarkStart w:id="885" w:name="_Toc36026716"/>
      <w:r>
        <w:t>8.3.4.2.2</w:t>
      </w:r>
      <w:r>
        <w:tab/>
        <w:t>Mapping to physical resources</w:t>
      </w:r>
      <w:bookmarkEnd w:id="883"/>
      <w:bookmarkEnd w:id="884"/>
      <w:bookmarkEnd w:id="885"/>
    </w:p>
    <w:p w14:paraId="69C28E0E" w14:textId="68C0D2CD"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XXX of [5, TS 38.213]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p=5000</m:t>
        </m:r>
      </m:oMath>
      <w:r>
        <w:t xml:space="preserve">. </w:t>
      </w:r>
    </w:p>
    <w:p w14:paraId="67D0AD1D" w14:textId="77777777"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first OFDM symbol in the mapping operation above shall be duplicated in the immediately preceding OFDM symbol.</w:t>
      </w:r>
    </w:p>
    <w:p w14:paraId="4B8E1F4E" w14:textId="77777777" w:rsidR="00C36D4E" w:rsidRDefault="00C36D4E" w:rsidP="00C36D4E">
      <w:pPr>
        <w:pStyle w:val="Heading2"/>
      </w:pPr>
      <w:bookmarkStart w:id="886" w:name="_Toc29230458"/>
      <w:bookmarkStart w:id="887" w:name="_Toc454818146"/>
      <w:bookmarkStart w:id="888" w:name="_Toc36026717"/>
      <w:r>
        <w:t>8</w:t>
      </w:r>
      <w:r w:rsidRPr="005E0144">
        <w:t>.</w:t>
      </w:r>
      <w:r>
        <w:t>4</w:t>
      </w:r>
      <w:r w:rsidRPr="005E0144">
        <w:tab/>
      </w:r>
      <w:r>
        <w:t>Physical signals</w:t>
      </w:r>
      <w:bookmarkEnd w:id="886"/>
      <w:bookmarkEnd w:id="888"/>
    </w:p>
    <w:p w14:paraId="2653D126" w14:textId="77777777" w:rsidR="00C36D4E" w:rsidRDefault="00C36D4E" w:rsidP="00C36D4E">
      <w:pPr>
        <w:pStyle w:val="Heading3"/>
      </w:pPr>
      <w:bookmarkStart w:id="889" w:name="_Toc29230459"/>
      <w:bookmarkStart w:id="890" w:name="_Toc36026718"/>
      <w:r>
        <w:t>8.4.1</w:t>
      </w:r>
      <w:r>
        <w:tab/>
        <w:t>Reference s</w:t>
      </w:r>
      <w:r w:rsidRPr="005E0144">
        <w:t>ignals</w:t>
      </w:r>
      <w:bookmarkEnd w:id="887"/>
      <w:bookmarkEnd w:id="889"/>
      <w:bookmarkEnd w:id="890"/>
    </w:p>
    <w:p w14:paraId="788B6229" w14:textId="77777777" w:rsidR="00C36D4E" w:rsidRPr="00E37A8A" w:rsidRDefault="00C36D4E" w:rsidP="00C36D4E">
      <w:pPr>
        <w:pStyle w:val="Heading4"/>
      </w:pPr>
      <w:bookmarkStart w:id="891" w:name="_Toc11324558"/>
      <w:bookmarkStart w:id="892" w:name="_Toc29230460"/>
      <w:bookmarkStart w:id="893" w:name="_Toc36026719"/>
      <w:r w:rsidRPr="00E37A8A">
        <w:t>8.4.1.1</w:t>
      </w:r>
      <w:r w:rsidRPr="00E37A8A">
        <w:tab/>
        <w:t>Demodulation reference signals for PSSCH</w:t>
      </w:r>
      <w:bookmarkEnd w:id="891"/>
      <w:bookmarkEnd w:id="892"/>
      <w:bookmarkEnd w:id="893"/>
    </w:p>
    <w:p w14:paraId="1641CA6A" w14:textId="77777777" w:rsidR="00C36D4E" w:rsidRDefault="00C36D4E" w:rsidP="00C36D4E">
      <w:pPr>
        <w:pStyle w:val="Heading5"/>
      </w:pPr>
      <w:bookmarkStart w:id="894" w:name="_Toc11324559"/>
      <w:bookmarkStart w:id="895" w:name="_Toc29230461"/>
      <w:bookmarkStart w:id="896" w:name="_Toc36026720"/>
      <w:r w:rsidRPr="00E37A8A">
        <w:t>8.4.1.1.1</w:t>
      </w:r>
      <w:r w:rsidRPr="00E37A8A">
        <w:tab/>
        <w:t>Sequence generation</w:t>
      </w:r>
      <w:bookmarkEnd w:id="894"/>
      <w:bookmarkEnd w:id="895"/>
      <w:bookmarkEnd w:id="896"/>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777777" w:rsidR="00C36D4E" w:rsidRDefault="00DF7A35"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DF7A35"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77777777"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TS </w:t>
      </w:r>
      <w:r w:rsidRPr="00997267">
        <w:t>38.212]</w:t>
      </w:r>
      <w:r>
        <w:t>.</w:t>
      </w:r>
    </w:p>
    <w:p w14:paraId="51C9CFD6" w14:textId="77777777" w:rsidR="00C36D4E" w:rsidRDefault="00C36D4E" w:rsidP="00C36D4E">
      <w:pPr>
        <w:pStyle w:val="Heading5"/>
      </w:pPr>
      <w:bookmarkStart w:id="897" w:name="_Toc11324560"/>
      <w:bookmarkStart w:id="898" w:name="_Toc29230462"/>
      <w:bookmarkStart w:id="899" w:name="_Toc36026721"/>
      <w:r w:rsidRPr="002F31FB">
        <w:t>8.4.1.1.2</w:t>
      </w:r>
      <w:r w:rsidRPr="002F31FB">
        <w:tab/>
        <w:t>Mapping to physical resources</w:t>
      </w:r>
      <w:bookmarkEnd w:id="897"/>
      <w:bookmarkEnd w:id="898"/>
      <w:bookmarkEnd w:id="899"/>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77777777" w:rsidR="00C36D4E" w:rsidRDefault="00C36D4E" w:rsidP="00C36D4E">
      <w:pPr>
        <w:rPr>
          <w:lang w:val="en-US"/>
        </w:rPr>
      </w:pPr>
      <w:r>
        <w:rPr>
          <w:lang w:val="en-US"/>
        </w:rPr>
        <w:t>The patterns used for the PSSCH DM-RS is indicated in the SCI as described in clause XXX of [TS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DF7A35"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lastRenderedPageBreak/>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4F707D7E"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 xml:space="preserve">.2-1 where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DF7A35"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gridCol w:w="1336"/>
      </w:tblGrid>
      <w:tr w:rsidR="002218F4" w14:paraId="0A9B4174" w14:textId="77777777" w:rsidTr="00DF7A35">
        <w:tc>
          <w:tcPr>
            <w:tcW w:w="1335" w:type="dxa"/>
            <w:tcBorders>
              <w:bottom w:val="nil"/>
            </w:tcBorders>
          </w:tcPr>
          <w:p w14:paraId="2E44B403" w14:textId="77777777" w:rsidR="002218F4" w:rsidRPr="0015660B" w:rsidRDefault="002218F4"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218F4" w:rsidRPr="0015660B" w:rsidRDefault="002218F4"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77777777" w:rsidR="002218F4" w:rsidRPr="0015660B" w:rsidRDefault="002218F4" w:rsidP="00DF7A35">
            <w:pPr>
              <w:pStyle w:val="TAH"/>
            </w:pPr>
            <m:oMathPara>
              <m:oMath>
                <m:r>
                  <m:rPr>
                    <m:sty m:val="bi"/>
                  </m:rPr>
                  <w:rPr>
                    <w:rFonts w:ascii="Cambria Math" w:hAnsi="Cambria Math"/>
                  </w:rPr>
                  <m:t>λ</m:t>
                </m:r>
              </m:oMath>
            </m:oMathPara>
          </w:p>
        </w:tc>
        <w:tc>
          <w:tcPr>
            <w:tcW w:w="2672" w:type="dxa"/>
            <w:gridSpan w:val="2"/>
            <w:tcBorders>
              <w:bottom w:val="nil"/>
            </w:tcBorders>
          </w:tcPr>
          <w:p w14:paraId="5CEC82B8" w14:textId="77777777" w:rsidR="002218F4" w:rsidRPr="0015660B" w:rsidRDefault="00DF7A35"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2672" w:type="dxa"/>
            <w:gridSpan w:val="2"/>
            <w:tcBorders>
              <w:bottom w:val="nil"/>
            </w:tcBorders>
          </w:tcPr>
          <w:p w14:paraId="785FB477" w14:textId="77777777" w:rsidR="002218F4" w:rsidRPr="0015660B" w:rsidRDefault="00DF7A35" w:rsidP="00DF7A35">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218F4" w14:paraId="35CAA8E7" w14:textId="77777777" w:rsidTr="00DF7A35">
        <w:tc>
          <w:tcPr>
            <w:tcW w:w="1335" w:type="dxa"/>
            <w:tcBorders>
              <w:top w:val="nil"/>
            </w:tcBorders>
          </w:tcPr>
          <w:p w14:paraId="012ABB50" w14:textId="77777777" w:rsidR="002218F4" w:rsidRPr="0015660B" w:rsidRDefault="002218F4" w:rsidP="00DF7A35">
            <w:pPr>
              <w:pStyle w:val="TAH"/>
            </w:pPr>
          </w:p>
        </w:tc>
        <w:tc>
          <w:tcPr>
            <w:tcW w:w="1495" w:type="dxa"/>
            <w:tcBorders>
              <w:top w:val="nil"/>
            </w:tcBorders>
          </w:tcPr>
          <w:p w14:paraId="5F609A11" w14:textId="77777777" w:rsidR="002218F4" w:rsidRPr="0015660B" w:rsidRDefault="002218F4" w:rsidP="00DF7A35">
            <w:pPr>
              <w:pStyle w:val="TAH"/>
            </w:pPr>
          </w:p>
        </w:tc>
        <w:tc>
          <w:tcPr>
            <w:tcW w:w="1176" w:type="dxa"/>
            <w:tcBorders>
              <w:top w:val="nil"/>
            </w:tcBorders>
          </w:tcPr>
          <w:p w14:paraId="18036C40" w14:textId="77777777" w:rsidR="002218F4" w:rsidRPr="0015660B" w:rsidRDefault="002218F4" w:rsidP="00DF7A35">
            <w:pPr>
              <w:pStyle w:val="TAH"/>
            </w:pPr>
          </w:p>
        </w:tc>
        <w:tc>
          <w:tcPr>
            <w:tcW w:w="1336" w:type="dxa"/>
            <w:tcBorders>
              <w:top w:val="nil"/>
            </w:tcBorders>
          </w:tcPr>
          <w:p w14:paraId="565C8BAC" w14:textId="77777777" w:rsidR="002218F4" w:rsidRPr="0015660B" w:rsidRDefault="00DF7A35"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218F4" w:rsidRPr="0015660B" w:rsidRDefault="00DF7A35"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8DEF3B3" w14:textId="77777777" w:rsidR="002218F4" w:rsidRPr="0015660B" w:rsidRDefault="00DF7A35"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6C37DA9D" w14:textId="77777777" w:rsidR="002218F4" w:rsidRPr="0015660B" w:rsidRDefault="00DF7A35"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=1</m:t>
                </m:r>
              </m:oMath>
            </m:oMathPara>
          </w:p>
        </w:tc>
      </w:tr>
      <w:tr w:rsidR="002218F4" w14:paraId="18DCC33C" w14:textId="77777777" w:rsidTr="00DF7A35">
        <w:tc>
          <w:tcPr>
            <w:tcW w:w="1335" w:type="dxa"/>
          </w:tcPr>
          <w:p w14:paraId="3ABE871A" w14:textId="77777777" w:rsidR="002218F4" w:rsidRPr="0015660B" w:rsidRDefault="002218F4" w:rsidP="00DF7A35">
            <w:pPr>
              <w:pStyle w:val="TAC"/>
            </w:pPr>
            <w:r w:rsidRPr="0015660B">
              <w:t>1000</w:t>
            </w:r>
          </w:p>
        </w:tc>
        <w:tc>
          <w:tcPr>
            <w:tcW w:w="1495" w:type="dxa"/>
          </w:tcPr>
          <w:p w14:paraId="3A51BA7A" w14:textId="77777777" w:rsidR="002218F4" w:rsidRPr="0015660B" w:rsidRDefault="002218F4" w:rsidP="00DF7A35">
            <w:pPr>
              <w:pStyle w:val="TAC"/>
            </w:pPr>
            <w:r w:rsidRPr="0015660B">
              <w:t>0</w:t>
            </w:r>
          </w:p>
        </w:tc>
        <w:tc>
          <w:tcPr>
            <w:tcW w:w="1176" w:type="dxa"/>
          </w:tcPr>
          <w:p w14:paraId="6C6B9F7A" w14:textId="77777777" w:rsidR="002218F4" w:rsidRPr="0015660B" w:rsidRDefault="002218F4" w:rsidP="00DF7A35">
            <w:pPr>
              <w:pStyle w:val="TAC"/>
            </w:pPr>
            <w:r w:rsidRPr="0015660B">
              <w:t>0</w:t>
            </w:r>
          </w:p>
        </w:tc>
        <w:tc>
          <w:tcPr>
            <w:tcW w:w="1336" w:type="dxa"/>
          </w:tcPr>
          <w:p w14:paraId="77D1FE42" w14:textId="77777777" w:rsidR="002218F4" w:rsidRPr="0015660B" w:rsidRDefault="002218F4" w:rsidP="00DF7A35">
            <w:pPr>
              <w:pStyle w:val="TAC"/>
            </w:pPr>
            <w:r w:rsidRPr="0015660B">
              <w:t>+1</w:t>
            </w:r>
          </w:p>
        </w:tc>
        <w:tc>
          <w:tcPr>
            <w:tcW w:w="1336" w:type="dxa"/>
          </w:tcPr>
          <w:p w14:paraId="4E141C64" w14:textId="77777777" w:rsidR="002218F4" w:rsidRPr="0015660B" w:rsidRDefault="002218F4" w:rsidP="00DF7A35">
            <w:pPr>
              <w:pStyle w:val="TAC"/>
            </w:pPr>
            <w:r w:rsidRPr="0015660B">
              <w:t>+1</w:t>
            </w:r>
          </w:p>
        </w:tc>
        <w:tc>
          <w:tcPr>
            <w:tcW w:w="1336" w:type="dxa"/>
          </w:tcPr>
          <w:p w14:paraId="74921040" w14:textId="77777777" w:rsidR="002218F4" w:rsidRPr="0015660B" w:rsidRDefault="002218F4" w:rsidP="00DF7A35">
            <w:pPr>
              <w:pStyle w:val="TAC"/>
            </w:pPr>
            <w:r w:rsidRPr="0015660B">
              <w:t>+1</w:t>
            </w:r>
          </w:p>
        </w:tc>
        <w:tc>
          <w:tcPr>
            <w:tcW w:w="1336" w:type="dxa"/>
          </w:tcPr>
          <w:p w14:paraId="228664FB" w14:textId="77777777" w:rsidR="002218F4" w:rsidRPr="0015660B" w:rsidRDefault="002218F4" w:rsidP="00DF7A35">
            <w:pPr>
              <w:pStyle w:val="TAC"/>
            </w:pPr>
            <w:r w:rsidRPr="0015660B">
              <w:t>+1</w:t>
            </w:r>
          </w:p>
        </w:tc>
      </w:tr>
      <w:tr w:rsidR="002218F4" w14:paraId="458C2839" w14:textId="77777777" w:rsidTr="00DF7A35">
        <w:tc>
          <w:tcPr>
            <w:tcW w:w="1335" w:type="dxa"/>
          </w:tcPr>
          <w:p w14:paraId="683A844D" w14:textId="77777777" w:rsidR="002218F4" w:rsidRPr="0015660B" w:rsidRDefault="002218F4" w:rsidP="00DF7A35">
            <w:pPr>
              <w:pStyle w:val="TAC"/>
            </w:pPr>
            <w:r w:rsidRPr="0015660B">
              <w:t>1001</w:t>
            </w:r>
          </w:p>
        </w:tc>
        <w:tc>
          <w:tcPr>
            <w:tcW w:w="1495" w:type="dxa"/>
          </w:tcPr>
          <w:p w14:paraId="27F25DF5" w14:textId="77777777" w:rsidR="002218F4" w:rsidRPr="0015660B" w:rsidRDefault="002218F4" w:rsidP="00DF7A35">
            <w:pPr>
              <w:pStyle w:val="TAC"/>
            </w:pPr>
            <w:r w:rsidRPr="0015660B">
              <w:t>0</w:t>
            </w:r>
          </w:p>
        </w:tc>
        <w:tc>
          <w:tcPr>
            <w:tcW w:w="1176" w:type="dxa"/>
          </w:tcPr>
          <w:p w14:paraId="180B4DA2" w14:textId="77777777" w:rsidR="002218F4" w:rsidRPr="0015660B" w:rsidRDefault="002218F4" w:rsidP="00DF7A35">
            <w:pPr>
              <w:pStyle w:val="TAC"/>
            </w:pPr>
            <w:r w:rsidRPr="0015660B">
              <w:t>0</w:t>
            </w:r>
          </w:p>
        </w:tc>
        <w:tc>
          <w:tcPr>
            <w:tcW w:w="1336" w:type="dxa"/>
          </w:tcPr>
          <w:p w14:paraId="04ADFA3A" w14:textId="77777777" w:rsidR="002218F4" w:rsidRPr="0015660B" w:rsidRDefault="002218F4" w:rsidP="00DF7A35">
            <w:pPr>
              <w:pStyle w:val="TAC"/>
            </w:pPr>
            <w:r w:rsidRPr="0015660B">
              <w:t>+1</w:t>
            </w:r>
          </w:p>
        </w:tc>
        <w:tc>
          <w:tcPr>
            <w:tcW w:w="1336" w:type="dxa"/>
          </w:tcPr>
          <w:p w14:paraId="2165234B" w14:textId="77777777" w:rsidR="002218F4" w:rsidRPr="0015660B" w:rsidRDefault="002218F4" w:rsidP="00DF7A35">
            <w:pPr>
              <w:pStyle w:val="TAC"/>
            </w:pPr>
            <w:r w:rsidRPr="0015660B">
              <w:t>-1</w:t>
            </w:r>
          </w:p>
        </w:tc>
        <w:tc>
          <w:tcPr>
            <w:tcW w:w="1336" w:type="dxa"/>
          </w:tcPr>
          <w:p w14:paraId="4007ABC5" w14:textId="77777777" w:rsidR="002218F4" w:rsidRPr="0015660B" w:rsidRDefault="002218F4" w:rsidP="00DF7A35">
            <w:pPr>
              <w:pStyle w:val="TAC"/>
            </w:pPr>
            <w:r w:rsidRPr="0015660B">
              <w:t>+1</w:t>
            </w:r>
          </w:p>
        </w:tc>
        <w:tc>
          <w:tcPr>
            <w:tcW w:w="1336" w:type="dxa"/>
          </w:tcPr>
          <w:p w14:paraId="01556EE6" w14:textId="77777777" w:rsidR="002218F4" w:rsidRPr="0015660B" w:rsidRDefault="002218F4"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900" w:name="_Toc29230463"/>
      <w:bookmarkStart w:id="901" w:name="_Toc36026722"/>
      <w:r>
        <w:t>8.4.1.2</w:t>
      </w:r>
      <w:r>
        <w:tab/>
        <w:t>Phase-tracking reference signals for PSSCH</w:t>
      </w:r>
      <w:bookmarkEnd w:id="900"/>
      <w:bookmarkEnd w:id="901"/>
    </w:p>
    <w:p w14:paraId="2DB372E4" w14:textId="77777777" w:rsidR="00C36D4E" w:rsidRDefault="00C36D4E" w:rsidP="00C36D4E">
      <w:pPr>
        <w:pStyle w:val="Heading5"/>
      </w:pPr>
      <w:bookmarkStart w:id="902" w:name="_Toc29230464"/>
      <w:bookmarkStart w:id="903" w:name="_Toc36026723"/>
      <w:r>
        <w:t>8.4.1.2.1</w:t>
      </w:r>
      <w:r>
        <w:tab/>
        <w:t>Sequence generation</w:t>
      </w:r>
      <w:bookmarkEnd w:id="902"/>
      <w:bookmarkEnd w:id="903"/>
    </w:p>
    <w:p w14:paraId="584B5B69" w14:textId="77777777" w:rsidR="00C36D4E" w:rsidRDefault="00C36D4E" w:rsidP="00C36D4E">
      <w:pPr>
        <w:pStyle w:val="Heading5"/>
      </w:pPr>
      <w:bookmarkStart w:id="904" w:name="_Toc29230465"/>
      <w:bookmarkStart w:id="905" w:name="_Toc36026724"/>
      <w:r>
        <w:t>8.4.1.2.2</w:t>
      </w:r>
      <w:r>
        <w:tab/>
        <w:t>Mapping to physical resources</w:t>
      </w:r>
      <w:bookmarkEnd w:id="904"/>
      <w:bookmarkEnd w:id="905"/>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77777777"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t> is not used for sidelink CSI-RS,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77777777"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oMath>
      <w:r>
        <w:t xml:space="preserve">  overlaps with a symbol used for DM-RS according to clause 8.4.1.1.3</w:t>
      </w:r>
    </w:p>
    <w:p w14:paraId="08A9006F" w14:textId="77777777" w:rsidR="00C36D4E" w:rsidRDefault="00C36D4E" w:rsidP="00C36D4E">
      <w:pPr>
        <w:pStyle w:val="B2"/>
      </w:pPr>
      <w:r>
        <w:lastRenderedPageBreak/>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77777777"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defined in Table </w:t>
      </w:r>
      <w:r>
        <w:t>XXXX</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7777777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77777777"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[TS 38.212].</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DF7A35"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DF7A35"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906" w:name="_Toc29230466"/>
      <w:bookmarkStart w:id="907" w:name="_Toc36026725"/>
      <w:r>
        <w:t>8.4.1.3</w:t>
      </w:r>
      <w:r>
        <w:tab/>
        <w:t>Demodulation reference signals for PSCCH</w:t>
      </w:r>
      <w:bookmarkEnd w:id="906"/>
      <w:bookmarkEnd w:id="907"/>
    </w:p>
    <w:p w14:paraId="2D451B04" w14:textId="77777777" w:rsidR="00C36D4E" w:rsidRDefault="00C36D4E" w:rsidP="00C36D4E">
      <w:pPr>
        <w:pStyle w:val="Heading5"/>
      </w:pPr>
      <w:bookmarkStart w:id="908" w:name="_Toc29230467"/>
      <w:bookmarkStart w:id="909" w:name="_Toc36026726"/>
      <w:r>
        <w:t>8.4.1.3.1</w:t>
      </w:r>
      <w:r>
        <w:tab/>
        <w:t>Sequence generation</w:t>
      </w:r>
      <w:bookmarkEnd w:id="908"/>
      <w:bookmarkEnd w:id="909"/>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77777777" w:rsidR="00C36D4E" w:rsidRDefault="00DF7A35"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4261224F" w14:textId="77777777" w:rsidR="00C36D4E" w:rsidRPr="00B92B8B" w:rsidRDefault="00DF7A35" w:rsidP="00C36D4E">
      <w:pPr>
        <w:pStyle w:val="EQ"/>
      </w:pPr>
      <m:oMathPara>
        <m:oMath>
          <m:sSub>
            <m:sSubPr>
              <m:ctrlPr>
                <w:rPr>
                  <w:rFonts w:ascii="Cambria Math" w:hAnsi="Cambria Math"/>
                </w:rPr>
              </m:ctrlPr>
            </m:sSubPr>
            <m:e>
              <m:r>
                <w:rPr>
                  <w:rFonts w:ascii="Cambria Math" w:hAnsi="Cambria Math"/>
                </w:rPr>
                <m:t>c</m:t>
              </m:r>
            </m:e>
            <m:sub>
              <m:r>
                <m:rPr>
                  <m:nor/>
                </m:rPr>
                <m:t>init</m:t>
              </m:r>
            </m:sub>
          </m:sSub>
        </m:oMath>
      </m:oMathPara>
    </w:p>
    <w:p w14:paraId="236E10D6" w14:textId="77777777" w:rsidR="00C36D4E" w:rsidRDefault="00C36D4E" w:rsidP="00C36D4E">
      <w:pPr>
        <w:pStyle w:val="Heading5"/>
      </w:pPr>
      <w:bookmarkStart w:id="910" w:name="_Toc29230468"/>
      <w:bookmarkStart w:id="911" w:name="_Toc36026727"/>
      <w:r>
        <w:lastRenderedPageBreak/>
        <w:t>8.4.1.3.2</w:t>
      </w:r>
      <w:r>
        <w:tab/>
        <w:t>Mapping to physical resources</w:t>
      </w:r>
      <w:bookmarkEnd w:id="910"/>
      <w:bookmarkEnd w:id="911"/>
    </w:p>
    <w:p w14:paraId="5088ADF2" w14:textId="77777777"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77777777" w:rsidR="00C36D4E" w:rsidRPr="005428FF" w:rsidRDefault="00DF7A35"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aln/>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r>
                <w:rPr>
                  <w:rFonts w:ascii="Cambria Math" w:hAnsi="Cambria Math"/>
                </w:rPr>
                <m:t>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7AF3489B" w14:textId="77777777" w:rsidR="00C36D4E" w:rsidRDefault="00C36D4E" w:rsidP="00C36D4E">
      <w:pPr>
        <w:pStyle w:val="B1"/>
      </w:pPr>
      <w:r>
        <w:t>-</w:t>
      </w:r>
      <w:r>
        <w:tab/>
        <w:t>they are within the resource elements constituting the PSCCH</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314B38CB" w14:textId="77777777" w:rsidR="00C36D4E" w:rsidRPr="00393453" w:rsidRDefault="00C36D4E" w:rsidP="00C36D4E">
      <w:r>
        <w:t xml:space="preserve">The quantity </w:t>
      </w:r>
      <m:oMath>
        <m:r>
          <w:rPr>
            <w:rFonts w:ascii="Cambria Math" w:hAnsi="Cambria Math"/>
          </w:rPr>
          <m:t>l</m:t>
        </m:r>
      </m:oMath>
      <w:r>
        <w:t xml:space="preserve"> is the OFDM symbol number within the slot.</w:t>
      </w:r>
    </w:p>
    <w:p w14:paraId="2DCE8157" w14:textId="77777777" w:rsidR="00C36D4E" w:rsidRDefault="00C36D4E" w:rsidP="00C36D4E">
      <w:pPr>
        <w:pStyle w:val="Heading4"/>
      </w:pPr>
      <w:bookmarkStart w:id="912" w:name="_Toc29230469"/>
      <w:bookmarkStart w:id="913" w:name="_Toc11324570"/>
      <w:bookmarkStart w:id="914" w:name="_Toc36026728"/>
      <w:r>
        <w:t>8.4.1.4.</w:t>
      </w:r>
      <w:r>
        <w:tab/>
        <w:t>Demodulation reference signals for PSBCH</w:t>
      </w:r>
      <w:bookmarkEnd w:id="912"/>
      <w:bookmarkEnd w:id="914"/>
    </w:p>
    <w:p w14:paraId="6644A5EB" w14:textId="77777777" w:rsidR="00C36D4E" w:rsidRDefault="00C36D4E" w:rsidP="00C36D4E">
      <w:pPr>
        <w:pStyle w:val="Heading5"/>
      </w:pPr>
      <w:bookmarkStart w:id="915" w:name="_Toc29230470"/>
      <w:bookmarkStart w:id="916" w:name="_Toc36026729"/>
      <w:r>
        <w:t>8.4.1.4.1</w:t>
      </w:r>
      <w:r>
        <w:tab/>
        <w:t>Sequence generation</w:t>
      </w:r>
      <w:bookmarkEnd w:id="915"/>
      <w:bookmarkEnd w:id="916"/>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77777777"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77777777" w:rsidR="00C36D4E" w:rsidRPr="006D0476" w:rsidRDefault="00DF7A35"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oMath>
      </m:oMathPara>
    </w:p>
    <w:p w14:paraId="28C0CCA5" w14:textId="77777777" w:rsidR="00C36D4E" w:rsidRDefault="00C36D4E" w:rsidP="00C36D4E">
      <w:pPr>
        <w:pStyle w:val="Heading5"/>
      </w:pPr>
      <w:bookmarkStart w:id="917" w:name="_Toc29230471"/>
      <w:bookmarkStart w:id="918" w:name="_Toc36026730"/>
      <w:r>
        <w:t>8.4.1.4.2</w:t>
      </w:r>
      <w:r>
        <w:tab/>
        <w:t>Mapping to physical resources</w:t>
      </w:r>
      <w:bookmarkEnd w:id="917"/>
      <w:bookmarkEnd w:id="918"/>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919" w:name="_Toc29230472"/>
      <w:bookmarkStart w:id="920" w:name="_Toc36026731"/>
      <w:r>
        <w:t>8.4.1.5</w:t>
      </w:r>
      <w:r>
        <w:tab/>
        <w:t>CSI reference signals</w:t>
      </w:r>
      <w:bookmarkEnd w:id="913"/>
      <w:bookmarkEnd w:id="919"/>
      <w:bookmarkEnd w:id="920"/>
    </w:p>
    <w:p w14:paraId="5EBFAAEF" w14:textId="77777777" w:rsidR="00C36D4E" w:rsidRDefault="00C36D4E" w:rsidP="00C36D4E">
      <w:pPr>
        <w:pStyle w:val="Heading5"/>
      </w:pPr>
      <w:bookmarkStart w:id="921" w:name="_Toc11324571"/>
      <w:bookmarkStart w:id="922" w:name="_Toc29230473"/>
      <w:bookmarkStart w:id="923" w:name="_Toc36026732"/>
      <w:r>
        <w:t>8.4.1.5.1</w:t>
      </w:r>
      <w:r>
        <w:tab/>
        <w:t>General</w:t>
      </w:r>
      <w:bookmarkEnd w:id="921"/>
      <w:bookmarkEnd w:id="922"/>
      <w:bookmarkEnd w:id="923"/>
    </w:p>
    <w:p w14:paraId="7A0D8E27" w14:textId="77777777" w:rsidR="00C36D4E" w:rsidRDefault="00C36D4E" w:rsidP="00C36D4E">
      <w:pPr>
        <w:pStyle w:val="Heading5"/>
      </w:pPr>
      <w:bookmarkStart w:id="924" w:name="_Toc11324572"/>
      <w:bookmarkStart w:id="925" w:name="_Toc29230474"/>
      <w:bookmarkStart w:id="926" w:name="_Toc36026733"/>
      <w:r>
        <w:t>8.4.1.5.2</w:t>
      </w:r>
      <w:r>
        <w:tab/>
        <w:t>Sequence generation</w:t>
      </w:r>
      <w:bookmarkEnd w:id="924"/>
      <w:bookmarkEnd w:id="925"/>
      <w:bookmarkEnd w:id="92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DF7A35"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77777777"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TS </w:t>
      </w:r>
      <w:r w:rsidRPr="00997267">
        <w:t>38.212]</w:t>
      </w:r>
      <w:r>
        <w:t>.</w:t>
      </w:r>
    </w:p>
    <w:p w14:paraId="6FF89840" w14:textId="77777777" w:rsidR="00C36D4E" w:rsidRDefault="00C36D4E" w:rsidP="00C36D4E">
      <w:pPr>
        <w:pStyle w:val="Heading5"/>
      </w:pPr>
      <w:bookmarkStart w:id="927" w:name="_Toc11324573"/>
      <w:bookmarkStart w:id="928" w:name="_Toc29230475"/>
      <w:bookmarkStart w:id="929" w:name="_Toc36026734"/>
      <w:r>
        <w:t>8</w:t>
      </w:r>
      <w:r w:rsidRPr="00072CC6">
        <w:t>.4.1.</w:t>
      </w:r>
      <w:r>
        <w:t>5</w:t>
      </w:r>
      <w:r w:rsidRPr="00072CC6">
        <w:t>.</w:t>
      </w:r>
      <w:r>
        <w:t>3</w:t>
      </w:r>
      <w:r w:rsidRPr="00072CC6">
        <w:tab/>
        <w:t>Mapping to physical resources</w:t>
      </w:r>
      <w:bookmarkEnd w:id="927"/>
      <w:bookmarkEnd w:id="928"/>
      <w:bookmarkEnd w:id="929"/>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lastRenderedPageBreak/>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930" w:name="_Toc29230476"/>
      <w:bookmarkStart w:id="931" w:name="_Toc36026735"/>
      <w:r>
        <w:t>8.4.2</w:t>
      </w:r>
      <w:r>
        <w:tab/>
        <w:t>Synchronization signals</w:t>
      </w:r>
      <w:bookmarkEnd w:id="930"/>
      <w:bookmarkEnd w:id="931"/>
    </w:p>
    <w:p w14:paraId="70873C2C" w14:textId="77777777" w:rsidR="00C36D4E" w:rsidRDefault="00C36D4E" w:rsidP="00C36D4E">
      <w:pPr>
        <w:pStyle w:val="Heading4"/>
      </w:pPr>
      <w:bookmarkStart w:id="932" w:name="_Toc29230477"/>
      <w:bookmarkStart w:id="933" w:name="_Toc36026736"/>
      <w:r>
        <w:t>8.4.2.1</w:t>
      </w:r>
      <w:r>
        <w:tab/>
        <w:t>Physical-layer sidelink identities</w:t>
      </w:r>
      <w:bookmarkEnd w:id="932"/>
      <w:bookmarkEnd w:id="933"/>
    </w:p>
    <w:p w14:paraId="0F1C47A4" w14:textId="77777777" w:rsidR="00C36D4E" w:rsidRDefault="00C36D4E" w:rsidP="00C36D4E">
      <w:r>
        <w:t>There are 672 unique physical-layer sidelink 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sequences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934" w:name="_Toc11324576"/>
      <w:bookmarkStart w:id="935" w:name="_Toc29230478"/>
      <w:bookmarkStart w:id="936" w:name="_Toc36026737"/>
      <w:r>
        <w:t>8</w:t>
      </w:r>
      <w:r w:rsidRPr="009D7866">
        <w:t>.</w:t>
      </w:r>
      <w:r>
        <w:t>4.2.2</w:t>
      </w:r>
      <w:r>
        <w:tab/>
        <w:t>Sidelink primary synchronization signal</w:t>
      </w:r>
      <w:bookmarkEnd w:id="934"/>
      <w:bookmarkEnd w:id="935"/>
      <w:bookmarkEnd w:id="936"/>
    </w:p>
    <w:p w14:paraId="2A0982B5" w14:textId="77777777" w:rsidR="00C36D4E" w:rsidRDefault="00C36D4E" w:rsidP="00C36D4E">
      <w:pPr>
        <w:pStyle w:val="Heading5"/>
      </w:pPr>
      <w:bookmarkStart w:id="937" w:name="_Toc11324577"/>
      <w:bookmarkStart w:id="938" w:name="_Toc29230479"/>
      <w:bookmarkStart w:id="939" w:name="_Toc36026738"/>
      <w:r>
        <w:t>8.4.2.2.1</w:t>
      </w:r>
      <w:r>
        <w:tab/>
        <w:t>Sequence generation</w:t>
      </w:r>
      <w:bookmarkEnd w:id="937"/>
      <w:bookmarkEnd w:id="938"/>
      <w:bookmarkEnd w:id="939"/>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940" w:name="_Hlk22843206"/>
    </w:p>
    <w:p w14:paraId="66DA5BE5" w14:textId="77777777" w:rsidR="00C36D4E" w:rsidRPr="00A33E17" w:rsidRDefault="00DF7A35"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941" w:name="_Hlk22845125"/>
    <w:p w14:paraId="3F2E1423" w14:textId="77777777" w:rsidR="00C36D4E" w:rsidRPr="00B92B8B" w:rsidRDefault="00DF7A35"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942" w:name="_Toc11324578"/>
      <w:bookmarkStart w:id="943" w:name="_Toc29230480"/>
      <w:bookmarkStart w:id="944" w:name="_Toc36026739"/>
      <w:bookmarkEnd w:id="940"/>
      <w:bookmarkEnd w:id="941"/>
      <w:r>
        <w:t>8.4.2.2.2</w:t>
      </w:r>
      <w:r>
        <w:tab/>
        <w:t>Mapping to physical resources</w:t>
      </w:r>
      <w:bookmarkEnd w:id="942"/>
      <w:bookmarkEnd w:id="943"/>
      <w:bookmarkEnd w:id="944"/>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945" w:name="_Toc11324579"/>
      <w:bookmarkStart w:id="946" w:name="_Toc29230481"/>
      <w:bookmarkStart w:id="947" w:name="_Toc36026740"/>
      <w:r>
        <w:t>8.4.2.3</w:t>
      </w:r>
      <w:r>
        <w:tab/>
        <w:t>Sidelink secondary synchronization signal</w:t>
      </w:r>
      <w:bookmarkEnd w:id="945"/>
      <w:bookmarkEnd w:id="946"/>
      <w:bookmarkEnd w:id="947"/>
    </w:p>
    <w:p w14:paraId="6647294D" w14:textId="77777777" w:rsidR="00C36D4E" w:rsidRDefault="00C36D4E" w:rsidP="00C36D4E">
      <w:pPr>
        <w:pStyle w:val="Heading5"/>
      </w:pPr>
      <w:bookmarkStart w:id="948" w:name="_Toc11324580"/>
      <w:bookmarkStart w:id="949" w:name="_Toc29230482"/>
      <w:bookmarkStart w:id="950" w:name="_Toc36026741"/>
      <w:r>
        <w:t>8.4.2.3.1</w:t>
      </w:r>
      <w:r>
        <w:tab/>
        <w:t>Sequence generation</w:t>
      </w:r>
      <w:bookmarkEnd w:id="948"/>
      <w:bookmarkEnd w:id="949"/>
      <w:bookmarkEnd w:id="950"/>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DF7A35"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DF7A35"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951" w:name="_Toc11324581"/>
    <w:p w14:paraId="5C434AB4" w14:textId="77777777" w:rsidR="00C36D4E" w:rsidRPr="008732C9" w:rsidRDefault="00DF7A35"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952" w:name="_Toc29230483"/>
      <w:bookmarkStart w:id="953" w:name="_Toc36026742"/>
      <w:r>
        <w:lastRenderedPageBreak/>
        <w:t>8.4.2.3.2</w:t>
      </w:r>
      <w:r>
        <w:tab/>
        <w:t>Mapping to physical resources</w:t>
      </w:r>
      <w:bookmarkEnd w:id="951"/>
      <w:bookmarkEnd w:id="952"/>
      <w:bookmarkEnd w:id="953"/>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954" w:name="_Toc29230484"/>
      <w:bookmarkStart w:id="955" w:name="_Toc36026743"/>
      <w:r>
        <w:t>8.4.3</w:t>
      </w:r>
      <w:r>
        <w:tab/>
        <w:t>S-SS/PSBCH block</w:t>
      </w:r>
      <w:bookmarkEnd w:id="954"/>
      <w:bookmarkEnd w:id="955"/>
    </w:p>
    <w:p w14:paraId="135B2ECA" w14:textId="77777777" w:rsidR="00C36D4E" w:rsidRDefault="00C36D4E" w:rsidP="00C36D4E">
      <w:pPr>
        <w:pStyle w:val="Heading4"/>
      </w:pPr>
      <w:bookmarkStart w:id="956" w:name="_Toc11324583"/>
      <w:bookmarkStart w:id="957" w:name="_Toc29230485"/>
      <w:bookmarkStart w:id="958" w:name="_Toc36026744"/>
      <w:r>
        <w:t>8.4.3.1</w:t>
      </w:r>
      <w:r>
        <w:tab/>
        <w:t>Time-frequency structure of an S-SS/PSBCH block</w:t>
      </w:r>
      <w:bookmarkEnd w:id="956"/>
      <w:bookmarkEnd w:id="957"/>
      <w:bookmarkEnd w:id="958"/>
    </w:p>
    <w:p w14:paraId="2C1EABDD" w14:textId="77777777"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959" w:name="_Toc11324584"/>
      <w:bookmarkStart w:id="960" w:name="_Toc29230486"/>
      <w:bookmarkStart w:id="961" w:name="_Toc36026745"/>
      <w:r>
        <w:t>8.4.3.1.1</w:t>
      </w:r>
      <w:r>
        <w:tab/>
        <w:t>Mapping of S-PSS within an S-SS/PSBCH block</w:t>
      </w:r>
      <w:bookmarkEnd w:id="959"/>
      <w:bookmarkEnd w:id="960"/>
      <w:bookmarkEnd w:id="961"/>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962" w:name="_Toc11324585"/>
      <w:bookmarkStart w:id="963" w:name="_Toc29230487"/>
      <w:bookmarkStart w:id="964" w:name="_Toc36026746"/>
      <w:r>
        <w:t>8.4.3.1.2</w:t>
      </w:r>
      <w:r>
        <w:tab/>
        <w:t>Mapping of S-SSS within an S-SS/PSBCH block</w:t>
      </w:r>
      <w:bookmarkEnd w:id="962"/>
      <w:bookmarkEnd w:id="963"/>
      <w:bookmarkEnd w:id="964"/>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965" w:name="_Toc11324586"/>
      <w:bookmarkStart w:id="966" w:name="_Toc29230488"/>
      <w:bookmarkStart w:id="967" w:name="_Toc36026747"/>
      <w:r>
        <w:t>8.4.3.1.3</w:t>
      </w:r>
      <w:r>
        <w:tab/>
        <w:t>Mapping of PSBCH and DM-RS within an S-SS/PSBCH block</w:t>
      </w:r>
      <w:bookmarkEnd w:id="965"/>
      <w:bookmarkEnd w:id="966"/>
      <w:bookmarkEnd w:id="967"/>
    </w:p>
    <w:p w14:paraId="65A9A41E" w14:textId="77777777"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77777777"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XXX</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968" w:name="_Toc11324587"/>
      <w:bookmarkStart w:id="969" w:name="_Toc29230489"/>
      <w:bookmarkStart w:id="970" w:name="_Toc36026748"/>
      <w:r>
        <w:t>8.4.3.2</w:t>
      </w:r>
      <w:r>
        <w:tab/>
        <w:t>Time location of an S-SS/PSBCH block</w:t>
      </w:r>
      <w:bookmarkEnd w:id="968"/>
      <w:bookmarkEnd w:id="969"/>
      <w:bookmarkEnd w:id="970"/>
    </w:p>
    <w:p w14:paraId="5A6F8967" w14:textId="77777777" w:rsidR="00C36D4E" w:rsidRDefault="00C36D4E" w:rsidP="00C36D4E">
      <w:r>
        <w:t>The locations in the time domain where a UE shall monitor for a possible S-SS/PSBCH block are described in clause XXX of [5, TS 38.213].</w:t>
      </w:r>
    </w:p>
    <w:p w14:paraId="416B2175" w14:textId="77777777" w:rsidR="00721FC5" w:rsidRPr="00A92EAB" w:rsidRDefault="00721FC5" w:rsidP="00E94ECE"/>
    <w:p w14:paraId="45EF6F14" w14:textId="77777777" w:rsidR="005B4773" w:rsidRDefault="00DE4BFC" w:rsidP="005B4773">
      <w:pPr>
        <w:pStyle w:val="Heading9"/>
      </w:pPr>
      <w:bookmarkStart w:id="971" w:name="historyclause"/>
      <w:r>
        <w:br w:type="page"/>
      </w:r>
      <w:bookmarkStart w:id="972" w:name="_Toc19796531"/>
      <w:bookmarkStart w:id="973" w:name="_Toc26459757"/>
      <w:bookmarkStart w:id="974" w:name="_Toc29230490"/>
      <w:bookmarkStart w:id="975" w:name="_Toc36026749"/>
      <w:r w:rsidR="005B4773" w:rsidRPr="00235394">
        <w:lastRenderedPageBreak/>
        <w:t xml:space="preserve">Annex </w:t>
      </w:r>
      <w:r w:rsidR="005B4773">
        <w:rPr>
          <w:lang w:eastAsia="zh-CN"/>
        </w:rPr>
        <w:t>A</w:t>
      </w:r>
      <w:r w:rsidR="005B4773" w:rsidRPr="00235394">
        <w:t>:</w:t>
      </w:r>
      <w:r w:rsidR="005B4773" w:rsidRPr="00235394">
        <w:br/>
        <w:t>Change history</w:t>
      </w:r>
      <w:bookmarkEnd w:id="972"/>
      <w:bookmarkEnd w:id="973"/>
      <w:bookmarkEnd w:id="974"/>
      <w:bookmarkEnd w:id="975"/>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971"/>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bl>
    <w:p w14:paraId="5E318D76" w14:textId="77777777" w:rsidR="00DE4BFC" w:rsidRPr="00235394" w:rsidRDefault="00DE4BFC" w:rsidP="00DE4BFC"/>
    <w:sectPr w:rsidR="00DE4BFC" w:rsidRPr="00235394">
      <w:headerReference w:type="even" r:id="rId1658"/>
      <w:headerReference w:type="default" r:id="rId1659"/>
      <w:footerReference w:type="default" r:id="rId1660"/>
      <w:headerReference w:type="first" r:id="rId16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B05520" w14:textId="77777777" w:rsidR="00E86AE3" w:rsidRDefault="00E86AE3">
      <w:r>
        <w:separator/>
      </w:r>
    </w:p>
  </w:endnote>
  <w:endnote w:type="continuationSeparator" w:id="0">
    <w:p w14:paraId="07DB52B9" w14:textId="77777777" w:rsidR="00E86AE3" w:rsidRDefault="00E86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3E219" w14:textId="77777777" w:rsidR="008E6DE1" w:rsidRDefault="008E6D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D851E6" w14:textId="77777777" w:rsidR="00E86AE3" w:rsidRDefault="00E86AE3">
      <w:r>
        <w:separator/>
      </w:r>
    </w:p>
  </w:footnote>
  <w:footnote w:type="continuationSeparator" w:id="0">
    <w:p w14:paraId="69612A11" w14:textId="77777777" w:rsidR="00E86AE3" w:rsidRDefault="00E86A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3BBCF" w14:textId="77777777" w:rsidR="008E6DE1" w:rsidRDefault="008E6D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950CD" w14:textId="39F36110" w:rsidR="008E6DE1" w:rsidRDefault="008E6D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5919">
      <w:rPr>
        <w:rFonts w:ascii="Arial" w:hAnsi="Arial" w:cs="Arial"/>
        <w:b/>
        <w:noProof/>
        <w:sz w:val="18"/>
        <w:szCs w:val="18"/>
      </w:rPr>
      <w:t>3GPP TS 38.211 V16.1.0 (2020-03)</w:t>
    </w:r>
    <w:r>
      <w:rPr>
        <w:rFonts w:ascii="Arial" w:hAnsi="Arial" w:cs="Arial"/>
        <w:b/>
        <w:sz w:val="18"/>
        <w:szCs w:val="18"/>
      </w:rPr>
      <w:fldChar w:fldCharType="end"/>
    </w:r>
  </w:p>
  <w:p w14:paraId="379DADB4" w14:textId="77777777" w:rsidR="008E6DE1" w:rsidRDefault="008E6D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407EA72F" w:rsidR="008E6DE1" w:rsidRDefault="008E6D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5919">
      <w:rPr>
        <w:rFonts w:ascii="Arial" w:hAnsi="Arial" w:cs="Arial"/>
        <w:b/>
        <w:noProof/>
        <w:sz w:val="18"/>
        <w:szCs w:val="18"/>
      </w:rPr>
      <w:t>Release 16</w:t>
    </w:r>
    <w:r>
      <w:rPr>
        <w:rFonts w:ascii="Arial" w:hAnsi="Arial" w:cs="Arial"/>
        <w:b/>
        <w:sz w:val="18"/>
        <w:szCs w:val="18"/>
      </w:rPr>
      <w:fldChar w:fldCharType="end"/>
    </w:r>
  </w:p>
  <w:p w14:paraId="04ECED12" w14:textId="77777777" w:rsidR="008E6DE1" w:rsidRDefault="008E6D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AF989" w14:textId="77777777" w:rsidR="008E6DE1" w:rsidRDefault="008E6D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8F4"/>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500E5"/>
    <w:rsid w:val="0045254D"/>
    <w:rsid w:val="00453A8F"/>
    <w:rsid w:val="00453F6F"/>
    <w:rsid w:val="00454D1E"/>
    <w:rsid w:val="00455C88"/>
    <w:rsid w:val="004567ED"/>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376DF"/>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2530"/>
    <w:rsid w:val="00A034A1"/>
    <w:rsid w:val="00A04BA9"/>
    <w:rsid w:val="00A055F3"/>
    <w:rsid w:val="00A05F76"/>
    <w:rsid w:val="00A06DC1"/>
    <w:rsid w:val="00A06F02"/>
    <w:rsid w:val="00A07FB6"/>
    <w:rsid w:val="00A106F5"/>
    <w:rsid w:val="00A10A55"/>
    <w:rsid w:val="00A10F02"/>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A4"/>
    <w:rsid w:val="00DB2FE6"/>
    <w:rsid w:val="00DB387D"/>
    <w:rsid w:val="00DB3935"/>
    <w:rsid w:val="00DB3CC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2E4B"/>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116B"/>
    <w:rsid w:val="00E12885"/>
    <w:rsid w:val="00E13053"/>
    <w:rsid w:val="00E13A03"/>
    <w:rsid w:val="00E144E6"/>
    <w:rsid w:val="00E14A84"/>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uiPriority w:val="99"/>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39.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8.wmf"/><Relationship Id="rId475" Type="http://schemas.openxmlformats.org/officeDocument/2006/relationships/oleObject" Target="embeddings/oleObject237.bin"/><Relationship Id="rId682" Type="http://schemas.openxmlformats.org/officeDocument/2006/relationships/oleObject" Target="embeddings/oleObject353.bin"/><Relationship Id="rId128" Type="http://schemas.openxmlformats.org/officeDocument/2006/relationships/oleObject" Target="embeddings/oleObject63.bin"/><Relationship Id="rId335" Type="http://schemas.openxmlformats.org/officeDocument/2006/relationships/oleObject" Target="embeddings/oleObject166.bin"/><Relationship Id="rId542" Type="http://schemas.openxmlformats.org/officeDocument/2006/relationships/image" Target="media/image261.wmf"/><Relationship Id="rId987" Type="http://schemas.openxmlformats.org/officeDocument/2006/relationships/image" Target="media/image465.wmf"/><Relationship Id="rId1172" Type="http://schemas.openxmlformats.org/officeDocument/2006/relationships/image" Target="media/image552.wmf"/><Relationship Id="rId402" Type="http://schemas.openxmlformats.org/officeDocument/2006/relationships/image" Target="media/image196.wmf"/><Relationship Id="rId847" Type="http://schemas.openxmlformats.org/officeDocument/2006/relationships/oleObject" Target="embeddings/oleObject451.bin"/><Relationship Id="rId1032" Type="http://schemas.openxmlformats.org/officeDocument/2006/relationships/image" Target="media/image490.wmf"/><Relationship Id="rId1477" Type="http://schemas.openxmlformats.org/officeDocument/2006/relationships/oleObject" Target="embeddings/oleObject816.bin"/><Relationship Id="rId707" Type="http://schemas.openxmlformats.org/officeDocument/2006/relationships/image" Target="media/image331.wmf"/><Relationship Id="rId914" Type="http://schemas.openxmlformats.org/officeDocument/2006/relationships/image" Target="media/image427.wmf"/><Relationship Id="rId1337" Type="http://schemas.openxmlformats.org/officeDocument/2006/relationships/oleObject" Target="embeddings/oleObject703.bin"/><Relationship Id="rId1544" Type="http://schemas.openxmlformats.org/officeDocument/2006/relationships/oleObject" Target="embeddings/oleObject848.bin"/><Relationship Id="rId43" Type="http://schemas.openxmlformats.org/officeDocument/2006/relationships/oleObject" Target="embeddings/oleObject17.bin"/><Relationship Id="rId1404" Type="http://schemas.openxmlformats.org/officeDocument/2006/relationships/oleObject" Target="embeddings/oleObject768.bin"/><Relationship Id="rId1611" Type="http://schemas.openxmlformats.org/officeDocument/2006/relationships/oleObject" Target="embeddings/oleObject895.bin"/><Relationship Id="rId192" Type="http://schemas.openxmlformats.org/officeDocument/2006/relationships/image" Target="media/image87.wmf"/><Relationship Id="rId497" Type="http://schemas.openxmlformats.org/officeDocument/2006/relationships/oleObject" Target="embeddings/oleObject249.bin"/><Relationship Id="rId357" Type="http://schemas.openxmlformats.org/officeDocument/2006/relationships/oleObject" Target="embeddings/oleObject176.bin"/><Relationship Id="rId1194" Type="http://schemas.openxmlformats.org/officeDocument/2006/relationships/image" Target="media/image563.wmf"/><Relationship Id="rId217" Type="http://schemas.openxmlformats.org/officeDocument/2006/relationships/image" Target="media/image98.wmf"/><Relationship Id="rId564" Type="http://schemas.openxmlformats.org/officeDocument/2006/relationships/image" Target="media/image271.wmf"/><Relationship Id="rId771" Type="http://schemas.openxmlformats.org/officeDocument/2006/relationships/oleObject" Target="embeddings/oleObject402.bin"/><Relationship Id="rId869" Type="http://schemas.openxmlformats.org/officeDocument/2006/relationships/image" Target="media/image398.wmf"/><Relationship Id="rId1499" Type="http://schemas.openxmlformats.org/officeDocument/2006/relationships/image" Target="media/image664.wmf"/><Relationship Id="rId424" Type="http://schemas.openxmlformats.org/officeDocument/2006/relationships/image" Target="media/image206.wmf"/><Relationship Id="rId631" Type="http://schemas.openxmlformats.org/officeDocument/2006/relationships/oleObject" Target="embeddings/oleObject322.bin"/><Relationship Id="rId729" Type="http://schemas.openxmlformats.org/officeDocument/2006/relationships/oleObject" Target="embeddings/oleObject380.bin"/><Relationship Id="rId1054" Type="http://schemas.openxmlformats.org/officeDocument/2006/relationships/oleObject" Target="embeddings/oleObject548.bin"/><Relationship Id="rId1261" Type="http://schemas.openxmlformats.org/officeDocument/2006/relationships/image" Target="media/image593.wmf"/><Relationship Id="rId1359" Type="http://schemas.openxmlformats.org/officeDocument/2006/relationships/image" Target="media/image627.wmf"/><Relationship Id="rId936" Type="http://schemas.openxmlformats.org/officeDocument/2006/relationships/image" Target="media/image440.wmf"/><Relationship Id="rId1121" Type="http://schemas.openxmlformats.org/officeDocument/2006/relationships/image" Target="media/image527.wmf"/><Relationship Id="rId1219" Type="http://schemas.openxmlformats.org/officeDocument/2006/relationships/oleObject" Target="embeddings/oleObject638.bin"/><Relationship Id="rId1566" Type="http://schemas.openxmlformats.org/officeDocument/2006/relationships/oleObject" Target="embeddings/oleObject867.bin"/><Relationship Id="rId65" Type="http://schemas.openxmlformats.org/officeDocument/2006/relationships/oleObject" Target="embeddings/oleObject29.bin"/><Relationship Id="rId1426" Type="http://schemas.openxmlformats.org/officeDocument/2006/relationships/oleObject" Target="embeddings/oleObject787.bin"/><Relationship Id="rId1633" Type="http://schemas.openxmlformats.org/officeDocument/2006/relationships/image" Target="media/image718.wmf"/><Relationship Id="rId281" Type="http://schemas.openxmlformats.org/officeDocument/2006/relationships/image" Target="media/image135.wmf"/><Relationship Id="rId141" Type="http://schemas.openxmlformats.org/officeDocument/2006/relationships/oleObject" Target="embeddings/oleObject71.bin"/><Relationship Id="rId379" Type="http://schemas.openxmlformats.org/officeDocument/2006/relationships/oleObject" Target="embeddings/oleObject187.bin"/><Relationship Id="rId586" Type="http://schemas.openxmlformats.org/officeDocument/2006/relationships/image" Target="media/image281.wmf"/><Relationship Id="rId793" Type="http://schemas.openxmlformats.org/officeDocument/2006/relationships/oleObject" Target="embeddings/oleObject415.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17.wmf"/><Relationship Id="rId653" Type="http://schemas.openxmlformats.org/officeDocument/2006/relationships/image" Target="media/image312.wmf"/><Relationship Id="rId1076" Type="http://schemas.openxmlformats.org/officeDocument/2006/relationships/oleObject" Target="embeddings/oleObject562.bin"/><Relationship Id="rId1283" Type="http://schemas.openxmlformats.org/officeDocument/2006/relationships/oleObject" Target="embeddings/oleObject670.bin"/><Relationship Id="rId1490" Type="http://schemas.openxmlformats.org/officeDocument/2006/relationships/oleObject" Target="embeddings/oleObject824.bin"/><Relationship Id="rId306" Type="http://schemas.openxmlformats.org/officeDocument/2006/relationships/image" Target="media/image148.wmf"/><Relationship Id="rId860" Type="http://schemas.openxmlformats.org/officeDocument/2006/relationships/image" Target="media/image394.wmf"/><Relationship Id="rId958" Type="http://schemas.openxmlformats.org/officeDocument/2006/relationships/oleObject" Target="embeddings/oleObject502.bin"/><Relationship Id="rId1143" Type="http://schemas.openxmlformats.org/officeDocument/2006/relationships/image" Target="media/image538.wmf"/><Relationship Id="rId1588" Type="http://schemas.openxmlformats.org/officeDocument/2006/relationships/image" Target="media/image698.wmf"/><Relationship Id="rId87" Type="http://schemas.openxmlformats.org/officeDocument/2006/relationships/oleObject" Target="embeddings/oleObject40.bin"/><Relationship Id="rId513" Type="http://schemas.openxmlformats.org/officeDocument/2006/relationships/oleObject" Target="embeddings/oleObject257.bin"/><Relationship Id="rId720" Type="http://schemas.openxmlformats.org/officeDocument/2006/relationships/oleObject" Target="embeddings/oleObject375.bin"/><Relationship Id="rId818" Type="http://schemas.openxmlformats.org/officeDocument/2006/relationships/oleObject" Target="embeddings/oleObject430.bin"/><Relationship Id="rId1350" Type="http://schemas.openxmlformats.org/officeDocument/2006/relationships/oleObject" Target="embeddings/oleObject716.bin"/><Relationship Id="rId1448" Type="http://schemas.openxmlformats.org/officeDocument/2006/relationships/image" Target="media/image640.wmf"/><Relationship Id="rId1655" Type="http://schemas.openxmlformats.org/officeDocument/2006/relationships/oleObject" Target="embeddings/oleObject924.bin"/><Relationship Id="rId1003" Type="http://schemas.openxmlformats.org/officeDocument/2006/relationships/oleObject" Target="embeddings/oleObject521.bin"/><Relationship Id="rId1210" Type="http://schemas.openxmlformats.org/officeDocument/2006/relationships/image" Target="media/image569.wmf"/><Relationship Id="rId1308" Type="http://schemas.openxmlformats.org/officeDocument/2006/relationships/oleObject" Target="embeddings/oleObject681.bin"/><Relationship Id="rId664" Type="http://schemas.openxmlformats.org/officeDocument/2006/relationships/oleObject" Target="embeddings/oleObject340.bin"/><Relationship Id="rId871" Type="http://schemas.openxmlformats.org/officeDocument/2006/relationships/image" Target="media/image399.wmf"/><Relationship Id="rId969" Type="http://schemas.openxmlformats.org/officeDocument/2006/relationships/image" Target="media/image453.wmf"/><Relationship Id="rId1515" Type="http://schemas.openxmlformats.org/officeDocument/2006/relationships/image" Target="media/image672.wmf"/><Relationship Id="rId1599" Type="http://schemas.openxmlformats.org/officeDocument/2006/relationships/oleObject" Target="embeddings/oleObject888.bin"/><Relationship Id="rId14" Type="http://schemas.openxmlformats.org/officeDocument/2006/relationships/oleObject" Target="embeddings/oleObject2.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81.bin"/><Relationship Id="rId1154" Type="http://schemas.openxmlformats.org/officeDocument/2006/relationships/image" Target="media/image543.wmf"/><Relationship Id="rId1361" Type="http://schemas.openxmlformats.org/officeDocument/2006/relationships/oleObject" Target="embeddings/oleObject725.bin"/><Relationship Id="rId1459" Type="http://schemas.openxmlformats.org/officeDocument/2006/relationships/oleObject" Target="embeddings/oleObject807.bin"/><Relationship Id="rId98" Type="http://schemas.openxmlformats.org/officeDocument/2006/relationships/image" Target="media/image45.wmf"/><Relationship Id="rId163" Type="http://schemas.openxmlformats.org/officeDocument/2006/relationships/image" Target="media/image73.wmf"/><Relationship Id="rId370" Type="http://schemas.openxmlformats.org/officeDocument/2006/relationships/image" Target="media/image180.wmf"/><Relationship Id="rId829" Type="http://schemas.openxmlformats.org/officeDocument/2006/relationships/oleObject" Target="embeddings/oleObject437.bin"/><Relationship Id="rId1014" Type="http://schemas.openxmlformats.org/officeDocument/2006/relationships/oleObject" Target="embeddings/oleObject526.bin"/><Relationship Id="rId1221" Type="http://schemas.openxmlformats.org/officeDocument/2006/relationships/oleObject" Target="embeddings/oleObject639.bin"/><Relationship Id="rId230" Type="http://schemas.openxmlformats.org/officeDocument/2006/relationships/oleObject" Target="embeddings/oleObject119.bin"/><Relationship Id="rId468" Type="http://schemas.openxmlformats.org/officeDocument/2006/relationships/oleObject" Target="embeddings/oleObject233.bin"/><Relationship Id="rId675" Type="http://schemas.openxmlformats.org/officeDocument/2006/relationships/oleObject" Target="embeddings/oleObject349.bin"/><Relationship Id="rId882" Type="http://schemas.openxmlformats.org/officeDocument/2006/relationships/image" Target="media/image409.wmf"/><Relationship Id="rId1098" Type="http://schemas.openxmlformats.org/officeDocument/2006/relationships/image" Target="media/image517.wmf"/><Relationship Id="rId1319" Type="http://schemas.openxmlformats.org/officeDocument/2006/relationships/oleObject" Target="embeddings/oleObject689.bin"/><Relationship Id="rId1526" Type="http://schemas.openxmlformats.org/officeDocument/2006/relationships/oleObject" Target="embeddings/oleObject841.bin"/><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9.bin"/><Relationship Id="rId742" Type="http://schemas.openxmlformats.org/officeDocument/2006/relationships/oleObject" Target="embeddings/oleObject387.bin"/><Relationship Id="rId1165" Type="http://schemas.openxmlformats.org/officeDocument/2006/relationships/oleObject" Target="embeddings/oleObject609.bin"/><Relationship Id="rId1372" Type="http://schemas.openxmlformats.org/officeDocument/2006/relationships/oleObject" Target="embeddings/oleObject736.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image" Target="media/image287.wmf"/><Relationship Id="rId1025" Type="http://schemas.openxmlformats.org/officeDocument/2006/relationships/oleObject" Target="embeddings/oleObject532.bin"/><Relationship Id="rId1232" Type="http://schemas.openxmlformats.org/officeDocument/2006/relationships/oleObject" Target="embeddings/oleObject645.bin"/><Relationship Id="rId241" Type="http://schemas.openxmlformats.org/officeDocument/2006/relationships/oleObject" Target="embeddings/oleObject124.bin"/><Relationship Id="rId479" Type="http://schemas.openxmlformats.org/officeDocument/2006/relationships/oleObject" Target="embeddings/oleObject240.bin"/><Relationship Id="rId686" Type="http://schemas.openxmlformats.org/officeDocument/2006/relationships/oleObject" Target="embeddings/oleObject355.bin"/><Relationship Id="rId893" Type="http://schemas.openxmlformats.org/officeDocument/2006/relationships/image" Target="media/image414.wmf"/><Relationship Id="rId907" Type="http://schemas.openxmlformats.org/officeDocument/2006/relationships/image" Target="media/image423.wmf"/><Relationship Id="rId1537" Type="http://schemas.openxmlformats.org/officeDocument/2006/relationships/image" Target="media/image684.wmf"/><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image" Target="media/image263.wmf"/><Relationship Id="rId753" Type="http://schemas.openxmlformats.org/officeDocument/2006/relationships/image" Target="media/image353.wmf"/><Relationship Id="rId1176" Type="http://schemas.openxmlformats.org/officeDocument/2006/relationships/image" Target="media/image554.wmf"/><Relationship Id="rId1383" Type="http://schemas.openxmlformats.org/officeDocument/2006/relationships/oleObject" Target="embeddings/oleObject747.bin"/><Relationship Id="rId1604" Type="http://schemas.openxmlformats.org/officeDocument/2006/relationships/image" Target="media/image706.wmf"/><Relationship Id="rId101" Type="http://schemas.openxmlformats.org/officeDocument/2006/relationships/oleObject" Target="embeddings/oleObject47.bin"/><Relationship Id="rId185" Type="http://schemas.openxmlformats.org/officeDocument/2006/relationships/oleObject" Target="embeddings/oleObject94.bin"/><Relationship Id="rId406" Type="http://schemas.openxmlformats.org/officeDocument/2006/relationships/image" Target="media/image198.wmf"/><Relationship Id="rId960" Type="http://schemas.openxmlformats.org/officeDocument/2006/relationships/oleObject" Target="embeddings/oleObject503.bin"/><Relationship Id="rId1036" Type="http://schemas.openxmlformats.org/officeDocument/2006/relationships/image" Target="media/image491.wmf"/><Relationship Id="rId1243" Type="http://schemas.openxmlformats.org/officeDocument/2006/relationships/oleObject" Target="embeddings/oleObject651.bin"/><Relationship Id="rId1590" Type="http://schemas.openxmlformats.org/officeDocument/2006/relationships/image" Target="media/image699.wmf"/><Relationship Id="rId392" Type="http://schemas.openxmlformats.org/officeDocument/2006/relationships/image" Target="media/image191.wmf"/><Relationship Id="rId613" Type="http://schemas.openxmlformats.org/officeDocument/2006/relationships/oleObject" Target="embeddings/oleObject313.bin"/><Relationship Id="rId697" Type="http://schemas.openxmlformats.org/officeDocument/2006/relationships/oleObject" Target="embeddings/oleObject362.bin"/><Relationship Id="rId820" Type="http://schemas.openxmlformats.org/officeDocument/2006/relationships/image" Target="media/image381.wmf"/><Relationship Id="rId918" Type="http://schemas.openxmlformats.org/officeDocument/2006/relationships/image" Target="media/image429.wmf"/><Relationship Id="rId1450" Type="http://schemas.openxmlformats.org/officeDocument/2006/relationships/image" Target="media/image641.wmf"/><Relationship Id="rId1548" Type="http://schemas.openxmlformats.org/officeDocument/2006/relationships/image" Target="media/image690.wmf"/><Relationship Id="rId252" Type="http://schemas.openxmlformats.org/officeDocument/2006/relationships/image" Target="media/image115.wmf"/><Relationship Id="rId1103" Type="http://schemas.openxmlformats.org/officeDocument/2006/relationships/oleObject" Target="embeddings/oleObject576.bin"/><Relationship Id="rId1187" Type="http://schemas.openxmlformats.org/officeDocument/2006/relationships/oleObject" Target="embeddings/oleObject620.bin"/><Relationship Id="rId1310" Type="http://schemas.openxmlformats.org/officeDocument/2006/relationships/oleObject" Target="embeddings/oleObject683.bin"/><Relationship Id="rId1408" Type="http://schemas.openxmlformats.org/officeDocument/2006/relationships/oleObject" Target="embeddings/oleObject772.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8.wmf"/><Relationship Id="rId764" Type="http://schemas.openxmlformats.org/officeDocument/2006/relationships/oleObject" Target="embeddings/oleObject398.bin"/><Relationship Id="rId971" Type="http://schemas.openxmlformats.org/officeDocument/2006/relationships/image" Target="media/image455.wmf"/><Relationship Id="rId1394" Type="http://schemas.openxmlformats.org/officeDocument/2006/relationships/oleObject" Target="embeddings/oleObject758.bin"/><Relationship Id="rId1615" Type="http://schemas.openxmlformats.org/officeDocument/2006/relationships/oleObject" Target="embeddings/oleObject897.bin"/><Relationship Id="rId196" Type="http://schemas.openxmlformats.org/officeDocument/2006/relationships/image" Target="media/image89.wmf"/><Relationship Id="rId417" Type="http://schemas.openxmlformats.org/officeDocument/2006/relationships/oleObject" Target="embeddings/oleObject207.bin"/><Relationship Id="rId624" Type="http://schemas.openxmlformats.org/officeDocument/2006/relationships/image" Target="media/image298.wmf"/><Relationship Id="rId831" Type="http://schemas.openxmlformats.org/officeDocument/2006/relationships/oleObject" Target="embeddings/oleObject438.bin"/><Relationship Id="rId1047" Type="http://schemas.openxmlformats.org/officeDocument/2006/relationships/oleObject" Target="embeddings/oleObject544.bin"/><Relationship Id="rId1254" Type="http://schemas.openxmlformats.org/officeDocument/2006/relationships/image" Target="media/image590.wmf"/><Relationship Id="rId1461" Type="http://schemas.openxmlformats.org/officeDocument/2006/relationships/oleObject" Target="embeddings/oleObject809.bin"/><Relationship Id="rId263" Type="http://schemas.openxmlformats.org/officeDocument/2006/relationships/oleObject" Target="embeddings/oleObject132.bin"/><Relationship Id="rId470" Type="http://schemas.openxmlformats.org/officeDocument/2006/relationships/image" Target="media/image228.wmf"/><Relationship Id="rId929" Type="http://schemas.openxmlformats.org/officeDocument/2006/relationships/image" Target="media/image434.wmf"/><Relationship Id="rId1114" Type="http://schemas.openxmlformats.org/officeDocument/2006/relationships/image" Target="media/image524.wmf"/><Relationship Id="rId1321" Type="http://schemas.openxmlformats.org/officeDocument/2006/relationships/image" Target="media/image623.wmf"/><Relationship Id="rId1559" Type="http://schemas.openxmlformats.org/officeDocument/2006/relationships/oleObject" Target="embeddings/oleObject861.bin"/><Relationship Id="rId58" Type="http://schemas.openxmlformats.org/officeDocument/2006/relationships/image" Target="media/image25.wmf"/><Relationship Id="rId123" Type="http://schemas.openxmlformats.org/officeDocument/2006/relationships/oleObject" Target="embeddings/oleObject60.bin"/><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oleObject" Target="embeddings/oleObject404.bin"/><Relationship Id="rId982" Type="http://schemas.openxmlformats.org/officeDocument/2006/relationships/oleObject" Target="embeddings/oleObject513.bin"/><Relationship Id="rId1198" Type="http://schemas.openxmlformats.org/officeDocument/2006/relationships/oleObject" Target="embeddings/oleObject626.bin"/><Relationship Id="rId1419" Type="http://schemas.openxmlformats.org/officeDocument/2006/relationships/oleObject" Target="embeddings/oleObject783.bin"/><Relationship Id="rId1626" Type="http://schemas.openxmlformats.org/officeDocument/2006/relationships/oleObject" Target="embeddings/oleObject904.bin"/><Relationship Id="rId428" Type="http://schemas.openxmlformats.org/officeDocument/2006/relationships/image" Target="media/image208.wmf"/><Relationship Id="rId635" Type="http://schemas.openxmlformats.org/officeDocument/2006/relationships/oleObject" Target="embeddings/oleObject324.bin"/><Relationship Id="rId842" Type="http://schemas.openxmlformats.org/officeDocument/2006/relationships/oleObject" Target="embeddings/oleObject446.bin"/><Relationship Id="rId1058" Type="http://schemas.openxmlformats.org/officeDocument/2006/relationships/image" Target="media/image499.wmf"/><Relationship Id="rId1265" Type="http://schemas.openxmlformats.org/officeDocument/2006/relationships/oleObject" Target="embeddings/oleObject663.bin"/><Relationship Id="rId1472" Type="http://schemas.openxmlformats.org/officeDocument/2006/relationships/image" Target="media/image651.wmf"/><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6.bin"/><Relationship Id="rId1125" Type="http://schemas.openxmlformats.org/officeDocument/2006/relationships/image" Target="media/image529.wmf"/><Relationship Id="rId1332" Type="http://schemas.openxmlformats.org/officeDocument/2006/relationships/oleObject" Target="embeddings/oleObject699.bin"/><Relationship Id="rId69" Type="http://schemas.openxmlformats.org/officeDocument/2006/relationships/oleObject" Target="embeddings/oleObject31.bin"/><Relationship Id="rId134" Type="http://schemas.openxmlformats.org/officeDocument/2006/relationships/oleObject" Target="embeddings/oleObject67.bin"/><Relationship Id="rId579" Type="http://schemas.openxmlformats.org/officeDocument/2006/relationships/image" Target="media/image278.wmf"/><Relationship Id="rId786" Type="http://schemas.openxmlformats.org/officeDocument/2006/relationships/oleObject" Target="embeddings/oleObject411.bin"/><Relationship Id="rId993" Type="http://schemas.openxmlformats.org/officeDocument/2006/relationships/image" Target="media/image469.wmf"/><Relationship Id="rId1637" Type="http://schemas.openxmlformats.org/officeDocument/2006/relationships/image" Target="media/image719.wmf"/><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oleObject" Target="embeddings/oleObject330.bin"/><Relationship Id="rId1069" Type="http://schemas.openxmlformats.org/officeDocument/2006/relationships/image" Target="media/image503.wmf"/><Relationship Id="rId1276" Type="http://schemas.openxmlformats.org/officeDocument/2006/relationships/image" Target="media/image602.wmf"/><Relationship Id="rId1483" Type="http://schemas.openxmlformats.org/officeDocument/2006/relationships/image" Target="media/image656.wmf"/><Relationship Id="rId201" Type="http://schemas.openxmlformats.org/officeDocument/2006/relationships/image" Target="media/image91.wmf"/><Relationship Id="rId285" Type="http://schemas.openxmlformats.org/officeDocument/2006/relationships/image" Target="media/image137.wmf"/><Relationship Id="rId506" Type="http://schemas.openxmlformats.org/officeDocument/2006/relationships/image" Target="media/image245.wmf"/><Relationship Id="rId853" Type="http://schemas.openxmlformats.org/officeDocument/2006/relationships/oleObject" Target="embeddings/oleObject455.bin"/><Relationship Id="rId1136" Type="http://schemas.openxmlformats.org/officeDocument/2006/relationships/oleObject" Target="embeddings/oleObject594.bin"/><Relationship Id="rId492" Type="http://schemas.openxmlformats.org/officeDocument/2006/relationships/image" Target="media/image238.wmf"/><Relationship Id="rId713" Type="http://schemas.openxmlformats.org/officeDocument/2006/relationships/image" Target="media/image334.wmf"/><Relationship Id="rId797" Type="http://schemas.openxmlformats.org/officeDocument/2006/relationships/image" Target="media/image372.wmf"/><Relationship Id="rId920" Type="http://schemas.openxmlformats.org/officeDocument/2006/relationships/oleObject" Target="embeddings/oleObject483.bin"/><Relationship Id="rId1343" Type="http://schemas.openxmlformats.org/officeDocument/2006/relationships/oleObject" Target="embeddings/oleObject709.bin"/><Relationship Id="rId1550" Type="http://schemas.openxmlformats.org/officeDocument/2006/relationships/oleObject" Target="embeddings/oleObject852.bin"/><Relationship Id="rId1648" Type="http://schemas.openxmlformats.org/officeDocument/2006/relationships/oleObject" Target="embeddings/oleObject918.bin"/><Relationship Id="rId145" Type="http://schemas.openxmlformats.org/officeDocument/2006/relationships/image" Target="media/image64.wmf"/><Relationship Id="rId352" Type="http://schemas.openxmlformats.org/officeDocument/2006/relationships/oleObject" Target="embeddings/oleObject173.bin"/><Relationship Id="rId1203" Type="http://schemas.openxmlformats.org/officeDocument/2006/relationships/oleObject" Target="embeddings/oleObject629.bin"/><Relationship Id="rId1287" Type="http://schemas.openxmlformats.org/officeDocument/2006/relationships/oleObject" Target="embeddings/oleObject672.bin"/><Relationship Id="rId1410" Type="http://schemas.openxmlformats.org/officeDocument/2006/relationships/oleObject" Target="embeddings/oleObject774.bin"/><Relationship Id="rId1508" Type="http://schemas.openxmlformats.org/officeDocument/2006/relationships/oleObject" Target="embeddings/oleObject832.bin"/><Relationship Id="rId212" Type="http://schemas.openxmlformats.org/officeDocument/2006/relationships/oleObject" Target="embeddings/oleObject109.bin"/><Relationship Id="rId657" Type="http://schemas.openxmlformats.org/officeDocument/2006/relationships/image" Target="media/image314.wmf"/><Relationship Id="rId864" Type="http://schemas.openxmlformats.org/officeDocument/2006/relationships/image" Target="media/image396.wmf"/><Relationship Id="rId1494" Type="http://schemas.openxmlformats.org/officeDocument/2006/relationships/oleObject" Target="embeddings/oleObject825.bin"/><Relationship Id="rId296" Type="http://schemas.openxmlformats.org/officeDocument/2006/relationships/image" Target="media/image143.wmf"/><Relationship Id="rId517" Type="http://schemas.openxmlformats.org/officeDocument/2006/relationships/oleObject" Target="embeddings/oleObject259.bin"/><Relationship Id="rId724" Type="http://schemas.openxmlformats.org/officeDocument/2006/relationships/image" Target="media/image339.wmf"/><Relationship Id="rId931" Type="http://schemas.openxmlformats.org/officeDocument/2006/relationships/image" Target="media/image435.wmf"/><Relationship Id="rId1147" Type="http://schemas.openxmlformats.org/officeDocument/2006/relationships/image" Target="media/image540.wmf"/><Relationship Id="rId1354" Type="http://schemas.openxmlformats.org/officeDocument/2006/relationships/oleObject" Target="embeddings/oleObject720.bin"/><Relationship Id="rId1561" Type="http://schemas.openxmlformats.org/officeDocument/2006/relationships/oleObject" Target="embeddings/oleObject863.bin"/><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oleObject" Target="embeddings/oleObject179.bin"/><Relationship Id="rId570" Type="http://schemas.openxmlformats.org/officeDocument/2006/relationships/image" Target="media/image274.wmf"/><Relationship Id="rId1007" Type="http://schemas.openxmlformats.org/officeDocument/2006/relationships/image" Target="media/image477.wmf"/><Relationship Id="rId1214" Type="http://schemas.openxmlformats.org/officeDocument/2006/relationships/image" Target="media/image571.wmf"/><Relationship Id="rId1421" Type="http://schemas.openxmlformats.org/officeDocument/2006/relationships/image" Target="media/image629.wmf"/><Relationship Id="rId1659" Type="http://schemas.openxmlformats.org/officeDocument/2006/relationships/header" Target="header2.xml"/><Relationship Id="rId223" Type="http://schemas.openxmlformats.org/officeDocument/2006/relationships/image" Target="media/image101.wmf"/><Relationship Id="rId430" Type="http://schemas.openxmlformats.org/officeDocument/2006/relationships/image" Target="media/image209.wmf"/><Relationship Id="rId668" Type="http://schemas.openxmlformats.org/officeDocument/2006/relationships/image" Target="media/image317.wmf"/><Relationship Id="rId875" Type="http://schemas.openxmlformats.org/officeDocument/2006/relationships/image" Target="media/image402.wmf"/><Relationship Id="rId1060" Type="http://schemas.openxmlformats.org/officeDocument/2006/relationships/image" Target="media/image500.wmf"/><Relationship Id="rId1298" Type="http://schemas.openxmlformats.org/officeDocument/2006/relationships/oleObject" Target="embeddings/oleObject676.bin"/><Relationship Id="rId1519" Type="http://schemas.openxmlformats.org/officeDocument/2006/relationships/image" Target="media/image674.wmf"/><Relationship Id="rId18" Type="http://schemas.openxmlformats.org/officeDocument/2006/relationships/oleObject" Target="embeddings/oleObject4.bin"/><Relationship Id="rId528" Type="http://schemas.openxmlformats.org/officeDocument/2006/relationships/image" Target="media/image255.wmf"/><Relationship Id="rId735" Type="http://schemas.openxmlformats.org/officeDocument/2006/relationships/image" Target="media/image344.wmf"/><Relationship Id="rId942" Type="http://schemas.openxmlformats.org/officeDocument/2006/relationships/oleObject" Target="embeddings/oleObject493.bin"/><Relationship Id="rId1158" Type="http://schemas.openxmlformats.org/officeDocument/2006/relationships/image" Target="media/image545.wmf"/><Relationship Id="rId1365" Type="http://schemas.openxmlformats.org/officeDocument/2006/relationships/oleObject" Target="embeddings/oleObject729.bin"/><Relationship Id="rId1572" Type="http://schemas.openxmlformats.org/officeDocument/2006/relationships/oleObject" Target="embeddings/oleObject872.bin"/><Relationship Id="rId167" Type="http://schemas.openxmlformats.org/officeDocument/2006/relationships/oleObject" Target="embeddings/oleObject85.bin"/><Relationship Id="rId374" Type="http://schemas.openxmlformats.org/officeDocument/2006/relationships/image" Target="media/image182.wmf"/><Relationship Id="rId581" Type="http://schemas.openxmlformats.org/officeDocument/2006/relationships/image" Target="media/image279.wmf"/><Relationship Id="rId1018" Type="http://schemas.openxmlformats.org/officeDocument/2006/relationships/oleObject" Target="embeddings/oleObject528.bin"/><Relationship Id="rId1225" Type="http://schemas.openxmlformats.org/officeDocument/2006/relationships/oleObject" Target="embeddings/oleObject641.bin"/><Relationship Id="rId1432" Type="http://schemas.openxmlformats.org/officeDocument/2006/relationships/oleObject" Target="embeddings/oleObject791.bin"/><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image" Target="media/image320.wmf"/><Relationship Id="rId802" Type="http://schemas.openxmlformats.org/officeDocument/2006/relationships/image" Target="media/image374.wmf"/><Relationship Id="rId886" Type="http://schemas.openxmlformats.org/officeDocument/2006/relationships/oleObject" Target="embeddings/oleObject467.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oleObject" Target="embeddings/oleObject389.bin"/><Relationship Id="rId1071" Type="http://schemas.openxmlformats.org/officeDocument/2006/relationships/oleObject" Target="embeddings/oleObject559.bin"/><Relationship Id="rId1169" Type="http://schemas.openxmlformats.org/officeDocument/2006/relationships/oleObject" Target="embeddings/oleObject611.bin"/><Relationship Id="rId1376" Type="http://schemas.openxmlformats.org/officeDocument/2006/relationships/oleObject" Target="embeddings/oleObject740.bin"/><Relationship Id="rId1583" Type="http://schemas.openxmlformats.org/officeDocument/2006/relationships/oleObject" Target="embeddings/oleObject880.bin"/><Relationship Id="rId178" Type="http://schemas.openxmlformats.org/officeDocument/2006/relationships/image" Target="media/image80.wmf"/><Relationship Id="rId301" Type="http://schemas.openxmlformats.org/officeDocument/2006/relationships/oleObject" Target="embeddings/oleObject148.bin"/><Relationship Id="rId953" Type="http://schemas.openxmlformats.org/officeDocument/2006/relationships/oleObject" Target="embeddings/oleObject501.bin"/><Relationship Id="rId1029" Type="http://schemas.openxmlformats.org/officeDocument/2006/relationships/oleObject" Target="embeddings/oleObject534.bin"/><Relationship Id="rId1236" Type="http://schemas.openxmlformats.org/officeDocument/2006/relationships/oleObject" Target="embeddings/oleObject647.bin"/><Relationship Id="rId82" Type="http://schemas.openxmlformats.org/officeDocument/2006/relationships/image" Target="media/image37.wmf"/><Relationship Id="rId385" Type="http://schemas.openxmlformats.org/officeDocument/2006/relationships/oleObject" Target="embeddings/oleObject190.bin"/><Relationship Id="rId592" Type="http://schemas.openxmlformats.org/officeDocument/2006/relationships/oleObject" Target="embeddings/oleObject301.bin"/><Relationship Id="rId606" Type="http://schemas.openxmlformats.org/officeDocument/2006/relationships/image" Target="media/image289.wmf"/><Relationship Id="rId813" Type="http://schemas.openxmlformats.org/officeDocument/2006/relationships/oleObject" Target="embeddings/oleObject427.bin"/><Relationship Id="rId1443" Type="http://schemas.openxmlformats.org/officeDocument/2006/relationships/oleObject" Target="embeddings/oleObject798.bin"/><Relationship Id="rId1650" Type="http://schemas.openxmlformats.org/officeDocument/2006/relationships/oleObject" Target="embeddings/oleObject920.bin"/><Relationship Id="rId245" Type="http://schemas.openxmlformats.org/officeDocument/2006/relationships/oleObject" Target="embeddings/oleObject126.bin"/><Relationship Id="rId452" Type="http://schemas.openxmlformats.org/officeDocument/2006/relationships/image" Target="media/image220.wmf"/><Relationship Id="rId897" Type="http://schemas.openxmlformats.org/officeDocument/2006/relationships/image" Target="media/image417.wmf"/><Relationship Id="rId1082" Type="http://schemas.openxmlformats.org/officeDocument/2006/relationships/image" Target="media/image509.wmf"/><Relationship Id="rId1303" Type="http://schemas.openxmlformats.org/officeDocument/2006/relationships/image" Target="media/image617.wmf"/><Relationship Id="rId1510" Type="http://schemas.openxmlformats.org/officeDocument/2006/relationships/oleObject" Target="embeddings/oleObject833.bin"/><Relationship Id="rId105" Type="http://schemas.openxmlformats.org/officeDocument/2006/relationships/image" Target="media/image48.wmf"/><Relationship Id="rId312" Type="http://schemas.openxmlformats.org/officeDocument/2006/relationships/oleObject" Target="embeddings/oleObject154.bin"/><Relationship Id="rId757" Type="http://schemas.openxmlformats.org/officeDocument/2006/relationships/image" Target="media/image355.wmf"/><Relationship Id="rId964" Type="http://schemas.openxmlformats.org/officeDocument/2006/relationships/image" Target="media/image451.wmf"/><Relationship Id="rId1387" Type="http://schemas.openxmlformats.org/officeDocument/2006/relationships/oleObject" Target="embeddings/oleObject751.bin"/><Relationship Id="rId1594" Type="http://schemas.openxmlformats.org/officeDocument/2006/relationships/image" Target="media/image701.wmf"/><Relationship Id="rId1608" Type="http://schemas.openxmlformats.org/officeDocument/2006/relationships/oleObject" Target="embeddings/oleObject893.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3.wmf"/><Relationship Id="rId617" Type="http://schemas.openxmlformats.org/officeDocument/2006/relationships/oleObject" Target="embeddings/oleObject315.bin"/><Relationship Id="rId824" Type="http://schemas.openxmlformats.org/officeDocument/2006/relationships/oleObject" Target="embeddings/oleObject434.bin"/><Relationship Id="rId1247" Type="http://schemas.openxmlformats.org/officeDocument/2006/relationships/oleObject" Target="embeddings/oleObject653.bin"/><Relationship Id="rId1454" Type="http://schemas.openxmlformats.org/officeDocument/2006/relationships/image" Target="media/image642.wmf"/><Relationship Id="rId1661" Type="http://schemas.openxmlformats.org/officeDocument/2006/relationships/header" Target="header3.xml"/><Relationship Id="rId256" Type="http://schemas.openxmlformats.org/officeDocument/2006/relationships/image" Target="media/image117.wmf"/><Relationship Id="rId463" Type="http://schemas.openxmlformats.org/officeDocument/2006/relationships/oleObject" Target="embeddings/oleObject230.bin"/><Relationship Id="rId670" Type="http://schemas.openxmlformats.org/officeDocument/2006/relationships/oleObject" Target="embeddings/oleObject345.bin"/><Relationship Id="rId1093" Type="http://schemas.openxmlformats.org/officeDocument/2006/relationships/oleObject" Target="embeddings/oleObject571.bin"/><Relationship Id="rId1107" Type="http://schemas.openxmlformats.org/officeDocument/2006/relationships/image" Target="media/image521.wmf"/><Relationship Id="rId1314" Type="http://schemas.openxmlformats.org/officeDocument/2006/relationships/oleObject" Target="embeddings/oleObject686.bin"/><Relationship Id="rId1521" Type="http://schemas.openxmlformats.org/officeDocument/2006/relationships/image" Target="media/image675.wmf"/><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image" Target="media/image360.wmf"/><Relationship Id="rId975" Type="http://schemas.openxmlformats.org/officeDocument/2006/relationships/image" Target="media/image458.wmf"/><Relationship Id="rId1160" Type="http://schemas.openxmlformats.org/officeDocument/2006/relationships/image" Target="media/image546.wmf"/><Relationship Id="rId1398" Type="http://schemas.openxmlformats.org/officeDocument/2006/relationships/oleObject" Target="embeddings/oleObject762.bin"/><Relationship Id="rId1619" Type="http://schemas.openxmlformats.org/officeDocument/2006/relationships/image" Target="media/image712.wmf"/><Relationship Id="rId20" Type="http://schemas.openxmlformats.org/officeDocument/2006/relationships/oleObject" Target="embeddings/oleObject5.bin"/><Relationship Id="rId628" Type="http://schemas.openxmlformats.org/officeDocument/2006/relationships/image" Target="media/image300.wmf"/><Relationship Id="rId835" Type="http://schemas.openxmlformats.org/officeDocument/2006/relationships/image" Target="media/image387.wmf"/><Relationship Id="rId1258" Type="http://schemas.openxmlformats.org/officeDocument/2006/relationships/image" Target="media/image592.wmf"/><Relationship Id="rId1465" Type="http://schemas.openxmlformats.org/officeDocument/2006/relationships/oleObject" Target="embeddings/oleObject811.bin"/><Relationship Id="rId267" Type="http://schemas.openxmlformats.org/officeDocument/2006/relationships/image" Target="media/image127.wmf"/><Relationship Id="rId474" Type="http://schemas.openxmlformats.org/officeDocument/2006/relationships/image" Target="media/image230.wmf"/><Relationship Id="rId1020" Type="http://schemas.openxmlformats.org/officeDocument/2006/relationships/image" Target="media/image483.wmf"/><Relationship Id="rId1118" Type="http://schemas.openxmlformats.org/officeDocument/2006/relationships/oleObject" Target="embeddings/oleObject585.bin"/><Relationship Id="rId1325" Type="http://schemas.openxmlformats.org/officeDocument/2006/relationships/oleObject" Target="embeddings/oleObject694.bin"/><Relationship Id="rId1532" Type="http://schemas.openxmlformats.org/officeDocument/2006/relationships/oleObject" Target="embeddings/oleObject844.bin"/><Relationship Id="rId127" Type="http://schemas.openxmlformats.org/officeDocument/2006/relationships/image" Target="media/image57.wmf"/><Relationship Id="rId681" Type="http://schemas.openxmlformats.org/officeDocument/2006/relationships/image" Target="media/image321.wmf"/><Relationship Id="rId779" Type="http://schemas.openxmlformats.org/officeDocument/2006/relationships/oleObject" Target="embeddings/oleObject407.bin"/><Relationship Id="rId902" Type="http://schemas.openxmlformats.org/officeDocument/2006/relationships/oleObject" Target="embeddings/oleObject474.bin"/><Relationship Id="rId986" Type="http://schemas.openxmlformats.org/officeDocument/2006/relationships/image" Target="media/image464.wmf"/><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3.bin"/><Relationship Id="rId639" Type="http://schemas.openxmlformats.org/officeDocument/2006/relationships/image" Target="media/image305.wmf"/><Relationship Id="rId1171" Type="http://schemas.openxmlformats.org/officeDocument/2006/relationships/oleObject" Target="embeddings/oleObject612.bin"/><Relationship Id="rId1269" Type="http://schemas.openxmlformats.org/officeDocument/2006/relationships/image" Target="media/image596.wmf"/><Relationship Id="rId1476" Type="http://schemas.openxmlformats.org/officeDocument/2006/relationships/image" Target="media/image653.wmf"/><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8.bin"/><Relationship Id="rId846" Type="http://schemas.openxmlformats.org/officeDocument/2006/relationships/oleObject" Target="embeddings/oleObject450.bin"/><Relationship Id="rId1031" Type="http://schemas.openxmlformats.org/officeDocument/2006/relationships/image" Target="media/image489.wmf"/><Relationship Id="rId1129" Type="http://schemas.openxmlformats.org/officeDocument/2006/relationships/image" Target="media/image531.wmf"/><Relationship Id="rId485" Type="http://schemas.openxmlformats.org/officeDocument/2006/relationships/oleObject" Target="embeddings/oleObject243.bin"/><Relationship Id="rId692" Type="http://schemas.openxmlformats.org/officeDocument/2006/relationships/oleObject" Target="embeddings/oleObject359.bin"/><Relationship Id="rId706" Type="http://schemas.openxmlformats.org/officeDocument/2006/relationships/oleObject" Target="embeddings/oleObject368.bin"/><Relationship Id="rId913" Type="http://schemas.openxmlformats.org/officeDocument/2006/relationships/image" Target="media/image426.wmf"/><Relationship Id="rId1336" Type="http://schemas.openxmlformats.org/officeDocument/2006/relationships/oleObject" Target="embeddings/oleObject702.bin"/><Relationship Id="rId1543" Type="http://schemas.openxmlformats.org/officeDocument/2006/relationships/oleObject" Target="embeddings/oleObject847.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image" Target="media/image266.wmf"/><Relationship Id="rId997" Type="http://schemas.openxmlformats.org/officeDocument/2006/relationships/image" Target="media/image471.wmf"/><Relationship Id="rId1182" Type="http://schemas.openxmlformats.org/officeDocument/2006/relationships/image" Target="media/image557.wmf"/><Relationship Id="rId1403" Type="http://schemas.openxmlformats.org/officeDocument/2006/relationships/oleObject" Target="embeddings/oleObject767.bin"/><Relationship Id="rId1610" Type="http://schemas.openxmlformats.org/officeDocument/2006/relationships/image" Target="media/image708.wmf"/><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0.wmf"/><Relationship Id="rId857" Type="http://schemas.openxmlformats.org/officeDocument/2006/relationships/oleObject" Target="embeddings/oleObject457.bin"/><Relationship Id="rId1042" Type="http://schemas.openxmlformats.org/officeDocument/2006/relationships/oleObject" Target="embeddings/oleObject541.bin"/><Relationship Id="rId1487" Type="http://schemas.openxmlformats.org/officeDocument/2006/relationships/oleObject" Target="embeddings/oleObject822.bin"/><Relationship Id="rId289" Type="http://schemas.openxmlformats.org/officeDocument/2006/relationships/image" Target="media/image139.wmf"/><Relationship Id="rId496" Type="http://schemas.openxmlformats.org/officeDocument/2006/relationships/image" Target="media/image240.wmf"/><Relationship Id="rId717" Type="http://schemas.openxmlformats.org/officeDocument/2006/relationships/image" Target="media/image336.wmf"/><Relationship Id="rId924" Type="http://schemas.openxmlformats.org/officeDocument/2006/relationships/oleObject" Target="embeddings/oleObject485.bin"/><Relationship Id="rId1347" Type="http://schemas.openxmlformats.org/officeDocument/2006/relationships/oleObject" Target="embeddings/oleObject713.bin"/><Relationship Id="rId1554" Type="http://schemas.openxmlformats.org/officeDocument/2006/relationships/oleObject" Target="embeddings/oleObject856.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5.bin"/><Relationship Id="rId770" Type="http://schemas.openxmlformats.org/officeDocument/2006/relationships/image" Target="media/image361.wmf"/><Relationship Id="rId1193" Type="http://schemas.openxmlformats.org/officeDocument/2006/relationships/oleObject" Target="embeddings/oleObject623.bin"/><Relationship Id="rId1207" Type="http://schemas.openxmlformats.org/officeDocument/2006/relationships/oleObject" Target="embeddings/oleObject631.bin"/><Relationship Id="rId1414" Type="http://schemas.openxmlformats.org/officeDocument/2006/relationships/oleObject" Target="embeddings/oleObject778.bin"/><Relationship Id="rId1621" Type="http://schemas.openxmlformats.org/officeDocument/2006/relationships/oleObject" Target="embeddings/oleObject901.bin"/><Relationship Id="rId216" Type="http://schemas.openxmlformats.org/officeDocument/2006/relationships/oleObject" Target="embeddings/oleObject111.bin"/><Relationship Id="rId423" Type="http://schemas.openxmlformats.org/officeDocument/2006/relationships/oleObject" Target="embeddings/oleObject210.bin"/><Relationship Id="rId868" Type="http://schemas.openxmlformats.org/officeDocument/2006/relationships/oleObject" Target="embeddings/oleObject463.bin"/><Relationship Id="rId1053" Type="http://schemas.openxmlformats.org/officeDocument/2006/relationships/oleObject" Target="embeddings/oleObject547.bin"/><Relationship Id="rId1260" Type="http://schemas.openxmlformats.org/officeDocument/2006/relationships/oleObject" Target="embeddings/oleObject660.bin"/><Relationship Id="rId1498" Type="http://schemas.openxmlformats.org/officeDocument/2006/relationships/oleObject" Target="embeddings/oleObject827.bin"/><Relationship Id="rId630" Type="http://schemas.openxmlformats.org/officeDocument/2006/relationships/image" Target="media/image301.wmf"/><Relationship Id="rId728" Type="http://schemas.openxmlformats.org/officeDocument/2006/relationships/image" Target="media/image341.wmf"/><Relationship Id="rId935" Type="http://schemas.openxmlformats.org/officeDocument/2006/relationships/image" Target="media/image439.wmf"/><Relationship Id="rId1358" Type="http://schemas.openxmlformats.org/officeDocument/2006/relationships/oleObject" Target="embeddings/oleObject724.bin"/><Relationship Id="rId1565" Type="http://schemas.openxmlformats.org/officeDocument/2006/relationships/oleObject" Target="embeddings/oleObject866.bin"/><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6.bin"/><Relationship Id="rId1218" Type="http://schemas.openxmlformats.org/officeDocument/2006/relationships/image" Target="media/image573.wmf"/><Relationship Id="rId1425" Type="http://schemas.openxmlformats.org/officeDocument/2006/relationships/image" Target="media/image631.wmf"/><Relationship Id="rId227" Type="http://schemas.openxmlformats.org/officeDocument/2006/relationships/image" Target="media/image102.wmf"/><Relationship Id="rId781" Type="http://schemas.openxmlformats.org/officeDocument/2006/relationships/oleObject" Target="embeddings/oleObject408.bin"/><Relationship Id="rId879" Type="http://schemas.openxmlformats.org/officeDocument/2006/relationships/image" Target="media/image406.wmf"/><Relationship Id="rId1632" Type="http://schemas.openxmlformats.org/officeDocument/2006/relationships/oleObject" Target="embeddings/oleObject907.bin"/><Relationship Id="rId434" Type="http://schemas.openxmlformats.org/officeDocument/2006/relationships/image" Target="media/image211.wmf"/><Relationship Id="rId641" Type="http://schemas.openxmlformats.org/officeDocument/2006/relationships/image" Target="media/image306.wmf"/><Relationship Id="rId739" Type="http://schemas.openxmlformats.org/officeDocument/2006/relationships/image" Target="media/image346.wmf"/><Relationship Id="rId1064" Type="http://schemas.openxmlformats.org/officeDocument/2006/relationships/oleObject" Target="embeddings/oleObject556.bin"/><Relationship Id="rId1271" Type="http://schemas.openxmlformats.org/officeDocument/2006/relationships/image" Target="media/image598.wmf"/><Relationship Id="rId1369" Type="http://schemas.openxmlformats.org/officeDocument/2006/relationships/oleObject" Target="embeddings/oleObject733.bin"/><Relationship Id="rId1576" Type="http://schemas.openxmlformats.org/officeDocument/2006/relationships/oleObject" Target="embeddings/oleObject875.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oleObject" Target="embeddings/oleObject496.bin"/><Relationship Id="rId1131" Type="http://schemas.openxmlformats.org/officeDocument/2006/relationships/image" Target="media/image532.wmf"/><Relationship Id="rId1229" Type="http://schemas.openxmlformats.org/officeDocument/2006/relationships/oleObject" Target="embeddings/oleObject643.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4.wmf"/><Relationship Id="rId585" Type="http://schemas.openxmlformats.org/officeDocument/2006/relationships/oleObject" Target="embeddings/oleObject297.bin"/><Relationship Id="rId792" Type="http://schemas.openxmlformats.org/officeDocument/2006/relationships/image" Target="media/image370.wmf"/><Relationship Id="rId806" Type="http://schemas.openxmlformats.org/officeDocument/2006/relationships/oleObject" Target="embeddings/oleObject423.bin"/><Relationship Id="rId1436" Type="http://schemas.openxmlformats.org/officeDocument/2006/relationships/oleObject" Target="embeddings/oleObject793.bin"/><Relationship Id="rId1643" Type="http://schemas.openxmlformats.org/officeDocument/2006/relationships/oleObject" Target="embeddings/oleObject915.bin"/><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1.bin"/><Relationship Id="rId652" Type="http://schemas.openxmlformats.org/officeDocument/2006/relationships/oleObject" Target="embeddings/oleObject333.bin"/><Relationship Id="rId1075" Type="http://schemas.openxmlformats.org/officeDocument/2006/relationships/oleObject" Target="embeddings/oleObject561.bin"/><Relationship Id="rId1282" Type="http://schemas.openxmlformats.org/officeDocument/2006/relationships/image" Target="media/image605.wmf"/><Relationship Id="rId1503" Type="http://schemas.openxmlformats.org/officeDocument/2006/relationships/image" Target="media/image666.wmf"/><Relationship Id="rId291" Type="http://schemas.openxmlformats.org/officeDocument/2006/relationships/image" Target="media/image140.wmf"/><Relationship Id="rId305" Type="http://schemas.openxmlformats.org/officeDocument/2006/relationships/oleObject" Target="embeddings/oleObject150.bin"/><Relationship Id="rId512" Type="http://schemas.openxmlformats.org/officeDocument/2006/relationships/image" Target="media/image248.wmf"/><Relationship Id="rId957" Type="http://schemas.openxmlformats.org/officeDocument/2006/relationships/image" Target="media/image448.wmf"/><Relationship Id="rId1142" Type="http://schemas.openxmlformats.org/officeDocument/2006/relationships/oleObject" Target="embeddings/oleObject597.bin"/><Relationship Id="rId1587" Type="http://schemas.openxmlformats.org/officeDocument/2006/relationships/oleObject" Target="embeddings/oleObject882.bin"/><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image" Target="media/image285.wmf"/><Relationship Id="rId817" Type="http://schemas.openxmlformats.org/officeDocument/2006/relationships/image" Target="media/image380.wmf"/><Relationship Id="rId1002" Type="http://schemas.openxmlformats.org/officeDocument/2006/relationships/image" Target="media/image474.wmf"/><Relationship Id="rId1447" Type="http://schemas.openxmlformats.org/officeDocument/2006/relationships/oleObject" Target="embeddings/oleObject800.bin"/><Relationship Id="rId1654" Type="http://schemas.openxmlformats.org/officeDocument/2006/relationships/oleObject" Target="embeddings/oleObject923.bin"/><Relationship Id="rId249" Type="http://schemas.openxmlformats.org/officeDocument/2006/relationships/oleObject" Target="embeddings/oleObject128.bin"/><Relationship Id="rId456" Type="http://schemas.openxmlformats.org/officeDocument/2006/relationships/image" Target="media/image222.wmf"/><Relationship Id="rId663" Type="http://schemas.openxmlformats.org/officeDocument/2006/relationships/oleObject" Target="embeddings/oleObject339.bin"/><Relationship Id="rId870" Type="http://schemas.openxmlformats.org/officeDocument/2006/relationships/oleObject" Target="embeddings/oleObject464.bin"/><Relationship Id="rId1086" Type="http://schemas.openxmlformats.org/officeDocument/2006/relationships/image" Target="media/image511.wmf"/><Relationship Id="rId1293" Type="http://schemas.openxmlformats.org/officeDocument/2006/relationships/oleObject" Target="embeddings/oleObject675.bin"/><Relationship Id="rId1307" Type="http://schemas.openxmlformats.org/officeDocument/2006/relationships/image" Target="media/image619.wmf"/><Relationship Id="rId1514" Type="http://schemas.openxmlformats.org/officeDocument/2006/relationships/oleObject" Target="embeddings/oleObject835.bin"/><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7.bin"/><Relationship Id="rId523" Type="http://schemas.openxmlformats.org/officeDocument/2006/relationships/oleObject" Target="embeddings/oleObject263.bin"/><Relationship Id="rId968" Type="http://schemas.openxmlformats.org/officeDocument/2006/relationships/image" Target="media/image452.wmf"/><Relationship Id="rId1153" Type="http://schemas.openxmlformats.org/officeDocument/2006/relationships/oleObject" Target="embeddings/oleObject603.bin"/><Relationship Id="rId1598" Type="http://schemas.openxmlformats.org/officeDocument/2006/relationships/image" Target="media/image703.wmf"/><Relationship Id="rId97" Type="http://schemas.openxmlformats.org/officeDocument/2006/relationships/oleObject" Target="embeddings/oleObject45.bin"/><Relationship Id="rId730" Type="http://schemas.openxmlformats.org/officeDocument/2006/relationships/image" Target="media/image342.wmf"/><Relationship Id="rId828" Type="http://schemas.openxmlformats.org/officeDocument/2006/relationships/image" Target="media/image384.wmf"/><Relationship Id="rId1013" Type="http://schemas.openxmlformats.org/officeDocument/2006/relationships/image" Target="media/image480.wmf"/><Relationship Id="rId1360" Type="http://schemas.openxmlformats.org/officeDocument/2006/relationships/image" Target="media/image628.wmf"/><Relationship Id="rId1458" Type="http://schemas.openxmlformats.org/officeDocument/2006/relationships/oleObject" Target="embeddings/oleObject806.bin"/><Relationship Id="rId162" Type="http://schemas.openxmlformats.org/officeDocument/2006/relationships/oleObject" Target="embeddings/oleObject82.bin"/><Relationship Id="rId467" Type="http://schemas.openxmlformats.org/officeDocument/2006/relationships/oleObject" Target="embeddings/oleObject232.bin"/><Relationship Id="rId1097" Type="http://schemas.openxmlformats.org/officeDocument/2006/relationships/oleObject" Target="embeddings/oleObject573.bin"/><Relationship Id="rId1220" Type="http://schemas.openxmlformats.org/officeDocument/2006/relationships/image" Target="media/image574.wmf"/><Relationship Id="rId1318" Type="http://schemas.openxmlformats.org/officeDocument/2006/relationships/oleObject" Target="embeddings/oleObject688.bin"/><Relationship Id="rId1525" Type="http://schemas.openxmlformats.org/officeDocument/2006/relationships/image" Target="media/image677.wmf"/><Relationship Id="rId674" Type="http://schemas.openxmlformats.org/officeDocument/2006/relationships/oleObject" Target="embeddings/oleObject348.bin"/><Relationship Id="rId881" Type="http://schemas.openxmlformats.org/officeDocument/2006/relationships/image" Target="media/image408.wmf"/><Relationship Id="rId979" Type="http://schemas.openxmlformats.org/officeDocument/2006/relationships/image" Target="media/image460.wmf"/><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8.wmf"/><Relationship Id="rId741" Type="http://schemas.openxmlformats.org/officeDocument/2006/relationships/image" Target="media/image347.wmf"/><Relationship Id="rId839" Type="http://schemas.openxmlformats.org/officeDocument/2006/relationships/oleObject" Target="embeddings/oleObject444.bin"/><Relationship Id="rId1164" Type="http://schemas.openxmlformats.org/officeDocument/2006/relationships/image" Target="media/image548.wmf"/><Relationship Id="rId1371" Type="http://schemas.openxmlformats.org/officeDocument/2006/relationships/oleObject" Target="embeddings/oleObject735.bin"/><Relationship Id="rId1469" Type="http://schemas.openxmlformats.org/officeDocument/2006/relationships/image" Target="media/image649.wmf"/><Relationship Id="rId173" Type="http://schemas.openxmlformats.org/officeDocument/2006/relationships/oleObject" Target="embeddings/oleObject88.bin"/><Relationship Id="rId380" Type="http://schemas.openxmlformats.org/officeDocument/2006/relationships/image" Target="media/image185.wmf"/><Relationship Id="rId601" Type="http://schemas.openxmlformats.org/officeDocument/2006/relationships/oleObject" Target="embeddings/oleObject307.bin"/><Relationship Id="rId1024" Type="http://schemas.openxmlformats.org/officeDocument/2006/relationships/image" Target="media/image485.wmf"/><Relationship Id="rId1231" Type="http://schemas.openxmlformats.org/officeDocument/2006/relationships/image" Target="media/image579.wmf"/><Relationship Id="rId240" Type="http://schemas.openxmlformats.org/officeDocument/2006/relationships/image" Target="media/image109.wmf"/><Relationship Id="rId478" Type="http://schemas.openxmlformats.org/officeDocument/2006/relationships/image" Target="media/image231.wmf"/><Relationship Id="rId685" Type="http://schemas.openxmlformats.org/officeDocument/2006/relationships/image" Target="media/image323.wmf"/><Relationship Id="rId892" Type="http://schemas.openxmlformats.org/officeDocument/2006/relationships/oleObject" Target="embeddings/oleObject471.bin"/><Relationship Id="rId906" Type="http://schemas.openxmlformats.org/officeDocument/2006/relationships/oleObject" Target="embeddings/oleObject476.bin"/><Relationship Id="rId1329" Type="http://schemas.openxmlformats.org/officeDocument/2006/relationships/oleObject" Target="embeddings/oleObject696.bin"/><Relationship Id="rId1536" Type="http://schemas.openxmlformats.org/officeDocument/2006/relationships/image" Target="media/image683.wmf"/><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3.wmf"/><Relationship Id="rId545" Type="http://schemas.openxmlformats.org/officeDocument/2006/relationships/oleObject" Target="embeddings/oleObject275.bin"/><Relationship Id="rId752" Type="http://schemas.openxmlformats.org/officeDocument/2006/relationships/oleObject" Target="embeddings/oleObject392.bin"/><Relationship Id="rId1175" Type="http://schemas.openxmlformats.org/officeDocument/2006/relationships/oleObject" Target="embeddings/oleObject614.bin"/><Relationship Id="rId1382" Type="http://schemas.openxmlformats.org/officeDocument/2006/relationships/oleObject" Target="embeddings/oleObject746.bin"/><Relationship Id="rId1603" Type="http://schemas.openxmlformats.org/officeDocument/2006/relationships/oleObject" Target="embeddings/oleObject890.bin"/><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292.wmf"/><Relationship Id="rId1035" Type="http://schemas.openxmlformats.org/officeDocument/2006/relationships/oleObject" Target="embeddings/oleObject537.bin"/><Relationship Id="rId1242" Type="http://schemas.openxmlformats.org/officeDocument/2006/relationships/image" Target="media/image584.wmf"/><Relationship Id="rId251" Type="http://schemas.openxmlformats.org/officeDocument/2006/relationships/oleObject" Target="embeddings/oleObject129.bin"/><Relationship Id="rId489" Type="http://schemas.openxmlformats.org/officeDocument/2006/relationships/oleObject" Target="embeddings/oleObject245.bin"/><Relationship Id="rId696" Type="http://schemas.openxmlformats.org/officeDocument/2006/relationships/image" Target="media/image327.wmf"/><Relationship Id="rId917" Type="http://schemas.openxmlformats.org/officeDocument/2006/relationships/oleObject" Target="embeddings/oleObject481.bin"/><Relationship Id="rId1102" Type="http://schemas.openxmlformats.org/officeDocument/2006/relationships/image" Target="media/image519.wmf"/><Relationship Id="rId1547" Type="http://schemas.openxmlformats.org/officeDocument/2006/relationships/oleObject" Target="embeddings/oleObject850.bin"/><Relationship Id="rId46" Type="http://schemas.openxmlformats.org/officeDocument/2006/relationships/image" Target="media/image20.wmf"/><Relationship Id="rId349" Type="http://schemas.openxmlformats.org/officeDocument/2006/relationships/image" Target="media/image169.wmf"/><Relationship Id="rId556" Type="http://schemas.openxmlformats.org/officeDocument/2006/relationships/oleObject" Target="embeddings/oleObject281.bin"/><Relationship Id="rId763" Type="http://schemas.openxmlformats.org/officeDocument/2006/relationships/image" Target="media/image358.wmf"/><Relationship Id="rId1186" Type="http://schemas.openxmlformats.org/officeDocument/2006/relationships/image" Target="media/image559.wmf"/><Relationship Id="rId1393" Type="http://schemas.openxmlformats.org/officeDocument/2006/relationships/oleObject" Target="embeddings/oleObject757.bin"/><Relationship Id="rId1407" Type="http://schemas.openxmlformats.org/officeDocument/2006/relationships/oleObject" Target="embeddings/oleObject771.bin"/><Relationship Id="rId1614" Type="http://schemas.openxmlformats.org/officeDocument/2006/relationships/image" Target="media/image710.wmf"/><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2.wmf"/><Relationship Id="rId970" Type="http://schemas.openxmlformats.org/officeDocument/2006/relationships/image" Target="media/image454.wmf"/><Relationship Id="rId1046" Type="http://schemas.openxmlformats.org/officeDocument/2006/relationships/image" Target="media/image495.wmf"/><Relationship Id="rId1253" Type="http://schemas.openxmlformats.org/officeDocument/2006/relationships/oleObject" Target="embeddings/oleObject656.bin"/><Relationship Id="rId623" Type="http://schemas.openxmlformats.org/officeDocument/2006/relationships/oleObject" Target="embeddings/oleObject318.bin"/><Relationship Id="rId830" Type="http://schemas.openxmlformats.org/officeDocument/2006/relationships/image" Target="media/image385.wmf"/><Relationship Id="rId928" Type="http://schemas.openxmlformats.org/officeDocument/2006/relationships/oleObject" Target="embeddings/oleObject487.bin"/><Relationship Id="rId1460" Type="http://schemas.openxmlformats.org/officeDocument/2006/relationships/oleObject" Target="embeddings/oleObject808.bin"/><Relationship Id="rId1558" Type="http://schemas.openxmlformats.org/officeDocument/2006/relationships/oleObject" Target="embeddings/oleObject860.bin"/><Relationship Id="rId57" Type="http://schemas.openxmlformats.org/officeDocument/2006/relationships/oleObject" Target="embeddings/oleObject25.bin"/><Relationship Id="rId262" Type="http://schemas.openxmlformats.org/officeDocument/2006/relationships/image" Target="media/image123.wmf"/><Relationship Id="rId567" Type="http://schemas.openxmlformats.org/officeDocument/2006/relationships/oleObject" Target="embeddings/oleObject287.bin"/><Relationship Id="rId1113" Type="http://schemas.openxmlformats.org/officeDocument/2006/relationships/oleObject" Target="embeddings/oleObject582.bin"/><Relationship Id="rId1197" Type="http://schemas.openxmlformats.org/officeDocument/2006/relationships/oleObject" Target="embeddings/oleObject625.bin"/><Relationship Id="rId1320" Type="http://schemas.openxmlformats.org/officeDocument/2006/relationships/oleObject" Target="embeddings/oleObject690.bin"/><Relationship Id="rId1418" Type="http://schemas.openxmlformats.org/officeDocument/2006/relationships/oleObject" Target="embeddings/oleObject782.bin"/><Relationship Id="rId122" Type="http://schemas.openxmlformats.org/officeDocument/2006/relationships/image" Target="media/image55.wmf"/><Relationship Id="rId774" Type="http://schemas.openxmlformats.org/officeDocument/2006/relationships/image" Target="media/image363.wmf"/><Relationship Id="rId981" Type="http://schemas.openxmlformats.org/officeDocument/2006/relationships/image" Target="media/image461.wmf"/><Relationship Id="rId1057" Type="http://schemas.openxmlformats.org/officeDocument/2006/relationships/oleObject" Target="embeddings/oleObject551.bin"/><Relationship Id="rId1625" Type="http://schemas.openxmlformats.org/officeDocument/2006/relationships/image" Target="media/image714.wmf"/><Relationship Id="rId427" Type="http://schemas.openxmlformats.org/officeDocument/2006/relationships/oleObject" Target="embeddings/oleObject212.bin"/><Relationship Id="rId634" Type="http://schemas.openxmlformats.org/officeDocument/2006/relationships/image" Target="media/image303.wmf"/><Relationship Id="rId841" Type="http://schemas.openxmlformats.org/officeDocument/2006/relationships/oleObject" Target="embeddings/oleObject445.bin"/><Relationship Id="rId1264" Type="http://schemas.openxmlformats.org/officeDocument/2006/relationships/image" Target="media/image594.wmf"/><Relationship Id="rId1471" Type="http://schemas.openxmlformats.org/officeDocument/2006/relationships/oleObject" Target="embeddings/oleObject813.bin"/><Relationship Id="rId1569" Type="http://schemas.openxmlformats.org/officeDocument/2006/relationships/oleObject" Target="embeddings/oleObject869.bin"/><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image" Target="media/image328.wmf"/><Relationship Id="rId939" Type="http://schemas.openxmlformats.org/officeDocument/2006/relationships/oleObject" Target="embeddings/oleObject491.bin"/><Relationship Id="rId1124" Type="http://schemas.openxmlformats.org/officeDocument/2006/relationships/oleObject" Target="embeddings/oleObject588.bin"/><Relationship Id="rId1331" Type="http://schemas.openxmlformats.org/officeDocument/2006/relationships/oleObject" Target="embeddings/oleObject698.bin"/><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image" Target="media/image164.wmf"/><Relationship Id="rId578" Type="http://schemas.openxmlformats.org/officeDocument/2006/relationships/image" Target="media/image277.wmf"/><Relationship Id="rId785" Type="http://schemas.openxmlformats.org/officeDocument/2006/relationships/image" Target="media/image367.wmf"/><Relationship Id="rId992" Type="http://schemas.openxmlformats.org/officeDocument/2006/relationships/image" Target="media/image468.wmf"/><Relationship Id="rId1429" Type="http://schemas.openxmlformats.org/officeDocument/2006/relationships/oleObject" Target="embeddings/oleObject789.bin"/><Relationship Id="rId1636" Type="http://schemas.openxmlformats.org/officeDocument/2006/relationships/oleObject" Target="embeddings/oleObject910.bin"/><Relationship Id="rId200" Type="http://schemas.openxmlformats.org/officeDocument/2006/relationships/oleObject" Target="embeddings/oleObject102.bin"/><Relationship Id="rId438" Type="http://schemas.openxmlformats.org/officeDocument/2006/relationships/image" Target="media/image213.wmf"/><Relationship Id="rId645" Type="http://schemas.openxmlformats.org/officeDocument/2006/relationships/image" Target="media/image308.wmf"/><Relationship Id="rId852" Type="http://schemas.openxmlformats.org/officeDocument/2006/relationships/image" Target="media/image390.wmf"/><Relationship Id="rId1068" Type="http://schemas.openxmlformats.org/officeDocument/2006/relationships/oleObject" Target="embeddings/oleObject558.bin"/><Relationship Id="rId1275" Type="http://schemas.openxmlformats.org/officeDocument/2006/relationships/oleObject" Target="embeddings/oleObject666.bin"/><Relationship Id="rId1482" Type="http://schemas.openxmlformats.org/officeDocument/2006/relationships/oleObject" Target="embeddings/oleObject819.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71.bin"/><Relationship Id="rId1135" Type="http://schemas.openxmlformats.org/officeDocument/2006/relationships/image" Target="media/image534.wmf"/><Relationship Id="rId1342" Type="http://schemas.openxmlformats.org/officeDocument/2006/relationships/oleObject" Target="embeddings/oleObject708.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image" Target="media/image282.wmf"/><Relationship Id="rId796" Type="http://schemas.openxmlformats.org/officeDocument/2006/relationships/oleObject" Target="embeddings/oleObject417.bin"/><Relationship Id="rId1202" Type="http://schemas.openxmlformats.org/officeDocument/2006/relationships/image" Target="media/image566.wmf"/><Relationship Id="rId1647" Type="http://schemas.openxmlformats.org/officeDocument/2006/relationships/oleObject" Target="embeddings/oleObject917.bin"/><Relationship Id="rId351" Type="http://schemas.openxmlformats.org/officeDocument/2006/relationships/image" Target="media/image171.wmf"/><Relationship Id="rId449" Type="http://schemas.openxmlformats.org/officeDocument/2006/relationships/oleObject" Target="embeddings/oleObject223.bin"/><Relationship Id="rId656" Type="http://schemas.openxmlformats.org/officeDocument/2006/relationships/oleObject" Target="embeddings/oleObject335.bin"/><Relationship Id="rId863" Type="http://schemas.openxmlformats.org/officeDocument/2006/relationships/oleObject" Target="embeddings/oleObject460.bin"/><Relationship Id="rId1079" Type="http://schemas.openxmlformats.org/officeDocument/2006/relationships/oleObject" Target="embeddings/oleObject564.bin"/><Relationship Id="rId1286" Type="http://schemas.openxmlformats.org/officeDocument/2006/relationships/image" Target="media/image607.wmf"/><Relationship Id="rId1493" Type="http://schemas.openxmlformats.org/officeDocument/2006/relationships/image" Target="media/image661.wmf"/><Relationship Id="rId1507" Type="http://schemas.openxmlformats.org/officeDocument/2006/relationships/image" Target="media/image668.wmf"/><Relationship Id="rId211" Type="http://schemas.openxmlformats.org/officeDocument/2006/relationships/oleObject" Target="embeddings/oleObject108.bin"/><Relationship Id="rId295" Type="http://schemas.openxmlformats.org/officeDocument/2006/relationships/image" Target="media/image142.wmf"/><Relationship Id="rId309" Type="http://schemas.openxmlformats.org/officeDocument/2006/relationships/oleObject" Target="embeddings/oleObject152.bin"/><Relationship Id="rId516" Type="http://schemas.openxmlformats.org/officeDocument/2006/relationships/image" Target="media/image250.wmf"/><Relationship Id="rId1146" Type="http://schemas.openxmlformats.org/officeDocument/2006/relationships/oleObject" Target="embeddings/oleObject599.bin"/><Relationship Id="rId723" Type="http://schemas.openxmlformats.org/officeDocument/2006/relationships/oleObject" Target="embeddings/oleObject377.bin"/><Relationship Id="rId930" Type="http://schemas.openxmlformats.org/officeDocument/2006/relationships/oleObject" Target="embeddings/oleObject488.bin"/><Relationship Id="rId1006" Type="http://schemas.openxmlformats.org/officeDocument/2006/relationships/image" Target="media/image476.wmf"/><Relationship Id="rId1353" Type="http://schemas.openxmlformats.org/officeDocument/2006/relationships/oleObject" Target="embeddings/oleObject719.bin"/><Relationship Id="rId1560" Type="http://schemas.openxmlformats.org/officeDocument/2006/relationships/oleObject" Target="embeddings/oleObject862.bin"/><Relationship Id="rId1658" Type="http://schemas.openxmlformats.org/officeDocument/2006/relationships/header" Target="header1.xml"/><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oleObject" Target="embeddings/oleObject635.bin"/><Relationship Id="rId1297" Type="http://schemas.openxmlformats.org/officeDocument/2006/relationships/image" Target="media/image614.wmf"/><Relationship Id="rId1420" Type="http://schemas.openxmlformats.org/officeDocument/2006/relationships/oleObject" Target="embeddings/oleObject784.bin"/><Relationship Id="rId1518" Type="http://schemas.openxmlformats.org/officeDocument/2006/relationships/oleObject" Target="embeddings/oleObject837.bin"/><Relationship Id="rId222" Type="http://schemas.openxmlformats.org/officeDocument/2006/relationships/oleObject" Target="embeddings/oleObject114.bin"/><Relationship Id="rId667" Type="http://schemas.openxmlformats.org/officeDocument/2006/relationships/oleObject" Target="embeddings/oleObject343.bin"/><Relationship Id="rId874" Type="http://schemas.openxmlformats.org/officeDocument/2006/relationships/image" Target="media/image401.wmf"/><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oleObject" Target="embeddings/oleObject383.bin"/><Relationship Id="rId941" Type="http://schemas.openxmlformats.org/officeDocument/2006/relationships/oleObject" Target="embeddings/oleObject492.bin"/><Relationship Id="rId1157" Type="http://schemas.openxmlformats.org/officeDocument/2006/relationships/oleObject" Target="embeddings/oleObject605.bin"/><Relationship Id="rId1364" Type="http://schemas.openxmlformats.org/officeDocument/2006/relationships/oleObject" Target="embeddings/oleObject728.bin"/><Relationship Id="rId1571" Type="http://schemas.openxmlformats.org/officeDocument/2006/relationships/oleObject" Target="embeddings/oleObject871.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4.bin"/><Relationship Id="rId801" Type="http://schemas.openxmlformats.org/officeDocument/2006/relationships/oleObject" Target="embeddings/oleObject420.bin"/><Relationship Id="rId1017" Type="http://schemas.openxmlformats.org/officeDocument/2006/relationships/image" Target="media/image482.wmf"/><Relationship Id="rId1224" Type="http://schemas.openxmlformats.org/officeDocument/2006/relationships/image" Target="media/image576.wmf"/><Relationship Id="rId1431" Type="http://schemas.openxmlformats.org/officeDocument/2006/relationships/image" Target="media/image633.wmf"/><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4.wmf"/><Relationship Id="rId678" Type="http://schemas.openxmlformats.org/officeDocument/2006/relationships/oleObject" Target="embeddings/oleObject351.bin"/><Relationship Id="rId885" Type="http://schemas.openxmlformats.org/officeDocument/2006/relationships/image" Target="media/image411.wmf"/><Relationship Id="rId1070" Type="http://schemas.openxmlformats.org/officeDocument/2006/relationships/image" Target="media/image504.wmf"/><Relationship Id="rId1529" Type="http://schemas.openxmlformats.org/officeDocument/2006/relationships/image" Target="media/image679.wmf"/><Relationship Id="rId28" Type="http://schemas.openxmlformats.org/officeDocument/2006/relationships/oleObject" Target="embeddings/oleObject9.bin"/><Relationship Id="rId300" Type="http://schemas.openxmlformats.org/officeDocument/2006/relationships/image" Target="media/image145.wmf"/><Relationship Id="rId538" Type="http://schemas.openxmlformats.org/officeDocument/2006/relationships/oleObject" Target="embeddings/oleObject271.bin"/><Relationship Id="rId745" Type="http://schemas.openxmlformats.org/officeDocument/2006/relationships/image" Target="media/image349.wmf"/><Relationship Id="rId952" Type="http://schemas.openxmlformats.org/officeDocument/2006/relationships/image" Target="media/image444.wmf"/><Relationship Id="rId1168" Type="http://schemas.openxmlformats.org/officeDocument/2006/relationships/image" Target="media/image550.wmf"/><Relationship Id="rId1375" Type="http://schemas.openxmlformats.org/officeDocument/2006/relationships/oleObject" Target="embeddings/oleObject739.bin"/><Relationship Id="rId1582" Type="http://schemas.openxmlformats.org/officeDocument/2006/relationships/image" Target="media/image695.wmf"/><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oleObject" Target="embeddings/oleObject309.bin"/><Relationship Id="rId812" Type="http://schemas.openxmlformats.org/officeDocument/2006/relationships/image" Target="media/image378.wmf"/><Relationship Id="rId1028" Type="http://schemas.openxmlformats.org/officeDocument/2006/relationships/image" Target="media/image487.wmf"/><Relationship Id="rId1235" Type="http://schemas.openxmlformats.org/officeDocument/2006/relationships/image" Target="media/image581.wmf"/><Relationship Id="rId1442" Type="http://schemas.openxmlformats.org/officeDocument/2006/relationships/image" Target="media/image637.wmf"/><Relationship Id="rId244" Type="http://schemas.openxmlformats.org/officeDocument/2006/relationships/image" Target="media/image111.wmf"/><Relationship Id="rId689" Type="http://schemas.openxmlformats.org/officeDocument/2006/relationships/image" Target="media/image325.wmf"/><Relationship Id="rId896" Type="http://schemas.openxmlformats.org/officeDocument/2006/relationships/oleObject" Target="embeddings/oleObject472.bin"/><Relationship Id="rId1081" Type="http://schemas.openxmlformats.org/officeDocument/2006/relationships/oleObject" Target="embeddings/oleObject565.bin"/><Relationship Id="rId1302" Type="http://schemas.openxmlformats.org/officeDocument/2006/relationships/oleObject" Target="embeddings/oleObject678.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oleObject" Target="embeddings/oleObject277.bin"/><Relationship Id="rId756" Type="http://schemas.openxmlformats.org/officeDocument/2006/relationships/oleObject" Target="embeddings/oleObject394.bin"/><Relationship Id="rId1179" Type="http://schemas.openxmlformats.org/officeDocument/2006/relationships/oleObject" Target="embeddings/oleObject616.bin"/><Relationship Id="rId1386" Type="http://schemas.openxmlformats.org/officeDocument/2006/relationships/oleObject" Target="embeddings/oleObject750.bin"/><Relationship Id="rId1593" Type="http://schemas.openxmlformats.org/officeDocument/2006/relationships/oleObject" Target="embeddings/oleObject885.bin"/><Relationship Id="rId1607" Type="http://schemas.openxmlformats.org/officeDocument/2006/relationships/oleObject" Target="embeddings/oleObject892.bin"/><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0.wmf"/><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505.bin"/><Relationship Id="rId1039" Type="http://schemas.openxmlformats.org/officeDocument/2006/relationships/image" Target="media/image492.wmf"/><Relationship Id="rId1246" Type="http://schemas.openxmlformats.org/officeDocument/2006/relationships/image" Target="media/image586.wmf"/><Relationship Id="rId92" Type="http://schemas.openxmlformats.org/officeDocument/2006/relationships/image" Target="media/image42.wmf"/><Relationship Id="rId616" Type="http://schemas.openxmlformats.org/officeDocument/2006/relationships/image" Target="media/image294.wmf"/><Relationship Id="rId823" Type="http://schemas.openxmlformats.org/officeDocument/2006/relationships/oleObject" Target="embeddings/oleObject433.bin"/><Relationship Id="rId1453" Type="http://schemas.openxmlformats.org/officeDocument/2006/relationships/oleObject" Target="embeddings/oleObject804.bin"/><Relationship Id="rId1660" Type="http://schemas.openxmlformats.org/officeDocument/2006/relationships/footer" Target="footer1.xml"/><Relationship Id="rId255" Type="http://schemas.openxmlformats.org/officeDocument/2006/relationships/oleObject" Target="embeddings/oleObject131.bin"/><Relationship Id="rId462" Type="http://schemas.openxmlformats.org/officeDocument/2006/relationships/image" Target="media/image225.wmf"/><Relationship Id="rId1092" Type="http://schemas.openxmlformats.org/officeDocument/2006/relationships/image" Target="media/image514.wmf"/><Relationship Id="rId1106" Type="http://schemas.openxmlformats.org/officeDocument/2006/relationships/oleObject" Target="embeddings/oleObject578.bin"/><Relationship Id="rId1313" Type="http://schemas.openxmlformats.org/officeDocument/2006/relationships/image" Target="media/image620.wmf"/><Relationship Id="rId1397" Type="http://schemas.openxmlformats.org/officeDocument/2006/relationships/oleObject" Target="embeddings/oleObject761.bin"/><Relationship Id="rId1520" Type="http://schemas.openxmlformats.org/officeDocument/2006/relationships/oleObject" Target="embeddings/oleObject838.bin"/><Relationship Id="rId115" Type="http://schemas.openxmlformats.org/officeDocument/2006/relationships/oleObject" Target="embeddings/oleObject55.bin"/><Relationship Id="rId322" Type="http://schemas.openxmlformats.org/officeDocument/2006/relationships/oleObject" Target="embeddings/oleObject160.bin"/><Relationship Id="rId767" Type="http://schemas.openxmlformats.org/officeDocument/2006/relationships/oleObject" Target="embeddings/oleObject400.bin"/><Relationship Id="rId974" Type="http://schemas.openxmlformats.org/officeDocument/2006/relationships/oleObject" Target="embeddings/oleObject509.bin"/><Relationship Id="rId1618" Type="http://schemas.openxmlformats.org/officeDocument/2006/relationships/oleObject" Target="embeddings/oleObject899.bin"/><Relationship Id="rId199" Type="http://schemas.openxmlformats.org/officeDocument/2006/relationships/oleObject" Target="embeddings/oleObject101.bin"/><Relationship Id="rId627" Type="http://schemas.openxmlformats.org/officeDocument/2006/relationships/oleObject" Target="embeddings/oleObject320.bin"/><Relationship Id="rId834" Type="http://schemas.openxmlformats.org/officeDocument/2006/relationships/oleObject" Target="embeddings/oleObject440.bin"/><Relationship Id="rId1257" Type="http://schemas.openxmlformats.org/officeDocument/2006/relationships/oleObject" Target="embeddings/oleObject658.bin"/><Relationship Id="rId1464" Type="http://schemas.openxmlformats.org/officeDocument/2006/relationships/image" Target="media/image646.wmf"/><Relationship Id="rId266" Type="http://schemas.openxmlformats.org/officeDocument/2006/relationships/image" Target="media/image126.wmf"/><Relationship Id="rId473" Type="http://schemas.openxmlformats.org/officeDocument/2006/relationships/oleObject" Target="embeddings/oleObject236.bin"/><Relationship Id="rId680" Type="http://schemas.openxmlformats.org/officeDocument/2006/relationships/oleObject" Target="embeddings/oleObject352.bin"/><Relationship Id="rId901" Type="http://schemas.openxmlformats.org/officeDocument/2006/relationships/image" Target="media/image420.wmf"/><Relationship Id="rId1117" Type="http://schemas.openxmlformats.org/officeDocument/2006/relationships/image" Target="media/image525.wmf"/><Relationship Id="rId1324" Type="http://schemas.openxmlformats.org/officeDocument/2006/relationships/oleObject" Target="embeddings/oleObject693.bin"/><Relationship Id="rId1531" Type="http://schemas.openxmlformats.org/officeDocument/2006/relationships/image" Target="media/image680.wmf"/><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5.bin"/><Relationship Id="rId540" Type="http://schemas.openxmlformats.org/officeDocument/2006/relationships/image" Target="media/image260.wmf"/><Relationship Id="rId778" Type="http://schemas.openxmlformats.org/officeDocument/2006/relationships/oleObject" Target="embeddings/oleObject406.bin"/><Relationship Id="rId985" Type="http://schemas.openxmlformats.org/officeDocument/2006/relationships/image" Target="media/image463.wmf"/><Relationship Id="rId1170" Type="http://schemas.openxmlformats.org/officeDocument/2006/relationships/image" Target="media/image551.wmf"/><Relationship Id="rId1629" Type="http://schemas.openxmlformats.org/officeDocument/2006/relationships/image" Target="media/image716.wmf"/><Relationship Id="rId638" Type="http://schemas.openxmlformats.org/officeDocument/2006/relationships/oleObject" Target="embeddings/oleObject326.bin"/><Relationship Id="rId845" Type="http://schemas.openxmlformats.org/officeDocument/2006/relationships/oleObject" Target="embeddings/oleObject449.bin"/><Relationship Id="rId1030" Type="http://schemas.openxmlformats.org/officeDocument/2006/relationships/image" Target="media/image488.wmf"/><Relationship Id="rId1268" Type="http://schemas.openxmlformats.org/officeDocument/2006/relationships/oleObject" Target="embeddings/oleObject665.bin"/><Relationship Id="rId1475" Type="http://schemas.openxmlformats.org/officeDocument/2006/relationships/oleObject" Target="embeddings/oleObject815.bin"/><Relationship Id="rId277" Type="http://schemas.openxmlformats.org/officeDocument/2006/relationships/image" Target="media/image133.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image" Target="media/image330.wmf"/><Relationship Id="rId1128" Type="http://schemas.openxmlformats.org/officeDocument/2006/relationships/oleObject" Target="embeddings/oleObject590.bin"/><Relationship Id="rId1335" Type="http://schemas.openxmlformats.org/officeDocument/2006/relationships/oleObject" Target="embeddings/oleObject701.bin"/><Relationship Id="rId1542" Type="http://schemas.openxmlformats.org/officeDocument/2006/relationships/image" Target="media/image688.wmf"/><Relationship Id="rId137" Type="http://schemas.openxmlformats.org/officeDocument/2006/relationships/image" Target="media/image61.wmf"/><Relationship Id="rId344" Type="http://schemas.openxmlformats.org/officeDocument/2006/relationships/image" Target="media/image166.wmf"/><Relationship Id="rId691" Type="http://schemas.openxmlformats.org/officeDocument/2006/relationships/oleObject" Target="embeddings/oleObject358.bin"/><Relationship Id="rId789" Type="http://schemas.openxmlformats.org/officeDocument/2006/relationships/oleObject" Target="embeddings/oleObject413.bin"/><Relationship Id="rId912" Type="http://schemas.openxmlformats.org/officeDocument/2006/relationships/oleObject" Target="embeddings/oleObject479.bin"/><Relationship Id="rId996" Type="http://schemas.openxmlformats.org/officeDocument/2006/relationships/oleObject" Target="embeddings/oleObject518.bin"/><Relationship Id="rId41" Type="http://schemas.openxmlformats.org/officeDocument/2006/relationships/oleObject" Target="embeddings/oleObject16.bin"/><Relationship Id="rId551" Type="http://schemas.openxmlformats.org/officeDocument/2006/relationships/oleObject" Target="embeddings/oleObject278.bin"/><Relationship Id="rId649" Type="http://schemas.openxmlformats.org/officeDocument/2006/relationships/image" Target="media/image310.wmf"/><Relationship Id="rId856" Type="http://schemas.openxmlformats.org/officeDocument/2006/relationships/image" Target="media/image392.wmf"/><Relationship Id="rId1181" Type="http://schemas.openxmlformats.org/officeDocument/2006/relationships/oleObject" Target="embeddings/oleObject617.bin"/><Relationship Id="rId1279" Type="http://schemas.openxmlformats.org/officeDocument/2006/relationships/oleObject" Target="embeddings/oleObject668.bin"/><Relationship Id="rId1402" Type="http://schemas.openxmlformats.org/officeDocument/2006/relationships/oleObject" Target="embeddings/oleObject766.bin"/><Relationship Id="rId1486" Type="http://schemas.openxmlformats.org/officeDocument/2006/relationships/image" Target="media/image657.wmf"/><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2.bin"/><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image" Target="media/image493.wmf"/><Relationship Id="rId1139" Type="http://schemas.openxmlformats.org/officeDocument/2006/relationships/image" Target="media/image536.wmf"/><Relationship Id="rId1346" Type="http://schemas.openxmlformats.org/officeDocument/2006/relationships/oleObject" Target="embeddings/oleObject712.bin"/><Relationship Id="rId495" Type="http://schemas.openxmlformats.org/officeDocument/2006/relationships/oleObject" Target="embeddings/oleObject248.bin"/><Relationship Id="rId716" Type="http://schemas.openxmlformats.org/officeDocument/2006/relationships/oleObject" Target="embeddings/oleObject373.bin"/><Relationship Id="rId923" Type="http://schemas.openxmlformats.org/officeDocument/2006/relationships/image" Target="media/image431.wmf"/><Relationship Id="rId1553" Type="http://schemas.openxmlformats.org/officeDocument/2006/relationships/oleObject" Target="embeddings/oleObject855.bin"/><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5.bin"/><Relationship Id="rId562" Type="http://schemas.openxmlformats.org/officeDocument/2006/relationships/image" Target="media/image270.wmf"/><Relationship Id="rId1192" Type="http://schemas.openxmlformats.org/officeDocument/2006/relationships/image" Target="media/image562.wmf"/><Relationship Id="rId1206" Type="http://schemas.openxmlformats.org/officeDocument/2006/relationships/image" Target="media/image568.wmf"/><Relationship Id="rId1413" Type="http://schemas.openxmlformats.org/officeDocument/2006/relationships/oleObject" Target="embeddings/oleObject777.bin"/><Relationship Id="rId1620" Type="http://schemas.openxmlformats.org/officeDocument/2006/relationships/oleObject" Target="embeddings/oleObject900.bin"/><Relationship Id="rId215" Type="http://schemas.openxmlformats.org/officeDocument/2006/relationships/image" Target="media/image97.wmf"/><Relationship Id="rId422" Type="http://schemas.openxmlformats.org/officeDocument/2006/relationships/image" Target="media/image205.wmf"/><Relationship Id="rId867" Type="http://schemas.openxmlformats.org/officeDocument/2006/relationships/image" Target="media/image397.wmf"/><Relationship Id="rId1052" Type="http://schemas.openxmlformats.org/officeDocument/2006/relationships/image" Target="media/image498.wmf"/><Relationship Id="rId1497" Type="http://schemas.openxmlformats.org/officeDocument/2006/relationships/image" Target="media/image663.wmf"/><Relationship Id="rId299" Type="http://schemas.openxmlformats.org/officeDocument/2006/relationships/oleObject" Target="embeddings/oleObject147.bin"/><Relationship Id="rId727" Type="http://schemas.openxmlformats.org/officeDocument/2006/relationships/oleObject" Target="embeddings/oleObject379.bin"/><Relationship Id="rId934" Type="http://schemas.openxmlformats.org/officeDocument/2006/relationships/image" Target="media/image438.wmf"/><Relationship Id="rId1357" Type="http://schemas.openxmlformats.org/officeDocument/2006/relationships/oleObject" Target="embeddings/oleObject723.bin"/><Relationship Id="rId1564" Type="http://schemas.openxmlformats.org/officeDocument/2006/relationships/oleObject" Target="embeddings/oleObject865.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8.wmf"/><Relationship Id="rId573" Type="http://schemas.openxmlformats.org/officeDocument/2006/relationships/image" Target="media/image275.wmf"/><Relationship Id="rId780" Type="http://schemas.openxmlformats.org/officeDocument/2006/relationships/image" Target="media/image365.wmf"/><Relationship Id="rId1217" Type="http://schemas.openxmlformats.org/officeDocument/2006/relationships/oleObject" Target="embeddings/oleObject637.bin"/><Relationship Id="rId1424" Type="http://schemas.openxmlformats.org/officeDocument/2006/relationships/oleObject" Target="embeddings/oleObject786.bin"/><Relationship Id="rId1631" Type="http://schemas.openxmlformats.org/officeDocument/2006/relationships/image" Target="media/image717.wmf"/><Relationship Id="rId226" Type="http://schemas.openxmlformats.org/officeDocument/2006/relationships/oleObject" Target="embeddings/oleObject117.bin"/><Relationship Id="rId433" Type="http://schemas.openxmlformats.org/officeDocument/2006/relationships/oleObject" Target="embeddings/oleObject215.bin"/><Relationship Id="rId878" Type="http://schemas.openxmlformats.org/officeDocument/2006/relationships/image" Target="media/image405.wmf"/><Relationship Id="rId1063" Type="http://schemas.openxmlformats.org/officeDocument/2006/relationships/oleObject" Target="embeddings/oleObject555.bin"/><Relationship Id="rId1270" Type="http://schemas.openxmlformats.org/officeDocument/2006/relationships/image" Target="media/image597.wmf"/><Relationship Id="rId640" Type="http://schemas.openxmlformats.org/officeDocument/2006/relationships/oleObject" Target="embeddings/oleObject327.bin"/><Relationship Id="rId738" Type="http://schemas.openxmlformats.org/officeDocument/2006/relationships/oleObject" Target="embeddings/oleObject385.bin"/><Relationship Id="rId945" Type="http://schemas.openxmlformats.org/officeDocument/2006/relationships/oleObject" Target="embeddings/oleObject495.bin"/><Relationship Id="rId1368" Type="http://schemas.openxmlformats.org/officeDocument/2006/relationships/oleObject" Target="embeddings/oleObject732.bin"/><Relationship Id="rId1575" Type="http://schemas.openxmlformats.org/officeDocument/2006/relationships/oleObject" Target="embeddings/oleObject874.bin"/><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2.wmf"/><Relationship Id="rId584" Type="http://schemas.openxmlformats.org/officeDocument/2006/relationships/oleObject" Target="embeddings/oleObject296.bin"/><Relationship Id="rId805" Type="http://schemas.openxmlformats.org/officeDocument/2006/relationships/image" Target="media/image375.wmf"/><Relationship Id="rId1130" Type="http://schemas.openxmlformats.org/officeDocument/2006/relationships/oleObject" Target="embeddings/oleObject591.bin"/><Relationship Id="rId1228" Type="http://schemas.openxmlformats.org/officeDocument/2006/relationships/image" Target="media/image578.wmf"/><Relationship Id="rId1435" Type="http://schemas.openxmlformats.org/officeDocument/2006/relationships/image" Target="media/image635.wmf"/><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oleObject" Target="embeddings/oleObject414.bin"/><Relationship Id="rId889" Type="http://schemas.openxmlformats.org/officeDocument/2006/relationships/oleObject" Target="embeddings/oleObject469.bin"/><Relationship Id="rId1074" Type="http://schemas.openxmlformats.org/officeDocument/2006/relationships/image" Target="media/image506.wmf"/><Relationship Id="rId1642" Type="http://schemas.openxmlformats.org/officeDocument/2006/relationships/oleObject" Target="embeddings/oleObject914.bin"/><Relationship Id="rId444" Type="http://schemas.openxmlformats.org/officeDocument/2006/relationships/image" Target="media/image216.wmf"/><Relationship Id="rId651" Type="http://schemas.openxmlformats.org/officeDocument/2006/relationships/image" Target="media/image311.wmf"/><Relationship Id="rId749" Type="http://schemas.openxmlformats.org/officeDocument/2006/relationships/image" Target="media/image351.wmf"/><Relationship Id="rId1281" Type="http://schemas.openxmlformats.org/officeDocument/2006/relationships/oleObject" Target="embeddings/oleObject669.bin"/><Relationship Id="rId1379" Type="http://schemas.openxmlformats.org/officeDocument/2006/relationships/oleObject" Target="embeddings/oleObject743.bin"/><Relationship Id="rId1502" Type="http://schemas.openxmlformats.org/officeDocument/2006/relationships/oleObject" Target="embeddings/oleObject829.bin"/><Relationship Id="rId1586" Type="http://schemas.openxmlformats.org/officeDocument/2006/relationships/image" Target="media/image697.wmf"/><Relationship Id="rId290" Type="http://schemas.openxmlformats.org/officeDocument/2006/relationships/oleObject" Target="embeddings/oleObject143.bin"/><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6.bin"/><Relationship Id="rId609" Type="http://schemas.openxmlformats.org/officeDocument/2006/relationships/oleObject" Target="embeddings/oleObject311.bin"/><Relationship Id="rId956" Type="http://schemas.openxmlformats.org/officeDocument/2006/relationships/image" Target="media/image447.wmf"/><Relationship Id="rId1141" Type="http://schemas.openxmlformats.org/officeDocument/2006/relationships/image" Target="media/image537.wmf"/><Relationship Id="rId1239" Type="http://schemas.openxmlformats.org/officeDocument/2006/relationships/image" Target="media/image583.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03.bin"/><Relationship Id="rId816" Type="http://schemas.openxmlformats.org/officeDocument/2006/relationships/oleObject" Target="embeddings/oleObject429.bin"/><Relationship Id="rId1001" Type="http://schemas.openxmlformats.org/officeDocument/2006/relationships/oleObject" Target="embeddings/oleObject520.bin"/><Relationship Id="rId1446" Type="http://schemas.openxmlformats.org/officeDocument/2006/relationships/image" Target="media/image639.wmf"/><Relationship Id="rId1653" Type="http://schemas.openxmlformats.org/officeDocument/2006/relationships/oleObject" Target="embeddings/oleObject922.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oleObject" Target="embeddings/oleObject338.bin"/><Relationship Id="rId1085" Type="http://schemas.openxmlformats.org/officeDocument/2006/relationships/oleObject" Target="embeddings/oleObject567.bin"/><Relationship Id="rId1292" Type="http://schemas.openxmlformats.org/officeDocument/2006/relationships/image" Target="media/image610.wmf"/><Relationship Id="rId1306" Type="http://schemas.openxmlformats.org/officeDocument/2006/relationships/oleObject" Target="embeddings/oleObject680.bin"/><Relationship Id="rId1513" Type="http://schemas.openxmlformats.org/officeDocument/2006/relationships/image" Target="media/image671.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6.bin"/><Relationship Id="rId522" Type="http://schemas.openxmlformats.org/officeDocument/2006/relationships/oleObject" Target="embeddings/oleObject262.bin"/><Relationship Id="rId967" Type="http://schemas.openxmlformats.org/officeDocument/2006/relationships/oleObject" Target="embeddings/oleObject508.bin"/><Relationship Id="rId1152" Type="http://schemas.openxmlformats.org/officeDocument/2006/relationships/image" Target="media/image542.wmf"/><Relationship Id="rId1597" Type="http://schemas.openxmlformats.org/officeDocument/2006/relationships/oleObject" Target="embeddings/oleObject887.bin"/><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7.bin"/><Relationship Id="rId827" Type="http://schemas.openxmlformats.org/officeDocument/2006/relationships/oleObject" Target="embeddings/oleObject436.bin"/><Relationship Id="rId1012" Type="http://schemas.openxmlformats.org/officeDocument/2006/relationships/oleObject" Target="embeddings/oleObject525.bin"/><Relationship Id="rId1457" Type="http://schemas.openxmlformats.org/officeDocument/2006/relationships/image" Target="media/image644.wmf"/><Relationship Id="rId259" Type="http://schemas.openxmlformats.org/officeDocument/2006/relationships/image" Target="media/image120.wmf"/><Relationship Id="rId466" Type="http://schemas.openxmlformats.org/officeDocument/2006/relationships/image" Target="media/image227.wmf"/><Relationship Id="rId673" Type="http://schemas.openxmlformats.org/officeDocument/2006/relationships/image" Target="media/image318.wmf"/><Relationship Id="rId880" Type="http://schemas.openxmlformats.org/officeDocument/2006/relationships/image" Target="media/image407.wmf"/><Relationship Id="rId1096" Type="http://schemas.openxmlformats.org/officeDocument/2006/relationships/image" Target="media/image516.wmf"/><Relationship Id="rId1317" Type="http://schemas.openxmlformats.org/officeDocument/2006/relationships/image" Target="media/image622.wmf"/><Relationship Id="rId1524" Type="http://schemas.openxmlformats.org/officeDocument/2006/relationships/oleObject" Target="embeddings/oleObject840.bin"/><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57.wmf"/><Relationship Id="rId533" Type="http://schemas.openxmlformats.org/officeDocument/2006/relationships/oleObject" Target="embeddings/oleObject268.bin"/><Relationship Id="rId978" Type="http://schemas.openxmlformats.org/officeDocument/2006/relationships/oleObject" Target="embeddings/oleObject511.bin"/><Relationship Id="rId1163" Type="http://schemas.openxmlformats.org/officeDocument/2006/relationships/oleObject" Target="embeddings/oleObject608.bin"/><Relationship Id="rId1370" Type="http://schemas.openxmlformats.org/officeDocument/2006/relationships/oleObject" Target="embeddings/oleObject734.bin"/><Relationship Id="rId740" Type="http://schemas.openxmlformats.org/officeDocument/2006/relationships/oleObject" Target="embeddings/oleObject386.bin"/><Relationship Id="rId838" Type="http://schemas.openxmlformats.org/officeDocument/2006/relationships/oleObject" Target="embeddings/oleObject443.bin"/><Relationship Id="rId1023" Type="http://schemas.openxmlformats.org/officeDocument/2006/relationships/oleObject" Target="embeddings/oleObject531.bin"/><Relationship Id="rId1468" Type="http://schemas.openxmlformats.org/officeDocument/2006/relationships/image" Target="media/image648.wmf"/><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4.bin"/><Relationship Id="rId1230" Type="http://schemas.openxmlformats.org/officeDocument/2006/relationships/oleObject" Target="embeddings/oleObject644.bin"/><Relationship Id="rId1328" Type="http://schemas.openxmlformats.org/officeDocument/2006/relationships/image" Target="media/image625.wmf"/><Relationship Id="rId1535" Type="http://schemas.openxmlformats.org/officeDocument/2006/relationships/image" Target="media/image682.wmf"/><Relationship Id="rId337" Type="http://schemas.openxmlformats.org/officeDocument/2006/relationships/oleObject" Target="embeddings/oleObject167.bin"/><Relationship Id="rId891" Type="http://schemas.openxmlformats.org/officeDocument/2006/relationships/image" Target="media/image413.wmf"/><Relationship Id="rId905" Type="http://schemas.openxmlformats.org/officeDocument/2006/relationships/image" Target="media/image422.wmf"/><Relationship Id="rId989" Type="http://schemas.openxmlformats.org/officeDocument/2006/relationships/image" Target="media/image466.wmf"/><Relationship Id="rId34" Type="http://schemas.openxmlformats.org/officeDocument/2006/relationships/oleObject" Target="embeddings/oleObject12.bin"/><Relationship Id="rId544" Type="http://schemas.openxmlformats.org/officeDocument/2006/relationships/image" Target="media/image262.wmf"/><Relationship Id="rId751" Type="http://schemas.openxmlformats.org/officeDocument/2006/relationships/image" Target="media/image352.wmf"/><Relationship Id="rId849" Type="http://schemas.openxmlformats.org/officeDocument/2006/relationships/oleObject" Target="embeddings/oleObject453.bin"/><Relationship Id="rId1174" Type="http://schemas.openxmlformats.org/officeDocument/2006/relationships/image" Target="media/image553.wmf"/><Relationship Id="rId1381" Type="http://schemas.openxmlformats.org/officeDocument/2006/relationships/oleObject" Target="embeddings/oleObject745.bin"/><Relationship Id="rId1479" Type="http://schemas.openxmlformats.org/officeDocument/2006/relationships/oleObject" Target="embeddings/oleObject817.bin"/><Relationship Id="rId1602" Type="http://schemas.openxmlformats.org/officeDocument/2006/relationships/image" Target="media/image705.wmf"/><Relationship Id="rId183" Type="http://schemas.openxmlformats.org/officeDocument/2006/relationships/oleObject" Target="embeddings/oleObject93.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12.bin"/><Relationship Id="rId1034" Type="http://schemas.openxmlformats.org/officeDocument/2006/relationships/oleObject" Target="embeddings/oleObject536.bin"/><Relationship Id="rId1241" Type="http://schemas.openxmlformats.org/officeDocument/2006/relationships/oleObject" Target="embeddings/oleObject650.bin"/><Relationship Id="rId1339" Type="http://schemas.openxmlformats.org/officeDocument/2006/relationships/oleObject" Target="embeddings/oleObject705.bin"/><Relationship Id="rId250" Type="http://schemas.openxmlformats.org/officeDocument/2006/relationships/image" Target="media/image114.wmf"/><Relationship Id="rId488" Type="http://schemas.openxmlformats.org/officeDocument/2006/relationships/image" Target="media/image236.wmf"/><Relationship Id="rId695" Type="http://schemas.openxmlformats.org/officeDocument/2006/relationships/oleObject" Target="embeddings/oleObject361.bin"/><Relationship Id="rId709" Type="http://schemas.openxmlformats.org/officeDocument/2006/relationships/image" Target="media/image332.wmf"/><Relationship Id="rId916" Type="http://schemas.openxmlformats.org/officeDocument/2006/relationships/image" Target="media/image428.wmf"/><Relationship Id="rId1101" Type="http://schemas.openxmlformats.org/officeDocument/2006/relationships/oleObject" Target="embeddings/oleObject575.bin"/><Relationship Id="rId1546" Type="http://schemas.openxmlformats.org/officeDocument/2006/relationships/image" Target="media/image689.wmf"/><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oleObject" Target="embeddings/oleObject280.bin"/><Relationship Id="rId762" Type="http://schemas.openxmlformats.org/officeDocument/2006/relationships/oleObject" Target="embeddings/oleObject397.bin"/><Relationship Id="rId1185" Type="http://schemas.openxmlformats.org/officeDocument/2006/relationships/oleObject" Target="embeddings/oleObject619.bin"/><Relationship Id="rId1392" Type="http://schemas.openxmlformats.org/officeDocument/2006/relationships/oleObject" Target="embeddings/oleObject756.bin"/><Relationship Id="rId1406" Type="http://schemas.openxmlformats.org/officeDocument/2006/relationships/oleObject" Target="embeddings/oleObject770.bin"/><Relationship Id="rId1613" Type="http://schemas.openxmlformats.org/officeDocument/2006/relationships/oleObject" Target="embeddings/oleObject896.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7.wmf"/><Relationship Id="rId1045" Type="http://schemas.openxmlformats.org/officeDocument/2006/relationships/oleObject" Target="embeddings/oleObject543.bin"/><Relationship Id="rId1252" Type="http://schemas.openxmlformats.org/officeDocument/2006/relationships/image" Target="media/image589.wmf"/><Relationship Id="rId261" Type="http://schemas.openxmlformats.org/officeDocument/2006/relationships/image" Target="media/image122.wmf"/><Relationship Id="rId499" Type="http://schemas.openxmlformats.org/officeDocument/2006/relationships/oleObject" Target="embeddings/oleObject250.bin"/><Relationship Id="rId927" Type="http://schemas.openxmlformats.org/officeDocument/2006/relationships/image" Target="media/image433.wmf"/><Relationship Id="rId1112" Type="http://schemas.openxmlformats.org/officeDocument/2006/relationships/image" Target="media/image523.wmf"/><Relationship Id="rId1557" Type="http://schemas.openxmlformats.org/officeDocument/2006/relationships/oleObject" Target="embeddings/oleObject859.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image" Target="media/image272.wmf"/><Relationship Id="rId773" Type="http://schemas.openxmlformats.org/officeDocument/2006/relationships/oleObject" Target="embeddings/oleObject403.bin"/><Relationship Id="rId1196" Type="http://schemas.openxmlformats.org/officeDocument/2006/relationships/image" Target="media/image564.wmf"/><Relationship Id="rId1417" Type="http://schemas.openxmlformats.org/officeDocument/2006/relationships/oleObject" Target="embeddings/oleObject781.bin"/><Relationship Id="rId1624" Type="http://schemas.openxmlformats.org/officeDocument/2006/relationships/oleObject" Target="embeddings/oleObject903.bin"/><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07.wmf"/><Relationship Id="rId633" Type="http://schemas.openxmlformats.org/officeDocument/2006/relationships/oleObject" Target="embeddings/oleObject323.bin"/><Relationship Id="rId980" Type="http://schemas.openxmlformats.org/officeDocument/2006/relationships/oleObject" Target="embeddings/oleObject512.bin"/><Relationship Id="rId1056" Type="http://schemas.openxmlformats.org/officeDocument/2006/relationships/oleObject" Target="embeddings/oleObject550.bin"/><Relationship Id="rId1263" Type="http://schemas.openxmlformats.org/officeDocument/2006/relationships/oleObject" Target="embeddings/oleObject662.bin"/><Relationship Id="rId840" Type="http://schemas.openxmlformats.org/officeDocument/2006/relationships/image" Target="media/image388.wmf"/><Relationship Id="rId938" Type="http://schemas.openxmlformats.org/officeDocument/2006/relationships/oleObject" Target="embeddings/oleObject490.bin"/><Relationship Id="rId1470" Type="http://schemas.openxmlformats.org/officeDocument/2006/relationships/image" Target="media/image650.wmf"/><Relationship Id="rId1568" Type="http://schemas.openxmlformats.org/officeDocument/2006/relationships/image" Target="media/image692.wmf"/><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6.wmf"/><Relationship Id="rId700" Type="http://schemas.openxmlformats.org/officeDocument/2006/relationships/oleObject" Target="embeddings/oleObject365.bin"/><Relationship Id="rId1123" Type="http://schemas.openxmlformats.org/officeDocument/2006/relationships/image" Target="media/image528.wmf"/><Relationship Id="rId1330" Type="http://schemas.openxmlformats.org/officeDocument/2006/relationships/oleObject" Target="embeddings/oleObject697.bin"/><Relationship Id="rId1428" Type="http://schemas.openxmlformats.org/officeDocument/2006/relationships/image" Target="media/image632.wmf"/><Relationship Id="rId1635" Type="http://schemas.openxmlformats.org/officeDocument/2006/relationships/oleObject" Target="embeddings/oleObject909.bin"/><Relationship Id="rId132" Type="http://schemas.openxmlformats.org/officeDocument/2006/relationships/image" Target="media/image59.wmf"/><Relationship Id="rId784" Type="http://schemas.openxmlformats.org/officeDocument/2006/relationships/oleObject" Target="embeddings/oleObject410.bin"/><Relationship Id="rId991" Type="http://schemas.openxmlformats.org/officeDocument/2006/relationships/oleObject" Target="embeddings/oleObject516.bin"/><Relationship Id="rId1067" Type="http://schemas.openxmlformats.org/officeDocument/2006/relationships/image" Target="media/image502.wmf"/><Relationship Id="rId437" Type="http://schemas.openxmlformats.org/officeDocument/2006/relationships/oleObject" Target="embeddings/oleObject217.bin"/><Relationship Id="rId644" Type="http://schemas.openxmlformats.org/officeDocument/2006/relationships/oleObject" Target="embeddings/oleObject329.bin"/><Relationship Id="rId851" Type="http://schemas.openxmlformats.org/officeDocument/2006/relationships/oleObject" Target="embeddings/oleObject454.bin"/><Relationship Id="rId1274" Type="http://schemas.openxmlformats.org/officeDocument/2006/relationships/image" Target="media/image601.wmf"/><Relationship Id="rId1481" Type="http://schemas.openxmlformats.org/officeDocument/2006/relationships/image" Target="media/image655.wmf"/><Relationship Id="rId1579" Type="http://schemas.openxmlformats.org/officeDocument/2006/relationships/oleObject" Target="embeddings/oleObject877.bin"/><Relationship Id="rId283" Type="http://schemas.openxmlformats.org/officeDocument/2006/relationships/image" Target="media/image136.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image" Target="media/image333.wmf"/><Relationship Id="rId949" Type="http://schemas.openxmlformats.org/officeDocument/2006/relationships/oleObject" Target="embeddings/oleObject499.bin"/><Relationship Id="rId1134" Type="http://schemas.openxmlformats.org/officeDocument/2006/relationships/oleObject" Target="embeddings/oleObject593.bin"/><Relationship Id="rId1341" Type="http://schemas.openxmlformats.org/officeDocument/2006/relationships/oleObject" Target="embeddings/oleObject707.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9.bin"/><Relationship Id="rId795" Type="http://schemas.openxmlformats.org/officeDocument/2006/relationships/image" Target="media/image371.wmf"/><Relationship Id="rId809" Type="http://schemas.openxmlformats.org/officeDocument/2006/relationships/oleObject" Target="embeddings/oleObject425.bin"/><Relationship Id="rId1201" Type="http://schemas.openxmlformats.org/officeDocument/2006/relationships/oleObject" Target="embeddings/oleObject628.bin"/><Relationship Id="rId1439" Type="http://schemas.openxmlformats.org/officeDocument/2006/relationships/oleObject" Target="embeddings/oleObject795.bin"/><Relationship Id="rId1646" Type="http://schemas.openxmlformats.org/officeDocument/2006/relationships/image" Target="media/image722.wmf"/><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8.wmf"/><Relationship Id="rId655" Type="http://schemas.openxmlformats.org/officeDocument/2006/relationships/image" Target="media/image313.wmf"/><Relationship Id="rId862" Type="http://schemas.openxmlformats.org/officeDocument/2006/relationships/image" Target="media/image395.wmf"/><Relationship Id="rId1078" Type="http://schemas.openxmlformats.org/officeDocument/2006/relationships/oleObject" Target="embeddings/oleObject563.bin"/><Relationship Id="rId1285" Type="http://schemas.openxmlformats.org/officeDocument/2006/relationships/oleObject" Target="embeddings/oleObject671.bin"/><Relationship Id="rId1492" Type="http://schemas.openxmlformats.org/officeDocument/2006/relationships/image" Target="media/image660.wmf"/><Relationship Id="rId1506" Type="http://schemas.openxmlformats.org/officeDocument/2006/relationships/oleObject" Target="embeddings/oleObject831.bin"/><Relationship Id="rId294" Type="http://schemas.openxmlformats.org/officeDocument/2006/relationships/oleObject" Target="embeddings/oleObject145.bin"/><Relationship Id="rId308" Type="http://schemas.openxmlformats.org/officeDocument/2006/relationships/image" Target="media/image149.wmf"/><Relationship Id="rId515" Type="http://schemas.openxmlformats.org/officeDocument/2006/relationships/oleObject" Target="embeddings/oleObject258.bin"/><Relationship Id="rId722" Type="http://schemas.openxmlformats.org/officeDocument/2006/relationships/image" Target="media/image338.wmf"/><Relationship Id="rId1145" Type="http://schemas.openxmlformats.org/officeDocument/2006/relationships/image" Target="media/image539.wmf"/><Relationship Id="rId1352" Type="http://schemas.openxmlformats.org/officeDocument/2006/relationships/oleObject" Target="embeddings/oleObject718.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8.bin"/><Relationship Id="rId599" Type="http://schemas.openxmlformats.org/officeDocument/2006/relationships/oleObject" Target="embeddings/oleObject305.bin"/><Relationship Id="rId1005" Type="http://schemas.openxmlformats.org/officeDocument/2006/relationships/oleObject" Target="embeddings/oleObject522.bin"/><Relationship Id="rId1212" Type="http://schemas.openxmlformats.org/officeDocument/2006/relationships/image" Target="media/image570.wmf"/><Relationship Id="rId1657" Type="http://schemas.openxmlformats.org/officeDocument/2006/relationships/oleObject" Target="embeddings/oleObject926.bin"/><Relationship Id="rId459" Type="http://schemas.openxmlformats.org/officeDocument/2006/relationships/oleObject" Target="embeddings/oleObject228.bin"/><Relationship Id="rId666" Type="http://schemas.openxmlformats.org/officeDocument/2006/relationships/oleObject" Target="embeddings/oleObject342.bin"/><Relationship Id="rId873" Type="http://schemas.openxmlformats.org/officeDocument/2006/relationships/image" Target="media/image400.wmf"/><Relationship Id="rId1089" Type="http://schemas.openxmlformats.org/officeDocument/2006/relationships/oleObject" Target="embeddings/oleObject569.bin"/><Relationship Id="rId1296" Type="http://schemas.openxmlformats.org/officeDocument/2006/relationships/image" Target="media/image613.wmf"/><Relationship Id="rId1517" Type="http://schemas.openxmlformats.org/officeDocument/2006/relationships/image" Target="media/image673.wmf"/><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image" Target="media/image544.wmf"/><Relationship Id="rId1363" Type="http://schemas.openxmlformats.org/officeDocument/2006/relationships/oleObject" Target="embeddings/oleObject727.bin"/><Relationship Id="rId733" Type="http://schemas.openxmlformats.org/officeDocument/2006/relationships/oleObject" Target="embeddings/oleObject382.bin"/><Relationship Id="rId940" Type="http://schemas.openxmlformats.org/officeDocument/2006/relationships/image" Target="media/image441.wmf"/><Relationship Id="rId1016" Type="http://schemas.openxmlformats.org/officeDocument/2006/relationships/oleObject" Target="embeddings/oleObject527.bin"/><Relationship Id="rId1570" Type="http://schemas.openxmlformats.org/officeDocument/2006/relationships/oleObject" Target="embeddings/oleObject870.bin"/><Relationship Id="rId165" Type="http://schemas.openxmlformats.org/officeDocument/2006/relationships/oleObject" Target="embeddings/oleObject84.bin"/><Relationship Id="rId372" Type="http://schemas.openxmlformats.org/officeDocument/2006/relationships/image" Target="media/image181.wmf"/><Relationship Id="rId677" Type="http://schemas.openxmlformats.org/officeDocument/2006/relationships/oleObject" Target="embeddings/oleObject350.bin"/><Relationship Id="rId800" Type="http://schemas.openxmlformats.org/officeDocument/2006/relationships/image" Target="media/image373.wmf"/><Relationship Id="rId1223" Type="http://schemas.openxmlformats.org/officeDocument/2006/relationships/oleObject" Target="embeddings/oleObject640.bin"/><Relationship Id="rId1430" Type="http://schemas.openxmlformats.org/officeDocument/2006/relationships/oleObject" Target="embeddings/oleObject790.bin"/><Relationship Id="rId1528" Type="http://schemas.openxmlformats.org/officeDocument/2006/relationships/oleObject" Target="embeddings/oleObject842.bin"/><Relationship Id="rId232" Type="http://schemas.openxmlformats.org/officeDocument/2006/relationships/oleObject" Target="embeddings/oleObject120.bin"/><Relationship Id="rId884" Type="http://schemas.openxmlformats.org/officeDocument/2006/relationships/oleObject" Target="embeddings/oleObject466.bin"/><Relationship Id="rId27" Type="http://schemas.openxmlformats.org/officeDocument/2006/relationships/image" Target="media/image11.wmf"/><Relationship Id="rId537" Type="http://schemas.openxmlformats.org/officeDocument/2006/relationships/oleObject" Target="embeddings/oleObject270.bin"/><Relationship Id="rId744" Type="http://schemas.openxmlformats.org/officeDocument/2006/relationships/oleObject" Target="embeddings/oleObject388.bin"/><Relationship Id="rId951" Type="http://schemas.openxmlformats.org/officeDocument/2006/relationships/oleObject" Target="embeddings/oleObject500.bin"/><Relationship Id="rId1167" Type="http://schemas.openxmlformats.org/officeDocument/2006/relationships/oleObject" Target="embeddings/oleObject610.bin"/><Relationship Id="rId1374" Type="http://schemas.openxmlformats.org/officeDocument/2006/relationships/oleObject" Target="embeddings/oleObject738.bin"/><Relationship Id="rId1581" Type="http://schemas.openxmlformats.org/officeDocument/2006/relationships/oleObject" Target="embeddings/oleObject879.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0.bin"/><Relationship Id="rId604" Type="http://schemas.openxmlformats.org/officeDocument/2006/relationships/image" Target="media/image288.wmf"/><Relationship Id="rId811" Type="http://schemas.openxmlformats.org/officeDocument/2006/relationships/oleObject" Target="embeddings/oleObject426.bin"/><Relationship Id="rId1027" Type="http://schemas.openxmlformats.org/officeDocument/2006/relationships/oleObject" Target="embeddings/oleObject533.bin"/><Relationship Id="rId1234" Type="http://schemas.openxmlformats.org/officeDocument/2006/relationships/oleObject" Target="embeddings/oleObject646.bin"/><Relationship Id="rId1441" Type="http://schemas.openxmlformats.org/officeDocument/2006/relationships/oleObject" Target="embeddings/oleObject797.bin"/><Relationship Id="rId243" Type="http://schemas.openxmlformats.org/officeDocument/2006/relationships/oleObject" Target="embeddings/oleObject125.bin"/><Relationship Id="rId450" Type="http://schemas.openxmlformats.org/officeDocument/2006/relationships/image" Target="media/image219.wmf"/><Relationship Id="rId688" Type="http://schemas.openxmlformats.org/officeDocument/2006/relationships/oleObject" Target="embeddings/oleObject356.bin"/><Relationship Id="rId895" Type="http://schemas.openxmlformats.org/officeDocument/2006/relationships/image" Target="media/image416.wmf"/><Relationship Id="rId909" Type="http://schemas.openxmlformats.org/officeDocument/2006/relationships/image" Target="media/image424.wmf"/><Relationship Id="rId1080" Type="http://schemas.openxmlformats.org/officeDocument/2006/relationships/image" Target="media/image508.wmf"/><Relationship Id="rId1301" Type="http://schemas.openxmlformats.org/officeDocument/2006/relationships/image" Target="media/image616.wmf"/><Relationship Id="rId1539" Type="http://schemas.openxmlformats.org/officeDocument/2006/relationships/image" Target="media/image686.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image" Target="media/image264.wmf"/><Relationship Id="rId755" Type="http://schemas.openxmlformats.org/officeDocument/2006/relationships/image" Target="media/image354.wmf"/><Relationship Id="rId962" Type="http://schemas.openxmlformats.org/officeDocument/2006/relationships/oleObject" Target="embeddings/oleObject504.bin"/><Relationship Id="rId1178" Type="http://schemas.openxmlformats.org/officeDocument/2006/relationships/image" Target="media/image555.wmf"/><Relationship Id="rId1385" Type="http://schemas.openxmlformats.org/officeDocument/2006/relationships/oleObject" Target="embeddings/oleObject749.bin"/><Relationship Id="rId1592" Type="http://schemas.openxmlformats.org/officeDocument/2006/relationships/image" Target="media/image700.wmf"/><Relationship Id="rId1606" Type="http://schemas.openxmlformats.org/officeDocument/2006/relationships/image" Target="media/image707.wmf"/><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4.bin"/><Relationship Id="rId822" Type="http://schemas.openxmlformats.org/officeDocument/2006/relationships/image" Target="media/image382.wmf"/><Relationship Id="rId1038" Type="http://schemas.openxmlformats.org/officeDocument/2006/relationships/oleObject" Target="embeddings/oleObject539.bin"/><Relationship Id="rId1245" Type="http://schemas.openxmlformats.org/officeDocument/2006/relationships/oleObject" Target="embeddings/oleObject652.bin"/><Relationship Id="rId1452" Type="http://schemas.openxmlformats.org/officeDocument/2006/relationships/oleObject" Target="embeddings/oleObject803.bin"/><Relationship Id="rId254" Type="http://schemas.openxmlformats.org/officeDocument/2006/relationships/image" Target="media/image116.wmf"/><Relationship Id="rId699" Type="http://schemas.openxmlformats.org/officeDocument/2006/relationships/oleObject" Target="embeddings/oleObject364.bin"/><Relationship Id="rId1091" Type="http://schemas.openxmlformats.org/officeDocument/2006/relationships/oleObject" Target="embeddings/oleObject570.bin"/><Relationship Id="rId1105" Type="http://schemas.openxmlformats.org/officeDocument/2006/relationships/oleObject" Target="embeddings/oleObject577.bin"/><Relationship Id="rId1312" Type="http://schemas.openxmlformats.org/officeDocument/2006/relationships/oleObject" Target="embeddings/oleObject685.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9.bin"/><Relationship Id="rId559" Type="http://schemas.openxmlformats.org/officeDocument/2006/relationships/image" Target="media/image269.wmf"/><Relationship Id="rId766" Type="http://schemas.openxmlformats.org/officeDocument/2006/relationships/oleObject" Target="embeddings/oleObject399.bin"/><Relationship Id="rId1189" Type="http://schemas.openxmlformats.org/officeDocument/2006/relationships/oleObject" Target="embeddings/oleObject621.bin"/><Relationship Id="rId1396" Type="http://schemas.openxmlformats.org/officeDocument/2006/relationships/oleObject" Target="embeddings/oleObject760.bin"/><Relationship Id="rId1617" Type="http://schemas.openxmlformats.org/officeDocument/2006/relationships/image" Target="media/image711.wmf"/><Relationship Id="rId198" Type="http://schemas.openxmlformats.org/officeDocument/2006/relationships/image" Target="media/image90.wmf"/><Relationship Id="rId321" Type="http://schemas.openxmlformats.org/officeDocument/2006/relationships/image" Target="media/image154.wmf"/><Relationship Id="rId419" Type="http://schemas.openxmlformats.org/officeDocument/2006/relationships/oleObject" Target="embeddings/oleObject208.bin"/><Relationship Id="rId626" Type="http://schemas.openxmlformats.org/officeDocument/2006/relationships/image" Target="media/image299.wmf"/><Relationship Id="rId973" Type="http://schemas.openxmlformats.org/officeDocument/2006/relationships/image" Target="media/image457.wmf"/><Relationship Id="rId1049" Type="http://schemas.openxmlformats.org/officeDocument/2006/relationships/oleObject" Target="embeddings/oleObject545.bin"/><Relationship Id="rId1256" Type="http://schemas.openxmlformats.org/officeDocument/2006/relationships/image" Target="media/image591.wmf"/><Relationship Id="rId833" Type="http://schemas.openxmlformats.org/officeDocument/2006/relationships/image" Target="media/image386.wmf"/><Relationship Id="rId1116" Type="http://schemas.openxmlformats.org/officeDocument/2006/relationships/oleObject" Target="embeddings/oleObject584.bin"/><Relationship Id="rId1463" Type="http://schemas.openxmlformats.org/officeDocument/2006/relationships/oleObject" Target="embeddings/oleObject810.bin"/><Relationship Id="rId265" Type="http://schemas.openxmlformats.org/officeDocument/2006/relationships/image" Target="media/image125.wmf"/><Relationship Id="rId472" Type="http://schemas.openxmlformats.org/officeDocument/2006/relationships/image" Target="media/image229.wmf"/><Relationship Id="rId900" Type="http://schemas.openxmlformats.org/officeDocument/2006/relationships/image" Target="media/image419.wmf"/><Relationship Id="rId1323" Type="http://schemas.openxmlformats.org/officeDocument/2006/relationships/oleObject" Target="embeddings/oleObject692.bin"/><Relationship Id="rId1530" Type="http://schemas.openxmlformats.org/officeDocument/2006/relationships/oleObject" Target="embeddings/oleObject843.bin"/><Relationship Id="rId1628" Type="http://schemas.openxmlformats.org/officeDocument/2006/relationships/oleObject" Target="embeddings/oleObject905.bin"/><Relationship Id="rId125" Type="http://schemas.openxmlformats.org/officeDocument/2006/relationships/image" Target="media/image56.wmf"/><Relationship Id="rId332" Type="http://schemas.openxmlformats.org/officeDocument/2006/relationships/image" Target="media/image160.wmf"/><Relationship Id="rId777" Type="http://schemas.openxmlformats.org/officeDocument/2006/relationships/oleObject" Target="embeddings/oleObject405.bin"/><Relationship Id="rId984" Type="http://schemas.openxmlformats.org/officeDocument/2006/relationships/oleObject" Target="embeddings/oleObject514.bin"/><Relationship Id="rId637" Type="http://schemas.openxmlformats.org/officeDocument/2006/relationships/image" Target="media/image304.wmf"/><Relationship Id="rId844" Type="http://schemas.openxmlformats.org/officeDocument/2006/relationships/oleObject" Target="embeddings/oleObject448.bin"/><Relationship Id="rId1267" Type="http://schemas.openxmlformats.org/officeDocument/2006/relationships/oleObject" Target="embeddings/oleObject664.bin"/><Relationship Id="rId1474" Type="http://schemas.openxmlformats.org/officeDocument/2006/relationships/image" Target="media/image652.wmf"/><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oleObject" Target="embeddings/oleObject357.bin"/><Relationship Id="rId704" Type="http://schemas.openxmlformats.org/officeDocument/2006/relationships/oleObject" Target="embeddings/oleObject367.bin"/><Relationship Id="rId911" Type="http://schemas.openxmlformats.org/officeDocument/2006/relationships/image" Target="media/image425.wmf"/><Relationship Id="rId1127" Type="http://schemas.openxmlformats.org/officeDocument/2006/relationships/image" Target="media/image530.wmf"/><Relationship Id="rId1334" Type="http://schemas.openxmlformats.org/officeDocument/2006/relationships/image" Target="media/image626.wmf"/><Relationship Id="rId1541" Type="http://schemas.openxmlformats.org/officeDocument/2006/relationships/oleObject" Target="embeddings/oleObject846.bin"/><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70.bin"/><Relationship Id="rId550" Type="http://schemas.openxmlformats.org/officeDocument/2006/relationships/image" Target="media/image265.wmf"/><Relationship Id="rId788" Type="http://schemas.openxmlformats.org/officeDocument/2006/relationships/oleObject" Target="embeddings/oleObject412.bin"/><Relationship Id="rId995" Type="http://schemas.openxmlformats.org/officeDocument/2006/relationships/image" Target="media/image470.wmf"/><Relationship Id="rId1180" Type="http://schemas.openxmlformats.org/officeDocument/2006/relationships/image" Target="media/image556.wmf"/><Relationship Id="rId1401" Type="http://schemas.openxmlformats.org/officeDocument/2006/relationships/oleObject" Target="embeddings/oleObject765.bin"/><Relationship Id="rId1639" Type="http://schemas.openxmlformats.org/officeDocument/2006/relationships/image" Target="media/image720.wmf"/><Relationship Id="rId203" Type="http://schemas.openxmlformats.org/officeDocument/2006/relationships/image" Target="media/image92.wmf"/><Relationship Id="rId648" Type="http://schemas.openxmlformats.org/officeDocument/2006/relationships/oleObject" Target="embeddings/oleObject331.bin"/><Relationship Id="rId855" Type="http://schemas.openxmlformats.org/officeDocument/2006/relationships/oleObject" Target="embeddings/oleObject456.bin"/><Relationship Id="rId1040" Type="http://schemas.openxmlformats.org/officeDocument/2006/relationships/oleObject" Target="embeddings/oleObject540.bin"/><Relationship Id="rId1278" Type="http://schemas.openxmlformats.org/officeDocument/2006/relationships/image" Target="media/image603.wmf"/><Relationship Id="rId1485" Type="http://schemas.openxmlformats.org/officeDocument/2006/relationships/oleObject" Target="embeddings/oleObject821.bin"/><Relationship Id="rId287" Type="http://schemas.openxmlformats.org/officeDocument/2006/relationships/image" Target="media/image138.wmf"/><Relationship Id="rId410" Type="http://schemas.openxmlformats.org/officeDocument/2006/relationships/oleObject" Target="embeddings/oleObject203.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35.wmf"/><Relationship Id="rId922" Type="http://schemas.openxmlformats.org/officeDocument/2006/relationships/oleObject" Target="embeddings/oleObject484.bin"/><Relationship Id="rId1138" Type="http://schemas.openxmlformats.org/officeDocument/2006/relationships/oleObject" Target="embeddings/oleObject595.bin"/><Relationship Id="rId1345" Type="http://schemas.openxmlformats.org/officeDocument/2006/relationships/oleObject" Target="embeddings/oleObject711.bin"/><Relationship Id="rId1552" Type="http://schemas.openxmlformats.org/officeDocument/2006/relationships/oleObject" Target="embeddings/oleObject854.bin"/><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oleObject" Target="embeddings/oleObject419.bin"/><Relationship Id="rId1191" Type="http://schemas.openxmlformats.org/officeDocument/2006/relationships/oleObject" Target="embeddings/oleObject622.bin"/><Relationship Id="rId1205" Type="http://schemas.openxmlformats.org/officeDocument/2006/relationships/oleObject" Target="embeddings/oleObject630.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image" Target="media/image315.wmf"/><Relationship Id="rId866" Type="http://schemas.openxmlformats.org/officeDocument/2006/relationships/oleObject" Target="embeddings/oleObject462.bin"/><Relationship Id="rId1289" Type="http://schemas.openxmlformats.org/officeDocument/2006/relationships/oleObject" Target="embeddings/oleObject673.bin"/><Relationship Id="rId1412" Type="http://schemas.openxmlformats.org/officeDocument/2006/relationships/oleObject" Target="embeddings/oleObject776.bin"/><Relationship Id="rId1496" Type="http://schemas.openxmlformats.org/officeDocument/2006/relationships/oleObject" Target="embeddings/oleObject826.bin"/><Relationship Id="rId214" Type="http://schemas.openxmlformats.org/officeDocument/2006/relationships/oleObject" Target="embeddings/oleObject110.bin"/><Relationship Id="rId298" Type="http://schemas.openxmlformats.org/officeDocument/2006/relationships/image" Target="media/image144.wmf"/><Relationship Id="rId421" Type="http://schemas.openxmlformats.org/officeDocument/2006/relationships/oleObject" Target="embeddings/oleObject209.bin"/><Relationship Id="rId519" Type="http://schemas.openxmlformats.org/officeDocument/2006/relationships/oleObject" Target="embeddings/oleObject260.bin"/><Relationship Id="rId1051" Type="http://schemas.openxmlformats.org/officeDocument/2006/relationships/oleObject" Target="embeddings/oleObject546.bin"/><Relationship Id="rId1149" Type="http://schemas.openxmlformats.org/officeDocument/2006/relationships/image" Target="media/image541.wmf"/><Relationship Id="rId1356" Type="http://schemas.openxmlformats.org/officeDocument/2006/relationships/oleObject" Target="embeddings/oleObject722.bin"/><Relationship Id="rId158" Type="http://schemas.openxmlformats.org/officeDocument/2006/relationships/oleObject" Target="embeddings/oleObject80.bin"/><Relationship Id="rId726" Type="http://schemas.openxmlformats.org/officeDocument/2006/relationships/image" Target="media/image340.wmf"/><Relationship Id="rId933" Type="http://schemas.openxmlformats.org/officeDocument/2006/relationships/image" Target="media/image437.wmf"/><Relationship Id="rId1009" Type="http://schemas.openxmlformats.org/officeDocument/2006/relationships/oleObject" Target="embeddings/oleObject523.bin"/><Relationship Id="rId1563" Type="http://schemas.openxmlformats.org/officeDocument/2006/relationships/image" Target="media/image691.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image" Target="media/image572.wmf"/><Relationship Id="rId1423" Type="http://schemas.openxmlformats.org/officeDocument/2006/relationships/image" Target="media/image630.wmf"/><Relationship Id="rId1630" Type="http://schemas.openxmlformats.org/officeDocument/2006/relationships/oleObject" Target="embeddings/oleObject906.bin"/><Relationship Id="rId225" Type="http://schemas.openxmlformats.org/officeDocument/2006/relationships/oleObject" Target="embeddings/oleObject116.bin"/><Relationship Id="rId432" Type="http://schemas.openxmlformats.org/officeDocument/2006/relationships/image" Target="media/image210.wmf"/><Relationship Id="rId877" Type="http://schemas.openxmlformats.org/officeDocument/2006/relationships/image" Target="media/image404.wmf"/><Relationship Id="rId1062" Type="http://schemas.openxmlformats.org/officeDocument/2006/relationships/oleObject" Target="embeddings/oleObject554.bin"/><Relationship Id="rId737" Type="http://schemas.openxmlformats.org/officeDocument/2006/relationships/image" Target="media/image345.wmf"/><Relationship Id="rId944" Type="http://schemas.openxmlformats.org/officeDocument/2006/relationships/oleObject" Target="embeddings/oleObject494.bin"/><Relationship Id="rId1367" Type="http://schemas.openxmlformats.org/officeDocument/2006/relationships/oleObject" Target="embeddings/oleObject731.bin"/><Relationship Id="rId1574" Type="http://schemas.openxmlformats.org/officeDocument/2006/relationships/oleObject" Target="embeddings/oleObject873.bin"/><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3.wmf"/><Relationship Id="rId583" Type="http://schemas.openxmlformats.org/officeDocument/2006/relationships/image" Target="media/image280.wmf"/><Relationship Id="rId790" Type="http://schemas.openxmlformats.org/officeDocument/2006/relationships/image" Target="media/image369.wmf"/><Relationship Id="rId804" Type="http://schemas.openxmlformats.org/officeDocument/2006/relationships/oleObject" Target="embeddings/oleObject422.bin"/><Relationship Id="rId1227" Type="http://schemas.openxmlformats.org/officeDocument/2006/relationships/oleObject" Target="embeddings/oleObject642.bin"/><Relationship Id="rId1434" Type="http://schemas.openxmlformats.org/officeDocument/2006/relationships/oleObject" Target="embeddings/oleObject792.bin"/><Relationship Id="rId1641" Type="http://schemas.openxmlformats.org/officeDocument/2006/relationships/oleObject" Target="embeddings/oleObject913.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oleObject" Target="embeddings/oleObject220.bin"/><Relationship Id="rId650" Type="http://schemas.openxmlformats.org/officeDocument/2006/relationships/oleObject" Target="embeddings/oleObject332.bin"/><Relationship Id="rId888" Type="http://schemas.openxmlformats.org/officeDocument/2006/relationships/image" Target="media/image412.wmf"/><Relationship Id="rId1073" Type="http://schemas.openxmlformats.org/officeDocument/2006/relationships/oleObject" Target="embeddings/oleObject560.bin"/><Relationship Id="rId1280" Type="http://schemas.openxmlformats.org/officeDocument/2006/relationships/image" Target="media/image604.wmf"/><Relationship Id="rId1501" Type="http://schemas.openxmlformats.org/officeDocument/2006/relationships/image" Target="media/image665.wmf"/><Relationship Id="rId303" Type="http://schemas.openxmlformats.org/officeDocument/2006/relationships/oleObject" Target="embeddings/oleObject149.bin"/><Relationship Id="rId748" Type="http://schemas.openxmlformats.org/officeDocument/2006/relationships/oleObject" Target="embeddings/oleObject390.bin"/><Relationship Id="rId955" Type="http://schemas.openxmlformats.org/officeDocument/2006/relationships/image" Target="media/image446.wmf"/><Relationship Id="rId1140" Type="http://schemas.openxmlformats.org/officeDocument/2006/relationships/oleObject" Target="embeddings/oleObject596.bin"/><Relationship Id="rId1378" Type="http://schemas.openxmlformats.org/officeDocument/2006/relationships/oleObject" Target="embeddings/oleObject742.bin"/><Relationship Id="rId1585" Type="http://schemas.openxmlformats.org/officeDocument/2006/relationships/oleObject" Target="embeddings/oleObject881.bin"/><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7.wmf"/><Relationship Id="rId594" Type="http://schemas.openxmlformats.org/officeDocument/2006/relationships/oleObject" Target="embeddings/oleObject302.bin"/><Relationship Id="rId608" Type="http://schemas.openxmlformats.org/officeDocument/2006/relationships/image" Target="media/image290.wmf"/><Relationship Id="rId815" Type="http://schemas.openxmlformats.org/officeDocument/2006/relationships/image" Target="media/image379.wmf"/><Relationship Id="rId1238" Type="http://schemas.openxmlformats.org/officeDocument/2006/relationships/oleObject" Target="embeddings/oleObject648.bin"/><Relationship Id="rId1445" Type="http://schemas.openxmlformats.org/officeDocument/2006/relationships/image" Target="media/image638.wmf"/><Relationship Id="rId1652" Type="http://schemas.openxmlformats.org/officeDocument/2006/relationships/image" Target="media/image723.wmf"/><Relationship Id="rId247" Type="http://schemas.openxmlformats.org/officeDocument/2006/relationships/oleObject" Target="embeddings/oleObject127.bin"/><Relationship Id="rId899" Type="http://schemas.openxmlformats.org/officeDocument/2006/relationships/oleObject" Target="embeddings/oleObject473.bin"/><Relationship Id="rId1000" Type="http://schemas.openxmlformats.org/officeDocument/2006/relationships/image" Target="media/image473.wmf"/><Relationship Id="rId1084" Type="http://schemas.openxmlformats.org/officeDocument/2006/relationships/image" Target="media/image510.wmf"/><Relationship Id="rId1305" Type="http://schemas.openxmlformats.org/officeDocument/2006/relationships/image" Target="media/image618.wmf"/><Relationship Id="rId107" Type="http://schemas.openxmlformats.org/officeDocument/2006/relationships/image" Target="media/image49.wmf"/><Relationship Id="rId454" Type="http://schemas.openxmlformats.org/officeDocument/2006/relationships/image" Target="media/image221.wmf"/><Relationship Id="rId661" Type="http://schemas.openxmlformats.org/officeDocument/2006/relationships/image" Target="media/image316.wmf"/><Relationship Id="rId759" Type="http://schemas.openxmlformats.org/officeDocument/2006/relationships/image" Target="media/image356.wmf"/><Relationship Id="rId966" Type="http://schemas.openxmlformats.org/officeDocument/2006/relationships/oleObject" Target="embeddings/oleObject507.bin"/><Relationship Id="rId1291" Type="http://schemas.openxmlformats.org/officeDocument/2006/relationships/oleObject" Target="embeddings/oleObject674.bin"/><Relationship Id="rId1389" Type="http://schemas.openxmlformats.org/officeDocument/2006/relationships/oleObject" Target="embeddings/oleObject753.bin"/><Relationship Id="rId1512" Type="http://schemas.openxmlformats.org/officeDocument/2006/relationships/oleObject" Target="embeddings/oleObject834.bin"/><Relationship Id="rId1596" Type="http://schemas.openxmlformats.org/officeDocument/2006/relationships/image" Target="media/image702.wmf"/><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4.wmf"/><Relationship Id="rId521" Type="http://schemas.openxmlformats.org/officeDocument/2006/relationships/oleObject" Target="embeddings/oleObject261.bin"/><Relationship Id="rId619" Type="http://schemas.openxmlformats.org/officeDocument/2006/relationships/oleObject" Target="embeddings/oleObject316.bin"/><Relationship Id="rId1151" Type="http://schemas.openxmlformats.org/officeDocument/2006/relationships/oleObject" Target="embeddings/oleObject602.bin"/><Relationship Id="rId1249" Type="http://schemas.openxmlformats.org/officeDocument/2006/relationships/oleObject" Target="embeddings/oleObject654.bin"/><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image" Target="media/image383.wmf"/><Relationship Id="rId1011" Type="http://schemas.openxmlformats.org/officeDocument/2006/relationships/oleObject" Target="embeddings/oleObject524.bin"/><Relationship Id="rId1109" Type="http://schemas.openxmlformats.org/officeDocument/2006/relationships/oleObject" Target="embeddings/oleObject580.bin"/><Relationship Id="rId1456" Type="http://schemas.openxmlformats.org/officeDocument/2006/relationships/oleObject" Target="embeddings/oleObject805.bin"/><Relationship Id="rId1663" Type="http://schemas.openxmlformats.org/officeDocument/2006/relationships/theme" Target="theme/theme1.xml"/><Relationship Id="rId258" Type="http://schemas.openxmlformats.org/officeDocument/2006/relationships/image" Target="media/image119.wmf"/><Relationship Id="rId465" Type="http://schemas.openxmlformats.org/officeDocument/2006/relationships/oleObject" Target="embeddings/oleObject231.bin"/><Relationship Id="rId672" Type="http://schemas.openxmlformats.org/officeDocument/2006/relationships/oleObject" Target="embeddings/oleObject347.bin"/><Relationship Id="rId1095" Type="http://schemas.openxmlformats.org/officeDocument/2006/relationships/oleObject" Target="embeddings/oleObject572.bin"/><Relationship Id="rId1316" Type="http://schemas.openxmlformats.org/officeDocument/2006/relationships/oleObject" Target="embeddings/oleObject687.bin"/><Relationship Id="rId1523" Type="http://schemas.openxmlformats.org/officeDocument/2006/relationships/image" Target="media/image676.wmf"/><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image" Target="media/image459.wmf"/><Relationship Id="rId1162" Type="http://schemas.openxmlformats.org/officeDocument/2006/relationships/image" Target="media/image547.wmf"/><Relationship Id="rId171" Type="http://schemas.openxmlformats.org/officeDocument/2006/relationships/oleObject" Target="embeddings/oleObject87.bin"/><Relationship Id="rId837" Type="http://schemas.openxmlformats.org/officeDocument/2006/relationships/oleObject" Target="embeddings/oleObject442.bin"/><Relationship Id="rId1022" Type="http://schemas.openxmlformats.org/officeDocument/2006/relationships/image" Target="media/image484.wmf"/><Relationship Id="rId1467" Type="http://schemas.openxmlformats.org/officeDocument/2006/relationships/oleObject" Target="embeddings/oleObject812.bin"/><Relationship Id="rId269" Type="http://schemas.openxmlformats.org/officeDocument/2006/relationships/image" Target="media/image129.wmf"/><Relationship Id="rId476" Type="http://schemas.openxmlformats.org/officeDocument/2006/relationships/oleObject" Target="embeddings/oleObject238.bin"/><Relationship Id="rId683" Type="http://schemas.openxmlformats.org/officeDocument/2006/relationships/image" Target="media/image322.wmf"/><Relationship Id="rId890" Type="http://schemas.openxmlformats.org/officeDocument/2006/relationships/oleObject" Target="embeddings/oleObject470.bin"/><Relationship Id="rId904" Type="http://schemas.openxmlformats.org/officeDocument/2006/relationships/oleObject" Target="embeddings/oleObject475.bin"/><Relationship Id="rId1327" Type="http://schemas.openxmlformats.org/officeDocument/2006/relationships/oleObject" Target="embeddings/oleObject695.bin"/><Relationship Id="rId1534" Type="http://schemas.openxmlformats.org/officeDocument/2006/relationships/image" Target="media/image681.wmf"/><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image" Target="media/image162.wmf"/><Relationship Id="rId543" Type="http://schemas.openxmlformats.org/officeDocument/2006/relationships/oleObject" Target="embeddings/oleObject274.bin"/><Relationship Id="rId988" Type="http://schemas.openxmlformats.org/officeDocument/2006/relationships/oleObject" Target="embeddings/oleObject515.bin"/><Relationship Id="rId1173" Type="http://schemas.openxmlformats.org/officeDocument/2006/relationships/oleObject" Target="embeddings/oleObject613.bin"/><Relationship Id="rId1380" Type="http://schemas.openxmlformats.org/officeDocument/2006/relationships/oleObject" Target="embeddings/oleObject744.bin"/><Relationship Id="rId1601" Type="http://schemas.openxmlformats.org/officeDocument/2006/relationships/oleObject" Target="embeddings/oleObject889.bin"/><Relationship Id="rId182" Type="http://schemas.openxmlformats.org/officeDocument/2006/relationships/image" Target="media/image82.wmf"/><Relationship Id="rId403" Type="http://schemas.openxmlformats.org/officeDocument/2006/relationships/oleObject" Target="embeddings/oleObject199.bin"/><Relationship Id="rId750" Type="http://schemas.openxmlformats.org/officeDocument/2006/relationships/oleObject" Target="embeddings/oleObject391.bin"/><Relationship Id="rId848" Type="http://schemas.openxmlformats.org/officeDocument/2006/relationships/oleObject" Target="embeddings/oleObject452.bin"/><Relationship Id="rId1033" Type="http://schemas.openxmlformats.org/officeDocument/2006/relationships/oleObject" Target="embeddings/oleObject535.bin"/><Relationship Id="rId1478" Type="http://schemas.openxmlformats.org/officeDocument/2006/relationships/image" Target="media/image654.wmf"/><Relationship Id="rId487" Type="http://schemas.openxmlformats.org/officeDocument/2006/relationships/oleObject" Target="embeddings/oleObject244.bin"/><Relationship Id="rId610" Type="http://schemas.openxmlformats.org/officeDocument/2006/relationships/image" Target="media/image291.wmf"/><Relationship Id="rId694" Type="http://schemas.openxmlformats.org/officeDocument/2006/relationships/image" Target="media/image326.wmf"/><Relationship Id="rId708" Type="http://schemas.openxmlformats.org/officeDocument/2006/relationships/oleObject" Target="embeddings/oleObject369.bin"/><Relationship Id="rId915" Type="http://schemas.openxmlformats.org/officeDocument/2006/relationships/oleObject" Target="embeddings/oleObject480.bin"/><Relationship Id="rId1240" Type="http://schemas.openxmlformats.org/officeDocument/2006/relationships/oleObject" Target="embeddings/oleObject649.bin"/><Relationship Id="rId1338" Type="http://schemas.openxmlformats.org/officeDocument/2006/relationships/oleObject" Target="embeddings/oleObject704.bin"/><Relationship Id="rId1545" Type="http://schemas.openxmlformats.org/officeDocument/2006/relationships/oleObject" Target="embeddings/oleObject849.bin"/><Relationship Id="rId347" Type="http://schemas.openxmlformats.org/officeDocument/2006/relationships/oleObject" Target="embeddings/oleObject172.bin"/><Relationship Id="rId999" Type="http://schemas.openxmlformats.org/officeDocument/2006/relationships/image" Target="media/image472.wmf"/><Relationship Id="rId1100" Type="http://schemas.openxmlformats.org/officeDocument/2006/relationships/image" Target="media/image518.wmf"/><Relationship Id="rId1184" Type="http://schemas.openxmlformats.org/officeDocument/2006/relationships/image" Target="media/image558.wmf"/><Relationship Id="rId1405" Type="http://schemas.openxmlformats.org/officeDocument/2006/relationships/oleObject" Target="embeddings/oleObject769.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image" Target="media/image357.wmf"/><Relationship Id="rId859" Type="http://schemas.openxmlformats.org/officeDocument/2006/relationships/oleObject" Target="embeddings/oleObject458.bin"/><Relationship Id="rId1391" Type="http://schemas.openxmlformats.org/officeDocument/2006/relationships/oleObject" Target="embeddings/oleObject755.bin"/><Relationship Id="rId1489" Type="http://schemas.openxmlformats.org/officeDocument/2006/relationships/oleObject" Target="embeddings/oleObject823.bin"/><Relationship Id="rId1612" Type="http://schemas.openxmlformats.org/officeDocument/2006/relationships/image" Target="media/image709.wmf"/><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1.wmf"/><Relationship Id="rId621" Type="http://schemas.openxmlformats.org/officeDocument/2006/relationships/oleObject" Target="embeddings/oleObject317.bin"/><Relationship Id="rId1044" Type="http://schemas.openxmlformats.org/officeDocument/2006/relationships/oleObject" Target="embeddings/oleObject542.bin"/><Relationship Id="rId1251" Type="http://schemas.openxmlformats.org/officeDocument/2006/relationships/oleObject" Target="embeddings/oleObject655.bin"/><Relationship Id="rId1349" Type="http://schemas.openxmlformats.org/officeDocument/2006/relationships/oleObject" Target="embeddings/oleObject715.bin"/><Relationship Id="rId260" Type="http://schemas.openxmlformats.org/officeDocument/2006/relationships/image" Target="media/image121.wmf"/><Relationship Id="rId719" Type="http://schemas.openxmlformats.org/officeDocument/2006/relationships/image" Target="media/image337.wmf"/><Relationship Id="rId926" Type="http://schemas.openxmlformats.org/officeDocument/2006/relationships/oleObject" Target="embeddings/oleObject486.bin"/><Relationship Id="rId1111" Type="http://schemas.openxmlformats.org/officeDocument/2006/relationships/oleObject" Target="embeddings/oleObject581.bin"/><Relationship Id="rId1556" Type="http://schemas.openxmlformats.org/officeDocument/2006/relationships/oleObject" Target="embeddings/oleObject858.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6.bin"/><Relationship Id="rId772" Type="http://schemas.openxmlformats.org/officeDocument/2006/relationships/image" Target="media/image362.wmf"/><Relationship Id="rId1195" Type="http://schemas.openxmlformats.org/officeDocument/2006/relationships/oleObject" Target="embeddings/oleObject624.bin"/><Relationship Id="rId1209" Type="http://schemas.openxmlformats.org/officeDocument/2006/relationships/oleObject" Target="embeddings/oleObject633.bin"/><Relationship Id="rId1416" Type="http://schemas.openxmlformats.org/officeDocument/2006/relationships/oleObject" Target="embeddings/oleObject780.bin"/><Relationship Id="rId1623" Type="http://schemas.openxmlformats.org/officeDocument/2006/relationships/oleObject" Target="embeddings/oleObject902.bin"/><Relationship Id="rId218" Type="http://schemas.openxmlformats.org/officeDocument/2006/relationships/oleObject" Target="embeddings/oleObject112.bin"/><Relationship Id="rId425" Type="http://schemas.openxmlformats.org/officeDocument/2006/relationships/oleObject" Target="embeddings/oleObject211.bin"/><Relationship Id="rId632" Type="http://schemas.openxmlformats.org/officeDocument/2006/relationships/image" Target="media/image302.wmf"/><Relationship Id="rId1055" Type="http://schemas.openxmlformats.org/officeDocument/2006/relationships/oleObject" Target="embeddings/oleObject549.bin"/><Relationship Id="rId1262" Type="http://schemas.openxmlformats.org/officeDocument/2006/relationships/oleObject" Target="embeddings/oleObject661.bin"/><Relationship Id="rId271" Type="http://schemas.openxmlformats.org/officeDocument/2006/relationships/image" Target="media/image130.wmf"/><Relationship Id="rId937" Type="http://schemas.openxmlformats.org/officeDocument/2006/relationships/oleObject" Target="embeddings/oleObject489.bin"/><Relationship Id="rId1122" Type="http://schemas.openxmlformats.org/officeDocument/2006/relationships/oleObject" Target="embeddings/oleObject587.bin"/><Relationship Id="rId1567" Type="http://schemas.openxmlformats.org/officeDocument/2006/relationships/oleObject" Target="embeddings/oleObject868.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oleObject" Target="embeddings/oleObject182.bin"/><Relationship Id="rId576" Type="http://schemas.openxmlformats.org/officeDocument/2006/relationships/oleObject" Target="embeddings/oleObject293.bin"/><Relationship Id="rId783" Type="http://schemas.openxmlformats.org/officeDocument/2006/relationships/image" Target="media/image366.wmf"/><Relationship Id="rId990" Type="http://schemas.openxmlformats.org/officeDocument/2006/relationships/image" Target="media/image467.wmf"/><Relationship Id="rId1427" Type="http://schemas.openxmlformats.org/officeDocument/2006/relationships/oleObject" Target="embeddings/oleObject788.bin"/><Relationship Id="rId1634" Type="http://schemas.openxmlformats.org/officeDocument/2006/relationships/oleObject" Target="embeddings/oleObject908.bin"/><Relationship Id="rId229" Type="http://schemas.openxmlformats.org/officeDocument/2006/relationships/image" Target="media/image103.wmf"/><Relationship Id="rId436" Type="http://schemas.openxmlformats.org/officeDocument/2006/relationships/image" Target="media/image212.wmf"/><Relationship Id="rId643" Type="http://schemas.openxmlformats.org/officeDocument/2006/relationships/image" Target="media/image307.wmf"/><Relationship Id="rId1066" Type="http://schemas.openxmlformats.org/officeDocument/2006/relationships/oleObject" Target="embeddings/oleObject557.bin"/><Relationship Id="rId1273" Type="http://schemas.openxmlformats.org/officeDocument/2006/relationships/image" Target="media/image600.wmf"/><Relationship Id="rId1480" Type="http://schemas.openxmlformats.org/officeDocument/2006/relationships/oleObject" Target="embeddings/oleObject818.bin"/><Relationship Id="rId850" Type="http://schemas.openxmlformats.org/officeDocument/2006/relationships/image" Target="media/image389.wmf"/><Relationship Id="rId948" Type="http://schemas.openxmlformats.org/officeDocument/2006/relationships/oleObject" Target="embeddings/oleObject498.bin"/><Relationship Id="rId1133" Type="http://schemas.openxmlformats.org/officeDocument/2006/relationships/image" Target="media/image533.wmf"/><Relationship Id="rId1578" Type="http://schemas.openxmlformats.org/officeDocument/2006/relationships/image" Target="media/image694.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8.bin"/><Relationship Id="rId710" Type="http://schemas.openxmlformats.org/officeDocument/2006/relationships/oleObject" Target="embeddings/oleObject370.bin"/><Relationship Id="rId808" Type="http://schemas.openxmlformats.org/officeDocument/2006/relationships/oleObject" Target="embeddings/oleObject424.bin"/><Relationship Id="rId1340" Type="http://schemas.openxmlformats.org/officeDocument/2006/relationships/oleObject" Target="embeddings/oleObject706.bin"/><Relationship Id="rId1438" Type="http://schemas.openxmlformats.org/officeDocument/2006/relationships/oleObject" Target="embeddings/oleObject794.bin"/><Relationship Id="rId1645" Type="http://schemas.openxmlformats.org/officeDocument/2006/relationships/oleObject" Target="embeddings/oleObject916.bin"/><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2.bin"/><Relationship Id="rId794" Type="http://schemas.openxmlformats.org/officeDocument/2006/relationships/oleObject" Target="embeddings/oleObject416.bin"/><Relationship Id="rId1077" Type="http://schemas.openxmlformats.org/officeDocument/2006/relationships/image" Target="media/image507.wmf"/><Relationship Id="rId1200" Type="http://schemas.openxmlformats.org/officeDocument/2006/relationships/image" Target="media/image565.wmf"/><Relationship Id="rId654" Type="http://schemas.openxmlformats.org/officeDocument/2006/relationships/oleObject" Target="embeddings/oleObject334.bin"/><Relationship Id="rId861" Type="http://schemas.openxmlformats.org/officeDocument/2006/relationships/oleObject" Target="embeddings/oleObject459.bin"/><Relationship Id="rId959" Type="http://schemas.openxmlformats.org/officeDocument/2006/relationships/image" Target="media/image449.wmf"/><Relationship Id="rId1284" Type="http://schemas.openxmlformats.org/officeDocument/2006/relationships/image" Target="media/image606.wmf"/><Relationship Id="rId1491" Type="http://schemas.openxmlformats.org/officeDocument/2006/relationships/image" Target="media/image659.wmf"/><Relationship Id="rId1505" Type="http://schemas.openxmlformats.org/officeDocument/2006/relationships/image" Target="media/image667.wmf"/><Relationship Id="rId1589" Type="http://schemas.openxmlformats.org/officeDocument/2006/relationships/oleObject" Target="embeddings/oleObject883.bin"/><Relationship Id="rId293" Type="http://schemas.openxmlformats.org/officeDocument/2006/relationships/image" Target="media/image141.wmf"/><Relationship Id="rId307" Type="http://schemas.openxmlformats.org/officeDocument/2006/relationships/oleObject" Target="embeddings/oleObject151.bin"/><Relationship Id="rId514" Type="http://schemas.openxmlformats.org/officeDocument/2006/relationships/image" Target="media/image249.wmf"/><Relationship Id="rId721" Type="http://schemas.openxmlformats.org/officeDocument/2006/relationships/oleObject" Target="embeddings/oleObject376.bin"/><Relationship Id="rId1144" Type="http://schemas.openxmlformats.org/officeDocument/2006/relationships/oleObject" Target="embeddings/oleObject598.bin"/><Relationship Id="rId1351" Type="http://schemas.openxmlformats.org/officeDocument/2006/relationships/oleObject" Target="embeddings/oleObject717.bin"/><Relationship Id="rId1449" Type="http://schemas.openxmlformats.org/officeDocument/2006/relationships/oleObject" Target="embeddings/oleObject80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image" Target="media/image286.wmf"/><Relationship Id="rId819" Type="http://schemas.openxmlformats.org/officeDocument/2006/relationships/oleObject" Target="embeddings/oleObject431.bin"/><Relationship Id="rId1004" Type="http://schemas.openxmlformats.org/officeDocument/2006/relationships/image" Target="media/image475.wmf"/><Relationship Id="rId1211" Type="http://schemas.openxmlformats.org/officeDocument/2006/relationships/oleObject" Target="embeddings/oleObject634.bin"/><Relationship Id="rId1656" Type="http://schemas.openxmlformats.org/officeDocument/2006/relationships/oleObject" Target="embeddings/oleObject925.bin"/><Relationship Id="rId220" Type="http://schemas.openxmlformats.org/officeDocument/2006/relationships/oleObject" Target="embeddings/oleObject113.bin"/><Relationship Id="rId458" Type="http://schemas.openxmlformats.org/officeDocument/2006/relationships/image" Target="media/image223.wmf"/><Relationship Id="rId665" Type="http://schemas.openxmlformats.org/officeDocument/2006/relationships/oleObject" Target="embeddings/oleObject341.bin"/><Relationship Id="rId872" Type="http://schemas.openxmlformats.org/officeDocument/2006/relationships/oleObject" Target="embeddings/oleObject465.bin"/><Relationship Id="rId1088" Type="http://schemas.openxmlformats.org/officeDocument/2006/relationships/image" Target="media/image512.wmf"/><Relationship Id="rId1295" Type="http://schemas.openxmlformats.org/officeDocument/2006/relationships/image" Target="media/image612.wmf"/><Relationship Id="rId1309" Type="http://schemas.openxmlformats.org/officeDocument/2006/relationships/oleObject" Target="embeddings/oleObject682.bin"/><Relationship Id="rId1516" Type="http://schemas.openxmlformats.org/officeDocument/2006/relationships/oleObject" Target="embeddings/oleObject836.bin"/><Relationship Id="rId15" Type="http://schemas.openxmlformats.org/officeDocument/2006/relationships/image" Target="media/image5.wmf"/><Relationship Id="rId318" Type="http://schemas.openxmlformats.org/officeDocument/2006/relationships/oleObject" Target="embeddings/oleObject158.bin"/><Relationship Id="rId525" Type="http://schemas.openxmlformats.org/officeDocument/2006/relationships/oleObject" Target="embeddings/oleObject264.bin"/><Relationship Id="rId732" Type="http://schemas.openxmlformats.org/officeDocument/2006/relationships/image" Target="media/image343.wmf"/><Relationship Id="rId1155" Type="http://schemas.openxmlformats.org/officeDocument/2006/relationships/oleObject" Target="embeddings/oleObject604.bin"/><Relationship Id="rId1362" Type="http://schemas.openxmlformats.org/officeDocument/2006/relationships/oleObject" Target="embeddings/oleObject726.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3.bin"/><Relationship Id="rId1015" Type="http://schemas.openxmlformats.org/officeDocument/2006/relationships/image" Target="media/image481.wmf"/><Relationship Id="rId1222" Type="http://schemas.openxmlformats.org/officeDocument/2006/relationships/image" Target="media/image575.wmf"/><Relationship Id="rId469" Type="http://schemas.openxmlformats.org/officeDocument/2006/relationships/oleObject" Target="embeddings/oleObject234.bin"/><Relationship Id="rId676" Type="http://schemas.openxmlformats.org/officeDocument/2006/relationships/image" Target="media/image319.wmf"/><Relationship Id="rId883" Type="http://schemas.openxmlformats.org/officeDocument/2006/relationships/image" Target="media/image410.wmf"/><Relationship Id="rId1099" Type="http://schemas.openxmlformats.org/officeDocument/2006/relationships/oleObject" Target="embeddings/oleObject574.bin"/><Relationship Id="rId1527" Type="http://schemas.openxmlformats.org/officeDocument/2006/relationships/image" Target="media/image678.wmf"/><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3.bin"/><Relationship Id="rId536" Type="http://schemas.openxmlformats.org/officeDocument/2006/relationships/image" Target="media/image259.wmf"/><Relationship Id="rId1166" Type="http://schemas.openxmlformats.org/officeDocument/2006/relationships/image" Target="media/image549.wmf"/><Relationship Id="rId1373" Type="http://schemas.openxmlformats.org/officeDocument/2006/relationships/oleObject" Target="embeddings/oleObject737.bin"/><Relationship Id="rId175" Type="http://schemas.openxmlformats.org/officeDocument/2006/relationships/oleObject" Target="embeddings/oleObject89.bin"/><Relationship Id="rId743" Type="http://schemas.openxmlformats.org/officeDocument/2006/relationships/image" Target="media/image348.wmf"/><Relationship Id="rId950" Type="http://schemas.openxmlformats.org/officeDocument/2006/relationships/image" Target="media/image443.wmf"/><Relationship Id="rId1026" Type="http://schemas.openxmlformats.org/officeDocument/2006/relationships/image" Target="media/image486.wmf"/><Relationship Id="rId1580" Type="http://schemas.openxmlformats.org/officeDocument/2006/relationships/oleObject" Target="embeddings/oleObject878.bin"/><Relationship Id="rId382" Type="http://schemas.openxmlformats.org/officeDocument/2006/relationships/image" Target="media/image186.wmf"/><Relationship Id="rId603" Type="http://schemas.openxmlformats.org/officeDocument/2006/relationships/oleObject" Target="embeddings/oleObject308.bin"/><Relationship Id="rId687" Type="http://schemas.openxmlformats.org/officeDocument/2006/relationships/image" Target="media/image324.wmf"/><Relationship Id="rId810" Type="http://schemas.openxmlformats.org/officeDocument/2006/relationships/image" Target="media/image377.wmf"/><Relationship Id="rId908" Type="http://schemas.openxmlformats.org/officeDocument/2006/relationships/oleObject" Target="embeddings/oleObject477.bin"/><Relationship Id="rId1233" Type="http://schemas.openxmlformats.org/officeDocument/2006/relationships/image" Target="media/image580.wmf"/><Relationship Id="rId1440" Type="http://schemas.openxmlformats.org/officeDocument/2006/relationships/oleObject" Target="embeddings/oleObject796.bin"/><Relationship Id="rId1538" Type="http://schemas.openxmlformats.org/officeDocument/2006/relationships/image" Target="media/image685.wmf"/><Relationship Id="rId242" Type="http://schemas.openxmlformats.org/officeDocument/2006/relationships/image" Target="media/image110.wmf"/><Relationship Id="rId894" Type="http://schemas.openxmlformats.org/officeDocument/2006/relationships/image" Target="media/image415.wmf"/><Relationship Id="rId1177" Type="http://schemas.openxmlformats.org/officeDocument/2006/relationships/oleObject" Target="embeddings/oleObject615.bin"/><Relationship Id="rId1300" Type="http://schemas.openxmlformats.org/officeDocument/2006/relationships/oleObject" Target="embeddings/oleObject677.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6.bin"/><Relationship Id="rId754" Type="http://schemas.openxmlformats.org/officeDocument/2006/relationships/oleObject" Target="embeddings/oleObject393.bin"/><Relationship Id="rId961" Type="http://schemas.openxmlformats.org/officeDocument/2006/relationships/image" Target="media/image450.wmf"/><Relationship Id="rId1384" Type="http://schemas.openxmlformats.org/officeDocument/2006/relationships/oleObject" Target="embeddings/oleObject748.bin"/><Relationship Id="rId1591" Type="http://schemas.openxmlformats.org/officeDocument/2006/relationships/oleObject" Target="embeddings/oleObject884.bin"/><Relationship Id="rId1605" Type="http://schemas.openxmlformats.org/officeDocument/2006/relationships/oleObject" Target="embeddings/oleObject891.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293.wmf"/><Relationship Id="rId821" Type="http://schemas.openxmlformats.org/officeDocument/2006/relationships/oleObject" Target="embeddings/oleObject432.bin"/><Relationship Id="rId1037" Type="http://schemas.openxmlformats.org/officeDocument/2006/relationships/oleObject" Target="embeddings/oleObject538.bin"/><Relationship Id="rId1244" Type="http://schemas.openxmlformats.org/officeDocument/2006/relationships/image" Target="media/image585.wmf"/><Relationship Id="rId1451" Type="http://schemas.openxmlformats.org/officeDocument/2006/relationships/oleObject" Target="embeddings/oleObject802.bin"/><Relationship Id="rId253" Type="http://schemas.openxmlformats.org/officeDocument/2006/relationships/oleObject" Target="embeddings/oleObject130.bin"/><Relationship Id="rId460" Type="http://schemas.openxmlformats.org/officeDocument/2006/relationships/image" Target="media/image224.wmf"/><Relationship Id="rId698" Type="http://schemas.openxmlformats.org/officeDocument/2006/relationships/oleObject" Target="embeddings/oleObject363.bin"/><Relationship Id="rId919" Type="http://schemas.openxmlformats.org/officeDocument/2006/relationships/oleObject" Target="embeddings/oleObject482.bin"/><Relationship Id="rId1090" Type="http://schemas.openxmlformats.org/officeDocument/2006/relationships/image" Target="media/image513.wmf"/><Relationship Id="rId1104" Type="http://schemas.openxmlformats.org/officeDocument/2006/relationships/image" Target="media/image520.wmf"/><Relationship Id="rId1311" Type="http://schemas.openxmlformats.org/officeDocument/2006/relationships/oleObject" Target="embeddings/oleObject684.bin"/><Relationship Id="rId1549" Type="http://schemas.openxmlformats.org/officeDocument/2006/relationships/oleObject" Target="embeddings/oleObject851.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59.bin"/><Relationship Id="rId558" Type="http://schemas.openxmlformats.org/officeDocument/2006/relationships/oleObject" Target="embeddings/oleObject282.bin"/><Relationship Id="rId765" Type="http://schemas.openxmlformats.org/officeDocument/2006/relationships/image" Target="media/image359.wmf"/><Relationship Id="rId972" Type="http://schemas.openxmlformats.org/officeDocument/2006/relationships/image" Target="media/image456.wmf"/><Relationship Id="rId1188" Type="http://schemas.openxmlformats.org/officeDocument/2006/relationships/image" Target="media/image560.wmf"/><Relationship Id="rId1395" Type="http://schemas.openxmlformats.org/officeDocument/2006/relationships/oleObject" Target="embeddings/oleObject759.bin"/><Relationship Id="rId1409" Type="http://schemas.openxmlformats.org/officeDocument/2006/relationships/oleObject" Target="embeddings/oleObject773.bin"/><Relationship Id="rId1616" Type="http://schemas.openxmlformats.org/officeDocument/2006/relationships/oleObject" Target="embeddings/oleObject898.bin"/><Relationship Id="rId197" Type="http://schemas.openxmlformats.org/officeDocument/2006/relationships/oleObject" Target="embeddings/oleObject100.bin"/><Relationship Id="rId418" Type="http://schemas.openxmlformats.org/officeDocument/2006/relationships/image" Target="media/image203.wmf"/><Relationship Id="rId625" Type="http://schemas.openxmlformats.org/officeDocument/2006/relationships/oleObject" Target="embeddings/oleObject319.bin"/><Relationship Id="rId832" Type="http://schemas.openxmlformats.org/officeDocument/2006/relationships/oleObject" Target="embeddings/oleObject439.bin"/><Relationship Id="rId1048" Type="http://schemas.openxmlformats.org/officeDocument/2006/relationships/image" Target="media/image496.wmf"/><Relationship Id="rId1255" Type="http://schemas.openxmlformats.org/officeDocument/2006/relationships/oleObject" Target="embeddings/oleObject657.bin"/><Relationship Id="rId1462" Type="http://schemas.openxmlformats.org/officeDocument/2006/relationships/image" Target="media/image645.wmf"/><Relationship Id="rId264" Type="http://schemas.openxmlformats.org/officeDocument/2006/relationships/image" Target="media/image124.wmf"/><Relationship Id="rId471" Type="http://schemas.openxmlformats.org/officeDocument/2006/relationships/oleObject" Target="embeddings/oleObject235.bin"/><Relationship Id="rId1115" Type="http://schemas.openxmlformats.org/officeDocument/2006/relationships/oleObject" Target="embeddings/oleObject583.bin"/><Relationship Id="rId1322" Type="http://schemas.openxmlformats.org/officeDocument/2006/relationships/oleObject" Target="embeddings/oleObject691.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8.bin"/><Relationship Id="rId776" Type="http://schemas.openxmlformats.org/officeDocument/2006/relationships/image" Target="media/image364.wmf"/><Relationship Id="rId983" Type="http://schemas.openxmlformats.org/officeDocument/2006/relationships/image" Target="media/image462.wmf"/><Relationship Id="rId1199" Type="http://schemas.openxmlformats.org/officeDocument/2006/relationships/oleObject" Target="embeddings/oleObject627.bin"/><Relationship Id="rId1627" Type="http://schemas.openxmlformats.org/officeDocument/2006/relationships/image" Target="media/image715.wmf"/><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oleObject" Target="embeddings/oleObject325.bin"/><Relationship Id="rId1059" Type="http://schemas.openxmlformats.org/officeDocument/2006/relationships/oleObject" Target="embeddings/oleObject552.bin"/><Relationship Id="rId1266" Type="http://schemas.openxmlformats.org/officeDocument/2006/relationships/image" Target="media/image595.wmf"/><Relationship Id="rId1473" Type="http://schemas.openxmlformats.org/officeDocument/2006/relationships/oleObject" Target="embeddings/oleObject814.bin"/><Relationship Id="rId843" Type="http://schemas.openxmlformats.org/officeDocument/2006/relationships/oleObject" Target="embeddings/oleObject447.bin"/><Relationship Id="rId1126" Type="http://schemas.openxmlformats.org/officeDocument/2006/relationships/oleObject" Target="embeddings/oleObject589.bin"/><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image" Target="media/image329.wmf"/><Relationship Id="rId910" Type="http://schemas.openxmlformats.org/officeDocument/2006/relationships/oleObject" Target="embeddings/oleObject478.bin"/><Relationship Id="rId1333" Type="http://schemas.openxmlformats.org/officeDocument/2006/relationships/oleObject" Target="embeddings/oleObject700.bin"/><Relationship Id="rId1540" Type="http://schemas.openxmlformats.org/officeDocument/2006/relationships/image" Target="media/image687.wmf"/><Relationship Id="rId1638" Type="http://schemas.openxmlformats.org/officeDocument/2006/relationships/oleObject" Target="embeddings/oleObject911.bin"/><Relationship Id="rId135" Type="http://schemas.openxmlformats.org/officeDocument/2006/relationships/image" Target="media/image60.wmf"/><Relationship Id="rId342" Type="http://schemas.openxmlformats.org/officeDocument/2006/relationships/image" Target="media/image165.wmf"/><Relationship Id="rId787" Type="http://schemas.openxmlformats.org/officeDocument/2006/relationships/image" Target="media/image368.wmf"/><Relationship Id="rId994" Type="http://schemas.openxmlformats.org/officeDocument/2006/relationships/oleObject" Target="embeddings/oleObject517.bin"/><Relationship Id="rId1400" Type="http://schemas.openxmlformats.org/officeDocument/2006/relationships/oleObject" Target="embeddings/oleObject764.bin"/><Relationship Id="rId202" Type="http://schemas.openxmlformats.org/officeDocument/2006/relationships/oleObject" Target="embeddings/oleObject103.bin"/><Relationship Id="rId647" Type="http://schemas.openxmlformats.org/officeDocument/2006/relationships/image" Target="media/image309.wmf"/><Relationship Id="rId854" Type="http://schemas.openxmlformats.org/officeDocument/2006/relationships/image" Target="media/image391.wmf"/><Relationship Id="rId1277" Type="http://schemas.openxmlformats.org/officeDocument/2006/relationships/oleObject" Target="embeddings/oleObject667.bin"/><Relationship Id="rId1484" Type="http://schemas.openxmlformats.org/officeDocument/2006/relationships/oleObject" Target="embeddings/oleObject820.bin"/><Relationship Id="rId286" Type="http://schemas.openxmlformats.org/officeDocument/2006/relationships/oleObject" Target="embeddings/oleObject141.bin"/><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72.bin"/><Relationship Id="rId921" Type="http://schemas.openxmlformats.org/officeDocument/2006/relationships/image" Target="media/image430.wmf"/><Relationship Id="rId1137" Type="http://schemas.openxmlformats.org/officeDocument/2006/relationships/image" Target="media/image535.wmf"/><Relationship Id="rId1344" Type="http://schemas.openxmlformats.org/officeDocument/2006/relationships/oleObject" Target="embeddings/oleObject710.bin"/><Relationship Id="rId1551" Type="http://schemas.openxmlformats.org/officeDocument/2006/relationships/oleObject" Target="embeddings/oleObject853.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4.bin"/><Relationship Id="rId560" Type="http://schemas.openxmlformats.org/officeDocument/2006/relationships/oleObject" Target="embeddings/oleObject283.bin"/><Relationship Id="rId798" Type="http://schemas.openxmlformats.org/officeDocument/2006/relationships/oleObject" Target="embeddings/oleObject418.bin"/><Relationship Id="rId1190" Type="http://schemas.openxmlformats.org/officeDocument/2006/relationships/image" Target="media/image561.wmf"/><Relationship Id="rId1204" Type="http://schemas.openxmlformats.org/officeDocument/2006/relationships/image" Target="media/image567.wmf"/><Relationship Id="rId1411" Type="http://schemas.openxmlformats.org/officeDocument/2006/relationships/oleObject" Target="embeddings/oleObject775.bin"/><Relationship Id="rId1649" Type="http://schemas.openxmlformats.org/officeDocument/2006/relationships/oleObject" Target="embeddings/oleObject919.bin"/><Relationship Id="rId213" Type="http://schemas.openxmlformats.org/officeDocument/2006/relationships/image" Target="media/image96.wmf"/><Relationship Id="rId420" Type="http://schemas.openxmlformats.org/officeDocument/2006/relationships/image" Target="media/image204.wmf"/><Relationship Id="rId658" Type="http://schemas.openxmlformats.org/officeDocument/2006/relationships/oleObject" Target="embeddings/oleObject336.bin"/><Relationship Id="rId865" Type="http://schemas.openxmlformats.org/officeDocument/2006/relationships/oleObject" Target="embeddings/oleObject461.bin"/><Relationship Id="rId1050" Type="http://schemas.openxmlformats.org/officeDocument/2006/relationships/image" Target="media/image497.wmf"/><Relationship Id="rId1288" Type="http://schemas.openxmlformats.org/officeDocument/2006/relationships/image" Target="media/image608.wmf"/><Relationship Id="rId1495" Type="http://schemas.openxmlformats.org/officeDocument/2006/relationships/image" Target="media/image662.wmf"/><Relationship Id="rId1509" Type="http://schemas.openxmlformats.org/officeDocument/2006/relationships/image" Target="media/image669.wmf"/><Relationship Id="rId297" Type="http://schemas.openxmlformats.org/officeDocument/2006/relationships/oleObject" Target="embeddings/oleObject146.bin"/><Relationship Id="rId518" Type="http://schemas.openxmlformats.org/officeDocument/2006/relationships/image" Target="media/image251.wmf"/><Relationship Id="rId725" Type="http://schemas.openxmlformats.org/officeDocument/2006/relationships/oleObject" Target="embeddings/oleObject378.bin"/><Relationship Id="rId932" Type="http://schemas.openxmlformats.org/officeDocument/2006/relationships/image" Target="media/image436.wmf"/><Relationship Id="rId1148" Type="http://schemas.openxmlformats.org/officeDocument/2006/relationships/oleObject" Target="embeddings/oleObject600.bin"/><Relationship Id="rId1355" Type="http://schemas.openxmlformats.org/officeDocument/2006/relationships/oleObject" Target="embeddings/oleObject721.bin"/><Relationship Id="rId1562" Type="http://schemas.openxmlformats.org/officeDocument/2006/relationships/oleObject" Target="embeddings/oleObject864.bin"/><Relationship Id="rId157" Type="http://schemas.openxmlformats.org/officeDocument/2006/relationships/image" Target="media/image70.wmf"/><Relationship Id="rId364" Type="http://schemas.openxmlformats.org/officeDocument/2006/relationships/image" Target="media/image177.wmf"/><Relationship Id="rId1008" Type="http://schemas.openxmlformats.org/officeDocument/2006/relationships/image" Target="media/image478.wmf"/><Relationship Id="rId1215" Type="http://schemas.openxmlformats.org/officeDocument/2006/relationships/oleObject" Target="embeddings/oleObject636.bin"/><Relationship Id="rId1422" Type="http://schemas.openxmlformats.org/officeDocument/2006/relationships/oleObject" Target="embeddings/oleObject785.bin"/><Relationship Id="rId61" Type="http://schemas.openxmlformats.org/officeDocument/2006/relationships/oleObject" Target="embeddings/oleObject27.bin"/><Relationship Id="rId571" Type="http://schemas.openxmlformats.org/officeDocument/2006/relationships/oleObject" Target="embeddings/oleObject289.bin"/><Relationship Id="rId669" Type="http://schemas.openxmlformats.org/officeDocument/2006/relationships/oleObject" Target="embeddings/oleObject344.bin"/><Relationship Id="rId876" Type="http://schemas.openxmlformats.org/officeDocument/2006/relationships/image" Target="media/image403.wmf"/><Relationship Id="rId1299" Type="http://schemas.openxmlformats.org/officeDocument/2006/relationships/image" Target="media/image615.wmf"/><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6.bin"/><Relationship Id="rId736" Type="http://schemas.openxmlformats.org/officeDocument/2006/relationships/oleObject" Target="embeddings/oleObject384.bin"/><Relationship Id="rId1061" Type="http://schemas.openxmlformats.org/officeDocument/2006/relationships/oleObject" Target="embeddings/oleObject553.bin"/><Relationship Id="rId1159" Type="http://schemas.openxmlformats.org/officeDocument/2006/relationships/oleObject" Target="embeddings/oleObject606.bin"/><Relationship Id="rId1366" Type="http://schemas.openxmlformats.org/officeDocument/2006/relationships/oleObject" Target="embeddings/oleObject730.bin"/><Relationship Id="rId168" Type="http://schemas.openxmlformats.org/officeDocument/2006/relationships/image" Target="media/image75.wmf"/><Relationship Id="rId943" Type="http://schemas.openxmlformats.org/officeDocument/2006/relationships/image" Target="media/image442.wmf"/><Relationship Id="rId1019" Type="http://schemas.openxmlformats.org/officeDocument/2006/relationships/oleObject" Target="embeddings/oleObject529.bin"/><Relationship Id="rId1573" Type="http://schemas.openxmlformats.org/officeDocument/2006/relationships/image" Target="media/image693.wmf"/><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5.bin"/><Relationship Id="rId803" Type="http://schemas.openxmlformats.org/officeDocument/2006/relationships/oleObject" Target="embeddings/oleObject421.bin"/><Relationship Id="rId1226" Type="http://schemas.openxmlformats.org/officeDocument/2006/relationships/image" Target="media/image577.wmf"/><Relationship Id="rId1433" Type="http://schemas.openxmlformats.org/officeDocument/2006/relationships/image" Target="media/image634.wmf"/><Relationship Id="rId1640" Type="http://schemas.openxmlformats.org/officeDocument/2006/relationships/oleObject" Target="embeddings/oleObject912.bin"/><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image" Target="media/image215.wmf"/><Relationship Id="rId887" Type="http://schemas.openxmlformats.org/officeDocument/2006/relationships/oleObject" Target="embeddings/oleObject468.bin"/><Relationship Id="rId1072" Type="http://schemas.openxmlformats.org/officeDocument/2006/relationships/image" Target="media/image505.wmf"/><Relationship Id="rId1500" Type="http://schemas.openxmlformats.org/officeDocument/2006/relationships/oleObject" Target="embeddings/oleObject828.bin"/><Relationship Id="rId302" Type="http://schemas.openxmlformats.org/officeDocument/2006/relationships/image" Target="media/image146.wmf"/><Relationship Id="rId747" Type="http://schemas.openxmlformats.org/officeDocument/2006/relationships/image" Target="media/image350.wmf"/><Relationship Id="rId954" Type="http://schemas.openxmlformats.org/officeDocument/2006/relationships/image" Target="media/image445.wmf"/><Relationship Id="rId1377" Type="http://schemas.openxmlformats.org/officeDocument/2006/relationships/oleObject" Target="embeddings/oleObject741.bin"/><Relationship Id="rId1584" Type="http://schemas.openxmlformats.org/officeDocument/2006/relationships/image" Target="media/image696.wmf"/><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8.wmf"/><Relationship Id="rId593" Type="http://schemas.openxmlformats.org/officeDocument/2006/relationships/image" Target="media/image284.wmf"/><Relationship Id="rId607" Type="http://schemas.openxmlformats.org/officeDocument/2006/relationships/oleObject" Target="embeddings/oleObject310.bin"/><Relationship Id="rId814" Type="http://schemas.openxmlformats.org/officeDocument/2006/relationships/oleObject" Target="embeddings/oleObject428.bin"/><Relationship Id="rId1237" Type="http://schemas.openxmlformats.org/officeDocument/2006/relationships/image" Target="media/image582.wmf"/><Relationship Id="rId1444" Type="http://schemas.openxmlformats.org/officeDocument/2006/relationships/oleObject" Target="embeddings/oleObject799.bin"/><Relationship Id="rId1651" Type="http://schemas.openxmlformats.org/officeDocument/2006/relationships/oleObject" Target="embeddings/oleObject921.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oleObject" Target="embeddings/oleObject337.bin"/><Relationship Id="rId898" Type="http://schemas.openxmlformats.org/officeDocument/2006/relationships/image" Target="media/image418.wmf"/><Relationship Id="rId1083" Type="http://schemas.openxmlformats.org/officeDocument/2006/relationships/oleObject" Target="embeddings/oleObject566.bin"/><Relationship Id="rId1290" Type="http://schemas.openxmlformats.org/officeDocument/2006/relationships/image" Target="media/image609.wmf"/><Relationship Id="rId1304" Type="http://schemas.openxmlformats.org/officeDocument/2006/relationships/oleObject" Target="embeddings/oleObject679.bin"/><Relationship Id="rId1511" Type="http://schemas.openxmlformats.org/officeDocument/2006/relationships/image" Target="media/image670.wmf"/><Relationship Id="rId106" Type="http://schemas.openxmlformats.org/officeDocument/2006/relationships/oleObject" Target="embeddings/oleObject50.bin"/><Relationship Id="rId313" Type="http://schemas.openxmlformats.org/officeDocument/2006/relationships/oleObject" Target="embeddings/oleObject155.bin"/><Relationship Id="rId758" Type="http://schemas.openxmlformats.org/officeDocument/2006/relationships/oleObject" Target="embeddings/oleObject395.bin"/><Relationship Id="rId965" Type="http://schemas.openxmlformats.org/officeDocument/2006/relationships/oleObject" Target="embeddings/oleObject506.bin"/><Relationship Id="rId1150" Type="http://schemas.openxmlformats.org/officeDocument/2006/relationships/oleObject" Target="embeddings/oleObject601.bin"/><Relationship Id="rId1388" Type="http://schemas.openxmlformats.org/officeDocument/2006/relationships/oleObject" Target="embeddings/oleObject752.bin"/><Relationship Id="rId1595" Type="http://schemas.openxmlformats.org/officeDocument/2006/relationships/oleObject" Target="embeddings/oleObject886.bin"/><Relationship Id="rId1609" Type="http://schemas.openxmlformats.org/officeDocument/2006/relationships/oleObject" Target="embeddings/oleObject894.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2.wmf"/><Relationship Id="rId618" Type="http://schemas.openxmlformats.org/officeDocument/2006/relationships/image" Target="media/image295.wmf"/><Relationship Id="rId825" Type="http://schemas.openxmlformats.org/officeDocument/2006/relationships/oleObject" Target="embeddings/oleObject435.bin"/><Relationship Id="rId1248" Type="http://schemas.openxmlformats.org/officeDocument/2006/relationships/image" Target="media/image587.wmf"/><Relationship Id="rId1455" Type="http://schemas.openxmlformats.org/officeDocument/2006/relationships/image" Target="media/image643.wmf"/><Relationship Id="rId1662" Type="http://schemas.openxmlformats.org/officeDocument/2006/relationships/fontTable" Target="fontTable.xml"/><Relationship Id="rId257" Type="http://schemas.openxmlformats.org/officeDocument/2006/relationships/image" Target="media/image118.wmf"/><Relationship Id="rId464" Type="http://schemas.openxmlformats.org/officeDocument/2006/relationships/image" Target="media/image226.wmf"/><Relationship Id="rId1010" Type="http://schemas.openxmlformats.org/officeDocument/2006/relationships/image" Target="media/image479.wmf"/><Relationship Id="rId1094" Type="http://schemas.openxmlformats.org/officeDocument/2006/relationships/image" Target="media/image515.wmf"/><Relationship Id="rId1108" Type="http://schemas.openxmlformats.org/officeDocument/2006/relationships/oleObject" Target="embeddings/oleObject579.bin"/><Relationship Id="rId1315" Type="http://schemas.openxmlformats.org/officeDocument/2006/relationships/image" Target="media/image621.wmf"/><Relationship Id="rId117" Type="http://schemas.openxmlformats.org/officeDocument/2006/relationships/oleObject" Target="embeddings/oleObject56.bin"/><Relationship Id="rId671" Type="http://schemas.openxmlformats.org/officeDocument/2006/relationships/oleObject" Target="embeddings/oleObject346.bin"/><Relationship Id="rId769" Type="http://schemas.openxmlformats.org/officeDocument/2006/relationships/oleObject" Target="embeddings/oleObject401.bin"/><Relationship Id="rId976" Type="http://schemas.openxmlformats.org/officeDocument/2006/relationships/oleObject" Target="embeddings/oleObject510.bin"/><Relationship Id="rId1399" Type="http://schemas.openxmlformats.org/officeDocument/2006/relationships/oleObject" Target="embeddings/oleObject763.bin"/><Relationship Id="rId324" Type="http://schemas.openxmlformats.org/officeDocument/2006/relationships/oleObject" Target="embeddings/oleObject161.bin"/><Relationship Id="rId531" Type="http://schemas.openxmlformats.org/officeDocument/2006/relationships/oleObject" Target="embeddings/oleObject267.bin"/><Relationship Id="rId629" Type="http://schemas.openxmlformats.org/officeDocument/2006/relationships/oleObject" Target="embeddings/oleObject321.bin"/><Relationship Id="rId1161" Type="http://schemas.openxmlformats.org/officeDocument/2006/relationships/oleObject" Target="embeddings/oleObject607.bin"/><Relationship Id="rId1259" Type="http://schemas.openxmlformats.org/officeDocument/2006/relationships/oleObject" Target="embeddings/oleObject659.bin"/><Relationship Id="rId1466" Type="http://schemas.openxmlformats.org/officeDocument/2006/relationships/image" Target="media/image647.wmf"/><Relationship Id="rId836" Type="http://schemas.openxmlformats.org/officeDocument/2006/relationships/oleObject" Target="embeddings/oleObject441.bin"/><Relationship Id="rId1021" Type="http://schemas.openxmlformats.org/officeDocument/2006/relationships/oleObject" Target="embeddings/oleObject530.bin"/><Relationship Id="rId1119" Type="http://schemas.openxmlformats.org/officeDocument/2006/relationships/image" Target="media/image526.wmf"/><Relationship Id="rId903" Type="http://schemas.openxmlformats.org/officeDocument/2006/relationships/image" Target="media/image421.wmf"/><Relationship Id="rId1326" Type="http://schemas.openxmlformats.org/officeDocument/2006/relationships/image" Target="media/image624.wmf"/><Relationship Id="rId1533" Type="http://schemas.openxmlformats.org/officeDocument/2006/relationships/oleObject" Target="embeddings/oleObject845.bin"/><Relationship Id="rId32" Type="http://schemas.openxmlformats.org/officeDocument/2006/relationships/oleObject" Target="embeddings/oleObject11.bin"/><Relationship Id="rId1600" Type="http://schemas.openxmlformats.org/officeDocument/2006/relationships/image" Target="media/image704.wmf"/><Relationship Id="rId181" Type="http://schemas.openxmlformats.org/officeDocument/2006/relationships/oleObject" Target="embeddings/oleObject92.bin"/><Relationship Id="rId279" Type="http://schemas.openxmlformats.org/officeDocument/2006/relationships/image" Target="media/image134.wmf"/><Relationship Id="rId486" Type="http://schemas.openxmlformats.org/officeDocument/2006/relationships/image" Target="media/image235.wmf"/><Relationship Id="rId693" Type="http://schemas.openxmlformats.org/officeDocument/2006/relationships/oleObject" Target="embeddings/oleObject360.bin"/><Relationship Id="rId139" Type="http://schemas.openxmlformats.org/officeDocument/2006/relationships/oleObject" Target="embeddings/oleObject70.bin"/><Relationship Id="rId346" Type="http://schemas.openxmlformats.org/officeDocument/2006/relationships/image" Target="media/image167.wmf"/><Relationship Id="rId553" Type="http://schemas.openxmlformats.org/officeDocument/2006/relationships/oleObject" Target="embeddings/oleObject279.bin"/><Relationship Id="rId760" Type="http://schemas.openxmlformats.org/officeDocument/2006/relationships/oleObject" Target="embeddings/oleObject396.bin"/><Relationship Id="rId998" Type="http://schemas.openxmlformats.org/officeDocument/2006/relationships/oleObject" Target="embeddings/oleObject519.bin"/><Relationship Id="rId1183" Type="http://schemas.openxmlformats.org/officeDocument/2006/relationships/oleObject" Target="embeddings/oleObject618.bin"/><Relationship Id="rId1390" Type="http://schemas.openxmlformats.org/officeDocument/2006/relationships/oleObject" Target="embeddings/oleObject754.bin"/><Relationship Id="rId206" Type="http://schemas.openxmlformats.org/officeDocument/2006/relationships/oleObject" Target="embeddings/oleObject105.bin"/><Relationship Id="rId413" Type="http://schemas.openxmlformats.org/officeDocument/2006/relationships/oleObject" Target="embeddings/oleObject205.bin"/><Relationship Id="rId858" Type="http://schemas.openxmlformats.org/officeDocument/2006/relationships/image" Target="media/image393.wmf"/><Relationship Id="rId1043" Type="http://schemas.openxmlformats.org/officeDocument/2006/relationships/image" Target="media/image494.wmf"/><Relationship Id="rId1488" Type="http://schemas.openxmlformats.org/officeDocument/2006/relationships/image" Target="media/image658.wmf"/><Relationship Id="rId620" Type="http://schemas.openxmlformats.org/officeDocument/2006/relationships/image" Target="media/image296.wmf"/><Relationship Id="rId718" Type="http://schemas.openxmlformats.org/officeDocument/2006/relationships/oleObject" Target="embeddings/oleObject374.bin"/><Relationship Id="rId925" Type="http://schemas.openxmlformats.org/officeDocument/2006/relationships/image" Target="media/image432.wmf"/><Relationship Id="rId1250" Type="http://schemas.openxmlformats.org/officeDocument/2006/relationships/image" Target="media/image588.wmf"/><Relationship Id="rId1348" Type="http://schemas.openxmlformats.org/officeDocument/2006/relationships/oleObject" Target="embeddings/oleObject714.bin"/><Relationship Id="rId1555" Type="http://schemas.openxmlformats.org/officeDocument/2006/relationships/oleObject" Target="embeddings/oleObject857.bin"/><Relationship Id="rId1110" Type="http://schemas.openxmlformats.org/officeDocument/2006/relationships/image" Target="media/image522.wmf"/><Relationship Id="rId1208" Type="http://schemas.openxmlformats.org/officeDocument/2006/relationships/oleObject" Target="embeddings/oleObject632.bin"/><Relationship Id="rId1415" Type="http://schemas.openxmlformats.org/officeDocument/2006/relationships/oleObject" Target="embeddings/oleObject779.bin"/><Relationship Id="rId54" Type="http://schemas.openxmlformats.org/officeDocument/2006/relationships/image" Target="media/image23.wmf"/><Relationship Id="rId1622" Type="http://schemas.openxmlformats.org/officeDocument/2006/relationships/image" Target="media/image713.wmf"/><Relationship Id="rId270" Type="http://schemas.openxmlformats.org/officeDocument/2006/relationships/oleObject" Target="embeddings/oleObject133.bin"/><Relationship Id="rId130" Type="http://schemas.openxmlformats.org/officeDocument/2006/relationships/image" Target="media/image58.wmf"/><Relationship Id="rId368" Type="http://schemas.openxmlformats.org/officeDocument/2006/relationships/image" Target="media/image179.wmf"/><Relationship Id="rId575" Type="http://schemas.openxmlformats.org/officeDocument/2006/relationships/oleObject" Target="embeddings/oleObject292.bin"/><Relationship Id="rId782" Type="http://schemas.openxmlformats.org/officeDocument/2006/relationships/oleObject" Target="embeddings/oleObject409.bin"/><Relationship Id="rId228" Type="http://schemas.openxmlformats.org/officeDocument/2006/relationships/oleObject" Target="embeddings/oleObject118.bin"/><Relationship Id="rId435" Type="http://schemas.openxmlformats.org/officeDocument/2006/relationships/oleObject" Target="embeddings/oleObject216.bin"/><Relationship Id="rId642" Type="http://schemas.openxmlformats.org/officeDocument/2006/relationships/oleObject" Target="embeddings/oleObject328.bin"/><Relationship Id="rId1065" Type="http://schemas.openxmlformats.org/officeDocument/2006/relationships/image" Target="media/image501.wmf"/><Relationship Id="rId1272" Type="http://schemas.openxmlformats.org/officeDocument/2006/relationships/image" Target="media/image599.wmf"/><Relationship Id="rId502" Type="http://schemas.openxmlformats.org/officeDocument/2006/relationships/image" Target="media/image243.wmf"/><Relationship Id="rId947" Type="http://schemas.openxmlformats.org/officeDocument/2006/relationships/oleObject" Target="embeddings/oleObject497.bin"/><Relationship Id="rId1132" Type="http://schemas.openxmlformats.org/officeDocument/2006/relationships/oleObject" Target="embeddings/oleObject592.bin"/><Relationship Id="rId1577" Type="http://schemas.openxmlformats.org/officeDocument/2006/relationships/oleObject" Target="embeddings/oleObject876.bin"/><Relationship Id="rId76" Type="http://schemas.openxmlformats.org/officeDocument/2006/relationships/image" Target="media/image34.wmf"/><Relationship Id="rId807" Type="http://schemas.openxmlformats.org/officeDocument/2006/relationships/image" Target="media/image376.wmf"/><Relationship Id="rId1437" Type="http://schemas.openxmlformats.org/officeDocument/2006/relationships/image" Target="media/image636.wmf"/><Relationship Id="rId1644" Type="http://schemas.openxmlformats.org/officeDocument/2006/relationships/image" Target="media/image721.wmf"/><Relationship Id="rId1504" Type="http://schemas.openxmlformats.org/officeDocument/2006/relationships/oleObject" Target="embeddings/oleObject830.bin"/><Relationship Id="rId292" Type="http://schemas.openxmlformats.org/officeDocument/2006/relationships/oleObject" Target="embeddings/oleObject144.bin"/><Relationship Id="rId597" Type="http://schemas.openxmlformats.org/officeDocument/2006/relationships/oleObject" Target="embeddings/oleObject304.bin"/><Relationship Id="rId152" Type="http://schemas.openxmlformats.org/officeDocument/2006/relationships/oleObject" Target="embeddings/oleObject77.bin"/><Relationship Id="rId457" Type="http://schemas.openxmlformats.org/officeDocument/2006/relationships/oleObject" Target="embeddings/oleObject227.bin"/><Relationship Id="rId1087" Type="http://schemas.openxmlformats.org/officeDocument/2006/relationships/oleObject" Target="embeddings/oleObject568.bin"/><Relationship Id="rId1294" Type="http://schemas.openxmlformats.org/officeDocument/2006/relationships/image" Target="media/image6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78A50E-0148-47E4-AD34-77B14A553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Pages>
  <Words>41729</Words>
  <Characters>237856</Characters>
  <Application>Microsoft Office Word</Application>
  <DocSecurity>0</DocSecurity>
  <Lines>1982</Lines>
  <Paragraphs>558</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279027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CR0039</cp:lastModifiedBy>
  <cp:revision>4</cp:revision>
  <cp:lastPrinted>2017-12-07T09:51:00Z</cp:lastPrinted>
  <dcterms:created xsi:type="dcterms:W3CDTF">2020-03-25T07:58:00Z</dcterms:created>
  <dcterms:modified xsi:type="dcterms:W3CDTF">2020-03-25T10:21:00Z</dcterms:modified>
</cp:coreProperties>
</file>