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B9AC4B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D67BF5">
              <w:t>9</w:t>
            </w:r>
            <w:r w:rsidRPr="008C3753">
              <w:t>.</w:t>
            </w:r>
            <w:bookmarkEnd w:id="3"/>
            <w:r w:rsidRPr="008C3753">
              <w:t xml:space="preserve">0 </w:t>
            </w:r>
            <w:r w:rsidRPr="008C3753">
              <w:rPr>
                <w:sz w:val="32"/>
              </w:rPr>
              <w:t>(</w:t>
            </w:r>
            <w:bookmarkStart w:id="4" w:name="issueDate"/>
            <w:r w:rsidR="00D67BF5" w:rsidRPr="008C3753">
              <w:rPr>
                <w:sz w:val="32"/>
              </w:rPr>
              <w:t>202</w:t>
            </w:r>
            <w:r w:rsidR="00D67BF5">
              <w:rPr>
                <w:sz w:val="32"/>
              </w:rPr>
              <w:t>3</w:t>
            </w:r>
            <w:r w:rsidRPr="008C3753">
              <w:rPr>
                <w:sz w:val="32"/>
              </w:rPr>
              <w:t>-</w:t>
            </w:r>
            <w:bookmarkEnd w:id="4"/>
            <w:r w:rsidR="00D67BF5">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1E4A92BE" w:rsidR="006502C2" w:rsidRPr="008C3753" w:rsidRDefault="006502C2" w:rsidP="00232B8C">
            <w:pPr>
              <w:pStyle w:val="FP"/>
              <w:jc w:val="center"/>
              <w:rPr>
                <w:noProof/>
                <w:sz w:val="18"/>
              </w:rPr>
            </w:pPr>
            <w:r w:rsidRPr="008C3753">
              <w:rPr>
                <w:noProof/>
                <w:sz w:val="18"/>
              </w:rPr>
              <w:t xml:space="preserve">© </w:t>
            </w:r>
            <w:r w:rsidR="00D67BF5" w:rsidRPr="008C3753">
              <w:rPr>
                <w:noProof/>
                <w:sz w:val="18"/>
              </w:rPr>
              <w:t>202</w:t>
            </w:r>
            <w:r w:rsidR="00D67BF5">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6440816D" w14:textId="27A5217D" w:rsidR="009B1C67" w:rsidRDefault="009B1C6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_Toc131535556 \h </w:instrText>
      </w:r>
      <w:r>
        <w:fldChar w:fldCharType="separate"/>
      </w:r>
      <w:r>
        <w:t>16</w:t>
      </w:r>
      <w:r>
        <w:fldChar w:fldCharType="end"/>
      </w:r>
    </w:p>
    <w:p w14:paraId="19B21C06" w14:textId="1EF3CB1D" w:rsidR="009B1C67" w:rsidRDefault="009B1C6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_Toc131535557 \h </w:instrText>
      </w:r>
      <w:r>
        <w:fldChar w:fldCharType="separate"/>
      </w:r>
      <w:r>
        <w:t>18</w:t>
      </w:r>
      <w:r>
        <w:fldChar w:fldCharType="end"/>
      </w:r>
    </w:p>
    <w:p w14:paraId="60E9DB75" w14:textId="723FFE2E" w:rsidR="009B1C67" w:rsidRDefault="009B1C6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_Toc131535558 \h </w:instrText>
      </w:r>
      <w:r>
        <w:fldChar w:fldCharType="separate"/>
      </w:r>
      <w:r>
        <w:t>18</w:t>
      </w:r>
      <w:r>
        <w:fldChar w:fldCharType="end"/>
      </w:r>
    </w:p>
    <w:p w14:paraId="06950A13" w14:textId="4CF8EC2E" w:rsidR="009B1C67" w:rsidRDefault="009B1C6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_Toc131535559 \h </w:instrText>
      </w:r>
      <w:r>
        <w:fldChar w:fldCharType="separate"/>
      </w:r>
      <w:r>
        <w:t>20</w:t>
      </w:r>
      <w:r>
        <w:fldChar w:fldCharType="end"/>
      </w:r>
    </w:p>
    <w:p w14:paraId="1EB023F7" w14:textId="2B579424" w:rsidR="009B1C67" w:rsidRDefault="009B1C6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_Toc131535560 \h </w:instrText>
      </w:r>
      <w:r>
        <w:fldChar w:fldCharType="separate"/>
      </w:r>
      <w:r>
        <w:t>20</w:t>
      </w:r>
      <w:r>
        <w:fldChar w:fldCharType="end"/>
      </w:r>
    </w:p>
    <w:p w14:paraId="666082E2" w14:textId="0DEF8D25" w:rsidR="009B1C67" w:rsidRDefault="009B1C6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_Toc131535561 \h </w:instrText>
      </w:r>
      <w:r>
        <w:fldChar w:fldCharType="separate"/>
      </w:r>
      <w:r>
        <w:t>22</w:t>
      </w:r>
      <w:r>
        <w:fldChar w:fldCharType="end"/>
      </w:r>
    </w:p>
    <w:p w14:paraId="1F8A153C" w14:textId="28ED802C" w:rsidR="009B1C67" w:rsidRDefault="009B1C6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_Toc131535562 \h </w:instrText>
      </w:r>
      <w:r>
        <w:fldChar w:fldCharType="separate"/>
      </w:r>
      <w:r>
        <w:t>24</w:t>
      </w:r>
      <w:r>
        <w:fldChar w:fldCharType="end"/>
      </w:r>
    </w:p>
    <w:p w14:paraId="0F5D5F50" w14:textId="2C80CD64" w:rsidR="009B1C67" w:rsidRDefault="009B1C6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_Toc131535563 \h </w:instrText>
      </w:r>
      <w:r>
        <w:fldChar w:fldCharType="separate"/>
      </w:r>
      <w:r>
        <w:t>25</w:t>
      </w:r>
      <w:r>
        <w:fldChar w:fldCharType="end"/>
      </w:r>
    </w:p>
    <w:p w14:paraId="0C1E429A" w14:textId="4EF0B5E0" w:rsidR="009B1C67" w:rsidRDefault="009B1C6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_Toc131535564 \h </w:instrText>
      </w:r>
      <w:r>
        <w:fldChar w:fldCharType="separate"/>
      </w:r>
      <w:r>
        <w:t>25</w:t>
      </w:r>
      <w:r>
        <w:fldChar w:fldCharType="end"/>
      </w:r>
    </w:p>
    <w:p w14:paraId="7FEDCCCE" w14:textId="6A576041" w:rsidR="009B1C67" w:rsidRDefault="009B1C6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_Toc131535565 \h </w:instrText>
      </w:r>
      <w:r>
        <w:fldChar w:fldCharType="separate"/>
      </w:r>
      <w:r>
        <w:t>25</w:t>
      </w:r>
      <w:r>
        <w:fldChar w:fldCharType="end"/>
      </w:r>
    </w:p>
    <w:p w14:paraId="60D70A3F" w14:textId="767EF3ED" w:rsidR="009B1C67" w:rsidRDefault="009B1C6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_Toc131535566 \h </w:instrText>
      </w:r>
      <w:r>
        <w:fldChar w:fldCharType="separate"/>
      </w:r>
      <w:r>
        <w:t>25</w:t>
      </w:r>
      <w:r>
        <w:fldChar w:fldCharType="end"/>
      </w:r>
    </w:p>
    <w:p w14:paraId="34B10634" w14:textId="51AA7EF4" w:rsidR="009B1C67" w:rsidRDefault="009B1C6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_Toc131535567 \h </w:instrText>
      </w:r>
      <w:r>
        <w:fldChar w:fldCharType="separate"/>
      </w:r>
      <w:r>
        <w:t>25</w:t>
      </w:r>
      <w:r>
        <w:fldChar w:fldCharType="end"/>
      </w:r>
    </w:p>
    <w:p w14:paraId="0647C146" w14:textId="097F5FAE" w:rsidR="009B1C67" w:rsidRDefault="009B1C67">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_Toc131535568 \h </w:instrText>
      </w:r>
      <w:r>
        <w:fldChar w:fldCharType="separate"/>
      </w:r>
      <w:r>
        <w:t>26</w:t>
      </w:r>
      <w:r>
        <w:fldChar w:fldCharType="end"/>
      </w:r>
    </w:p>
    <w:p w14:paraId="09CE5FBE" w14:textId="2C988B59" w:rsidR="009B1C67" w:rsidRDefault="009B1C67">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_Toc131535569 \h </w:instrText>
      </w:r>
      <w:r>
        <w:fldChar w:fldCharType="separate"/>
      </w:r>
      <w:r>
        <w:t>28</w:t>
      </w:r>
      <w:r>
        <w:fldChar w:fldCharType="end"/>
      </w:r>
    </w:p>
    <w:p w14:paraId="4D3BB02C" w14:textId="2B790CB9" w:rsidR="009B1C67" w:rsidRDefault="009B1C67">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_Toc131535570 \h </w:instrText>
      </w:r>
      <w:r>
        <w:fldChar w:fldCharType="separate"/>
      </w:r>
      <w:r>
        <w:t>32</w:t>
      </w:r>
      <w:r>
        <w:fldChar w:fldCharType="end"/>
      </w:r>
    </w:p>
    <w:p w14:paraId="05E27203" w14:textId="4E1E6740" w:rsidR="009B1C67" w:rsidRDefault="009B1C67">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_Toc131535571 \h </w:instrText>
      </w:r>
      <w:r>
        <w:fldChar w:fldCharType="separate"/>
      </w:r>
      <w:r>
        <w:t>32</w:t>
      </w:r>
      <w:r>
        <w:fldChar w:fldCharType="end"/>
      </w:r>
    </w:p>
    <w:p w14:paraId="5B3C9163" w14:textId="73F79295" w:rsidR="009B1C67" w:rsidRDefault="009B1C6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_Toc131535572 \h </w:instrText>
      </w:r>
      <w:r>
        <w:fldChar w:fldCharType="separate"/>
      </w:r>
      <w:r>
        <w:t>32</w:t>
      </w:r>
      <w:r>
        <w:fldChar w:fldCharType="end"/>
      </w:r>
    </w:p>
    <w:p w14:paraId="3DA27AED" w14:textId="0BE05787" w:rsidR="009B1C67" w:rsidRDefault="009B1C6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F86F53">
        <w:rPr>
          <w:i/>
        </w:rPr>
        <w:t>BS type 1-C</w:t>
      </w:r>
      <w:r>
        <w:tab/>
      </w:r>
      <w:r>
        <w:fldChar w:fldCharType="begin"/>
      </w:r>
      <w:r>
        <w:instrText xml:space="preserve"> PAGEREF _Toc131535573 \h </w:instrText>
      </w:r>
      <w:r>
        <w:fldChar w:fldCharType="separate"/>
      </w:r>
      <w:r>
        <w:t>32</w:t>
      </w:r>
      <w:r>
        <w:fldChar w:fldCharType="end"/>
      </w:r>
    </w:p>
    <w:p w14:paraId="1D52A885" w14:textId="602D398F" w:rsidR="009B1C67" w:rsidRDefault="009B1C6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F86F53">
        <w:rPr>
          <w:i/>
        </w:rPr>
        <w:t>BS type 1-H</w:t>
      </w:r>
      <w:r>
        <w:tab/>
      </w:r>
      <w:r>
        <w:fldChar w:fldCharType="begin"/>
      </w:r>
      <w:r>
        <w:instrText xml:space="preserve"> PAGEREF _Toc131535574 \h </w:instrText>
      </w:r>
      <w:r>
        <w:fldChar w:fldCharType="separate"/>
      </w:r>
      <w:r>
        <w:t>33</w:t>
      </w:r>
      <w:r>
        <w:fldChar w:fldCharType="end"/>
      </w:r>
    </w:p>
    <w:p w14:paraId="0717C8AB" w14:textId="1CA807B0" w:rsidR="009B1C67" w:rsidRDefault="009B1C67">
      <w:pPr>
        <w:pStyle w:val="TOC2"/>
        <w:rPr>
          <w:rFonts w:asciiTheme="minorHAnsi" w:hAnsiTheme="minorHAnsi" w:cstheme="minorBidi"/>
          <w:sz w:val="22"/>
          <w:szCs w:val="22"/>
          <w:lang w:eastAsia="en-GB"/>
        </w:rPr>
      </w:pPr>
      <w:r w:rsidRPr="00F86F53">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_Toc131535575 \h </w:instrText>
      </w:r>
      <w:r>
        <w:fldChar w:fldCharType="separate"/>
      </w:r>
      <w:r>
        <w:t>34</w:t>
      </w:r>
      <w:r>
        <w:fldChar w:fldCharType="end"/>
      </w:r>
    </w:p>
    <w:p w14:paraId="3679ED23" w14:textId="0AB17603" w:rsidR="009B1C67" w:rsidRDefault="009B1C67">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_Toc131535576 \h </w:instrText>
      </w:r>
      <w:r>
        <w:fldChar w:fldCharType="separate"/>
      </w:r>
      <w:r>
        <w:t>34</w:t>
      </w:r>
      <w:r>
        <w:fldChar w:fldCharType="end"/>
      </w:r>
    </w:p>
    <w:p w14:paraId="7E8B2736" w14:textId="2A66CF17" w:rsidR="009B1C67" w:rsidRDefault="009B1C67">
      <w:pPr>
        <w:pStyle w:val="TOC2"/>
        <w:rPr>
          <w:rFonts w:asciiTheme="minorHAnsi" w:hAnsiTheme="minorHAnsi" w:cstheme="minorBidi"/>
          <w:sz w:val="22"/>
          <w:szCs w:val="22"/>
          <w:lang w:eastAsia="en-GB"/>
        </w:rPr>
      </w:pPr>
      <w:r w:rsidRPr="00F86F53">
        <w:rPr>
          <w:rFonts w:cs="v4.2.0"/>
        </w:rPr>
        <w:t>4.5</w:t>
      </w:r>
      <w:r>
        <w:rPr>
          <w:rFonts w:asciiTheme="minorHAnsi" w:hAnsiTheme="minorHAnsi" w:cstheme="minorBidi"/>
          <w:sz w:val="22"/>
          <w:szCs w:val="22"/>
          <w:lang w:eastAsia="en-GB"/>
        </w:rPr>
        <w:tab/>
      </w:r>
      <w:r w:rsidRPr="00F86F53">
        <w:rPr>
          <w:rFonts w:cs="v4.2.0"/>
        </w:rPr>
        <w:t>BS configurations</w:t>
      </w:r>
      <w:r>
        <w:tab/>
      </w:r>
      <w:r>
        <w:fldChar w:fldCharType="begin"/>
      </w:r>
      <w:r>
        <w:instrText xml:space="preserve"> PAGEREF _Toc131535577 \h </w:instrText>
      </w:r>
      <w:r>
        <w:fldChar w:fldCharType="separate"/>
      </w:r>
      <w:r>
        <w:t>36</w:t>
      </w:r>
      <w:r>
        <w:fldChar w:fldCharType="end"/>
      </w:r>
    </w:p>
    <w:p w14:paraId="3B6C381B" w14:textId="2C4DC4E1" w:rsidR="009B1C67" w:rsidRDefault="009B1C6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F86F53">
        <w:rPr>
          <w:i/>
        </w:rPr>
        <w:t>BS type 1-C</w:t>
      </w:r>
      <w:r>
        <w:tab/>
      </w:r>
      <w:r>
        <w:fldChar w:fldCharType="begin"/>
      </w:r>
      <w:r>
        <w:instrText xml:space="preserve"> PAGEREF _Toc131535578 \h </w:instrText>
      </w:r>
      <w:r>
        <w:fldChar w:fldCharType="separate"/>
      </w:r>
      <w:r>
        <w:t>36</w:t>
      </w:r>
      <w:r>
        <w:fldChar w:fldCharType="end"/>
      </w:r>
    </w:p>
    <w:p w14:paraId="41B13674" w14:textId="4B5E35A8" w:rsidR="009B1C67" w:rsidRDefault="009B1C6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_Toc131535579 \h </w:instrText>
      </w:r>
      <w:r>
        <w:fldChar w:fldCharType="separate"/>
      </w:r>
      <w:r>
        <w:t>36</w:t>
      </w:r>
      <w:r>
        <w:fldChar w:fldCharType="end"/>
      </w:r>
    </w:p>
    <w:p w14:paraId="4682E764" w14:textId="3736F2F7" w:rsidR="009B1C67" w:rsidRDefault="009B1C6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_Toc131535580 \h </w:instrText>
      </w:r>
      <w:r>
        <w:fldChar w:fldCharType="separate"/>
      </w:r>
      <w:r>
        <w:t>36</w:t>
      </w:r>
      <w:r>
        <w:fldChar w:fldCharType="end"/>
      </w:r>
    </w:p>
    <w:p w14:paraId="26F3CCB5" w14:textId="23E543E5" w:rsidR="009B1C67" w:rsidRDefault="009B1C6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_Toc131535581 \h </w:instrText>
      </w:r>
      <w:r>
        <w:fldChar w:fldCharType="separate"/>
      </w:r>
      <w:r>
        <w:t>36</w:t>
      </w:r>
      <w:r>
        <w:fldChar w:fldCharType="end"/>
      </w:r>
    </w:p>
    <w:p w14:paraId="72010C60" w14:textId="1FF3610C" w:rsidR="009B1C67" w:rsidRDefault="009B1C6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_Toc131535582 \h </w:instrText>
      </w:r>
      <w:r>
        <w:fldChar w:fldCharType="separate"/>
      </w:r>
      <w:r>
        <w:t>36</w:t>
      </w:r>
      <w:r>
        <w:fldChar w:fldCharType="end"/>
      </w:r>
    </w:p>
    <w:p w14:paraId="2D44A9CD" w14:textId="2AEDBD64" w:rsidR="009B1C67" w:rsidRDefault="009B1C6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_Toc131535583 \h </w:instrText>
      </w:r>
      <w:r>
        <w:fldChar w:fldCharType="separate"/>
      </w:r>
      <w:r>
        <w:t>36</w:t>
      </w:r>
      <w:r>
        <w:fldChar w:fldCharType="end"/>
      </w:r>
    </w:p>
    <w:p w14:paraId="3E32D8BE" w14:textId="59942028" w:rsidR="009B1C67" w:rsidRDefault="009B1C6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_Toc131535584 \h </w:instrText>
      </w:r>
      <w:r>
        <w:fldChar w:fldCharType="separate"/>
      </w:r>
      <w:r>
        <w:t>37</w:t>
      </w:r>
      <w:r>
        <w:fldChar w:fldCharType="end"/>
      </w:r>
    </w:p>
    <w:p w14:paraId="3FB1BE80" w14:textId="0C77B5F4" w:rsidR="009B1C67" w:rsidRDefault="009B1C6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_Toc131535585 \h </w:instrText>
      </w:r>
      <w:r>
        <w:fldChar w:fldCharType="separate"/>
      </w:r>
      <w:r>
        <w:t>37</w:t>
      </w:r>
      <w:r>
        <w:fldChar w:fldCharType="end"/>
      </w:r>
    </w:p>
    <w:p w14:paraId="20E6074C" w14:textId="2EED2BCE" w:rsidR="009B1C67" w:rsidRDefault="009B1C6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_Toc131535586 \h </w:instrText>
      </w:r>
      <w:r>
        <w:fldChar w:fldCharType="separate"/>
      </w:r>
      <w:r>
        <w:t>37</w:t>
      </w:r>
      <w:r>
        <w:fldChar w:fldCharType="end"/>
      </w:r>
    </w:p>
    <w:p w14:paraId="33B2BD6F" w14:textId="57E181B5" w:rsidR="009B1C67" w:rsidRDefault="009B1C6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_Toc131535587 \h </w:instrText>
      </w:r>
      <w:r>
        <w:fldChar w:fldCharType="separate"/>
      </w:r>
      <w:r>
        <w:t>37</w:t>
      </w:r>
      <w:r>
        <w:fldChar w:fldCharType="end"/>
      </w:r>
    </w:p>
    <w:p w14:paraId="6B1A2875" w14:textId="63F98367" w:rsidR="009B1C67" w:rsidRDefault="009B1C6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F86F53">
        <w:rPr>
          <w:i/>
        </w:rPr>
        <w:t>BS type 1-H</w:t>
      </w:r>
      <w:r>
        <w:tab/>
      </w:r>
      <w:r>
        <w:fldChar w:fldCharType="begin"/>
      </w:r>
      <w:r>
        <w:instrText xml:space="preserve"> PAGEREF _Toc131535588 \h </w:instrText>
      </w:r>
      <w:r>
        <w:fldChar w:fldCharType="separate"/>
      </w:r>
      <w:r>
        <w:t>38</w:t>
      </w:r>
      <w:r>
        <w:fldChar w:fldCharType="end"/>
      </w:r>
    </w:p>
    <w:p w14:paraId="658F083D" w14:textId="4A785A03" w:rsidR="009B1C67" w:rsidRDefault="009B1C6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_Toc131535589 \h </w:instrText>
      </w:r>
      <w:r>
        <w:fldChar w:fldCharType="separate"/>
      </w:r>
      <w:r>
        <w:t>38</w:t>
      </w:r>
      <w:r>
        <w:fldChar w:fldCharType="end"/>
      </w:r>
    </w:p>
    <w:p w14:paraId="3B3BF031" w14:textId="7170E5DC" w:rsidR="009B1C67" w:rsidRDefault="009B1C6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_Toc131535590 \h </w:instrText>
      </w:r>
      <w:r>
        <w:fldChar w:fldCharType="separate"/>
      </w:r>
      <w:r>
        <w:t>39</w:t>
      </w:r>
      <w:r>
        <w:fldChar w:fldCharType="end"/>
      </w:r>
    </w:p>
    <w:p w14:paraId="057A4E16" w14:textId="53AF445A" w:rsidR="009B1C67" w:rsidRDefault="009B1C6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_Toc131535591 \h </w:instrText>
      </w:r>
      <w:r>
        <w:fldChar w:fldCharType="separate"/>
      </w:r>
      <w:r>
        <w:t>39</w:t>
      </w:r>
      <w:r>
        <w:fldChar w:fldCharType="end"/>
      </w:r>
    </w:p>
    <w:p w14:paraId="40126401" w14:textId="366CA5EC" w:rsidR="009B1C67" w:rsidRDefault="009B1C6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_Toc131535592 \h </w:instrText>
      </w:r>
      <w:r>
        <w:fldChar w:fldCharType="separate"/>
      </w:r>
      <w:r>
        <w:t>40</w:t>
      </w:r>
      <w:r>
        <w:fldChar w:fldCharType="end"/>
      </w:r>
    </w:p>
    <w:p w14:paraId="1C93552E" w14:textId="29A0E294" w:rsidR="009B1C67" w:rsidRDefault="009B1C67">
      <w:pPr>
        <w:pStyle w:val="TOC2"/>
        <w:rPr>
          <w:rFonts w:asciiTheme="minorHAnsi" w:hAnsiTheme="minorHAnsi" w:cstheme="minorBidi"/>
          <w:sz w:val="22"/>
          <w:szCs w:val="22"/>
          <w:lang w:eastAsia="en-GB"/>
        </w:rPr>
      </w:pPr>
      <w:r w:rsidRPr="00F86F53">
        <w:rPr>
          <w:rFonts w:cs="v4.2.0"/>
        </w:rPr>
        <w:t>4.6</w:t>
      </w:r>
      <w:r>
        <w:rPr>
          <w:rFonts w:asciiTheme="minorHAnsi" w:hAnsiTheme="minorHAnsi" w:cstheme="minorBidi"/>
          <w:sz w:val="22"/>
          <w:szCs w:val="22"/>
          <w:lang w:eastAsia="en-GB"/>
        </w:rPr>
        <w:tab/>
      </w:r>
      <w:r w:rsidRPr="00F86F53">
        <w:rPr>
          <w:rFonts w:cs="v4.2.0"/>
        </w:rPr>
        <w:t>Manufacturer declarations</w:t>
      </w:r>
      <w:r>
        <w:tab/>
      </w:r>
      <w:r>
        <w:fldChar w:fldCharType="begin"/>
      </w:r>
      <w:r>
        <w:instrText xml:space="preserve"> PAGEREF _Toc131535593 \h </w:instrText>
      </w:r>
      <w:r>
        <w:fldChar w:fldCharType="separate"/>
      </w:r>
      <w:r>
        <w:t>40</w:t>
      </w:r>
      <w:r>
        <w:fldChar w:fldCharType="end"/>
      </w:r>
    </w:p>
    <w:p w14:paraId="5B377EE1" w14:textId="0966D838" w:rsidR="009B1C67" w:rsidRDefault="009B1C6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_Toc131535594 \h </w:instrText>
      </w:r>
      <w:r>
        <w:fldChar w:fldCharType="separate"/>
      </w:r>
      <w:r>
        <w:t>46</w:t>
      </w:r>
      <w:r>
        <w:fldChar w:fldCharType="end"/>
      </w:r>
    </w:p>
    <w:p w14:paraId="7B0B6E47" w14:textId="6E178AE5" w:rsidR="009B1C67" w:rsidRDefault="009B1C6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_Toc131535595 \h </w:instrText>
      </w:r>
      <w:r>
        <w:fldChar w:fldCharType="separate"/>
      </w:r>
      <w:r>
        <w:t>46</w:t>
      </w:r>
      <w:r>
        <w:fldChar w:fldCharType="end"/>
      </w:r>
    </w:p>
    <w:p w14:paraId="00929342" w14:textId="7175A3B2" w:rsidR="009B1C67" w:rsidRDefault="009B1C6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_Toc131535596 \h </w:instrText>
      </w:r>
      <w:r>
        <w:fldChar w:fldCharType="separate"/>
      </w:r>
      <w:r>
        <w:t>46</w:t>
      </w:r>
      <w:r>
        <w:fldChar w:fldCharType="end"/>
      </w:r>
    </w:p>
    <w:p w14:paraId="1227E907" w14:textId="0CB0614D" w:rsidR="009B1C67" w:rsidRDefault="009B1C67">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_Toc131535597 \h </w:instrText>
      </w:r>
      <w:r>
        <w:fldChar w:fldCharType="separate"/>
      </w:r>
      <w:r>
        <w:t>47</w:t>
      </w:r>
      <w:r>
        <w:fldChar w:fldCharType="end"/>
      </w:r>
    </w:p>
    <w:p w14:paraId="20235ECE" w14:textId="4C4F3D63" w:rsidR="009B1C67" w:rsidRDefault="009B1C6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_Toc131535598 \h </w:instrText>
      </w:r>
      <w:r>
        <w:fldChar w:fldCharType="separate"/>
      </w:r>
      <w:r>
        <w:t>47</w:t>
      </w:r>
      <w:r>
        <w:fldChar w:fldCharType="end"/>
      </w:r>
    </w:p>
    <w:p w14:paraId="07F8B8BA" w14:textId="30E4F9AC" w:rsidR="009B1C67" w:rsidRDefault="009B1C6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_Toc131535599 \h </w:instrText>
      </w:r>
      <w:r>
        <w:fldChar w:fldCharType="separate"/>
      </w:r>
      <w:r>
        <w:t>47</w:t>
      </w:r>
      <w:r>
        <w:fldChar w:fldCharType="end"/>
      </w:r>
    </w:p>
    <w:p w14:paraId="6BD37605" w14:textId="73547636" w:rsidR="009B1C67" w:rsidRDefault="009B1C6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_Toc131535600 \h </w:instrText>
      </w:r>
      <w:r>
        <w:fldChar w:fldCharType="separate"/>
      </w:r>
      <w:r>
        <w:t>47</w:t>
      </w:r>
      <w:r>
        <w:fldChar w:fldCharType="end"/>
      </w:r>
    </w:p>
    <w:p w14:paraId="2A639A16" w14:textId="559010A4" w:rsidR="009B1C67" w:rsidRDefault="009B1C67">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_Toc131535601 \h </w:instrText>
      </w:r>
      <w:r>
        <w:fldChar w:fldCharType="separate"/>
      </w:r>
      <w:r>
        <w:t>47</w:t>
      </w:r>
      <w:r>
        <w:fldChar w:fldCharType="end"/>
      </w:r>
    </w:p>
    <w:p w14:paraId="4A1B0E64" w14:textId="36818F4D" w:rsidR="009B1C67" w:rsidRDefault="009B1C6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_Toc131535602 \h </w:instrText>
      </w:r>
      <w:r>
        <w:fldChar w:fldCharType="separate"/>
      </w:r>
      <w:r>
        <w:t>48</w:t>
      </w:r>
      <w:r>
        <w:fldChar w:fldCharType="end"/>
      </w:r>
    </w:p>
    <w:p w14:paraId="0B03E859" w14:textId="6E140577" w:rsidR="009B1C67" w:rsidRDefault="009B1C6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_Toc131535603 \h </w:instrText>
      </w:r>
      <w:r>
        <w:fldChar w:fldCharType="separate"/>
      </w:r>
      <w:r>
        <w:t>48</w:t>
      </w:r>
      <w:r>
        <w:fldChar w:fldCharType="end"/>
      </w:r>
    </w:p>
    <w:p w14:paraId="2FF565E4" w14:textId="4CC3BF6F" w:rsidR="009B1C67" w:rsidRDefault="009B1C6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_Toc131535604 \h </w:instrText>
      </w:r>
      <w:r>
        <w:fldChar w:fldCharType="separate"/>
      </w:r>
      <w:r>
        <w:t>48</w:t>
      </w:r>
      <w:r>
        <w:fldChar w:fldCharType="end"/>
      </w:r>
    </w:p>
    <w:p w14:paraId="7452A135" w14:textId="716AAAF7" w:rsidR="009B1C67" w:rsidRDefault="009B1C67">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_Toc131535605 \h </w:instrText>
      </w:r>
      <w:r>
        <w:fldChar w:fldCharType="separate"/>
      </w:r>
      <w:r>
        <w:t>49</w:t>
      </w:r>
      <w:r>
        <w:fldChar w:fldCharType="end"/>
      </w:r>
    </w:p>
    <w:p w14:paraId="20FF761A" w14:textId="6930501A" w:rsidR="009B1C67" w:rsidRDefault="009B1C67">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_Toc131535606 \h </w:instrText>
      </w:r>
      <w:r>
        <w:fldChar w:fldCharType="separate"/>
      </w:r>
      <w:r>
        <w:t>49</w:t>
      </w:r>
      <w:r>
        <w:fldChar w:fldCharType="end"/>
      </w:r>
    </w:p>
    <w:p w14:paraId="03628310" w14:textId="442A630A" w:rsidR="009B1C67" w:rsidRDefault="009B1C67">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_Toc131535607 \h </w:instrText>
      </w:r>
      <w:r>
        <w:fldChar w:fldCharType="separate"/>
      </w:r>
      <w:r>
        <w:t>49</w:t>
      </w:r>
      <w:r>
        <w:fldChar w:fldCharType="end"/>
      </w:r>
    </w:p>
    <w:p w14:paraId="754AB874" w14:textId="346B200B" w:rsidR="009B1C67" w:rsidRDefault="009B1C67">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_Toc131535608 \h </w:instrText>
      </w:r>
      <w:r>
        <w:fldChar w:fldCharType="separate"/>
      </w:r>
      <w:r>
        <w:t>49</w:t>
      </w:r>
      <w:r>
        <w:fldChar w:fldCharType="end"/>
      </w:r>
    </w:p>
    <w:p w14:paraId="4E932A75" w14:textId="1D7448B7" w:rsidR="009B1C67" w:rsidRDefault="009B1C67">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_Toc131535609 \h </w:instrText>
      </w:r>
      <w:r>
        <w:fldChar w:fldCharType="separate"/>
      </w:r>
      <w:r>
        <w:t>49</w:t>
      </w:r>
      <w:r>
        <w:fldChar w:fldCharType="end"/>
      </w:r>
    </w:p>
    <w:p w14:paraId="7ED0AF21" w14:textId="53218A43" w:rsidR="009B1C67" w:rsidRDefault="009B1C67">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_Toc131535610 \h </w:instrText>
      </w:r>
      <w:r>
        <w:fldChar w:fldCharType="separate"/>
      </w:r>
      <w:r>
        <w:t>50</w:t>
      </w:r>
      <w:r>
        <w:fldChar w:fldCharType="end"/>
      </w:r>
    </w:p>
    <w:p w14:paraId="26DB8305" w14:textId="1B35C108" w:rsidR="009B1C67" w:rsidRDefault="009B1C67">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_Toc131535611 \h </w:instrText>
      </w:r>
      <w:r>
        <w:fldChar w:fldCharType="separate"/>
      </w:r>
      <w:r>
        <w:t>50</w:t>
      </w:r>
      <w:r>
        <w:fldChar w:fldCharType="end"/>
      </w:r>
    </w:p>
    <w:p w14:paraId="4E3E1E5F" w14:textId="611B9E01" w:rsidR="009B1C67" w:rsidRDefault="009B1C67">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_Toc131535612 \h </w:instrText>
      </w:r>
      <w:r>
        <w:fldChar w:fldCharType="separate"/>
      </w:r>
      <w:r>
        <w:t>50</w:t>
      </w:r>
      <w:r>
        <w:fldChar w:fldCharType="end"/>
      </w:r>
    </w:p>
    <w:p w14:paraId="40200E42" w14:textId="058CD61E" w:rsidR="009B1C67" w:rsidRDefault="009B1C67">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_Toc131535613 \h </w:instrText>
      </w:r>
      <w:r>
        <w:fldChar w:fldCharType="separate"/>
      </w:r>
      <w:r>
        <w:t>50</w:t>
      </w:r>
      <w:r>
        <w:fldChar w:fldCharType="end"/>
      </w:r>
    </w:p>
    <w:p w14:paraId="28CFDB76" w14:textId="5E5232AD" w:rsidR="009B1C67" w:rsidRDefault="009B1C67">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_Toc131535614 \h </w:instrText>
      </w:r>
      <w:r>
        <w:fldChar w:fldCharType="separate"/>
      </w:r>
      <w:r>
        <w:t>51</w:t>
      </w:r>
      <w:r>
        <w:fldChar w:fldCharType="end"/>
      </w:r>
    </w:p>
    <w:p w14:paraId="4922FD68" w14:textId="70A7C621" w:rsidR="009B1C67" w:rsidRDefault="009B1C67">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_Toc131535615 \h </w:instrText>
      </w:r>
      <w:r>
        <w:fldChar w:fldCharType="separate"/>
      </w:r>
      <w:r>
        <w:t>51</w:t>
      </w:r>
      <w:r>
        <w:fldChar w:fldCharType="end"/>
      </w:r>
    </w:p>
    <w:p w14:paraId="5E6059D1" w14:textId="29859EB0" w:rsidR="009B1C67" w:rsidRDefault="009B1C6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F86F53">
        <w:rPr>
          <w:rFonts w:eastAsia="SimSun"/>
        </w:rPr>
        <w:t>General</w:t>
      </w:r>
      <w:r>
        <w:tab/>
      </w:r>
      <w:r>
        <w:fldChar w:fldCharType="begin"/>
      </w:r>
      <w:r>
        <w:instrText xml:space="preserve"> PAGEREF _Toc131535616 \h </w:instrText>
      </w:r>
      <w:r>
        <w:fldChar w:fldCharType="separate"/>
      </w:r>
      <w:r>
        <w:t>51</w:t>
      </w:r>
      <w:r>
        <w:fldChar w:fldCharType="end"/>
      </w:r>
    </w:p>
    <w:p w14:paraId="31629B5E" w14:textId="541D9D38" w:rsidR="009B1C67" w:rsidRDefault="009B1C6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F86F53">
        <w:rPr>
          <w:rFonts w:eastAsia="SimSun"/>
        </w:rPr>
        <w:t>Requirement set applicability</w:t>
      </w:r>
      <w:r>
        <w:tab/>
      </w:r>
      <w:r>
        <w:fldChar w:fldCharType="begin"/>
      </w:r>
      <w:r>
        <w:instrText xml:space="preserve"> PAGEREF _Toc131535617 \h </w:instrText>
      </w:r>
      <w:r>
        <w:fldChar w:fldCharType="separate"/>
      </w:r>
      <w:r>
        <w:t>51</w:t>
      </w:r>
      <w:r>
        <w:fldChar w:fldCharType="end"/>
      </w:r>
    </w:p>
    <w:p w14:paraId="2EEF22F7" w14:textId="211FD948" w:rsidR="009B1C67" w:rsidRDefault="009B1C6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F86F53">
        <w:rPr>
          <w:rFonts w:eastAsia="SimSun"/>
          <w:lang w:eastAsia="zh-CN"/>
        </w:rPr>
        <w:t>t</w:t>
      </w:r>
      <w:r w:rsidRPr="00F86F53">
        <w:rPr>
          <w:rFonts w:eastAsia="SimSun"/>
        </w:rPr>
        <w:t xml:space="preserve">est configurations for </w:t>
      </w:r>
      <w:r w:rsidRPr="00F86F53">
        <w:rPr>
          <w:snapToGrid w:val="0"/>
          <w:lang w:eastAsia="zh-CN"/>
        </w:rPr>
        <w:t>single-band</w:t>
      </w:r>
      <w:r w:rsidRPr="00F86F53">
        <w:rPr>
          <w:i/>
          <w:snapToGrid w:val="0"/>
          <w:lang w:eastAsia="zh-CN"/>
        </w:rPr>
        <w:t xml:space="preserve"> </w:t>
      </w:r>
      <w:r w:rsidRPr="00F86F53">
        <w:rPr>
          <w:rFonts w:eastAsia="SimSun"/>
        </w:rPr>
        <w:t>operation</w:t>
      </w:r>
      <w:r>
        <w:tab/>
      </w:r>
      <w:r>
        <w:fldChar w:fldCharType="begin"/>
      </w:r>
      <w:r>
        <w:instrText xml:space="preserve"> PAGEREF _Toc131535618 \h </w:instrText>
      </w:r>
      <w:r>
        <w:fldChar w:fldCharType="separate"/>
      </w:r>
      <w:r>
        <w:t>51</w:t>
      </w:r>
      <w:r>
        <w:fldChar w:fldCharType="end"/>
      </w:r>
    </w:p>
    <w:p w14:paraId="271D31F4" w14:textId="3A707689" w:rsidR="009B1C67" w:rsidRDefault="009B1C6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F86F53">
        <w:rPr>
          <w:rFonts w:eastAsia="SimSun"/>
        </w:rPr>
        <w:t xml:space="preserve"> test configurations for </w:t>
      </w:r>
      <w:r w:rsidRPr="00F86F53">
        <w:rPr>
          <w:iCs/>
          <w:lang w:val="en-US" w:eastAsia="zh-CN"/>
        </w:rPr>
        <w:t>multi-band</w:t>
      </w:r>
      <w:r w:rsidRPr="00F86F53">
        <w:rPr>
          <w:i/>
          <w:iCs/>
          <w:lang w:val="en-US" w:eastAsia="zh-CN"/>
        </w:rPr>
        <w:t xml:space="preserve"> </w:t>
      </w:r>
      <w:r w:rsidRPr="00F86F53">
        <w:rPr>
          <w:rFonts w:eastAsia="SimSun"/>
        </w:rPr>
        <w:t>operation</w:t>
      </w:r>
      <w:r>
        <w:tab/>
      </w:r>
      <w:r>
        <w:fldChar w:fldCharType="begin"/>
      </w:r>
      <w:r>
        <w:instrText xml:space="preserve"> PAGEREF _Toc131535619 \h </w:instrText>
      </w:r>
      <w:r>
        <w:fldChar w:fldCharType="separate"/>
      </w:r>
      <w:r>
        <w:t>53</w:t>
      </w:r>
      <w:r>
        <w:fldChar w:fldCharType="end"/>
      </w:r>
    </w:p>
    <w:p w14:paraId="2612176A" w14:textId="7BB95D92" w:rsidR="009B1C67" w:rsidRDefault="009B1C67">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_Toc131535620 \h </w:instrText>
      </w:r>
      <w:r>
        <w:fldChar w:fldCharType="separate"/>
      </w:r>
      <w:r>
        <w:t>54</w:t>
      </w:r>
      <w:r>
        <w:fldChar w:fldCharType="end"/>
      </w:r>
    </w:p>
    <w:p w14:paraId="1F18F2B6" w14:textId="2B7DE858" w:rsidR="009B1C67" w:rsidRDefault="009B1C6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_Toc131535621 \h </w:instrText>
      </w:r>
      <w:r>
        <w:fldChar w:fldCharType="separate"/>
      </w:r>
      <w:r>
        <w:t>54</w:t>
      </w:r>
      <w:r>
        <w:fldChar w:fldCharType="end"/>
      </w:r>
    </w:p>
    <w:p w14:paraId="1B23E23F" w14:textId="21E8D59E" w:rsidR="009B1C67" w:rsidRDefault="009B1C67">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_Toc131535622 \h </w:instrText>
      </w:r>
      <w:r>
        <w:fldChar w:fldCharType="separate"/>
      </w:r>
      <w:r>
        <w:t>54</w:t>
      </w:r>
      <w:r>
        <w:fldChar w:fldCharType="end"/>
      </w:r>
    </w:p>
    <w:p w14:paraId="4AAB5238" w14:textId="1EF3F811" w:rsidR="009B1C67" w:rsidRDefault="009B1C6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_Toc131535623 \h </w:instrText>
      </w:r>
      <w:r>
        <w:fldChar w:fldCharType="separate"/>
      </w:r>
      <w:r>
        <w:t>55</w:t>
      </w:r>
      <w:r>
        <w:fldChar w:fldCharType="end"/>
      </w:r>
    </w:p>
    <w:p w14:paraId="297E0530" w14:textId="4119C956" w:rsidR="009B1C67" w:rsidRDefault="009B1C6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_Toc131535624 \h </w:instrText>
      </w:r>
      <w:r>
        <w:fldChar w:fldCharType="separate"/>
      </w:r>
      <w:r>
        <w:t>55</w:t>
      </w:r>
      <w:r>
        <w:fldChar w:fldCharType="end"/>
      </w:r>
    </w:p>
    <w:p w14:paraId="6299C9EB" w14:textId="05AE97F5" w:rsidR="009B1C67" w:rsidRDefault="009B1C6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_Toc131535625 \h </w:instrText>
      </w:r>
      <w:r>
        <w:fldChar w:fldCharType="separate"/>
      </w:r>
      <w:r>
        <w:t>55</w:t>
      </w:r>
      <w:r>
        <w:fldChar w:fldCharType="end"/>
      </w:r>
    </w:p>
    <w:p w14:paraId="40E42126" w14:textId="75CE5A5C" w:rsidR="009B1C67" w:rsidRDefault="009B1C6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_Toc131535626 \h </w:instrText>
      </w:r>
      <w:r>
        <w:fldChar w:fldCharType="separate"/>
      </w:r>
      <w:r>
        <w:t>57</w:t>
      </w:r>
      <w:r>
        <w:fldChar w:fldCharType="end"/>
      </w:r>
    </w:p>
    <w:p w14:paraId="0AD89469" w14:textId="5D8C44EE" w:rsidR="009B1C67" w:rsidRDefault="009B1C6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_Toc131535627 \h </w:instrText>
      </w:r>
      <w:r>
        <w:fldChar w:fldCharType="separate"/>
      </w:r>
      <w:r>
        <w:t>58</w:t>
      </w:r>
      <w:r>
        <w:fldChar w:fldCharType="end"/>
      </w:r>
    </w:p>
    <w:p w14:paraId="31C23F4F" w14:textId="3D079EE8" w:rsidR="009B1C67" w:rsidRDefault="009B1C6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_Toc131535628 \h </w:instrText>
      </w:r>
      <w:r>
        <w:fldChar w:fldCharType="separate"/>
      </w:r>
      <w:r>
        <w:t>58</w:t>
      </w:r>
      <w:r>
        <w:fldChar w:fldCharType="end"/>
      </w:r>
    </w:p>
    <w:p w14:paraId="04039843" w14:textId="216AB7DF" w:rsidR="009B1C67" w:rsidRDefault="009B1C6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_Toc131535629 \h </w:instrText>
      </w:r>
      <w:r>
        <w:fldChar w:fldCharType="separate"/>
      </w:r>
      <w:r>
        <w:t>59</w:t>
      </w:r>
      <w:r>
        <w:fldChar w:fldCharType="end"/>
      </w:r>
    </w:p>
    <w:p w14:paraId="18F4FEA9" w14:textId="3710A825" w:rsidR="009B1C67" w:rsidRDefault="009B1C67">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_Toc131535630 \h </w:instrText>
      </w:r>
      <w:r>
        <w:fldChar w:fldCharType="separate"/>
      </w:r>
      <w:r>
        <w:t>59</w:t>
      </w:r>
      <w:r>
        <w:fldChar w:fldCharType="end"/>
      </w:r>
    </w:p>
    <w:p w14:paraId="09DA5557" w14:textId="29B5F0FB" w:rsidR="009B1C67" w:rsidRDefault="009B1C6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_Toc131535631 \h </w:instrText>
      </w:r>
      <w:r>
        <w:fldChar w:fldCharType="separate"/>
      </w:r>
      <w:r>
        <w:t>59</w:t>
      </w:r>
      <w:r>
        <w:fldChar w:fldCharType="end"/>
      </w:r>
    </w:p>
    <w:p w14:paraId="1808AA13" w14:textId="39E4F26C" w:rsidR="009B1C67" w:rsidRDefault="009B1C6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_Toc131535632 \h </w:instrText>
      </w:r>
      <w:r>
        <w:fldChar w:fldCharType="separate"/>
      </w:r>
      <w:r>
        <w:t>60</w:t>
      </w:r>
      <w:r>
        <w:fldChar w:fldCharType="end"/>
      </w:r>
    </w:p>
    <w:p w14:paraId="1F71489C" w14:textId="754003F4" w:rsidR="009B1C67" w:rsidRDefault="009B1C67">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_Toc131535633 \h </w:instrText>
      </w:r>
      <w:r>
        <w:fldChar w:fldCharType="separate"/>
      </w:r>
      <w:r>
        <w:t>60</w:t>
      </w:r>
      <w:r>
        <w:fldChar w:fldCharType="end"/>
      </w:r>
    </w:p>
    <w:p w14:paraId="57FB5ADE" w14:textId="2D880F25" w:rsidR="009B1C67" w:rsidRDefault="009B1C6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_Toc131535634 \h </w:instrText>
      </w:r>
      <w:r>
        <w:fldChar w:fldCharType="separate"/>
      </w:r>
      <w:r>
        <w:t>60</w:t>
      </w:r>
      <w:r>
        <w:fldChar w:fldCharType="end"/>
      </w:r>
    </w:p>
    <w:p w14:paraId="60D9DA74" w14:textId="0879216D" w:rsidR="009B1C67" w:rsidRDefault="009B1C6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_Toc131535635 \h </w:instrText>
      </w:r>
      <w:r>
        <w:fldChar w:fldCharType="separate"/>
      </w:r>
      <w:r>
        <w:t>61</w:t>
      </w:r>
      <w:r>
        <w:fldChar w:fldCharType="end"/>
      </w:r>
    </w:p>
    <w:p w14:paraId="209E6BE2" w14:textId="55FA67E7" w:rsidR="009B1C67" w:rsidRDefault="009B1C67">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_Toc131535636 \h </w:instrText>
      </w:r>
      <w:r>
        <w:fldChar w:fldCharType="separate"/>
      </w:r>
      <w:r>
        <w:t>62</w:t>
      </w:r>
      <w:r>
        <w:fldChar w:fldCharType="end"/>
      </w:r>
    </w:p>
    <w:p w14:paraId="789D8B79" w14:textId="7C9FFFB3" w:rsidR="009B1C67" w:rsidRDefault="009B1C6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_Toc131535637 \h </w:instrText>
      </w:r>
      <w:r>
        <w:fldChar w:fldCharType="separate"/>
      </w:r>
      <w:r>
        <w:t>62</w:t>
      </w:r>
      <w:r>
        <w:fldChar w:fldCharType="end"/>
      </w:r>
    </w:p>
    <w:p w14:paraId="4EFCA102" w14:textId="669E07F0" w:rsidR="009B1C67" w:rsidRDefault="009B1C6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_Toc131535638 \h </w:instrText>
      </w:r>
      <w:r>
        <w:fldChar w:fldCharType="separate"/>
      </w:r>
      <w:r>
        <w:t>62</w:t>
      </w:r>
      <w:r>
        <w:fldChar w:fldCharType="end"/>
      </w:r>
    </w:p>
    <w:p w14:paraId="4CB9B3E6" w14:textId="1D21C3BC" w:rsidR="009B1C67" w:rsidRDefault="009B1C6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_Toc131535639 \h </w:instrText>
      </w:r>
      <w:r>
        <w:fldChar w:fldCharType="separate"/>
      </w:r>
      <w:r>
        <w:t>63</w:t>
      </w:r>
      <w:r>
        <w:fldChar w:fldCharType="end"/>
      </w:r>
    </w:p>
    <w:p w14:paraId="0B376728" w14:textId="3049F303" w:rsidR="009B1C67" w:rsidRDefault="009B1C67">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_Toc131535640 \h </w:instrText>
      </w:r>
      <w:r>
        <w:fldChar w:fldCharType="separate"/>
      </w:r>
      <w:r>
        <w:t>64</w:t>
      </w:r>
      <w:r>
        <w:fldChar w:fldCharType="end"/>
      </w:r>
    </w:p>
    <w:p w14:paraId="677D32E2" w14:textId="6D9C150A" w:rsidR="009B1C67" w:rsidRDefault="009B1C67">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_Toc131535641 \h </w:instrText>
      </w:r>
      <w:r>
        <w:fldChar w:fldCharType="separate"/>
      </w:r>
      <w:r>
        <w:t>64</w:t>
      </w:r>
      <w:r>
        <w:fldChar w:fldCharType="end"/>
      </w:r>
    </w:p>
    <w:p w14:paraId="491601A3" w14:textId="0BF8EB68" w:rsidR="009B1C67" w:rsidRDefault="009B1C67">
      <w:pPr>
        <w:pStyle w:val="TOC2"/>
        <w:rPr>
          <w:rFonts w:asciiTheme="minorHAnsi" w:hAnsiTheme="minorHAnsi" w:cstheme="minorBidi"/>
          <w:sz w:val="22"/>
          <w:szCs w:val="22"/>
          <w:lang w:eastAsia="en-GB"/>
        </w:rPr>
      </w:pPr>
      <w:r w:rsidRPr="00F86F53">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_Toc131535642 \h </w:instrText>
      </w:r>
      <w:r>
        <w:fldChar w:fldCharType="separate"/>
      </w:r>
      <w:r>
        <w:t>64</w:t>
      </w:r>
      <w:r>
        <w:fldChar w:fldCharType="end"/>
      </w:r>
    </w:p>
    <w:p w14:paraId="6C499584" w14:textId="4FF89839" w:rsidR="009B1C67" w:rsidRDefault="009B1C6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_Toc131535643 \h </w:instrText>
      </w:r>
      <w:r>
        <w:fldChar w:fldCharType="separate"/>
      </w:r>
      <w:r>
        <w:t>65</w:t>
      </w:r>
      <w:r>
        <w:fldChar w:fldCharType="end"/>
      </w:r>
    </w:p>
    <w:p w14:paraId="5DF9D7D8" w14:textId="54DB896A" w:rsidR="009B1C67" w:rsidRDefault="009B1C6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_Toc131535644 \h </w:instrText>
      </w:r>
      <w:r>
        <w:fldChar w:fldCharType="separate"/>
      </w:r>
      <w:r>
        <w:t>65</w:t>
      </w:r>
      <w:r>
        <w:fldChar w:fldCharType="end"/>
      </w:r>
    </w:p>
    <w:p w14:paraId="54DA7314" w14:textId="7694B4C2" w:rsidR="009B1C67" w:rsidRDefault="009B1C67">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_Toc131535645 \h </w:instrText>
      </w:r>
      <w:r>
        <w:fldChar w:fldCharType="separate"/>
      </w:r>
      <w:r>
        <w:t>67</w:t>
      </w:r>
      <w:r>
        <w:fldChar w:fldCharType="end"/>
      </w:r>
    </w:p>
    <w:p w14:paraId="5B7D9889" w14:textId="6AC8F872" w:rsidR="009B1C67" w:rsidRDefault="009B1C6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_Toc131535646 \h </w:instrText>
      </w:r>
      <w:r>
        <w:fldChar w:fldCharType="separate"/>
      </w:r>
      <w:r>
        <w:t>68</w:t>
      </w:r>
      <w:r>
        <w:fldChar w:fldCharType="end"/>
      </w:r>
    </w:p>
    <w:p w14:paraId="7C51AA8A" w14:textId="446BE183" w:rsidR="009B1C67" w:rsidRDefault="009B1C6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_Toc131535647 \h </w:instrText>
      </w:r>
      <w:r>
        <w:fldChar w:fldCharType="separate"/>
      </w:r>
      <w:r>
        <w:t>68</w:t>
      </w:r>
      <w:r>
        <w:fldChar w:fldCharType="end"/>
      </w:r>
    </w:p>
    <w:p w14:paraId="64086A1D" w14:textId="2484B8F5" w:rsidR="009B1C67" w:rsidRDefault="009B1C6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_Toc131535648 \h </w:instrText>
      </w:r>
      <w:r>
        <w:fldChar w:fldCharType="separate"/>
      </w:r>
      <w:r>
        <w:t>68</w:t>
      </w:r>
      <w:r>
        <w:fldChar w:fldCharType="end"/>
      </w:r>
    </w:p>
    <w:p w14:paraId="31DBCFA6" w14:textId="0A61A6E0" w:rsidR="009B1C67" w:rsidRDefault="009B1C6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_Toc131535649 \h </w:instrText>
      </w:r>
      <w:r>
        <w:fldChar w:fldCharType="separate"/>
      </w:r>
      <w:r>
        <w:t>68</w:t>
      </w:r>
      <w:r>
        <w:fldChar w:fldCharType="end"/>
      </w:r>
    </w:p>
    <w:p w14:paraId="58B9E979" w14:textId="59BD291A" w:rsidR="009B1C67" w:rsidRDefault="009B1C6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_Toc131535650 \h </w:instrText>
      </w:r>
      <w:r>
        <w:fldChar w:fldCharType="separate"/>
      </w:r>
      <w:r>
        <w:t>68</w:t>
      </w:r>
      <w:r>
        <w:fldChar w:fldCharType="end"/>
      </w:r>
    </w:p>
    <w:p w14:paraId="6F3E9C73" w14:textId="768F8D5B" w:rsidR="009B1C67" w:rsidRDefault="009B1C6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_Toc131535651 \h </w:instrText>
      </w:r>
      <w:r>
        <w:fldChar w:fldCharType="separate"/>
      </w:r>
      <w:r>
        <w:t>68</w:t>
      </w:r>
      <w:r>
        <w:fldChar w:fldCharType="end"/>
      </w:r>
    </w:p>
    <w:p w14:paraId="5004CB48" w14:textId="60F9D608" w:rsidR="009B1C67" w:rsidRDefault="009B1C6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_Toc131535652 \h </w:instrText>
      </w:r>
      <w:r>
        <w:fldChar w:fldCharType="separate"/>
      </w:r>
      <w:r>
        <w:t>69</w:t>
      </w:r>
      <w:r>
        <w:fldChar w:fldCharType="end"/>
      </w:r>
    </w:p>
    <w:p w14:paraId="62F76B63" w14:textId="0F2B4367" w:rsidR="009B1C67" w:rsidRDefault="009B1C6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_Toc131535653 \h </w:instrText>
      </w:r>
      <w:r>
        <w:fldChar w:fldCharType="separate"/>
      </w:r>
      <w:r>
        <w:t>69</w:t>
      </w:r>
      <w:r>
        <w:fldChar w:fldCharType="end"/>
      </w:r>
    </w:p>
    <w:p w14:paraId="48DF93D3" w14:textId="0C4E3EE2" w:rsidR="009B1C67" w:rsidRDefault="009B1C6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_Toc131535654 \h </w:instrText>
      </w:r>
      <w:r>
        <w:fldChar w:fldCharType="separate"/>
      </w:r>
      <w:r>
        <w:t>69</w:t>
      </w:r>
      <w:r>
        <w:fldChar w:fldCharType="end"/>
      </w:r>
    </w:p>
    <w:p w14:paraId="4436DDD8" w14:textId="4710A7D5" w:rsidR="009B1C67" w:rsidRDefault="009B1C6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_Toc131535655 \h </w:instrText>
      </w:r>
      <w:r>
        <w:fldChar w:fldCharType="separate"/>
      </w:r>
      <w:r>
        <w:t>69</w:t>
      </w:r>
      <w:r>
        <w:fldChar w:fldCharType="end"/>
      </w:r>
    </w:p>
    <w:p w14:paraId="07E9794B" w14:textId="69BABE8A" w:rsidR="009B1C67" w:rsidRDefault="009B1C6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_Toc131535656 \h </w:instrText>
      </w:r>
      <w:r>
        <w:fldChar w:fldCharType="separate"/>
      </w:r>
      <w:r>
        <w:t>70</w:t>
      </w:r>
      <w:r>
        <w:fldChar w:fldCharType="end"/>
      </w:r>
    </w:p>
    <w:p w14:paraId="22DEF336" w14:textId="234601DC" w:rsidR="009B1C67" w:rsidRDefault="009B1C6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_Toc131535657 \h </w:instrText>
      </w:r>
      <w:r>
        <w:fldChar w:fldCharType="separate"/>
      </w:r>
      <w:r>
        <w:t>70</w:t>
      </w:r>
      <w:r>
        <w:fldChar w:fldCharType="end"/>
      </w:r>
    </w:p>
    <w:p w14:paraId="5E252499" w14:textId="78878B46" w:rsidR="009B1C67" w:rsidRDefault="009B1C6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_Toc131535658 \h </w:instrText>
      </w:r>
      <w:r>
        <w:fldChar w:fldCharType="separate"/>
      </w:r>
      <w:r>
        <w:t>71</w:t>
      </w:r>
      <w:r>
        <w:fldChar w:fldCharType="end"/>
      </w:r>
    </w:p>
    <w:p w14:paraId="51F9F472" w14:textId="29A1D65F" w:rsidR="009B1C67" w:rsidRDefault="009B1C6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_Toc131535659 \h </w:instrText>
      </w:r>
      <w:r>
        <w:fldChar w:fldCharType="separate"/>
      </w:r>
      <w:r>
        <w:t>71</w:t>
      </w:r>
      <w:r>
        <w:fldChar w:fldCharType="end"/>
      </w:r>
    </w:p>
    <w:p w14:paraId="7D23A4B5" w14:textId="12DCAF1D" w:rsidR="009B1C67" w:rsidRDefault="009B1C6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_Toc131535660 \h </w:instrText>
      </w:r>
      <w:r>
        <w:fldChar w:fldCharType="separate"/>
      </w:r>
      <w:r>
        <w:t>71</w:t>
      </w:r>
      <w:r>
        <w:fldChar w:fldCharType="end"/>
      </w:r>
    </w:p>
    <w:p w14:paraId="5B72B827" w14:textId="0232DC13" w:rsidR="009B1C67" w:rsidRDefault="009B1C6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_Toc131535661 \h </w:instrText>
      </w:r>
      <w:r>
        <w:fldChar w:fldCharType="separate"/>
      </w:r>
      <w:r>
        <w:t>71</w:t>
      </w:r>
      <w:r>
        <w:fldChar w:fldCharType="end"/>
      </w:r>
    </w:p>
    <w:p w14:paraId="5B0F8882" w14:textId="145AAA38" w:rsidR="009B1C67" w:rsidRDefault="009B1C6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_Toc131535662 \h </w:instrText>
      </w:r>
      <w:r>
        <w:fldChar w:fldCharType="separate"/>
      </w:r>
      <w:r>
        <w:t>71</w:t>
      </w:r>
      <w:r>
        <w:fldChar w:fldCharType="end"/>
      </w:r>
    </w:p>
    <w:p w14:paraId="7DF4C2FB" w14:textId="5DAF24E4" w:rsidR="009B1C67" w:rsidRDefault="009B1C6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_Toc131535663 \h </w:instrText>
      </w:r>
      <w:r>
        <w:fldChar w:fldCharType="separate"/>
      </w:r>
      <w:r>
        <w:t>71</w:t>
      </w:r>
      <w:r>
        <w:fldChar w:fldCharType="end"/>
      </w:r>
    </w:p>
    <w:p w14:paraId="31E91CA2" w14:textId="0F00D529" w:rsidR="009B1C67" w:rsidRDefault="009B1C6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_Toc131535664 \h </w:instrText>
      </w:r>
      <w:r>
        <w:fldChar w:fldCharType="separate"/>
      </w:r>
      <w:r>
        <w:t>71</w:t>
      </w:r>
      <w:r>
        <w:fldChar w:fldCharType="end"/>
      </w:r>
    </w:p>
    <w:p w14:paraId="56FC39A8" w14:textId="0C9F2D80" w:rsidR="009B1C67" w:rsidRDefault="009B1C6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_Toc131535665 \h </w:instrText>
      </w:r>
      <w:r>
        <w:fldChar w:fldCharType="separate"/>
      </w:r>
      <w:r>
        <w:t>71</w:t>
      </w:r>
      <w:r>
        <w:fldChar w:fldCharType="end"/>
      </w:r>
    </w:p>
    <w:p w14:paraId="253CD4D3" w14:textId="589B8A45" w:rsidR="009B1C67" w:rsidRDefault="009B1C6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_Toc131535666 \h </w:instrText>
      </w:r>
      <w:r>
        <w:fldChar w:fldCharType="separate"/>
      </w:r>
      <w:r>
        <w:t>71</w:t>
      </w:r>
      <w:r>
        <w:fldChar w:fldCharType="end"/>
      </w:r>
    </w:p>
    <w:p w14:paraId="29BD609F" w14:textId="04E42989" w:rsidR="009B1C67" w:rsidRDefault="009B1C6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_Toc131535667 \h </w:instrText>
      </w:r>
      <w:r>
        <w:fldChar w:fldCharType="separate"/>
      </w:r>
      <w:r>
        <w:t>71</w:t>
      </w:r>
      <w:r>
        <w:fldChar w:fldCharType="end"/>
      </w:r>
    </w:p>
    <w:p w14:paraId="61306F8E" w14:textId="658772CA" w:rsidR="009B1C67" w:rsidRDefault="009B1C6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_Toc131535668 \h </w:instrText>
      </w:r>
      <w:r>
        <w:fldChar w:fldCharType="separate"/>
      </w:r>
      <w:r>
        <w:t>71</w:t>
      </w:r>
      <w:r>
        <w:fldChar w:fldCharType="end"/>
      </w:r>
    </w:p>
    <w:p w14:paraId="1A34727B" w14:textId="390B61DD" w:rsidR="009B1C67" w:rsidRDefault="009B1C6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_Toc131535669 \h </w:instrText>
      </w:r>
      <w:r>
        <w:fldChar w:fldCharType="separate"/>
      </w:r>
      <w:r>
        <w:t>71</w:t>
      </w:r>
      <w:r>
        <w:fldChar w:fldCharType="end"/>
      </w:r>
    </w:p>
    <w:p w14:paraId="69188EA1" w14:textId="1A65B10A" w:rsidR="009B1C67" w:rsidRDefault="009B1C6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_Toc131535670 \h </w:instrText>
      </w:r>
      <w:r>
        <w:fldChar w:fldCharType="separate"/>
      </w:r>
      <w:r>
        <w:t>72</w:t>
      </w:r>
      <w:r>
        <w:fldChar w:fldCharType="end"/>
      </w:r>
    </w:p>
    <w:p w14:paraId="6E24AE4C" w14:textId="67C4100A" w:rsidR="009B1C67" w:rsidRDefault="009B1C6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_Toc131535671 \h </w:instrText>
      </w:r>
      <w:r>
        <w:fldChar w:fldCharType="separate"/>
      </w:r>
      <w:r>
        <w:t>72</w:t>
      </w:r>
      <w:r>
        <w:fldChar w:fldCharType="end"/>
      </w:r>
    </w:p>
    <w:p w14:paraId="103F8476" w14:textId="17422ACA" w:rsidR="009B1C67" w:rsidRDefault="009B1C67">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_Toc131535672 \h </w:instrText>
      </w:r>
      <w:r>
        <w:fldChar w:fldCharType="separate"/>
      </w:r>
      <w:r>
        <w:t>73</w:t>
      </w:r>
      <w:r>
        <w:fldChar w:fldCharType="end"/>
      </w:r>
    </w:p>
    <w:p w14:paraId="6FC9573D" w14:textId="37188F04" w:rsidR="009B1C67" w:rsidRDefault="009B1C6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_Toc131535673 \h </w:instrText>
      </w:r>
      <w:r>
        <w:fldChar w:fldCharType="separate"/>
      </w:r>
      <w:r>
        <w:t>73</w:t>
      </w:r>
      <w:r>
        <w:fldChar w:fldCharType="end"/>
      </w:r>
    </w:p>
    <w:p w14:paraId="1A24BE17" w14:textId="4ECAFCBF" w:rsidR="009B1C67" w:rsidRDefault="009B1C6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_Toc131535674 \h </w:instrText>
      </w:r>
      <w:r>
        <w:fldChar w:fldCharType="separate"/>
      </w:r>
      <w:r>
        <w:t>73</w:t>
      </w:r>
      <w:r>
        <w:fldChar w:fldCharType="end"/>
      </w:r>
    </w:p>
    <w:p w14:paraId="0E9D46CF" w14:textId="60031C4A" w:rsidR="009B1C67" w:rsidRDefault="009B1C6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_Toc131535675 \h </w:instrText>
      </w:r>
      <w:r>
        <w:fldChar w:fldCharType="separate"/>
      </w:r>
      <w:r>
        <w:t>73</w:t>
      </w:r>
      <w:r>
        <w:fldChar w:fldCharType="end"/>
      </w:r>
    </w:p>
    <w:p w14:paraId="42B22D7E" w14:textId="11B5C08D" w:rsidR="009B1C67" w:rsidRDefault="009B1C6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_Toc131535676 \h </w:instrText>
      </w:r>
      <w:r>
        <w:fldChar w:fldCharType="separate"/>
      </w:r>
      <w:r>
        <w:t>73</w:t>
      </w:r>
      <w:r>
        <w:fldChar w:fldCharType="end"/>
      </w:r>
    </w:p>
    <w:p w14:paraId="488820C0" w14:textId="6E2805D7" w:rsidR="009B1C67" w:rsidRDefault="009B1C67">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_Toc131535677 \h </w:instrText>
      </w:r>
      <w:r>
        <w:fldChar w:fldCharType="separate"/>
      </w:r>
      <w:r>
        <w:t>73</w:t>
      </w:r>
      <w:r>
        <w:fldChar w:fldCharType="end"/>
      </w:r>
    </w:p>
    <w:p w14:paraId="295D47C2" w14:textId="053E00D6" w:rsidR="009B1C67" w:rsidRDefault="009B1C6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_Toc131535678 \h </w:instrText>
      </w:r>
      <w:r>
        <w:fldChar w:fldCharType="separate"/>
      </w:r>
      <w:r>
        <w:t>74</w:t>
      </w:r>
      <w:r>
        <w:fldChar w:fldCharType="end"/>
      </w:r>
    </w:p>
    <w:p w14:paraId="7A96A76D" w14:textId="4DAB36E6" w:rsidR="009B1C67" w:rsidRDefault="009B1C67">
      <w:pPr>
        <w:pStyle w:val="TOC3"/>
        <w:rPr>
          <w:rFonts w:asciiTheme="minorHAnsi" w:hAnsiTheme="minorHAnsi" w:cstheme="minorBidi"/>
          <w:sz w:val="22"/>
          <w:szCs w:val="22"/>
          <w:lang w:eastAsia="en-GB"/>
        </w:rPr>
      </w:pPr>
      <w:r w:rsidRPr="00F86F53">
        <w:rPr>
          <w:lang w:val="en-US" w:eastAsia="zh-CN"/>
        </w:rPr>
        <w:t>6.4.1</w:t>
      </w:r>
      <w:r>
        <w:rPr>
          <w:rFonts w:asciiTheme="minorHAnsi" w:hAnsiTheme="minorHAnsi" w:cstheme="minorBidi"/>
          <w:sz w:val="22"/>
          <w:szCs w:val="22"/>
          <w:lang w:eastAsia="en-GB"/>
        </w:rPr>
        <w:tab/>
      </w:r>
      <w:r w:rsidRPr="00F86F53">
        <w:rPr>
          <w:lang w:val="en-US" w:eastAsia="zh-CN"/>
        </w:rPr>
        <w:t>Transmitter OFF power</w:t>
      </w:r>
      <w:r>
        <w:tab/>
      </w:r>
      <w:r>
        <w:fldChar w:fldCharType="begin"/>
      </w:r>
      <w:r>
        <w:instrText xml:space="preserve"> PAGEREF _Toc131535679 \h </w:instrText>
      </w:r>
      <w:r>
        <w:fldChar w:fldCharType="separate"/>
      </w:r>
      <w:r>
        <w:t>74</w:t>
      </w:r>
      <w:r>
        <w:fldChar w:fldCharType="end"/>
      </w:r>
    </w:p>
    <w:p w14:paraId="00A20B85" w14:textId="7128B0A7" w:rsidR="009B1C67" w:rsidRDefault="009B1C67">
      <w:pPr>
        <w:pStyle w:val="TOC4"/>
        <w:rPr>
          <w:rFonts w:asciiTheme="minorHAnsi" w:hAnsiTheme="minorHAnsi" w:cstheme="minorBidi"/>
          <w:sz w:val="22"/>
          <w:szCs w:val="22"/>
          <w:lang w:eastAsia="en-GB"/>
        </w:rPr>
      </w:pPr>
      <w:r w:rsidRPr="00F86F53">
        <w:rPr>
          <w:lang w:val="en-US" w:eastAsia="zh-CN"/>
        </w:rPr>
        <w:t>6.4.1.1</w:t>
      </w:r>
      <w:r>
        <w:rPr>
          <w:rFonts w:asciiTheme="minorHAnsi" w:hAnsiTheme="minorHAnsi" w:cstheme="minorBidi"/>
          <w:sz w:val="22"/>
          <w:szCs w:val="22"/>
          <w:lang w:eastAsia="en-GB"/>
        </w:rPr>
        <w:tab/>
      </w:r>
      <w:r w:rsidRPr="00F86F53">
        <w:rPr>
          <w:lang w:val="en-US" w:eastAsia="zh-CN"/>
        </w:rPr>
        <w:t>Definition and applicability</w:t>
      </w:r>
      <w:r>
        <w:tab/>
      </w:r>
      <w:r>
        <w:fldChar w:fldCharType="begin"/>
      </w:r>
      <w:r>
        <w:instrText xml:space="preserve"> PAGEREF _Toc131535680 \h </w:instrText>
      </w:r>
      <w:r>
        <w:fldChar w:fldCharType="separate"/>
      </w:r>
      <w:r>
        <w:t>74</w:t>
      </w:r>
      <w:r>
        <w:fldChar w:fldCharType="end"/>
      </w:r>
    </w:p>
    <w:p w14:paraId="63A097CD" w14:textId="20E27B62" w:rsidR="009B1C67" w:rsidRDefault="009B1C67">
      <w:pPr>
        <w:pStyle w:val="TOC4"/>
        <w:rPr>
          <w:rFonts w:asciiTheme="minorHAnsi" w:hAnsiTheme="minorHAnsi" w:cstheme="minorBidi"/>
          <w:sz w:val="22"/>
          <w:szCs w:val="22"/>
          <w:lang w:eastAsia="en-GB"/>
        </w:rPr>
      </w:pPr>
      <w:r w:rsidRPr="00F86F53">
        <w:rPr>
          <w:lang w:val="en-US" w:eastAsia="zh-CN"/>
        </w:rPr>
        <w:t>6.4.1.2</w:t>
      </w:r>
      <w:r>
        <w:rPr>
          <w:rFonts w:asciiTheme="minorHAnsi" w:hAnsiTheme="minorHAnsi" w:cstheme="minorBidi"/>
          <w:sz w:val="22"/>
          <w:szCs w:val="22"/>
          <w:lang w:eastAsia="en-GB"/>
        </w:rPr>
        <w:tab/>
      </w:r>
      <w:r w:rsidRPr="00F86F53">
        <w:rPr>
          <w:lang w:val="en-US" w:eastAsia="zh-CN"/>
        </w:rPr>
        <w:t>Minimum requirement</w:t>
      </w:r>
      <w:r>
        <w:tab/>
      </w:r>
      <w:r>
        <w:fldChar w:fldCharType="begin"/>
      </w:r>
      <w:r>
        <w:instrText xml:space="preserve"> PAGEREF _Toc131535681 \h </w:instrText>
      </w:r>
      <w:r>
        <w:fldChar w:fldCharType="separate"/>
      </w:r>
      <w:r>
        <w:t>74</w:t>
      </w:r>
      <w:r>
        <w:fldChar w:fldCharType="end"/>
      </w:r>
    </w:p>
    <w:p w14:paraId="22EC6CF1" w14:textId="432C76EC" w:rsidR="009B1C67" w:rsidRDefault="009B1C67">
      <w:pPr>
        <w:pStyle w:val="TOC4"/>
        <w:rPr>
          <w:rFonts w:asciiTheme="minorHAnsi" w:hAnsiTheme="minorHAnsi" w:cstheme="minorBidi"/>
          <w:sz w:val="22"/>
          <w:szCs w:val="22"/>
          <w:lang w:eastAsia="en-GB"/>
        </w:rPr>
      </w:pPr>
      <w:r w:rsidRPr="00F86F53">
        <w:rPr>
          <w:lang w:val="en-US" w:eastAsia="zh-CN"/>
        </w:rPr>
        <w:t>6.4.1.3</w:t>
      </w:r>
      <w:r>
        <w:rPr>
          <w:rFonts w:asciiTheme="minorHAnsi" w:hAnsiTheme="minorHAnsi" w:cstheme="minorBidi"/>
          <w:sz w:val="22"/>
          <w:szCs w:val="22"/>
          <w:lang w:eastAsia="en-GB"/>
        </w:rPr>
        <w:tab/>
      </w:r>
      <w:r w:rsidRPr="00F86F53">
        <w:rPr>
          <w:lang w:val="en-US" w:eastAsia="zh-CN"/>
        </w:rPr>
        <w:t>Test purpose</w:t>
      </w:r>
      <w:r>
        <w:tab/>
      </w:r>
      <w:r>
        <w:fldChar w:fldCharType="begin"/>
      </w:r>
      <w:r>
        <w:instrText xml:space="preserve"> PAGEREF _Toc131535682 \h </w:instrText>
      </w:r>
      <w:r>
        <w:fldChar w:fldCharType="separate"/>
      </w:r>
      <w:r>
        <w:t>74</w:t>
      </w:r>
      <w:r>
        <w:fldChar w:fldCharType="end"/>
      </w:r>
    </w:p>
    <w:p w14:paraId="631C13D8" w14:textId="6B15ACF8" w:rsidR="009B1C67" w:rsidRDefault="009B1C67">
      <w:pPr>
        <w:pStyle w:val="TOC4"/>
        <w:rPr>
          <w:rFonts w:asciiTheme="minorHAnsi" w:hAnsiTheme="minorHAnsi" w:cstheme="minorBidi"/>
          <w:sz w:val="22"/>
          <w:szCs w:val="22"/>
          <w:lang w:eastAsia="en-GB"/>
        </w:rPr>
      </w:pPr>
      <w:r w:rsidRPr="00F86F53">
        <w:rPr>
          <w:lang w:val="en-US" w:eastAsia="zh-CN"/>
        </w:rPr>
        <w:t>6.4.1.4</w:t>
      </w:r>
      <w:r>
        <w:rPr>
          <w:rFonts w:asciiTheme="minorHAnsi" w:hAnsiTheme="minorHAnsi" w:cstheme="minorBidi"/>
          <w:sz w:val="22"/>
          <w:szCs w:val="22"/>
          <w:lang w:eastAsia="en-GB"/>
        </w:rPr>
        <w:tab/>
      </w:r>
      <w:r w:rsidRPr="00F86F53">
        <w:rPr>
          <w:lang w:val="en-US" w:eastAsia="zh-CN"/>
        </w:rPr>
        <w:t>Method of test</w:t>
      </w:r>
      <w:r>
        <w:tab/>
      </w:r>
      <w:r>
        <w:fldChar w:fldCharType="begin"/>
      </w:r>
      <w:r>
        <w:instrText xml:space="preserve"> PAGEREF _Toc131535683 \h </w:instrText>
      </w:r>
      <w:r>
        <w:fldChar w:fldCharType="separate"/>
      </w:r>
      <w:r>
        <w:t>74</w:t>
      </w:r>
      <w:r>
        <w:fldChar w:fldCharType="end"/>
      </w:r>
    </w:p>
    <w:p w14:paraId="47322B72" w14:textId="2DD8B8B9" w:rsidR="009B1C67" w:rsidRDefault="009B1C67">
      <w:pPr>
        <w:pStyle w:val="TOC4"/>
        <w:rPr>
          <w:rFonts w:asciiTheme="minorHAnsi" w:hAnsiTheme="minorHAnsi" w:cstheme="minorBidi"/>
          <w:sz w:val="22"/>
          <w:szCs w:val="22"/>
          <w:lang w:eastAsia="en-GB"/>
        </w:rPr>
      </w:pPr>
      <w:r w:rsidRPr="00F86F53">
        <w:rPr>
          <w:lang w:val="en-US" w:eastAsia="zh-CN"/>
        </w:rPr>
        <w:t>6.4.1.5</w:t>
      </w:r>
      <w:r>
        <w:rPr>
          <w:rFonts w:asciiTheme="minorHAnsi" w:hAnsiTheme="minorHAnsi" w:cstheme="minorBidi"/>
          <w:sz w:val="22"/>
          <w:szCs w:val="22"/>
          <w:lang w:eastAsia="en-GB"/>
        </w:rPr>
        <w:tab/>
      </w:r>
      <w:r w:rsidRPr="00F86F53">
        <w:rPr>
          <w:lang w:val="en-US" w:eastAsia="zh-CN"/>
        </w:rPr>
        <w:t>Test requirements</w:t>
      </w:r>
      <w:r>
        <w:tab/>
      </w:r>
      <w:r>
        <w:fldChar w:fldCharType="begin"/>
      </w:r>
      <w:r>
        <w:instrText xml:space="preserve"> PAGEREF _Toc131535684 \h </w:instrText>
      </w:r>
      <w:r>
        <w:fldChar w:fldCharType="separate"/>
      </w:r>
      <w:r>
        <w:t>74</w:t>
      </w:r>
      <w:r>
        <w:fldChar w:fldCharType="end"/>
      </w:r>
    </w:p>
    <w:p w14:paraId="6AB9966B" w14:textId="2F863FD2" w:rsidR="009B1C67" w:rsidRDefault="009B1C67">
      <w:pPr>
        <w:pStyle w:val="TOC3"/>
        <w:rPr>
          <w:rFonts w:asciiTheme="minorHAnsi" w:hAnsiTheme="minorHAnsi" w:cstheme="minorBidi"/>
          <w:sz w:val="22"/>
          <w:szCs w:val="22"/>
          <w:lang w:eastAsia="en-GB"/>
        </w:rPr>
      </w:pPr>
      <w:r w:rsidRPr="00F86F53">
        <w:rPr>
          <w:lang w:val="en-US" w:eastAsia="zh-CN"/>
        </w:rPr>
        <w:t>6.4.2</w:t>
      </w:r>
      <w:r>
        <w:rPr>
          <w:rFonts w:asciiTheme="minorHAnsi" w:hAnsiTheme="minorHAnsi" w:cstheme="minorBidi"/>
          <w:sz w:val="22"/>
          <w:szCs w:val="22"/>
          <w:lang w:eastAsia="en-GB"/>
        </w:rPr>
        <w:tab/>
      </w:r>
      <w:r w:rsidRPr="00F86F53">
        <w:rPr>
          <w:lang w:val="en-US" w:eastAsia="zh-CN"/>
        </w:rPr>
        <w:t>Transmitter transient period</w:t>
      </w:r>
      <w:r>
        <w:tab/>
      </w:r>
      <w:r>
        <w:fldChar w:fldCharType="begin"/>
      </w:r>
      <w:r>
        <w:instrText xml:space="preserve"> PAGEREF _Toc131535685 \h </w:instrText>
      </w:r>
      <w:r>
        <w:fldChar w:fldCharType="separate"/>
      </w:r>
      <w:r>
        <w:t>75</w:t>
      </w:r>
      <w:r>
        <w:fldChar w:fldCharType="end"/>
      </w:r>
    </w:p>
    <w:p w14:paraId="6CCC7730" w14:textId="31710863" w:rsidR="009B1C67" w:rsidRDefault="009B1C67">
      <w:pPr>
        <w:pStyle w:val="TOC4"/>
        <w:rPr>
          <w:rFonts w:asciiTheme="minorHAnsi" w:hAnsiTheme="minorHAnsi" w:cstheme="minorBidi"/>
          <w:sz w:val="22"/>
          <w:szCs w:val="22"/>
          <w:lang w:eastAsia="en-GB"/>
        </w:rPr>
      </w:pPr>
      <w:r w:rsidRPr="00F86F53">
        <w:rPr>
          <w:lang w:val="en-US" w:eastAsia="zh-CN"/>
        </w:rPr>
        <w:t>6.4.2.1</w:t>
      </w:r>
      <w:r>
        <w:rPr>
          <w:rFonts w:asciiTheme="minorHAnsi" w:hAnsiTheme="minorHAnsi" w:cstheme="minorBidi"/>
          <w:sz w:val="22"/>
          <w:szCs w:val="22"/>
          <w:lang w:eastAsia="en-GB"/>
        </w:rPr>
        <w:tab/>
      </w:r>
      <w:r w:rsidRPr="00F86F53">
        <w:rPr>
          <w:lang w:val="en-US" w:eastAsia="zh-CN"/>
        </w:rPr>
        <w:t>Definition and applicability</w:t>
      </w:r>
      <w:r>
        <w:tab/>
      </w:r>
      <w:r>
        <w:fldChar w:fldCharType="begin"/>
      </w:r>
      <w:r>
        <w:instrText xml:space="preserve"> PAGEREF _Toc131535686 \h </w:instrText>
      </w:r>
      <w:r>
        <w:fldChar w:fldCharType="separate"/>
      </w:r>
      <w:r>
        <w:t>75</w:t>
      </w:r>
      <w:r>
        <w:fldChar w:fldCharType="end"/>
      </w:r>
    </w:p>
    <w:p w14:paraId="7B0550FD" w14:textId="2F1E4C9F" w:rsidR="009B1C67" w:rsidRDefault="009B1C67">
      <w:pPr>
        <w:pStyle w:val="TOC4"/>
        <w:rPr>
          <w:rFonts w:asciiTheme="minorHAnsi" w:hAnsiTheme="minorHAnsi" w:cstheme="minorBidi"/>
          <w:sz w:val="22"/>
          <w:szCs w:val="22"/>
          <w:lang w:eastAsia="en-GB"/>
        </w:rPr>
      </w:pPr>
      <w:r w:rsidRPr="00F86F53">
        <w:rPr>
          <w:lang w:val="en-US" w:eastAsia="zh-CN"/>
        </w:rPr>
        <w:t>6.4.2.2</w:t>
      </w:r>
      <w:r>
        <w:rPr>
          <w:rFonts w:asciiTheme="minorHAnsi" w:hAnsiTheme="minorHAnsi" w:cstheme="minorBidi"/>
          <w:sz w:val="22"/>
          <w:szCs w:val="22"/>
          <w:lang w:eastAsia="en-GB"/>
        </w:rPr>
        <w:tab/>
      </w:r>
      <w:r w:rsidRPr="00F86F53">
        <w:rPr>
          <w:lang w:val="en-US" w:eastAsia="zh-CN"/>
        </w:rPr>
        <w:t>Minimum requirement</w:t>
      </w:r>
      <w:r>
        <w:tab/>
      </w:r>
      <w:r>
        <w:fldChar w:fldCharType="begin"/>
      </w:r>
      <w:r>
        <w:instrText xml:space="preserve"> PAGEREF _Toc131535687 \h </w:instrText>
      </w:r>
      <w:r>
        <w:fldChar w:fldCharType="separate"/>
      </w:r>
      <w:r>
        <w:t>75</w:t>
      </w:r>
      <w:r>
        <w:fldChar w:fldCharType="end"/>
      </w:r>
    </w:p>
    <w:p w14:paraId="1600F120" w14:textId="033780BB" w:rsidR="009B1C67" w:rsidRDefault="009B1C67">
      <w:pPr>
        <w:pStyle w:val="TOC4"/>
        <w:rPr>
          <w:rFonts w:asciiTheme="minorHAnsi" w:hAnsiTheme="minorHAnsi" w:cstheme="minorBidi"/>
          <w:sz w:val="22"/>
          <w:szCs w:val="22"/>
          <w:lang w:eastAsia="en-GB"/>
        </w:rPr>
      </w:pPr>
      <w:r w:rsidRPr="00F86F53">
        <w:rPr>
          <w:lang w:val="en-US" w:eastAsia="zh-CN"/>
        </w:rPr>
        <w:t>6.4.2.3</w:t>
      </w:r>
      <w:r>
        <w:rPr>
          <w:rFonts w:asciiTheme="minorHAnsi" w:hAnsiTheme="minorHAnsi" w:cstheme="minorBidi"/>
          <w:sz w:val="22"/>
          <w:szCs w:val="22"/>
          <w:lang w:eastAsia="en-GB"/>
        </w:rPr>
        <w:tab/>
      </w:r>
      <w:r w:rsidRPr="00F86F53">
        <w:rPr>
          <w:lang w:val="en-US" w:eastAsia="zh-CN"/>
        </w:rPr>
        <w:t>Test purpose</w:t>
      </w:r>
      <w:r>
        <w:tab/>
      </w:r>
      <w:r>
        <w:fldChar w:fldCharType="begin"/>
      </w:r>
      <w:r>
        <w:instrText xml:space="preserve"> PAGEREF _Toc131535688 \h </w:instrText>
      </w:r>
      <w:r>
        <w:fldChar w:fldCharType="separate"/>
      </w:r>
      <w:r>
        <w:t>75</w:t>
      </w:r>
      <w:r>
        <w:fldChar w:fldCharType="end"/>
      </w:r>
    </w:p>
    <w:p w14:paraId="3D2F0BCD" w14:textId="741F6AD1" w:rsidR="009B1C67" w:rsidRDefault="009B1C67">
      <w:pPr>
        <w:pStyle w:val="TOC4"/>
        <w:rPr>
          <w:rFonts w:asciiTheme="minorHAnsi" w:hAnsiTheme="minorHAnsi" w:cstheme="minorBidi"/>
          <w:sz w:val="22"/>
          <w:szCs w:val="22"/>
          <w:lang w:eastAsia="en-GB"/>
        </w:rPr>
      </w:pPr>
      <w:r w:rsidRPr="00F86F53">
        <w:rPr>
          <w:lang w:val="en-US" w:eastAsia="zh-CN"/>
        </w:rPr>
        <w:t>6.4.2.4</w:t>
      </w:r>
      <w:r>
        <w:rPr>
          <w:rFonts w:asciiTheme="minorHAnsi" w:hAnsiTheme="minorHAnsi" w:cstheme="minorBidi"/>
          <w:sz w:val="22"/>
          <w:szCs w:val="22"/>
          <w:lang w:eastAsia="en-GB"/>
        </w:rPr>
        <w:tab/>
      </w:r>
      <w:r w:rsidRPr="00F86F53">
        <w:rPr>
          <w:lang w:val="en-US" w:eastAsia="zh-CN"/>
        </w:rPr>
        <w:t>Method of test</w:t>
      </w:r>
      <w:r>
        <w:tab/>
      </w:r>
      <w:r>
        <w:fldChar w:fldCharType="begin"/>
      </w:r>
      <w:r>
        <w:instrText xml:space="preserve"> PAGEREF _Toc131535689 \h </w:instrText>
      </w:r>
      <w:r>
        <w:fldChar w:fldCharType="separate"/>
      </w:r>
      <w:r>
        <w:t>75</w:t>
      </w:r>
      <w:r>
        <w:fldChar w:fldCharType="end"/>
      </w:r>
    </w:p>
    <w:p w14:paraId="50E493A2" w14:textId="4D3FEF5A" w:rsidR="009B1C67" w:rsidRDefault="009B1C67">
      <w:pPr>
        <w:pStyle w:val="TOC5"/>
        <w:rPr>
          <w:rFonts w:asciiTheme="minorHAnsi" w:hAnsiTheme="minorHAnsi" w:cstheme="minorBidi"/>
          <w:sz w:val="22"/>
          <w:szCs w:val="22"/>
          <w:lang w:eastAsia="en-GB"/>
        </w:rPr>
      </w:pPr>
      <w:r w:rsidRPr="00F86F53">
        <w:rPr>
          <w:lang w:val="en-US" w:eastAsia="zh-CN"/>
        </w:rPr>
        <w:t>6.4.2.4.1</w:t>
      </w:r>
      <w:r>
        <w:rPr>
          <w:rFonts w:asciiTheme="minorHAnsi" w:hAnsiTheme="minorHAnsi" w:cstheme="minorBidi"/>
          <w:sz w:val="22"/>
          <w:szCs w:val="22"/>
          <w:lang w:eastAsia="en-GB"/>
        </w:rPr>
        <w:tab/>
      </w:r>
      <w:r w:rsidRPr="00F86F53">
        <w:rPr>
          <w:lang w:val="en-US" w:eastAsia="zh-CN"/>
        </w:rPr>
        <w:t>Initial conditions</w:t>
      </w:r>
      <w:r>
        <w:tab/>
      </w:r>
      <w:r>
        <w:fldChar w:fldCharType="begin"/>
      </w:r>
      <w:r>
        <w:instrText xml:space="preserve"> PAGEREF _Toc131535690 \h </w:instrText>
      </w:r>
      <w:r>
        <w:fldChar w:fldCharType="separate"/>
      </w:r>
      <w:r>
        <w:t>75</w:t>
      </w:r>
      <w:r>
        <w:fldChar w:fldCharType="end"/>
      </w:r>
    </w:p>
    <w:p w14:paraId="6C0097B9" w14:textId="7D52A772" w:rsidR="009B1C67" w:rsidRDefault="009B1C67">
      <w:pPr>
        <w:pStyle w:val="TOC5"/>
        <w:rPr>
          <w:rFonts w:asciiTheme="minorHAnsi" w:hAnsiTheme="minorHAnsi" w:cstheme="minorBidi"/>
          <w:sz w:val="22"/>
          <w:szCs w:val="22"/>
          <w:lang w:eastAsia="en-GB"/>
        </w:rPr>
      </w:pPr>
      <w:r w:rsidRPr="00F86F53">
        <w:rPr>
          <w:lang w:val="en-US" w:eastAsia="zh-CN"/>
        </w:rPr>
        <w:t>6.4.2.4.2</w:t>
      </w:r>
      <w:r>
        <w:rPr>
          <w:rFonts w:asciiTheme="minorHAnsi" w:hAnsiTheme="minorHAnsi" w:cstheme="minorBidi"/>
          <w:sz w:val="22"/>
          <w:szCs w:val="22"/>
          <w:lang w:eastAsia="en-GB"/>
        </w:rPr>
        <w:tab/>
      </w:r>
      <w:r w:rsidRPr="00F86F53">
        <w:rPr>
          <w:lang w:val="en-US" w:eastAsia="zh-CN"/>
        </w:rPr>
        <w:t>Procedure</w:t>
      </w:r>
      <w:r>
        <w:tab/>
      </w:r>
      <w:r>
        <w:fldChar w:fldCharType="begin"/>
      </w:r>
      <w:r>
        <w:instrText xml:space="preserve"> PAGEREF _Toc131535691 \h </w:instrText>
      </w:r>
      <w:r>
        <w:fldChar w:fldCharType="separate"/>
      </w:r>
      <w:r>
        <w:t>76</w:t>
      </w:r>
      <w:r>
        <w:fldChar w:fldCharType="end"/>
      </w:r>
    </w:p>
    <w:p w14:paraId="6DC9874B" w14:textId="215C9C44" w:rsidR="009B1C67" w:rsidRDefault="009B1C67">
      <w:pPr>
        <w:pStyle w:val="TOC4"/>
        <w:rPr>
          <w:rFonts w:asciiTheme="minorHAnsi" w:hAnsiTheme="minorHAnsi" w:cstheme="minorBidi"/>
          <w:sz w:val="22"/>
          <w:szCs w:val="22"/>
          <w:lang w:eastAsia="en-GB"/>
        </w:rPr>
      </w:pPr>
      <w:r w:rsidRPr="00F86F53">
        <w:rPr>
          <w:lang w:val="en-US" w:eastAsia="zh-CN"/>
        </w:rPr>
        <w:t>6.4.2.5</w:t>
      </w:r>
      <w:r>
        <w:rPr>
          <w:rFonts w:asciiTheme="minorHAnsi" w:hAnsiTheme="minorHAnsi" w:cstheme="minorBidi"/>
          <w:sz w:val="22"/>
          <w:szCs w:val="22"/>
          <w:lang w:eastAsia="en-GB"/>
        </w:rPr>
        <w:tab/>
      </w:r>
      <w:r w:rsidRPr="00F86F53">
        <w:rPr>
          <w:lang w:val="en-US" w:eastAsia="zh-CN"/>
        </w:rPr>
        <w:t>Test requirements</w:t>
      </w:r>
      <w:r>
        <w:tab/>
      </w:r>
      <w:r>
        <w:fldChar w:fldCharType="begin"/>
      </w:r>
      <w:r>
        <w:instrText xml:space="preserve"> PAGEREF _Toc131535692 \h </w:instrText>
      </w:r>
      <w:r>
        <w:fldChar w:fldCharType="separate"/>
      </w:r>
      <w:r>
        <w:t>76</w:t>
      </w:r>
      <w:r>
        <w:fldChar w:fldCharType="end"/>
      </w:r>
    </w:p>
    <w:p w14:paraId="67584872" w14:textId="57488887" w:rsidR="009B1C67" w:rsidRDefault="009B1C6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_Toc131535693 \h </w:instrText>
      </w:r>
      <w:r>
        <w:fldChar w:fldCharType="separate"/>
      </w:r>
      <w:r>
        <w:t>76</w:t>
      </w:r>
      <w:r>
        <w:fldChar w:fldCharType="end"/>
      </w:r>
    </w:p>
    <w:p w14:paraId="40E03586" w14:textId="49A005CD" w:rsidR="009B1C67" w:rsidRDefault="009B1C6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_Toc131535694 \h </w:instrText>
      </w:r>
      <w:r>
        <w:fldChar w:fldCharType="separate"/>
      </w:r>
      <w:r>
        <w:t>76</w:t>
      </w:r>
      <w:r>
        <w:fldChar w:fldCharType="end"/>
      </w:r>
    </w:p>
    <w:p w14:paraId="74723609" w14:textId="4492190E" w:rsidR="009B1C67" w:rsidRDefault="009B1C6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_Toc131535695 \h </w:instrText>
      </w:r>
      <w:r>
        <w:fldChar w:fldCharType="separate"/>
      </w:r>
      <w:r>
        <w:t>77</w:t>
      </w:r>
      <w:r>
        <w:fldChar w:fldCharType="end"/>
      </w:r>
    </w:p>
    <w:p w14:paraId="5C8FE7BC" w14:textId="1119BDCA" w:rsidR="009B1C67" w:rsidRDefault="009B1C6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_Toc131535696 \h </w:instrText>
      </w:r>
      <w:r>
        <w:fldChar w:fldCharType="separate"/>
      </w:r>
      <w:r>
        <w:t>77</w:t>
      </w:r>
      <w:r>
        <w:fldChar w:fldCharType="end"/>
      </w:r>
    </w:p>
    <w:p w14:paraId="17BA09DD" w14:textId="494B6400" w:rsidR="009B1C67" w:rsidRDefault="009B1C6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_Toc131535697 \h </w:instrText>
      </w:r>
      <w:r>
        <w:fldChar w:fldCharType="separate"/>
      </w:r>
      <w:r>
        <w:t>77</w:t>
      </w:r>
      <w:r>
        <w:fldChar w:fldCharType="end"/>
      </w:r>
    </w:p>
    <w:p w14:paraId="571932B5" w14:textId="796506E4" w:rsidR="009B1C67" w:rsidRDefault="009B1C6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_Toc131535698 \h </w:instrText>
      </w:r>
      <w:r>
        <w:fldChar w:fldCharType="separate"/>
      </w:r>
      <w:r>
        <w:t>77</w:t>
      </w:r>
      <w:r>
        <w:fldChar w:fldCharType="end"/>
      </w:r>
    </w:p>
    <w:p w14:paraId="7CBB3845" w14:textId="7F8154F0" w:rsidR="009B1C67" w:rsidRDefault="009B1C6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_Toc131535699 \h </w:instrText>
      </w:r>
      <w:r>
        <w:fldChar w:fldCharType="separate"/>
      </w:r>
      <w:r>
        <w:t>77</w:t>
      </w:r>
      <w:r>
        <w:fldChar w:fldCharType="end"/>
      </w:r>
    </w:p>
    <w:p w14:paraId="356AAC33" w14:textId="7DBA6A77" w:rsidR="009B1C67" w:rsidRDefault="009B1C6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_Toc131535700 \h </w:instrText>
      </w:r>
      <w:r>
        <w:fldChar w:fldCharType="separate"/>
      </w:r>
      <w:r>
        <w:t>77</w:t>
      </w:r>
      <w:r>
        <w:fldChar w:fldCharType="end"/>
      </w:r>
    </w:p>
    <w:p w14:paraId="585CE130" w14:textId="4686961F" w:rsidR="009B1C67" w:rsidRDefault="009B1C6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_Toc131535701 \h </w:instrText>
      </w:r>
      <w:r>
        <w:fldChar w:fldCharType="separate"/>
      </w:r>
      <w:r>
        <w:t>77</w:t>
      </w:r>
      <w:r>
        <w:fldChar w:fldCharType="end"/>
      </w:r>
    </w:p>
    <w:p w14:paraId="7E37E545" w14:textId="50C1F3AF" w:rsidR="009B1C67" w:rsidRDefault="009B1C6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_Toc131535702 \h </w:instrText>
      </w:r>
      <w:r>
        <w:fldChar w:fldCharType="separate"/>
      </w:r>
      <w:r>
        <w:t>77</w:t>
      </w:r>
      <w:r>
        <w:fldChar w:fldCharType="end"/>
      </w:r>
    </w:p>
    <w:p w14:paraId="41638B6A" w14:textId="691A7018" w:rsidR="009B1C67" w:rsidRDefault="009B1C6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_Toc131535703 \h </w:instrText>
      </w:r>
      <w:r>
        <w:fldChar w:fldCharType="separate"/>
      </w:r>
      <w:r>
        <w:t>77</w:t>
      </w:r>
      <w:r>
        <w:fldChar w:fldCharType="end"/>
      </w:r>
    </w:p>
    <w:p w14:paraId="22E84B62" w14:textId="7A72C90A" w:rsidR="009B1C67" w:rsidRDefault="009B1C6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_Toc131535704 \h </w:instrText>
      </w:r>
      <w:r>
        <w:fldChar w:fldCharType="separate"/>
      </w:r>
      <w:r>
        <w:t>78</w:t>
      </w:r>
      <w:r>
        <w:fldChar w:fldCharType="end"/>
      </w:r>
    </w:p>
    <w:p w14:paraId="44A0BB54" w14:textId="5EF985F9" w:rsidR="009B1C67" w:rsidRDefault="009B1C6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_Toc131535705 \h </w:instrText>
      </w:r>
      <w:r>
        <w:fldChar w:fldCharType="separate"/>
      </w:r>
      <w:r>
        <w:t>78</w:t>
      </w:r>
      <w:r>
        <w:fldChar w:fldCharType="end"/>
      </w:r>
    </w:p>
    <w:p w14:paraId="653F5F5A" w14:textId="64A3C69D" w:rsidR="009B1C67" w:rsidRDefault="009B1C6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_Toc131535706 \h </w:instrText>
      </w:r>
      <w:r>
        <w:fldChar w:fldCharType="separate"/>
      </w:r>
      <w:r>
        <w:t>78</w:t>
      </w:r>
      <w:r>
        <w:fldChar w:fldCharType="end"/>
      </w:r>
    </w:p>
    <w:p w14:paraId="4B39F7BB" w14:textId="724CEAEC" w:rsidR="009B1C67" w:rsidRDefault="009B1C6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_Toc131535707 \h </w:instrText>
      </w:r>
      <w:r>
        <w:fldChar w:fldCharType="separate"/>
      </w:r>
      <w:r>
        <w:t>78</w:t>
      </w:r>
      <w:r>
        <w:fldChar w:fldCharType="end"/>
      </w:r>
    </w:p>
    <w:p w14:paraId="09E19A54" w14:textId="3DAA1BC6" w:rsidR="009B1C67" w:rsidRDefault="009B1C6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_Toc131535708 \h </w:instrText>
      </w:r>
      <w:r>
        <w:fldChar w:fldCharType="separate"/>
      </w:r>
      <w:r>
        <w:t>79</w:t>
      </w:r>
      <w:r>
        <w:fldChar w:fldCharType="end"/>
      </w:r>
    </w:p>
    <w:p w14:paraId="2EEA3061" w14:textId="0C538A36" w:rsidR="009B1C67" w:rsidRDefault="009B1C6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_Toc131535709 \h </w:instrText>
      </w:r>
      <w:r>
        <w:fldChar w:fldCharType="separate"/>
      </w:r>
      <w:r>
        <w:t>81</w:t>
      </w:r>
      <w:r>
        <w:fldChar w:fldCharType="end"/>
      </w:r>
    </w:p>
    <w:p w14:paraId="694EC4FD" w14:textId="46DAADFF" w:rsidR="009B1C67" w:rsidRDefault="009B1C6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_Toc131535710 \h </w:instrText>
      </w:r>
      <w:r>
        <w:fldChar w:fldCharType="separate"/>
      </w:r>
      <w:r>
        <w:t>81</w:t>
      </w:r>
      <w:r>
        <w:fldChar w:fldCharType="end"/>
      </w:r>
    </w:p>
    <w:p w14:paraId="0DE81041" w14:textId="1A463FE8" w:rsidR="009B1C67" w:rsidRDefault="009B1C6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_Toc131535711 \h </w:instrText>
      </w:r>
      <w:r>
        <w:fldChar w:fldCharType="separate"/>
      </w:r>
      <w:r>
        <w:t>81</w:t>
      </w:r>
      <w:r>
        <w:fldChar w:fldCharType="end"/>
      </w:r>
    </w:p>
    <w:p w14:paraId="1AC44823" w14:textId="7910B554" w:rsidR="009B1C67" w:rsidRDefault="009B1C6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_Toc131535712 \h </w:instrText>
      </w:r>
      <w:r>
        <w:fldChar w:fldCharType="separate"/>
      </w:r>
      <w:r>
        <w:t>81</w:t>
      </w:r>
      <w:r>
        <w:fldChar w:fldCharType="end"/>
      </w:r>
    </w:p>
    <w:p w14:paraId="771014DE" w14:textId="2E2E2BEC" w:rsidR="009B1C67" w:rsidRDefault="009B1C6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_Toc131535713 \h </w:instrText>
      </w:r>
      <w:r>
        <w:fldChar w:fldCharType="separate"/>
      </w:r>
      <w:r>
        <w:t>81</w:t>
      </w:r>
      <w:r>
        <w:fldChar w:fldCharType="end"/>
      </w:r>
    </w:p>
    <w:p w14:paraId="3EFD84A8" w14:textId="6A1DF61E" w:rsidR="009B1C67" w:rsidRDefault="009B1C6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_Toc131535714 \h </w:instrText>
      </w:r>
      <w:r>
        <w:fldChar w:fldCharType="separate"/>
      </w:r>
      <w:r>
        <w:t>81</w:t>
      </w:r>
      <w:r>
        <w:fldChar w:fldCharType="end"/>
      </w:r>
    </w:p>
    <w:p w14:paraId="1ED6EC30" w14:textId="73646773" w:rsidR="009B1C67" w:rsidRDefault="009B1C6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_Toc131535715 \h </w:instrText>
      </w:r>
      <w:r>
        <w:fldChar w:fldCharType="separate"/>
      </w:r>
      <w:r>
        <w:t>81</w:t>
      </w:r>
      <w:r>
        <w:fldChar w:fldCharType="end"/>
      </w:r>
    </w:p>
    <w:p w14:paraId="362FA808" w14:textId="616541CB" w:rsidR="009B1C67" w:rsidRDefault="009B1C6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_Toc131535716 \h </w:instrText>
      </w:r>
      <w:r>
        <w:fldChar w:fldCharType="separate"/>
      </w:r>
      <w:r>
        <w:t>82</w:t>
      </w:r>
      <w:r>
        <w:fldChar w:fldCharType="end"/>
      </w:r>
    </w:p>
    <w:p w14:paraId="5D4E1664" w14:textId="4FBA89EA" w:rsidR="009B1C67" w:rsidRDefault="009B1C6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_Toc131535717 \h </w:instrText>
      </w:r>
      <w:r>
        <w:fldChar w:fldCharType="separate"/>
      </w:r>
      <w:r>
        <w:t>82</w:t>
      </w:r>
      <w:r>
        <w:fldChar w:fldCharType="end"/>
      </w:r>
    </w:p>
    <w:p w14:paraId="17BDF237" w14:textId="4C296A88" w:rsidR="009B1C67" w:rsidRDefault="009B1C6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_Toc131535718 \h </w:instrText>
      </w:r>
      <w:r>
        <w:fldChar w:fldCharType="separate"/>
      </w:r>
      <w:r>
        <w:t>82</w:t>
      </w:r>
      <w:r>
        <w:fldChar w:fldCharType="end"/>
      </w:r>
    </w:p>
    <w:p w14:paraId="6D01F36E" w14:textId="7B3945C7" w:rsidR="009B1C67" w:rsidRDefault="009B1C6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_Toc131535719 \h </w:instrText>
      </w:r>
      <w:r>
        <w:fldChar w:fldCharType="separate"/>
      </w:r>
      <w:r>
        <w:t>83</w:t>
      </w:r>
      <w:r>
        <w:fldChar w:fldCharType="end"/>
      </w:r>
    </w:p>
    <w:p w14:paraId="7EE4BFCA" w14:textId="5C9BD62A" w:rsidR="009B1C67" w:rsidRDefault="009B1C67">
      <w:pPr>
        <w:pStyle w:val="TOC4"/>
        <w:rPr>
          <w:rFonts w:asciiTheme="minorHAnsi" w:hAnsiTheme="minorHAnsi" w:cstheme="minorBidi"/>
          <w:sz w:val="22"/>
          <w:szCs w:val="22"/>
          <w:lang w:eastAsia="en-GB"/>
        </w:rPr>
      </w:pPr>
      <w:r w:rsidRPr="00F86F53">
        <w:rPr>
          <w:rFonts w:eastAsia="MS P??" w:cs="v4.2.0"/>
          <w:lang w:eastAsia="zh-CN"/>
        </w:rPr>
        <w:t>6.6.2.1</w:t>
      </w:r>
      <w:r>
        <w:rPr>
          <w:rFonts w:asciiTheme="minorHAnsi" w:hAnsiTheme="minorHAnsi" w:cstheme="minorBidi"/>
          <w:sz w:val="22"/>
          <w:szCs w:val="22"/>
          <w:lang w:eastAsia="en-GB"/>
        </w:rPr>
        <w:tab/>
      </w:r>
      <w:r w:rsidRPr="00F86F53">
        <w:rPr>
          <w:rFonts w:eastAsia="MS P??" w:cs="v4.2.0"/>
          <w:lang w:eastAsia="zh-CN"/>
        </w:rPr>
        <w:t>Definition and applicability</w:t>
      </w:r>
      <w:r>
        <w:tab/>
      </w:r>
      <w:r>
        <w:fldChar w:fldCharType="begin"/>
      </w:r>
      <w:r>
        <w:instrText xml:space="preserve"> PAGEREF _Toc131535720 \h </w:instrText>
      </w:r>
      <w:r>
        <w:fldChar w:fldCharType="separate"/>
      </w:r>
      <w:r>
        <w:t>83</w:t>
      </w:r>
      <w:r>
        <w:fldChar w:fldCharType="end"/>
      </w:r>
    </w:p>
    <w:p w14:paraId="289E99E7" w14:textId="4530815A" w:rsidR="009B1C67" w:rsidRDefault="009B1C67">
      <w:pPr>
        <w:pStyle w:val="TOC4"/>
        <w:rPr>
          <w:rFonts w:asciiTheme="minorHAnsi" w:hAnsiTheme="minorHAnsi" w:cstheme="minorBidi"/>
          <w:sz w:val="22"/>
          <w:szCs w:val="22"/>
          <w:lang w:eastAsia="en-GB"/>
        </w:rPr>
      </w:pPr>
      <w:r w:rsidRPr="00F86F53">
        <w:rPr>
          <w:rFonts w:eastAsia="MS P??" w:cs="v4.2.0"/>
          <w:lang w:eastAsia="zh-CN"/>
        </w:rPr>
        <w:t>6.6.2.2</w:t>
      </w:r>
      <w:r>
        <w:rPr>
          <w:rFonts w:asciiTheme="minorHAnsi" w:hAnsiTheme="minorHAnsi" w:cstheme="minorBidi"/>
          <w:sz w:val="22"/>
          <w:szCs w:val="22"/>
          <w:lang w:eastAsia="en-GB"/>
        </w:rPr>
        <w:tab/>
      </w:r>
      <w:r w:rsidRPr="00F86F53">
        <w:rPr>
          <w:rFonts w:eastAsia="MS P??" w:cs="v4.2.0"/>
          <w:lang w:eastAsia="zh-CN"/>
        </w:rPr>
        <w:t>Minimum Requirements</w:t>
      </w:r>
      <w:r>
        <w:tab/>
      </w:r>
      <w:r>
        <w:fldChar w:fldCharType="begin"/>
      </w:r>
      <w:r>
        <w:instrText xml:space="preserve"> PAGEREF _Toc131535721 \h </w:instrText>
      </w:r>
      <w:r>
        <w:fldChar w:fldCharType="separate"/>
      </w:r>
      <w:r>
        <w:t>83</w:t>
      </w:r>
      <w:r>
        <w:fldChar w:fldCharType="end"/>
      </w:r>
    </w:p>
    <w:p w14:paraId="6782ED96" w14:textId="3D2837AE" w:rsidR="009B1C67" w:rsidRDefault="009B1C67">
      <w:pPr>
        <w:pStyle w:val="TOC4"/>
        <w:rPr>
          <w:rFonts w:asciiTheme="minorHAnsi" w:hAnsiTheme="minorHAnsi" w:cstheme="minorBidi"/>
          <w:sz w:val="22"/>
          <w:szCs w:val="22"/>
          <w:lang w:eastAsia="en-GB"/>
        </w:rPr>
      </w:pPr>
      <w:r w:rsidRPr="00F86F53">
        <w:rPr>
          <w:rFonts w:cs="v4.2.0"/>
          <w:lang w:eastAsia="zh-CN"/>
        </w:rPr>
        <w:t>6.6.2.3</w:t>
      </w:r>
      <w:r>
        <w:rPr>
          <w:rFonts w:asciiTheme="minorHAnsi" w:hAnsiTheme="minorHAnsi" w:cstheme="minorBidi"/>
          <w:sz w:val="22"/>
          <w:szCs w:val="22"/>
          <w:lang w:eastAsia="en-GB"/>
        </w:rPr>
        <w:tab/>
      </w:r>
      <w:r w:rsidRPr="00F86F53">
        <w:rPr>
          <w:rFonts w:cs="v4.2.0"/>
          <w:lang w:eastAsia="zh-CN"/>
        </w:rPr>
        <w:t>Test purpose</w:t>
      </w:r>
      <w:r>
        <w:tab/>
      </w:r>
      <w:r>
        <w:fldChar w:fldCharType="begin"/>
      </w:r>
      <w:r>
        <w:instrText xml:space="preserve"> PAGEREF _Toc131535722 \h </w:instrText>
      </w:r>
      <w:r>
        <w:fldChar w:fldCharType="separate"/>
      </w:r>
      <w:r>
        <w:t>83</w:t>
      </w:r>
      <w:r>
        <w:fldChar w:fldCharType="end"/>
      </w:r>
    </w:p>
    <w:p w14:paraId="24E175F3" w14:textId="328A8EBB" w:rsidR="009B1C67" w:rsidRDefault="009B1C67">
      <w:pPr>
        <w:pStyle w:val="TOC4"/>
        <w:rPr>
          <w:rFonts w:asciiTheme="minorHAnsi" w:hAnsiTheme="minorHAnsi" w:cstheme="minorBidi"/>
          <w:sz w:val="22"/>
          <w:szCs w:val="22"/>
          <w:lang w:eastAsia="en-GB"/>
        </w:rPr>
      </w:pPr>
      <w:r w:rsidRPr="00F86F53">
        <w:rPr>
          <w:rFonts w:eastAsia="MS P??" w:cs="v4.2.0"/>
          <w:lang w:eastAsia="zh-CN"/>
        </w:rPr>
        <w:t>6.6.2.4</w:t>
      </w:r>
      <w:r>
        <w:rPr>
          <w:rFonts w:asciiTheme="minorHAnsi" w:hAnsiTheme="minorHAnsi" w:cstheme="minorBidi"/>
          <w:sz w:val="22"/>
          <w:szCs w:val="22"/>
          <w:lang w:eastAsia="en-GB"/>
        </w:rPr>
        <w:tab/>
      </w:r>
      <w:r w:rsidRPr="00F86F53">
        <w:rPr>
          <w:rFonts w:eastAsia="MS P??" w:cs="v4.2.0"/>
          <w:lang w:eastAsia="zh-CN"/>
        </w:rPr>
        <w:t>Method of test</w:t>
      </w:r>
      <w:r>
        <w:tab/>
      </w:r>
      <w:r>
        <w:fldChar w:fldCharType="begin"/>
      </w:r>
      <w:r>
        <w:instrText xml:space="preserve"> PAGEREF _Toc131535723 \h </w:instrText>
      </w:r>
      <w:r>
        <w:fldChar w:fldCharType="separate"/>
      </w:r>
      <w:r>
        <w:t>84</w:t>
      </w:r>
      <w:r>
        <w:fldChar w:fldCharType="end"/>
      </w:r>
    </w:p>
    <w:p w14:paraId="7876B8AD" w14:textId="262F6B43" w:rsidR="009B1C67" w:rsidRDefault="009B1C67">
      <w:pPr>
        <w:pStyle w:val="TOC5"/>
        <w:rPr>
          <w:rFonts w:asciiTheme="minorHAnsi" w:hAnsiTheme="minorHAnsi" w:cstheme="minorBidi"/>
          <w:sz w:val="22"/>
          <w:szCs w:val="22"/>
          <w:lang w:eastAsia="en-GB"/>
        </w:rPr>
      </w:pPr>
      <w:r w:rsidRPr="00F86F53">
        <w:rPr>
          <w:rFonts w:cs="v4.2.0"/>
          <w:lang w:eastAsia="zh-CN"/>
        </w:rPr>
        <w:t>6.6.2.4.1</w:t>
      </w:r>
      <w:r>
        <w:rPr>
          <w:rFonts w:asciiTheme="minorHAnsi" w:hAnsiTheme="minorHAnsi" w:cstheme="minorBidi"/>
          <w:sz w:val="22"/>
          <w:szCs w:val="22"/>
          <w:lang w:eastAsia="en-GB"/>
        </w:rPr>
        <w:tab/>
      </w:r>
      <w:r w:rsidRPr="00F86F53">
        <w:rPr>
          <w:rFonts w:cs="v4.2.0"/>
          <w:lang w:eastAsia="zh-CN"/>
        </w:rPr>
        <w:t>Initial conditions</w:t>
      </w:r>
      <w:r>
        <w:tab/>
      </w:r>
      <w:r>
        <w:fldChar w:fldCharType="begin"/>
      </w:r>
      <w:r>
        <w:instrText xml:space="preserve"> PAGEREF _Toc131535724 \h </w:instrText>
      </w:r>
      <w:r>
        <w:fldChar w:fldCharType="separate"/>
      </w:r>
      <w:r>
        <w:t>84</w:t>
      </w:r>
      <w:r>
        <w:fldChar w:fldCharType="end"/>
      </w:r>
    </w:p>
    <w:p w14:paraId="7D97B709" w14:textId="07A67E86" w:rsidR="009B1C67" w:rsidRDefault="009B1C67">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_Toc131535725 \h </w:instrText>
      </w:r>
      <w:r>
        <w:fldChar w:fldCharType="separate"/>
      </w:r>
      <w:r>
        <w:t>84</w:t>
      </w:r>
      <w:r>
        <w:fldChar w:fldCharType="end"/>
      </w:r>
    </w:p>
    <w:p w14:paraId="4055CD94" w14:textId="4FCC0BE3" w:rsidR="009B1C67" w:rsidRDefault="009B1C67">
      <w:pPr>
        <w:pStyle w:val="TOC4"/>
        <w:rPr>
          <w:rFonts w:asciiTheme="minorHAnsi" w:hAnsiTheme="minorHAnsi" w:cstheme="minorBidi"/>
          <w:sz w:val="22"/>
          <w:szCs w:val="22"/>
          <w:lang w:eastAsia="en-GB"/>
        </w:rPr>
      </w:pPr>
      <w:r w:rsidRPr="00F86F53">
        <w:rPr>
          <w:rFonts w:eastAsia="MS P??" w:cs="v4.2.0"/>
          <w:lang w:eastAsia="zh-CN"/>
        </w:rPr>
        <w:t>6.6.2.5</w:t>
      </w:r>
      <w:r>
        <w:rPr>
          <w:rFonts w:asciiTheme="minorHAnsi" w:hAnsiTheme="minorHAnsi" w:cstheme="minorBidi"/>
          <w:sz w:val="22"/>
          <w:szCs w:val="22"/>
          <w:lang w:eastAsia="en-GB"/>
        </w:rPr>
        <w:tab/>
      </w:r>
      <w:r w:rsidRPr="00F86F53">
        <w:rPr>
          <w:rFonts w:eastAsia="MS P??" w:cs="v4.2.0"/>
          <w:lang w:eastAsia="zh-CN"/>
        </w:rPr>
        <w:t>Test requirements</w:t>
      </w:r>
      <w:r>
        <w:tab/>
      </w:r>
      <w:r>
        <w:fldChar w:fldCharType="begin"/>
      </w:r>
      <w:r>
        <w:instrText xml:space="preserve"> PAGEREF _Toc131535726 \h </w:instrText>
      </w:r>
      <w:r>
        <w:fldChar w:fldCharType="separate"/>
      </w:r>
      <w:r>
        <w:t>85</w:t>
      </w:r>
      <w:r>
        <w:fldChar w:fldCharType="end"/>
      </w:r>
    </w:p>
    <w:p w14:paraId="36BC839A" w14:textId="6756501F" w:rsidR="009B1C67" w:rsidRDefault="009B1C6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_Toc131535727 \h </w:instrText>
      </w:r>
      <w:r>
        <w:fldChar w:fldCharType="separate"/>
      </w:r>
      <w:r>
        <w:t>85</w:t>
      </w:r>
      <w:r>
        <w:fldChar w:fldCharType="end"/>
      </w:r>
    </w:p>
    <w:p w14:paraId="791186CE" w14:textId="5FDAB624" w:rsidR="009B1C67" w:rsidRDefault="009B1C6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_Toc131535728 \h </w:instrText>
      </w:r>
      <w:r>
        <w:fldChar w:fldCharType="separate"/>
      </w:r>
      <w:r>
        <w:t>85</w:t>
      </w:r>
      <w:r>
        <w:fldChar w:fldCharType="end"/>
      </w:r>
    </w:p>
    <w:p w14:paraId="306D8133" w14:textId="31705E92" w:rsidR="009B1C67" w:rsidRDefault="009B1C6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_Toc131535729 \h </w:instrText>
      </w:r>
      <w:r>
        <w:fldChar w:fldCharType="separate"/>
      </w:r>
      <w:r>
        <w:t>85</w:t>
      </w:r>
      <w:r>
        <w:fldChar w:fldCharType="end"/>
      </w:r>
    </w:p>
    <w:p w14:paraId="74025ECF" w14:textId="2CA89C57" w:rsidR="009B1C67" w:rsidRDefault="009B1C6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_Toc131535730 \h </w:instrText>
      </w:r>
      <w:r>
        <w:fldChar w:fldCharType="separate"/>
      </w:r>
      <w:r>
        <w:t>85</w:t>
      </w:r>
      <w:r>
        <w:fldChar w:fldCharType="end"/>
      </w:r>
    </w:p>
    <w:p w14:paraId="19FC30E0" w14:textId="5BC1B362" w:rsidR="009B1C67" w:rsidRDefault="009B1C6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_Toc131535731 \h </w:instrText>
      </w:r>
      <w:r>
        <w:fldChar w:fldCharType="separate"/>
      </w:r>
      <w:r>
        <w:t>85</w:t>
      </w:r>
      <w:r>
        <w:fldChar w:fldCharType="end"/>
      </w:r>
    </w:p>
    <w:p w14:paraId="7AEBB6A5" w14:textId="73D331A3" w:rsidR="009B1C67" w:rsidRDefault="009B1C6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_Toc131535732 \h </w:instrText>
      </w:r>
      <w:r>
        <w:fldChar w:fldCharType="separate"/>
      </w:r>
      <w:r>
        <w:t>85</w:t>
      </w:r>
      <w:r>
        <w:fldChar w:fldCharType="end"/>
      </w:r>
    </w:p>
    <w:p w14:paraId="3FCADDC4" w14:textId="37FBBFBD" w:rsidR="009B1C67" w:rsidRDefault="009B1C6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_Toc131535733 \h </w:instrText>
      </w:r>
      <w:r>
        <w:fldChar w:fldCharType="separate"/>
      </w:r>
      <w:r>
        <w:t>86</w:t>
      </w:r>
      <w:r>
        <w:fldChar w:fldCharType="end"/>
      </w:r>
    </w:p>
    <w:p w14:paraId="64AA6B90" w14:textId="02EEDDAE" w:rsidR="009B1C67" w:rsidRDefault="009B1C67">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_Toc131535734 \h </w:instrText>
      </w:r>
      <w:r>
        <w:fldChar w:fldCharType="separate"/>
      </w:r>
      <w:r>
        <w:t>86</w:t>
      </w:r>
      <w:r>
        <w:fldChar w:fldCharType="end"/>
      </w:r>
    </w:p>
    <w:p w14:paraId="78ED5876" w14:textId="70DFDA94" w:rsidR="009B1C67" w:rsidRDefault="009B1C6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_Toc131535735 \h </w:instrText>
      </w:r>
      <w:r>
        <w:fldChar w:fldCharType="separate"/>
      </w:r>
      <w:r>
        <w:t>86</w:t>
      </w:r>
      <w:r>
        <w:fldChar w:fldCharType="end"/>
      </w:r>
    </w:p>
    <w:p w14:paraId="4467AF50" w14:textId="7093A05A" w:rsidR="009B1C67" w:rsidRDefault="009B1C6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F86F53">
        <w:rPr>
          <w:lang w:val="en-US" w:eastAsia="zh-CN"/>
        </w:rPr>
        <w:t>Limits and</w:t>
      </w:r>
      <w:r>
        <w:t xml:space="preserve"> </w:t>
      </w:r>
      <w:r w:rsidRPr="00F86F53">
        <w:rPr>
          <w:i/>
        </w:rPr>
        <w:t>basic limits</w:t>
      </w:r>
      <w:r>
        <w:tab/>
      </w:r>
      <w:r>
        <w:fldChar w:fldCharType="begin"/>
      </w:r>
      <w:r>
        <w:instrText xml:space="preserve"> PAGEREF _Toc131535736 \h </w:instrText>
      </w:r>
      <w:r>
        <w:fldChar w:fldCharType="separate"/>
      </w:r>
      <w:r>
        <w:t>86</w:t>
      </w:r>
      <w:r>
        <w:fldChar w:fldCharType="end"/>
      </w:r>
    </w:p>
    <w:p w14:paraId="58BD610F" w14:textId="1DE23F1D" w:rsidR="009B1C67" w:rsidRDefault="009B1C6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F86F53">
        <w:rPr>
          <w:i/>
        </w:rPr>
        <w:t>BS type 1-C</w:t>
      </w:r>
      <w:r>
        <w:tab/>
      </w:r>
      <w:r>
        <w:fldChar w:fldCharType="begin"/>
      </w:r>
      <w:r>
        <w:instrText xml:space="preserve"> PAGEREF _Toc131535737 \h </w:instrText>
      </w:r>
      <w:r>
        <w:fldChar w:fldCharType="separate"/>
      </w:r>
      <w:r>
        <w:t>90</w:t>
      </w:r>
      <w:r>
        <w:fldChar w:fldCharType="end"/>
      </w:r>
    </w:p>
    <w:p w14:paraId="744163D9" w14:textId="5AC67B1D" w:rsidR="009B1C67" w:rsidRDefault="009B1C67">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t>BS type 1-H</w:t>
      </w:r>
      <w:r>
        <w:tab/>
      </w:r>
      <w:r>
        <w:fldChar w:fldCharType="begin"/>
      </w:r>
      <w:r>
        <w:instrText xml:space="preserve"> PAGEREF _Toc131535738 \h </w:instrText>
      </w:r>
      <w:r>
        <w:fldChar w:fldCharType="separate"/>
      </w:r>
      <w:r>
        <w:t>90</w:t>
      </w:r>
      <w:r>
        <w:fldChar w:fldCharType="end"/>
      </w:r>
    </w:p>
    <w:p w14:paraId="0BA06F26" w14:textId="0230637C" w:rsidR="009B1C67" w:rsidRDefault="009B1C6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_Toc131535739 \h </w:instrText>
      </w:r>
      <w:r>
        <w:fldChar w:fldCharType="separate"/>
      </w:r>
      <w:r>
        <w:t>91</w:t>
      </w:r>
      <w:r>
        <w:fldChar w:fldCharType="end"/>
      </w:r>
    </w:p>
    <w:p w14:paraId="24D4CD43" w14:textId="3B700825" w:rsidR="009B1C67" w:rsidRDefault="009B1C6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_Toc131535740 \h </w:instrText>
      </w:r>
      <w:r>
        <w:fldChar w:fldCharType="separate"/>
      </w:r>
      <w:r>
        <w:t>91</w:t>
      </w:r>
      <w:r>
        <w:fldChar w:fldCharType="end"/>
      </w:r>
    </w:p>
    <w:p w14:paraId="12D34F9F" w14:textId="1DD196D2" w:rsidR="009B1C67" w:rsidRDefault="009B1C6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_Toc131535741 \h </w:instrText>
      </w:r>
      <w:r>
        <w:fldChar w:fldCharType="separate"/>
      </w:r>
      <w:r>
        <w:t>92</w:t>
      </w:r>
      <w:r>
        <w:fldChar w:fldCharType="end"/>
      </w:r>
    </w:p>
    <w:p w14:paraId="4FA236CA" w14:textId="14B44524" w:rsidR="009B1C67" w:rsidRDefault="009B1C6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_Toc131535742 \h </w:instrText>
      </w:r>
      <w:r>
        <w:fldChar w:fldCharType="separate"/>
      </w:r>
      <w:r>
        <w:t>92</w:t>
      </w:r>
      <w:r>
        <w:fldChar w:fldCharType="end"/>
      </w:r>
    </w:p>
    <w:p w14:paraId="1D1CCDC9" w14:textId="3B0B606F" w:rsidR="009B1C67" w:rsidRDefault="009B1C6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_Toc131535743 \h </w:instrText>
      </w:r>
      <w:r>
        <w:fldChar w:fldCharType="separate"/>
      </w:r>
      <w:r>
        <w:t>93</w:t>
      </w:r>
      <w:r>
        <w:fldChar w:fldCharType="end"/>
      </w:r>
    </w:p>
    <w:p w14:paraId="750F48CC" w14:textId="028C4201" w:rsidR="009B1C67" w:rsidRDefault="009B1C6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_Toc131535744 \h </w:instrText>
      </w:r>
      <w:r>
        <w:fldChar w:fldCharType="separate"/>
      </w:r>
      <w:r>
        <w:t>93</w:t>
      </w:r>
      <w:r>
        <w:fldChar w:fldCharType="end"/>
      </w:r>
    </w:p>
    <w:p w14:paraId="66689D76" w14:textId="1D2FD46C" w:rsidR="009B1C67" w:rsidRDefault="009B1C6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_Toc131535745 \h </w:instrText>
      </w:r>
      <w:r>
        <w:fldChar w:fldCharType="separate"/>
      </w:r>
      <w:r>
        <w:t>93</w:t>
      </w:r>
      <w:r>
        <w:fldChar w:fldCharType="end"/>
      </w:r>
    </w:p>
    <w:p w14:paraId="566DB2AC" w14:textId="7AC856A5" w:rsidR="009B1C67" w:rsidRDefault="009B1C6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_Toc131535746 \h </w:instrText>
      </w:r>
      <w:r>
        <w:fldChar w:fldCharType="separate"/>
      </w:r>
      <w:r>
        <w:t>94</w:t>
      </w:r>
      <w:r>
        <w:fldChar w:fldCharType="end"/>
      </w:r>
    </w:p>
    <w:p w14:paraId="496C6586" w14:textId="3964B81E" w:rsidR="009B1C67" w:rsidRDefault="009B1C6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_Toc131535747 \h </w:instrText>
      </w:r>
      <w:r>
        <w:fldChar w:fldCharType="separate"/>
      </w:r>
      <w:r>
        <w:t>94</w:t>
      </w:r>
      <w:r>
        <w:fldChar w:fldCharType="end"/>
      </w:r>
    </w:p>
    <w:p w14:paraId="5E7F94E1" w14:textId="06537753" w:rsidR="009B1C67" w:rsidRDefault="009B1C6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_Toc131535748 \h </w:instrText>
      </w:r>
      <w:r>
        <w:fldChar w:fldCharType="separate"/>
      </w:r>
      <w:r>
        <w:t>94</w:t>
      </w:r>
      <w:r>
        <w:fldChar w:fldCharType="end"/>
      </w:r>
    </w:p>
    <w:p w14:paraId="5F7F555A" w14:textId="554C627A" w:rsidR="009B1C67" w:rsidRDefault="009B1C6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_Toc131535749 \h </w:instrText>
      </w:r>
      <w:r>
        <w:fldChar w:fldCharType="separate"/>
      </w:r>
      <w:r>
        <w:t>95</w:t>
      </w:r>
      <w:r>
        <w:fldChar w:fldCharType="end"/>
      </w:r>
    </w:p>
    <w:p w14:paraId="32FA40D4" w14:textId="4F350606" w:rsidR="009B1C67" w:rsidRDefault="009B1C6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_Toc131535750 \h </w:instrText>
      </w:r>
      <w:r>
        <w:fldChar w:fldCharType="separate"/>
      </w:r>
      <w:r>
        <w:t>95</w:t>
      </w:r>
      <w:r>
        <w:fldChar w:fldCharType="end"/>
      </w:r>
    </w:p>
    <w:p w14:paraId="4595C468" w14:textId="5DC9620C" w:rsidR="009B1C67" w:rsidRDefault="009B1C6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_Toc131535751 \h </w:instrText>
      </w:r>
      <w:r>
        <w:fldChar w:fldCharType="separate"/>
      </w:r>
      <w:r>
        <w:t>97</w:t>
      </w:r>
      <w:r>
        <w:fldChar w:fldCharType="end"/>
      </w:r>
    </w:p>
    <w:p w14:paraId="1D9C96E3" w14:textId="342D720A" w:rsidR="009B1C67" w:rsidRDefault="009B1C6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_Toc131535752 \h </w:instrText>
      </w:r>
      <w:r>
        <w:fldChar w:fldCharType="separate"/>
      </w:r>
      <w:r>
        <w:t>98</w:t>
      </w:r>
      <w:r>
        <w:fldChar w:fldCharType="end"/>
      </w:r>
    </w:p>
    <w:p w14:paraId="1B55326C" w14:textId="718F3575" w:rsidR="009B1C67" w:rsidRDefault="009B1C6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_Toc131535753 \h </w:instrText>
      </w:r>
      <w:r>
        <w:fldChar w:fldCharType="separate"/>
      </w:r>
      <w:r>
        <w:t>102</w:t>
      </w:r>
      <w:r>
        <w:fldChar w:fldCharType="end"/>
      </w:r>
    </w:p>
    <w:p w14:paraId="2E7C164D" w14:textId="026CC7B2" w:rsidR="009B1C67" w:rsidRDefault="009B1C67">
      <w:pPr>
        <w:pStyle w:val="TOC5"/>
        <w:rPr>
          <w:rFonts w:asciiTheme="minorHAnsi" w:hAnsiTheme="minorHAnsi" w:cstheme="minorBidi"/>
          <w:sz w:val="22"/>
          <w:szCs w:val="22"/>
          <w:lang w:eastAsia="en-GB"/>
        </w:rPr>
      </w:pPr>
      <w:r>
        <w:t>6.6.4.</w:t>
      </w:r>
      <w:r w:rsidRPr="00F86F53">
        <w:rPr>
          <w:rFonts w:eastAsia="SimSun"/>
          <w:lang w:val="en-US" w:eastAsia="zh-CN"/>
        </w:rPr>
        <w:t>5</w:t>
      </w:r>
      <w:r>
        <w:t>.</w:t>
      </w:r>
      <w:r w:rsidRPr="00F86F53">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_Toc131535754 \h </w:instrText>
      </w:r>
      <w:r>
        <w:fldChar w:fldCharType="separate"/>
      </w:r>
      <w:r>
        <w:t>104</w:t>
      </w:r>
      <w:r>
        <w:fldChar w:fldCharType="end"/>
      </w:r>
    </w:p>
    <w:p w14:paraId="6970633C" w14:textId="0612D855" w:rsidR="009B1C67" w:rsidRDefault="009B1C6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_Toc131535755 \h </w:instrText>
      </w:r>
      <w:r>
        <w:fldChar w:fldCharType="separate"/>
      </w:r>
      <w:r>
        <w:t>107</w:t>
      </w:r>
      <w:r>
        <w:fldChar w:fldCharType="end"/>
      </w:r>
    </w:p>
    <w:p w14:paraId="179BD7C8" w14:textId="1C280F72" w:rsidR="009B1C67" w:rsidRDefault="009B1C6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_Toc131535756 \h </w:instrText>
      </w:r>
      <w:r>
        <w:fldChar w:fldCharType="separate"/>
      </w:r>
      <w:r>
        <w:t>107</w:t>
      </w:r>
      <w:r>
        <w:fldChar w:fldCharType="end"/>
      </w:r>
    </w:p>
    <w:p w14:paraId="50B1C51C" w14:textId="311CCE78" w:rsidR="009B1C67" w:rsidRDefault="009B1C6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_Toc131535757 \h </w:instrText>
      </w:r>
      <w:r>
        <w:fldChar w:fldCharType="separate"/>
      </w:r>
      <w:r>
        <w:t>107</w:t>
      </w:r>
      <w:r>
        <w:fldChar w:fldCharType="end"/>
      </w:r>
    </w:p>
    <w:p w14:paraId="4EE39884" w14:textId="712882DA" w:rsidR="009B1C67" w:rsidRDefault="009B1C6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_Toc131535758 \h </w:instrText>
      </w:r>
      <w:r>
        <w:fldChar w:fldCharType="separate"/>
      </w:r>
      <w:r>
        <w:t>107</w:t>
      </w:r>
      <w:r>
        <w:fldChar w:fldCharType="end"/>
      </w:r>
    </w:p>
    <w:p w14:paraId="0C5ED586" w14:textId="2385C6DE" w:rsidR="009B1C67" w:rsidRDefault="009B1C67">
      <w:pPr>
        <w:pStyle w:val="TOC6"/>
        <w:rPr>
          <w:rFonts w:asciiTheme="minorHAnsi" w:hAnsiTheme="minorHAnsi" w:cstheme="minorBidi"/>
          <w:sz w:val="22"/>
          <w:szCs w:val="22"/>
          <w:lang w:eastAsia="en-GB"/>
        </w:rPr>
      </w:pPr>
      <w:r w:rsidRPr="00F86F53">
        <w:t>6.6.4.5.6.4</w:t>
      </w:r>
      <w:r>
        <w:rPr>
          <w:rFonts w:asciiTheme="minorHAnsi" w:hAnsiTheme="minorHAnsi" w:cstheme="minorBidi"/>
          <w:sz w:val="22"/>
          <w:szCs w:val="22"/>
          <w:lang w:eastAsia="en-GB"/>
        </w:rPr>
        <w:tab/>
      </w:r>
      <w:r w:rsidRPr="00F86F53">
        <w:t>Additional operating band unwanted emissions limits for Band n53</w:t>
      </w:r>
      <w:r>
        <w:tab/>
      </w:r>
      <w:r>
        <w:fldChar w:fldCharType="begin"/>
      </w:r>
      <w:r>
        <w:instrText xml:space="preserve"> PAGEREF _Toc131535759 \h </w:instrText>
      </w:r>
      <w:r>
        <w:fldChar w:fldCharType="separate"/>
      </w:r>
      <w:r>
        <w:t>107</w:t>
      </w:r>
      <w:r>
        <w:fldChar w:fldCharType="end"/>
      </w:r>
    </w:p>
    <w:p w14:paraId="2D3239CA" w14:textId="7982B6A4" w:rsidR="009B1C67" w:rsidRDefault="009B1C67">
      <w:pPr>
        <w:pStyle w:val="TOC6"/>
        <w:rPr>
          <w:rFonts w:asciiTheme="minorHAnsi" w:hAnsiTheme="minorHAnsi" w:cstheme="minorBidi"/>
          <w:sz w:val="22"/>
          <w:szCs w:val="22"/>
          <w:lang w:eastAsia="en-GB"/>
        </w:rPr>
      </w:pPr>
      <w:r w:rsidRPr="00F86F53">
        <w:t>6.6.4.5.6.5</w:t>
      </w:r>
      <w:r>
        <w:rPr>
          <w:rFonts w:asciiTheme="minorHAnsi" w:hAnsiTheme="minorHAnsi" w:cstheme="minorBidi"/>
          <w:sz w:val="22"/>
          <w:szCs w:val="22"/>
          <w:lang w:eastAsia="en-GB"/>
        </w:rPr>
        <w:tab/>
      </w:r>
      <w:r w:rsidRPr="00F86F53">
        <w:t>Protection of GPS</w:t>
      </w:r>
      <w:r>
        <w:tab/>
      </w:r>
      <w:r>
        <w:fldChar w:fldCharType="begin"/>
      </w:r>
      <w:r>
        <w:instrText xml:space="preserve"> PAGEREF _Toc131535760 \h </w:instrText>
      </w:r>
      <w:r>
        <w:fldChar w:fldCharType="separate"/>
      </w:r>
      <w:r>
        <w:t>108</w:t>
      </w:r>
      <w:r>
        <w:fldChar w:fldCharType="end"/>
      </w:r>
    </w:p>
    <w:p w14:paraId="7ADFD87D" w14:textId="18C20AFA" w:rsidR="009B1C67" w:rsidRDefault="009B1C6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F86F53">
        <w:rPr>
          <w:i/>
        </w:rPr>
        <w:t>BS type 1-C</w:t>
      </w:r>
      <w:r>
        <w:tab/>
      </w:r>
      <w:r>
        <w:fldChar w:fldCharType="begin"/>
      </w:r>
      <w:r>
        <w:instrText xml:space="preserve"> PAGEREF _Toc131535761 \h </w:instrText>
      </w:r>
      <w:r>
        <w:fldChar w:fldCharType="separate"/>
      </w:r>
      <w:r>
        <w:t>109</w:t>
      </w:r>
      <w:r>
        <w:fldChar w:fldCharType="end"/>
      </w:r>
    </w:p>
    <w:p w14:paraId="78813901" w14:textId="2B668BE4" w:rsidR="009B1C67" w:rsidRDefault="009B1C6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F86F53">
        <w:rPr>
          <w:i/>
        </w:rPr>
        <w:t>BS type 1-H</w:t>
      </w:r>
      <w:r>
        <w:tab/>
      </w:r>
      <w:r>
        <w:fldChar w:fldCharType="begin"/>
      </w:r>
      <w:r>
        <w:instrText xml:space="preserve"> PAGEREF _Toc131535762 \h </w:instrText>
      </w:r>
      <w:r>
        <w:fldChar w:fldCharType="separate"/>
      </w:r>
      <w:r>
        <w:t>109</w:t>
      </w:r>
      <w:r>
        <w:fldChar w:fldCharType="end"/>
      </w:r>
    </w:p>
    <w:p w14:paraId="1074D679" w14:textId="64FD78CD" w:rsidR="009B1C67" w:rsidRDefault="009B1C6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_Toc131535763 \h </w:instrText>
      </w:r>
      <w:r>
        <w:fldChar w:fldCharType="separate"/>
      </w:r>
      <w:r>
        <w:t>109</w:t>
      </w:r>
      <w:r>
        <w:fldChar w:fldCharType="end"/>
      </w:r>
    </w:p>
    <w:p w14:paraId="6D54A437" w14:textId="118FC329" w:rsidR="009B1C67" w:rsidRDefault="009B1C6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_Toc131535764 \h </w:instrText>
      </w:r>
      <w:r>
        <w:fldChar w:fldCharType="separate"/>
      </w:r>
      <w:r>
        <w:t>109</w:t>
      </w:r>
      <w:r>
        <w:fldChar w:fldCharType="end"/>
      </w:r>
    </w:p>
    <w:p w14:paraId="632CBE06" w14:textId="74D646A4" w:rsidR="009B1C67" w:rsidRDefault="009B1C6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_Toc131535765 \h </w:instrText>
      </w:r>
      <w:r>
        <w:fldChar w:fldCharType="separate"/>
      </w:r>
      <w:r>
        <w:t>110</w:t>
      </w:r>
      <w:r>
        <w:fldChar w:fldCharType="end"/>
      </w:r>
    </w:p>
    <w:p w14:paraId="4682E9AF" w14:textId="7B704795" w:rsidR="009B1C67" w:rsidRDefault="009B1C6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_Toc131535766 \h </w:instrText>
      </w:r>
      <w:r>
        <w:fldChar w:fldCharType="separate"/>
      </w:r>
      <w:r>
        <w:t>110</w:t>
      </w:r>
      <w:r>
        <w:fldChar w:fldCharType="end"/>
      </w:r>
    </w:p>
    <w:p w14:paraId="274BC1EE" w14:textId="4679B284" w:rsidR="009B1C67" w:rsidRDefault="009B1C6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_Toc131535767 \h </w:instrText>
      </w:r>
      <w:r>
        <w:fldChar w:fldCharType="separate"/>
      </w:r>
      <w:r>
        <w:t>110</w:t>
      </w:r>
      <w:r>
        <w:fldChar w:fldCharType="end"/>
      </w:r>
    </w:p>
    <w:p w14:paraId="205B9BC2" w14:textId="37CEA865" w:rsidR="009B1C67" w:rsidRDefault="009B1C6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_Toc131535768 \h </w:instrText>
      </w:r>
      <w:r>
        <w:fldChar w:fldCharType="separate"/>
      </w:r>
      <w:r>
        <w:t>110</w:t>
      </w:r>
      <w:r>
        <w:fldChar w:fldCharType="end"/>
      </w:r>
    </w:p>
    <w:p w14:paraId="75732236" w14:textId="40C3793A" w:rsidR="009B1C67" w:rsidRDefault="009B1C6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_Toc131535769 \h </w:instrText>
      </w:r>
      <w:r>
        <w:fldChar w:fldCharType="separate"/>
      </w:r>
      <w:r>
        <w:t>110</w:t>
      </w:r>
      <w:r>
        <w:fldChar w:fldCharType="end"/>
      </w:r>
    </w:p>
    <w:p w14:paraId="5CF46F6C" w14:textId="34563EA9" w:rsidR="009B1C67" w:rsidRDefault="009B1C6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_Toc131535770 \h </w:instrText>
      </w:r>
      <w:r>
        <w:fldChar w:fldCharType="separate"/>
      </w:r>
      <w:r>
        <w:t>111</w:t>
      </w:r>
      <w:r>
        <w:fldChar w:fldCharType="end"/>
      </w:r>
    </w:p>
    <w:p w14:paraId="28635B2D" w14:textId="7DB2B037" w:rsidR="009B1C67" w:rsidRDefault="009B1C6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_Toc131535771 \h </w:instrText>
      </w:r>
      <w:r>
        <w:fldChar w:fldCharType="separate"/>
      </w:r>
      <w:r>
        <w:t>111</w:t>
      </w:r>
      <w:r>
        <w:fldChar w:fldCharType="end"/>
      </w:r>
    </w:p>
    <w:p w14:paraId="06AD9821" w14:textId="51F3C76B" w:rsidR="009B1C67" w:rsidRDefault="009B1C6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_Toc131535772 \h </w:instrText>
      </w:r>
      <w:r>
        <w:fldChar w:fldCharType="separate"/>
      </w:r>
      <w:r>
        <w:t>111</w:t>
      </w:r>
      <w:r>
        <w:fldChar w:fldCharType="end"/>
      </w:r>
    </w:p>
    <w:p w14:paraId="4CB1E81A" w14:textId="7DA908EE" w:rsidR="009B1C67" w:rsidRDefault="009B1C6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_Toc131535773 \h </w:instrText>
      </w:r>
      <w:r>
        <w:fldChar w:fldCharType="separate"/>
      </w:r>
      <w:r>
        <w:t>112</w:t>
      </w:r>
      <w:r>
        <w:fldChar w:fldCharType="end"/>
      </w:r>
    </w:p>
    <w:p w14:paraId="60221D89" w14:textId="64C333D1" w:rsidR="009B1C67" w:rsidRDefault="009B1C6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_Toc131535774 \h </w:instrText>
      </w:r>
      <w:r>
        <w:fldChar w:fldCharType="separate"/>
      </w:r>
      <w:r>
        <w:t>112</w:t>
      </w:r>
      <w:r>
        <w:fldChar w:fldCharType="end"/>
      </w:r>
    </w:p>
    <w:p w14:paraId="17D406C9" w14:textId="62DF8C6D" w:rsidR="009B1C67" w:rsidRDefault="009B1C6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_Toc131535775 \h </w:instrText>
      </w:r>
      <w:r>
        <w:fldChar w:fldCharType="separate"/>
      </w:r>
      <w:r>
        <w:t>122</w:t>
      </w:r>
      <w:r>
        <w:fldChar w:fldCharType="end"/>
      </w:r>
    </w:p>
    <w:p w14:paraId="3C1503B8" w14:textId="0269010F" w:rsidR="009B1C67" w:rsidRDefault="009B1C67">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_Toc131535776 \h </w:instrText>
      </w:r>
      <w:r>
        <w:fldChar w:fldCharType="separate"/>
      </w:r>
      <w:r>
        <w:t>128</w:t>
      </w:r>
      <w:r>
        <w:fldChar w:fldCharType="end"/>
      </w:r>
    </w:p>
    <w:p w14:paraId="0D3C7440" w14:textId="7AFA9F16" w:rsidR="009B1C67" w:rsidRDefault="009B1C67">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F86F53">
        <w:rPr>
          <w:i/>
        </w:rPr>
        <w:t>BS type 1-C</w:t>
      </w:r>
      <w:r>
        <w:tab/>
      </w:r>
      <w:r>
        <w:fldChar w:fldCharType="begin"/>
      </w:r>
      <w:r>
        <w:instrText xml:space="preserve"> PAGEREF _Toc131535777 \h </w:instrText>
      </w:r>
      <w:r>
        <w:fldChar w:fldCharType="separate"/>
      </w:r>
      <w:r>
        <w:t>128</w:t>
      </w:r>
      <w:r>
        <w:fldChar w:fldCharType="end"/>
      </w:r>
    </w:p>
    <w:p w14:paraId="63447CE3" w14:textId="2B9A98E3" w:rsidR="009B1C67" w:rsidRDefault="009B1C67">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F86F53">
        <w:rPr>
          <w:i/>
        </w:rPr>
        <w:t>BS type 1-H</w:t>
      </w:r>
      <w:r>
        <w:tab/>
      </w:r>
      <w:r>
        <w:fldChar w:fldCharType="begin"/>
      </w:r>
      <w:r>
        <w:instrText xml:space="preserve"> PAGEREF _Toc131535778 \h </w:instrText>
      </w:r>
      <w:r>
        <w:fldChar w:fldCharType="separate"/>
      </w:r>
      <w:r>
        <w:t>128</w:t>
      </w:r>
      <w:r>
        <w:fldChar w:fldCharType="end"/>
      </w:r>
    </w:p>
    <w:p w14:paraId="5577EECC" w14:textId="1CD5ABF9" w:rsidR="009B1C67" w:rsidRDefault="009B1C67">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_Toc131535779 \h </w:instrText>
      </w:r>
      <w:r>
        <w:fldChar w:fldCharType="separate"/>
      </w:r>
      <w:r>
        <w:t>128</w:t>
      </w:r>
      <w:r>
        <w:fldChar w:fldCharType="end"/>
      </w:r>
    </w:p>
    <w:p w14:paraId="7510FC3F" w14:textId="2DB1FDC8" w:rsidR="009B1C67" w:rsidRDefault="009B1C6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_Toc131535780 \h </w:instrText>
      </w:r>
      <w:r>
        <w:fldChar w:fldCharType="separate"/>
      </w:r>
      <w:r>
        <w:t>128</w:t>
      </w:r>
      <w:r>
        <w:fldChar w:fldCharType="end"/>
      </w:r>
    </w:p>
    <w:p w14:paraId="27A9EB8F" w14:textId="1D5272CC" w:rsidR="009B1C67" w:rsidRDefault="009B1C6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_Toc131535781 \h </w:instrText>
      </w:r>
      <w:r>
        <w:fldChar w:fldCharType="separate"/>
      </w:r>
      <w:r>
        <w:t>128</w:t>
      </w:r>
      <w:r>
        <w:fldChar w:fldCharType="end"/>
      </w:r>
    </w:p>
    <w:p w14:paraId="3CBE8B5D" w14:textId="4A05A79F" w:rsidR="009B1C67" w:rsidRDefault="009B1C6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_Toc131535782 \h </w:instrText>
      </w:r>
      <w:r>
        <w:fldChar w:fldCharType="separate"/>
      </w:r>
      <w:r>
        <w:t>129</w:t>
      </w:r>
      <w:r>
        <w:fldChar w:fldCharType="end"/>
      </w:r>
    </w:p>
    <w:p w14:paraId="74F55463" w14:textId="5D176A94" w:rsidR="009B1C67" w:rsidRDefault="009B1C6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_Toc131535783 \h </w:instrText>
      </w:r>
      <w:r>
        <w:fldChar w:fldCharType="separate"/>
      </w:r>
      <w:r>
        <w:t>129</w:t>
      </w:r>
      <w:r>
        <w:fldChar w:fldCharType="end"/>
      </w:r>
    </w:p>
    <w:p w14:paraId="02B33F7F" w14:textId="04FA7F86" w:rsidR="009B1C67" w:rsidRDefault="009B1C6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_Toc131535784 \h </w:instrText>
      </w:r>
      <w:r>
        <w:fldChar w:fldCharType="separate"/>
      </w:r>
      <w:r>
        <w:t>129</w:t>
      </w:r>
      <w:r>
        <w:fldChar w:fldCharType="end"/>
      </w:r>
    </w:p>
    <w:p w14:paraId="3197A369" w14:textId="3D9566EE" w:rsidR="009B1C67" w:rsidRDefault="009B1C6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_Toc131535785 \h </w:instrText>
      </w:r>
      <w:r>
        <w:fldChar w:fldCharType="separate"/>
      </w:r>
      <w:r>
        <w:t>129</w:t>
      </w:r>
      <w:r>
        <w:fldChar w:fldCharType="end"/>
      </w:r>
    </w:p>
    <w:p w14:paraId="2164B66F" w14:textId="445AD945" w:rsidR="009B1C67" w:rsidRDefault="009B1C6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_Toc131535786 \h </w:instrText>
      </w:r>
      <w:r>
        <w:fldChar w:fldCharType="separate"/>
      </w:r>
      <w:r>
        <w:t>130</w:t>
      </w:r>
      <w:r>
        <w:fldChar w:fldCharType="end"/>
      </w:r>
    </w:p>
    <w:p w14:paraId="2FB78F26" w14:textId="61B1AD8F" w:rsidR="009B1C67" w:rsidRDefault="009B1C6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_Toc131535787 \h </w:instrText>
      </w:r>
      <w:r>
        <w:fldChar w:fldCharType="separate"/>
      </w:r>
      <w:r>
        <w:t>130</w:t>
      </w:r>
      <w:r>
        <w:fldChar w:fldCharType="end"/>
      </w:r>
    </w:p>
    <w:p w14:paraId="2FFB81F1" w14:textId="6406242B" w:rsidR="009B1C67" w:rsidRDefault="009B1C6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_Toc131535788 \h </w:instrText>
      </w:r>
      <w:r>
        <w:fldChar w:fldCharType="separate"/>
      </w:r>
      <w:r>
        <w:t>130</w:t>
      </w:r>
      <w:r>
        <w:fldChar w:fldCharType="end"/>
      </w:r>
    </w:p>
    <w:p w14:paraId="5EB4CBEC" w14:textId="33F7FA5D" w:rsidR="009B1C67" w:rsidRDefault="009B1C6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_Toc131535789 \h </w:instrText>
      </w:r>
      <w:r>
        <w:fldChar w:fldCharType="separate"/>
      </w:r>
      <w:r>
        <w:t>131</w:t>
      </w:r>
      <w:r>
        <w:fldChar w:fldCharType="end"/>
      </w:r>
    </w:p>
    <w:p w14:paraId="5900009D" w14:textId="031A3399" w:rsidR="009B1C67" w:rsidRDefault="009B1C6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F86F53">
        <w:rPr>
          <w:i/>
        </w:rPr>
        <w:t>BS type 1-H</w:t>
      </w:r>
      <w:r>
        <w:tab/>
      </w:r>
      <w:r>
        <w:fldChar w:fldCharType="begin"/>
      </w:r>
      <w:r>
        <w:instrText xml:space="preserve"> PAGEREF _Toc131535790 \h </w:instrText>
      </w:r>
      <w:r>
        <w:fldChar w:fldCharType="separate"/>
      </w:r>
      <w:r>
        <w:t>131</w:t>
      </w:r>
      <w:r>
        <w:fldChar w:fldCharType="end"/>
      </w:r>
    </w:p>
    <w:p w14:paraId="702465BE" w14:textId="01E3BC16" w:rsidR="009B1C67" w:rsidRDefault="009B1C6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_Toc131535791 \h </w:instrText>
      </w:r>
      <w:r>
        <w:fldChar w:fldCharType="separate"/>
      </w:r>
      <w:r>
        <w:t>131</w:t>
      </w:r>
      <w:r>
        <w:fldChar w:fldCharType="end"/>
      </w:r>
    </w:p>
    <w:p w14:paraId="3F601AA4" w14:textId="7F446261" w:rsidR="009B1C67" w:rsidRDefault="009B1C6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_Toc131535792 \h </w:instrText>
      </w:r>
      <w:r>
        <w:fldChar w:fldCharType="separate"/>
      </w:r>
      <w:r>
        <w:t>132</w:t>
      </w:r>
      <w:r>
        <w:fldChar w:fldCharType="end"/>
      </w:r>
    </w:p>
    <w:p w14:paraId="64EADFB7" w14:textId="61C93617" w:rsidR="009B1C67" w:rsidRDefault="009B1C6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_Toc131535793 \h </w:instrText>
      </w:r>
      <w:r>
        <w:fldChar w:fldCharType="separate"/>
      </w:r>
      <w:r>
        <w:t>132</w:t>
      </w:r>
      <w:r>
        <w:fldChar w:fldCharType="end"/>
      </w:r>
    </w:p>
    <w:p w14:paraId="21955D07" w14:textId="6857B663" w:rsidR="009B1C67" w:rsidRDefault="009B1C6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_Toc131535794 \h </w:instrText>
      </w:r>
      <w:r>
        <w:fldChar w:fldCharType="separate"/>
      </w:r>
      <w:r>
        <w:t>133</w:t>
      </w:r>
      <w:r>
        <w:fldChar w:fldCharType="end"/>
      </w:r>
    </w:p>
    <w:p w14:paraId="7A1E9E72" w14:textId="33BA452A" w:rsidR="009B1C67" w:rsidRDefault="009B1C6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_Toc131535795 \h </w:instrText>
      </w:r>
      <w:r>
        <w:fldChar w:fldCharType="separate"/>
      </w:r>
      <w:r>
        <w:t>133</w:t>
      </w:r>
      <w:r>
        <w:fldChar w:fldCharType="end"/>
      </w:r>
    </w:p>
    <w:p w14:paraId="03B17181" w14:textId="3D5A7819" w:rsidR="009B1C67" w:rsidRDefault="009B1C6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_Toc131535796 \h </w:instrText>
      </w:r>
      <w:r>
        <w:fldChar w:fldCharType="separate"/>
      </w:r>
      <w:r>
        <w:t>133</w:t>
      </w:r>
      <w:r>
        <w:fldChar w:fldCharType="end"/>
      </w:r>
    </w:p>
    <w:p w14:paraId="495C1F87" w14:textId="7690242C" w:rsidR="009B1C67" w:rsidRDefault="009B1C6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_Toc131535797 \h </w:instrText>
      </w:r>
      <w:r>
        <w:fldChar w:fldCharType="separate"/>
      </w:r>
      <w:r>
        <w:t>133</w:t>
      </w:r>
      <w:r>
        <w:fldChar w:fldCharType="end"/>
      </w:r>
    </w:p>
    <w:p w14:paraId="6E326AB0" w14:textId="02E60384" w:rsidR="009B1C67" w:rsidRDefault="009B1C6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_Toc131535798 \h </w:instrText>
      </w:r>
      <w:r>
        <w:fldChar w:fldCharType="separate"/>
      </w:r>
      <w:r>
        <w:t>133</w:t>
      </w:r>
      <w:r>
        <w:fldChar w:fldCharType="end"/>
      </w:r>
    </w:p>
    <w:p w14:paraId="1F33CA51" w14:textId="356DA5F9" w:rsidR="009B1C67" w:rsidRDefault="009B1C6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_Toc131535799 \h </w:instrText>
      </w:r>
      <w:r>
        <w:fldChar w:fldCharType="separate"/>
      </w:r>
      <w:r>
        <w:t>134</w:t>
      </w:r>
      <w:r>
        <w:fldChar w:fldCharType="end"/>
      </w:r>
    </w:p>
    <w:p w14:paraId="20E539F4" w14:textId="1EEF8052" w:rsidR="009B1C67" w:rsidRDefault="009B1C6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_Toc131535800 \h </w:instrText>
      </w:r>
      <w:r>
        <w:fldChar w:fldCharType="separate"/>
      </w:r>
      <w:r>
        <w:t>134</w:t>
      </w:r>
      <w:r>
        <w:fldChar w:fldCharType="end"/>
      </w:r>
    </w:p>
    <w:p w14:paraId="14ED05C8" w14:textId="26AACC08" w:rsidR="009B1C67" w:rsidRDefault="009B1C6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_Toc131535801 \h </w:instrText>
      </w:r>
      <w:r>
        <w:fldChar w:fldCharType="separate"/>
      </w:r>
      <w:r>
        <w:t>134</w:t>
      </w:r>
      <w:r>
        <w:fldChar w:fldCharType="end"/>
      </w:r>
    </w:p>
    <w:p w14:paraId="64038FB6" w14:textId="7FA8C48A" w:rsidR="009B1C67" w:rsidRDefault="009B1C6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_Toc131535802 \h </w:instrText>
      </w:r>
      <w:r>
        <w:fldChar w:fldCharType="separate"/>
      </w:r>
      <w:r>
        <w:t>134</w:t>
      </w:r>
      <w:r>
        <w:fldChar w:fldCharType="end"/>
      </w:r>
    </w:p>
    <w:p w14:paraId="77AD32F3" w14:textId="620982DF" w:rsidR="009B1C67" w:rsidRDefault="009B1C67">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_Toc131535803 \h </w:instrText>
      </w:r>
      <w:r>
        <w:fldChar w:fldCharType="separate"/>
      </w:r>
      <w:r>
        <w:t>134</w:t>
      </w:r>
      <w:r>
        <w:fldChar w:fldCharType="end"/>
      </w:r>
    </w:p>
    <w:p w14:paraId="4A887B74" w14:textId="4636546E" w:rsidR="009B1C67" w:rsidRDefault="009B1C6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_Toc131535804 \h </w:instrText>
      </w:r>
      <w:r>
        <w:fldChar w:fldCharType="separate"/>
      </w:r>
      <w:r>
        <w:t>139</w:t>
      </w:r>
      <w:r>
        <w:fldChar w:fldCharType="end"/>
      </w:r>
    </w:p>
    <w:p w14:paraId="70F4EF9F" w14:textId="7B06D8A9" w:rsidR="009B1C67" w:rsidRDefault="009B1C6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_Toc131535805 \h </w:instrText>
      </w:r>
      <w:r>
        <w:fldChar w:fldCharType="separate"/>
      </w:r>
      <w:r>
        <w:t>139</w:t>
      </w:r>
      <w:r>
        <w:fldChar w:fldCharType="end"/>
      </w:r>
    </w:p>
    <w:p w14:paraId="7F99A8D5" w14:textId="6B250BF8" w:rsidR="009B1C67" w:rsidRDefault="009B1C6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_Toc131535806 \h </w:instrText>
      </w:r>
      <w:r>
        <w:fldChar w:fldCharType="separate"/>
      </w:r>
      <w:r>
        <w:t>139</w:t>
      </w:r>
      <w:r>
        <w:fldChar w:fldCharType="end"/>
      </w:r>
    </w:p>
    <w:p w14:paraId="44EF002B" w14:textId="012B5BDA" w:rsidR="009B1C67" w:rsidRDefault="009B1C6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_Toc131535807 \h </w:instrText>
      </w:r>
      <w:r>
        <w:fldChar w:fldCharType="separate"/>
      </w:r>
      <w:r>
        <w:t>140</w:t>
      </w:r>
      <w:r>
        <w:fldChar w:fldCharType="end"/>
      </w:r>
    </w:p>
    <w:p w14:paraId="1FE65727" w14:textId="65F9639F" w:rsidR="009B1C67" w:rsidRDefault="009B1C6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_Toc131535808 \h </w:instrText>
      </w:r>
      <w:r>
        <w:fldChar w:fldCharType="separate"/>
      </w:r>
      <w:r>
        <w:t>140</w:t>
      </w:r>
      <w:r>
        <w:fldChar w:fldCharType="end"/>
      </w:r>
    </w:p>
    <w:p w14:paraId="62AA2B5D" w14:textId="04634C10" w:rsidR="009B1C67" w:rsidRDefault="009B1C6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_Toc131535809 \h </w:instrText>
      </w:r>
      <w:r>
        <w:fldChar w:fldCharType="separate"/>
      </w:r>
      <w:r>
        <w:t>140</w:t>
      </w:r>
      <w:r>
        <w:fldChar w:fldCharType="end"/>
      </w:r>
    </w:p>
    <w:p w14:paraId="354E7177" w14:textId="135E862F" w:rsidR="009B1C67" w:rsidRDefault="009B1C6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_Toc131535810 \h </w:instrText>
      </w:r>
      <w:r>
        <w:fldChar w:fldCharType="separate"/>
      </w:r>
      <w:r>
        <w:t>140</w:t>
      </w:r>
      <w:r>
        <w:fldChar w:fldCharType="end"/>
      </w:r>
    </w:p>
    <w:p w14:paraId="1D63C48A" w14:textId="615E4380" w:rsidR="009B1C67" w:rsidRDefault="009B1C6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_Toc131535811 \h </w:instrText>
      </w:r>
      <w:r>
        <w:fldChar w:fldCharType="separate"/>
      </w:r>
      <w:r>
        <w:t>140</w:t>
      </w:r>
      <w:r>
        <w:fldChar w:fldCharType="end"/>
      </w:r>
    </w:p>
    <w:p w14:paraId="1777A19A" w14:textId="548A3CE6" w:rsidR="009B1C67" w:rsidRDefault="009B1C6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_Toc131535812 \h </w:instrText>
      </w:r>
      <w:r>
        <w:fldChar w:fldCharType="separate"/>
      </w:r>
      <w:r>
        <w:t>152</w:t>
      </w:r>
      <w:r>
        <w:fldChar w:fldCharType="end"/>
      </w:r>
    </w:p>
    <w:p w14:paraId="637F3EA6" w14:textId="053D3C9B" w:rsidR="009B1C67" w:rsidRDefault="009B1C6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_Toc131535813 \h </w:instrText>
      </w:r>
      <w:r>
        <w:fldChar w:fldCharType="separate"/>
      </w:r>
      <w:r>
        <w:t>152</w:t>
      </w:r>
      <w:r>
        <w:fldChar w:fldCharType="end"/>
      </w:r>
    </w:p>
    <w:p w14:paraId="23935EDE" w14:textId="1D571FC4" w:rsidR="009B1C67" w:rsidRDefault="009B1C6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_Toc131535814 \h </w:instrText>
      </w:r>
      <w:r>
        <w:fldChar w:fldCharType="separate"/>
      </w:r>
      <w:r>
        <w:t>152</w:t>
      </w:r>
      <w:r>
        <w:fldChar w:fldCharType="end"/>
      </w:r>
    </w:p>
    <w:p w14:paraId="67AB2816" w14:textId="72AB26C1" w:rsidR="009B1C67" w:rsidRDefault="009B1C6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_Toc131535815 \h </w:instrText>
      </w:r>
      <w:r>
        <w:fldChar w:fldCharType="separate"/>
      </w:r>
      <w:r>
        <w:t>152</w:t>
      </w:r>
      <w:r>
        <w:fldChar w:fldCharType="end"/>
      </w:r>
    </w:p>
    <w:p w14:paraId="2C2DD219" w14:textId="036BBD9D" w:rsidR="009B1C67" w:rsidRDefault="009B1C6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_Toc131535816 \h </w:instrText>
      </w:r>
      <w:r>
        <w:fldChar w:fldCharType="separate"/>
      </w:r>
      <w:r>
        <w:t>152</w:t>
      </w:r>
      <w:r>
        <w:fldChar w:fldCharType="end"/>
      </w:r>
    </w:p>
    <w:p w14:paraId="74E1D774" w14:textId="072D4C1D" w:rsidR="009B1C67" w:rsidRDefault="009B1C6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_Toc131535817 \h </w:instrText>
      </w:r>
      <w:r>
        <w:fldChar w:fldCharType="separate"/>
      </w:r>
      <w:r>
        <w:t>153</w:t>
      </w:r>
      <w:r>
        <w:fldChar w:fldCharType="end"/>
      </w:r>
    </w:p>
    <w:p w14:paraId="17137D32" w14:textId="1424C920" w:rsidR="009B1C67" w:rsidRDefault="009B1C6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_Toc131535818 \h </w:instrText>
      </w:r>
      <w:r>
        <w:fldChar w:fldCharType="separate"/>
      </w:r>
      <w:r>
        <w:t>153</w:t>
      </w:r>
      <w:r>
        <w:fldChar w:fldCharType="end"/>
      </w:r>
    </w:p>
    <w:p w14:paraId="61B6AAF9" w14:textId="2BCBB039" w:rsidR="009B1C67" w:rsidRDefault="009B1C6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_Toc131535819 \h </w:instrText>
      </w:r>
      <w:r>
        <w:fldChar w:fldCharType="separate"/>
      </w:r>
      <w:r>
        <w:t>153</w:t>
      </w:r>
      <w:r>
        <w:fldChar w:fldCharType="end"/>
      </w:r>
    </w:p>
    <w:p w14:paraId="37C9FB0F" w14:textId="6AE3F25B" w:rsidR="009B1C67" w:rsidRDefault="009B1C6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_Toc131535820 \h </w:instrText>
      </w:r>
      <w:r>
        <w:fldChar w:fldCharType="separate"/>
      </w:r>
      <w:r>
        <w:t>153</w:t>
      </w:r>
      <w:r>
        <w:fldChar w:fldCharType="end"/>
      </w:r>
    </w:p>
    <w:p w14:paraId="5AB137CD" w14:textId="60A6163D" w:rsidR="009B1C67" w:rsidRDefault="009B1C6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_Toc131535821 \h </w:instrText>
      </w:r>
      <w:r>
        <w:fldChar w:fldCharType="separate"/>
      </w:r>
      <w:r>
        <w:t>155</w:t>
      </w:r>
      <w:r>
        <w:fldChar w:fldCharType="end"/>
      </w:r>
    </w:p>
    <w:p w14:paraId="5BB6AD01" w14:textId="3069A7AA" w:rsidR="009B1C67" w:rsidRDefault="009B1C6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_Toc131535822 \h </w:instrText>
      </w:r>
      <w:r>
        <w:fldChar w:fldCharType="separate"/>
      </w:r>
      <w:r>
        <w:t>155</w:t>
      </w:r>
      <w:r>
        <w:fldChar w:fldCharType="end"/>
      </w:r>
    </w:p>
    <w:p w14:paraId="0A17F108" w14:textId="68D6F4DA" w:rsidR="009B1C67" w:rsidRDefault="009B1C6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_Toc131535823 \h </w:instrText>
      </w:r>
      <w:r>
        <w:fldChar w:fldCharType="separate"/>
      </w:r>
      <w:r>
        <w:t>156</w:t>
      </w:r>
      <w:r>
        <w:fldChar w:fldCharType="end"/>
      </w:r>
    </w:p>
    <w:p w14:paraId="53868870" w14:textId="09BE6535" w:rsidR="009B1C67" w:rsidRDefault="009B1C6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_Toc131535824 \h </w:instrText>
      </w:r>
      <w:r>
        <w:fldChar w:fldCharType="separate"/>
      </w:r>
      <w:r>
        <w:t>156</w:t>
      </w:r>
      <w:r>
        <w:fldChar w:fldCharType="end"/>
      </w:r>
    </w:p>
    <w:p w14:paraId="6B2D03EE" w14:textId="56C65EE6" w:rsidR="009B1C67" w:rsidRDefault="009B1C6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_Toc131535825 \h </w:instrText>
      </w:r>
      <w:r>
        <w:fldChar w:fldCharType="separate"/>
      </w:r>
      <w:r>
        <w:t>156</w:t>
      </w:r>
      <w:r>
        <w:fldChar w:fldCharType="end"/>
      </w:r>
    </w:p>
    <w:p w14:paraId="38FCBA19" w14:textId="0CCEC729" w:rsidR="009B1C67" w:rsidRDefault="009B1C6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_Toc131535826 \h </w:instrText>
      </w:r>
      <w:r>
        <w:fldChar w:fldCharType="separate"/>
      </w:r>
      <w:r>
        <w:t>156</w:t>
      </w:r>
      <w:r>
        <w:fldChar w:fldCharType="end"/>
      </w:r>
    </w:p>
    <w:p w14:paraId="527C15A4" w14:textId="23F89755" w:rsidR="009B1C67" w:rsidRDefault="009B1C6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_Toc131535827 \h </w:instrText>
      </w:r>
      <w:r>
        <w:fldChar w:fldCharType="separate"/>
      </w:r>
      <w:r>
        <w:t>156</w:t>
      </w:r>
      <w:r>
        <w:fldChar w:fldCharType="end"/>
      </w:r>
    </w:p>
    <w:p w14:paraId="7D571622" w14:textId="5A6CE3FB" w:rsidR="009B1C67" w:rsidRDefault="009B1C6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_Toc131535828 \h </w:instrText>
      </w:r>
      <w:r>
        <w:fldChar w:fldCharType="separate"/>
      </w:r>
      <w:r>
        <w:t>157</w:t>
      </w:r>
      <w:r>
        <w:fldChar w:fldCharType="end"/>
      </w:r>
    </w:p>
    <w:p w14:paraId="10F9033A" w14:textId="7367B4D2" w:rsidR="009B1C67" w:rsidRDefault="009B1C6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_Toc131535829 \h </w:instrText>
      </w:r>
      <w:r>
        <w:fldChar w:fldCharType="separate"/>
      </w:r>
      <w:r>
        <w:t>157</w:t>
      </w:r>
      <w:r>
        <w:fldChar w:fldCharType="end"/>
      </w:r>
    </w:p>
    <w:p w14:paraId="3BFD78B3" w14:textId="7092E0DF" w:rsidR="009B1C67" w:rsidRDefault="009B1C67">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_Toc131535830 \h </w:instrText>
      </w:r>
      <w:r>
        <w:fldChar w:fldCharType="separate"/>
      </w:r>
      <w:r>
        <w:t>161</w:t>
      </w:r>
      <w:r>
        <w:fldChar w:fldCharType="end"/>
      </w:r>
    </w:p>
    <w:p w14:paraId="060C4073" w14:textId="6A2D9C37" w:rsidR="009B1C67" w:rsidRDefault="009B1C6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_Toc131535831 \h </w:instrText>
      </w:r>
      <w:r>
        <w:fldChar w:fldCharType="separate"/>
      </w:r>
      <w:r>
        <w:t>162</w:t>
      </w:r>
      <w:r>
        <w:fldChar w:fldCharType="end"/>
      </w:r>
    </w:p>
    <w:p w14:paraId="1F1131F4" w14:textId="6F4B09DD" w:rsidR="009B1C67" w:rsidRDefault="009B1C6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_Toc131535832 \h </w:instrText>
      </w:r>
      <w:r>
        <w:fldChar w:fldCharType="separate"/>
      </w:r>
      <w:r>
        <w:t>162</w:t>
      </w:r>
      <w:r>
        <w:fldChar w:fldCharType="end"/>
      </w:r>
    </w:p>
    <w:p w14:paraId="71B61DA0" w14:textId="2EBCF52C" w:rsidR="009B1C67" w:rsidRDefault="009B1C6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_Toc131535833 \h </w:instrText>
      </w:r>
      <w:r>
        <w:fldChar w:fldCharType="separate"/>
      </w:r>
      <w:r>
        <w:t>162</w:t>
      </w:r>
      <w:r>
        <w:fldChar w:fldCharType="end"/>
      </w:r>
    </w:p>
    <w:p w14:paraId="729B87F8" w14:textId="3E48829F" w:rsidR="009B1C67" w:rsidRDefault="009B1C6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_Toc131535834 \h </w:instrText>
      </w:r>
      <w:r>
        <w:fldChar w:fldCharType="separate"/>
      </w:r>
      <w:r>
        <w:t>162</w:t>
      </w:r>
      <w:r>
        <w:fldChar w:fldCharType="end"/>
      </w:r>
    </w:p>
    <w:p w14:paraId="53BC373E" w14:textId="197E3D49" w:rsidR="009B1C67" w:rsidRDefault="009B1C6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_Toc131535835 \h </w:instrText>
      </w:r>
      <w:r>
        <w:fldChar w:fldCharType="separate"/>
      </w:r>
      <w:r>
        <w:t>162</w:t>
      </w:r>
      <w:r>
        <w:fldChar w:fldCharType="end"/>
      </w:r>
    </w:p>
    <w:p w14:paraId="76A032FE" w14:textId="4BB8A6FB" w:rsidR="009B1C67" w:rsidRDefault="009B1C6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_Toc131535836 \h </w:instrText>
      </w:r>
      <w:r>
        <w:fldChar w:fldCharType="separate"/>
      </w:r>
      <w:r>
        <w:t>162</w:t>
      </w:r>
      <w:r>
        <w:fldChar w:fldCharType="end"/>
      </w:r>
    </w:p>
    <w:p w14:paraId="7AD12292" w14:textId="26DAFE00" w:rsidR="009B1C67" w:rsidRDefault="009B1C6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_Toc131535837 \h </w:instrText>
      </w:r>
      <w:r>
        <w:fldChar w:fldCharType="separate"/>
      </w:r>
      <w:r>
        <w:t>162</w:t>
      </w:r>
      <w:r>
        <w:fldChar w:fldCharType="end"/>
      </w:r>
    </w:p>
    <w:p w14:paraId="4428353F" w14:textId="446131A8" w:rsidR="009B1C67" w:rsidRDefault="009B1C6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_Toc131535838 \h </w:instrText>
      </w:r>
      <w:r>
        <w:fldChar w:fldCharType="separate"/>
      </w:r>
      <w:r>
        <w:t>163</w:t>
      </w:r>
      <w:r>
        <w:fldChar w:fldCharType="end"/>
      </w:r>
    </w:p>
    <w:p w14:paraId="558F959E" w14:textId="23B456D5" w:rsidR="009B1C67" w:rsidRDefault="009B1C6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_Toc131535839 \h </w:instrText>
      </w:r>
      <w:r>
        <w:fldChar w:fldCharType="separate"/>
      </w:r>
      <w:r>
        <w:t>163</w:t>
      </w:r>
      <w:r>
        <w:fldChar w:fldCharType="end"/>
      </w:r>
    </w:p>
    <w:p w14:paraId="006B9F2D" w14:textId="2806DF28" w:rsidR="009B1C67" w:rsidRDefault="009B1C6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_Toc131535840 \h </w:instrText>
      </w:r>
      <w:r>
        <w:fldChar w:fldCharType="separate"/>
      </w:r>
      <w:r>
        <w:t>164</w:t>
      </w:r>
      <w:r>
        <w:fldChar w:fldCharType="end"/>
      </w:r>
    </w:p>
    <w:p w14:paraId="3BC62D7B" w14:textId="2B9504D4" w:rsidR="009B1C67" w:rsidRDefault="009B1C67">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_Toc131535841 \h </w:instrText>
      </w:r>
      <w:r>
        <w:fldChar w:fldCharType="separate"/>
      </w:r>
      <w:r>
        <w:t>165</w:t>
      </w:r>
      <w:r>
        <w:fldChar w:fldCharType="end"/>
      </w:r>
    </w:p>
    <w:p w14:paraId="3CCBA100" w14:textId="7D53B9A2" w:rsidR="009B1C67" w:rsidRDefault="009B1C67">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F86F53">
        <w:rPr>
          <w:iCs/>
        </w:rPr>
        <w:t>Additional requirement for Band n101</w:t>
      </w:r>
      <w:r>
        <w:tab/>
      </w:r>
      <w:r>
        <w:fldChar w:fldCharType="begin"/>
      </w:r>
      <w:r>
        <w:instrText xml:space="preserve"> PAGEREF _Toc131535842 \h </w:instrText>
      </w:r>
      <w:r>
        <w:fldChar w:fldCharType="separate"/>
      </w:r>
      <w:r>
        <w:t>165</w:t>
      </w:r>
      <w:r>
        <w:fldChar w:fldCharType="end"/>
      </w:r>
    </w:p>
    <w:p w14:paraId="6AEC4FB8" w14:textId="479E9BD3" w:rsidR="009B1C67" w:rsidRDefault="009B1C6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_Toc131535843 \h </w:instrText>
      </w:r>
      <w:r>
        <w:fldChar w:fldCharType="separate"/>
      </w:r>
      <w:r>
        <w:t>165</w:t>
      </w:r>
      <w:r>
        <w:fldChar w:fldCharType="end"/>
      </w:r>
    </w:p>
    <w:p w14:paraId="06BB3411" w14:textId="7EFE223B" w:rsidR="009B1C67" w:rsidRDefault="009B1C6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_Toc131535844 \h </w:instrText>
      </w:r>
      <w:r>
        <w:fldChar w:fldCharType="separate"/>
      </w:r>
      <w:r>
        <w:t>165</w:t>
      </w:r>
      <w:r>
        <w:fldChar w:fldCharType="end"/>
      </w:r>
    </w:p>
    <w:p w14:paraId="56C92B25" w14:textId="06C9F312" w:rsidR="009B1C67" w:rsidRDefault="009B1C6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_Toc131535845 \h </w:instrText>
      </w:r>
      <w:r>
        <w:fldChar w:fldCharType="separate"/>
      </w:r>
      <w:r>
        <w:t>166</w:t>
      </w:r>
      <w:r>
        <w:fldChar w:fldCharType="end"/>
      </w:r>
    </w:p>
    <w:p w14:paraId="7E890267" w14:textId="1A20EA7F" w:rsidR="009B1C67" w:rsidRDefault="009B1C6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_Toc131535846 \h </w:instrText>
      </w:r>
      <w:r>
        <w:fldChar w:fldCharType="separate"/>
      </w:r>
      <w:r>
        <w:t>166</w:t>
      </w:r>
      <w:r>
        <w:fldChar w:fldCharType="end"/>
      </w:r>
    </w:p>
    <w:p w14:paraId="692E330F" w14:textId="6077A0AE" w:rsidR="009B1C67" w:rsidRDefault="009B1C6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_Toc131535847 \h </w:instrText>
      </w:r>
      <w:r>
        <w:fldChar w:fldCharType="separate"/>
      </w:r>
      <w:r>
        <w:t>166</w:t>
      </w:r>
      <w:r>
        <w:fldChar w:fldCharType="end"/>
      </w:r>
    </w:p>
    <w:p w14:paraId="2C69BA37" w14:textId="56935393" w:rsidR="009B1C67" w:rsidRDefault="009B1C6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_Toc131535848 \h </w:instrText>
      </w:r>
      <w:r>
        <w:fldChar w:fldCharType="separate"/>
      </w:r>
      <w:r>
        <w:t>166</w:t>
      </w:r>
      <w:r>
        <w:fldChar w:fldCharType="end"/>
      </w:r>
    </w:p>
    <w:p w14:paraId="6F199BCE" w14:textId="0DE1C714" w:rsidR="009B1C67" w:rsidRDefault="009B1C6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_Toc131535849 \h </w:instrText>
      </w:r>
      <w:r>
        <w:fldChar w:fldCharType="separate"/>
      </w:r>
      <w:r>
        <w:t>166</w:t>
      </w:r>
      <w:r>
        <w:fldChar w:fldCharType="end"/>
      </w:r>
    </w:p>
    <w:p w14:paraId="447B2725" w14:textId="5414908A" w:rsidR="009B1C67" w:rsidRDefault="009B1C6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_Toc131535850 \h </w:instrText>
      </w:r>
      <w:r>
        <w:fldChar w:fldCharType="separate"/>
      </w:r>
      <w:r>
        <w:t>167</w:t>
      </w:r>
      <w:r>
        <w:fldChar w:fldCharType="end"/>
      </w:r>
    </w:p>
    <w:p w14:paraId="43999347" w14:textId="5E3868C0" w:rsidR="009B1C67" w:rsidRDefault="009B1C6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_Toc131535851 \h </w:instrText>
      </w:r>
      <w:r>
        <w:fldChar w:fldCharType="separate"/>
      </w:r>
      <w:r>
        <w:t>167</w:t>
      </w:r>
      <w:r>
        <w:fldChar w:fldCharType="end"/>
      </w:r>
    </w:p>
    <w:p w14:paraId="75B3E6A7" w14:textId="2A874E45" w:rsidR="009B1C67" w:rsidRDefault="009B1C6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_Toc131535852 \h </w:instrText>
      </w:r>
      <w:r>
        <w:fldChar w:fldCharType="separate"/>
      </w:r>
      <w:r>
        <w:t>167</w:t>
      </w:r>
      <w:r>
        <w:fldChar w:fldCharType="end"/>
      </w:r>
    </w:p>
    <w:p w14:paraId="11A48909" w14:textId="5A72C81C" w:rsidR="009B1C67" w:rsidRDefault="009B1C6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_Toc131535853 \h </w:instrText>
      </w:r>
      <w:r>
        <w:fldChar w:fldCharType="separate"/>
      </w:r>
      <w:r>
        <w:t>167</w:t>
      </w:r>
      <w:r>
        <w:fldChar w:fldCharType="end"/>
      </w:r>
    </w:p>
    <w:p w14:paraId="7029D530" w14:textId="4EA240A6" w:rsidR="009B1C67" w:rsidRDefault="009B1C6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_Toc131535854 \h </w:instrText>
      </w:r>
      <w:r>
        <w:fldChar w:fldCharType="separate"/>
      </w:r>
      <w:r>
        <w:t>168</w:t>
      </w:r>
      <w:r>
        <w:fldChar w:fldCharType="end"/>
      </w:r>
    </w:p>
    <w:p w14:paraId="0FE4981D" w14:textId="6D4F6325" w:rsidR="009B1C67" w:rsidRDefault="009B1C6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_Toc131535855 \h </w:instrText>
      </w:r>
      <w:r>
        <w:fldChar w:fldCharType="separate"/>
      </w:r>
      <w:r>
        <w:t>168</w:t>
      </w:r>
      <w:r>
        <w:fldChar w:fldCharType="end"/>
      </w:r>
    </w:p>
    <w:p w14:paraId="4FAC45CF" w14:textId="02556337" w:rsidR="009B1C67" w:rsidRDefault="009B1C67">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_Toc131535856 \h </w:instrText>
      </w:r>
      <w:r>
        <w:fldChar w:fldCharType="separate"/>
      </w:r>
      <w:r>
        <w:t>168</w:t>
      </w:r>
      <w:r>
        <w:fldChar w:fldCharType="end"/>
      </w:r>
    </w:p>
    <w:p w14:paraId="1EFEF5A9" w14:textId="6A7201BE" w:rsidR="009B1C67" w:rsidRDefault="009B1C6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_Toc131535857 \h </w:instrText>
      </w:r>
      <w:r>
        <w:fldChar w:fldCharType="separate"/>
      </w:r>
      <w:r>
        <w:t>168</w:t>
      </w:r>
      <w:r>
        <w:fldChar w:fldCharType="end"/>
      </w:r>
    </w:p>
    <w:p w14:paraId="3623179B" w14:textId="3B72FD95" w:rsidR="009B1C67" w:rsidRDefault="009B1C6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_Toc131535858 \h </w:instrText>
      </w:r>
      <w:r>
        <w:fldChar w:fldCharType="separate"/>
      </w:r>
      <w:r>
        <w:t>168</w:t>
      </w:r>
      <w:r>
        <w:fldChar w:fldCharType="end"/>
      </w:r>
    </w:p>
    <w:p w14:paraId="7B4D6C86" w14:textId="4733907C" w:rsidR="009B1C67" w:rsidRDefault="009B1C6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_Toc131535859 \h </w:instrText>
      </w:r>
      <w:r>
        <w:fldChar w:fldCharType="separate"/>
      </w:r>
      <w:r>
        <w:t>168</w:t>
      </w:r>
      <w:r>
        <w:fldChar w:fldCharType="end"/>
      </w:r>
    </w:p>
    <w:p w14:paraId="64493B00" w14:textId="18015585" w:rsidR="009B1C67" w:rsidRDefault="009B1C6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_Toc131535860 \h </w:instrText>
      </w:r>
      <w:r>
        <w:fldChar w:fldCharType="separate"/>
      </w:r>
      <w:r>
        <w:t>168</w:t>
      </w:r>
      <w:r>
        <w:fldChar w:fldCharType="end"/>
      </w:r>
    </w:p>
    <w:p w14:paraId="6869659C" w14:textId="4D1FCF40" w:rsidR="009B1C67" w:rsidRDefault="009B1C6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_Toc131535861 \h </w:instrText>
      </w:r>
      <w:r>
        <w:fldChar w:fldCharType="separate"/>
      </w:r>
      <w:r>
        <w:t>169</w:t>
      </w:r>
      <w:r>
        <w:fldChar w:fldCharType="end"/>
      </w:r>
    </w:p>
    <w:p w14:paraId="2E6C001E" w14:textId="4BA7F2D1" w:rsidR="009B1C67" w:rsidRDefault="009B1C67">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_Toc131535862 \h </w:instrText>
      </w:r>
      <w:r>
        <w:fldChar w:fldCharType="separate"/>
      </w:r>
      <w:r>
        <w:t>175</w:t>
      </w:r>
      <w:r>
        <w:fldChar w:fldCharType="end"/>
      </w:r>
    </w:p>
    <w:p w14:paraId="004D4EB4" w14:textId="2F2D9319" w:rsidR="009B1C67" w:rsidRDefault="009B1C6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_Toc131535863 \h </w:instrText>
      </w:r>
      <w:r>
        <w:fldChar w:fldCharType="separate"/>
      </w:r>
      <w:r>
        <w:t>175</w:t>
      </w:r>
      <w:r>
        <w:fldChar w:fldCharType="end"/>
      </w:r>
    </w:p>
    <w:p w14:paraId="30D0EDAA" w14:textId="278DD089" w:rsidR="009B1C67" w:rsidRDefault="009B1C6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_Toc131535864 \h </w:instrText>
      </w:r>
      <w:r>
        <w:fldChar w:fldCharType="separate"/>
      </w:r>
      <w:r>
        <w:t>175</w:t>
      </w:r>
      <w:r>
        <w:fldChar w:fldCharType="end"/>
      </w:r>
    </w:p>
    <w:p w14:paraId="5A3A54EB" w14:textId="68F5189A" w:rsidR="009B1C67" w:rsidRDefault="009B1C6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_Toc131535865 \h </w:instrText>
      </w:r>
      <w:r>
        <w:fldChar w:fldCharType="separate"/>
      </w:r>
      <w:r>
        <w:t>175</w:t>
      </w:r>
      <w:r>
        <w:fldChar w:fldCharType="end"/>
      </w:r>
    </w:p>
    <w:p w14:paraId="0AD8B283" w14:textId="6C15ECE7" w:rsidR="009B1C67" w:rsidRDefault="009B1C6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_Toc131535866 \h </w:instrText>
      </w:r>
      <w:r>
        <w:fldChar w:fldCharType="separate"/>
      </w:r>
      <w:r>
        <w:t>175</w:t>
      </w:r>
      <w:r>
        <w:fldChar w:fldCharType="end"/>
      </w:r>
    </w:p>
    <w:p w14:paraId="3644F7B9" w14:textId="46BDAE0C" w:rsidR="009B1C67" w:rsidRDefault="009B1C6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_Toc131535867 \h </w:instrText>
      </w:r>
      <w:r>
        <w:fldChar w:fldCharType="separate"/>
      </w:r>
      <w:r>
        <w:t>176</w:t>
      </w:r>
      <w:r>
        <w:fldChar w:fldCharType="end"/>
      </w:r>
    </w:p>
    <w:p w14:paraId="0EE04D86" w14:textId="0ED4D6E3" w:rsidR="009B1C67" w:rsidRDefault="009B1C6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_Toc131535868 \h </w:instrText>
      </w:r>
      <w:r>
        <w:fldChar w:fldCharType="separate"/>
      </w:r>
      <w:r>
        <w:t>176</w:t>
      </w:r>
      <w:r>
        <w:fldChar w:fldCharType="end"/>
      </w:r>
    </w:p>
    <w:p w14:paraId="4E0AD4F0" w14:textId="49AFD8C4" w:rsidR="009B1C67" w:rsidRDefault="009B1C67">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_Toc131535869 \h </w:instrText>
      </w:r>
      <w:r>
        <w:fldChar w:fldCharType="separate"/>
      </w:r>
      <w:r>
        <w:t>176</w:t>
      </w:r>
      <w:r>
        <w:fldChar w:fldCharType="end"/>
      </w:r>
    </w:p>
    <w:p w14:paraId="1097CB10" w14:textId="5BCA2FF9" w:rsidR="009B1C67" w:rsidRDefault="009B1C6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_Toc131535870 \h </w:instrText>
      </w:r>
      <w:r>
        <w:fldChar w:fldCharType="separate"/>
      </w:r>
      <w:r>
        <w:t>176</w:t>
      </w:r>
      <w:r>
        <w:fldChar w:fldCharType="end"/>
      </w:r>
    </w:p>
    <w:p w14:paraId="2A55F06B" w14:textId="1ADB27CE" w:rsidR="009B1C67" w:rsidRDefault="009B1C6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_Toc131535871 \h </w:instrText>
      </w:r>
      <w:r>
        <w:fldChar w:fldCharType="separate"/>
      </w:r>
      <w:r>
        <w:t>187</w:t>
      </w:r>
      <w:r>
        <w:fldChar w:fldCharType="end"/>
      </w:r>
    </w:p>
    <w:p w14:paraId="3DF4F6EA" w14:textId="64FDE257" w:rsidR="009B1C67" w:rsidRDefault="009B1C6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_Toc131535872 \h </w:instrText>
      </w:r>
      <w:r>
        <w:fldChar w:fldCharType="separate"/>
      </w:r>
      <w:r>
        <w:t>187</w:t>
      </w:r>
      <w:r>
        <w:fldChar w:fldCharType="end"/>
      </w:r>
    </w:p>
    <w:p w14:paraId="79B131C4" w14:textId="708F3C79" w:rsidR="009B1C67" w:rsidRDefault="009B1C6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_Toc131535873 \h </w:instrText>
      </w:r>
      <w:r>
        <w:fldChar w:fldCharType="separate"/>
      </w:r>
      <w:r>
        <w:t>187</w:t>
      </w:r>
      <w:r>
        <w:fldChar w:fldCharType="end"/>
      </w:r>
    </w:p>
    <w:p w14:paraId="1DCF2657" w14:textId="34317519" w:rsidR="009B1C67" w:rsidRDefault="009B1C67">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_Toc131535874 \h </w:instrText>
      </w:r>
      <w:r>
        <w:fldChar w:fldCharType="separate"/>
      </w:r>
      <w:r>
        <w:t>188</w:t>
      </w:r>
      <w:r>
        <w:fldChar w:fldCharType="end"/>
      </w:r>
    </w:p>
    <w:p w14:paraId="2EFE8E14" w14:textId="2E986469" w:rsidR="009B1C67" w:rsidRDefault="009B1C6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_Toc131535875 \h </w:instrText>
      </w:r>
      <w:r>
        <w:fldChar w:fldCharType="separate"/>
      </w:r>
      <w:r>
        <w:t>188</w:t>
      </w:r>
      <w:r>
        <w:fldChar w:fldCharType="end"/>
      </w:r>
    </w:p>
    <w:p w14:paraId="769D7120" w14:textId="0FE3D0EF"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F86F53">
        <w:rPr>
          <w:snapToGrid w:val="0"/>
          <w:lang w:eastAsia="zh-CN"/>
        </w:rPr>
        <w:t>requirements</w:t>
      </w:r>
      <w:r>
        <w:tab/>
      </w:r>
      <w:r>
        <w:fldChar w:fldCharType="begin"/>
      </w:r>
      <w:r>
        <w:instrText xml:space="preserve"> PAGEREF _Toc131535876 \h </w:instrText>
      </w:r>
      <w:r>
        <w:fldChar w:fldCharType="separate"/>
      </w:r>
      <w:r>
        <w:t>188</w:t>
      </w:r>
      <w:r>
        <w:fldChar w:fldCharType="end"/>
      </w:r>
    </w:p>
    <w:p w14:paraId="1109CCFE" w14:textId="64DB4F4E"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_Toc131535877 \h </w:instrText>
      </w:r>
      <w:r>
        <w:fldChar w:fldCharType="separate"/>
      </w:r>
      <w:r>
        <w:t>188</w:t>
      </w:r>
      <w:r>
        <w:fldChar w:fldCharType="end"/>
      </w:r>
    </w:p>
    <w:p w14:paraId="4009E332" w14:textId="0F85C604" w:rsidR="009B1C67" w:rsidRDefault="009B1C6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_Toc131535878 \h </w:instrText>
      </w:r>
      <w:r>
        <w:fldChar w:fldCharType="separate"/>
      </w:r>
      <w:r>
        <w:t>188</w:t>
      </w:r>
      <w:r>
        <w:fldChar w:fldCharType="end"/>
      </w:r>
    </w:p>
    <w:p w14:paraId="565DD479" w14:textId="4DD4B1AC" w:rsidR="009B1C67" w:rsidRDefault="009B1C6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_Toc131535879 \h </w:instrText>
      </w:r>
      <w:r>
        <w:fldChar w:fldCharType="separate"/>
      </w:r>
      <w:r>
        <w:t>188</w:t>
      </w:r>
      <w:r>
        <w:fldChar w:fldCharType="end"/>
      </w:r>
    </w:p>
    <w:p w14:paraId="68AD0198" w14:textId="165C6EC3" w:rsidR="009B1C67" w:rsidRDefault="009B1C67">
      <w:pPr>
        <w:pStyle w:val="TOC5"/>
        <w:rPr>
          <w:rFonts w:asciiTheme="minorHAnsi" w:hAnsiTheme="minorHAnsi" w:cstheme="minorBidi"/>
          <w:sz w:val="22"/>
          <w:szCs w:val="22"/>
          <w:lang w:eastAsia="en-GB"/>
        </w:rPr>
      </w:pPr>
      <w:r w:rsidRPr="00F86F53">
        <w:rPr>
          <w:rFonts w:eastAsia="SimSun"/>
        </w:rPr>
        <w:t>8.1.2.1.7</w:t>
      </w:r>
      <w:r>
        <w:rPr>
          <w:rFonts w:asciiTheme="minorHAnsi" w:hAnsiTheme="minorHAnsi" w:cstheme="minorBidi"/>
          <w:sz w:val="22"/>
          <w:szCs w:val="22"/>
          <w:lang w:eastAsia="en-GB"/>
        </w:rPr>
        <w:tab/>
      </w:r>
      <w:r w:rsidRPr="00F86F53">
        <w:rPr>
          <w:rFonts w:eastAsia="SimSun"/>
        </w:rPr>
        <w:t>Applicability of 2-step RA type requirements for different subcarrier spacings</w:t>
      </w:r>
      <w:r>
        <w:tab/>
      </w:r>
      <w:r>
        <w:fldChar w:fldCharType="begin"/>
      </w:r>
      <w:r>
        <w:instrText xml:space="preserve"> PAGEREF _Toc131535880 \h </w:instrText>
      </w:r>
      <w:r>
        <w:fldChar w:fldCharType="separate"/>
      </w:r>
      <w:r>
        <w:t>189</w:t>
      </w:r>
      <w:r>
        <w:fldChar w:fldCharType="end"/>
      </w:r>
    </w:p>
    <w:p w14:paraId="502303AD" w14:textId="26B9BD8A"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F86F53">
        <w:rPr>
          <w:snapToGrid w:val="0"/>
          <w:lang w:eastAsia="zh-CN"/>
        </w:rPr>
        <w:t>requirements</w:t>
      </w:r>
      <w:r>
        <w:tab/>
      </w:r>
      <w:r>
        <w:fldChar w:fldCharType="begin"/>
      </w:r>
      <w:r>
        <w:instrText xml:space="preserve"> PAGEREF _Toc131535881 \h </w:instrText>
      </w:r>
      <w:r>
        <w:fldChar w:fldCharType="separate"/>
      </w:r>
      <w:r>
        <w:t>189</w:t>
      </w:r>
      <w:r>
        <w:fldChar w:fldCharType="end"/>
      </w:r>
    </w:p>
    <w:p w14:paraId="6A50ED6B" w14:textId="2F921A13"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formats</w:t>
      </w:r>
      <w:r>
        <w:tab/>
      </w:r>
      <w:r>
        <w:fldChar w:fldCharType="begin"/>
      </w:r>
      <w:r>
        <w:instrText xml:space="preserve"> PAGEREF _Toc131535882 \h </w:instrText>
      </w:r>
      <w:r>
        <w:fldChar w:fldCharType="separate"/>
      </w:r>
      <w:r>
        <w:t>189</w:t>
      </w:r>
      <w:r>
        <w:fldChar w:fldCharType="end"/>
      </w:r>
    </w:p>
    <w:p w14:paraId="3DB11F74" w14:textId="22714A4E"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_Toc131535883 \h </w:instrText>
      </w:r>
      <w:r>
        <w:fldChar w:fldCharType="separate"/>
      </w:r>
      <w:r>
        <w:t>189</w:t>
      </w:r>
      <w:r>
        <w:fldChar w:fldCharType="end"/>
      </w:r>
    </w:p>
    <w:p w14:paraId="4F10691A" w14:textId="1014AF7C" w:rsidR="009B1C67" w:rsidRDefault="009B1C6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_Toc131535884 \h </w:instrText>
      </w:r>
      <w:r>
        <w:fldChar w:fldCharType="separate"/>
      </w:r>
      <w:r>
        <w:t>189</w:t>
      </w:r>
      <w:r>
        <w:fldChar w:fldCharType="end"/>
      </w:r>
    </w:p>
    <w:p w14:paraId="439CDA9E" w14:textId="66F046C6" w:rsidR="009B1C67" w:rsidRDefault="009B1C6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_Toc131535885 \h </w:instrText>
      </w:r>
      <w:r>
        <w:fldChar w:fldCharType="separate"/>
      </w:r>
      <w:r>
        <w:t>189</w:t>
      </w:r>
      <w:r>
        <w:fldChar w:fldCharType="end"/>
      </w:r>
    </w:p>
    <w:p w14:paraId="737BC6DF" w14:textId="0D3974F4"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F86F53">
        <w:rPr>
          <w:lang w:eastAsia="zh-CN"/>
        </w:rPr>
        <w:t>2</w:t>
      </w:r>
      <w:r>
        <w:t>.</w:t>
      </w:r>
      <w:r w:rsidRPr="00F86F53">
        <w:rPr>
          <w:lang w:eastAsia="zh-CN"/>
        </w:rPr>
        <w:t>5</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multi-slot PUCCH</w:t>
      </w:r>
      <w:r>
        <w:tab/>
      </w:r>
      <w:r>
        <w:fldChar w:fldCharType="begin"/>
      </w:r>
      <w:r>
        <w:instrText xml:space="preserve"> PAGEREF _Toc131535886 \h </w:instrText>
      </w:r>
      <w:r>
        <w:fldChar w:fldCharType="separate"/>
      </w:r>
      <w:r>
        <w:t>189</w:t>
      </w:r>
      <w:r>
        <w:fldChar w:fldCharType="end"/>
      </w:r>
    </w:p>
    <w:p w14:paraId="6E89534B" w14:textId="75141C54"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F86F53">
        <w:rPr>
          <w:lang w:eastAsia="zh-CN"/>
        </w:rPr>
        <w:t>2</w:t>
      </w:r>
      <w:r>
        <w:t>.</w:t>
      </w:r>
      <w:r w:rsidRPr="00F86F53">
        <w:rPr>
          <w:lang w:eastAsia="zh-CN"/>
        </w:rPr>
        <w:t>6</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PUCCH sub-slot based repetition</w:t>
      </w:r>
      <w:r>
        <w:tab/>
      </w:r>
      <w:r>
        <w:fldChar w:fldCharType="begin"/>
      </w:r>
      <w:r>
        <w:instrText xml:space="preserve"> PAGEREF _Toc131535887 \h </w:instrText>
      </w:r>
      <w:r>
        <w:fldChar w:fldCharType="separate"/>
      </w:r>
      <w:r>
        <w:t>189</w:t>
      </w:r>
      <w:r>
        <w:fldChar w:fldCharType="end"/>
      </w:r>
    </w:p>
    <w:p w14:paraId="254D4EDF" w14:textId="19B20393"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F86F53">
        <w:rPr>
          <w:snapToGrid w:val="0"/>
          <w:lang w:eastAsia="zh-CN"/>
        </w:rPr>
        <w:t>requirements</w:t>
      </w:r>
      <w:r>
        <w:tab/>
      </w:r>
      <w:r>
        <w:fldChar w:fldCharType="begin"/>
      </w:r>
      <w:r>
        <w:instrText xml:space="preserve"> PAGEREF _Toc131535888 \h </w:instrText>
      </w:r>
      <w:r>
        <w:fldChar w:fldCharType="separate"/>
      </w:r>
      <w:r>
        <w:t>190</w:t>
      </w:r>
      <w:r>
        <w:fldChar w:fldCharType="end"/>
      </w:r>
    </w:p>
    <w:p w14:paraId="21D786C6" w14:textId="6184C4F2"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formats</w:t>
      </w:r>
      <w:r>
        <w:tab/>
      </w:r>
      <w:r>
        <w:fldChar w:fldCharType="begin"/>
      </w:r>
      <w:r>
        <w:instrText xml:space="preserve"> PAGEREF _Toc131535889 \h </w:instrText>
      </w:r>
      <w:r>
        <w:fldChar w:fldCharType="separate"/>
      </w:r>
      <w:r>
        <w:t>190</w:t>
      </w:r>
      <w:r>
        <w:fldChar w:fldCharType="end"/>
      </w:r>
    </w:p>
    <w:p w14:paraId="645A1186" w14:textId="59AF564A"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_Toc131535890 \h </w:instrText>
      </w:r>
      <w:r>
        <w:fldChar w:fldCharType="separate"/>
      </w:r>
      <w:r>
        <w:t>190</w:t>
      </w:r>
      <w:r>
        <w:fldChar w:fldCharType="end"/>
      </w:r>
    </w:p>
    <w:p w14:paraId="6E5F3956" w14:textId="18937778" w:rsidR="009B1C67" w:rsidRDefault="009B1C6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_Toc131535891 \h </w:instrText>
      </w:r>
      <w:r>
        <w:fldChar w:fldCharType="separate"/>
      </w:r>
      <w:r>
        <w:t>190</w:t>
      </w:r>
      <w:r>
        <w:fldChar w:fldCharType="end"/>
      </w:r>
    </w:p>
    <w:p w14:paraId="56279B84" w14:textId="111B319B" w:rsidR="009B1C67" w:rsidRDefault="009B1C67">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_Toc131535892 \h </w:instrText>
      </w:r>
      <w:r>
        <w:fldChar w:fldCharType="separate"/>
      </w:r>
      <w:r>
        <w:t>190</w:t>
      </w:r>
      <w:r>
        <w:fldChar w:fldCharType="end"/>
      </w:r>
    </w:p>
    <w:p w14:paraId="4885F9C9" w14:textId="5C48C383"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F86F53">
        <w:rPr>
          <w:snapToGrid w:val="0"/>
          <w:lang w:eastAsia="zh-CN"/>
        </w:rPr>
        <w:t>requirements</w:t>
      </w:r>
      <w:r>
        <w:tab/>
      </w:r>
      <w:r>
        <w:fldChar w:fldCharType="begin"/>
      </w:r>
      <w:r>
        <w:instrText xml:space="preserve"> PAGEREF _Toc131535893 \h </w:instrText>
      </w:r>
      <w:r>
        <w:fldChar w:fldCharType="separate"/>
      </w:r>
      <w:r>
        <w:t>190</w:t>
      </w:r>
      <w:r>
        <w:fldChar w:fldCharType="end"/>
      </w:r>
    </w:p>
    <w:p w14:paraId="56CC5DE6" w14:textId="4E949F57" w:rsidR="009B1C67" w:rsidRDefault="009B1C67">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_Toc131535894 \h </w:instrText>
      </w:r>
      <w:r>
        <w:fldChar w:fldCharType="separate"/>
      </w:r>
      <w:r>
        <w:t>190</w:t>
      </w:r>
      <w:r>
        <w:fldChar w:fldCharType="end"/>
      </w:r>
    </w:p>
    <w:p w14:paraId="793B1E23" w14:textId="623F4F20" w:rsidR="009B1C67" w:rsidRDefault="009B1C67">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_Toc131535895 \h </w:instrText>
      </w:r>
      <w:r>
        <w:fldChar w:fldCharType="separate"/>
      </w:r>
      <w:r>
        <w:t>190</w:t>
      </w:r>
      <w:r>
        <w:fldChar w:fldCharType="end"/>
      </w:r>
    </w:p>
    <w:p w14:paraId="6C001FE5" w14:textId="6995DC07"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F86F53">
        <w:rPr>
          <w:snapToGrid w:val="0"/>
          <w:lang w:eastAsia="zh-CN"/>
        </w:rPr>
        <w:t>requirements</w:t>
      </w:r>
      <w:r>
        <w:tab/>
      </w:r>
      <w:r>
        <w:fldChar w:fldCharType="begin"/>
      </w:r>
      <w:r>
        <w:instrText xml:space="preserve"> PAGEREF _Toc131535896 \h </w:instrText>
      </w:r>
      <w:r>
        <w:fldChar w:fldCharType="separate"/>
      </w:r>
      <w:r>
        <w:t>190</w:t>
      </w:r>
      <w:r>
        <w:fldChar w:fldCharType="end"/>
      </w:r>
    </w:p>
    <w:p w14:paraId="5BD485B5" w14:textId="46CED24B" w:rsidR="009B1C67" w:rsidRDefault="009B1C67">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_Toc131535897 \h </w:instrText>
      </w:r>
      <w:r>
        <w:fldChar w:fldCharType="separate"/>
      </w:r>
      <w:r>
        <w:t>190</w:t>
      </w:r>
      <w:r>
        <w:fldChar w:fldCharType="end"/>
      </w:r>
    </w:p>
    <w:p w14:paraId="031A51CA" w14:textId="1E21CE73"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_Toc131535898 \h </w:instrText>
      </w:r>
      <w:r>
        <w:fldChar w:fldCharType="separate"/>
      </w:r>
      <w:r>
        <w:t>191</w:t>
      </w:r>
      <w:r>
        <w:fldChar w:fldCharType="end"/>
      </w:r>
    </w:p>
    <w:p w14:paraId="23C06E7A" w14:textId="22913B5A" w:rsidR="009B1C67" w:rsidRDefault="009B1C67">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_Toc131535899 \h </w:instrText>
      </w:r>
      <w:r>
        <w:fldChar w:fldCharType="separate"/>
      </w:r>
      <w:r>
        <w:t>191</w:t>
      </w:r>
      <w:r>
        <w:fldChar w:fldCharType="end"/>
      </w:r>
    </w:p>
    <w:p w14:paraId="285B0BBA" w14:textId="7998FC90" w:rsidR="009B1C67" w:rsidRDefault="009B1C67">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_Toc131535900 \h </w:instrText>
      </w:r>
      <w:r>
        <w:fldChar w:fldCharType="separate"/>
      </w:r>
      <w:r>
        <w:t>191</w:t>
      </w:r>
      <w:r>
        <w:fldChar w:fldCharType="end"/>
      </w:r>
    </w:p>
    <w:p w14:paraId="47DD9B0A" w14:textId="22F0661F" w:rsidR="009B1C67" w:rsidRDefault="009B1C67">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_Toc131535901 \h </w:instrText>
      </w:r>
      <w:r>
        <w:fldChar w:fldCharType="separate"/>
      </w:r>
      <w:r>
        <w:t>191</w:t>
      </w:r>
      <w:r>
        <w:fldChar w:fldCharType="end"/>
      </w:r>
    </w:p>
    <w:p w14:paraId="1B919884" w14:textId="60F14F6D"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F86F53">
        <w:rPr>
          <w:snapToGrid w:val="0"/>
          <w:lang w:eastAsia="zh-CN"/>
        </w:rPr>
        <w:t>requirements</w:t>
      </w:r>
      <w:r>
        <w:tab/>
      </w:r>
      <w:r>
        <w:fldChar w:fldCharType="begin"/>
      </w:r>
      <w:r>
        <w:instrText xml:space="preserve"> PAGEREF _Toc131535902 \h </w:instrText>
      </w:r>
      <w:r>
        <w:fldChar w:fldCharType="separate"/>
      </w:r>
      <w:r>
        <w:t>191</w:t>
      </w:r>
      <w:r>
        <w:fldChar w:fldCharType="end"/>
      </w:r>
    </w:p>
    <w:p w14:paraId="3B94B72D" w14:textId="21CD64FF" w:rsidR="009B1C67" w:rsidRDefault="009B1C67">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_Toc131535903 \h </w:instrText>
      </w:r>
      <w:r>
        <w:fldChar w:fldCharType="separate"/>
      </w:r>
      <w:r>
        <w:t>191</w:t>
      </w:r>
      <w:r>
        <w:fldChar w:fldCharType="end"/>
      </w:r>
    </w:p>
    <w:p w14:paraId="53440E2A" w14:textId="76C85CC3"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formats</w:t>
      </w:r>
      <w:r>
        <w:tab/>
      </w:r>
      <w:r>
        <w:fldChar w:fldCharType="begin"/>
      </w:r>
      <w:r>
        <w:instrText xml:space="preserve"> PAGEREF _Toc131535904 \h </w:instrText>
      </w:r>
      <w:r>
        <w:fldChar w:fldCharType="separate"/>
      </w:r>
      <w:r>
        <w:t>191</w:t>
      </w:r>
      <w:r>
        <w:fldChar w:fldCharType="end"/>
      </w:r>
    </w:p>
    <w:p w14:paraId="74E052C5" w14:textId="0F960A43"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_Toc131535905 \h </w:instrText>
      </w:r>
      <w:r>
        <w:fldChar w:fldCharType="separate"/>
      </w:r>
      <w:r>
        <w:t>191</w:t>
      </w:r>
      <w:r>
        <w:fldChar w:fldCharType="end"/>
      </w:r>
    </w:p>
    <w:p w14:paraId="5CD456E3" w14:textId="783893D3" w:rsidR="009B1C67" w:rsidRDefault="009B1C67">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_Toc131535906 \h </w:instrText>
      </w:r>
      <w:r>
        <w:fldChar w:fldCharType="separate"/>
      </w:r>
      <w:r>
        <w:t>191</w:t>
      </w:r>
      <w:r>
        <w:fldChar w:fldCharType="end"/>
      </w:r>
    </w:p>
    <w:p w14:paraId="59161E1A" w14:textId="714BD9F0" w:rsidR="009B1C67" w:rsidRDefault="009B1C67">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F86F53">
        <w:rPr>
          <w:snapToGrid w:val="0"/>
          <w:lang w:eastAsia="zh-CN"/>
        </w:rPr>
        <w:t xml:space="preserve">requirements for PRACH </w:t>
      </w:r>
      <w:r>
        <w:t>with L</w:t>
      </w:r>
      <w:r w:rsidRPr="00F86F53">
        <w:rPr>
          <w:vertAlign w:val="subscript"/>
        </w:rPr>
        <w:t>RA</w:t>
      </w:r>
      <w:r>
        <w:t xml:space="preserve"> =1151 and L</w:t>
      </w:r>
      <w:r w:rsidRPr="00F86F53">
        <w:rPr>
          <w:vertAlign w:val="subscript"/>
        </w:rPr>
        <w:t>RA</w:t>
      </w:r>
      <w:r>
        <w:t xml:space="preserve"> =571</w:t>
      </w:r>
      <w:r>
        <w:tab/>
      </w:r>
      <w:r>
        <w:fldChar w:fldCharType="begin"/>
      </w:r>
      <w:r>
        <w:instrText xml:space="preserve"> PAGEREF _Toc131535907 \h </w:instrText>
      </w:r>
      <w:r>
        <w:fldChar w:fldCharType="separate"/>
      </w:r>
      <w:r>
        <w:t>192</w:t>
      </w:r>
      <w:r>
        <w:fldChar w:fldCharType="end"/>
      </w:r>
    </w:p>
    <w:p w14:paraId="408DAAE7" w14:textId="42283443"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formats</w:t>
      </w:r>
      <w:r>
        <w:tab/>
      </w:r>
      <w:r>
        <w:fldChar w:fldCharType="begin"/>
      </w:r>
      <w:r>
        <w:instrText xml:space="preserve"> PAGEREF _Toc131535908 \h </w:instrText>
      </w:r>
      <w:r>
        <w:fldChar w:fldCharType="separate"/>
      </w:r>
      <w:r>
        <w:t>192</w:t>
      </w:r>
      <w:r>
        <w:fldChar w:fldCharType="end"/>
      </w:r>
    </w:p>
    <w:p w14:paraId="15E2497F" w14:textId="17402EF7" w:rsidR="009B1C67" w:rsidRDefault="009B1C67">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F86F53">
        <w:rPr>
          <w:snapToGrid w:val="0"/>
          <w:lang w:eastAsia="zh-CN"/>
        </w:rPr>
        <w:t>requirements for different subcarrier spacings</w:t>
      </w:r>
      <w:r>
        <w:tab/>
      </w:r>
      <w:r>
        <w:fldChar w:fldCharType="begin"/>
      </w:r>
      <w:r>
        <w:instrText xml:space="preserve"> PAGEREF _Toc131535909 \h </w:instrText>
      </w:r>
      <w:r>
        <w:fldChar w:fldCharType="separate"/>
      </w:r>
      <w:r>
        <w:t>192</w:t>
      </w:r>
      <w:r>
        <w:fldChar w:fldCharType="end"/>
      </w:r>
    </w:p>
    <w:p w14:paraId="252A3DFE" w14:textId="4680CF4D" w:rsidR="009B1C67" w:rsidRDefault="009B1C67">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_Toc131535910 \h </w:instrText>
      </w:r>
      <w:r>
        <w:fldChar w:fldCharType="separate"/>
      </w:r>
      <w:r>
        <w:t>192</w:t>
      </w:r>
      <w:r>
        <w:fldChar w:fldCharType="end"/>
      </w:r>
    </w:p>
    <w:p w14:paraId="6098FD3B" w14:textId="0E61371E" w:rsidR="009B1C67" w:rsidRDefault="009B1C67">
      <w:pPr>
        <w:pStyle w:val="TOC4"/>
        <w:rPr>
          <w:rFonts w:asciiTheme="minorHAnsi" w:hAnsiTheme="minorHAnsi" w:cstheme="minorBidi"/>
          <w:sz w:val="22"/>
          <w:szCs w:val="22"/>
          <w:lang w:eastAsia="en-GB"/>
        </w:rPr>
      </w:pPr>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_Toc131535911 \h </w:instrText>
      </w:r>
      <w:r>
        <w:fldChar w:fldCharType="separate"/>
      </w:r>
      <w:r>
        <w:t>192</w:t>
      </w:r>
      <w:r>
        <w:fldChar w:fldCharType="end"/>
      </w:r>
    </w:p>
    <w:p w14:paraId="6837B6F8" w14:textId="0C9426CB" w:rsidR="009B1C67" w:rsidRDefault="009B1C67">
      <w:pPr>
        <w:pStyle w:val="TOC5"/>
        <w:rPr>
          <w:rFonts w:asciiTheme="minorHAnsi" w:hAnsiTheme="minorHAnsi" w:cstheme="minorBidi"/>
          <w:sz w:val="22"/>
          <w:szCs w:val="22"/>
          <w:lang w:eastAsia="en-GB"/>
        </w:rPr>
      </w:pPr>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_Toc131535912 \h </w:instrText>
      </w:r>
      <w:r>
        <w:fldChar w:fldCharType="separate"/>
      </w:r>
      <w:r>
        <w:t>192</w:t>
      </w:r>
      <w:r>
        <w:fldChar w:fldCharType="end"/>
      </w:r>
    </w:p>
    <w:p w14:paraId="3C732F92" w14:textId="125FB63E" w:rsidR="009B1C67" w:rsidRDefault="009B1C67">
      <w:pPr>
        <w:pStyle w:val="TOC4"/>
        <w:rPr>
          <w:rFonts w:asciiTheme="minorHAnsi" w:hAnsiTheme="minorHAnsi" w:cstheme="minorBidi"/>
          <w:sz w:val="22"/>
          <w:szCs w:val="22"/>
          <w:lang w:eastAsia="en-GB"/>
        </w:rPr>
      </w:pPr>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_Toc131535913 \h </w:instrText>
      </w:r>
      <w:r>
        <w:fldChar w:fldCharType="separate"/>
      </w:r>
      <w:r>
        <w:t>192</w:t>
      </w:r>
      <w:r>
        <w:fldChar w:fldCharType="end"/>
      </w:r>
    </w:p>
    <w:p w14:paraId="29F4C7F6" w14:textId="7CAD8905" w:rsidR="009B1C67" w:rsidRDefault="009B1C67">
      <w:pPr>
        <w:pStyle w:val="TOC5"/>
        <w:rPr>
          <w:rFonts w:asciiTheme="minorHAnsi" w:hAnsiTheme="minorHAnsi" w:cstheme="minorBidi"/>
          <w:sz w:val="22"/>
          <w:szCs w:val="22"/>
          <w:lang w:eastAsia="en-GB"/>
        </w:rPr>
      </w:pPr>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_Toc131535914 \h </w:instrText>
      </w:r>
      <w:r>
        <w:fldChar w:fldCharType="separate"/>
      </w:r>
      <w:r>
        <w:t>192</w:t>
      </w:r>
      <w:r>
        <w:fldChar w:fldCharType="end"/>
      </w:r>
    </w:p>
    <w:p w14:paraId="2EA7ECA1" w14:textId="5F174126" w:rsidR="009B1C67" w:rsidRDefault="009B1C67">
      <w:pPr>
        <w:pStyle w:val="TOC5"/>
        <w:rPr>
          <w:rFonts w:asciiTheme="minorHAnsi" w:hAnsiTheme="minorHAnsi" w:cstheme="minorBidi"/>
          <w:sz w:val="22"/>
          <w:szCs w:val="22"/>
          <w:lang w:eastAsia="en-GB"/>
        </w:rPr>
      </w:pPr>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_Toc131535915 \h </w:instrText>
      </w:r>
      <w:r>
        <w:fldChar w:fldCharType="separate"/>
      </w:r>
      <w:r>
        <w:t>192</w:t>
      </w:r>
      <w:r>
        <w:fldChar w:fldCharType="end"/>
      </w:r>
    </w:p>
    <w:p w14:paraId="7B2DA22B" w14:textId="75668F78" w:rsidR="009B1C67" w:rsidRDefault="009B1C67">
      <w:pPr>
        <w:pStyle w:val="TOC5"/>
        <w:rPr>
          <w:rFonts w:asciiTheme="minorHAnsi" w:hAnsiTheme="minorHAnsi" w:cstheme="minorBidi"/>
          <w:sz w:val="22"/>
          <w:szCs w:val="22"/>
          <w:lang w:eastAsia="en-GB"/>
        </w:rPr>
      </w:pPr>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_Toc131535916 \h </w:instrText>
      </w:r>
      <w:r>
        <w:fldChar w:fldCharType="separate"/>
      </w:r>
      <w:r>
        <w:t>192</w:t>
      </w:r>
      <w:r>
        <w:fldChar w:fldCharType="end"/>
      </w:r>
    </w:p>
    <w:p w14:paraId="20B348FA" w14:textId="7EEA91F6" w:rsidR="009B1C67" w:rsidRDefault="009B1C67">
      <w:pPr>
        <w:pStyle w:val="TOC4"/>
        <w:rPr>
          <w:rFonts w:asciiTheme="minorHAnsi" w:hAnsiTheme="minorHAnsi" w:cstheme="minorBidi"/>
          <w:sz w:val="22"/>
          <w:szCs w:val="22"/>
          <w:lang w:eastAsia="en-GB"/>
        </w:rPr>
      </w:pPr>
      <w:r>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_Toc131535917 \h </w:instrText>
      </w:r>
      <w:r>
        <w:fldChar w:fldCharType="separate"/>
      </w:r>
      <w:r>
        <w:t>192</w:t>
      </w:r>
      <w:r>
        <w:fldChar w:fldCharType="end"/>
      </w:r>
    </w:p>
    <w:p w14:paraId="19037451" w14:textId="3C4C259B" w:rsidR="009B1C67" w:rsidRDefault="009B1C67">
      <w:pPr>
        <w:pStyle w:val="TOC5"/>
        <w:rPr>
          <w:rFonts w:asciiTheme="minorHAnsi" w:hAnsiTheme="minorHAnsi" w:cstheme="minorBidi"/>
          <w:sz w:val="22"/>
          <w:szCs w:val="22"/>
          <w:lang w:eastAsia="en-GB"/>
        </w:rPr>
      </w:pPr>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_Toc131535918 \h </w:instrText>
      </w:r>
      <w:r>
        <w:fldChar w:fldCharType="separate"/>
      </w:r>
      <w:r>
        <w:t>192</w:t>
      </w:r>
      <w:r>
        <w:fldChar w:fldCharType="end"/>
      </w:r>
    </w:p>
    <w:p w14:paraId="34920491" w14:textId="3C4F9C7B" w:rsidR="009B1C67" w:rsidRDefault="009B1C67">
      <w:pPr>
        <w:pStyle w:val="TOC5"/>
        <w:rPr>
          <w:rFonts w:asciiTheme="minorHAnsi" w:hAnsiTheme="minorHAnsi" w:cstheme="minorBidi"/>
          <w:sz w:val="22"/>
          <w:szCs w:val="22"/>
          <w:lang w:eastAsia="en-GB"/>
        </w:rPr>
      </w:pPr>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_Toc131535919 \h </w:instrText>
      </w:r>
      <w:r>
        <w:fldChar w:fldCharType="separate"/>
      </w:r>
      <w:r>
        <w:t>193</w:t>
      </w:r>
      <w:r>
        <w:fldChar w:fldCharType="end"/>
      </w:r>
    </w:p>
    <w:p w14:paraId="60C610E8" w14:textId="4E216ED4" w:rsidR="009B1C67" w:rsidRDefault="009B1C6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_Toc131535920 \h </w:instrText>
      </w:r>
      <w:r>
        <w:fldChar w:fldCharType="separate"/>
      </w:r>
      <w:r>
        <w:t>193</w:t>
      </w:r>
      <w:r>
        <w:fldChar w:fldCharType="end"/>
      </w:r>
    </w:p>
    <w:p w14:paraId="29837324" w14:textId="0F186099" w:rsidR="009B1C67" w:rsidRDefault="009B1C6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_Toc131535921 \h </w:instrText>
      </w:r>
      <w:r>
        <w:fldChar w:fldCharType="separate"/>
      </w:r>
      <w:r>
        <w:t>193</w:t>
      </w:r>
      <w:r>
        <w:fldChar w:fldCharType="end"/>
      </w:r>
    </w:p>
    <w:p w14:paraId="32E50445" w14:textId="75CF36F3" w:rsidR="009B1C67" w:rsidRDefault="009B1C6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_Toc131535922 \h </w:instrText>
      </w:r>
      <w:r>
        <w:fldChar w:fldCharType="separate"/>
      </w:r>
      <w:r>
        <w:t>193</w:t>
      </w:r>
      <w:r>
        <w:fldChar w:fldCharType="end"/>
      </w:r>
    </w:p>
    <w:p w14:paraId="16E19CE4" w14:textId="58F34AC0" w:rsidR="009B1C67" w:rsidRDefault="009B1C6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_Toc131535923 \h </w:instrText>
      </w:r>
      <w:r>
        <w:fldChar w:fldCharType="separate"/>
      </w:r>
      <w:r>
        <w:t>193</w:t>
      </w:r>
      <w:r>
        <w:fldChar w:fldCharType="end"/>
      </w:r>
    </w:p>
    <w:p w14:paraId="684C97CA" w14:textId="0BEA7A99" w:rsidR="009B1C67" w:rsidRDefault="009B1C6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_Toc131535924 \h </w:instrText>
      </w:r>
      <w:r>
        <w:fldChar w:fldCharType="separate"/>
      </w:r>
      <w:r>
        <w:t>193</w:t>
      </w:r>
      <w:r>
        <w:fldChar w:fldCharType="end"/>
      </w:r>
    </w:p>
    <w:p w14:paraId="5D680CBA" w14:textId="3F201164" w:rsidR="009B1C67" w:rsidRDefault="009B1C6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_Toc131535925 \h </w:instrText>
      </w:r>
      <w:r>
        <w:fldChar w:fldCharType="separate"/>
      </w:r>
      <w:r>
        <w:t>193</w:t>
      </w:r>
      <w:r>
        <w:fldChar w:fldCharType="end"/>
      </w:r>
    </w:p>
    <w:p w14:paraId="7BBD2E6F" w14:textId="1EFBE942" w:rsidR="009B1C67" w:rsidRDefault="009B1C6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_Toc131535926 \h </w:instrText>
      </w:r>
      <w:r>
        <w:fldChar w:fldCharType="separate"/>
      </w:r>
      <w:r>
        <w:t>193</w:t>
      </w:r>
      <w:r>
        <w:fldChar w:fldCharType="end"/>
      </w:r>
    </w:p>
    <w:p w14:paraId="23AB43A0" w14:textId="622327EC" w:rsidR="009B1C67" w:rsidRDefault="009B1C6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_Toc131535927 \h </w:instrText>
      </w:r>
      <w:r>
        <w:fldChar w:fldCharType="separate"/>
      </w:r>
      <w:r>
        <w:t>193</w:t>
      </w:r>
      <w:r>
        <w:fldChar w:fldCharType="end"/>
      </w:r>
    </w:p>
    <w:p w14:paraId="7C4E08CB" w14:textId="38784625" w:rsidR="009B1C67" w:rsidRDefault="009B1C6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_Toc131535928 \h </w:instrText>
      </w:r>
      <w:r>
        <w:fldChar w:fldCharType="separate"/>
      </w:r>
      <w:r>
        <w:t>194</w:t>
      </w:r>
      <w:r>
        <w:fldChar w:fldCharType="end"/>
      </w:r>
    </w:p>
    <w:p w14:paraId="58B45260" w14:textId="77A04A86" w:rsidR="009B1C67" w:rsidRDefault="009B1C6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F86F53">
        <w:rPr>
          <w:rFonts w:eastAsia="Malgun Gothic"/>
        </w:rPr>
        <w:t xml:space="preserve">transform </w:t>
      </w:r>
      <w:r>
        <w:rPr>
          <w:lang w:eastAsia="zh-CN"/>
        </w:rPr>
        <w:t>precoding enabled</w:t>
      </w:r>
      <w:r>
        <w:tab/>
      </w:r>
      <w:r>
        <w:fldChar w:fldCharType="begin"/>
      </w:r>
      <w:r>
        <w:instrText xml:space="preserve"> PAGEREF _Toc131535929 \h </w:instrText>
      </w:r>
      <w:r>
        <w:fldChar w:fldCharType="separate"/>
      </w:r>
      <w:r>
        <w:t>202</w:t>
      </w:r>
      <w:r>
        <w:fldChar w:fldCharType="end"/>
      </w:r>
    </w:p>
    <w:p w14:paraId="18C905D1" w14:textId="35D81354" w:rsidR="009B1C67" w:rsidRDefault="009B1C6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_Toc131535930 \h </w:instrText>
      </w:r>
      <w:r>
        <w:fldChar w:fldCharType="separate"/>
      </w:r>
      <w:r>
        <w:t>202</w:t>
      </w:r>
      <w:r>
        <w:fldChar w:fldCharType="end"/>
      </w:r>
    </w:p>
    <w:p w14:paraId="72F0EDB4" w14:textId="5C0AEE57" w:rsidR="009B1C67" w:rsidRDefault="009B1C6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_Toc131535931 \h </w:instrText>
      </w:r>
      <w:r>
        <w:fldChar w:fldCharType="separate"/>
      </w:r>
      <w:r>
        <w:t>202</w:t>
      </w:r>
      <w:r>
        <w:fldChar w:fldCharType="end"/>
      </w:r>
    </w:p>
    <w:p w14:paraId="1FDBF6DF" w14:textId="499C007E" w:rsidR="009B1C67" w:rsidRDefault="009B1C6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_Toc131535932 \h </w:instrText>
      </w:r>
      <w:r>
        <w:fldChar w:fldCharType="separate"/>
      </w:r>
      <w:r>
        <w:t>202</w:t>
      </w:r>
      <w:r>
        <w:fldChar w:fldCharType="end"/>
      </w:r>
    </w:p>
    <w:p w14:paraId="549A92D1" w14:textId="5672F2A6" w:rsidR="009B1C67" w:rsidRDefault="009B1C6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_Toc131535933 \h </w:instrText>
      </w:r>
      <w:r>
        <w:fldChar w:fldCharType="separate"/>
      </w:r>
      <w:r>
        <w:t>202</w:t>
      </w:r>
      <w:r>
        <w:fldChar w:fldCharType="end"/>
      </w:r>
    </w:p>
    <w:p w14:paraId="48FF328B" w14:textId="7896D0A9" w:rsidR="009B1C67" w:rsidRDefault="009B1C6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_Toc131535934 \h </w:instrText>
      </w:r>
      <w:r>
        <w:fldChar w:fldCharType="separate"/>
      </w:r>
      <w:r>
        <w:t>202</w:t>
      </w:r>
      <w:r>
        <w:fldChar w:fldCharType="end"/>
      </w:r>
    </w:p>
    <w:p w14:paraId="0142D771" w14:textId="311D8C45" w:rsidR="009B1C67" w:rsidRDefault="009B1C6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_Toc131535935 \h </w:instrText>
      </w:r>
      <w:r>
        <w:fldChar w:fldCharType="separate"/>
      </w:r>
      <w:r>
        <w:t>203</w:t>
      </w:r>
      <w:r>
        <w:fldChar w:fldCharType="end"/>
      </w:r>
    </w:p>
    <w:p w14:paraId="7C4FAE76" w14:textId="41F08E4F" w:rsidR="009B1C67" w:rsidRDefault="009B1C6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_Toc131535936 \h </w:instrText>
      </w:r>
      <w:r>
        <w:fldChar w:fldCharType="separate"/>
      </w:r>
      <w:r>
        <w:t>204</w:t>
      </w:r>
      <w:r>
        <w:fldChar w:fldCharType="end"/>
      </w:r>
    </w:p>
    <w:p w14:paraId="17E4EFB7" w14:textId="2D157098" w:rsidR="009B1C67" w:rsidRDefault="009B1C67">
      <w:pPr>
        <w:pStyle w:val="TOC3"/>
        <w:rPr>
          <w:rFonts w:asciiTheme="minorHAnsi" w:hAnsiTheme="minorHAnsi" w:cstheme="minorBidi"/>
          <w:sz w:val="22"/>
          <w:szCs w:val="22"/>
          <w:lang w:eastAsia="en-GB"/>
        </w:rPr>
      </w:pPr>
      <w:r w:rsidRPr="00F86F53">
        <w:rPr>
          <w:rFonts w:eastAsia="SimSun"/>
        </w:rPr>
        <w:t>8.2.3</w:t>
      </w:r>
      <w:r>
        <w:rPr>
          <w:rFonts w:asciiTheme="minorHAnsi" w:hAnsiTheme="minorHAnsi" w:cstheme="minorBidi"/>
          <w:sz w:val="22"/>
          <w:szCs w:val="22"/>
          <w:lang w:eastAsia="en-GB"/>
        </w:rPr>
        <w:tab/>
      </w:r>
      <w:r w:rsidRPr="00F86F53">
        <w:rPr>
          <w:rFonts w:eastAsia="SimSun"/>
        </w:rPr>
        <w:t>Performance requirements for UCI multiplexed on PUSCH</w:t>
      </w:r>
      <w:r>
        <w:tab/>
      </w:r>
      <w:r>
        <w:fldChar w:fldCharType="begin"/>
      </w:r>
      <w:r>
        <w:instrText xml:space="preserve"> PAGEREF _Toc131535937 \h </w:instrText>
      </w:r>
      <w:r>
        <w:fldChar w:fldCharType="separate"/>
      </w:r>
      <w:r>
        <w:t>204</w:t>
      </w:r>
      <w:r>
        <w:fldChar w:fldCharType="end"/>
      </w:r>
    </w:p>
    <w:p w14:paraId="44CCEE76" w14:textId="5136B465" w:rsidR="009B1C67" w:rsidRDefault="009B1C6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_Toc131535938 \h </w:instrText>
      </w:r>
      <w:r>
        <w:fldChar w:fldCharType="separate"/>
      </w:r>
      <w:r>
        <w:t>204</w:t>
      </w:r>
      <w:r>
        <w:fldChar w:fldCharType="end"/>
      </w:r>
    </w:p>
    <w:p w14:paraId="04E4FA70" w14:textId="3763615D" w:rsidR="009B1C67" w:rsidRDefault="009B1C6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_Toc131535939 \h </w:instrText>
      </w:r>
      <w:r>
        <w:fldChar w:fldCharType="separate"/>
      </w:r>
      <w:r>
        <w:t>205</w:t>
      </w:r>
      <w:r>
        <w:fldChar w:fldCharType="end"/>
      </w:r>
    </w:p>
    <w:p w14:paraId="5F685ECC" w14:textId="384523F9" w:rsidR="009B1C67" w:rsidRDefault="009B1C6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_Toc131535940 \h </w:instrText>
      </w:r>
      <w:r>
        <w:fldChar w:fldCharType="separate"/>
      </w:r>
      <w:r>
        <w:t>205</w:t>
      </w:r>
      <w:r>
        <w:fldChar w:fldCharType="end"/>
      </w:r>
    </w:p>
    <w:p w14:paraId="42099638" w14:textId="67A6F9D4" w:rsidR="009B1C67" w:rsidRDefault="009B1C6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_Toc131535941 \h </w:instrText>
      </w:r>
      <w:r>
        <w:fldChar w:fldCharType="separate"/>
      </w:r>
      <w:r>
        <w:t>205</w:t>
      </w:r>
      <w:r>
        <w:fldChar w:fldCharType="end"/>
      </w:r>
    </w:p>
    <w:p w14:paraId="04D4C195" w14:textId="710EF347" w:rsidR="009B1C67" w:rsidRDefault="009B1C6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_Toc131535942 \h </w:instrText>
      </w:r>
      <w:r>
        <w:fldChar w:fldCharType="separate"/>
      </w:r>
      <w:r>
        <w:t>205</w:t>
      </w:r>
      <w:r>
        <w:fldChar w:fldCharType="end"/>
      </w:r>
    </w:p>
    <w:p w14:paraId="71131F6F" w14:textId="2FB8EF39" w:rsidR="009B1C67" w:rsidRDefault="009B1C6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_Toc131535943 \h </w:instrText>
      </w:r>
      <w:r>
        <w:fldChar w:fldCharType="separate"/>
      </w:r>
      <w:r>
        <w:t>205</w:t>
      </w:r>
      <w:r>
        <w:fldChar w:fldCharType="end"/>
      </w:r>
    </w:p>
    <w:p w14:paraId="05A9C8E8" w14:textId="75FE0A73" w:rsidR="009B1C67" w:rsidRDefault="009B1C6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_Toc131535944 \h </w:instrText>
      </w:r>
      <w:r>
        <w:fldChar w:fldCharType="separate"/>
      </w:r>
      <w:r>
        <w:t>206</w:t>
      </w:r>
      <w:r>
        <w:fldChar w:fldCharType="end"/>
      </w:r>
    </w:p>
    <w:p w14:paraId="5D8D2F31" w14:textId="5B4BE9EF" w:rsidR="009B1C67" w:rsidRDefault="009B1C67">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_Toc131535945 \h </w:instrText>
      </w:r>
      <w:r>
        <w:fldChar w:fldCharType="separate"/>
      </w:r>
      <w:r>
        <w:t>207</w:t>
      </w:r>
      <w:r>
        <w:fldChar w:fldCharType="end"/>
      </w:r>
    </w:p>
    <w:p w14:paraId="0C584C83" w14:textId="490F8AF6" w:rsidR="009B1C67" w:rsidRDefault="009B1C67">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_Toc131535946 \h </w:instrText>
      </w:r>
      <w:r>
        <w:fldChar w:fldCharType="separate"/>
      </w:r>
      <w:r>
        <w:t>207</w:t>
      </w:r>
      <w:r>
        <w:fldChar w:fldCharType="end"/>
      </w:r>
    </w:p>
    <w:p w14:paraId="327BEBAC" w14:textId="6732A97A" w:rsidR="009B1C67" w:rsidRDefault="009B1C67">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_Toc131535947 \h </w:instrText>
      </w:r>
      <w:r>
        <w:fldChar w:fldCharType="separate"/>
      </w:r>
      <w:r>
        <w:t>207</w:t>
      </w:r>
      <w:r>
        <w:fldChar w:fldCharType="end"/>
      </w:r>
    </w:p>
    <w:p w14:paraId="570CF428" w14:textId="12C91076" w:rsidR="009B1C67" w:rsidRDefault="009B1C67">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_Toc131535948 \h </w:instrText>
      </w:r>
      <w:r>
        <w:fldChar w:fldCharType="separate"/>
      </w:r>
      <w:r>
        <w:t>207</w:t>
      </w:r>
      <w:r>
        <w:fldChar w:fldCharType="end"/>
      </w:r>
    </w:p>
    <w:p w14:paraId="26FF9818" w14:textId="70248BE2" w:rsidR="009B1C67" w:rsidRDefault="009B1C67">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_Toc131535949 \h </w:instrText>
      </w:r>
      <w:r>
        <w:fldChar w:fldCharType="separate"/>
      </w:r>
      <w:r>
        <w:t>208</w:t>
      </w:r>
      <w:r>
        <w:fldChar w:fldCharType="end"/>
      </w:r>
    </w:p>
    <w:p w14:paraId="367AAA55" w14:textId="4F002F57" w:rsidR="009B1C67" w:rsidRDefault="009B1C67">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_Toc131535950 \h </w:instrText>
      </w:r>
      <w:r>
        <w:fldChar w:fldCharType="separate"/>
      </w:r>
      <w:r>
        <w:t>208</w:t>
      </w:r>
      <w:r>
        <w:fldChar w:fldCharType="end"/>
      </w:r>
    </w:p>
    <w:p w14:paraId="1AE56203" w14:textId="2A6795CB" w:rsidR="009B1C67" w:rsidRDefault="009B1C67">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_Toc131535951 \h </w:instrText>
      </w:r>
      <w:r>
        <w:fldChar w:fldCharType="separate"/>
      </w:r>
      <w:r>
        <w:t>208</w:t>
      </w:r>
      <w:r>
        <w:fldChar w:fldCharType="end"/>
      </w:r>
    </w:p>
    <w:p w14:paraId="6CEDCC7A" w14:textId="29D2CE9E" w:rsidR="009B1C67" w:rsidRDefault="009B1C67">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_Toc131535952 \h </w:instrText>
      </w:r>
      <w:r>
        <w:fldChar w:fldCharType="separate"/>
      </w:r>
      <w:r>
        <w:t>209</w:t>
      </w:r>
      <w:r>
        <w:fldChar w:fldCharType="end"/>
      </w:r>
    </w:p>
    <w:p w14:paraId="79CA57C8" w14:textId="2519A5A1" w:rsidR="009B1C67" w:rsidRDefault="009B1C67">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_Toc131535953 \h </w:instrText>
      </w:r>
      <w:r>
        <w:fldChar w:fldCharType="separate"/>
      </w:r>
      <w:r>
        <w:t>212</w:t>
      </w:r>
      <w:r>
        <w:fldChar w:fldCharType="end"/>
      </w:r>
    </w:p>
    <w:p w14:paraId="62969069" w14:textId="40539F27" w:rsidR="009B1C67" w:rsidRDefault="009B1C67">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_Toc131535954 \h </w:instrText>
      </w:r>
      <w:r>
        <w:fldChar w:fldCharType="separate"/>
      </w:r>
      <w:r>
        <w:t>212</w:t>
      </w:r>
      <w:r>
        <w:fldChar w:fldCharType="end"/>
      </w:r>
    </w:p>
    <w:p w14:paraId="452EF69E" w14:textId="5B52FF0A" w:rsidR="009B1C67" w:rsidRDefault="009B1C67">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_Toc131535955 \h </w:instrText>
      </w:r>
      <w:r>
        <w:fldChar w:fldCharType="separate"/>
      </w:r>
      <w:r>
        <w:t>212</w:t>
      </w:r>
      <w:r>
        <w:fldChar w:fldCharType="end"/>
      </w:r>
    </w:p>
    <w:p w14:paraId="35B7E982" w14:textId="34E47FCD" w:rsidR="009B1C67" w:rsidRDefault="009B1C67">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_Toc131535956 \h </w:instrText>
      </w:r>
      <w:r>
        <w:fldChar w:fldCharType="separate"/>
      </w:r>
      <w:r>
        <w:t>212</w:t>
      </w:r>
      <w:r>
        <w:fldChar w:fldCharType="end"/>
      </w:r>
    </w:p>
    <w:p w14:paraId="6B85FF75" w14:textId="17E8CA3D" w:rsidR="009B1C67" w:rsidRDefault="009B1C67">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_Toc131535957 \h </w:instrText>
      </w:r>
      <w:r>
        <w:fldChar w:fldCharType="separate"/>
      </w:r>
      <w:r>
        <w:t>212</w:t>
      </w:r>
      <w:r>
        <w:fldChar w:fldCharType="end"/>
      </w:r>
    </w:p>
    <w:p w14:paraId="0EA6268A" w14:textId="1B3A3F9F" w:rsidR="009B1C67" w:rsidRDefault="009B1C67">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_Toc131535958 \h </w:instrText>
      </w:r>
      <w:r>
        <w:fldChar w:fldCharType="separate"/>
      </w:r>
      <w:r>
        <w:t>212</w:t>
      </w:r>
      <w:r>
        <w:fldChar w:fldCharType="end"/>
      </w:r>
    </w:p>
    <w:p w14:paraId="17213980" w14:textId="5FCA308F" w:rsidR="009B1C67" w:rsidRDefault="009B1C67">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_Toc131535959 \h </w:instrText>
      </w:r>
      <w:r>
        <w:fldChar w:fldCharType="separate"/>
      </w:r>
      <w:r>
        <w:t>212</w:t>
      </w:r>
      <w:r>
        <w:fldChar w:fldCharType="end"/>
      </w:r>
    </w:p>
    <w:p w14:paraId="70A7B445" w14:textId="0174435B" w:rsidR="009B1C67" w:rsidRDefault="009B1C67">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_Toc131535960 \h </w:instrText>
      </w:r>
      <w:r>
        <w:fldChar w:fldCharType="separate"/>
      </w:r>
      <w:r>
        <w:t>215</w:t>
      </w:r>
      <w:r>
        <w:fldChar w:fldCharType="end"/>
      </w:r>
    </w:p>
    <w:p w14:paraId="6CBBB3EC" w14:textId="34062327" w:rsidR="009B1C67" w:rsidRDefault="009B1C67">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_Toc131535961 \h </w:instrText>
      </w:r>
      <w:r>
        <w:fldChar w:fldCharType="separate"/>
      </w:r>
      <w:r>
        <w:t>216</w:t>
      </w:r>
      <w:r>
        <w:fldChar w:fldCharType="end"/>
      </w:r>
    </w:p>
    <w:p w14:paraId="77F2647C" w14:textId="35A29C5A" w:rsidR="009B1C67" w:rsidRDefault="009B1C67">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_Toc131535962 \h </w:instrText>
      </w:r>
      <w:r>
        <w:fldChar w:fldCharType="separate"/>
      </w:r>
      <w:r>
        <w:t>216</w:t>
      </w:r>
      <w:r>
        <w:fldChar w:fldCharType="end"/>
      </w:r>
    </w:p>
    <w:p w14:paraId="2905DDB6" w14:textId="3BC840EC" w:rsidR="009B1C67" w:rsidRDefault="009B1C67">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_Toc131535963 \h </w:instrText>
      </w:r>
      <w:r>
        <w:fldChar w:fldCharType="separate"/>
      </w:r>
      <w:r>
        <w:t>216</w:t>
      </w:r>
      <w:r>
        <w:fldChar w:fldCharType="end"/>
      </w:r>
    </w:p>
    <w:p w14:paraId="611761E9" w14:textId="1C1878AA" w:rsidR="009B1C67" w:rsidRDefault="009B1C67">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_Toc131535964 \h </w:instrText>
      </w:r>
      <w:r>
        <w:fldChar w:fldCharType="separate"/>
      </w:r>
      <w:r>
        <w:t>216</w:t>
      </w:r>
      <w:r>
        <w:fldChar w:fldCharType="end"/>
      </w:r>
    </w:p>
    <w:p w14:paraId="59141CD5" w14:textId="522BB3E3" w:rsidR="009B1C67" w:rsidRDefault="009B1C67">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_Toc131535965 \h </w:instrText>
      </w:r>
      <w:r>
        <w:fldChar w:fldCharType="separate"/>
      </w:r>
      <w:r>
        <w:t>216</w:t>
      </w:r>
      <w:r>
        <w:fldChar w:fldCharType="end"/>
      </w:r>
    </w:p>
    <w:p w14:paraId="73A2F483" w14:textId="3279821E" w:rsidR="009B1C67" w:rsidRDefault="009B1C67">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_Toc131535966 \h </w:instrText>
      </w:r>
      <w:r>
        <w:fldChar w:fldCharType="separate"/>
      </w:r>
      <w:r>
        <w:t>216</w:t>
      </w:r>
      <w:r>
        <w:fldChar w:fldCharType="end"/>
      </w:r>
    </w:p>
    <w:p w14:paraId="4D8B3D53" w14:textId="5D2D87BA" w:rsidR="009B1C67" w:rsidRDefault="009B1C67">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_Toc131535967 \h </w:instrText>
      </w:r>
      <w:r>
        <w:fldChar w:fldCharType="separate"/>
      </w:r>
      <w:r>
        <w:t>216</w:t>
      </w:r>
      <w:r>
        <w:fldChar w:fldCharType="end"/>
      </w:r>
    </w:p>
    <w:p w14:paraId="71BC7D2E" w14:textId="34525C0F" w:rsidR="009B1C67" w:rsidRDefault="009B1C67">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_Toc131535968 \h </w:instrText>
      </w:r>
      <w:r>
        <w:fldChar w:fldCharType="separate"/>
      </w:r>
      <w:r>
        <w:t>217</w:t>
      </w:r>
      <w:r>
        <w:fldChar w:fldCharType="end"/>
      </w:r>
    </w:p>
    <w:p w14:paraId="671B3A5B" w14:textId="0D6E8B97" w:rsidR="009B1C67" w:rsidRDefault="009B1C67">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_Toc131535969 \h </w:instrText>
      </w:r>
      <w:r>
        <w:fldChar w:fldCharType="separate"/>
      </w:r>
      <w:r>
        <w:t>218</w:t>
      </w:r>
      <w:r>
        <w:fldChar w:fldCharType="end"/>
      </w:r>
    </w:p>
    <w:p w14:paraId="1A9A9D96" w14:textId="0495CAB3" w:rsidR="009B1C67" w:rsidRDefault="009B1C67">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_Toc131535970 \h </w:instrText>
      </w:r>
      <w:r>
        <w:fldChar w:fldCharType="separate"/>
      </w:r>
      <w:r>
        <w:t>218</w:t>
      </w:r>
      <w:r>
        <w:fldChar w:fldCharType="end"/>
      </w:r>
    </w:p>
    <w:p w14:paraId="389C45E1" w14:textId="1A9C3D84" w:rsidR="009B1C67" w:rsidRDefault="009B1C67">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_Toc131535971 \h </w:instrText>
      </w:r>
      <w:r>
        <w:fldChar w:fldCharType="separate"/>
      </w:r>
      <w:r>
        <w:t>219</w:t>
      </w:r>
      <w:r>
        <w:fldChar w:fldCharType="end"/>
      </w:r>
    </w:p>
    <w:p w14:paraId="5E31A007" w14:textId="3455F954" w:rsidR="009B1C67" w:rsidRDefault="009B1C67">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_Toc131535972 \h </w:instrText>
      </w:r>
      <w:r>
        <w:fldChar w:fldCharType="separate"/>
      </w:r>
      <w:r>
        <w:t>219</w:t>
      </w:r>
      <w:r>
        <w:fldChar w:fldCharType="end"/>
      </w:r>
    </w:p>
    <w:p w14:paraId="30D51DD6" w14:textId="3BE02E9D" w:rsidR="009B1C67" w:rsidRDefault="009B1C67">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_Toc131535973 \h </w:instrText>
      </w:r>
      <w:r>
        <w:fldChar w:fldCharType="separate"/>
      </w:r>
      <w:r>
        <w:t>219</w:t>
      </w:r>
      <w:r>
        <w:fldChar w:fldCharType="end"/>
      </w:r>
    </w:p>
    <w:p w14:paraId="7AE666CB" w14:textId="4B762D31" w:rsidR="009B1C67" w:rsidRDefault="009B1C67">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_Toc131535974 \h </w:instrText>
      </w:r>
      <w:r>
        <w:fldChar w:fldCharType="separate"/>
      </w:r>
      <w:r>
        <w:t>219</w:t>
      </w:r>
      <w:r>
        <w:fldChar w:fldCharType="end"/>
      </w:r>
    </w:p>
    <w:p w14:paraId="74026198" w14:textId="633B0AC7" w:rsidR="009B1C67" w:rsidRDefault="009B1C67">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_Toc131535975 \h </w:instrText>
      </w:r>
      <w:r>
        <w:fldChar w:fldCharType="separate"/>
      </w:r>
      <w:r>
        <w:t>219</w:t>
      </w:r>
      <w:r>
        <w:fldChar w:fldCharType="end"/>
      </w:r>
    </w:p>
    <w:p w14:paraId="1A66FB22" w14:textId="21C0EE9B" w:rsidR="009B1C67" w:rsidRDefault="009B1C67">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_Toc131535976 \h </w:instrText>
      </w:r>
      <w:r>
        <w:fldChar w:fldCharType="separate"/>
      </w:r>
      <w:r>
        <w:t>220</w:t>
      </w:r>
      <w:r>
        <w:fldChar w:fldCharType="end"/>
      </w:r>
    </w:p>
    <w:p w14:paraId="7BBD0504" w14:textId="4D30BB8D" w:rsidR="009B1C67" w:rsidRDefault="009B1C67">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_Toc131535977 \h </w:instrText>
      </w:r>
      <w:r>
        <w:fldChar w:fldCharType="separate"/>
      </w:r>
      <w:r>
        <w:t>222</w:t>
      </w:r>
      <w:r>
        <w:fldChar w:fldCharType="end"/>
      </w:r>
    </w:p>
    <w:p w14:paraId="1D76571A" w14:textId="6DEF83F5" w:rsidR="009B1C67" w:rsidRDefault="009B1C67">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_Toc131535978 \h </w:instrText>
      </w:r>
      <w:r>
        <w:fldChar w:fldCharType="separate"/>
      </w:r>
      <w:r>
        <w:t>222</w:t>
      </w:r>
      <w:r>
        <w:fldChar w:fldCharType="end"/>
      </w:r>
    </w:p>
    <w:p w14:paraId="5FF8429B" w14:textId="52D92AE3" w:rsidR="009B1C67" w:rsidRDefault="009B1C67">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_Toc131535979 \h </w:instrText>
      </w:r>
      <w:r>
        <w:fldChar w:fldCharType="separate"/>
      </w:r>
      <w:r>
        <w:t>222</w:t>
      </w:r>
      <w:r>
        <w:fldChar w:fldCharType="end"/>
      </w:r>
    </w:p>
    <w:p w14:paraId="52201D0F" w14:textId="7ED076E5" w:rsidR="009B1C67" w:rsidRDefault="009B1C67">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_Toc131535980 \h </w:instrText>
      </w:r>
      <w:r>
        <w:fldChar w:fldCharType="separate"/>
      </w:r>
      <w:r>
        <w:t>222</w:t>
      </w:r>
      <w:r>
        <w:fldChar w:fldCharType="end"/>
      </w:r>
    </w:p>
    <w:p w14:paraId="35079FBE" w14:textId="58A527A8" w:rsidR="009B1C67" w:rsidRDefault="009B1C67">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_Toc131535981 \h </w:instrText>
      </w:r>
      <w:r>
        <w:fldChar w:fldCharType="separate"/>
      </w:r>
      <w:r>
        <w:t>222</w:t>
      </w:r>
      <w:r>
        <w:fldChar w:fldCharType="end"/>
      </w:r>
    </w:p>
    <w:p w14:paraId="008806F5" w14:textId="17C955A0" w:rsidR="009B1C67" w:rsidRDefault="009B1C67">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_Toc131535982 \h </w:instrText>
      </w:r>
      <w:r>
        <w:fldChar w:fldCharType="separate"/>
      </w:r>
      <w:r>
        <w:t>222</w:t>
      </w:r>
      <w:r>
        <w:fldChar w:fldCharType="end"/>
      </w:r>
    </w:p>
    <w:p w14:paraId="7D7F8AB0" w14:textId="392A0D07" w:rsidR="009B1C67" w:rsidRDefault="009B1C67">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_Toc131535983 \h </w:instrText>
      </w:r>
      <w:r>
        <w:fldChar w:fldCharType="separate"/>
      </w:r>
      <w:r>
        <w:t>222</w:t>
      </w:r>
      <w:r>
        <w:fldChar w:fldCharType="end"/>
      </w:r>
    </w:p>
    <w:p w14:paraId="20F89028" w14:textId="452059F2" w:rsidR="009B1C67" w:rsidRDefault="009B1C67">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_Toc131535984 \h </w:instrText>
      </w:r>
      <w:r>
        <w:fldChar w:fldCharType="separate"/>
      </w:r>
      <w:r>
        <w:t>223</w:t>
      </w:r>
      <w:r>
        <w:fldChar w:fldCharType="end"/>
      </w:r>
    </w:p>
    <w:p w14:paraId="7ABF041A" w14:textId="5AE391FB" w:rsidR="009B1C67" w:rsidRDefault="009B1C67">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_Toc131535985 \h </w:instrText>
      </w:r>
      <w:r>
        <w:fldChar w:fldCharType="separate"/>
      </w:r>
      <w:r>
        <w:t>224</w:t>
      </w:r>
      <w:r>
        <w:fldChar w:fldCharType="end"/>
      </w:r>
    </w:p>
    <w:p w14:paraId="0D0D54C8" w14:textId="1564DF71" w:rsidR="009B1C67" w:rsidRDefault="009B1C67">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_Toc131535986 \h </w:instrText>
      </w:r>
      <w:r>
        <w:fldChar w:fldCharType="separate"/>
      </w:r>
      <w:r>
        <w:t>224</w:t>
      </w:r>
      <w:r>
        <w:fldChar w:fldCharType="end"/>
      </w:r>
    </w:p>
    <w:p w14:paraId="537A2F88" w14:textId="470A8D0E" w:rsidR="009B1C67" w:rsidRDefault="009B1C67">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_Toc131535987 \h </w:instrText>
      </w:r>
      <w:r>
        <w:fldChar w:fldCharType="separate"/>
      </w:r>
      <w:r>
        <w:t>224</w:t>
      </w:r>
      <w:r>
        <w:fldChar w:fldCharType="end"/>
      </w:r>
    </w:p>
    <w:p w14:paraId="117E5B10" w14:textId="2D3064E9" w:rsidR="009B1C67" w:rsidRDefault="009B1C67">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_Toc131535988 \h </w:instrText>
      </w:r>
      <w:r>
        <w:fldChar w:fldCharType="separate"/>
      </w:r>
      <w:r>
        <w:t>224</w:t>
      </w:r>
      <w:r>
        <w:fldChar w:fldCharType="end"/>
      </w:r>
    </w:p>
    <w:p w14:paraId="37782272" w14:textId="3A999DE7" w:rsidR="009B1C67" w:rsidRDefault="009B1C67">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_Toc131535989 \h </w:instrText>
      </w:r>
      <w:r>
        <w:fldChar w:fldCharType="separate"/>
      </w:r>
      <w:r>
        <w:t>224</w:t>
      </w:r>
      <w:r>
        <w:fldChar w:fldCharType="end"/>
      </w:r>
    </w:p>
    <w:p w14:paraId="16CE3AA5" w14:textId="7A33047E" w:rsidR="009B1C67" w:rsidRDefault="009B1C67">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_Toc131535990 \h </w:instrText>
      </w:r>
      <w:r>
        <w:fldChar w:fldCharType="separate"/>
      </w:r>
      <w:r>
        <w:t>224</w:t>
      </w:r>
      <w:r>
        <w:fldChar w:fldCharType="end"/>
      </w:r>
    </w:p>
    <w:p w14:paraId="00AC8D82" w14:textId="5A9E95AE" w:rsidR="009B1C67" w:rsidRDefault="009B1C67">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_Toc131535991 \h </w:instrText>
      </w:r>
      <w:r>
        <w:fldChar w:fldCharType="separate"/>
      </w:r>
      <w:r>
        <w:t>224</w:t>
      </w:r>
      <w:r>
        <w:fldChar w:fldCharType="end"/>
      </w:r>
    </w:p>
    <w:p w14:paraId="76BD653A" w14:textId="045BDC9E" w:rsidR="009B1C67" w:rsidRDefault="009B1C67">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_Toc131535992 \h </w:instrText>
      </w:r>
      <w:r>
        <w:fldChar w:fldCharType="separate"/>
      </w:r>
      <w:r>
        <w:t>226</w:t>
      </w:r>
      <w:r>
        <w:fldChar w:fldCharType="end"/>
      </w:r>
    </w:p>
    <w:p w14:paraId="5AE15A55" w14:textId="41D6945D" w:rsidR="009B1C67" w:rsidRDefault="009B1C67">
      <w:pPr>
        <w:pStyle w:val="TOC3"/>
        <w:rPr>
          <w:rFonts w:asciiTheme="minorHAnsi" w:hAnsiTheme="minorHAnsi" w:cstheme="minorBidi"/>
          <w:sz w:val="22"/>
          <w:szCs w:val="22"/>
          <w:lang w:eastAsia="en-GB"/>
        </w:rPr>
      </w:pPr>
      <w:r w:rsidRPr="00F86F53">
        <w:t>8.2.10</w:t>
      </w:r>
      <w:r>
        <w:rPr>
          <w:rFonts w:asciiTheme="minorHAnsi" w:hAnsiTheme="minorHAnsi" w:cstheme="minorBidi"/>
          <w:sz w:val="22"/>
          <w:szCs w:val="22"/>
          <w:lang w:eastAsia="en-GB"/>
        </w:rPr>
        <w:tab/>
      </w:r>
      <w:r w:rsidRPr="00F86F53">
        <w:t>Requirements for interlaced PUSCH</w:t>
      </w:r>
      <w:r>
        <w:tab/>
      </w:r>
      <w:r>
        <w:fldChar w:fldCharType="begin"/>
      </w:r>
      <w:r>
        <w:instrText xml:space="preserve"> PAGEREF _Toc131535993 \h </w:instrText>
      </w:r>
      <w:r>
        <w:fldChar w:fldCharType="separate"/>
      </w:r>
      <w:r>
        <w:t>227</w:t>
      </w:r>
      <w:r>
        <w:fldChar w:fldCharType="end"/>
      </w:r>
    </w:p>
    <w:p w14:paraId="1253426D" w14:textId="2719747E" w:rsidR="009B1C67" w:rsidRDefault="009B1C67">
      <w:pPr>
        <w:pStyle w:val="TOC4"/>
        <w:rPr>
          <w:rFonts w:asciiTheme="minorHAnsi" w:hAnsiTheme="minorHAnsi" w:cstheme="minorBidi"/>
          <w:sz w:val="22"/>
          <w:szCs w:val="22"/>
          <w:lang w:eastAsia="en-GB"/>
        </w:rPr>
      </w:pPr>
      <w:r w:rsidRPr="00F86F53">
        <w:t>8.2.10.1</w:t>
      </w:r>
      <w:r>
        <w:rPr>
          <w:rFonts w:asciiTheme="minorHAnsi" w:hAnsiTheme="minorHAnsi" w:cstheme="minorBidi"/>
          <w:sz w:val="22"/>
          <w:szCs w:val="22"/>
          <w:lang w:eastAsia="en-GB"/>
        </w:rPr>
        <w:tab/>
      </w:r>
      <w:r w:rsidRPr="00F86F53">
        <w:t>Definition and applicability</w:t>
      </w:r>
      <w:r>
        <w:tab/>
      </w:r>
      <w:r>
        <w:fldChar w:fldCharType="begin"/>
      </w:r>
      <w:r>
        <w:instrText xml:space="preserve"> PAGEREF _Toc131535994 \h </w:instrText>
      </w:r>
      <w:r>
        <w:fldChar w:fldCharType="separate"/>
      </w:r>
      <w:r>
        <w:t>227</w:t>
      </w:r>
      <w:r>
        <w:fldChar w:fldCharType="end"/>
      </w:r>
    </w:p>
    <w:p w14:paraId="1F281762" w14:textId="17C2CDFD" w:rsidR="009B1C67" w:rsidRDefault="009B1C67">
      <w:pPr>
        <w:pStyle w:val="TOC4"/>
        <w:rPr>
          <w:rFonts w:asciiTheme="minorHAnsi" w:hAnsiTheme="minorHAnsi" w:cstheme="minorBidi"/>
          <w:sz w:val="22"/>
          <w:szCs w:val="22"/>
          <w:lang w:eastAsia="en-GB"/>
        </w:rPr>
      </w:pPr>
      <w:r w:rsidRPr="00F86F53">
        <w:t>8.2.10.2</w:t>
      </w:r>
      <w:r>
        <w:rPr>
          <w:rFonts w:asciiTheme="minorHAnsi" w:hAnsiTheme="minorHAnsi" w:cstheme="minorBidi"/>
          <w:sz w:val="22"/>
          <w:szCs w:val="22"/>
          <w:lang w:eastAsia="en-GB"/>
        </w:rPr>
        <w:tab/>
      </w:r>
      <w:r w:rsidRPr="00F86F53">
        <w:t>M</w:t>
      </w:r>
      <w:r w:rsidRPr="00F86F53">
        <w:rPr>
          <w:lang w:eastAsia="zh-CN"/>
        </w:rPr>
        <w:t>inimum Requirement</w:t>
      </w:r>
      <w:r>
        <w:tab/>
      </w:r>
      <w:r>
        <w:fldChar w:fldCharType="begin"/>
      </w:r>
      <w:r>
        <w:instrText xml:space="preserve"> PAGEREF _Toc131535995 \h </w:instrText>
      </w:r>
      <w:r>
        <w:fldChar w:fldCharType="separate"/>
      </w:r>
      <w:r>
        <w:t>227</w:t>
      </w:r>
      <w:r>
        <w:fldChar w:fldCharType="end"/>
      </w:r>
    </w:p>
    <w:p w14:paraId="6015BE86" w14:textId="7902BFC5" w:rsidR="009B1C67" w:rsidRDefault="009B1C67">
      <w:pPr>
        <w:pStyle w:val="TOC4"/>
        <w:rPr>
          <w:rFonts w:asciiTheme="minorHAnsi" w:hAnsiTheme="minorHAnsi" w:cstheme="minorBidi"/>
          <w:sz w:val="22"/>
          <w:szCs w:val="22"/>
          <w:lang w:eastAsia="en-GB"/>
        </w:rPr>
      </w:pPr>
      <w:r w:rsidRPr="00F86F53">
        <w:t>8.2.10.3</w:t>
      </w:r>
      <w:r>
        <w:rPr>
          <w:rFonts w:asciiTheme="minorHAnsi" w:hAnsiTheme="minorHAnsi" w:cstheme="minorBidi"/>
          <w:sz w:val="22"/>
          <w:szCs w:val="22"/>
          <w:lang w:eastAsia="en-GB"/>
        </w:rPr>
        <w:tab/>
      </w:r>
      <w:r w:rsidRPr="00F86F53">
        <w:t>Test Purpose</w:t>
      </w:r>
      <w:r>
        <w:tab/>
      </w:r>
      <w:r>
        <w:fldChar w:fldCharType="begin"/>
      </w:r>
      <w:r>
        <w:instrText xml:space="preserve"> PAGEREF _Toc131535996 \h </w:instrText>
      </w:r>
      <w:r>
        <w:fldChar w:fldCharType="separate"/>
      </w:r>
      <w:r>
        <w:t>228</w:t>
      </w:r>
      <w:r>
        <w:fldChar w:fldCharType="end"/>
      </w:r>
    </w:p>
    <w:p w14:paraId="3D3B1629" w14:textId="1F88F44E" w:rsidR="009B1C67" w:rsidRDefault="009B1C67">
      <w:pPr>
        <w:pStyle w:val="TOC4"/>
        <w:rPr>
          <w:rFonts w:asciiTheme="minorHAnsi" w:hAnsiTheme="minorHAnsi" w:cstheme="minorBidi"/>
          <w:sz w:val="22"/>
          <w:szCs w:val="22"/>
          <w:lang w:eastAsia="en-GB"/>
        </w:rPr>
      </w:pPr>
      <w:r w:rsidRPr="00F86F53">
        <w:t>8.2.10.4</w:t>
      </w:r>
      <w:r>
        <w:rPr>
          <w:rFonts w:asciiTheme="minorHAnsi" w:hAnsiTheme="minorHAnsi" w:cstheme="minorBidi"/>
          <w:sz w:val="22"/>
          <w:szCs w:val="22"/>
          <w:lang w:eastAsia="en-GB"/>
        </w:rPr>
        <w:tab/>
      </w:r>
      <w:r w:rsidRPr="00F86F53">
        <w:t>M</w:t>
      </w:r>
      <w:r w:rsidRPr="00F86F53">
        <w:rPr>
          <w:lang w:eastAsia="zh-CN"/>
        </w:rPr>
        <w:t>ethod of test</w:t>
      </w:r>
      <w:r>
        <w:tab/>
      </w:r>
      <w:r>
        <w:fldChar w:fldCharType="begin"/>
      </w:r>
      <w:r>
        <w:instrText xml:space="preserve"> PAGEREF _Toc131535997 \h </w:instrText>
      </w:r>
      <w:r>
        <w:fldChar w:fldCharType="separate"/>
      </w:r>
      <w:r>
        <w:t>228</w:t>
      </w:r>
      <w:r>
        <w:fldChar w:fldCharType="end"/>
      </w:r>
    </w:p>
    <w:p w14:paraId="1ECE09EC" w14:textId="751A0D0F" w:rsidR="009B1C67" w:rsidRDefault="009B1C67">
      <w:pPr>
        <w:pStyle w:val="TOC5"/>
        <w:rPr>
          <w:rFonts w:asciiTheme="minorHAnsi" w:hAnsiTheme="minorHAnsi" w:cstheme="minorBidi"/>
          <w:sz w:val="22"/>
          <w:szCs w:val="22"/>
          <w:lang w:eastAsia="en-GB"/>
        </w:rPr>
      </w:pPr>
      <w:r w:rsidRPr="00F86F53">
        <w:t>8.2.10.4.1</w:t>
      </w:r>
      <w:r>
        <w:rPr>
          <w:rFonts w:asciiTheme="minorHAnsi" w:hAnsiTheme="minorHAnsi" w:cstheme="minorBidi"/>
          <w:sz w:val="22"/>
          <w:szCs w:val="22"/>
          <w:lang w:eastAsia="en-GB"/>
        </w:rPr>
        <w:tab/>
      </w:r>
      <w:r w:rsidRPr="00F86F53">
        <w:t>Initial Conditions</w:t>
      </w:r>
      <w:r>
        <w:tab/>
      </w:r>
      <w:r>
        <w:fldChar w:fldCharType="begin"/>
      </w:r>
      <w:r>
        <w:instrText xml:space="preserve"> PAGEREF _Toc131535998 \h </w:instrText>
      </w:r>
      <w:r>
        <w:fldChar w:fldCharType="separate"/>
      </w:r>
      <w:r>
        <w:t>228</w:t>
      </w:r>
      <w:r>
        <w:fldChar w:fldCharType="end"/>
      </w:r>
    </w:p>
    <w:p w14:paraId="615F7335" w14:textId="6E94672F" w:rsidR="009B1C67" w:rsidRDefault="009B1C67">
      <w:pPr>
        <w:pStyle w:val="TOC5"/>
        <w:rPr>
          <w:rFonts w:asciiTheme="minorHAnsi" w:hAnsiTheme="minorHAnsi" w:cstheme="minorBidi"/>
          <w:sz w:val="22"/>
          <w:szCs w:val="22"/>
          <w:lang w:eastAsia="en-GB"/>
        </w:rPr>
      </w:pPr>
      <w:r w:rsidRPr="00F86F53">
        <w:t>8.2.10.4.2</w:t>
      </w:r>
      <w:r>
        <w:rPr>
          <w:rFonts w:asciiTheme="minorHAnsi" w:hAnsiTheme="minorHAnsi" w:cstheme="minorBidi"/>
          <w:sz w:val="22"/>
          <w:szCs w:val="22"/>
          <w:lang w:eastAsia="en-GB"/>
        </w:rPr>
        <w:tab/>
      </w:r>
      <w:r w:rsidRPr="00F86F53">
        <w:t>Procedure</w:t>
      </w:r>
      <w:r>
        <w:tab/>
      </w:r>
      <w:r>
        <w:fldChar w:fldCharType="begin"/>
      </w:r>
      <w:r>
        <w:instrText xml:space="preserve"> PAGEREF _Toc131535999 \h </w:instrText>
      </w:r>
      <w:r>
        <w:fldChar w:fldCharType="separate"/>
      </w:r>
      <w:r>
        <w:t>228</w:t>
      </w:r>
      <w:r>
        <w:fldChar w:fldCharType="end"/>
      </w:r>
    </w:p>
    <w:p w14:paraId="25D3953E" w14:textId="133AE41C" w:rsidR="009B1C67" w:rsidRDefault="009B1C67">
      <w:pPr>
        <w:pStyle w:val="TOC4"/>
        <w:rPr>
          <w:rFonts w:asciiTheme="minorHAnsi" w:hAnsiTheme="minorHAnsi" w:cstheme="minorBidi"/>
          <w:sz w:val="22"/>
          <w:szCs w:val="22"/>
          <w:lang w:eastAsia="en-GB"/>
        </w:rPr>
      </w:pPr>
      <w:r w:rsidRPr="00F86F53">
        <w:t>8.2.10.5</w:t>
      </w:r>
      <w:r>
        <w:rPr>
          <w:rFonts w:asciiTheme="minorHAnsi" w:hAnsiTheme="minorHAnsi" w:cstheme="minorBidi"/>
          <w:sz w:val="22"/>
          <w:szCs w:val="22"/>
          <w:lang w:eastAsia="en-GB"/>
        </w:rPr>
        <w:tab/>
      </w:r>
      <w:r w:rsidRPr="00F86F53">
        <w:t>Test Requirement</w:t>
      </w:r>
      <w:r>
        <w:tab/>
      </w:r>
      <w:r>
        <w:fldChar w:fldCharType="begin"/>
      </w:r>
      <w:r>
        <w:instrText xml:space="preserve"> PAGEREF _Toc131536000 \h </w:instrText>
      </w:r>
      <w:r>
        <w:fldChar w:fldCharType="separate"/>
      </w:r>
      <w:r>
        <w:t>229</w:t>
      </w:r>
      <w:r>
        <w:fldChar w:fldCharType="end"/>
      </w:r>
    </w:p>
    <w:p w14:paraId="41112EF6" w14:textId="126A424E" w:rsidR="009B1C67" w:rsidRDefault="009B1C67">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_Toc131536001 \h </w:instrText>
      </w:r>
      <w:r>
        <w:fldChar w:fldCharType="separate"/>
      </w:r>
      <w:r>
        <w:t>230</w:t>
      </w:r>
      <w:r>
        <w:fldChar w:fldCharType="end"/>
      </w:r>
    </w:p>
    <w:p w14:paraId="4B435920" w14:textId="51EB649B" w:rsidR="009B1C67" w:rsidRDefault="009B1C67">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_Toc131536002 \h </w:instrText>
      </w:r>
      <w:r>
        <w:fldChar w:fldCharType="separate"/>
      </w:r>
      <w:r>
        <w:t>230</w:t>
      </w:r>
      <w:r>
        <w:fldChar w:fldCharType="end"/>
      </w:r>
    </w:p>
    <w:p w14:paraId="71BEFE95" w14:textId="426C28C9" w:rsidR="009B1C67" w:rsidRDefault="009B1C67">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_Toc131536003 \h </w:instrText>
      </w:r>
      <w:r>
        <w:fldChar w:fldCharType="separate"/>
      </w:r>
      <w:r>
        <w:t>230</w:t>
      </w:r>
      <w:r>
        <w:fldChar w:fldCharType="end"/>
      </w:r>
    </w:p>
    <w:p w14:paraId="473991CA" w14:textId="1E4398DE" w:rsidR="009B1C67" w:rsidRDefault="009B1C67">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_Toc131536004 \h </w:instrText>
      </w:r>
      <w:r>
        <w:fldChar w:fldCharType="separate"/>
      </w:r>
      <w:r>
        <w:t>231</w:t>
      </w:r>
      <w:r>
        <w:fldChar w:fldCharType="end"/>
      </w:r>
    </w:p>
    <w:p w14:paraId="069ACF5F" w14:textId="65377149" w:rsidR="009B1C67" w:rsidRDefault="009B1C67">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_Toc131536005 \h </w:instrText>
      </w:r>
      <w:r>
        <w:fldChar w:fldCharType="separate"/>
      </w:r>
      <w:r>
        <w:t>231</w:t>
      </w:r>
      <w:r>
        <w:fldChar w:fldCharType="end"/>
      </w:r>
    </w:p>
    <w:p w14:paraId="7C1232F2" w14:textId="5143137C" w:rsidR="009B1C67" w:rsidRDefault="009B1C67">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_Toc131536006 \h </w:instrText>
      </w:r>
      <w:r>
        <w:fldChar w:fldCharType="separate"/>
      </w:r>
      <w:r>
        <w:t>231</w:t>
      </w:r>
      <w:r>
        <w:fldChar w:fldCharType="end"/>
      </w:r>
    </w:p>
    <w:p w14:paraId="61395A09" w14:textId="65B2E6DB" w:rsidR="009B1C67" w:rsidRDefault="009B1C67">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_Toc131536007 \h </w:instrText>
      </w:r>
      <w:r>
        <w:fldChar w:fldCharType="separate"/>
      </w:r>
      <w:r>
        <w:t>231</w:t>
      </w:r>
      <w:r>
        <w:fldChar w:fldCharType="end"/>
      </w:r>
    </w:p>
    <w:p w14:paraId="703FE94D" w14:textId="0AE871AF" w:rsidR="009B1C67" w:rsidRDefault="009B1C67">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_Toc131536008 \h </w:instrText>
      </w:r>
      <w:r>
        <w:fldChar w:fldCharType="separate"/>
      </w:r>
      <w:r>
        <w:t>232</w:t>
      </w:r>
      <w:r>
        <w:fldChar w:fldCharType="end"/>
      </w:r>
    </w:p>
    <w:p w14:paraId="5EE62D9A" w14:textId="46F6D98B" w:rsidR="009B1C67" w:rsidRDefault="009B1C67">
      <w:pPr>
        <w:pStyle w:val="TOC3"/>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_Toc131536009 \h </w:instrText>
      </w:r>
      <w:r>
        <w:fldChar w:fldCharType="separate"/>
      </w:r>
      <w:r>
        <w:t>233</w:t>
      </w:r>
      <w:r>
        <w:fldChar w:fldCharType="end"/>
      </w:r>
    </w:p>
    <w:p w14:paraId="3F7045E3" w14:textId="4CB979B1" w:rsidR="009B1C67" w:rsidRDefault="009B1C67">
      <w:pPr>
        <w:pStyle w:val="TOC4"/>
        <w:rPr>
          <w:rFonts w:asciiTheme="minorHAnsi" w:hAnsiTheme="minorHAnsi" w:cstheme="minorBidi"/>
          <w:sz w:val="22"/>
          <w:szCs w:val="22"/>
          <w:lang w:eastAsia="en-GB"/>
        </w:rPr>
      </w:pPr>
      <w:r>
        <w:t>8.2.12.1</w:t>
      </w:r>
      <w:r>
        <w:rPr>
          <w:rFonts w:asciiTheme="minorHAnsi" w:hAnsiTheme="minorHAnsi" w:cstheme="minorBidi"/>
          <w:sz w:val="22"/>
          <w:szCs w:val="22"/>
          <w:lang w:eastAsia="en-GB"/>
        </w:rPr>
        <w:tab/>
      </w:r>
      <w:r>
        <w:t>Definition and applicability</w:t>
      </w:r>
      <w:r>
        <w:tab/>
      </w:r>
      <w:r>
        <w:fldChar w:fldCharType="begin"/>
      </w:r>
      <w:r>
        <w:instrText xml:space="preserve"> PAGEREF _Toc131536010 \h </w:instrText>
      </w:r>
      <w:r>
        <w:fldChar w:fldCharType="separate"/>
      </w:r>
      <w:r>
        <w:t>233</w:t>
      </w:r>
      <w:r>
        <w:fldChar w:fldCharType="end"/>
      </w:r>
    </w:p>
    <w:p w14:paraId="5135E03E" w14:textId="570D3696" w:rsidR="009B1C67" w:rsidRDefault="009B1C67">
      <w:pPr>
        <w:pStyle w:val="TOC4"/>
        <w:rPr>
          <w:rFonts w:asciiTheme="minorHAnsi" w:hAnsiTheme="minorHAnsi" w:cstheme="minorBidi"/>
          <w:sz w:val="22"/>
          <w:szCs w:val="22"/>
          <w:lang w:eastAsia="en-GB"/>
        </w:rPr>
      </w:pPr>
      <w:r>
        <w:t>8.2.12.2</w:t>
      </w:r>
      <w:r>
        <w:rPr>
          <w:rFonts w:asciiTheme="minorHAnsi" w:hAnsiTheme="minorHAnsi" w:cstheme="minorBidi"/>
          <w:sz w:val="22"/>
          <w:szCs w:val="22"/>
          <w:lang w:eastAsia="en-GB"/>
        </w:rPr>
        <w:tab/>
      </w:r>
      <w:r>
        <w:t>Minimum Requirement</w:t>
      </w:r>
      <w:r>
        <w:tab/>
      </w:r>
      <w:r>
        <w:fldChar w:fldCharType="begin"/>
      </w:r>
      <w:r>
        <w:instrText xml:space="preserve"> PAGEREF _Toc131536011 \h </w:instrText>
      </w:r>
      <w:r>
        <w:fldChar w:fldCharType="separate"/>
      </w:r>
      <w:r>
        <w:t>233</w:t>
      </w:r>
      <w:r>
        <w:fldChar w:fldCharType="end"/>
      </w:r>
    </w:p>
    <w:p w14:paraId="1AE88F01" w14:textId="786A1030" w:rsidR="009B1C67" w:rsidRDefault="009B1C67">
      <w:pPr>
        <w:pStyle w:val="TOC4"/>
        <w:rPr>
          <w:rFonts w:asciiTheme="minorHAnsi" w:hAnsiTheme="minorHAnsi" w:cstheme="minorBidi"/>
          <w:sz w:val="22"/>
          <w:szCs w:val="22"/>
          <w:lang w:eastAsia="en-GB"/>
        </w:rPr>
      </w:pPr>
      <w:r>
        <w:t>8.2.12.3</w:t>
      </w:r>
      <w:r>
        <w:rPr>
          <w:rFonts w:asciiTheme="minorHAnsi" w:hAnsiTheme="minorHAnsi" w:cstheme="minorBidi"/>
          <w:sz w:val="22"/>
          <w:szCs w:val="22"/>
          <w:lang w:eastAsia="en-GB"/>
        </w:rPr>
        <w:tab/>
      </w:r>
      <w:r>
        <w:t>Test Purpose</w:t>
      </w:r>
      <w:r>
        <w:tab/>
      </w:r>
      <w:r>
        <w:fldChar w:fldCharType="begin"/>
      </w:r>
      <w:r>
        <w:instrText xml:space="preserve"> PAGEREF _Toc131536012 \h </w:instrText>
      </w:r>
      <w:r>
        <w:fldChar w:fldCharType="separate"/>
      </w:r>
      <w:r>
        <w:t>233</w:t>
      </w:r>
      <w:r>
        <w:fldChar w:fldCharType="end"/>
      </w:r>
    </w:p>
    <w:p w14:paraId="66C2E317" w14:textId="5AED2165" w:rsidR="009B1C67" w:rsidRDefault="009B1C67">
      <w:pPr>
        <w:pStyle w:val="TOC4"/>
        <w:rPr>
          <w:rFonts w:asciiTheme="minorHAnsi" w:hAnsiTheme="minorHAnsi" w:cstheme="minorBidi"/>
          <w:sz w:val="22"/>
          <w:szCs w:val="22"/>
          <w:lang w:eastAsia="en-GB"/>
        </w:rPr>
      </w:pPr>
      <w:r>
        <w:t>8.2.12.4</w:t>
      </w:r>
      <w:r>
        <w:rPr>
          <w:rFonts w:asciiTheme="minorHAnsi" w:hAnsiTheme="minorHAnsi" w:cstheme="minorBidi"/>
          <w:sz w:val="22"/>
          <w:szCs w:val="22"/>
          <w:lang w:eastAsia="en-GB"/>
        </w:rPr>
        <w:tab/>
      </w:r>
      <w:r>
        <w:t>Method of test</w:t>
      </w:r>
      <w:r>
        <w:tab/>
      </w:r>
      <w:r>
        <w:fldChar w:fldCharType="begin"/>
      </w:r>
      <w:r>
        <w:instrText xml:space="preserve"> PAGEREF _Toc131536013 \h </w:instrText>
      </w:r>
      <w:r>
        <w:fldChar w:fldCharType="separate"/>
      </w:r>
      <w:r>
        <w:t>233</w:t>
      </w:r>
      <w:r>
        <w:fldChar w:fldCharType="end"/>
      </w:r>
    </w:p>
    <w:p w14:paraId="5D8EDF5E" w14:textId="03472D71" w:rsidR="009B1C67" w:rsidRDefault="009B1C67">
      <w:pPr>
        <w:pStyle w:val="TOC5"/>
        <w:rPr>
          <w:rFonts w:asciiTheme="minorHAnsi" w:hAnsiTheme="minorHAnsi" w:cstheme="minorBidi"/>
          <w:sz w:val="22"/>
          <w:szCs w:val="22"/>
          <w:lang w:eastAsia="en-GB"/>
        </w:rPr>
      </w:pPr>
      <w:r>
        <w:t>8.2.12.4.1</w:t>
      </w:r>
      <w:r>
        <w:rPr>
          <w:rFonts w:asciiTheme="minorHAnsi" w:hAnsiTheme="minorHAnsi" w:cstheme="minorBidi"/>
          <w:sz w:val="22"/>
          <w:szCs w:val="22"/>
          <w:lang w:eastAsia="en-GB"/>
        </w:rPr>
        <w:tab/>
      </w:r>
      <w:r>
        <w:t>Initial Conditions</w:t>
      </w:r>
      <w:r>
        <w:tab/>
      </w:r>
      <w:r>
        <w:fldChar w:fldCharType="begin"/>
      </w:r>
      <w:r>
        <w:instrText xml:space="preserve"> PAGEREF _Toc131536014 \h </w:instrText>
      </w:r>
      <w:r>
        <w:fldChar w:fldCharType="separate"/>
      </w:r>
      <w:r>
        <w:t>233</w:t>
      </w:r>
      <w:r>
        <w:fldChar w:fldCharType="end"/>
      </w:r>
    </w:p>
    <w:p w14:paraId="4D1BF635" w14:textId="0B7E2EBE" w:rsidR="009B1C67" w:rsidRDefault="009B1C67">
      <w:pPr>
        <w:pStyle w:val="TOC5"/>
        <w:rPr>
          <w:rFonts w:asciiTheme="minorHAnsi" w:hAnsiTheme="minorHAnsi" w:cstheme="minorBidi"/>
          <w:sz w:val="22"/>
          <w:szCs w:val="22"/>
          <w:lang w:eastAsia="en-GB"/>
        </w:rPr>
      </w:pPr>
      <w:r>
        <w:t>8.2.12.4.2</w:t>
      </w:r>
      <w:r>
        <w:rPr>
          <w:rFonts w:asciiTheme="minorHAnsi" w:hAnsiTheme="minorHAnsi" w:cstheme="minorBidi"/>
          <w:sz w:val="22"/>
          <w:szCs w:val="22"/>
          <w:lang w:eastAsia="en-GB"/>
        </w:rPr>
        <w:tab/>
      </w:r>
      <w:r>
        <w:t>Procedure</w:t>
      </w:r>
      <w:r>
        <w:tab/>
      </w:r>
      <w:r>
        <w:fldChar w:fldCharType="begin"/>
      </w:r>
      <w:r>
        <w:instrText xml:space="preserve"> PAGEREF _Toc131536015 \h </w:instrText>
      </w:r>
      <w:r>
        <w:fldChar w:fldCharType="separate"/>
      </w:r>
      <w:r>
        <w:t>234</w:t>
      </w:r>
      <w:r>
        <w:fldChar w:fldCharType="end"/>
      </w:r>
    </w:p>
    <w:p w14:paraId="44C14005" w14:textId="73D7DFDC" w:rsidR="009B1C67" w:rsidRDefault="009B1C67">
      <w:pPr>
        <w:pStyle w:val="TOC4"/>
        <w:rPr>
          <w:rFonts w:asciiTheme="minorHAnsi" w:hAnsiTheme="minorHAnsi" w:cstheme="minorBidi"/>
          <w:sz w:val="22"/>
          <w:szCs w:val="22"/>
          <w:lang w:eastAsia="en-GB"/>
        </w:rPr>
      </w:pPr>
      <w:r>
        <w:t>8.2.12.5</w:t>
      </w:r>
      <w:r>
        <w:rPr>
          <w:rFonts w:asciiTheme="minorHAnsi" w:hAnsiTheme="minorHAnsi" w:cstheme="minorBidi"/>
          <w:sz w:val="22"/>
          <w:szCs w:val="22"/>
          <w:lang w:eastAsia="en-GB"/>
        </w:rPr>
        <w:tab/>
      </w:r>
      <w:r>
        <w:t>Test Requirement</w:t>
      </w:r>
      <w:r>
        <w:tab/>
      </w:r>
      <w:r>
        <w:fldChar w:fldCharType="begin"/>
      </w:r>
      <w:r>
        <w:instrText xml:space="preserve"> PAGEREF _Toc131536016 \h </w:instrText>
      </w:r>
      <w:r>
        <w:fldChar w:fldCharType="separate"/>
      </w:r>
      <w:r>
        <w:t>235</w:t>
      </w:r>
      <w:r>
        <w:fldChar w:fldCharType="end"/>
      </w:r>
    </w:p>
    <w:p w14:paraId="44C1E7D1" w14:textId="62121E8A" w:rsidR="009B1C67" w:rsidRDefault="009B1C67">
      <w:pPr>
        <w:pStyle w:val="TOC3"/>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_Toc131536017 \h </w:instrText>
      </w:r>
      <w:r>
        <w:fldChar w:fldCharType="separate"/>
      </w:r>
      <w:r>
        <w:t>236</w:t>
      </w:r>
      <w:r>
        <w:fldChar w:fldCharType="end"/>
      </w:r>
    </w:p>
    <w:p w14:paraId="5DE71B42" w14:textId="625E3A59" w:rsidR="009B1C67" w:rsidRDefault="009B1C67">
      <w:pPr>
        <w:pStyle w:val="TOC4"/>
        <w:rPr>
          <w:rFonts w:asciiTheme="minorHAnsi" w:hAnsiTheme="minorHAnsi" w:cstheme="minorBidi"/>
          <w:sz w:val="22"/>
          <w:szCs w:val="22"/>
          <w:lang w:eastAsia="en-GB"/>
        </w:rPr>
      </w:pPr>
      <w:r>
        <w:t>8.2.13.1</w:t>
      </w:r>
      <w:r>
        <w:rPr>
          <w:rFonts w:asciiTheme="minorHAnsi" w:hAnsiTheme="minorHAnsi" w:cstheme="minorBidi"/>
          <w:sz w:val="22"/>
          <w:szCs w:val="22"/>
          <w:lang w:eastAsia="en-GB"/>
        </w:rPr>
        <w:tab/>
      </w:r>
      <w:r>
        <w:t>Definition and applicability</w:t>
      </w:r>
      <w:r>
        <w:tab/>
      </w:r>
      <w:r>
        <w:fldChar w:fldCharType="begin"/>
      </w:r>
      <w:r>
        <w:instrText xml:space="preserve"> PAGEREF _Toc131536018 \h </w:instrText>
      </w:r>
      <w:r>
        <w:fldChar w:fldCharType="separate"/>
      </w:r>
      <w:r>
        <w:t>236</w:t>
      </w:r>
      <w:r>
        <w:fldChar w:fldCharType="end"/>
      </w:r>
    </w:p>
    <w:p w14:paraId="060DA71F" w14:textId="3D95603C" w:rsidR="009B1C67" w:rsidRDefault="009B1C67">
      <w:pPr>
        <w:pStyle w:val="TOC4"/>
        <w:rPr>
          <w:rFonts w:asciiTheme="minorHAnsi" w:hAnsiTheme="minorHAnsi" w:cstheme="minorBidi"/>
          <w:sz w:val="22"/>
          <w:szCs w:val="22"/>
          <w:lang w:eastAsia="en-GB"/>
        </w:rPr>
      </w:pPr>
      <w:r>
        <w:t>8.2.13.2</w:t>
      </w:r>
      <w:r>
        <w:rPr>
          <w:rFonts w:asciiTheme="minorHAnsi" w:hAnsiTheme="minorHAnsi" w:cstheme="minorBidi"/>
          <w:sz w:val="22"/>
          <w:szCs w:val="22"/>
          <w:lang w:eastAsia="en-GB"/>
        </w:rPr>
        <w:tab/>
      </w:r>
      <w:r>
        <w:t>Minimum Requirement</w:t>
      </w:r>
      <w:r>
        <w:tab/>
      </w:r>
      <w:r>
        <w:fldChar w:fldCharType="begin"/>
      </w:r>
      <w:r>
        <w:instrText xml:space="preserve"> PAGEREF _Toc131536019 \h </w:instrText>
      </w:r>
      <w:r>
        <w:fldChar w:fldCharType="separate"/>
      </w:r>
      <w:r>
        <w:t>236</w:t>
      </w:r>
      <w:r>
        <w:fldChar w:fldCharType="end"/>
      </w:r>
    </w:p>
    <w:p w14:paraId="54D0F234" w14:textId="1BFFC3C9" w:rsidR="009B1C67" w:rsidRDefault="009B1C67">
      <w:pPr>
        <w:pStyle w:val="TOC4"/>
        <w:rPr>
          <w:rFonts w:asciiTheme="minorHAnsi" w:hAnsiTheme="minorHAnsi" w:cstheme="minorBidi"/>
          <w:sz w:val="22"/>
          <w:szCs w:val="22"/>
          <w:lang w:eastAsia="en-GB"/>
        </w:rPr>
      </w:pPr>
      <w:r>
        <w:t>8.2.13.3</w:t>
      </w:r>
      <w:r>
        <w:rPr>
          <w:rFonts w:asciiTheme="minorHAnsi" w:hAnsiTheme="minorHAnsi" w:cstheme="minorBidi"/>
          <w:sz w:val="22"/>
          <w:szCs w:val="22"/>
          <w:lang w:eastAsia="en-GB"/>
        </w:rPr>
        <w:tab/>
      </w:r>
      <w:r>
        <w:t>Test Purpose</w:t>
      </w:r>
      <w:r>
        <w:tab/>
      </w:r>
      <w:r>
        <w:fldChar w:fldCharType="begin"/>
      </w:r>
      <w:r>
        <w:instrText xml:space="preserve"> PAGEREF _Toc131536020 \h </w:instrText>
      </w:r>
      <w:r>
        <w:fldChar w:fldCharType="separate"/>
      </w:r>
      <w:r>
        <w:t>236</w:t>
      </w:r>
      <w:r>
        <w:fldChar w:fldCharType="end"/>
      </w:r>
    </w:p>
    <w:p w14:paraId="6EE89997" w14:textId="23837E22" w:rsidR="009B1C67" w:rsidRDefault="009B1C67">
      <w:pPr>
        <w:pStyle w:val="TOC4"/>
        <w:rPr>
          <w:rFonts w:asciiTheme="minorHAnsi" w:hAnsiTheme="minorHAnsi" w:cstheme="minorBidi"/>
          <w:sz w:val="22"/>
          <w:szCs w:val="22"/>
          <w:lang w:eastAsia="en-GB"/>
        </w:rPr>
      </w:pPr>
      <w:r>
        <w:t>8.2.13.4</w:t>
      </w:r>
      <w:r>
        <w:rPr>
          <w:rFonts w:asciiTheme="minorHAnsi" w:hAnsiTheme="minorHAnsi" w:cstheme="minorBidi"/>
          <w:sz w:val="22"/>
          <w:szCs w:val="22"/>
          <w:lang w:eastAsia="en-GB"/>
        </w:rPr>
        <w:tab/>
      </w:r>
      <w:r>
        <w:t>Method of test</w:t>
      </w:r>
      <w:r>
        <w:tab/>
      </w:r>
      <w:r>
        <w:fldChar w:fldCharType="begin"/>
      </w:r>
      <w:r>
        <w:instrText xml:space="preserve"> PAGEREF _Toc131536021 \h </w:instrText>
      </w:r>
      <w:r>
        <w:fldChar w:fldCharType="separate"/>
      </w:r>
      <w:r>
        <w:t>236</w:t>
      </w:r>
      <w:r>
        <w:fldChar w:fldCharType="end"/>
      </w:r>
    </w:p>
    <w:p w14:paraId="6C593ADA" w14:textId="11FD62F1" w:rsidR="009B1C67" w:rsidRDefault="009B1C67">
      <w:pPr>
        <w:pStyle w:val="TOC5"/>
        <w:rPr>
          <w:rFonts w:asciiTheme="minorHAnsi" w:hAnsiTheme="minorHAnsi" w:cstheme="minorBidi"/>
          <w:sz w:val="22"/>
          <w:szCs w:val="22"/>
          <w:lang w:eastAsia="en-GB"/>
        </w:rPr>
      </w:pPr>
      <w:r>
        <w:t>8.2.13.4.1</w:t>
      </w:r>
      <w:r>
        <w:rPr>
          <w:rFonts w:asciiTheme="minorHAnsi" w:hAnsiTheme="minorHAnsi" w:cstheme="minorBidi"/>
          <w:sz w:val="22"/>
          <w:szCs w:val="22"/>
          <w:lang w:eastAsia="en-GB"/>
        </w:rPr>
        <w:tab/>
      </w:r>
      <w:r>
        <w:t>Initial Conditions</w:t>
      </w:r>
      <w:r>
        <w:tab/>
      </w:r>
      <w:r>
        <w:fldChar w:fldCharType="begin"/>
      </w:r>
      <w:r>
        <w:instrText xml:space="preserve"> PAGEREF _Toc131536022 \h </w:instrText>
      </w:r>
      <w:r>
        <w:fldChar w:fldCharType="separate"/>
      </w:r>
      <w:r>
        <w:t>236</w:t>
      </w:r>
      <w:r>
        <w:fldChar w:fldCharType="end"/>
      </w:r>
    </w:p>
    <w:p w14:paraId="3633A6EC" w14:textId="6536C05E" w:rsidR="009B1C67" w:rsidRDefault="009B1C67">
      <w:pPr>
        <w:pStyle w:val="TOC5"/>
        <w:rPr>
          <w:rFonts w:asciiTheme="minorHAnsi" w:hAnsiTheme="minorHAnsi" w:cstheme="minorBidi"/>
          <w:sz w:val="22"/>
          <w:szCs w:val="22"/>
          <w:lang w:eastAsia="en-GB"/>
        </w:rPr>
      </w:pPr>
      <w:r>
        <w:t>8.2.13.4.2</w:t>
      </w:r>
      <w:r>
        <w:rPr>
          <w:rFonts w:asciiTheme="minorHAnsi" w:hAnsiTheme="minorHAnsi" w:cstheme="minorBidi"/>
          <w:sz w:val="22"/>
          <w:szCs w:val="22"/>
          <w:lang w:eastAsia="en-GB"/>
        </w:rPr>
        <w:tab/>
      </w:r>
      <w:r>
        <w:t>Procedure</w:t>
      </w:r>
      <w:r>
        <w:tab/>
      </w:r>
      <w:r>
        <w:fldChar w:fldCharType="begin"/>
      </w:r>
      <w:r>
        <w:instrText xml:space="preserve"> PAGEREF _Toc131536023 \h </w:instrText>
      </w:r>
      <w:r>
        <w:fldChar w:fldCharType="separate"/>
      </w:r>
      <w:r>
        <w:t>236</w:t>
      </w:r>
      <w:r>
        <w:fldChar w:fldCharType="end"/>
      </w:r>
    </w:p>
    <w:p w14:paraId="76976A99" w14:textId="482F2E7C" w:rsidR="009B1C67" w:rsidRDefault="009B1C67">
      <w:pPr>
        <w:pStyle w:val="TOC4"/>
        <w:rPr>
          <w:rFonts w:asciiTheme="minorHAnsi" w:hAnsiTheme="minorHAnsi" w:cstheme="minorBidi"/>
          <w:sz w:val="22"/>
          <w:szCs w:val="22"/>
          <w:lang w:eastAsia="en-GB"/>
        </w:rPr>
      </w:pPr>
      <w:r>
        <w:t>8.2.13.5</w:t>
      </w:r>
      <w:r>
        <w:rPr>
          <w:rFonts w:asciiTheme="minorHAnsi" w:hAnsiTheme="minorHAnsi" w:cstheme="minorBidi"/>
          <w:sz w:val="22"/>
          <w:szCs w:val="22"/>
          <w:lang w:eastAsia="en-GB"/>
        </w:rPr>
        <w:tab/>
      </w:r>
      <w:r>
        <w:t>Test Requirement</w:t>
      </w:r>
      <w:r>
        <w:tab/>
      </w:r>
      <w:r>
        <w:fldChar w:fldCharType="begin"/>
      </w:r>
      <w:r>
        <w:instrText xml:space="preserve"> PAGEREF _Toc131536024 \h </w:instrText>
      </w:r>
      <w:r>
        <w:fldChar w:fldCharType="separate"/>
      </w:r>
      <w:r>
        <w:t>237</w:t>
      </w:r>
      <w:r>
        <w:fldChar w:fldCharType="end"/>
      </w:r>
    </w:p>
    <w:p w14:paraId="29E158A2" w14:textId="4CADE9FA" w:rsidR="009B1C67" w:rsidRDefault="009B1C6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_Toc131536025 \h </w:instrText>
      </w:r>
      <w:r>
        <w:fldChar w:fldCharType="separate"/>
      </w:r>
      <w:r>
        <w:t>239</w:t>
      </w:r>
      <w:r>
        <w:fldChar w:fldCharType="end"/>
      </w:r>
    </w:p>
    <w:p w14:paraId="45120BCE" w14:textId="489E5413" w:rsidR="009B1C67" w:rsidRDefault="009B1C6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_Toc131536026 \h </w:instrText>
      </w:r>
      <w:r>
        <w:fldChar w:fldCharType="separate"/>
      </w:r>
      <w:r>
        <w:t>239</w:t>
      </w:r>
      <w:r>
        <w:fldChar w:fldCharType="end"/>
      </w:r>
    </w:p>
    <w:p w14:paraId="605BA637" w14:textId="0461C398" w:rsidR="009B1C67" w:rsidRDefault="009B1C6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_Toc131536027 \h </w:instrText>
      </w:r>
      <w:r>
        <w:fldChar w:fldCharType="separate"/>
      </w:r>
      <w:r>
        <w:t>239</w:t>
      </w:r>
      <w:r>
        <w:fldChar w:fldCharType="end"/>
      </w:r>
    </w:p>
    <w:p w14:paraId="370477A7" w14:textId="6090B1AF" w:rsidR="009B1C67" w:rsidRDefault="009B1C6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_Toc131536028 \h </w:instrText>
      </w:r>
      <w:r>
        <w:fldChar w:fldCharType="separate"/>
      </w:r>
      <w:r>
        <w:t>240</w:t>
      </w:r>
      <w:r>
        <w:fldChar w:fldCharType="end"/>
      </w:r>
    </w:p>
    <w:p w14:paraId="416F1C2E" w14:textId="3CC28B4E" w:rsidR="009B1C67" w:rsidRDefault="009B1C6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_Toc131536029 \h </w:instrText>
      </w:r>
      <w:r>
        <w:fldChar w:fldCharType="separate"/>
      </w:r>
      <w:r>
        <w:t>240</w:t>
      </w:r>
      <w:r>
        <w:fldChar w:fldCharType="end"/>
      </w:r>
    </w:p>
    <w:p w14:paraId="5E98FABC" w14:textId="3B0654FC" w:rsidR="009B1C67" w:rsidRDefault="009B1C6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_Toc131536030 \h </w:instrText>
      </w:r>
      <w:r>
        <w:fldChar w:fldCharType="separate"/>
      </w:r>
      <w:r>
        <w:t>240</w:t>
      </w:r>
      <w:r>
        <w:fldChar w:fldCharType="end"/>
      </w:r>
    </w:p>
    <w:p w14:paraId="2DD7D8F6" w14:textId="7E4E4B89" w:rsidR="009B1C67" w:rsidRDefault="009B1C6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_Toc131536031 \h </w:instrText>
      </w:r>
      <w:r>
        <w:fldChar w:fldCharType="separate"/>
      </w:r>
      <w:r>
        <w:t>240</w:t>
      </w:r>
      <w:r>
        <w:fldChar w:fldCharType="end"/>
      </w:r>
    </w:p>
    <w:p w14:paraId="4CAB26F7" w14:textId="2D072A77" w:rsidR="009B1C67" w:rsidRDefault="009B1C67">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_Toc131536032 \h </w:instrText>
      </w:r>
      <w:r>
        <w:fldChar w:fldCharType="separate"/>
      </w:r>
      <w:r>
        <w:t>240</w:t>
      </w:r>
      <w:r>
        <w:fldChar w:fldCharType="end"/>
      </w:r>
    </w:p>
    <w:p w14:paraId="5D02A426" w14:textId="16303C57" w:rsidR="009B1C67" w:rsidRDefault="009B1C6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_Toc131536033 \h </w:instrText>
      </w:r>
      <w:r>
        <w:fldChar w:fldCharType="separate"/>
      </w:r>
      <w:r>
        <w:t>241</w:t>
      </w:r>
      <w:r>
        <w:fldChar w:fldCharType="end"/>
      </w:r>
    </w:p>
    <w:p w14:paraId="49603E84" w14:textId="3C3CB3F0" w:rsidR="009B1C67" w:rsidRDefault="009B1C6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_Toc131536034 \h </w:instrText>
      </w:r>
      <w:r>
        <w:fldChar w:fldCharType="separate"/>
      </w:r>
      <w:r>
        <w:t>242</w:t>
      </w:r>
      <w:r>
        <w:fldChar w:fldCharType="end"/>
      </w:r>
    </w:p>
    <w:p w14:paraId="0C4B1956" w14:textId="5D33F735" w:rsidR="009B1C67" w:rsidRDefault="009B1C6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_Toc131536035 \h </w:instrText>
      </w:r>
      <w:r>
        <w:fldChar w:fldCharType="separate"/>
      </w:r>
      <w:r>
        <w:t>242</w:t>
      </w:r>
      <w:r>
        <w:fldChar w:fldCharType="end"/>
      </w:r>
    </w:p>
    <w:p w14:paraId="3817A161" w14:textId="5E1DD954" w:rsidR="009B1C67" w:rsidRDefault="009B1C6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_Toc131536036 \h </w:instrText>
      </w:r>
      <w:r>
        <w:fldChar w:fldCharType="separate"/>
      </w:r>
      <w:r>
        <w:t>242</w:t>
      </w:r>
      <w:r>
        <w:fldChar w:fldCharType="end"/>
      </w:r>
    </w:p>
    <w:p w14:paraId="7D96D55C" w14:textId="5AC78D55" w:rsidR="009B1C67" w:rsidRDefault="009B1C6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_Toc131536037 \h </w:instrText>
      </w:r>
      <w:r>
        <w:fldChar w:fldCharType="separate"/>
      </w:r>
      <w:r>
        <w:t>242</w:t>
      </w:r>
      <w:r>
        <w:fldChar w:fldCharType="end"/>
      </w:r>
    </w:p>
    <w:p w14:paraId="1E84236F" w14:textId="4953A050" w:rsidR="009B1C67" w:rsidRDefault="009B1C6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_Toc131536038 \h </w:instrText>
      </w:r>
      <w:r>
        <w:fldChar w:fldCharType="separate"/>
      </w:r>
      <w:r>
        <w:t>242</w:t>
      </w:r>
      <w:r>
        <w:fldChar w:fldCharType="end"/>
      </w:r>
    </w:p>
    <w:p w14:paraId="4E501A49" w14:textId="390469F6" w:rsidR="009B1C67" w:rsidRDefault="009B1C6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_Toc131536039 \h </w:instrText>
      </w:r>
      <w:r>
        <w:fldChar w:fldCharType="separate"/>
      </w:r>
      <w:r>
        <w:t>242</w:t>
      </w:r>
      <w:r>
        <w:fldChar w:fldCharType="end"/>
      </w:r>
    </w:p>
    <w:p w14:paraId="720D4EDD" w14:textId="6D33901A" w:rsidR="009B1C67" w:rsidRDefault="009B1C6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_Toc131536040 \h </w:instrText>
      </w:r>
      <w:r>
        <w:fldChar w:fldCharType="separate"/>
      </w:r>
      <w:r>
        <w:t>242</w:t>
      </w:r>
      <w:r>
        <w:fldChar w:fldCharType="end"/>
      </w:r>
    </w:p>
    <w:p w14:paraId="03976727" w14:textId="21DD4BCB" w:rsidR="009B1C67" w:rsidRDefault="009B1C67">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_Toc131536041 \h </w:instrText>
      </w:r>
      <w:r>
        <w:fldChar w:fldCharType="separate"/>
      </w:r>
      <w:r>
        <w:t>242</w:t>
      </w:r>
      <w:r>
        <w:fldChar w:fldCharType="end"/>
      </w:r>
    </w:p>
    <w:p w14:paraId="625D082D" w14:textId="25EDA701" w:rsidR="009B1C67" w:rsidRDefault="009B1C6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_Toc131536042 \h </w:instrText>
      </w:r>
      <w:r>
        <w:fldChar w:fldCharType="separate"/>
      </w:r>
      <w:r>
        <w:t>243</w:t>
      </w:r>
      <w:r>
        <w:fldChar w:fldCharType="end"/>
      </w:r>
    </w:p>
    <w:p w14:paraId="260F8B5A" w14:textId="4AE25372" w:rsidR="009B1C67" w:rsidRDefault="009B1C6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_Toc131536043 \h </w:instrText>
      </w:r>
      <w:r>
        <w:fldChar w:fldCharType="separate"/>
      </w:r>
      <w:r>
        <w:t>244</w:t>
      </w:r>
      <w:r>
        <w:fldChar w:fldCharType="end"/>
      </w:r>
    </w:p>
    <w:p w14:paraId="3D61CFD7" w14:textId="07B2479C" w:rsidR="009B1C67" w:rsidRDefault="009B1C6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_Toc131536044 \h </w:instrText>
      </w:r>
      <w:r>
        <w:fldChar w:fldCharType="separate"/>
      </w:r>
      <w:r>
        <w:t>244</w:t>
      </w:r>
      <w:r>
        <w:fldChar w:fldCharType="end"/>
      </w:r>
    </w:p>
    <w:p w14:paraId="6C6F4445" w14:textId="092F9A2F" w:rsidR="009B1C67" w:rsidRDefault="009B1C6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_Toc131536045 \h </w:instrText>
      </w:r>
      <w:r>
        <w:fldChar w:fldCharType="separate"/>
      </w:r>
      <w:r>
        <w:t>244</w:t>
      </w:r>
      <w:r>
        <w:fldChar w:fldCharType="end"/>
      </w:r>
    </w:p>
    <w:p w14:paraId="039AEAC1" w14:textId="355985C5" w:rsidR="009B1C67" w:rsidRDefault="009B1C6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_Toc131536046 \h </w:instrText>
      </w:r>
      <w:r>
        <w:fldChar w:fldCharType="separate"/>
      </w:r>
      <w:r>
        <w:t>244</w:t>
      </w:r>
      <w:r>
        <w:fldChar w:fldCharType="end"/>
      </w:r>
    </w:p>
    <w:p w14:paraId="692C9FF0" w14:textId="5111FBD5" w:rsidR="009B1C67" w:rsidRDefault="009B1C6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_Toc131536047 \h </w:instrText>
      </w:r>
      <w:r>
        <w:fldChar w:fldCharType="separate"/>
      </w:r>
      <w:r>
        <w:t>245</w:t>
      </w:r>
      <w:r>
        <w:fldChar w:fldCharType="end"/>
      </w:r>
    </w:p>
    <w:p w14:paraId="7000B25F" w14:textId="105D0441" w:rsidR="009B1C67" w:rsidRDefault="009B1C6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_Toc131536048 \h </w:instrText>
      </w:r>
      <w:r>
        <w:fldChar w:fldCharType="separate"/>
      </w:r>
      <w:r>
        <w:t>245</w:t>
      </w:r>
      <w:r>
        <w:fldChar w:fldCharType="end"/>
      </w:r>
    </w:p>
    <w:p w14:paraId="65C7CDD6" w14:textId="792C26EA" w:rsidR="009B1C67" w:rsidRDefault="009B1C6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_Toc131536049 \h </w:instrText>
      </w:r>
      <w:r>
        <w:fldChar w:fldCharType="separate"/>
      </w:r>
      <w:r>
        <w:t>245</w:t>
      </w:r>
      <w:r>
        <w:fldChar w:fldCharType="end"/>
      </w:r>
    </w:p>
    <w:p w14:paraId="3D30772A" w14:textId="6F222F05" w:rsidR="009B1C67" w:rsidRDefault="009B1C6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_Toc131536050 \h </w:instrText>
      </w:r>
      <w:r>
        <w:fldChar w:fldCharType="separate"/>
      </w:r>
      <w:r>
        <w:t>246</w:t>
      </w:r>
      <w:r>
        <w:fldChar w:fldCharType="end"/>
      </w:r>
    </w:p>
    <w:p w14:paraId="075859BB" w14:textId="26F65603" w:rsidR="009B1C67" w:rsidRDefault="009B1C6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_Toc131536051 \h </w:instrText>
      </w:r>
      <w:r>
        <w:fldChar w:fldCharType="separate"/>
      </w:r>
      <w:r>
        <w:t>246</w:t>
      </w:r>
      <w:r>
        <w:fldChar w:fldCharType="end"/>
      </w:r>
    </w:p>
    <w:p w14:paraId="63771BBF" w14:textId="5BEBF16A" w:rsidR="009B1C67" w:rsidRDefault="009B1C67">
      <w:pPr>
        <w:pStyle w:val="TOC4"/>
        <w:rPr>
          <w:rFonts w:asciiTheme="minorHAnsi" w:hAnsiTheme="minorHAnsi" w:cstheme="minorBidi"/>
          <w:sz w:val="22"/>
          <w:szCs w:val="22"/>
          <w:lang w:eastAsia="en-GB"/>
        </w:rPr>
      </w:pPr>
      <w:r w:rsidRPr="00F86F53">
        <w:rPr>
          <w:rFonts w:eastAsia="SimSun"/>
        </w:rPr>
        <w:t>8.3.3.1</w:t>
      </w:r>
      <w:r>
        <w:rPr>
          <w:rFonts w:asciiTheme="minorHAnsi" w:hAnsiTheme="minorHAnsi" w:cstheme="minorBidi"/>
          <w:sz w:val="22"/>
          <w:szCs w:val="22"/>
          <w:lang w:eastAsia="en-GB"/>
        </w:rPr>
        <w:tab/>
      </w:r>
      <w:r w:rsidRPr="00F86F53">
        <w:rPr>
          <w:rFonts w:eastAsia="SimSun"/>
        </w:rPr>
        <w:t>ACK missed detection</w:t>
      </w:r>
      <w:r>
        <w:tab/>
      </w:r>
      <w:r>
        <w:fldChar w:fldCharType="begin"/>
      </w:r>
      <w:r>
        <w:instrText xml:space="preserve"> PAGEREF _Toc131536052 \h </w:instrText>
      </w:r>
      <w:r>
        <w:fldChar w:fldCharType="separate"/>
      </w:r>
      <w:r>
        <w:t>246</w:t>
      </w:r>
      <w:r>
        <w:fldChar w:fldCharType="end"/>
      </w:r>
    </w:p>
    <w:p w14:paraId="6B704CCB" w14:textId="6BD4DC28" w:rsidR="009B1C67" w:rsidRDefault="009B1C6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_Toc131536053 \h </w:instrText>
      </w:r>
      <w:r>
        <w:fldChar w:fldCharType="separate"/>
      </w:r>
      <w:r>
        <w:t>246</w:t>
      </w:r>
      <w:r>
        <w:fldChar w:fldCharType="end"/>
      </w:r>
    </w:p>
    <w:p w14:paraId="4E3F02DA" w14:textId="66A55A3E" w:rsidR="009B1C67" w:rsidRDefault="009B1C6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_Toc131536054 \h </w:instrText>
      </w:r>
      <w:r>
        <w:fldChar w:fldCharType="separate"/>
      </w:r>
      <w:r>
        <w:t>246</w:t>
      </w:r>
      <w:r>
        <w:fldChar w:fldCharType="end"/>
      </w:r>
    </w:p>
    <w:p w14:paraId="625D4FD1" w14:textId="2EFFB38D" w:rsidR="009B1C67" w:rsidRDefault="009B1C6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_Toc131536055 \h </w:instrText>
      </w:r>
      <w:r>
        <w:fldChar w:fldCharType="separate"/>
      </w:r>
      <w:r>
        <w:t>247</w:t>
      </w:r>
      <w:r>
        <w:fldChar w:fldCharType="end"/>
      </w:r>
    </w:p>
    <w:p w14:paraId="30CBF0F9" w14:textId="6F8E2689" w:rsidR="009B1C67" w:rsidRDefault="009B1C6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_Toc131536056 \h </w:instrText>
      </w:r>
      <w:r>
        <w:fldChar w:fldCharType="separate"/>
      </w:r>
      <w:r>
        <w:t>247</w:t>
      </w:r>
      <w:r>
        <w:fldChar w:fldCharType="end"/>
      </w:r>
    </w:p>
    <w:p w14:paraId="1AE85774" w14:textId="67640CBE" w:rsidR="009B1C67" w:rsidRDefault="009B1C6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_Toc131536057 \h </w:instrText>
      </w:r>
      <w:r>
        <w:fldChar w:fldCharType="separate"/>
      </w:r>
      <w:r>
        <w:t>247</w:t>
      </w:r>
      <w:r>
        <w:fldChar w:fldCharType="end"/>
      </w:r>
    </w:p>
    <w:p w14:paraId="5E6FAC32" w14:textId="418928E0" w:rsidR="009B1C67" w:rsidRDefault="009B1C6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_Toc131536058 \h </w:instrText>
      </w:r>
      <w:r>
        <w:fldChar w:fldCharType="separate"/>
      </w:r>
      <w:r>
        <w:t>247</w:t>
      </w:r>
      <w:r>
        <w:fldChar w:fldCharType="end"/>
      </w:r>
    </w:p>
    <w:p w14:paraId="7D2DD6B2" w14:textId="5E9E6E5A" w:rsidR="009B1C67" w:rsidRDefault="009B1C6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_Toc131536059 \h </w:instrText>
      </w:r>
      <w:r>
        <w:fldChar w:fldCharType="separate"/>
      </w:r>
      <w:r>
        <w:t>248</w:t>
      </w:r>
      <w:r>
        <w:fldChar w:fldCharType="end"/>
      </w:r>
    </w:p>
    <w:p w14:paraId="62927761" w14:textId="22F5060A" w:rsidR="009B1C67" w:rsidRDefault="009B1C67">
      <w:pPr>
        <w:pStyle w:val="TOC4"/>
        <w:rPr>
          <w:rFonts w:asciiTheme="minorHAnsi" w:hAnsiTheme="minorHAnsi" w:cstheme="minorBidi"/>
          <w:sz w:val="22"/>
          <w:szCs w:val="22"/>
          <w:lang w:eastAsia="en-GB"/>
        </w:rPr>
      </w:pPr>
      <w:r w:rsidRPr="00F86F53">
        <w:rPr>
          <w:rFonts w:eastAsia="SimSun"/>
        </w:rPr>
        <w:t>8.3.3.2</w:t>
      </w:r>
      <w:r>
        <w:rPr>
          <w:rFonts w:asciiTheme="minorHAnsi" w:hAnsiTheme="minorHAnsi" w:cstheme="minorBidi"/>
          <w:sz w:val="22"/>
          <w:szCs w:val="22"/>
          <w:lang w:eastAsia="en-GB"/>
        </w:rPr>
        <w:tab/>
      </w:r>
      <w:r w:rsidRPr="00F86F53">
        <w:rPr>
          <w:rFonts w:eastAsia="SimSun"/>
        </w:rPr>
        <w:t>UCI BLER performance requirements</w:t>
      </w:r>
      <w:r>
        <w:tab/>
      </w:r>
      <w:r>
        <w:fldChar w:fldCharType="begin"/>
      </w:r>
      <w:r>
        <w:instrText xml:space="preserve"> PAGEREF _Toc131536060 \h </w:instrText>
      </w:r>
      <w:r>
        <w:fldChar w:fldCharType="separate"/>
      </w:r>
      <w:r>
        <w:t>248</w:t>
      </w:r>
      <w:r>
        <w:fldChar w:fldCharType="end"/>
      </w:r>
    </w:p>
    <w:p w14:paraId="27FAA2E0" w14:textId="4E83E8AA" w:rsidR="009B1C67" w:rsidRDefault="009B1C6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_Toc131536061 \h </w:instrText>
      </w:r>
      <w:r>
        <w:fldChar w:fldCharType="separate"/>
      </w:r>
      <w:r>
        <w:t>248</w:t>
      </w:r>
      <w:r>
        <w:fldChar w:fldCharType="end"/>
      </w:r>
    </w:p>
    <w:p w14:paraId="55472EA9" w14:textId="4F8733F2" w:rsidR="009B1C67" w:rsidRDefault="009B1C6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_Toc131536062 \h </w:instrText>
      </w:r>
      <w:r>
        <w:fldChar w:fldCharType="separate"/>
      </w:r>
      <w:r>
        <w:t>248</w:t>
      </w:r>
      <w:r>
        <w:fldChar w:fldCharType="end"/>
      </w:r>
    </w:p>
    <w:p w14:paraId="26D5E795" w14:textId="4DEC230E" w:rsidR="009B1C67" w:rsidRDefault="009B1C6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_Toc131536063 \h </w:instrText>
      </w:r>
      <w:r>
        <w:fldChar w:fldCharType="separate"/>
      </w:r>
      <w:r>
        <w:t>248</w:t>
      </w:r>
      <w:r>
        <w:fldChar w:fldCharType="end"/>
      </w:r>
    </w:p>
    <w:p w14:paraId="7721FEF7" w14:textId="67A3C01B" w:rsidR="009B1C67" w:rsidRDefault="009B1C6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_Toc131536064 \h </w:instrText>
      </w:r>
      <w:r>
        <w:fldChar w:fldCharType="separate"/>
      </w:r>
      <w:r>
        <w:t>249</w:t>
      </w:r>
      <w:r>
        <w:fldChar w:fldCharType="end"/>
      </w:r>
    </w:p>
    <w:p w14:paraId="6E3F40A4" w14:textId="7D6FA8F4" w:rsidR="009B1C67" w:rsidRDefault="009B1C6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_Toc131536065 \h </w:instrText>
      </w:r>
      <w:r>
        <w:fldChar w:fldCharType="separate"/>
      </w:r>
      <w:r>
        <w:t>249</w:t>
      </w:r>
      <w:r>
        <w:fldChar w:fldCharType="end"/>
      </w:r>
    </w:p>
    <w:p w14:paraId="0B9FB79C" w14:textId="03E2EAF9" w:rsidR="009B1C67" w:rsidRDefault="009B1C6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_Toc131536066 \h </w:instrText>
      </w:r>
      <w:r>
        <w:fldChar w:fldCharType="separate"/>
      </w:r>
      <w:r>
        <w:t>249</w:t>
      </w:r>
      <w:r>
        <w:fldChar w:fldCharType="end"/>
      </w:r>
    </w:p>
    <w:p w14:paraId="0953A209" w14:textId="6C011A9C" w:rsidR="009B1C67" w:rsidRDefault="009B1C6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_Toc131536067 \h </w:instrText>
      </w:r>
      <w:r>
        <w:fldChar w:fldCharType="separate"/>
      </w:r>
      <w:r>
        <w:t>250</w:t>
      </w:r>
      <w:r>
        <w:fldChar w:fldCharType="end"/>
      </w:r>
    </w:p>
    <w:p w14:paraId="687BD5E2" w14:textId="519CEBE8" w:rsidR="009B1C67" w:rsidRDefault="009B1C6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_Toc131536068 \h </w:instrText>
      </w:r>
      <w:r>
        <w:fldChar w:fldCharType="separate"/>
      </w:r>
      <w:r>
        <w:t>250</w:t>
      </w:r>
      <w:r>
        <w:fldChar w:fldCharType="end"/>
      </w:r>
    </w:p>
    <w:p w14:paraId="71C93C27" w14:textId="75ADCC94" w:rsidR="009B1C67" w:rsidRDefault="009B1C6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_Toc131536069 \h </w:instrText>
      </w:r>
      <w:r>
        <w:fldChar w:fldCharType="separate"/>
      </w:r>
      <w:r>
        <w:t>250</w:t>
      </w:r>
      <w:r>
        <w:fldChar w:fldCharType="end"/>
      </w:r>
    </w:p>
    <w:p w14:paraId="5015AA70" w14:textId="71980834" w:rsidR="009B1C67" w:rsidRDefault="009B1C6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_Toc131536070 \h </w:instrText>
      </w:r>
      <w:r>
        <w:fldChar w:fldCharType="separate"/>
      </w:r>
      <w:r>
        <w:t>250</w:t>
      </w:r>
      <w:r>
        <w:fldChar w:fldCharType="end"/>
      </w:r>
    </w:p>
    <w:p w14:paraId="6A3877B5" w14:textId="0616A464" w:rsidR="009B1C67" w:rsidRDefault="009B1C6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_Toc131536071 \h </w:instrText>
      </w:r>
      <w:r>
        <w:fldChar w:fldCharType="separate"/>
      </w:r>
      <w:r>
        <w:t>250</w:t>
      </w:r>
      <w:r>
        <w:fldChar w:fldCharType="end"/>
      </w:r>
    </w:p>
    <w:p w14:paraId="13553F9C" w14:textId="2B2A84E5" w:rsidR="009B1C67" w:rsidRDefault="009B1C6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_Toc131536072 \h </w:instrText>
      </w:r>
      <w:r>
        <w:fldChar w:fldCharType="separate"/>
      </w:r>
      <w:r>
        <w:t>251</w:t>
      </w:r>
      <w:r>
        <w:fldChar w:fldCharType="end"/>
      </w:r>
    </w:p>
    <w:p w14:paraId="487609E1" w14:textId="1975B780" w:rsidR="009B1C67" w:rsidRDefault="009B1C6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_Toc131536073 \h </w:instrText>
      </w:r>
      <w:r>
        <w:fldChar w:fldCharType="separate"/>
      </w:r>
      <w:r>
        <w:t>251</w:t>
      </w:r>
      <w:r>
        <w:fldChar w:fldCharType="end"/>
      </w:r>
    </w:p>
    <w:p w14:paraId="7365DE24" w14:textId="548064EC" w:rsidR="009B1C67" w:rsidRDefault="009B1C6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_Toc131536074 \h </w:instrText>
      </w:r>
      <w:r>
        <w:fldChar w:fldCharType="separate"/>
      </w:r>
      <w:r>
        <w:t>251</w:t>
      </w:r>
      <w:r>
        <w:fldChar w:fldCharType="end"/>
      </w:r>
    </w:p>
    <w:p w14:paraId="26081061" w14:textId="09CD5A00" w:rsidR="009B1C67" w:rsidRDefault="009B1C6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_Toc131536075 \h </w:instrText>
      </w:r>
      <w:r>
        <w:fldChar w:fldCharType="separate"/>
      </w:r>
      <w:r>
        <w:t>252</w:t>
      </w:r>
      <w:r>
        <w:fldChar w:fldCharType="end"/>
      </w:r>
    </w:p>
    <w:p w14:paraId="1E69121C" w14:textId="00E69D22" w:rsidR="009B1C67" w:rsidRDefault="009B1C6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_Toc131536076 \h </w:instrText>
      </w:r>
      <w:r>
        <w:fldChar w:fldCharType="separate"/>
      </w:r>
      <w:r>
        <w:t>253</w:t>
      </w:r>
      <w:r>
        <w:fldChar w:fldCharType="end"/>
      </w:r>
    </w:p>
    <w:p w14:paraId="3FE890D7" w14:textId="1F0C7922" w:rsidR="009B1C67" w:rsidRDefault="009B1C6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_Toc131536077 \h </w:instrText>
      </w:r>
      <w:r>
        <w:fldChar w:fldCharType="separate"/>
      </w:r>
      <w:r>
        <w:t>253</w:t>
      </w:r>
      <w:r>
        <w:fldChar w:fldCharType="end"/>
      </w:r>
    </w:p>
    <w:p w14:paraId="58096BAF" w14:textId="60B2BB58" w:rsidR="009B1C67" w:rsidRDefault="009B1C6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_Toc131536078 \h </w:instrText>
      </w:r>
      <w:r>
        <w:fldChar w:fldCharType="separate"/>
      </w:r>
      <w:r>
        <w:t>253</w:t>
      </w:r>
      <w:r>
        <w:fldChar w:fldCharType="end"/>
      </w:r>
    </w:p>
    <w:p w14:paraId="7C7501C5" w14:textId="17DC99BB" w:rsidR="009B1C67" w:rsidRDefault="009B1C6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_Toc131536079 \h </w:instrText>
      </w:r>
      <w:r>
        <w:fldChar w:fldCharType="separate"/>
      </w:r>
      <w:r>
        <w:t>253</w:t>
      </w:r>
      <w:r>
        <w:fldChar w:fldCharType="end"/>
      </w:r>
    </w:p>
    <w:p w14:paraId="2FD1E3AB" w14:textId="525A89D6" w:rsidR="009B1C67" w:rsidRDefault="009B1C6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_Toc131536080 \h </w:instrText>
      </w:r>
      <w:r>
        <w:fldChar w:fldCharType="separate"/>
      </w:r>
      <w:r>
        <w:t>253</w:t>
      </w:r>
      <w:r>
        <w:fldChar w:fldCharType="end"/>
      </w:r>
    </w:p>
    <w:p w14:paraId="2217EFC3" w14:textId="71F3D366" w:rsidR="009B1C67" w:rsidRDefault="009B1C6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_Toc131536081 \h </w:instrText>
      </w:r>
      <w:r>
        <w:fldChar w:fldCharType="separate"/>
      </w:r>
      <w:r>
        <w:t>253</w:t>
      </w:r>
      <w:r>
        <w:fldChar w:fldCharType="end"/>
      </w:r>
    </w:p>
    <w:p w14:paraId="0B55E11D" w14:textId="15812009" w:rsidR="009B1C67" w:rsidRDefault="009B1C6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_Toc131536082 \h </w:instrText>
      </w:r>
      <w:r>
        <w:fldChar w:fldCharType="separate"/>
      </w:r>
      <w:r>
        <w:t>253</w:t>
      </w:r>
      <w:r>
        <w:fldChar w:fldCharType="end"/>
      </w:r>
    </w:p>
    <w:p w14:paraId="78A9BDC5" w14:textId="764400E1" w:rsidR="009B1C67" w:rsidRDefault="009B1C6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_Toc131536083 \h </w:instrText>
      </w:r>
      <w:r>
        <w:fldChar w:fldCharType="separate"/>
      </w:r>
      <w:r>
        <w:t>254</w:t>
      </w:r>
      <w:r>
        <w:fldChar w:fldCharType="end"/>
      </w:r>
    </w:p>
    <w:p w14:paraId="22E21D2A" w14:textId="1E323BF3" w:rsidR="009B1C67" w:rsidRDefault="009B1C6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_Toc131536084 \h </w:instrText>
      </w:r>
      <w:r>
        <w:fldChar w:fldCharType="separate"/>
      </w:r>
      <w:r>
        <w:t>255</w:t>
      </w:r>
      <w:r>
        <w:fldChar w:fldCharType="end"/>
      </w:r>
    </w:p>
    <w:p w14:paraId="57858BA1" w14:textId="7B8B7ABA" w:rsidR="009B1C67" w:rsidRDefault="009B1C6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_Toc131536085 \h </w:instrText>
      </w:r>
      <w:r>
        <w:fldChar w:fldCharType="separate"/>
      </w:r>
      <w:r>
        <w:t>255</w:t>
      </w:r>
      <w:r>
        <w:fldChar w:fldCharType="end"/>
      </w:r>
    </w:p>
    <w:p w14:paraId="394A823F" w14:textId="412BC4DA" w:rsidR="009B1C67" w:rsidRDefault="009B1C6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_Toc131536086 \h </w:instrText>
      </w:r>
      <w:r>
        <w:fldChar w:fldCharType="separate"/>
      </w:r>
      <w:r>
        <w:t>255</w:t>
      </w:r>
      <w:r>
        <w:fldChar w:fldCharType="end"/>
      </w:r>
    </w:p>
    <w:p w14:paraId="7A736DCB" w14:textId="433C2879" w:rsidR="009B1C67" w:rsidRDefault="009B1C6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_Toc131536087 \h </w:instrText>
      </w:r>
      <w:r>
        <w:fldChar w:fldCharType="separate"/>
      </w:r>
      <w:r>
        <w:t>255</w:t>
      </w:r>
      <w:r>
        <w:fldChar w:fldCharType="end"/>
      </w:r>
    </w:p>
    <w:p w14:paraId="39480CD1" w14:textId="7C1659B2" w:rsidR="009B1C67" w:rsidRDefault="009B1C6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_Toc131536088 \h </w:instrText>
      </w:r>
      <w:r>
        <w:fldChar w:fldCharType="separate"/>
      </w:r>
      <w:r>
        <w:t>255</w:t>
      </w:r>
      <w:r>
        <w:fldChar w:fldCharType="end"/>
      </w:r>
    </w:p>
    <w:p w14:paraId="1C20825F" w14:textId="10F44009" w:rsidR="009B1C67" w:rsidRDefault="009B1C6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_Toc131536089 \h </w:instrText>
      </w:r>
      <w:r>
        <w:fldChar w:fldCharType="separate"/>
      </w:r>
      <w:r>
        <w:t>255</w:t>
      </w:r>
      <w:r>
        <w:fldChar w:fldCharType="end"/>
      </w:r>
    </w:p>
    <w:p w14:paraId="26364530" w14:textId="6880A193" w:rsidR="009B1C67" w:rsidRDefault="009B1C6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_Toc131536090 \h </w:instrText>
      </w:r>
      <w:r>
        <w:fldChar w:fldCharType="separate"/>
      </w:r>
      <w:r>
        <w:t>255</w:t>
      </w:r>
      <w:r>
        <w:fldChar w:fldCharType="end"/>
      </w:r>
    </w:p>
    <w:p w14:paraId="0B0911A4" w14:textId="0400082E" w:rsidR="009B1C67" w:rsidRDefault="009B1C6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_Toc131536091 \h </w:instrText>
      </w:r>
      <w:r>
        <w:fldChar w:fldCharType="separate"/>
      </w:r>
      <w:r>
        <w:t>255</w:t>
      </w:r>
      <w:r>
        <w:fldChar w:fldCharType="end"/>
      </w:r>
    </w:p>
    <w:p w14:paraId="75F673D3" w14:textId="7738BE8C" w:rsidR="009B1C67" w:rsidRDefault="009B1C6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_Toc131536092 \h </w:instrText>
      </w:r>
      <w:r>
        <w:fldChar w:fldCharType="separate"/>
      </w:r>
      <w:r>
        <w:t>256</w:t>
      </w:r>
      <w:r>
        <w:fldChar w:fldCharType="end"/>
      </w:r>
    </w:p>
    <w:p w14:paraId="0AC66F26" w14:textId="0D6A4328" w:rsidR="009B1C67" w:rsidRDefault="009B1C67">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_Toc131536093 \h </w:instrText>
      </w:r>
      <w:r>
        <w:fldChar w:fldCharType="separate"/>
      </w:r>
      <w:r>
        <w:t>256</w:t>
      </w:r>
      <w:r>
        <w:fldChar w:fldCharType="end"/>
      </w:r>
    </w:p>
    <w:p w14:paraId="79A2C444" w14:textId="795B30A4" w:rsidR="009B1C67" w:rsidRDefault="009B1C67">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_Toc131536094 \h </w:instrText>
      </w:r>
      <w:r>
        <w:fldChar w:fldCharType="separate"/>
      </w:r>
      <w:r>
        <w:t>257</w:t>
      </w:r>
      <w:r>
        <w:fldChar w:fldCharType="end"/>
      </w:r>
    </w:p>
    <w:p w14:paraId="74505F22" w14:textId="74672BC9" w:rsidR="009B1C67" w:rsidRDefault="009B1C6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_Toc131536095 \h </w:instrText>
      </w:r>
      <w:r>
        <w:fldChar w:fldCharType="separate"/>
      </w:r>
      <w:r>
        <w:t>257</w:t>
      </w:r>
      <w:r>
        <w:fldChar w:fldCharType="end"/>
      </w:r>
    </w:p>
    <w:p w14:paraId="4A5E9410" w14:textId="0AC81DB0" w:rsidR="009B1C67" w:rsidRDefault="009B1C6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_Toc131536096 \h </w:instrText>
      </w:r>
      <w:r>
        <w:fldChar w:fldCharType="separate"/>
      </w:r>
      <w:r>
        <w:t>257</w:t>
      </w:r>
      <w:r>
        <w:fldChar w:fldCharType="end"/>
      </w:r>
    </w:p>
    <w:p w14:paraId="2962F544" w14:textId="2E09CF01" w:rsidR="009B1C67" w:rsidRDefault="009B1C6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_Toc131536097 \h </w:instrText>
      </w:r>
      <w:r>
        <w:fldChar w:fldCharType="separate"/>
      </w:r>
      <w:r>
        <w:t>257</w:t>
      </w:r>
      <w:r>
        <w:fldChar w:fldCharType="end"/>
      </w:r>
    </w:p>
    <w:p w14:paraId="5468082B" w14:textId="25CEC42E" w:rsidR="009B1C67" w:rsidRDefault="009B1C67">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_Toc131536098 \h </w:instrText>
      </w:r>
      <w:r>
        <w:fldChar w:fldCharType="separate"/>
      </w:r>
      <w:r>
        <w:t>257</w:t>
      </w:r>
      <w:r>
        <w:fldChar w:fldCharType="end"/>
      </w:r>
    </w:p>
    <w:p w14:paraId="360E4AFD" w14:textId="68F5A6F1" w:rsidR="009B1C67" w:rsidRDefault="009B1C67">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_Toc131536099 \h </w:instrText>
      </w:r>
      <w:r>
        <w:fldChar w:fldCharType="separate"/>
      </w:r>
      <w:r>
        <w:t>257</w:t>
      </w:r>
      <w:r>
        <w:fldChar w:fldCharType="end"/>
      </w:r>
    </w:p>
    <w:p w14:paraId="5D5F9EEE" w14:textId="7BE31B1F" w:rsidR="009B1C67" w:rsidRDefault="009B1C67">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_Toc131536100 \h </w:instrText>
      </w:r>
      <w:r>
        <w:fldChar w:fldCharType="separate"/>
      </w:r>
      <w:r>
        <w:t>257</w:t>
      </w:r>
      <w:r>
        <w:fldChar w:fldCharType="end"/>
      </w:r>
    </w:p>
    <w:p w14:paraId="3860F431" w14:textId="33999597" w:rsidR="009B1C67" w:rsidRDefault="009B1C67">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_Toc131536101 \h </w:instrText>
      </w:r>
      <w:r>
        <w:fldChar w:fldCharType="separate"/>
      </w:r>
      <w:r>
        <w:t>258</w:t>
      </w:r>
      <w:r>
        <w:fldChar w:fldCharType="end"/>
      </w:r>
    </w:p>
    <w:p w14:paraId="7A84CC92" w14:textId="2656175B" w:rsidR="009B1C67" w:rsidRDefault="009B1C67">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_Toc131536102 \h </w:instrText>
      </w:r>
      <w:r>
        <w:fldChar w:fldCharType="separate"/>
      </w:r>
      <w:r>
        <w:t>259</w:t>
      </w:r>
      <w:r>
        <w:fldChar w:fldCharType="end"/>
      </w:r>
    </w:p>
    <w:p w14:paraId="53A8F5E6" w14:textId="73E761FF" w:rsidR="009B1C67" w:rsidRDefault="009B1C67">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_Toc131536103 \h </w:instrText>
      </w:r>
      <w:r>
        <w:fldChar w:fldCharType="separate"/>
      </w:r>
      <w:r>
        <w:t>259</w:t>
      </w:r>
      <w:r>
        <w:fldChar w:fldCharType="end"/>
      </w:r>
    </w:p>
    <w:p w14:paraId="13EE51F2" w14:textId="2058203D" w:rsidR="009B1C67" w:rsidRDefault="009B1C67">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_Toc131536104 \h </w:instrText>
      </w:r>
      <w:r>
        <w:fldChar w:fldCharType="separate"/>
      </w:r>
      <w:r>
        <w:t>259</w:t>
      </w:r>
      <w:r>
        <w:fldChar w:fldCharType="end"/>
      </w:r>
    </w:p>
    <w:p w14:paraId="38CA7F24" w14:textId="72E09D44" w:rsidR="009B1C67" w:rsidRDefault="009B1C67">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_Toc131536105 \h </w:instrText>
      </w:r>
      <w:r>
        <w:fldChar w:fldCharType="separate"/>
      </w:r>
      <w:r>
        <w:t>259</w:t>
      </w:r>
      <w:r>
        <w:fldChar w:fldCharType="end"/>
      </w:r>
    </w:p>
    <w:p w14:paraId="4B7C53D5" w14:textId="7ED452C0" w:rsidR="009B1C67" w:rsidRDefault="009B1C67">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_Toc131536106 \h </w:instrText>
      </w:r>
      <w:r>
        <w:fldChar w:fldCharType="separate"/>
      </w:r>
      <w:r>
        <w:t>259</w:t>
      </w:r>
      <w:r>
        <w:fldChar w:fldCharType="end"/>
      </w:r>
    </w:p>
    <w:p w14:paraId="7BA8DE5A" w14:textId="699A253C" w:rsidR="009B1C67" w:rsidRDefault="009B1C67">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_Toc131536107 \h </w:instrText>
      </w:r>
      <w:r>
        <w:fldChar w:fldCharType="separate"/>
      </w:r>
      <w:r>
        <w:t>259</w:t>
      </w:r>
      <w:r>
        <w:fldChar w:fldCharType="end"/>
      </w:r>
    </w:p>
    <w:p w14:paraId="186729F2" w14:textId="56ED0C5D" w:rsidR="009B1C67" w:rsidRDefault="009B1C67">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_Toc131536108 \h </w:instrText>
      </w:r>
      <w:r>
        <w:fldChar w:fldCharType="separate"/>
      </w:r>
      <w:r>
        <w:t>259</w:t>
      </w:r>
      <w:r>
        <w:fldChar w:fldCharType="end"/>
      </w:r>
    </w:p>
    <w:p w14:paraId="48C0D725" w14:textId="28E32CF7" w:rsidR="009B1C67" w:rsidRDefault="009B1C67">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_Toc131536109 \h </w:instrText>
      </w:r>
      <w:r>
        <w:fldChar w:fldCharType="separate"/>
      </w:r>
      <w:r>
        <w:t>260</w:t>
      </w:r>
      <w:r>
        <w:fldChar w:fldCharType="end"/>
      </w:r>
    </w:p>
    <w:p w14:paraId="290A830E" w14:textId="6F2280B5" w:rsidR="009B1C67" w:rsidRDefault="009B1C67">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_Toc131536110 \h </w:instrText>
      </w:r>
      <w:r>
        <w:fldChar w:fldCharType="separate"/>
      </w:r>
      <w:r>
        <w:t>261</w:t>
      </w:r>
      <w:r>
        <w:fldChar w:fldCharType="end"/>
      </w:r>
    </w:p>
    <w:p w14:paraId="1352770C" w14:textId="183D7707" w:rsidR="009B1C67" w:rsidRDefault="009B1C67">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_Toc131536111 \h </w:instrText>
      </w:r>
      <w:r>
        <w:fldChar w:fldCharType="separate"/>
      </w:r>
      <w:r>
        <w:t>261</w:t>
      </w:r>
      <w:r>
        <w:fldChar w:fldCharType="end"/>
      </w:r>
    </w:p>
    <w:p w14:paraId="5DADBB5C" w14:textId="5F57FA05" w:rsidR="009B1C67" w:rsidRDefault="009B1C67">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_Toc131536112 \h </w:instrText>
      </w:r>
      <w:r>
        <w:fldChar w:fldCharType="separate"/>
      </w:r>
      <w:r>
        <w:t>261</w:t>
      </w:r>
      <w:r>
        <w:fldChar w:fldCharType="end"/>
      </w:r>
    </w:p>
    <w:p w14:paraId="6CF99482" w14:textId="74F538D4" w:rsidR="009B1C67" w:rsidRDefault="009B1C67">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_Toc131536113 \h </w:instrText>
      </w:r>
      <w:r>
        <w:fldChar w:fldCharType="separate"/>
      </w:r>
      <w:r>
        <w:t>261</w:t>
      </w:r>
      <w:r>
        <w:fldChar w:fldCharType="end"/>
      </w:r>
    </w:p>
    <w:p w14:paraId="3DC32222" w14:textId="009F61FC" w:rsidR="009B1C67" w:rsidRDefault="009B1C67">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_Toc131536114 \h </w:instrText>
      </w:r>
      <w:r>
        <w:fldChar w:fldCharType="separate"/>
      </w:r>
      <w:r>
        <w:t>261</w:t>
      </w:r>
      <w:r>
        <w:fldChar w:fldCharType="end"/>
      </w:r>
    </w:p>
    <w:p w14:paraId="02014334" w14:textId="01378EEF" w:rsidR="009B1C67" w:rsidRDefault="009B1C67">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_Toc131536115 \h </w:instrText>
      </w:r>
      <w:r>
        <w:fldChar w:fldCharType="separate"/>
      </w:r>
      <w:r>
        <w:t>261</w:t>
      </w:r>
      <w:r>
        <w:fldChar w:fldCharType="end"/>
      </w:r>
    </w:p>
    <w:p w14:paraId="057BD4FF" w14:textId="3BDEC8AC" w:rsidR="009B1C67" w:rsidRDefault="009B1C67">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_Toc131536116 \h </w:instrText>
      </w:r>
      <w:r>
        <w:fldChar w:fldCharType="separate"/>
      </w:r>
      <w:r>
        <w:t>261</w:t>
      </w:r>
      <w:r>
        <w:fldChar w:fldCharType="end"/>
      </w:r>
    </w:p>
    <w:p w14:paraId="7AA6E977" w14:textId="60FBB20F" w:rsidR="009B1C67" w:rsidRDefault="009B1C67">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_Toc131536117 \h </w:instrText>
      </w:r>
      <w:r>
        <w:fldChar w:fldCharType="separate"/>
      </w:r>
      <w:r>
        <w:t>261</w:t>
      </w:r>
      <w:r>
        <w:fldChar w:fldCharType="end"/>
      </w:r>
    </w:p>
    <w:p w14:paraId="70577F37" w14:textId="43E3F019" w:rsidR="009B1C67" w:rsidRDefault="009B1C67">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_Toc131536118 \h </w:instrText>
      </w:r>
      <w:r>
        <w:fldChar w:fldCharType="separate"/>
      </w:r>
      <w:r>
        <w:t>262</w:t>
      </w:r>
      <w:r>
        <w:fldChar w:fldCharType="end"/>
      </w:r>
    </w:p>
    <w:p w14:paraId="67B861C8" w14:textId="3F6731AE" w:rsidR="009B1C67" w:rsidRDefault="009B1C67">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_Toc131536119 \h </w:instrText>
      </w:r>
      <w:r>
        <w:fldChar w:fldCharType="separate"/>
      </w:r>
      <w:r>
        <w:t>263</w:t>
      </w:r>
      <w:r>
        <w:fldChar w:fldCharType="end"/>
      </w:r>
    </w:p>
    <w:p w14:paraId="278C18CA" w14:textId="562BD29B" w:rsidR="009B1C67" w:rsidRDefault="009B1C67">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_Toc131536120 \h </w:instrText>
      </w:r>
      <w:r>
        <w:fldChar w:fldCharType="separate"/>
      </w:r>
      <w:r>
        <w:t>263</w:t>
      </w:r>
      <w:r>
        <w:fldChar w:fldCharType="end"/>
      </w:r>
    </w:p>
    <w:p w14:paraId="449FBCC6" w14:textId="53EFA3C3" w:rsidR="009B1C67" w:rsidRDefault="009B1C67">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_Toc131536121 \h </w:instrText>
      </w:r>
      <w:r>
        <w:fldChar w:fldCharType="separate"/>
      </w:r>
      <w:r>
        <w:t>263</w:t>
      </w:r>
      <w:r>
        <w:fldChar w:fldCharType="end"/>
      </w:r>
    </w:p>
    <w:p w14:paraId="3F19C508" w14:textId="493488AF" w:rsidR="009B1C67" w:rsidRDefault="009B1C67">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_Toc131536122 \h </w:instrText>
      </w:r>
      <w:r>
        <w:fldChar w:fldCharType="separate"/>
      </w:r>
      <w:r>
        <w:t>263</w:t>
      </w:r>
      <w:r>
        <w:fldChar w:fldCharType="end"/>
      </w:r>
    </w:p>
    <w:p w14:paraId="5AA89A39" w14:textId="6A462D0F" w:rsidR="009B1C67" w:rsidRDefault="009B1C67">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_Toc131536123 \h </w:instrText>
      </w:r>
      <w:r>
        <w:fldChar w:fldCharType="separate"/>
      </w:r>
      <w:r>
        <w:t>263</w:t>
      </w:r>
      <w:r>
        <w:fldChar w:fldCharType="end"/>
      </w:r>
    </w:p>
    <w:p w14:paraId="11316024" w14:textId="524F971D" w:rsidR="009B1C67" w:rsidRDefault="009B1C67">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_Toc131536124 \h </w:instrText>
      </w:r>
      <w:r>
        <w:fldChar w:fldCharType="separate"/>
      </w:r>
      <w:r>
        <w:t>263</w:t>
      </w:r>
      <w:r>
        <w:fldChar w:fldCharType="end"/>
      </w:r>
    </w:p>
    <w:p w14:paraId="2E41F9FB" w14:textId="04A4D4D4" w:rsidR="009B1C67" w:rsidRDefault="009B1C67">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_Toc131536125 \h </w:instrText>
      </w:r>
      <w:r>
        <w:fldChar w:fldCharType="separate"/>
      </w:r>
      <w:r>
        <w:t>263</w:t>
      </w:r>
      <w:r>
        <w:fldChar w:fldCharType="end"/>
      </w:r>
    </w:p>
    <w:p w14:paraId="341FCECD" w14:textId="659C82A6" w:rsidR="009B1C67" w:rsidRDefault="009B1C67">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_Toc131536126 \h </w:instrText>
      </w:r>
      <w:r>
        <w:fldChar w:fldCharType="separate"/>
      </w:r>
      <w:r>
        <w:t>264</w:t>
      </w:r>
      <w:r>
        <w:fldChar w:fldCharType="end"/>
      </w:r>
    </w:p>
    <w:p w14:paraId="434D664A" w14:textId="6EBF661C" w:rsidR="009B1C67" w:rsidRDefault="009B1C67">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_Toc131536127 \h </w:instrText>
      </w:r>
      <w:r>
        <w:fldChar w:fldCharType="separate"/>
      </w:r>
      <w:r>
        <w:t>264</w:t>
      </w:r>
      <w:r>
        <w:fldChar w:fldCharType="end"/>
      </w:r>
    </w:p>
    <w:p w14:paraId="0B59FA3B" w14:textId="23DCCEEB" w:rsidR="009B1C67" w:rsidRDefault="009B1C67">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_Toc131536128 \h </w:instrText>
      </w:r>
      <w:r>
        <w:fldChar w:fldCharType="separate"/>
      </w:r>
      <w:r>
        <w:t>264</w:t>
      </w:r>
      <w:r>
        <w:fldChar w:fldCharType="end"/>
      </w:r>
    </w:p>
    <w:p w14:paraId="15E158A4" w14:textId="77C0094A" w:rsidR="009B1C67" w:rsidRDefault="009B1C67">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_Toc131536129 \h </w:instrText>
      </w:r>
      <w:r>
        <w:fldChar w:fldCharType="separate"/>
      </w:r>
      <w:r>
        <w:t>265</w:t>
      </w:r>
      <w:r>
        <w:fldChar w:fldCharType="end"/>
      </w:r>
    </w:p>
    <w:p w14:paraId="01124FB1" w14:textId="31CA0604" w:rsidR="009B1C67" w:rsidRDefault="009B1C67">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_Toc131536130 \h </w:instrText>
      </w:r>
      <w:r>
        <w:fldChar w:fldCharType="separate"/>
      </w:r>
      <w:r>
        <w:t>265</w:t>
      </w:r>
      <w:r>
        <w:fldChar w:fldCharType="end"/>
      </w:r>
    </w:p>
    <w:p w14:paraId="3687F10C" w14:textId="2421C0B8" w:rsidR="009B1C67" w:rsidRDefault="009B1C67">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_Toc131536131 \h </w:instrText>
      </w:r>
      <w:r>
        <w:fldChar w:fldCharType="separate"/>
      </w:r>
      <w:r>
        <w:t>265</w:t>
      </w:r>
      <w:r>
        <w:fldChar w:fldCharType="end"/>
      </w:r>
    </w:p>
    <w:p w14:paraId="18373899" w14:textId="3A0B0510" w:rsidR="009B1C67" w:rsidRDefault="009B1C67">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_Toc131536132 \h </w:instrText>
      </w:r>
      <w:r>
        <w:fldChar w:fldCharType="separate"/>
      </w:r>
      <w:r>
        <w:t>265</w:t>
      </w:r>
      <w:r>
        <w:fldChar w:fldCharType="end"/>
      </w:r>
    </w:p>
    <w:p w14:paraId="1982FF5B" w14:textId="4F6814ED" w:rsidR="009B1C67" w:rsidRDefault="009B1C67">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_Toc131536133 \h </w:instrText>
      </w:r>
      <w:r>
        <w:fldChar w:fldCharType="separate"/>
      </w:r>
      <w:r>
        <w:t>265</w:t>
      </w:r>
      <w:r>
        <w:fldChar w:fldCharType="end"/>
      </w:r>
    </w:p>
    <w:p w14:paraId="518AFB42" w14:textId="1E5B26F5" w:rsidR="009B1C67" w:rsidRDefault="009B1C67">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_Toc131536134 \h </w:instrText>
      </w:r>
      <w:r>
        <w:fldChar w:fldCharType="separate"/>
      </w:r>
      <w:r>
        <w:t>266</w:t>
      </w:r>
      <w:r>
        <w:fldChar w:fldCharType="end"/>
      </w:r>
    </w:p>
    <w:p w14:paraId="5BD5EB77" w14:textId="683BEE9B" w:rsidR="009B1C67" w:rsidRDefault="009B1C67">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_Toc131536135 \h </w:instrText>
      </w:r>
      <w:r>
        <w:fldChar w:fldCharType="separate"/>
      </w:r>
      <w:r>
        <w:t>266</w:t>
      </w:r>
      <w:r>
        <w:fldChar w:fldCharType="end"/>
      </w:r>
    </w:p>
    <w:p w14:paraId="38B721ED" w14:textId="26A21875" w:rsidR="009B1C67" w:rsidRDefault="009B1C67">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_Toc131536136 \h </w:instrText>
      </w:r>
      <w:r>
        <w:fldChar w:fldCharType="separate"/>
      </w:r>
      <w:r>
        <w:t>266</w:t>
      </w:r>
      <w:r>
        <w:fldChar w:fldCharType="end"/>
      </w:r>
    </w:p>
    <w:p w14:paraId="649D57F0" w14:textId="4773DB96" w:rsidR="009B1C67" w:rsidRDefault="009B1C67">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_Toc131536137 \h </w:instrText>
      </w:r>
      <w:r>
        <w:fldChar w:fldCharType="separate"/>
      </w:r>
      <w:r>
        <w:t>267</w:t>
      </w:r>
      <w:r>
        <w:fldChar w:fldCharType="end"/>
      </w:r>
    </w:p>
    <w:p w14:paraId="03438009" w14:textId="539184AE" w:rsidR="009B1C67" w:rsidRDefault="009B1C67">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_Toc131536138 \h </w:instrText>
      </w:r>
      <w:r>
        <w:fldChar w:fldCharType="separate"/>
      </w:r>
      <w:r>
        <w:t>267</w:t>
      </w:r>
      <w:r>
        <w:fldChar w:fldCharType="end"/>
      </w:r>
    </w:p>
    <w:p w14:paraId="4F9397AF" w14:textId="0CBCB171" w:rsidR="009B1C67" w:rsidRDefault="009B1C67">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_Toc131536139 \h </w:instrText>
      </w:r>
      <w:r>
        <w:fldChar w:fldCharType="separate"/>
      </w:r>
      <w:r>
        <w:t>267</w:t>
      </w:r>
      <w:r>
        <w:fldChar w:fldCharType="end"/>
      </w:r>
    </w:p>
    <w:p w14:paraId="6C2EFA2D" w14:textId="2D000D8A" w:rsidR="009B1C67" w:rsidRDefault="009B1C67">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_Toc131536140 \h </w:instrText>
      </w:r>
      <w:r>
        <w:fldChar w:fldCharType="separate"/>
      </w:r>
      <w:r>
        <w:t>267</w:t>
      </w:r>
      <w:r>
        <w:fldChar w:fldCharType="end"/>
      </w:r>
    </w:p>
    <w:p w14:paraId="61408CE0" w14:textId="3CC7E7D8" w:rsidR="009B1C67" w:rsidRDefault="009B1C67">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_Toc131536141 \h </w:instrText>
      </w:r>
      <w:r>
        <w:fldChar w:fldCharType="separate"/>
      </w:r>
      <w:r>
        <w:t>267</w:t>
      </w:r>
      <w:r>
        <w:fldChar w:fldCharType="end"/>
      </w:r>
    </w:p>
    <w:p w14:paraId="04696963" w14:textId="2EE1A75D" w:rsidR="009B1C67" w:rsidRDefault="009B1C67">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_Toc131536142 \h </w:instrText>
      </w:r>
      <w:r>
        <w:fldChar w:fldCharType="separate"/>
      </w:r>
      <w:r>
        <w:t>268</w:t>
      </w:r>
      <w:r>
        <w:fldChar w:fldCharType="end"/>
      </w:r>
    </w:p>
    <w:p w14:paraId="5AFC9FAE" w14:textId="61152D19" w:rsidR="009B1C67" w:rsidRDefault="009B1C67">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_Toc131536143 \h </w:instrText>
      </w:r>
      <w:r>
        <w:fldChar w:fldCharType="separate"/>
      </w:r>
      <w:r>
        <w:t>268</w:t>
      </w:r>
      <w:r>
        <w:fldChar w:fldCharType="end"/>
      </w:r>
    </w:p>
    <w:p w14:paraId="2886B034" w14:textId="58D29F2E" w:rsidR="009B1C67" w:rsidRDefault="009B1C67">
      <w:pPr>
        <w:pStyle w:val="TOC4"/>
        <w:rPr>
          <w:rFonts w:asciiTheme="minorHAnsi" w:hAnsiTheme="minorHAnsi" w:cstheme="minorBidi"/>
          <w:sz w:val="22"/>
          <w:szCs w:val="22"/>
          <w:lang w:eastAsia="en-GB"/>
        </w:rPr>
      </w:pPr>
      <w:r>
        <w:t>8.3.11.1</w:t>
      </w:r>
      <w:r>
        <w:rPr>
          <w:rFonts w:asciiTheme="minorHAnsi" w:hAnsiTheme="minorHAnsi" w:cstheme="minorBidi"/>
          <w:sz w:val="22"/>
          <w:szCs w:val="22"/>
          <w:lang w:eastAsia="en-GB"/>
        </w:rPr>
        <w:tab/>
      </w:r>
      <w:r>
        <w:t>Definition and applicability</w:t>
      </w:r>
      <w:r>
        <w:tab/>
      </w:r>
      <w:r>
        <w:fldChar w:fldCharType="begin"/>
      </w:r>
      <w:r>
        <w:instrText xml:space="preserve"> PAGEREF _Toc131536144 \h </w:instrText>
      </w:r>
      <w:r>
        <w:fldChar w:fldCharType="separate"/>
      </w:r>
      <w:r>
        <w:t>268</w:t>
      </w:r>
      <w:r>
        <w:fldChar w:fldCharType="end"/>
      </w:r>
    </w:p>
    <w:p w14:paraId="52227423" w14:textId="6F532489" w:rsidR="009B1C67" w:rsidRDefault="009B1C67">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Minimum Requirement</w:t>
      </w:r>
      <w:r>
        <w:tab/>
      </w:r>
      <w:r>
        <w:fldChar w:fldCharType="begin"/>
      </w:r>
      <w:r>
        <w:instrText xml:space="preserve"> PAGEREF _Toc131536145 \h </w:instrText>
      </w:r>
      <w:r>
        <w:fldChar w:fldCharType="separate"/>
      </w:r>
      <w:r>
        <w:t>269</w:t>
      </w:r>
      <w:r>
        <w:fldChar w:fldCharType="end"/>
      </w:r>
    </w:p>
    <w:p w14:paraId="0ECE33DE" w14:textId="3885B5F6" w:rsidR="009B1C67" w:rsidRDefault="009B1C67">
      <w:pPr>
        <w:pStyle w:val="TOC4"/>
        <w:rPr>
          <w:rFonts w:asciiTheme="minorHAnsi" w:hAnsiTheme="minorHAnsi" w:cstheme="minorBidi"/>
          <w:sz w:val="22"/>
          <w:szCs w:val="22"/>
          <w:lang w:eastAsia="en-GB"/>
        </w:rPr>
      </w:pPr>
      <w:r>
        <w:t>8.3.11.3</w:t>
      </w:r>
      <w:r>
        <w:rPr>
          <w:rFonts w:asciiTheme="minorHAnsi" w:hAnsiTheme="minorHAnsi" w:cstheme="minorBidi"/>
          <w:sz w:val="22"/>
          <w:szCs w:val="22"/>
          <w:lang w:eastAsia="en-GB"/>
        </w:rPr>
        <w:tab/>
      </w:r>
      <w:r>
        <w:t>Test purpose</w:t>
      </w:r>
      <w:r>
        <w:tab/>
      </w:r>
      <w:r>
        <w:fldChar w:fldCharType="begin"/>
      </w:r>
      <w:r>
        <w:instrText xml:space="preserve"> PAGEREF _Toc131536146 \h </w:instrText>
      </w:r>
      <w:r>
        <w:fldChar w:fldCharType="separate"/>
      </w:r>
      <w:r>
        <w:t>269</w:t>
      </w:r>
      <w:r>
        <w:fldChar w:fldCharType="end"/>
      </w:r>
    </w:p>
    <w:p w14:paraId="17A87443" w14:textId="15C8B734" w:rsidR="009B1C67" w:rsidRDefault="009B1C67">
      <w:pPr>
        <w:pStyle w:val="TOC4"/>
        <w:rPr>
          <w:rFonts w:asciiTheme="minorHAnsi" w:hAnsiTheme="minorHAnsi" w:cstheme="minorBidi"/>
          <w:sz w:val="22"/>
          <w:szCs w:val="22"/>
          <w:lang w:eastAsia="en-GB"/>
        </w:rPr>
      </w:pPr>
      <w:r>
        <w:t>8.3.11.4</w:t>
      </w:r>
      <w:r>
        <w:rPr>
          <w:rFonts w:asciiTheme="minorHAnsi" w:hAnsiTheme="minorHAnsi" w:cstheme="minorBidi"/>
          <w:sz w:val="22"/>
          <w:szCs w:val="22"/>
          <w:lang w:eastAsia="en-GB"/>
        </w:rPr>
        <w:tab/>
      </w:r>
      <w:r>
        <w:t>Method of test</w:t>
      </w:r>
      <w:r>
        <w:tab/>
      </w:r>
      <w:r>
        <w:fldChar w:fldCharType="begin"/>
      </w:r>
      <w:r>
        <w:instrText xml:space="preserve"> PAGEREF _Toc131536147 \h </w:instrText>
      </w:r>
      <w:r>
        <w:fldChar w:fldCharType="separate"/>
      </w:r>
      <w:r>
        <w:t>269</w:t>
      </w:r>
      <w:r>
        <w:fldChar w:fldCharType="end"/>
      </w:r>
    </w:p>
    <w:p w14:paraId="3480F30D" w14:textId="4F8A3FFE" w:rsidR="009B1C67" w:rsidRDefault="009B1C67">
      <w:pPr>
        <w:pStyle w:val="TOC5"/>
        <w:rPr>
          <w:rFonts w:asciiTheme="minorHAnsi" w:hAnsiTheme="minorHAnsi" w:cstheme="minorBidi"/>
          <w:sz w:val="22"/>
          <w:szCs w:val="22"/>
          <w:lang w:eastAsia="en-GB"/>
        </w:rPr>
      </w:pPr>
      <w:r>
        <w:t>8.3.11.4.1</w:t>
      </w:r>
      <w:r>
        <w:rPr>
          <w:rFonts w:asciiTheme="minorHAnsi" w:hAnsiTheme="minorHAnsi" w:cstheme="minorBidi"/>
          <w:sz w:val="22"/>
          <w:szCs w:val="22"/>
          <w:lang w:eastAsia="en-GB"/>
        </w:rPr>
        <w:tab/>
      </w:r>
      <w:r>
        <w:t>Initial conditions</w:t>
      </w:r>
      <w:r>
        <w:tab/>
      </w:r>
      <w:r>
        <w:fldChar w:fldCharType="begin"/>
      </w:r>
      <w:r>
        <w:instrText xml:space="preserve"> PAGEREF _Toc131536148 \h </w:instrText>
      </w:r>
      <w:r>
        <w:fldChar w:fldCharType="separate"/>
      </w:r>
      <w:r>
        <w:t>269</w:t>
      </w:r>
      <w:r>
        <w:fldChar w:fldCharType="end"/>
      </w:r>
    </w:p>
    <w:p w14:paraId="51F902DA" w14:textId="3B15702A" w:rsidR="009B1C67" w:rsidRDefault="009B1C67">
      <w:pPr>
        <w:pStyle w:val="TOC5"/>
        <w:rPr>
          <w:rFonts w:asciiTheme="minorHAnsi" w:hAnsiTheme="minorHAnsi" w:cstheme="minorBidi"/>
          <w:sz w:val="22"/>
          <w:szCs w:val="22"/>
          <w:lang w:eastAsia="en-GB"/>
        </w:rPr>
      </w:pPr>
      <w:r>
        <w:t>8.3.11.4.2</w:t>
      </w:r>
      <w:r>
        <w:rPr>
          <w:rFonts w:asciiTheme="minorHAnsi" w:hAnsiTheme="minorHAnsi" w:cstheme="minorBidi"/>
          <w:sz w:val="22"/>
          <w:szCs w:val="22"/>
          <w:lang w:eastAsia="en-GB"/>
        </w:rPr>
        <w:tab/>
      </w:r>
      <w:r>
        <w:t>Procedure</w:t>
      </w:r>
      <w:r>
        <w:tab/>
      </w:r>
      <w:r>
        <w:fldChar w:fldCharType="begin"/>
      </w:r>
      <w:r>
        <w:instrText xml:space="preserve"> PAGEREF _Toc131536149 \h </w:instrText>
      </w:r>
      <w:r>
        <w:fldChar w:fldCharType="separate"/>
      </w:r>
      <w:r>
        <w:t>269</w:t>
      </w:r>
      <w:r>
        <w:fldChar w:fldCharType="end"/>
      </w:r>
    </w:p>
    <w:p w14:paraId="58EF49D3" w14:textId="70C39607" w:rsidR="009B1C67" w:rsidRDefault="009B1C67">
      <w:pPr>
        <w:pStyle w:val="TOC4"/>
        <w:rPr>
          <w:rFonts w:asciiTheme="minorHAnsi" w:hAnsiTheme="minorHAnsi" w:cstheme="minorBidi"/>
          <w:sz w:val="22"/>
          <w:szCs w:val="22"/>
          <w:lang w:eastAsia="en-GB"/>
        </w:rPr>
      </w:pPr>
      <w:r>
        <w:t>8.3.11.5</w:t>
      </w:r>
      <w:r>
        <w:rPr>
          <w:rFonts w:asciiTheme="minorHAnsi" w:hAnsiTheme="minorHAnsi" w:cstheme="minorBidi"/>
          <w:sz w:val="22"/>
          <w:szCs w:val="22"/>
          <w:lang w:eastAsia="en-GB"/>
        </w:rPr>
        <w:tab/>
      </w:r>
      <w:r>
        <w:t>Test Requirement</w:t>
      </w:r>
      <w:r>
        <w:tab/>
      </w:r>
      <w:r>
        <w:fldChar w:fldCharType="begin"/>
      </w:r>
      <w:r>
        <w:instrText xml:space="preserve"> PAGEREF _Toc131536150 \h </w:instrText>
      </w:r>
      <w:r>
        <w:fldChar w:fldCharType="separate"/>
      </w:r>
      <w:r>
        <w:t>270</w:t>
      </w:r>
      <w:r>
        <w:fldChar w:fldCharType="end"/>
      </w:r>
    </w:p>
    <w:p w14:paraId="6EEFFB51" w14:textId="44B63C2D" w:rsidR="009B1C67" w:rsidRDefault="009B1C67">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_Toc131536151 \h </w:instrText>
      </w:r>
      <w:r>
        <w:fldChar w:fldCharType="separate"/>
      </w:r>
      <w:r>
        <w:t>270</w:t>
      </w:r>
      <w:r>
        <w:fldChar w:fldCharType="end"/>
      </w:r>
    </w:p>
    <w:p w14:paraId="07894033" w14:textId="76C51897" w:rsidR="009B1C67" w:rsidRDefault="009B1C67">
      <w:pPr>
        <w:pStyle w:val="TOC4"/>
        <w:rPr>
          <w:rFonts w:asciiTheme="minorHAnsi" w:hAnsiTheme="minorHAnsi" w:cstheme="minorBidi"/>
          <w:sz w:val="22"/>
          <w:szCs w:val="22"/>
          <w:lang w:eastAsia="en-GB"/>
        </w:rPr>
      </w:pPr>
      <w:r>
        <w:t>8.3.12.1</w:t>
      </w:r>
      <w:r>
        <w:rPr>
          <w:rFonts w:asciiTheme="minorHAnsi" w:hAnsiTheme="minorHAnsi" w:cstheme="minorBidi"/>
          <w:sz w:val="22"/>
          <w:szCs w:val="22"/>
          <w:lang w:eastAsia="en-GB"/>
        </w:rPr>
        <w:tab/>
      </w:r>
      <w:r>
        <w:t>NACK to ACK detection</w:t>
      </w:r>
      <w:r>
        <w:tab/>
      </w:r>
      <w:r>
        <w:fldChar w:fldCharType="begin"/>
      </w:r>
      <w:r>
        <w:instrText xml:space="preserve"> PAGEREF _Toc131536152 \h </w:instrText>
      </w:r>
      <w:r>
        <w:fldChar w:fldCharType="separate"/>
      </w:r>
      <w:r>
        <w:t>270</w:t>
      </w:r>
      <w:r>
        <w:fldChar w:fldCharType="end"/>
      </w:r>
    </w:p>
    <w:p w14:paraId="37709C0D" w14:textId="7CA56980" w:rsidR="009B1C67" w:rsidRDefault="009B1C67">
      <w:pPr>
        <w:pStyle w:val="TOC5"/>
        <w:rPr>
          <w:rFonts w:asciiTheme="minorHAnsi" w:hAnsiTheme="minorHAnsi" w:cstheme="minorBidi"/>
          <w:sz w:val="22"/>
          <w:szCs w:val="22"/>
          <w:lang w:eastAsia="en-GB"/>
        </w:rPr>
      </w:pPr>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_Toc131536153 \h </w:instrText>
      </w:r>
      <w:r>
        <w:fldChar w:fldCharType="separate"/>
      </w:r>
      <w:r>
        <w:t>270</w:t>
      </w:r>
      <w:r>
        <w:fldChar w:fldCharType="end"/>
      </w:r>
    </w:p>
    <w:p w14:paraId="761F690C" w14:textId="7B9563FA" w:rsidR="009B1C67" w:rsidRDefault="009B1C67">
      <w:pPr>
        <w:pStyle w:val="TOC5"/>
        <w:rPr>
          <w:rFonts w:asciiTheme="minorHAnsi" w:hAnsiTheme="minorHAnsi" w:cstheme="minorBidi"/>
          <w:sz w:val="22"/>
          <w:szCs w:val="22"/>
          <w:lang w:eastAsia="en-GB"/>
        </w:rPr>
      </w:pPr>
      <w:r>
        <w:t>8.3.12.1.2</w:t>
      </w:r>
      <w:r>
        <w:rPr>
          <w:rFonts w:asciiTheme="minorHAnsi" w:hAnsiTheme="minorHAnsi" w:cstheme="minorBidi"/>
          <w:sz w:val="22"/>
          <w:szCs w:val="22"/>
          <w:lang w:eastAsia="en-GB"/>
        </w:rPr>
        <w:tab/>
      </w:r>
      <w:r>
        <w:t>Minimum Requirement</w:t>
      </w:r>
      <w:r>
        <w:tab/>
      </w:r>
      <w:r>
        <w:fldChar w:fldCharType="begin"/>
      </w:r>
      <w:r>
        <w:instrText xml:space="preserve"> PAGEREF _Toc131536154 \h </w:instrText>
      </w:r>
      <w:r>
        <w:fldChar w:fldCharType="separate"/>
      </w:r>
      <w:r>
        <w:t>270</w:t>
      </w:r>
      <w:r>
        <w:fldChar w:fldCharType="end"/>
      </w:r>
    </w:p>
    <w:p w14:paraId="2E0DF8C2" w14:textId="768A1699" w:rsidR="009B1C67" w:rsidRDefault="009B1C67">
      <w:pPr>
        <w:pStyle w:val="TOC5"/>
        <w:rPr>
          <w:rFonts w:asciiTheme="minorHAnsi" w:hAnsiTheme="minorHAnsi" w:cstheme="minorBidi"/>
          <w:sz w:val="22"/>
          <w:szCs w:val="22"/>
          <w:lang w:eastAsia="en-GB"/>
        </w:rPr>
      </w:pPr>
      <w:r>
        <w:t>8.3.12.1.3</w:t>
      </w:r>
      <w:r>
        <w:rPr>
          <w:rFonts w:asciiTheme="minorHAnsi" w:hAnsiTheme="minorHAnsi" w:cstheme="minorBidi"/>
          <w:sz w:val="22"/>
          <w:szCs w:val="22"/>
          <w:lang w:eastAsia="en-GB"/>
        </w:rPr>
        <w:tab/>
      </w:r>
      <w:r>
        <w:t>Test purpose</w:t>
      </w:r>
      <w:r>
        <w:tab/>
      </w:r>
      <w:r>
        <w:fldChar w:fldCharType="begin"/>
      </w:r>
      <w:r>
        <w:instrText xml:space="preserve"> PAGEREF _Toc131536155 \h </w:instrText>
      </w:r>
      <w:r>
        <w:fldChar w:fldCharType="separate"/>
      </w:r>
      <w:r>
        <w:t>270</w:t>
      </w:r>
      <w:r>
        <w:fldChar w:fldCharType="end"/>
      </w:r>
    </w:p>
    <w:p w14:paraId="690CE6A4" w14:textId="73327296" w:rsidR="009B1C67" w:rsidRDefault="009B1C67">
      <w:pPr>
        <w:pStyle w:val="TOC5"/>
        <w:rPr>
          <w:rFonts w:asciiTheme="minorHAnsi" w:hAnsiTheme="minorHAnsi" w:cstheme="minorBidi"/>
          <w:sz w:val="22"/>
          <w:szCs w:val="22"/>
          <w:lang w:eastAsia="en-GB"/>
        </w:rPr>
      </w:pPr>
      <w:r>
        <w:t>8.3.12.1.4</w:t>
      </w:r>
      <w:r>
        <w:rPr>
          <w:rFonts w:asciiTheme="minorHAnsi" w:hAnsiTheme="minorHAnsi" w:cstheme="minorBidi"/>
          <w:sz w:val="22"/>
          <w:szCs w:val="22"/>
          <w:lang w:eastAsia="en-GB"/>
        </w:rPr>
        <w:tab/>
      </w:r>
      <w:r>
        <w:t>Method of test</w:t>
      </w:r>
      <w:r>
        <w:tab/>
      </w:r>
      <w:r>
        <w:fldChar w:fldCharType="begin"/>
      </w:r>
      <w:r>
        <w:instrText xml:space="preserve"> PAGEREF _Toc131536156 \h </w:instrText>
      </w:r>
      <w:r>
        <w:fldChar w:fldCharType="separate"/>
      </w:r>
      <w:r>
        <w:t>271</w:t>
      </w:r>
      <w:r>
        <w:fldChar w:fldCharType="end"/>
      </w:r>
    </w:p>
    <w:p w14:paraId="2EF91C50" w14:textId="25EBD1B2" w:rsidR="009B1C67" w:rsidRDefault="009B1C67">
      <w:pPr>
        <w:pStyle w:val="TOC6"/>
        <w:rPr>
          <w:rFonts w:asciiTheme="minorHAnsi" w:hAnsiTheme="minorHAnsi" w:cstheme="minorBidi"/>
          <w:sz w:val="22"/>
          <w:szCs w:val="22"/>
          <w:lang w:eastAsia="en-GB"/>
        </w:rPr>
      </w:pPr>
      <w:r>
        <w:t>8.3.12.1.4.1</w:t>
      </w:r>
      <w:r>
        <w:rPr>
          <w:rFonts w:asciiTheme="minorHAnsi" w:hAnsiTheme="minorHAnsi" w:cstheme="minorBidi"/>
          <w:sz w:val="22"/>
          <w:szCs w:val="22"/>
          <w:lang w:eastAsia="en-GB"/>
        </w:rPr>
        <w:tab/>
      </w:r>
      <w:r>
        <w:t>Initial conditions</w:t>
      </w:r>
      <w:r>
        <w:tab/>
      </w:r>
      <w:r>
        <w:fldChar w:fldCharType="begin"/>
      </w:r>
      <w:r>
        <w:instrText xml:space="preserve"> PAGEREF _Toc131536157 \h </w:instrText>
      </w:r>
      <w:r>
        <w:fldChar w:fldCharType="separate"/>
      </w:r>
      <w:r>
        <w:t>271</w:t>
      </w:r>
      <w:r>
        <w:fldChar w:fldCharType="end"/>
      </w:r>
    </w:p>
    <w:p w14:paraId="25BFF0C5" w14:textId="6DFB2675" w:rsidR="009B1C67" w:rsidRDefault="009B1C67">
      <w:pPr>
        <w:pStyle w:val="TOC6"/>
        <w:rPr>
          <w:rFonts w:asciiTheme="minorHAnsi" w:hAnsiTheme="minorHAnsi" w:cstheme="minorBidi"/>
          <w:sz w:val="22"/>
          <w:szCs w:val="22"/>
          <w:lang w:eastAsia="en-GB"/>
        </w:rPr>
      </w:pPr>
      <w:r>
        <w:t>8.3.12.1.4.2</w:t>
      </w:r>
      <w:r>
        <w:rPr>
          <w:rFonts w:asciiTheme="minorHAnsi" w:hAnsiTheme="minorHAnsi" w:cstheme="minorBidi"/>
          <w:sz w:val="22"/>
          <w:szCs w:val="22"/>
          <w:lang w:eastAsia="en-GB"/>
        </w:rPr>
        <w:tab/>
      </w:r>
      <w:r>
        <w:t>Procedure</w:t>
      </w:r>
      <w:r>
        <w:tab/>
      </w:r>
      <w:r>
        <w:fldChar w:fldCharType="begin"/>
      </w:r>
      <w:r>
        <w:instrText xml:space="preserve"> PAGEREF _Toc131536158 \h </w:instrText>
      </w:r>
      <w:r>
        <w:fldChar w:fldCharType="separate"/>
      </w:r>
      <w:r>
        <w:t>271</w:t>
      </w:r>
      <w:r>
        <w:fldChar w:fldCharType="end"/>
      </w:r>
    </w:p>
    <w:p w14:paraId="4F8488E3" w14:textId="32A0DA7E" w:rsidR="009B1C67" w:rsidRDefault="009B1C67">
      <w:pPr>
        <w:pStyle w:val="TOC5"/>
        <w:rPr>
          <w:rFonts w:asciiTheme="minorHAnsi" w:hAnsiTheme="minorHAnsi" w:cstheme="minorBidi"/>
          <w:sz w:val="22"/>
          <w:szCs w:val="22"/>
          <w:lang w:eastAsia="en-GB"/>
        </w:rPr>
      </w:pPr>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_Toc131536159 \h </w:instrText>
      </w:r>
      <w:r>
        <w:fldChar w:fldCharType="separate"/>
      </w:r>
      <w:r>
        <w:t>272</w:t>
      </w:r>
      <w:r>
        <w:fldChar w:fldCharType="end"/>
      </w:r>
    </w:p>
    <w:p w14:paraId="2A8445B5" w14:textId="67FF3BAC" w:rsidR="009B1C67" w:rsidRDefault="009B1C67">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ACK missed detection</w:t>
      </w:r>
      <w:r>
        <w:tab/>
      </w:r>
      <w:r>
        <w:fldChar w:fldCharType="begin"/>
      </w:r>
      <w:r>
        <w:instrText xml:space="preserve"> PAGEREF _Toc131536160 \h </w:instrText>
      </w:r>
      <w:r>
        <w:fldChar w:fldCharType="separate"/>
      </w:r>
      <w:r>
        <w:t>272</w:t>
      </w:r>
      <w:r>
        <w:fldChar w:fldCharType="end"/>
      </w:r>
    </w:p>
    <w:p w14:paraId="2F72F10B" w14:textId="187792AA" w:rsidR="009B1C67" w:rsidRDefault="009B1C67">
      <w:pPr>
        <w:pStyle w:val="TOC5"/>
        <w:rPr>
          <w:rFonts w:asciiTheme="minorHAnsi" w:hAnsiTheme="minorHAnsi" w:cstheme="minorBidi"/>
          <w:sz w:val="22"/>
          <w:szCs w:val="22"/>
          <w:lang w:eastAsia="en-GB"/>
        </w:rPr>
      </w:pPr>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_Toc131536161 \h </w:instrText>
      </w:r>
      <w:r>
        <w:fldChar w:fldCharType="separate"/>
      </w:r>
      <w:r>
        <w:t>272</w:t>
      </w:r>
      <w:r>
        <w:fldChar w:fldCharType="end"/>
      </w:r>
    </w:p>
    <w:p w14:paraId="679606FD" w14:textId="42C71AFE" w:rsidR="009B1C67" w:rsidRDefault="009B1C67">
      <w:pPr>
        <w:pStyle w:val="TOC5"/>
        <w:rPr>
          <w:rFonts w:asciiTheme="minorHAnsi" w:hAnsiTheme="minorHAnsi" w:cstheme="minorBidi"/>
          <w:sz w:val="22"/>
          <w:szCs w:val="22"/>
          <w:lang w:eastAsia="en-GB"/>
        </w:rPr>
      </w:pPr>
      <w:r>
        <w:t>8.3.12.2.2</w:t>
      </w:r>
      <w:r>
        <w:rPr>
          <w:rFonts w:asciiTheme="minorHAnsi" w:hAnsiTheme="minorHAnsi" w:cstheme="minorBidi"/>
          <w:sz w:val="22"/>
          <w:szCs w:val="22"/>
          <w:lang w:eastAsia="en-GB"/>
        </w:rPr>
        <w:tab/>
      </w:r>
      <w:r>
        <w:t>Minimum Requirement</w:t>
      </w:r>
      <w:r>
        <w:tab/>
      </w:r>
      <w:r>
        <w:fldChar w:fldCharType="begin"/>
      </w:r>
      <w:r>
        <w:instrText xml:space="preserve"> PAGEREF _Toc131536162 \h </w:instrText>
      </w:r>
      <w:r>
        <w:fldChar w:fldCharType="separate"/>
      </w:r>
      <w:r>
        <w:t>272</w:t>
      </w:r>
      <w:r>
        <w:fldChar w:fldCharType="end"/>
      </w:r>
    </w:p>
    <w:p w14:paraId="01970981" w14:textId="4E440FAD" w:rsidR="009B1C67" w:rsidRDefault="009B1C67">
      <w:pPr>
        <w:pStyle w:val="TOC5"/>
        <w:rPr>
          <w:rFonts w:asciiTheme="minorHAnsi" w:hAnsiTheme="minorHAnsi" w:cstheme="minorBidi"/>
          <w:sz w:val="22"/>
          <w:szCs w:val="22"/>
          <w:lang w:eastAsia="en-GB"/>
        </w:rPr>
      </w:pPr>
      <w:r>
        <w:t>8.3.12.2.3</w:t>
      </w:r>
      <w:r>
        <w:rPr>
          <w:rFonts w:asciiTheme="minorHAnsi" w:hAnsiTheme="minorHAnsi" w:cstheme="minorBidi"/>
          <w:sz w:val="22"/>
          <w:szCs w:val="22"/>
          <w:lang w:eastAsia="en-GB"/>
        </w:rPr>
        <w:tab/>
      </w:r>
      <w:r>
        <w:t>Test purpose</w:t>
      </w:r>
      <w:r>
        <w:tab/>
      </w:r>
      <w:r>
        <w:fldChar w:fldCharType="begin"/>
      </w:r>
      <w:r>
        <w:instrText xml:space="preserve"> PAGEREF _Toc131536163 \h </w:instrText>
      </w:r>
      <w:r>
        <w:fldChar w:fldCharType="separate"/>
      </w:r>
      <w:r>
        <w:t>272</w:t>
      </w:r>
      <w:r>
        <w:fldChar w:fldCharType="end"/>
      </w:r>
    </w:p>
    <w:p w14:paraId="1A545B6E" w14:textId="4C583D9B" w:rsidR="009B1C67" w:rsidRDefault="009B1C67">
      <w:pPr>
        <w:pStyle w:val="TOC5"/>
        <w:rPr>
          <w:rFonts w:asciiTheme="minorHAnsi" w:hAnsiTheme="minorHAnsi" w:cstheme="minorBidi"/>
          <w:sz w:val="22"/>
          <w:szCs w:val="22"/>
          <w:lang w:eastAsia="en-GB"/>
        </w:rPr>
      </w:pPr>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_Toc131536164 \h </w:instrText>
      </w:r>
      <w:r>
        <w:fldChar w:fldCharType="separate"/>
      </w:r>
      <w:r>
        <w:t>272</w:t>
      </w:r>
      <w:r>
        <w:fldChar w:fldCharType="end"/>
      </w:r>
    </w:p>
    <w:p w14:paraId="31443BF7" w14:textId="6E10948C" w:rsidR="009B1C67" w:rsidRDefault="009B1C67">
      <w:pPr>
        <w:pStyle w:val="TOC6"/>
        <w:rPr>
          <w:rFonts w:asciiTheme="minorHAnsi" w:hAnsiTheme="minorHAnsi" w:cstheme="minorBidi"/>
          <w:sz w:val="22"/>
          <w:szCs w:val="22"/>
          <w:lang w:eastAsia="en-GB"/>
        </w:rPr>
      </w:pPr>
      <w:r>
        <w:rPr>
          <w:lang w:eastAsia="zh-CN"/>
        </w:rPr>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_Toc131536165 \h </w:instrText>
      </w:r>
      <w:r>
        <w:fldChar w:fldCharType="separate"/>
      </w:r>
      <w:r>
        <w:t>272</w:t>
      </w:r>
      <w:r>
        <w:fldChar w:fldCharType="end"/>
      </w:r>
    </w:p>
    <w:p w14:paraId="21BD5021" w14:textId="053D863B" w:rsidR="009B1C67" w:rsidRDefault="009B1C67">
      <w:pPr>
        <w:pStyle w:val="TOC6"/>
        <w:rPr>
          <w:rFonts w:asciiTheme="minorHAnsi" w:hAnsiTheme="minorHAnsi" w:cstheme="minorBidi"/>
          <w:sz w:val="22"/>
          <w:szCs w:val="22"/>
          <w:lang w:eastAsia="en-GB"/>
        </w:rPr>
      </w:pPr>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_Toc131536166 \h </w:instrText>
      </w:r>
      <w:r>
        <w:fldChar w:fldCharType="separate"/>
      </w:r>
      <w:r>
        <w:t>273</w:t>
      </w:r>
      <w:r>
        <w:fldChar w:fldCharType="end"/>
      </w:r>
    </w:p>
    <w:p w14:paraId="76B7D891" w14:textId="7FCAA97A" w:rsidR="009B1C67" w:rsidRDefault="009B1C67">
      <w:pPr>
        <w:pStyle w:val="TOC5"/>
        <w:rPr>
          <w:rFonts w:asciiTheme="minorHAnsi" w:hAnsiTheme="minorHAnsi" w:cstheme="minorBidi"/>
          <w:sz w:val="22"/>
          <w:szCs w:val="22"/>
          <w:lang w:eastAsia="en-GB"/>
        </w:rPr>
      </w:pPr>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_Toc131536167 \h </w:instrText>
      </w:r>
      <w:r>
        <w:fldChar w:fldCharType="separate"/>
      </w:r>
      <w:r>
        <w:t>274</w:t>
      </w:r>
      <w:r>
        <w:fldChar w:fldCharType="end"/>
      </w:r>
    </w:p>
    <w:p w14:paraId="05FC1B51" w14:textId="2773D711" w:rsidR="009B1C67" w:rsidRDefault="009B1C67">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_Toc131536168 \h </w:instrText>
      </w:r>
      <w:r>
        <w:fldChar w:fldCharType="separate"/>
      </w:r>
      <w:r>
        <w:t>274</w:t>
      </w:r>
      <w:r>
        <w:fldChar w:fldCharType="end"/>
      </w:r>
    </w:p>
    <w:p w14:paraId="33B0AC32" w14:textId="56613F27" w:rsidR="009B1C67" w:rsidRDefault="009B1C67">
      <w:pPr>
        <w:pStyle w:val="TOC4"/>
        <w:rPr>
          <w:rFonts w:asciiTheme="minorHAnsi" w:hAnsiTheme="minorHAnsi" w:cstheme="minorBidi"/>
          <w:sz w:val="22"/>
          <w:szCs w:val="22"/>
          <w:lang w:eastAsia="en-GB"/>
        </w:rPr>
      </w:pPr>
      <w:r>
        <w:t>8.3.13.1</w:t>
      </w:r>
      <w:r>
        <w:rPr>
          <w:rFonts w:asciiTheme="minorHAnsi" w:hAnsiTheme="minorHAnsi" w:cstheme="minorBidi"/>
          <w:sz w:val="22"/>
          <w:szCs w:val="22"/>
          <w:lang w:eastAsia="en-GB"/>
        </w:rPr>
        <w:tab/>
      </w:r>
      <w:r>
        <w:t>Definition and applicability</w:t>
      </w:r>
      <w:r>
        <w:tab/>
      </w:r>
      <w:r>
        <w:fldChar w:fldCharType="begin"/>
      </w:r>
      <w:r>
        <w:instrText xml:space="preserve"> PAGEREF _Toc131536169 \h </w:instrText>
      </w:r>
      <w:r>
        <w:fldChar w:fldCharType="separate"/>
      </w:r>
      <w:r>
        <w:t>274</w:t>
      </w:r>
      <w:r>
        <w:fldChar w:fldCharType="end"/>
      </w:r>
    </w:p>
    <w:p w14:paraId="1BCAD5BB" w14:textId="67AE0B43" w:rsidR="009B1C67" w:rsidRDefault="009B1C67">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Minimum requirement</w:t>
      </w:r>
      <w:r>
        <w:tab/>
      </w:r>
      <w:r>
        <w:fldChar w:fldCharType="begin"/>
      </w:r>
      <w:r>
        <w:instrText xml:space="preserve"> PAGEREF _Toc131536170 \h </w:instrText>
      </w:r>
      <w:r>
        <w:fldChar w:fldCharType="separate"/>
      </w:r>
      <w:r>
        <w:t>274</w:t>
      </w:r>
      <w:r>
        <w:fldChar w:fldCharType="end"/>
      </w:r>
    </w:p>
    <w:p w14:paraId="4F76190F" w14:textId="4692C975" w:rsidR="009B1C67" w:rsidRDefault="009B1C67">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Test purpose</w:t>
      </w:r>
      <w:r>
        <w:tab/>
      </w:r>
      <w:r>
        <w:fldChar w:fldCharType="begin"/>
      </w:r>
      <w:r>
        <w:instrText xml:space="preserve"> PAGEREF _Toc131536171 \h </w:instrText>
      </w:r>
      <w:r>
        <w:fldChar w:fldCharType="separate"/>
      </w:r>
      <w:r>
        <w:t>274</w:t>
      </w:r>
      <w:r>
        <w:fldChar w:fldCharType="end"/>
      </w:r>
    </w:p>
    <w:p w14:paraId="00AC4226" w14:textId="26428CFB" w:rsidR="009B1C67" w:rsidRDefault="009B1C67">
      <w:pPr>
        <w:pStyle w:val="TOC4"/>
        <w:rPr>
          <w:rFonts w:asciiTheme="minorHAnsi" w:hAnsiTheme="minorHAnsi" w:cstheme="minorBidi"/>
          <w:sz w:val="22"/>
          <w:szCs w:val="22"/>
          <w:lang w:eastAsia="en-GB"/>
        </w:rPr>
      </w:pPr>
      <w:r>
        <w:t>8.3.13.4</w:t>
      </w:r>
      <w:r>
        <w:rPr>
          <w:rFonts w:asciiTheme="minorHAnsi" w:hAnsiTheme="minorHAnsi" w:cstheme="minorBidi"/>
          <w:sz w:val="22"/>
          <w:szCs w:val="22"/>
          <w:lang w:eastAsia="en-GB"/>
        </w:rPr>
        <w:tab/>
      </w:r>
      <w:r>
        <w:t>Method of test</w:t>
      </w:r>
      <w:r>
        <w:tab/>
      </w:r>
      <w:r>
        <w:fldChar w:fldCharType="begin"/>
      </w:r>
      <w:r>
        <w:instrText xml:space="preserve"> PAGEREF _Toc131536172 \h </w:instrText>
      </w:r>
      <w:r>
        <w:fldChar w:fldCharType="separate"/>
      </w:r>
      <w:r>
        <w:t>274</w:t>
      </w:r>
      <w:r>
        <w:fldChar w:fldCharType="end"/>
      </w:r>
    </w:p>
    <w:p w14:paraId="6B725C48" w14:textId="736E2985" w:rsidR="009B1C67" w:rsidRDefault="009B1C67">
      <w:pPr>
        <w:pStyle w:val="TOC5"/>
        <w:rPr>
          <w:rFonts w:asciiTheme="minorHAnsi" w:hAnsiTheme="minorHAnsi" w:cstheme="minorBidi"/>
          <w:sz w:val="22"/>
          <w:szCs w:val="22"/>
          <w:lang w:eastAsia="en-GB"/>
        </w:rPr>
      </w:pPr>
      <w:r>
        <w:t>8.3.13.4.1</w:t>
      </w:r>
      <w:r>
        <w:rPr>
          <w:rFonts w:asciiTheme="minorHAnsi" w:hAnsiTheme="minorHAnsi" w:cstheme="minorBidi"/>
          <w:sz w:val="22"/>
          <w:szCs w:val="22"/>
          <w:lang w:eastAsia="en-GB"/>
        </w:rPr>
        <w:tab/>
      </w:r>
      <w:r>
        <w:t>Initial conditions</w:t>
      </w:r>
      <w:r>
        <w:tab/>
      </w:r>
      <w:r>
        <w:fldChar w:fldCharType="begin"/>
      </w:r>
      <w:r>
        <w:instrText xml:space="preserve"> PAGEREF _Toc131536173 \h </w:instrText>
      </w:r>
      <w:r>
        <w:fldChar w:fldCharType="separate"/>
      </w:r>
      <w:r>
        <w:t>274</w:t>
      </w:r>
      <w:r>
        <w:fldChar w:fldCharType="end"/>
      </w:r>
    </w:p>
    <w:p w14:paraId="1D4B2401" w14:textId="54A5AEE2" w:rsidR="009B1C67" w:rsidRDefault="009B1C67">
      <w:pPr>
        <w:pStyle w:val="TOC5"/>
        <w:rPr>
          <w:rFonts w:asciiTheme="minorHAnsi" w:hAnsiTheme="minorHAnsi" w:cstheme="minorBidi"/>
          <w:sz w:val="22"/>
          <w:szCs w:val="22"/>
          <w:lang w:eastAsia="en-GB"/>
        </w:rPr>
      </w:pPr>
      <w:r>
        <w:t>8.3.13.4.2</w:t>
      </w:r>
      <w:r>
        <w:rPr>
          <w:rFonts w:asciiTheme="minorHAnsi" w:hAnsiTheme="minorHAnsi" w:cstheme="minorBidi"/>
          <w:sz w:val="22"/>
          <w:szCs w:val="22"/>
          <w:lang w:eastAsia="en-GB"/>
        </w:rPr>
        <w:tab/>
      </w:r>
      <w:r>
        <w:t>Procedure</w:t>
      </w:r>
      <w:r>
        <w:tab/>
      </w:r>
      <w:r>
        <w:fldChar w:fldCharType="begin"/>
      </w:r>
      <w:r>
        <w:instrText xml:space="preserve"> PAGEREF _Toc131536174 \h </w:instrText>
      </w:r>
      <w:r>
        <w:fldChar w:fldCharType="separate"/>
      </w:r>
      <w:r>
        <w:t>274</w:t>
      </w:r>
      <w:r>
        <w:fldChar w:fldCharType="end"/>
      </w:r>
    </w:p>
    <w:p w14:paraId="66B10451" w14:textId="5764F3CF" w:rsidR="009B1C67" w:rsidRDefault="009B1C67">
      <w:pPr>
        <w:pStyle w:val="TOC4"/>
        <w:rPr>
          <w:rFonts w:asciiTheme="minorHAnsi" w:hAnsiTheme="minorHAnsi" w:cstheme="minorBidi"/>
          <w:sz w:val="22"/>
          <w:szCs w:val="22"/>
          <w:lang w:eastAsia="en-GB"/>
        </w:rPr>
      </w:pPr>
      <w:r>
        <w:t>8.3.13.5</w:t>
      </w:r>
      <w:r>
        <w:rPr>
          <w:rFonts w:asciiTheme="minorHAnsi" w:hAnsiTheme="minorHAnsi" w:cstheme="minorBidi"/>
          <w:sz w:val="22"/>
          <w:szCs w:val="22"/>
          <w:lang w:eastAsia="en-GB"/>
        </w:rPr>
        <w:tab/>
      </w:r>
      <w:r>
        <w:t>Test requirement</w:t>
      </w:r>
      <w:r>
        <w:tab/>
      </w:r>
      <w:r>
        <w:fldChar w:fldCharType="begin"/>
      </w:r>
      <w:r>
        <w:instrText xml:space="preserve"> PAGEREF _Toc131536175 \h </w:instrText>
      </w:r>
      <w:r>
        <w:fldChar w:fldCharType="separate"/>
      </w:r>
      <w:r>
        <w:t>275</w:t>
      </w:r>
      <w:r>
        <w:fldChar w:fldCharType="end"/>
      </w:r>
    </w:p>
    <w:p w14:paraId="2FFF7BFB" w14:textId="7D3EE525" w:rsidR="009B1C67" w:rsidRDefault="009B1C6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_Toc131536176 \h </w:instrText>
      </w:r>
      <w:r>
        <w:fldChar w:fldCharType="separate"/>
      </w:r>
      <w:r>
        <w:t>276</w:t>
      </w:r>
      <w:r>
        <w:fldChar w:fldCharType="end"/>
      </w:r>
    </w:p>
    <w:p w14:paraId="77441CE1" w14:textId="193EB870" w:rsidR="009B1C67" w:rsidRDefault="009B1C6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_Toc131536177 \h </w:instrText>
      </w:r>
      <w:r>
        <w:fldChar w:fldCharType="separate"/>
      </w:r>
      <w:r>
        <w:t>276</w:t>
      </w:r>
      <w:r>
        <w:fldChar w:fldCharType="end"/>
      </w:r>
    </w:p>
    <w:p w14:paraId="0B14D5A2" w14:textId="7B4E0FF9" w:rsidR="009B1C67" w:rsidRDefault="009B1C6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_Toc131536178 \h </w:instrText>
      </w:r>
      <w:r>
        <w:fldChar w:fldCharType="separate"/>
      </w:r>
      <w:r>
        <w:t>276</w:t>
      </w:r>
      <w:r>
        <w:fldChar w:fldCharType="end"/>
      </w:r>
    </w:p>
    <w:p w14:paraId="39545EED" w14:textId="0303B101" w:rsidR="009B1C67" w:rsidRDefault="009B1C6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_Toc131536179 \h </w:instrText>
      </w:r>
      <w:r>
        <w:fldChar w:fldCharType="separate"/>
      </w:r>
      <w:r>
        <w:t>277</w:t>
      </w:r>
      <w:r>
        <w:fldChar w:fldCharType="end"/>
      </w:r>
    </w:p>
    <w:p w14:paraId="74CA70FA" w14:textId="12BC2DFC" w:rsidR="009B1C67" w:rsidRDefault="009B1C6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_Toc131536180 \h </w:instrText>
      </w:r>
      <w:r>
        <w:fldChar w:fldCharType="separate"/>
      </w:r>
      <w:r>
        <w:t>277</w:t>
      </w:r>
      <w:r>
        <w:fldChar w:fldCharType="end"/>
      </w:r>
    </w:p>
    <w:p w14:paraId="155D2095" w14:textId="31F0E927" w:rsidR="009B1C67" w:rsidRDefault="009B1C6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_Toc131536181 \h </w:instrText>
      </w:r>
      <w:r>
        <w:fldChar w:fldCharType="separate"/>
      </w:r>
      <w:r>
        <w:t>277</w:t>
      </w:r>
      <w:r>
        <w:fldChar w:fldCharType="end"/>
      </w:r>
    </w:p>
    <w:p w14:paraId="30B7AE0D" w14:textId="753B7235" w:rsidR="009B1C67" w:rsidRDefault="009B1C6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_Toc131536182 \h </w:instrText>
      </w:r>
      <w:r>
        <w:fldChar w:fldCharType="separate"/>
      </w:r>
      <w:r>
        <w:t>277</w:t>
      </w:r>
      <w:r>
        <w:fldChar w:fldCharType="end"/>
      </w:r>
    </w:p>
    <w:p w14:paraId="119CEBDD" w14:textId="163C21F3" w:rsidR="009B1C67" w:rsidRDefault="009B1C6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_Toc131536183 \h </w:instrText>
      </w:r>
      <w:r>
        <w:fldChar w:fldCharType="separate"/>
      </w:r>
      <w:r>
        <w:t>277</w:t>
      </w:r>
      <w:r>
        <w:fldChar w:fldCharType="end"/>
      </w:r>
    </w:p>
    <w:p w14:paraId="4C11272B" w14:textId="33C22060" w:rsidR="009B1C67" w:rsidRDefault="009B1C6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_Toc131536184 \h </w:instrText>
      </w:r>
      <w:r>
        <w:fldChar w:fldCharType="separate"/>
      </w:r>
      <w:r>
        <w:t>278</w:t>
      </w:r>
      <w:r>
        <w:fldChar w:fldCharType="end"/>
      </w:r>
    </w:p>
    <w:p w14:paraId="49188B11" w14:textId="50CA075A" w:rsidR="009B1C67" w:rsidRDefault="009B1C67">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_Toc131536185 \h </w:instrText>
      </w:r>
      <w:r>
        <w:fldChar w:fldCharType="separate"/>
      </w:r>
      <w:r>
        <w:t>279</w:t>
      </w:r>
      <w:r>
        <w:fldChar w:fldCharType="end"/>
      </w:r>
    </w:p>
    <w:p w14:paraId="4D9BDAF9" w14:textId="1C54D489" w:rsidR="009B1C67" w:rsidRDefault="009B1C67">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F86F53">
        <w:rPr>
          <w:rFonts w:eastAsia="Malgun Gothic"/>
        </w:rPr>
        <w:t>PRACH with L</w:t>
      </w:r>
      <w:r w:rsidRPr="00F86F53">
        <w:rPr>
          <w:rFonts w:eastAsia="Malgun Gothic"/>
          <w:vertAlign w:val="subscript"/>
        </w:rPr>
        <w:t>RA</w:t>
      </w:r>
      <w:r w:rsidRPr="00F86F53">
        <w:rPr>
          <w:rFonts w:eastAsia="Malgun Gothic"/>
        </w:rPr>
        <w:t>=1151 and L</w:t>
      </w:r>
      <w:r w:rsidRPr="00F86F53">
        <w:rPr>
          <w:rFonts w:eastAsia="Malgun Gothic"/>
          <w:vertAlign w:val="subscript"/>
        </w:rPr>
        <w:t>RA</w:t>
      </w:r>
      <w:r w:rsidRPr="00F86F53">
        <w:rPr>
          <w:rFonts w:eastAsia="Malgun Gothic"/>
        </w:rPr>
        <w:t>=571</w:t>
      </w:r>
      <w:r>
        <w:tab/>
      </w:r>
      <w:r>
        <w:fldChar w:fldCharType="begin"/>
      </w:r>
      <w:r>
        <w:instrText xml:space="preserve"> PAGEREF _Toc131536186 \h </w:instrText>
      </w:r>
      <w:r>
        <w:fldChar w:fldCharType="separate"/>
      </w:r>
      <w:r>
        <w:t>280</w:t>
      </w:r>
      <w:r>
        <w:fldChar w:fldCharType="end"/>
      </w:r>
    </w:p>
    <w:p w14:paraId="6F2C6D74" w14:textId="1E2C08B6" w:rsidR="009B1C67" w:rsidRDefault="009B1C67">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_Toc131536187 \h </w:instrText>
      </w:r>
      <w:r>
        <w:fldChar w:fldCharType="separate"/>
      </w:r>
      <w:r>
        <w:t>282</w:t>
      </w:r>
      <w:r>
        <w:fldChar w:fldCharType="end"/>
      </w:r>
    </w:p>
    <w:p w14:paraId="166FE3AB" w14:textId="7C2C0362" w:rsidR="009B1C67" w:rsidRDefault="009B1C6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_Toc131536188 \h </w:instrText>
      </w:r>
      <w:r>
        <w:fldChar w:fldCharType="separate"/>
      </w:r>
      <w:r>
        <w:t>282</w:t>
      </w:r>
      <w:r>
        <w:fldChar w:fldCharType="end"/>
      </w:r>
    </w:p>
    <w:p w14:paraId="5D7DD995" w14:textId="55029C18" w:rsidR="009B1C67" w:rsidRDefault="009B1C6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_Toc131536189 \h </w:instrText>
      </w:r>
      <w:r>
        <w:fldChar w:fldCharType="separate"/>
      </w:r>
      <w:r>
        <w:t>283</w:t>
      </w:r>
      <w:r>
        <w:fldChar w:fldCharType="end"/>
      </w:r>
    </w:p>
    <w:p w14:paraId="40110764" w14:textId="1DAF29CF" w:rsidR="009B1C67" w:rsidRDefault="009B1C6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_Toc131536190 \h </w:instrText>
      </w:r>
      <w:r>
        <w:fldChar w:fldCharType="separate"/>
      </w:r>
      <w:r>
        <w:t>285</w:t>
      </w:r>
      <w:r>
        <w:fldChar w:fldCharType="end"/>
      </w:r>
    </w:p>
    <w:p w14:paraId="68554E22" w14:textId="463A61D5" w:rsidR="009B1C67" w:rsidRDefault="009B1C67">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_Toc131536191 \h </w:instrText>
      </w:r>
      <w:r>
        <w:fldChar w:fldCharType="separate"/>
      </w:r>
      <w:r>
        <w:t>287</w:t>
      </w:r>
      <w:r>
        <w:fldChar w:fldCharType="end"/>
      </w:r>
    </w:p>
    <w:p w14:paraId="2BA36125" w14:textId="5AA8116A" w:rsidR="009B1C67" w:rsidRDefault="009B1C67">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_Toc131536192 \h </w:instrText>
      </w:r>
      <w:r>
        <w:fldChar w:fldCharType="separate"/>
      </w:r>
      <w:r>
        <w:t>288</w:t>
      </w:r>
      <w:r>
        <w:fldChar w:fldCharType="end"/>
      </w:r>
    </w:p>
    <w:p w14:paraId="35D28668" w14:textId="5447149B" w:rsidR="009B1C67" w:rsidRDefault="009B1C6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_Toc131536193 \h </w:instrText>
      </w:r>
      <w:r>
        <w:fldChar w:fldCharType="separate"/>
      </w:r>
      <w:r>
        <w:t>290</w:t>
      </w:r>
      <w:r>
        <w:fldChar w:fldCharType="end"/>
      </w:r>
    </w:p>
    <w:p w14:paraId="687B25EF" w14:textId="11702EE5" w:rsidR="009B1C67" w:rsidRDefault="009B1C6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_Toc131536194 \h </w:instrText>
      </w:r>
      <w:r>
        <w:fldChar w:fldCharType="separate"/>
      </w:r>
      <w:r>
        <w:t>292</w:t>
      </w:r>
      <w:r>
        <w:fldChar w:fldCharType="end"/>
      </w:r>
    </w:p>
    <w:p w14:paraId="576B4014" w14:textId="7FD185F4" w:rsidR="009B1C67" w:rsidRDefault="009B1C6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_Toc131536195 \h </w:instrText>
      </w:r>
      <w:r>
        <w:fldChar w:fldCharType="separate"/>
      </w:r>
      <w:r>
        <w:t>294</w:t>
      </w:r>
      <w:r>
        <w:fldChar w:fldCharType="end"/>
      </w:r>
    </w:p>
    <w:p w14:paraId="48861B94" w14:textId="741F7B7D" w:rsidR="009B1C67" w:rsidRDefault="009B1C67">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_Toc131536196 \h </w:instrText>
      </w:r>
      <w:r>
        <w:fldChar w:fldCharType="separate"/>
      </w:r>
      <w:r>
        <w:t>294</w:t>
      </w:r>
      <w:r>
        <w:fldChar w:fldCharType="end"/>
      </w:r>
    </w:p>
    <w:p w14:paraId="5BDCCE36" w14:textId="6441121D" w:rsidR="009B1C67" w:rsidRDefault="009B1C67">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_Toc131536197 \h </w:instrText>
      </w:r>
      <w:r>
        <w:fldChar w:fldCharType="separate"/>
      </w:r>
      <w:r>
        <w:t>295</w:t>
      </w:r>
      <w:r>
        <w:fldChar w:fldCharType="end"/>
      </w:r>
    </w:p>
    <w:p w14:paraId="40DFD877" w14:textId="4FA8A234" w:rsidR="009B1C67" w:rsidRDefault="009B1C67">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_Toc131536198 \h </w:instrText>
      </w:r>
      <w:r>
        <w:fldChar w:fldCharType="separate"/>
      </w:r>
      <w:r>
        <w:t>297</w:t>
      </w:r>
      <w:r>
        <w:fldChar w:fldCharType="end"/>
      </w:r>
    </w:p>
    <w:p w14:paraId="668027D1" w14:textId="2448856C" w:rsidR="009B1C67" w:rsidRDefault="009B1C6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_Toc131536199 \h </w:instrText>
      </w:r>
      <w:r>
        <w:fldChar w:fldCharType="separate"/>
      </w:r>
      <w:r>
        <w:t>297</w:t>
      </w:r>
      <w:r>
        <w:fldChar w:fldCharType="end"/>
      </w:r>
    </w:p>
    <w:p w14:paraId="5D846DEB" w14:textId="69E5DD35" w:rsidR="009B1C67" w:rsidRDefault="009B1C6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_Toc131536200 \h </w:instrText>
      </w:r>
      <w:r>
        <w:fldChar w:fldCharType="separate"/>
      </w:r>
      <w:r>
        <w:t>297</w:t>
      </w:r>
      <w:r>
        <w:fldChar w:fldCharType="end"/>
      </w:r>
    </w:p>
    <w:p w14:paraId="3C79A6EA" w14:textId="6BFF580A" w:rsidR="009B1C67" w:rsidRDefault="009B1C6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_Toc131536201 \h </w:instrText>
      </w:r>
      <w:r>
        <w:fldChar w:fldCharType="separate"/>
      </w:r>
      <w:r>
        <w:t>297</w:t>
      </w:r>
      <w:r>
        <w:fldChar w:fldCharType="end"/>
      </w:r>
    </w:p>
    <w:p w14:paraId="220530FB" w14:textId="0A56A96A" w:rsidR="009B1C67" w:rsidRDefault="009B1C6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_Toc131536202 \h </w:instrText>
      </w:r>
      <w:r>
        <w:fldChar w:fldCharType="separate"/>
      </w:r>
      <w:r>
        <w:t>297</w:t>
      </w:r>
      <w:r>
        <w:fldChar w:fldCharType="end"/>
      </w:r>
    </w:p>
    <w:p w14:paraId="3C34DC15" w14:textId="58F4B1FD" w:rsidR="009B1C67" w:rsidRDefault="009B1C67">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_Toc131536203 \h </w:instrText>
      </w:r>
      <w:r>
        <w:fldChar w:fldCharType="separate"/>
      </w:r>
      <w:r>
        <w:t>298</w:t>
      </w:r>
      <w:r>
        <w:fldChar w:fldCharType="end"/>
      </w:r>
    </w:p>
    <w:p w14:paraId="52EBF5BB" w14:textId="6E1CBCD7" w:rsidR="009B1C67" w:rsidRDefault="009B1C6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_Toc131536204 \h </w:instrText>
      </w:r>
      <w:r>
        <w:fldChar w:fldCharType="separate"/>
      </w:r>
      <w:r>
        <w:t>298</w:t>
      </w:r>
      <w:r>
        <w:fldChar w:fldCharType="end"/>
      </w:r>
    </w:p>
    <w:p w14:paraId="413EFA8C" w14:textId="1153D2BB" w:rsidR="009B1C67" w:rsidRDefault="009B1C67">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_Toc131536205 \h </w:instrText>
      </w:r>
      <w:r>
        <w:fldChar w:fldCharType="separate"/>
      </w:r>
      <w:r>
        <w:t>298</w:t>
      </w:r>
      <w:r>
        <w:fldChar w:fldCharType="end"/>
      </w:r>
    </w:p>
    <w:p w14:paraId="281EB11D" w14:textId="456FF722" w:rsidR="009B1C67" w:rsidRDefault="009B1C67">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_Toc131536206 \h </w:instrText>
      </w:r>
      <w:r>
        <w:fldChar w:fldCharType="separate"/>
      </w:r>
      <w:r>
        <w:t>299</w:t>
      </w:r>
      <w:r>
        <w:fldChar w:fldCharType="end"/>
      </w:r>
    </w:p>
    <w:p w14:paraId="3C7D80B9" w14:textId="5984E770" w:rsidR="009B1C67" w:rsidRDefault="009B1C6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_Toc131536207 \h </w:instrText>
      </w:r>
      <w:r>
        <w:fldChar w:fldCharType="separate"/>
      </w:r>
      <w:r>
        <w:t>299</w:t>
      </w:r>
      <w:r>
        <w:fldChar w:fldCharType="end"/>
      </w:r>
    </w:p>
    <w:p w14:paraId="35C01538" w14:textId="6537ABBD" w:rsidR="009B1C67" w:rsidRDefault="009B1C6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_Toc131536208 \h </w:instrText>
      </w:r>
      <w:r>
        <w:fldChar w:fldCharType="separate"/>
      </w:r>
      <w:r>
        <w:t>301</w:t>
      </w:r>
      <w:r>
        <w:fldChar w:fldCharType="end"/>
      </w:r>
    </w:p>
    <w:p w14:paraId="24FAE148" w14:textId="679C4FA2" w:rsidR="009B1C67" w:rsidRDefault="009B1C67">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_Toc131536209 \h </w:instrText>
      </w:r>
      <w:r>
        <w:fldChar w:fldCharType="separate"/>
      </w:r>
      <w:r>
        <w:t>302</w:t>
      </w:r>
      <w:r>
        <w:fldChar w:fldCharType="end"/>
      </w:r>
    </w:p>
    <w:p w14:paraId="47A15C20" w14:textId="78BFAB24" w:rsidR="009B1C67" w:rsidRDefault="009B1C67">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_Toc131536210 \h </w:instrText>
      </w:r>
      <w:r>
        <w:fldChar w:fldCharType="separate"/>
      </w:r>
      <w:r>
        <w:t>305</w:t>
      </w:r>
      <w:r>
        <w:fldChar w:fldCharType="end"/>
      </w:r>
    </w:p>
    <w:p w14:paraId="145810B8" w14:textId="48F1EC03" w:rsidR="009B1C67" w:rsidRDefault="009B1C67">
      <w:pPr>
        <w:pStyle w:val="TOC1"/>
        <w:rPr>
          <w:rFonts w:asciiTheme="minorHAnsi" w:hAnsiTheme="minorHAnsi" w:cstheme="minorBidi"/>
          <w:szCs w:val="22"/>
          <w:lang w:eastAsia="en-GB"/>
        </w:rPr>
      </w:pPr>
      <w:r w:rsidRPr="00F86F53">
        <w:rPr>
          <w:rFonts w:cs="v4.2.0"/>
        </w:rPr>
        <w:t>D.1</w:t>
      </w:r>
      <w:r>
        <w:rPr>
          <w:rFonts w:asciiTheme="minorHAnsi" w:hAnsiTheme="minorHAnsi" w:cstheme="minorBidi"/>
          <w:szCs w:val="22"/>
          <w:lang w:eastAsia="en-GB"/>
        </w:rPr>
        <w:tab/>
      </w:r>
      <w:r w:rsidRPr="00F86F53">
        <w:rPr>
          <w:i/>
        </w:rPr>
        <w:t>BS type 1-C</w:t>
      </w:r>
      <w:r w:rsidRPr="00F86F53">
        <w:rPr>
          <w:rFonts w:cs="v4.2.0"/>
        </w:rPr>
        <w:t xml:space="preserve"> transmitter</w:t>
      </w:r>
      <w:r>
        <w:tab/>
      </w:r>
      <w:r>
        <w:fldChar w:fldCharType="begin"/>
      </w:r>
      <w:r>
        <w:instrText xml:space="preserve"> PAGEREF _Toc131536211 \h </w:instrText>
      </w:r>
      <w:r>
        <w:fldChar w:fldCharType="separate"/>
      </w:r>
      <w:r>
        <w:t>305</w:t>
      </w:r>
      <w:r>
        <w:fldChar w:fldCharType="end"/>
      </w:r>
    </w:p>
    <w:p w14:paraId="11861533" w14:textId="652DB68C" w:rsidR="009B1C67" w:rsidRDefault="009B1C6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_Toc131536212 \h </w:instrText>
      </w:r>
      <w:r>
        <w:fldChar w:fldCharType="separate"/>
      </w:r>
      <w:r>
        <w:t>305</w:t>
      </w:r>
      <w:r>
        <w:fldChar w:fldCharType="end"/>
      </w:r>
    </w:p>
    <w:p w14:paraId="5FE7FB66" w14:textId="32F6C95D" w:rsidR="009B1C67" w:rsidRDefault="009B1C6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_Toc131536213 \h </w:instrText>
      </w:r>
      <w:r>
        <w:fldChar w:fldCharType="separate"/>
      </w:r>
      <w:r>
        <w:t>305</w:t>
      </w:r>
      <w:r>
        <w:fldChar w:fldCharType="end"/>
      </w:r>
    </w:p>
    <w:p w14:paraId="61A468E5" w14:textId="78794803" w:rsidR="009B1C67" w:rsidRDefault="009B1C6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F86F53">
        <w:rPr>
          <w:i/>
        </w:rPr>
        <w:t>BS type 1-C</w:t>
      </w:r>
      <w:r>
        <w:tab/>
      </w:r>
      <w:r>
        <w:fldChar w:fldCharType="begin"/>
      </w:r>
      <w:r>
        <w:instrText xml:space="preserve"> PAGEREF _Toc131536214 \h </w:instrText>
      </w:r>
      <w:r>
        <w:fldChar w:fldCharType="separate"/>
      </w:r>
      <w:r>
        <w:t>306</w:t>
      </w:r>
      <w:r>
        <w:fldChar w:fldCharType="end"/>
      </w:r>
    </w:p>
    <w:p w14:paraId="7B590828" w14:textId="276D7A1C" w:rsidR="009B1C67" w:rsidRDefault="009B1C6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_Toc131536215 \h </w:instrText>
      </w:r>
      <w:r>
        <w:fldChar w:fldCharType="separate"/>
      </w:r>
      <w:r>
        <w:t>306</w:t>
      </w:r>
      <w:r>
        <w:fldChar w:fldCharType="end"/>
      </w:r>
    </w:p>
    <w:p w14:paraId="219AE71C" w14:textId="064F2241" w:rsidR="009B1C67" w:rsidRDefault="009B1C6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_Toc131536216 \h </w:instrText>
      </w:r>
      <w:r>
        <w:fldChar w:fldCharType="separate"/>
      </w:r>
      <w:r>
        <w:t>306</w:t>
      </w:r>
      <w:r>
        <w:fldChar w:fldCharType="end"/>
      </w:r>
    </w:p>
    <w:p w14:paraId="4EA0EB52" w14:textId="3DBEFE0D" w:rsidR="009B1C67" w:rsidRDefault="009B1C6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_Toc131536217 \h </w:instrText>
      </w:r>
      <w:r>
        <w:fldChar w:fldCharType="separate"/>
      </w:r>
      <w:r>
        <w:t>307</w:t>
      </w:r>
      <w:r>
        <w:fldChar w:fldCharType="end"/>
      </w:r>
    </w:p>
    <w:p w14:paraId="0E7093F1" w14:textId="3877C86E" w:rsidR="009B1C67" w:rsidRDefault="009B1C6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_Toc131536218 \h </w:instrText>
      </w:r>
      <w:r>
        <w:fldChar w:fldCharType="separate"/>
      </w:r>
      <w:r>
        <w:t>307</w:t>
      </w:r>
      <w:r>
        <w:fldChar w:fldCharType="end"/>
      </w:r>
    </w:p>
    <w:p w14:paraId="0FE82E4A" w14:textId="34B55947" w:rsidR="009B1C67" w:rsidRDefault="009B1C67">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_Toc131536219 \h </w:instrText>
      </w:r>
      <w:r>
        <w:fldChar w:fldCharType="separate"/>
      </w:r>
      <w:r>
        <w:t>308</w:t>
      </w:r>
      <w:r>
        <w:fldChar w:fldCharType="end"/>
      </w:r>
    </w:p>
    <w:p w14:paraId="59448707" w14:textId="22CBDE46" w:rsidR="009B1C67" w:rsidRDefault="009B1C67">
      <w:pPr>
        <w:pStyle w:val="TOC2"/>
        <w:rPr>
          <w:rFonts w:asciiTheme="minorHAnsi" w:hAnsiTheme="minorHAnsi" w:cstheme="minorBidi"/>
          <w:sz w:val="22"/>
          <w:szCs w:val="22"/>
          <w:lang w:eastAsia="en-GB"/>
        </w:rPr>
      </w:pPr>
      <w:r w:rsidRPr="00F86F53">
        <w:rPr>
          <w:rFonts w:cs="v4.2.0"/>
        </w:rPr>
        <w:t>D.2.5</w:t>
      </w:r>
      <w:r>
        <w:rPr>
          <w:rFonts w:asciiTheme="minorHAnsi" w:hAnsiTheme="minorHAnsi" w:cstheme="minorBidi"/>
          <w:sz w:val="22"/>
          <w:szCs w:val="22"/>
          <w:lang w:eastAsia="en-GB"/>
        </w:rPr>
        <w:tab/>
      </w:r>
      <w:r w:rsidRPr="00F86F53">
        <w:rPr>
          <w:rFonts w:cs="v4.2.0"/>
        </w:rPr>
        <w:t xml:space="preserve">Blocking characteristics for </w:t>
      </w:r>
      <w:r>
        <w:t>BS type 1-C</w:t>
      </w:r>
      <w:r>
        <w:tab/>
      </w:r>
      <w:r>
        <w:fldChar w:fldCharType="begin"/>
      </w:r>
      <w:r>
        <w:instrText xml:space="preserve"> PAGEREF _Toc131536220 \h </w:instrText>
      </w:r>
      <w:r>
        <w:fldChar w:fldCharType="separate"/>
      </w:r>
      <w:r>
        <w:t>308</w:t>
      </w:r>
      <w:r>
        <w:fldChar w:fldCharType="end"/>
      </w:r>
    </w:p>
    <w:p w14:paraId="34FCEF96" w14:textId="494F0B19" w:rsidR="009B1C67" w:rsidRDefault="009B1C67">
      <w:pPr>
        <w:pStyle w:val="TOC2"/>
        <w:rPr>
          <w:rFonts w:asciiTheme="minorHAnsi" w:hAnsiTheme="minorHAnsi" w:cstheme="minorBidi"/>
          <w:sz w:val="22"/>
          <w:szCs w:val="22"/>
          <w:lang w:eastAsia="en-GB"/>
        </w:rPr>
      </w:pPr>
      <w:r w:rsidRPr="00F86F53">
        <w:rPr>
          <w:rFonts w:cs="v4.2.0"/>
        </w:rPr>
        <w:t>D.2.6</w:t>
      </w:r>
      <w:r>
        <w:rPr>
          <w:rFonts w:asciiTheme="minorHAnsi" w:hAnsiTheme="minorHAnsi" w:cstheme="minorBidi"/>
          <w:sz w:val="22"/>
          <w:szCs w:val="22"/>
          <w:lang w:eastAsia="en-GB"/>
        </w:rPr>
        <w:tab/>
      </w:r>
      <w:r w:rsidRPr="00F86F53">
        <w:rPr>
          <w:rFonts w:cs="v4.2.0"/>
        </w:rPr>
        <w:t xml:space="preserve">Receiver spurious emission for </w:t>
      </w:r>
      <w:r>
        <w:t>BS type 1-C</w:t>
      </w:r>
      <w:r>
        <w:tab/>
      </w:r>
      <w:r>
        <w:fldChar w:fldCharType="begin"/>
      </w:r>
      <w:r>
        <w:instrText xml:space="preserve"> PAGEREF _Toc131536221 \h </w:instrText>
      </w:r>
      <w:r>
        <w:fldChar w:fldCharType="separate"/>
      </w:r>
      <w:r>
        <w:t>309</w:t>
      </w:r>
      <w:r>
        <w:fldChar w:fldCharType="end"/>
      </w:r>
    </w:p>
    <w:p w14:paraId="66801160" w14:textId="13E66ADB" w:rsidR="009B1C67" w:rsidRDefault="009B1C67">
      <w:pPr>
        <w:pStyle w:val="TOC2"/>
        <w:rPr>
          <w:rFonts w:asciiTheme="minorHAnsi" w:hAnsiTheme="minorHAnsi" w:cstheme="minorBidi"/>
          <w:sz w:val="22"/>
          <w:szCs w:val="22"/>
          <w:lang w:eastAsia="en-GB"/>
        </w:rPr>
      </w:pPr>
      <w:r w:rsidRPr="00F86F53">
        <w:rPr>
          <w:rFonts w:cs="v4.2.0"/>
        </w:rPr>
        <w:t>D.2.7</w:t>
      </w:r>
      <w:r>
        <w:rPr>
          <w:rFonts w:asciiTheme="minorHAnsi" w:hAnsiTheme="minorHAnsi" w:cstheme="minorBidi"/>
          <w:sz w:val="22"/>
          <w:szCs w:val="22"/>
          <w:lang w:eastAsia="en-GB"/>
        </w:rPr>
        <w:tab/>
      </w:r>
      <w:r w:rsidRPr="00F86F53">
        <w:rPr>
          <w:rFonts w:cs="v4.2.0"/>
        </w:rPr>
        <w:t xml:space="preserve">Intermodulation characteristics for </w:t>
      </w:r>
      <w:r>
        <w:t>BS type 1-C</w:t>
      </w:r>
      <w:r>
        <w:tab/>
      </w:r>
      <w:r>
        <w:fldChar w:fldCharType="begin"/>
      </w:r>
      <w:r>
        <w:instrText xml:space="preserve"> PAGEREF _Toc131536222 \h </w:instrText>
      </w:r>
      <w:r>
        <w:fldChar w:fldCharType="separate"/>
      </w:r>
      <w:r>
        <w:t>309</w:t>
      </w:r>
      <w:r>
        <w:fldChar w:fldCharType="end"/>
      </w:r>
    </w:p>
    <w:p w14:paraId="5A277F71" w14:textId="3F349AC8" w:rsidR="009B1C67" w:rsidRDefault="009B1C67">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F86F53">
        <w:rPr>
          <w:i/>
        </w:rPr>
        <w:t>BS type 1-H</w:t>
      </w:r>
      <w:r>
        <w:t xml:space="preserve"> transmitter</w:t>
      </w:r>
      <w:r>
        <w:tab/>
      </w:r>
      <w:r>
        <w:fldChar w:fldCharType="begin"/>
      </w:r>
      <w:r>
        <w:instrText xml:space="preserve"> PAGEREF _Toc131536223 \h </w:instrText>
      </w:r>
      <w:r>
        <w:fldChar w:fldCharType="separate"/>
      </w:r>
      <w:r>
        <w:t>310</w:t>
      </w:r>
      <w:r>
        <w:fldChar w:fldCharType="end"/>
      </w:r>
    </w:p>
    <w:p w14:paraId="3850FDA6" w14:textId="7CC990AB" w:rsidR="009B1C67" w:rsidRDefault="009B1C6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_Toc131536224 \h </w:instrText>
      </w:r>
      <w:r>
        <w:fldChar w:fldCharType="separate"/>
      </w:r>
      <w:r>
        <w:t>310</w:t>
      </w:r>
      <w:r>
        <w:fldChar w:fldCharType="end"/>
      </w:r>
    </w:p>
    <w:p w14:paraId="161F9CDA" w14:textId="78EF5D34" w:rsidR="009B1C67" w:rsidRDefault="009B1C6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_Toc131536225 \h </w:instrText>
      </w:r>
      <w:r>
        <w:fldChar w:fldCharType="separate"/>
      </w:r>
      <w:r>
        <w:t>311</w:t>
      </w:r>
      <w:r>
        <w:fldChar w:fldCharType="end"/>
      </w:r>
    </w:p>
    <w:p w14:paraId="55D11EFA" w14:textId="04251C78" w:rsidR="009B1C67" w:rsidRDefault="009B1C6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_Toc131536226 \h </w:instrText>
      </w:r>
      <w:r>
        <w:fldChar w:fldCharType="separate"/>
      </w:r>
      <w:r>
        <w:t>311</w:t>
      </w:r>
      <w:r>
        <w:fldChar w:fldCharType="end"/>
      </w:r>
    </w:p>
    <w:p w14:paraId="529E371C" w14:textId="36706F57" w:rsidR="009B1C67" w:rsidRDefault="009B1C6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F86F53">
        <w:rPr>
          <w:i/>
        </w:rPr>
        <w:t>BS type 1-H</w:t>
      </w:r>
      <w:r>
        <w:tab/>
      </w:r>
      <w:r>
        <w:fldChar w:fldCharType="begin"/>
      </w:r>
      <w:r>
        <w:instrText xml:space="preserve"> PAGEREF _Toc131536227 \h </w:instrText>
      </w:r>
      <w:r>
        <w:fldChar w:fldCharType="separate"/>
      </w:r>
      <w:r>
        <w:t>313</w:t>
      </w:r>
      <w:r>
        <w:fldChar w:fldCharType="end"/>
      </w:r>
    </w:p>
    <w:p w14:paraId="1AB5024B" w14:textId="7813A60E" w:rsidR="009B1C67" w:rsidRDefault="009B1C6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_Toc131536228 \h </w:instrText>
      </w:r>
      <w:r>
        <w:fldChar w:fldCharType="separate"/>
      </w:r>
      <w:r>
        <w:t>313</w:t>
      </w:r>
      <w:r>
        <w:fldChar w:fldCharType="end"/>
      </w:r>
    </w:p>
    <w:p w14:paraId="2D25B7E9" w14:textId="63593128" w:rsidR="009B1C67" w:rsidRDefault="009B1C6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_Toc131536229 \h </w:instrText>
      </w:r>
      <w:r>
        <w:fldChar w:fldCharType="separate"/>
      </w:r>
      <w:r>
        <w:t>313</w:t>
      </w:r>
      <w:r>
        <w:fldChar w:fldCharType="end"/>
      </w:r>
    </w:p>
    <w:p w14:paraId="1B0D361F" w14:textId="0BD5A102" w:rsidR="009B1C67" w:rsidRDefault="009B1C6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_Toc131536230 \h </w:instrText>
      </w:r>
      <w:r>
        <w:fldChar w:fldCharType="separate"/>
      </w:r>
      <w:r>
        <w:t>314</w:t>
      </w:r>
      <w:r>
        <w:fldChar w:fldCharType="end"/>
      </w:r>
    </w:p>
    <w:p w14:paraId="64E1F9E2" w14:textId="05771151" w:rsidR="009B1C67" w:rsidRDefault="009B1C6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_Toc131536231 \h </w:instrText>
      </w:r>
      <w:r>
        <w:fldChar w:fldCharType="separate"/>
      </w:r>
      <w:r>
        <w:t>314</w:t>
      </w:r>
      <w:r>
        <w:fldChar w:fldCharType="end"/>
      </w:r>
    </w:p>
    <w:p w14:paraId="4C3C3CE6" w14:textId="6FF2283E" w:rsidR="009B1C67" w:rsidRDefault="009B1C6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_Toc131536232 \h </w:instrText>
      </w:r>
      <w:r>
        <w:fldChar w:fldCharType="separate"/>
      </w:r>
      <w:r>
        <w:t>314</w:t>
      </w:r>
      <w:r>
        <w:fldChar w:fldCharType="end"/>
      </w:r>
    </w:p>
    <w:p w14:paraId="3DF92FAD" w14:textId="049F35DD" w:rsidR="009B1C67" w:rsidRDefault="009B1C6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_Toc131536233 \h </w:instrText>
      </w:r>
      <w:r>
        <w:fldChar w:fldCharType="separate"/>
      </w:r>
      <w:r>
        <w:t>316</w:t>
      </w:r>
      <w:r>
        <w:fldChar w:fldCharType="end"/>
      </w:r>
    </w:p>
    <w:p w14:paraId="1BA6DDCF" w14:textId="758720B3" w:rsidR="009B1C67" w:rsidRDefault="009B1C6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_Toc131536234 \h </w:instrText>
      </w:r>
      <w:r>
        <w:fldChar w:fldCharType="separate"/>
      </w:r>
      <w:r>
        <w:t>317</w:t>
      </w:r>
      <w:r>
        <w:fldChar w:fldCharType="end"/>
      </w:r>
    </w:p>
    <w:p w14:paraId="6B981F7E" w14:textId="1DCE6280" w:rsidR="009B1C67" w:rsidRDefault="009B1C67">
      <w:pPr>
        <w:pStyle w:val="TOC1"/>
        <w:rPr>
          <w:rFonts w:asciiTheme="minorHAnsi" w:hAnsiTheme="minorHAnsi" w:cstheme="minorBidi"/>
          <w:szCs w:val="22"/>
          <w:lang w:eastAsia="en-GB"/>
        </w:rPr>
      </w:pPr>
      <w:r w:rsidRPr="00F86F53">
        <w:rPr>
          <w:rFonts w:cs="v4.2.0"/>
        </w:rPr>
        <w:t>D.</w:t>
      </w:r>
      <w:r w:rsidRPr="00F86F53">
        <w:rPr>
          <w:rFonts w:cs="v4.2.0"/>
          <w:lang w:eastAsia="zh-CN"/>
        </w:rPr>
        <w:t>5</w:t>
      </w:r>
      <w:r>
        <w:rPr>
          <w:rFonts w:asciiTheme="minorHAnsi" w:hAnsiTheme="minorHAnsi" w:cstheme="minorBidi"/>
          <w:szCs w:val="22"/>
          <w:lang w:eastAsia="en-GB"/>
        </w:rPr>
        <w:tab/>
      </w:r>
      <w:r w:rsidRPr="00F86F53">
        <w:rPr>
          <w:i/>
        </w:rPr>
        <w:t>BS type 1-C</w:t>
      </w:r>
      <w:r w:rsidRPr="00F86F5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_Toc131536235 \h </w:instrText>
      </w:r>
      <w:r>
        <w:fldChar w:fldCharType="separate"/>
      </w:r>
      <w:r>
        <w:t>317</w:t>
      </w:r>
      <w:r>
        <w:fldChar w:fldCharType="end"/>
      </w:r>
    </w:p>
    <w:p w14:paraId="45FD280C" w14:textId="49FB9455" w:rsidR="009B1C67" w:rsidRDefault="009B1C67">
      <w:pPr>
        <w:pStyle w:val="TOC2"/>
        <w:rPr>
          <w:rFonts w:asciiTheme="minorHAnsi" w:hAnsiTheme="minorHAnsi" w:cstheme="minorBidi"/>
          <w:sz w:val="22"/>
          <w:szCs w:val="22"/>
          <w:lang w:eastAsia="en-GB"/>
        </w:rPr>
      </w:pPr>
      <w:r w:rsidRPr="00F86F53">
        <w:rPr>
          <w:rFonts w:cs="v4.2.0"/>
        </w:rPr>
        <w:t>D.5.</w:t>
      </w:r>
      <w:r w:rsidRPr="00F86F53">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F86F53">
        <w:rPr>
          <w:rFonts w:cs="v4.2.0"/>
        </w:rPr>
        <w:t>in multipath fading conditions and for high speed condition</w:t>
      </w:r>
      <w:r>
        <w:tab/>
      </w:r>
      <w:r>
        <w:fldChar w:fldCharType="begin"/>
      </w:r>
      <w:r>
        <w:instrText xml:space="preserve"> PAGEREF _Toc131536236 \h </w:instrText>
      </w:r>
      <w:r>
        <w:fldChar w:fldCharType="separate"/>
      </w:r>
      <w:r>
        <w:t>317</w:t>
      </w:r>
      <w:r>
        <w:fldChar w:fldCharType="end"/>
      </w:r>
    </w:p>
    <w:p w14:paraId="1BF63731" w14:textId="52BDC114" w:rsidR="009B1C67" w:rsidRDefault="009B1C67">
      <w:pPr>
        <w:pStyle w:val="TOC2"/>
        <w:rPr>
          <w:rFonts w:asciiTheme="minorHAnsi" w:hAnsiTheme="minorHAnsi" w:cstheme="minorBidi"/>
          <w:sz w:val="22"/>
          <w:szCs w:val="22"/>
          <w:lang w:eastAsia="en-GB"/>
        </w:rPr>
      </w:pPr>
      <w:r w:rsidRPr="00F86F53">
        <w:rPr>
          <w:rFonts w:cs="v4.2.0"/>
        </w:rPr>
        <w:t>D.5.</w:t>
      </w:r>
      <w:r w:rsidRPr="00F86F53">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F86F53">
        <w:rPr>
          <w:rFonts w:cs="v4.2.0"/>
        </w:rPr>
        <w:t>in multipath fading conditions</w:t>
      </w:r>
      <w:r>
        <w:tab/>
      </w:r>
      <w:r>
        <w:fldChar w:fldCharType="begin"/>
      </w:r>
      <w:r>
        <w:instrText xml:space="preserve"> PAGEREF _Toc131536237 \h </w:instrText>
      </w:r>
      <w:r>
        <w:fldChar w:fldCharType="separate"/>
      </w:r>
      <w:r>
        <w:t>318</w:t>
      </w:r>
      <w:r>
        <w:fldChar w:fldCharType="end"/>
      </w:r>
    </w:p>
    <w:p w14:paraId="4FB01CAE" w14:textId="753142B2" w:rsidR="009B1C67" w:rsidRDefault="009B1C67">
      <w:pPr>
        <w:pStyle w:val="TOC2"/>
        <w:rPr>
          <w:rFonts w:asciiTheme="minorHAnsi" w:hAnsiTheme="minorHAnsi" w:cstheme="minorBidi"/>
          <w:sz w:val="22"/>
          <w:szCs w:val="22"/>
          <w:lang w:eastAsia="en-GB"/>
        </w:rPr>
      </w:pPr>
      <w:r w:rsidRPr="00F86F53">
        <w:rPr>
          <w:rFonts w:cs="v4.2.0"/>
        </w:rPr>
        <w:t>D.5.</w:t>
      </w:r>
      <w:r w:rsidRPr="00F86F53">
        <w:rPr>
          <w:rFonts w:cs="v4.2.0"/>
          <w:lang w:eastAsia="zh-CN"/>
        </w:rPr>
        <w:t>3</w:t>
      </w:r>
      <w:r>
        <w:rPr>
          <w:rFonts w:asciiTheme="minorHAnsi" w:hAnsiTheme="minorHAnsi" w:cstheme="minorBidi"/>
          <w:sz w:val="22"/>
          <w:szCs w:val="22"/>
          <w:lang w:eastAsia="en-GB"/>
        </w:rPr>
        <w:tab/>
      </w:r>
      <w:r>
        <w:t xml:space="preserve">Performance requirements for PUSCH and PRACH </w:t>
      </w:r>
      <w:r w:rsidRPr="00F86F53">
        <w:rPr>
          <w:rFonts w:cs="v4.2.0"/>
        </w:rPr>
        <w:t>in static conditions</w:t>
      </w:r>
      <w:r>
        <w:tab/>
      </w:r>
      <w:r>
        <w:fldChar w:fldCharType="begin"/>
      </w:r>
      <w:r>
        <w:instrText xml:space="preserve"> PAGEREF _Toc131536238 \h </w:instrText>
      </w:r>
      <w:r>
        <w:fldChar w:fldCharType="separate"/>
      </w:r>
      <w:r>
        <w:t>318</w:t>
      </w:r>
      <w:r>
        <w:fldChar w:fldCharType="end"/>
      </w:r>
    </w:p>
    <w:p w14:paraId="32491CCC" w14:textId="50241455" w:rsidR="009B1C67" w:rsidRDefault="009B1C67">
      <w:pPr>
        <w:pStyle w:val="TOC2"/>
        <w:rPr>
          <w:rFonts w:asciiTheme="minorHAnsi" w:hAnsiTheme="minorHAnsi" w:cstheme="minorBidi"/>
          <w:sz w:val="22"/>
          <w:szCs w:val="22"/>
          <w:lang w:eastAsia="en-GB"/>
        </w:rPr>
      </w:pPr>
      <w:r w:rsidRPr="00F86F53">
        <w:rPr>
          <w:rFonts w:cs="v4.2.0"/>
        </w:rPr>
        <w:t>D.5.</w:t>
      </w:r>
      <w:r w:rsidRPr="00F86F53">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_Toc131536239 \h </w:instrText>
      </w:r>
      <w:r>
        <w:fldChar w:fldCharType="separate"/>
      </w:r>
      <w:r>
        <w:t>319</w:t>
      </w:r>
      <w:r>
        <w:fldChar w:fldCharType="end"/>
      </w:r>
    </w:p>
    <w:p w14:paraId="39E292EE" w14:textId="6DE9F569" w:rsidR="009B1C67" w:rsidRDefault="009B1C67">
      <w:pPr>
        <w:pStyle w:val="TOC1"/>
        <w:rPr>
          <w:rFonts w:asciiTheme="minorHAnsi" w:hAnsiTheme="minorHAnsi" w:cstheme="minorBidi"/>
          <w:szCs w:val="22"/>
          <w:lang w:eastAsia="en-GB"/>
        </w:rPr>
      </w:pPr>
      <w:r w:rsidRPr="00F86F53">
        <w:rPr>
          <w:rFonts w:cs="v4.2.0"/>
        </w:rPr>
        <w:t>D.</w:t>
      </w:r>
      <w:r w:rsidRPr="00F86F53">
        <w:rPr>
          <w:rFonts w:cs="v4.2.0"/>
          <w:lang w:eastAsia="zh-CN"/>
        </w:rPr>
        <w:t>6</w:t>
      </w:r>
      <w:r>
        <w:rPr>
          <w:rFonts w:asciiTheme="minorHAnsi" w:hAnsiTheme="minorHAnsi" w:cstheme="minorBidi"/>
          <w:szCs w:val="22"/>
          <w:lang w:eastAsia="en-GB"/>
        </w:rPr>
        <w:tab/>
      </w:r>
      <w:r>
        <w:t>BS type 1-</w:t>
      </w:r>
      <w:r>
        <w:rPr>
          <w:lang w:eastAsia="zh-CN"/>
        </w:rPr>
        <w:t>H</w:t>
      </w:r>
      <w:r w:rsidRPr="00F86F5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_Toc131536240 \h </w:instrText>
      </w:r>
      <w:r>
        <w:fldChar w:fldCharType="separate"/>
      </w:r>
      <w:r>
        <w:t>319</w:t>
      </w:r>
      <w:r>
        <w:fldChar w:fldCharType="end"/>
      </w:r>
    </w:p>
    <w:p w14:paraId="442B7F9D" w14:textId="51146E01" w:rsidR="009B1C67" w:rsidRDefault="009B1C67">
      <w:pPr>
        <w:pStyle w:val="TOC2"/>
        <w:rPr>
          <w:rFonts w:asciiTheme="minorHAnsi" w:hAnsiTheme="minorHAnsi" w:cstheme="minorBidi"/>
          <w:sz w:val="22"/>
          <w:szCs w:val="22"/>
          <w:lang w:eastAsia="en-GB"/>
        </w:rPr>
      </w:pPr>
      <w:r w:rsidRPr="00F86F53">
        <w:rPr>
          <w:rFonts w:cs="v4.2.0"/>
        </w:rPr>
        <w:t>D.</w:t>
      </w:r>
      <w:r w:rsidRPr="00F86F53">
        <w:rPr>
          <w:rFonts w:cs="v4.2.0"/>
          <w:lang w:eastAsia="zh-CN"/>
        </w:rPr>
        <w:t>6</w:t>
      </w:r>
      <w:r w:rsidRPr="00F86F53">
        <w:rPr>
          <w:rFonts w:cs="v4.2.0"/>
        </w:rPr>
        <w:t>.</w:t>
      </w:r>
      <w:r w:rsidRPr="00F86F53">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F86F53">
        <w:rPr>
          <w:rFonts w:cs="v4.2.0"/>
        </w:rPr>
        <w:t>in multipath fading conditions and for high speed condition</w:t>
      </w:r>
      <w:r>
        <w:tab/>
      </w:r>
      <w:r>
        <w:fldChar w:fldCharType="begin"/>
      </w:r>
      <w:r>
        <w:instrText xml:space="preserve"> PAGEREF _Toc131536241 \h </w:instrText>
      </w:r>
      <w:r>
        <w:fldChar w:fldCharType="separate"/>
      </w:r>
      <w:r>
        <w:t>319</w:t>
      </w:r>
      <w:r>
        <w:fldChar w:fldCharType="end"/>
      </w:r>
    </w:p>
    <w:p w14:paraId="53CB8AFE" w14:textId="4346C8FD" w:rsidR="009B1C67" w:rsidRDefault="009B1C67">
      <w:pPr>
        <w:pStyle w:val="TOC2"/>
        <w:rPr>
          <w:rFonts w:asciiTheme="minorHAnsi" w:hAnsiTheme="minorHAnsi" w:cstheme="minorBidi"/>
          <w:sz w:val="22"/>
          <w:szCs w:val="22"/>
          <w:lang w:eastAsia="en-GB"/>
        </w:rPr>
      </w:pPr>
      <w:r w:rsidRPr="00F86F53">
        <w:rPr>
          <w:rFonts w:cs="v4.2.0"/>
        </w:rPr>
        <w:t>D.</w:t>
      </w:r>
      <w:r w:rsidRPr="00F86F53">
        <w:rPr>
          <w:rFonts w:cs="v4.2.0"/>
          <w:lang w:eastAsia="zh-CN"/>
        </w:rPr>
        <w:t>6</w:t>
      </w:r>
      <w:r w:rsidRPr="00F86F53">
        <w:rPr>
          <w:rFonts w:cs="v4.2.0"/>
        </w:rPr>
        <w:t>.</w:t>
      </w:r>
      <w:r w:rsidRPr="00F86F53">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F86F53">
        <w:rPr>
          <w:rFonts w:cs="v4.2.0"/>
        </w:rPr>
        <w:t>in multipath fading conditions</w:t>
      </w:r>
      <w:r>
        <w:tab/>
      </w:r>
      <w:r>
        <w:fldChar w:fldCharType="begin"/>
      </w:r>
      <w:r>
        <w:instrText xml:space="preserve"> PAGEREF _Toc131536242 \h </w:instrText>
      </w:r>
      <w:r>
        <w:fldChar w:fldCharType="separate"/>
      </w:r>
      <w:r>
        <w:t>320</w:t>
      </w:r>
      <w:r>
        <w:fldChar w:fldCharType="end"/>
      </w:r>
    </w:p>
    <w:p w14:paraId="42A00DC3" w14:textId="2D67AFFA" w:rsidR="009B1C67" w:rsidRDefault="009B1C67">
      <w:pPr>
        <w:pStyle w:val="TOC2"/>
        <w:rPr>
          <w:rFonts w:asciiTheme="minorHAnsi" w:hAnsiTheme="minorHAnsi" w:cstheme="minorBidi"/>
          <w:sz w:val="22"/>
          <w:szCs w:val="22"/>
          <w:lang w:eastAsia="en-GB"/>
        </w:rPr>
      </w:pPr>
      <w:r w:rsidRPr="00F86F53">
        <w:rPr>
          <w:rFonts w:cs="v4.2.0"/>
        </w:rPr>
        <w:t>D.</w:t>
      </w:r>
      <w:r w:rsidRPr="00F86F53">
        <w:rPr>
          <w:rFonts w:cs="v4.2.0"/>
          <w:lang w:eastAsia="zh-CN"/>
        </w:rPr>
        <w:t>6</w:t>
      </w:r>
      <w:r w:rsidRPr="00F86F53">
        <w:rPr>
          <w:rFonts w:cs="v4.2.0"/>
        </w:rPr>
        <w:t>.</w:t>
      </w:r>
      <w:r w:rsidRPr="00F86F53">
        <w:rPr>
          <w:rFonts w:cs="v4.2.0"/>
          <w:lang w:eastAsia="zh-CN"/>
        </w:rPr>
        <w:t>3</w:t>
      </w:r>
      <w:r>
        <w:rPr>
          <w:rFonts w:asciiTheme="minorHAnsi" w:hAnsiTheme="minorHAnsi" w:cstheme="minorBidi"/>
          <w:sz w:val="22"/>
          <w:szCs w:val="22"/>
          <w:lang w:eastAsia="en-GB"/>
        </w:rPr>
        <w:tab/>
      </w:r>
      <w:r>
        <w:t xml:space="preserve">Performance requirements for PUSCH and PRACH </w:t>
      </w:r>
      <w:r w:rsidRPr="00F86F53">
        <w:rPr>
          <w:rFonts w:cs="v4.2.0"/>
        </w:rPr>
        <w:t>in static conditions</w:t>
      </w:r>
      <w:r>
        <w:tab/>
      </w:r>
      <w:r>
        <w:fldChar w:fldCharType="begin"/>
      </w:r>
      <w:r>
        <w:instrText xml:space="preserve"> PAGEREF _Toc131536243 \h </w:instrText>
      </w:r>
      <w:r>
        <w:fldChar w:fldCharType="separate"/>
      </w:r>
      <w:r>
        <w:t>320</w:t>
      </w:r>
      <w:r>
        <w:fldChar w:fldCharType="end"/>
      </w:r>
    </w:p>
    <w:p w14:paraId="113CC35D" w14:textId="0D517378" w:rsidR="009B1C67" w:rsidRDefault="009B1C67">
      <w:pPr>
        <w:pStyle w:val="TOC2"/>
        <w:rPr>
          <w:rFonts w:asciiTheme="minorHAnsi" w:hAnsiTheme="minorHAnsi" w:cstheme="minorBidi"/>
          <w:sz w:val="22"/>
          <w:szCs w:val="22"/>
          <w:lang w:eastAsia="en-GB"/>
        </w:rPr>
      </w:pPr>
      <w:r w:rsidRPr="00F86F53">
        <w:rPr>
          <w:rFonts w:cs="v4.2.0"/>
        </w:rPr>
        <w:t>D.6.4</w:t>
      </w:r>
      <w:r>
        <w:rPr>
          <w:rFonts w:asciiTheme="minorHAnsi" w:hAnsiTheme="minorHAnsi" w:cstheme="minorBidi"/>
          <w:sz w:val="22"/>
          <w:szCs w:val="22"/>
          <w:lang w:eastAsia="en-GB"/>
        </w:rPr>
        <w:tab/>
      </w:r>
      <w:r w:rsidRPr="00F86F53">
        <w:rPr>
          <w:rFonts w:cs="v4.2.0"/>
        </w:rPr>
        <w:t>Performance requirements for UL timing adjustment</w:t>
      </w:r>
      <w:r>
        <w:tab/>
      </w:r>
      <w:r>
        <w:fldChar w:fldCharType="begin"/>
      </w:r>
      <w:r>
        <w:instrText xml:space="preserve"> PAGEREF _Toc131536244 \h </w:instrText>
      </w:r>
      <w:r>
        <w:fldChar w:fldCharType="separate"/>
      </w:r>
      <w:r>
        <w:t>321</w:t>
      </w:r>
      <w:r>
        <w:fldChar w:fldCharType="end"/>
      </w:r>
    </w:p>
    <w:p w14:paraId="631F923C" w14:textId="528F465D" w:rsidR="009B1C67" w:rsidRDefault="009B1C67">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_Toc131536245 \h </w:instrText>
      </w:r>
      <w:r>
        <w:fldChar w:fldCharType="separate"/>
      </w:r>
      <w:r>
        <w:t>322</w:t>
      </w:r>
      <w:r>
        <w:fldChar w:fldCharType="end"/>
      </w:r>
    </w:p>
    <w:p w14:paraId="4D3A04A0" w14:textId="6F62AD40" w:rsidR="009B1C67" w:rsidRDefault="009B1C67">
      <w:pPr>
        <w:pStyle w:val="TOC8"/>
        <w:rPr>
          <w:rFonts w:asciiTheme="minorHAnsi" w:hAnsiTheme="minorHAnsi" w:cstheme="minorBidi"/>
          <w:b w:val="0"/>
          <w:szCs w:val="22"/>
          <w:lang w:eastAsia="en-GB"/>
        </w:rPr>
      </w:pPr>
      <w:r>
        <w:t>Annex F (normative): Void</w:t>
      </w:r>
      <w:r>
        <w:tab/>
      </w:r>
      <w:r>
        <w:fldChar w:fldCharType="begin"/>
      </w:r>
      <w:r>
        <w:instrText xml:space="preserve"> PAGEREF _Toc131536246 \h </w:instrText>
      </w:r>
      <w:r>
        <w:fldChar w:fldCharType="separate"/>
      </w:r>
      <w:r>
        <w:t>323</w:t>
      </w:r>
      <w:r>
        <w:fldChar w:fldCharType="end"/>
      </w:r>
    </w:p>
    <w:p w14:paraId="45D05F7E" w14:textId="4F9539A6" w:rsidR="009B1C67" w:rsidRDefault="009B1C67">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_Toc131536247 \h </w:instrText>
      </w:r>
      <w:r>
        <w:fldChar w:fldCharType="separate"/>
      </w:r>
      <w:r>
        <w:t>324</w:t>
      </w:r>
      <w:r>
        <w:fldChar w:fldCharType="end"/>
      </w:r>
    </w:p>
    <w:p w14:paraId="65EC37CB" w14:textId="18CC4969" w:rsidR="009B1C67" w:rsidRDefault="009B1C6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_Toc131536248 \h </w:instrText>
      </w:r>
      <w:r>
        <w:fldChar w:fldCharType="separate"/>
      </w:r>
      <w:r>
        <w:t>324</w:t>
      </w:r>
      <w:r>
        <w:fldChar w:fldCharType="end"/>
      </w:r>
    </w:p>
    <w:p w14:paraId="32254A7A" w14:textId="34705116" w:rsidR="009B1C67" w:rsidRDefault="009B1C6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_Toc131536249 \h </w:instrText>
      </w:r>
      <w:r>
        <w:fldChar w:fldCharType="separate"/>
      </w:r>
      <w:r>
        <w:t>324</w:t>
      </w:r>
      <w:r>
        <w:fldChar w:fldCharType="end"/>
      </w:r>
    </w:p>
    <w:p w14:paraId="5BA6FB17" w14:textId="6B2C6D42" w:rsidR="009B1C67" w:rsidRDefault="009B1C6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_Toc131536250 \h </w:instrText>
      </w:r>
      <w:r>
        <w:fldChar w:fldCharType="separate"/>
      </w:r>
      <w:r>
        <w:t>324</w:t>
      </w:r>
      <w:r>
        <w:fldChar w:fldCharType="end"/>
      </w:r>
    </w:p>
    <w:p w14:paraId="2FFB9A37" w14:textId="165BAD79" w:rsidR="009B1C67" w:rsidRDefault="009B1C6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_Toc131536251 \h </w:instrText>
      </w:r>
      <w:r>
        <w:fldChar w:fldCharType="separate"/>
      </w:r>
      <w:r>
        <w:t>325</w:t>
      </w:r>
      <w:r>
        <w:fldChar w:fldCharType="end"/>
      </w:r>
    </w:p>
    <w:p w14:paraId="6258094B" w14:textId="4C1F80AE" w:rsidR="009B1C67" w:rsidRDefault="009B1C6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_Toc131536252 \h </w:instrText>
      </w:r>
      <w:r>
        <w:fldChar w:fldCharType="separate"/>
      </w:r>
      <w:r>
        <w:t>326</w:t>
      </w:r>
      <w:r>
        <w:fldChar w:fldCharType="end"/>
      </w:r>
    </w:p>
    <w:p w14:paraId="66696FDD" w14:textId="1EA4AA65" w:rsidR="009B1C67" w:rsidRDefault="009B1C6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_Toc131536253 \h </w:instrText>
      </w:r>
      <w:r>
        <w:fldChar w:fldCharType="separate"/>
      </w:r>
      <w:r>
        <w:t>327</w:t>
      </w:r>
      <w:r>
        <w:fldChar w:fldCharType="end"/>
      </w:r>
    </w:p>
    <w:p w14:paraId="75F56785" w14:textId="077C9A97" w:rsidR="009B1C67" w:rsidRDefault="009B1C6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_Toc131536254 \h </w:instrText>
      </w:r>
      <w:r>
        <w:fldChar w:fldCharType="separate"/>
      </w:r>
      <w:r>
        <w:t>327</w:t>
      </w:r>
      <w:r>
        <w:fldChar w:fldCharType="end"/>
      </w:r>
    </w:p>
    <w:p w14:paraId="62914B48" w14:textId="5B0E5A57" w:rsidR="009B1C67" w:rsidRDefault="009B1C67">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_Toc131536255 \h </w:instrText>
      </w:r>
      <w:r>
        <w:fldChar w:fldCharType="separate"/>
      </w:r>
      <w:r>
        <w:t>327</w:t>
      </w:r>
      <w:r>
        <w:fldChar w:fldCharType="end"/>
      </w:r>
    </w:p>
    <w:p w14:paraId="7B01EDA2" w14:textId="0704ECD2" w:rsidR="009B1C67" w:rsidRDefault="009B1C67">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_Toc131536256 \h </w:instrText>
      </w:r>
      <w:r>
        <w:fldChar w:fldCharType="separate"/>
      </w:r>
      <w:r>
        <w:t>328</w:t>
      </w:r>
      <w:r>
        <w:fldChar w:fldCharType="end"/>
      </w:r>
    </w:p>
    <w:p w14:paraId="14064FF3" w14:textId="153441E9" w:rsidR="009B1C67" w:rsidRDefault="009B1C6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_Toc131536257 \h </w:instrText>
      </w:r>
      <w:r>
        <w:fldChar w:fldCharType="separate"/>
      </w:r>
      <w:r>
        <w:t>330</w:t>
      </w:r>
      <w:r>
        <w:fldChar w:fldCharType="end"/>
      </w:r>
    </w:p>
    <w:p w14:paraId="5135C690" w14:textId="12A1E6DF" w:rsidR="009B1C67" w:rsidRDefault="009B1C6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_Toc131536258 \h </w:instrText>
      </w:r>
      <w:r>
        <w:fldChar w:fldCharType="separate"/>
      </w:r>
      <w:r>
        <w:t>331</w:t>
      </w:r>
      <w:r>
        <w:fldChar w:fldCharType="end"/>
      </w:r>
    </w:p>
    <w:p w14:paraId="170F5F60" w14:textId="58962940" w:rsidR="009B1C67" w:rsidRDefault="009B1C67">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_Toc131536259 \h </w:instrText>
      </w:r>
      <w:r>
        <w:fldChar w:fldCharType="separate"/>
      </w:r>
      <w:r>
        <w:t>331</w:t>
      </w:r>
      <w:r>
        <w:fldChar w:fldCharType="end"/>
      </w:r>
    </w:p>
    <w:p w14:paraId="43CAB047" w14:textId="30E34513" w:rsidR="009B1C67" w:rsidRDefault="009B1C6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_Toc131536260 \h </w:instrText>
      </w:r>
      <w:r>
        <w:fldChar w:fldCharType="separate"/>
      </w:r>
      <w:r>
        <w:t>331</w:t>
      </w:r>
      <w:r>
        <w:fldChar w:fldCharType="end"/>
      </w:r>
    </w:p>
    <w:p w14:paraId="51D97BCB" w14:textId="7261FF9F" w:rsidR="009B1C67" w:rsidRDefault="009B1C6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_Toc131536261 \h </w:instrText>
      </w:r>
      <w:r>
        <w:fldChar w:fldCharType="separate"/>
      </w:r>
      <w:r>
        <w:t>331</w:t>
      </w:r>
      <w:r>
        <w:fldChar w:fldCharType="end"/>
      </w:r>
    </w:p>
    <w:p w14:paraId="1F6EF915" w14:textId="3B7F1182" w:rsidR="009B1C67" w:rsidRDefault="009B1C67">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_Toc131536262 \h </w:instrText>
      </w:r>
      <w:r>
        <w:fldChar w:fldCharType="separate"/>
      </w:r>
      <w:r>
        <w:t>332</w:t>
      </w:r>
      <w:r>
        <w:fldChar w:fldCharType="end"/>
      </w:r>
    </w:p>
    <w:p w14:paraId="7F566867" w14:textId="452BE56A" w:rsidR="009B1C67" w:rsidRDefault="009B1C67">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_Toc131536263 \h </w:instrText>
      </w:r>
      <w:r>
        <w:fldChar w:fldCharType="separate"/>
      </w:r>
      <w:r>
        <w:t>332</w:t>
      </w:r>
      <w:r>
        <w:fldChar w:fldCharType="end"/>
      </w:r>
    </w:p>
    <w:p w14:paraId="30F02617" w14:textId="36F47E88" w:rsidR="009B1C67" w:rsidRDefault="009B1C67">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_Toc131536264 \h </w:instrText>
      </w:r>
      <w:r>
        <w:fldChar w:fldCharType="separate"/>
      </w:r>
      <w:r>
        <w:t>336</w:t>
      </w:r>
      <w:r>
        <w:fldChar w:fldCharType="end"/>
      </w:r>
    </w:p>
    <w:p w14:paraId="07F1FEC6" w14:textId="70CA1E2F" w:rsidR="009B1C67" w:rsidRDefault="009B1C67">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_Toc131536265 \h </w:instrText>
      </w:r>
      <w:r>
        <w:fldChar w:fldCharType="separate"/>
      </w:r>
      <w:r>
        <w:t>338</w:t>
      </w:r>
      <w:r>
        <w:fldChar w:fldCharType="end"/>
      </w:r>
    </w:p>
    <w:p w14:paraId="69C7B12B" w14:textId="6BA9E6BD" w:rsidR="009B1C67" w:rsidRDefault="009B1C6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_Toc131536266 \h </w:instrText>
      </w:r>
      <w:r>
        <w:fldChar w:fldCharType="separate"/>
      </w:r>
      <w:r>
        <w:t>338</w:t>
      </w:r>
      <w:r>
        <w:fldChar w:fldCharType="end"/>
      </w:r>
    </w:p>
    <w:p w14:paraId="2CE4A427" w14:textId="37995D8E" w:rsidR="009B1C67" w:rsidRDefault="009B1C6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_Toc131536267 \h </w:instrText>
      </w:r>
      <w:r>
        <w:fldChar w:fldCharType="separate"/>
      </w:r>
      <w:r>
        <w:t>338</w:t>
      </w:r>
      <w:r>
        <w:fldChar w:fldCharType="end"/>
      </w:r>
    </w:p>
    <w:p w14:paraId="5A7A245D" w14:textId="1D249B57" w:rsidR="009B1C67" w:rsidRDefault="009B1C6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_Toc131536268 \h </w:instrText>
      </w:r>
      <w:r>
        <w:fldChar w:fldCharType="separate"/>
      </w:r>
      <w:r>
        <w:t>338</w:t>
      </w:r>
      <w:r>
        <w:fldChar w:fldCharType="end"/>
      </w:r>
    </w:p>
    <w:p w14:paraId="1AD1E678" w14:textId="2E4462C6" w:rsidR="009B1C67" w:rsidRDefault="009B1C6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_Toc131536269 \h </w:instrText>
      </w:r>
      <w:r>
        <w:fldChar w:fldCharType="separate"/>
      </w:r>
      <w:r>
        <w:t>338</w:t>
      </w:r>
      <w:r>
        <w:fldChar w:fldCharType="end"/>
      </w:r>
    </w:p>
    <w:p w14:paraId="0183458A" w14:textId="4C2C4487" w:rsidR="009B1C67" w:rsidRDefault="009B1C6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_Toc131536270 \h </w:instrText>
      </w:r>
      <w:r>
        <w:fldChar w:fldCharType="separate"/>
      </w:r>
      <w:r>
        <w:t>339</w:t>
      </w:r>
      <w:r>
        <w:fldChar w:fldCharType="end"/>
      </w:r>
    </w:p>
    <w:p w14:paraId="240F7E99" w14:textId="6E703C33" w:rsidR="009B1C67" w:rsidRDefault="009B1C6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_Toc131536271 \h </w:instrText>
      </w:r>
      <w:r>
        <w:fldChar w:fldCharType="separate"/>
      </w:r>
      <w:r>
        <w:t>339</w:t>
      </w:r>
      <w:r>
        <w:fldChar w:fldCharType="end"/>
      </w:r>
    </w:p>
    <w:p w14:paraId="017887A8" w14:textId="1F00FD05" w:rsidR="009B1C67" w:rsidRDefault="009B1C67">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_Toc131536272 \h </w:instrText>
      </w:r>
      <w:r>
        <w:fldChar w:fldCharType="separate"/>
      </w:r>
      <w:r>
        <w:t>340</w:t>
      </w:r>
      <w:r>
        <w:fldChar w:fldCharType="end"/>
      </w:r>
    </w:p>
    <w:p w14:paraId="07F8EF5F" w14:textId="70CBF55B" w:rsidR="009B1C67" w:rsidRDefault="009B1C6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_Toc131536273 \h </w:instrText>
      </w:r>
      <w:r>
        <w:fldChar w:fldCharType="separate"/>
      </w:r>
      <w:r>
        <w:t>340</w:t>
      </w:r>
      <w:r>
        <w:fldChar w:fldCharType="end"/>
      </w:r>
    </w:p>
    <w:p w14:paraId="7403B53D" w14:textId="497DB422" w:rsidR="009B1C67" w:rsidRDefault="009B1C6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_Toc131536274 \h </w:instrText>
      </w:r>
      <w:r>
        <w:fldChar w:fldCharType="separate"/>
      </w:r>
      <w:r>
        <w:t>341</w:t>
      </w:r>
      <w:r>
        <w:fldChar w:fldCharType="end"/>
      </w:r>
    </w:p>
    <w:p w14:paraId="4D4CC8D0" w14:textId="0A04F8F2" w:rsidR="009B1C67" w:rsidRDefault="009B1C6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_Toc131536275 \h </w:instrText>
      </w:r>
      <w:r>
        <w:fldChar w:fldCharType="separate"/>
      </w:r>
      <w:r>
        <w:t>342</w:t>
      </w:r>
      <w:r>
        <w:fldChar w:fldCharType="end"/>
      </w:r>
    </w:p>
    <w:p w14:paraId="15C0C3E2" w14:textId="4F043665" w:rsidR="009B1C67" w:rsidRDefault="009B1C6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_Toc131536276 \h </w:instrText>
      </w:r>
      <w:r>
        <w:fldChar w:fldCharType="separate"/>
      </w:r>
      <w:r>
        <w:t>343</w:t>
      </w:r>
      <w:r>
        <w:fldChar w:fldCharType="end"/>
      </w:r>
    </w:p>
    <w:p w14:paraId="1F27734B" w14:textId="2E78D422" w:rsidR="009B1C67" w:rsidRDefault="009B1C67">
      <w:pPr>
        <w:pStyle w:val="TOC3"/>
        <w:rPr>
          <w:rFonts w:asciiTheme="minorHAnsi" w:hAnsiTheme="minorHAnsi" w:cstheme="minorBidi"/>
          <w:sz w:val="22"/>
          <w:szCs w:val="22"/>
          <w:lang w:eastAsia="en-GB"/>
        </w:rPr>
      </w:pPr>
      <w:r w:rsidRPr="00F86F53">
        <w:rPr>
          <w:rFonts w:eastAsia="Osaka"/>
        </w:rPr>
        <w:t>H.7.0</w:t>
      </w:r>
      <w:r>
        <w:rPr>
          <w:rFonts w:asciiTheme="minorHAnsi" w:hAnsiTheme="minorHAnsi" w:cstheme="minorBidi"/>
          <w:sz w:val="22"/>
          <w:szCs w:val="22"/>
          <w:lang w:eastAsia="en-GB"/>
        </w:rPr>
        <w:tab/>
      </w:r>
      <w:r w:rsidRPr="00F86F53">
        <w:rPr>
          <w:rFonts w:eastAsia="Osaka"/>
        </w:rPr>
        <w:t>General</w:t>
      </w:r>
      <w:r>
        <w:tab/>
      </w:r>
      <w:r>
        <w:fldChar w:fldCharType="begin"/>
      </w:r>
      <w:r>
        <w:instrText xml:space="preserve"> PAGEREF _Toc131536277 \h </w:instrText>
      </w:r>
      <w:r>
        <w:fldChar w:fldCharType="separate"/>
      </w:r>
      <w:r>
        <w:t>343</w:t>
      </w:r>
      <w:r>
        <w:fldChar w:fldCharType="end"/>
      </w:r>
    </w:p>
    <w:p w14:paraId="477ED4F2" w14:textId="202FBD27" w:rsidR="009B1C67" w:rsidRDefault="009B1C6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_Toc131536278 \h </w:instrText>
      </w:r>
      <w:r>
        <w:fldChar w:fldCharType="separate"/>
      </w:r>
      <w:r>
        <w:t>344</w:t>
      </w:r>
      <w:r>
        <w:fldChar w:fldCharType="end"/>
      </w:r>
    </w:p>
    <w:p w14:paraId="67BC1371" w14:textId="2FA499C7" w:rsidR="009B1C67" w:rsidRDefault="009B1C6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_Toc131536279 \h </w:instrText>
      </w:r>
      <w:r>
        <w:fldChar w:fldCharType="separate"/>
      </w:r>
      <w:r>
        <w:t>344</w:t>
      </w:r>
      <w:r>
        <w:fldChar w:fldCharType="end"/>
      </w:r>
    </w:p>
    <w:p w14:paraId="3542B37D" w14:textId="798B9D3B" w:rsidR="009B1C67" w:rsidRDefault="009B1C67">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_Toc131536280 \h </w:instrText>
      </w:r>
      <w:r>
        <w:fldChar w:fldCharType="separate"/>
      </w:r>
      <w:r>
        <w:t>345</w:t>
      </w:r>
      <w:r>
        <w:fldChar w:fldCharType="end"/>
      </w:r>
    </w:p>
    <w:p w14:paraId="5AEC894A" w14:textId="6848B41B" w:rsidR="009B1C67" w:rsidRDefault="009B1C67">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_Toc131536281 \h </w:instrText>
      </w:r>
      <w:r>
        <w:fldChar w:fldCharType="separate"/>
      </w:r>
      <w:r>
        <w:t>345</w:t>
      </w:r>
      <w:r>
        <w:fldChar w:fldCharType="end"/>
      </w:r>
    </w:p>
    <w:p w14:paraId="3F5BD5A4" w14:textId="597DEA97" w:rsidR="009B1C67" w:rsidRDefault="009B1C67">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_Toc131536282 \h </w:instrText>
      </w:r>
      <w:r>
        <w:fldChar w:fldCharType="separate"/>
      </w:r>
      <w:r>
        <w:t>345</w:t>
      </w:r>
      <w:r>
        <w:fldChar w:fldCharType="end"/>
      </w:r>
    </w:p>
    <w:p w14:paraId="411FD4C9" w14:textId="6157C760" w:rsidR="009B1C67" w:rsidRDefault="009B1C67">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_Toc131536283 \h </w:instrText>
      </w:r>
      <w:r>
        <w:fldChar w:fldCharType="separate"/>
      </w:r>
      <w:r>
        <w:t>346</w:t>
      </w:r>
      <w:r>
        <w:fldChar w:fldCharType="end"/>
      </w:r>
    </w:p>
    <w:p w14:paraId="7D33058C" w14:textId="1FC2355B" w:rsidR="009B1C67" w:rsidRDefault="009B1C67">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_Toc131536284 \h </w:instrText>
      </w:r>
      <w:r>
        <w:fldChar w:fldCharType="separate"/>
      </w:r>
      <w:r>
        <w:t>347</w:t>
      </w:r>
      <w:r>
        <w:fldChar w:fldCharType="end"/>
      </w:r>
    </w:p>
    <w:p w14:paraId="2968C698" w14:textId="0E72E0D3" w:rsidR="009B1C67" w:rsidRDefault="009B1C67">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_Toc131536285 \h </w:instrText>
      </w:r>
      <w:r>
        <w:fldChar w:fldCharType="separate"/>
      </w:r>
      <w:r>
        <w:t>347</w:t>
      </w:r>
      <w:r>
        <w:fldChar w:fldCharType="end"/>
      </w:r>
    </w:p>
    <w:p w14:paraId="33977D13" w14:textId="4D9B960D" w:rsidR="009B1C67" w:rsidRDefault="009B1C67">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_Toc131536286 \h </w:instrText>
      </w:r>
      <w:r>
        <w:fldChar w:fldCharType="separate"/>
      </w:r>
      <w:r>
        <w:t>347</w:t>
      </w:r>
      <w:r>
        <w:fldChar w:fldCharType="end"/>
      </w:r>
    </w:p>
    <w:p w14:paraId="55A62329" w14:textId="0FE75C3B" w:rsidR="009B1C67" w:rsidRDefault="009B1C67">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_Toc131536287 \h </w:instrText>
      </w:r>
      <w:r>
        <w:fldChar w:fldCharType="separate"/>
      </w:r>
      <w:r>
        <w:t>349</w:t>
      </w:r>
      <w:r>
        <w:fldChar w:fldCharType="end"/>
      </w:r>
    </w:p>
    <w:p w14:paraId="1291781B" w14:textId="59E2686B" w:rsidR="006502C2" w:rsidRPr="008C3753" w:rsidRDefault="009B1C67"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58862537"/>
      <w:bookmarkStart w:id="43" w:name="_Toc61182530"/>
      <w:bookmarkStart w:id="44" w:name="_Toc66727843"/>
      <w:bookmarkStart w:id="45" w:name="_Toc74961646"/>
      <w:bookmarkStart w:id="46" w:name="_Toc75242557"/>
      <w:bookmarkStart w:id="47" w:name="_Toc76544903"/>
      <w:bookmarkStart w:id="48" w:name="_Toc82595003"/>
      <w:bookmarkStart w:id="49" w:name="_Toc89955034"/>
      <w:bookmarkStart w:id="50" w:name="_Toc98773457"/>
      <w:bookmarkStart w:id="51" w:name="_Toc106201216"/>
      <w:bookmarkStart w:id="52" w:name="_Toc115191069"/>
      <w:bookmarkStart w:id="53" w:name="_Toc122012898"/>
      <w:bookmarkStart w:id="54" w:name="_Toc124154986"/>
      <w:bookmarkStart w:id="55" w:name="_Toc131535557"/>
      <w:r w:rsidRPr="008C3753">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58862538"/>
      <w:bookmarkStart w:id="64" w:name="_Toc61182531"/>
      <w:bookmarkStart w:id="65" w:name="_Toc66727844"/>
      <w:bookmarkStart w:id="66" w:name="_Toc74961647"/>
      <w:bookmarkStart w:id="67" w:name="_Toc75242558"/>
      <w:bookmarkStart w:id="68" w:name="_Toc76544904"/>
      <w:bookmarkStart w:id="69" w:name="_Toc82595004"/>
      <w:bookmarkStart w:id="70" w:name="_Toc89955035"/>
      <w:bookmarkStart w:id="71" w:name="_Toc98773458"/>
      <w:bookmarkStart w:id="72" w:name="_Toc106201217"/>
      <w:bookmarkStart w:id="73" w:name="_Toc115191070"/>
      <w:bookmarkStart w:id="74" w:name="_Toc122012899"/>
      <w:bookmarkStart w:id="75" w:name="_Toc124154987"/>
      <w:bookmarkStart w:id="76" w:name="_Toc131535558"/>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58862539"/>
      <w:bookmarkStart w:id="89" w:name="_Toc61182532"/>
      <w:bookmarkStart w:id="90" w:name="_Toc66727845"/>
      <w:bookmarkStart w:id="91" w:name="_Toc74961648"/>
      <w:bookmarkStart w:id="92" w:name="_Toc75242559"/>
      <w:bookmarkStart w:id="93" w:name="_Toc76544905"/>
      <w:bookmarkStart w:id="94" w:name="_Toc82595005"/>
      <w:bookmarkStart w:id="95" w:name="_Toc89955036"/>
      <w:bookmarkStart w:id="96" w:name="_Toc98773459"/>
      <w:bookmarkStart w:id="97" w:name="_Toc106201218"/>
      <w:bookmarkStart w:id="98" w:name="_Toc115191071"/>
      <w:bookmarkStart w:id="99" w:name="_Toc122012900"/>
      <w:bookmarkStart w:id="100" w:name="_Toc124154988"/>
      <w:bookmarkStart w:id="101" w:name="_Toc131535559"/>
      <w:r w:rsidRPr="008C3753">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58862540"/>
      <w:bookmarkStart w:id="110" w:name="_Toc61182533"/>
      <w:bookmarkStart w:id="111" w:name="_Toc66727846"/>
      <w:bookmarkStart w:id="112" w:name="_Toc74961649"/>
      <w:bookmarkStart w:id="113" w:name="_Toc75242560"/>
      <w:bookmarkStart w:id="114" w:name="_Toc76544906"/>
      <w:bookmarkStart w:id="115" w:name="_Toc82595006"/>
      <w:bookmarkStart w:id="116" w:name="_Toc89955037"/>
      <w:bookmarkStart w:id="117" w:name="_Toc98773460"/>
      <w:bookmarkStart w:id="118" w:name="_Toc106201219"/>
      <w:bookmarkStart w:id="119" w:name="_Toc115191072"/>
      <w:bookmarkStart w:id="120" w:name="_Toc122012901"/>
      <w:bookmarkStart w:id="121" w:name="_Toc124154989"/>
      <w:bookmarkStart w:id="122" w:name="_Toc131535560"/>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58862541"/>
      <w:bookmarkStart w:id="136" w:name="_Toc61182534"/>
      <w:bookmarkStart w:id="137" w:name="_Toc66727847"/>
      <w:bookmarkStart w:id="138" w:name="_Toc74961650"/>
      <w:bookmarkStart w:id="139" w:name="_Toc75242561"/>
      <w:bookmarkStart w:id="140" w:name="_Toc76544907"/>
      <w:bookmarkStart w:id="141" w:name="_Toc82595007"/>
      <w:bookmarkStart w:id="142" w:name="_Toc89955038"/>
      <w:bookmarkStart w:id="143" w:name="_Toc98773461"/>
      <w:bookmarkStart w:id="144" w:name="_Toc106201220"/>
      <w:bookmarkStart w:id="145" w:name="_Toc115191073"/>
      <w:bookmarkStart w:id="146" w:name="_Toc122012902"/>
      <w:bookmarkStart w:id="147" w:name="_Toc124154990"/>
      <w:bookmarkStart w:id="148" w:name="_Toc131535561"/>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58862542"/>
      <w:bookmarkStart w:id="158" w:name="_Toc61182535"/>
      <w:bookmarkStart w:id="159" w:name="_Toc66727848"/>
      <w:bookmarkStart w:id="160" w:name="_Toc74961651"/>
      <w:bookmarkStart w:id="161" w:name="_Toc75242562"/>
      <w:bookmarkStart w:id="162" w:name="_Toc76544908"/>
      <w:bookmarkStart w:id="163" w:name="_Toc82595008"/>
      <w:bookmarkStart w:id="164" w:name="_Toc89955039"/>
      <w:bookmarkStart w:id="165" w:name="_Toc98773462"/>
      <w:bookmarkStart w:id="166" w:name="_Toc106201221"/>
      <w:bookmarkStart w:id="167" w:name="_Toc115191074"/>
      <w:bookmarkStart w:id="168" w:name="_Toc122012903"/>
      <w:bookmarkStart w:id="169" w:name="_Toc124154991"/>
      <w:bookmarkStart w:id="170" w:name="_Toc131535562"/>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58862543"/>
      <w:bookmarkStart w:id="180" w:name="_Toc61182536"/>
      <w:bookmarkStart w:id="181" w:name="_Toc66727849"/>
      <w:bookmarkStart w:id="182" w:name="_Toc74961652"/>
      <w:bookmarkStart w:id="183" w:name="_Toc75242563"/>
      <w:bookmarkStart w:id="184" w:name="_Toc76544909"/>
      <w:bookmarkStart w:id="185" w:name="_Toc82595009"/>
      <w:bookmarkStart w:id="186" w:name="_Toc89955040"/>
      <w:bookmarkStart w:id="187" w:name="_Toc98773463"/>
      <w:bookmarkStart w:id="188" w:name="_Toc106201222"/>
      <w:bookmarkStart w:id="189" w:name="_Toc115191075"/>
      <w:bookmarkStart w:id="190" w:name="_Toc122012904"/>
      <w:bookmarkStart w:id="191" w:name="_Toc124154992"/>
      <w:bookmarkStart w:id="192" w:name="_Toc131535563"/>
      <w:r w:rsidRPr="008C3753">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58862544"/>
      <w:bookmarkStart w:id="201" w:name="_Toc61182537"/>
      <w:bookmarkStart w:id="202" w:name="_Toc66727850"/>
      <w:bookmarkStart w:id="203" w:name="_Toc74961653"/>
      <w:bookmarkStart w:id="204" w:name="_Toc75242564"/>
      <w:bookmarkStart w:id="205" w:name="_Toc76544910"/>
      <w:bookmarkStart w:id="206" w:name="_Toc82595010"/>
      <w:bookmarkStart w:id="207" w:name="_Toc89955041"/>
      <w:bookmarkStart w:id="208" w:name="_Toc98773464"/>
      <w:bookmarkStart w:id="209" w:name="_Toc106201223"/>
      <w:bookmarkStart w:id="210" w:name="_Toc115191076"/>
      <w:bookmarkStart w:id="211" w:name="_Toc122012905"/>
      <w:bookmarkStart w:id="212" w:name="_Toc124154993"/>
      <w:bookmarkStart w:id="213" w:name="_Toc131535564"/>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58862545"/>
      <w:bookmarkStart w:id="222" w:name="_Toc61182538"/>
      <w:bookmarkStart w:id="223" w:name="_Toc66727851"/>
      <w:bookmarkStart w:id="224" w:name="_Toc74961654"/>
      <w:bookmarkStart w:id="225" w:name="_Toc75242565"/>
      <w:bookmarkStart w:id="226" w:name="_Toc76544911"/>
      <w:bookmarkStart w:id="227" w:name="_Toc82595011"/>
      <w:bookmarkStart w:id="228" w:name="_Toc89955042"/>
      <w:bookmarkStart w:id="229" w:name="_Toc98773465"/>
      <w:bookmarkStart w:id="230" w:name="_Toc106201224"/>
      <w:bookmarkStart w:id="231" w:name="_Toc115191077"/>
      <w:bookmarkStart w:id="232" w:name="_Toc122012906"/>
      <w:bookmarkStart w:id="233" w:name="_Toc124154994"/>
      <w:bookmarkStart w:id="234" w:name="_Toc131535565"/>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58862546"/>
      <w:bookmarkStart w:id="243" w:name="_Toc61182539"/>
      <w:bookmarkStart w:id="244" w:name="_Toc66727852"/>
      <w:bookmarkStart w:id="245" w:name="_Toc74961655"/>
      <w:bookmarkStart w:id="246" w:name="_Toc75242566"/>
      <w:bookmarkStart w:id="247" w:name="_Toc76544912"/>
      <w:bookmarkStart w:id="248" w:name="_Toc82595012"/>
      <w:bookmarkStart w:id="249" w:name="_Toc89955043"/>
      <w:bookmarkStart w:id="250" w:name="_Toc98773466"/>
      <w:bookmarkStart w:id="251" w:name="_Toc106201225"/>
      <w:bookmarkStart w:id="252" w:name="_Toc115191078"/>
      <w:bookmarkStart w:id="253" w:name="_Toc122012907"/>
      <w:bookmarkStart w:id="254" w:name="_Toc124154995"/>
      <w:bookmarkStart w:id="255" w:name="_Toc131535566"/>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58862547"/>
      <w:bookmarkStart w:id="264" w:name="_Toc61182540"/>
      <w:bookmarkStart w:id="265" w:name="_Toc66727853"/>
      <w:bookmarkStart w:id="266" w:name="_Toc74961656"/>
      <w:bookmarkStart w:id="267" w:name="_Toc75242567"/>
      <w:bookmarkStart w:id="268" w:name="_Toc76544913"/>
      <w:bookmarkStart w:id="269" w:name="_Toc82595013"/>
      <w:bookmarkStart w:id="270" w:name="_Toc89955044"/>
      <w:bookmarkStart w:id="271" w:name="_Toc98773467"/>
      <w:bookmarkStart w:id="272" w:name="_Toc106201226"/>
      <w:bookmarkStart w:id="273" w:name="_Toc115191079"/>
      <w:bookmarkStart w:id="274" w:name="_Toc122012908"/>
      <w:bookmarkStart w:id="275" w:name="_Toc124154996"/>
      <w:bookmarkStart w:id="276" w:name="_Toc131535567"/>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58862548"/>
      <w:bookmarkStart w:id="285" w:name="_Toc61182541"/>
      <w:bookmarkStart w:id="286" w:name="_Toc66727854"/>
      <w:bookmarkStart w:id="287" w:name="_Toc74961657"/>
      <w:bookmarkStart w:id="288" w:name="_Toc75242568"/>
      <w:bookmarkStart w:id="289" w:name="_Toc76544914"/>
      <w:bookmarkStart w:id="290" w:name="_Toc82595014"/>
      <w:bookmarkStart w:id="291" w:name="_Toc89955045"/>
      <w:bookmarkStart w:id="292" w:name="_Toc98773468"/>
      <w:bookmarkStart w:id="293" w:name="_Toc106201227"/>
      <w:bookmarkStart w:id="294" w:name="_Toc115191080"/>
      <w:bookmarkStart w:id="295" w:name="_Toc122012909"/>
      <w:bookmarkStart w:id="296" w:name="_Toc124154997"/>
      <w:bookmarkStart w:id="297" w:name="_Toc131535568"/>
      <w:r w:rsidRPr="008C3753">
        <w:rPr>
          <w:lang w:eastAsia="sv-SE"/>
        </w:rPr>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125ECC"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58862549"/>
      <w:bookmarkStart w:id="306" w:name="_Toc61182542"/>
      <w:bookmarkStart w:id="307" w:name="_Toc66727855"/>
      <w:bookmarkStart w:id="308" w:name="_Toc74961658"/>
      <w:bookmarkStart w:id="309" w:name="_Toc75242569"/>
      <w:bookmarkStart w:id="310" w:name="_Toc76544915"/>
      <w:bookmarkStart w:id="311" w:name="_Toc82595015"/>
      <w:bookmarkStart w:id="312" w:name="_Toc89955046"/>
      <w:bookmarkStart w:id="313" w:name="_Toc98773469"/>
      <w:bookmarkStart w:id="314" w:name="_Toc106201228"/>
      <w:bookmarkStart w:id="315" w:name="_Toc115191081"/>
      <w:bookmarkStart w:id="316" w:name="_Toc122012910"/>
      <w:bookmarkStart w:id="317" w:name="_Toc124154998"/>
      <w:bookmarkStart w:id="318" w:name="_Toc131535569"/>
      <w:r w:rsidRPr="008C3753">
        <w:rPr>
          <w:lang w:eastAsia="sv-SE"/>
        </w:rPr>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58862550"/>
      <w:bookmarkStart w:id="327" w:name="_Toc61182543"/>
      <w:bookmarkStart w:id="328" w:name="_Toc66727856"/>
      <w:bookmarkStart w:id="329" w:name="_Toc74961659"/>
      <w:bookmarkStart w:id="330" w:name="_Toc75242570"/>
      <w:bookmarkStart w:id="331" w:name="_Toc76544916"/>
      <w:bookmarkStart w:id="332" w:name="_Toc82595016"/>
      <w:bookmarkStart w:id="333" w:name="_Toc89955047"/>
      <w:bookmarkStart w:id="334" w:name="_Toc98773470"/>
      <w:bookmarkStart w:id="335" w:name="_Toc106201229"/>
      <w:bookmarkStart w:id="336" w:name="_Toc115191082"/>
      <w:bookmarkStart w:id="337" w:name="_Toc122012911"/>
      <w:bookmarkStart w:id="338" w:name="_Toc124154999"/>
      <w:bookmarkStart w:id="339" w:name="_Toc131535570"/>
      <w:r w:rsidRPr="008C3753">
        <w:rPr>
          <w:lang w:eastAsia="sv-SE"/>
        </w:rPr>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58862551"/>
      <w:bookmarkStart w:id="348" w:name="_Toc61182544"/>
      <w:bookmarkStart w:id="349" w:name="_Toc66727857"/>
      <w:bookmarkStart w:id="350" w:name="_Toc74961660"/>
      <w:bookmarkStart w:id="351" w:name="_Toc75242571"/>
      <w:bookmarkStart w:id="352" w:name="_Toc76544917"/>
      <w:bookmarkStart w:id="353" w:name="_Toc82595017"/>
      <w:bookmarkStart w:id="354" w:name="_Toc89955048"/>
      <w:bookmarkStart w:id="355" w:name="_Toc98773471"/>
      <w:bookmarkStart w:id="356" w:name="_Toc106201230"/>
      <w:bookmarkStart w:id="357" w:name="_Toc115191083"/>
      <w:bookmarkStart w:id="358" w:name="_Toc122012912"/>
      <w:bookmarkStart w:id="359" w:name="_Toc124155000"/>
      <w:bookmarkStart w:id="360" w:name="_Toc131535571"/>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58862552"/>
      <w:bookmarkStart w:id="369" w:name="_Toc61182545"/>
      <w:bookmarkStart w:id="370" w:name="_Toc66727858"/>
      <w:bookmarkStart w:id="371" w:name="_Toc74961661"/>
      <w:bookmarkStart w:id="372" w:name="_Toc75242572"/>
      <w:bookmarkStart w:id="373" w:name="_Toc76544918"/>
      <w:bookmarkStart w:id="374" w:name="_Toc82595018"/>
      <w:bookmarkStart w:id="375" w:name="_Toc89955049"/>
      <w:bookmarkStart w:id="376" w:name="_Toc98773472"/>
      <w:bookmarkStart w:id="377" w:name="_Toc106201231"/>
      <w:bookmarkStart w:id="378" w:name="_Toc115191084"/>
      <w:bookmarkStart w:id="379" w:name="_Toc122012913"/>
      <w:bookmarkStart w:id="380" w:name="_Toc124155001"/>
      <w:bookmarkStart w:id="381" w:name="_Toc131535572"/>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58862553"/>
      <w:bookmarkStart w:id="390" w:name="_Toc61182546"/>
      <w:bookmarkStart w:id="391" w:name="_Toc66727859"/>
      <w:bookmarkStart w:id="392" w:name="_Toc74961662"/>
      <w:bookmarkStart w:id="393" w:name="_Toc75242573"/>
      <w:bookmarkStart w:id="394" w:name="_Toc76544919"/>
      <w:bookmarkStart w:id="395" w:name="_Toc82595019"/>
      <w:bookmarkStart w:id="396" w:name="_Toc89955050"/>
      <w:bookmarkStart w:id="397" w:name="_Toc98773473"/>
      <w:bookmarkStart w:id="398" w:name="_Toc106201232"/>
      <w:bookmarkStart w:id="399" w:name="_Toc115191085"/>
      <w:bookmarkStart w:id="400" w:name="_Toc122012914"/>
      <w:bookmarkStart w:id="401" w:name="_Toc124155002"/>
      <w:bookmarkStart w:id="402" w:name="_Toc131535573"/>
      <w:bookmarkStart w:id="403" w:name="_Hlk500512144"/>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End w:id="403"/>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107.5pt" o:ole="">
            <v:imagedata r:id="rId11" o:title=""/>
          </v:shape>
          <o:OLEObject Type="Embed" ProgID="Word.Picture.8" ShapeID="_x0000_i1025" DrawAspect="Content" ObjectID="_174223944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4223944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58862554"/>
      <w:bookmarkStart w:id="414" w:name="_Toc61182547"/>
      <w:bookmarkStart w:id="415" w:name="_Toc66727860"/>
      <w:bookmarkStart w:id="416" w:name="_Toc74961663"/>
      <w:bookmarkStart w:id="417" w:name="_Toc75242574"/>
      <w:bookmarkStart w:id="418" w:name="_Toc76544920"/>
      <w:bookmarkStart w:id="419" w:name="_Toc82595020"/>
      <w:bookmarkStart w:id="420" w:name="_Toc89955051"/>
      <w:bookmarkStart w:id="421" w:name="_Toc98773474"/>
      <w:bookmarkStart w:id="422" w:name="_Toc106201233"/>
      <w:bookmarkStart w:id="423" w:name="_Toc115191086"/>
      <w:bookmarkStart w:id="424" w:name="_Toc122012915"/>
      <w:bookmarkStart w:id="425" w:name="_Toc124155003"/>
      <w:bookmarkStart w:id="426" w:name="_Toc131535574"/>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7" type="#_x0000_t75" style="width:479pt;height:195.5pt" o:ole="">
            <v:imagedata r:id="rId15" o:title=""/>
          </v:shape>
          <o:OLEObject Type="Embed" ProgID="Word.Picture.8" ShapeID="_x0000_i1027" DrawAspect="Content" ObjectID="_174223945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58862555"/>
      <w:bookmarkStart w:id="436" w:name="_Toc61182548"/>
      <w:bookmarkStart w:id="437" w:name="_Toc66727861"/>
      <w:bookmarkStart w:id="438" w:name="_Toc74961664"/>
      <w:bookmarkStart w:id="439" w:name="_Toc75242575"/>
      <w:bookmarkStart w:id="440" w:name="_Toc76544921"/>
      <w:bookmarkStart w:id="441" w:name="_Toc82595021"/>
      <w:bookmarkStart w:id="442" w:name="_Toc89955052"/>
      <w:bookmarkStart w:id="443" w:name="_Toc98773475"/>
      <w:bookmarkStart w:id="444" w:name="_Toc106201234"/>
      <w:bookmarkStart w:id="445" w:name="_Toc115191087"/>
      <w:bookmarkStart w:id="446" w:name="_Toc122012916"/>
      <w:bookmarkStart w:id="447" w:name="_Toc124155004"/>
      <w:bookmarkStart w:id="448" w:name="_Toc131535575"/>
      <w:r w:rsidRPr="008C3753">
        <w:rPr>
          <w:snapToGrid w:val="0"/>
        </w:rPr>
        <w:t>4.3</w:t>
      </w:r>
      <w:r w:rsidRPr="008C3753">
        <w:rPr>
          <w:snapToGrid w:val="0"/>
        </w:rPr>
        <w:tab/>
      </w:r>
      <w:r w:rsidRPr="008C3753">
        <w:rPr>
          <w:lang w:eastAsia="zh-CN"/>
        </w:rPr>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52" w:name="_Toc29809613"/>
      <w:bookmarkStart w:id="453" w:name="_Toc36644988"/>
      <w:bookmarkStart w:id="454" w:name="_Toc37272042"/>
      <w:bookmarkStart w:id="455" w:name="_Toc45884288"/>
      <w:bookmarkStart w:id="456" w:name="_Toc53182311"/>
      <w:bookmarkStart w:id="457" w:name="_Toc58860052"/>
      <w:bookmarkStart w:id="458" w:name="_Toc58862556"/>
      <w:bookmarkStart w:id="459" w:name="_Toc61182549"/>
      <w:bookmarkStart w:id="460" w:name="_Toc66727862"/>
      <w:bookmarkStart w:id="461" w:name="_Toc74961665"/>
      <w:bookmarkStart w:id="462" w:name="_Toc75242576"/>
      <w:bookmarkStart w:id="463" w:name="_Toc76544922"/>
      <w:bookmarkStart w:id="464" w:name="_Toc82595022"/>
      <w:bookmarkStart w:id="465" w:name="_Toc89955053"/>
      <w:bookmarkStart w:id="466" w:name="_Toc98773476"/>
      <w:bookmarkStart w:id="467" w:name="_Toc106201235"/>
      <w:bookmarkStart w:id="468" w:name="_Toc115191088"/>
      <w:bookmarkStart w:id="469" w:name="_Toc122012917"/>
      <w:bookmarkStart w:id="470" w:name="_Toc124155005"/>
      <w:bookmarkStart w:id="471" w:name="_Toc131535576"/>
      <w:r w:rsidRPr="008C3753">
        <w:rPr>
          <w:lang w:eastAsia="zh-CN"/>
        </w:rPr>
        <w:t>4.4</w:t>
      </w:r>
      <w:r w:rsidRPr="008C3753">
        <w:rPr>
          <w:lang w:eastAsia="zh-CN"/>
        </w:rPr>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58862557"/>
      <w:bookmarkStart w:id="481" w:name="_Toc61182550"/>
      <w:bookmarkStart w:id="482" w:name="_Toc66727863"/>
      <w:bookmarkStart w:id="483" w:name="_Toc74961666"/>
      <w:bookmarkStart w:id="484" w:name="_Toc75242577"/>
      <w:bookmarkStart w:id="485" w:name="_Toc76544923"/>
      <w:bookmarkStart w:id="486" w:name="_Toc82595023"/>
      <w:bookmarkStart w:id="487" w:name="_Toc89955054"/>
      <w:bookmarkStart w:id="488" w:name="_Toc98773477"/>
      <w:bookmarkStart w:id="489" w:name="_Toc106201236"/>
      <w:bookmarkStart w:id="490" w:name="_Toc115191089"/>
      <w:bookmarkStart w:id="491" w:name="_Toc122012918"/>
      <w:bookmarkStart w:id="492" w:name="_Toc124155006"/>
      <w:bookmarkStart w:id="493" w:name="_Toc131535577"/>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58862558"/>
      <w:bookmarkStart w:id="502" w:name="_Toc61182551"/>
      <w:bookmarkStart w:id="503" w:name="_Toc66727864"/>
      <w:bookmarkStart w:id="504" w:name="_Toc74961667"/>
      <w:bookmarkStart w:id="505" w:name="_Toc75242578"/>
      <w:bookmarkStart w:id="506" w:name="_Toc76544924"/>
      <w:bookmarkStart w:id="507" w:name="_Toc82595024"/>
      <w:bookmarkStart w:id="508" w:name="_Toc89955055"/>
      <w:bookmarkStart w:id="509" w:name="_Toc98773478"/>
      <w:bookmarkStart w:id="510" w:name="_Toc106201237"/>
      <w:bookmarkStart w:id="511" w:name="_Toc115191090"/>
      <w:bookmarkStart w:id="512" w:name="_Toc122012919"/>
      <w:bookmarkStart w:id="513" w:name="_Toc124155007"/>
      <w:bookmarkStart w:id="514" w:name="_Toc131535578"/>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58862559"/>
      <w:bookmarkStart w:id="523" w:name="_Toc61182552"/>
      <w:bookmarkStart w:id="524" w:name="_Toc66727865"/>
      <w:bookmarkStart w:id="525" w:name="_Toc74961668"/>
      <w:bookmarkStart w:id="526" w:name="_Toc75242579"/>
      <w:bookmarkStart w:id="527" w:name="_Toc76544925"/>
      <w:bookmarkStart w:id="528" w:name="_Toc82595025"/>
      <w:bookmarkStart w:id="529" w:name="_Toc89955056"/>
      <w:bookmarkStart w:id="530" w:name="_Toc98773479"/>
      <w:bookmarkStart w:id="531" w:name="_Toc106201238"/>
      <w:bookmarkStart w:id="532" w:name="_Toc115191091"/>
      <w:bookmarkStart w:id="533" w:name="_Toc122012920"/>
      <w:bookmarkStart w:id="534" w:name="_Toc124155008"/>
      <w:bookmarkStart w:id="535" w:name="_Toc131535579"/>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58862560"/>
      <w:bookmarkStart w:id="544" w:name="_Toc61182553"/>
      <w:bookmarkStart w:id="545" w:name="_Toc66727866"/>
      <w:bookmarkStart w:id="546" w:name="_Toc74961669"/>
      <w:bookmarkStart w:id="547" w:name="_Toc75242580"/>
      <w:bookmarkStart w:id="548" w:name="_Toc76544926"/>
      <w:bookmarkStart w:id="549" w:name="_Toc82595026"/>
      <w:bookmarkStart w:id="550" w:name="_Toc89955057"/>
      <w:bookmarkStart w:id="551" w:name="_Toc98773480"/>
      <w:bookmarkStart w:id="552" w:name="_Toc106201239"/>
      <w:bookmarkStart w:id="553" w:name="_Toc115191092"/>
      <w:bookmarkStart w:id="554" w:name="_Toc122012921"/>
      <w:bookmarkStart w:id="555" w:name="_Toc124155009"/>
      <w:bookmarkStart w:id="556" w:name="_Toc131535580"/>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57" w:name="_MON_1105856707"/>
    <w:bookmarkStart w:id="558" w:name="_MON_1106037551"/>
    <w:bookmarkStart w:id="559" w:name="_MON_1106051040"/>
    <w:bookmarkEnd w:id="557"/>
    <w:bookmarkEnd w:id="558"/>
    <w:bookmarkEnd w:id="559"/>
    <w:bookmarkStart w:id="560" w:name="_MON_1106136882"/>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pt;height:127.5pt" o:ole="" fillcolor="window">
            <v:imagedata r:id="rId17" o:title=""/>
          </v:shape>
          <o:OLEObject Type="Embed" ProgID="Word.Picture.8" ShapeID="_x0000_i1028" DrawAspect="Content" ObjectID="_174223945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58862561"/>
      <w:bookmarkStart w:id="569" w:name="_Toc61182554"/>
      <w:bookmarkStart w:id="570" w:name="_Toc66727867"/>
      <w:bookmarkStart w:id="571" w:name="_Toc74961670"/>
      <w:bookmarkStart w:id="572" w:name="_Toc75242581"/>
      <w:bookmarkStart w:id="573" w:name="_Toc76544927"/>
      <w:bookmarkStart w:id="574" w:name="_Toc82595027"/>
      <w:bookmarkStart w:id="575" w:name="_Toc89955058"/>
      <w:bookmarkStart w:id="576" w:name="_Toc98773481"/>
      <w:bookmarkStart w:id="577" w:name="_Toc106201240"/>
      <w:bookmarkStart w:id="578" w:name="_Toc115191093"/>
      <w:bookmarkStart w:id="579" w:name="_Toc122012922"/>
      <w:bookmarkStart w:id="580" w:name="_Toc124155010"/>
      <w:bookmarkStart w:id="581" w:name="_Toc131535581"/>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58862562"/>
      <w:bookmarkStart w:id="590" w:name="_Toc61182555"/>
      <w:bookmarkStart w:id="591" w:name="_Toc66727868"/>
      <w:bookmarkStart w:id="592" w:name="_Toc74961671"/>
      <w:bookmarkStart w:id="593" w:name="_Toc75242582"/>
      <w:bookmarkStart w:id="594" w:name="_Toc76544928"/>
      <w:bookmarkStart w:id="595" w:name="_Toc82595028"/>
      <w:bookmarkStart w:id="596" w:name="_Toc89955059"/>
      <w:bookmarkStart w:id="597" w:name="_Toc98773482"/>
      <w:bookmarkStart w:id="598" w:name="_Toc106201241"/>
      <w:bookmarkStart w:id="599" w:name="_Toc115191094"/>
      <w:bookmarkStart w:id="600" w:name="_Toc122012923"/>
      <w:bookmarkStart w:id="601" w:name="_Toc124155011"/>
      <w:bookmarkStart w:id="602" w:name="_Toc131535582"/>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58862563"/>
      <w:bookmarkStart w:id="611" w:name="_Toc61182556"/>
      <w:bookmarkStart w:id="612" w:name="_Toc66727869"/>
      <w:bookmarkStart w:id="613" w:name="_Toc74961672"/>
      <w:bookmarkStart w:id="614" w:name="_Toc75242583"/>
      <w:bookmarkStart w:id="615" w:name="_Toc76544929"/>
      <w:bookmarkStart w:id="616" w:name="_Toc82595029"/>
      <w:bookmarkStart w:id="617" w:name="_Toc89955060"/>
      <w:bookmarkStart w:id="618" w:name="_Toc98773483"/>
      <w:bookmarkStart w:id="619" w:name="_Toc106201242"/>
      <w:bookmarkStart w:id="620" w:name="_Toc115191095"/>
      <w:bookmarkStart w:id="621" w:name="_Toc122012924"/>
      <w:bookmarkStart w:id="622" w:name="_Toc124155012"/>
      <w:bookmarkStart w:id="623" w:name="_Toc131535583"/>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6037602"/>
    <w:bookmarkStart w:id="625" w:name="_MON_1106051095"/>
    <w:bookmarkEnd w:id="624"/>
    <w:bookmarkEnd w:id="625"/>
    <w:bookmarkStart w:id="626" w:name="_MON_1105856815"/>
    <w:bookmarkEnd w:id="62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5pt" o:ole="" fillcolor="window">
            <v:imagedata r:id="rId19" o:title=""/>
          </v:shape>
          <o:OLEObject Type="Embed" ProgID="Word.Picture.8" ShapeID="_x0000_i1029" DrawAspect="Content" ObjectID="_174223945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58862564"/>
      <w:bookmarkStart w:id="635" w:name="_Toc61182557"/>
      <w:bookmarkStart w:id="636" w:name="_Toc66727870"/>
      <w:bookmarkStart w:id="637" w:name="_Toc74961673"/>
      <w:bookmarkStart w:id="638" w:name="_Toc75242584"/>
      <w:bookmarkStart w:id="639" w:name="_Toc76544930"/>
      <w:bookmarkStart w:id="640" w:name="_Toc82595030"/>
      <w:bookmarkStart w:id="641" w:name="_Toc89955061"/>
      <w:bookmarkStart w:id="642" w:name="_Toc98773484"/>
      <w:bookmarkStart w:id="643" w:name="_Toc106201243"/>
      <w:bookmarkStart w:id="644" w:name="_Toc115191096"/>
      <w:bookmarkStart w:id="645" w:name="_Toc122012925"/>
      <w:bookmarkStart w:id="646" w:name="_Toc124155013"/>
      <w:bookmarkStart w:id="647" w:name="_Toc131535584"/>
      <w:r w:rsidRPr="008C3753">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58862565"/>
      <w:bookmarkStart w:id="656" w:name="_Toc61182558"/>
      <w:bookmarkStart w:id="657" w:name="_Toc66727871"/>
      <w:bookmarkStart w:id="658" w:name="_Toc74961674"/>
      <w:bookmarkStart w:id="659" w:name="_Toc75242585"/>
      <w:bookmarkStart w:id="660" w:name="_Toc76544931"/>
      <w:bookmarkStart w:id="661" w:name="_Toc82595031"/>
      <w:bookmarkStart w:id="662" w:name="_Toc89955062"/>
      <w:bookmarkStart w:id="663" w:name="_Toc98773485"/>
      <w:bookmarkStart w:id="664" w:name="_Toc106201244"/>
      <w:bookmarkStart w:id="665" w:name="_Toc115191097"/>
      <w:bookmarkStart w:id="666" w:name="_Toc122012926"/>
      <w:bookmarkStart w:id="667" w:name="_Toc124155014"/>
      <w:bookmarkStart w:id="668" w:name="_Toc131535585"/>
      <w:r w:rsidRPr="008C3753">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58862566"/>
      <w:bookmarkStart w:id="677" w:name="_Toc61182559"/>
      <w:bookmarkStart w:id="678" w:name="_Toc66727872"/>
      <w:bookmarkStart w:id="679" w:name="_Toc74961675"/>
      <w:bookmarkStart w:id="680" w:name="_Toc75242586"/>
      <w:bookmarkStart w:id="681" w:name="_Toc76544932"/>
      <w:bookmarkStart w:id="682" w:name="_Toc82595032"/>
      <w:bookmarkStart w:id="683" w:name="_Toc89955063"/>
      <w:bookmarkStart w:id="684" w:name="_Toc98773486"/>
      <w:bookmarkStart w:id="685" w:name="_Toc106201245"/>
      <w:bookmarkStart w:id="686" w:name="_Toc115191098"/>
      <w:bookmarkStart w:id="687" w:name="_Toc122012927"/>
      <w:bookmarkStart w:id="688" w:name="_Toc124155015"/>
      <w:bookmarkStart w:id="689" w:name="_Toc131535586"/>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58862567"/>
      <w:bookmarkStart w:id="698" w:name="_Toc61182560"/>
      <w:bookmarkStart w:id="699" w:name="_Toc66727873"/>
      <w:bookmarkStart w:id="700" w:name="_Toc74961676"/>
      <w:bookmarkStart w:id="701" w:name="_Toc75242587"/>
      <w:bookmarkStart w:id="702" w:name="_Toc76544933"/>
      <w:bookmarkStart w:id="703" w:name="_Toc82595033"/>
      <w:bookmarkStart w:id="704" w:name="_Toc89955064"/>
      <w:bookmarkStart w:id="705" w:name="_Toc98773487"/>
      <w:bookmarkStart w:id="706" w:name="_Toc106201246"/>
      <w:bookmarkStart w:id="707" w:name="_Toc115191099"/>
      <w:bookmarkStart w:id="708" w:name="_Toc122012928"/>
      <w:bookmarkStart w:id="709" w:name="_Toc124155016"/>
      <w:bookmarkStart w:id="710" w:name="_Toc131535587"/>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58862568"/>
      <w:bookmarkStart w:id="719" w:name="_Toc61182561"/>
      <w:bookmarkStart w:id="720" w:name="_Toc66727874"/>
      <w:bookmarkStart w:id="721" w:name="_Toc74961677"/>
      <w:bookmarkStart w:id="722" w:name="_Toc75242588"/>
      <w:bookmarkStart w:id="723" w:name="_Toc76544934"/>
      <w:bookmarkStart w:id="724" w:name="_Toc82595034"/>
      <w:bookmarkStart w:id="725" w:name="_Toc89955065"/>
      <w:bookmarkStart w:id="726" w:name="_Toc98773488"/>
      <w:bookmarkStart w:id="727" w:name="_Toc106201247"/>
      <w:bookmarkStart w:id="728" w:name="_Toc115191100"/>
      <w:bookmarkStart w:id="729" w:name="_Toc122012929"/>
      <w:bookmarkStart w:id="730" w:name="_Toc124155017"/>
      <w:bookmarkStart w:id="731" w:name="_Toc131535588"/>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58862569"/>
      <w:bookmarkStart w:id="740" w:name="_Toc61182562"/>
      <w:bookmarkStart w:id="741" w:name="_Toc66727875"/>
      <w:bookmarkStart w:id="742" w:name="_Toc74961678"/>
      <w:bookmarkStart w:id="743" w:name="_Toc75242589"/>
      <w:bookmarkStart w:id="744" w:name="_Toc76544935"/>
      <w:bookmarkStart w:id="745" w:name="_Toc82595035"/>
      <w:bookmarkStart w:id="746" w:name="_Toc89955066"/>
      <w:bookmarkStart w:id="747" w:name="_Toc98773489"/>
      <w:bookmarkStart w:id="748" w:name="_Toc106201248"/>
      <w:bookmarkStart w:id="749" w:name="_Toc115191101"/>
      <w:bookmarkStart w:id="750" w:name="_Toc122012930"/>
      <w:bookmarkStart w:id="751" w:name="_Toc124155018"/>
      <w:bookmarkStart w:id="752" w:name="_Toc131535589"/>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223945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58862570"/>
      <w:bookmarkStart w:id="762" w:name="_Toc61182563"/>
      <w:bookmarkStart w:id="763" w:name="_Toc66727876"/>
      <w:bookmarkStart w:id="764" w:name="_Toc74961679"/>
      <w:bookmarkStart w:id="765" w:name="_Toc75242590"/>
      <w:bookmarkStart w:id="766" w:name="_Toc76544936"/>
      <w:bookmarkStart w:id="767" w:name="_Toc82595036"/>
      <w:bookmarkStart w:id="768" w:name="_Toc89955067"/>
      <w:bookmarkStart w:id="769" w:name="_Toc98773490"/>
      <w:bookmarkStart w:id="770" w:name="_Toc106201249"/>
      <w:bookmarkStart w:id="771" w:name="_Toc115191102"/>
      <w:bookmarkStart w:id="772" w:name="_Toc122012931"/>
      <w:bookmarkStart w:id="773" w:name="_Toc124155019"/>
      <w:bookmarkStart w:id="774" w:name="_Toc131535590"/>
      <w:r w:rsidRPr="008C3753">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223945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58862571"/>
      <w:bookmarkStart w:id="784" w:name="_Toc61182564"/>
      <w:bookmarkStart w:id="785" w:name="_Toc66727877"/>
      <w:bookmarkStart w:id="786" w:name="_Toc74961680"/>
      <w:bookmarkStart w:id="787" w:name="_Toc75242591"/>
      <w:bookmarkStart w:id="788" w:name="_Toc76544937"/>
      <w:bookmarkStart w:id="789" w:name="_Toc82595037"/>
      <w:bookmarkStart w:id="790" w:name="_Toc89955068"/>
      <w:bookmarkStart w:id="791" w:name="_Toc98773491"/>
      <w:bookmarkStart w:id="792" w:name="_Toc106201250"/>
      <w:bookmarkStart w:id="793" w:name="_Toc115191103"/>
      <w:bookmarkStart w:id="794" w:name="_Toc122012932"/>
      <w:bookmarkStart w:id="795" w:name="_Toc124155020"/>
      <w:bookmarkStart w:id="796" w:name="_Toc131535591"/>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58862572"/>
      <w:bookmarkStart w:id="805" w:name="_Toc61182565"/>
      <w:bookmarkStart w:id="806" w:name="_Toc66727878"/>
      <w:bookmarkStart w:id="807" w:name="_Toc74961681"/>
      <w:bookmarkStart w:id="808" w:name="_Toc75242592"/>
      <w:bookmarkStart w:id="809" w:name="_Toc76544938"/>
      <w:bookmarkStart w:id="810" w:name="_Toc82595038"/>
      <w:bookmarkStart w:id="811" w:name="_Toc89955069"/>
      <w:bookmarkStart w:id="812" w:name="_Toc98773492"/>
      <w:bookmarkStart w:id="813" w:name="_Toc106201251"/>
      <w:bookmarkStart w:id="814" w:name="_Toc115191104"/>
      <w:bookmarkStart w:id="815" w:name="_Toc122012933"/>
      <w:bookmarkStart w:id="816" w:name="_Toc124155021"/>
      <w:bookmarkStart w:id="817" w:name="_Toc131535592"/>
      <w:r w:rsidRPr="008C3753">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58862573"/>
      <w:bookmarkStart w:id="826" w:name="_Toc61182566"/>
      <w:bookmarkStart w:id="827" w:name="_Toc66727879"/>
      <w:bookmarkStart w:id="828" w:name="_Toc74961682"/>
      <w:bookmarkStart w:id="829" w:name="_Toc75242593"/>
      <w:bookmarkStart w:id="830" w:name="_Toc76544939"/>
      <w:bookmarkStart w:id="831" w:name="_Toc82595039"/>
      <w:bookmarkStart w:id="832" w:name="_Toc89955070"/>
      <w:bookmarkStart w:id="833" w:name="_Toc98773493"/>
      <w:bookmarkStart w:id="834" w:name="_Toc106201252"/>
      <w:bookmarkStart w:id="835" w:name="_Toc115191105"/>
      <w:bookmarkStart w:id="836" w:name="_Toc122012934"/>
      <w:bookmarkStart w:id="837" w:name="_Toc124155022"/>
      <w:bookmarkStart w:id="838" w:name="_Toc131535593"/>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58862574"/>
      <w:bookmarkStart w:id="847" w:name="_Toc61182567"/>
      <w:bookmarkStart w:id="848" w:name="_Toc66727880"/>
      <w:bookmarkStart w:id="849" w:name="_Toc74961683"/>
      <w:bookmarkStart w:id="850" w:name="_Toc75242594"/>
      <w:bookmarkStart w:id="851" w:name="_Toc76544940"/>
      <w:bookmarkStart w:id="852" w:name="_Toc82595040"/>
      <w:bookmarkStart w:id="853" w:name="_Toc89955071"/>
      <w:bookmarkStart w:id="854" w:name="_Toc98773494"/>
      <w:bookmarkStart w:id="855" w:name="_Toc106201253"/>
      <w:bookmarkStart w:id="856" w:name="_Toc115191106"/>
      <w:bookmarkStart w:id="857" w:name="_Toc122012935"/>
      <w:bookmarkStart w:id="858" w:name="_Toc124155023"/>
      <w:bookmarkStart w:id="859" w:name="_Toc131535594"/>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58862575"/>
      <w:bookmarkStart w:id="868" w:name="_Toc61182568"/>
      <w:bookmarkStart w:id="869" w:name="_Toc66727881"/>
      <w:bookmarkStart w:id="870" w:name="_Toc74961684"/>
      <w:bookmarkStart w:id="871" w:name="_Toc75242595"/>
      <w:bookmarkStart w:id="872" w:name="_Toc76544941"/>
      <w:bookmarkStart w:id="873" w:name="_Toc82595041"/>
      <w:bookmarkStart w:id="874" w:name="_Toc89955072"/>
      <w:bookmarkStart w:id="875" w:name="_Toc98773495"/>
      <w:bookmarkStart w:id="876" w:name="_Toc106201254"/>
      <w:bookmarkStart w:id="877" w:name="_Toc115191107"/>
      <w:bookmarkStart w:id="878" w:name="_Toc122012936"/>
      <w:bookmarkStart w:id="879" w:name="_Toc124155024"/>
      <w:bookmarkStart w:id="880" w:name="_Toc131535595"/>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58862576"/>
      <w:bookmarkStart w:id="889" w:name="_Toc61182569"/>
      <w:bookmarkStart w:id="890" w:name="_Toc66727882"/>
      <w:bookmarkStart w:id="891" w:name="_Toc74961685"/>
      <w:bookmarkStart w:id="892" w:name="_Toc75242596"/>
      <w:bookmarkStart w:id="893" w:name="_Toc76544942"/>
      <w:bookmarkStart w:id="894" w:name="_Toc82595042"/>
      <w:bookmarkStart w:id="895" w:name="_Toc89955073"/>
      <w:bookmarkStart w:id="896" w:name="_Toc98773496"/>
      <w:bookmarkStart w:id="897" w:name="_Toc106201255"/>
      <w:bookmarkStart w:id="898" w:name="_Toc115191108"/>
      <w:bookmarkStart w:id="899" w:name="_Toc122012937"/>
      <w:bookmarkStart w:id="900" w:name="_Toc124155025"/>
      <w:bookmarkStart w:id="901" w:name="_Toc131535596"/>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58862577"/>
      <w:bookmarkStart w:id="911" w:name="_Toc61182570"/>
      <w:bookmarkStart w:id="912" w:name="_Toc66727883"/>
      <w:bookmarkStart w:id="913" w:name="_Toc74961686"/>
      <w:bookmarkStart w:id="914" w:name="_Toc75242597"/>
      <w:bookmarkStart w:id="915" w:name="_Toc76544943"/>
      <w:bookmarkStart w:id="916" w:name="_Toc82595043"/>
      <w:bookmarkStart w:id="917" w:name="_Toc89955074"/>
      <w:bookmarkStart w:id="918" w:name="_Toc98773497"/>
      <w:bookmarkStart w:id="919" w:name="_Toc106201256"/>
      <w:bookmarkStart w:id="920" w:name="_Toc115191109"/>
      <w:bookmarkStart w:id="921" w:name="_Toc122012938"/>
      <w:bookmarkStart w:id="922" w:name="_Toc124155026"/>
      <w:bookmarkStart w:id="923" w:name="_Toc131535597"/>
      <w:r w:rsidRPr="008C3753">
        <w:rPr>
          <w:lang w:eastAsia="zh-CN"/>
        </w:rPr>
        <w:t>4.7.3</w:t>
      </w:r>
      <w:r w:rsidRPr="008C3753">
        <w:rPr>
          <w:lang w:eastAsia="zh-CN"/>
        </w:rPr>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58862578"/>
      <w:bookmarkStart w:id="932" w:name="_Toc61182571"/>
      <w:bookmarkStart w:id="933" w:name="_Toc66727884"/>
      <w:bookmarkStart w:id="934" w:name="_Toc74961687"/>
      <w:bookmarkStart w:id="935" w:name="_Toc75242598"/>
      <w:bookmarkStart w:id="936" w:name="_Toc76544944"/>
      <w:bookmarkStart w:id="937" w:name="_Toc82595044"/>
      <w:bookmarkStart w:id="938" w:name="_Toc89955075"/>
      <w:bookmarkStart w:id="939" w:name="_Toc98773498"/>
      <w:bookmarkStart w:id="940" w:name="_Toc106201257"/>
      <w:bookmarkStart w:id="941" w:name="_Toc115191110"/>
      <w:bookmarkStart w:id="942" w:name="_Toc122012939"/>
      <w:bookmarkStart w:id="943" w:name="_Toc124155027"/>
      <w:bookmarkStart w:id="944" w:name="_Toc131535598"/>
      <w:r w:rsidRPr="008C3753">
        <w:t>4.7.3</w:t>
      </w:r>
      <w:r w:rsidRPr="008C3753">
        <w:rPr>
          <w:lang w:eastAsia="zh-CN"/>
        </w:rPr>
        <w:t>.1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58862579"/>
      <w:bookmarkStart w:id="953" w:name="_Toc61182572"/>
      <w:bookmarkStart w:id="954" w:name="_Toc66727885"/>
      <w:bookmarkStart w:id="955" w:name="_Toc74961688"/>
      <w:bookmarkStart w:id="956" w:name="_Toc75242599"/>
      <w:bookmarkStart w:id="957" w:name="_Toc76544945"/>
      <w:bookmarkStart w:id="958" w:name="_Toc82595045"/>
      <w:bookmarkStart w:id="959" w:name="_Toc89955076"/>
      <w:bookmarkStart w:id="960" w:name="_Toc98773499"/>
      <w:bookmarkStart w:id="961" w:name="_Toc106201258"/>
      <w:bookmarkStart w:id="962" w:name="_Toc115191111"/>
      <w:bookmarkStart w:id="963" w:name="_Toc122012940"/>
      <w:bookmarkStart w:id="964" w:name="_Toc124155028"/>
      <w:bookmarkStart w:id="965" w:name="_Toc131535599"/>
      <w:r w:rsidRPr="008C3753">
        <w:t>4.7.3.</w:t>
      </w:r>
      <w:r w:rsidRPr="008C3753">
        <w:rPr>
          <w:lang w:eastAsia="zh-CN"/>
        </w:rPr>
        <w:t>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58862580"/>
      <w:bookmarkStart w:id="974" w:name="_Toc61182573"/>
      <w:bookmarkStart w:id="975" w:name="_Toc66727886"/>
      <w:bookmarkStart w:id="976" w:name="_Toc74961689"/>
      <w:bookmarkStart w:id="977" w:name="_Toc75242600"/>
      <w:bookmarkStart w:id="978" w:name="_Toc76544946"/>
      <w:bookmarkStart w:id="979" w:name="_Toc82595046"/>
      <w:bookmarkStart w:id="980" w:name="_Toc89955077"/>
      <w:bookmarkStart w:id="981" w:name="_Toc98773500"/>
      <w:bookmarkStart w:id="982" w:name="_Toc106201259"/>
      <w:bookmarkStart w:id="983" w:name="_Toc115191112"/>
      <w:bookmarkStart w:id="984" w:name="_Toc122012941"/>
      <w:bookmarkStart w:id="985" w:name="_Toc124155029"/>
      <w:bookmarkStart w:id="986" w:name="_Toc131535600"/>
      <w:r w:rsidRPr="008C3753">
        <w:t>4.7.4</w:t>
      </w:r>
      <w:r w:rsidRPr="008C3753">
        <w:tab/>
      </w:r>
      <w:r w:rsidRPr="008C3753">
        <w:rPr>
          <w:lang w:eastAsia="zh-CN"/>
        </w:rPr>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58862581"/>
      <w:bookmarkStart w:id="995" w:name="_Toc61182574"/>
      <w:bookmarkStart w:id="996" w:name="_Toc66727887"/>
      <w:bookmarkStart w:id="997" w:name="_Toc74961690"/>
      <w:bookmarkStart w:id="998" w:name="_Toc75242601"/>
      <w:bookmarkStart w:id="999" w:name="_Toc76544947"/>
      <w:bookmarkStart w:id="1000" w:name="_Toc82595047"/>
      <w:bookmarkStart w:id="1001" w:name="_Toc89955078"/>
      <w:bookmarkStart w:id="1002" w:name="_Toc98773501"/>
      <w:bookmarkStart w:id="1003" w:name="_Toc106201260"/>
      <w:bookmarkStart w:id="1004" w:name="_Toc115191113"/>
      <w:bookmarkStart w:id="1005" w:name="_Toc122012942"/>
      <w:bookmarkStart w:id="1006" w:name="_Toc124155030"/>
      <w:bookmarkStart w:id="1007" w:name="_Toc131535601"/>
      <w:r w:rsidRPr="008C3753">
        <w:rPr>
          <w:lang w:eastAsia="zh-CN"/>
        </w:rPr>
        <w:t>4.7.4.1</w:t>
      </w:r>
      <w:r w:rsidRPr="008C3753">
        <w:rPr>
          <w:lang w:eastAsia="zh-CN"/>
        </w:rPr>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1008" w:name="OLE_LINK18"/>
      <w:r>
        <w:rPr>
          <w:lang w:eastAsia="zh-CN"/>
        </w:rPr>
        <w:t>component carrier</w:t>
      </w:r>
      <w:bookmarkEnd w:id="100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58862582"/>
      <w:bookmarkStart w:id="1017" w:name="_Toc61182575"/>
      <w:bookmarkStart w:id="1018" w:name="_Toc66727888"/>
      <w:bookmarkStart w:id="1019" w:name="_Toc74961691"/>
      <w:bookmarkStart w:id="1020" w:name="_Toc75242602"/>
      <w:bookmarkStart w:id="1021" w:name="_Toc76544948"/>
      <w:bookmarkStart w:id="1022" w:name="_Toc82595048"/>
      <w:bookmarkStart w:id="1023" w:name="_Toc89955079"/>
      <w:bookmarkStart w:id="1024" w:name="_Toc98773502"/>
      <w:bookmarkStart w:id="1025" w:name="_Toc106201261"/>
      <w:bookmarkStart w:id="1026" w:name="_Toc115191114"/>
      <w:bookmarkStart w:id="1027" w:name="_Toc122012943"/>
      <w:bookmarkStart w:id="1028" w:name="_Toc124155031"/>
      <w:bookmarkStart w:id="1029" w:name="_Toc131535602"/>
      <w:r w:rsidRPr="008C3753">
        <w:t>4.7.4.</w:t>
      </w:r>
      <w:r w:rsidRPr="008C3753">
        <w:rPr>
          <w:lang w:eastAsia="zh-CN"/>
        </w:rPr>
        <w:t>2</w:t>
      </w:r>
      <w:r w:rsidRPr="008C3753">
        <w:tab/>
      </w:r>
      <w:r w:rsidRPr="008C3753">
        <w:rPr>
          <w:lang w:eastAsia="zh-CN"/>
        </w:rPr>
        <w:t xml:space="preserve">NRTC2 </w:t>
      </w:r>
      <w:r w:rsidRPr="008C3753">
        <w:t>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58862583"/>
      <w:bookmarkStart w:id="1038" w:name="_Toc61182576"/>
      <w:bookmarkStart w:id="1039" w:name="_Toc66727889"/>
      <w:bookmarkStart w:id="1040" w:name="_Toc74961692"/>
      <w:bookmarkStart w:id="1041" w:name="_Toc75242603"/>
      <w:bookmarkStart w:id="1042" w:name="_Toc76544949"/>
      <w:bookmarkStart w:id="1043" w:name="_Toc82595049"/>
      <w:bookmarkStart w:id="1044" w:name="_Toc89955080"/>
      <w:bookmarkStart w:id="1045" w:name="_Toc98773503"/>
      <w:bookmarkStart w:id="1046" w:name="_Toc106201262"/>
      <w:bookmarkStart w:id="1047" w:name="_Toc115191115"/>
      <w:bookmarkStart w:id="1048" w:name="_Toc122012944"/>
      <w:bookmarkStart w:id="1049" w:name="_Toc124155032"/>
      <w:bookmarkStart w:id="1050" w:name="_Toc131535603"/>
      <w:r w:rsidRPr="008C3753">
        <w:t>4.7.5</w:t>
      </w:r>
      <w:r w:rsidRPr="008C3753">
        <w:tab/>
        <w:t>NRTC3: Non-contiguo</w:t>
      </w:r>
      <w:r w:rsidRPr="008C3753">
        <w:rPr>
          <w:lang w:eastAsia="zh-CN"/>
        </w:rPr>
        <w:t>u</w:t>
      </w:r>
      <w:r w:rsidRPr="008C3753">
        <w:t>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58862584"/>
      <w:bookmarkStart w:id="1059" w:name="_Toc61182577"/>
      <w:bookmarkStart w:id="1060" w:name="_Toc66727890"/>
      <w:bookmarkStart w:id="1061" w:name="_Toc74961693"/>
      <w:bookmarkStart w:id="1062" w:name="_Toc75242604"/>
      <w:bookmarkStart w:id="1063" w:name="_Toc76544950"/>
      <w:bookmarkStart w:id="1064" w:name="_Toc82595050"/>
      <w:bookmarkStart w:id="1065" w:name="_Toc89955081"/>
      <w:bookmarkStart w:id="1066" w:name="_Toc98773504"/>
      <w:bookmarkStart w:id="1067" w:name="_Toc106201263"/>
      <w:bookmarkStart w:id="1068" w:name="_Toc115191116"/>
      <w:bookmarkStart w:id="1069" w:name="_Toc122012945"/>
      <w:bookmarkStart w:id="1070" w:name="_Toc124155033"/>
      <w:bookmarkStart w:id="1071" w:name="_Toc131535604"/>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58862585"/>
      <w:bookmarkStart w:id="1080" w:name="_Toc61182578"/>
      <w:bookmarkStart w:id="1081" w:name="_Toc66727891"/>
      <w:bookmarkStart w:id="1082" w:name="_Toc74961694"/>
      <w:bookmarkStart w:id="1083" w:name="_Toc75242605"/>
      <w:bookmarkStart w:id="1084" w:name="_Toc76544951"/>
      <w:bookmarkStart w:id="1085" w:name="_Toc82595051"/>
      <w:bookmarkStart w:id="1086" w:name="_Toc89955082"/>
      <w:bookmarkStart w:id="1087" w:name="_Toc98773505"/>
      <w:bookmarkStart w:id="1088" w:name="_Toc106201264"/>
      <w:bookmarkStart w:id="1089" w:name="_Toc115191117"/>
      <w:bookmarkStart w:id="1090" w:name="_Toc122012946"/>
      <w:bookmarkStart w:id="1091" w:name="_Toc124155034"/>
      <w:bookmarkStart w:id="1092" w:name="_Toc131535605"/>
      <w:r w:rsidRPr="008C3753">
        <w:rPr>
          <w:lang w:eastAsia="zh-CN"/>
        </w:rPr>
        <w:t>4.7.5.2</w:t>
      </w:r>
      <w:r w:rsidRPr="008C3753">
        <w:rPr>
          <w:lang w:eastAsia="zh-CN"/>
        </w:rPr>
        <w:tab/>
      </w:r>
      <w:r w:rsidRPr="008C3753">
        <w:t xml:space="preserve">NRTC3 </w:t>
      </w:r>
      <w:r w:rsidRPr="008C3753">
        <w:rPr>
          <w:lang w:eastAsia="zh-CN"/>
        </w:rPr>
        <w:t>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58862586"/>
      <w:bookmarkStart w:id="1101" w:name="_Toc61182579"/>
      <w:bookmarkStart w:id="1102" w:name="_Toc66727892"/>
      <w:bookmarkStart w:id="1103" w:name="_Toc74961695"/>
      <w:bookmarkStart w:id="1104" w:name="_Toc75242606"/>
      <w:bookmarkStart w:id="1105" w:name="_Toc76544952"/>
      <w:bookmarkStart w:id="1106" w:name="_Toc82595052"/>
      <w:bookmarkStart w:id="1107" w:name="_Toc89955083"/>
      <w:bookmarkStart w:id="1108" w:name="_Toc98773506"/>
      <w:bookmarkStart w:id="1109" w:name="_Toc106201265"/>
      <w:bookmarkStart w:id="1110" w:name="_Toc115191118"/>
      <w:bookmarkStart w:id="1111" w:name="_Toc122012947"/>
      <w:bookmarkStart w:id="1112" w:name="_Toc124155035"/>
      <w:bookmarkStart w:id="1113" w:name="_Toc131535606"/>
      <w:r w:rsidRPr="008C3753">
        <w:rPr>
          <w:lang w:eastAsia="zh-CN"/>
        </w:rPr>
        <w:t>4.7.6</w:t>
      </w:r>
      <w:r w:rsidRPr="008C3753">
        <w:tab/>
        <w:t xml:space="preserve">NRTC4: Multi-band </w:t>
      </w:r>
      <w:r w:rsidRPr="008C3753">
        <w:rPr>
          <w:lang w:eastAsia="zh-CN"/>
        </w:rPr>
        <w:t>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58862587"/>
      <w:bookmarkStart w:id="1122" w:name="_Toc61182580"/>
      <w:bookmarkStart w:id="1123" w:name="_Toc66727893"/>
      <w:bookmarkStart w:id="1124" w:name="_Toc74961696"/>
      <w:bookmarkStart w:id="1125" w:name="_Toc75242607"/>
      <w:bookmarkStart w:id="1126" w:name="_Toc76544953"/>
      <w:bookmarkStart w:id="1127" w:name="_Toc82595053"/>
      <w:bookmarkStart w:id="1128" w:name="_Toc89955084"/>
      <w:bookmarkStart w:id="1129" w:name="_Toc98773507"/>
      <w:bookmarkStart w:id="1130" w:name="_Toc106201266"/>
      <w:bookmarkStart w:id="1131" w:name="_Toc115191119"/>
      <w:bookmarkStart w:id="1132" w:name="_Toc122012948"/>
      <w:bookmarkStart w:id="1133" w:name="_Toc124155036"/>
      <w:bookmarkStart w:id="1134" w:name="_Toc131535607"/>
      <w:r w:rsidRPr="008C3753">
        <w:rPr>
          <w:lang w:eastAsia="zh-CN"/>
        </w:rPr>
        <w:t>4.7.6</w:t>
      </w:r>
      <w:r w:rsidRPr="008C3753">
        <w:t>.1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58862588"/>
      <w:bookmarkStart w:id="1143" w:name="_Toc61182581"/>
      <w:bookmarkStart w:id="1144" w:name="_Toc66727894"/>
      <w:bookmarkStart w:id="1145" w:name="_Toc74961697"/>
      <w:bookmarkStart w:id="1146" w:name="_Toc75242608"/>
      <w:bookmarkStart w:id="1147" w:name="_Toc76544954"/>
      <w:bookmarkStart w:id="1148" w:name="_Toc82595054"/>
      <w:bookmarkStart w:id="1149" w:name="_Toc89955085"/>
      <w:bookmarkStart w:id="1150" w:name="_Toc98773508"/>
      <w:bookmarkStart w:id="1151" w:name="_Toc106201267"/>
      <w:bookmarkStart w:id="1152" w:name="_Toc115191120"/>
      <w:bookmarkStart w:id="1153" w:name="_Toc122012949"/>
      <w:bookmarkStart w:id="1154" w:name="_Toc124155037"/>
      <w:bookmarkStart w:id="1155" w:name="_Toc131535608"/>
      <w:r w:rsidRPr="008C3753">
        <w:rPr>
          <w:lang w:eastAsia="zh-CN"/>
        </w:rPr>
        <w:t>4.7.6</w:t>
      </w:r>
      <w:r w:rsidRPr="008C3753">
        <w:t>.2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58862589"/>
      <w:bookmarkStart w:id="1164" w:name="_Toc61182582"/>
      <w:bookmarkStart w:id="1165" w:name="_Toc66727895"/>
      <w:bookmarkStart w:id="1166" w:name="_Toc74961698"/>
      <w:bookmarkStart w:id="1167" w:name="_Toc75242609"/>
      <w:bookmarkStart w:id="1168" w:name="_Toc76544955"/>
      <w:bookmarkStart w:id="1169" w:name="_Toc82595055"/>
      <w:bookmarkStart w:id="1170" w:name="_Toc89955086"/>
      <w:bookmarkStart w:id="1171" w:name="_Toc98773509"/>
      <w:bookmarkStart w:id="1172" w:name="_Toc106201268"/>
      <w:bookmarkStart w:id="1173" w:name="_Toc115191121"/>
      <w:bookmarkStart w:id="1174" w:name="_Toc122012950"/>
      <w:bookmarkStart w:id="1175" w:name="_Toc124155038"/>
      <w:bookmarkStart w:id="1176" w:name="_Toc131535609"/>
      <w:r w:rsidRPr="008C3753">
        <w:rPr>
          <w:lang w:eastAsia="zh-CN"/>
        </w:rPr>
        <w:t>4.7.7</w:t>
      </w:r>
      <w:r w:rsidRPr="008C3753">
        <w:tab/>
        <w:t xml:space="preserve">NRTC5: Multi-band </w:t>
      </w:r>
      <w:r w:rsidRPr="008C3753">
        <w:rPr>
          <w:lang w:eastAsia="zh-CN"/>
        </w:rPr>
        <w:t>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58862590"/>
      <w:bookmarkStart w:id="1185" w:name="_Toc61182583"/>
      <w:bookmarkStart w:id="1186" w:name="_Toc66727896"/>
      <w:bookmarkStart w:id="1187" w:name="_Toc74961699"/>
      <w:bookmarkStart w:id="1188" w:name="_Toc75242610"/>
      <w:bookmarkStart w:id="1189" w:name="_Toc76544956"/>
      <w:bookmarkStart w:id="1190" w:name="_Toc82595056"/>
      <w:bookmarkStart w:id="1191" w:name="_Toc89955087"/>
      <w:bookmarkStart w:id="1192" w:name="_Toc98773510"/>
      <w:bookmarkStart w:id="1193" w:name="_Toc106201269"/>
      <w:bookmarkStart w:id="1194" w:name="_Toc115191122"/>
      <w:bookmarkStart w:id="1195" w:name="_Toc122012951"/>
      <w:bookmarkStart w:id="1196" w:name="_Toc124155039"/>
      <w:bookmarkStart w:id="1197" w:name="_Toc131535610"/>
      <w:r w:rsidRPr="008C3753">
        <w:rPr>
          <w:lang w:eastAsia="zh-CN"/>
        </w:rPr>
        <w:t>4.7.7</w:t>
      </w:r>
      <w:r w:rsidRPr="008C3753">
        <w:t>.1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58862591"/>
      <w:bookmarkStart w:id="1206" w:name="_Toc61182584"/>
      <w:bookmarkStart w:id="1207" w:name="_Toc66727897"/>
      <w:bookmarkStart w:id="1208" w:name="_Toc74961700"/>
      <w:bookmarkStart w:id="1209" w:name="_Toc75242611"/>
      <w:bookmarkStart w:id="1210" w:name="_Toc76544957"/>
      <w:bookmarkStart w:id="1211" w:name="_Toc82595057"/>
      <w:bookmarkStart w:id="1212" w:name="_Toc89955088"/>
      <w:bookmarkStart w:id="1213" w:name="_Toc98773511"/>
      <w:bookmarkStart w:id="1214" w:name="_Toc106201270"/>
      <w:bookmarkStart w:id="1215" w:name="_Toc115191123"/>
      <w:bookmarkStart w:id="1216" w:name="_Toc122012952"/>
      <w:bookmarkStart w:id="1217" w:name="_Toc124155040"/>
      <w:bookmarkStart w:id="1218" w:name="_Toc131535611"/>
      <w:r w:rsidRPr="008C3753">
        <w:rPr>
          <w:lang w:eastAsia="zh-CN"/>
        </w:rPr>
        <w:t>4.7.7</w:t>
      </w:r>
      <w:r w:rsidRPr="008C3753">
        <w:t>.2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219" w:name="_Toc82595058"/>
      <w:bookmarkStart w:id="1220" w:name="_Toc89955089"/>
      <w:bookmarkStart w:id="1221" w:name="_Toc98773512"/>
      <w:bookmarkStart w:id="1222" w:name="_Toc106201271"/>
      <w:bookmarkStart w:id="1223" w:name="_Toc115191124"/>
      <w:bookmarkStart w:id="1224" w:name="_Toc122012953"/>
      <w:bookmarkStart w:id="1225" w:name="_Toc124155041"/>
      <w:bookmarkStart w:id="1226" w:name="_Toc131535612"/>
      <w:bookmarkStart w:id="1227" w:name="_Toc82595059"/>
      <w:bookmarkStart w:id="1228"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219"/>
      <w:bookmarkEnd w:id="1220"/>
      <w:bookmarkEnd w:id="1221"/>
      <w:bookmarkEnd w:id="1222"/>
      <w:bookmarkEnd w:id="1223"/>
      <w:bookmarkEnd w:id="1224"/>
      <w:bookmarkEnd w:id="1225"/>
      <w:bookmarkEnd w:id="1226"/>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229" w:name="_Toc98773513"/>
      <w:bookmarkStart w:id="1230" w:name="_Toc106201272"/>
      <w:bookmarkStart w:id="1231" w:name="_Toc115191125"/>
      <w:bookmarkStart w:id="1232" w:name="_Toc122012954"/>
      <w:bookmarkStart w:id="1233" w:name="_Toc124155042"/>
      <w:bookmarkStart w:id="1234" w:name="_Toc131535613"/>
      <w:r w:rsidRPr="00E345E3">
        <w:t>4.7.</w:t>
      </w:r>
      <w:r>
        <w:t>8</w:t>
      </w:r>
      <w:r w:rsidRPr="00E345E3">
        <w:rPr>
          <w:lang w:eastAsia="zh-CN"/>
        </w:rPr>
        <w:t>.1</w:t>
      </w:r>
      <w:r w:rsidRPr="00E345E3">
        <w:tab/>
        <w:t>NRTC6 generation</w:t>
      </w:r>
      <w:bookmarkEnd w:id="1227"/>
      <w:bookmarkEnd w:id="1228"/>
      <w:bookmarkEnd w:id="1229"/>
      <w:bookmarkEnd w:id="1230"/>
      <w:bookmarkEnd w:id="1231"/>
      <w:bookmarkEnd w:id="1232"/>
      <w:bookmarkEnd w:id="1233"/>
      <w:bookmarkEnd w:id="1234"/>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235" w:name="_Toc82595060"/>
      <w:bookmarkStart w:id="1236" w:name="_Toc89955091"/>
      <w:bookmarkStart w:id="1237" w:name="_Toc98773514"/>
      <w:bookmarkStart w:id="1238" w:name="_Toc106201273"/>
      <w:bookmarkStart w:id="1239" w:name="_Toc115191126"/>
      <w:bookmarkStart w:id="1240" w:name="_Toc122012955"/>
      <w:bookmarkStart w:id="1241" w:name="_Toc124155043"/>
      <w:bookmarkStart w:id="1242" w:name="_Toc131535614"/>
      <w:r w:rsidRPr="00E345E3">
        <w:t>4.7.</w:t>
      </w:r>
      <w:r>
        <w:t>8</w:t>
      </w:r>
      <w:r w:rsidRPr="00E345E3">
        <w:t>.</w:t>
      </w:r>
      <w:r w:rsidRPr="00E345E3">
        <w:rPr>
          <w:lang w:eastAsia="zh-CN"/>
        </w:rPr>
        <w:t>2</w:t>
      </w:r>
      <w:r w:rsidRPr="00E345E3">
        <w:tab/>
        <w:t>NRTC6 power allocation</w:t>
      </w:r>
      <w:bookmarkEnd w:id="1235"/>
      <w:bookmarkEnd w:id="1236"/>
      <w:bookmarkEnd w:id="1237"/>
      <w:bookmarkEnd w:id="1238"/>
      <w:bookmarkEnd w:id="1239"/>
      <w:bookmarkEnd w:id="1240"/>
      <w:bookmarkEnd w:id="1241"/>
      <w:bookmarkEnd w:id="1242"/>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243" w:name="_Toc21099851"/>
      <w:bookmarkStart w:id="1244" w:name="_Toc29809649"/>
      <w:bookmarkStart w:id="1245" w:name="_Toc36645024"/>
      <w:bookmarkStart w:id="1246" w:name="_Toc37272078"/>
      <w:bookmarkStart w:id="1247" w:name="_Toc45884324"/>
      <w:bookmarkStart w:id="1248" w:name="_Toc53182347"/>
      <w:bookmarkStart w:id="1249" w:name="_Toc58860088"/>
      <w:bookmarkStart w:id="1250" w:name="_Toc58862592"/>
      <w:bookmarkStart w:id="1251" w:name="_Toc61182585"/>
      <w:bookmarkStart w:id="1252" w:name="_Toc66727898"/>
      <w:bookmarkStart w:id="1253" w:name="_Toc74961701"/>
      <w:bookmarkStart w:id="1254" w:name="_Toc75242612"/>
      <w:bookmarkStart w:id="1255" w:name="_Toc76544958"/>
      <w:bookmarkStart w:id="1256" w:name="_Toc82595061"/>
      <w:bookmarkStart w:id="1257" w:name="_Toc89955092"/>
      <w:bookmarkStart w:id="1258" w:name="_Toc98773515"/>
      <w:bookmarkStart w:id="1259" w:name="_Toc106201274"/>
      <w:bookmarkStart w:id="1260" w:name="_Toc115191127"/>
      <w:bookmarkStart w:id="1261" w:name="_Toc122012956"/>
      <w:bookmarkStart w:id="1262" w:name="_Toc124155044"/>
      <w:bookmarkStart w:id="1263" w:name="_Toc131535615"/>
      <w:r w:rsidRPr="008C3753">
        <w:t>4.8</w:t>
      </w:r>
      <w:r w:rsidR="0071353E" w:rsidRPr="008C3753">
        <w:tab/>
      </w:r>
      <w:r w:rsidRPr="008C3753">
        <w:t>Applicability of requirements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F398A65" w14:textId="77777777" w:rsidR="0098607D" w:rsidRPr="008C3753" w:rsidRDefault="0098607D" w:rsidP="0098607D">
      <w:pPr>
        <w:pStyle w:val="Heading3"/>
        <w:rPr>
          <w:rFonts w:eastAsia="SimSun"/>
        </w:rPr>
      </w:pPr>
      <w:bookmarkStart w:id="1264" w:name="_Toc21099852"/>
      <w:bookmarkStart w:id="1265" w:name="_Toc29809650"/>
      <w:bookmarkStart w:id="1266" w:name="_Toc36645025"/>
      <w:bookmarkStart w:id="1267" w:name="_Toc37272079"/>
      <w:bookmarkStart w:id="1268" w:name="_Toc45884325"/>
      <w:bookmarkStart w:id="1269" w:name="_Toc53182348"/>
      <w:bookmarkStart w:id="1270" w:name="_Toc58860089"/>
      <w:bookmarkStart w:id="1271" w:name="_Toc58862593"/>
      <w:bookmarkStart w:id="1272" w:name="_Toc61182586"/>
      <w:bookmarkStart w:id="1273" w:name="_Toc66727899"/>
      <w:bookmarkStart w:id="1274" w:name="_Toc74961702"/>
      <w:bookmarkStart w:id="1275" w:name="_Toc75242613"/>
      <w:bookmarkStart w:id="1276" w:name="_Toc76544959"/>
      <w:bookmarkStart w:id="1277" w:name="_Toc82595062"/>
      <w:bookmarkStart w:id="1278" w:name="_Toc89955093"/>
      <w:bookmarkStart w:id="1279" w:name="_Toc98773516"/>
      <w:bookmarkStart w:id="1280" w:name="_Toc106201275"/>
      <w:bookmarkStart w:id="1281" w:name="_Toc115191128"/>
      <w:bookmarkStart w:id="1282" w:name="_Toc122012957"/>
      <w:bookmarkStart w:id="1283" w:name="_Toc124155045"/>
      <w:bookmarkStart w:id="1284" w:name="_Toc131535616"/>
      <w:r w:rsidRPr="008C3753">
        <w:t>4.8.1</w:t>
      </w:r>
      <w:r w:rsidRPr="008C3753">
        <w:tab/>
      </w:r>
      <w:r w:rsidRPr="008C3753">
        <w:rPr>
          <w:rFonts w:eastAsia="SimSun"/>
        </w:rPr>
        <w:t>General</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D7F421F" w14:textId="77777777" w:rsidR="0098607D" w:rsidRPr="008C3753" w:rsidRDefault="0098607D" w:rsidP="0098607D">
      <w:pPr>
        <w:pStyle w:val="Heading3"/>
        <w:rPr>
          <w:rFonts w:eastAsia="SimSun"/>
        </w:rPr>
      </w:pPr>
      <w:bookmarkStart w:id="1285" w:name="_Toc21099853"/>
      <w:bookmarkStart w:id="1286" w:name="_Toc29809651"/>
      <w:bookmarkStart w:id="1287" w:name="_Toc36645026"/>
      <w:bookmarkStart w:id="1288" w:name="_Toc37272080"/>
      <w:bookmarkStart w:id="1289" w:name="_Toc45884326"/>
      <w:bookmarkStart w:id="1290" w:name="_Toc53182349"/>
      <w:bookmarkStart w:id="1291" w:name="_Toc58860090"/>
      <w:bookmarkStart w:id="1292" w:name="_Toc58862594"/>
      <w:bookmarkStart w:id="1293" w:name="_Toc61182587"/>
      <w:bookmarkStart w:id="1294" w:name="_Toc66727900"/>
      <w:bookmarkStart w:id="1295" w:name="_Toc74961703"/>
      <w:bookmarkStart w:id="1296" w:name="_Toc75242614"/>
      <w:bookmarkStart w:id="1297" w:name="_Toc76544960"/>
      <w:bookmarkStart w:id="1298" w:name="_Toc82595063"/>
      <w:bookmarkStart w:id="1299" w:name="_Toc89955094"/>
      <w:bookmarkStart w:id="1300" w:name="_Toc98773517"/>
      <w:bookmarkStart w:id="1301" w:name="_Toc106201276"/>
      <w:bookmarkStart w:id="1302" w:name="_Toc115191129"/>
      <w:bookmarkStart w:id="1303" w:name="_Toc122012958"/>
      <w:bookmarkStart w:id="1304" w:name="_Toc124155046"/>
      <w:bookmarkStart w:id="1305" w:name="_Toc131535617"/>
      <w:r w:rsidRPr="008C3753">
        <w:t>4.8.2</w:t>
      </w:r>
      <w:r w:rsidRPr="008C3753">
        <w:tab/>
      </w:r>
      <w:r w:rsidRPr="008C3753">
        <w:rPr>
          <w:rFonts w:eastAsia="SimSun"/>
        </w:rPr>
        <w:t>Requirement set applicability</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06" w:name="_Toc21099854"/>
      <w:bookmarkStart w:id="1307" w:name="_Toc29809652"/>
      <w:bookmarkStart w:id="1308" w:name="_Toc36645027"/>
      <w:bookmarkStart w:id="1309" w:name="_Toc37272081"/>
      <w:bookmarkStart w:id="1310" w:name="_Toc45884327"/>
      <w:bookmarkStart w:id="1311" w:name="_Toc53182350"/>
      <w:bookmarkStart w:id="1312" w:name="_Toc58860091"/>
      <w:bookmarkStart w:id="1313" w:name="_Toc58862595"/>
      <w:bookmarkStart w:id="1314" w:name="_Toc61182588"/>
      <w:bookmarkStart w:id="1315" w:name="_Toc66727901"/>
      <w:bookmarkStart w:id="1316" w:name="_Toc74961704"/>
      <w:bookmarkStart w:id="1317" w:name="_Toc75242615"/>
      <w:bookmarkStart w:id="1318" w:name="_Toc76544961"/>
      <w:bookmarkStart w:id="1319" w:name="_Toc82595064"/>
      <w:bookmarkStart w:id="1320" w:name="_Toc89955095"/>
      <w:bookmarkStart w:id="1321" w:name="_Toc98773518"/>
      <w:bookmarkStart w:id="1322" w:name="_Toc106201277"/>
      <w:bookmarkStart w:id="1323" w:name="_Toc115191130"/>
      <w:bookmarkStart w:id="1324" w:name="_Toc122012959"/>
      <w:bookmarkStart w:id="1325" w:name="_Toc124155047"/>
      <w:bookmarkStart w:id="1326" w:name="_Toc13153561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327" w:name="OLE_LINK348"/>
      <w:bookmarkStart w:id="1328"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329" w:name="OLE_LINK397"/>
            <w:bookmarkStart w:id="1330" w:name="OLE_LINK398"/>
            <w:r w:rsidRPr="00F308BA">
              <w:rPr>
                <w:rFonts w:eastAsia="SimSun"/>
                <w:snapToGrid w:val="0"/>
                <w:lang w:eastAsia="zh-CN"/>
              </w:rPr>
              <w:t>, SC (Note 2)</w:t>
            </w:r>
            <w:bookmarkEnd w:id="1329"/>
            <w:bookmarkEnd w:id="1330"/>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331" w:name="OLE_LINK395"/>
            <w:bookmarkStart w:id="1332"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331"/>
            <w:bookmarkEnd w:id="1332"/>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3" w:name="_Toc21099855"/>
      <w:bookmarkStart w:id="1334" w:name="_Toc29809653"/>
      <w:bookmarkStart w:id="1335" w:name="_Toc36645028"/>
      <w:bookmarkStart w:id="1336" w:name="_Toc37272082"/>
      <w:bookmarkStart w:id="1337" w:name="_Toc45884328"/>
      <w:bookmarkStart w:id="1338" w:name="_Toc53182351"/>
      <w:bookmarkStart w:id="1339" w:name="_Toc58860092"/>
      <w:bookmarkStart w:id="1340" w:name="_Toc58862596"/>
      <w:bookmarkStart w:id="1341" w:name="_Toc61182589"/>
      <w:bookmarkStart w:id="1342" w:name="_Toc66727902"/>
      <w:bookmarkStart w:id="1343" w:name="_Toc74961705"/>
      <w:bookmarkStart w:id="1344" w:name="_Toc75242616"/>
      <w:bookmarkStart w:id="1345" w:name="_Toc76544962"/>
      <w:bookmarkStart w:id="1346" w:name="_Toc82595065"/>
      <w:bookmarkStart w:id="1347" w:name="_Toc89955096"/>
      <w:bookmarkStart w:id="1348" w:name="_Toc98773519"/>
      <w:bookmarkStart w:id="1349" w:name="_Toc106201278"/>
      <w:bookmarkStart w:id="1350" w:name="_Toc115191131"/>
      <w:bookmarkStart w:id="1351" w:name="_Toc122012960"/>
      <w:bookmarkStart w:id="1352" w:name="_Toc124155048"/>
      <w:bookmarkStart w:id="1353" w:name="_Toc13153561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54" w:name="OLE_LINK357"/>
      <w:bookmarkStart w:id="1355" w:name="OLE_LINK358"/>
      <w:bookmarkStart w:id="1356"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357" w:name="_Toc122012961"/>
      <w:bookmarkStart w:id="1358" w:name="_Toc124155049"/>
      <w:bookmarkStart w:id="1359" w:name="_Toc131535620"/>
      <w:r w:rsidRPr="00E33F60">
        <w:t>4.8.</w:t>
      </w:r>
      <w:r>
        <w:t>5</w:t>
      </w:r>
      <w:r w:rsidRPr="00E33F60">
        <w:tab/>
        <w:t>A</w:t>
      </w:r>
      <w:r>
        <w:t>dditional conformance</w:t>
      </w:r>
      <w:bookmarkEnd w:id="1357"/>
      <w:bookmarkEnd w:id="1358"/>
      <w:bookmarkEnd w:id="135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360" w:name="_Toc21099856"/>
      <w:bookmarkStart w:id="1361" w:name="_Toc29809654"/>
      <w:bookmarkStart w:id="1362" w:name="_Toc36645029"/>
      <w:bookmarkStart w:id="1363" w:name="_Toc37272083"/>
      <w:bookmarkStart w:id="1364" w:name="_Toc45884329"/>
      <w:bookmarkStart w:id="1365" w:name="_Toc53182352"/>
      <w:bookmarkStart w:id="1366" w:name="_Toc58860093"/>
      <w:bookmarkStart w:id="1367" w:name="_Toc58862597"/>
      <w:bookmarkStart w:id="1368" w:name="_Toc61182590"/>
      <w:bookmarkStart w:id="1369" w:name="_Toc66727903"/>
      <w:bookmarkStart w:id="1370" w:name="_Toc74961706"/>
      <w:bookmarkStart w:id="1371" w:name="_Toc75242617"/>
      <w:bookmarkStart w:id="1372" w:name="_Toc76544963"/>
      <w:bookmarkStart w:id="1373" w:name="_Toc82595066"/>
      <w:bookmarkStart w:id="1374" w:name="_Toc89955097"/>
      <w:bookmarkStart w:id="1375" w:name="_Toc98773520"/>
      <w:bookmarkStart w:id="1376" w:name="_Toc106201279"/>
      <w:bookmarkStart w:id="1377" w:name="_Toc115191132"/>
      <w:bookmarkStart w:id="1378" w:name="_Toc122012962"/>
      <w:bookmarkStart w:id="1379" w:name="_Toc124155050"/>
      <w:bookmarkStart w:id="1380" w:name="_Toc131535621"/>
      <w:r w:rsidRPr="008C3753">
        <w:t>4.</w:t>
      </w:r>
      <w:r w:rsidR="00E45FAF" w:rsidRPr="008C3753">
        <w:t>9</w:t>
      </w:r>
      <w:r w:rsidR="0071353E" w:rsidRPr="008C3753">
        <w:tab/>
      </w:r>
      <w:r w:rsidRPr="008C3753">
        <w:t>RF channels and test models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381" w:name="_Toc21099857"/>
      <w:bookmarkStart w:id="1382" w:name="_Toc29809655"/>
      <w:bookmarkStart w:id="1383" w:name="_Toc36645030"/>
      <w:bookmarkStart w:id="1384" w:name="_Toc37272084"/>
      <w:bookmarkStart w:id="1385" w:name="_Toc45884330"/>
      <w:bookmarkStart w:id="1386" w:name="_Toc53182353"/>
      <w:bookmarkStart w:id="1387" w:name="_Toc58860094"/>
      <w:bookmarkStart w:id="1388" w:name="_Toc58862598"/>
      <w:bookmarkStart w:id="1389" w:name="_Toc61182591"/>
      <w:bookmarkStart w:id="1390" w:name="_Toc66727904"/>
      <w:bookmarkStart w:id="1391" w:name="_Toc74961707"/>
      <w:bookmarkStart w:id="1392" w:name="_Toc75242618"/>
      <w:bookmarkStart w:id="1393" w:name="_Toc76544964"/>
      <w:bookmarkStart w:id="1394" w:name="_Toc82595067"/>
      <w:bookmarkStart w:id="1395" w:name="_Toc89955098"/>
      <w:bookmarkStart w:id="1396" w:name="_Toc98773521"/>
      <w:bookmarkStart w:id="1397" w:name="_Toc106201280"/>
      <w:bookmarkStart w:id="1398" w:name="_Toc115191133"/>
      <w:bookmarkStart w:id="1399" w:name="_Toc122012963"/>
      <w:bookmarkStart w:id="1400" w:name="_Toc124155051"/>
      <w:bookmarkStart w:id="1401" w:name="_Toc131535622"/>
      <w:r w:rsidRPr="008C3753">
        <w:rPr>
          <w:lang w:eastAsia="zh-CN"/>
        </w:rPr>
        <w:t>4.9.1</w:t>
      </w:r>
      <w:r w:rsidRPr="008C3753">
        <w:rPr>
          <w:lang w:eastAsia="zh-CN"/>
        </w:rPr>
        <w:tab/>
        <w:t>RF channels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02" w:name="_Toc21099858"/>
      <w:bookmarkStart w:id="1403" w:name="_Toc29809656"/>
      <w:bookmarkStart w:id="1404" w:name="_Toc36645031"/>
      <w:bookmarkStart w:id="1405" w:name="_Toc37272085"/>
      <w:bookmarkStart w:id="1406" w:name="_Toc45884331"/>
      <w:bookmarkStart w:id="1407" w:name="_Toc53182354"/>
      <w:bookmarkStart w:id="1408" w:name="_Toc58860095"/>
      <w:bookmarkStart w:id="1409" w:name="_Toc58862599"/>
      <w:bookmarkStart w:id="1410" w:name="_Toc61182592"/>
      <w:bookmarkStart w:id="1411" w:name="_Toc66727905"/>
      <w:bookmarkStart w:id="1412" w:name="_Toc74961708"/>
      <w:bookmarkStart w:id="1413" w:name="_Toc75242619"/>
      <w:bookmarkStart w:id="1414" w:name="_Toc76544965"/>
      <w:bookmarkStart w:id="1415" w:name="_Toc82595068"/>
      <w:bookmarkStart w:id="1416" w:name="_Toc89955099"/>
      <w:bookmarkStart w:id="1417" w:name="_Toc98773522"/>
      <w:bookmarkStart w:id="1418" w:name="_Toc106201281"/>
      <w:bookmarkStart w:id="1419" w:name="_Toc115191134"/>
      <w:bookmarkStart w:id="1420" w:name="_Toc122012964"/>
      <w:bookmarkStart w:id="1421" w:name="_Toc124155052"/>
      <w:bookmarkStart w:id="1422" w:name="_Toc131535623"/>
      <w:r w:rsidRPr="008C3753">
        <w:t>4.9.2</w:t>
      </w:r>
      <w:r w:rsidRPr="008C3753">
        <w:tab/>
        <w:t xml:space="preserve">Test </w:t>
      </w:r>
      <w:r w:rsidR="00AD4510" w:rsidRPr="008C3753">
        <w:t>m</w:t>
      </w:r>
      <w:r w:rsidRPr="008C3753">
        <w:t>odels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E9127A8" w14:textId="2F4F33CD" w:rsidR="00454E55" w:rsidRPr="008C3753" w:rsidRDefault="00454E55" w:rsidP="00454E55">
      <w:pPr>
        <w:pStyle w:val="Heading4"/>
      </w:pPr>
      <w:bookmarkStart w:id="1423" w:name="_Toc21099859"/>
      <w:bookmarkStart w:id="1424" w:name="_Toc29809657"/>
      <w:bookmarkStart w:id="1425" w:name="_Toc36645032"/>
      <w:bookmarkStart w:id="1426" w:name="_Toc37272086"/>
      <w:bookmarkStart w:id="1427" w:name="_Toc45884332"/>
      <w:bookmarkStart w:id="1428" w:name="_Toc53182355"/>
      <w:bookmarkStart w:id="1429" w:name="_Toc58860096"/>
      <w:bookmarkStart w:id="1430" w:name="_Toc58862600"/>
      <w:bookmarkStart w:id="1431" w:name="_Toc61182593"/>
      <w:bookmarkStart w:id="1432" w:name="_Toc66727906"/>
      <w:bookmarkStart w:id="1433" w:name="_Toc74961709"/>
      <w:bookmarkStart w:id="1434" w:name="_Toc75242620"/>
      <w:bookmarkStart w:id="1435" w:name="_Toc76544966"/>
      <w:bookmarkStart w:id="1436" w:name="_Toc82595069"/>
      <w:bookmarkStart w:id="1437" w:name="_Toc89955100"/>
      <w:bookmarkStart w:id="1438" w:name="_Toc98773523"/>
      <w:bookmarkStart w:id="1439" w:name="_Toc106201282"/>
      <w:bookmarkStart w:id="1440" w:name="_Toc115191135"/>
      <w:bookmarkStart w:id="1441" w:name="_Toc122012965"/>
      <w:bookmarkStart w:id="1442" w:name="_Toc124155053"/>
      <w:bookmarkStart w:id="1443" w:name="_Toc131535624"/>
      <w:r w:rsidRPr="008C3753">
        <w:t>4.9.2.1</w:t>
      </w:r>
      <w:r w:rsidR="00AD4510" w:rsidRPr="008C3753">
        <w:tab/>
      </w:r>
      <w:r w:rsidRPr="008C3753">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44" w:name="_Toc21099860"/>
      <w:bookmarkStart w:id="1445" w:name="_Toc29809658"/>
      <w:bookmarkStart w:id="1446" w:name="_Toc36645033"/>
      <w:bookmarkStart w:id="1447" w:name="_Toc37272087"/>
      <w:bookmarkStart w:id="1448" w:name="_Toc45884333"/>
      <w:bookmarkStart w:id="1449" w:name="_Toc53182356"/>
      <w:bookmarkStart w:id="1450" w:name="_Toc58860097"/>
      <w:bookmarkStart w:id="1451" w:name="_Toc58862601"/>
      <w:bookmarkStart w:id="1452" w:name="_Toc61182594"/>
      <w:bookmarkStart w:id="1453" w:name="_Toc66727907"/>
      <w:bookmarkStart w:id="1454" w:name="_Toc74961710"/>
      <w:bookmarkStart w:id="1455" w:name="_Toc75242621"/>
      <w:bookmarkStart w:id="1456" w:name="_Toc76544967"/>
      <w:bookmarkStart w:id="1457" w:name="_Toc82595070"/>
      <w:bookmarkStart w:id="1458" w:name="_Toc89955101"/>
      <w:bookmarkStart w:id="1459" w:name="_Toc98773524"/>
      <w:bookmarkStart w:id="1460" w:name="_Toc106201283"/>
      <w:bookmarkStart w:id="1461" w:name="_Toc115191136"/>
      <w:bookmarkStart w:id="1462" w:name="_Toc122012966"/>
      <w:bookmarkStart w:id="1463" w:name="_Toc124155054"/>
      <w:bookmarkStart w:id="1464" w:name="_Toc13153562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65" w:name="_Toc21099861"/>
      <w:bookmarkStart w:id="1466" w:name="_Toc29809659"/>
      <w:bookmarkStart w:id="1467" w:name="_Toc36645034"/>
      <w:bookmarkStart w:id="1468" w:name="_Toc37272088"/>
      <w:bookmarkStart w:id="1469" w:name="_Toc45884334"/>
      <w:bookmarkStart w:id="1470" w:name="_Toc53182357"/>
      <w:bookmarkStart w:id="1471" w:name="_Toc58860098"/>
      <w:bookmarkStart w:id="1472" w:name="_Toc58862602"/>
      <w:bookmarkStart w:id="1473" w:name="_Toc61182595"/>
      <w:bookmarkStart w:id="1474" w:name="_Toc66727908"/>
      <w:bookmarkStart w:id="1475" w:name="_Toc74961711"/>
      <w:bookmarkStart w:id="1476" w:name="_Toc75242622"/>
      <w:bookmarkStart w:id="1477" w:name="_Toc76544968"/>
      <w:bookmarkStart w:id="1478" w:name="_Toc82595071"/>
      <w:bookmarkStart w:id="1479" w:name="_Toc89955102"/>
      <w:bookmarkStart w:id="1480" w:name="_Toc98773525"/>
      <w:bookmarkStart w:id="1481" w:name="_Toc106201284"/>
      <w:bookmarkStart w:id="1482" w:name="_Toc115191137"/>
      <w:bookmarkStart w:id="1483" w:name="_Toc122012967"/>
      <w:bookmarkStart w:id="1484" w:name="_Toc124155055"/>
      <w:bookmarkStart w:id="1485" w:name="_Toc13153562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86"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87" w:name="_Toc21099862"/>
      <w:bookmarkStart w:id="1488" w:name="_Toc29809660"/>
      <w:bookmarkStart w:id="1489" w:name="_Toc36645035"/>
      <w:bookmarkStart w:id="1490" w:name="_Toc37272089"/>
      <w:bookmarkStart w:id="1491" w:name="_Toc45884335"/>
      <w:bookmarkStart w:id="1492" w:name="_Toc53182358"/>
      <w:bookmarkStart w:id="1493" w:name="_Toc58860099"/>
      <w:bookmarkStart w:id="1494" w:name="_Toc58862603"/>
      <w:bookmarkStart w:id="1495" w:name="_Toc61182596"/>
      <w:bookmarkStart w:id="1496" w:name="_Toc66727909"/>
      <w:bookmarkStart w:id="1497" w:name="_Toc74961712"/>
      <w:bookmarkStart w:id="1498" w:name="_Toc75242623"/>
      <w:bookmarkStart w:id="1499" w:name="_Toc76544969"/>
      <w:bookmarkStart w:id="1500" w:name="_Toc82595072"/>
      <w:bookmarkStart w:id="1501" w:name="_Toc89955103"/>
      <w:bookmarkStart w:id="1502" w:name="_Toc98773526"/>
      <w:bookmarkStart w:id="1503" w:name="_Toc106201285"/>
      <w:bookmarkStart w:id="1504" w:name="_Toc115191138"/>
      <w:bookmarkStart w:id="1505" w:name="_Toc122012968"/>
      <w:bookmarkStart w:id="1506" w:name="_Toc124155056"/>
      <w:bookmarkStart w:id="1507" w:name="_Toc131535627"/>
      <w:bookmarkEnd w:id="1486"/>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508" w:name="_Toc21099863"/>
      <w:bookmarkStart w:id="1509" w:name="_Toc29809661"/>
      <w:bookmarkStart w:id="1510" w:name="_Toc36645036"/>
      <w:bookmarkStart w:id="1511" w:name="_Toc37272090"/>
      <w:bookmarkStart w:id="1512" w:name="_Toc45884336"/>
      <w:bookmarkStart w:id="1513" w:name="_Toc53182359"/>
      <w:bookmarkStart w:id="1514" w:name="_Toc58860100"/>
      <w:bookmarkStart w:id="1515" w:name="_Toc58862604"/>
      <w:bookmarkStart w:id="1516" w:name="_Toc61182597"/>
      <w:bookmarkStart w:id="1517" w:name="_Toc66727910"/>
      <w:bookmarkStart w:id="1518" w:name="_Toc74961713"/>
      <w:bookmarkStart w:id="1519" w:name="_Toc75242624"/>
      <w:bookmarkStart w:id="1520" w:name="_Toc76544970"/>
      <w:bookmarkStart w:id="1521" w:name="_Toc82595073"/>
      <w:bookmarkStart w:id="1522" w:name="_Toc89955104"/>
      <w:bookmarkStart w:id="1523" w:name="_Toc98773527"/>
      <w:bookmarkStart w:id="1524" w:name="_Toc106201286"/>
      <w:bookmarkStart w:id="1525" w:name="_Toc115191139"/>
      <w:bookmarkStart w:id="1526" w:name="_Toc122012969"/>
      <w:bookmarkStart w:id="1527" w:name="_Toc124155057"/>
      <w:bookmarkStart w:id="1528" w:name="_Toc13153562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29" w:name="_Toc21099864"/>
      <w:bookmarkStart w:id="1530" w:name="_Toc29809662"/>
      <w:bookmarkStart w:id="1531" w:name="_Toc36645037"/>
      <w:bookmarkStart w:id="1532" w:name="_Toc37272091"/>
      <w:bookmarkStart w:id="1533" w:name="_Toc45884337"/>
      <w:bookmarkStart w:id="1534" w:name="_Toc53182360"/>
      <w:bookmarkStart w:id="1535" w:name="_Toc58860101"/>
      <w:bookmarkStart w:id="1536" w:name="_Toc58862605"/>
      <w:bookmarkStart w:id="1537" w:name="_Toc61182598"/>
      <w:bookmarkStart w:id="1538" w:name="_Toc66727911"/>
      <w:bookmarkStart w:id="1539" w:name="_Toc74961714"/>
      <w:bookmarkStart w:id="1540" w:name="_Toc75242625"/>
      <w:bookmarkStart w:id="1541" w:name="_Toc76544971"/>
      <w:bookmarkStart w:id="1542" w:name="_Toc82595074"/>
      <w:bookmarkStart w:id="1543" w:name="_Toc89955105"/>
      <w:bookmarkStart w:id="1544" w:name="_Toc98773528"/>
      <w:bookmarkStart w:id="1545" w:name="_Toc106201287"/>
      <w:bookmarkStart w:id="1546" w:name="_Toc115191140"/>
      <w:bookmarkStart w:id="1547" w:name="_Toc122012970"/>
      <w:bookmarkStart w:id="1548" w:name="_Toc124155058"/>
      <w:bookmarkStart w:id="1549" w:name="_Toc13153562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550" w:name="_Toc21099865"/>
      <w:bookmarkStart w:id="1551"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552" w:name="_Toc98773529"/>
      <w:bookmarkStart w:id="1553" w:name="_Toc106201288"/>
      <w:bookmarkStart w:id="1554" w:name="_Toc115191141"/>
      <w:bookmarkStart w:id="1555" w:name="_Toc122012971"/>
      <w:bookmarkStart w:id="1556" w:name="_Toc124155059"/>
      <w:bookmarkStart w:id="1557" w:name="_Toc131535630"/>
      <w:r>
        <w:t>4.9.2.2.4A</w:t>
      </w:r>
      <w:r>
        <w:tab/>
        <w:t>FR1 test model 2</w:t>
      </w:r>
      <w:r>
        <w:rPr>
          <w:lang w:eastAsia="zh-CN"/>
        </w:rPr>
        <w:t>b</w:t>
      </w:r>
      <w:r>
        <w:t xml:space="preserve"> (NR-FR1-TM2</w:t>
      </w:r>
      <w:r>
        <w:rPr>
          <w:lang w:eastAsia="zh-CN"/>
        </w:rPr>
        <w:t>b</w:t>
      </w:r>
      <w:r>
        <w:t>)</w:t>
      </w:r>
      <w:bookmarkEnd w:id="1552"/>
      <w:bookmarkEnd w:id="1553"/>
      <w:bookmarkEnd w:id="1554"/>
      <w:bookmarkEnd w:id="1555"/>
      <w:bookmarkEnd w:id="1556"/>
      <w:bookmarkEnd w:id="1557"/>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558" w:name="_Toc36645038"/>
      <w:bookmarkStart w:id="1559" w:name="_Toc37272092"/>
      <w:bookmarkStart w:id="1560" w:name="_Toc45884338"/>
      <w:bookmarkStart w:id="1561" w:name="_Toc53182361"/>
      <w:bookmarkStart w:id="1562" w:name="_Toc58860102"/>
      <w:bookmarkStart w:id="1563" w:name="_Toc58862606"/>
      <w:bookmarkStart w:id="1564" w:name="_Toc61182599"/>
      <w:bookmarkStart w:id="1565" w:name="_Toc66727912"/>
      <w:bookmarkStart w:id="1566" w:name="_Toc74961715"/>
      <w:bookmarkStart w:id="1567" w:name="_Toc75242626"/>
      <w:bookmarkStart w:id="1568" w:name="_Toc76544972"/>
      <w:bookmarkStart w:id="1569" w:name="_Toc82595075"/>
      <w:bookmarkStart w:id="1570" w:name="_Toc89955106"/>
      <w:bookmarkStart w:id="1571" w:name="_Toc98773530"/>
      <w:bookmarkStart w:id="1572" w:name="_Toc106201289"/>
      <w:bookmarkStart w:id="1573" w:name="_Toc115191142"/>
      <w:bookmarkStart w:id="1574" w:name="_Toc122012972"/>
      <w:bookmarkStart w:id="1575" w:name="_Toc124155060"/>
      <w:bookmarkStart w:id="1576" w:name="_Toc131535631"/>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0"/>
      <w:bookmarkEnd w:id="1551"/>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577" w:name="_Toc21099866"/>
      <w:bookmarkStart w:id="157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79" w:name="_Toc36645039"/>
      <w:bookmarkStart w:id="1580" w:name="_Toc37272093"/>
      <w:bookmarkStart w:id="1581" w:name="_Toc45884339"/>
      <w:bookmarkStart w:id="1582" w:name="_Toc53182362"/>
      <w:bookmarkStart w:id="1583" w:name="_Toc58860103"/>
      <w:bookmarkStart w:id="1584" w:name="_Toc58862607"/>
      <w:bookmarkStart w:id="1585" w:name="_Toc61182600"/>
      <w:bookmarkStart w:id="1586" w:name="_Toc66727913"/>
      <w:bookmarkStart w:id="1587" w:name="_Toc74961716"/>
      <w:bookmarkStart w:id="1588" w:name="_Toc75242627"/>
      <w:bookmarkStart w:id="1589" w:name="_Toc76544973"/>
      <w:bookmarkStart w:id="1590" w:name="_Toc82595076"/>
      <w:bookmarkStart w:id="1591" w:name="_Toc89955107"/>
      <w:bookmarkStart w:id="1592" w:name="_Toc98773531"/>
      <w:bookmarkStart w:id="1593" w:name="_Toc106201290"/>
      <w:bookmarkStart w:id="1594" w:name="_Toc115191143"/>
      <w:bookmarkStart w:id="1595" w:name="_Toc122012973"/>
      <w:bookmarkStart w:id="1596" w:name="_Toc124155061"/>
      <w:bookmarkStart w:id="1597" w:name="_Toc131535632"/>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598" w:name="_Toc21099867"/>
      <w:bookmarkStart w:id="159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600" w:name="_Toc98773532"/>
      <w:bookmarkStart w:id="1601" w:name="_Toc106201291"/>
      <w:bookmarkStart w:id="1602" w:name="_Toc115191144"/>
      <w:bookmarkStart w:id="1603" w:name="_Toc122012974"/>
      <w:bookmarkStart w:id="1604" w:name="_Toc124155062"/>
      <w:bookmarkStart w:id="1605" w:name="_Toc131535633"/>
      <w:r>
        <w:t>4.9.2.2.6A</w:t>
      </w:r>
      <w:r>
        <w:tab/>
        <w:t>FR1 test model 3.1</w:t>
      </w:r>
      <w:r>
        <w:rPr>
          <w:lang w:eastAsia="zh-CN"/>
        </w:rPr>
        <w:t>b</w:t>
      </w:r>
      <w:r>
        <w:t xml:space="preserve"> (NR-FR1-TM3.1</w:t>
      </w:r>
      <w:r>
        <w:rPr>
          <w:lang w:eastAsia="zh-CN"/>
        </w:rPr>
        <w:t>b</w:t>
      </w:r>
      <w:r>
        <w:t>)</w:t>
      </w:r>
      <w:bookmarkEnd w:id="1600"/>
      <w:bookmarkEnd w:id="1601"/>
      <w:bookmarkEnd w:id="1602"/>
      <w:bookmarkEnd w:id="1603"/>
      <w:bookmarkEnd w:id="1604"/>
      <w:bookmarkEnd w:id="1605"/>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606" w:name="_Toc36645040"/>
      <w:bookmarkStart w:id="1607" w:name="_Toc37272094"/>
      <w:bookmarkStart w:id="1608" w:name="_Toc45884340"/>
      <w:bookmarkStart w:id="1609" w:name="_Toc53182363"/>
      <w:bookmarkStart w:id="1610" w:name="_Toc58860104"/>
      <w:bookmarkStart w:id="1611" w:name="_Toc58862608"/>
      <w:bookmarkStart w:id="1612" w:name="_Toc61182601"/>
      <w:bookmarkStart w:id="1613" w:name="_Toc66727914"/>
      <w:bookmarkStart w:id="1614" w:name="_Toc74961717"/>
      <w:bookmarkStart w:id="1615" w:name="_Toc75242628"/>
      <w:bookmarkStart w:id="1616" w:name="_Toc76544974"/>
      <w:bookmarkStart w:id="1617" w:name="_Toc82595077"/>
      <w:bookmarkStart w:id="1618" w:name="_Toc89955108"/>
      <w:bookmarkStart w:id="1619" w:name="_Toc98773533"/>
      <w:bookmarkStart w:id="1620" w:name="_Toc106201292"/>
      <w:bookmarkStart w:id="1621" w:name="_Toc115191145"/>
      <w:bookmarkStart w:id="1622" w:name="_Toc122012975"/>
      <w:bookmarkStart w:id="1623" w:name="_Toc124155063"/>
      <w:bookmarkStart w:id="1624" w:name="_Toc13153563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598"/>
      <w:bookmarkEnd w:id="1599"/>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5" w:name="_Toc21099868"/>
      <w:bookmarkStart w:id="1626" w:name="_Toc29809666"/>
      <w:bookmarkStart w:id="1627" w:name="_Toc36645041"/>
      <w:bookmarkStart w:id="1628" w:name="_Toc37272095"/>
      <w:bookmarkStart w:id="1629" w:name="_Toc45884341"/>
      <w:bookmarkStart w:id="1630" w:name="_Toc53182364"/>
      <w:bookmarkStart w:id="1631" w:name="_Toc58860105"/>
      <w:bookmarkStart w:id="1632" w:name="_Toc58862609"/>
      <w:bookmarkStart w:id="1633" w:name="_Toc61182602"/>
      <w:bookmarkStart w:id="1634" w:name="_Toc66727915"/>
      <w:bookmarkStart w:id="1635" w:name="_Toc74961718"/>
      <w:bookmarkStart w:id="1636" w:name="_Toc75242629"/>
      <w:bookmarkStart w:id="1637" w:name="_Toc76544975"/>
      <w:bookmarkStart w:id="1638" w:name="_Toc82595078"/>
      <w:bookmarkStart w:id="1639" w:name="_Toc89955109"/>
      <w:bookmarkStart w:id="1640" w:name="_Toc98773534"/>
      <w:bookmarkStart w:id="1641" w:name="_Toc106201293"/>
      <w:bookmarkStart w:id="1642" w:name="_Toc115191146"/>
      <w:bookmarkStart w:id="1643" w:name="_Toc122012976"/>
      <w:bookmarkStart w:id="1644" w:name="_Toc124155064"/>
      <w:bookmarkStart w:id="1645" w:name="_Toc13153563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6" w:name="_Toc36645042"/>
      <w:bookmarkStart w:id="1647" w:name="_Toc37272096"/>
      <w:bookmarkStart w:id="1648" w:name="_Toc45884342"/>
      <w:bookmarkStart w:id="1649" w:name="_Toc53182365"/>
      <w:bookmarkStart w:id="1650" w:name="_Toc58860106"/>
      <w:bookmarkStart w:id="1651" w:name="_Toc58862610"/>
      <w:bookmarkStart w:id="1652" w:name="_Toc61182603"/>
      <w:bookmarkStart w:id="1653" w:name="_Toc66727916"/>
      <w:bookmarkStart w:id="1654" w:name="_Toc74961719"/>
      <w:bookmarkStart w:id="1655" w:name="_Toc75242630"/>
      <w:bookmarkStart w:id="1656" w:name="_Toc76544976"/>
      <w:bookmarkStart w:id="1657" w:name="_Toc82595079"/>
      <w:bookmarkStart w:id="1658" w:name="_Toc89955110"/>
      <w:bookmarkStart w:id="1659" w:name="_Toc98773535"/>
      <w:bookmarkStart w:id="1660" w:name="_Toc106201294"/>
      <w:bookmarkStart w:id="1661" w:name="_Toc115191147"/>
      <w:bookmarkStart w:id="1662" w:name="_Toc122012977"/>
      <w:bookmarkStart w:id="1663" w:name="_Toc124155065"/>
      <w:bookmarkStart w:id="1664" w:name="_Toc131535636"/>
      <w:r w:rsidRPr="008C3753">
        <w:t>4.9.2.2.9</w:t>
      </w:r>
      <w:r w:rsidRPr="008C3753">
        <w:tab/>
        <w:t>NB-IoT operation in NR in-band test model (NR-N-TM)</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5" w:name="_Toc21099869"/>
      <w:bookmarkStart w:id="1666" w:name="_Toc29809667"/>
      <w:bookmarkStart w:id="1667" w:name="_Toc36645043"/>
      <w:bookmarkStart w:id="1668" w:name="_Toc37272097"/>
      <w:bookmarkStart w:id="1669" w:name="_Toc45884343"/>
      <w:bookmarkStart w:id="1670" w:name="_Toc53182366"/>
      <w:bookmarkStart w:id="1671" w:name="_Toc58860107"/>
      <w:bookmarkStart w:id="1672" w:name="_Toc58862611"/>
      <w:bookmarkStart w:id="1673" w:name="_Toc61182604"/>
      <w:bookmarkStart w:id="1674" w:name="_Toc66727917"/>
      <w:bookmarkStart w:id="1675" w:name="_Toc74961720"/>
      <w:bookmarkStart w:id="1676" w:name="_Toc75242631"/>
      <w:bookmarkStart w:id="1677" w:name="_Toc76544977"/>
      <w:bookmarkStart w:id="1678" w:name="_Toc82595080"/>
      <w:bookmarkStart w:id="1679" w:name="_Toc89955111"/>
      <w:bookmarkStart w:id="1680" w:name="_Toc98773536"/>
      <w:bookmarkStart w:id="1681" w:name="_Toc106201295"/>
      <w:bookmarkStart w:id="1682" w:name="_Toc115191148"/>
      <w:bookmarkStart w:id="1683" w:name="_Toc122012978"/>
      <w:bookmarkStart w:id="1684" w:name="_Toc124155066"/>
      <w:bookmarkStart w:id="1685" w:name="_Toc131535637"/>
      <w:r w:rsidRPr="008C3753">
        <w:t>4.9.2.3</w:t>
      </w:r>
      <w:r w:rsidRPr="008C3753">
        <w:tab/>
        <w:t>Data content of Physical channels and Signals</w:t>
      </w:r>
      <w:r w:rsidRPr="008C3753">
        <w:rPr>
          <w:szCs w:val="28"/>
          <w:lang w:eastAsia="zh-CN"/>
        </w:rPr>
        <w:t xml:space="preserve"> for NR-FR1-TM</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6" w:name="_Toc21099870"/>
      <w:bookmarkStart w:id="1687" w:name="_Toc29809668"/>
      <w:bookmarkStart w:id="1688" w:name="_Toc36645044"/>
      <w:bookmarkStart w:id="1689" w:name="_Toc37272098"/>
      <w:bookmarkStart w:id="1690" w:name="_Toc45884344"/>
      <w:bookmarkStart w:id="1691" w:name="_Toc53182367"/>
      <w:bookmarkStart w:id="1692" w:name="_Toc58860108"/>
      <w:bookmarkStart w:id="1693" w:name="_Toc58862612"/>
      <w:bookmarkStart w:id="1694" w:name="_Toc61182605"/>
      <w:bookmarkStart w:id="1695" w:name="_Toc66727918"/>
      <w:bookmarkStart w:id="1696" w:name="_Toc74961721"/>
      <w:bookmarkStart w:id="1697" w:name="_Toc75242632"/>
      <w:bookmarkStart w:id="1698" w:name="_Toc76544978"/>
      <w:bookmarkStart w:id="1699" w:name="_Toc82595081"/>
      <w:bookmarkStart w:id="1700" w:name="_Toc89955112"/>
      <w:bookmarkStart w:id="1701" w:name="_Toc98773537"/>
      <w:bookmarkStart w:id="1702" w:name="_Toc106201296"/>
      <w:bookmarkStart w:id="1703" w:name="_Toc115191149"/>
      <w:bookmarkStart w:id="1704" w:name="_Toc122012979"/>
      <w:bookmarkStart w:id="1705" w:name="_Toc124155067"/>
      <w:bookmarkStart w:id="1706" w:name="_Toc131535638"/>
      <w:r w:rsidRPr="008C3753">
        <w:t>4.9.2.3.1</w:t>
      </w:r>
      <w:r w:rsidRPr="008C3753">
        <w:tab/>
        <w:t>PDCCH</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7"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7"/>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8" w:name="_Toc21099871"/>
      <w:bookmarkStart w:id="1709" w:name="_Toc29809669"/>
      <w:bookmarkStart w:id="1710" w:name="_Toc36645045"/>
      <w:bookmarkStart w:id="1711" w:name="_Toc37272099"/>
      <w:bookmarkStart w:id="1712" w:name="_Toc45884345"/>
      <w:bookmarkStart w:id="1713" w:name="_Toc53182368"/>
      <w:bookmarkStart w:id="1714" w:name="_Toc58860109"/>
      <w:bookmarkStart w:id="1715" w:name="_Toc58862613"/>
      <w:bookmarkStart w:id="1716" w:name="_Toc61182606"/>
      <w:bookmarkStart w:id="1717" w:name="_Toc66727919"/>
      <w:bookmarkStart w:id="1718" w:name="_Toc74961722"/>
      <w:bookmarkStart w:id="1719" w:name="_Toc75242633"/>
      <w:bookmarkStart w:id="1720" w:name="_Toc76544979"/>
      <w:bookmarkStart w:id="1721" w:name="_Toc82595082"/>
      <w:bookmarkStart w:id="1722" w:name="_Toc89955113"/>
      <w:bookmarkStart w:id="1723" w:name="_Toc98773538"/>
      <w:bookmarkStart w:id="1724" w:name="_Toc106201297"/>
      <w:bookmarkStart w:id="1725" w:name="_Toc115191150"/>
      <w:bookmarkStart w:id="1726" w:name="_Toc122012980"/>
      <w:bookmarkStart w:id="1727" w:name="_Toc124155068"/>
      <w:bookmarkStart w:id="1728" w:name="_Toc131535639"/>
      <w:r w:rsidRPr="008C3753">
        <w:t>4.9.2.3.2</w:t>
      </w:r>
      <w:r w:rsidRPr="008C3753">
        <w:tab/>
        <w:t>PDSCH</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CBC4565" w14:textId="507834DB" w:rsidR="008E290D" w:rsidRDefault="008E290D" w:rsidP="008E290D">
      <w:pPr>
        <w:pStyle w:val="B1"/>
        <w:rPr>
          <w:lang w:eastAsia="x-none"/>
        </w:rPr>
      </w:pPr>
      <w:r w:rsidRPr="00E33F60">
        <w:t>-</w:t>
      </w:r>
      <w:r w:rsidRPr="00E33F60">
        <w:tab/>
      </w:r>
      <w:bookmarkStart w:id="172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42239455"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42239456"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4223945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42239458" r:id="rId33"/>
        </w:object>
      </w:r>
      <w:r w:rsidRPr="008C3753">
        <w:t xml:space="preserve">, </w:t>
      </w:r>
      <w:r w:rsidRPr="008C3753">
        <w:rPr>
          <w:position w:val="-14"/>
        </w:rPr>
        <w:object w:dxaOrig="1560" w:dyaOrig="375" w14:anchorId="6056FC20">
          <v:shape id="_x0000_i1036" type="#_x0000_t75" style="width:76.5pt;height:20.5pt" o:ole="">
            <v:imagedata r:id="rId34" o:title=""/>
          </v:shape>
          <o:OLEObject Type="Embed" ProgID="Equation.3" ShapeID="_x0000_i1036" DrawAspect="Content" ObjectID="_1742239459"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730" w:name="_Hlk525485814"/>
      <w:bookmarkStart w:id="1731" w:name="_Toc36645046"/>
      <w:bookmarkStart w:id="1732" w:name="_Toc37272100"/>
      <w:bookmarkStart w:id="1733" w:name="_Toc45884346"/>
      <w:bookmarkStart w:id="1734" w:name="_Toc53182369"/>
      <w:bookmarkStart w:id="1735" w:name="_Toc58860110"/>
      <w:bookmarkStart w:id="1736" w:name="_Toc58862614"/>
      <w:bookmarkStart w:id="1737" w:name="_Toc61182607"/>
      <w:bookmarkStart w:id="1738" w:name="_Toc66727920"/>
      <w:bookmarkStart w:id="1739" w:name="_Toc74961723"/>
      <w:bookmarkStart w:id="1740" w:name="_Toc75242634"/>
      <w:bookmarkStart w:id="1741" w:name="_Toc76544980"/>
      <w:bookmarkStart w:id="1742" w:name="_Toc82595083"/>
      <w:bookmarkStart w:id="1743" w:name="_Toc89955114"/>
      <w:bookmarkStart w:id="1744" w:name="_Toc21099872"/>
      <w:bookmarkStart w:id="1745" w:name="_Toc29809670"/>
      <w:r>
        <w:t>-</w:t>
      </w:r>
      <w:r>
        <w:tab/>
        <w:t>Perform PDSCH mapping according to TS </w:t>
      </w:r>
      <w:bookmarkEnd w:id="1730"/>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746" w:name="_Toc98773539"/>
      <w:bookmarkStart w:id="1747" w:name="_Toc106201298"/>
      <w:bookmarkStart w:id="1748" w:name="_Toc115191151"/>
      <w:bookmarkStart w:id="1749" w:name="_Toc122012981"/>
      <w:bookmarkStart w:id="1750" w:name="_Toc124155069"/>
      <w:bookmarkStart w:id="1751" w:name="_Toc131535640"/>
      <w:r w:rsidRPr="008C3753">
        <w:t>4.9.2.4</w:t>
      </w:r>
      <w:r w:rsidRPr="008C3753">
        <w:tab/>
        <w:t>Data content of Physical channels and Signals</w:t>
      </w:r>
      <w:r w:rsidRPr="008C3753">
        <w:rPr>
          <w:szCs w:val="28"/>
          <w:lang w:eastAsia="zh-CN"/>
        </w:rPr>
        <w:t xml:space="preserve"> for NR-N-TM</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6"/>
      <w:bookmarkEnd w:id="1747"/>
      <w:bookmarkEnd w:id="1748"/>
      <w:bookmarkEnd w:id="1749"/>
      <w:bookmarkEnd w:id="1750"/>
      <w:bookmarkEnd w:id="175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752" w:name="_Toc36645047"/>
      <w:bookmarkStart w:id="1753" w:name="_Toc37272101"/>
      <w:bookmarkStart w:id="1754" w:name="_Toc45884347"/>
      <w:bookmarkStart w:id="1755" w:name="_Toc53182370"/>
      <w:bookmarkStart w:id="1756" w:name="_Toc58860111"/>
      <w:bookmarkStart w:id="1757" w:name="_Toc58862615"/>
      <w:bookmarkStart w:id="1758" w:name="_Toc61182608"/>
      <w:bookmarkStart w:id="1759" w:name="_Toc66727921"/>
      <w:bookmarkStart w:id="1760" w:name="_Toc74961724"/>
      <w:bookmarkStart w:id="1761" w:name="_Toc75242635"/>
      <w:bookmarkStart w:id="1762" w:name="_Toc76544981"/>
      <w:bookmarkStart w:id="1763" w:name="_Toc82595084"/>
      <w:bookmarkStart w:id="1764" w:name="_Toc89955115"/>
      <w:bookmarkStart w:id="1765" w:name="_Toc98773540"/>
      <w:bookmarkStart w:id="1766" w:name="_Toc106201299"/>
      <w:bookmarkStart w:id="1767" w:name="_Toc115191152"/>
      <w:bookmarkStart w:id="1768" w:name="_Toc122012982"/>
      <w:bookmarkStart w:id="1769" w:name="_Toc124155070"/>
      <w:bookmarkStart w:id="1770" w:name="_Toc131535641"/>
      <w:r w:rsidRPr="008C3753">
        <w:t>4.9.3</w:t>
      </w:r>
      <w:r w:rsidRPr="008C3753">
        <w:tab/>
        <w:t>NB-IoT testing</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12AB1CF" w14:textId="7DC5B5BA" w:rsidR="009E7F97" w:rsidRPr="008C3753" w:rsidRDefault="009E7F97" w:rsidP="009E7F97">
      <w:pPr>
        <w:rPr>
          <w:rFonts w:cs="v4.2.0"/>
          <w:lang w:eastAsia="zh-CN"/>
        </w:rPr>
      </w:pPr>
      <w:bookmarkStart w:id="1771" w:name="OLE_LINK7"/>
      <w:bookmarkStart w:id="177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73" w:name="_Toc36645048"/>
      <w:bookmarkStart w:id="1774" w:name="_Toc37272102"/>
      <w:bookmarkStart w:id="1775" w:name="_Toc45884348"/>
      <w:bookmarkStart w:id="1776" w:name="_Toc53182371"/>
      <w:bookmarkStart w:id="1777" w:name="_Toc58860112"/>
      <w:bookmarkStart w:id="1778" w:name="_Toc58862616"/>
      <w:bookmarkStart w:id="1779" w:name="_Toc61182609"/>
      <w:bookmarkStart w:id="1780" w:name="_Toc66727922"/>
      <w:bookmarkStart w:id="1781" w:name="_Toc74961725"/>
      <w:bookmarkStart w:id="1782" w:name="_Toc75242636"/>
      <w:bookmarkStart w:id="1783" w:name="_Toc76544982"/>
      <w:bookmarkStart w:id="1784" w:name="_Toc82595085"/>
      <w:bookmarkStart w:id="1785" w:name="_Toc89955116"/>
      <w:bookmarkStart w:id="1786" w:name="_Toc98773541"/>
      <w:bookmarkStart w:id="1787" w:name="_Toc106201300"/>
      <w:bookmarkStart w:id="1788" w:name="_Toc115191153"/>
      <w:bookmarkStart w:id="1789" w:name="_Toc122012983"/>
      <w:bookmarkStart w:id="1790" w:name="_Toc124155071"/>
      <w:bookmarkStart w:id="1791" w:name="_Toc131535642"/>
      <w:bookmarkEnd w:id="1771"/>
      <w:bookmarkEnd w:id="177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4"/>
      <w:bookmarkEnd w:id="1745"/>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92" w:name="_Toc21099873"/>
      <w:bookmarkStart w:id="1793" w:name="_Toc29809671"/>
      <w:bookmarkStart w:id="1794" w:name="_Toc36645049"/>
      <w:bookmarkStart w:id="1795" w:name="_Toc37272103"/>
      <w:bookmarkStart w:id="1796" w:name="_Toc45884349"/>
      <w:bookmarkStart w:id="1797" w:name="_Toc53182372"/>
      <w:bookmarkStart w:id="1798" w:name="_Toc58860113"/>
      <w:bookmarkStart w:id="1799" w:name="_Toc58862617"/>
      <w:bookmarkStart w:id="1800" w:name="_Toc61182610"/>
      <w:bookmarkStart w:id="1801" w:name="_Toc66727923"/>
      <w:bookmarkStart w:id="1802" w:name="_Toc74961726"/>
      <w:bookmarkStart w:id="1803" w:name="_Toc75242637"/>
      <w:bookmarkStart w:id="1804" w:name="_Toc76544983"/>
      <w:bookmarkStart w:id="1805" w:name="_Toc82595086"/>
      <w:bookmarkStart w:id="1806" w:name="_Toc89955117"/>
      <w:bookmarkStart w:id="1807" w:name="_Toc98773542"/>
      <w:bookmarkStart w:id="1808" w:name="_Toc106201301"/>
      <w:bookmarkStart w:id="1809" w:name="_Toc115191154"/>
      <w:bookmarkStart w:id="1810" w:name="_Toc122012984"/>
      <w:bookmarkStart w:id="1811" w:name="_Toc124155072"/>
      <w:bookmarkStart w:id="1812" w:name="_Toc131535643"/>
      <w:r w:rsidRPr="008C3753">
        <w:t>4.11</w:t>
      </w:r>
      <w:r w:rsidRPr="008C3753">
        <w:tab/>
        <w:t>Requirements for BS capable of multi-band operation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1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4" w:name="_Toc29809672"/>
      <w:bookmarkStart w:id="1815" w:name="_Toc36645050"/>
      <w:bookmarkStart w:id="1816" w:name="_Toc37272104"/>
      <w:bookmarkStart w:id="1817" w:name="_Toc45884350"/>
      <w:bookmarkStart w:id="1818" w:name="_Toc53182373"/>
      <w:bookmarkStart w:id="1819" w:name="_Toc58860114"/>
      <w:bookmarkStart w:id="1820" w:name="_Toc58862618"/>
      <w:bookmarkStart w:id="1821" w:name="_Toc61182611"/>
      <w:bookmarkStart w:id="1822" w:name="_Toc66727924"/>
      <w:bookmarkStart w:id="1823" w:name="_Toc74961727"/>
      <w:bookmarkStart w:id="1824" w:name="_Toc75242638"/>
      <w:bookmarkStart w:id="1825" w:name="_Toc76544984"/>
      <w:bookmarkStart w:id="1826" w:name="_Toc82595087"/>
      <w:bookmarkStart w:id="1827" w:name="_Toc89955118"/>
      <w:bookmarkStart w:id="1828" w:name="_Toc98773543"/>
      <w:bookmarkStart w:id="1829" w:name="_Toc106201302"/>
      <w:bookmarkStart w:id="1830" w:name="_Toc115191155"/>
      <w:bookmarkStart w:id="1831" w:name="_Toc122012985"/>
      <w:bookmarkStart w:id="1832" w:name="_Toc124155073"/>
      <w:bookmarkStart w:id="1833" w:name="_Toc131535644"/>
      <w:r w:rsidRPr="008C3753">
        <w:t>4.12</w:t>
      </w:r>
      <w:r w:rsidRPr="008C3753">
        <w:tab/>
        <w:t>Format and interpretation of tests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834" w:name="_Toc21099875"/>
      <w:bookmarkStart w:id="1835" w:name="_Toc29809673"/>
      <w:bookmarkStart w:id="1836" w:name="_Toc36645051"/>
      <w:bookmarkStart w:id="1837" w:name="_Toc37272105"/>
      <w:bookmarkStart w:id="1838" w:name="_Toc45884351"/>
      <w:bookmarkStart w:id="1839" w:name="_Toc53182374"/>
      <w:bookmarkStart w:id="1840" w:name="_Toc58860115"/>
      <w:bookmarkStart w:id="1841" w:name="_Toc58862619"/>
      <w:bookmarkStart w:id="1842" w:name="_Toc61182612"/>
      <w:bookmarkStart w:id="1843" w:name="_Toc66727925"/>
      <w:bookmarkStart w:id="1844" w:name="_Toc74961728"/>
      <w:bookmarkStart w:id="1845" w:name="_Toc75242639"/>
      <w:bookmarkStart w:id="1846" w:name="_Toc76544985"/>
      <w:bookmarkStart w:id="1847" w:name="_Toc82595088"/>
      <w:bookmarkStart w:id="1848" w:name="_Toc89955119"/>
      <w:bookmarkStart w:id="1849" w:name="_Toc98773544"/>
      <w:bookmarkStart w:id="1850" w:name="_Toc106201303"/>
      <w:bookmarkStart w:id="1851" w:name="_Toc115191156"/>
      <w:bookmarkStart w:id="1852" w:name="_Toc122012986"/>
      <w:bookmarkStart w:id="1853" w:name="_Toc124155074"/>
      <w:bookmarkStart w:id="1854" w:name="_Toc131535645"/>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5" w:name="_Toc21099876"/>
      <w:bookmarkStart w:id="1856" w:name="_Toc29809674"/>
      <w:bookmarkStart w:id="1857" w:name="_Toc36645052"/>
      <w:bookmarkStart w:id="1858" w:name="_Toc37272106"/>
      <w:bookmarkStart w:id="1859" w:name="_Toc45884352"/>
      <w:bookmarkStart w:id="1860" w:name="_Toc53182375"/>
      <w:bookmarkStart w:id="1861" w:name="_Toc58860116"/>
      <w:bookmarkStart w:id="1862" w:name="_Toc58862620"/>
      <w:bookmarkStart w:id="1863" w:name="_Toc61182613"/>
      <w:bookmarkStart w:id="1864" w:name="_Toc66727926"/>
      <w:bookmarkStart w:id="1865" w:name="_Toc74961729"/>
      <w:bookmarkStart w:id="1866" w:name="_Toc75242640"/>
      <w:bookmarkStart w:id="1867" w:name="_Toc76544986"/>
      <w:bookmarkStart w:id="1868" w:name="_Toc82595089"/>
      <w:bookmarkStart w:id="1869" w:name="_Toc89955120"/>
      <w:bookmarkStart w:id="1870" w:name="_Toc98773545"/>
      <w:bookmarkStart w:id="1871" w:name="_Toc106201304"/>
      <w:bookmarkStart w:id="1872" w:name="_Toc115191157"/>
      <w:bookmarkStart w:id="1873" w:name="_Toc122012987"/>
      <w:bookmarkStart w:id="1874" w:name="_Toc124155075"/>
      <w:bookmarkStart w:id="1875" w:name="_Toc131535646"/>
      <w:r w:rsidRPr="008C3753">
        <w:t>6</w:t>
      </w:r>
      <w:r w:rsidRPr="008C3753">
        <w:tab/>
        <w:t>Conducted transmitter characteristics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39A72D6" w14:textId="77777777" w:rsidR="00D25FC8" w:rsidRPr="008C3753" w:rsidRDefault="00D25FC8" w:rsidP="00D25FC8">
      <w:pPr>
        <w:pStyle w:val="Heading2"/>
      </w:pPr>
      <w:bookmarkStart w:id="1876" w:name="_Toc21099877"/>
      <w:bookmarkStart w:id="1877" w:name="_Toc29809675"/>
      <w:bookmarkStart w:id="1878" w:name="_Toc36645053"/>
      <w:bookmarkStart w:id="1879" w:name="_Toc37272107"/>
      <w:bookmarkStart w:id="1880" w:name="_Toc45884353"/>
      <w:bookmarkStart w:id="1881" w:name="_Toc53182376"/>
      <w:bookmarkStart w:id="1882" w:name="_Toc58860117"/>
      <w:bookmarkStart w:id="1883" w:name="_Toc58862621"/>
      <w:bookmarkStart w:id="1884" w:name="_Toc61182614"/>
      <w:bookmarkStart w:id="1885" w:name="_Toc66727927"/>
      <w:bookmarkStart w:id="1886" w:name="_Toc74961730"/>
      <w:bookmarkStart w:id="1887" w:name="_Toc75242641"/>
      <w:bookmarkStart w:id="1888" w:name="_Toc76544987"/>
      <w:bookmarkStart w:id="1889" w:name="_Toc82595090"/>
      <w:bookmarkStart w:id="1890" w:name="_Toc89955121"/>
      <w:bookmarkStart w:id="1891" w:name="_Toc98773546"/>
      <w:bookmarkStart w:id="1892" w:name="_Toc106201305"/>
      <w:bookmarkStart w:id="1893" w:name="_Toc115191158"/>
      <w:bookmarkStart w:id="1894" w:name="_Toc122012988"/>
      <w:bookmarkStart w:id="1895" w:name="_Toc124155076"/>
      <w:bookmarkStart w:id="1896" w:name="_Toc131535647"/>
      <w:r w:rsidRPr="008C3753">
        <w:t>6.1</w:t>
      </w:r>
      <w:r w:rsidRPr="008C3753">
        <w:tab/>
        <w:t>General</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612ECA7" w14:textId="77777777" w:rsidR="002A2C4E" w:rsidRPr="008C3753" w:rsidRDefault="002A2C4E" w:rsidP="002A2C4E">
      <w:pPr>
        <w:pStyle w:val="Heading3"/>
      </w:pPr>
      <w:bookmarkStart w:id="1897" w:name="_Toc21099878"/>
      <w:bookmarkStart w:id="1898" w:name="_Toc29809676"/>
      <w:bookmarkStart w:id="1899" w:name="_Toc36645054"/>
      <w:bookmarkStart w:id="1900" w:name="_Toc37272108"/>
      <w:bookmarkStart w:id="1901" w:name="_Toc45884354"/>
      <w:bookmarkStart w:id="1902" w:name="_Toc53182377"/>
      <w:bookmarkStart w:id="1903" w:name="_Toc58860118"/>
      <w:bookmarkStart w:id="1904" w:name="_Toc58862622"/>
      <w:bookmarkStart w:id="1905" w:name="_Toc61182615"/>
      <w:bookmarkStart w:id="1906" w:name="_Toc66727928"/>
      <w:bookmarkStart w:id="1907" w:name="_Toc74961731"/>
      <w:bookmarkStart w:id="1908" w:name="_Toc75242642"/>
      <w:bookmarkStart w:id="1909" w:name="_Toc76544988"/>
      <w:bookmarkStart w:id="1910" w:name="_Toc82595091"/>
      <w:bookmarkStart w:id="1911" w:name="_Toc89955122"/>
      <w:bookmarkStart w:id="1912" w:name="_Toc98773547"/>
      <w:bookmarkStart w:id="1913" w:name="_Toc106201306"/>
      <w:bookmarkStart w:id="1914" w:name="_Toc115191159"/>
      <w:bookmarkStart w:id="1915" w:name="_Toc122012989"/>
      <w:bookmarkStart w:id="1916" w:name="_Toc124155077"/>
      <w:bookmarkStart w:id="1917" w:name="_Toc131535648"/>
      <w:r w:rsidRPr="008C3753">
        <w:t>6.1.1</w:t>
      </w:r>
      <w:r w:rsidRPr="008C3753">
        <w:tab/>
        <w:t>BS type 1-C</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8" w:name="_Toc21099879"/>
      <w:bookmarkStart w:id="1919" w:name="_Toc29809677"/>
      <w:bookmarkStart w:id="1920" w:name="_Toc36645055"/>
      <w:bookmarkStart w:id="1921" w:name="_Toc37272109"/>
      <w:bookmarkStart w:id="1922" w:name="_Toc45884355"/>
      <w:bookmarkStart w:id="1923" w:name="_Toc53182378"/>
      <w:bookmarkStart w:id="1924" w:name="_Toc58860119"/>
      <w:bookmarkStart w:id="1925" w:name="_Toc58862623"/>
      <w:bookmarkStart w:id="1926" w:name="_Toc61182616"/>
      <w:bookmarkStart w:id="1927" w:name="_Toc66727929"/>
      <w:bookmarkStart w:id="1928" w:name="_Toc74961732"/>
      <w:bookmarkStart w:id="1929" w:name="_Toc75242643"/>
      <w:bookmarkStart w:id="1930" w:name="_Toc76544989"/>
      <w:bookmarkStart w:id="1931" w:name="_Toc82595092"/>
      <w:bookmarkStart w:id="1932" w:name="_Toc89955123"/>
      <w:bookmarkStart w:id="1933" w:name="_Toc98773548"/>
      <w:bookmarkStart w:id="1934" w:name="_Toc106201307"/>
      <w:bookmarkStart w:id="1935" w:name="_Toc115191160"/>
      <w:bookmarkStart w:id="1936" w:name="_Toc122012990"/>
      <w:bookmarkStart w:id="1937" w:name="_Toc124155078"/>
      <w:bookmarkStart w:id="1938" w:name="_Toc131535649"/>
      <w:r w:rsidRPr="008C3753">
        <w:t>6.1.2</w:t>
      </w:r>
      <w:r w:rsidRPr="008C3753">
        <w:tab/>
        <w:t>BS type 1-H</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939" w:name="_Toc21099880"/>
      <w:bookmarkStart w:id="1940" w:name="_Toc29809678"/>
      <w:bookmarkStart w:id="1941" w:name="_Toc36645056"/>
      <w:bookmarkStart w:id="1942" w:name="_Toc37272110"/>
      <w:bookmarkStart w:id="1943" w:name="_Toc45884356"/>
      <w:bookmarkStart w:id="1944" w:name="_Toc53182379"/>
      <w:bookmarkStart w:id="1945" w:name="_Toc58860120"/>
      <w:bookmarkStart w:id="1946" w:name="_Toc58862624"/>
      <w:bookmarkStart w:id="1947" w:name="_Toc61182617"/>
      <w:bookmarkStart w:id="1948" w:name="_Toc66727930"/>
      <w:bookmarkStart w:id="1949" w:name="_Toc74961733"/>
      <w:bookmarkStart w:id="1950" w:name="_Toc75242644"/>
      <w:bookmarkStart w:id="1951" w:name="_Toc76544990"/>
      <w:bookmarkStart w:id="1952" w:name="_Toc82595093"/>
      <w:bookmarkStart w:id="1953"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954"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955" w:name="_Toc106201308"/>
      <w:bookmarkStart w:id="1956" w:name="_Toc115191161"/>
      <w:bookmarkStart w:id="1957" w:name="_Toc122012991"/>
      <w:bookmarkStart w:id="1958" w:name="_Toc124155079"/>
      <w:bookmarkStart w:id="1959" w:name="_Toc131535650"/>
      <w:r w:rsidRPr="008C3753">
        <w:t>6.2</w:t>
      </w:r>
      <w:r w:rsidRPr="008C3753">
        <w:tab/>
        <w:t>Base station output power</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4B6AA04" w14:textId="0B51D19A" w:rsidR="00804D8D" w:rsidRPr="008C3753" w:rsidRDefault="00804D8D" w:rsidP="00804D8D">
      <w:pPr>
        <w:pStyle w:val="Heading3"/>
      </w:pPr>
      <w:bookmarkStart w:id="1960" w:name="_Toc21099881"/>
      <w:bookmarkStart w:id="1961" w:name="_Toc29809679"/>
      <w:bookmarkStart w:id="1962" w:name="_Toc36645057"/>
      <w:bookmarkStart w:id="1963" w:name="_Toc37272111"/>
      <w:bookmarkStart w:id="1964" w:name="_Toc45884357"/>
      <w:bookmarkStart w:id="1965" w:name="_Toc53182380"/>
      <w:bookmarkStart w:id="1966" w:name="_Toc58860121"/>
      <w:bookmarkStart w:id="1967" w:name="_Toc58862625"/>
      <w:bookmarkStart w:id="1968" w:name="_Toc61182618"/>
      <w:bookmarkStart w:id="1969" w:name="_Toc66727931"/>
      <w:bookmarkStart w:id="1970" w:name="_Toc74961734"/>
      <w:bookmarkStart w:id="1971" w:name="_Toc75242645"/>
      <w:bookmarkStart w:id="1972" w:name="_Toc76544991"/>
      <w:bookmarkStart w:id="1973" w:name="_Toc82595094"/>
      <w:bookmarkStart w:id="1974" w:name="_Toc89955125"/>
      <w:bookmarkStart w:id="1975" w:name="_Toc98773550"/>
      <w:bookmarkStart w:id="1976" w:name="_Toc106201309"/>
      <w:bookmarkStart w:id="1977" w:name="_Toc115191162"/>
      <w:bookmarkStart w:id="1978" w:name="_Toc122012992"/>
      <w:bookmarkStart w:id="1979" w:name="_Toc124155080"/>
      <w:bookmarkStart w:id="1980" w:name="_Toc131535651"/>
      <w:r w:rsidRPr="008C3753">
        <w:t>6.2.1</w:t>
      </w:r>
      <w:r w:rsidR="0071353E" w:rsidRPr="008C3753">
        <w:tab/>
      </w:r>
      <w:r w:rsidRPr="008C3753">
        <w:t>Definition and applicability</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981" w:name="_Toc21099882"/>
      <w:bookmarkStart w:id="1982" w:name="_Toc29809680"/>
      <w:bookmarkStart w:id="1983" w:name="_Toc36645058"/>
      <w:bookmarkStart w:id="1984" w:name="_Toc37272112"/>
      <w:bookmarkStart w:id="1985" w:name="_Toc45884358"/>
      <w:bookmarkStart w:id="1986" w:name="_Toc53182381"/>
      <w:bookmarkStart w:id="1987" w:name="_Toc58860122"/>
      <w:bookmarkStart w:id="1988" w:name="_Toc58862626"/>
      <w:bookmarkStart w:id="1989" w:name="_Toc61182619"/>
      <w:bookmarkStart w:id="1990" w:name="_Toc66727932"/>
      <w:bookmarkStart w:id="1991" w:name="_Toc74961735"/>
      <w:bookmarkStart w:id="1992" w:name="_Toc75242646"/>
      <w:bookmarkStart w:id="1993" w:name="_Toc76544992"/>
      <w:bookmarkStart w:id="1994" w:name="_Toc82595095"/>
      <w:bookmarkStart w:id="1995"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96" w:name="_Toc98773551"/>
      <w:bookmarkStart w:id="1997" w:name="_Toc106201310"/>
      <w:bookmarkStart w:id="1998" w:name="_Toc115191163"/>
      <w:bookmarkStart w:id="1999" w:name="_Toc122012993"/>
      <w:bookmarkStart w:id="2000" w:name="_Toc124155081"/>
      <w:bookmarkStart w:id="2001" w:name="_Toc131535652"/>
      <w:r w:rsidRPr="008C3753">
        <w:t>6.2.2</w:t>
      </w:r>
      <w:r w:rsidR="0071353E" w:rsidRPr="008C3753">
        <w:tab/>
      </w:r>
      <w:r w:rsidRPr="008C3753">
        <w:t>Minimum requirement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002" w:name="_Toc21099883"/>
      <w:bookmarkStart w:id="2003" w:name="_Toc29809681"/>
      <w:bookmarkStart w:id="2004" w:name="_Toc36645059"/>
      <w:bookmarkStart w:id="2005" w:name="_Toc37272113"/>
      <w:bookmarkStart w:id="2006" w:name="_Toc45884359"/>
      <w:bookmarkStart w:id="2007" w:name="_Toc53182382"/>
      <w:bookmarkStart w:id="2008" w:name="_Toc58860123"/>
      <w:bookmarkStart w:id="2009" w:name="_Toc58862627"/>
      <w:bookmarkStart w:id="2010" w:name="_Toc61182620"/>
      <w:bookmarkStart w:id="2011" w:name="_Toc66727933"/>
      <w:bookmarkStart w:id="2012" w:name="_Toc74961736"/>
      <w:bookmarkStart w:id="2013" w:name="_Toc75242647"/>
      <w:bookmarkStart w:id="2014" w:name="_Toc76544993"/>
      <w:bookmarkStart w:id="2015" w:name="_Toc82595096"/>
      <w:bookmarkStart w:id="2016" w:name="_Toc89955127"/>
      <w:bookmarkStart w:id="2017" w:name="_Toc98773552"/>
      <w:bookmarkStart w:id="2018" w:name="_Toc106201311"/>
      <w:bookmarkStart w:id="2019" w:name="_Toc115191164"/>
      <w:bookmarkStart w:id="2020" w:name="_Toc122012994"/>
      <w:bookmarkStart w:id="2021" w:name="_Toc124155082"/>
      <w:bookmarkStart w:id="2022" w:name="_Toc131535653"/>
      <w:r w:rsidRPr="008C3753">
        <w:t>6.2.3</w:t>
      </w:r>
      <w:r w:rsidR="0071353E" w:rsidRPr="008C3753">
        <w:tab/>
      </w:r>
      <w:r w:rsidRPr="008C3753">
        <w:t>Test purpose</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23" w:name="_Toc21099884"/>
      <w:bookmarkStart w:id="2024" w:name="_Toc29809682"/>
      <w:bookmarkStart w:id="2025" w:name="_Toc36645060"/>
      <w:bookmarkStart w:id="2026" w:name="_Toc37272114"/>
      <w:bookmarkStart w:id="2027" w:name="_Toc45884360"/>
      <w:bookmarkStart w:id="2028" w:name="_Toc53182383"/>
      <w:bookmarkStart w:id="2029" w:name="_Toc58860124"/>
      <w:bookmarkStart w:id="2030" w:name="_Toc58862628"/>
      <w:bookmarkStart w:id="2031" w:name="_Toc61182621"/>
      <w:bookmarkStart w:id="2032" w:name="_Toc66727934"/>
      <w:bookmarkStart w:id="2033" w:name="_Toc74961737"/>
      <w:bookmarkStart w:id="2034" w:name="_Toc75242648"/>
      <w:bookmarkStart w:id="2035" w:name="_Toc76544994"/>
      <w:bookmarkStart w:id="2036" w:name="_Toc82595097"/>
      <w:bookmarkStart w:id="2037" w:name="_Toc89955128"/>
      <w:bookmarkStart w:id="2038" w:name="_Toc98773553"/>
      <w:bookmarkStart w:id="2039" w:name="_Toc106201312"/>
      <w:bookmarkStart w:id="2040" w:name="_Toc115191165"/>
      <w:bookmarkStart w:id="2041" w:name="_Toc122012995"/>
      <w:bookmarkStart w:id="2042" w:name="_Toc124155083"/>
      <w:bookmarkStart w:id="2043" w:name="_Toc131535654"/>
      <w:r w:rsidRPr="008C3753">
        <w:t>6.2.4</w:t>
      </w:r>
      <w:r w:rsidR="0071353E" w:rsidRPr="008C3753">
        <w:tab/>
      </w:r>
      <w:r w:rsidRPr="008C3753">
        <w:t>Method of test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B9E8EB6" w14:textId="77777777" w:rsidR="00804D8D" w:rsidRPr="008C3753" w:rsidRDefault="00804D8D" w:rsidP="000C0610">
      <w:pPr>
        <w:pStyle w:val="Heading4"/>
      </w:pPr>
      <w:bookmarkStart w:id="2044" w:name="_Toc21099885"/>
      <w:bookmarkStart w:id="2045" w:name="_Toc29809683"/>
      <w:bookmarkStart w:id="2046" w:name="_Toc36645061"/>
      <w:bookmarkStart w:id="2047" w:name="_Toc37272115"/>
      <w:bookmarkStart w:id="2048" w:name="_Toc45884361"/>
      <w:bookmarkStart w:id="2049" w:name="_Toc53182384"/>
      <w:bookmarkStart w:id="2050" w:name="_Toc58860125"/>
      <w:bookmarkStart w:id="2051" w:name="_Toc58862629"/>
      <w:bookmarkStart w:id="2052" w:name="_Toc61182622"/>
      <w:bookmarkStart w:id="2053" w:name="_Toc66727935"/>
      <w:bookmarkStart w:id="2054" w:name="_Toc74961738"/>
      <w:bookmarkStart w:id="2055" w:name="_Toc75242649"/>
      <w:bookmarkStart w:id="2056" w:name="_Toc76544995"/>
      <w:bookmarkStart w:id="2057" w:name="_Toc82595098"/>
      <w:bookmarkStart w:id="2058" w:name="_Toc89955129"/>
      <w:bookmarkStart w:id="2059" w:name="_Toc98773554"/>
      <w:bookmarkStart w:id="2060" w:name="_Toc106201313"/>
      <w:bookmarkStart w:id="2061" w:name="_Toc115191166"/>
      <w:bookmarkStart w:id="2062" w:name="_Toc122012996"/>
      <w:bookmarkStart w:id="2063" w:name="_Toc124155084"/>
      <w:bookmarkStart w:id="2064" w:name="_Toc131535655"/>
      <w:r w:rsidRPr="008C3753">
        <w:t>6.2.4.1</w:t>
      </w:r>
      <w:r w:rsidRPr="008C3753">
        <w:tab/>
        <w:t>Initial conditions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5" w:name="_Toc21099886"/>
      <w:bookmarkStart w:id="2066" w:name="_Toc29809684"/>
      <w:bookmarkStart w:id="2067" w:name="_Toc36645062"/>
      <w:bookmarkStart w:id="2068" w:name="_Toc37272116"/>
      <w:bookmarkStart w:id="2069" w:name="_Toc45884362"/>
      <w:bookmarkStart w:id="2070" w:name="_Toc53182385"/>
      <w:bookmarkStart w:id="2071" w:name="_Toc58860126"/>
      <w:bookmarkStart w:id="2072" w:name="_Toc58862630"/>
      <w:bookmarkStart w:id="2073" w:name="_Toc61182623"/>
      <w:bookmarkStart w:id="2074" w:name="_Toc66727936"/>
      <w:bookmarkStart w:id="2075" w:name="_Toc74961739"/>
      <w:bookmarkStart w:id="2076" w:name="_Toc75242650"/>
      <w:bookmarkStart w:id="2077" w:name="_Toc76544996"/>
      <w:bookmarkStart w:id="2078" w:name="_Toc82595099"/>
      <w:bookmarkStart w:id="2079" w:name="_Toc89955130"/>
      <w:bookmarkStart w:id="2080" w:name="_Toc98773555"/>
      <w:bookmarkStart w:id="2081" w:name="_Toc106201314"/>
      <w:bookmarkStart w:id="2082" w:name="_Toc115191167"/>
      <w:bookmarkStart w:id="2083" w:name="_Toc122012997"/>
      <w:bookmarkStart w:id="2084" w:name="_Toc124155085"/>
      <w:bookmarkStart w:id="2085" w:name="_Toc131535656"/>
      <w:r w:rsidRPr="008C3753">
        <w:t>6.2.4.2</w:t>
      </w:r>
      <w:r w:rsidRPr="008C3753">
        <w:tab/>
        <w:t>Procedure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6" w:name="_Toc21099887"/>
      <w:bookmarkStart w:id="2087" w:name="_Toc29809685"/>
      <w:bookmarkStart w:id="2088" w:name="_Toc36645063"/>
      <w:bookmarkStart w:id="2089" w:name="_Toc37272117"/>
      <w:bookmarkStart w:id="2090" w:name="_Toc45884363"/>
      <w:bookmarkStart w:id="2091" w:name="_Toc53182386"/>
      <w:bookmarkStart w:id="2092" w:name="_Toc58860127"/>
      <w:bookmarkStart w:id="2093" w:name="_Toc58862631"/>
      <w:bookmarkStart w:id="2094" w:name="_Toc61182624"/>
      <w:bookmarkStart w:id="2095" w:name="_Toc66727937"/>
      <w:bookmarkStart w:id="2096" w:name="_Toc74961740"/>
      <w:bookmarkStart w:id="2097" w:name="_Toc75242651"/>
      <w:bookmarkStart w:id="2098" w:name="_Toc76544997"/>
      <w:bookmarkStart w:id="2099" w:name="_Toc82595100"/>
      <w:bookmarkStart w:id="2100" w:name="_Toc89955131"/>
      <w:bookmarkStart w:id="2101" w:name="_Toc98773556"/>
      <w:bookmarkStart w:id="2102" w:name="_Toc106201315"/>
      <w:bookmarkStart w:id="2103" w:name="_Toc115191168"/>
      <w:bookmarkStart w:id="2104" w:name="_Toc122012998"/>
      <w:bookmarkStart w:id="2105" w:name="_Toc124155086"/>
      <w:bookmarkStart w:id="2106" w:name="_Toc131535657"/>
      <w:r w:rsidRPr="008C3753">
        <w:t>6.2.5</w:t>
      </w:r>
      <w:r w:rsidRPr="008C3753">
        <w:tab/>
      </w:r>
      <w:r w:rsidR="00804D8D" w:rsidRPr="008C3753">
        <w:t>Test requirement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107" w:name="_Toc21099888"/>
      <w:bookmarkStart w:id="210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9" w:name="_Toc36645064"/>
      <w:bookmarkStart w:id="2110" w:name="_Toc37272118"/>
      <w:bookmarkStart w:id="2111" w:name="_Toc45884364"/>
      <w:bookmarkStart w:id="2112" w:name="_Toc53182387"/>
      <w:bookmarkStart w:id="2113" w:name="_Toc58860128"/>
      <w:bookmarkStart w:id="2114" w:name="_Toc58862632"/>
      <w:bookmarkStart w:id="2115" w:name="_Toc61182625"/>
      <w:bookmarkStart w:id="2116" w:name="_Toc66727938"/>
      <w:bookmarkStart w:id="2117" w:name="_Toc74961741"/>
      <w:bookmarkStart w:id="2118" w:name="_Toc75242652"/>
      <w:bookmarkStart w:id="2119" w:name="_Toc76544998"/>
      <w:bookmarkStart w:id="2120" w:name="_Toc82595101"/>
      <w:bookmarkStart w:id="2121" w:name="_Toc89955132"/>
      <w:bookmarkStart w:id="2122" w:name="_Toc98773557"/>
      <w:bookmarkStart w:id="2123" w:name="_Toc106201316"/>
      <w:bookmarkStart w:id="2124" w:name="_Toc115191169"/>
      <w:bookmarkStart w:id="2125" w:name="_Toc122012999"/>
      <w:bookmarkStart w:id="2126" w:name="_Toc124155087"/>
      <w:bookmarkStart w:id="2127" w:name="_Toc131535658"/>
      <w:r w:rsidRPr="008C3753">
        <w:t>6.3</w:t>
      </w:r>
      <w:r w:rsidRPr="008C3753">
        <w:tab/>
        <w:t>Output power dynamics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7F83522" w14:textId="4FE53772" w:rsidR="005B02EA" w:rsidRPr="008C3753" w:rsidRDefault="005B02EA" w:rsidP="005B02EA">
      <w:pPr>
        <w:pStyle w:val="Heading3"/>
      </w:pPr>
      <w:bookmarkStart w:id="2128" w:name="_Toc21099889"/>
      <w:bookmarkStart w:id="2129" w:name="_Toc29809687"/>
      <w:bookmarkStart w:id="2130" w:name="_Toc36645065"/>
      <w:bookmarkStart w:id="2131" w:name="_Toc37272119"/>
      <w:bookmarkStart w:id="2132" w:name="_Toc45884365"/>
      <w:bookmarkStart w:id="2133" w:name="_Toc53182388"/>
      <w:bookmarkStart w:id="2134" w:name="_Toc58860129"/>
      <w:bookmarkStart w:id="2135" w:name="_Toc58862633"/>
      <w:bookmarkStart w:id="2136" w:name="_Toc61182626"/>
      <w:bookmarkStart w:id="2137" w:name="_Toc66727939"/>
      <w:bookmarkStart w:id="2138" w:name="_Toc74961742"/>
      <w:bookmarkStart w:id="2139" w:name="_Toc75242653"/>
      <w:bookmarkStart w:id="2140" w:name="_Toc76544999"/>
      <w:bookmarkStart w:id="2141" w:name="_Toc82595102"/>
      <w:bookmarkStart w:id="2142" w:name="_Toc89955133"/>
      <w:bookmarkStart w:id="2143" w:name="_Toc98773558"/>
      <w:bookmarkStart w:id="2144" w:name="_Toc106201317"/>
      <w:bookmarkStart w:id="2145" w:name="_Toc115191170"/>
      <w:bookmarkStart w:id="2146" w:name="_Toc122013000"/>
      <w:bookmarkStart w:id="2147" w:name="_Toc124155088"/>
      <w:bookmarkStart w:id="2148" w:name="_Toc131535659"/>
      <w:r w:rsidRPr="008C3753">
        <w:t>6.3.1</w:t>
      </w:r>
      <w:r w:rsidR="0071353E" w:rsidRPr="008C3753">
        <w:tab/>
      </w:r>
      <w:r w:rsidRPr="008C3753">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9" w:name="_Toc21099890"/>
      <w:bookmarkStart w:id="2150" w:name="_Toc29809688"/>
      <w:bookmarkStart w:id="2151" w:name="_Toc36645066"/>
      <w:bookmarkStart w:id="2152" w:name="_Toc37272120"/>
      <w:bookmarkStart w:id="2153" w:name="_Toc45884366"/>
      <w:bookmarkStart w:id="2154" w:name="_Toc53182389"/>
      <w:bookmarkStart w:id="2155" w:name="_Toc58860130"/>
      <w:bookmarkStart w:id="2156" w:name="_Toc58862634"/>
      <w:bookmarkStart w:id="2157" w:name="_Toc61182627"/>
      <w:bookmarkStart w:id="2158" w:name="_Toc66727940"/>
      <w:bookmarkStart w:id="2159" w:name="_Toc74961743"/>
      <w:bookmarkStart w:id="2160" w:name="_Toc75242654"/>
      <w:bookmarkStart w:id="2161" w:name="_Toc76545000"/>
      <w:bookmarkStart w:id="2162" w:name="_Toc82595103"/>
      <w:bookmarkStart w:id="2163" w:name="_Toc89955134"/>
      <w:bookmarkStart w:id="2164" w:name="_Toc98773559"/>
      <w:bookmarkStart w:id="2165" w:name="_Toc106201318"/>
      <w:bookmarkStart w:id="2166" w:name="_Toc115191171"/>
      <w:bookmarkStart w:id="2167" w:name="_Toc122013001"/>
      <w:bookmarkStart w:id="2168" w:name="_Toc124155089"/>
      <w:bookmarkStart w:id="2169" w:name="_Toc131535660"/>
      <w:r w:rsidRPr="008C3753">
        <w:t>6.3.2</w:t>
      </w:r>
      <w:r w:rsidR="0071353E" w:rsidRPr="008C3753">
        <w:tab/>
      </w:r>
      <w:r w:rsidRPr="008C3753">
        <w:rPr>
          <w:rFonts w:hint="eastAsia"/>
        </w:rPr>
        <w:t>RE power control dynamic range</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F065FC6" w14:textId="77777777" w:rsidR="005B02EA" w:rsidRPr="008C3753" w:rsidRDefault="005B02EA" w:rsidP="005B02EA">
      <w:pPr>
        <w:pStyle w:val="Heading4"/>
      </w:pPr>
      <w:bookmarkStart w:id="2170" w:name="_Toc21099891"/>
      <w:bookmarkStart w:id="2171" w:name="_Toc29809689"/>
      <w:bookmarkStart w:id="2172" w:name="_Toc36645067"/>
      <w:bookmarkStart w:id="2173" w:name="_Toc37272121"/>
      <w:bookmarkStart w:id="2174" w:name="_Toc45884367"/>
      <w:bookmarkStart w:id="2175" w:name="_Toc53182390"/>
      <w:bookmarkStart w:id="2176" w:name="_Toc58860131"/>
      <w:bookmarkStart w:id="2177" w:name="_Toc58862635"/>
      <w:bookmarkStart w:id="2178" w:name="_Toc61182628"/>
      <w:bookmarkStart w:id="2179" w:name="_Toc66727941"/>
      <w:bookmarkStart w:id="2180" w:name="_Toc74961744"/>
      <w:bookmarkStart w:id="2181" w:name="_Toc75242655"/>
      <w:bookmarkStart w:id="2182" w:name="_Toc76545001"/>
      <w:bookmarkStart w:id="2183" w:name="_Toc82595104"/>
      <w:bookmarkStart w:id="2184" w:name="_Toc89955135"/>
      <w:bookmarkStart w:id="2185" w:name="_Toc98773560"/>
      <w:bookmarkStart w:id="2186" w:name="_Toc106201319"/>
      <w:bookmarkStart w:id="2187" w:name="_Toc115191172"/>
      <w:bookmarkStart w:id="2188" w:name="_Toc122013002"/>
      <w:bookmarkStart w:id="2189" w:name="_Toc124155090"/>
      <w:bookmarkStart w:id="2190" w:name="_Toc131535661"/>
      <w:r w:rsidRPr="008C3753">
        <w:t>6.3.2.1</w:t>
      </w:r>
      <w:r w:rsidRPr="008C3753">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91" w:name="_Toc21099892"/>
      <w:bookmarkStart w:id="2192" w:name="_Toc29809690"/>
      <w:bookmarkStart w:id="2193" w:name="_Toc36645068"/>
      <w:bookmarkStart w:id="2194" w:name="_Toc37272122"/>
      <w:bookmarkStart w:id="2195" w:name="_Toc45884368"/>
      <w:bookmarkStart w:id="2196" w:name="_Toc53182391"/>
      <w:bookmarkStart w:id="2197" w:name="_Toc58860132"/>
      <w:bookmarkStart w:id="2198" w:name="_Toc58862636"/>
      <w:bookmarkStart w:id="2199" w:name="_Toc61182629"/>
      <w:bookmarkStart w:id="2200" w:name="_Toc66727942"/>
      <w:bookmarkStart w:id="2201" w:name="_Toc74961745"/>
      <w:bookmarkStart w:id="2202" w:name="_Toc75242656"/>
      <w:bookmarkStart w:id="2203" w:name="_Toc76545002"/>
      <w:bookmarkStart w:id="2204" w:name="_Toc82595105"/>
      <w:bookmarkStart w:id="2205" w:name="_Toc89955136"/>
      <w:bookmarkStart w:id="2206" w:name="_Toc98773561"/>
      <w:bookmarkStart w:id="2207" w:name="_Toc106201320"/>
      <w:bookmarkStart w:id="2208" w:name="_Toc115191173"/>
      <w:bookmarkStart w:id="2209" w:name="_Toc122013003"/>
      <w:bookmarkStart w:id="2210" w:name="_Toc124155091"/>
      <w:bookmarkStart w:id="2211" w:name="_Toc131535662"/>
      <w:r w:rsidRPr="008C3753">
        <w:t>6.3.2.2</w:t>
      </w:r>
      <w:r w:rsidRPr="008C3753">
        <w:tab/>
        <w:t>Minimum requirement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12" w:name="_Toc21099893"/>
      <w:bookmarkStart w:id="2213" w:name="_Toc29809691"/>
      <w:bookmarkStart w:id="2214" w:name="_Toc36645069"/>
      <w:bookmarkStart w:id="2215" w:name="_Toc37272123"/>
      <w:bookmarkStart w:id="2216" w:name="_Toc45884369"/>
      <w:bookmarkStart w:id="2217" w:name="_Toc53182392"/>
      <w:bookmarkStart w:id="2218" w:name="_Toc58860133"/>
      <w:bookmarkStart w:id="2219" w:name="_Toc58862637"/>
      <w:bookmarkStart w:id="2220" w:name="_Toc61182630"/>
      <w:bookmarkStart w:id="2221" w:name="_Toc66727943"/>
      <w:bookmarkStart w:id="2222" w:name="_Toc74961746"/>
      <w:bookmarkStart w:id="2223" w:name="_Toc75242657"/>
      <w:bookmarkStart w:id="2224" w:name="_Toc76545003"/>
      <w:bookmarkStart w:id="2225" w:name="_Toc82595106"/>
      <w:bookmarkStart w:id="2226" w:name="_Toc89955137"/>
      <w:bookmarkStart w:id="2227" w:name="_Toc98773562"/>
      <w:bookmarkStart w:id="2228" w:name="_Toc106201321"/>
      <w:bookmarkStart w:id="2229" w:name="_Toc115191174"/>
      <w:bookmarkStart w:id="2230" w:name="_Toc122013004"/>
      <w:bookmarkStart w:id="2231" w:name="_Toc124155092"/>
      <w:bookmarkStart w:id="2232" w:name="_Toc131535663"/>
      <w:r w:rsidRPr="008C3753">
        <w:t>6.3.2.3</w:t>
      </w:r>
      <w:r w:rsidRPr="008C3753">
        <w:tab/>
        <w:t>Test purpose</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33" w:name="_Toc21099894"/>
      <w:bookmarkStart w:id="2234" w:name="_Toc29809692"/>
      <w:bookmarkStart w:id="2235" w:name="_Toc36645070"/>
      <w:bookmarkStart w:id="2236" w:name="_Toc37272124"/>
      <w:bookmarkStart w:id="2237" w:name="_Toc45884370"/>
      <w:bookmarkStart w:id="2238" w:name="_Toc53182393"/>
      <w:bookmarkStart w:id="2239" w:name="_Toc58860134"/>
      <w:bookmarkStart w:id="2240" w:name="_Toc58862638"/>
      <w:bookmarkStart w:id="2241" w:name="_Toc61182631"/>
      <w:bookmarkStart w:id="2242" w:name="_Toc66727944"/>
      <w:bookmarkStart w:id="2243" w:name="_Toc74961747"/>
      <w:bookmarkStart w:id="2244" w:name="_Toc75242658"/>
      <w:bookmarkStart w:id="2245" w:name="_Toc76545004"/>
      <w:bookmarkStart w:id="2246" w:name="_Toc82595107"/>
      <w:bookmarkStart w:id="2247" w:name="_Toc89955138"/>
      <w:bookmarkStart w:id="2248" w:name="_Toc98773563"/>
      <w:bookmarkStart w:id="2249" w:name="_Toc106201322"/>
      <w:bookmarkStart w:id="2250" w:name="_Toc115191175"/>
      <w:bookmarkStart w:id="2251" w:name="_Toc122013005"/>
      <w:bookmarkStart w:id="2252" w:name="_Toc124155093"/>
      <w:bookmarkStart w:id="2253" w:name="_Toc131535664"/>
      <w:r w:rsidRPr="008C3753">
        <w:t>6.3.3</w:t>
      </w:r>
      <w:r w:rsidR="0071353E" w:rsidRPr="008C3753">
        <w:tab/>
      </w:r>
      <w:r w:rsidRPr="008C3753">
        <w:rPr>
          <w:rFonts w:hint="eastAsia"/>
        </w:rPr>
        <w:t>Total power dynamic range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35BAAA3F" w14:textId="77777777" w:rsidR="005B02EA" w:rsidRPr="008C3753" w:rsidRDefault="005B02EA" w:rsidP="005B02EA">
      <w:pPr>
        <w:pStyle w:val="Heading4"/>
      </w:pPr>
      <w:bookmarkStart w:id="2254" w:name="_Toc21099895"/>
      <w:bookmarkStart w:id="2255" w:name="_Toc29809693"/>
      <w:bookmarkStart w:id="2256" w:name="_Toc36645071"/>
      <w:bookmarkStart w:id="2257" w:name="_Toc37272125"/>
      <w:bookmarkStart w:id="2258" w:name="_Toc45884371"/>
      <w:bookmarkStart w:id="2259" w:name="_Toc53182394"/>
      <w:bookmarkStart w:id="2260" w:name="_Toc58860135"/>
      <w:bookmarkStart w:id="2261" w:name="_Toc58862639"/>
      <w:bookmarkStart w:id="2262" w:name="_Toc61182632"/>
      <w:bookmarkStart w:id="2263" w:name="_Toc66727945"/>
      <w:bookmarkStart w:id="2264" w:name="_Toc74961748"/>
      <w:bookmarkStart w:id="2265" w:name="_Toc75242659"/>
      <w:bookmarkStart w:id="2266" w:name="_Toc76545005"/>
      <w:bookmarkStart w:id="2267" w:name="_Toc82595108"/>
      <w:bookmarkStart w:id="2268" w:name="_Toc89955139"/>
      <w:bookmarkStart w:id="2269" w:name="_Toc98773564"/>
      <w:bookmarkStart w:id="2270" w:name="_Toc106201323"/>
      <w:bookmarkStart w:id="2271" w:name="_Toc115191176"/>
      <w:bookmarkStart w:id="2272" w:name="_Toc122013006"/>
      <w:bookmarkStart w:id="2273" w:name="_Toc124155094"/>
      <w:bookmarkStart w:id="2274" w:name="_Toc131535665"/>
      <w:r w:rsidRPr="008C3753">
        <w:t>6.3.3.1</w:t>
      </w:r>
      <w:r w:rsidRPr="008C3753">
        <w:tab/>
        <w:t>Definition and applicability</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275" w:name="_Toc21099896"/>
      <w:bookmarkStart w:id="2276" w:name="_Toc29809694"/>
      <w:bookmarkStart w:id="2277" w:name="_Toc36645072"/>
      <w:bookmarkStart w:id="2278" w:name="_Toc37272126"/>
      <w:bookmarkStart w:id="2279" w:name="_Toc45884372"/>
      <w:bookmarkStart w:id="2280" w:name="_Toc53182395"/>
      <w:bookmarkStart w:id="2281" w:name="_Toc58860136"/>
      <w:bookmarkStart w:id="2282" w:name="_Toc58862640"/>
      <w:bookmarkStart w:id="2283" w:name="_Toc61182633"/>
      <w:bookmarkStart w:id="228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285" w:name="_Toc74961749"/>
      <w:bookmarkStart w:id="2286" w:name="_Toc75242660"/>
      <w:bookmarkStart w:id="2287" w:name="_Toc76545006"/>
      <w:bookmarkStart w:id="2288" w:name="_Toc82595109"/>
      <w:bookmarkStart w:id="2289" w:name="_Toc89955140"/>
      <w:bookmarkStart w:id="2290" w:name="_Toc98773565"/>
      <w:bookmarkStart w:id="2291" w:name="_Toc106201324"/>
      <w:bookmarkStart w:id="2292" w:name="_Toc115191177"/>
      <w:bookmarkStart w:id="2293" w:name="_Toc122013007"/>
      <w:bookmarkStart w:id="2294" w:name="_Toc124155095"/>
      <w:bookmarkStart w:id="2295" w:name="_Toc131535666"/>
      <w:r w:rsidRPr="008C3753">
        <w:t>6.3.</w:t>
      </w:r>
      <w:r w:rsidR="0004334C" w:rsidRPr="008C3753">
        <w:t>3</w:t>
      </w:r>
      <w:r w:rsidRPr="008C3753">
        <w:t>.2</w:t>
      </w:r>
      <w:r w:rsidRPr="008C3753">
        <w:tab/>
        <w:t>Minimum requirement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6" w:name="_Toc21099897"/>
      <w:bookmarkStart w:id="2297" w:name="_Toc29809695"/>
      <w:bookmarkStart w:id="2298" w:name="_Toc36645073"/>
      <w:bookmarkStart w:id="2299" w:name="_Toc37272127"/>
      <w:bookmarkStart w:id="2300" w:name="_Toc45884373"/>
      <w:bookmarkStart w:id="2301" w:name="_Toc53182396"/>
      <w:bookmarkStart w:id="2302" w:name="_Toc58860137"/>
      <w:bookmarkStart w:id="2303" w:name="_Toc58862641"/>
      <w:bookmarkStart w:id="2304" w:name="_Toc61182634"/>
      <w:bookmarkStart w:id="2305" w:name="_Toc66727947"/>
      <w:bookmarkStart w:id="2306" w:name="_Toc74961750"/>
      <w:bookmarkStart w:id="2307" w:name="_Toc75242661"/>
      <w:bookmarkStart w:id="2308" w:name="_Toc76545007"/>
      <w:bookmarkStart w:id="2309" w:name="_Toc82595110"/>
      <w:bookmarkStart w:id="2310" w:name="_Toc89955141"/>
      <w:bookmarkStart w:id="2311" w:name="_Toc98773566"/>
      <w:bookmarkStart w:id="2312" w:name="_Toc106201325"/>
      <w:bookmarkStart w:id="2313" w:name="_Toc115191178"/>
      <w:bookmarkStart w:id="2314" w:name="_Toc122013008"/>
      <w:bookmarkStart w:id="2315" w:name="_Toc124155096"/>
      <w:bookmarkStart w:id="2316" w:name="_Toc131535667"/>
      <w:r w:rsidRPr="008C3753">
        <w:t>6.3.</w:t>
      </w:r>
      <w:r w:rsidR="0004334C" w:rsidRPr="008C3753">
        <w:t>3</w:t>
      </w:r>
      <w:r w:rsidRPr="008C3753">
        <w:t>.3</w:t>
      </w:r>
      <w:r w:rsidRPr="008C3753">
        <w:tab/>
        <w:t>Test purpose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7" w:name="_Toc21099898"/>
      <w:bookmarkStart w:id="2318" w:name="_Toc29809696"/>
      <w:bookmarkStart w:id="2319" w:name="_Toc36645074"/>
      <w:bookmarkStart w:id="2320" w:name="_Toc37272128"/>
      <w:bookmarkStart w:id="2321" w:name="_Toc45884374"/>
      <w:bookmarkStart w:id="2322" w:name="_Toc53182397"/>
      <w:bookmarkStart w:id="2323" w:name="_Toc58860138"/>
      <w:bookmarkStart w:id="2324" w:name="_Toc58862642"/>
      <w:bookmarkStart w:id="2325" w:name="_Toc61182635"/>
      <w:bookmarkStart w:id="2326" w:name="_Toc66727948"/>
      <w:bookmarkStart w:id="2327" w:name="_Toc74961751"/>
      <w:bookmarkStart w:id="2328" w:name="_Toc75242662"/>
      <w:bookmarkStart w:id="2329" w:name="_Toc76545008"/>
      <w:bookmarkStart w:id="2330" w:name="_Toc82595111"/>
      <w:bookmarkStart w:id="2331" w:name="_Toc89955142"/>
      <w:bookmarkStart w:id="2332" w:name="_Toc98773567"/>
      <w:bookmarkStart w:id="2333" w:name="_Toc106201326"/>
      <w:bookmarkStart w:id="2334" w:name="_Toc115191179"/>
      <w:bookmarkStart w:id="2335" w:name="_Toc122013009"/>
      <w:bookmarkStart w:id="2336" w:name="_Toc124155097"/>
      <w:bookmarkStart w:id="2337" w:name="_Toc131535668"/>
      <w:r w:rsidRPr="008C3753">
        <w:t>6.3.</w:t>
      </w:r>
      <w:r w:rsidR="0004334C" w:rsidRPr="008C3753">
        <w:t>3</w:t>
      </w:r>
      <w:r w:rsidRPr="008C3753">
        <w:t>.4</w:t>
      </w:r>
      <w:r w:rsidRPr="008C3753">
        <w:tab/>
        <w:t>Method of test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A912426" w14:textId="2CAB1A5D" w:rsidR="005B02EA" w:rsidRPr="008C3753" w:rsidRDefault="005B02EA" w:rsidP="005B02EA">
      <w:pPr>
        <w:pStyle w:val="Heading5"/>
      </w:pPr>
      <w:bookmarkStart w:id="2338" w:name="_Toc21099899"/>
      <w:bookmarkStart w:id="2339" w:name="_Toc29809697"/>
      <w:bookmarkStart w:id="2340" w:name="_Toc36645075"/>
      <w:bookmarkStart w:id="2341" w:name="_Toc37272129"/>
      <w:bookmarkStart w:id="2342" w:name="_Toc45884375"/>
      <w:bookmarkStart w:id="2343" w:name="_Toc53182398"/>
      <w:bookmarkStart w:id="2344" w:name="_Toc58860139"/>
      <w:bookmarkStart w:id="2345" w:name="_Toc58862643"/>
      <w:bookmarkStart w:id="2346" w:name="_Toc61182636"/>
      <w:bookmarkStart w:id="2347" w:name="_Toc66727949"/>
      <w:bookmarkStart w:id="2348" w:name="_Toc74961752"/>
      <w:bookmarkStart w:id="2349" w:name="_Toc75242663"/>
      <w:bookmarkStart w:id="2350" w:name="_Toc76545009"/>
      <w:bookmarkStart w:id="2351" w:name="_Toc82595112"/>
      <w:bookmarkStart w:id="2352" w:name="_Toc89955143"/>
      <w:bookmarkStart w:id="2353" w:name="_Toc98773568"/>
      <w:bookmarkStart w:id="2354" w:name="_Toc106201327"/>
      <w:bookmarkStart w:id="2355" w:name="_Toc115191180"/>
      <w:bookmarkStart w:id="2356" w:name="_Toc122013010"/>
      <w:bookmarkStart w:id="2357" w:name="_Toc124155098"/>
      <w:bookmarkStart w:id="2358" w:name="_Toc131535669"/>
      <w:r w:rsidRPr="008C3753">
        <w:t>6.3.</w:t>
      </w:r>
      <w:r w:rsidR="0004334C" w:rsidRPr="008C3753">
        <w:t>3</w:t>
      </w:r>
      <w:r w:rsidRPr="008C3753">
        <w:t>.4.1</w:t>
      </w:r>
      <w:r w:rsidRPr="008C3753">
        <w:tab/>
        <w:t>Initial conditions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9" w:name="_Toc21099900"/>
      <w:bookmarkStart w:id="2360" w:name="_Toc29809698"/>
      <w:bookmarkStart w:id="2361" w:name="_Toc36645076"/>
      <w:bookmarkStart w:id="2362" w:name="_Toc37272130"/>
      <w:bookmarkStart w:id="2363" w:name="_Toc45884376"/>
      <w:bookmarkStart w:id="2364" w:name="_Toc53182399"/>
      <w:bookmarkStart w:id="2365" w:name="_Toc58860140"/>
      <w:bookmarkStart w:id="2366" w:name="_Toc58862644"/>
      <w:bookmarkStart w:id="2367" w:name="_Toc61182637"/>
      <w:bookmarkStart w:id="2368" w:name="_Toc66727950"/>
      <w:bookmarkStart w:id="2369" w:name="_Toc74961753"/>
      <w:bookmarkStart w:id="2370" w:name="_Toc75242664"/>
      <w:bookmarkStart w:id="2371" w:name="_Toc76545010"/>
      <w:bookmarkStart w:id="2372" w:name="_Toc82595113"/>
      <w:bookmarkStart w:id="2373" w:name="_Toc89955144"/>
      <w:bookmarkStart w:id="2374" w:name="_Toc98773569"/>
      <w:bookmarkStart w:id="2375" w:name="_Toc106201328"/>
      <w:bookmarkStart w:id="2376" w:name="_Toc115191181"/>
      <w:bookmarkStart w:id="2377" w:name="_Toc122013011"/>
      <w:bookmarkStart w:id="2378" w:name="_Toc124155099"/>
      <w:bookmarkStart w:id="2379" w:name="_Toc131535670"/>
      <w:r w:rsidRPr="008C3753">
        <w:t>6.3.3.4.2</w:t>
      </w:r>
      <w:r w:rsidRPr="008C3753">
        <w:tab/>
        <w:t>Procedure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380" w:name="_Toc21099901"/>
      <w:bookmarkStart w:id="2381" w:name="_Toc29809699"/>
      <w:bookmarkStart w:id="2382" w:name="_Toc36645077"/>
      <w:bookmarkStart w:id="2383" w:name="_Toc37272131"/>
      <w:bookmarkStart w:id="2384" w:name="_Toc45884377"/>
      <w:bookmarkStart w:id="2385" w:name="_Toc53182400"/>
      <w:bookmarkStart w:id="2386" w:name="_Toc58860141"/>
      <w:bookmarkStart w:id="2387" w:name="_Toc58862645"/>
      <w:bookmarkStart w:id="2388" w:name="_Toc61182638"/>
      <w:bookmarkStart w:id="2389" w:name="_Toc66727951"/>
      <w:bookmarkStart w:id="2390" w:name="_Toc74961754"/>
      <w:bookmarkStart w:id="2391" w:name="_Toc75242665"/>
      <w:bookmarkStart w:id="2392" w:name="_Toc76545011"/>
      <w:bookmarkStart w:id="2393" w:name="_Toc82595114"/>
      <w:bookmarkStart w:id="239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395" w:name="_Toc98773570"/>
      <w:bookmarkStart w:id="2396" w:name="_Toc106201329"/>
      <w:bookmarkStart w:id="2397" w:name="_Toc115191182"/>
      <w:bookmarkStart w:id="2398" w:name="_Toc122013012"/>
      <w:bookmarkStart w:id="2399" w:name="_Toc124155100"/>
      <w:bookmarkStart w:id="2400" w:name="_Toc131535671"/>
      <w:r w:rsidRPr="008C3753">
        <w:t>6.3.</w:t>
      </w:r>
      <w:r w:rsidR="0004334C" w:rsidRPr="008C3753">
        <w:t>3</w:t>
      </w:r>
      <w:r w:rsidRPr="008C3753">
        <w:t>.5</w:t>
      </w:r>
      <w:r w:rsidRPr="008C3753">
        <w:tab/>
        <w:t>Test requirements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401" w:name="_Toc36645078"/>
      <w:bookmarkStart w:id="2402" w:name="_Toc37272132"/>
      <w:bookmarkStart w:id="2403" w:name="_Toc45884378"/>
      <w:bookmarkStart w:id="2404" w:name="_Toc53182401"/>
      <w:bookmarkStart w:id="2405" w:name="_Toc58860142"/>
      <w:bookmarkStart w:id="2406" w:name="_Toc58862646"/>
      <w:bookmarkStart w:id="2407" w:name="_Toc61182639"/>
      <w:bookmarkStart w:id="2408" w:name="_Toc66727952"/>
      <w:bookmarkStart w:id="2409" w:name="_Toc74961755"/>
      <w:bookmarkStart w:id="2410" w:name="_Toc75242666"/>
      <w:bookmarkStart w:id="2411" w:name="_Toc76545012"/>
      <w:bookmarkStart w:id="2412" w:name="_Toc82595115"/>
      <w:bookmarkStart w:id="2413" w:name="_Toc89955146"/>
      <w:bookmarkStart w:id="2414" w:name="_Toc98773571"/>
      <w:bookmarkStart w:id="2415" w:name="_Toc106201330"/>
      <w:bookmarkStart w:id="2416" w:name="_Toc115191183"/>
      <w:bookmarkStart w:id="2417" w:name="_Toc122013013"/>
      <w:bookmarkStart w:id="2418" w:name="_Toc124155101"/>
      <w:bookmarkStart w:id="2419" w:name="_Toc131535672"/>
      <w:bookmarkStart w:id="2420" w:name="_Toc21099902"/>
      <w:bookmarkStart w:id="2421" w:name="_Toc29809700"/>
      <w:r w:rsidRPr="008C3753">
        <w:t>6.3.4</w:t>
      </w:r>
      <w:r w:rsidRPr="008C3753">
        <w:tab/>
      </w:r>
      <w:r w:rsidRPr="008C3753">
        <w:rPr>
          <w:lang w:eastAsia="zh-CN"/>
        </w:rPr>
        <w:t>NB-IoT RB power dynamic range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161E71C" w14:textId="77777777" w:rsidR="00B46158" w:rsidRPr="008C3753" w:rsidRDefault="00B46158" w:rsidP="00B46158">
      <w:pPr>
        <w:pStyle w:val="Heading4"/>
      </w:pPr>
      <w:bookmarkStart w:id="2422" w:name="_Toc36645079"/>
      <w:bookmarkStart w:id="2423" w:name="_Toc37272133"/>
      <w:bookmarkStart w:id="2424" w:name="_Toc45884379"/>
      <w:bookmarkStart w:id="2425" w:name="_Toc53182402"/>
      <w:bookmarkStart w:id="2426" w:name="_Toc58860143"/>
      <w:bookmarkStart w:id="2427" w:name="_Toc58862647"/>
      <w:bookmarkStart w:id="2428" w:name="_Toc61182640"/>
      <w:bookmarkStart w:id="2429" w:name="_Toc66727953"/>
      <w:bookmarkStart w:id="2430" w:name="_Toc74961756"/>
      <w:bookmarkStart w:id="2431" w:name="_Toc75242667"/>
      <w:bookmarkStart w:id="2432" w:name="_Toc76545013"/>
      <w:bookmarkStart w:id="2433" w:name="_Toc82595116"/>
      <w:bookmarkStart w:id="2434" w:name="_Toc89955147"/>
      <w:bookmarkStart w:id="2435" w:name="_Toc98773572"/>
      <w:bookmarkStart w:id="2436" w:name="_Toc106201331"/>
      <w:bookmarkStart w:id="2437" w:name="_Toc115191184"/>
      <w:bookmarkStart w:id="2438" w:name="_Toc122013014"/>
      <w:bookmarkStart w:id="2439" w:name="_Toc124155102"/>
      <w:bookmarkStart w:id="2440" w:name="_Toc131535673"/>
      <w:r w:rsidRPr="008C3753">
        <w:t>6.3.4.1</w:t>
      </w:r>
      <w:r w:rsidRPr="008C3753">
        <w:tab/>
        <w:t>Definition and applicability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441" w:name="_Toc36645080"/>
      <w:bookmarkStart w:id="2442" w:name="_Toc37272134"/>
      <w:bookmarkStart w:id="2443" w:name="_Toc45884380"/>
      <w:bookmarkStart w:id="2444" w:name="_Toc53182403"/>
      <w:bookmarkStart w:id="2445" w:name="_Toc58860144"/>
      <w:bookmarkStart w:id="2446" w:name="_Toc58862648"/>
      <w:bookmarkStart w:id="2447" w:name="_Toc61182641"/>
      <w:bookmarkStart w:id="2448" w:name="_Toc66727954"/>
      <w:bookmarkStart w:id="2449" w:name="_Toc74961757"/>
      <w:bookmarkStart w:id="2450" w:name="_Toc75242668"/>
      <w:bookmarkStart w:id="2451" w:name="_Toc76545014"/>
      <w:bookmarkStart w:id="2452" w:name="_Toc82595117"/>
      <w:bookmarkStart w:id="2453" w:name="_Toc89955148"/>
      <w:bookmarkStart w:id="2454" w:name="_Toc98773573"/>
      <w:bookmarkStart w:id="2455" w:name="_Toc106201332"/>
      <w:bookmarkStart w:id="2456" w:name="_Toc115191185"/>
      <w:bookmarkStart w:id="2457" w:name="_Toc122013015"/>
      <w:bookmarkStart w:id="2458" w:name="_Toc124155103"/>
      <w:bookmarkStart w:id="2459" w:name="_Toc131535674"/>
      <w:r w:rsidRPr="008C3753">
        <w:t>6.3.4.2</w:t>
      </w:r>
      <w:r w:rsidRPr="008C3753">
        <w:tab/>
        <w:t>Minimum requirement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60" w:name="_Toc36645081"/>
      <w:bookmarkStart w:id="2461" w:name="_Toc37272135"/>
      <w:bookmarkStart w:id="2462" w:name="_Toc45884381"/>
      <w:bookmarkStart w:id="2463" w:name="_Toc53182404"/>
      <w:bookmarkStart w:id="2464" w:name="_Toc58860145"/>
      <w:bookmarkStart w:id="2465" w:name="_Toc58862649"/>
      <w:bookmarkStart w:id="2466" w:name="_Toc61182642"/>
      <w:bookmarkStart w:id="2467" w:name="_Toc66727955"/>
      <w:bookmarkStart w:id="2468" w:name="_Toc74961758"/>
      <w:bookmarkStart w:id="2469" w:name="_Toc75242669"/>
      <w:bookmarkStart w:id="2470" w:name="_Toc76545015"/>
      <w:bookmarkStart w:id="2471" w:name="_Toc82595118"/>
      <w:bookmarkStart w:id="2472" w:name="_Toc89955149"/>
      <w:bookmarkStart w:id="2473" w:name="_Toc98773574"/>
      <w:bookmarkStart w:id="2474" w:name="_Toc106201333"/>
      <w:bookmarkStart w:id="2475" w:name="_Toc115191186"/>
      <w:bookmarkStart w:id="2476" w:name="_Toc122013016"/>
      <w:bookmarkStart w:id="2477" w:name="_Toc124155104"/>
      <w:bookmarkStart w:id="2478" w:name="_Toc131535675"/>
      <w:r w:rsidRPr="008C3753">
        <w:t>6.3.4.3</w:t>
      </w:r>
      <w:r w:rsidRPr="008C3753">
        <w:tab/>
        <w:t>Test purpose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9" w:name="_Toc36645082"/>
      <w:bookmarkStart w:id="2480" w:name="_Toc37272136"/>
      <w:bookmarkStart w:id="2481" w:name="_Toc45884382"/>
      <w:bookmarkStart w:id="2482" w:name="_Toc53182405"/>
      <w:bookmarkStart w:id="2483" w:name="_Toc58860146"/>
      <w:bookmarkStart w:id="2484" w:name="_Toc58862650"/>
      <w:bookmarkStart w:id="2485" w:name="_Toc61182643"/>
      <w:bookmarkStart w:id="2486" w:name="_Toc66727956"/>
      <w:bookmarkStart w:id="2487" w:name="_Toc74961759"/>
      <w:bookmarkStart w:id="2488" w:name="_Toc75242670"/>
      <w:bookmarkStart w:id="2489" w:name="_Toc76545016"/>
      <w:bookmarkStart w:id="2490" w:name="_Toc82595119"/>
      <w:bookmarkStart w:id="2491" w:name="_Toc89955150"/>
      <w:bookmarkStart w:id="2492" w:name="_Toc98773575"/>
      <w:bookmarkStart w:id="2493" w:name="_Toc106201334"/>
      <w:bookmarkStart w:id="2494" w:name="_Toc115191187"/>
      <w:bookmarkStart w:id="2495" w:name="_Toc122013017"/>
      <w:bookmarkStart w:id="2496" w:name="_Toc124155105"/>
      <w:bookmarkStart w:id="2497" w:name="_Toc131535676"/>
      <w:r w:rsidRPr="008C3753">
        <w:t>6.3.4.4</w:t>
      </w:r>
      <w:r w:rsidRPr="008C3753">
        <w:tab/>
        <w:t>Method of test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498" w:name="_Toc36645083"/>
      <w:bookmarkStart w:id="2499" w:name="_Toc37272137"/>
      <w:bookmarkStart w:id="2500" w:name="_Toc45884383"/>
      <w:bookmarkStart w:id="2501" w:name="_Toc53182406"/>
      <w:bookmarkStart w:id="2502" w:name="_Toc58860147"/>
      <w:bookmarkStart w:id="2503" w:name="_Toc58862651"/>
      <w:bookmarkStart w:id="2504" w:name="_Toc61182644"/>
      <w:bookmarkStart w:id="2505" w:name="_Toc66727957"/>
      <w:bookmarkStart w:id="2506" w:name="_Toc74961760"/>
      <w:bookmarkStart w:id="2507" w:name="_Toc75242671"/>
      <w:bookmarkStart w:id="2508" w:name="_Toc76545017"/>
      <w:bookmarkStart w:id="2509" w:name="_Toc82595120"/>
      <w:bookmarkStart w:id="2510" w:name="_Toc89955151"/>
      <w:bookmarkStart w:id="2511" w:name="_Toc98773576"/>
      <w:bookmarkStart w:id="2512" w:name="_Toc106201335"/>
      <w:bookmarkStart w:id="2513" w:name="_Toc115191188"/>
      <w:bookmarkStart w:id="2514" w:name="_Toc122013018"/>
      <w:bookmarkStart w:id="2515" w:name="_Toc124155106"/>
      <w:bookmarkStart w:id="2516" w:name="_Toc131535677"/>
      <w:r w:rsidRPr="008C3753">
        <w:t>6.3.4.5</w:t>
      </w:r>
      <w:r w:rsidRPr="008C3753">
        <w:tab/>
        <w:t>Test requirements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7" w:name="_Toc36645084"/>
      <w:bookmarkStart w:id="2518" w:name="_Toc37272138"/>
      <w:bookmarkStart w:id="2519" w:name="_Toc45884384"/>
      <w:bookmarkStart w:id="2520" w:name="_Toc53182407"/>
      <w:bookmarkStart w:id="2521" w:name="_Toc58860148"/>
      <w:bookmarkStart w:id="2522" w:name="_Toc58862652"/>
      <w:bookmarkStart w:id="2523" w:name="_Toc61182645"/>
      <w:bookmarkStart w:id="2524" w:name="_Toc66727958"/>
      <w:bookmarkStart w:id="2525" w:name="_Toc74961761"/>
      <w:bookmarkStart w:id="2526" w:name="_Toc75242672"/>
      <w:bookmarkStart w:id="2527" w:name="_Toc76545018"/>
      <w:bookmarkStart w:id="2528" w:name="_Toc82595121"/>
      <w:bookmarkStart w:id="2529" w:name="_Toc89955152"/>
      <w:bookmarkStart w:id="2530" w:name="_Toc98773577"/>
      <w:bookmarkStart w:id="2531" w:name="_Toc106201336"/>
      <w:bookmarkStart w:id="2532" w:name="_Toc115191189"/>
      <w:bookmarkStart w:id="2533" w:name="_Toc122013019"/>
      <w:bookmarkStart w:id="2534" w:name="_Toc124155107"/>
      <w:bookmarkStart w:id="2535" w:name="_Toc131535678"/>
      <w:r w:rsidRPr="008C3753">
        <w:t>6.4</w:t>
      </w:r>
      <w:r w:rsidRPr="008C3753">
        <w:tab/>
        <w:t>Transmit ON/OFF power</w:t>
      </w:r>
      <w:bookmarkEnd w:id="2420"/>
      <w:bookmarkEnd w:id="2421"/>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1B922B7" w14:textId="77777777" w:rsidR="00ED720D" w:rsidRPr="008C3753" w:rsidRDefault="00ED720D" w:rsidP="00ED720D">
      <w:pPr>
        <w:pStyle w:val="Heading3"/>
        <w:rPr>
          <w:lang w:val="en-US" w:eastAsia="zh-CN"/>
        </w:rPr>
      </w:pPr>
      <w:bookmarkStart w:id="2536" w:name="_Toc21099903"/>
      <w:bookmarkStart w:id="2537" w:name="_Toc29809701"/>
      <w:bookmarkStart w:id="2538" w:name="_Toc36645085"/>
      <w:bookmarkStart w:id="2539" w:name="_Toc37272139"/>
      <w:bookmarkStart w:id="2540" w:name="_Toc45884385"/>
      <w:bookmarkStart w:id="2541" w:name="_Toc53182408"/>
      <w:bookmarkStart w:id="2542" w:name="_Toc58860149"/>
      <w:bookmarkStart w:id="2543" w:name="_Toc58862653"/>
      <w:bookmarkStart w:id="2544" w:name="_Toc61182646"/>
      <w:bookmarkStart w:id="2545" w:name="_Toc66727959"/>
      <w:bookmarkStart w:id="2546" w:name="_Toc74961762"/>
      <w:bookmarkStart w:id="2547" w:name="_Toc75242673"/>
      <w:bookmarkStart w:id="2548" w:name="_Toc76545019"/>
      <w:bookmarkStart w:id="2549" w:name="_Toc82595122"/>
      <w:bookmarkStart w:id="2550" w:name="_Toc89955153"/>
      <w:bookmarkStart w:id="2551" w:name="_Toc98773578"/>
      <w:bookmarkStart w:id="2552" w:name="_Toc106201337"/>
      <w:bookmarkStart w:id="2553" w:name="_Toc115191190"/>
      <w:bookmarkStart w:id="2554" w:name="_Toc122013020"/>
      <w:bookmarkStart w:id="2555" w:name="_Toc124155108"/>
      <w:bookmarkStart w:id="2556" w:name="_Toc131535679"/>
      <w:r w:rsidRPr="008C3753">
        <w:rPr>
          <w:lang w:val="en-US" w:eastAsia="zh-CN"/>
        </w:rPr>
        <w:t>6.4.1</w:t>
      </w:r>
      <w:r w:rsidRPr="008C3753">
        <w:rPr>
          <w:lang w:val="en-US" w:eastAsia="zh-CN"/>
        </w:rPr>
        <w:tab/>
        <w:t>Transmitter OFF power</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367575C3" w14:textId="77777777" w:rsidR="00ED720D" w:rsidRPr="008C3753" w:rsidRDefault="00ED720D" w:rsidP="00ED720D">
      <w:pPr>
        <w:pStyle w:val="Heading4"/>
        <w:rPr>
          <w:lang w:val="en-US" w:eastAsia="zh-CN"/>
        </w:rPr>
      </w:pPr>
      <w:bookmarkStart w:id="2557" w:name="_Toc21099904"/>
      <w:bookmarkStart w:id="2558" w:name="_Toc29809702"/>
      <w:bookmarkStart w:id="2559" w:name="_Toc36645086"/>
      <w:bookmarkStart w:id="2560" w:name="_Toc37272140"/>
      <w:bookmarkStart w:id="2561" w:name="_Toc45884386"/>
      <w:bookmarkStart w:id="2562" w:name="_Toc53182409"/>
      <w:bookmarkStart w:id="2563" w:name="_Toc58860150"/>
      <w:bookmarkStart w:id="2564" w:name="_Toc58862654"/>
      <w:bookmarkStart w:id="2565" w:name="_Toc61182647"/>
      <w:bookmarkStart w:id="2566" w:name="_Toc66727960"/>
      <w:bookmarkStart w:id="2567" w:name="_Toc74961763"/>
      <w:bookmarkStart w:id="2568" w:name="_Toc75242674"/>
      <w:bookmarkStart w:id="2569" w:name="_Toc76545020"/>
      <w:bookmarkStart w:id="2570" w:name="_Toc82595123"/>
      <w:bookmarkStart w:id="2571" w:name="_Toc89955154"/>
      <w:bookmarkStart w:id="2572" w:name="_Toc98773579"/>
      <w:bookmarkStart w:id="2573" w:name="_Toc106201338"/>
      <w:bookmarkStart w:id="2574" w:name="_Toc115191191"/>
      <w:bookmarkStart w:id="2575" w:name="_Toc122013021"/>
      <w:bookmarkStart w:id="2576" w:name="_Toc124155109"/>
      <w:bookmarkStart w:id="2577" w:name="_Toc131535680"/>
      <w:r w:rsidRPr="008C3753">
        <w:rPr>
          <w:lang w:val="en-US" w:eastAsia="zh-CN"/>
        </w:rPr>
        <w:t>6.4.1.1</w:t>
      </w:r>
      <w:r w:rsidRPr="008C3753">
        <w:rPr>
          <w:lang w:val="en-US" w:eastAsia="zh-CN"/>
        </w:rPr>
        <w:tab/>
        <w:t>Definition and applicability</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578" w:name="_Toc21099905"/>
      <w:bookmarkStart w:id="2579" w:name="_Toc29809703"/>
      <w:bookmarkStart w:id="2580" w:name="_Toc36645087"/>
      <w:bookmarkStart w:id="2581" w:name="_Toc37272141"/>
      <w:bookmarkStart w:id="2582" w:name="_Toc45884387"/>
      <w:bookmarkStart w:id="2583" w:name="_Toc53182410"/>
      <w:bookmarkStart w:id="2584" w:name="_Toc58860151"/>
      <w:bookmarkStart w:id="2585" w:name="_Toc58862655"/>
      <w:bookmarkStart w:id="2586" w:name="_Toc61182648"/>
      <w:bookmarkStart w:id="2587" w:name="_Toc66727961"/>
      <w:bookmarkStart w:id="2588" w:name="_Toc74961764"/>
      <w:bookmarkStart w:id="2589" w:name="_Toc75242675"/>
      <w:bookmarkStart w:id="2590" w:name="_Toc76545021"/>
      <w:bookmarkStart w:id="2591" w:name="_Toc82595124"/>
      <w:bookmarkStart w:id="2592" w:name="_Toc89955155"/>
      <w:bookmarkStart w:id="2593" w:name="_Toc98773580"/>
      <w:bookmarkStart w:id="2594" w:name="_Toc106201339"/>
      <w:bookmarkStart w:id="2595" w:name="_Toc115191192"/>
      <w:bookmarkStart w:id="2596" w:name="_Toc122013022"/>
      <w:bookmarkStart w:id="2597" w:name="_Toc124155110"/>
      <w:bookmarkStart w:id="2598" w:name="_Toc131535681"/>
      <w:r w:rsidRPr="008C3753">
        <w:rPr>
          <w:lang w:val="en-US" w:eastAsia="zh-CN"/>
        </w:rPr>
        <w:t>6.4.1.2</w:t>
      </w:r>
      <w:r w:rsidRPr="008C3753">
        <w:rPr>
          <w:lang w:val="en-US" w:eastAsia="zh-CN"/>
        </w:rPr>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599" w:name="_Toc21099906"/>
      <w:bookmarkStart w:id="2600" w:name="_Toc29809704"/>
      <w:bookmarkStart w:id="2601" w:name="_Toc36645088"/>
      <w:bookmarkStart w:id="2602" w:name="_Toc37272142"/>
      <w:bookmarkStart w:id="2603" w:name="_Toc45884388"/>
      <w:bookmarkStart w:id="2604" w:name="_Toc53182411"/>
      <w:bookmarkStart w:id="2605" w:name="_Toc58860152"/>
      <w:bookmarkStart w:id="2606" w:name="_Toc58862656"/>
      <w:bookmarkStart w:id="2607" w:name="_Toc61182649"/>
      <w:bookmarkStart w:id="2608" w:name="_Toc66727962"/>
      <w:bookmarkStart w:id="2609" w:name="_Toc74961765"/>
      <w:bookmarkStart w:id="2610" w:name="_Toc75242676"/>
      <w:bookmarkStart w:id="2611" w:name="_Toc76545022"/>
      <w:bookmarkStart w:id="2612" w:name="_Toc82595125"/>
      <w:bookmarkStart w:id="2613" w:name="_Toc89955156"/>
      <w:bookmarkStart w:id="2614" w:name="_Toc98773581"/>
      <w:bookmarkStart w:id="2615" w:name="_Toc106201340"/>
      <w:bookmarkStart w:id="2616" w:name="_Toc115191193"/>
      <w:bookmarkStart w:id="2617" w:name="_Toc122013023"/>
      <w:bookmarkStart w:id="2618" w:name="_Toc124155111"/>
      <w:bookmarkStart w:id="2619" w:name="_Toc131535682"/>
      <w:r w:rsidRPr="008C3753">
        <w:rPr>
          <w:lang w:val="en-US" w:eastAsia="zh-CN"/>
        </w:rPr>
        <w:t>6.4.1.3</w:t>
      </w:r>
      <w:r w:rsidRPr="008C3753">
        <w:rPr>
          <w:lang w:val="en-US" w:eastAsia="zh-CN"/>
        </w:rPr>
        <w:tab/>
        <w:t>Test purpose</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620" w:name="_Toc21099907"/>
      <w:bookmarkStart w:id="2621" w:name="_Toc29809705"/>
      <w:bookmarkStart w:id="2622" w:name="_Toc36645089"/>
      <w:bookmarkStart w:id="2623" w:name="_Toc37272143"/>
      <w:bookmarkStart w:id="2624" w:name="_Toc45884389"/>
      <w:bookmarkStart w:id="2625" w:name="_Toc53182412"/>
      <w:bookmarkStart w:id="2626" w:name="_Toc58860153"/>
      <w:bookmarkStart w:id="2627" w:name="_Toc58862657"/>
      <w:bookmarkStart w:id="2628" w:name="_Toc61182650"/>
      <w:bookmarkStart w:id="2629" w:name="_Toc66727963"/>
      <w:bookmarkStart w:id="2630" w:name="_Toc74961766"/>
      <w:bookmarkStart w:id="2631" w:name="_Toc75242677"/>
      <w:bookmarkStart w:id="2632" w:name="_Toc76545023"/>
      <w:bookmarkStart w:id="2633" w:name="_Toc82595126"/>
      <w:bookmarkStart w:id="2634" w:name="_Toc89955157"/>
      <w:bookmarkStart w:id="2635" w:name="_Toc98773582"/>
      <w:bookmarkStart w:id="2636" w:name="_Toc106201341"/>
      <w:bookmarkStart w:id="2637" w:name="_Toc115191194"/>
      <w:bookmarkStart w:id="2638" w:name="_Toc122013024"/>
      <w:bookmarkStart w:id="2639" w:name="_Toc124155112"/>
      <w:bookmarkStart w:id="2640" w:name="_Toc131535683"/>
      <w:r w:rsidRPr="008C3753">
        <w:rPr>
          <w:lang w:val="en-US" w:eastAsia="zh-CN"/>
        </w:rPr>
        <w:t>6.4.1.4</w:t>
      </w:r>
      <w:r w:rsidRPr="008C3753">
        <w:rPr>
          <w:lang w:val="en-US" w:eastAsia="zh-CN"/>
        </w:rPr>
        <w:tab/>
        <w:t>Method of test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641" w:name="_Toc21099908"/>
      <w:bookmarkStart w:id="2642" w:name="_Toc29809706"/>
      <w:bookmarkStart w:id="2643" w:name="_Toc36645090"/>
      <w:bookmarkStart w:id="2644" w:name="_Toc37272144"/>
      <w:bookmarkStart w:id="2645" w:name="_Toc45884390"/>
      <w:bookmarkStart w:id="2646" w:name="_Toc53182413"/>
      <w:bookmarkStart w:id="2647" w:name="_Toc58860154"/>
      <w:bookmarkStart w:id="2648" w:name="_Toc58862658"/>
      <w:bookmarkStart w:id="2649" w:name="_Toc61182651"/>
      <w:bookmarkStart w:id="2650" w:name="_Toc66727964"/>
      <w:bookmarkStart w:id="2651" w:name="_Toc74961767"/>
      <w:bookmarkStart w:id="2652" w:name="_Toc75242678"/>
      <w:bookmarkStart w:id="2653" w:name="_Toc76545024"/>
      <w:bookmarkStart w:id="2654" w:name="_Toc82595127"/>
      <w:bookmarkStart w:id="2655" w:name="_Toc89955158"/>
      <w:bookmarkStart w:id="2656" w:name="_Toc98773583"/>
      <w:bookmarkStart w:id="2657" w:name="_Toc106201342"/>
      <w:bookmarkStart w:id="2658" w:name="_Toc115191195"/>
      <w:bookmarkStart w:id="2659" w:name="_Toc122013025"/>
      <w:bookmarkStart w:id="2660" w:name="_Toc124155113"/>
      <w:bookmarkStart w:id="2661" w:name="_Toc131535684"/>
      <w:r w:rsidRPr="008C3753">
        <w:rPr>
          <w:lang w:val="en-US" w:eastAsia="zh-CN"/>
        </w:rPr>
        <w:t>6.4.1.5</w:t>
      </w:r>
      <w:r w:rsidRPr="008C3753">
        <w:rPr>
          <w:lang w:val="en-US" w:eastAsia="zh-CN"/>
        </w:rPr>
        <w:tab/>
        <w:t>Test requirements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662" w:name="_Toc21099909"/>
      <w:bookmarkStart w:id="2663" w:name="_Toc29809707"/>
      <w:bookmarkStart w:id="2664" w:name="_Toc36645091"/>
      <w:bookmarkStart w:id="2665" w:name="_Toc37272145"/>
      <w:bookmarkStart w:id="2666" w:name="_Toc45884391"/>
      <w:bookmarkStart w:id="2667" w:name="_Toc53182414"/>
      <w:bookmarkStart w:id="2668" w:name="_Toc58860155"/>
      <w:bookmarkStart w:id="2669" w:name="_Toc58862659"/>
      <w:bookmarkStart w:id="2670" w:name="_Toc61182652"/>
      <w:bookmarkStart w:id="2671" w:name="_Toc66727965"/>
      <w:bookmarkStart w:id="2672" w:name="_Toc74961768"/>
      <w:bookmarkStart w:id="2673" w:name="_Toc75242679"/>
      <w:bookmarkStart w:id="2674" w:name="_Toc76545025"/>
      <w:bookmarkStart w:id="2675" w:name="_Toc82595128"/>
      <w:bookmarkStart w:id="2676" w:name="_Toc89955159"/>
      <w:bookmarkStart w:id="2677" w:name="_Toc98773584"/>
      <w:bookmarkStart w:id="2678" w:name="_Toc106201343"/>
      <w:bookmarkStart w:id="2679" w:name="_Toc115191196"/>
      <w:bookmarkStart w:id="2680" w:name="_Toc122013026"/>
      <w:bookmarkStart w:id="2681" w:name="_Toc124155114"/>
      <w:bookmarkStart w:id="2682" w:name="_Toc131535685"/>
      <w:r w:rsidRPr="008C3753">
        <w:rPr>
          <w:lang w:val="en-US" w:eastAsia="zh-CN"/>
        </w:rPr>
        <w:t>6.4.2</w:t>
      </w:r>
      <w:r w:rsidRPr="008C3753">
        <w:rPr>
          <w:lang w:val="en-US" w:eastAsia="zh-CN"/>
        </w:rPr>
        <w:tab/>
        <w:t>Transmitter transient period</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6AF3A728" w14:textId="77777777" w:rsidR="00ED720D" w:rsidRPr="008C3753" w:rsidRDefault="00ED720D" w:rsidP="00ED720D">
      <w:pPr>
        <w:pStyle w:val="Heading4"/>
        <w:rPr>
          <w:lang w:val="en-US" w:eastAsia="zh-CN"/>
        </w:rPr>
      </w:pPr>
      <w:bookmarkStart w:id="2683" w:name="_Toc21099910"/>
      <w:bookmarkStart w:id="2684" w:name="_Toc29809708"/>
      <w:bookmarkStart w:id="2685" w:name="_Toc36645092"/>
      <w:bookmarkStart w:id="2686" w:name="_Toc37272146"/>
      <w:bookmarkStart w:id="2687" w:name="_Toc45884392"/>
      <w:bookmarkStart w:id="2688" w:name="_Toc53182415"/>
      <w:bookmarkStart w:id="2689" w:name="_Toc58860156"/>
      <w:bookmarkStart w:id="2690" w:name="_Toc58862660"/>
      <w:bookmarkStart w:id="2691" w:name="_Toc61182653"/>
      <w:bookmarkStart w:id="2692" w:name="_Toc66727966"/>
      <w:bookmarkStart w:id="2693" w:name="_Toc74961769"/>
      <w:bookmarkStart w:id="2694" w:name="_Toc75242680"/>
      <w:bookmarkStart w:id="2695" w:name="_Toc76545026"/>
      <w:bookmarkStart w:id="2696" w:name="_Toc82595129"/>
      <w:bookmarkStart w:id="2697" w:name="_Toc89955160"/>
      <w:bookmarkStart w:id="2698" w:name="_Toc98773585"/>
      <w:bookmarkStart w:id="2699" w:name="_Toc106201344"/>
      <w:bookmarkStart w:id="2700" w:name="_Toc115191197"/>
      <w:bookmarkStart w:id="2701" w:name="_Toc122013027"/>
      <w:bookmarkStart w:id="2702" w:name="_Toc124155115"/>
      <w:bookmarkStart w:id="2703" w:name="_Toc131535686"/>
      <w:r w:rsidRPr="008C3753">
        <w:rPr>
          <w:lang w:val="en-US" w:eastAsia="zh-CN"/>
        </w:rPr>
        <w:t>6.4.2.1</w:t>
      </w:r>
      <w:r w:rsidRPr="008C3753">
        <w:rPr>
          <w:lang w:val="en-US" w:eastAsia="zh-CN"/>
        </w:rPr>
        <w:tab/>
        <w:t>Definition and applicability</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pt;height:242.5pt" o:ole="">
            <v:imagedata r:id="rId36" o:title=""/>
          </v:shape>
          <o:OLEObject Type="Embed" ProgID="Word.Picture.8" ShapeID="_x0000_i1037" DrawAspect="Content" ObjectID="_174223946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704" w:name="_Toc21099911"/>
      <w:bookmarkStart w:id="2705" w:name="_Toc29809709"/>
      <w:bookmarkStart w:id="2706" w:name="_Toc36645093"/>
      <w:bookmarkStart w:id="2707" w:name="_Toc37272147"/>
      <w:bookmarkStart w:id="2708" w:name="_Toc45884393"/>
      <w:bookmarkStart w:id="2709" w:name="_Toc53182416"/>
      <w:bookmarkStart w:id="2710" w:name="_Toc58860157"/>
      <w:bookmarkStart w:id="2711" w:name="_Toc58862661"/>
      <w:bookmarkStart w:id="2712" w:name="_Toc61182654"/>
      <w:bookmarkStart w:id="2713" w:name="_Toc66727967"/>
      <w:bookmarkStart w:id="2714" w:name="_Toc74961770"/>
      <w:bookmarkStart w:id="2715" w:name="_Toc75242681"/>
      <w:bookmarkStart w:id="2716" w:name="_Toc76545027"/>
      <w:bookmarkStart w:id="2717" w:name="_Toc82595130"/>
      <w:bookmarkStart w:id="2718" w:name="_Toc89955161"/>
      <w:bookmarkStart w:id="2719" w:name="_Toc98773586"/>
      <w:bookmarkStart w:id="2720" w:name="_Toc106201345"/>
      <w:bookmarkStart w:id="2721" w:name="_Toc115191198"/>
      <w:bookmarkStart w:id="2722" w:name="_Toc122013028"/>
      <w:bookmarkStart w:id="2723" w:name="_Toc124155116"/>
      <w:bookmarkStart w:id="2724" w:name="_Toc131535687"/>
      <w:r w:rsidRPr="008C3753">
        <w:rPr>
          <w:lang w:val="en-US" w:eastAsia="zh-CN"/>
        </w:rPr>
        <w:t>6.4.2.2</w:t>
      </w:r>
      <w:r w:rsidRPr="008C3753">
        <w:rPr>
          <w:lang w:val="en-US" w:eastAsia="zh-CN"/>
        </w:rPr>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725" w:name="_Toc21099912"/>
      <w:bookmarkStart w:id="2726" w:name="_Toc29809710"/>
      <w:bookmarkStart w:id="2727" w:name="_Toc36645094"/>
      <w:bookmarkStart w:id="2728" w:name="_Toc37272148"/>
      <w:bookmarkStart w:id="2729" w:name="_Toc45884394"/>
      <w:bookmarkStart w:id="2730" w:name="_Toc53182417"/>
      <w:bookmarkStart w:id="2731" w:name="_Toc58860158"/>
      <w:bookmarkStart w:id="2732" w:name="_Toc58862662"/>
      <w:bookmarkStart w:id="2733" w:name="_Toc61182655"/>
      <w:bookmarkStart w:id="2734" w:name="_Toc66727968"/>
      <w:bookmarkStart w:id="2735" w:name="_Toc74961771"/>
      <w:bookmarkStart w:id="2736" w:name="_Toc75242682"/>
      <w:bookmarkStart w:id="2737" w:name="_Toc76545028"/>
      <w:bookmarkStart w:id="2738" w:name="_Toc82595131"/>
      <w:bookmarkStart w:id="2739" w:name="_Toc89955162"/>
      <w:bookmarkStart w:id="2740" w:name="_Toc98773587"/>
      <w:bookmarkStart w:id="2741" w:name="_Toc106201346"/>
      <w:bookmarkStart w:id="2742" w:name="_Toc115191199"/>
      <w:bookmarkStart w:id="2743" w:name="_Toc122013029"/>
      <w:bookmarkStart w:id="2744" w:name="_Toc124155117"/>
      <w:bookmarkStart w:id="2745" w:name="_Toc131535688"/>
      <w:r w:rsidRPr="008C3753">
        <w:rPr>
          <w:lang w:val="en-US" w:eastAsia="zh-CN"/>
        </w:rPr>
        <w:t>6.4.2.3</w:t>
      </w:r>
      <w:r w:rsidRPr="008C3753">
        <w:rPr>
          <w:lang w:val="en-US" w:eastAsia="zh-CN"/>
        </w:rPr>
        <w:tab/>
        <w:t>Test purpose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746" w:name="_Toc21099913"/>
      <w:bookmarkStart w:id="2747" w:name="_Toc29809711"/>
      <w:bookmarkStart w:id="2748" w:name="_Toc36645095"/>
      <w:bookmarkStart w:id="2749" w:name="_Toc37272149"/>
      <w:bookmarkStart w:id="2750" w:name="_Toc45884395"/>
      <w:bookmarkStart w:id="2751" w:name="_Toc53182418"/>
      <w:bookmarkStart w:id="2752" w:name="_Toc58860159"/>
      <w:bookmarkStart w:id="2753" w:name="_Toc58862663"/>
      <w:bookmarkStart w:id="2754" w:name="_Toc61182656"/>
      <w:bookmarkStart w:id="2755" w:name="_Toc66727969"/>
      <w:bookmarkStart w:id="2756" w:name="_Toc74961772"/>
      <w:bookmarkStart w:id="2757" w:name="_Toc75242683"/>
      <w:bookmarkStart w:id="2758" w:name="_Toc76545029"/>
      <w:bookmarkStart w:id="2759" w:name="_Toc82595132"/>
      <w:bookmarkStart w:id="2760" w:name="_Toc89955163"/>
      <w:bookmarkStart w:id="2761" w:name="_Toc98773588"/>
      <w:bookmarkStart w:id="2762" w:name="_Toc106201347"/>
      <w:bookmarkStart w:id="2763" w:name="_Toc115191200"/>
      <w:bookmarkStart w:id="2764" w:name="_Toc122013030"/>
      <w:bookmarkStart w:id="2765" w:name="_Toc124155118"/>
      <w:bookmarkStart w:id="2766" w:name="_Toc131535689"/>
      <w:r w:rsidRPr="008C3753">
        <w:rPr>
          <w:lang w:val="en-US" w:eastAsia="zh-CN"/>
        </w:rPr>
        <w:t>6.4.2.4</w:t>
      </w:r>
      <w:r w:rsidRPr="008C3753">
        <w:rPr>
          <w:lang w:val="en-US" w:eastAsia="zh-CN"/>
        </w:rPr>
        <w:tab/>
        <w:t>Method of test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5453099B" w14:textId="77777777" w:rsidR="00ED720D" w:rsidRPr="008C3753" w:rsidRDefault="00ED720D" w:rsidP="00ED720D">
      <w:pPr>
        <w:pStyle w:val="Heading5"/>
        <w:rPr>
          <w:lang w:val="en-US" w:eastAsia="zh-CN"/>
        </w:rPr>
      </w:pPr>
      <w:bookmarkStart w:id="2767" w:name="_Toc21099914"/>
      <w:bookmarkStart w:id="2768" w:name="_Toc29809712"/>
      <w:bookmarkStart w:id="2769" w:name="_Toc36645096"/>
      <w:bookmarkStart w:id="2770" w:name="_Toc37272150"/>
      <w:bookmarkStart w:id="2771" w:name="_Toc45884396"/>
      <w:bookmarkStart w:id="2772" w:name="_Toc53182419"/>
      <w:bookmarkStart w:id="2773" w:name="_Toc58860160"/>
      <w:bookmarkStart w:id="2774" w:name="_Toc58862664"/>
      <w:bookmarkStart w:id="2775" w:name="_Toc61182657"/>
      <w:bookmarkStart w:id="2776" w:name="_Toc66727970"/>
      <w:bookmarkStart w:id="2777" w:name="_Toc74961773"/>
      <w:bookmarkStart w:id="2778" w:name="_Toc75242684"/>
      <w:bookmarkStart w:id="2779" w:name="_Toc76545030"/>
      <w:bookmarkStart w:id="2780" w:name="_Toc82595133"/>
      <w:bookmarkStart w:id="2781" w:name="_Toc89955164"/>
      <w:bookmarkStart w:id="2782" w:name="_Toc98773589"/>
      <w:bookmarkStart w:id="2783" w:name="_Toc106201348"/>
      <w:bookmarkStart w:id="2784" w:name="_Toc115191201"/>
      <w:bookmarkStart w:id="2785" w:name="_Toc122013031"/>
      <w:bookmarkStart w:id="2786" w:name="_Toc124155119"/>
      <w:bookmarkStart w:id="2787" w:name="_Toc131535690"/>
      <w:r w:rsidRPr="008C3753">
        <w:rPr>
          <w:lang w:val="en-US" w:eastAsia="zh-CN"/>
        </w:rPr>
        <w:t>6.4.2.4.1</w:t>
      </w:r>
      <w:r w:rsidRPr="008C3753">
        <w:rPr>
          <w:lang w:val="en-US" w:eastAsia="zh-CN"/>
        </w:rPr>
        <w:tab/>
        <w:t>Initial conditions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788" w:name="_Toc21099915"/>
      <w:bookmarkStart w:id="2789" w:name="_Toc29809713"/>
      <w:bookmarkStart w:id="2790" w:name="_Toc36645097"/>
      <w:bookmarkStart w:id="2791" w:name="_Toc37272151"/>
      <w:bookmarkStart w:id="2792" w:name="_Toc45884397"/>
      <w:bookmarkStart w:id="2793" w:name="_Toc53182420"/>
      <w:bookmarkStart w:id="2794" w:name="_Toc58860161"/>
      <w:bookmarkStart w:id="2795" w:name="_Toc58862665"/>
      <w:bookmarkStart w:id="2796" w:name="_Toc61182658"/>
      <w:bookmarkStart w:id="2797" w:name="_Toc66727971"/>
      <w:bookmarkStart w:id="2798" w:name="_Toc74961774"/>
      <w:bookmarkStart w:id="2799" w:name="_Toc75242685"/>
      <w:bookmarkStart w:id="2800" w:name="_Toc76545031"/>
      <w:bookmarkStart w:id="2801" w:name="_Toc82595134"/>
      <w:bookmarkStart w:id="2802" w:name="_Toc89955165"/>
      <w:bookmarkStart w:id="2803" w:name="_Toc98773590"/>
      <w:bookmarkStart w:id="2804" w:name="_Toc106201349"/>
      <w:bookmarkStart w:id="2805" w:name="_Toc115191202"/>
      <w:bookmarkStart w:id="2806" w:name="_Toc122013032"/>
      <w:bookmarkStart w:id="2807" w:name="_Toc124155120"/>
      <w:bookmarkStart w:id="2808" w:name="_Toc131535691"/>
      <w:r w:rsidRPr="008C3753">
        <w:rPr>
          <w:lang w:val="en-US" w:eastAsia="zh-CN"/>
        </w:rPr>
        <w:t>6.4.2.4.2</w:t>
      </w:r>
      <w:r w:rsidRPr="008C3753">
        <w:rPr>
          <w:lang w:val="en-US" w:eastAsia="zh-CN"/>
        </w:rPr>
        <w:tab/>
        <w:t>Procedure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809" w:name="_Toc21099916"/>
      <w:bookmarkStart w:id="2810" w:name="_Toc29809714"/>
      <w:bookmarkStart w:id="2811" w:name="_Toc36645098"/>
      <w:bookmarkStart w:id="2812" w:name="_Toc37272152"/>
      <w:bookmarkStart w:id="2813" w:name="_Toc45884398"/>
      <w:bookmarkStart w:id="2814" w:name="_Toc53182421"/>
      <w:bookmarkStart w:id="2815" w:name="_Toc58860162"/>
      <w:bookmarkStart w:id="2816" w:name="_Toc58862666"/>
      <w:bookmarkStart w:id="2817" w:name="_Toc61182659"/>
      <w:bookmarkStart w:id="2818" w:name="_Toc66727972"/>
      <w:bookmarkStart w:id="2819" w:name="_Toc74961775"/>
      <w:bookmarkStart w:id="2820" w:name="_Toc75242686"/>
      <w:bookmarkStart w:id="2821" w:name="_Toc76545032"/>
      <w:bookmarkStart w:id="2822" w:name="_Toc82595135"/>
      <w:bookmarkStart w:id="2823" w:name="_Toc89955166"/>
      <w:bookmarkStart w:id="2824" w:name="_Toc98773591"/>
      <w:bookmarkStart w:id="2825" w:name="_Toc106201350"/>
      <w:bookmarkStart w:id="2826" w:name="_Toc115191203"/>
      <w:bookmarkStart w:id="2827" w:name="_Toc122013033"/>
      <w:bookmarkStart w:id="2828" w:name="_Toc124155121"/>
      <w:bookmarkStart w:id="2829" w:name="_Toc131535692"/>
      <w:r w:rsidRPr="008C3753">
        <w:rPr>
          <w:lang w:val="en-US" w:eastAsia="zh-CN"/>
        </w:rPr>
        <w:t>6.4.2.5</w:t>
      </w:r>
      <w:r w:rsidRPr="008C3753">
        <w:rPr>
          <w:lang w:val="en-US" w:eastAsia="zh-CN"/>
        </w:rPr>
        <w:tab/>
        <w:t>Test requirements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830" w:name="_Toc21099917"/>
      <w:bookmarkStart w:id="2831" w:name="_Toc29809715"/>
      <w:bookmarkStart w:id="2832" w:name="_Toc36645099"/>
      <w:bookmarkStart w:id="2833" w:name="_Toc37272153"/>
      <w:bookmarkStart w:id="2834" w:name="_Toc45884399"/>
      <w:bookmarkStart w:id="2835" w:name="_Toc53182422"/>
      <w:bookmarkStart w:id="2836" w:name="_Toc58860163"/>
      <w:bookmarkStart w:id="2837" w:name="_Toc58862667"/>
      <w:bookmarkStart w:id="2838" w:name="_Toc61182660"/>
      <w:bookmarkStart w:id="2839" w:name="_Toc66727973"/>
      <w:bookmarkStart w:id="2840" w:name="_Toc74961776"/>
      <w:bookmarkStart w:id="2841" w:name="_Toc75242687"/>
      <w:bookmarkStart w:id="2842" w:name="_Toc76545033"/>
      <w:bookmarkStart w:id="2843" w:name="_Toc82595136"/>
      <w:bookmarkStart w:id="2844" w:name="_Toc89955167"/>
      <w:bookmarkStart w:id="2845" w:name="_Toc98773592"/>
      <w:bookmarkStart w:id="2846" w:name="_Toc106201351"/>
      <w:bookmarkStart w:id="2847" w:name="_Toc115191204"/>
      <w:bookmarkStart w:id="2848" w:name="_Toc122013034"/>
      <w:bookmarkStart w:id="2849" w:name="_Toc124155122"/>
      <w:bookmarkStart w:id="2850" w:name="_Toc131535693"/>
      <w:r w:rsidRPr="008C3753">
        <w:t>6.5</w:t>
      </w:r>
      <w:r w:rsidRPr="008C3753">
        <w:tab/>
        <w:t>Transmitted signal quality</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F1C3178" w14:textId="77777777" w:rsidR="0088404A" w:rsidRPr="008C3753" w:rsidRDefault="0088404A" w:rsidP="0088404A">
      <w:pPr>
        <w:pStyle w:val="Heading3"/>
      </w:pPr>
      <w:bookmarkStart w:id="2851" w:name="_Toc21099918"/>
      <w:bookmarkStart w:id="2852" w:name="_Toc29809716"/>
      <w:bookmarkStart w:id="2853" w:name="_Toc36645100"/>
      <w:bookmarkStart w:id="2854" w:name="_Toc37272154"/>
      <w:bookmarkStart w:id="2855" w:name="_Toc45884400"/>
      <w:bookmarkStart w:id="2856" w:name="_Toc53182423"/>
      <w:bookmarkStart w:id="2857" w:name="_Toc58860164"/>
      <w:bookmarkStart w:id="2858" w:name="_Toc58862668"/>
      <w:bookmarkStart w:id="2859" w:name="_Toc61182661"/>
      <w:bookmarkStart w:id="2860" w:name="_Toc66727974"/>
      <w:bookmarkStart w:id="2861" w:name="_Toc74961777"/>
      <w:bookmarkStart w:id="2862" w:name="_Toc75242688"/>
      <w:bookmarkStart w:id="2863" w:name="_Toc76545034"/>
      <w:bookmarkStart w:id="2864" w:name="_Toc82595137"/>
      <w:bookmarkStart w:id="2865" w:name="_Toc89955168"/>
      <w:bookmarkStart w:id="2866" w:name="_Toc98773593"/>
      <w:bookmarkStart w:id="2867" w:name="_Toc106201352"/>
      <w:bookmarkStart w:id="2868" w:name="_Toc115191205"/>
      <w:bookmarkStart w:id="2869" w:name="_Toc122013035"/>
      <w:bookmarkStart w:id="2870" w:name="_Toc124155123"/>
      <w:bookmarkStart w:id="2871" w:name="_Toc131535694"/>
      <w:r w:rsidRPr="008C3753">
        <w:t>6.5.1</w:t>
      </w:r>
      <w:r w:rsidRPr="008C3753">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72" w:name="_Toc21099919"/>
      <w:bookmarkStart w:id="2873" w:name="_Toc29809717"/>
      <w:bookmarkStart w:id="2874" w:name="_Toc36645101"/>
      <w:bookmarkStart w:id="2875" w:name="_Toc37272155"/>
      <w:bookmarkStart w:id="2876" w:name="_Toc45884401"/>
      <w:bookmarkStart w:id="2877" w:name="_Toc53182424"/>
      <w:bookmarkStart w:id="2878" w:name="_Toc58860165"/>
      <w:bookmarkStart w:id="2879" w:name="_Toc58862669"/>
      <w:bookmarkStart w:id="2880" w:name="_Toc61182662"/>
      <w:bookmarkStart w:id="2881" w:name="_Toc66727975"/>
      <w:bookmarkStart w:id="2882" w:name="_Toc74961778"/>
      <w:bookmarkStart w:id="2883" w:name="_Toc75242689"/>
      <w:bookmarkStart w:id="2884" w:name="_Toc76545035"/>
      <w:bookmarkStart w:id="2885" w:name="_Toc82595138"/>
      <w:bookmarkStart w:id="2886" w:name="_Toc89955169"/>
      <w:bookmarkStart w:id="2887" w:name="_Toc98773594"/>
      <w:bookmarkStart w:id="2888" w:name="_Toc106201353"/>
      <w:bookmarkStart w:id="2889" w:name="_Toc115191206"/>
      <w:bookmarkStart w:id="2890" w:name="_Toc122013036"/>
      <w:bookmarkStart w:id="2891" w:name="_Toc124155124"/>
      <w:bookmarkStart w:id="2892" w:name="_Toc131535695"/>
      <w:r w:rsidRPr="008C3753">
        <w:t>6.5.2</w:t>
      </w:r>
      <w:r w:rsidRPr="008C3753">
        <w:tab/>
        <w:t>Frequency error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DA0EBF9" w14:textId="77777777" w:rsidR="0088404A" w:rsidRPr="008C3753" w:rsidRDefault="0088404A" w:rsidP="0088404A">
      <w:pPr>
        <w:pStyle w:val="Heading4"/>
      </w:pPr>
      <w:bookmarkStart w:id="2893" w:name="_Toc21099920"/>
      <w:bookmarkStart w:id="2894" w:name="_Toc29809718"/>
      <w:bookmarkStart w:id="2895" w:name="_Toc36645102"/>
      <w:bookmarkStart w:id="2896" w:name="_Toc37272156"/>
      <w:bookmarkStart w:id="2897" w:name="_Toc45884402"/>
      <w:bookmarkStart w:id="2898" w:name="_Toc53182425"/>
      <w:bookmarkStart w:id="2899" w:name="_Toc58860166"/>
      <w:bookmarkStart w:id="2900" w:name="_Toc58862670"/>
      <w:bookmarkStart w:id="2901" w:name="_Toc61182663"/>
      <w:bookmarkStart w:id="2902" w:name="_Toc66727976"/>
      <w:bookmarkStart w:id="2903" w:name="_Toc74961779"/>
      <w:bookmarkStart w:id="2904" w:name="_Toc75242690"/>
      <w:bookmarkStart w:id="2905" w:name="_Toc76545036"/>
      <w:bookmarkStart w:id="2906" w:name="_Toc82595139"/>
      <w:bookmarkStart w:id="2907" w:name="_Toc89955170"/>
      <w:bookmarkStart w:id="2908" w:name="_Toc98773595"/>
      <w:bookmarkStart w:id="2909" w:name="_Toc106201354"/>
      <w:bookmarkStart w:id="2910" w:name="_Toc115191207"/>
      <w:bookmarkStart w:id="2911" w:name="_Toc122013037"/>
      <w:bookmarkStart w:id="2912" w:name="_Toc124155125"/>
      <w:bookmarkStart w:id="2913" w:name="_Toc131535696"/>
      <w:r w:rsidRPr="008C3753">
        <w:t>6.5.2.1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4" w:name="_Toc21099921"/>
      <w:bookmarkStart w:id="2915" w:name="_Toc29809719"/>
      <w:bookmarkStart w:id="2916" w:name="_Toc36645103"/>
      <w:bookmarkStart w:id="2917" w:name="_Toc37272157"/>
      <w:bookmarkStart w:id="2918" w:name="_Toc45884403"/>
      <w:bookmarkStart w:id="2919" w:name="_Toc53182426"/>
      <w:bookmarkStart w:id="2920" w:name="_Toc58860167"/>
      <w:bookmarkStart w:id="2921" w:name="_Toc58862671"/>
      <w:bookmarkStart w:id="2922" w:name="_Toc61182664"/>
      <w:bookmarkStart w:id="2923" w:name="_Toc66727977"/>
      <w:bookmarkStart w:id="2924" w:name="_Toc74961780"/>
      <w:bookmarkStart w:id="2925" w:name="_Toc75242691"/>
      <w:bookmarkStart w:id="2926" w:name="_Toc76545037"/>
      <w:bookmarkStart w:id="2927" w:name="_Toc82595140"/>
      <w:bookmarkStart w:id="2928" w:name="_Toc89955171"/>
      <w:bookmarkStart w:id="2929" w:name="_Toc98773596"/>
      <w:bookmarkStart w:id="2930" w:name="_Toc106201355"/>
      <w:bookmarkStart w:id="2931" w:name="_Toc115191208"/>
      <w:bookmarkStart w:id="2932" w:name="_Toc122013038"/>
      <w:bookmarkStart w:id="2933" w:name="_Toc124155126"/>
      <w:bookmarkStart w:id="2934" w:name="_Toc131535697"/>
      <w:r w:rsidRPr="008C3753">
        <w:t>6.5.2.2</w:t>
      </w:r>
      <w:r w:rsidRPr="008C3753">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5" w:name="_Toc21099922"/>
      <w:bookmarkStart w:id="2936" w:name="_Toc29809720"/>
      <w:bookmarkStart w:id="2937" w:name="_Toc36645104"/>
      <w:bookmarkStart w:id="2938" w:name="_Toc37272158"/>
      <w:bookmarkStart w:id="2939" w:name="_Toc45884404"/>
      <w:bookmarkStart w:id="2940" w:name="_Toc53182427"/>
      <w:bookmarkStart w:id="2941" w:name="_Toc58860168"/>
      <w:bookmarkStart w:id="2942" w:name="_Toc58862672"/>
      <w:bookmarkStart w:id="2943" w:name="_Toc61182665"/>
      <w:bookmarkStart w:id="2944" w:name="_Toc66727978"/>
      <w:bookmarkStart w:id="2945" w:name="_Toc74961781"/>
      <w:bookmarkStart w:id="2946" w:name="_Toc75242692"/>
      <w:bookmarkStart w:id="2947" w:name="_Toc76545038"/>
      <w:bookmarkStart w:id="2948" w:name="_Toc82595141"/>
      <w:bookmarkStart w:id="2949" w:name="_Toc89955172"/>
      <w:bookmarkStart w:id="2950" w:name="_Toc98773597"/>
      <w:bookmarkStart w:id="2951" w:name="_Toc106201356"/>
      <w:bookmarkStart w:id="2952" w:name="_Toc115191209"/>
      <w:bookmarkStart w:id="2953" w:name="_Toc122013039"/>
      <w:bookmarkStart w:id="2954" w:name="_Toc124155127"/>
      <w:bookmarkStart w:id="2955" w:name="_Toc131535698"/>
      <w:r w:rsidRPr="008C3753">
        <w:t>6.5.2.3</w:t>
      </w:r>
      <w:r w:rsidRPr="008C3753">
        <w:tab/>
        <w:t>Test purpose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6" w:name="_Toc21099923"/>
      <w:bookmarkStart w:id="2957" w:name="_Toc29809721"/>
      <w:bookmarkStart w:id="2958" w:name="_Toc36645105"/>
      <w:bookmarkStart w:id="2959" w:name="_Toc37272159"/>
      <w:bookmarkStart w:id="2960" w:name="_Toc45884405"/>
      <w:bookmarkStart w:id="2961" w:name="_Toc53182428"/>
      <w:bookmarkStart w:id="2962" w:name="_Toc58860169"/>
      <w:bookmarkStart w:id="2963" w:name="_Toc58862673"/>
      <w:bookmarkStart w:id="2964" w:name="_Toc61182666"/>
      <w:bookmarkStart w:id="2965" w:name="_Toc66727979"/>
      <w:bookmarkStart w:id="2966" w:name="_Toc74961782"/>
      <w:bookmarkStart w:id="2967" w:name="_Toc75242693"/>
      <w:bookmarkStart w:id="2968" w:name="_Toc76545039"/>
      <w:bookmarkStart w:id="2969" w:name="_Toc82595142"/>
      <w:bookmarkStart w:id="2970" w:name="_Toc89955173"/>
      <w:bookmarkStart w:id="2971" w:name="_Toc98773598"/>
      <w:bookmarkStart w:id="2972" w:name="_Toc106201357"/>
      <w:bookmarkStart w:id="2973" w:name="_Toc115191210"/>
      <w:bookmarkStart w:id="2974" w:name="_Toc122013040"/>
      <w:bookmarkStart w:id="2975" w:name="_Toc124155128"/>
      <w:bookmarkStart w:id="2976" w:name="_Toc131535699"/>
      <w:r w:rsidRPr="008C3753">
        <w:t>6.5.2.4</w:t>
      </w:r>
      <w:r w:rsidRPr="008C3753">
        <w:tab/>
        <w:t>Method of test</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7" w:name="_Toc21099924"/>
      <w:bookmarkStart w:id="2978" w:name="_Toc29809722"/>
      <w:bookmarkStart w:id="2979" w:name="_Toc36645106"/>
      <w:bookmarkStart w:id="2980" w:name="_Toc37272160"/>
      <w:bookmarkStart w:id="2981" w:name="_Toc45884406"/>
      <w:bookmarkStart w:id="2982" w:name="_Toc53182429"/>
      <w:bookmarkStart w:id="2983" w:name="_Toc58860170"/>
      <w:bookmarkStart w:id="2984" w:name="_Toc58862674"/>
      <w:bookmarkStart w:id="2985" w:name="_Toc61182667"/>
      <w:bookmarkStart w:id="2986" w:name="_Toc66727980"/>
      <w:bookmarkStart w:id="2987" w:name="_Toc74961783"/>
      <w:bookmarkStart w:id="2988" w:name="_Toc75242694"/>
      <w:bookmarkStart w:id="2989" w:name="_Toc76545040"/>
      <w:bookmarkStart w:id="2990" w:name="_Toc82595143"/>
      <w:bookmarkStart w:id="2991" w:name="_Toc89955174"/>
      <w:bookmarkStart w:id="2992" w:name="_Toc98773599"/>
      <w:bookmarkStart w:id="2993" w:name="_Toc106201358"/>
      <w:bookmarkStart w:id="2994" w:name="_Toc115191211"/>
      <w:bookmarkStart w:id="2995" w:name="_Toc122013041"/>
      <w:bookmarkStart w:id="2996" w:name="_Toc124155129"/>
      <w:bookmarkStart w:id="2997" w:name="_Toc131535700"/>
      <w:r w:rsidRPr="008C3753">
        <w:t>6.5.2.5</w:t>
      </w:r>
      <w:r w:rsidRPr="008C3753">
        <w:tab/>
        <w:t>Test Requirements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8" w:name="_Toc21099925"/>
      <w:bookmarkStart w:id="299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000" w:name="_Toc36645107"/>
      <w:bookmarkStart w:id="3001" w:name="_Toc37272161"/>
      <w:bookmarkStart w:id="3002" w:name="_Toc45884407"/>
      <w:bookmarkStart w:id="3003" w:name="_Toc53182430"/>
      <w:bookmarkStart w:id="3004" w:name="_Toc58860171"/>
      <w:bookmarkStart w:id="3005" w:name="_Toc58862675"/>
      <w:bookmarkStart w:id="3006" w:name="_Toc61182668"/>
      <w:bookmarkStart w:id="3007" w:name="_Toc66727981"/>
      <w:bookmarkStart w:id="3008" w:name="_Toc74961784"/>
      <w:bookmarkStart w:id="3009" w:name="_Toc75242695"/>
      <w:bookmarkStart w:id="3010" w:name="_Toc76545041"/>
      <w:bookmarkStart w:id="3011" w:name="_Toc82595144"/>
      <w:bookmarkStart w:id="3012" w:name="_Toc89955175"/>
      <w:bookmarkStart w:id="3013" w:name="_Toc98773600"/>
      <w:bookmarkStart w:id="3014" w:name="_Toc106201359"/>
      <w:bookmarkStart w:id="3015" w:name="_Toc115191212"/>
      <w:bookmarkStart w:id="3016" w:name="_Toc122013042"/>
      <w:bookmarkStart w:id="3017" w:name="_Toc124155130"/>
      <w:bookmarkStart w:id="3018" w:name="_Toc131535701"/>
      <w:r w:rsidRPr="008C3753">
        <w:t>6.5.3</w:t>
      </w:r>
      <w:r w:rsidRPr="008C3753">
        <w:tab/>
        <w:t>Modulation quality</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6853E49C" w14:textId="77777777" w:rsidR="00787B48" w:rsidRPr="008C3753" w:rsidRDefault="00787B48" w:rsidP="00787B48">
      <w:pPr>
        <w:pStyle w:val="Heading4"/>
        <w:rPr>
          <w:lang w:eastAsia="ja-JP"/>
        </w:rPr>
      </w:pPr>
      <w:bookmarkStart w:id="3019" w:name="_Toc21099926"/>
      <w:bookmarkStart w:id="3020" w:name="_Toc29809724"/>
      <w:bookmarkStart w:id="3021" w:name="_Toc36645108"/>
      <w:bookmarkStart w:id="3022" w:name="_Toc37272162"/>
      <w:bookmarkStart w:id="3023" w:name="_Toc45884408"/>
      <w:bookmarkStart w:id="3024" w:name="_Toc53182431"/>
      <w:bookmarkStart w:id="3025" w:name="_Toc58860172"/>
      <w:bookmarkStart w:id="3026" w:name="_Toc58862676"/>
      <w:bookmarkStart w:id="3027" w:name="_Toc61182669"/>
      <w:bookmarkStart w:id="3028" w:name="_Toc66727982"/>
      <w:bookmarkStart w:id="3029" w:name="_Toc74961785"/>
      <w:bookmarkStart w:id="3030" w:name="_Toc75242696"/>
      <w:bookmarkStart w:id="3031" w:name="_Toc76545042"/>
      <w:bookmarkStart w:id="3032" w:name="_Toc82595145"/>
      <w:bookmarkStart w:id="3033" w:name="_Toc89955176"/>
      <w:bookmarkStart w:id="3034" w:name="_Toc98773601"/>
      <w:bookmarkStart w:id="3035" w:name="_Toc106201360"/>
      <w:bookmarkStart w:id="3036" w:name="_Toc115191213"/>
      <w:bookmarkStart w:id="3037" w:name="_Toc122013043"/>
      <w:bookmarkStart w:id="3038" w:name="_Toc124155131"/>
      <w:bookmarkStart w:id="3039" w:name="_Toc131535702"/>
      <w:r w:rsidRPr="008C3753">
        <w:t>6.5.3.1</w:t>
      </w:r>
      <w:r w:rsidRPr="008C3753">
        <w:tab/>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40" w:name="_Toc21099927"/>
      <w:bookmarkStart w:id="3041" w:name="_Toc29809725"/>
      <w:bookmarkStart w:id="3042" w:name="_Toc36645109"/>
      <w:bookmarkStart w:id="3043" w:name="_Toc37272163"/>
      <w:bookmarkStart w:id="3044" w:name="_Toc45884409"/>
      <w:bookmarkStart w:id="3045" w:name="_Toc53182432"/>
      <w:bookmarkStart w:id="3046" w:name="_Toc58860173"/>
      <w:bookmarkStart w:id="3047" w:name="_Toc58862677"/>
      <w:bookmarkStart w:id="3048" w:name="_Toc61182670"/>
      <w:bookmarkStart w:id="3049" w:name="_Toc66727983"/>
      <w:bookmarkStart w:id="3050" w:name="_Toc74961786"/>
      <w:bookmarkStart w:id="3051" w:name="_Toc75242697"/>
      <w:bookmarkStart w:id="3052" w:name="_Toc76545043"/>
      <w:bookmarkStart w:id="3053" w:name="_Toc82595146"/>
      <w:bookmarkStart w:id="3054" w:name="_Toc89955177"/>
      <w:bookmarkStart w:id="3055" w:name="_Toc98773602"/>
      <w:bookmarkStart w:id="3056" w:name="_Toc106201361"/>
      <w:bookmarkStart w:id="3057" w:name="_Toc115191214"/>
      <w:bookmarkStart w:id="3058" w:name="_Toc122013044"/>
      <w:bookmarkStart w:id="3059" w:name="_Toc124155132"/>
      <w:bookmarkStart w:id="3060" w:name="_Toc131535703"/>
      <w:r w:rsidRPr="008C3753">
        <w:t>6.5.3.2</w:t>
      </w:r>
      <w:r w:rsidRPr="008C3753">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61" w:name="_Toc21099928"/>
      <w:bookmarkStart w:id="3062" w:name="_Toc29809726"/>
      <w:bookmarkStart w:id="3063" w:name="_Toc36645110"/>
      <w:bookmarkStart w:id="3064" w:name="_Toc37272164"/>
      <w:bookmarkStart w:id="3065" w:name="_Toc45884410"/>
      <w:bookmarkStart w:id="3066" w:name="_Toc53182433"/>
      <w:bookmarkStart w:id="3067" w:name="_Toc58860174"/>
      <w:bookmarkStart w:id="3068" w:name="_Toc58862678"/>
      <w:bookmarkStart w:id="3069" w:name="_Toc61182671"/>
      <w:bookmarkStart w:id="3070" w:name="_Toc66727984"/>
      <w:bookmarkStart w:id="3071" w:name="_Toc74961787"/>
      <w:bookmarkStart w:id="3072" w:name="_Toc75242698"/>
      <w:bookmarkStart w:id="3073" w:name="_Toc76545044"/>
      <w:bookmarkStart w:id="3074" w:name="_Toc82595147"/>
      <w:bookmarkStart w:id="3075" w:name="_Toc89955178"/>
      <w:bookmarkStart w:id="3076" w:name="_Toc98773603"/>
      <w:bookmarkStart w:id="3077" w:name="_Toc106201362"/>
      <w:bookmarkStart w:id="3078" w:name="_Toc115191215"/>
      <w:bookmarkStart w:id="3079" w:name="_Toc122013045"/>
      <w:bookmarkStart w:id="3080" w:name="_Toc124155133"/>
      <w:bookmarkStart w:id="3081" w:name="_Toc131535704"/>
      <w:r w:rsidRPr="008C3753">
        <w:t>6.5.3.3</w:t>
      </w:r>
      <w:r w:rsidRPr="008C3753">
        <w:tab/>
        <w:t>Test purpose</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82" w:name="_Toc21099929"/>
      <w:bookmarkStart w:id="3083" w:name="_Toc29809727"/>
      <w:bookmarkStart w:id="3084" w:name="_Toc36645111"/>
      <w:bookmarkStart w:id="3085" w:name="_Toc37272165"/>
      <w:bookmarkStart w:id="3086" w:name="_Toc45884411"/>
      <w:bookmarkStart w:id="3087" w:name="_Toc53182434"/>
      <w:bookmarkStart w:id="3088" w:name="_Toc58860175"/>
      <w:bookmarkStart w:id="3089" w:name="_Toc58862679"/>
      <w:bookmarkStart w:id="3090" w:name="_Toc61182672"/>
      <w:bookmarkStart w:id="3091" w:name="_Toc66727985"/>
      <w:bookmarkStart w:id="3092" w:name="_Toc74961788"/>
      <w:bookmarkStart w:id="3093" w:name="_Toc75242699"/>
      <w:bookmarkStart w:id="3094" w:name="_Toc76545045"/>
      <w:bookmarkStart w:id="3095" w:name="_Toc82595148"/>
      <w:bookmarkStart w:id="3096" w:name="_Toc89955179"/>
      <w:bookmarkStart w:id="3097" w:name="_Toc98773604"/>
      <w:bookmarkStart w:id="3098" w:name="_Toc106201363"/>
      <w:bookmarkStart w:id="3099" w:name="_Toc115191216"/>
      <w:bookmarkStart w:id="3100" w:name="_Toc122013046"/>
      <w:bookmarkStart w:id="3101" w:name="_Toc124155134"/>
      <w:bookmarkStart w:id="3102" w:name="_Toc131535705"/>
      <w:r w:rsidRPr="008C3753">
        <w:t>6.5.3.4</w:t>
      </w:r>
      <w:r w:rsidRPr="008C3753">
        <w:tab/>
        <w:t>Method of test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1CBABB0B" w14:textId="77777777" w:rsidR="00787B48" w:rsidRPr="008C3753" w:rsidRDefault="00787B48" w:rsidP="00787B48">
      <w:pPr>
        <w:pStyle w:val="Heading5"/>
      </w:pPr>
      <w:bookmarkStart w:id="3103" w:name="_Toc21099930"/>
      <w:bookmarkStart w:id="3104" w:name="_Toc29809728"/>
      <w:bookmarkStart w:id="3105" w:name="_Toc36645112"/>
      <w:bookmarkStart w:id="3106" w:name="_Toc37272166"/>
      <w:bookmarkStart w:id="3107" w:name="_Toc45884412"/>
      <w:bookmarkStart w:id="3108" w:name="_Toc53182435"/>
      <w:bookmarkStart w:id="3109" w:name="_Toc58860176"/>
      <w:bookmarkStart w:id="3110" w:name="_Toc58862680"/>
      <w:bookmarkStart w:id="3111" w:name="_Toc61182673"/>
      <w:bookmarkStart w:id="3112" w:name="_Toc66727986"/>
      <w:bookmarkStart w:id="3113" w:name="_Toc74961789"/>
      <w:bookmarkStart w:id="3114" w:name="_Toc75242700"/>
      <w:bookmarkStart w:id="3115" w:name="_Toc76545046"/>
      <w:bookmarkStart w:id="3116" w:name="_Toc82595149"/>
      <w:bookmarkStart w:id="3117" w:name="_Toc89955180"/>
      <w:bookmarkStart w:id="3118" w:name="_Toc98773605"/>
      <w:bookmarkStart w:id="3119" w:name="_Toc106201364"/>
      <w:bookmarkStart w:id="3120" w:name="_Toc115191217"/>
      <w:bookmarkStart w:id="3121" w:name="_Toc122013047"/>
      <w:bookmarkStart w:id="3122" w:name="_Toc124155135"/>
      <w:bookmarkStart w:id="3123" w:name="_Toc131535706"/>
      <w:r w:rsidRPr="008C3753">
        <w:t>6.5.3.4.1</w:t>
      </w:r>
      <w:r w:rsidRPr="008C3753">
        <w:tab/>
        <w:t>Initial conditions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4" w:name="_Toc21099931"/>
      <w:bookmarkStart w:id="3125" w:name="_Toc29809729"/>
      <w:bookmarkStart w:id="3126" w:name="_Toc36645113"/>
      <w:bookmarkStart w:id="3127" w:name="_Toc37272167"/>
      <w:bookmarkStart w:id="3128" w:name="_Toc45884413"/>
      <w:bookmarkStart w:id="3129" w:name="_Toc53182436"/>
      <w:bookmarkStart w:id="3130" w:name="_Toc58860177"/>
      <w:bookmarkStart w:id="3131" w:name="_Toc58862681"/>
      <w:bookmarkStart w:id="3132" w:name="_Toc61182674"/>
      <w:bookmarkStart w:id="3133" w:name="_Toc66727987"/>
      <w:bookmarkStart w:id="3134" w:name="_Toc74961790"/>
      <w:bookmarkStart w:id="3135" w:name="_Toc75242701"/>
      <w:bookmarkStart w:id="3136" w:name="_Toc76545047"/>
      <w:bookmarkStart w:id="3137" w:name="_Toc82595150"/>
      <w:bookmarkStart w:id="3138" w:name="_Toc89955181"/>
      <w:bookmarkStart w:id="3139" w:name="_Toc98773606"/>
      <w:bookmarkStart w:id="3140" w:name="_Toc106201365"/>
      <w:bookmarkStart w:id="3141" w:name="_Toc115191218"/>
      <w:bookmarkStart w:id="3142" w:name="_Toc122013048"/>
      <w:bookmarkStart w:id="3143" w:name="_Toc124155136"/>
      <w:bookmarkStart w:id="3144" w:name="_Toc131535707"/>
      <w:r w:rsidRPr="008C3753">
        <w:t>6.5.3.4.2</w:t>
      </w:r>
      <w:r w:rsidRPr="008C3753">
        <w:tab/>
        <w:t>Procedure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629732EA" w14:textId="77777777" w:rsidR="00C00C66" w:rsidRDefault="00C00C66" w:rsidP="00C00C66">
      <w:bookmarkStart w:id="3145" w:name="_Toc21099932"/>
      <w:bookmarkStart w:id="3146" w:name="_Toc29809730"/>
      <w:bookmarkStart w:id="3147" w:name="_Toc36645114"/>
      <w:bookmarkStart w:id="3148" w:name="_Toc37272168"/>
      <w:bookmarkStart w:id="3149" w:name="_Toc45884414"/>
      <w:bookmarkStart w:id="3150" w:name="_Toc53182437"/>
      <w:bookmarkStart w:id="3151" w:name="_Toc58860178"/>
      <w:bookmarkStart w:id="3152" w:name="_Toc58862682"/>
      <w:bookmarkStart w:id="3153" w:name="_Toc61182675"/>
      <w:bookmarkStart w:id="3154" w:name="_Toc66727988"/>
      <w:bookmarkStart w:id="3155" w:name="_Toc74961791"/>
      <w:bookmarkStart w:id="3156" w:name="_Toc75242702"/>
      <w:bookmarkStart w:id="3157" w:name="_Toc76545048"/>
      <w:bookmarkStart w:id="3158" w:name="_Toc82595151"/>
      <w:bookmarkStart w:id="315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160"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160"/>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61" w:name="_Toc98773607"/>
      <w:bookmarkStart w:id="3162" w:name="_Toc106201366"/>
      <w:bookmarkStart w:id="3163" w:name="_Toc115191219"/>
      <w:bookmarkStart w:id="3164" w:name="_Toc122013049"/>
      <w:bookmarkStart w:id="3165" w:name="_Toc124155137"/>
      <w:bookmarkStart w:id="3166" w:name="_Toc131535708"/>
      <w:r w:rsidRPr="008C3753">
        <w:t>6.</w:t>
      </w:r>
      <w:r w:rsidR="00E36D36" w:rsidRPr="008C3753">
        <w:t>5</w:t>
      </w:r>
      <w:r w:rsidRPr="008C3753">
        <w:t>.3.5</w:t>
      </w:r>
      <w:r w:rsidRPr="008C3753">
        <w:tab/>
        <w:t>Test requirements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1"/>
      <w:bookmarkEnd w:id="3162"/>
      <w:bookmarkEnd w:id="3163"/>
      <w:bookmarkEnd w:id="3164"/>
      <w:bookmarkEnd w:id="3165"/>
      <w:bookmarkEnd w:id="316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7" w:name="_Toc21099933"/>
      <w:bookmarkStart w:id="316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9" w:name="_Toc36645115"/>
      <w:bookmarkStart w:id="3170" w:name="_Toc37272169"/>
      <w:bookmarkStart w:id="3171" w:name="_Toc45884415"/>
      <w:bookmarkStart w:id="3172" w:name="_Toc53182438"/>
      <w:bookmarkStart w:id="3173" w:name="_Toc58860179"/>
      <w:bookmarkStart w:id="3174" w:name="_Toc58862683"/>
      <w:bookmarkStart w:id="3175" w:name="_Toc61182676"/>
      <w:bookmarkStart w:id="3176" w:name="_Toc66727989"/>
      <w:bookmarkStart w:id="3177" w:name="_Toc74961792"/>
      <w:bookmarkStart w:id="3178" w:name="_Toc75242703"/>
      <w:bookmarkStart w:id="3179" w:name="_Toc76545049"/>
      <w:bookmarkStart w:id="3180" w:name="_Toc82595152"/>
      <w:bookmarkStart w:id="3181" w:name="_Toc89955183"/>
      <w:bookmarkStart w:id="3182" w:name="_Toc98773608"/>
      <w:bookmarkStart w:id="3183" w:name="_Toc106201367"/>
      <w:bookmarkStart w:id="3184" w:name="_Toc115191220"/>
      <w:bookmarkStart w:id="3185" w:name="_Toc122013050"/>
      <w:bookmarkStart w:id="3186" w:name="_Toc124155138"/>
      <w:bookmarkStart w:id="3187" w:name="_Toc131535709"/>
      <w:r w:rsidRPr="008C3753">
        <w:t>6.5.4</w:t>
      </w:r>
      <w:r w:rsidR="0071353E" w:rsidRPr="008C3753">
        <w:tab/>
      </w:r>
      <w:r w:rsidRPr="008C3753">
        <w:t>Time alignment error</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790D848" w14:textId="77777777" w:rsidR="000C7A40" w:rsidRPr="008C3753" w:rsidRDefault="000C7A40" w:rsidP="000C7A40">
      <w:pPr>
        <w:pStyle w:val="Heading4"/>
      </w:pPr>
      <w:bookmarkStart w:id="3188" w:name="_Toc21099934"/>
      <w:bookmarkStart w:id="3189" w:name="_Toc29809732"/>
      <w:bookmarkStart w:id="3190" w:name="_Toc36645116"/>
      <w:bookmarkStart w:id="3191" w:name="_Toc37272170"/>
      <w:bookmarkStart w:id="3192" w:name="_Toc45884416"/>
      <w:bookmarkStart w:id="3193" w:name="_Toc53182439"/>
      <w:bookmarkStart w:id="3194" w:name="_Toc58860180"/>
      <w:bookmarkStart w:id="3195" w:name="_Toc58862684"/>
      <w:bookmarkStart w:id="3196" w:name="_Toc61182677"/>
      <w:bookmarkStart w:id="3197" w:name="_Toc66727990"/>
      <w:bookmarkStart w:id="3198" w:name="_Toc74961793"/>
      <w:bookmarkStart w:id="3199" w:name="_Toc75242704"/>
      <w:bookmarkStart w:id="3200" w:name="_Toc76545050"/>
      <w:bookmarkStart w:id="3201" w:name="_Toc82595153"/>
      <w:bookmarkStart w:id="3202" w:name="_Toc89955184"/>
      <w:bookmarkStart w:id="3203" w:name="_Toc98773609"/>
      <w:bookmarkStart w:id="3204" w:name="_Toc106201368"/>
      <w:bookmarkStart w:id="3205" w:name="_Toc115191221"/>
      <w:bookmarkStart w:id="3206" w:name="_Toc122013051"/>
      <w:bookmarkStart w:id="3207" w:name="_Toc124155139"/>
      <w:bookmarkStart w:id="3208" w:name="_Toc131535710"/>
      <w:r w:rsidRPr="008C3753">
        <w:t>6.5.4.1</w:t>
      </w:r>
      <w:r w:rsidRPr="008C3753">
        <w:tab/>
        <w:t>Definition and applicability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9" w:name="_Toc21099935"/>
      <w:bookmarkStart w:id="3210" w:name="_Toc29809733"/>
      <w:bookmarkStart w:id="3211" w:name="_Toc36645117"/>
      <w:bookmarkStart w:id="3212" w:name="_Toc37272171"/>
      <w:bookmarkStart w:id="3213" w:name="_Toc45884417"/>
      <w:bookmarkStart w:id="3214" w:name="_Toc53182440"/>
      <w:bookmarkStart w:id="3215" w:name="_Toc58860181"/>
      <w:bookmarkStart w:id="3216" w:name="_Toc58862685"/>
      <w:bookmarkStart w:id="3217" w:name="_Toc61182678"/>
      <w:bookmarkStart w:id="3218" w:name="_Toc66727991"/>
      <w:bookmarkStart w:id="3219" w:name="_Toc74961794"/>
      <w:bookmarkStart w:id="3220" w:name="_Toc75242705"/>
      <w:bookmarkStart w:id="3221" w:name="_Toc76545051"/>
      <w:bookmarkStart w:id="3222" w:name="_Toc82595154"/>
      <w:bookmarkStart w:id="3223" w:name="_Toc89955185"/>
      <w:bookmarkStart w:id="3224" w:name="_Toc98773610"/>
      <w:bookmarkStart w:id="3225" w:name="_Toc106201369"/>
      <w:bookmarkStart w:id="3226" w:name="_Toc115191222"/>
      <w:bookmarkStart w:id="3227" w:name="_Toc122013052"/>
      <w:bookmarkStart w:id="3228" w:name="_Toc124155140"/>
      <w:bookmarkStart w:id="3229" w:name="_Toc131535711"/>
      <w:r w:rsidRPr="008C3753">
        <w:t>6.5.4.2</w:t>
      </w:r>
      <w:r w:rsidRPr="008C3753">
        <w:tab/>
        <w:t>Minimum requirement</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30" w:name="_Toc21099936"/>
      <w:bookmarkStart w:id="3231" w:name="_Toc29809734"/>
      <w:bookmarkStart w:id="3232" w:name="_Toc36645118"/>
      <w:bookmarkStart w:id="3233" w:name="_Toc37272172"/>
      <w:bookmarkStart w:id="3234" w:name="_Toc45884418"/>
      <w:bookmarkStart w:id="3235" w:name="_Toc53182441"/>
      <w:bookmarkStart w:id="3236" w:name="_Toc58860182"/>
      <w:bookmarkStart w:id="3237" w:name="_Toc58862686"/>
      <w:bookmarkStart w:id="3238" w:name="_Toc61182679"/>
      <w:bookmarkStart w:id="3239" w:name="_Toc66727992"/>
      <w:bookmarkStart w:id="3240" w:name="_Toc74961795"/>
      <w:bookmarkStart w:id="3241" w:name="_Toc75242706"/>
      <w:bookmarkStart w:id="3242" w:name="_Toc76545052"/>
      <w:bookmarkStart w:id="3243" w:name="_Toc82595155"/>
      <w:bookmarkStart w:id="3244" w:name="_Toc89955186"/>
      <w:bookmarkStart w:id="3245" w:name="_Toc98773611"/>
      <w:bookmarkStart w:id="3246" w:name="_Toc106201370"/>
      <w:bookmarkStart w:id="3247" w:name="_Toc115191223"/>
      <w:bookmarkStart w:id="3248" w:name="_Toc122013053"/>
      <w:bookmarkStart w:id="3249" w:name="_Toc124155141"/>
      <w:bookmarkStart w:id="3250" w:name="_Toc131535712"/>
      <w:r w:rsidRPr="008C3753">
        <w:t>6.5.4.3</w:t>
      </w:r>
      <w:r w:rsidRPr="008C3753">
        <w:tab/>
        <w:t>Test purpose</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51" w:name="_Toc21099937"/>
      <w:bookmarkStart w:id="3252" w:name="_Toc29809735"/>
      <w:bookmarkStart w:id="3253" w:name="_Toc36645119"/>
      <w:bookmarkStart w:id="3254" w:name="_Toc37272173"/>
      <w:bookmarkStart w:id="3255" w:name="_Toc45884419"/>
      <w:bookmarkStart w:id="3256" w:name="_Toc53182442"/>
      <w:bookmarkStart w:id="3257" w:name="_Toc58860183"/>
      <w:bookmarkStart w:id="3258" w:name="_Toc58862687"/>
      <w:bookmarkStart w:id="3259" w:name="_Toc61182680"/>
      <w:bookmarkStart w:id="3260" w:name="_Toc66727993"/>
      <w:bookmarkStart w:id="3261" w:name="_Toc74961796"/>
      <w:bookmarkStart w:id="3262" w:name="_Toc75242707"/>
      <w:bookmarkStart w:id="3263" w:name="_Toc76545053"/>
      <w:bookmarkStart w:id="3264" w:name="_Toc82595156"/>
      <w:bookmarkStart w:id="3265" w:name="_Toc89955187"/>
      <w:bookmarkStart w:id="3266" w:name="_Toc98773612"/>
      <w:bookmarkStart w:id="3267" w:name="_Toc106201371"/>
      <w:bookmarkStart w:id="3268" w:name="_Toc115191224"/>
      <w:bookmarkStart w:id="3269" w:name="_Toc122013054"/>
      <w:bookmarkStart w:id="3270" w:name="_Toc124155142"/>
      <w:bookmarkStart w:id="3271" w:name="_Toc131535713"/>
      <w:r w:rsidRPr="008C3753">
        <w:t>6.5.4.4</w:t>
      </w:r>
      <w:r w:rsidRPr="008C3753">
        <w:tab/>
        <w:t>Method of test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5B45031" w14:textId="77777777" w:rsidR="000C7A40" w:rsidRPr="008C3753" w:rsidRDefault="000C7A40" w:rsidP="000C7A40">
      <w:pPr>
        <w:pStyle w:val="Heading5"/>
      </w:pPr>
      <w:bookmarkStart w:id="3272" w:name="_Toc21099938"/>
      <w:bookmarkStart w:id="3273" w:name="_Toc29809736"/>
      <w:bookmarkStart w:id="3274" w:name="_Toc36645120"/>
      <w:bookmarkStart w:id="3275" w:name="_Toc37272174"/>
      <w:bookmarkStart w:id="3276" w:name="_Toc45884420"/>
      <w:bookmarkStart w:id="3277" w:name="_Toc53182443"/>
      <w:bookmarkStart w:id="3278" w:name="_Toc58860184"/>
      <w:bookmarkStart w:id="3279" w:name="_Toc58862688"/>
      <w:bookmarkStart w:id="3280" w:name="_Toc61182681"/>
      <w:bookmarkStart w:id="3281" w:name="_Toc66727994"/>
      <w:bookmarkStart w:id="3282" w:name="_Toc74961797"/>
      <w:bookmarkStart w:id="3283" w:name="_Toc75242708"/>
      <w:bookmarkStart w:id="3284" w:name="_Toc76545054"/>
      <w:bookmarkStart w:id="3285" w:name="_Toc82595157"/>
      <w:bookmarkStart w:id="3286" w:name="_Toc89955188"/>
      <w:bookmarkStart w:id="3287" w:name="_Toc98773613"/>
      <w:bookmarkStart w:id="3288" w:name="_Toc106201372"/>
      <w:bookmarkStart w:id="3289" w:name="_Toc115191225"/>
      <w:bookmarkStart w:id="3290" w:name="_Toc122013055"/>
      <w:bookmarkStart w:id="3291" w:name="_Toc124155143"/>
      <w:bookmarkStart w:id="3292" w:name="_Toc131535714"/>
      <w:r w:rsidRPr="008C3753">
        <w:t>6.5.4.4.1</w:t>
      </w:r>
      <w:r w:rsidRPr="008C3753">
        <w:tab/>
        <w:t>Initial conditions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93" w:name="_Toc21099939"/>
      <w:bookmarkStart w:id="3294" w:name="_Toc29809737"/>
      <w:bookmarkStart w:id="3295" w:name="_Toc36645121"/>
      <w:bookmarkStart w:id="3296" w:name="_Toc37272175"/>
      <w:bookmarkStart w:id="3297" w:name="_Toc45884421"/>
      <w:bookmarkStart w:id="3298" w:name="_Toc53182444"/>
      <w:bookmarkStart w:id="3299" w:name="_Toc58860185"/>
      <w:bookmarkStart w:id="3300" w:name="_Toc58862689"/>
      <w:bookmarkStart w:id="3301" w:name="_Toc61182682"/>
      <w:bookmarkStart w:id="3302" w:name="_Toc66727995"/>
      <w:bookmarkStart w:id="3303" w:name="_Toc74961798"/>
      <w:bookmarkStart w:id="3304" w:name="_Toc75242709"/>
      <w:bookmarkStart w:id="3305" w:name="_Toc76545055"/>
      <w:bookmarkStart w:id="3306" w:name="_Toc82595158"/>
      <w:bookmarkStart w:id="3307" w:name="_Toc89955189"/>
      <w:bookmarkStart w:id="3308" w:name="_Toc98773614"/>
      <w:bookmarkStart w:id="3309" w:name="_Toc106201373"/>
      <w:bookmarkStart w:id="3310" w:name="_Toc115191226"/>
      <w:bookmarkStart w:id="3311" w:name="_Toc122013056"/>
      <w:bookmarkStart w:id="3312" w:name="_Toc124155144"/>
      <w:bookmarkStart w:id="3313" w:name="_Toc131535715"/>
      <w:r w:rsidRPr="008C3753">
        <w:t>6.5.4.4.2</w:t>
      </w:r>
      <w:r w:rsidRPr="008C3753">
        <w:tab/>
        <w:t>Procedure</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4" w:name="_Toc21099940"/>
      <w:bookmarkStart w:id="3315" w:name="_Toc29809738"/>
      <w:bookmarkStart w:id="3316" w:name="_Toc36645122"/>
      <w:bookmarkStart w:id="3317" w:name="_Toc37272176"/>
      <w:bookmarkStart w:id="3318" w:name="_Toc45884422"/>
      <w:bookmarkStart w:id="3319" w:name="_Toc53182445"/>
      <w:bookmarkStart w:id="3320" w:name="_Toc58860186"/>
      <w:bookmarkStart w:id="3321" w:name="_Toc58862690"/>
      <w:bookmarkStart w:id="3322" w:name="_Toc61182683"/>
      <w:bookmarkStart w:id="3323" w:name="_Toc66727996"/>
      <w:bookmarkStart w:id="3324" w:name="_Toc74961799"/>
      <w:bookmarkStart w:id="3325" w:name="_Toc75242710"/>
      <w:bookmarkStart w:id="3326" w:name="_Toc76545056"/>
      <w:bookmarkStart w:id="3327" w:name="_Toc82595159"/>
      <w:bookmarkStart w:id="3328" w:name="_Toc89955190"/>
      <w:bookmarkStart w:id="3329" w:name="_Toc98773615"/>
      <w:bookmarkStart w:id="3330" w:name="_Toc106201374"/>
      <w:bookmarkStart w:id="3331" w:name="_Toc115191227"/>
      <w:bookmarkStart w:id="3332" w:name="_Toc122013057"/>
      <w:bookmarkStart w:id="3333" w:name="_Toc124155145"/>
      <w:bookmarkStart w:id="3334" w:name="_Toc131535716"/>
      <w:r w:rsidRPr="008C3753">
        <w:t>6.5.4.5</w:t>
      </w:r>
      <w:r w:rsidRPr="008C3753">
        <w:tab/>
        <w:t>Test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5" w:name="_Toc21099941"/>
      <w:bookmarkStart w:id="3336"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7" w:name="_Toc36645123"/>
      <w:bookmarkStart w:id="3338" w:name="_Toc37272177"/>
      <w:bookmarkStart w:id="3339" w:name="_Toc45884423"/>
      <w:bookmarkStart w:id="3340" w:name="_Toc53182446"/>
      <w:bookmarkStart w:id="3341" w:name="_Toc58860187"/>
      <w:bookmarkStart w:id="3342" w:name="_Toc58862691"/>
      <w:bookmarkStart w:id="3343" w:name="_Toc61182684"/>
      <w:bookmarkStart w:id="3344" w:name="_Toc66727997"/>
      <w:bookmarkStart w:id="3345" w:name="_Toc74961800"/>
      <w:bookmarkStart w:id="3346" w:name="_Toc75242711"/>
      <w:bookmarkStart w:id="3347" w:name="_Toc76545057"/>
      <w:bookmarkStart w:id="3348" w:name="_Toc82595160"/>
      <w:bookmarkStart w:id="3349" w:name="_Toc89955191"/>
      <w:bookmarkStart w:id="3350" w:name="_Toc98773616"/>
      <w:bookmarkStart w:id="3351" w:name="_Toc106201375"/>
      <w:bookmarkStart w:id="3352" w:name="_Toc115191228"/>
      <w:bookmarkStart w:id="3353" w:name="_Toc122013058"/>
      <w:bookmarkStart w:id="3354" w:name="_Toc124155146"/>
      <w:bookmarkStart w:id="3355" w:name="_Toc131535717"/>
      <w:r w:rsidRPr="008C3753">
        <w:t>6.6</w:t>
      </w:r>
      <w:r w:rsidRPr="008C3753">
        <w:tab/>
        <w:t>Unwanted emissions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9929145" w14:textId="77777777" w:rsidR="00EB1CB2" w:rsidRPr="008C3753" w:rsidRDefault="00EB1CB2" w:rsidP="00EB1CB2">
      <w:pPr>
        <w:pStyle w:val="Heading3"/>
      </w:pPr>
      <w:bookmarkStart w:id="3356" w:name="_Toc21099942"/>
      <w:bookmarkStart w:id="3357" w:name="_Toc29809740"/>
      <w:bookmarkStart w:id="3358" w:name="_Toc36645124"/>
      <w:bookmarkStart w:id="3359" w:name="_Toc37272178"/>
      <w:bookmarkStart w:id="3360" w:name="_Toc45884424"/>
      <w:bookmarkStart w:id="3361" w:name="_Toc53182447"/>
      <w:bookmarkStart w:id="3362" w:name="_Toc58860188"/>
      <w:bookmarkStart w:id="3363" w:name="_Toc58862692"/>
      <w:bookmarkStart w:id="3364" w:name="_Toc61182685"/>
      <w:bookmarkStart w:id="3365" w:name="_Toc66727998"/>
      <w:bookmarkStart w:id="3366" w:name="_Toc74961801"/>
      <w:bookmarkStart w:id="3367" w:name="_Toc75242712"/>
      <w:bookmarkStart w:id="3368" w:name="_Toc76545058"/>
      <w:bookmarkStart w:id="3369" w:name="_Toc82595161"/>
      <w:bookmarkStart w:id="3370" w:name="_Toc89955192"/>
      <w:bookmarkStart w:id="3371" w:name="_Toc98773617"/>
      <w:bookmarkStart w:id="3372" w:name="_Toc106201376"/>
      <w:bookmarkStart w:id="3373" w:name="_Toc115191229"/>
      <w:bookmarkStart w:id="3374" w:name="_Toc122013059"/>
      <w:bookmarkStart w:id="3375" w:name="_Toc124155147"/>
      <w:bookmarkStart w:id="3376" w:name="_Toc131535718"/>
      <w:r w:rsidRPr="008C3753">
        <w:t>6.6.1</w:t>
      </w:r>
      <w:r w:rsidRPr="008C3753">
        <w:tab/>
        <w:t>General</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377" w:name="_Hlk497217795"/>
      <w:r w:rsidRPr="008C3753">
        <w:rPr>
          <w:rFonts w:cs="v5.0.0"/>
        </w:rPr>
        <w:t xml:space="preserve">Adjacent Channel Leakage power Ratio </w:t>
      </w:r>
      <w:bookmarkEnd w:id="337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8" w:name="_Toc21099943"/>
      <w:bookmarkStart w:id="3379" w:name="_Toc29809741"/>
      <w:bookmarkStart w:id="3380" w:name="_Toc36645125"/>
      <w:bookmarkStart w:id="3381" w:name="_Toc37272179"/>
      <w:bookmarkStart w:id="3382" w:name="_Toc45884425"/>
      <w:bookmarkStart w:id="3383" w:name="_Toc53182448"/>
      <w:bookmarkStart w:id="3384" w:name="_Toc58860189"/>
      <w:bookmarkStart w:id="3385" w:name="_Toc58862693"/>
      <w:bookmarkStart w:id="3386" w:name="_Toc61182686"/>
      <w:bookmarkStart w:id="3387" w:name="_Toc66727999"/>
      <w:bookmarkStart w:id="3388" w:name="_Toc74961802"/>
      <w:bookmarkStart w:id="3389" w:name="_Toc75242713"/>
      <w:bookmarkStart w:id="3390" w:name="_Toc76545059"/>
      <w:bookmarkStart w:id="3391" w:name="_Toc82595162"/>
      <w:bookmarkStart w:id="3392" w:name="_Toc89955193"/>
      <w:bookmarkStart w:id="3393" w:name="_Toc98773618"/>
      <w:bookmarkStart w:id="3394" w:name="_Toc106201377"/>
      <w:bookmarkStart w:id="3395" w:name="_Toc115191230"/>
      <w:bookmarkStart w:id="3396" w:name="_Toc122013060"/>
      <w:bookmarkStart w:id="3397" w:name="_Toc124155148"/>
      <w:bookmarkStart w:id="3398" w:name="_Toc131535719"/>
      <w:r w:rsidRPr="008C3753">
        <w:t>6.6.2</w:t>
      </w:r>
      <w:r w:rsidRPr="008C3753">
        <w:tab/>
        <w:t>Occupied bandwidth</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3399" w:name="_Toc21099944"/>
      <w:bookmarkStart w:id="3400" w:name="_Toc29809742"/>
      <w:bookmarkStart w:id="3401" w:name="_Toc36645126"/>
      <w:bookmarkStart w:id="3402" w:name="_Toc37272180"/>
      <w:bookmarkStart w:id="3403" w:name="_Toc45884426"/>
      <w:bookmarkStart w:id="3404" w:name="_Toc53182449"/>
      <w:bookmarkStart w:id="3405" w:name="_Toc58860190"/>
      <w:bookmarkStart w:id="3406" w:name="_Toc58862694"/>
      <w:bookmarkStart w:id="3407" w:name="_Toc61182687"/>
      <w:bookmarkStart w:id="3408" w:name="_Toc66728000"/>
      <w:bookmarkStart w:id="3409" w:name="_Toc74961803"/>
      <w:bookmarkStart w:id="3410" w:name="_Toc75242714"/>
      <w:bookmarkStart w:id="3411" w:name="_Toc76545060"/>
      <w:bookmarkStart w:id="3412" w:name="_Toc82595163"/>
      <w:bookmarkStart w:id="3413" w:name="_Toc89955194"/>
      <w:bookmarkStart w:id="3414" w:name="_Toc98773619"/>
      <w:bookmarkStart w:id="3415" w:name="_Toc106201378"/>
      <w:bookmarkStart w:id="3416" w:name="_Toc115191231"/>
      <w:bookmarkStart w:id="3417" w:name="_Toc122013061"/>
      <w:bookmarkStart w:id="3418" w:name="_Toc124155149"/>
      <w:bookmarkStart w:id="3419" w:name="_Toc131535720"/>
      <w:r w:rsidRPr="008C3753">
        <w:rPr>
          <w:rFonts w:eastAsia="MS P??" w:cs="v4.2.0"/>
          <w:lang w:eastAsia="zh-CN"/>
        </w:rPr>
        <w:t>6.6.2.1</w:t>
      </w:r>
      <w:r w:rsidRPr="008C3753">
        <w:rPr>
          <w:rFonts w:eastAsia="MS P??" w:cs="v4.2.0"/>
          <w:lang w:eastAsia="zh-CN"/>
        </w:rPr>
        <w:tab/>
        <w:t>Definition and applicability</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420" w:name="_Toc21099945"/>
      <w:bookmarkStart w:id="3421" w:name="_Toc29809743"/>
      <w:bookmarkStart w:id="3422" w:name="_Toc36645127"/>
      <w:bookmarkStart w:id="3423" w:name="_Toc37272181"/>
      <w:bookmarkStart w:id="3424" w:name="_Toc45884427"/>
      <w:bookmarkStart w:id="3425" w:name="_Toc53182450"/>
      <w:bookmarkStart w:id="3426" w:name="_Toc58860191"/>
      <w:bookmarkStart w:id="3427" w:name="_Toc58862695"/>
      <w:bookmarkStart w:id="3428" w:name="_Toc61182688"/>
      <w:bookmarkStart w:id="3429" w:name="_Toc66728001"/>
      <w:bookmarkStart w:id="3430" w:name="_Toc74961804"/>
      <w:bookmarkStart w:id="3431" w:name="_Toc75242715"/>
      <w:bookmarkStart w:id="3432" w:name="_Toc76545061"/>
      <w:bookmarkStart w:id="3433" w:name="_Toc82595164"/>
      <w:bookmarkStart w:id="3434" w:name="_Toc89955195"/>
      <w:bookmarkStart w:id="3435" w:name="_Toc98773620"/>
      <w:bookmarkStart w:id="3436" w:name="_Toc106201379"/>
      <w:bookmarkStart w:id="3437" w:name="_Toc115191232"/>
      <w:bookmarkStart w:id="3438" w:name="_Toc122013062"/>
      <w:bookmarkStart w:id="3439" w:name="_Toc124155150"/>
      <w:bookmarkStart w:id="3440" w:name="_Toc131535721"/>
      <w:r w:rsidRPr="008C3753">
        <w:rPr>
          <w:rFonts w:eastAsia="MS P??" w:cs="v4.2.0"/>
          <w:lang w:eastAsia="zh-CN"/>
        </w:rPr>
        <w:t>6.6.2.2</w:t>
      </w:r>
      <w:r w:rsidRPr="008C3753">
        <w:rPr>
          <w:rFonts w:eastAsia="MS P??" w:cs="v4.2.0"/>
          <w:lang w:eastAsia="zh-CN"/>
        </w:rPr>
        <w:tab/>
        <w:t>Minimum Requirements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3441" w:name="_Toc21099946"/>
      <w:bookmarkStart w:id="3442" w:name="_Toc29809744"/>
      <w:bookmarkStart w:id="3443" w:name="_Toc36645128"/>
      <w:bookmarkStart w:id="3444" w:name="_Toc37272182"/>
      <w:bookmarkStart w:id="3445" w:name="_Toc45884428"/>
      <w:bookmarkStart w:id="3446" w:name="_Toc53182451"/>
      <w:bookmarkStart w:id="3447" w:name="_Toc58860192"/>
      <w:bookmarkStart w:id="3448" w:name="_Toc58862696"/>
      <w:bookmarkStart w:id="3449" w:name="_Toc61182689"/>
      <w:bookmarkStart w:id="3450" w:name="_Toc66728002"/>
      <w:bookmarkStart w:id="3451" w:name="_Toc74961805"/>
      <w:bookmarkStart w:id="3452" w:name="_Toc75242716"/>
      <w:bookmarkStart w:id="3453" w:name="_Toc76545062"/>
      <w:bookmarkStart w:id="3454" w:name="_Toc82595165"/>
      <w:bookmarkStart w:id="3455" w:name="_Toc89955196"/>
      <w:bookmarkStart w:id="3456" w:name="_Toc98773621"/>
      <w:bookmarkStart w:id="3457" w:name="_Toc106201380"/>
      <w:bookmarkStart w:id="3458" w:name="_Toc115191233"/>
      <w:bookmarkStart w:id="3459" w:name="_Toc122013063"/>
      <w:bookmarkStart w:id="3460" w:name="_Toc124155151"/>
      <w:bookmarkStart w:id="3461" w:name="_Toc131535722"/>
      <w:r w:rsidRPr="008C3753">
        <w:rPr>
          <w:rFonts w:cs="v4.2.0"/>
          <w:lang w:eastAsia="zh-CN"/>
        </w:rPr>
        <w:t>6.6.2.3</w:t>
      </w:r>
      <w:r w:rsidRPr="008C3753">
        <w:rPr>
          <w:rFonts w:cs="v4.2.0"/>
          <w:lang w:eastAsia="zh-CN"/>
        </w:rPr>
        <w:tab/>
        <w:t>Test purpose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462" w:name="_Toc21099947"/>
      <w:bookmarkStart w:id="3463" w:name="_Toc29809745"/>
      <w:bookmarkStart w:id="3464" w:name="_Toc36645129"/>
      <w:bookmarkStart w:id="3465" w:name="_Toc37272183"/>
      <w:bookmarkStart w:id="3466" w:name="_Toc45884429"/>
      <w:bookmarkStart w:id="3467" w:name="_Toc53182452"/>
      <w:bookmarkStart w:id="3468" w:name="_Toc58860193"/>
      <w:bookmarkStart w:id="3469" w:name="_Toc58862697"/>
      <w:bookmarkStart w:id="3470" w:name="_Toc61182690"/>
      <w:bookmarkStart w:id="3471" w:name="_Toc66728003"/>
      <w:bookmarkStart w:id="3472" w:name="_Toc74961806"/>
      <w:bookmarkStart w:id="3473" w:name="_Toc75242717"/>
      <w:bookmarkStart w:id="3474" w:name="_Toc76545063"/>
      <w:bookmarkStart w:id="3475" w:name="_Toc82595166"/>
      <w:bookmarkStart w:id="3476" w:name="_Toc89955197"/>
      <w:bookmarkStart w:id="3477" w:name="_Toc98773622"/>
      <w:bookmarkStart w:id="3478" w:name="_Toc106201381"/>
      <w:bookmarkStart w:id="3479" w:name="_Toc115191234"/>
      <w:bookmarkStart w:id="3480" w:name="_Toc122013064"/>
      <w:bookmarkStart w:id="3481" w:name="_Toc124155152"/>
      <w:bookmarkStart w:id="3482" w:name="_Toc131535723"/>
      <w:r w:rsidRPr="008C3753">
        <w:rPr>
          <w:rFonts w:eastAsia="MS P??" w:cs="v4.2.0"/>
          <w:lang w:eastAsia="zh-CN"/>
        </w:rPr>
        <w:t>6.6.2.4</w:t>
      </w:r>
      <w:r w:rsidRPr="008C3753">
        <w:rPr>
          <w:rFonts w:eastAsia="MS P??" w:cs="v4.2.0"/>
          <w:lang w:eastAsia="zh-CN"/>
        </w:rPr>
        <w:tab/>
        <w:t>Method of test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3483" w:name="_Toc21099948"/>
      <w:bookmarkStart w:id="3484" w:name="_Toc29809746"/>
      <w:bookmarkStart w:id="3485" w:name="_Toc36645130"/>
      <w:bookmarkStart w:id="3486" w:name="_Toc37272184"/>
      <w:bookmarkStart w:id="3487" w:name="_Toc45884430"/>
      <w:bookmarkStart w:id="3488" w:name="_Toc53182453"/>
      <w:bookmarkStart w:id="3489" w:name="_Toc58860194"/>
      <w:bookmarkStart w:id="3490" w:name="_Toc58862698"/>
      <w:bookmarkStart w:id="3491" w:name="_Toc61182691"/>
      <w:bookmarkStart w:id="3492" w:name="_Toc66728004"/>
      <w:bookmarkStart w:id="3493" w:name="_Toc74961807"/>
      <w:bookmarkStart w:id="3494" w:name="_Toc75242718"/>
      <w:bookmarkStart w:id="3495" w:name="_Toc76545064"/>
      <w:bookmarkStart w:id="3496" w:name="_Toc82595167"/>
      <w:bookmarkStart w:id="3497" w:name="_Toc89955198"/>
      <w:bookmarkStart w:id="3498" w:name="_Toc98773623"/>
      <w:bookmarkStart w:id="3499" w:name="_Toc106201382"/>
      <w:bookmarkStart w:id="3500" w:name="_Toc115191235"/>
      <w:bookmarkStart w:id="3501" w:name="_Toc122013065"/>
      <w:bookmarkStart w:id="3502" w:name="_Toc124155153"/>
      <w:bookmarkStart w:id="3503" w:name="_Toc131535724"/>
      <w:r w:rsidRPr="008C3753">
        <w:rPr>
          <w:rFonts w:cs="v4.2.0"/>
          <w:lang w:eastAsia="zh-CN"/>
        </w:rPr>
        <w:t>6.6.2.4.1</w:t>
      </w:r>
      <w:r w:rsidRPr="008C3753">
        <w:rPr>
          <w:rFonts w:cs="v4.2.0"/>
          <w:lang w:eastAsia="zh-CN"/>
        </w:rPr>
        <w:tab/>
        <w:t>Initial conditions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504" w:name="_Toc21099949"/>
      <w:bookmarkStart w:id="350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506" w:name="_Toc36645131"/>
      <w:bookmarkStart w:id="3507" w:name="_Toc37272185"/>
      <w:bookmarkStart w:id="3508" w:name="_Toc45884431"/>
      <w:bookmarkStart w:id="3509" w:name="_Toc53182454"/>
      <w:bookmarkStart w:id="3510" w:name="_Toc58860195"/>
      <w:bookmarkStart w:id="3511" w:name="_Toc58862699"/>
      <w:bookmarkStart w:id="3512" w:name="_Toc61182692"/>
      <w:bookmarkStart w:id="3513" w:name="_Toc66728005"/>
      <w:bookmarkStart w:id="3514" w:name="_Toc74961808"/>
      <w:bookmarkStart w:id="3515" w:name="_Toc75242719"/>
      <w:bookmarkStart w:id="3516" w:name="_Toc76545065"/>
      <w:bookmarkStart w:id="3517" w:name="_Toc82595168"/>
      <w:bookmarkStart w:id="3518" w:name="_Toc89955199"/>
      <w:bookmarkStart w:id="3519" w:name="_Toc98773624"/>
      <w:bookmarkStart w:id="3520" w:name="_Toc106201383"/>
      <w:bookmarkStart w:id="3521" w:name="_Toc115191236"/>
      <w:bookmarkStart w:id="3522" w:name="_Toc122013066"/>
      <w:bookmarkStart w:id="3523" w:name="_Toc124155154"/>
      <w:bookmarkStart w:id="3524" w:name="_Toc131535725"/>
      <w:r w:rsidRPr="008C3753">
        <w:rPr>
          <w:lang w:eastAsia="zh-CN"/>
        </w:rPr>
        <w:t>6.6.2.4.2</w:t>
      </w:r>
      <w:r w:rsidRPr="008C3753">
        <w:rPr>
          <w:lang w:eastAsia="zh-CN"/>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B1B14"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525" w:name="_Toc21099950"/>
      <w:bookmarkStart w:id="3526" w:name="_Toc29809748"/>
      <w:bookmarkStart w:id="3527" w:name="_Toc36645132"/>
      <w:bookmarkStart w:id="3528" w:name="_Toc37272186"/>
      <w:bookmarkStart w:id="3529" w:name="_Toc45884432"/>
      <w:bookmarkStart w:id="3530" w:name="_Toc53182455"/>
      <w:bookmarkStart w:id="3531" w:name="_Toc58860196"/>
      <w:bookmarkStart w:id="3532" w:name="_Toc58862700"/>
      <w:bookmarkStart w:id="3533" w:name="_Toc61182693"/>
      <w:bookmarkStart w:id="3534" w:name="_Toc66728006"/>
      <w:bookmarkStart w:id="3535" w:name="_Toc74961809"/>
      <w:bookmarkStart w:id="3536" w:name="_Toc75242720"/>
      <w:bookmarkStart w:id="3537" w:name="_Toc76545066"/>
      <w:bookmarkStart w:id="3538" w:name="_Toc82595169"/>
      <w:bookmarkStart w:id="3539" w:name="_Toc89955200"/>
      <w:bookmarkStart w:id="3540" w:name="_Toc98773625"/>
      <w:bookmarkStart w:id="3541" w:name="_Toc106201384"/>
      <w:bookmarkStart w:id="3542" w:name="_Toc115191237"/>
      <w:bookmarkStart w:id="3543" w:name="_Toc122013067"/>
      <w:bookmarkStart w:id="3544" w:name="_Toc124155155"/>
      <w:bookmarkStart w:id="3545" w:name="_Toc131535726"/>
      <w:r w:rsidRPr="008C3753">
        <w:rPr>
          <w:rFonts w:eastAsia="MS P??" w:cs="v4.2.0"/>
          <w:lang w:eastAsia="zh-CN"/>
        </w:rPr>
        <w:t>6.6.2.5</w:t>
      </w:r>
      <w:r w:rsidRPr="008C3753">
        <w:rPr>
          <w:rFonts w:eastAsia="MS P??" w:cs="v4.2.0"/>
          <w:lang w:eastAsia="zh-CN"/>
        </w:rPr>
        <w:tab/>
        <w:t>Test requirements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6" w:name="_Toc21099951"/>
      <w:bookmarkStart w:id="3547" w:name="_Toc29809749"/>
      <w:bookmarkStart w:id="3548" w:name="_Toc36645133"/>
      <w:bookmarkStart w:id="3549" w:name="_Toc37272187"/>
      <w:bookmarkStart w:id="3550" w:name="_Toc45884433"/>
      <w:bookmarkStart w:id="3551" w:name="_Toc53182456"/>
      <w:bookmarkStart w:id="3552" w:name="_Toc58860197"/>
      <w:bookmarkStart w:id="3553" w:name="_Toc58862701"/>
      <w:bookmarkStart w:id="3554" w:name="_Toc61182694"/>
      <w:bookmarkStart w:id="3555" w:name="_Toc66728007"/>
      <w:bookmarkStart w:id="3556" w:name="_Toc74961810"/>
      <w:bookmarkStart w:id="3557" w:name="_Toc75242721"/>
      <w:bookmarkStart w:id="3558" w:name="_Toc76545067"/>
      <w:bookmarkStart w:id="3559" w:name="_Toc82595170"/>
      <w:bookmarkStart w:id="3560" w:name="_Toc89955201"/>
      <w:bookmarkStart w:id="3561" w:name="_Toc98773626"/>
      <w:bookmarkStart w:id="3562" w:name="_Toc106201385"/>
      <w:bookmarkStart w:id="3563" w:name="_Toc115191238"/>
      <w:bookmarkStart w:id="3564" w:name="_Toc122013068"/>
      <w:bookmarkStart w:id="3565" w:name="_Toc124155156"/>
      <w:bookmarkStart w:id="3566" w:name="_Toc131535727"/>
      <w:r w:rsidRPr="008C3753">
        <w:t>6.6.3</w:t>
      </w:r>
      <w:r w:rsidRPr="008C3753">
        <w:tab/>
        <w:t>Adjacent Channel Leakage Power Ratio (ACLR)</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75563E05" w14:textId="111A4690" w:rsidR="003B22C3" w:rsidRPr="008C3753" w:rsidRDefault="003B22C3" w:rsidP="003B22C3">
      <w:pPr>
        <w:pStyle w:val="Heading4"/>
      </w:pPr>
      <w:bookmarkStart w:id="3567" w:name="_Toc21099952"/>
      <w:bookmarkStart w:id="3568" w:name="_Toc29809750"/>
      <w:bookmarkStart w:id="3569" w:name="_Toc36645134"/>
      <w:bookmarkStart w:id="3570" w:name="_Toc37272188"/>
      <w:bookmarkStart w:id="3571" w:name="_Toc45884434"/>
      <w:bookmarkStart w:id="3572" w:name="_Toc53182457"/>
      <w:bookmarkStart w:id="3573" w:name="_Toc58860198"/>
      <w:bookmarkStart w:id="3574" w:name="_Toc58862702"/>
      <w:bookmarkStart w:id="3575" w:name="_Toc61182695"/>
      <w:bookmarkStart w:id="3576" w:name="_Toc66728008"/>
      <w:bookmarkStart w:id="3577" w:name="_Toc74961811"/>
      <w:bookmarkStart w:id="3578" w:name="_Toc75242722"/>
      <w:bookmarkStart w:id="3579" w:name="_Toc76545068"/>
      <w:bookmarkStart w:id="3580" w:name="_Toc82595171"/>
      <w:bookmarkStart w:id="3581" w:name="_Toc89955202"/>
      <w:bookmarkStart w:id="3582" w:name="_Toc98773627"/>
      <w:bookmarkStart w:id="3583" w:name="_Toc106201386"/>
      <w:bookmarkStart w:id="3584" w:name="_Toc115191239"/>
      <w:bookmarkStart w:id="3585" w:name="_Toc122013069"/>
      <w:bookmarkStart w:id="3586" w:name="_Toc124155157"/>
      <w:bookmarkStart w:id="3587" w:name="_Toc131535728"/>
      <w:r w:rsidRPr="008C3753">
        <w:t>6.6.3.1</w:t>
      </w:r>
      <w:r w:rsidRPr="008C3753">
        <w:tab/>
        <w:t>Definition and applicability</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8"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3589" w:name="_Hlk508123095"/>
      <w:bookmarkEnd w:id="3588"/>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90" w:name="_Toc21099953"/>
      <w:bookmarkStart w:id="3591" w:name="_Toc29809751"/>
      <w:bookmarkStart w:id="3592" w:name="_Toc36645135"/>
      <w:bookmarkStart w:id="3593" w:name="_Toc37272189"/>
      <w:bookmarkStart w:id="3594" w:name="_Toc45884435"/>
      <w:bookmarkStart w:id="3595" w:name="_Toc53182458"/>
      <w:bookmarkStart w:id="3596" w:name="_Toc58860199"/>
      <w:bookmarkStart w:id="3597" w:name="_Toc58862703"/>
      <w:bookmarkStart w:id="3598" w:name="_Toc61182696"/>
      <w:bookmarkStart w:id="3599" w:name="_Toc66728009"/>
      <w:bookmarkStart w:id="3600" w:name="_Toc74961812"/>
      <w:bookmarkStart w:id="3601" w:name="_Toc75242723"/>
      <w:bookmarkStart w:id="3602" w:name="_Toc76545069"/>
      <w:bookmarkStart w:id="3603" w:name="_Toc82595172"/>
      <w:bookmarkStart w:id="3604" w:name="_Toc89955203"/>
      <w:bookmarkStart w:id="3605" w:name="_Toc98773628"/>
      <w:bookmarkStart w:id="3606" w:name="_Toc106201387"/>
      <w:bookmarkStart w:id="3607" w:name="_Toc115191240"/>
      <w:bookmarkStart w:id="3608" w:name="_Toc122013070"/>
      <w:bookmarkStart w:id="3609" w:name="_Toc124155158"/>
      <w:bookmarkStart w:id="3610" w:name="_Toc131535729"/>
      <w:r w:rsidRPr="008C3753">
        <w:t>6.6.3.2</w:t>
      </w:r>
      <w:r w:rsidRPr="008C3753">
        <w:tab/>
        <w:t>Minimum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11" w:name="_Toc21099954"/>
      <w:bookmarkStart w:id="3612" w:name="_Toc29809752"/>
      <w:bookmarkStart w:id="3613" w:name="_Toc36645136"/>
      <w:bookmarkStart w:id="3614" w:name="_Toc37272190"/>
      <w:bookmarkStart w:id="3615" w:name="_Toc45884436"/>
      <w:bookmarkStart w:id="3616" w:name="_Toc53182459"/>
      <w:bookmarkStart w:id="3617" w:name="_Toc58860200"/>
      <w:bookmarkStart w:id="3618" w:name="_Toc58862704"/>
      <w:bookmarkStart w:id="3619" w:name="_Toc61182697"/>
      <w:bookmarkStart w:id="3620" w:name="_Toc66728010"/>
      <w:bookmarkStart w:id="3621" w:name="_Toc74961813"/>
      <w:bookmarkStart w:id="3622" w:name="_Toc75242724"/>
      <w:bookmarkStart w:id="3623" w:name="_Toc76545070"/>
      <w:bookmarkStart w:id="3624" w:name="_Toc82595173"/>
      <w:bookmarkStart w:id="3625" w:name="_Toc89955204"/>
      <w:bookmarkStart w:id="3626" w:name="_Toc98773629"/>
      <w:bookmarkStart w:id="3627" w:name="_Toc106201388"/>
      <w:bookmarkStart w:id="3628" w:name="_Toc115191241"/>
      <w:bookmarkStart w:id="3629" w:name="_Toc122013071"/>
      <w:bookmarkStart w:id="3630" w:name="_Toc124155159"/>
      <w:bookmarkStart w:id="3631" w:name="_Toc131535730"/>
      <w:r w:rsidRPr="008C3753">
        <w:t>6.6.3.3</w:t>
      </w:r>
      <w:r w:rsidRPr="008C3753">
        <w:tab/>
        <w:t>Test purpose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32" w:name="_Toc21099955"/>
      <w:bookmarkStart w:id="3633" w:name="_Toc29809753"/>
      <w:bookmarkStart w:id="3634" w:name="_Toc36645137"/>
      <w:bookmarkStart w:id="3635" w:name="_Toc37272191"/>
      <w:bookmarkStart w:id="3636" w:name="_Toc45884437"/>
      <w:bookmarkStart w:id="3637" w:name="_Toc53182460"/>
      <w:bookmarkStart w:id="3638" w:name="_Toc58860201"/>
      <w:bookmarkStart w:id="3639" w:name="_Toc58862705"/>
      <w:bookmarkStart w:id="3640" w:name="_Toc61182698"/>
      <w:bookmarkStart w:id="3641" w:name="_Toc66728011"/>
      <w:bookmarkStart w:id="3642" w:name="_Toc74961814"/>
      <w:bookmarkStart w:id="3643" w:name="_Toc75242725"/>
      <w:bookmarkStart w:id="3644" w:name="_Toc76545071"/>
      <w:bookmarkStart w:id="3645" w:name="_Toc82595174"/>
      <w:bookmarkStart w:id="3646" w:name="_Toc89955205"/>
      <w:bookmarkStart w:id="3647" w:name="_Toc98773630"/>
      <w:bookmarkStart w:id="3648" w:name="_Toc106201389"/>
      <w:bookmarkStart w:id="3649" w:name="_Toc115191242"/>
      <w:bookmarkStart w:id="3650" w:name="_Toc122013072"/>
      <w:bookmarkStart w:id="3651" w:name="_Toc124155160"/>
      <w:bookmarkStart w:id="3652" w:name="_Toc131535731"/>
      <w:r w:rsidRPr="008C3753">
        <w:t>6.6.3.4</w:t>
      </w:r>
      <w:r w:rsidRPr="008C3753">
        <w:tab/>
        <w:t>Method of test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C70C9AC" w14:textId="77777777" w:rsidR="003B22C3" w:rsidRPr="008C3753" w:rsidRDefault="003B22C3" w:rsidP="003B22C3">
      <w:pPr>
        <w:pStyle w:val="Heading5"/>
      </w:pPr>
      <w:bookmarkStart w:id="3653" w:name="_Toc21099956"/>
      <w:bookmarkStart w:id="3654" w:name="_Toc29809754"/>
      <w:bookmarkStart w:id="3655" w:name="_Toc36645138"/>
      <w:bookmarkStart w:id="3656" w:name="_Toc37272192"/>
      <w:bookmarkStart w:id="3657" w:name="_Toc45884438"/>
      <w:bookmarkStart w:id="3658" w:name="_Toc53182461"/>
      <w:bookmarkStart w:id="3659" w:name="_Toc58860202"/>
      <w:bookmarkStart w:id="3660" w:name="_Toc58862706"/>
      <w:bookmarkStart w:id="3661" w:name="_Toc61182699"/>
      <w:bookmarkStart w:id="3662" w:name="_Toc66728012"/>
      <w:bookmarkStart w:id="3663" w:name="_Toc74961815"/>
      <w:bookmarkStart w:id="3664" w:name="_Toc75242726"/>
      <w:bookmarkStart w:id="3665" w:name="_Toc76545072"/>
      <w:bookmarkStart w:id="3666" w:name="_Toc82595175"/>
      <w:bookmarkStart w:id="3667" w:name="_Toc89955206"/>
      <w:bookmarkStart w:id="3668" w:name="_Toc98773631"/>
      <w:bookmarkStart w:id="3669" w:name="_Toc106201390"/>
      <w:bookmarkStart w:id="3670" w:name="_Toc115191243"/>
      <w:bookmarkStart w:id="3671" w:name="_Toc122013073"/>
      <w:bookmarkStart w:id="3672" w:name="_Toc124155161"/>
      <w:bookmarkStart w:id="3673" w:name="_Toc131535732"/>
      <w:r w:rsidRPr="008C3753">
        <w:t>6.6.3.4.1</w:t>
      </w:r>
      <w:r w:rsidRPr="008C3753">
        <w:tab/>
        <w:t>Initial conditions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674" w:name="_Toc21099957"/>
      <w:bookmarkStart w:id="3675" w:name="_Toc29809755"/>
      <w:bookmarkStart w:id="3676" w:name="_Toc36645139"/>
      <w:bookmarkStart w:id="3677" w:name="_Toc37272193"/>
      <w:bookmarkStart w:id="3678" w:name="_Toc45884439"/>
      <w:bookmarkStart w:id="3679" w:name="_Toc53182462"/>
      <w:bookmarkStart w:id="3680" w:name="_Toc58860203"/>
      <w:bookmarkStart w:id="3681" w:name="_Toc58862707"/>
      <w:bookmarkStart w:id="3682" w:name="_Toc61182700"/>
      <w:bookmarkStart w:id="3683" w:name="_Toc66728013"/>
      <w:bookmarkStart w:id="3684" w:name="_Toc74961816"/>
      <w:bookmarkStart w:id="3685" w:name="_Toc75242727"/>
      <w:bookmarkStart w:id="3686" w:name="_Toc76545073"/>
      <w:bookmarkStart w:id="3687" w:name="_Toc82595176"/>
      <w:bookmarkStart w:id="3688" w:name="_Toc89955207"/>
      <w:bookmarkStart w:id="3689" w:name="_Toc98773632"/>
      <w:bookmarkStart w:id="3690" w:name="_Toc106201391"/>
      <w:bookmarkStart w:id="3691" w:name="_Toc115191244"/>
      <w:bookmarkStart w:id="3692" w:name="_Toc122013074"/>
      <w:bookmarkStart w:id="3693" w:name="_Toc124155162"/>
      <w:bookmarkStart w:id="3694" w:name="_Toc131535733"/>
      <w:r w:rsidRPr="008C3753">
        <w:t>6.6.3.4.2</w:t>
      </w:r>
      <w:r w:rsidRPr="008C3753">
        <w:tab/>
        <w:t>Procedure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5" w:name="_Toc21099958"/>
      <w:bookmarkStart w:id="3696" w:name="_Toc29809756"/>
      <w:bookmarkStart w:id="3697" w:name="_Toc36645140"/>
      <w:bookmarkStart w:id="3698" w:name="_Toc37272194"/>
      <w:bookmarkStart w:id="3699" w:name="_Toc45884440"/>
      <w:bookmarkStart w:id="3700" w:name="_Toc53182463"/>
      <w:bookmarkStart w:id="3701" w:name="_Toc58860204"/>
      <w:bookmarkStart w:id="3702" w:name="_Toc58862708"/>
      <w:bookmarkStart w:id="3703" w:name="_Toc61182701"/>
      <w:bookmarkStart w:id="3704" w:name="_Toc66728014"/>
      <w:bookmarkStart w:id="3705" w:name="_Toc74961817"/>
      <w:bookmarkStart w:id="3706" w:name="_Toc75242728"/>
      <w:bookmarkStart w:id="3707" w:name="_Toc76545074"/>
      <w:bookmarkStart w:id="3708" w:name="_Toc82595177"/>
      <w:bookmarkStart w:id="3709" w:name="_Toc89955208"/>
      <w:bookmarkStart w:id="3710" w:name="_Toc98773633"/>
      <w:bookmarkStart w:id="3711" w:name="_Toc106201392"/>
      <w:bookmarkStart w:id="3712" w:name="_Toc115191245"/>
      <w:bookmarkStart w:id="3713" w:name="_Toc122013075"/>
      <w:bookmarkStart w:id="3714" w:name="_Toc124155163"/>
      <w:bookmarkStart w:id="3715" w:name="_Toc131535734"/>
      <w:r w:rsidRPr="008C3753">
        <w:t>6.6.3.5</w:t>
      </w:r>
      <w:r w:rsidRPr="008C3753">
        <w:tab/>
        <w:t>Test requirements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63905DF9" w14:textId="77777777" w:rsidR="003B22C3" w:rsidRPr="008C3753" w:rsidRDefault="003B22C3" w:rsidP="003B22C3">
      <w:pPr>
        <w:pStyle w:val="Heading5"/>
      </w:pPr>
      <w:bookmarkStart w:id="3716" w:name="_Toc21099959"/>
      <w:bookmarkStart w:id="3717" w:name="_Toc29809757"/>
      <w:bookmarkStart w:id="3718" w:name="_Toc36645141"/>
      <w:bookmarkStart w:id="3719" w:name="_Toc37272195"/>
      <w:bookmarkStart w:id="3720" w:name="_Toc45884441"/>
      <w:bookmarkStart w:id="3721" w:name="_Toc53182464"/>
      <w:bookmarkStart w:id="3722" w:name="_Toc58860205"/>
      <w:bookmarkStart w:id="3723" w:name="_Toc58862709"/>
      <w:bookmarkStart w:id="3724" w:name="_Toc61182702"/>
      <w:bookmarkStart w:id="3725" w:name="_Toc66728015"/>
      <w:bookmarkStart w:id="3726" w:name="_Toc74961818"/>
      <w:bookmarkStart w:id="3727" w:name="_Toc75242729"/>
      <w:bookmarkStart w:id="3728" w:name="_Toc76545075"/>
      <w:bookmarkStart w:id="3729" w:name="_Toc82595178"/>
      <w:bookmarkStart w:id="3730" w:name="_Toc89955209"/>
      <w:bookmarkStart w:id="3731" w:name="_Toc98773634"/>
      <w:bookmarkStart w:id="3732" w:name="_Toc106201393"/>
      <w:bookmarkStart w:id="3733" w:name="_Toc115191246"/>
      <w:bookmarkStart w:id="3734" w:name="_Toc122013076"/>
      <w:bookmarkStart w:id="3735" w:name="_Toc124155164"/>
      <w:bookmarkStart w:id="3736" w:name="_Toc131535735"/>
      <w:r w:rsidRPr="008C3753">
        <w:t>6.6.3.5.1</w:t>
      </w:r>
      <w:r w:rsidRPr="008C3753">
        <w:tab/>
        <w:t>General requirements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7" w:name="_Toc21099960"/>
      <w:bookmarkStart w:id="3738" w:name="_Toc29809758"/>
      <w:bookmarkStart w:id="3739" w:name="_Toc36645142"/>
      <w:bookmarkStart w:id="3740" w:name="_Toc37272196"/>
      <w:bookmarkStart w:id="3741" w:name="_Toc45884442"/>
      <w:bookmarkStart w:id="3742" w:name="_Toc53182465"/>
      <w:bookmarkStart w:id="3743" w:name="_Toc58860206"/>
      <w:bookmarkStart w:id="3744" w:name="_Toc58862710"/>
      <w:bookmarkStart w:id="3745" w:name="_Toc61182703"/>
      <w:bookmarkStart w:id="3746" w:name="_Toc66728016"/>
      <w:bookmarkStart w:id="3747" w:name="_Toc74961819"/>
      <w:bookmarkStart w:id="3748" w:name="_Toc75242730"/>
      <w:bookmarkStart w:id="3749" w:name="_Toc76545076"/>
      <w:bookmarkStart w:id="3750" w:name="_Toc82595179"/>
      <w:bookmarkStart w:id="3751" w:name="_Toc89955210"/>
      <w:bookmarkStart w:id="3752" w:name="_Toc98773635"/>
      <w:bookmarkStart w:id="3753" w:name="_Toc106201394"/>
      <w:bookmarkStart w:id="3754" w:name="_Toc115191247"/>
      <w:bookmarkStart w:id="3755" w:name="_Toc122013077"/>
      <w:bookmarkStart w:id="3756" w:name="_Toc124155165"/>
      <w:bookmarkStart w:id="3757" w:name="_Toc13153573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758"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3758"/>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9" w:name="_Toc21099961"/>
      <w:bookmarkStart w:id="3760" w:name="_Toc29809759"/>
      <w:bookmarkStart w:id="3761" w:name="_Toc36645143"/>
      <w:bookmarkStart w:id="3762" w:name="_Toc37272197"/>
      <w:bookmarkStart w:id="3763" w:name="_Toc45884443"/>
      <w:bookmarkStart w:id="3764" w:name="_Toc53182466"/>
      <w:bookmarkStart w:id="3765" w:name="_Toc58860207"/>
      <w:bookmarkStart w:id="3766" w:name="_Toc58862711"/>
      <w:bookmarkStart w:id="3767" w:name="_Toc61182704"/>
      <w:bookmarkStart w:id="3768" w:name="_Toc66728017"/>
      <w:bookmarkStart w:id="3769" w:name="_Toc74961820"/>
      <w:bookmarkStart w:id="3770" w:name="_Toc75242731"/>
      <w:bookmarkStart w:id="3771" w:name="_Toc76545077"/>
      <w:bookmarkStart w:id="3772" w:name="_Toc82595180"/>
      <w:bookmarkStart w:id="3773" w:name="_Toc89955211"/>
      <w:bookmarkStart w:id="3774" w:name="_Toc98773636"/>
      <w:bookmarkStart w:id="3775" w:name="_Toc106201395"/>
      <w:bookmarkStart w:id="3776" w:name="_Toc115191248"/>
      <w:bookmarkStart w:id="3777" w:name="_Toc122013078"/>
      <w:bookmarkStart w:id="3778" w:name="_Toc124155166"/>
      <w:bookmarkStart w:id="3779" w:name="_Toc131535737"/>
      <w:r w:rsidRPr="008C3753">
        <w:t>6.6.3.5.3</w:t>
      </w:r>
      <w:r w:rsidRPr="008C3753">
        <w:tab/>
      </w:r>
      <w:r w:rsidRPr="008C3753">
        <w:rPr>
          <w:i/>
        </w:rPr>
        <w:t>BS type 1-C</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3780"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781" w:name="_Toc21099962"/>
      <w:bookmarkStart w:id="3782" w:name="_Toc29809760"/>
      <w:bookmarkStart w:id="3783" w:name="_Toc36645144"/>
      <w:bookmarkStart w:id="3784" w:name="_Toc37272198"/>
      <w:bookmarkStart w:id="3785" w:name="_Toc45884444"/>
      <w:bookmarkStart w:id="3786" w:name="_Toc53182467"/>
      <w:bookmarkStart w:id="3787" w:name="_Toc58860208"/>
      <w:bookmarkStart w:id="3788" w:name="_Toc58862712"/>
      <w:bookmarkStart w:id="3789" w:name="_Toc61182705"/>
      <w:bookmarkStart w:id="3790" w:name="_Toc66728018"/>
    </w:p>
    <w:p w14:paraId="7407B1D2" w14:textId="6B73D6D7" w:rsidR="003B22C3" w:rsidRPr="008C3753" w:rsidRDefault="003B22C3" w:rsidP="009157A1">
      <w:pPr>
        <w:pStyle w:val="Heading5"/>
      </w:pPr>
      <w:bookmarkStart w:id="3791" w:name="_Toc115191249"/>
      <w:bookmarkStart w:id="3792" w:name="_Toc122013079"/>
      <w:bookmarkStart w:id="3793" w:name="_Toc124155167"/>
      <w:bookmarkStart w:id="3794" w:name="_Toc131535738"/>
      <w:r w:rsidRPr="008C3753">
        <w:t>6.6.3.5.4</w:t>
      </w:r>
      <w:r w:rsidRPr="008C3753">
        <w:tab/>
        <w:t>BS type 1-H</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63DAE09" w14:textId="05828948" w:rsidR="003B22C3" w:rsidRPr="008C3753" w:rsidRDefault="003B22C3" w:rsidP="003B22C3">
      <w:bookmarkStart w:id="379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6" w:name="_Toc21099963"/>
      <w:bookmarkStart w:id="3797" w:name="_Toc29809761"/>
      <w:bookmarkStart w:id="3798" w:name="_Toc36645145"/>
      <w:bookmarkStart w:id="3799" w:name="_Toc37272199"/>
      <w:bookmarkStart w:id="3800" w:name="_Toc45884445"/>
      <w:bookmarkStart w:id="3801" w:name="_Toc53182468"/>
      <w:bookmarkStart w:id="3802" w:name="_Toc58860209"/>
      <w:bookmarkStart w:id="3803" w:name="_Toc58862713"/>
      <w:bookmarkStart w:id="3804" w:name="_Toc61182706"/>
      <w:bookmarkStart w:id="3805" w:name="_Toc66728019"/>
      <w:bookmarkStart w:id="3806" w:name="_Toc74961822"/>
      <w:bookmarkStart w:id="3807" w:name="_Toc75242732"/>
      <w:bookmarkStart w:id="3808" w:name="_Toc76545078"/>
      <w:bookmarkStart w:id="3809" w:name="_Toc82595181"/>
      <w:bookmarkStart w:id="3810" w:name="_Toc89955212"/>
      <w:bookmarkStart w:id="3811" w:name="_Toc98773637"/>
      <w:bookmarkStart w:id="3812" w:name="_Toc106201396"/>
      <w:bookmarkStart w:id="3813" w:name="_Toc115191250"/>
      <w:bookmarkStart w:id="3814" w:name="_Toc122013080"/>
      <w:bookmarkStart w:id="3815" w:name="_Toc124155168"/>
      <w:bookmarkStart w:id="3816" w:name="_Toc131535739"/>
      <w:r w:rsidRPr="008C3753">
        <w:t>6.6.4</w:t>
      </w:r>
      <w:r w:rsidRPr="008C3753">
        <w:tab/>
        <w:t>Operating band unwanted emissions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DF85579" w14:textId="08ABBEDB" w:rsidR="009059F7" w:rsidRPr="008C3753" w:rsidRDefault="009059F7" w:rsidP="009059F7">
      <w:pPr>
        <w:pStyle w:val="Heading4"/>
      </w:pPr>
      <w:bookmarkStart w:id="3817" w:name="_Toc21099964"/>
      <w:bookmarkStart w:id="3818" w:name="_Toc29809762"/>
      <w:bookmarkStart w:id="3819" w:name="_Toc36645146"/>
      <w:bookmarkStart w:id="3820" w:name="_Toc37272200"/>
      <w:bookmarkStart w:id="3821" w:name="_Toc45884446"/>
      <w:bookmarkStart w:id="3822" w:name="_Toc53182469"/>
      <w:bookmarkStart w:id="3823" w:name="_Toc58860210"/>
      <w:bookmarkStart w:id="3824" w:name="_Toc58862714"/>
      <w:bookmarkStart w:id="3825" w:name="_Toc61182707"/>
      <w:bookmarkStart w:id="3826" w:name="_Toc66728020"/>
      <w:bookmarkStart w:id="3827" w:name="_Toc74961823"/>
      <w:bookmarkStart w:id="3828" w:name="_Toc75242733"/>
      <w:bookmarkStart w:id="3829" w:name="_Toc76545079"/>
      <w:bookmarkStart w:id="3830" w:name="_Toc82595182"/>
      <w:bookmarkStart w:id="3831" w:name="_Toc89955213"/>
      <w:bookmarkStart w:id="3832" w:name="_Toc98773638"/>
      <w:bookmarkStart w:id="3833" w:name="_Toc106201397"/>
      <w:bookmarkStart w:id="3834" w:name="_Toc115191251"/>
      <w:bookmarkStart w:id="3835" w:name="_Toc122013081"/>
      <w:bookmarkStart w:id="3836" w:name="_Toc124155169"/>
      <w:bookmarkStart w:id="3837" w:name="_Toc131535740"/>
      <w:r w:rsidRPr="008C3753">
        <w:t>6.6.4.1</w:t>
      </w:r>
      <w:r w:rsidRPr="008C3753">
        <w:tab/>
        <w:t>Definition and applicability</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38" w:name="_Toc21099965"/>
      <w:bookmarkStart w:id="3839" w:name="_Toc29809763"/>
      <w:bookmarkStart w:id="3840" w:name="_Toc36645147"/>
      <w:bookmarkStart w:id="3841" w:name="_Toc37272201"/>
      <w:bookmarkStart w:id="3842" w:name="_Toc45884447"/>
      <w:bookmarkStart w:id="3843" w:name="_Toc53182470"/>
      <w:bookmarkStart w:id="3844" w:name="_Toc58860211"/>
      <w:bookmarkStart w:id="3845" w:name="_Toc58862715"/>
      <w:bookmarkStart w:id="3846" w:name="_Toc61182708"/>
      <w:bookmarkStart w:id="3847" w:name="_Toc66728021"/>
      <w:bookmarkStart w:id="3848" w:name="_Toc74961824"/>
      <w:bookmarkStart w:id="3849" w:name="_Toc75242734"/>
      <w:bookmarkStart w:id="3850" w:name="_Toc76545080"/>
      <w:bookmarkStart w:id="3851" w:name="_Toc82595183"/>
      <w:bookmarkStart w:id="3852" w:name="_Toc89955214"/>
      <w:bookmarkStart w:id="3853" w:name="_Toc98773639"/>
      <w:bookmarkStart w:id="3854" w:name="_Toc106201398"/>
      <w:bookmarkStart w:id="3855" w:name="_Toc115191252"/>
      <w:bookmarkStart w:id="3856" w:name="_Toc122013082"/>
      <w:bookmarkStart w:id="3857" w:name="_Toc124155170"/>
      <w:bookmarkStart w:id="3858" w:name="_Toc131535741"/>
      <w:r w:rsidRPr="008C3753">
        <w:t>6.6.4.2</w:t>
      </w:r>
      <w:r w:rsidRPr="008C3753">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59" w:name="_Toc21099966"/>
      <w:bookmarkStart w:id="3860" w:name="_Toc29809764"/>
      <w:bookmarkStart w:id="3861" w:name="_Toc36645148"/>
      <w:bookmarkStart w:id="3862" w:name="_Toc37272202"/>
      <w:bookmarkStart w:id="3863" w:name="_Toc45884448"/>
      <w:bookmarkStart w:id="3864" w:name="_Toc53182471"/>
      <w:bookmarkStart w:id="3865" w:name="_Toc58860212"/>
      <w:bookmarkStart w:id="3866" w:name="_Toc58862716"/>
      <w:bookmarkStart w:id="3867" w:name="_Toc61182709"/>
      <w:bookmarkStart w:id="3868" w:name="_Toc66728022"/>
      <w:bookmarkStart w:id="3869" w:name="_Toc74961825"/>
      <w:bookmarkStart w:id="3870" w:name="_Toc75242735"/>
      <w:bookmarkStart w:id="3871" w:name="_Toc76545081"/>
      <w:bookmarkStart w:id="3872" w:name="_Toc82595184"/>
      <w:bookmarkStart w:id="3873" w:name="_Toc89955215"/>
      <w:bookmarkStart w:id="3874" w:name="_Toc98773640"/>
      <w:bookmarkStart w:id="3875" w:name="_Toc106201399"/>
      <w:bookmarkStart w:id="3876" w:name="_Toc115191253"/>
      <w:bookmarkStart w:id="3877" w:name="_Toc122013083"/>
      <w:bookmarkStart w:id="3878" w:name="_Toc124155171"/>
      <w:bookmarkStart w:id="3879" w:name="_Toc131535742"/>
      <w:r w:rsidRPr="008C3753">
        <w:t>6.6.4.3</w:t>
      </w:r>
      <w:r w:rsidRPr="008C3753">
        <w:tab/>
        <w:t>Test purpose</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0" w:name="_Toc21099967"/>
      <w:bookmarkStart w:id="3881" w:name="_Toc29809765"/>
      <w:bookmarkStart w:id="3882" w:name="_Toc36645149"/>
      <w:bookmarkStart w:id="3883" w:name="_Toc37272203"/>
      <w:bookmarkStart w:id="3884" w:name="_Toc45884449"/>
      <w:bookmarkStart w:id="3885" w:name="_Toc53182472"/>
      <w:bookmarkStart w:id="3886" w:name="_Toc58860213"/>
      <w:bookmarkStart w:id="3887" w:name="_Toc58862717"/>
      <w:bookmarkStart w:id="3888" w:name="_Toc61182710"/>
      <w:bookmarkStart w:id="3889" w:name="_Toc66728023"/>
      <w:bookmarkStart w:id="3890" w:name="_Toc74961826"/>
      <w:bookmarkStart w:id="3891" w:name="_Toc75242736"/>
      <w:bookmarkStart w:id="3892" w:name="_Toc76545082"/>
      <w:bookmarkStart w:id="3893" w:name="_Toc82595185"/>
      <w:bookmarkStart w:id="3894" w:name="_Toc89955216"/>
      <w:bookmarkStart w:id="3895" w:name="_Toc98773641"/>
      <w:bookmarkStart w:id="3896" w:name="_Toc106201400"/>
      <w:bookmarkStart w:id="3897" w:name="_Toc115191254"/>
      <w:bookmarkStart w:id="3898" w:name="_Toc122013084"/>
      <w:bookmarkStart w:id="3899" w:name="_Toc124155172"/>
      <w:bookmarkStart w:id="3900" w:name="_Toc131535743"/>
      <w:r w:rsidRPr="008C3753">
        <w:t>6.6.4.4</w:t>
      </w:r>
      <w:r w:rsidRPr="008C3753">
        <w:tab/>
        <w:t>Method of test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65BE176" w14:textId="77777777" w:rsidR="009059F7" w:rsidRPr="008C3753" w:rsidRDefault="009059F7" w:rsidP="009059F7">
      <w:pPr>
        <w:pStyle w:val="Heading5"/>
      </w:pPr>
      <w:bookmarkStart w:id="3901" w:name="_Toc21099968"/>
      <w:bookmarkStart w:id="3902" w:name="_Toc29809766"/>
      <w:bookmarkStart w:id="3903" w:name="_Toc36645150"/>
      <w:bookmarkStart w:id="3904" w:name="_Toc37272204"/>
      <w:bookmarkStart w:id="3905" w:name="_Toc45884450"/>
      <w:bookmarkStart w:id="3906" w:name="_Toc53182473"/>
      <w:bookmarkStart w:id="3907" w:name="_Toc58860214"/>
      <w:bookmarkStart w:id="3908" w:name="_Toc58862718"/>
      <w:bookmarkStart w:id="3909" w:name="_Toc61182711"/>
      <w:bookmarkStart w:id="3910" w:name="_Toc66728024"/>
      <w:bookmarkStart w:id="3911" w:name="_Toc74961827"/>
      <w:bookmarkStart w:id="3912" w:name="_Toc75242737"/>
      <w:bookmarkStart w:id="3913" w:name="_Toc76545083"/>
      <w:bookmarkStart w:id="3914" w:name="_Toc82595186"/>
      <w:bookmarkStart w:id="3915" w:name="_Toc89955217"/>
      <w:bookmarkStart w:id="3916" w:name="_Toc98773642"/>
      <w:bookmarkStart w:id="3917" w:name="_Toc106201401"/>
      <w:bookmarkStart w:id="3918" w:name="_Toc115191255"/>
      <w:bookmarkStart w:id="3919" w:name="_Toc122013085"/>
      <w:bookmarkStart w:id="3920" w:name="_Toc124155173"/>
      <w:bookmarkStart w:id="3921" w:name="_Toc131535744"/>
      <w:r w:rsidRPr="008C3753">
        <w:t>6.6.4.4.1</w:t>
      </w:r>
      <w:r w:rsidRPr="008C3753">
        <w:tab/>
        <w:t>Initial conditions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2" w:name="_Toc21099969"/>
      <w:bookmarkStart w:id="3923" w:name="_Toc29809767"/>
      <w:bookmarkStart w:id="3924" w:name="_Toc36645151"/>
      <w:bookmarkStart w:id="3925" w:name="_Toc37272205"/>
      <w:bookmarkStart w:id="3926" w:name="_Toc45884451"/>
      <w:bookmarkStart w:id="3927" w:name="_Toc53182474"/>
      <w:bookmarkStart w:id="3928" w:name="_Toc58860215"/>
      <w:bookmarkStart w:id="3929" w:name="_Toc58862719"/>
      <w:bookmarkStart w:id="3930" w:name="_Toc61182712"/>
      <w:bookmarkStart w:id="3931" w:name="_Toc66728025"/>
      <w:bookmarkStart w:id="3932" w:name="_Toc74961828"/>
      <w:bookmarkStart w:id="3933" w:name="_Toc75242738"/>
      <w:bookmarkStart w:id="3934" w:name="_Toc76545084"/>
      <w:bookmarkStart w:id="3935" w:name="_Toc82595187"/>
      <w:bookmarkStart w:id="3936" w:name="_Toc89955218"/>
      <w:bookmarkStart w:id="3937" w:name="_Toc98773643"/>
      <w:bookmarkStart w:id="3938" w:name="_Toc106201402"/>
      <w:bookmarkStart w:id="3939" w:name="_Toc115191256"/>
      <w:bookmarkStart w:id="3940" w:name="_Toc122013086"/>
      <w:bookmarkStart w:id="3941" w:name="_Toc124155174"/>
      <w:bookmarkStart w:id="3942" w:name="_Toc131535745"/>
      <w:r w:rsidRPr="008C3753">
        <w:t>6.6.4.4.2</w:t>
      </w:r>
      <w:r w:rsidRPr="008C3753">
        <w:tab/>
        <w:t>Procedure</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3" w:name="_Toc21099970"/>
      <w:bookmarkStart w:id="3944" w:name="_Toc29809768"/>
      <w:bookmarkStart w:id="3945" w:name="_Toc36645152"/>
      <w:bookmarkStart w:id="3946" w:name="_Toc37272206"/>
      <w:bookmarkStart w:id="3947" w:name="_Toc45884452"/>
      <w:bookmarkStart w:id="3948" w:name="_Toc53182475"/>
      <w:bookmarkStart w:id="3949" w:name="_Toc58860216"/>
      <w:bookmarkStart w:id="3950" w:name="_Toc58862720"/>
      <w:bookmarkStart w:id="3951" w:name="_Toc61182713"/>
      <w:bookmarkStart w:id="3952" w:name="_Toc66728026"/>
      <w:bookmarkStart w:id="3953" w:name="_Toc74961829"/>
      <w:bookmarkStart w:id="3954" w:name="_Toc75242739"/>
      <w:bookmarkStart w:id="3955" w:name="_Toc76545085"/>
      <w:bookmarkStart w:id="3956" w:name="_Toc82595188"/>
      <w:bookmarkStart w:id="3957" w:name="_Toc89955219"/>
      <w:bookmarkStart w:id="3958" w:name="_Toc98773644"/>
      <w:bookmarkStart w:id="3959" w:name="_Toc106201403"/>
      <w:bookmarkStart w:id="3960" w:name="_Toc115191257"/>
      <w:bookmarkStart w:id="3961" w:name="_Toc122013087"/>
      <w:bookmarkStart w:id="3962" w:name="_Toc124155175"/>
      <w:bookmarkStart w:id="3963" w:name="_Toc131535746"/>
      <w:r w:rsidRPr="008C3753">
        <w:t>6.6.4.5</w:t>
      </w:r>
      <w:r w:rsidRPr="008C3753">
        <w:tab/>
        <w:t>Test requirements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C674809" w14:textId="77777777" w:rsidR="009059F7" w:rsidRPr="008C3753" w:rsidRDefault="009059F7" w:rsidP="009059F7">
      <w:pPr>
        <w:pStyle w:val="Heading5"/>
      </w:pPr>
      <w:bookmarkStart w:id="3964" w:name="_Toc21099971"/>
      <w:bookmarkStart w:id="3965" w:name="_Toc29809769"/>
      <w:bookmarkStart w:id="3966" w:name="_Toc36645153"/>
      <w:bookmarkStart w:id="3967" w:name="_Toc37272207"/>
      <w:bookmarkStart w:id="3968" w:name="_Toc45884453"/>
      <w:bookmarkStart w:id="3969" w:name="_Toc53182476"/>
      <w:bookmarkStart w:id="3970" w:name="_Toc58860217"/>
      <w:bookmarkStart w:id="3971" w:name="_Toc58862721"/>
      <w:bookmarkStart w:id="3972" w:name="_Toc61182714"/>
      <w:bookmarkStart w:id="3973" w:name="_Toc66728027"/>
      <w:bookmarkStart w:id="3974" w:name="_Toc74961830"/>
      <w:bookmarkStart w:id="3975" w:name="_Toc75242740"/>
      <w:bookmarkStart w:id="3976" w:name="_Toc76545086"/>
      <w:bookmarkStart w:id="3977" w:name="_Toc82595189"/>
      <w:bookmarkStart w:id="3978" w:name="_Toc89955220"/>
      <w:bookmarkStart w:id="3979" w:name="_Toc98773645"/>
      <w:bookmarkStart w:id="3980" w:name="_Toc106201404"/>
      <w:bookmarkStart w:id="3981" w:name="_Toc115191258"/>
      <w:bookmarkStart w:id="3982" w:name="_Toc122013088"/>
      <w:bookmarkStart w:id="3983" w:name="_Toc124155176"/>
      <w:bookmarkStart w:id="3984" w:name="_Toc131535747"/>
      <w:r w:rsidRPr="008C3753">
        <w:t>6.6.4.5.1</w:t>
      </w:r>
      <w:r w:rsidRPr="008C3753">
        <w:tab/>
        <w:t>General requirements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7143488F" w14:textId="77777777" w:rsidR="009059F7" w:rsidRPr="008C3753" w:rsidRDefault="009059F7" w:rsidP="009059F7">
      <w:pPr>
        <w:pStyle w:val="Heading5"/>
      </w:pPr>
      <w:bookmarkStart w:id="3985" w:name="_Toc21099972"/>
      <w:bookmarkStart w:id="3986" w:name="_Toc29809770"/>
      <w:bookmarkStart w:id="3987" w:name="_Toc36645154"/>
      <w:bookmarkStart w:id="3988" w:name="_Toc37272208"/>
      <w:bookmarkStart w:id="3989" w:name="_Toc45884454"/>
      <w:bookmarkStart w:id="3990" w:name="_Toc53182477"/>
      <w:bookmarkStart w:id="3991" w:name="_Toc58860218"/>
      <w:bookmarkStart w:id="3992" w:name="_Toc58862722"/>
      <w:bookmarkStart w:id="3993" w:name="_Toc61182715"/>
      <w:bookmarkStart w:id="3994" w:name="_Toc66728028"/>
      <w:bookmarkStart w:id="3995" w:name="_Toc74961831"/>
      <w:bookmarkStart w:id="3996" w:name="_Toc75242741"/>
      <w:bookmarkStart w:id="3997" w:name="_Toc76545087"/>
      <w:bookmarkStart w:id="3998" w:name="_Toc82595190"/>
      <w:bookmarkStart w:id="3999" w:name="_Toc89955221"/>
      <w:bookmarkStart w:id="4000" w:name="_Toc98773646"/>
      <w:bookmarkStart w:id="4001" w:name="_Toc106201405"/>
      <w:bookmarkStart w:id="4002" w:name="_Toc115191259"/>
      <w:bookmarkStart w:id="4003" w:name="_Toc122013089"/>
      <w:bookmarkStart w:id="4004" w:name="_Toc124155177"/>
      <w:bookmarkStart w:id="4005" w:name="_Toc131535748"/>
      <w:r w:rsidRPr="008C3753">
        <w:t>6.6.4.5.2</w:t>
      </w:r>
      <w:r w:rsidRPr="008C3753">
        <w:tab/>
        <w:t>Basic limits for Wide Area BS (Category A)</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4223946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4223946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4223946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6" w:name="_Toc21099973"/>
      <w:bookmarkStart w:id="4007" w:name="_Toc29809771"/>
      <w:bookmarkStart w:id="4008" w:name="_Toc36645155"/>
      <w:bookmarkStart w:id="4009" w:name="_Toc37272209"/>
      <w:bookmarkStart w:id="4010" w:name="_Toc45884455"/>
      <w:bookmarkStart w:id="4011" w:name="_Toc53182478"/>
      <w:bookmarkStart w:id="4012" w:name="_Toc58860219"/>
      <w:bookmarkStart w:id="4013" w:name="_Toc58862723"/>
      <w:bookmarkStart w:id="4014" w:name="_Toc61182716"/>
      <w:bookmarkStart w:id="4015" w:name="_Toc66728029"/>
      <w:bookmarkStart w:id="4016" w:name="_Toc74961832"/>
      <w:bookmarkStart w:id="4017" w:name="_Toc75242742"/>
      <w:bookmarkStart w:id="4018" w:name="_Toc76545088"/>
      <w:bookmarkStart w:id="4019" w:name="_Toc82595191"/>
      <w:bookmarkStart w:id="4020" w:name="_Toc89955222"/>
      <w:bookmarkStart w:id="4021" w:name="_Toc98773647"/>
      <w:bookmarkStart w:id="4022" w:name="_Toc106201406"/>
      <w:bookmarkStart w:id="4023" w:name="_Toc115191260"/>
      <w:bookmarkStart w:id="4024" w:name="_Toc122013090"/>
      <w:bookmarkStart w:id="4025" w:name="_Toc124155178"/>
      <w:bookmarkStart w:id="4026" w:name="_Toc131535749"/>
      <w:r w:rsidRPr="008C3753">
        <w:t>6.6.4.5.3</w:t>
      </w:r>
      <w:r w:rsidRPr="008C3753">
        <w:tab/>
        <w:t>Basic limits for Wide Area BS (Category B)</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4027" w:name="_Toc21099974"/>
      <w:bookmarkStart w:id="4028" w:name="_Toc29809772"/>
      <w:bookmarkStart w:id="4029" w:name="_Toc36645156"/>
      <w:bookmarkStart w:id="4030" w:name="_Toc37272210"/>
      <w:bookmarkStart w:id="4031" w:name="_Toc45884456"/>
      <w:bookmarkStart w:id="4032" w:name="_Toc53182479"/>
      <w:bookmarkStart w:id="4033" w:name="_Toc58860220"/>
      <w:bookmarkStart w:id="4034" w:name="_Toc58862724"/>
      <w:bookmarkStart w:id="4035" w:name="_Toc61182717"/>
      <w:bookmarkStart w:id="4036" w:name="_Toc66728030"/>
      <w:bookmarkStart w:id="4037" w:name="_Toc74961833"/>
      <w:bookmarkStart w:id="4038" w:name="_Toc75242743"/>
      <w:bookmarkStart w:id="4039" w:name="_Toc76545089"/>
      <w:bookmarkStart w:id="4040" w:name="_Toc82595192"/>
      <w:bookmarkStart w:id="4041" w:name="_Toc89955223"/>
      <w:bookmarkStart w:id="4042" w:name="_Toc98773648"/>
      <w:bookmarkStart w:id="4043" w:name="_Toc106201407"/>
      <w:bookmarkStart w:id="4044" w:name="_Toc115191261"/>
      <w:bookmarkStart w:id="4045" w:name="_Toc122013091"/>
      <w:bookmarkStart w:id="4046" w:name="_Toc124155179"/>
      <w:bookmarkStart w:id="4047" w:name="_Toc131535750"/>
      <w:r w:rsidRPr="008C3753">
        <w:t>6.6.4.5.3.1</w:t>
      </w:r>
      <w:r w:rsidRPr="008C3753">
        <w:tab/>
        <w:t>Category B requirements (Option 1)</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4223946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4223946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4223946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048" w:name="_Toc21099975"/>
      <w:bookmarkStart w:id="4049" w:name="_Toc29809773"/>
      <w:bookmarkStart w:id="4050" w:name="_Toc36645157"/>
      <w:bookmarkStart w:id="4051" w:name="_Toc37272211"/>
      <w:bookmarkStart w:id="4052" w:name="_Toc45884457"/>
      <w:bookmarkStart w:id="4053" w:name="_Toc53182480"/>
      <w:bookmarkStart w:id="4054" w:name="_Toc58860221"/>
      <w:bookmarkStart w:id="4055" w:name="_Toc58862725"/>
      <w:bookmarkStart w:id="4056" w:name="_Toc61182718"/>
      <w:bookmarkStart w:id="4057" w:name="_Toc66728031"/>
      <w:bookmarkStart w:id="4058" w:name="_Toc74961834"/>
      <w:bookmarkStart w:id="4059" w:name="_Toc75242744"/>
      <w:bookmarkStart w:id="4060" w:name="_Toc76545090"/>
      <w:bookmarkStart w:id="4061" w:name="_Toc82595193"/>
      <w:bookmarkStart w:id="4062" w:name="_Toc89955224"/>
      <w:bookmarkStart w:id="4063" w:name="_Toc98773649"/>
      <w:bookmarkStart w:id="4064" w:name="_Toc106201408"/>
      <w:bookmarkStart w:id="4065" w:name="_Toc115191262"/>
      <w:bookmarkStart w:id="4066" w:name="_Toc122013092"/>
      <w:bookmarkStart w:id="4067" w:name="_Toc124155180"/>
      <w:bookmarkStart w:id="4068" w:name="_Toc131535751"/>
      <w:r w:rsidRPr="008C3753">
        <w:t>6.6.4.5.3.2</w:t>
      </w:r>
      <w:r w:rsidRPr="008C3753">
        <w:tab/>
        <w:t>Category B requirements (Option 2)</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42239467"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069" w:name="_Toc21099976"/>
      <w:bookmarkStart w:id="4070" w:name="_Toc29809774"/>
      <w:bookmarkStart w:id="4071" w:name="_Toc36645158"/>
      <w:bookmarkStart w:id="4072" w:name="_Toc37272212"/>
      <w:bookmarkStart w:id="4073" w:name="_Toc45884458"/>
      <w:bookmarkStart w:id="4074" w:name="_Toc53182481"/>
      <w:bookmarkStart w:id="4075" w:name="_Toc58860222"/>
      <w:bookmarkStart w:id="4076" w:name="_Toc58862726"/>
      <w:bookmarkStart w:id="4077" w:name="_Toc61182719"/>
      <w:bookmarkStart w:id="4078" w:name="_Toc66728032"/>
      <w:bookmarkStart w:id="4079" w:name="_Toc74961835"/>
      <w:bookmarkStart w:id="4080" w:name="_Toc75242745"/>
      <w:bookmarkStart w:id="4081" w:name="_Toc76545091"/>
      <w:bookmarkStart w:id="4082" w:name="_Toc82595194"/>
      <w:bookmarkStart w:id="4083" w:name="_Toc89955225"/>
      <w:bookmarkStart w:id="4084" w:name="_Toc98773650"/>
      <w:bookmarkStart w:id="4085" w:name="_Toc106201409"/>
      <w:bookmarkStart w:id="4086" w:name="_Toc115191263"/>
      <w:bookmarkStart w:id="4087" w:name="_Toc122013093"/>
      <w:bookmarkStart w:id="4088" w:name="_Toc124155181"/>
      <w:bookmarkStart w:id="4089" w:name="_Toc131535752"/>
      <w:r w:rsidRPr="008C3753">
        <w:t>6.6.4.5.4</w:t>
      </w:r>
      <w:r w:rsidRPr="008C3753">
        <w:tab/>
        <w:t>Basic limits for Medium Range BS (Category A and B)</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090" w:name="_Hlk515785994"/>
      <w:r w:rsidRPr="008C3753">
        <w:t>P</w:t>
      </w:r>
      <w:r w:rsidRPr="008C3753">
        <w:rPr>
          <w:vertAlign w:val="subscript"/>
        </w:rPr>
        <w:t>rated,x</w:t>
      </w:r>
      <w:r w:rsidRPr="008C3753">
        <w:t xml:space="preserve"> = P</w:t>
      </w:r>
      <w:r w:rsidRPr="008C3753">
        <w:rPr>
          <w:vertAlign w:val="subscript"/>
        </w:rPr>
        <w:t>rated,c,AC</w:t>
      </w:r>
      <w:bookmarkEnd w:id="4090"/>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223946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223946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1" w:name="_Toc21099977"/>
      <w:bookmarkStart w:id="4092" w:name="_Toc29809775"/>
      <w:bookmarkStart w:id="4093" w:name="_Toc36645159"/>
      <w:bookmarkStart w:id="4094" w:name="_Toc37272213"/>
      <w:bookmarkStart w:id="4095" w:name="_Toc45884459"/>
      <w:bookmarkStart w:id="4096" w:name="_Toc53182482"/>
      <w:bookmarkStart w:id="4097" w:name="_Toc58860223"/>
      <w:bookmarkStart w:id="4098" w:name="_Toc58862727"/>
      <w:bookmarkStart w:id="4099" w:name="_Toc61182720"/>
      <w:bookmarkStart w:id="4100" w:name="_Toc66728033"/>
      <w:bookmarkStart w:id="4101" w:name="_Toc74961836"/>
      <w:bookmarkStart w:id="4102" w:name="_Toc75242746"/>
      <w:bookmarkStart w:id="4103" w:name="_Toc76545092"/>
      <w:bookmarkStart w:id="4104" w:name="_Toc82595195"/>
      <w:bookmarkStart w:id="4105" w:name="_Toc89955226"/>
      <w:bookmarkStart w:id="4106" w:name="_Toc98773651"/>
      <w:bookmarkStart w:id="4107" w:name="_Toc106201410"/>
      <w:bookmarkStart w:id="4108" w:name="_Toc115191264"/>
      <w:bookmarkStart w:id="4109" w:name="_Toc122013094"/>
      <w:bookmarkStart w:id="4110" w:name="_Toc124155182"/>
      <w:bookmarkStart w:id="4111" w:name="_Toc131535753"/>
      <w:r w:rsidRPr="008C3753">
        <w:t>6.6.4.5.5</w:t>
      </w:r>
      <w:r w:rsidRPr="008C3753">
        <w:tab/>
        <w:t>Basic limits for Local Area BS (Category A and B)</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4223947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4223947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112" w:name="_Toc53178206"/>
      <w:bookmarkStart w:id="4113" w:name="_Toc53178657"/>
      <w:bookmarkStart w:id="4114" w:name="_Toc74961837"/>
      <w:bookmarkStart w:id="4115" w:name="_Toc75242747"/>
      <w:bookmarkStart w:id="4116" w:name="_Toc76545093"/>
      <w:bookmarkStart w:id="4117" w:name="_Toc82595196"/>
      <w:bookmarkStart w:id="4118" w:name="_Toc89955227"/>
      <w:bookmarkStart w:id="4119" w:name="_Toc98773652"/>
      <w:bookmarkStart w:id="4120" w:name="_Toc106201411"/>
      <w:bookmarkStart w:id="4121" w:name="_Toc115191265"/>
      <w:bookmarkStart w:id="4122" w:name="_Toc122013095"/>
      <w:bookmarkStart w:id="4123" w:name="_Toc124155183"/>
      <w:bookmarkStart w:id="4124" w:name="_Toc13153575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125"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5"/>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6" w:name="_Toc21099978"/>
      <w:bookmarkStart w:id="4127" w:name="_Toc29809776"/>
      <w:bookmarkStart w:id="4128" w:name="_Toc36645160"/>
      <w:bookmarkStart w:id="4129" w:name="_Toc37272214"/>
      <w:bookmarkStart w:id="4130" w:name="_Toc45884460"/>
      <w:bookmarkStart w:id="4131" w:name="_Toc53182483"/>
      <w:bookmarkStart w:id="4132" w:name="_Toc58860224"/>
      <w:bookmarkStart w:id="4133" w:name="_Toc58862728"/>
      <w:bookmarkStart w:id="4134" w:name="_Toc61182721"/>
      <w:bookmarkStart w:id="4135" w:name="_Toc66728034"/>
      <w:bookmarkStart w:id="4136" w:name="_Toc74961838"/>
      <w:bookmarkStart w:id="4137" w:name="_Toc75242748"/>
      <w:bookmarkStart w:id="4138" w:name="_Toc76545094"/>
      <w:bookmarkStart w:id="4139" w:name="_Toc82595197"/>
      <w:bookmarkStart w:id="4140" w:name="_Toc89955228"/>
      <w:bookmarkStart w:id="4141" w:name="_Toc98773653"/>
      <w:bookmarkStart w:id="4142" w:name="_Toc106201412"/>
      <w:bookmarkStart w:id="4143" w:name="_Toc115191266"/>
      <w:bookmarkStart w:id="4144" w:name="_Toc122013096"/>
      <w:bookmarkStart w:id="4145" w:name="_Toc124155184"/>
      <w:bookmarkStart w:id="4146" w:name="_Toc131535755"/>
      <w:r w:rsidRPr="008C3753">
        <w:t>6.6.4.5.6</w:t>
      </w:r>
      <w:r w:rsidRPr="008C3753">
        <w:tab/>
        <w:t>Basic limits for additional requirements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F58B5FA" w14:textId="77777777" w:rsidR="009059F7" w:rsidRPr="008C3753" w:rsidRDefault="009059F7" w:rsidP="009059F7">
      <w:pPr>
        <w:pStyle w:val="Heading6"/>
      </w:pPr>
      <w:bookmarkStart w:id="4147" w:name="_Toc21099979"/>
      <w:bookmarkStart w:id="4148" w:name="_Toc29809777"/>
      <w:bookmarkStart w:id="4149" w:name="_Toc36645161"/>
      <w:bookmarkStart w:id="4150" w:name="_Toc37272215"/>
      <w:bookmarkStart w:id="4151" w:name="_Toc45884461"/>
      <w:bookmarkStart w:id="4152" w:name="_Toc53182484"/>
      <w:bookmarkStart w:id="4153" w:name="_Toc58860225"/>
      <w:bookmarkStart w:id="4154" w:name="_Toc58862729"/>
      <w:bookmarkStart w:id="4155" w:name="_Toc61182722"/>
      <w:bookmarkStart w:id="4156" w:name="_Toc66728035"/>
      <w:bookmarkStart w:id="4157" w:name="_Toc74961839"/>
      <w:bookmarkStart w:id="4158" w:name="_Toc75242749"/>
      <w:bookmarkStart w:id="4159" w:name="_Toc76545095"/>
      <w:bookmarkStart w:id="4160" w:name="_Toc82595198"/>
      <w:bookmarkStart w:id="4161" w:name="_Toc89955229"/>
      <w:bookmarkStart w:id="4162" w:name="_Toc98773654"/>
      <w:bookmarkStart w:id="4163" w:name="_Toc106201413"/>
      <w:bookmarkStart w:id="4164" w:name="_Toc115191267"/>
      <w:bookmarkStart w:id="4165" w:name="_Toc122013097"/>
      <w:bookmarkStart w:id="4166" w:name="_Toc124155185"/>
      <w:bookmarkStart w:id="4167" w:name="_Toc131535756"/>
      <w:r w:rsidRPr="008C3753">
        <w:t>6.6.4.5.6.1</w:t>
      </w:r>
      <w:r w:rsidRPr="008C3753">
        <w:tab/>
        <w:t>Limits in FCC Title 47</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68" w:name="_Toc21099980"/>
      <w:bookmarkStart w:id="4169" w:name="_Toc29809778"/>
      <w:bookmarkStart w:id="4170" w:name="_Toc36645162"/>
      <w:bookmarkStart w:id="4171" w:name="_Toc37272216"/>
      <w:bookmarkStart w:id="4172" w:name="_Toc45884462"/>
      <w:bookmarkStart w:id="4173" w:name="_Toc53182485"/>
      <w:bookmarkStart w:id="4174" w:name="_Toc58860226"/>
      <w:bookmarkStart w:id="4175" w:name="_Toc58862730"/>
      <w:bookmarkStart w:id="4176" w:name="_Toc61182723"/>
      <w:bookmarkStart w:id="4177" w:name="_Toc66728036"/>
      <w:bookmarkStart w:id="4178" w:name="_Toc74961840"/>
      <w:bookmarkStart w:id="4179" w:name="_Toc75242750"/>
      <w:bookmarkStart w:id="4180" w:name="_Toc76545096"/>
      <w:bookmarkStart w:id="4181" w:name="_Toc82595199"/>
      <w:bookmarkStart w:id="4182" w:name="_Toc89955230"/>
      <w:bookmarkStart w:id="4183" w:name="_Toc98773655"/>
      <w:bookmarkStart w:id="4184" w:name="_Toc106201414"/>
      <w:bookmarkStart w:id="4185" w:name="_Toc115191268"/>
      <w:bookmarkStart w:id="4186" w:name="_Toc122013098"/>
      <w:bookmarkStart w:id="4187" w:name="_Toc124155186"/>
      <w:bookmarkStart w:id="4188" w:name="_Toc131535757"/>
      <w:r w:rsidRPr="008C3753">
        <w:t>6.6.4.5.6.2</w:t>
      </w:r>
      <w:r w:rsidR="0071353E" w:rsidRPr="008C3753">
        <w:tab/>
      </w:r>
      <w:r w:rsidRPr="008C3753">
        <w:t>Protection of DTT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89" w:name="_Toc21099981"/>
      <w:bookmarkStart w:id="4190" w:name="_Toc29809779"/>
      <w:bookmarkStart w:id="4191" w:name="_Toc36645163"/>
      <w:bookmarkStart w:id="4192" w:name="_Toc37272217"/>
      <w:bookmarkStart w:id="4193" w:name="_Toc45884463"/>
      <w:bookmarkStart w:id="4194" w:name="_Toc53182486"/>
      <w:bookmarkStart w:id="4195" w:name="_Toc58860227"/>
      <w:bookmarkStart w:id="4196" w:name="_Toc58862731"/>
      <w:bookmarkStart w:id="4197" w:name="_Toc61182724"/>
      <w:bookmarkStart w:id="4198" w:name="_Toc66728037"/>
      <w:bookmarkStart w:id="4199" w:name="_Toc74961841"/>
      <w:bookmarkStart w:id="4200" w:name="_Toc75242751"/>
      <w:bookmarkStart w:id="4201" w:name="_Toc76545097"/>
      <w:bookmarkStart w:id="4202" w:name="_Toc82595200"/>
      <w:bookmarkStart w:id="4203" w:name="_Toc89955231"/>
      <w:bookmarkStart w:id="4204" w:name="_Toc98773656"/>
      <w:bookmarkStart w:id="4205" w:name="_Toc106201415"/>
      <w:bookmarkStart w:id="4206" w:name="_Toc115191269"/>
      <w:bookmarkStart w:id="4207" w:name="_Toc122013099"/>
      <w:bookmarkStart w:id="4208" w:name="_Toc124155187"/>
      <w:bookmarkStart w:id="4209" w:name="_Toc131535758"/>
      <w:r w:rsidRPr="008C3753">
        <w:t>6.6.4.5.6.3</w:t>
      </w:r>
      <w:r w:rsidRPr="008C3753">
        <w:tab/>
      </w:r>
      <w:r w:rsidR="00986454" w:rsidRPr="008C3753">
        <w:t>Additional operating band unwanted emissions limits for Band n48</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0" w:name="_Toc36645164"/>
      <w:bookmarkStart w:id="4211" w:name="_Toc37272218"/>
      <w:bookmarkStart w:id="4212" w:name="_Toc45884464"/>
      <w:bookmarkStart w:id="4213" w:name="_Toc53182487"/>
      <w:bookmarkStart w:id="4214" w:name="_Toc58860228"/>
      <w:bookmarkStart w:id="4215" w:name="_Toc58862732"/>
      <w:bookmarkStart w:id="4216" w:name="_Toc61182725"/>
      <w:bookmarkStart w:id="4217" w:name="_Toc66728038"/>
      <w:bookmarkStart w:id="4218" w:name="_Toc74961842"/>
      <w:bookmarkStart w:id="4219" w:name="_Toc75242752"/>
      <w:bookmarkStart w:id="4220" w:name="_Toc76545098"/>
      <w:bookmarkStart w:id="4221" w:name="_Toc82595201"/>
      <w:bookmarkStart w:id="4222" w:name="_Toc89955232"/>
      <w:bookmarkStart w:id="4223" w:name="_Toc98773657"/>
      <w:bookmarkStart w:id="4224" w:name="_Toc106201416"/>
      <w:bookmarkStart w:id="4225" w:name="_Toc115191270"/>
      <w:bookmarkStart w:id="4226" w:name="_Toc122013100"/>
      <w:bookmarkStart w:id="4227" w:name="_Toc124155188"/>
      <w:bookmarkStart w:id="4228" w:name="_Toc13153575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229" w:name="_Toc66728039"/>
      <w:bookmarkStart w:id="4230" w:name="_Toc74961843"/>
      <w:bookmarkStart w:id="4231" w:name="_Toc75242753"/>
      <w:bookmarkStart w:id="4232" w:name="_Toc76545099"/>
      <w:bookmarkStart w:id="4233" w:name="_Toc82595202"/>
      <w:bookmarkStart w:id="4234" w:name="_Toc89955233"/>
      <w:bookmarkStart w:id="4235" w:name="_Toc98773658"/>
      <w:bookmarkStart w:id="4236" w:name="_Toc106201417"/>
      <w:bookmarkStart w:id="4237" w:name="_Toc115191271"/>
      <w:bookmarkStart w:id="4238" w:name="_Toc122013101"/>
      <w:bookmarkStart w:id="4239" w:name="_Toc124155189"/>
      <w:bookmarkStart w:id="4240" w:name="_Toc131535760"/>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229"/>
      <w:bookmarkEnd w:id="4230"/>
      <w:bookmarkEnd w:id="4231"/>
      <w:bookmarkEnd w:id="4232"/>
      <w:bookmarkEnd w:id="4233"/>
      <w:bookmarkEnd w:id="4234"/>
      <w:bookmarkEnd w:id="4235"/>
      <w:bookmarkEnd w:id="4236"/>
      <w:bookmarkEnd w:id="4237"/>
      <w:bookmarkEnd w:id="4238"/>
      <w:bookmarkEnd w:id="4239"/>
      <w:bookmarkEnd w:id="424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241" w:name="_Toc21099982"/>
      <w:bookmarkStart w:id="4242" w:name="_Toc29809780"/>
      <w:bookmarkStart w:id="4243" w:name="_Toc36645165"/>
      <w:bookmarkStart w:id="4244" w:name="_Toc37272219"/>
      <w:bookmarkStart w:id="4245" w:name="_Toc45884465"/>
      <w:bookmarkStart w:id="4246" w:name="_Toc53182488"/>
      <w:bookmarkStart w:id="4247" w:name="_Toc58860229"/>
      <w:bookmarkStart w:id="4248" w:name="_Toc58862733"/>
      <w:bookmarkStart w:id="4249" w:name="_Toc61182726"/>
      <w:bookmarkStart w:id="4250" w:name="_Toc66728040"/>
      <w:bookmarkStart w:id="4251" w:name="_Toc74961844"/>
      <w:bookmarkStart w:id="4252" w:name="_Toc75242754"/>
      <w:bookmarkStart w:id="4253" w:name="_Toc76545100"/>
      <w:bookmarkStart w:id="4254" w:name="_Toc82595203"/>
      <w:bookmarkStart w:id="4255" w:name="_Toc89955234"/>
      <w:bookmarkStart w:id="4256" w:name="_Toc98773659"/>
      <w:bookmarkStart w:id="4257" w:name="_Toc106201418"/>
      <w:bookmarkStart w:id="4258" w:name="_Toc115191272"/>
      <w:bookmarkStart w:id="4259" w:name="_Toc122013102"/>
      <w:bookmarkStart w:id="4260" w:name="_Toc124155190"/>
      <w:bookmarkStart w:id="4261" w:name="_Toc131535761"/>
      <w:r w:rsidRPr="008C3753">
        <w:t>6.6.4.5.7</w:t>
      </w:r>
      <w:r w:rsidRPr="008C3753">
        <w:tab/>
      </w:r>
      <w:r w:rsidRPr="008C3753">
        <w:rPr>
          <w:i/>
        </w:rPr>
        <w:t>BS type 1-C</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62" w:name="_Toc21099983"/>
      <w:bookmarkStart w:id="4263" w:name="_Toc29809781"/>
      <w:bookmarkStart w:id="4264" w:name="_Toc36645166"/>
      <w:bookmarkStart w:id="4265" w:name="_Toc37272220"/>
      <w:bookmarkStart w:id="4266" w:name="_Toc45884466"/>
      <w:bookmarkStart w:id="4267" w:name="_Toc53182489"/>
      <w:bookmarkStart w:id="4268" w:name="_Toc58860230"/>
      <w:bookmarkStart w:id="4269" w:name="_Toc58862734"/>
      <w:bookmarkStart w:id="4270" w:name="_Toc61182727"/>
      <w:bookmarkStart w:id="4271" w:name="_Toc66728041"/>
      <w:bookmarkStart w:id="4272" w:name="_Toc74961845"/>
      <w:bookmarkStart w:id="4273" w:name="_Toc75242755"/>
      <w:bookmarkStart w:id="4274" w:name="_Toc76545101"/>
      <w:bookmarkStart w:id="4275" w:name="_Toc82595204"/>
      <w:bookmarkStart w:id="4276" w:name="_Toc89955235"/>
      <w:bookmarkStart w:id="4277" w:name="_Toc98773660"/>
      <w:bookmarkStart w:id="4278" w:name="_Toc106201419"/>
      <w:bookmarkStart w:id="4279" w:name="_Toc115191273"/>
      <w:bookmarkStart w:id="4280" w:name="_Toc122013103"/>
      <w:bookmarkStart w:id="4281" w:name="_Toc124155191"/>
      <w:bookmarkStart w:id="4282" w:name="_Toc131535762"/>
      <w:r w:rsidRPr="008C3753">
        <w:t>6.6.4.5.8</w:t>
      </w:r>
      <w:r w:rsidRPr="008C3753">
        <w:tab/>
      </w:r>
      <w:r w:rsidRPr="008C3753">
        <w:rPr>
          <w:i/>
        </w:rPr>
        <w:t>BS type 1-H</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83" w:name="_Toc21099984"/>
      <w:bookmarkStart w:id="4284" w:name="_Toc29809782"/>
      <w:bookmarkStart w:id="4285" w:name="_Toc36645167"/>
      <w:bookmarkStart w:id="4286" w:name="_Toc37272221"/>
      <w:bookmarkStart w:id="4287" w:name="_Toc45884467"/>
      <w:bookmarkStart w:id="4288" w:name="_Toc53182490"/>
      <w:bookmarkStart w:id="4289" w:name="_Toc58860231"/>
      <w:bookmarkStart w:id="4290" w:name="_Toc58862735"/>
      <w:bookmarkStart w:id="4291" w:name="_Toc61182728"/>
      <w:bookmarkStart w:id="4292" w:name="_Toc66728042"/>
      <w:bookmarkStart w:id="4293" w:name="_Toc74961846"/>
      <w:bookmarkStart w:id="4294" w:name="_Toc75242756"/>
      <w:bookmarkStart w:id="4295" w:name="_Toc76545102"/>
      <w:bookmarkStart w:id="4296" w:name="_Toc82595205"/>
      <w:bookmarkStart w:id="4297" w:name="_Toc89955236"/>
      <w:bookmarkStart w:id="4298" w:name="_Toc98773661"/>
      <w:bookmarkStart w:id="4299" w:name="_Toc106201420"/>
      <w:bookmarkStart w:id="4300" w:name="_Toc115191274"/>
      <w:bookmarkStart w:id="4301" w:name="_Toc122013104"/>
      <w:bookmarkStart w:id="4302" w:name="_Toc124155192"/>
      <w:bookmarkStart w:id="4303" w:name="_Toc131535763"/>
      <w:r w:rsidRPr="008C3753">
        <w:t>6.6.5</w:t>
      </w:r>
      <w:r w:rsidRPr="008C3753">
        <w:tab/>
        <w:t>Transmitter spurious emissions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9311C6E" w14:textId="6F01DB4D" w:rsidR="00A572A2" w:rsidRPr="008C3753" w:rsidRDefault="00A572A2" w:rsidP="00A572A2">
      <w:pPr>
        <w:pStyle w:val="Heading4"/>
      </w:pPr>
      <w:bookmarkStart w:id="4304" w:name="_Toc21099985"/>
      <w:bookmarkStart w:id="4305" w:name="_Toc29809783"/>
      <w:bookmarkStart w:id="4306" w:name="_Toc36645168"/>
      <w:bookmarkStart w:id="4307" w:name="_Toc37272222"/>
      <w:bookmarkStart w:id="4308" w:name="_Toc45884468"/>
      <w:bookmarkStart w:id="4309" w:name="_Toc53182491"/>
      <w:bookmarkStart w:id="4310" w:name="_Toc58860232"/>
      <w:bookmarkStart w:id="4311" w:name="_Toc58862736"/>
      <w:bookmarkStart w:id="4312" w:name="_Toc61182729"/>
      <w:bookmarkStart w:id="4313" w:name="_Toc66728043"/>
      <w:bookmarkStart w:id="4314" w:name="_Toc74961847"/>
      <w:bookmarkStart w:id="4315" w:name="_Toc75242757"/>
      <w:bookmarkStart w:id="4316" w:name="_Toc76545103"/>
      <w:bookmarkStart w:id="4317" w:name="_Toc82595206"/>
      <w:bookmarkStart w:id="4318" w:name="_Toc89955237"/>
      <w:bookmarkStart w:id="4319" w:name="_Toc98773662"/>
      <w:bookmarkStart w:id="4320" w:name="_Toc106201421"/>
      <w:bookmarkStart w:id="4321" w:name="_Toc115191275"/>
      <w:bookmarkStart w:id="4322" w:name="_Toc122013105"/>
      <w:bookmarkStart w:id="4323" w:name="_Toc124155193"/>
      <w:bookmarkStart w:id="4324" w:name="_Toc131535764"/>
      <w:r w:rsidRPr="008C3753">
        <w:t>6.6.5.1</w:t>
      </w:r>
      <w:r w:rsidRPr="008C3753">
        <w:tab/>
        <w:t>Definition and applicability</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25"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26" w:name="_Toc29809784"/>
      <w:bookmarkStart w:id="4327" w:name="_Toc36645169"/>
      <w:bookmarkStart w:id="4328" w:name="_Toc37272223"/>
      <w:bookmarkStart w:id="4329" w:name="_Toc45884469"/>
      <w:bookmarkStart w:id="4330" w:name="_Toc53182492"/>
      <w:bookmarkStart w:id="4331" w:name="_Toc58860233"/>
      <w:bookmarkStart w:id="4332" w:name="_Toc58862737"/>
      <w:bookmarkStart w:id="4333" w:name="_Toc61182730"/>
      <w:bookmarkStart w:id="4334" w:name="_Toc66728044"/>
      <w:bookmarkStart w:id="4335" w:name="_Toc74961848"/>
      <w:bookmarkStart w:id="4336" w:name="_Toc75242758"/>
      <w:bookmarkStart w:id="4337" w:name="_Toc76545104"/>
      <w:bookmarkStart w:id="4338" w:name="_Toc82595207"/>
      <w:bookmarkStart w:id="4339" w:name="_Toc89955238"/>
      <w:bookmarkStart w:id="4340" w:name="_Toc98773663"/>
      <w:bookmarkStart w:id="4341" w:name="_Toc106201422"/>
      <w:bookmarkStart w:id="4342" w:name="_Toc115191276"/>
      <w:bookmarkStart w:id="4343" w:name="_Toc122013106"/>
      <w:bookmarkStart w:id="4344" w:name="_Toc124155194"/>
      <w:bookmarkStart w:id="4345" w:name="_Toc131535765"/>
      <w:r w:rsidRPr="008C3753">
        <w:t>6.6.5.2</w:t>
      </w:r>
      <w:r w:rsidRPr="008C3753">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46" w:name="_Toc21099987"/>
      <w:bookmarkStart w:id="4347" w:name="_Toc29809785"/>
      <w:bookmarkStart w:id="4348" w:name="_Toc36645170"/>
      <w:bookmarkStart w:id="4349" w:name="_Toc37272224"/>
      <w:bookmarkStart w:id="4350" w:name="_Toc45884470"/>
      <w:bookmarkStart w:id="4351" w:name="_Toc53182493"/>
      <w:bookmarkStart w:id="4352" w:name="_Toc58860234"/>
      <w:bookmarkStart w:id="4353" w:name="_Toc58862738"/>
      <w:bookmarkStart w:id="4354" w:name="_Toc61182731"/>
      <w:bookmarkStart w:id="4355" w:name="_Toc66728045"/>
      <w:bookmarkStart w:id="4356" w:name="_Toc74961849"/>
      <w:bookmarkStart w:id="4357" w:name="_Toc75242759"/>
      <w:bookmarkStart w:id="4358" w:name="_Toc76545105"/>
      <w:bookmarkStart w:id="4359" w:name="_Toc82595208"/>
      <w:bookmarkStart w:id="4360" w:name="_Toc89955239"/>
      <w:bookmarkStart w:id="4361" w:name="_Toc98773664"/>
      <w:bookmarkStart w:id="4362" w:name="_Toc106201423"/>
      <w:bookmarkStart w:id="4363" w:name="_Toc115191277"/>
      <w:bookmarkStart w:id="4364" w:name="_Toc122013107"/>
      <w:bookmarkStart w:id="4365" w:name="_Toc124155195"/>
      <w:bookmarkStart w:id="4366" w:name="_Toc131535766"/>
      <w:r w:rsidRPr="008C3753">
        <w:t>6.6.5.3</w:t>
      </w:r>
      <w:r w:rsidRPr="008C3753">
        <w:tab/>
        <w:t>Test purpose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67" w:name="_Toc21099988"/>
      <w:bookmarkStart w:id="4368" w:name="_Toc29809786"/>
      <w:bookmarkStart w:id="4369" w:name="_Toc36645171"/>
      <w:bookmarkStart w:id="4370" w:name="_Toc37272225"/>
      <w:bookmarkStart w:id="4371" w:name="_Toc45884471"/>
      <w:bookmarkStart w:id="4372" w:name="_Toc53182494"/>
      <w:bookmarkStart w:id="4373" w:name="_Toc58860235"/>
      <w:bookmarkStart w:id="4374" w:name="_Toc58862739"/>
      <w:bookmarkStart w:id="4375" w:name="_Toc61182732"/>
      <w:bookmarkStart w:id="4376" w:name="_Toc66728046"/>
      <w:bookmarkStart w:id="4377" w:name="_Toc74961850"/>
      <w:bookmarkStart w:id="4378" w:name="_Toc75242760"/>
      <w:bookmarkStart w:id="4379" w:name="_Toc76545106"/>
      <w:bookmarkStart w:id="4380" w:name="_Toc82595209"/>
      <w:bookmarkStart w:id="4381" w:name="_Toc89955240"/>
      <w:bookmarkStart w:id="4382" w:name="_Toc98773665"/>
      <w:bookmarkStart w:id="4383" w:name="_Toc106201424"/>
      <w:bookmarkStart w:id="4384" w:name="_Toc115191278"/>
      <w:bookmarkStart w:id="4385" w:name="_Toc122013108"/>
      <w:bookmarkStart w:id="4386" w:name="_Toc124155196"/>
      <w:bookmarkStart w:id="4387" w:name="_Toc131535767"/>
      <w:r w:rsidRPr="008C3753">
        <w:t>6.6.5.4</w:t>
      </w:r>
      <w:r w:rsidRPr="008C3753">
        <w:tab/>
        <w:t>Method of test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3B7A996" w14:textId="77777777" w:rsidR="0043030F" w:rsidRPr="008C3753" w:rsidRDefault="0043030F" w:rsidP="0043030F">
      <w:pPr>
        <w:pStyle w:val="Heading5"/>
      </w:pPr>
      <w:bookmarkStart w:id="4388" w:name="_Toc21099989"/>
      <w:bookmarkStart w:id="4389" w:name="_Toc29809787"/>
      <w:bookmarkStart w:id="4390" w:name="_Toc36645172"/>
      <w:bookmarkStart w:id="4391" w:name="_Toc37272226"/>
      <w:bookmarkStart w:id="4392" w:name="_Toc45884472"/>
      <w:bookmarkStart w:id="4393" w:name="_Toc53182495"/>
      <w:bookmarkStart w:id="4394" w:name="_Toc58860236"/>
      <w:bookmarkStart w:id="4395" w:name="_Toc58862740"/>
      <w:bookmarkStart w:id="4396" w:name="_Toc61182733"/>
      <w:bookmarkStart w:id="4397" w:name="_Toc66728047"/>
      <w:bookmarkStart w:id="4398" w:name="_Toc74961851"/>
      <w:bookmarkStart w:id="4399" w:name="_Toc75242761"/>
      <w:bookmarkStart w:id="4400" w:name="_Toc76545107"/>
      <w:bookmarkStart w:id="4401" w:name="_Toc82595210"/>
      <w:bookmarkStart w:id="4402" w:name="_Toc89955241"/>
      <w:bookmarkStart w:id="4403" w:name="_Toc98773666"/>
      <w:bookmarkStart w:id="4404" w:name="_Toc106201425"/>
      <w:bookmarkStart w:id="4405" w:name="_Toc115191279"/>
      <w:bookmarkStart w:id="4406" w:name="_Toc122013109"/>
      <w:bookmarkStart w:id="4407" w:name="_Toc124155197"/>
      <w:bookmarkStart w:id="4408" w:name="_Toc131535768"/>
      <w:r w:rsidRPr="008C3753">
        <w:t>6.6.5.4.1</w:t>
      </w:r>
      <w:r w:rsidRPr="008C3753">
        <w:tab/>
        <w:t>Initial conditions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409" w:name="_Toc21099990"/>
      <w:bookmarkStart w:id="4410" w:name="_Toc29809788"/>
      <w:bookmarkStart w:id="4411" w:name="_Toc36645173"/>
      <w:bookmarkStart w:id="4412" w:name="_Toc37272227"/>
      <w:bookmarkStart w:id="4413" w:name="_Toc45884473"/>
      <w:bookmarkStart w:id="4414" w:name="_Toc53182496"/>
      <w:bookmarkStart w:id="4415" w:name="_Toc58860237"/>
      <w:bookmarkStart w:id="4416" w:name="_Toc58862741"/>
      <w:bookmarkStart w:id="4417" w:name="_Toc61182734"/>
      <w:bookmarkStart w:id="4418" w:name="_Toc66728048"/>
      <w:bookmarkStart w:id="4419" w:name="_Toc74961852"/>
      <w:bookmarkStart w:id="4420" w:name="_Toc75242762"/>
      <w:bookmarkStart w:id="4421" w:name="_Toc76545108"/>
      <w:bookmarkStart w:id="4422" w:name="_Toc82595211"/>
      <w:bookmarkStart w:id="4423" w:name="_Toc89955242"/>
      <w:bookmarkStart w:id="4424" w:name="_Toc98773667"/>
      <w:bookmarkStart w:id="4425" w:name="_Toc106201426"/>
      <w:bookmarkStart w:id="4426" w:name="_Toc115191280"/>
      <w:bookmarkStart w:id="4427" w:name="_Toc122013110"/>
      <w:bookmarkStart w:id="4428" w:name="_Toc124155198"/>
      <w:bookmarkStart w:id="4429" w:name="_Toc131535769"/>
      <w:r w:rsidRPr="008C3753">
        <w:t>6.6.5.4.2</w:t>
      </w:r>
      <w:r w:rsidRPr="008C3753">
        <w:tab/>
        <w:t>Procedure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30" w:name="_Toc21099991"/>
      <w:bookmarkStart w:id="4431" w:name="_Toc29809789"/>
      <w:bookmarkStart w:id="4432" w:name="_Toc36645174"/>
      <w:bookmarkStart w:id="4433" w:name="_Toc37272228"/>
      <w:bookmarkStart w:id="4434" w:name="_Toc45884474"/>
      <w:bookmarkStart w:id="4435" w:name="_Toc53182497"/>
      <w:bookmarkStart w:id="4436" w:name="_Toc58860238"/>
      <w:bookmarkStart w:id="4437" w:name="_Toc58862742"/>
      <w:bookmarkStart w:id="4438" w:name="_Toc61182735"/>
      <w:bookmarkStart w:id="4439" w:name="_Toc66728049"/>
      <w:bookmarkStart w:id="4440" w:name="_Toc74961853"/>
      <w:bookmarkStart w:id="4441" w:name="_Toc75242763"/>
      <w:bookmarkStart w:id="4442" w:name="_Toc76545109"/>
      <w:bookmarkStart w:id="4443" w:name="_Toc82595212"/>
      <w:bookmarkStart w:id="4444" w:name="_Toc89955243"/>
      <w:bookmarkStart w:id="4445" w:name="_Toc98773668"/>
      <w:bookmarkStart w:id="4446" w:name="_Toc106201427"/>
      <w:bookmarkStart w:id="4447" w:name="_Toc115191281"/>
      <w:bookmarkStart w:id="4448" w:name="_Toc122013111"/>
      <w:bookmarkStart w:id="4449" w:name="_Toc124155199"/>
      <w:bookmarkStart w:id="4450" w:name="_Toc131535770"/>
      <w:r w:rsidRPr="008C3753">
        <w:t>6.6.5.5</w:t>
      </w:r>
      <w:r w:rsidRPr="008C3753">
        <w:tab/>
        <w:t>Test requirements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B1F7462" w14:textId="77777777" w:rsidR="0043030F" w:rsidRPr="008C3753" w:rsidRDefault="0043030F" w:rsidP="0043030F">
      <w:pPr>
        <w:pStyle w:val="Heading5"/>
      </w:pPr>
      <w:bookmarkStart w:id="4451" w:name="_Toc21099992"/>
      <w:bookmarkStart w:id="4452" w:name="_Toc29809790"/>
      <w:bookmarkStart w:id="4453" w:name="_Toc36645175"/>
      <w:bookmarkStart w:id="4454" w:name="_Toc37272229"/>
      <w:bookmarkStart w:id="4455" w:name="_Toc45884475"/>
      <w:bookmarkStart w:id="4456" w:name="_Toc53182498"/>
      <w:bookmarkStart w:id="4457" w:name="_Toc58860239"/>
      <w:bookmarkStart w:id="4458" w:name="_Toc58862743"/>
      <w:bookmarkStart w:id="4459" w:name="_Toc61182736"/>
      <w:bookmarkStart w:id="4460" w:name="_Toc66728050"/>
      <w:bookmarkStart w:id="4461" w:name="_Toc74961854"/>
      <w:bookmarkStart w:id="4462" w:name="_Toc75242764"/>
      <w:bookmarkStart w:id="4463" w:name="_Toc76545110"/>
      <w:bookmarkStart w:id="4464" w:name="_Toc82595213"/>
      <w:bookmarkStart w:id="4465" w:name="_Toc89955244"/>
      <w:bookmarkStart w:id="4466" w:name="_Toc98773669"/>
      <w:bookmarkStart w:id="4467" w:name="_Toc106201428"/>
      <w:bookmarkStart w:id="4468" w:name="_Toc115191282"/>
      <w:bookmarkStart w:id="4469" w:name="_Toc122013112"/>
      <w:bookmarkStart w:id="4470" w:name="_Toc124155200"/>
      <w:bookmarkStart w:id="4471" w:name="_Toc131535771"/>
      <w:r w:rsidRPr="008C3753">
        <w:t>6.6.5.5.1</w:t>
      </w:r>
      <w:r w:rsidRPr="008C3753">
        <w:tab/>
        <w:t>Basic limits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30C0C6EB" w14:textId="77777777" w:rsidR="0043030F" w:rsidRPr="008C3753" w:rsidRDefault="0043030F" w:rsidP="0043030F">
      <w:pPr>
        <w:pStyle w:val="Heading6"/>
      </w:pPr>
      <w:bookmarkStart w:id="4472" w:name="_Toc21099993"/>
      <w:bookmarkStart w:id="4473" w:name="_Toc29809791"/>
      <w:bookmarkStart w:id="4474" w:name="_Toc36645176"/>
      <w:bookmarkStart w:id="4475" w:name="_Toc37272230"/>
      <w:bookmarkStart w:id="4476" w:name="_Toc45884476"/>
      <w:bookmarkStart w:id="4477" w:name="_Toc53182499"/>
      <w:bookmarkStart w:id="4478" w:name="_Toc58860240"/>
      <w:bookmarkStart w:id="4479" w:name="_Toc58862744"/>
      <w:bookmarkStart w:id="4480" w:name="_Toc61182737"/>
      <w:bookmarkStart w:id="4481" w:name="_Toc66728051"/>
      <w:bookmarkStart w:id="4482" w:name="_Toc74961855"/>
      <w:bookmarkStart w:id="4483" w:name="_Toc75242765"/>
      <w:bookmarkStart w:id="4484" w:name="_Toc76545111"/>
      <w:bookmarkStart w:id="4485" w:name="_Toc82595214"/>
      <w:bookmarkStart w:id="4486" w:name="_Toc89955245"/>
      <w:bookmarkStart w:id="4487" w:name="_Toc98773670"/>
      <w:bookmarkStart w:id="4488" w:name="_Toc106201429"/>
      <w:bookmarkStart w:id="4489" w:name="_Toc115191283"/>
      <w:bookmarkStart w:id="4490" w:name="_Toc122013113"/>
      <w:bookmarkStart w:id="4491" w:name="_Toc124155201"/>
      <w:bookmarkStart w:id="4492" w:name="_Toc131535772"/>
      <w:r w:rsidRPr="008C3753">
        <w:t>6.6.5.5.1.1</w:t>
      </w:r>
      <w:r w:rsidRPr="008C3753">
        <w:tab/>
        <w:t>Tx spurious emissions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93" w:name="_Toc21099994"/>
      <w:bookmarkStart w:id="4494" w:name="_Toc29809792"/>
      <w:bookmarkStart w:id="4495" w:name="_Toc36645177"/>
      <w:bookmarkStart w:id="4496" w:name="_Toc37272231"/>
      <w:bookmarkStart w:id="4497" w:name="_Toc45884477"/>
      <w:bookmarkStart w:id="4498" w:name="_Toc53182500"/>
      <w:bookmarkStart w:id="4499" w:name="_Toc58860241"/>
      <w:bookmarkStart w:id="4500" w:name="_Toc58862745"/>
      <w:bookmarkStart w:id="4501" w:name="_Toc61182738"/>
      <w:bookmarkStart w:id="4502" w:name="_Toc66728052"/>
      <w:bookmarkStart w:id="4503" w:name="_Toc74961856"/>
      <w:bookmarkStart w:id="4504" w:name="_Toc75242766"/>
      <w:bookmarkStart w:id="4505" w:name="_Toc76545112"/>
      <w:bookmarkStart w:id="4506" w:name="_Toc82595215"/>
      <w:bookmarkStart w:id="4507" w:name="_Toc89955246"/>
      <w:bookmarkStart w:id="4508" w:name="_Toc98773671"/>
      <w:bookmarkStart w:id="4509" w:name="_Toc106201430"/>
      <w:bookmarkStart w:id="4510" w:name="_Toc115191284"/>
      <w:bookmarkStart w:id="4511" w:name="_Toc122013114"/>
      <w:bookmarkStart w:id="4512" w:name="_Toc124155202"/>
      <w:bookmarkStart w:id="4513" w:name="_Toc131535773"/>
      <w:r w:rsidRPr="008C3753">
        <w:t>6.6.5.5.1.2</w:t>
      </w:r>
      <w:r w:rsidRPr="008C3753">
        <w:tab/>
        <w:t>Protection of the BS receiver of own or different BS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14" w:name="_Toc21099995"/>
      <w:bookmarkStart w:id="4515" w:name="_Toc29809793"/>
      <w:bookmarkStart w:id="4516" w:name="_Toc36645178"/>
      <w:bookmarkStart w:id="4517" w:name="_Toc37272232"/>
      <w:bookmarkStart w:id="4518" w:name="_Toc45884478"/>
      <w:bookmarkStart w:id="4519" w:name="_Toc53182501"/>
      <w:bookmarkStart w:id="4520" w:name="_Toc58860242"/>
      <w:bookmarkStart w:id="4521" w:name="_Toc58862746"/>
      <w:bookmarkStart w:id="4522" w:name="_Toc61182739"/>
      <w:bookmarkStart w:id="4523" w:name="_Toc66728053"/>
      <w:bookmarkStart w:id="4524" w:name="_Toc74961857"/>
      <w:bookmarkStart w:id="4525" w:name="_Toc75242767"/>
      <w:bookmarkStart w:id="4526" w:name="_Toc76545113"/>
      <w:bookmarkStart w:id="4527" w:name="_Toc82595216"/>
      <w:bookmarkStart w:id="4528" w:name="_Toc89955247"/>
      <w:bookmarkStart w:id="4529" w:name="_Toc98773672"/>
      <w:bookmarkStart w:id="4530" w:name="_Toc106201431"/>
      <w:bookmarkStart w:id="4531" w:name="_Toc115191285"/>
      <w:bookmarkStart w:id="4532" w:name="_Toc122013115"/>
      <w:bookmarkStart w:id="4533" w:name="_Toc124155203"/>
      <w:bookmarkStart w:id="4534" w:name="_Toc131535774"/>
      <w:r w:rsidRPr="008C3753">
        <w:t>6.6.5.5.1.3</w:t>
      </w:r>
      <w:r w:rsidRPr="008C3753">
        <w:tab/>
        <w:t>Additional spurious emissions requirements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3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536" w:name="_Hlk506220100"/>
      <w:r w:rsidRPr="004D2877">
        <w:t xml:space="preserve"> or E-UTRA Band 85 UL or NR Band n85 UL operating band</w:t>
      </w:r>
      <w:bookmarkEnd w:id="4536"/>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53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53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3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3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539" w:name="_Toc21099996"/>
      <w:bookmarkStart w:id="4540" w:name="_Toc29809794"/>
      <w:bookmarkStart w:id="4541" w:name="_Toc36645179"/>
      <w:bookmarkStart w:id="4542" w:name="_Toc37272233"/>
      <w:bookmarkStart w:id="4543" w:name="_Toc45884479"/>
      <w:bookmarkStart w:id="4544" w:name="_Toc53182502"/>
      <w:bookmarkStart w:id="4545" w:name="_Toc58860243"/>
      <w:bookmarkStart w:id="4546" w:name="_Toc58862747"/>
      <w:bookmarkStart w:id="4547" w:name="_Toc61182740"/>
      <w:bookmarkStart w:id="4548" w:name="_Toc66728054"/>
      <w:bookmarkStart w:id="4549" w:name="_Toc74961858"/>
      <w:bookmarkStart w:id="4550" w:name="_Toc75242768"/>
      <w:bookmarkStart w:id="4551" w:name="_Toc76545114"/>
      <w:bookmarkStart w:id="4552" w:name="_Toc82595217"/>
      <w:bookmarkStart w:id="4553" w:name="_Toc89955248"/>
      <w:bookmarkStart w:id="4554" w:name="_Toc98773673"/>
      <w:bookmarkStart w:id="4555" w:name="_Toc106201432"/>
      <w:bookmarkStart w:id="4556" w:name="_Toc115191286"/>
      <w:bookmarkStart w:id="4557" w:name="_Toc122013116"/>
      <w:bookmarkStart w:id="4558" w:name="_Toc124155204"/>
      <w:bookmarkStart w:id="4559" w:name="_Toc131535775"/>
      <w:r w:rsidRPr="008C3753">
        <w:t>6.6.5.5.1.4</w:t>
      </w:r>
      <w:r w:rsidRPr="008C3753">
        <w:tab/>
        <w:t>Co-location with other base stations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453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60" w:name="_Toc21099997"/>
      <w:bookmarkStart w:id="4561" w:name="_Toc29809795"/>
      <w:bookmarkStart w:id="4562" w:name="_Toc36645180"/>
      <w:bookmarkStart w:id="4563" w:name="_Toc37272234"/>
      <w:bookmarkStart w:id="4564" w:name="_Toc45884480"/>
      <w:bookmarkStart w:id="4565" w:name="_Toc53182503"/>
      <w:bookmarkStart w:id="4566" w:name="_Toc58860244"/>
      <w:bookmarkStart w:id="4567" w:name="_Toc58862748"/>
      <w:bookmarkStart w:id="4568" w:name="_Toc61182741"/>
      <w:bookmarkStart w:id="4569" w:name="_Toc66728055"/>
      <w:bookmarkStart w:id="4570" w:name="_Toc74961859"/>
      <w:bookmarkStart w:id="4571" w:name="_Toc75242769"/>
      <w:bookmarkStart w:id="4572" w:name="_Toc76545115"/>
      <w:bookmarkStart w:id="4573" w:name="_Toc82595218"/>
      <w:bookmarkStart w:id="4574" w:name="_Toc89955249"/>
      <w:bookmarkStart w:id="4575" w:name="_Toc98773674"/>
      <w:bookmarkStart w:id="4576" w:name="_Toc106201433"/>
      <w:bookmarkStart w:id="4577" w:name="_Toc115191287"/>
      <w:bookmarkStart w:id="4578" w:name="_Toc122013117"/>
      <w:bookmarkStart w:id="4579" w:name="_Toc124155205"/>
      <w:bookmarkStart w:id="4580" w:name="_Toc131535776"/>
      <w:r w:rsidRPr="008C3753">
        <w:t>6.6.5.5.2</w:t>
      </w:r>
      <w:r w:rsidRPr="008C3753">
        <w:tab/>
        <w:t>(void)</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5A2003BA" w14:textId="5810B5A9" w:rsidR="00A572A2" w:rsidRPr="008C3753" w:rsidRDefault="00A572A2" w:rsidP="00A572A2">
      <w:pPr>
        <w:pStyle w:val="Heading5"/>
      </w:pPr>
      <w:bookmarkStart w:id="4581" w:name="_Toc21099998"/>
      <w:bookmarkStart w:id="4582" w:name="_Toc29809796"/>
      <w:bookmarkStart w:id="4583" w:name="_Toc36645181"/>
      <w:bookmarkStart w:id="4584" w:name="_Toc37272235"/>
      <w:bookmarkStart w:id="4585" w:name="_Toc45884481"/>
      <w:bookmarkStart w:id="4586" w:name="_Toc53182504"/>
      <w:bookmarkStart w:id="4587" w:name="_Toc58860245"/>
      <w:bookmarkStart w:id="4588" w:name="_Toc58862749"/>
      <w:bookmarkStart w:id="4589" w:name="_Toc61182742"/>
      <w:bookmarkStart w:id="4590" w:name="_Toc66728056"/>
      <w:bookmarkStart w:id="4591" w:name="_Toc74961860"/>
      <w:bookmarkStart w:id="4592" w:name="_Toc75242770"/>
      <w:bookmarkStart w:id="4593" w:name="_Toc76545116"/>
      <w:bookmarkStart w:id="4594" w:name="_Toc82595219"/>
      <w:bookmarkStart w:id="4595" w:name="_Toc89955250"/>
      <w:bookmarkStart w:id="4596" w:name="_Toc98773675"/>
      <w:bookmarkStart w:id="4597" w:name="_Toc106201434"/>
      <w:bookmarkStart w:id="4598" w:name="_Toc115191288"/>
      <w:bookmarkStart w:id="4599" w:name="_Toc122013118"/>
      <w:bookmarkStart w:id="4600" w:name="_Toc124155206"/>
      <w:bookmarkStart w:id="4601" w:name="_Toc131535777"/>
      <w:r w:rsidRPr="008C3753">
        <w:t>6.6.5.5.</w:t>
      </w:r>
      <w:r w:rsidR="00027B75" w:rsidRPr="008C3753">
        <w:t>3</w:t>
      </w:r>
      <w:r w:rsidRPr="008C3753">
        <w:tab/>
      </w:r>
      <w:r w:rsidRPr="008C3753">
        <w:rPr>
          <w:i/>
        </w:rPr>
        <w:t>BS type 1-C</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602" w:name="_Toc21099999"/>
      <w:bookmarkStart w:id="4603" w:name="_Toc29809797"/>
      <w:bookmarkStart w:id="4604" w:name="_Toc36645182"/>
      <w:bookmarkStart w:id="4605" w:name="_Toc37272236"/>
      <w:bookmarkStart w:id="4606" w:name="_Toc45884482"/>
      <w:bookmarkStart w:id="4607" w:name="_Toc53182505"/>
      <w:bookmarkStart w:id="4608" w:name="_Toc58860246"/>
      <w:bookmarkStart w:id="4609" w:name="_Toc58862750"/>
      <w:bookmarkStart w:id="4610" w:name="_Toc61182743"/>
      <w:bookmarkStart w:id="4611" w:name="_Toc66728057"/>
      <w:bookmarkStart w:id="4612" w:name="_Toc74961861"/>
      <w:bookmarkStart w:id="4613" w:name="_Toc75242771"/>
      <w:bookmarkStart w:id="4614" w:name="_Toc76545117"/>
      <w:bookmarkStart w:id="4615" w:name="_Toc82595220"/>
      <w:bookmarkStart w:id="4616" w:name="_Toc89955251"/>
      <w:bookmarkStart w:id="4617" w:name="_Toc98773676"/>
      <w:bookmarkStart w:id="4618" w:name="_Toc106201435"/>
      <w:bookmarkStart w:id="4619" w:name="_Toc115191289"/>
      <w:bookmarkStart w:id="4620" w:name="_Toc122013119"/>
      <w:bookmarkStart w:id="4621" w:name="_Toc124155207"/>
      <w:bookmarkStart w:id="4622" w:name="_Toc131535778"/>
      <w:r w:rsidRPr="008C3753">
        <w:t>6.6.5.5.</w:t>
      </w:r>
      <w:r w:rsidR="00027B75" w:rsidRPr="008C3753">
        <w:t>4</w:t>
      </w:r>
      <w:r w:rsidRPr="008C3753">
        <w:tab/>
      </w:r>
      <w:r w:rsidRPr="008C3753">
        <w:rPr>
          <w:i/>
        </w:rPr>
        <w:t>BS type 1-H</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23" w:name="_Toc21100000"/>
      <w:bookmarkStart w:id="4624" w:name="_Toc29809798"/>
      <w:bookmarkStart w:id="4625" w:name="_Toc36645183"/>
      <w:bookmarkStart w:id="4626" w:name="_Toc37272237"/>
      <w:bookmarkStart w:id="4627" w:name="_Toc45884483"/>
      <w:bookmarkStart w:id="4628" w:name="_Toc53182506"/>
      <w:bookmarkStart w:id="4629" w:name="_Toc58860247"/>
      <w:bookmarkStart w:id="4630" w:name="_Toc58862751"/>
      <w:bookmarkStart w:id="4631" w:name="_Toc61182744"/>
      <w:bookmarkStart w:id="4632" w:name="_Toc66728058"/>
      <w:bookmarkStart w:id="4633" w:name="_Toc74961862"/>
      <w:bookmarkStart w:id="4634" w:name="_Toc75242772"/>
      <w:bookmarkStart w:id="4635" w:name="_Toc76545118"/>
      <w:bookmarkStart w:id="4636" w:name="_Toc82595221"/>
      <w:bookmarkStart w:id="4637" w:name="_Toc89955252"/>
      <w:bookmarkStart w:id="4638" w:name="_Toc98773677"/>
      <w:bookmarkStart w:id="4639" w:name="_Toc106201436"/>
      <w:bookmarkStart w:id="4640" w:name="_Toc115191290"/>
      <w:bookmarkStart w:id="4641" w:name="_Toc122013120"/>
      <w:bookmarkStart w:id="4642" w:name="_Toc124155208"/>
      <w:bookmarkStart w:id="4643" w:name="_Toc131535779"/>
      <w:r w:rsidRPr="008C3753">
        <w:t>6.7</w:t>
      </w:r>
      <w:r w:rsidRPr="008C3753">
        <w:tab/>
        <w:t>Transmitter intermodulation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64F7B3A" w14:textId="6F6C83D7" w:rsidR="00103B6A" w:rsidRPr="008C3753" w:rsidRDefault="00103B6A" w:rsidP="00103B6A">
      <w:pPr>
        <w:pStyle w:val="Heading3"/>
      </w:pPr>
      <w:bookmarkStart w:id="4644" w:name="_Toc21100001"/>
      <w:bookmarkStart w:id="4645" w:name="_Toc29809799"/>
      <w:bookmarkStart w:id="4646" w:name="_Toc36645184"/>
      <w:bookmarkStart w:id="4647" w:name="_Toc37272238"/>
      <w:bookmarkStart w:id="4648" w:name="_Toc45884484"/>
      <w:bookmarkStart w:id="4649" w:name="_Toc53182507"/>
      <w:bookmarkStart w:id="4650" w:name="_Toc58860248"/>
      <w:bookmarkStart w:id="4651" w:name="_Toc58862752"/>
      <w:bookmarkStart w:id="4652" w:name="_Toc61182745"/>
      <w:bookmarkStart w:id="4653" w:name="_Toc66728059"/>
      <w:bookmarkStart w:id="4654" w:name="_Toc74961863"/>
      <w:bookmarkStart w:id="4655" w:name="_Toc75242773"/>
      <w:bookmarkStart w:id="4656" w:name="_Toc76545119"/>
      <w:bookmarkStart w:id="4657" w:name="_Toc82595222"/>
      <w:bookmarkStart w:id="4658" w:name="_Toc89955253"/>
      <w:bookmarkStart w:id="4659" w:name="_Toc98773678"/>
      <w:bookmarkStart w:id="4660" w:name="_Toc106201437"/>
      <w:bookmarkStart w:id="4661" w:name="_Toc115191291"/>
      <w:bookmarkStart w:id="4662" w:name="_Toc122013121"/>
      <w:bookmarkStart w:id="4663" w:name="_Toc124155209"/>
      <w:bookmarkStart w:id="4664" w:name="_Toc131535780"/>
      <w:r w:rsidRPr="008C3753">
        <w:t>6.7.1</w:t>
      </w:r>
      <w:r w:rsidRPr="008C3753">
        <w:tab/>
        <w:t>Definition and applicability</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65" w:name="_Toc21100002"/>
      <w:bookmarkStart w:id="4666" w:name="_Toc29809800"/>
      <w:bookmarkStart w:id="4667" w:name="_Toc36645185"/>
      <w:bookmarkStart w:id="4668" w:name="_Toc37272239"/>
      <w:bookmarkStart w:id="4669" w:name="_Toc45884485"/>
      <w:bookmarkStart w:id="4670" w:name="_Toc53182508"/>
      <w:bookmarkStart w:id="4671" w:name="_Toc58860249"/>
      <w:bookmarkStart w:id="4672" w:name="_Toc58862753"/>
      <w:bookmarkStart w:id="4673" w:name="_Toc61182746"/>
      <w:bookmarkStart w:id="4674" w:name="_Toc66728060"/>
      <w:bookmarkStart w:id="4675" w:name="_Toc74961864"/>
      <w:bookmarkStart w:id="4676" w:name="_Toc75242774"/>
      <w:bookmarkStart w:id="4677" w:name="_Toc76545120"/>
      <w:bookmarkStart w:id="4678" w:name="_Toc82595223"/>
      <w:bookmarkStart w:id="4679" w:name="_Toc89955254"/>
      <w:bookmarkStart w:id="4680" w:name="_Toc98773679"/>
      <w:bookmarkStart w:id="4681" w:name="_Toc106201438"/>
      <w:bookmarkStart w:id="4682" w:name="_Toc115191292"/>
      <w:bookmarkStart w:id="4683" w:name="_Toc122013122"/>
      <w:bookmarkStart w:id="4684" w:name="_Toc124155210"/>
      <w:bookmarkStart w:id="4685" w:name="_Toc131535781"/>
      <w:r w:rsidRPr="008C3753">
        <w:t>6.7.2</w:t>
      </w:r>
      <w:r w:rsidRPr="008C3753">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86" w:name="_Toc21100003"/>
      <w:bookmarkStart w:id="4687" w:name="_Toc29809801"/>
      <w:bookmarkStart w:id="4688" w:name="_Toc36645186"/>
      <w:bookmarkStart w:id="4689" w:name="_Toc37272240"/>
      <w:bookmarkStart w:id="4690" w:name="_Toc45884486"/>
      <w:bookmarkStart w:id="4691" w:name="_Toc53182509"/>
      <w:bookmarkStart w:id="4692" w:name="_Toc58860250"/>
      <w:bookmarkStart w:id="4693" w:name="_Toc58862754"/>
      <w:bookmarkStart w:id="4694" w:name="_Toc61182747"/>
      <w:bookmarkStart w:id="4695" w:name="_Toc66728061"/>
      <w:bookmarkStart w:id="4696" w:name="_Toc74961865"/>
      <w:bookmarkStart w:id="4697" w:name="_Toc75242775"/>
      <w:bookmarkStart w:id="4698" w:name="_Toc76545121"/>
      <w:bookmarkStart w:id="4699" w:name="_Toc82595224"/>
      <w:bookmarkStart w:id="4700" w:name="_Toc89955255"/>
      <w:bookmarkStart w:id="4701" w:name="_Toc98773680"/>
      <w:bookmarkStart w:id="4702" w:name="_Toc106201439"/>
      <w:bookmarkStart w:id="4703" w:name="_Toc115191293"/>
      <w:bookmarkStart w:id="4704" w:name="_Toc122013123"/>
      <w:bookmarkStart w:id="4705" w:name="_Toc124155211"/>
      <w:bookmarkStart w:id="4706" w:name="_Toc131535782"/>
      <w:r w:rsidRPr="008C3753">
        <w:t>6.7.3</w:t>
      </w:r>
      <w:r w:rsidRPr="008C3753">
        <w:tab/>
        <w:t>Test purpose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707" w:name="_Toc21100004"/>
      <w:bookmarkStart w:id="4708" w:name="_Toc29809802"/>
      <w:bookmarkStart w:id="4709" w:name="_Toc36645187"/>
      <w:bookmarkStart w:id="4710" w:name="_Toc37272241"/>
      <w:bookmarkStart w:id="4711" w:name="_Toc45884487"/>
      <w:bookmarkStart w:id="4712" w:name="_Toc53182510"/>
      <w:bookmarkStart w:id="4713" w:name="_Toc58860251"/>
      <w:bookmarkStart w:id="4714" w:name="_Toc58862755"/>
      <w:bookmarkStart w:id="4715" w:name="_Toc61182748"/>
      <w:bookmarkStart w:id="4716" w:name="_Toc66728062"/>
      <w:bookmarkStart w:id="4717" w:name="_Toc74961866"/>
      <w:bookmarkStart w:id="4718" w:name="_Toc75242776"/>
      <w:bookmarkStart w:id="4719" w:name="_Toc76545122"/>
      <w:bookmarkStart w:id="4720" w:name="_Toc82595225"/>
      <w:bookmarkStart w:id="4721" w:name="_Toc89955256"/>
      <w:bookmarkStart w:id="4722" w:name="_Toc98773681"/>
      <w:bookmarkStart w:id="4723" w:name="_Toc106201440"/>
      <w:bookmarkStart w:id="4724" w:name="_Toc115191294"/>
      <w:bookmarkStart w:id="4725" w:name="_Toc122013124"/>
      <w:bookmarkStart w:id="4726" w:name="_Toc124155212"/>
      <w:bookmarkStart w:id="4727" w:name="_Toc131535783"/>
      <w:r w:rsidRPr="008C3753">
        <w:t>6.7.4</w:t>
      </w:r>
      <w:r w:rsidRPr="008C3753">
        <w:tab/>
        <w:t>Method of test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E5CD478" w14:textId="77777777" w:rsidR="00103B6A" w:rsidRPr="008C3753" w:rsidRDefault="00103B6A" w:rsidP="00103B6A">
      <w:pPr>
        <w:pStyle w:val="Heading4"/>
      </w:pPr>
      <w:bookmarkStart w:id="4728" w:name="_Toc21100005"/>
      <w:bookmarkStart w:id="4729" w:name="_Toc29809803"/>
      <w:bookmarkStart w:id="4730" w:name="_Toc36645188"/>
      <w:bookmarkStart w:id="4731" w:name="_Toc37272242"/>
      <w:bookmarkStart w:id="4732" w:name="_Toc45884488"/>
      <w:bookmarkStart w:id="4733" w:name="_Toc53182511"/>
      <w:bookmarkStart w:id="4734" w:name="_Toc58860252"/>
      <w:bookmarkStart w:id="4735" w:name="_Toc58862756"/>
      <w:bookmarkStart w:id="4736" w:name="_Toc61182749"/>
      <w:bookmarkStart w:id="4737" w:name="_Toc66728063"/>
      <w:bookmarkStart w:id="4738" w:name="_Toc74961867"/>
      <w:bookmarkStart w:id="4739" w:name="_Toc75242777"/>
      <w:bookmarkStart w:id="4740" w:name="_Toc76545123"/>
      <w:bookmarkStart w:id="4741" w:name="_Toc82595226"/>
      <w:bookmarkStart w:id="4742" w:name="_Toc89955257"/>
      <w:bookmarkStart w:id="4743" w:name="_Toc98773682"/>
      <w:bookmarkStart w:id="4744" w:name="_Toc106201441"/>
      <w:bookmarkStart w:id="4745" w:name="_Toc115191295"/>
      <w:bookmarkStart w:id="4746" w:name="_Toc122013125"/>
      <w:bookmarkStart w:id="4747" w:name="_Toc124155213"/>
      <w:bookmarkStart w:id="4748" w:name="_Toc131535784"/>
      <w:r w:rsidRPr="008C3753">
        <w:t>6.7.4.1</w:t>
      </w:r>
      <w:r w:rsidRPr="008C3753">
        <w:tab/>
        <w:t>Initial conditions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49" w:name="_Toc21100006"/>
      <w:bookmarkStart w:id="4750" w:name="_Toc29809804"/>
      <w:bookmarkStart w:id="4751" w:name="_Toc36645189"/>
      <w:bookmarkStart w:id="4752" w:name="_Toc37272243"/>
      <w:bookmarkStart w:id="4753" w:name="_Toc45884489"/>
      <w:bookmarkStart w:id="4754" w:name="_Toc53182512"/>
      <w:bookmarkStart w:id="4755" w:name="_Toc58860253"/>
      <w:bookmarkStart w:id="4756" w:name="_Toc58862757"/>
      <w:bookmarkStart w:id="4757" w:name="_Toc61182750"/>
      <w:bookmarkStart w:id="4758" w:name="_Toc66728064"/>
      <w:bookmarkStart w:id="4759" w:name="_Toc74961868"/>
      <w:bookmarkStart w:id="4760" w:name="_Toc75242778"/>
      <w:bookmarkStart w:id="4761" w:name="_Toc76545124"/>
      <w:bookmarkStart w:id="4762" w:name="_Toc82595227"/>
      <w:bookmarkStart w:id="4763" w:name="_Toc89955258"/>
      <w:bookmarkStart w:id="4764" w:name="_Toc98773683"/>
      <w:bookmarkStart w:id="4765" w:name="_Toc106201442"/>
      <w:bookmarkStart w:id="4766" w:name="_Toc115191296"/>
      <w:bookmarkStart w:id="4767" w:name="_Toc122013126"/>
      <w:bookmarkStart w:id="4768" w:name="_Toc124155214"/>
      <w:bookmarkStart w:id="4769" w:name="_Toc131535785"/>
      <w:r w:rsidRPr="008C3753">
        <w:t>6.7.4.2</w:t>
      </w:r>
      <w:r w:rsidRPr="008C3753">
        <w:tab/>
        <w:t>Procedure</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42239472"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770" w:name="_Toc21100007"/>
      <w:bookmarkStart w:id="4771" w:name="_Toc29809805"/>
      <w:bookmarkStart w:id="4772" w:name="_Toc36645190"/>
      <w:bookmarkStart w:id="4773" w:name="_Toc37272244"/>
      <w:bookmarkStart w:id="4774" w:name="_Toc45884490"/>
      <w:bookmarkStart w:id="4775" w:name="_Toc53182513"/>
      <w:bookmarkStart w:id="4776" w:name="_Toc58860254"/>
      <w:bookmarkStart w:id="4777" w:name="_Toc58862758"/>
      <w:bookmarkStart w:id="4778" w:name="_Toc61182751"/>
      <w:bookmarkStart w:id="4779" w:name="_Toc66728065"/>
      <w:bookmarkStart w:id="4780" w:name="_Toc74961869"/>
      <w:bookmarkStart w:id="4781" w:name="_Toc75242779"/>
      <w:bookmarkStart w:id="4782" w:name="_Toc76545125"/>
      <w:bookmarkStart w:id="4783" w:name="_Toc82595228"/>
      <w:bookmarkStart w:id="4784" w:name="_Toc89955259"/>
      <w:bookmarkStart w:id="4785" w:name="_Toc98773684"/>
      <w:bookmarkStart w:id="4786" w:name="_Toc106201443"/>
      <w:bookmarkStart w:id="4787" w:name="_Toc115191297"/>
      <w:bookmarkStart w:id="4788" w:name="_Toc122013127"/>
      <w:bookmarkStart w:id="4789" w:name="_Toc124155215"/>
      <w:bookmarkStart w:id="4790" w:name="_Toc131535786"/>
      <w:r w:rsidRPr="008C3753">
        <w:t>6.7.5</w:t>
      </w:r>
      <w:r w:rsidRPr="008C3753">
        <w:tab/>
        <w:t>Test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32F8D886" w14:textId="77777777" w:rsidR="00103B6A" w:rsidRPr="008C3753" w:rsidRDefault="00103B6A" w:rsidP="00103B6A">
      <w:pPr>
        <w:pStyle w:val="Heading4"/>
      </w:pPr>
      <w:bookmarkStart w:id="4791" w:name="_Toc21100008"/>
      <w:bookmarkStart w:id="4792" w:name="_Toc29809806"/>
      <w:bookmarkStart w:id="4793" w:name="_Toc36645191"/>
      <w:bookmarkStart w:id="4794" w:name="_Toc37272245"/>
      <w:bookmarkStart w:id="4795" w:name="_Toc45884491"/>
      <w:bookmarkStart w:id="4796" w:name="_Toc53182514"/>
      <w:bookmarkStart w:id="4797" w:name="_Toc58860255"/>
      <w:bookmarkStart w:id="4798" w:name="_Toc58862759"/>
      <w:bookmarkStart w:id="4799" w:name="_Toc61182752"/>
      <w:bookmarkStart w:id="4800" w:name="_Toc66728066"/>
      <w:bookmarkStart w:id="4801" w:name="_Toc74961870"/>
      <w:bookmarkStart w:id="4802" w:name="_Toc75242780"/>
      <w:bookmarkStart w:id="4803" w:name="_Toc76545126"/>
      <w:bookmarkStart w:id="4804" w:name="_Toc82595229"/>
      <w:bookmarkStart w:id="4805" w:name="_Toc89955260"/>
      <w:bookmarkStart w:id="4806" w:name="_Toc98773685"/>
      <w:bookmarkStart w:id="4807" w:name="_Toc106201444"/>
      <w:bookmarkStart w:id="4808" w:name="_Toc115191298"/>
      <w:bookmarkStart w:id="4809" w:name="_Toc122013128"/>
      <w:bookmarkStart w:id="4810" w:name="_Toc124155216"/>
      <w:bookmarkStart w:id="4811" w:name="_Toc131535787"/>
      <w:r w:rsidRPr="008C3753">
        <w:t>6.7.5.1</w:t>
      </w:r>
      <w:r w:rsidRPr="008C3753">
        <w:tab/>
        <w:t>BS type 1-C</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F974BB3" w14:textId="77777777" w:rsidR="00103B6A" w:rsidRPr="008C3753" w:rsidRDefault="00103B6A" w:rsidP="00103B6A">
      <w:pPr>
        <w:pStyle w:val="Heading5"/>
      </w:pPr>
      <w:bookmarkStart w:id="4812" w:name="_Toc21100009"/>
      <w:bookmarkStart w:id="4813" w:name="_Toc29809807"/>
      <w:bookmarkStart w:id="4814" w:name="_Toc36645192"/>
      <w:bookmarkStart w:id="4815" w:name="_Toc37272246"/>
      <w:bookmarkStart w:id="4816" w:name="_Toc45884492"/>
      <w:bookmarkStart w:id="4817" w:name="_Toc53182515"/>
      <w:bookmarkStart w:id="4818" w:name="_Toc58860256"/>
      <w:bookmarkStart w:id="4819" w:name="_Toc58862760"/>
      <w:bookmarkStart w:id="4820" w:name="_Toc61182753"/>
      <w:bookmarkStart w:id="4821" w:name="_Toc66728067"/>
      <w:bookmarkStart w:id="4822" w:name="_Toc74961871"/>
      <w:bookmarkStart w:id="4823" w:name="_Toc75242781"/>
      <w:bookmarkStart w:id="4824" w:name="_Toc76545127"/>
      <w:bookmarkStart w:id="4825" w:name="_Toc82595230"/>
      <w:bookmarkStart w:id="4826" w:name="_Toc89955261"/>
      <w:bookmarkStart w:id="4827" w:name="_Toc98773686"/>
      <w:bookmarkStart w:id="4828" w:name="_Toc106201445"/>
      <w:bookmarkStart w:id="4829" w:name="_Toc115191299"/>
      <w:bookmarkStart w:id="4830" w:name="_Toc122013129"/>
      <w:bookmarkStart w:id="4831" w:name="_Toc124155217"/>
      <w:bookmarkStart w:id="4832" w:name="_Toc131535788"/>
      <w:r w:rsidRPr="008C3753">
        <w:t>6.7.5.1.1</w:t>
      </w:r>
      <w:r w:rsidRPr="008C3753">
        <w:tab/>
        <w:t>Co-location minimum requirements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4223947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833" w:name="_Toc21100010"/>
      <w:bookmarkStart w:id="4834" w:name="_Toc29809808"/>
      <w:bookmarkStart w:id="4835" w:name="_Toc36645193"/>
      <w:bookmarkStart w:id="4836" w:name="_Toc37272247"/>
      <w:bookmarkStart w:id="4837" w:name="_Toc45884493"/>
      <w:bookmarkStart w:id="4838" w:name="_Toc53182516"/>
      <w:bookmarkStart w:id="4839" w:name="_Toc58860257"/>
      <w:bookmarkStart w:id="4840" w:name="_Toc58862761"/>
      <w:bookmarkStart w:id="4841" w:name="_Toc61182754"/>
      <w:bookmarkStart w:id="4842" w:name="_Toc66728068"/>
      <w:bookmarkStart w:id="4843" w:name="_Toc74961872"/>
      <w:bookmarkStart w:id="4844" w:name="_Toc75242782"/>
      <w:bookmarkStart w:id="4845" w:name="_Toc76545128"/>
      <w:bookmarkStart w:id="4846" w:name="_Toc82595231"/>
      <w:bookmarkStart w:id="4847" w:name="_Toc89955262"/>
      <w:bookmarkStart w:id="4848" w:name="_Toc98773687"/>
      <w:bookmarkStart w:id="4849" w:name="_Toc106201446"/>
      <w:bookmarkStart w:id="4850" w:name="_Toc115191300"/>
      <w:bookmarkStart w:id="4851" w:name="_Toc122013130"/>
      <w:bookmarkStart w:id="4852" w:name="_Toc124155218"/>
      <w:bookmarkStart w:id="4853" w:name="_Toc131535789"/>
      <w:r w:rsidRPr="008C3753">
        <w:t>6.7.5.1.2</w:t>
      </w:r>
      <w:r w:rsidRPr="008C3753">
        <w:tab/>
        <w:t>Additional requirements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854" w:name="_Toc21100011"/>
      <w:bookmarkStart w:id="4855" w:name="_Toc29809809"/>
      <w:bookmarkStart w:id="4856" w:name="_Toc36645194"/>
      <w:bookmarkStart w:id="4857" w:name="_Toc37272248"/>
      <w:bookmarkStart w:id="4858" w:name="_Toc45884494"/>
      <w:bookmarkStart w:id="4859" w:name="_Toc53182517"/>
      <w:bookmarkStart w:id="4860" w:name="_Toc58860258"/>
      <w:bookmarkStart w:id="4861" w:name="_Toc58862762"/>
      <w:bookmarkStart w:id="4862" w:name="_Toc61182755"/>
      <w:bookmarkStart w:id="4863" w:name="_Toc66728069"/>
      <w:bookmarkStart w:id="4864" w:name="_Toc74961873"/>
      <w:bookmarkStart w:id="4865" w:name="_Toc75242783"/>
      <w:bookmarkStart w:id="4866" w:name="_Toc76545129"/>
      <w:bookmarkStart w:id="4867" w:name="_Toc82595232"/>
      <w:bookmarkStart w:id="4868" w:name="_Toc89955263"/>
      <w:bookmarkStart w:id="4869" w:name="_Toc98773688"/>
      <w:bookmarkStart w:id="4870" w:name="_Toc106201447"/>
      <w:bookmarkStart w:id="4871" w:name="_Toc115191301"/>
      <w:bookmarkStart w:id="4872" w:name="_Toc122013131"/>
      <w:bookmarkStart w:id="4873" w:name="_Toc124155219"/>
      <w:bookmarkStart w:id="4874" w:name="_Toc131535790"/>
      <w:r w:rsidRPr="008C3753">
        <w:t>6.7.5.2</w:t>
      </w:r>
      <w:r w:rsidRPr="008C3753">
        <w:tab/>
      </w:r>
      <w:r w:rsidRPr="008C3753">
        <w:rPr>
          <w:i/>
        </w:rPr>
        <w:t>BS type 1-H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1C3D7545" w14:textId="77777777" w:rsidR="00103B6A" w:rsidRPr="008C3753" w:rsidRDefault="00103B6A" w:rsidP="00103B6A">
      <w:pPr>
        <w:pStyle w:val="Heading5"/>
      </w:pPr>
      <w:bookmarkStart w:id="4875" w:name="_Toc21100012"/>
      <w:bookmarkStart w:id="4876" w:name="_Toc29809810"/>
      <w:bookmarkStart w:id="4877" w:name="_Toc36645195"/>
      <w:bookmarkStart w:id="4878" w:name="_Toc37272249"/>
      <w:bookmarkStart w:id="4879" w:name="_Toc45884495"/>
      <w:bookmarkStart w:id="4880" w:name="_Toc53182518"/>
      <w:bookmarkStart w:id="4881" w:name="_Toc58860259"/>
      <w:bookmarkStart w:id="4882" w:name="_Toc58862763"/>
      <w:bookmarkStart w:id="4883" w:name="_Toc61182756"/>
      <w:bookmarkStart w:id="4884" w:name="_Toc66728070"/>
      <w:bookmarkStart w:id="4885" w:name="_Toc74961874"/>
      <w:bookmarkStart w:id="4886" w:name="_Toc75242784"/>
      <w:bookmarkStart w:id="4887" w:name="_Toc76545130"/>
      <w:bookmarkStart w:id="4888" w:name="_Toc82595233"/>
      <w:bookmarkStart w:id="4889" w:name="_Toc89955264"/>
      <w:bookmarkStart w:id="4890" w:name="_Toc98773689"/>
      <w:bookmarkStart w:id="4891" w:name="_Toc106201448"/>
      <w:bookmarkStart w:id="4892" w:name="_Toc115191302"/>
      <w:bookmarkStart w:id="4893" w:name="_Toc122013132"/>
      <w:bookmarkStart w:id="4894" w:name="_Toc124155220"/>
      <w:bookmarkStart w:id="4895" w:name="_Toc131535791"/>
      <w:r w:rsidRPr="008C3753">
        <w:t>6.7.5.2.1</w:t>
      </w:r>
      <w:r w:rsidRPr="008C3753">
        <w:tab/>
        <w:t>Co-location minimum requirements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4223947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896" w:name="_Toc21100013"/>
      <w:bookmarkStart w:id="4897" w:name="_Toc29809811"/>
      <w:bookmarkStart w:id="4898" w:name="_Toc36645196"/>
      <w:bookmarkStart w:id="4899" w:name="_Toc37272250"/>
      <w:bookmarkStart w:id="4900" w:name="_Toc45884496"/>
      <w:bookmarkStart w:id="4901" w:name="_Toc53182519"/>
      <w:bookmarkStart w:id="4902" w:name="_Toc58860260"/>
      <w:bookmarkStart w:id="4903" w:name="_Toc58862764"/>
      <w:bookmarkStart w:id="4904" w:name="_Toc61182757"/>
      <w:bookmarkStart w:id="4905" w:name="_Toc66728071"/>
      <w:bookmarkStart w:id="4906" w:name="_Toc74961875"/>
      <w:bookmarkStart w:id="4907" w:name="_Toc75242785"/>
      <w:bookmarkStart w:id="4908" w:name="_Toc76545131"/>
      <w:bookmarkStart w:id="4909" w:name="_Toc82595234"/>
      <w:bookmarkStart w:id="4910" w:name="_Toc89955265"/>
      <w:bookmarkStart w:id="4911" w:name="_Toc98773690"/>
      <w:bookmarkStart w:id="4912" w:name="_Toc106201449"/>
      <w:bookmarkStart w:id="4913" w:name="_Toc115191303"/>
      <w:bookmarkStart w:id="4914" w:name="_Toc122013133"/>
      <w:bookmarkStart w:id="4915" w:name="_Toc124155221"/>
      <w:bookmarkStart w:id="4916" w:name="_Toc131535792"/>
      <w:r w:rsidRPr="008C3753">
        <w:t>6.7.5.2.2</w:t>
      </w:r>
      <w:r w:rsidRPr="008C3753">
        <w:tab/>
        <w:t>Intra-system minimum requirements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917" w:name="_Toc21100014"/>
      <w:bookmarkStart w:id="4918" w:name="_Toc29809812"/>
      <w:bookmarkStart w:id="4919" w:name="_Toc36645197"/>
      <w:bookmarkStart w:id="4920" w:name="_Toc37272251"/>
      <w:bookmarkStart w:id="4921" w:name="_Toc45884497"/>
      <w:bookmarkStart w:id="4922" w:name="_Toc53182520"/>
      <w:bookmarkStart w:id="4923" w:name="_Toc58860261"/>
      <w:bookmarkStart w:id="4924" w:name="_Toc58862765"/>
      <w:bookmarkStart w:id="4925" w:name="_Toc61182758"/>
      <w:bookmarkStart w:id="4926" w:name="_Toc66728072"/>
      <w:bookmarkStart w:id="4927" w:name="_Toc74961876"/>
      <w:bookmarkStart w:id="4928" w:name="_Toc75242786"/>
      <w:bookmarkStart w:id="4929" w:name="_Toc76545132"/>
      <w:bookmarkStart w:id="4930" w:name="_Toc82595235"/>
      <w:bookmarkStart w:id="4931" w:name="_Toc89955266"/>
      <w:bookmarkStart w:id="4932" w:name="_Toc98773691"/>
      <w:bookmarkStart w:id="4933" w:name="_Toc106201450"/>
      <w:bookmarkStart w:id="4934" w:name="_Toc115191304"/>
      <w:bookmarkStart w:id="4935" w:name="_Toc122013134"/>
      <w:bookmarkStart w:id="4936" w:name="_Toc124155222"/>
      <w:bookmarkStart w:id="4937" w:name="_Toc131535793"/>
      <w:r w:rsidRPr="008C3753">
        <w:t>6.7.5.2.3</w:t>
      </w:r>
      <w:r w:rsidRPr="008C3753">
        <w:tab/>
        <w:t>Additional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938" w:name="_Toc21100015"/>
      <w:bookmarkStart w:id="4939" w:name="_Toc29809813"/>
      <w:bookmarkStart w:id="4940" w:name="_Toc36645198"/>
      <w:bookmarkStart w:id="4941" w:name="_Toc37272252"/>
      <w:bookmarkStart w:id="4942" w:name="_Toc45884498"/>
      <w:bookmarkStart w:id="4943" w:name="_Toc53182521"/>
      <w:bookmarkStart w:id="4944" w:name="_Toc58860262"/>
      <w:bookmarkStart w:id="4945" w:name="_Toc58862766"/>
      <w:bookmarkStart w:id="4946" w:name="_Toc61182759"/>
      <w:bookmarkStart w:id="4947" w:name="_Toc66728073"/>
      <w:bookmarkStart w:id="4948" w:name="_Toc74961877"/>
      <w:bookmarkStart w:id="4949" w:name="_Toc75242787"/>
      <w:bookmarkStart w:id="4950" w:name="_Toc76545133"/>
      <w:bookmarkStart w:id="4951" w:name="_Toc82595236"/>
      <w:bookmarkStart w:id="4952" w:name="_Toc89955267"/>
      <w:bookmarkStart w:id="4953" w:name="_Toc98773692"/>
      <w:bookmarkStart w:id="4954" w:name="_Toc106201451"/>
      <w:bookmarkStart w:id="4955" w:name="_Toc115191305"/>
      <w:bookmarkStart w:id="4956" w:name="_Toc122013135"/>
      <w:bookmarkStart w:id="4957" w:name="_Toc124155223"/>
      <w:bookmarkStart w:id="4958" w:name="_Toc131535794"/>
      <w:r w:rsidRPr="008C3753">
        <w:t>7</w:t>
      </w:r>
      <w:r w:rsidRPr="008C3753">
        <w:tab/>
        <w:t>Conducted receiver characteristics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860C2DA" w14:textId="0AA94757" w:rsidR="00D25FC8" w:rsidRPr="008C3753" w:rsidRDefault="00D25FC8" w:rsidP="00D25FC8">
      <w:pPr>
        <w:pStyle w:val="Heading2"/>
      </w:pPr>
      <w:bookmarkStart w:id="4959" w:name="_Toc21100016"/>
      <w:bookmarkStart w:id="4960" w:name="_Toc29809814"/>
      <w:bookmarkStart w:id="4961" w:name="_Toc36645199"/>
      <w:bookmarkStart w:id="4962" w:name="_Toc37272253"/>
      <w:bookmarkStart w:id="4963" w:name="_Toc45884499"/>
      <w:bookmarkStart w:id="4964" w:name="_Toc53182522"/>
      <w:bookmarkStart w:id="4965" w:name="_Toc58860263"/>
      <w:bookmarkStart w:id="4966" w:name="_Toc58862767"/>
      <w:bookmarkStart w:id="4967" w:name="_Toc61182760"/>
      <w:bookmarkStart w:id="4968" w:name="_Toc66728074"/>
      <w:bookmarkStart w:id="4969" w:name="_Toc74961878"/>
      <w:bookmarkStart w:id="4970" w:name="_Toc75242788"/>
      <w:bookmarkStart w:id="4971" w:name="_Toc76545134"/>
      <w:bookmarkStart w:id="4972" w:name="_Toc82595237"/>
      <w:bookmarkStart w:id="4973" w:name="_Toc89955268"/>
      <w:bookmarkStart w:id="4974" w:name="_Toc98773693"/>
      <w:bookmarkStart w:id="4975" w:name="_Toc106201452"/>
      <w:bookmarkStart w:id="4976" w:name="_Toc115191306"/>
      <w:bookmarkStart w:id="4977" w:name="_Toc122013136"/>
      <w:bookmarkStart w:id="4978" w:name="_Toc124155224"/>
      <w:bookmarkStart w:id="4979" w:name="_Toc131535795"/>
      <w:r w:rsidRPr="008C3753">
        <w:t>7.1</w:t>
      </w:r>
      <w:r w:rsidRPr="008C3753">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980" w:name="_Toc21100017"/>
      <w:bookmarkStart w:id="4981" w:name="_Toc29809815"/>
      <w:bookmarkStart w:id="4982" w:name="_Toc36645200"/>
      <w:bookmarkStart w:id="4983" w:name="_Toc37272254"/>
      <w:bookmarkStart w:id="4984" w:name="_Toc45884500"/>
      <w:bookmarkStart w:id="4985" w:name="_Toc53182523"/>
      <w:bookmarkStart w:id="4986" w:name="_Toc58860264"/>
      <w:bookmarkStart w:id="4987" w:name="_Toc58862768"/>
      <w:bookmarkStart w:id="4988" w:name="_Toc61182761"/>
      <w:bookmarkStart w:id="4989" w:name="_Toc66728075"/>
      <w:bookmarkStart w:id="4990" w:name="_Toc74961879"/>
      <w:bookmarkStart w:id="4991" w:name="_Toc75242789"/>
      <w:bookmarkStart w:id="4992" w:name="_Toc76545135"/>
      <w:bookmarkStart w:id="4993" w:name="_Toc82595238"/>
      <w:bookmarkStart w:id="4994" w:name="_Toc89955269"/>
      <w:bookmarkStart w:id="4995" w:name="_Toc98773694"/>
      <w:bookmarkStart w:id="4996" w:name="_Toc106201453"/>
      <w:bookmarkStart w:id="4997" w:name="_Toc115191307"/>
      <w:bookmarkStart w:id="4998" w:name="_Toc122013137"/>
      <w:bookmarkStart w:id="4999" w:name="_Toc124155225"/>
      <w:bookmarkStart w:id="5000" w:name="_Toc131535796"/>
      <w:r w:rsidRPr="008C3753">
        <w:t>7.2</w:t>
      </w:r>
      <w:r w:rsidRPr="008C3753">
        <w:tab/>
        <w:t>Reference sensitivity level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5EAEB72" w14:textId="603E175D" w:rsidR="00103B6A" w:rsidRPr="008C3753" w:rsidRDefault="00103B6A" w:rsidP="000C0610">
      <w:pPr>
        <w:pStyle w:val="Heading3"/>
      </w:pPr>
      <w:bookmarkStart w:id="5001" w:name="_Toc21100018"/>
      <w:bookmarkStart w:id="5002" w:name="_Toc29809816"/>
      <w:bookmarkStart w:id="5003" w:name="_Toc36645201"/>
      <w:bookmarkStart w:id="5004" w:name="_Toc37272255"/>
      <w:bookmarkStart w:id="5005" w:name="_Toc45884501"/>
      <w:bookmarkStart w:id="5006" w:name="_Toc53182524"/>
      <w:bookmarkStart w:id="5007" w:name="_Toc58860265"/>
      <w:bookmarkStart w:id="5008" w:name="_Toc58862769"/>
      <w:bookmarkStart w:id="5009" w:name="_Toc61182762"/>
      <w:bookmarkStart w:id="5010" w:name="_Toc66728076"/>
      <w:bookmarkStart w:id="5011" w:name="_Toc74961880"/>
      <w:bookmarkStart w:id="5012" w:name="_Toc75242790"/>
      <w:bookmarkStart w:id="5013" w:name="_Toc76545136"/>
      <w:bookmarkStart w:id="5014" w:name="_Toc82595239"/>
      <w:bookmarkStart w:id="5015" w:name="_Toc89955270"/>
      <w:bookmarkStart w:id="5016" w:name="_Toc98773695"/>
      <w:bookmarkStart w:id="5017" w:name="_Toc106201454"/>
      <w:bookmarkStart w:id="5018" w:name="_Toc115191308"/>
      <w:bookmarkStart w:id="5019" w:name="_Toc122013138"/>
      <w:bookmarkStart w:id="5020" w:name="_Toc124155226"/>
      <w:bookmarkStart w:id="5021" w:name="_Toc131535797"/>
      <w:r w:rsidRPr="008C3753">
        <w:t>7.2.1</w:t>
      </w:r>
      <w:r w:rsidRPr="008C3753">
        <w:tab/>
        <w:t>Definition and applicability</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2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02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23" w:name="_Toc21100019"/>
      <w:bookmarkStart w:id="5024" w:name="_Toc29809817"/>
      <w:bookmarkStart w:id="5025" w:name="_Toc36645202"/>
      <w:bookmarkStart w:id="5026" w:name="_Toc37272256"/>
      <w:bookmarkStart w:id="5027" w:name="_Toc45884502"/>
      <w:bookmarkStart w:id="5028" w:name="_Toc53182525"/>
      <w:bookmarkStart w:id="5029" w:name="_Toc58860266"/>
      <w:bookmarkStart w:id="5030" w:name="_Toc58862770"/>
      <w:bookmarkStart w:id="5031" w:name="_Toc61182763"/>
      <w:bookmarkStart w:id="5032" w:name="_Toc66728077"/>
      <w:bookmarkStart w:id="5033" w:name="_Toc74961881"/>
      <w:bookmarkStart w:id="5034" w:name="_Toc75242791"/>
      <w:bookmarkStart w:id="5035" w:name="_Toc76545137"/>
      <w:bookmarkStart w:id="5036" w:name="_Toc82595240"/>
      <w:bookmarkStart w:id="5037" w:name="_Toc89955271"/>
      <w:bookmarkStart w:id="5038" w:name="_Toc98773696"/>
      <w:bookmarkStart w:id="5039" w:name="_Toc106201455"/>
      <w:bookmarkStart w:id="5040" w:name="_Toc115191309"/>
      <w:bookmarkStart w:id="5041" w:name="_Toc122013139"/>
      <w:bookmarkStart w:id="5042" w:name="_Toc124155227"/>
      <w:bookmarkStart w:id="5043" w:name="_Toc131535798"/>
      <w:r w:rsidRPr="008C3753">
        <w:t>7.2.2</w:t>
      </w:r>
      <w:r w:rsidRPr="008C3753">
        <w:tab/>
        <w:t>Minimum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44" w:name="_Toc21100020"/>
      <w:bookmarkStart w:id="5045" w:name="_Toc29809818"/>
      <w:bookmarkStart w:id="5046" w:name="_Toc36645203"/>
      <w:bookmarkStart w:id="5047" w:name="_Toc37272257"/>
      <w:bookmarkStart w:id="5048" w:name="_Toc45884503"/>
      <w:bookmarkStart w:id="5049" w:name="_Toc53182526"/>
      <w:bookmarkStart w:id="5050" w:name="_Toc58860267"/>
      <w:bookmarkStart w:id="5051" w:name="_Toc58862771"/>
      <w:bookmarkStart w:id="5052" w:name="_Toc61182764"/>
      <w:bookmarkStart w:id="5053" w:name="_Toc66728078"/>
      <w:bookmarkStart w:id="5054" w:name="_Toc74961882"/>
      <w:bookmarkStart w:id="5055" w:name="_Toc75242792"/>
      <w:bookmarkStart w:id="5056" w:name="_Toc76545138"/>
      <w:bookmarkStart w:id="5057" w:name="_Toc82595241"/>
      <w:bookmarkStart w:id="5058" w:name="_Toc89955272"/>
      <w:bookmarkStart w:id="5059" w:name="_Toc98773697"/>
      <w:bookmarkStart w:id="5060" w:name="_Toc106201456"/>
      <w:bookmarkStart w:id="5061" w:name="_Toc115191310"/>
      <w:bookmarkStart w:id="5062" w:name="_Toc122013140"/>
      <w:bookmarkStart w:id="5063" w:name="_Toc124155228"/>
      <w:bookmarkStart w:id="5064" w:name="_Toc131535799"/>
      <w:r w:rsidRPr="008C3753">
        <w:t>7.2.3</w:t>
      </w:r>
      <w:r w:rsidRPr="008C3753">
        <w:tab/>
        <w:t>Test purpose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65" w:name="_Toc21100021"/>
      <w:bookmarkStart w:id="5066" w:name="_Toc29809819"/>
      <w:bookmarkStart w:id="5067" w:name="_Toc36645204"/>
      <w:bookmarkStart w:id="5068" w:name="_Toc37272258"/>
      <w:bookmarkStart w:id="5069" w:name="_Toc45884504"/>
      <w:bookmarkStart w:id="5070" w:name="_Toc53182527"/>
      <w:bookmarkStart w:id="5071" w:name="_Toc58860268"/>
      <w:bookmarkStart w:id="5072" w:name="_Toc58862772"/>
      <w:bookmarkStart w:id="5073" w:name="_Toc61182765"/>
      <w:bookmarkStart w:id="5074" w:name="_Toc66728079"/>
      <w:bookmarkStart w:id="5075" w:name="_Toc74961883"/>
      <w:bookmarkStart w:id="5076" w:name="_Toc75242793"/>
      <w:bookmarkStart w:id="5077" w:name="_Toc76545139"/>
      <w:bookmarkStart w:id="5078" w:name="_Toc82595242"/>
      <w:bookmarkStart w:id="5079" w:name="_Toc89955273"/>
      <w:bookmarkStart w:id="5080" w:name="_Toc98773698"/>
      <w:bookmarkStart w:id="5081" w:name="_Toc106201457"/>
      <w:bookmarkStart w:id="5082" w:name="_Toc115191311"/>
      <w:bookmarkStart w:id="5083" w:name="_Toc122013141"/>
      <w:bookmarkStart w:id="5084" w:name="_Toc124155229"/>
      <w:bookmarkStart w:id="5085" w:name="_Toc131535800"/>
      <w:r w:rsidRPr="008C3753">
        <w:t>7.2.4</w:t>
      </w:r>
      <w:r w:rsidRPr="008C3753">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60019C8" w14:textId="77777777" w:rsidR="00103B6A" w:rsidRPr="008C3753" w:rsidRDefault="00103B6A" w:rsidP="000C0610">
      <w:pPr>
        <w:pStyle w:val="Heading4"/>
      </w:pPr>
      <w:bookmarkStart w:id="5086" w:name="_Toc21100022"/>
      <w:bookmarkStart w:id="5087" w:name="_Toc29809820"/>
      <w:bookmarkStart w:id="5088" w:name="_Toc36645205"/>
      <w:bookmarkStart w:id="5089" w:name="_Toc37272259"/>
      <w:bookmarkStart w:id="5090" w:name="_Toc45884505"/>
      <w:bookmarkStart w:id="5091" w:name="_Toc53182528"/>
      <w:bookmarkStart w:id="5092" w:name="_Toc58860269"/>
      <w:bookmarkStart w:id="5093" w:name="_Toc58862773"/>
      <w:bookmarkStart w:id="5094" w:name="_Toc61182766"/>
      <w:bookmarkStart w:id="5095" w:name="_Toc66728080"/>
      <w:bookmarkStart w:id="5096" w:name="_Toc74961884"/>
      <w:bookmarkStart w:id="5097" w:name="_Toc75242794"/>
      <w:bookmarkStart w:id="5098" w:name="_Toc76545140"/>
      <w:bookmarkStart w:id="5099" w:name="_Toc82595243"/>
      <w:bookmarkStart w:id="5100" w:name="_Toc89955274"/>
      <w:bookmarkStart w:id="5101" w:name="_Toc98773699"/>
      <w:bookmarkStart w:id="5102" w:name="_Toc106201458"/>
      <w:bookmarkStart w:id="5103" w:name="_Toc115191312"/>
      <w:bookmarkStart w:id="5104" w:name="_Toc122013142"/>
      <w:bookmarkStart w:id="5105" w:name="_Toc124155230"/>
      <w:bookmarkStart w:id="5106" w:name="_Toc131535801"/>
      <w:r w:rsidRPr="008C3753">
        <w:t>7.2.4.1</w:t>
      </w:r>
      <w:r w:rsidRPr="008C3753">
        <w:tab/>
        <w:t>Initial conditions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107" w:name="_Toc21100023"/>
      <w:bookmarkStart w:id="5108" w:name="_Toc29809821"/>
      <w:bookmarkStart w:id="5109" w:name="_Toc36645206"/>
      <w:bookmarkStart w:id="5110" w:name="_Toc37272260"/>
      <w:bookmarkStart w:id="5111" w:name="_Toc45884506"/>
      <w:bookmarkStart w:id="5112" w:name="_Toc53182529"/>
      <w:bookmarkStart w:id="5113" w:name="_Toc58860270"/>
      <w:bookmarkStart w:id="5114" w:name="_Toc58862774"/>
      <w:bookmarkStart w:id="5115" w:name="_Toc61182767"/>
      <w:bookmarkStart w:id="5116" w:name="_Toc66728081"/>
      <w:bookmarkStart w:id="5117" w:name="_Toc74961885"/>
      <w:bookmarkStart w:id="5118" w:name="_Toc75242795"/>
      <w:bookmarkStart w:id="5119" w:name="_Toc76545141"/>
      <w:bookmarkStart w:id="5120" w:name="_Toc82595244"/>
      <w:bookmarkStart w:id="5121" w:name="_Toc89955275"/>
      <w:bookmarkStart w:id="5122" w:name="_Toc98773700"/>
      <w:bookmarkStart w:id="5123" w:name="_Toc106201459"/>
      <w:bookmarkStart w:id="5124" w:name="_Toc115191313"/>
      <w:bookmarkStart w:id="5125" w:name="_Toc122013143"/>
      <w:bookmarkStart w:id="5126" w:name="_Toc124155231"/>
      <w:bookmarkStart w:id="5127" w:name="_Toc131535802"/>
      <w:r w:rsidRPr="008C3753">
        <w:t>7.2.4.2</w:t>
      </w:r>
      <w:r w:rsidRPr="008C3753">
        <w:tab/>
        <w:t>Procedure</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28" w:name="_Toc21100024"/>
      <w:bookmarkStart w:id="5129" w:name="_Toc29809822"/>
      <w:bookmarkStart w:id="5130" w:name="_Toc36645207"/>
      <w:bookmarkStart w:id="5131" w:name="_Toc37272261"/>
      <w:bookmarkStart w:id="5132" w:name="_Toc45884507"/>
      <w:bookmarkStart w:id="5133" w:name="_Toc53182530"/>
      <w:bookmarkStart w:id="5134" w:name="_Toc58860271"/>
      <w:bookmarkStart w:id="5135" w:name="_Toc58862775"/>
      <w:bookmarkStart w:id="5136" w:name="_Toc61182768"/>
      <w:bookmarkStart w:id="5137" w:name="_Toc66728082"/>
      <w:bookmarkStart w:id="5138" w:name="_Toc74961886"/>
      <w:bookmarkStart w:id="5139" w:name="_Toc75242796"/>
      <w:bookmarkStart w:id="5140" w:name="_Toc76545142"/>
      <w:bookmarkStart w:id="5141" w:name="_Toc82595245"/>
      <w:bookmarkStart w:id="5142" w:name="_Toc89955276"/>
      <w:bookmarkStart w:id="5143" w:name="_Toc98773701"/>
      <w:bookmarkStart w:id="5144" w:name="_Toc106201460"/>
      <w:bookmarkStart w:id="5145" w:name="_Toc115191314"/>
      <w:bookmarkStart w:id="5146" w:name="_Toc122013144"/>
      <w:bookmarkStart w:id="5147" w:name="_Toc124155232"/>
      <w:bookmarkStart w:id="5148" w:name="_Toc131535803"/>
      <w:r w:rsidRPr="008C3753">
        <w:t>7.2.5</w:t>
      </w:r>
      <w:r w:rsidRPr="008C3753">
        <w:tab/>
        <w:t>Test requirements</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149" w:name="OLE_LINK319"/>
      <w:bookmarkStart w:id="5150"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151" w:name="_Toc21100025"/>
      <w:bookmarkStart w:id="5152" w:name="_Toc29809823"/>
      <w:bookmarkStart w:id="5153" w:name="_Toc36645208"/>
      <w:bookmarkStart w:id="5154" w:name="_Toc37272262"/>
      <w:bookmarkStart w:id="5155" w:name="_Toc45884508"/>
      <w:bookmarkStart w:id="5156" w:name="_Toc53182531"/>
      <w:bookmarkStart w:id="5157" w:name="_Toc58860272"/>
      <w:bookmarkStart w:id="5158" w:name="_Toc58862776"/>
      <w:bookmarkStart w:id="5159" w:name="_Toc61182769"/>
      <w:bookmarkStart w:id="5160" w:name="_Toc66728083"/>
      <w:bookmarkStart w:id="5161" w:name="_Toc74961887"/>
      <w:bookmarkStart w:id="5162" w:name="_Toc75242797"/>
      <w:bookmarkStart w:id="5163" w:name="_Toc76545143"/>
      <w:bookmarkStart w:id="5164" w:name="_Toc82595246"/>
      <w:bookmarkStart w:id="5165" w:name="_Toc89955277"/>
      <w:bookmarkStart w:id="5166" w:name="_Toc98773702"/>
      <w:bookmarkStart w:id="5167" w:name="_Toc106201461"/>
      <w:bookmarkStart w:id="5168" w:name="_Toc115191315"/>
      <w:bookmarkStart w:id="5169" w:name="_Toc122013145"/>
      <w:bookmarkStart w:id="5170" w:name="_Toc124155233"/>
      <w:bookmarkStart w:id="5171" w:name="_Toc131535804"/>
      <w:bookmarkEnd w:id="5149"/>
      <w:bookmarkEnd w:id="5150"/>
      <w:r w:rsidRPr="008C3753">
        <w:t>7.3</w:t>
      </w:r>
      <w:r w:rsidRPr="008C3753">
        <w:tab/>
        <w:t>Dynamic range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4C56C435" w14:textId="77777777" w:rsidR="00716814" w:rsidRPr="008C3753" w:rsidRDefault="00716814" w:rsidP="00716814">
      <w:pPr>
        <w:pStyle w:val="Heading3"/>
      </w:pPr>
      <w:bookmarkStart w:id="5172" w:name="_Toc21100026"/>
      <w:bookmarkStart w:id="5173" w:name="_Toc29809824"/>
      <w:bookmarkStart w:id="5174" w:name="_Toc36645209"/>
      <w:bookmarkStart w:id="5175" w:name="_Toc37272263"/>
      <w:bookmarkStart w:id="5176" w:name="_Toc45884509"/>
      <w:bookmarkStart w:id="5177" w:name="_Toc53182532"/>
      <w:bookmarkStart w:id="5178" w:name="_Toc58860273"/>
      <w:bookmarkStart w:id="5179" w:name="_Toc58862777"/>
      <w:bookmarkStart w:id="5180" w:name="_Toc61182770"/>
      <w:bookmarkStart w:id="5181" w:name="_Toc66728084"/>
      <w:bookmarkStart w:id="5182" w:name="_Toc74961888"/>
      <w:bookmarkStart w:id="5183" w:name="_Toc75242798"/>
      <w:bookmarkStart w:id="5184" w:name="_Toc76545144"/>
      <w:bookmarkStart w:id="5185" w:name="_Toc82595247"/>
      <w:bookmarkStart w:id="5186" w:name="_Toc89955278"/>
      <w:bookmarkStart w:id="5187" w:name="_Toc98773703"/>
      <w:bookmarkStart w:id="5188" w:name="_Toc106201462"/>
      <w:bookmarkStart w:id="5189" w:name="_Toc115191316"/>
      <w:bookmarkStart w:id="5190" w:name="_Toc122013146"/>
      <w:bookmarkStart w:id="5191" w:name="_Toc124155234"/>
      <w:bookmarkStart w:id="5192" w:name="_Toc131535805"/>
      <w:r w:rsidRPr="008C3753">
        <w:t>7.3.1</w:t>
      </w:r>
      <w:r w:rsidRPr="008C3753">
        <w:tab/>
        <w:t>Definition and applicability</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19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19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194" w:name="_Toc21100027"/>
      <w:bookmarkStart w:id="5195" w:name="_Toc29809825"/>
      <w:bookmarkStart w:id="5196" w:name="_Toc36645210"/>
      <w:bookmarkStart w:id="5197" w:name="_Toc37272264"/>
      <w:bookmarkStart w:id="5198" w:name="_Toc45884510"/>
      <w:bookmarkStart w:id="5199" w:name="_Toc53182533"/>
      <w:bookmarkStart w:id="5200" w:name="_Toc58860274"/>
      <w:bookmarkStart w:id="5201" w:name="_Toc58862778"/>
      <w:bookmarkStart w:id="5202" w:name="_Toc61182771"/>
      <w:bookmarkStart w:id="5203" w:name="_Toc66728085"/>
      <w:bookmarkStart w:id="5204" w:name="_Toc74961889"/>
      <w:bookmarkStart w:id="5205" w:name="_Toc75242799"/>
      <w:bookmarkStart w:id="5206" w:name="_Toc76545145"/>
      <w:bookmarkStart w:id="5207" w:name="_Toc82595248"/>
      <w:bookmarkStart w:id="5208" w:name="_Toc89955279"/>
      <w:bookmarkStart w:id="5209" w:name="_Toc98773704"/>
      <w:bookmarkStart w:id="5210" w:name="_Toc106201463"/>
      <w:bookmarkStart w:id="5211" w:name="_Toc115191317"/>
      <w:bookmarkStart w:id="5212" w:name="_Toc122013147"/>
      <w:bookmarkStart w:id="5213" w:name="_Toc124155235"/>
      <w:bookmarkStart w:id="5214" w:name="_Toc131535806"/>
      <w:r w:rsidRPr="008C3753">
        <w:t>7.3.2</w:t>
      </w:r>
      <w:r w:rsidRPr="008C3753">
        <w:tab/>
        <w:t>Minimum requirement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15" w:name="_Toc21100028"/>
      <w:bookmarkStart w:id="5216" w:name="_Toc29809826"/>
      <w:bookmarkStart w:id="5217" w:name="_Toc36645211"/>
      <w:bookmarkStart w:id="5218" w:name="_Toc37272265"/>
      <w:bookmarkStart w:id="5219" w:name="_Toc45884511"/>
      <w:bookmarkStart w:id="5220" w:name="_Toc53182534"/>
      <w:bookmarkStart w:id="5221" w:name="_Toc58860275"/>
      <w:bookmarkStart w:id="5222" w:name="_Toc58862779"/>
      <w:bookmarkStart w:id="5223" w:name="_Toc61182772"/>
      <w:bookmarkStart w:id="5224" w:name="_Toc66728086"/>
      <w:bookmarkStart w:id="5225" w:name="_Toc74961890"/>
      <w:bookmarkStart w:id="5226" w:name="_Toc75242800"/>
      <w:bookmarkStart w:id="5227" w:name="_Toc76545146"/>
      <w:bookmarkStart w:id="5228" w:name="_Toc82595249"/>
      <w:bookmarkStart w:id="5229" w:name="_Toc89955280"/>
      <w:bookmarkStart w:id="5230" w:name="_Toc98773705"/>
      <w:bookmarkStart w:id="5231" w:name="_Toc106201464"/>
      <w:bookmarkStart w:id="5232" w:name="_Toc115191318"/>
      <w:bookmarkStart w:id="5233" w:name="_Toc122013148"/>
      <w:bookmarkStart w:id="5234" w:name="_Toc124155236"/>
      <w:bookmarkStart w:id="5235" w:name="_Toc131535807"/>
      <w:r w:rsidRPr="008C3753">
        <w:t>7.3.3</w:t>
      </w:r>
      <w:r w:rsidRPr="008C3753">
        <w:tab/>
        <w:t>Test purpose</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36" w:name="_Toc21100029"/>
      <w:bookmarkStart w:id="5237" w:name="_Toc29809827"/>
      <w:bookmarkStart w:id="5238" w:name="_Toc36645212"/>
      <w:bookmarkStart w:id="5239" w:name="_Toc37272266"/>
      <w:bookmarkStart w:id="5240" w:name="_Toc45884512"/>
      <w:bookmarkStart w:id="5241" w:name="_Toc53182535"/>
      <w:bookmarkStart w:id="5242" w:name="_Toc58860276"/>
      <w:bookmarkStart w:id="5243" w:name="_Toc58862780"/>
      <w:bookmarkStart w:id="5244" w:name="_Toc61182773"/>
      <w:bookmarkStart w:id="5245" w:name="_Toc66728087"/>
      <w:bookmarkStart w:id="5246" w:name="_Toc74961891"/>
      <w:bookmarkStart w:id="5247" w:name="_Toc75242801"/>
      <w:bookmarkStart w:id="5248" w:name="_Toc76545147"/>
      <w:bookmarkStart w:id="5249" w:name="_Toc82595250"/>
      <w:bookmarkStart w:id="5250" w:name="_Toc89955281"/>
      <w:bookmarkStart w:id="5251" w:name="_Toc98773706"/>
      <w:bookmarkStart w:id="5252" w:name="_Toc106201465"/>
      <w:bookmarkStart w:id="5253" w:name="_Toc115191319"/>
      <w:bookmarkStart w:id="5254" w:name="_Toc122013149"/>
      <w:bookmarkStart w:id="5255" w:name="_Toc124155237"/>
      <w:bookmarkStart w:id="5256" w:name="_Toc131535808"/>
      <w:r w:rsidRPr="008C3753">
        <w:t>7.3.4</w:t>
      </w:r>
      <w:r w:rsidRPr="008C3753">
        <w:tab/>
        <w:t>Method of test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48FCCA41" w14:textId="77777777" w:rsidR="00716814" w:rsidRPr="008C3753" w:rsidRDefault="00716814" w:rsidP="00716814">
      <w:pPr>
        <w:pStyle w:val="Heading4"/>
      </w:pPr>
      <w:bookmarkStart w:id="5257" w:name="_Toc21100030"/>
      <w:bookmarkStart w:id="5258" w:name="_Toc29809828"/>
      <w:bookmarkStart w:id="5259" w:name="_Toc36645213"/>
      <w:bookmarkStart w:id="5260" w:name="_Toc37272267"/>
      <w:bookmarkStart w:id="5261" w:name="_Toc45884513"/>
      <w:bookmarkStart w:id="5262" w:name="_Toc53182536"/>
      <w:bookmarkStart w:id="5263" w:name="_Toc58860277"/>
      <w:bookmarkStart w:id="5264" w:name="_Toc58862781"/>
      <w:bookmarkStart w:id="5265" w:name="_Toc61182774"/>
      <w:bookmarkStart w:id="5266" w:name="_Toc66728088"/>
      <w:bookmarkStart w:id="5267" w:name="_Toc74961892"/>
      <w:bookmarkStart w:id="5268" w:name="_Toc75242802"/>
      <w:bookmarkStart w:id="5269" w:name="_Toc76545148"/>
      <w:bookmarkStart w:id="5270" w:name="_Toc82595251"/>
      <w:bookmarkStart w:id="5271" w:name="_Toc89955282"/>
      <w:bookmarkStart w:id="5272" w:name="_Toc98773707"/>
      <w:bookmarkStart w:id="5273" w:name="_Toc106201466"/>
      <w:bookmarkStart w:id="5274" w:name="_Toc115191320"/>
      <w:bookmarkStart w:id="5275" w:name="_Toc122013150"/>
      <w:bookmarkStart w:id="5276" w:name="_Toc124155238"/>
      <w:bookmarkStart w:id="5277" w:name="_Toc131535809"/>
      <w:r w:rsidRPr="008C3753">
        <w:t>7.3.4.1</w:t>
      </w:r>
      <w:r w:rsidRPr="008C3753">
        <w:tab/>
        <w:t>Initial conditions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78" w:name="_Toc21100031"/>
      <w:bookmarkStart w:id="5279" w:name="_Toc29809829"/>
      <w:bookmarkStart w:id="5280" w:name="_Toc36645214"/>
      <w:bookmarkStart w:id="5281" w:name="_Toc37272268"/>
      <w:bookmarkStart w:id="5282" w:name="_Toc45884514"/>
      <w:bookmarkStart w:id="5283" w:name="_Toc53182537"/>
      <w:bookmarkStart w:id="5284" w:name="_Toc58860278"/>
      <w:bookmarkStart w:id="5285" w:name="_Toc58862782"/>
      <w:bookmarkStart w:id="5286" w:name="_Toc61182775"/>
      <w:bookmarkStart w:id="5287" w:name="_Toc66728089"/>
      <w:bookmarkStart w:id="5288" w:name="_Toc74961893"/>
      <w:bookmarkStart w:id="5289" w:name="_Toc75242803"/>
      <w:bookmarkStart w:id="5290" w:name="_Toc76545149"/>
      <w:bookmarkStart w:id="5291" w:name="_Toc82595252"/>
      <w:bookmarkStart w:id="5292" w:name="_Toc89955283"/>
      <w:bookmarkStart w:id="5293" w:name="_Toc98773708"/>
      <w:bookmarkStart w:id="5294" w:name="_Toc106201467"/>
      <w:bookmarkStart w:id="5295" w:name="_Toc115191321"/>
      <w:bookmarkStart w:id="5296" w:name="_Toc122013151"/>
      <w:bookmarkStart w:id="5297" w:name="_Toc124155239"/>
      <w:bookmarkStart w:id="5298" w:name="_Toc131535810"/>
      <w:r w:rsidRPr="008C3753">
        <w:t>7.3.4.2</w:t>
      </w:r>
      <w:r w:rsidRPr="008C3753">
        <w:tab/>
        <w:t>Procedure</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299" w:name="_Toc21100032"/>
      <w:bookmarkStart w:id="5300" w:name="_Toc29809830"/>
      <w:bookmarkStart w:id="5301" w:name="_Toc36645215"/>
      <w:bookmarkStart w:id="5302" w:name="_Toc37272269"/>
      <w:bookmarkStart w:id="5303" w:name="_Toc45884515"/>
      <w:bookmarkStart w:id="5304" w:name="_Toc53182538"/>
      <w:bookmarkStart w:id="5305" w:name="_Toc58860279"/>
      <w:bookmarkStart w:id="5306" w:name="_Toc58862783"/>
      <w:bookmarkStart w:id="5307" w:name="_Toc61182776"/>
      <w:bookmarkStart w:id="5308" w:name="_Toc66728090"/>
      <w:bookmarkStart w:id="5309" w:name="_Toc74961894"/>
      <w:bookmarkStart w:id="5310" w:name="_Toc75242804"/>
      <w:bookmarkStart w:id="5311" w:name="_Toc76545150"/>
      <w:bookmarkStart w:id="5312" w:name="_Toc82595253"/>
      <w:bookmarkStart w:id="5313" w:name="_Toc89955284"/>
      <w:bookmarkStart w:id="5314" w:name="_Toc98773709"/>
      <w:bookmarkStart w:id="5315" w:name="_Toc106201468"/>
      <w:bookmarkStart w:id="5316" w:name="_Toc115191322"/>
      <w:bookmarkStart w:id="5317" w:name="_Toc122013152"/>
      <w:bookmarkStart w:id="5318" w:name="_Toc124155240"/>
      <w:bookmarkStart w:id="5319" w:name="_Toc131535811"/>
      <w:r w:rsidRPr="008C3753">
        <w:t>7.3.5</w:t>
      </w:r>
      <w:r w:rsidRPr="008C3753">
        <w:tab/>
        <w:t>Test requirements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320" w:name="_Toc21100033"/>
      <w:bookmarkStart w:id="5321" w:name="_Toc29809831"/>
      <w:bookmarkStart w:id="5322" w:name="_Toc36645216"/>
      <w:bookmarkStart w:id="5323" w:name="_Toc37272270"/>
      <w:bookmarkStart w:id="5324" w:name="_Toc45884516"/>
      <w:bookmarkStart w:id="5325" w:name="_Toc53182539"/>
      <w:bookmarkStart w:id="5326" w:name="_Toc58860280"/>
      <w:bookmarkStart w:id="5327" w:name="_Toc58862784"/>
      <w:bookmarkStart w:id="5328" w:name="_Toc61182777"/>
      <w:bookmarkStart w:id="5329" w:name="_Toc66728091"/>
      <w:bookmarkStart w:id="5330" w:name="_Toc74961895"/>
      <w:bookmarkStart w:id="5331" w:name="_Toc75242805"/>
      <w:bookmarkStart w:id="5332" w:name="_Toc76545151"/>
      <w:bookmarkStart w:id="5333" w:name="_Toc82595254"/>
      <w:bookmarkStart w:id="5334" w:name="_Toc89955285"/>
      <w:bookmarkStart w:id="5335" w:name="_Toc98773710"/>
      <w:bookmarkStart w:id="5336" w:name="_Toc106201469"/>
      <w:bookmarkStart w:id="5337" w:name="_Toc115191323"/>
      <w:bookmarkStart w:id="5338" w:name="_Toc122013153"/>
      <w:bookmarkStart w:id="5339" w:name="_Toc124155241"/>
      <w:bookmarkStart w:id="5340" w:name="_Toc131535812"/>
      <w:r w:rsidRPr="008C3753">
        <w:t>7.4</w:t>
      </w:r>
      <w:r w:rsidRPr="008C3753">
        <w:tab/>
      </w:r>
      <w:r w:rsidR="00F86F86" w:rsidRPr="008C3753">
        <w:t>In-band selectivity and blocking</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03126C7" w14:textId="3839A3AF" w:rsidR="00081372" w:rsidRPr="008C3753" w:rsidRDefault="00081372" w:rsidP="004B09C2">
      <w:pPr>
        <w:pStyle w:val="Heading3"/>
      </w:pPr>
      <w:bookmarkStart w:id="5341" w:name="_Toc21100034"/>
      <w:bookmarkStart w:id="5342" w:name="_Toc29809832"/>
      <w:bookmarkStart w:id="5343" w:name="_Toc36645217"/>
      <w:bookmarkStart w:id="5344" w:name="_Toc37272271"/>
      <w:bookmarkStart w:id="5345" w:name="_Toc45884517"/>
      <w:bookmarkStart w:id="5346" w:name="_Toc53182540"/>
      <w:bookmarkStart w:id="5347" w:name="_Toc58860281"/>
      <w:bookmarkStart w:id="5348" w:name="_Toc58862785"/>
      <w:bookmarkStart w:id="5349" w:name="_Toc61182778"/>
      <w:bookmarkStart w:id="5350" w:name="_Toc66728092"/>
      <w:bookmarkStart w:id="5351" w:name="_Toc74961896"/>
      <w:bookmarkStart w:id="5352" w:name="_Toc75242806"/>
      <w:bookmarkStart w:id="5353" w:name="_Toc76545152"/>
      <w:bookmarkStart w:id="5354" w:name="_Toc82595255"/>
      <w:bookmarkStart w:id="5355" w:name="_Toc89955286"/>
      <w:bookmarkStart w:id="5356" w:name="_Toc98773711"/>
      <w:bookmarkStart w:id="5357" w:name="_Toc106201470"/>
      <w:bookmarkStart w:id="5358" w:name="_Toc115191324"/>
      <w:bookmarkStart w:id="5359" w:name="_Toc122013154"/>
      <w:bookmarkStart w:id="5360" w:name="_Toc124155242"/>
      <w:bookmarkStart w:id="5361" w:name="_Toc131535813"/>
      <w:r w:rsidRPr="008C3753">
        <w:t>7.4.1</w:t>
      </w:r>
      <w:r w:rsidRPr="008C3753">
        <w:tab/>
        <w:t>Adjacent Channel Selectivity (ACS)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8A93F3C" w14:textId="77777777" w:rsidR="00081372" w:rsidRPr="008C3753" w:rsidRDefault="00081372" w:rsidP="0058053F">
      <w:pPr>
        <w:pStyle w:val="Heading4"/>
      </w:pPr>
      <w:bookmarkStart w:id="5362" w:name="_Toc21100035"/>
      <w:bookmarkStart w:id="5363" w:name="_Toc29809833"/>
      <w:bookmarkStart w:id="5364" w:name="_Toc36645218"/>
      <w:bookmarkStart w:id="5365" w:name="_Toc37272272"/>
      <w:bookmarkStart w:id="5366" w:name="_Toc45884518"/>
      <w:bookmarkStart w:id="5367" w:name="_Toc53182541"/>
      <w:bookmarkStart w:id="5368" w:name="_Toc58860282"/>
      <w:bookmarkStart w:id="5369" w:name="_Toc58862786"/>
      <w:bookmarkStart w:id="5370" w:name="_Toc61182779"/>
      <w:bookmarkStart w:id="5371" w:name="_Toc66728093"/>
      <w:bookmarkStart w:id="5372" w:name="_Toc74961897"/>
      <w:bookmarkStart w:id="5373" w:name="_Toc75242807"/>
      <w:bookmarkStart w:id="5374" w:name="_Toc76545153"/>
      <w:bookmarkStart w:id="5375" w:name="_Toc82595256"/>
      <w:bookmarkStart w:id="5376" w:name="_Toc89955287"/>
      <w:bookmarkStart w:id="5377" w:name="_Toc98773712"/>
      <w:bookmarkStart w:id="5378" w:name="_Toc106201471"/>
      <w:bookmarkStart w:id="5379" w:name="_Toc115191325"/>
      <w:bookmarkStart w:id="5380" w:name="_Toc122013155"/>
      <w:bookmarkStart w:id="5381" w:name="_Toc124155243"/>
      <w:bookmarkStart w:id="5382" w:name="_Toc131535814"/>
      <w:r w:rsidRPr="008C3753">
        <w:t>7.4.1.1</w:t>
      </w:r>
      <w:r w:rsidRPr="008C3753">
        <w:tab/>
        <w:t>Definition and applicability</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83" w:name="_Toc21100036"/>
      <w:bookmarkStart w:id="5384" w:name="_Toc29809834"/>
      <w:bookmarkStart w:id="5385" w:name="_Toc36645219"/>
      <w:bookmarkStart w:id="5386" w:name="_Toc37272273"/>
      <w:bookmarkStart w:id="5387" w:name="_Toc45884519"/>
      <w:bookmarkStart w:id="5388" w:name="_Toc53182542"/>
      <w:bookmarkStart w:id="5389" w:name="_Toc58860283"/>
      <w:bookmarkStart w:id="5390" w:name="_Toc58862787"/>
      <w:bookmarkStart w:id="5391" w:name="_Toc61182780"/>
      <w:bookmarkStart w:id="5392" w:name="_Toc66728094"/>
      <w:bookmarkStart w:id="5393" w:name="_Toc74961898"/>
      <w:bookmarkStart w:id="5394" w:name="_Toc75242808"/>
      <w:bookmarkStart w:id="5395" w:name="_Toc76545154"/>
      <w:bookmarkStart w:id="5396" w:name="_Toc82595257"/>
      <w:bookmarkStart w:id="5397" w:name="_Toc89955288"/>
      <w:bookmarkStart w:id="5398" w:name="_Toc98773713"/>
      <w:bookmarkStart w:id="5399" w:name="_Toc106201472"/>
      <w:bookmarkStart w:id="5400" w:name="_Toc115191326"/>
      <w:bookmarkStart w:id="5401" w:name="_Toc122013156"/>
      <w:bookmarkStart w:id="5402" w:name="_Toc124155244"/>
      <w:bookmarkStart w:id="5403" w:name="_Toc131535815"/>
      <w:r w:rsidRPr="008C3753">
        <w:t>7.4.1.2</w:t>
      </w:r>
      <w:r w:rsidRPr="008C3753">
        <w:tab/>
        <w:t>Minimum requirement</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404" w:name="_Toc21100037"/>
      <w:bookmarkStart w:id="5405" w:name="_Toc29809835"/>
      <w:bookmarkStart w:id="5406" w:name="_Toc36645220"/>
      <w:bookmarkStart w:id="5407" w:name="_Toc37272274"/>
      <w:bookmarkStart w:id="5408" w:name="_Toc45884520"/>
      <w:bookmarkStart w:id="5409" w:name="_Toc53182543"/>
      <w:bookmarkStart w:id="5410" w:name="_Toc58860284"/>
      <w:bookmarkStart w:id="5411" w:name="_Toc58862788"/>
      <w:bookmarkStart w:id="5412" w:name="_Toc61182781"/>
      <w:bookmarkStart w:id="5413" w:name="_Toc66728095"/>
      <w:bookmarkStart w:id="5414" w:name="_Toc74961899"/>
      <w:bookmarkStart w:id="5415" w:name="_Toc75242809"/>
      <w:bookmarkStart w:id="5416" w:name="_Toc76545155"/>
      <w:bookmarkStart w:id="5417" w:name="_Toc82595258"/>
      <w:bookmarkStart w:id="5418" w:name="_Toc89955289"/>
      <w:bookmarkStart w:id="5419" w:name="_Toc98773714"/>
      <w:bookmarkStart w:id="5420" w:name="_Toc106201473"/>
      <w:bookmarkStart w:id="5421" w:name="_Toc115191327"/>
      <w:bookmarkStart w:id="5422" w:name="_Toc122013157"/>
      <w:bookmarkStart w:id="5423" w:name="_Toc124155245"/>
      <w:bookmarkStart w:id="5424" w:name="_Toc131535816"/>
      <w:r w:rsidRPr="008C3753">
        <w:t>7.4.1.3</w:t>
      </w:r>
      <w:r w:rsidRPr="008C3753">
        <w:tab/>
        <w:t>Test purpose</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25" w:name="_Toc21100038"/>
      <w:bookmarkStart w:id="5426" w:name="_Toc29809836"/>
      <w:bookmarkStart w:id="5427" w:name="_Toc36645221"/>
      <w:bookmarkStart w:id="5428" w:name="_Toc37272275"/>
      <w:bookmarkStart w:id="5429" w:name="_Toc45884521"/>
      <w:bookmarkStart w:id="5430" w:name="_Toc53182544"/>
      <w:bookmarkStart w:id="5431" w:name="_Toc58860285"/>
      <w:bookmarkStart w:id="5432" w:name="_Toc58862789"/>
      <w:bookmarkStart w:id="5433" w:name="_Toc61182782"/>
      <w:bookmarkStart w:id="5434" w:name="_Toc66728096"/>
      <w:bookmarkStart w:id="5435" w:name="_Toc74961900"/>
      <w:bookmarkStart w:id="5436" w:name="_Toc75242810"/>
      <w:bookmarkStart w:id="5437" w:name="_Toc76545156"/>
      <w:bookmarkStart w:id="5438" w:name="_Toc82595259"/>
      <w:bookmarkStart w:id="5439" w:name="_Toc89955290"/>
      <w:bookmarkStart w:id="5440" w:name="_Toc98773715"/>
      <w:bookmarkStart w:id="5441" w:name="_Toc106201474"/>
      <w:bookmarkStart w:id="5442" w:name="_Toc115191328"/>
      <w:bookmarkStart w:id="5443" w:name="_Toc122013158"/>
      <w:bookmarkStart w:id="5444" w:name="_Toc124155246"/>
      <w:bookmarkStart w:id="5445" w:name="_Toc131535817"/>
      <w:r w:rsidRPr="008C3753">
        <w:t>7.4.1.4</w:t>
      </w:r>
      <w:r w:rsidRPr="008C3753">
        <w:tab/>
        <w:t>Method of test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57410AD7" w14:textId="77777777" w:rsidR="00081372" w:rsidRPr="008C3753" w:rsidRDefault="00081372" w:rsidP="0058053F">
      <w:pPr>
        <w:pStyle w:val="Heading5"/>
      </w:pPr>
      <w:bookmarkStart w:id="5446" w:name="_Toc21100039"/>
      <w:bookmarkStart w:id="5447" w:name="_Toc29809837"/>
      <w:bookmarkStart w:id="5448" w:name="_Toc36645222"/>
      <w:bookmarkStart w:id="5449" w:name="_Toc37272276"/>
      <w:bookmarkStart w:id="5450" w:name="_Toc45884522"/>
      <w:bookmarkStart w:id="5451" w:name="_Toc53182545"/>
      <w:bookmarkStart w:id="5452" w:name="_Toc58860286"/>
      <w:bookmarkStart w:id="5453" w:name="_Toc58862790"/>
      <w:bookmarkStart w:id="5454" w:name="_Toc61182783"/>
      <w:bookmarkStart w:id="5455" w:name="_Toc66728097"/>
      <w:bookmarkStart w:id="5456" w:name="_Toc74961901"/>
      <w:bookmarkStart w:id="5457" w:name="_Toc75242811"/>
      <w:bookmarkStart w:id="5458" w:name="_Toc76545157"/>
      <w:bookmarkStart w:id="5459" w:name="_Toc82595260"/>
      <w:bookmarkStart w:id="5460" w:name="_Toc89955291"/>
      <w:bookmarkStart w:id="5461" w:name="_Toc98773716"/>
      <w:bookmarkStart w:id="5462" w:name="_Toc106201475"/>
      <w:bookmarkStart w:id="5463" w:name="_Toc115191329"/>
      <w:bookmarkStart w:id="5464" w:name="_Toc122013159"/>
      <w:bookmarkStart w:id="5465" w:name="_Toc124155247"/>
      <w:bookmarkStart w:id="5466" w:name="_Toc131535818"/>
      <w:r w:rsidRPr="008C3753">
        <w:t>7.4.1.4.1</w:t>
      </w:r>
      <w:r w:rsidRPr="008C3753">
        <w:tab/>
        <w:t>Initial conditions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67" w:name="_Toc21100040"/>
      <w:bookmarkStart w:id="5468" w:name="_Toc29809838"/>
      <w:bookmarkStart w:id="5469" w:name="_Toc36645223"/>
      <w:bookmarkStart w:id="5470" w:name="_Toc37272277"/>
      <w:bookmarkStart w:id="5471" w:name="_Toc45884523"/>
      <w:bookmarkStart w:id="5472" w:name="_Toc53182546"/>
      <w:bookmarkStart w:id="5473" w:name="_Toc58860287"/>
      <w:bookmarkStart w:id="5474" w:name="_Toc58862791"/>
      <w:bookmarkStart w:id="5475" w:name="_Toc61182784"/>
      <w:bookmarkStart w:id="5476" w:name="_Toc66728098"/>
      <w:bookmarkStart w:id="5477" w:name="_Toc74961902"/>
      <w:bookmarkStart w:id="5478" w:name="_Toc75242812"/>
      <w:bookmarkStart w:id="5479" w:name="_Toc76545158"/>
      <w:bookmarkStart w:id="5480" w:name="_Toc82595261"/>
      <w:bookmarkStart w:id="5481" w:name="_Toc89955292"/>
      <w:bookmarkStart w:id="5482" w:name="_Toc98773717"/>
      <w:bookmarkStart w:id="5483" w:name="_Toc106201476"/>
      <w:bookmarkStart w:id="5484" w:name="_Toc115191330"/>
      <w:bookmarkStart w:id="5485" w:name="_Toc122013160"/>
      <w:bookmarkStart w:id="5486" w:name="_Toc124155248"/>
      <w:bookmarkStart w:id="5487" w:name="_Toc131535819"/>
      <w:r w:rsidRPr="008C3753">
        <w:t>7.4.1.4.2</w:t>
      </w:r>
      <w:r w:rsidRPr="008C3753">
        <w:tab/>
        <w:t>Procedure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88" w:name="_Toc21100041"/>
      <w:bookmarkStart w:id="5489" w:name="_Toc29809839"/>
      <w:bookmarkStart w:id="5490" w:name="_Toc36645224"/>
      <w:bookmarkStart w:id="5491" w:name="_Toc37272278"/>
      <w:bookmarkStart w:id="5492" w:name="_Toc45884524"/>
      <w:bookmarkStart w:id="5493" w:name="_Toc53182547"/>
      <w:bookmarkStart w:id="5494" w:name="_Toc58860288"/>
      <w:bookmarkStart w:id="5495" w:name="_Toc58862792"/>
      <w:bookmarkStart w:id="5496" w:name="_Toc61182785"/>
      <w:bookmarkStart w:id="5497" w:name="_Toc66728099"/>
      <w:bookmarkStart w:id="5498" w:name="_Toc74961903"/>
      <w:bookmarkStart w:id="5499" w:name="_Toc75242813"/>
      <w:bookmarkStart w:id="5500" w:name="_Toc76545159"/>
      <w:bookmarkStart w:id="5501" w:name="_Toc82595262"/>
      <w:bookmarkStart w:id="5502" w:name="_Toc89955293"/>
      <w:bookmarkStart w:id="5503" w:name="_Toc98773718"/>
      <w:bookmarkStart w:id="5504" w:name="_Toc106201477"/>
      <w:bookmarkStart w:id="5505" w:name="_Toc115191331"/>
      <w:bookmarkStart w:id="5506" w:name="_Toc122013161"/>
      <w:bookmarkStart w:id="5507" w:name="_Toc124155249"/>
      <w:bookmarkStart w:id="5508" w:name="_Toc131535820"/>
      <w:r w:rsidRPr="008C3753">
        <w:t>7.4.1.5</w:t>
      </w:r>
      <w:r w:rsidRPr="008C3753">
        <w:tab/>
        <w:t>Test requirements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5509" w:name="_Toc21100042"/>
      <w:bookmarkStart w:id="5510" w:name="_Toc29809840"/>
      <w:bookmarkStart w:id="5511" w:name="_Toc36645225"/>
      <w:bookmarkStart w:id="5512" w:name="_Toc37272279"/>
      <w:bookmarkStart w:id="5513" w:name="_Toc45884525"/>
      <w:bookmarkStart w:id="5514" w:name="_Toc53182548"/>
      <w:bookmarkStart w:id="5515" w:name="_Toc58860289"/>
      <w:bookmarkStart w:id="5516" w:name="_Toc58862793"/>
      <w:bookmarkStart w:id="5517" w:name="_Toc61182786"/>
      <w:bookmarkStart w:id="5518" w:name="_Toc66728100"/>
      <w:bookmarkStart w:id="5519" w:name="_Toc74961904"/>
      <w:bookmarkStart w:id="5520" w:name="_Toc75242814"/>
      <w:bookmarkStart w:id="5521" w:name="_Toc76545160"/>
      <w:bookmarkStart w:id="5522" w:name="_Toc82595263"/>
      <w:bookmarkStart w:id="5523" w:name="_Toc89955294"/>
      <w:bookmarkStart w:id="5524" w:name="_Toc98773719"/>
      <w:bookmarkStart w:id="5525" w:name="_Toc106201478"/>
      <w:bookmarkStart w:id="5526" w:name="_Toc115191332"/>
      <w:bookmarkStart w:id="5527" w:name="_Toc122013162"/>
      <w:bookmarkStart w:id="5528" w:name="_Toc124155250"/>
      <w:bookmarkStart w:id="5529" w:name="_Toc131535821"/>
      <w:r w:rsidRPr="008C3753">
        <w:t>7.4.2</w:t>
      </w:r>
      <w:r w:rsidRPr="008C3753">
        <w:tab/>
        <w:t>In-band blocking</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6BDA1D9" w14:textId="77777777" w:rsidR="00081372" w:rsidRPr="008C3753" w:rsidRDefault="00081372" w:rsidP="0058053F">
      <w:pPr>
        <w:pStyle w:val="Heading4"/>
      </w:pPr>
      <w:bookmarkStart w:id="5530" w:name="_Toc21100043"/>
      <w:bookmarkStart w:id="5531" w:name="_Toc29809841"/>
      <w:bookmarkStart w:id="5532" w:name="_Toc36645226"/>
      <w:bookmarkStart w:id="5533" w:name="_Toc37272280"/>
      <w:bookmarkStart w:id="5534" w:name="_Toc45884526"/>
      <w:bookmarkStart w:id="5535" w:name="_Toc53182549"/>
      <w:bookmarkStart w:id="5536" w:name="_Toc58860290"/>
      <w:bookmarkStart w:id="5537" w:name="_Toc58862794"/>
      <w:bookmarkStart w:id="5538" w:name="_Toc61182787"/>
      <w:bookmarkStart w:id="5539" w:name="_Toc66728101"/>
      <w:bookmarkStart w:id="5540" w:name="_Toc74961905"/>
      <w:bookmarkStart w:id="5541" w:name="_Toc75242815"/>
      <w:bookmarkStart w:id="5542" w:name="_Toc76545161"/>
      <w:bookmarkStart w:id="5543" w:name="_Toc82595264"/>
      <w:bookmarkStart w:id="5544" w:name="_Toc89955295"/>
      <w:bookmarkStart w:id="5545" w:name="_Toc98773720"/>
      <w:bookmarkStart w:id="5546" w:name="_Toc106201479"/>
      <w:bookmarkStart w:id="5547" w:name="_Toc115191333"/>
      <w:bookmarkStart w:id="5548" w:name="_Toc122013163"/>
      <w:bookmarkStart w:id="5549" w:name="_Toc124155251"/>
      <w:bookmarkStart w:id="5550" w:name="_Toc131535822"/>
      <w:r w:rsidRPr="008C3753">
        <w:t>7.4.2.1</w:t>
      </w:r>
      <w:r w:rsidRPr="008C3753">
        <w:tab/>
        <w:t>Definition and applicability</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51" w:name="_Toc21100044"/>
      <w:bookmarkStart w:id="5552" w:name="_Toc29809842"/>
      <w:bookmarkStart w:id="5553" w:name="_Toc36645227"/>
      <w:bookmarkStart w:id="5554" w:name="_Toc37272281"/>
      <w:bookmarkStart w:id="5555" w:name="_Toc45884527"/>
      <w:bookmarkStart w:id="5556" w:name="_Toc53182550"/>
      <w:bookmarkStart w:id="5557" w:name="_Toc58860291"/>
      <w:bookmarkStart w:id="5558" w:name="_Toc58862795"/>
      <w:bookmarkStart w:id="5559" w:name="_Toc61182788"/>
      <w:bookmarkStart w:id="5560" w:name="_Toc66728102"/>
      <w:bookmarkStart w:id="5561" w:name="_Toc74961906"/>
      <w:bookmarkStart w:id="5562" w:name="_Toc75242816"/>
      <w:bookmarkStart w:id="5563" w:name="_Toc76545162"/>
      <w:bookmarkStart w:id="5564" w:name="_Toc82595265"/>
      <w:bookmarkStart w:id="5565" w:name="_Toc89955296"/>
      <w:bookmarkStart w:id="5566" w:name="_Toc98773721"/>
      <w:bookmarkStart w:id="5567" w:name="_Toc106201480"/>
      <w:bookmarkStart w:id="5568" w:name="_Toc115191334"/>
      <w:bookmarkStart w:id="5569" w:name="_Toc122013164"/>
      <w:bookmarkStart w:id="5570" w:name="_Toc124155252"/>
      <w:bookmarkStart w:id="5571" w:name="_Toc131535823"/>
      <w:r w:rsidRPr="008C3753">
        <w:t>7.4.2.2</w:t>
      </w:r>
      <w:r w:rsidRPr="008C3753">
        <w:tab/>
        <w:t>Minimum requirement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72" w:name="_Toc21100045"/>
      <w:bookmarkStart w:id="5573" w:name="_Toc29809843"/>
      <w:bookmarkStart w:id="5574" w:name="_Toc36645228"/>
      <w:bookmarkStart w:id="5575" w:name="_Toc37272282"/>
      <w:bookmarkStart w:id="5576" w:name="_Toc45884528"/>
      <w:bookmarkStart w:id="5577" w:name="_Toc53182551"/>
      <w:bookmarkStart w:id="5578" w:name="_Toc58860292"/>
      <w:bookmarkStart w:id="5579" w:name="_Toc58862796"/>
      <w:bookmarkStart w:id="5580" w:name="_Toc61182789"/>
      <w:bookmarkStart w:id="5581" w:name="_Toc66728103"/>
      <w:bookmarkStart w:id="5582" w:name="_Toc74961907"/>
      <w:bookmarkStart w:id="5583" w:name="_Toc75242817"/>
      <w:bookmarkStart w:id="5584" w:name="_Toc76545163"/>
      <w:bookmarkStart w:id="5585" w:name="_Toc82595266"/>
      <w:bookmarkStart w:id="5586" w:name="_Toc89955297"/>
      <w:bookmarkStart w:id="5587" w:name="_Toc98773722"/>
      <w:bookmarkStart w:id="5588" w:name="_Toc106201481"/>
      <w:bookmarkStart w:id="5589" w:name="_Toc115191335"/>
      <w:bookmarkStart w:id="5590" w:name="_Toc122013165"/>
      <w:bookmarkStart w:id="5591" w:name="_Toc124155253"/>
      <w:bookmarkStart w:id="5592" w:name="_Toc131535824"/>
      <w:r w:rsidRPr="008C3753">
        <w:t>7.4.2.3</w:t>
      </w:r>
      <w:r w:rsidRPr="008C3753">
        <w:tab/>
        <w:t>Test purpose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593" w:name="_Toc21100046"/>
      <w:bookmarkStart w:id="5594" w:name="_Toc29809844"/>
      <w:bookmarkStart w:id="5595" w:name="_Toc36645229"/>
      <w:bookmarkStart w:id="5596" w:name="_Toc37272283"/>
      <w:bookmarkStart w:id="5597" w:name="_Toc45884529"/>
      <w:bookmarkStart w:id="5598" w:name="_Toc53182552"/>
      <w:bookmarkStart w:id="5599" w:name="_Toc58860293"/>
      <w:bookmarkStart w:id="5600" w:name="_Toc58862797"/>
      <w:bookmarkStart w:id="5601" w:name="_Toc61182790"/>
      <w:bookmarkStart w:id="5602" w:name="_Toc66728104"/>
      <w:bookmarkStart w:id="5603" w:name="_Toc74961908"/>
      <w:bookmarkStart w:id="5604" w:name="_Toc75242818"/>
      <w:bookmarkStart w:id="5605" w:name="_Toc76545164"/>
      <w:bookmarkStart w:id="5606" w:name="_Toc82595267"/>
      <w:bookmarkStart w:id="5607" w:name="_Toc89955298"/>
      <w:bookmarkStart w:id="5608" w:name="_Toc98773723"/>
      <w:bookmarkStart w:id="5609" w:name="_Toc106201482"/>
      <w:bookmarkStart w:id="5610" w:name="_Toc115191336"/>
      <w:bookmarkStart w:id="5611" w:name="_Toc122013166"/>
      <w:bookmarkStart w:id="5612" w:name="_Toc124155254"/>
      <w:bookmarkStart w:id="5613" w:name="_Toc131535825"/>
      <w:r w:rsidRPr="008C3753">
        <w:t>7.4.</w:t>
      </w:r>
      <w:r w:rsidR="00B24F3B" w:rsidRPr="008C3753">
        <w:t>2</w:t>
      </w:r>
      <w:r w:rsidRPr="008C3753">
        <w:t>.4</w:t>
      </w:r>
      <w:r w:rsidRPr="008C3753">
        <w:tab/>
        <w:t>Method of test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6AB20E1" w14:textId="77777777" w:rsidR="0040230A" w:rsidRPr="008C3753" w:rsidRDefault="0040230A" w:rsidP="0040230A">
      <w:pPr>
        <w:pStyle w:val="Heading5"/>
      </w:pPr>
      <w:bookmarkStart w:id="5614" w:name="_Toc21100047"/>
      <w:bookmarkStart w:id="5615" w:name="_Toc29809845"/>
      <w:bookmarkStart w:id="5616" w:name="_Toc36645230"/>
      <w:bookmarkStart w:id="5617" w:name="_Toc37272284"/>
      <w:bookmarkStart w:id="5618" w:name="_Toc45884530"/>
      <w:bookmarkStart w:id="5619" w:name="_Toc53182553"/>
      <w:bookmarkStart w:id="5620" w:name="_Toc58860294"/>
      <w:bookmarkStart w:id="5621" w:name="_Toc58862798"/>
      <w:bookmarkStart w:id="5622" w:name="_Toc61182791"/>
      <w:bookmarkStart w:id="5623" w:name="_Toc66728105"/>
      <w:bookmarkStart w:id="5624" w:name="_Toc74961909"/>
      <w:bookmarkStart w:id="5625" w:name="_Toc75242819"/>
      <w:bookmarkStart w:id="5626" w:name="_Toc76545165"/>
      <w:bookmarkStart w:id="5627" w:name="_Toc82595268"/>
      <w:bookmarkStart w:id="5628" w:name="_Toc89955299"/>
      <w:bookmarkStart w:id="5629" w:name="_Toc98773724"/>
      <w:bookmarkStart w:id="5630" w:name="_Toc106201483"/>
      <w:bookmarkStart w:id="5631" w:name="_Toc115191337"/>
      <w:bookmarkStart w:id="5632" w:name="_Toc122013167"/>
      <w:bookmarkStart w:id="5633" w:name="_Toc124155255"/>
      <w:bookmarkStart w:id="5634" w:name="_Toc131535826"/>
      <w:r w:rsidRPr="008C3753">
        <w:t>7.4.2.4.1</w:t>
      </w:r>
      <w:r w:rsidRPr="008C375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35" w:name="_Toc21100048"/>
      <w:bookmarkStart w:id="5636" w:name="_Toc29809846"/>
      <w:bookmarkStart w:id="5637" w:name="_Toc36645231"/>
      <w:bookmarkStart w:id="5638" w:name="_Toc37272285"/>
      <w:bookmarkStart w:id="5639" w:name="_Toc45884531"/>
      <w:bookmarkStart w:id="5640" w:name="_Toc53182554"/>
      <w:bookmarkStart w:id="5641" w:name="_Toc58860295"/>
      <w:bookmarkStart w:id="5642" w:name="_Toc58862799"/>
      <w:bookmarkStart w:id="5643" w:name="_Toc61182792"/>
      <w:bookmarkStart w:id="5644" w:name="_Toc66728106"/>
      <w:bookmarkStart w:id="5645" w:name="_Toc74961910"/>
      <w:bookmarkStart w:id="5646" w:name="_Toc75242820"/>
      <w:bookmarkStart w:id="5647" w:name="_Toc76545166"/>
      <w:bookmarkStart w:id="5648" w:name="_Toc82595269"/>
      <w:bookmarkStart w:id="5649" w:name="_Toc89955300"/>
      <w:bookmarkStart w:id="5650" w:name="_Toc98773725"/>
      <w:bookmarkStart w:id="5651" w:name="_Toc106201484"/>
      <w:bookmarkStart w:id="5652" w:name="_Toc115191338"/>
      <w:bookmarkStart w:id="5653" w:name="_Toc122013168"/>
      <w:bookmarkStart w:id="5654" w:name="_Toc124155256"/>
      <w:bookmarkStart w:id="5655" w:name="_Toc131535827"/>
      <w:r w:rsidRPr="008C3753">
        <w:t>7.4.2.4.2</w:t>
      </w:r>
      <w:r w:rsidRPr="008C3753">
        <w:tab/>
        <w:t>Procedure for general blocking</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56" w:name="_Toc21100049"/>
      <w:bookmarkStart w:id="5657" w:name="_Toc29809847"/>
      <w:bookmarkStart w:id="5658" w:name="_Toc36645232"/>
      <w:bookmarkStart w:id="5659" w:name="_Toc37272286"/>
      <w:bookmarkStart w:id="5660" w:name="_Toc45884532"/>
      <w:bookmarkStart w:id="5661" w:name="_Toc53182555"/>
      <w:bookmarkStart w:id="5662" w:name="_Toc58860296"/>
      <w:bookmarkStart w:id="5663" w:name="_Toc58862800"/>
      <w:bookmarkStart w:id="5664" w:name="_Toc61182793"/>
      <w:bookmarkStart w:id="5665" w:name="_Toc66728107"/>
      <w:bookmarkStart w:id="5666" w:name="_Toc74961911"/>
      <w:bookmarkStart w:id="5667" w:name="_Toc75242821"/>
      <w:bookmarkStart w:id="5668" w:name="_Toc76545167"/>
      <w:bookmarkStart w:id="5669" w:name="_Toc82595270"/>
      <w:bookmarkStart w:id="5670" w:name="_Toc89955301"/>
      <w:bookmarkStart w:id="5671" w:name="_Toc98773726"/>
      <w:bookmarkStart w:id="5672" w:name="_Toc106201485"/>
      <w:bookmarkStart w:id="5673" w:name="_Toc115191339"/>
      <w:bookmarkStart w:id="5674" w:name="_Toc122013169"/>
      <w:bookmarkStart w:id="5675" w:name="_Toc124155257"/>
      <w:bookmarkStart w:id="5676" w:name="_Toc131535828"/>
      <w:r w:rsidRPr="008C3753">
        <w:t>7.4.2.4.3</w:t>
      </w:r>
      <w:r w:rsidRPr="008C3753">
        <w:tab/>
        <w:t>Procedure for narrowband blocking</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77" w:name="_Toc21100050"/>
      <w:bookmarkStart w:id="5678" w:name="_Toc29809848"/>
      <w:bookmarkStart w:id="5679" w:name="_Toc36645233"/>
      <w:bookmarkStart w:id="5680" w:name="_Toc37272287"/>
      <w:bookmarkStart w:id="5681" w:name="_Toc45884533"/>
      <w:bookmarkStart w:id="5682" w:name="_Toc53182556"/>
      <w:bookmarkStart w:id="5683" w:name="_Toc58860297"/>
      <w:bookmarkStart w:id="5684" w:name="_Toc58862801"/>
      <w:bookmarkStart w:id="5685" w:name="_Toc61182794"/>
      <w:bookmarkStart w:id="5686" w:name="_Toc66728108"/>
      <w:bookmarkStart w:id="5687" w:name="_Toc74961912"/>
      <w:bookmarkStart w:id="5688" w:name="_Toc75242822"/>
      <w:bookmarkStart w:id="5689" w:name="_Toc76545168"/>
      <w:bookmarkStart w:id="5690" w:name="_Toc82595271"/>
      <w:bookmarkStart w:id="5691" w:name="_Toc89955302"/>
      <w:bookmarkStart w:id="5692" w:name="_Toc98773727"/>
      <w:bookmarkStart w:id="5693" w:name="_Toc106201486"/>
      <w:bookmarkStart w:id="5694" w:name="_Toc115191340"/>
      <w:bookmarkStart w:id="5695" w:name="_Toc122013170"/>
      <w:bookmarkStart w:id="5696" w:name="_Toc124155258"/>
      <w:bookmarkStart w:id="5697" w:name="_Toc131535829"/>
      <w:r w:rsidRPr="008C3753">
        <w:t>7.4.2.5</w:t>
      </w:r>
      <w:r w:rsidRPr="008C3753">
        <w:tab/>
        <w:t>Test requirements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5698" w:name="_Toc106201487"/>
      <w:bookmarkStart w:id="5699" w:name="_Toc115191341"/>
      <w:bookmarkStart w:id="5700" w:name="_Toc122013171"/>
      <w:bookmarkStart w:id="5701" w:name="_Toc124155259"/>
      <w:bookmarkStart w:id="5702" w:name="_Toc131535830"/>
      <w:r w:rsidRPr="00450802">
        <w:t>7.4.2.5.1</w:t>
      </w:r>
      <w:r w:rsidRPr="00450802">
        <w:tab/>
        <w:t>Additional narrowband blocking requirement for Band n100</w:t>
      </w:r>
      <w:bookmarkEnd w:id="5698"/>
      <w:bookmarkEnd w:id="5699"/>
      <w:bookmarkEnd w:id="5700"/>
      <w:bookmarkEnd w:id="5701"/>
      <w:bookmarkEnd w:id="5702"/>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5703" w:name="_Toc21100051"/>
      <w:bookmarkStart w:id="5704" w:name="_Toc29809849"/>
      <w:bookmarkStart w:id="5705" w:name="_Toc36645234"/>
      <w:bookmarkStart w:id="5706" w:name="_Toc37272288"/>
      <w:bookmarkStart w:id="5707" w:name="_Toc45884534"/>
      <w:bookmarkStart w:id="5708" w:name="_Toc53182557"/>
      <w:bookmarkStart w:id="5709" w:name="_Toc58860298"/>
      <w:bookmarkStart w:id="5710" w:name="_Toc58862802"/>
      <w:bookmarkStart w:id="5711" w:name="_Toc61182795"/>
      <w:bookmarkStart w:id="5712" w:name="_Toc66728109"/>
      <w:bookmarkStart w:id="5713" w:name="_Toc74961913"/>
      <w:bookmarkStart w:id="5714" w:name="_Toc75242823"/>
      <w:bookmarkStart w:id="5715" w:name="_Toc76545169"/>
      <w:bookmarkStart w:id="5716" w:name="_Toc82595272"/>
      <w:bookmarkStart w:id="5717" w:name="_Toc89955303"/>
      <w:bookmarkStart w:id="5718" w:name="_Toc98773728"/>
      <w:bookmarkStart w:id="5719" w:name="_Toc106201488"/>
      <w:bookmarkStart w:id="5720" w:name="_Toc115191342"/>
      <w:bookmarkStart w:id="5721" w:name="_Toc122013172"/>
      <w:bookmarkStart w:id="5722" w:name="_Toc124155260"/>
      <w:bookmarkStart w:id="5723" w:name="_Toc131535831"/>
      <w:r w:rsidRPr="008C3753">
        <w:t>7.5</w:t>
      </w:r>
      <w:r w:rsidRPr="008C3753">
        <w:tab/>
        <w:t>Out-of-band blocking</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r w:rsidRPr="008C3753">
        <w:tab/>
      </w:r>
    </w:p>
    <w:p w14:paraId="4A67A9C2" w14:textId="384CE029" w:rsidR="006C4A4E" w:rsidRPr="008C3753" w:rsidRDefault="006C4A4E" w:rsidP="0058053F">
      <w:pPr>
        <w:pStyle w:val="Heading3"/>
      </w:pPr>
      <w:bookmarkStart w:id="5724" w:name="_Toc21100052"/>
      <w:bookmarkStart w:id="5725" w:name="_Toc29809850"/>
      <w:bookmarkStart w:id="5726" w:name="_Toc36645235"/>
      <w:bookmarkStart w:id="5727" w:name="_Toc37272289"/>
      <w:bookmarkStart w:id="5728" w:name="_Toc45884535"/>
      <w:bookmarkStart w:id="5729" w:name="_Toc53182558"/>
      <w:bookmarkStart w:id="5730" w:name="_Toc58860299"/>
      <w:bookmarkStart w:id="5731" w:name="_Toc58862803"/>
      <w:bookmarkStart w:id="5732" w:name="_Toc61182796"/>
      <w:bookmarkStart w:id="5733" w:name="_Toc66728110"/>
      <w:bookmarkStart w:id="5734" w:name="_Toc74961914"/>
      <w:bookmarkStart w:id="5735" w:name="_Toc75242824"/>
      <w:bookmarkStart w:id="5736" w:name="_Toc76545170"/>
      <w:bookmarkStart w:id="5737" w:name="_Toc82595273"/>
      <w:bookmarkStart w:id="5738" w:name="_Toc89955304"/>
      <w:bookmarkStart w:id="5739" w:name="_Toc98773729"/>
      <w:bookmarkStart w:id="5740" w:name="_Toc106201489"/>
      <w:bookmarkStart w:id="5741" w:name="_Toc115191343"/>
      <w:bookmarkStart w:id="5742" w:name="_Toc122013173"/>
      <w:bookmarkStart w:id="5743" w:name="_Toc124155261"/>
      <w:bookmarkStart w:id="5744" w:name="_Toc131535832"/>
      <w:r w:rsidRPr="008C3753">
        <w:t>7.5.1</w:t>
      </w:r>
      <w:r w:rsidRPr="008C3753">
        <w:tab/>
        <w:t>Definition and applicability</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45" w:name="_Toc21100053"/>
      <w:bookmarkStart w:id="5746" w:name="_Toc29809851"/>
      <w:bookmarkStart w:id="5747" w:name="_Toc36645236"/>
      <w:bookmarkStart w:id="5748" w:name="_Toc37272290"/>
      <w:bookmarkStart w:id="5749" w:name="_Toc45884536"/>
      <w:bookmarkStart w:id="5750" w:name="_Toc53182559"/>
      <w:bookmarkStart w:id="5751" w:name="_Toc58860300"/>
      <w:bookmarkStart w:id="5752" w:name="_Toc58862804"/>
      <w:bookmarkStart w:id="5753" w:name="_Toc61182797"/>
      <w:bookmarkStart w:id="5754" w:name="_Toc66728111"/>
      <w:bookmarkStart w:id="5755" w:name="_Toc74961915"/>
      <w:bookmarkStart w:id="5756" w:name="_Toc75242825"/>
      <w:bookmarkStart w:id="5757" w:name="_Toc76545171"/>
      <w:bookmarkStart w:id="5758" w:name="_Toc82595274"/>
      <w:bookmarkStart w:id="5759" w:name="_Toc89955305"/>
      <w:bookmarkStart w:id="5760" w:name="_Toc98773730"/>
      <w:bookmarkStart w:id="5761" w:name="_Toc106201490"/>
      <w:bookmarkStart w:id="5762" w:name="_Toc115191344"/>
      <w:bookmarkStart w:id="5763" w:name="_Toc122013174"/>
      <w:bookmarkStart w:id="5764" w:name="_Toc124155262"/>
      <w:bookmarkStart w:id="5765" w:name="_Toc131535833"/>
      <w:r w:rsidRPr="008C3753">
        <w:t>7.5.2</w:t>
      </w:r>
      <w:r w:rsidRPr="008C3753">
        <w:tab/>
        <w:t>Minimum requirement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66" w:name="_Toc21100054"/>
      <w:bookmarkStart w:id="5767" w:name="_Toc29809852"/>
      <w:bookmarkStart w:id="5768" w:name="_Toc36645237"/>
      <w:bookmarkStart w:id="5769" w:name="_Toc37272291"/>
      <w:bookmarkStart w:id="5770" w:name="_Toc45884537"/>
      <w:bookmarkStart w:id="5771" w:name="_Toc53182560"/>
      <w:bookmarkStart w:id="5772" w:name="_Toc58860301"/>
      <w:bookmarkStart w:id="5773" w:name="_Toc58862805"/>
      <w:bookmarkStart w:id="5774" w:name="_Toc61182798"/>
      <w:bookmarkStart w:id="5775" w:name="_Toc66728112"/>
      <w:bookmarkStart w:id="5776" w:name="_Toc74961916"/>
      <w:bookmarkStart w:id="5777" w:name="_Toc75242826"/>
      <w:bookmarkStart w:id="5778" w:name="_Toc76545172"/>
      <w:bookmarkStart w:id="5779" w:name="_Toc82595275"/>
      <w:bookmarkStart w:id="5780" w:name="_Toc89955306"/>
      <w:bookmarkStart w:id="5781" w:name="_Toc98773731"/>
      <w:bookmarkStart w:id="5782" w:name="_Toc106201491"/>
      <w:bookmarkStart w:id="5783" w:name="_Toc115191345"/>
      <w:bookmarkStart w:id="5784" w:name="_Toc122013175"/>
      <w:bookmarkStart w:id="5785" w:name="_Toc124155263"/>
      <w:bookmarkStart w:id="5786" w:name="_Toc131535834"/>
      <w:r w:rsidRPr="008C3753">
        <w:t>7.5.3</w:t>
      </w:r>
      <w:r w:rsidRPr="008C3753">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87" w:name="_Toc21100055"/>
      <w:bookmarkStart w:id="5788" w:name="_Toc29809853"/>
      <w:bookmarkStart w:id="5789" w:name="_Toc36645238"/>
      <w:bookmarkStart w:id="5790" w:name="_Toc37272292"/>
      <w:bookmarkStart w:id="5791" w:name="_Toc45884538"/>
      <w:bookmarkStart w:id="5792" w:name="_Toc53182561"/>
      <w:bookmarkStart w:id="5793" w:name="_Toc58860302"/>
      <w:bookmarkStart w:id="5794" w:name="_Toc58862806"/>
      <w:bookmarkStart w:id="5795" w:name="_Toc61182799"/>
      <w:bookmarkStart w:id="5796" w:name="_Toc66728113"/>
      <w:bookmarkStart w:id="5797" w:name="_Toc74961917"/>
      <w:bookmarkStart w:id="5798" w:name="_Toc75242827"/>
      <w:bookmarkStart w:id="5799" w:name="_Toc76545173"/>
      <w:bookmarkStart w:id="5800" w:name="_Toc82595276"/>
      <w:bookmarkStart w:id="5801" w:name="_Toc89955307"/>
      <w:bookmarkStart w:id="5802" w:name="_Toc98773732"/>
      <w:bookmarkStart w:id="5803" w:name="_Toc106201492"/>
      <w:bookmarkStart w:id="5804" w:name="_Toc115191346"/>
      <w:bookmarkStart w:id="5805" w:name="_Toc122013176"/>
      <w:bookmarkStart w:id="5806" w:name="_Toc124155264"/>
      <w:bookmarkStart w:id="5807" w:name="_Toc131535835"/>
      <w:r w:rsidRPr="008C3753">
        <w:t>7.5.4</w:t>
      </w:r>
      <w:r w:rsidRPr="008C3753">
        <w:tab/>
        <w:t>Method of test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27A9FC3D" w14:textId="77777777" w:rsidR="006C4A4E" w:rsidRPr="008C3753" w:rsidRDefault="006C4A4E" w:rsidP="0058053F">
      <w:pPr>
        <w:pStyle w:val="Heading4"/>
      </w:pPr>
      <w:bookmarkStart w:id="5808" w:name="_Toc21100056"/>
      <w:bookmarkStart w:id="5809" w:name="_Toc29809854"/>
      <w:bookmarkStart w:id="5810" w:name="_Toc36645239"/>
      <w:bookmarkStart w:id="5811" w:name="_Toc37272293"/>
      <w:bookmarkStart w:id="5812" w:name="_Toc45884539"/>
      <w:bookmarkStart w:id="5813" w:name="_Toc53182562"/>
      <w:bookmarkStart w:id="5814" w:name="_Toc58860303"/>
      <w:bookmarkStart w:id="5815" w:name="_Toc58862807"/>
      <w:bookmarkStart w:id="5816" w:name="_Toc61182800"/>
      <w:bookmarkStart w:id="5817" w:name="_Toc66728114"/>
      <w:bookmarkStart w:id="5818" w:name="_Toc74961918"/>
      <w:bookmarkStart w:id="5819" w:name="_Toc75242828"/>
      <w:bookmarkStart w:id="5820" w:name="_Toc76545174"/>
      <w:bookmarkStart w:id="5821" w:name="_Toc82595277"/>
      <w:bookmarkStart w:id="5822" w:name="_Toc89955308"/>
      <w:bookmarkStart w:id="5823" w:name="_Toc98773733"/>
      <w:bookmarkStart w:id="5824" w:name="_Toc106201493"/>
      <w:bookmarkStart w:id="5825" w:name="_Toc115191347"/>
      <w:bookmarkStart w:id="5826" w:name="_Toc122013177"/>
      <w:bookmarkStart w:id="5827" w:name="_Toc124155265"/>
      <w:bookmarkStart w:id="5828" w:name="_Toc131535836"/>
      <w:r w:rsidRPr="008C3753">
        <w:t>7.5.4.1</w:t>
      </w:r>
      <w:r w:rsidRPr="008C3753">
        <w:tab/>
        <w:t>Initial conditions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29" w:name="_Toc21100057"/>
      <w:bookmarkStart w:id="5830" w:name="_Toc29809855"/>
      <w:bookmarkStart w:id="5831" w:name="_Toc36645240"/>
      <w:bookmarkStart w:id="5832" w:name="_Toc37272294"/>
      <w:bookmarkStart w:id="5833" w:name="_Toc45884540"/>
      <w:bookmarkStart w:id="5834" w:name="_Toc53182563"/>
      <w:bookmarkStart w:id="5835" w:name="_Toc58860304"/>
      <w:bookmarkStart w:id="5836" w:name="_Toc58862808"/>
      <w:bookmarkStart w:id="5837" w:name="_Toc61182801"/>
      <w:bookmarkStart w:id="5838" w:name="_Toc66728115"/>
      <w:bookmarkStart w:id="5839" w:name="_Toc74961919"/>
      <w:bookmarkStart w:id="5840" w:name="_Toc75242829"/>
      <w:bookmarkStart w:id="5841" w:name="_Toc76545175"/>
      <w:bookmarkStart w:id="5842" w:name="_Toc82595278"/>
      <w:bookmarkStart w:id="5843" w:name="_Toc89955309"/>
      <w:bookmarkStart w:id="5844" w:name="_Toc98773734"/>
      <w:bookmarkStart w:id="5845" w:name="_Toc106201494"/>
      <w:bookmarkStart w:id="5846" w:name="_Toc115191348"/>
      <w:bookmarkStart w:id="5847" w:name="_Toc122013178"/>
      <w:bookmarkStart w:id="5848" w:name="_Toc124155266"/>
      <w:bookmarkStart w:id="5849" w:name="_Toc131535837"/>
      <w:r w:rsidRPr="008C3753">
        <w:t>7.5.4.2</w:t>
      </w:r>
      <w:r w:rsidRPr="008C3753">
        <w:tab/>
        <w:t>Procedure</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50" w:name="_Toc21100058"/>
      <w:bookmarkStart w:id="5851" w:name="_Toc29809856"/>
      <w:bookmarkStart w:id="5852" w:name="_Toc36645241"/>
      <w:bookmarkStart w:id="5853" w:name="_Toc37272295"/>
      <w:bookmarkStart w:id="5854" w:name="_Toc45884541"/>
      <w:bookmarkStart w:id="5855" w:name="_Toc53182564"/>
      <w:bookmarkStart w:id="5856" w:name="_Toc58860305"/>
      <w:bookmarkStart w:id="5857" w:name="_Toc58862809"/>
      <w:bookmarkStart w:id="5858" w:name="_Toc61182802"/>
      <w:bookmarkStart w:id="5859" w:name="_Toc66728116"/>
      <w:bookmarkStart w:id="5860" w:name="_Toc74961920"/>
      <w:bookmarkStart w:id="5861" w:name="_Toc75242830"/>
      <w:bookmarkStart w:id="5862" w:name="_Toc76545176"/>
      <w:bookmarkStart w:id="5863" w:name="_Toc82595279"/>
      <w:bookmarkStart w:id="5864" w:name="_Toc89955310"/>
      <w:bookmarkStart w:id="5865" w:name="_Toc98773735"/>
      <w:bookmarkStart w:id="5866" w:name="_Toc106201495"/>
      <w:bookmarkStart w:id="5867" w:name="_Toc115191349"/>
      <w:bookmarkStart w:id="5868" w:name="_Toc122013179"/>
      <w:bookmarkStart w:id="5869" w:name="_Toc124155267"/>
      <w:bookmarkStart w:id="5870" w:name="_Toc131535838"/>
      <w:r w:rsidRPr="008C3753">
        <w:t>7.5.5</w:t>
      </w:r>
      <w:r w:rsidRPr="008C3753">
        <w:tab/>
        <w:t>Test requirements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8D93324" w14:textId="77777777" w:rsidR="006C4A4E" w:rsidRPr="008C3753" w:rsidRDefault="006C4A4E" w:rsidP="0058053F">
      <w:pPr>
        <w:pStyle w:val="Heading4"/>
      </w:pPr>
      <w:bookmarkStart w:id="5871" w:name="_Toc21100059"/>
      <w:bookmarkStart w:id="5872" w:name="_Toc29809857"/>
      <w:bookmarkStart w:id="5873" w:name="_Toc36645242"/>
      <w:bookmarkStart w:id="5874" w:name="_Toc37272296"/>
      <w:bookmarkStart w:id="5875" w:name="_Toc45884542"/>
      <w:bookmarkStart w:id="5876" w:name="_Toc53182565"/>
      <w:bookmarkStart w:id="5877" w:name="_Toc58860306"/>
      <w:bookmarkStart w:id="5878" w:name="_Toc58862810"/>
      <w:bookmarkStart w:id="5879" w:name="_Toc61182803"/>
      <w:bookmarkStart w:id="5880" w:name="_Toc66728117"/>
      <w:bookmarkStart w:id="5881" w:name="_Toc74961921"/>
      <w:bookmarkStart w:id="5882" w:name="_Toc75242831"/>
      <w:bookmarkStart w:id="5883" w:name="_Toc76545177"/>
      <w:bookmarkStart w:id="5884" w:name="_Toc82595280"/>
      <w:bookmarkStart w:id="5885" w:name="_Toc89955311"/>
      <w:bookmarkStart w:id="5886" w:name="_Toc98773736"/>
      <w:bookmarkStart w:id="5887" w:name="_Toc106201496"/>
      <w:bookmarkStart w:id="5888" w:name="_Toc115191350"/>
      <w:bookmarkStart w:id="5889" w:name="_Toc122013180"/>
      <w:bookmarkStart w:id="5890" w:name="_Toc124155268"/>
      <w:bookmarkStart w:id="5891" w:name="_Toc131535839"/>
      <w:r w:rsidRPr="008C3753">
        <w:t>7.5.5.1</w:t>
      </w:r>
      <w:r w:rsidRPr="008C3753">
        <w:tab/>
        <w:t>General 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5892" w:name="_Toc21100060"/>
      <w:bookmarkStart w:id="5893" w:name="_Toc29809858"/>
      <w:bookmarkStart w:id="5894" w:name="_Toc36645243"/>
      <w:bookmarkStart w:id="5895" w:name="_Toc37272297"/>
      <w:bookmarkStart w:id="5896" w:name="_Toc45884543"/>
      <w:bookmarkStart w:id="5897" w:name="_Toc53182566"/>
      <w:bookmarkStart w:id="5898" w:name="_Toc58860307"/>
      <w:bookmarkStart w:id="5899" w:name="_Toc58862811"/>
      <w:bookmarkStart w:id="5900" w:name="_Toc61182804"/>
      <w:bookmarkStart w:id="5901" w:name="_Toc66728118"/>
      <w:bookmarkStart w:id="5902" w:name="_Toc74961922"/>
      <w:bookmarkStart w:id="5903" w:name="_Toc75242832"/>
      <w:bookmarkStart w:id="5904" w:name="_Toc76545178"/>
      <w:bookmarkStart w:id="5905" w:name="_Toc82595281"/>
      <w:bookmarkStart w:id="5906" w:name="_Toc89955312"/>
      <w:bookmarkStart w:id="5907" w:name="_Toc98773737"/>
      <w:bookmarkStart w:id="5908" w:name="_Toc106201497"/>
      <w:bookmarkStart w:id="5909" w:name="_Toc115191351"/>
      <w:bookmarkStart w:id="5910" w:name="_Toc122013181"/>
      <w:bookmarkStart w:id="5911" w:name="_Toc124155269"/>
      <w:bookmarkStart w:id="5912" w:name="_Toc131535840"/>
      <w:r w:rsidRPr="008C3753">
        <w:t>7.5.5.2</w:t>
      </w:r>
      <w:r w:rsidRPr="008C3753">
        <w:tab/>
        <w:t>Co-location requirements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5913" w:name="_Toc98773738"/>
      <w:bookmarkStart w:id="5914" w:name="_Toc106201498"/>
      <w:bookmarkStart w:id="5915" w:name="_Toc115191352"/>
      <w:bookmarkStart w:id="5916" w:name="_Toc122013182"/>
      <w:bookmarkStart w:id="5917" w:name="_Toc124155270"/>
      <w:bookmarkStart w:id="5918" w:name="_Toc131535841"/>
      <w:r w:rsidRPr="008C3753">
        <w:t>7.5.5.</w:t>
      </w:r>
      <w:r>
        <w:t>3</w:t>
      </w:r>
      <w:r w:rsidRPr="008C3753">
        <w:tab/>
      </w:r>
      <w:r>
        <w:t>Additional</w:t>
      </w:r>
      <w:r w:rsidRPr="008C3753">
        <w:t xml:space="preserve"> requirement</w:t>
      </w:r>
      <w:bookmarkEnd w:id="5913"/>
      <w:bookmarkEnd w:id="5914"/>
      <w:bookmarkEnd w:id="5915"/>
      <w:bookmarkEnd w:id="5916"/>
      <w:bookmarkEnd w:id="5917"/>
      <w:bookmarkEnd w:id="5918"/>
    </w:p>
    <w:p w14:paraId="312E6EF7" w14:textId="77777777" w:rsidR="00183C17" w:rsidRPr="006B22BA" w:rsidRDefault="00183C17" w:rsidP="00183C17">
      <w:pPr>
        <w:pStyle w:val="Heading5"/>
        <w:rPr>
          <w:iCs/>
        </w:rPr>
      </w:pPr>
      <w:bookmarkStart w:id="5919" w:name="_Toc98773739"/>
      <w:bookmarkStart w:id="5920" w:name="_Toc106201499"/>
      <w:bookmarkStart w:id="5921" w:name="_Toc115191353"/>
      <w:bookmarkStart w:id="5922" w:name="_Toc122013183"/>
      <w:bookmarkStart w:id="5923" w:name="_Toc124155271"/>
      <w:bookmarkStart w:id="5924" w:name="_Toc131535842"/>
      <w:bookmarkStart w:id="5925" w:name="_Toc53178207"/>
      <w:bookmarkStart w:id="5926" w:name="_Toc53178658"/>
      <w:bookmarkStart w:id="5927" w:name="_Toc61178884"/>
      <w:bookmarkStart w:id="5928" w:name="_Toc61179354"/>
      <w:bookmarkStart w:id="5929" w:name="_Toc67916650"/>
      <w:bookmarkStart w:id="5930" w:name="_Toc74663248"/>
      <w:bookmarkStart w:id="5931" w:name="_Toc82621788"/>
      <w:bookmarkStart w:id="593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5919"/>
      <w:bookmarkEnd w:id="5920"/>
      <w:bookmarkEnd w:id="5921"/>
      <w:bookmarkEnd w:id="5922"/>
      <w:bookmarkEnd w:id="5923"/>
      <w:bookmarkEnd w:id="5924"/>
    </w:p>
    <w:bookmarkEnd w:id="5925"/>
    <w:bookmarkEnd w:id="5926"/>
    <w:bookmarkEnd w:id="5927"/>
    <w:bookmarkEnd w:id="5928"/>
    <w:bookmarkEnd w:id="5929"/>
    <w:bookmarkEnd w:id="5930"/>
    <w:bookmarkEnd w:id="5931"/>
    <w:bookmarkEnd w:id="593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5933" w:name="_Toc21100061"/>
      <w:bookmarkStart w:id="5934" w:name="_Toc29809859"/>
      <w:bookmarkStart w:id="5935" w:name="_Toc36645244"/>
      <w:bookmarkStart w:id="5936" w:name="_Toc37272298"/>
      <w:bookmarkStart w:id="5937" w:name="_Toc45884544"/>
      <w:bookmarkStart w:id="5938" w:name="_Toc53182567"/>
      <w:bookmarkStart w:id="5939" w:name="_Toc58860308"/>
      <w:bookmarkStart w:id="5940" w:name="_Toc58862812"/>
      <w:bookmarkStart w:id="5941" w:name="_Toc61182805"/>
      <w:bookmarkStart w:id="5942" w:name="_Toc66728119"/>
      <w:bookmarkStart w:id="5943" w:name="_Toc74961923"/>
      <w:bookmarkStart w:id="5944" w:name="_Toc75242833"/>
      <w:bookmarkStart w:id="5945" w:name="_Toc76545179"/>
      <w:bookmarkStart w:id="5946" w:name="_Toc82595282"/>
      <w:bookmarkStart w:id="5947" w:name="_Toc89955313"/>
      <w:bookmarkStart w:id="5948" w:name="_Toc98773740"/>
      <w:bookmarkStart w:id="5949" w:name="_Toc106201500"/>
      <w:bookmarkStart w:id="5950" w:name="_Toc115191354"/>
      <w:bookmarkStart w:id="5951" w:name="_Toc122013184"/>
      <w:bookmarkStart w:id="5952" w:name="_Toc124155272"/>
      <w:bookmarkStart w:id="5953" w:name="_Toc131535843"/>
      <w:r w:rsidRPr="008C3753">
        <w:t>7.6</w:t>
      </w:r>
      <w:r w:rsidRPr="008C3753">
        <w:tab/>
        <w:t>Receiver spurious emissions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5C67948" w14:textId="3D3E5E2A" w:rsidR="00294BD4" w:rsidRPr="008C3753" w:rsidRDefault="00294BD4" w:rsidP="0058053F">
      <w:pPr>
        <w:pStyle w:val="Heading3"/>
      </w:pPr>
      <w:bookmarkStart w:id="5954" w:name="_Toc21100062"/>
      <w:bookmarkStart w:id="5955" w:name="_Toc29809860"/>
      <w:bookmarkStart w:id="5956" w:name="_Toc36645245"/>
      <w:bookmarkStart w:id="5957" w:name="_Toc37272299"/>
      <w:bookmarkStart w:id="5958" w:name="_Toc45884545"/>
      <w:bookmarkStart w:id="5959" w:name="_Toc53182568"/>
      <w:bookmarkStart w:id="5960" w:name="_Toc58860309"/>
      <w:bookmarkStart w:id="5961" w:name="_Toc58862813"/>
      <w:bookmarkStart w:id="5962" w:name="_Toc61182806"/>
      <w:bookmarkStart w:id="5963" w:name="_Toc66728120"/>
      <w:bookmarkStart w:id="5964" w:name="_Toc74961924"/>
      <w:bookmarkStart w:id="5965" w:name="_Toc75242834"/>
      <w:bookmarkStart w:id="5966" w:name="_Toc76545180"/>
      <w:bookmarkStart w:id="5967" w:name="_Toc82595283"/>
      <w:bookmarkStart w:id="5968" w:name="_Toc89955314"/>
      <w:bookmarkStart w:id="5969" w:name="_Toc98773741"/>
      <w:bookmarkStart w:id="5970" w:name="_Toc106201501"/>
      <w:bookmarkStart w:id="5971" w:name="_Toc115191355"/>
      <w:bookmarkStart w:id="5972" w:name="_Toc122013185"/>
      <w:bookmarkStart w:id="5973" w:name="_Toc124155273"/>
      <w:bookmarkStart w:id="5974" w:name="_Toc131535844"/>
      <w:r w:rsidRPr="008C3753">
        <w:t>7.6.1</w:t>
      </w:r>
      <w:r w:rsidRPr="008C3753">
        <w:tab/>
        <w:t>Definition and applicability</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75" w:name="_Toc21100063"/>
      <w:bookmarkStart w:id="5976" w:name="_Toc29809861"/>
      <w:bookmarkStart w:id="5977" w:name="_Toc36645246"/>
      <w:bookmarkStart w:id="5978" w:name="_Toc37272300"/>
      <w:bookmarkStart w:id="5979" w:name="_Toc45884546"/>
      <w:bookmarkStart w:id="5980" w:name="_Toc53182569"/>
      <w:bookmarkStart w:id="5981" w:name="_Toc58860310"/>
      <w:bookmarkStart w:id="5982" w:name="_Toc58862814"/>
      <w:bookmarkStart w:id="5983" w:name="_Toc61182807"/>
      <w:bookmarkStart w:id="5984" w:name="_Toc66728121"/>
      <w:bookmarkStart w:id="5985" w:name="_Toc74961925"/>
      <w:bookmarkStart w:id="5986" w:name="_Toc75242835"/>
      <w:bookmarkStart w:id="5987" w:name="_Toc76545181"/>
      <w:bookmarkStart w:id="5988" w:name="_Toc82595284"/>
      <w:bookmarkStart w:id="5989" w:name="_Toc89955315"/>
      <w:bookmarkStart w:id="5990" w:name="_Toc98773742"/>
      <w:bookmarkStart w:id="5991" w:name="_Toc106201502"/>
      <w:bookmarkStart w:id="5992" w:name="_Toc115191356"/>
      <w:bookmarkStart w:id="5993" w:name="_Toc122013186"/>
      <w:bookmarkStart w:id="5994" w:name="_Toc124155274"/>
      <w:bookmarkStart w:id="5995" w:name="_Toc131535845"/>
      <w:r w:rsidRPr="008C3753">
        <w:t>7.6.2</w:t>
      </w:r>
      <w:r w:rsidRPr="008C3753">
        <w:tab/>
        <w:t>Minimum requirement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96" w:name="_Toc21100064"/>
      <w:bookmarkStart w:id="5997" w:name="_Toc29809862"/>
      <w:bookmarkStart w:id="5998" w:name="_Toc36645247"/>
      <w:bookmarkStart w:id="5999" w:name="_Toc37272301"/>
      <w:bookmarkStart w:id="6000" w:name="_Toc45884547"/>
      <w:bookmarkStart w:id="6001" w:name="_Toc53182570"/>
      <w:bookmarkStart w:id="6002" w:name="_Toc58860311"/>
      <w:bookmarkStart w:id="6003" w:name="_Toc58862815"/>
      <w:bookmarkStart w:id="6004" w:name="_Toc61182808"/>
      <w:bookmarkStart w:id="6005" w:name="_Toc66728122"/>
      <w:bookmarkStart w:id="6006" w:name="_Toc74961926"/>
      <w:bookmarkStart w:id="6007" w:name="_Toc75242836"/>
      <w:bookmarkStart w:id="6008" w:name="_Toc76545182"/>
      <w:bookmarkStart w:id="6009" w:name="_Toc82595285"/>
      <w:bookmarkStart w:id="6010" w:name="_Toc89955316"/>
      <w:bookmarkStart w:id="6011" w:name="_Toc98773743"/>
      <w:bookmarkStart w:id="6012" w:name="_Toc106201503"/>
      <w:bookmarkStart w:id="6013" w:name="_Toc115191357"/>
      <w:bookmarkStart w:id="6014" w:name="_Toc122013187"/>
      <w:bookmarkStart w:id="6015" w:name="_Toc124155275"/>
      <w:bookmarkStart w:id="6016" w:name="_Toc131535846"/>
      <w:r w:rsidRPr="008C3753">
        <w:t>7.6.3</w:t>
      </w:r>
      <w:r w:rsidRPr="008C3753">
        <w:tab/>
        <w:t>Test purpose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017" w:name="_Toc21100065"/>
      <w:bookmarkStart w:id="6018" w:name="_Toc29809863"/>
      <w:bookmarkStart w:id="6019" w:name="_Toc36645248"/>
      <w:bookmarkStart w:id="6020" w:name="_Toc37272302"/>
      <w:bookmarkStart w:id="6021" w:name="_Toc45884548"/>
      <w:bookmarkStart w:id="6022" w:name="_Toc53182571"/>
      <w:bookmarkStart w:id="6023" w:name="_Toc58860312"/>
      <w:bookmarkStart w:id="6024" w:name="_Toc58862816"/>
      <w:bookmarkStart w:id="6025" w:name="_Toc61182809"/>
      <w:bookmarkStart w:id="6026" w:name="_Toc66728123"/>
      <w:bookmarkStart w:id="6027" w:name="_Toc74961927"/>
      <w:bookmarkStart w:id="6028" w:name="_Toc75242837"/>
      <w:bookmarkStart w:id="6029" w:name="_Toc76545183"/>
      <w:bookmarkStart w:id="6030" w:name="_Toc82595286"/>
      <w:bookmarkStart w:id="6031" w:name="_Toc89955317"/>
      <w:bookmarkStart w:id="6032" w:name="_Toc98773744"/>
      <w:bookmarkStart w:id="6033" w:name="_Toc106201504"/>
      <w:bookmarkStart w:id="6034" w:name="_Toc115191358"/>
      <w:bookmarkStart w:id="6035" w:name="_Toc122013188"/>
      <w:bookmarkStart w:id="6036" w:name="_Toc124155276"/>
      <w:bookmarkStart w:id="6037" w:name="_Toc131535847"/>
      <w:r w:rsidRPr="008C3753">
        <w:t>7.6.4</w:t>
      </w:r>
      <w:r w:rsidRPr="008C3753">
        <w:tab/>
        <w:t>Method of test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861E0C9" w14:textId="77777777" w:rsidR="00294BD4" w:rsidRPr="008C3753" w:rsidRDefault="00294BD4" w:rsidP="0058053F">
      <w:pPr>
        <w:pStyle w:val="Heading4"/>
      </w:pPr>
      <w:bookmarkStart w:id="6038" w:name="_Toc21100066"/>
      <w:bookmarkStart w:id="6039" w:name="_Toc29809864"/>
      <w:bookmarkStart w:id="6040" w:name="_Toc36645249"/>
      <w:bookmarkStart w:id="6041" w:name="_Toc37272303"/>
      <w:bookmarkStart w:id="6042" w:name="_Toc45884549"/>
      <w:bookmarkStart w:id="6043" w:name="_Toc53182572"/>
      <w:bookmarkStart w:id="6044" w:name="_Toc58860313"/>
      <w:bookmarkStart w:id="6045" w:name="_Toc58862817"/>
      <w:bookmarkStart w:id="6046" w:name="_Toc61182810"/>
      <w:bookmarkStart w:id="6047" w:name="_Toc66728124"/>
      <w:bookmarkStart w:id="6048" w:name="_Toc74961928"/>
      <w:bookmarkStart w:id="6049" w:name="_Toc75242838"/>
      <w:bookmarkStart w:id="6050" w:name="_Toc76545184"/>
      <w:bookmarkStart w:id="6051" w:name="_Toc82595287"/>
      <w:bookmarkStart w:id="6052" w:name="_Toc89955318"/>
      <w:bookmarkStart w:id="6053" w:name="_Toc98773745"/>
      <w:bookmarkStart w:id="6054" w:name="_Toc106201505"/>
      <w:bookmarkStart w:id="6055" w:name="_Toc115191359"/>
      <w:bookmarkStart w:id="6056" w:name="_Toc122013189"/>
      <w:bookmarkStart w:id="6057" w:name="_Toc124155277"/>
      <w:bookmarkStart w:id="6058" w:name="_Toc131535848"/>
      <w:r w:rsidRPr="008C3753">
        <w:t>7.6.4.1</w:t>
      </w:r>
      <w:r w:rsidRPr="008C3753">
        <w:tab/>
        <w:t>Initial conditions</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59" w:name="_Toc21100067"/>
      <w:bookmarkStart w:id="6060" w:name="_Toc29809865"/>
      <w:bookmarkStart w:id="6061" w:name="_Toc36645250"/>
      <w:bookmarkStart w:id="6062" w:name="_Toc37272304"/>
      <w:bookmarkStart w:id="6063" w:name="_Toc45884550"/>
      <w:bookmarkStart w:id="6064" w:name="_Toc53182573"/>
      <w:bookmarkStart w:id="6065" w:name="_Toc58860314"/>
      <w:bookmarkStart w:id="6066" w:name="_Toc58862818"/>
      <w:bookmarkStart w:id="6067" w:name="_Toc61182811"/>
      <w:bookmarkStart w:id="6068" w:name="_Toc66728125"/>
      <w:bookmarkStart w:id="6069" w:name="_Toc74961929"/>
      <w:bookmarkStart w:id="6070" w:name="_Toc75242839"/>
      <w:bookmarkStart w:id="6071" w:name="_Toc76545185"/>
      <w:bookmarkStart w:id="6072" w:name="_Toc82595288"/>
      <w:bookmarkStart w:id="6073" w:name="_Toc89955319"/>
      <w:bookmarkStart w:id="6074" w:name="_Toc98773746"/>
      <w:bookmarkStart w:id="6075" w:name="_Toc106201506"/>
      <w:bookmarkStart w:id="6076" w:name="_Toc115191360"/>
      <w:bookmarkStart w:id="6077" w:name="_Toc122013190"/>
      <w:bookmarkStart w:id="6078" w:name="_Toc124155278"/>
      <w:bookmarkStart w:id="6079" w:name="_Toc131535849"/>
      <w:r w:rsidRPr="008C3753">
        <w:t>7.6.4.2</w:t>
      </w:r>
      <w:r w:rsidRPr="008C3753">
        <w:tab/>
        <w:t>Procedure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80" w:name="_Toc21100068"/>
      <w:bookmarkStart w:id="6081" w:name="_Toc29809866"/>
      <w:bookmarkStart w:id="6082" w:name="_Toc36645251"/>
      <w:bookmarkStart w:id="6083" w:name="_Toc37272305"/>
      <w:bookmarkStart w:id="6084" w:name="_Toc45884551"/>
      <w:bookmarkStart w:id="6085" w:name="_Toc53182574"/>
      <w:bookmarkStart w:id="6086" w:name="_Toc58860315"/>
      <w:bookmarkStart w:id="6087" w:name="_Toc58862819"/>
      <w:bookmarkStart w:id="6088" w:name="_Toc61182812"/>
      <w:bookmarkStart w:id="6089" w:name="_Toc66728126"/>
      <w:bookmarkStart w:id="6090" w:name="_Toc74961930"/>
      <w:bookmarkStart w:id="6091" w:name="_Toc75242840"/>
      <w:bookmarkStart w:id="6092" w:name="_Toc76545186"/>
      <w:bookmarkStart w:id="6093" w:name="_Toc82595289"/>
      <w:bookmarkStart w:id="6094" w:name="_Toc89955320"/>
      <w:bookmarkStart w:id="6095" w:name="_Toc98773747"/>
      <w:bookmarkStart w:id="6096" w:name="_Toc106201507"/>
      <w:bookmarkStart w:id="6097" w:name="_Toc115191361"/>
      <w:bookmarkStart w:id="6098" w:name="_Toc122013191"/>
      <w:bookmarkStart w:id="6099" w:name="_Toc124155279"/>
      <w:bookmarkStart w:id="6100" w:name="_Toc131535850"/>
      <w:r w:rsidRPr="008C3753">
        <w:t>7.6.5</w:t>
      </w:r>
      <w:r w:rsidRPr="008C3753">
        <w:tab/>
        <w:t>Test requirements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B683D11" w14:textId="77777777" w:rsidR="00294BD4" w:rsidRPr="008C3753" w:rsidRDefault="00294BD4" w:rsidP="0058053F">
      <w:pPr>
        <w:pStyle w:val="Heading4"/>
      </w:pPr>
      <w:bookmarkStart w:id="6101" w:name="_Toc21100069"/>
      <w:bookmarkStart w:id="6102" w:name="_Toc29809867"/>
      <w:bookmarkStart w:id="6103" w:name="_Toc36645252"/>
      <w:bookmarkStart w:id="6104" w:name="_Toc37272306"/>
      <w:bookmarkStart w:id="6105" w:name="_Toc45884552"/>
      <w:bookmarkStart w:id="6106" w:name="_Toc53182575"/>
      <w:bookmarkStart w:id="6107" w:name="_Toc58860316"/>
      <w:bookmarkStart w:id="6108" w:name="_Toc58862820"/>
      <w:bookmarkStart w:id="6109" w:name="_Toc61182813"/>
      <w:bookmarkStart w:id="6110" w:name="_Toc66728127"/>
      <w:bookmarkStart w:id="6111" w:name="_Toc74961931"/>
      <w:bookmarkStart w:id="6112" w:name="_Toc75242841"/>
      <w:bookmarkStart w:id="6113" w:name="_Toc76545187"/>
      <w:bookmarkStart w:id="6114" w:name="_Toc82595290"/>
      <w:bookmarkStart w:id="6115" w:name="_Toc89955321"/>
      <w:bookmarkStart w:id="6116" w:name="_Toc98773748"/>
      <w:bookmarkStart w:id="6117" w:name="_Toc106201508"/>
      <w:bookmarkStart w:id="6118" w:name="_Toc115191362"/>
      <w:bookmarkStart w:id="6119" w:name="_Toc122013192"/>
      <w:bookmarkStart w:id="6120" w:name="_Toc124155280"/>
      <w:bookmarkStart w:id="6121" w:name="_Toc131535851"/>
      <w:r w:rsidRPr="008C3753">
        <w:t>7.6.5.1</w:t>
      </w:r>
      <w:r w:rsidRPr="008C3753">
        <w:tab/>
        <w:t>Basic limits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122" w:name="_Toc21100070"/>
      <w:bookmarkStart w:id="6123" w:name="_Toc29809868"/>
      <w:bookmarkStart w:id="6124" w:name="_Toc36645253"/>
      <w:bookmarkStart w:id="6125" w:name="_Toc37272307"/>
      <w:bookmarkStart w:id="6126" w:name="_Toc45884553"/>
      <w:bookmarkStart w:id="6127" w:name="_Toc53182576"/>
      <w:bookmarkStart w:id="6128" w:name="_Toc58860317"/>
      <w:bookmarkStart w:id="6129" w:name="_Toc58862821"/>
      <w:bookmarkStart w:id="6130" w:name="_Toc61182814"/>
      <w:bookmarkStart w:id="6131" w:name="_Toc66728128"/>
      <w:bookmarkStart w:id="6132" w:name="_Toc74961932"/>
      <w:bookmarkStart w:id="6133" w:name="_Toc75242842"/>
      <w:bookmarkStart w:id="6134" w:name="_Toc76545188"/>
      <w:bookmarkStart w:id="6135" w:name="_Toc82595291"/>
      <w:bookmarkStart w:id="6136" w:name="_Toc89955322"/>
      <w:bookmarkStart w:id="6137" w:name="_Toc98773749"/>
      <w:bookmarkStart w:id="6138" w:name="_Toc106201509"/>
      <w:bookmarkStart w:id="6139" w:name="_Toc115191363"/>
      <w:bookmarkStart w:id="6140" w:name="_Toc122013193"/>
      <w:bookmarkStart w:id="6141" w:name="_Toc124155281"/>
      <w:bookmarkStart w:id="6142" w:name="_Toc131535852"/>
      <w:r w:rsidRPr="008C3753">
        <w:t>7.6.5.2</w:t>
      </w:r>
      <w:r w:rsidRPr="008C3753">
        <w:tab/>
        <w:t>BS type 1-C</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143" w:name="_Toc21100071"/>
      <w:bookmarkStart w:id="614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45" w:name="_Toc36645254"/>
      <w:bookmarkStart w:id="6146" w:name="_Toc37272308"/>
      <w:bookmarkStart w:id="6147" w:name="_Toc45884554"/>
      <w:bookmarkStart w:id="6148" w:name="_Toc53182577"/>
      <w:bookmarkStart w:id="6149" w:name="_Toc58860318"/>
      <w:bookmarkStart w:id="6150" w:name="_Toc58862822"/>
      <w:bookmarkStart w:id="6151" w:name="_Toc61182815"/>
      <w:bookmarkStart w:id="6152" w:name="_Toc66728129"/>
      <w:bookmarkStart w:id="6153" w:name="_Toc74961933"/>
      <w:bookmarkStart w:id="6154" w:name="_Toc75242843"/>
      <w:bookmarkStart w:id="6155" w:name="_Toc76545189"/>
      <w:bookmarkStart w:id="6156" w:name="_Toc82595292"/>
      <w:bookmarkStart w:id="6157" w:name="_Toc89955323"/>
      <w:bookmarkStart w:id="6158" w:name="_Toc98773750"/>
      <w:bookmarkStart w:id="6159" w:name="_Toc106201510"/>
      <w:bookmarkStart w:id="6160" w:name="_Toc115191364"/>
      <w:bookmarkStart w:id="6161" w:name="_Toc122013194"/>
      <w:bookmarkStart w:id="6162" w:name="_Toc124155282"/>
      <w:bookmarkStart w:id="6163" w:name="_Toc131535853"/>
      <w:r w:rsidRPr="008C3753">
        <w:t>7.6.5.3</w:t>
      </w:r>
      <w:r w:rsidRPr="008C3753">
        <w:tab/>
        <w:t>BS type 1-H</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64" w:name="_Toc21100072"/>
      <w:bookmarkStart w:id="6165" w:name="_Toc29809870"/>
      <w:bookmarkStart w:id="6166" w:name="_Toc36645255"/>
      <w:bookmarkStart w:id="6167" w:name="_Toc37272309"/>
      <w:bookmarkStart w:id="6168" w:name="_Toc45884555"/>
      <w:bookmarkStart w:id="6169" w:name="_Toc53182578"/>
      <w:bookmarkStart w:id="6170" w:name="_Toc58860319"/>
      <w:bookmarkStart w:id="6171" w:name="_Toc58862823"/>
      <w:bookmarkStart w:id="6172" w:name="_Toc61182816"/>
      <w:bookmarkStart w:id="6173" w:name="_Toc66728130"/>
      <w:bookmarkStart w:id="6174" w:name="_Toc74961934"/>
      <w:bookmarkStart w:id="6175" w:name="_Toc75242844"/>
      <w:bookmarkStart w:id="6176" w:name="_Toc76545190"/>
      <w:bookmarkStart w:id="6177" w:name="_Toc82595293"/>
      <w:bookmarkStart w:id="6178" w:name="_Toc89955324"/>
      <w:bookmarkStart w:id="6179" w:name="_Toc98773751"/>
      <w:bookmarkStart w:id="6180" w:name="_Toc106201511"/>
      <w:bookmarkStart w:id="6181" w:name="_Toc115191365"/>
      <w:bookmarkStart w:id="6182" w:name="_Toc122013195"/>
      <w:bookmarkStart w:id="6183" w:name="_Toc124155283"/>
      <w:bookmarkStart w:id="6184" w:name="_Toc131535854"/>
      <w:r w:rsidRPr="008C3753">
        <w:t>7.7</w:t>
      </w:r>
      <w:r w:rsidRPr="008C3753">
        <w:tab/>
        <w:t>Receiver intermodulation</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5AC2DFC" w14:textId="0BD40575" w:rsidR="009D56A3" w:rsidRPr="008C3753" w:rsidRDefault="009D56A3" w:rsidP="0058053F">
      <w:pPr>
        <w:pStyle w:val="Heading3"/>
      </w:pPr>
      <w:bookmarkStart w:id="6185" w:name="_Toc21100073"/>
      <w:bookmarkStart w:id="6186" w:name="_Toc29809871"/>
      <w:bookmarkStart w:id="6187" w:name="_Toc36645256"/>
      <w:bookmarkStart w:id="6188" w:name="_Toc37272310"/>
      <w:bookmarkStart w:id="6189" w:name="_Toc45884556"/>
      <w:bookmarkStart w:id="6190" w:name="_Toc53182579"/>
      <w:bookmarkStart w:id="6191" w:name="_Toc58860320"/>
      <w:bookmarkStart w:id="6192" w:name="_Toc58862824"/>
      <w:bookmarkStart w:id="6193" w:name="_Toc61182817"/>
      <w:bookmarkStart w:id="6194" w:name="_Toc66728131"/>
      <w:bookmarkStart w:id="6195" w:name="_Toc74961935"/>
      <w:bookmarkStart w:id="6196" w:name="_Toc75242845"/>
      <w:bookmarkStart w:id="6197" w:name="_Toc76545191"/>
      <w:bookmarkStart w:id="6198" w:name="_Toc82595294"/>
      <w:bookmarkStart w:id="6199" w:name="_Toc89955325"/>
      <w:bookmarkStart w:id="6200" w:name="_Toc98773752"/>
      <w:bookmarkStart w:id="6201" w:name="_Toc106201512"/>
      <w:bookmarkStart w:id="6202" w:name="_Toc115191366"/>
      <w:bookmarkStart w:id="6203" w:name="_Toc122013196"/>
      <w:bookmarkStart w:id="6204" w:name="_Toc124155284"/>
      <w:bookmarkStart w:id="6205" w:name="_Toc131535855"/>
      <w:r w:rsidRPr="008C3753">
        <w:t>7.7.1</w:t>
      </w:r>
      <w:r w:rsidRPr="008C3753">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206" w:name="_Toc21100074"/>
      <w:bookmarkStart w:id="6207" w:name="_Toc29809872"/>
      <w:bookmarkStart w:id="6208" w:name="_Toc36645257"/>
      <w:bookmarkStart w:id="6209" w:name="_Toc37272311"/>
      <w:bookmarkStart w:id="6210" w:name="_Toc45884557"/>
      <w:bookmarkStart w:id="6211" w:name="_Toc53182580"/>
      <w:bookmarkStart w:id="6212" w:name="_Toc58860321"/>
      <w:bookmarkStart w:id="6213" w:name="_Toc58862825"/>
      <w:bookmarkStart w:id="6214" w:name="_Toc61182818"/>
      <w:bookmarkStart w:id="6215" w:name="_Toc66728132"/>
      <w:bookmarkStart w:id="6216" w:name="_Toc74961936"/>
      <w:bookmarkStart w:id="6217" w:name="_Toc75242846"/>
      <w:bookmarkStart w:id="6218" w:name="_Toc76545192"/>
      <w:bookmarkStart w:id="6219" w:name="_Toc82595295"/>
      <w:bookmarkStart w:id="6220" w:name="_Toc89955326"/>
      <w:bookmarkStart w:id="6221" w:name="_Toc98773753"/>
      <w:bookmarkStart w:id="6222" w:name="_Toc106201513"/>
      <w:bookmarkStart w:id="6223" w:name="_Toc115191367"/>
      <w:bookmarkStart w:id="6224" w:name="_Toc122013197"/>
      <w:bookmarkStart w:id="6225" w:name="_Toc124155285"/>
      <w:bookmarkStart w:id="6226" w:name="_Toc131535856"/>
      <w:r w:rsidRPr="008C3753">
        <w:t>7.7.2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227" w:name="_Toc21100075"/>
      <w:bookmarkStart w:id="6228" w:name="_Toc29809873"/>
      <w:bookmarkStart w:id="6229" w:name="_Toc36645258"/>
      <w:bookmarkStart w:id="6230" w:name="_Toc37272312"/>
      <w:bookmarkStart w:id="6231" w:name="_Toc45884558"/>
      <w:bookmarkStart w:id="6232" w:name="_Toc53182581"/>
      <w:bookmarkStart w:id="6233" w:name="_Toc58860322"/>
      <w:bookmarkStart w:id="6234" w:name="_Toc58862826"/>
      <w:bookmarkStart w:id="6235" w:name="_Toc61182819"/>
      <w:bookmarkStart w:id="6236" w:name="_Toc66728133"/>
      <w:bookmarkStart w:id="6237" w:name="_Toc74961937"/>
      <w:bookmarkStart w:id="6238" w:name="_Toc75242847"/>
      <w:bookmarkStart w:id="6239" w:name="_Toc76545193"/>
      <w:bookmarkStart w:id="6240" w:name="_Toc82595296"/>
      <w:bookmarkStart w:id="6241" w:name="_Toc89955327"/>
      <w:bookmarkStart w:id="6242" w:name="_Toc98773754"/>
      <w:bookmarkStart w:id="6243" w:name="_Toc106201514"/>
      <w:bookmarkStart w:id="6244" w:name="_Toc115191368"/>
      <w:bookmarkStart w:id="6245" w:name="_Toc122013198"/>
      <w:bookmarkStart w:id="6246" w:name="_Toc124155286"/>
      <w:bookmarkStart w:id="6247" w:name="_Toc131535857"/>
      <w:r w:rsidRPr="008C3753">
        <w:t>7.7.3</w:t>
      </w:r>
      <w:r w:rsidRPr="008C3753">
        <w:tab/>
        <w:t>Test purpose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C4DE1BE" w14:textId="1BB258BD" w:rsidR="00B648A6" w:rsidRDefault="00B648A6" w:rsidP="00B648A6">
      <w:pPr>
        <w:rPr>
          <w:rFonts w:cs="v4.2.0"/>
        </w:rPr>
      </w:pPr>
      <w:bookmarkStart w:id="6248" w:name="_Toc21100076"/>
      <w:bookmarkStart w:id="6249" w:name="_Toc29809874"/>
      <w:bookmarkStart w:id="6250" w:name="_Toc36645259"/>
      <w:bookmarkStart w:id="6251" w:name="_Toc37272313"/>
      <w:bookmarkStart w:id="6252" w:name="_Toc45884559"/>
      <w:bookmarkStart w:id="6253" w:name="_Toc53182582"/>
      <w:bookmarkStart w:id="6254" w:name="_Toc58860323"/>
      <w:bookmarkStart w:id="6255" w:name="_Toc58862827"/>
      <w:bookmarkStart w:id="6256" w:name="_Toc61182820"/>
      <w:bookmarkStart w:id="625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258" w:name="_Toc74961938"/>
      <w:bookmarkStart w:id="6259" w:name="_Toc75242848"/>
      <w:bookmarkStart w:id="6260" w:name="_Toc76545194"/>
      <w:bookmarkStart w:id="6261" w:name="_Toc82595297"/>
      <w:bookmarkStart w:id="6262" w:name="_Toc89955328"/>
      <w:bookmarkStart w:id="6263" w:name="_Toc98773755"/>
      <w:bookmarkStart w:id="6264" w:name="_Toc106201515"/>
      <w:bookmarkStart w:id="6265" w:name="_Toc115191369"/>
      <w:bookmarkStart w:id="6266" w:name="_Toc122013199"/>
      <w:bookmarkStart w:id="6267" w:name="_Toc124155287"/>
      <w:bookmarkStart w:id="6268" w:name="_Toc131535858"/>
      <w:r w:rsidRPr="008C3753">
        <w:t>7.7.4</w:t>
      </w:r>
      <w:r w:rsidRPr="008C3753">
        <w:tab/>
        <w:t>Method of test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78DF9C3" w14:textId="77777777" w:rsidR="009D56A3" w:rsidRPr="008C3753" w:rsidRDefault="009D56A3" w:rsidP="00790289">
      <w:pPr>
        <w:pStyle w:val="Heading4"/>
      </w:pPr>
      <w:bookmarkStart w:id="6269" w:name="_Toc21100077"/>
      <w:bookmarkStart w:id="6270" w:name="_Toc29809875"/>
      <w:bookmarkStart w:id="6271" w:name="_Toc36645260"/>
      <w:bookmarkStart w:id="6272" w:name="_Toc37272314"/>
      <w:bookmarkStart w:id="6273" w:name="_Toc45884560"/>
      <w:bookmarkStart w:id="6274" w:name="_Toc53182583"/>
      <w:bookmarkStart w:id="6275" w:name="_Toc58860324"/>
      <w:bookmarkStart w:id="6276" w:name="_Toc58862828"/>
      <w:bookmarkStart w:id="6277" w:name="_Toc61182821"/>
      <w:bookmarkStart w:id="6278" w:name="_Toc66728135"/>
      <w:bookmarkStart w:id="6279" w:name="_Toc74961939"/>
      <w:bookmarkStart w:id="6280" w:name="_Toc75242849"/>
      <w:bookmarkStart w:id="6281" w:name="_Toc76545195"/>
      <w:bookmarkStart w:id="6282" w:name="_Toc82595298"/>
      <w:bookmarkStart w:id="6283" w:name="_Toc89955329"/>
      <w:bookmarkStart w:id="6284" w:name="_Toc98773756"/>
      <w:bookmarkStart w:id="6285" w:name="_Toc106201516"/>
      <w:bookmarkStart w:id="6286" w:name="_Toc115191370"/>
      <w:bookmarkStart w:id="6287" w:name="_Toc122013200"/>
      <w:bookmarkStart w:id="6288" w:name="_Toc124155288"/>
      <w:bookmarkStart w:id="6289" w:name="_Toc131535859"/>
      <w:r w:rsidRPr="008C3753">
        <w:t>7.7.4.1</w:t>
      </w:r>
      <w:r w:rsidRPr="008C3753">
        <w:tab/>
        <w:t>Initial conditions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90" w:name="_Toc21100078"/>
      <w:bookmarkStart w:id="6291" w:name="_Toc29809876"/>
      <w:bookmarkStart w:id="6292" w:name="_Toc36645261"/>
      <w:bookmarkStart w:id="6293" w:name="_Toc37272315"/>
      <w:bookmarkStart w:id="6294" w:name="_Toc45884561"/>
      <w:bookmarkStart w:id="6295" w:name="_Toc53182584"/>
      <w:bookmarkStart w:id="6296" w:name="_Toc58860325"/>
      <w:bookmarkStart w:id="6297" w:name="_Toc58862829"/>
      <w:bookmarkStart w:id="6298" w:name="_Toc61182822"/>
      <w:bookmarkStart w:id="6299" w:name="_Toc66728136"/>
      <w:bookmarkStart w:id="6300" w:name="_Toc74961940"/>
      <w:bookmarkStart w:id="6301" w:name="_Toc75242850"/>
      <w:bookmarkStart w:id="6302" w:name="_Toc76545196"/>
      <w:bookmarkStart w:id="6303" w:name="_Toc82595299"/>
      <w:bookmarkStart w:id="6304" w:name="_Toc89955330"/>
      <w:bookmarkStart w:id="6305" w:name="_Toc98773757"/>
      <w:bookmarkStart w:id="6306" w:name="_Toc106201517"/>
      <w:bookmarkStart w:id="6307" w:name="_Toc115191371"/>
      <w:bookmarkStart w:id="6308" w:name="_Toc122013201"/>
      <w:bookmarkStart w:id="6309" w:name="_Toc124155289"/>
      <w:bookmarkStart w:id="6310" w:name="_Toc131535860"/>
      <w:r w:rsidRPr="008C3753">
        <w:t>7.7.4.2</w:t>
      </w:r>
      <w:r w:rsidRPr="008C3753">
        <w:tab/>
        <w:t>Procedure</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311" w:name="_Toc21100079"/>
      <w:bookmarkStart w:id="6312" w:name="_Toc29809877"/>
      <w:bookmarkStart w:id="6313" w:name="_Toc36645262"/>
      <w:bookmarkStart w:id="6314" w:name="_Toc37272316"/>
      <w:bookmarkStart w:id="6315" w:name="_Toc45884562"/>
      <w:bookmarkStart w:id="6316" w:name="_Toc53182585"/>
      <w:bookmarkStart w:id="6317" w:name="_Toc58860326"/>
      <w:bookmarkStart w:id="6318" w:name="_Toc58862830"/>
      <w:bookmarkStart w:id="6319" w:name="_Toc61182823"/>
      <w:bookmarkStart w:id="6320" w:name="_Toc66728137"/>
      <w:bookmarkStart w:id="6321" w:name="_Toc74961941"/>
      <w:bookmarkStart w:id="6322" w:name="_Toc75242851"/>
      <w:bookmarkStart w:id="6323" w:name="_Toc76545197"/>
      <w:bookmarkStart w:id="6324" w:name="_Toc82595300"/>
      <w:bookmarkStart w:id="6325" w:name="_Toc89955331"/>
      <w:bookmarkStart w:id="6326" w:name="_Toc98773758"/>
      <w:bookmarkStart w:id="6327" w:name="_Toc106201518"/>
      <w:bookmarkStart w:id="6328" w:name="_Toc115191372"/>
      <w:bookmarkStart w:id="6329" w:name="_Toc122013202"/>
      <w:bookmarkStart w:id="6330" w:name="_Toc124155290"/>
      <w:bookmarkStart w:id="6331" w:name="_Toc131535861"/>
      <w:r w:rsidRPr="008C3753">
        <w:t>7.7.5</w:t>
      </w:r>
      <w:r w:rsidRPr="008C3753">
        <w:tab/>
        <w:t>Test requirements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332" w:name="_Toc106201519"/>
      <w:bookmarkStart w:id="6333" w:name="_Toc115191373"/>
      <w:bookmarkStart w:id="6334" w:name="_Toc122013203"/>
      <w:bookmarkStart w:id="6335" w:name="_Toc124155291"/>
      <w:bookmarkStart w:id="6336" w:name="_Toc131535862"/>
      <w:r w:rsidRPr="0092151F">
        <w:t>7.7.5.1</w:t>
      </w:r>
      <w:r w:rsidRPr="0092151F">
        <w:tab/>
        <w:t>Additional narrowband intermodulation requirement for Band n100</w:t>
      </w:r>
      <w:bookmarkEnd w:id="6332"/>
      <w:bookmarkEnd w:id="6333"/>
      <w:bookmarkEnd w:id="6334"/>
      <w:bookmarkEnd w:id="6335"/>
      <w:bookmarkEnd w:id="633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337"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337"/>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338" w:name="_Toc21100080"/>
      <w:bookmarkStart w:id="6339" w:name="_Toc29809878"/>
      <w:bookmarkStart w:id="6340" w:name="_Toc36645263"/>
      <w:bookmarkStart w:id="6341" w:name="_Toc37272317"/>
      <w:bookmarkStart w:id="6342" w:name="_Toc45884563"/>
      <w:bookmarkStart w:id="6343" w:name="_Toc53182586"/>
      <w:bookmarkStart w:id="6344" w:name="_Toc58860327"/>
      <w:bookmarkStart w:id="6345" w:name="_Toc58862831"/>
      <w:bookmarkStart w:id="6346" w:name="_Toc61182824"/>
      <w:bookmarkStart w:id="6347" w:name="_Toc66728138"/>
      <w:bookmarkStart w:id="6348" w:name="_Toc74961942"/>
      <w:bookmarkStart w:id="6349" w:name="_Toc75242852"/>
      <w:bookmarkStart w:id="6350" w:name="_Toc76545198"/>
      <w:bookmarkStart w:id="6351" w:name="_Toc82595301"/>
      <w:bookmarkStart w:id="6352" w:name="_Toc89955332"/>
      <w:bookmarkStart w:id="6353" w:name="_Toc98773759"/>
      <w:bookmarkStart w:id="6354" w:name="_Toc106201520"/>
      <w:bookmarkStart w:id="6355" w:name="_Toc115191374"/>
      <w:bookmarkStart w:id="6356" w:name="_Toc122013204"/>
      <w:bookmarkStart w:id="6357" w:name="_Toc124155292"/>
      <w:bookmarkStart w:id="6358" w:name="_Toc131535863"/>
      <w:r w:rsidRPr="008C3753">
        <w:t>7.8</w:t>
      </w:r>
      <w:r w:rsidRPr="008C3753">
        <w:tab/>
        <w:t>In-channel selectivity</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ABED5C8" w14:textId="7AA8F9DA" w:rsidR="0066553E" w:rsidRPr="008C3753" w:rsidRDefault="0066553E" w:rsidP="00AD5630">
      <w:pPr>
        <w:pStyle w:val="Heading3"/>
      </w:pPr>
      <w:bookmarkStart w:id="6359" w:name="_Toc21100081"/>
      <w:bookmarkStart w:id="6360" w:name="_Toc29809879"/>
      <w:bookmarkStart w:id="6361" w:name="_Toc36645264"/>
      <w:bookmarkStart w:id="6362" w:name="_Toc37272318"/>
      <w:bookmarkStart w:id="6363" w:name="_Toc45884564"/>
      <w:bookmarkStart w:id="6364" w:name="_Toc53182587"/>
      <w:bookmarkStart w:id="6365" w:name="_Toc58860328"/>
      <w:bookmarkStart w:id="6366" w:name="_Toc58862832"/>
      <w:bookmarkStart w:id="6367" w:name="_Toc61182825"/>
      <w:bookmarkStart w:id="6368" w:name="_Toc66728139"/>
      <w:bookmarkStart w:id="6369" w:name="_Toc74961943"/>
      <w:bookmarkStart w:id="6370" w:name="_Toc75242853"/>
      <w:bookmarkStart w:id="6371" w:name="_Toc76545199"/>
      <w:bookmarkStart w:id="6372" w:name="_Toc82595302"/>
      <w:bookmarkStart w:id="6373" w:name="_Toc89955333"/>
      <w:bookmarkStart w:id="6374" w:name="_Toc98773760"/>
      <w:bookmarkStart w:id="6375" w:name="_Toc106201521"/>
      <w:bookmarkStart w:id="6376" w:name="_Toc115191375"/>
      <w:bookmarkStart w:id="6377" w:name="_Toc122013205"/>
      <w:bookmarkStart w:id="6378" w:name="_Toc124155293"/>
      <w:bookmarkStart w:id="6379" w:name="_Toc131535864"/>
      <w:r w:rsidRPr="008C3753">
        <w:t>7.8.1</w:t>
      </w:r>
      <w:r w:rsidRPr="008C3753">
        <w:tab/>
        <w:t>Definition and applicability</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80" w:name="_Toc21100082"/>
      <w:bookmarkStart w:id="6381" w:name="_Toc29809880"/>
      <w:bookmarkStart w:id="6382" w:name="_Toc36645265"/>
      <w:bookmarkStart w:id="6383" w:name="_Toc37272319"/>
      <w:bookmarkStart w:id="6384" w:name="_Toc45884565"/>
      <w:bookmarkStart w:id="6385" w:name="_Toc53182588"/>
      <w:bookmarkStart w:id="6386" w:name="_Toc58860329"/>
      <w:bookmarkStart w:id="6387" w:name="_Toc58862833"/>
      <w:bookmarkStart w:id="6388" w:name="_Toc61182826"/>
      <w:bookmarkStart w:id="6389" w:name="_Toc66728140"/>
      <w:bookmarkStart w:id="6390" w:name="_Toc74961944"/>
      <w:bookmarkStart w:id="6391" w:name="_Toc75242854"/>
      <w:bookmarkStart w:id="6392" w:name="_Toc76545200"/>
      <w:bookmarkStart w:id="6393" w:name="_Toc82595303"/>
      <w:bookmarkStart w:id="6394" w:name="_Toc89955334"/>
      <w:bookmarkStart w:id="6395" w:name="_Toc98773761"/>
      <w:bookmarkStart w:id="6396" w:name="_Toc106201522"/>
      <w:bookmarkStart w:id="6397" w:name="_Toc115191376"/>
      <w:bookmarkStart w:id="6398" w:name="_Toc122013206"/>
      <w:bookmarkStart w:id="6399" w:name="_Toc124155294"/>
      <w:bookmarkStart w:id="6400" w:name="_Toc131535865"/>
      <w:r w:rsidRPr="008C3753">
        <w:t>7.8.2</w:t>
      </w:r>
      <w:r w:rsidRPr="008C3753">
        <w:tab/>
        <w:t>Minimum requirement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401" w:name="_Toc21100083"/>
      <w:bookmarkStart w:id="6402" w:name="_Toc29809881"/>
      <w:bookmarkStart w:id="6403" w:name="_Toc36645266"/>
      <w:bookmarkStart w:id="6404" w:name="_Toc37272320"/>
      <w:bookmarkStart w:id="6405" w:name="_Toc45884566"/>
      <w:bookmarkStart w:id="6406" w:name="_Toc53182589"/>
      <w:bookmarkStart w:id="6407" w:name="_Toc58860330"/>
      <w:bookmarkStart w:id="6408" w:name="_Toc58862834"/>
      <w:bookmarkStart w:id="6409" w:name="_Toc61182827"/>
      <w:bookmarkStart w:id="6410" w:name="_Toc66728141"/>
      <w:bookmarkStart w:id="6411" w:name="_Toc74961945"/>
      <w:bookmarkStart w:id="6412" w:name="_Toc75242855"/>
      <w:bookmarkStart w:id="6413" w:name="_Toc76545201"/>
      <w:bookmarkStart w:id="6414" w:name="_Toc82595304"/>
      <w:bookmarkStart w:id="6415" w:name="_Toc89955335"/>
      <w:bookmarkStart w:id="6416" w:name="_Toc98773762"/>
      <w:bookmarkStart w:id="6417" w:name="_Toc106201523"/>
      <w:bookmarkStart w:id="6418" w:name="_Toc115191377"/>
      <w:bookmarkStart w:id="6419" w:name="_Toc122013207"/>
      <w:bookmarkStart w:id="6420" w:name="_Toc124155295"/>
      <w:bookmarkStart w:id="6421" w:name="_Toc131535866"/>
      <w:r w:rsidRPr="008C3753">
        <w:t>7.8.3</w:t>
      </w:r>
      <w:r w:rsidRPr="008C3753">
        <w:tab/>
        <w:t>Test purpose</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422" w:name="_Toc21100084"/>
      <w:bookmarkStart w:id="6423" w:name="_Toc29809882"/>
      <w:bookmarkStart w:id="6424" w:name="_Toc36645267"/>
      <w:bookmarkStart w:id="6425" w:name="_Toc37272321"/>
      <w:bookmarkStart w:id="6426" w:name="_Toc45884567"/>
      <w:bookmarkStart w:id="6427" w:name="_Toc53182590"/>
      <w:bookmarkStart w:id="6428" w:name="_Toc58860331"/>
      <w:bookmarkStart w:id="6429" w:name="_Toc58862835"/>
      <w:bookmarkStart w:id="6430" w:name="_Toc61182828"/>
      <w:bookmarkStart w:id="6431" w:name="_Toc66728142"/>
      <w:bookmarkStart w:id="6432" w:name="_Toc74961946"/>
      <w:bookmarkStart w:id="6433" w:name="_Toc75242856"/>
      <w:bookmarkStart w:id="6434" w:name="_Toc76545202"/>
      <w:bookmarkStart w:id="6435" w:name="_Toc82595305"/>
      <w:bookmarkStart w:id="6436" w:name="_Toc89955336"/>
      <w:bookmarkStart w:id="6437" w:name="_Toc98773763"/>
      <w:bookmarkStart w:id="6438" w:name="_Toc106201524"/>
      <w:bookmarkStart w:id="6439" w:name="_Toc115191378"/>
      <w:bookmarkStart w:id="6440" w:name="_Toc122013208"/>
      <w:bookmarkStart w:id="6441" w:name="_Toc124155296"/>
      <w:bookmarkStart w:id="6442" w:name="_Toc131535867"/>
      <w:r w:rsidRPr="008C3753">
        <w:t>7.8.4</w:t>
      </w:r>
      <w:r w:rsidRPr="008C3753">
        <w:tab/>
        <w:t>Method of test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541D4C23" w14:textId="77777777" w:rsidR="0066553E" w:rsidRPr="008C3753" w:rsidRDefault="0066553E" w:rsidP="00AD5630">
      <w:pPr>
        <w:pStyle w:val="Heading4"/>
      </w:pPr>
      <w:bookmarkStart w:id="6443" w:name="_Toc21100085"/>
      <w:bookmarkStart w:id="6444" w:name="_Toc29809883"/>
      <w:bookmarkStart w:id="6445" w:name="_Toc36645268"/>
      <w:bookmarkStart w:id="6446" w:name="_Toc37272322"/>
      <w:bookmarkStart w:id="6447" w:name="_Toc45884568"/>
      <w:bookmarkStart w:id="6448" w:name="_Toc53182591"/>
      <w:bookmarkStart w:id="6449" w:name="_Toc58860332"/>
      <w:bookmarkStart w:id="6450" w:name="_Toc58862836"/>
      <w:bookmarkStart w:id="6451" w:name="_Toc61182829"/>
      <w:bookmarkStart w:id="6452" w:name="_Toc66728143"/>
      <w:bookmarkStart w:id="6453" w:name="_Toc74961947"/>
      <w:bookmarkStart w:id="6454" w:name="_Toc75242857"/>
      <w:bookmarkStart w:id="6455" w:name="_Toc76545203"/>
      <w:bookmarkStart w:id="6456" w:name="_Toc82595306"/>
      <w:bookmarkStart w:id="6457" w:name="_Toc89955337"/>
      <w:bookmarkStart w:id="6458" w:name="_Toc98773764"/>
      <w:bookmarkStart w:id="6459" w:name="_Toc106201525"/>
      <w:bookmarkStart w:id="6460" w:name="_Toc115191379"/>
      <w:bookmarkStart w:id="6461" w:name="_Toc122013209"/>
      <w:bookmarkStart w:id="6462" w:name="_Toc124155297"/>
      <w:bookmarkStart w:id="6463" w:name="_Toc131535868"/>
      <w:r w:rsidRPr="008C3753">
        <w:t>7.8.4.1</w:t>
      </w:r>
      <w:r w:rsidRPr="008C3753">
        <w:tab/>
        <w:t>Initial conditions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64" w:name="_Toc21100086"/>
      <w:bookmarkStart w:id="6465" w:name="_Toc29809884"/>
      <w:bookmarkStart w:id="6466" w:name="_Toc36645269"/>
      <w:bookmarkStart w:id="6467" w:name="_Toc37272323"/>
      <w:bookmarkStart w:id="6468" w:name="_Toc45884569"/>
      <w:bookmarkStart w:id="6469" w:name="_Toc53182592"/>
      <w:bookmarkStart w:id="6470" w:name="_Toc58860333"/>
      <w:bookmarkStart w:id="6471" w:name="_Toc58862837"/>
      <w:bookmarkStart w:id="6472" w:name="_Toc61182830"/>
      <w:bookmarkStart w:id="6473" w:name="_Toc66728144"/>
      <w:bookmarkStart w:id="6474" w:name="_Toc74961948"/>
      <w:bookmarkStart w:id="6475" w:name="_Toc75242858"/>
      <w:bookmarkStart w:id="6476" w:name="_Toc76545204"/>
      <w:bookmarkStart w:id="6477" w:name="_Toc82595307"/>
      <w:bookmarkStart w:id="6478" w:name="_Toc89955338"/>
      <w:bookmarkStart w:id="6479" w:name="_Toc98773765"/>
      <w:bookmarkStart w:id="6480" w:name="_Toc106201526"/>
      <w:bookmarkStart w:id="6481" w:name="_Toc115191380"/>
      <w:bookmarkStart w:id="6482" w:name="_Toc122013210"/>
      <w:bookmarkStart w:id="6483" w:name="_Toc124155298"/>
      <w:bookmarkStart w:id="6484" w:name="_Toc131535869"/>
      <w:r w:rsidRPr="008C3753">
        <w:t>7.8.4.2</w:t>
      </w:r>
      <w:r w:rsidRPr="008C3753">
        <w:tab/>
        <w:t>Procedure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85" w:name="_Toc21100087"/>
      <w:bookmarkStart w:id="6486" w:name="_Toc29809885"/>
      <w:bookmarkStart w:id="6487" w:name="_Toc36645270"/>
      <w:bookmarkStart w:id="6488" w:name="_Toc37272324"/>
      <w:bookmarkStart w:id="6489" w:name="_Toc45884570"/>
      <w:bookmarkStart w:id="6490" w:name="_Toc53182593"/>
      <w:bookmarkStart w:id="6491" w:name="_Toc58860334"/>
      <w:bookmarkStart w:id="6492" w:name="_Toc58862838"/>
      <w:bookmarkStart w:id="6493" w:name="_Toc61182831"/>
      <w:bookmarkStart w:id="6494" w:name="_Toc66728145"/>
      <w:bookmarkStart w:id="6495" w:name="_Toc74961949"/>
      <w:bookmarkStart w:id="6496" w:name="_Toc75242859"/>
      <w:bookmarkStart w:id="6497" w:name="_Toc76545205"/>
      <w:bookmarkStart w:id="6498" w:name="_Toc82595308"/>
      <w:bookmarkStart w:id="6499" w:name="_Toc89955339"/>
      <w:bookmarkStart w:id="6500" w:name="_Toc98773766"/>
      <w:bookmarkStart w:id="6501" w:name="_Toc106201527"/>
      <w:bookmarkStart w:id="6502" w:name="_Toc115191381"/>
      <w:bookmarkStart w:id="6503" w:name="_Toc122013211"/>
      <w:bookmarkStart w:id="6504" w:name="_Toc124155299"/>
      <w:bookmarkStart w:id="6505" w:name="_Toc131535870"/>
      <w:r w:rsidRPr="008C3753">
        <w:t>7.8.5</w:t>
      </w:r>
      <w:r w:rsidRPr="008C3753">
        <w:tab/>
        <w:t>Test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6506" w:name="_Toc21100088"/>
      <w:bookmarkStart w:id="6507" w:name="_Toc29809886"/>
      <w:bookmarkStart w:id="6508" w:name="_Toc36645271"/>
      <w:bookmarkStart w:id="6509" w:name="_Toc37272325"/>
      <w:bookmarkStart w:id="6510" w:name="_Toc45884571"/>
      <w:bookmarkStart w:id="6511" w:name="_Toc53182594"/>
      <w:bookmarkStart w:id="6512" w:name="_Toc58860335"/>
      <w:bookmarkStart w:id="6513" w:name="_Toc58862839"/>
      <w:bookmarkStart w:id="6514" w:name="_Toc61182832"/>
      <w:bookmarkStart w:id="6515" w:name="_Toc66728146"/>
      <w:bookmarkStart w:id="6516" w:name="_Toc74961950"/>
      <w:bookmarkStart w:id="6517" w:name="_Toc75242860"/>
      <w:bookmarkStart w:id="6518" w:name="_Toc76545206"/>
      <w:bookmarkStart w:id="6519" w:name="_Toc82595309"/>
      <w:bookmarkStart w:id="6520" w:name="_Toc89955340"/>
      <w:bookmarkStart w:id="6521" w:name="_Toc98773767"/>
      <w:bookmarkStart w:id="6522" w:name="_Toc106201528"/>
      <w:bookmarkStart w:id="6523" w:name="_Toc115191382"/>
      <w:bookmarkStart w:id="6524" w:name="_Toc122013212"/>
      <w:bookmarkStart w:id="6525" w:name="_Toc124155300"/>
      <w:bookmarkStart w:id="6526" w:name="_Toc131535871"/>
      <w:bookmarkStart w:id="6527" w:name="historyclause"/>
      <w:r w:rsidRPr="008C3753">
        <w:t>8</w:t>
      </w:r>
      <w:r w:rsidRPr="008C3753">
        <w:tab/>
        <w:t>Conducted performance characteristics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9409B9A" w14:textId="77777777" w:rsidR="008C01E6" w:rsidRPr="008C3753" w:rsidRDefault="008C01E6" w:rsidP="008C01E6">
      <w:pPr>
        <w:pStyle w:val="Heading2"/>
      </w:pPr>
      <w:bookmarkStart w:id="6528" w:name="_Toc21100089"/>
      <w:bookmarkStart w:id="6529" w:name="_Toc29809887"/>
      <w:bookmarkStart w:id="6530" w:name="_Toc36645272"/>
      <w:bookmarkStart w:id="6531" w:name="_Toc37272326"/>
      <w:bookmarkStart w:id="6532" w:name="_Toc45884572"/>
      <w:bookmarkStart w:id="6533" w:name="_Toc53182595"/>
      <w:bookmarkStart w:id="6534" w:name="_Toc58860336"/>
      <w:bookmarkStart w:id="6535" w:name="_Toc58862840"/>
      <w:bookmarkStart w:id="6536" w:name="_Toc61182833"/>
      <w:bookmarkStart w:id="6537" w:name="_Toc66728147"/>
      <w:bookmarkStart w:id="6538" w:name="_Toc74961951"/>
      <w:bookmarkStart w:id="6539" w:name="_Toc75242861"/>
      <w:bookmarkStart w:id="6540" w:name="_Toc76545207"/>
      <w:bookmarkStart w:id="6541" w:name="_Toc82595310"/>
      <w:bookmarkStart w:id="6542" w:name="_Toc89955341"/>
      <w:bookmarkStart w:id="6543" w:name="_Toc98773768"/>
      <w:bookmarkStart w:id="6544" w:name="_Toc106201529"/>
      <w:bookmarkStart w:id="6545" w:name="_Toc115191383"/>
      <w:bookmarkStart w:id="6546" w:name="_Toc122013213"/>
      <w:bookmarkStart w:id="6547" w:name="_Toc124155301"/>
      <w:bookmarkStart w:id="6548" w:name="_Toc131535872"/>
      <w:r w:rsidRPr="008C3753">
        <w:t>8.1</w:t>
      </w:r>
      <w:r w:rsidRPr="008C3753">
        <w:tab/>
        <w:t>General</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E9E1B4B" w14:textId="77777777" w:rsidR="008C01E6" w:rsidRPr="008C3753" w:rsidRDefault="008C01E6" w:rsidP="008C01E6">
      <w:pPr>
        <w:pStyle w:val="Heading3"/>
      </w:pPr>
      <w:bookmarkStart w:id="6549" w:name="_Toc21100090"/>
      <w:bookmarkStart w:id="6550" w:name="_Toc29809888"/>
      <w:bookmarkStart w:id="6551" w:name="_Toc36645273"/>
      <w:bookmarkStart w:id="6552" w:name="_Toc37272327"/>
      <w:bookmarkStart w:id="6553" w:name="_Toc45884573"/>
      <w:bookmarkStart w:id="6554" w:name="_Toc53182596"/>
      <w:bookmarkStart w:id="6555" w:name="_Toc58860337"/>
      <w:bookmarkStart w:id="6556" w:name="_Toc58862841"/>
      <w:bookmarkStart w:id="6557" w:name="_Toc61182834"/>
      <w:bookmarkStart w:id="6558" w:name="_Toc66728148"/>
      <w:bookmarkStart w:id="6559" w:name="_Toc74961952"/>
      <w:bookmarkStart w:id="6560" w:name="_Toc75242862"/>
      <w:bookmarkStart w:id="6561" w:name="_Toc76545208"/>
      <w:bookmarkStart w:id="6562" w:name="_Toc82595311"/>
      <w:bookmarkStart w:id="6563" w:name="_Toc89955342"/>
      <w:bookmarkStart w:id="6564" w:name="_Toc98773769"/>
      <w:bookmarkStart w:id="6565" w:name="_Toc106201530"/>
      <w:bookmarkStart w:id="6566" w:name="_Toc115191384"/>
      <w:bookmarkStart w:id="6567" w:name="_Toc122013214"/>
      <w:bookmarkStart w:id="6568" w:name="_Toc124155302"/>
      <w:bookmarkStart w:id="6569" w:name="_Toc131535873"/>
      <w:r w:rsidRPr="008C3753">
        <w:t>8.1.1</w:t>
      </w:r>
      <w:r w:rsidRPr="008C3753">
        <w:tab/>
        <w:t>Scope and definitions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6570" w:name="_Toc21100091"/>
      <w:bookmarkStart w:id="6571" w:name="_Toc29809889"/>
      <w:bookmarkStart w:id="6572" w:name="_Toc36645274"/>
      <w:bookmarkStart w:id="6573" w:name="_Toc37272328"/>
      <w:bookmarkStart w:id="6574" w:name="_Toc45884574"/>
      <w:bookmarkStart w:id="6575" w:name="_Toc53182597"/>
      <w:bookmarkStart w:id="6576" w:name="_Toc58860338"/>
      <w:bookmarkStart w:id="6577" w:name="_Toc58862842"/>
      <w:bookmarkStart w:id="6578" w:name="_Toc61182835"/>
      <w:bookmarkStart w:id="6579" w:name="_Toc66728149"/>
      <w:bookmarkStart w:id="6580" w:name="_Toc74961953"/>
      <w:bookmarkStart w:id="6581" w:name="_Toc75242863"/>
      <w:bookmarkStart w:id="6582" w:name="_Toc76545209"/>
      <w:bookmarkStart w:id="6583" w:name="_Toc82595312"/>
      <w:bookmarkStart w:id="6584" w:name="_Toc89955343"/>
      <w:bookmarkStart w:id="6585" w:name="_Toc98773770"/>
      <w:bookmarkStart w:id="6586" w:name="_Toc106201531"/>
      <w:bookmarkStart w:id="6587" w:name="_Toc115191385"/>
      <w:bookmarkStart w:id="6588" w:name="_Toc122013215"/>
      <w:bookmarkStart w:id="6589" w:name="_Toc124155303"/>
      <w:bookmarkStart w:id="6590" w:name="_Toc131535874"/>
      <w:r w:rsidRPr="008C3753">
        <w:rPr>
          <w:lang w:eastAsia="ko-KR"/>
        </w:rPr>
        <w:t>8.1.2</w:t>
      </w:r>
      <w:r w:rsidRPr="008C3753">
        <w:rPr>
          <w:lang w:eastAsia="ko-KR"/>
        </w:rPr>
        <w:tab/>
        <w:t>Applicability rule</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011528AE" w14:textId="77777777" w:rsidR="008C01E6" w:rsidRPr="008C3753" w:rsidRDefault="008C01E6" w:rsidP="008C01E6">
      <w:pPr>
        <w:pStyle w:val="Heading4"/>
      </w:pPr>
      <w:bookmarkStart w:id="6591" w:name="_Toc21100092"/>
      <w:bookmarkStart w:id="6592" w:name="_Toc29809890"/>
      <w:bookmarkStart w:id="6593" w:name="_Toc36645275"/>
      <w:bookmarkStart w:id="6594" w:name="_Toc37272329"/>
      <w:bookmarkStart w:id="6595" w:name="_Toc45884575"/>
      <w:bookmarkStart w:id="6596" w:name="_Toc53182598"/>
      <w:bookmarkStart w:id="6597" w:name="_Toc58860339"/>
      <w:bookmarkStart w:id="6598" w:name="_Toc58862843"/>
      <w:bookmarkStart w:id="6599" w:name="_Toc61182836"/>
      <w:bookmarkStart w:id="6600" w:name="_Toc66728150"/>
      <w:bookmarkStart w:id="6601" w:name="_Toc74961954"/>
      <w:bookmarkStart w:id="6602" w:name="_Toc75242864"/>
      <w:bookmarkStart w:id="6603" w:name="_Toc76545210"/>
      <w:bookmarkStart w:id="6604" w:name="_Toc82595313"/>
      <w:bookmarkStart w:id="6605" w:name="_Toc89955344"/>
      <w:bookmarkStart w:id="6606" w:name="_Toc98773771"/>
      <w:bookmarkStart w:id="6607" w:name="_Toc106201532"/>
      <w:bookmarkStart w:id="6608" w:name="_Toc115191386"/>
      <w:bookmarkStart w:id="6609" w:name="_Toc122013216"/>
      <w:bookmarkStart w:id="6610" w:name="_Toc124155304"/>
      <w:bookmarkStart w:id="6611" w:name="_Toc131535875"/>
      <w:r w:rsidRPr="008C3753">
        <w:t>8.1.2.0</w:t>
      </w:r>
      <w:r w:rsidRPr="008C3753">
        <w:tab/>
        <w:t>General</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5A224B23" w14:textId="03F8756A" w:rsidR="008F4EB8" w:rsidRPr="008C3753" w:rsidRDefault="008F4EB8" w:rsidP="008F4EB8">
      <w:pPr>
        <w:rPr>
          <w:rFonts w:eastAsiaTheme="minorEastAsia"/>
          <w:lang w:eastAsia="zh-CN"/>
        </w:rPr>
      </w:pPr>
      <w:bookmarkStart w:id="661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613" w:name="_Toc29809891"/>
      <w:bookmarkStart w:id="6614" w:name="_Toc36645276"/>
      <w:bookmarkStart w:id="6615" w:name="_Toc37272330"/>
      <w:bookmarkStart w:id="6616" w:name="_Toc45884576"/>
      <w:bookmarkStart w:id="6617" w:name="_Toc53182599"/>
      <w:bookmarkStart w:id="6618" w:name="_Toc58860340"/>
      <w:bookmarkStart w:id="6619" w:name="_Toc58862844"/>
      <w:bookmarkStart w:id="6620" w:name="_Toc61182837"/>
      <w:bookmarkStart w:id="6621" w:name="_Toc66728151"/>
      <w:bookmarkStart w:id="6622" w:name="_Toc74961955"/>
      <w:bookmarkStart w:id="6623" w:name="_Toc75242865"/>
      <w:bookmarkStart w:id="6624" w:name="_Toc76545211"/>
      <w:bookmarkStart w:id="6625" w:name="_Toc82595314"/>
      <w:bookmarkStart w:id="6626" w:name="_Toc89955345"/>
      <w:bookmarkStart w:id="6627" w:name="_Toc98773772"/>
      <w:bookmarkStart w:id="6628" w:name="_Toc106201533"/>
      <w:bookmarkStart w:id="6629" w:name="_Toc115191387"/>
      <w:bookmarkStart w:id="6630" w:name="_Toc122013217"/>
      <w:bookmarkStart w:id="6631" w:name="_Toc124155305"/>
      <w:bookmarkStart w:id="6632" w:name="_Toc13153587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2B6E67DF" w14:textId="77777777" w:rsidR="008C01E6" w:rsidRPr="008C3753" w:rsidRDefault="008C01E6" w:rsidP="008C01E6">
      <w:pPr>
        <w:pStyle w:val="Heading5"/>
        <w:rPr>
          <w:snapToGrid w:val="0"/>
          <w:lang w:eastAsia="zh-CN"/>
        </w:rPr>
      </w:pPr>
      <w:bookmarkStart w:id="6633" w:name="_Toc21100094"/>
      <w:bookmarkStart w:id="6634" w:name="_Toc29809892"/>
      <w:bookmarkStart w:id="6635" w:name="_Toc36645277"/>
      <w:bookmarkStart w:id="6636" w:name="_Toc37272331"/>
      <w:bookmarkStart w:id="6637" w:name="_Toc45884577"/>
      <w:bookmarkStart w:id="6638" w:name="_Toc53182600"/>
      <w:bookmarkStart w:id="6639" w:name="_Toc58860341"/>
      <w:bookmarkStart w:id="6640" w:name="_Toc58862845"/>
      <w:bookmarkStart w:id="6641" w:name="_Toc61182838"/>
      <w:bookmarkStart w:id="6642" w:name="_Toc66728152"/>
      <w:bookmarkStart w:id="6643" w:name="_Toc74961956"/>
      <w:bookmarkStart w:id="6644" w:name="_Toc75242866"/>
      <w:bookmarkStart w:id="6645" w:name="_Toc76545212"/>
      <w:bookmarkStart w:id="6646" w:name="_Toc82595315"/>
      <w:bookmarkStart w:id="6647" w:name="_Toc89955346"/>
      <w:bookmarkStart w:id="6648" w:name="_Toc98773773"/>
      <w:bookmarkStart w:id="6649" w:name="_Toc106201534"/>
      <w:bookmarkStart w:id="6650" w:name="_Toc115191388"/>
      <w:bookmarkStart w:id="6651" w:name="_Toc122013218"/>
      <w:bookmarkStart w:id="6652" w:name="_Toc124155306"/>
      <w:bookmarkStart w:id="6653" w:name="_Toc13153587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654" w:name="_Toc21100095"/>
      <w:bookmarkStart w:id="6655" w:name="_Toc29809893"/>
      <w:bookmarkStart w:id="6656" w:name="_Toc36645278"/>
      <w:bookmarkStart w:id="6657" w:name="_Toc37272332"/>
      <w:bookmarkStart w:id="6658" w:name="_Toc45884578"/>
      <w:bookmarkStart w:id="6659" w:name="_Toc53182601"/>
      <w:bookmarkStart w:id="6660" w:name="_Toc58860342"/>
      <w:bookmarkStart w:id="6661" w:name="_Toc58862846"/>
      <w:bookmarkStart w:id="6662" w:name="_Toc61182839"/>
      <w:bookmarkStart w:id="6663" w:name="_Toc66728153"/>
      <w:bookmarkStart w:id="6664" w:name="_Toc74961957"/>
      <w:bookmarkStart w:id="6665" w:name="_Toc75242867"/>
      <w:bookmarkStart w:id="6666" w:name="_Toc76545213"/>
      <w:bookmarkStart w:id="6667" w:name="_Toc82595316"/>
      <w:bookmarkStart w:id="6668" w:name="_Toc89955347"/>
      <w:bookmarkStart w:id="6669" w:name="_Toc98773774"/>
      <w:bookmarkStart w:id="6670" w:name="_Toc106201535"/>
      <w:bookmarkStart w:id="6671" w:name="_Toc115191389"/>
      <w:bookmarkStart w:id="6672" w:name="_Toc122013219"/>
      <w:bookmarkStart w:id="6673" w:name="_Toc124155307"/>
      <w:bookmarkStart w:id="6674" w:name="_Toc131535878"/>
      <w:r w:rsidRPr="008C3753">
        <w:t>8.1.2.1</w:t>
      </w:r>
      <w:r w:rsidRPr="008C3753">
        <w:rPr>
          <w:lang w:eastAsia="zh-CN"/>
        </w:rPr>
        <w:t>.2</w:t>
      </w:r>
      <w:r w:rsidRPr="008C3753">
        <w:tab/>
        <w:t>Applicability of requirements for different channel bandwidths</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675" w:name="_Toc21100096"/>
      <w:bookmarkStart w:id="6676" w:name="_Toc29809894"/>
      <w:bookmarkStart w:id="6677" w:name="_Toc36645279"/>
      <w:bookmarkStart w:id="6678" w:name="_Toc37272333"/>
      <w:bookmarkStart w:id="6679" w:name="_Toc45884579"/>
      <w:bookmarkStart w:id="6680" w:name="_Toc53182602"/>
      <w:bookmarkStart w:id="6681" w:name="_Toc58860343"/>
      <w:bookmarkStart w:id="6682" w:name="_Toc58862847"/>
      <w:bookmarkStart w:id="6683" w:name="_Toc61182840"/>
      <w:bookmarkStart w:id="6684" w:name="_Toc66728154"/>
      <w:bookmarkStart w:id="6685" w:name="_Toc74961958"/>
      <w:bookmarkStart w:id="6686" w:name="_Toc75242868"/>
      <w:bookmarkStart w:id="6687" w:name="_Toc76545214"/>
      <w:bookmarkStart w:id="6688" w:name="_Toc82595317"/>
      <w:bookmarkStart w:id="6689" w:name="_Toc89955348"/>
      <w:bookmarkStart w:id="6690" w:name="_Toc98773775"/>
      <w:bookmarkStart w:id="6691" w:name="_Toc106201536"/>
      <w:bookmarkStart w:id="6692" w:name="_Toc115191390"/>
      <w:bookmarkStart w:id="6693" w:name="_Toc122013220"/>
      <w:bookmarkStart w:id="6694" w:name="_Toc124155308"/>
      <w:bookmarkStart w:id="6695" w:name="_Toc131535879"/>
      <w:r w:rsidRPr="008C3753">
        <w:t>8.1.2.1</w:t>
      </w:r>
      <w:r w:rsidRPr="008C3753">
        <w:rPr>
          <w:lang w:eastAsia="zh-CN"/>
        </w:rPr>
        <w:t>.3</w:t>
      </w:r>
      <w:r w:rsidRPr="008C3753">
        <w:tab/>
        <w:t xml:space="preserve">Applicability of requirements for different </w:t>
      </w:r>
      <w:r w:rsidRPr="008C3753">
        <w:rPr>
          <w:lang w:eastAsia="zh-CN"/>
        </w:rPr>
        <w:t>configurations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696" w:name="_Toc21100097"/>
      <w:bookmarkStart w:id="6697" w:name="_Toc29809895"/>
      <w:bookmarkStart w:id="6698" w:name="_Toc36645280"/>
      <w:bookmarkStart w:id="6699" w:name="_Toc37272334"/>
      <w:bookmarkStart w:id="6700" w:name="_Toc45884580"/>
      <w:bookmarkStart w:id="670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6702" w:name="_Toc66728155"/>
      <w:bookmarkStart w:id="6703" w:name="_Toc74961959"/>
      <w:bookmarkStart w:id="6704" w:name="_Toc75242869"/>
      <w:bookmarkStart w:id="6705" w:name="_Toc76545215"/>
      <w:bookmarkStart w:id="6706" w:name="_Toc82595318"/>
      <w:bookmarkStart w:id="6707" w:name="_Toc89955349"/>
      <w:bookmarkStart w:id="6708" w:name="_Toc98773776"/>
      <w:bookmarkStart w:id="6709" w:name="_Toc106201537"/>
      <w:bookmarkStart w:id="6710" w:name="_Toc115191391"/>
      <w:bookmarkStart w:id="6711" w:name="_Toc122013221"/>
      <w:bookmarkStart w:id="6712" w:name="_Toc124155309"/>
      <w:bookmarkStart w:id="6713" w:name="_Toc13153588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702"/>
      <w:bookmarkEnd w:id="6703"/>
      <w:bookmarkEnd w:id="6704"/>
      <w:bookmarkEnd w:id="6705"/>
      <w:bookmarkEnd w:id="6706"/>
      <w:bookmarkEnd w:id="6707"/>
      <w:bookmarkEnd w:id="6708"/>
      <w:bookmarkEnd w:id="6709"/>
      <w:bookmarkEnd w:id="6710"/>
      <w:bookmarkEnd w:id="6711"/>
      <w:bookmarkEnd w:id="6712"/>
      <w:bookmarkEnd w:id="6713"/>
    </w:p>
    <w:p w14:paraId="514696C2" w14:textId="77777777" w:rsidR="00855A90" w:rsidRDefault="00855A90" w:rsidP="00855A90">
      <w:pPr>
        <w:rPr>
          <w:noProof/>
          <w:lang w:eastAsia="zh-CN"/>
        </w:rPr>
      </w:pPr>
      <w:bookmarkStart w:id="6714" w:name="_Toc58860344"/>
      <w:bookmarkStart w:id="6715" w:name="_Toc58862848"/>
      <w:bookmarkStart w:id="6716" w:name="_Toc61182841"/>
      <w:bookmarkStart w:id="6717" w:name="_Toc66728156"/>
      <w:bookmarkStart w:id="6718" w:name="_Toc74961960"/>
      <w:bookmarkStart w:id="6719" w:name="_Toc75242870"/>
      <w:bookmarkStart w:id="6720" w:name="_Toc76545216"/>
      <w:bookmarkStart w:id="6721"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6722" w:name="_Toc89955350"/>
      <w:bookmarkStart w:id="6723" w:name="_Toc98773777"/>
      <w:bookmarkStart w:id="6724" w:name="_Toc106201538"/>
      <w:bookmarkStart w:id="6725" w:name="_Toc115191392"/>
      <w:bookmarkStart w:id="6726" w:name="_Toc122013222"/>
      <w:bookmarkStart w:id="6727" w:name="_Toc124155310"/>
      <w:bookmarkStart w:id="6728" w:name="_Toc13153588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696"/>
      <w:bookmarkEnd w:id="6697"/>
      <w:bookmarkEnd w:id="6698"/>
      <w:bookmarkEnd w:id="6699"/>
      <w:bookmarkEnd w:id="6700"/>
      <w:bookmarkEnd w:id="6701"/>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1492FCA" w14:textId="77777777" w:rsidR="008C01E6" w:rsidRPr="008C3753" w:rsidRDefault="008C01E6" w:rsidP="008C01E6">
      <w:pPr>
        <w:pStyle w:val="Heading5"/>
        <w:rPr>
          <w:snapToGrid w:val="0"/>
          <w:lang w:eastAsia="zh-CN"/>
        </w:rPr>
      </w:pPr>
      <w:bookmarkStart w:id="6729" w:name="_Toc21100098"/>
      <w:bookmarkStart w:id="6730" w:name="_Toc29809896"/>
      <w:bookmarkStart w:id="6731" w:name="_Toc36645281"/>
      <w:bookmarkStart w:id="6732" w:name="_Toc37272335"/>
      <w:bookmarkStart w:id="6733" w:name="_Toc45884581"/>
      <w:bookmarkStart w:id="6734" w:name="_Toc53182604"/>
      <w:bookmarkStart w:id="6735" w:name="_Toc58860345"/>
      <w:bookmarkStart w:id="6736" w:name="_Toc58862849"/>
      <w:bookmarkStart w:id="6737" w:name="_Toc61182842"/>
      <w:bookmarkStart w:id="6738" w:name="_Toc66728157"/>
      <w:bookmarkStart w:id="6739" w:name="_Toc74961961"/>
      <w:bookmarkStart w:id="6740" w:name="_Toc75242871"/>
      <w:bookmarkStart w:id="6741" w:name="_Toc76545217"/>
      <w:bookmarkStart w:id="6742" w:name="_Toc82595320"/>
      <w:bookmarkStart w:id="6743" w:name="_Toc89955351"/>
      <w:bookmarkStart w:id="6744" w:name="_Toc98773778"/>
      <w:bookmarkStart w:id="6745" w:name="_Toc106201539"/>
      <w:bookmarkStart w:id="6746" w:name="_Toc115191393"/>
      <w:bookmarkStart w:id="6747" w:name="_Toc122013223"/>
      <w:bookmarkStart w:id="6748" w:name="_Toc124155311"/>
      <w:bookmarkStart w:id="6749" w:name="_Toc13153588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750" w:name="_Toc21100099"/>
      <w:bookmarkStart w:id="6751" w:name="_Toc29809897"/>
      <w:bookmarkStart w:id="6752" w:name="_Toc36645282"/>
      <w:bookmarkStart w:id="6753" w:name="_Toc37272336"/>
      <w:bookmarkStart w:id="6754" w:name="_Toc45884582"/>
      <w:bookmarkStart w:id="6755" w:name="_Toc53182605"/>
      <w:bookmarkStart w:id="6756" w:name="_Toc58860346"/>
      <w:bookmarkStart w:id="6757" w:name="_Toc58862850"/>
      <w:bookmarkStart w:id="6758" w:name="_Toc61182843"/>
      <w:bookmarkStart w:id="6759" w:name="_Toc66728158"/>
      <w:bookmarkStart w:id="6760" w:name="_Toc74961962"/>
      <w:bookmarkStart w:id="6761" w:name="_Toc75242872"/>
      <w:bookmarkStart w:id="6762" w:name="_Toc76545218"/>
      <w:bookmarkStart w:id="6763" w:name="_Toc82595321"/>
      <w:bookmarkStart w:id="6764" w:name="_Toc89955352"/>
      <w:bookmarkStart w:id="6765" w:name="_Toc98773779"/>
      <w:bookmarkStart w:id="6766" w:name="_Toc106201540"/>
      <w:bookmarkStart w:id="6767" w:name="_Toc115191394"/>
      <w:bookmarkStart w:id="6768" w:name="_Toc122013224"/>
      <w:bookmarkStart w:id="6769" w:name="_Toc124155312"/>
      <w:bookmarkStart w:id="6770" w:name="_Toc13153588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771" w:name="_Toc21100100"/>
      <w:bookmarkStart w:id="6772" w:name="_Toc29809898"/>
      <w:bookmarkStart w:id="6773" w:name="_Toc36645283"/>
      <w:bookmarkStart w:id="6774" w:name="_Toc37272337"/>
      <w:bookmarkStart w:id="6775" w:name="_Toc45884583"/>
      <w:bookmarkStart w:id="6776" w:name="_Toc53182606"/>
      <w:bookmarkStart w:id="6777" w:name="_Toc58860347"/>
      <w:bookmarkStart w:id="6778" w:name="_Toc58862851"/>
      <w:bookmarkStart w:id="6779" w:name="_Toc61182844"/>
      <w:bookmarkStart w:id="6780" w:name="_Toc66728159"/>
      <w:bookmarkStart w:id="6781" w:name="_Toc74961963"/>
      <w:bookmarkStart w:id="6782" w:name="_Toc75242873"/>
      <w:bookmarkStart w:id="6783" w:name="_Toc76545219"/>
      <w:bookmarkStart w:id="6784" w:name="_Toc82595322"/>
      <w:bookmarkStart w:id="6785" w:name="_Toc89955353"/>
      <w:bookmarkStart w:id="6786" w:name="_Toc98773780"/>
      <w:bookmarkStart w:id="6787" w:name="_Toc106201541"/>
      <w:bookmarkStart w:id="6788" w:name="_Toc115191395"/>
      <w:bookmarkStart w:id="6789" w:name="_Toc122013225"/>
      <w:bookmarkStart w:id="6790" w:name="_Toc124155313"/>
      <w:bookmarkStart w:id="6791" w:name="_Toc131535884"/>
      <w:r w:rsidRPr="008C3753">
        <w:t>8.1.2.</w:t>
      </w:r>
      <w:r w:rsidRPr="008C3753">
        <w:rPr>
          <w:lang w:eastAsia="zh-CN"/>
        </w:rPr>
        <w:t>2.3</w:t>
      </w:r>
      <w:r w:rsidRPr="008C3753">
        <w:tab/>
        <w:t>Applicability of requirements for different channel bandwidths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792" w:name="_Toc21100101"/>
      <w:bookmarkStart w:id="6793" w:name="_Toc29809899"/>
      <w:bookmarkStart w:id="6794" w:name="_Toc36645284"/>
      <w:bookmarkStart w:id="6795" w:name="_Toc37272338"/>
      <w:bookmarkStart w:id="6796" w:name="_Toc45884584"/>
      <w:bookmarkStart w:id="6797" w:name="_Toc53182607"/>
      <w:bookmarkStart w:id="6798" w:name="_Toc58860348"/>
      <w:bookmarkStart w:id="6799" w:name="_Toc58862852"/>
      <w:bookmarkStart w:id="6800" w:name="_Toc61182845"/>
      <w:bookmarkStart w:id="6801" w:name="_Toc66728160"/>
      <w:bookmarkStart w:id="6802" w:name="_Toc74961964"/>
      <w:bookmarkStart w:id="6803" w:name="_Toc75242874"/>
      <w:bookmarkStart w:id="6804" w:name="_Toc76545220"/>
      <w:bookmarkStart w:id="6805" w:name="_Toc82595323"/>
      <w:bookmarkStart w:id="6806" w:name="_Toc89955354"/>
      <w:bookmarkStart w:id="6807" w:name="_Toc98773781"/>
      <w:bookmarkStart w:id="6808" w:name="_Toc106201542"/>
      <w:bookmarkStart w:id="6809" w:name="_Toc115191396"/>
      <w:bookmarkStart w:id="6810" w:name="_Toc122013226"/>
      <w:bookmarkStart w:id="6811" w:name="_Toc124155314"/>
      <w:bookmarkStart w:id="6812" w:name="_Toc131535885"/>
      <w:r w:rsidRPr="008C3753">
        <w:t>8.1.2.</w:t>
      </w:r>
      <w:r w:rsidRPr="008C3753">
        <w:rPr>
          <w:lang w:eastAsia="zh-CN"/>
        </w:rPr>
        <w:t>2.4</w:t>
      </w:r>
      <w:r w:rsidRPr="008C3753">
        <w:tab/>
        <w:t xml:space="preserve">Applicability of requirements for different </w:t>
      </w:r>
      <w:r w:rsidRPr="008C3753">
        <w:rPr>
          <w:lang w:eastAsia="zh-CN"/>
        </w:rPr>
        <w:t>configurations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81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81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814" w:name="_Toc21100102"/>
      <w:bookmarkStart w:id="6815" w:name="_Toc29809900"/>
      <w:bookmarkStart w:id="6816" w:name="_Toc36645285"/>
      <w:bookmarkStart w:id="6817" w:name="_Toc37272339"/>
      <w:bookmarkStart w:id="6818" w:name="_Toc45884585"/>
      <w:bookmarkStart w:id="6819" w:name="_Toc53182608"/>
      <w:bookmarkStart w:id="6820" w:name="_Toc58860349"/>
      <w:bookmarkStart w:id="6821" w:name="_Toc58862853"/>
      <w:bookmarkStart w:id="6822" w:name="_Toc61182846"/>
      <w:bookmarkStart w:id="6823" w:name="_Toc66728161"/>
      <w:bookmarkStart w:id="6824" w:name="_Toc74961965"/>
      <w:bookmarkStart w:id="6825" w:name="_Toc75242875"/>
      <w:bookmarkStart w:id="6826" w:name="_Toc76545221"/>
      <w:bookmarkStart w:id="6827" w:name="_Toc82595324"/>
      <w:bookmarkStart w:id="6828" w:name="_Toc89955355"/>
      <w:bookmarkStart w:id="6829" w:name="_Toc98773782"/>
      <w:bookmarkStart w:id="6830" w:name="_Toc106201543"/>
      <w:bookmarkStart w:id="6831" w:name="_Toc115191397"/>
      <w:bookmarkStart w:id="6832" w:name="_Toc122013227"/>
      <w:bookmarkStart w:id="6833" w:name="_Toc124155315"/>
      <w:bookmarkStart w:id="6834" w:name="_Toc13153588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6835" w:name="_Toc122013228"/>
      <w:bookmarkStart w:id="6836" w:name="_Toc124155316"/>
      <w:bookmarkStart w:id="6837" w:name="_Toc13153588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6835"/>
      <w:bookmarkEnd w:id="6836"/>
      <w:bookmarkEnd w:id="6837"/>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6838" w:name="_Toc21100103"/>
      <w:bookmarkStart w:id="6839" w:name="_Toc29809901"/>
      <w:bookmarkStart w:id="6840" w:name="_Toc36645286"/>
      <w:bookmarkStart w:id="6841" w:name="_Toc37272340"/>
      <w:bookmarkStart w:id="6842" w:name="_Toc45884586"/>
      <w:bookmarkStart w:id="6843" w:name="_Toc53182609"/>
      <w:bookmarkStart w:id="6844" w:name="_Toc58860350"/>
      <w:bookmarkStart w:id="6845" w:name="_Toc58862854"/>
      <w:bookmarkStart w:id="6846" w:name="_Toc61182847"/>
      <w:bookmarkStart w:id="6847" w:name="_Toc66728162"/>
      <w:bookmarkStart w:id="6848" w:name="_Toc74961966"/>
      <w:bookmarkStart w:id="6849" w:name="_Toc75242876"/>
      <w:bookmarkStart w:id="6850" w:name="_Toc76545222"/>
      <w:bookmarkStart w:id="6851" w:name="_Toc82595325"/>
      <w:bookmarkStart w:id="6852" w:name="_Toc89955356"/>
      <w:bookmarkStart w:id="6853" w:name="_Toc98773783"/>
      <w:bookmarkStart w:id="6854" w:name="_Toc106201544"/>
      <w:bookmarkStart w:id="6855" w:name="_Toc115191398"/>
      <w:bookmarkStart w:id="6856" w:name="_Toc122013229"/>
      <w:bookmarkStart w:id="6857" w:name="_Toc124155317"/>
      <w:bookmarkStart w:id="6858" w:name="_Toc13153588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859" w:name="_Toc21100104"/>
      <w:bookmarkStart w:id="6860" w:name="_Toc29809902"/>
      <w:bookmarkStart w:id="6861" w:name="_Toc36645287"/>
      <w:bookmarkStart w:id="6862" w:name="_Toc37272341"/>
      <w:bookmarkStart w:id="6863" w:name="_Toc45884587"/>
      <w:bookmarkStart w:id="6864" w:name="_Toc53182610"/>
      <w:bookmarkStart w:id="6865" w:name="_Toc58860351"/>
      <w:bookmarkStart w:id="6866" w:name="_Toc58862855"/>
      <w:bookmarkStart w:id="6867" w:name="_Toc61182848"/>
      <w:bookmarkStart w:id="6868" w:name="_Toc66728163"/>
      <w:bookmarkStart w:id="6869" w:name="_Toc74961967"/>
      <w:bookmarkStart w:id="6870" w:name="_Toc75242877"/>
      <w:bookmarkStart w:id="6871" w:name="_Toc76545223"/>
      <w:bookmarkStart w:id="6872" w:name="_Toc82595326"/>
      <w:bookmarkStart w:id="6873" w:name="_Toc89955357"/>
      <w:bookmarkStart w:id="6874" w:name="_Toc98773784"/>
      <w:bookmarkStart w:id="6875" w:name="_Toc106201545"/>
      <w:bookmarkStart w:id="6876" w:name="_Toc115191399"/>
      <w:bookmarkStart w:id="6877" w:name="_Toc122013230"/>
      <w:bookmarkStart w:id="6878" w:name="_Toc124155318"/>
      <w:bookmarkStart w:id="6879" w:name="_Toc13153588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6880" w:name="_Toc21100105"/>
      <w:bookmarkStart w:id="6881" w:name="_Toc29809903"/>
      <w:bookmarkStart w:id="6882" w:name="_Toc36645288"/>
      <w:bookmarkStart w:id="6883" w:name="_Toc37272342"/>
      <w:bookmarkStart w:id="6884" w:name="_Toc45884588"/>
      <w:bookmarkStart w:id="6885" w:name="_Toc53182611"/>
      <w:bookmarkStart w:id="6886" w:name="_Toc58860352"/>
      <w:bookmarkStart w:id="6887" w:name="_Toc58862856"/>
      <w:bookmarkStart w:id="6888" w:name="_Toc61182849"/>
      <w:bookmarkStart w:id="6889" w:name="_Toc66728164"/>
      <w:bookmarkStart w:id="6890" w:name="_Toc74961968"/>
      <w:bookmarkStart w:id="6891" w:name="_Toc75242878"/>
      <w:bookmarkStart w:id="6892" w:name="_Toc76545224"/>
      <w:bookmarkStart w:id="6893" w:name="_Toc82595327"/>
      <w:bookmarkStart w:id="6894" w:name="_Toc89955358"/>
      <w:bookmarkStart w:id="6895" w:name="_Toc98773785"/>
      <w:bookmarkStart w:id="6896" w:name="_Toc106201546"/>
      <w:bookmarkStart w:id="6897" w:name="_Toc115191400"/>
      <w:bookmarkStart w:id="6898" w:name="_Toc122013231"/>
      <w:bookmarkStart w:id="6899" w:name="_Toc124155319"/>
      <w:bookmarkStart w:id="6900" w:name="_Toc13153589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901" w:name="_Toc21100106"/>
      <w:bookmarkStart w:id="6902" w:name="_Toc29809904"/>
      <w:bookmarkStart w:id="6903" w:name="_Toc36645289"/>
      <w:bookmarkStart w:id="6904" w:name="_Toc37272343"/>
      <w:bookmarkStart w:id="6905" w:name="_Toc45884589"/>
      <w:bookmarkStart w:id="6906" w:name="_Toc53182612"/>
      <w:bookmarkStart w:id="6907" w:name="_Toc58860353"/>
      <w:bookmarkStart w:id="6908" w:name="_Toc58862857"/>
      <w:bookmarkStart w:id="6909" w:name="_Toc61182850"/>
      <w:bookmarkStart w:id="6910" w:name="_Toc66728165"/>
      <w:bookmarkStart w:id="6911" w:name="_Toc74961969"/>
      <w:bookmarkStart w:id="6912" w:name="_Toc75242879"/>
      <w:bookmarkStart w:id="6913" w:name="_Toc76545225"/>
      <w:bookmarkStart w:id="6914" w:name="_Toc82595328"/>
      <w:bookmarkStart w:id="6915" w:name="_Toc89955359"/>
      <w:bookmarkStart w:id="6916" w:name="_Toc98773786"/>
      <w:bookmarkStart w:id="6917" w:name="_Toc106201547"/>
      <w:bookmarkStart w:id="6918" w:name="_Toc115191401"/>
      <w:bookmarkStart w:id="6919" w:name="_Toc122013232"/>
      <w:bookmarkStart w:id="6920" w:name="_Toc124155320"/>
      <w:bookmarkStart w:id="6921" w:name="_Toc131535891"/>
      <w:r w:rsidRPr="008C3753">
        <w:t>8.1.2.</w:t>
      </w:r>
      <w:r w:rsidRPr="008C3753">
        <w:rPr>
          <w:lang w:eastAsia="zh-CN"/>
        </w:rPr>
        <w:t>3.3</w:t>
      </w:r>
      <w:r w:rsidRPr="008C3753">
        <w:tab/>
        <w:t>Applicability of requirements for different channel bandwidths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21EA53B" w14:textId="48D53228" w:rsidR="00392F99" w:rsidRDefault="00392F99" w:rsidP="00392F99">
      <w:bookmarkStart w:id="6922" w:name="_Toc53182613"/>
      <w:bookmarkStart w:id="6923" w:name="_Toc58860354"/>
      <w:bookmarkStart w:id="6924" w:name="_Toc58862858"/>
      <w:bookmarkStart w:id="6925" w:name="_Toc61182851"/>
      <w:bookmarkStart w:id="6926" w:name="_Toc21100107"/>
      <w:bookmarkStart w:id="6927" w:name="_Toc29809905"/>
      <w:bookmarkStart w:id="6928" w:name="_Toc36645290"/>
      <w:bookmarkStart w:id="6929" w:name="_Toc37272344"/>
      <w:bookmarkStart w:id="6930"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931" w:name="_Toc66728166"/>
      <w:bookmarkStart w:id="6932" w:name="_Toc74961970"/>
      <w:bookmarkStart w:id="6933" w:name="_Toc75242880"/>
      <w:bookmarkStart w:id="6934" w:name="_Toc76545226"/>
      <w:bookmarkStart w:id="6935" w:name="_Toc82595329"/>
      <w:bookmarkStart w:id="6936" w:name="_Toc89955360"/>
      <w:bookmarkStart w:id="6937" w:name="_Toc98773787"/>
      <w:bookmarkStart w:id="6938" w:name="_Toc106201548"/>
      <w:bookmarkStart w:id="6939" w:name="_Toc115191402"/>
      <w:bookmarkStart w:id="6940" w:name="_Toc122013233"/>
      <w:bookmarkStart w:id="6941" w:name="_Toc124155321"/>
      <w:bookmarkStart w:id="6942" w:name="_Toc131535892"/>
      <w:r w:rsidRPr="008C3753">
        <w:rPr>
          <w:lang w:eastAsia="zh-CN"/>
        </w:rPr>
        <w:t>8.1.2.3.4</w:t>
      </w:r>
      <w:r w:rsidRPr="008C3753">
        <w:rPr>
          <w:lang w:eastAsia="zh-CN"/>
        </w:rPr>
        <w:tab/>
        <w:t>Applicability of requirements for different restricted set types of long PRACH format 0</w:t>
      </w:r>
      <w:bookmarkEnd w:id="6922"/>
      <w:bookmarkEnd w:id="6923"/>
      <w:bookmarkEnd w:id="6924"/>
      <w:bookmarkEnd w:id="6925"/>
      <w:bookmarkEnd w:id="6931"/>
      <w:bookmarkEnd w:id="6932"/>
      <w:bookmarkEnd w:id="6933"/>
      <w:bookmarkEnd w:id="6934"/>
      <w:bookmarkEnd w:id="6935"/>
      <w:bookmarkEnd w:id="6936"/>
      <w:bookmarkEnd w:id="6937"/>
      <w:bookmarkEnd w:id="6938"/>
      <w:bookmarkEnd w:id="6939"/>
      <w:bookmarkEnd w:id="6940"/>
      <w:bookmarkEnd w:id="6941"/>
      <w:bookmarkEnd w:id="6942"/>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6943" w:name="_Toc58860355"/>
      <w:bookmarkStart w:id="6944" w:name="_Toc58862859"/>
      <w:bookmarkStart w:id="6945" w:name="_Toc61182852"/>
      <w:bookmarkStart w:id="6946" w:name="_Toc66728167"/>
      <w:bookmarkStart w:id="6947" w:name="_Toc74961971"/>
      <w:bookmarkStart w:id="6948" w:name="_Toc75242881"/>
      <w:bookmarkStart w:id="6949" w:name="_Toc76545227"/>
      <w:bookmarkStart w:id="6950" w:name="_Toc82595330"/>
      <w:bookmarkStart w:id="6951" w:name="_Toc89955361"/>
      <w:bookmarkStart w:id="6952" w:name="_Toc98773788"/>
      <w:bookmarkStart w:id="6953" w:name="_Toc106201549"/>
      <w:bookmarkStart w:id="6954" w:name="_Toc115191403"/>
      <w:bookmarkStart w:id="6955" w:name="_Toc122013234"/>
      <w:bookmarkStart w:id="6956" w:name="_Toc124155322"/>
      <w:bookmarkStart w:id="6957" w:name="_Toc13153589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640562D4" w14:textId="77777777" w:rsidR="00335CF3" w:rsidRPr="008C3753" w:rsidRDefault="00335CF3" w:rsidP="004A3FC7">
      <w:pPr>
        <w:pStyle w:val="Heading5"/>
      </w:pPr>
      <w:bookmarkStart w:id="6958" w:name="_Toc58860356"/>
      <w:bookmarkStart w:id="6959" w:name="_Toc58862860"/>
      <w:bookmarkStart w:id="6960" w:name="_Toc61182853"/>
      <w:bookmarkStart w:id="6961" w:name="_Toc66728168"/>
      <w:bookmarkStart w:id="6962" w:name="_Toc74961972"/>
      <w:bookmarkStart w:id="6963" w:name="_Toc75242882"/>
      <w:bookmarkStart w:id="6964" w:name="_Toc76545228"/>
      <w:bookmarkStart w:id="6965" w:name="_Toc82595331"/>
      <w:bookmarkStart w:id="6966" w:name="_Toc89955362"/>
      <w:bookmarkStart w:id="6967" w:name="_Toc98773789"/>
      <w:bookmarkStart w:id="6968" w:name="_Toc106201550"/>
      <w:bookmarkStart w:id="6969" w:name="_Toc115191404"/>
      <w:bookmarkStart w:id="6970" w:name="_Toc122013235"/>
      <w:bookmarkStart w:id="6971" w:name="_Toc124155323"/>
      <w:bookmarkStart w:id="6972" w:name="_Toc131535894"/>
      <w:r w:rsidRPr="008C3753">
        <w:t>8.1.2.4.1</w:t>
      </w:r>
      <w:r w:rsidRPr="008C3753">
        <w:tab/>
        <w:t>Applicability of requirements for different speeds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73" w:name="_Toc58860357"/>
      <w:bookmarkStart w:id="6974" w:name="_Toc58862861"/>
      <w:bookmarkStart w:id="6975" w:name="_Toc61182854"/>
      <w:bookmarkStart w:id="6976" w:name="_Toc66728169"/>
      <w:bookmarkStart w:id="6977" w:name="_Toc74961973"/>
      <w:bookmarkStart w:id="6978" w:name="_Toc75242883"/>
      <w:bookmarkStart w:id="6979" w:name="_Toc76545229"/>
      <w:bookmarkStart w:id="6980" w:name="_Toc82595332"/>
      <w:bookmarkStart w:id="6981" w:name="_Toc89955363"/>
      <w:bookmarkStart w:id="6982" w:name="_Toc98773790"/>
      <w:bookmarkStart w:id="6983" w:name="_Toc106201551"/>
      <w:bookmarkStart w:id="6984" w:name="_Toc115191405"/>
      <w:bookmarkStart w:id="6985" w:name="_Toc122013236"/>
      <w:bookmarkStart w:id="6986" w:name="_Toc124155324"/>
      <w:bookmarkStart w:id="6987" w:name="_Toc131535895"/>
      <w:r w:rsidRPr="008C3753">
        <w:rPr>
          <w:rFonts w:hint="eastAsia"/>
          <w:lang w:eastAsia="ja-JP"/>
        </w:rPr>
        <w:t>8.1.2.4.2</w:t>
      </w:r>
      <w:r w:rsidRPr="008C3753">
        <w:rPr>
          <w:lang w:eastAsia="ja-JP"/>
        </w:rPr>
        <w:tab/>
        <w:t>Applicability of requirements for 1T1R</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6988" w:name="_Toc74961974"/>
      <w:bookmarkStart w:id="6989" w:name="_Toc75242884"/>
      <w:bookmarkStart w:id="6990" w:name="_Toc76545230"/>
      <w:bookmarkStart w:id="6991" w:name="_Toc82595333"/>
      <w:bookmarkStart w:id="6992" w:name="_Toc89955364"/>
      <w:bookmarkStart w:id="6993" w:name="_Toc98773791"/>
      <w:bookmarkStart w:id="6994" w:name="_Toc106201552"/>
      <w:bookmarkStart w:id="6995" w:name="_Toc115191406"/>
      <w:bookmarkStart w:id="6996" w:name="_Toc122013237"/>
      <w:bookmarkStart w:id="6997" w:name="_Toc124155325"/>
      <w:bookmarkStart w:id="6998" w:name="_Toc13153589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988"/>
      <w:bookmarkEnd w:id="6989"/>
      <w:bookmarkEnd w:id="6990"/>
      <w:bookmarkEnd w:id="6991"/>
      <w:bookmarkEnd w:id="6992"/>
      <w:bookmarkEnd w:id="6993"/>
      <w:bookmarkEnd w:id="6994"/>
      <w:bookmarkEnd w:id="6995"/>
      <w:bookmarkEnd w:id="6996"/>
      <w:bookmarkEnd w:id="6997"/>
      <w:bookmarkEnd w:id="6998"/>
    </w:p>
    <w:p w14:paraId="2F059A38" w14:textId="77777777" w:rsidR="00B82A7B" w:rsidRDefault="00B82A7B" w:rsidP="00B82A7B">
      <w:pPr>
        <w:pStyle w:val="Heading5"/>
        <w:rPr>
          <w:lang w:eastAsia="zh-CN"/>
        </w:rPr>
      </w:pPr>
      <w:bookmarkStart w:id="6999" w:name="_Toc74961975"/>
      <w:bookmarkStart w:id="7000" w:name="_Toc75242885"/>
      <w:bookmarkStart w:id="7001" w:name="_Toc76545231"/>
      <w:bookmarkStart w:id="7002" w:name="_Toc82595334"/>
      <w:bookmarkStart w:id="7003" w:name="_Toc89955365"/>
      <w:bookmarkStart w:id="7004" w:name="_Toc98773792"/>
      <w:bookmarkStart w:id="7005" w:name="_Toc106201553"/>
      <w:bookmarkStart w:id="7006" w:name="_Toc115191407"/>
      <w:bookmarkStart w:id="7007" w:name="_Toc122013238"/>
      <w:bookmarkStart w:id="7008" w:name="_Toc124155326"/>
      <w:bookmarkStart w:id="7009" w:name="_Toc13153589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999"/>
      <w:bookmarkEnd w:id="7000"/>
      <w:bookmarkEnd w:id="7001"/>
      <w:bookmarkEnd w:id="7002"/>
      <w:bookmarkEnd w:id="7003"/>
      <w:bookmarkEnd w:id="7004"/>
      <w:bookmarkEnd w:id="7005"/>
      <w:bookmarkEnd w:id="7006"/>
      <w:bookmarkEnd w:id="7007"/>
      <w:bookmarkEnd w:id="7008"/>
      <w:bookmarkEnd w:id="7009"/>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010" w:name="_Toc74961976"/>
      <w:bookmarkStart w:id="7011" w:name="_Toc75242886"/>
      <w:bookmarkStart w:id="7012" w:name="_Toc76545232"/>
      <w:bookmarkStart w:id="7013" w:name="_Toc82595335"/>
      <w:bookmarkStart w:id="7014" w:name="_Toc89955366"/>
      <w:bookmarkStart w:id="7015" w:name="_Toc98773793"/>
      <w:bookmarkStart w:id="7016" w:name="_Toc106201554"/>
      <w:bookmarkStart w:id="7017" w:name="_Toc115191408"/>
      <w:bookmarkStart w:id="7018" w:name="_Toc122013239"/>
      <w:bookmarkStart w:id="7019" w:name="_Toc124155327"/>
      <w:bookmarkStart w:id="7020" w:name="_Toc13153589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010"/>
      <w:bookmarkEnd w:id="7011"/>
      <w:bookmarkEnd w:id="7012"/>
      <w:bookmarkEnd w:id="7013"/>
      <w:bookmarkEnd w:id="7014"/>
      <w:bookmarkEnd w:id="7015"/>
      <w:bookmarkEnd w:id="7016"/>
      <w:bookmarkEnd w:id="7017"/>
      <w:bookmarkEnd w:id="7018"/>
      <w:bookmarkEnd w:id="7019"/>
      <w:bookmarkEnd w:id="7020"/>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021" w:name="_Toc74961977"/>
      <w:bookmarkStart w:id="7022" w:name="_Toc75242887"/>
      <w:bookmarkStart w:id="7023" w:name="_Toc76545233"/>
      <w:bookmarkStart w:id="7024" w:name="_Toc82595336"/>
      <w:bookmarkStart w:id="7025" w:name="_Toc89955367"/>
      <w:bookmarkStart w:id="7026" w:name="_Toc98773794"/>
      <w:bookmarkStart w:id="7027" w:name="_Toc106201555"/>
      <w:bookmarkStart w:id="7028" w:name="_Toc115191409"/>
      <w:bookmarkStart w:id="7029" w:name="_Toc122013240"/>
      <w:bookmarkStart w:id="7030" w:name="_Toc124155328"/>
      <w:bookmarkStart w:id="7031" w:name="_Toc131535899"/>
      <w:r w:rsidRPr="008C3753">
        <w:t>8.1.2.</w:t>
      </w:r>
      <w:r>
        <w:t>5</w:t>
      </w:r>
      <w:r w:rsidRPr="008C3753">
        <w:rPr>
          <w:lang w:eastAsia="zh-CN"/>
        </w:rPr>
        <w:t>.</w:t>
      </w:r>
      <w:r>
        <w:rPr>
          <w:lang w:eastAsia="zh-CN"/>
        </w:rPr>
        <w:t>3</w:t>
      </w:r>
      <w:r w:rsidRPr="008C3753">
        <w:tab/>
        <w:t>Applicability of requirements for different channel bandwidths</w:t>
      </w:r>
      <w:bookmarkEnd w:id="7021"/>
      <w:bookmarkEnd w:id="7022"/>
      <w:bookmarkEnd w:id="7023"/>
      <w:bookmarkEnd w:id="7024"/>
      <w:bookmarkEnd w:id="7025"/>
      <w:bookmarkEnd w:id="7026"/>
      <w:bookmarkEnd w:id="7027"/>
      <w:bookmarkEnd w:id="7028"/>
      <w:bookmarkEnd w:id="7029"/>
      <w:bookmarkEnd w:id="7030"/>
      <w:bookmarkEnd w:id="7031"/>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032" w:name="_Toc74961978"/>
      <w:bookmarkStart w:id="7033" w:name="_Toc75242888"/>
      <w:bookmarkStart w:id="7034" w:name="_Toc76545234"/>
      <w:bookmarkStart w:id="7035" w:name="_Toc82595337"/>
      <w:bookmarkStart w:id="7036" w:name="_Toc89955368"/>
      <w:bookmarkStart w:id="7037" w:name="_Toc98773795"/>
      <w:bookmarkStart w:id="7038" w:name="_Toc106201556"/>
      <w:bookmarkStart w:id="7039" w:name="_Toc115191410"/>
      <w:bookmarkStart w:id="7040" w:name="_Toc122013241"/>
      <w:bookmarkStart w:id="7041" w:name="_Toc124155329"/>
      <w:bookmarkStart w:id="7042" w:name="_Toc13153590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032"/>
      <w:bookmarkEnd w:id="7033"/>
      <w:bookmarkEnd w:id="7034"/>
      <w:bookmarkEnd w:id="7035"/>
      <w:bookmarkEnd w:id="7036"/>
      <w:bookmarkEnd w:id="7037"/>
      <w:bookmarkEnd w:id="7038"/>
      <w:bookmarkEnd w:id="7039"/>
      <w:bookmarkEnd w:id="7040"/>
      <w:bookmarkEnd w:id="7041"/>
      <w:bookmarkEnd w:id="7042"/>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043" w:name="_Toc74961979"/>
      <w:bookmarkStart w:id="7044" w:name="_Toc75242889"/>
      <w:bookmarkStart w:id="7045" w:name="_Toc76545235"/>
      <w:bookmarkStart w:id="7046" w:name="_Toc82595338"/>
      <w:bookmarkStart w:id="7047" w:name="_Toc89955369"/>
      <w:bookmarkStart w:id="7048" w:name="_Toc98773796"/>
      <w:bookmarkStart w:id="7049" w:name="_Toc106201557"/>
      <w:bookmarkStart w:id="7050" w:name="_Toc115191411"/>
      <w:bookmarkStart w:id="7051" w:name="_Toc122013242"/>
      <w:bookmarkStart w:id="7052" w:name="_Toc124155330"/>
      <w:bookmarkStart w:id="7053" w:name="_Toc131535901"/>
      <w:r>
        <w:t>8.1.2.5.5</w:t>
      </w:r>
      <w:r>
        <w:tab/>
        <w:t>Applicability of CG-UCI multiplexed on PUSCH requirements</w:t>
      </w:r>
      <w:bookmarkEnd w:id="7043"/>
      <w:bookmarkEnd w:id="7044"/>
      <w:bookmarkEnd w:id="7045"/>
      <w:bookmarkEnd w:id="7046"/>
      <w:bookmarkEnd w:id="7047"/>
      <w:bookmarkEnd w:id="7048"/>
      <w:bookmarkEnd w:id="7049"/>
      <w:bookmarkEnd w:id="7050"/>
      <w:bookmarkEnd w:id="7051"/>
      <w:bookmarkEnd w:id="7052"/>
      <w:bookmarkEnd w:id="7053"/>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054" w:name="_Toc74961980"/>
      <w:bookmarkStart w:id="7055" w:name="_Toc75242890"/>
      <w:bookmarkStart w:id="7056" w:name="_Toc76545236"/>
      <w:bookmarkStart w:id="7057" w:name="_Toc82595339"/>
      <w:bookmarkStart w:id="7058" w:name="_Toc89955370"/>
      <w:bookmarkStart w:id="7059" w:name="_Toc98773797"/>
      <w:bookmarkStart w:id="7060" w:name="_Toc106201558"/>
      <w:bookmarkStart w:id="7061" w:name="_Toc115191412"/>
      <w:bookmarkStart w:id="7062" w:name="_Toc122013243"/>
      <w:bookmarkStart w:id="7063" w:name="_Toc124155331"/>
      <w:bookmarkStart w:id="7064" w:name="_Toc13153590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054"/>
      <w:bookmarkEnd w:id="7055"/>
      <w:bookmarkEnd w:id="7056"/>
      <w:bookmarkEnd w:id="7057"/>
      <w:bookmarkEnd w:id="7058"/>
      <w:bookmarkEnd w:id="7059"/>
      <w:bookmarkEnd w:id="7060"/>
      <w:bookmarkEnd w:id="7061"/>
      <w:bookmarkEnd w:id="7062"/>
      <w:bookmarkEnd w:id="7063"/>
      <w:bookmarkEnd w:id="7064"/>
    </w:p>
    <w:p w14:paraId="47865368" w14:textId="77777777" w:rsidR="00B82A7B" w:rsidRDefault="00B82A7B" w:rsidP="00B82A7B">
      <w:pPr>
        <w:pStyle w:val="Heading5"/>
        <w:rPr>
          <w:lang w:eastAsia="zh-CN"/>
        </w:rPr>
      </w:pPr>
      <w:bookmarkStart w:id="7065" w:name="_Toc74961981"/>
      <w:bookmarkStart w:id="7066" w:name="_Toc75242891"/>
      <w:bookmarkStart w:id="7067" w:name="_Toc76545237"/>
      <w:bookmarkStart w:id="7068" w:name="_Toc82595340"/>
      <w:bookmarkStart w:id="7069" w:name="_Toc89955371"/>
      <w:bookmarkStart w:id="7070" w:name="_Toc98773798"/>
      <w:bookmarkStart w:id="7071" w:name="_Toc106201559"/>
      <w:bookmarkStart w:id="7072" w:name="_Toc115191413"/>
      <w:bookmarkStart w:id="7073" w:name="_Toc122013244"/>
      <w:bookmarkStart w:id="7074" w:name="_Toc124155332"/>
      <w:bookmarkStart w:id="7075" w:name="_Toc13153590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065"/>
      <w:bookmarkEnd w:id="7066"/>
      <w:bookmarkEnd w:id="7067"/>
      <w:bookmarkEnd w:id="7068"/>
      <w:bookmarkEnd w:id="7069"/>
      <w:bookmarkEnd w:id="7070"/>
      <w:bookmarkEnd w:id="7071"/>
      <w:bookmarkEnd w:id="7072"/>
      <w:bookmarkEnd w:id="7073"/>
      <w:bookmarkEnd w:id="7074"/>
      <w:bookmarkEnd w:id="7075"/>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076" w:name="_Toc74961982"/>
      <w:bookmarkStart w:id="7077" w:name="_Toc75242892"/>
      <w:bookmarkStart w:id="7078" w:name="_Toc76545238"/>
      <w:bookmarkStart w:id="7079" w:name="_Toc82595341"/>
      <w:bookmarkStart w:id="7080" w:name="_Toc89955372"/>
      <w:bookmarkStart w:id="7081" w:name="_Toc98773799"/>
      <w:bookmarkStart w:id="7082" w:name="_Toc106201560"/>
      <w:bookmarkStart w:id="7083" w:name="_Toc115191414"/>
      <w:bookmarkStart w:id="7084" w:name="_Toc122013245"/>
      <w:bookmarkStart w:id="7085" w:name="_Toc124155333"/>
      <w:bookmarkStart w:id="7086" w:name="_Toc13153590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076"/>
      <w:bookmarkEnd w:id="7077"/>
      <w:bookmarkEnd w:id="7078"/>
      <w:bookmarkEnd w:id="7079"/>
      <w:bookmarkEnd w:id="7080"/>
      <w:bookmarkEnd w:id="7081"/>
      <w:bookmarkEnd w:id="7082"/>
      <w:bookmarkEnd w:id="7083"/>
      <w:bookmarkEnd w:id="7084"/>
      <w:bookmarkEnd w:id="7085"/>
      <w:bookmarkEnd w:id="708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087" w:name="_Toc74961983"/>
      <w:bookmarkStart w:id="7088" w:name="_Toc75242893"/>
      <w:bookmarkStart w:id="7089" w:name="_Toc76545239"/>
      <w:bookmarkStart w:id="7090" w:name="_Toc82595342"/>
      <w:bookmarkStart w:id="7091" w:name="_Toc89955373"/>
      <w:bookmarkStart w:id="7092" w:name="_Toc98773800"/>
      <w:bookmarkStart w:id="7093" w:name="_Toc106201561"/>
      <w:bookmarkStart w:id="7094" w:name="_Toc115191415"/>
      <w:bookmarkStart w:id="7095" w:name="_Toc122013246"/>
      <w:bookmarkStart w:id="7096" w:name="_Toc124155334"/>
      <w:bookmarkStart w:id="7097" w:name="_Toc13153590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087"/>
      <w:bookmarkEnd w:id="7088"/>
      <w:bookmarkEnd w:id="7089"/>
      <w:bookmarkEnd w:id="7090"/>
      <w:bookmarkEnd w:id="7091"/>
      <w:bookmarkEnd w:id="7092"/>
      <w:bookmarkEnd w:id="7093"/>
      <w:bookmarkEnd w:id="7094"/>
      <w:bookmarkEnd w:id="7095"/>
      <w:bookmarkEnd w:id="7096"/>
      <w:bookmarkEnd w:id="709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098" w:name="_Toc74961984"/>
      <w:bookmarkStart w:id="7099" w:name="_Toc75242894"/>
      <w:bookmarkStart w:id="7100" w:name="_Toc76545240"/>
      <w:bookmarkStart w:id="7101" w:name="_Toc82595343"/>
      <w:bookmarkStart w:id="7102" w:name="_Toc89955374"/>
      <w:bookmarkStart w:id="7103" w:name="_Toc98773801"/>
      <w:bookmarkStart w:id="7104" w:name="_Toc106201562"/>
      <w:bookmarkStart w:id="7105" w:name="_Toc115191416"/>
      <w:bookmarkStart w:id="7106" w:name="_Toc122013247"/>
      <w:bookmarkStart w:id="7107" w:name="_Toc124155335"/>
      <w:bookmarkStart w:id="7108" w:name="_Toc131535906"/>
      <w:r w:rsidRPr="008C3753">
        <w:t>8.1.2.</w:t>
      </w:r>
      <w:r>
        <w:t>6</w:t>
      </w:r>
      <w:r w:rsidRPr="008C3753">
        <w:rPr>
          <w:lang w:eastAsia="zh-CN"/>
        </w:rPr>
        <w:t>.</w:t>
      </w:r>
      <w:r>
        <w:rPr>
          <w:lang w:eastAsia="zh-CN"/>
        </w:rPr>
        <w:t>4</w:t>
      </w:r>
      <w:r w:rsidRPr="008C3753">
        <w:tab/>
        <w:t>Applicability of requirements for different channel bandwidths</w:t>
      </w:r>
      <w:bookmarkEnd w:id="7098"/>
      <w:bookmarkEnd w:id="7099"/>
      <w:bookmarkEnd w:id="7100"/>
      <w:bookmarkEnd w:id="7101"/>
      <w:bookmarkEnd w:id="7102"/>
      <w:bookmarkEnd w:id="7103"/>
      <w:bookmarkEnd w:id="7104"/>
      <w:bookmarkEnd w:id="7105"/>
      <w:bookmarkEnd w:id="7106"/>
      <w:bookmarkEnd w:id="7107"/>
      <w:bookmarkEnd w:id="7108"/>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109" w:name="_Toc74961985"/>
      <w:bookmarkStart w:id="7110" w:name="_Toc75242895"/>
      <w:bookmarkStart w:id="7111" w:name="_Toc76545241"/>
      <w:bookmarkStart w:id="7112" w:name="_Toc82595344"/>
      <w:bookmarkStart w:id="7113" w:name="_Toc89955375"/>
      <w:bookmarkStart w:id="7114" w:name="_Toc98773802"/>
      <w:bookmarkStart w:id="7115" w:name="_Toc106201563"/>
      <w:bookmarkStart w:id="7116" w:name="_Toc115191417"/>
      <w:bookmarkStart w:id="7117" w:name="_Toc122013248"/>
      <w:bookmarkStart w:id="7118" w:name="_Toc124155336"/>
      <w:bookmarkStart w:id="7119" w:name="_Toc131535907"/>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109"/>
      <w:bookmarkEnd w:id="7110"/>
      <w:bookmarkEnd w:id="7111"/>
      <w:bookmarkEnd w:id="7112"/>
      <w:bookmarkEnd w:id="7113"/>
      <w:bookmarkEnd w:id="7114"/>
      <w:bookmarkEnd w:id="7115"/>
      <w:bookmarkEnd w:id="7116"/>
      <w:bookmarkEnd w:id="7117"/>
      <w:bookmarkEnd w:id="7118"/>
      <w:bookmarkEnd w:id="7119"/>
    </w:p>
    <w:p w14:paraId="1386E93C" w14:textId="77777777" w:rsidR="00B82A7B" w:rsidRPr="008C3753" w:rsidRDefault="00B82A7B" w:rsidP="00B82A7B">
      <w:pPr>
        <w:pStyle w:val="Heading5"/>
        <w:rPr>
          <w:snapToGrid w:val="0"/>
          <w:lang w:eastAsia="zh-CN"/>
        </w:rPr>
      </w:pPr>
      <w:bookmarkStart w:id="7120" w:name="_Toc74961986"/>
      <w:bookmarkStart w:id="7121" w:name="_Toc75242896"/>
      <w:bookmarkStart w:id="7122" w:name="_Toc76545242"/>
      <w:bookmarkStart w:id="7123" w:name="_Toc82595345"/>
      <w:bookmarkStart w:id="7124" w:name="_Toc89955376"/>
      <w:bookmarkStart w:id="7125" w:name="_Toc98773803"/>
      <w:bookmarkStart w:id="7126" w:name="_Toc106201564"/>
      <w:bookmarkStart w:id="7127" w:name="_Toc115191418"/>
      <w:bookmarkStart w:id="7128" w:name="_Toc122013249"/>
      <w:bookmarkStart w:id="7129" w:name="_Toc124155337"/>
      <w:bookmarkStart w:id="7130" w:name="_Toc13153590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120"/>
      <w:bookmarkEnd w:id="7121"/>
      <w:bookmarkEnd w:id="7122"/>
      <w:bookmarkEnd w:id="7123"/>
      <w:bookmarkEnd w:id="7124"/>
      <w:bookmarkEnd w:id="7125"/>
      <w:bookmarkEnd w:id="7126"/>
      <w:bookmarkEnd w:id="7127"/>
      <w:bookmarkEnd w:id="7128"/>
      <w:bookmarkEnd w:id="7129"/>
      <w:bookmarkEnd w:id="7130"/>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131" w:name="_Toc74961987"/>
      <w:bookmarkStart w:id="7132" w:name="_Toc75242897"/>
      <w:bookmarkStart w:id="7133" w:name="_Toc76545243"/>
      <w:bookmarkStart w:id="7134" w:name="_Toc82595346"/>
      <w:bookmarkStart w:id="7135" w:name="_Toc89955377"/>
      <w:bookmarkStart w:id="7136" w:name="_Toc98773804"/>
      <w:bookmarkStart w:id="7137" w:name="_Toc106201565"/>
      <w:bookmarkStart w:id="7138" w:name="_Toc115191419"/>
      <w:bookmarkStart w:id="7139" w:name="_Toc122013250"/>
      <w:bookmarkStart w:id="7140" w:name="_Toc124155338"/>
      <w:bookmarkStart w:id="7141" w:name="_Toc13153590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131"/>
      <w:bookmarkEnd w:id="7132"/>
      <w:bookmarkEnd w:id="7133"/>
      <w:bookmarkEnd w:id="7134"/>
      <w:bookmarkEnd w:id="7135"/>
      <w:bookmarkEnd w:id="7136"/>
      <w:bookmarkEnd w:id="7137"/>
      <w:bookmarkEnd w:id="7138"/>
      <w:bookmarkEnd w:id="7139"/>
      <w:bookmarkEnd w:id="7140"/>
      <w:bookmarkEnd w:id="714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142" w:name="_Toc74961988"/>
      <w:bookmarkStart w:id="7143" w:name="_Toc75242898"/>
      <w:bookmarkStart w:id="7144" w:name="_Toc76545244"/>
      <w:bookmarkStart w:id="7145" w:name="_Toc82595347"/>
      <w:bookmarkStart w:id="7146" w:name="_Toc89955378"/>
      <w:bookmarkStart w:id="7147" w:name="_Toc98773805"/>
      <w:bookmarkStart w:id="7148" w:name="_Toc106201566"/>
      <w:bookmarkStart w:id="7149" w:name="_Toc115191420"/>
      <w:bookmarkStart w:id="7150" w:name="_Toc122013251"/>
      <w:bookmarkStart w:id="7151" w:name="_Toc124155339"/>
      <w:bookmarkStart w:id="7152" w:name="_Toc131535910"/>
      <w:r w:rsidRPr="008C3753">
        <w:t>8.1.2.</w:t>
      </w:r>
      <w:r>
        <w:t>7</w:t>
      </w:r>
      <w:r w:rsidRPr="008C3753">
        <w:rPr>
          <w:lang w:eastAsia="zh-CN"/>
        </w:rPr>
        <w:t>.</w:t>
      </w:r>
      <w:r>
        <w:rPr>
          <w:lang w:eastAsia="zh-CN"/>
        </w:rPr>
        <w:t>3</w:t>
      </w:r>
      <w:r w:rsidRPr="008C3753">
        <w:tab/>
        <w:t>Applicability of requirements for different channel bandwidths</w:t>
      </w:r>
      <w:bookmarkEnd w:id="7142"/>
      <w:bookmarkEnd w:id="7143"/>
      <w:bookmarkEnd w:id="7144"/>
      <w:bookmarkEnd w:id="7145"/>
      <w:bookmarkEnd w:id="7146"/>
      <w:bookmarkEnd w:id="7147"/>
      <w:bookmarkEnd w:id="7148"/>
      <w:bookmarkEnd w:id="7149"/>
      <w:bookmarkEnd w:id="7150"/>
      <w:bookmarkEnd w:id="7151"/>
      <w:bookmarkEnd w:id="7152"/>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153" w:name="_Toc122013252"/>
      <w:bookmarkStart w:id="7154" w:name="_Toc124155340"/>
      <w:bookmarkStart w:id="7155" w:name="_Toc131535911"/>
      <w:r>
        <w:rPr>
          <w:noProof/>
        </w:rPr>
        <w:t>8.1.2.8</w:t>
      </w:r>
      <w:r>
        <w:rPr>
          <w:noProof/>
        </w:rPr>
        <w:tab/>
        <w:t>Applicability of performance requirements for PUSCH with TB over Multi-Slots</w:t>
      </w:r>
      <w:bookmarkEnd w:id="7153"/>
      <w:bookmarkEnd w:id="7154"/>
      <w:bookmarkEnd w:id="7155"/>
    </w:p>
    <w:p w14:paraId="5F04A0AD" w14:textId="77777777" w:rsidR="009006FE" w:rsidRDefault="009006FE" w:rsidP="009006FE">
      <w:pPr>
        <w:pStyle w:val="Heading5"/>
      </w:pPr>
      <w:bookmarkStart w:id="7156" w:name="_Toc122013253"/>
      <w:bookmarkStart w:id="7157" w:name="_Toc124155341"/>
      <w:bookmarkStart w:id="7158" w:name="_Toc131535912"/>
      <w:r>
        <w:rPr>
          <w:noProof/>
        </w:rPr>
        <w:t>8.1.2.8.1</w:t>
      </w:r>
      <w:r>
        <w:rPr>
          <w:noProof/>
        </w:rPr>
        <w:tab/>
      </w:r>
      <w:r>
        <w:t>Applicability of requirements for different UL-DL patterns</w:t>
      </w:r>
      <w:bookmarkEnd w:id="7156"/>
      <w:bookmarkEnd w:id="7157"/>
      <w:bookmarkEnd w:id="7158"/>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159" w:name="_Toc122013254"/>
      <w:bookmarkStart w:id="7160" w:name="_Toc124155342"/>
      <w:bookmarkStart w:id="7161" w:name="_Toc131535913"/>
      <w:r>
        <w:rPr>
          <w:noProof/>
        </w:rPr>
        <w:t>8.1.2.9</w:t>
      </w:r>
      <w:r>
        <w:rPr>
          <w:noProof/>
        </w:rPr>
        <w:tab/>
        <w:t>Applicability of performance requirements for PUSCH with DM-RS bundling</w:t>
      </w:r>
      <w:bookmarkEnd w:id="7159"/>
      <w:bookmarkEnd w:id="7160"/>
      <w:bookmarkEnd w:id="7161"/>
    </w:p>
    <w:p w14:paraId="7EC5A25D" w14:textId="77777777" w:rsidR="009006FE" w:rsidRDefault="009006FE" w:rsidP="009006FE">
      <w:pPr>
        <w:pStyle w:val="Heading5"/>
      </w:pPr>
      <w:bookmarkStart w:id="7162" w:name="_Toc122013255"/>
      <w:bookmarkStart w:id="7163" w:name="_Toc124155343"/>
      <w:bookmarkStart w:id="7164" w:name="_Toc131535914"/>
      <w:r>
        <w:t>8.1.2.9.1</w:t>
      </w:r>
      <w:r>
        <w:tab/>
        <w:t>Applicability of requirements for TDD with different subcarrier spacings</w:t>
      </w:r>
      <w:bookmarkEnd w:id="7162"/>
      <w:bookmarkEnd w:id="7163"/>
      <w:bookmarkEnd w:id="7164"/>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165" w:name="_Toc122013256"/>
      <w:bookmarkStart w:id="7166" w:name="_Toc124155344"/>
      <w:bookmarkStart w:id="7167" w:name="_Toc131535915"/>
      <w:r>
        <w:t>8.1.2.9.2</w:t>
      </w:r>
      <w:r>
        <w:tab/>
        <w:t>Applicability of requirements for TDD with different UL-DL patterns</w:t>
      </w:r>
      <w:bookmarkEnd w:id="7165"/>
      <w:bookmarkEnd w:id="7166"/>
      <w:bookmarkEnd w:id="716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168" w:name="_Toc122013257"/>
      <w:bookmarkStart w:id="7169" w:name="_Toc124155345"/>
      <w:bookmarkStart w:id="7170" w:name="_Toc131535916"/>
      <w:r>
        <w:t>8.1.2.9.3</w:t>
      </w:r>
      <w:r>
        <w:tab/>
        <w:t>Applicability of requirements for different receiver antenna connectors</w:t>
      </w:r>
      <w:bookmarkEnd w:id="7168"/>
      <w:bookmarkEnd w:id="7169"/>
      <w:bookmarkEnd w:id="7170"/>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171" w:name="_Toc122013258"/>
      <w:bookmarkStart w:id="7172" w:name="_Toc124155346"/>
      <w:bookmarkStart w:id="7173" w:name="_Toc131535917"/>
      <w:r>
        <w:rPr>
          <w:noProof/>
        </w:rPr>
        <w:t>8.1.2.10</w:t>
      </w:r>
      <w:r>
        <w:rPr>
          <w:noProof/>
        </w:rPr>
        <w:tab/>
        <w:t>Applicability of performance requirements for PUCCH with DM-RS bundling</w:t>
      </w:r>
      <w:bookmarkEnd w:id="7171"/>
      <w:bookmarkEnd w:id="7172"/>
      <w:bookmarkEnd w:id="7173"/>
    </w:p>
    <w:p w14:paraId="71DCE8EC" w14:textId="77777777" w:rsidR="009006FE" w:rsidRDefault="009006FE" w:rsidP="009006FE">
      <w:pPr>
        <w:pStyle w:val="Heading5"/>
      </w:pPr>
      <w:bookmarkStart w:id="7174" w:name="_Toc122013259"/>
      <w:bookmarkStart w:id="7175" w:name="_Toc124155347"/>
      <w:bookmarkStart w:id="7176" w:name="_Toc131535918"/>
      <w:r>
        <w:t>8.1.2.10.1</w:t>
      </w:r>
      <w:r>
        <w:tab/>
        <w:t>Applicability of requirements for TDD with different subcarrier spacings</w:t>
      </w:r>
      <w:bookmarkEnd w:id="7174"/>
      <w:bookmarkEnd w:id="7175"/>
      <w:bookmarkEnd w:id="7176"/>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177" w:name="_Toc122013260"/>
      <w:bookmarkStart w:id="7178" w:name="_Toc124155348"/>
      <w:bookmarkStart w:id="7179" w:name="_Toc131535919"/>
      <w:r>
        <w:t>8.1.2.10.2</w:t>
      </w:r>
      <w:r>
        <w:tab/>
        <w:t>Applicability of requirements for TDD with different UL-DL patterns</w:t>
      </w:r>
      <w:bookmarkEnd w:id="7177"/>
      <w:bookmarkEnd w:id="7178"/>
      <w:bookmarkEnd w:id="717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180" w:name="_Toc53182614"/>
      <w:bookmarkStart w:id="7181" w:name="_Toc58860358"/>
      <w:bookmarkStart w:id="7182" w:name="_Toc58862862"/>
      <w:bookmarkStart w:id="7183" w:name="_Toc61182855"/>
      <w:bookmarkStart w:id="7184" w:name="_Toc66728170"/>
      <w:bookmarkStart w:id="7185" w:name="_Toc74961989"/>
      <w:bookmarkStart w:id="7186" w:name="_Toc75242899"/>
      <w:bookmarkStart w:id="7187" w:name="_Toc76545245"/>
      <w:bookmarkStart w:id="7188" w:name="_Toc82595348"/>
      <w:bookmarkStart w:id="7189" w:name="_Toc89955379"/>
      <w:bookmarkStart w:id="7190" w:name="_Toc98773806"/>
      <w:bookmarkStart w:id="7191" w:name="_Toc106201567"/>
      <w:bookmarkStart w:id="7192" w:name="_Toc115191421"/>
      <w:bookmarkStart w:id="7193" w:name="_Toc122013261"/>
      <w:bookmarkStart w:id="7194" w:name="_Toc124155349"/>
      <w:bookmarkStart w:id="7195" w:name="_Toc131535920"/>
      <w:r w:rsidRPr="008C3753">
        <w:t>8.2</w:t>
      </w:r>
      <w:r w:rsidRPr="008C3753">
        <w:tab/>
        <w:t>Performance requirements for PUSCH</w:t>
      </w:r>
      <w:bookmarkEnd w:id="6926"/>
      <w:bookmarkEnd w:id="6927"/>
      <w:bookmarkEnd w:id="6928"/>
      <w:bookmarkEnd w:id="6929"/>
      <w:bookmarkEnd w:id="6930"/>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58B24EA1" w14:textId="77777777" w:rsidR="008C01E6" w:rsidRPr="008C3753" w:rsidRDefault="008C01E6" w:rsidP="008C01E6">
      <w:pPr>
        <w:pStyle w:val="Heading3"/>
        <w:rPr>
          <w:lang w:eastAsia="zh-CN"/>
        </w:rPr>
      </w:pPr>
      <w:bookmarkStart w:id="7196" w:name="_Toc21100108"/>
      <w:bookmarkStart w:id="7197" w:name="_Toc29809906"/>
      <w:bookmarkStart w:id="7198" w:name="_Toc36645291"/>
      <w:bookmarkStart w:id="7199" w:name="_Toc37272345"/>
      <w:bookmarkStart w:id="7200" w:name="_Toc45884591"/>
      <w:bookmarkStart w:id="7201" w:name="_Toc53182615"/>
      <w:bookmarkStart w:id="7202" w:name="_Toc58860359"/>
      <w:bookmarkStart w:id="7203" w:name="_Toc58862863"/>
      <w:bookmarkStart w:id="7204" w:name="_Toc61182856"/>
      <w:bookmarkStart w:id="7205" w:name="_Toc66728171"/>
      <w:bookmarkStart w:id="7206" w:name="_Toc74961990"/>
      <w:bookmarkStart w:id="7207" w:name="_Toc75242900"/>
      <w:bookmarkStart w:id="7208" w:name="_Toc76545246"/>
      <w:bookmarkStart w:id="7209" w:name="_Toc82595349"/>
      <w:bookmarkStart w:id="7210" w:name="_Toc89955380"/>
      <w:bookmarkStart w:id="7211" w:name="_Toc98773807"/>
      <w:bookmarkStart w:id="7212" w:name="_Toc106201568"/>
      <w:bookmarkStart w:id="7213" w:name="_Toc115191422"/>
      <w:bookmarkStart w:id="7214" w:name="_Toc122013262"/>
      <w:bookmarkStart w:id="7215" w:name="_Toc124155350"/>
      <w:bookmarkStart w:id="7216" w:name="_Toc131535921"/>
      <w:r w:rsidRPr="008C3753">
        <w:t>8.2.1</w:t>
      </w:r>
      <w:r w:rsidRPr="008C3753">
        <w:tab/>
        <w:t xml:space="preserve">Performance requirements for PUSCH </w:t>
      </w:r>
      <w:r w:rsidRPr="008C3753">
        <w:rPr>
          <w:lang w:eastAsia="zh-CN"/>
        </w:rPr>
        <w:t>with transform precoding disabled</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4B7F568C" w14:textId="77777777" w:rsidR="008C01E6" w:rsidRPr="008C3753" w:rsidRDefault="008C01E6" w:rsidP="008C01E6">
      <w:pPr>
        <w:pStyle w:val="Heading4"/>
      </w:pPr>
      <w:bookmarkStart w:id="7217" w:name="_Toc21100109"/>
      <w:bookmarkStart w:id="7218" w:name="_Toc29809907"/>
      <w:bookmarkStart w:id="7219" w:name="_Toc36645292"/>
      <w:bookmarkStart w:id="7220" w:name="_Toc37272346"/>
      <w:bookmarkStart w:id="7221" w:name="_Toc45884592"/>
      <w:bookmarkStart w:id="7222" w:name="_Toc53182616"/>
      <w:bookmarkStart w:id="7223" w:name="_Toc58860360"/>
      <w:bookmarkStart w:id="7224" w:name="_Toc58862864"/>
      <w:bookmarkStart w:id="7225" w:name="_Toc61182857"/>
      <w:bookmarkStart w:id="7226" w:name="_Toc66728172"/>
      <w:bookmarkStart w:id="7227" w:name="_Toc74961991"/>
      <w:bookmarkStart w:id="7228" w:name="_Toc75242901"/>
      <w:bookmarkStart w:id="7229" w:name="_Toc76545247"/>
      <w:bookmarkStart w:id="7230" w:name="_Toc82595350"/>
      <w:bookmarkStart w:id="7231" w:name="_Toc89955381"/>
      <w:bookmarkStart w:id="7232" w:name="_Toc98773808"/>
      <w:bookmarkStart w:id="7233" w:name="_Toc106201569"/>
      <w:bookmarkStart w:id="7234" w:name="_Toc115191423"/>
      <w:bookmarkStart w:id="7235" w:name="_Toc122013263"/>
      <w:bookmarkStart w:id="7236" w:name="_Toc124155351"/>
      <w:bookmarkStart w:id="7237" w:name="_Toc131535922"/>
      <w:r w:rsidRPr="008C3753">
        <w:t>8.2.1.1</w:t>
      </w:r>
      <w:r w:rsidRPr="008C3753">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238" w:name="_Toc21100110"/>
      <w:bookmarkStart w:id="7239" w:name="_Toc29809908"/>
      <w:bookmarkStart w:id="7240" w:name="_Toc36645293"/>
      <w:bookmarkStart w:id="7241" w:name="_Toc37272347"/>
      <w:bookmarkStart w:id="7242" w:name="_Toc45884593"/>
      <w:bookmarkStart w:id="7243" w:name="_Toc53182617"/>
      <w:bookmarkStart w:id="7244" w:name="_Toc58860361"/>
      <w:bookmarkStart w:id="7245" w:name="_Toc58862865"/>
      <w:bookmarkStart w:id="7246" w:name="_Toc61182858"/>
      <w:bookmarkStart w:id="7247" w:name="_Toc66728173"/>
      <w:bookmarkStart w:id="7248" w:name="_Toc74961992"/>
      <w:bookmarkStart w:id="7249" w:name="_Toc75242902"/>
      <w:bookmarkStart w:id="7250" w:name="_Toc76545248"/>
      <w:bookmarkStart w:id="7251" w:name="_Toc82595351"/>
      <w:bookmarkStart w:id="7252" w:name="_Toc89955382"/>
      <w:bookmarkStart w:id="7253" w:name="_Toc98773809"/>
      <w:bookmarkStart w:id="7254" w:name="_Toc106201570"/>
      <w:bookmarkStart w:id="7255" w:name="_Toc115191424"/>
      <w:bookmarkStart w:id="7256" w:name="_Toc122013264"/>
      <w:bookmarkStart w:id="7257" w:name="_Toc124155352"/>
      <w:bookmarkStart w:id="7258" w:name="_Toc131535923"/>
      <w:r w:rsidRPr="008C3753">
        <w:t>8.2.1.2</w:t>
      </w:r>
      <w:r w:rsidRPr="008C3753">
        <w:tab/>
        <w:t>Minimum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259" w:name="_Toc21100111"/>
      <w:bookmarkStart w:id="7260" w:name="_Toc29809909"/>
      <w:bookmarkStart w:id="7261" w:name="_Toc36645294"/>
      <w:bookmarkStart w:id="7262" w:name="_Toc37272348"/>
      <w:bookmarkStart w:id="7263" w:name="_Toc45884594"/>
      <w:bookmarkStart w:id="7264" w:name="_Toc53182618"/>
      <w:bookmarkStart w:id="7265" w:name="_Toc58860362"/>
      <w:bookmarkStart w:id="7266" w:name="_Toc58862866"/>
      <w:bookmarkStart w:id="7267" w:name="_Toc61182859"/>
      <w:bookmarkStart w:id="7268" w:name="_Toc66728174"/>
      <w:bookmarkStart w:id="7269" w:name="_Toc74961993"/>
      <w:bookmarkStart w:id="7270" w:name="_Toc75242903"/>
      <w:bookmarkStart w:id="7271" w:name="_Toc76545249"/>
      <w:bookmarkStart w:id="7272" w:name="_Toc82595352"/>
      <w:bookmarkStart w:id="7273" w:name="_Toc89955383"/>
      <w:bookmarkStart w:id="7274" w:name="_Toc98773810"/>
      <w:bookmarkStart w:id="7275" w:name="_Toc106201571"/>
      <w:bookmarkStart w:id="7276" w:name="_Toc115191425"/>
      <w:bookmarkStart w:id="7277" w:name="_Toc122013265"/>
      <w:bookmarkStart w:id="7278" w:name="_Toc124155353"/>
      <w:bookmarkStart w:id="7279" w:name="_Toc131535924"/>
      <w:r w:rsidRPr="008C3753">
        <w:t>8.2.1.3</w:t>
      </w:r>
      <w:r w:rsidRPr="008C3753">
        <w:tab/>
        <w:t>Test Purpose</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80" w:name="_Toc21100112"/>
      <w:bookmarkStart w:id="7281" w:name="_Toc29809910"/>
      <w:bookmarkStart w:id="7282" w:name="_Toc36645295"/>
      <w:bookmarkStart w:id="7283" w:name="_Toc37272349"/>
      <w:bookmarkStart w:id="7284" w:name="_Toc45884595"/>
      <w:bookmarkStart w:id="7285" w:name="_Toc53182619"/>
      <w:bookmarkStart w:id="7286" w:name="_Toc58860363"/>
      <w:bookmarkStart w:id="7287" w:name="_Toc58862867"/>
      <w:bookmarkStart w:id="7288" w:name="_Toc61182860"/>
      <w:bookmarkStart w:id="7289" w:name="_Toc66728175"/>
      <w:bookmarkStart w:id="7290" w:name="_Toc74961994"/>
      <w:bookmarkStart w:id="7291" w:name="_Toc75242904"/>
      <w:bookmarkStart w:id="7292" w:name="_Toc76545250"/>
      <w:bookmarkStart w:id="7293" w:name="_Toc82595353"/>
      <w:bookmarkStart w:id="7294" w:name="_Toc89955384"/>
      <w:bookmarkStart w:id="7295" w:name="_Toc98773811"/>
      <w:bookmarkStart w:id="7296" w:name="_Toc106201572"/>
      <w:bookmarkStart w:id="7297" w:name="_Toc115191426"/>
      <w:bookmarkStart w:id="7298" w:name="_Toc122013266"/>
      <w:bookmarkStart w:id="7299" w:name="_Toc124155354"/>
      <w:bookmarkStart w:id="7300" w:name="_Toc131535925"/>
      <w:r w:rsidRPr="008C3753">
        <w:t>8.2.1.4</w:t>
      </w:r>
      <w:r w:rsidRPr="008C3753">
        <w:tab/>
        <w:t>Method of test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5E22D21E" w14:textId="77777777" w:rsidR="008C01E6" w:rsidRPr="008C3753" w:rsidRDefault="008C01E6" w:rsidP="008C01E6">
      <w:pPr>
        <w:pStyle w:val="Heading5"/>
      </w:pPr>
      <w:bookmarkStart w:id="7301" w:name="_Toc21100113"/>
      <w:bookmarkStart w:id="7302" w:name="_Toc29809911"/>
      <w:bookmarkStart w:id="7303" w:name="_Toc36645296"/>
      <w:bookmarkStart w:id="7304" w:name="_Toc37272350"/>
      <w:bookmarkStart w:id="7305" w:name="_Toc45884596"/>
      <w:bookmarkStart w:id="7306" w:name="_Toc53182620"/>
      <w:bookmarkStart w:id="7307" w:name="_Toc58860364"/>
      <w:bookmarkStart w:id="7308" w:name="_Toc58862868"/>
      <w:bookmarkStart w:id="7309" w:name="_Toc61182861"/>
      <w:bookmarkStart w:id="7310" w:name="_Toc66728176"/>
      <w:bookmarkStart w:id="7311" w:name="_Toc74961995"/>
      <w:bookmarkStart w:id="7312" w:name="_Toc75242905"/>
      <w:bookmarkStart w:id="7313" w:name="_Toc76545251"/>
      <w:bookmarkStart w:id="7314" w:name="_Toc82595354"/>
      <w:bookmarkStart w:id="7315" w:name="_Toc89955385"/>
      <w:bookmarkStart w:id="7316" w:name="_Toc98773812"/>
      <w:bookmarkStart w:id="7317" w:name="_Toc106201573"/>
      <w:bookmarkStart w:id="7318" w:name="_Toc115191427"/>
      <w:bookmarkStart w:id="7319" w:name="_Toc122013267"/>
      <w:bookmarkStart w:id="7320" w:name="_Toc124155355"/>
      <w:bookmarkStart w:id="7321" w:name="_Toc131535926"/>
      <w:r w:rsidRPr="008C3753">
        <w:t>8.2.1.4.1</w:t>
      </w:r>
      <w:r w:rsidRPr="008C3753">
        <w:tab/>
        <w:t>Initial Conditions</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409DEE1A" w14:textId="77777777" w:rsidR="00E560FE" w:rsidRPr="008C3753" w:rsidRDefault="00E560FE" w:rsidP="00E560FE">
      <w:bookmarkStart w:id="732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323" w:name="_Toc29809912"/>
      <w:bookmarkStart w:id="7324" w:name="_Toc36645297"/>
      <w:bookmarkStart w:id="7325" w:name="_Toc37272351"/>
      <w:bookmarkStart w:id="7326" w:name="_Toc45884597"/>
      <w:bookmarkStart w:id="7327" w:name="_Toc53182621"/>
      <w:bookmarkStart w:id="7328" w:name="_Toc58860365"/>
      <w:bookmarkStart w:id="7329" w:name="_Toc58862869"/>
      <w:bookmarkStart w:id="7330" w:name="_Toc61182862"/>
      <w:bookmarkStart w:id="7331" w:name="_Toc66728177"/>
      <w:bookmarkStart w:id="7332" w:name="_Toc74961996"/>
      <w:bookmarkStart w:id="7333" w:name="_Toc75242906"/>
      <w:bookmarkStart w:id="7334" w:name="_Toc76545252"/>
      <w:bookmarkStart w:id="7335" w:name="_Toc82595355"/>
      <w:bookmarkStart w:id="7336" w:name="_Toc89955386"/>
      <w:bookmarkStart w:id="7337" w:name="_Toc98773813"/>
      <w:bookmarkStart w:id="7338" w:name="_Toc106201574"/>
      <w:bookmarkStart w:id="7339" w:name="_Toc115191428"/>
      <w:bookmarkStart w:id="7340" w:name="_Toc122013268"/>
      <w:bookmarkStart w:id="7341" w:name="_Toc124155356"/>
      <w:bookmarkStart w:id="7342" w:name="_Toc131535927"/>
      <w:r w:rsidRPr="008C3753">
        <w:t>8.2.1.4.2</w:t>
      </w:r>
      <w:r w:rsidRPr="008C3753">
        <w:tab/>
        <w:t>Procedure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343"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344" w:name="_Toc29809913"/>
      <w:bookmarkStart w:id="7345" w:name="_Toc36645298"/>
      <w:bookmarkStart w:id="7346" w:name="_Toc37272352"/>
      <w:bookmarkStart w:id="7347" w:name="_Toc45884598"/>
      <w:bookmarkStart w:id="7348" w:name="_Toc53182622"/>
      <w:bookmarkStart w:id="7349" w:name="_Toc58860366"/>
      <w:bookmarkStart w:id="7350" w:name="_Toc58862870"/>
      <w:bookmarkStart w:id="7351" w:name="_Toc61182863"/>
      <w:bookmarkStart w:id="7352" w:name="_Toc66728178"/>
      <w:bookmarkStart w:id="7353" w:name="_Toc74961997"/>
      <w:bookmarkStart w:id="7354" w:name="_Toc75242907"/>
      <w:bookmarkStart w:id="7355" w:name="_Toc76545253"/>
      <w:bookmarkStart w:id="7356" w:name="_Toc82595356"/>
      <w:bookmarkStart w:id="7357" w:name="_Toc89955387"/>
      <w:bookmarkStart w:id="7358" w:name="_Toc98773814"/>
      <w:bookmarkStart w:id="7359" w:name="_Toc106201575"/>
      <w:bookmarkStart w:id="7360" w:name="_Toc115191429"/>
      <w:bookmarkStart w:id="7361" w:name="_Toc122013269"/>
      <w:bookmarkStart w:id="7362" w:name="_Toc124155357"/>
      <w:bookmarkStart w:id="7363" w:name="_Toc131535928"/>
      <w:r w:rsidRPr="008C3753">
        <w:t>8.2.1.5</w:t>
      </w:r>
      <w:r w:rsidRPr="008C3753">
        <w:tab/>
        <w:t>Test Requirement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rPr>
                <w:lang w:eastAsia="zh-CN"/>
              </w:rPr>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6B1B14">
              <w:rPr>
                <w:color w:val="FF0000"/>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rPr>
                <w:lang w:eastAsia="zh-CN"/>
              </w:rPr>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64" w:name="_Toc21100116"/>
      <w:bookmarkStart w:id="7365" w:name="_Toc29809914"/>
      <w:bookmarkStart w:id="7366" w:name="_Toc36645299"/>
      <w:bookmarkStart w:id="7367" w:name="_Toc37272353"/>
      <w:bookmarkStart w:id="7368" w:name="_Toc45884599"/>
      <w:bookmarkStart w:id="7369" w:name="_Toc53182623"/>
      <w:bookmarkStart w:id="7370" w:name="_Toc58860367"/>
      <w:bookmarkStart w:id="7371" w:name="_Toc58862871"/>
      <w:bookmarkStart w:id="7372" w:name="_Toc61182864"/>
      <w:bookmarkStart w:id="7373" w:name="_Toc66728179"/>
      <w:bookmarkStart w:id="7374" w:name="_Toc74961998"/>
      <w:bookmarkStart w:id="7375" w:name="_Toc75242908"/>
      <w:bookmarkStart w:id="7376" w:name="_Toc76545254"/>
      <w:bookmarkStart w:id="7377" w:name="_Toc82595357"/>
      <w:bookmarkStart w:id="7378" w:name="_Toc89955388"/>
      <w:bookmarkStart w:id="7379" w:name="_Toc98773815"/>
      <w:bookmarkStart w:id="7380" w:name="_Toc106201576"/>
      <w:bookmarkStart w:id="7381" w:name="_Toc115191430"/>
      <w:bookmarkStart w:id="7382" w:name="_Toc122013270"/>
      <w:bookmarkStart w:id="7383" w:name="_Toc124155358"/>
      <w:bookmarkStart w:id="7384" w:name="_Toc13153592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3B31978F" w14:textId="77777777" w:rsidR="008C01E6" w:rsidRPr="008C3753" w:rsidRDefault="008C01E6" w:rsidP="008C01E6">
      <w:pPr>
        <w:pStyle w:val="Heading4"/>
      </w:pPr>
      <w:bookmarkStart w:id="7385" w:name="_Toc21100117"/>
      <w:bookmarkStart w:id="7386" w:name="_Toc29809915"/>
      <w:bookmarkStart w:id="7387" w:name="_Toc36645300"/>
      <w:bookmarkStart w:id="7388" w:name="_Toc37272354"/>
      <w:bookmarkStart w:id="7389" w:name="_Toc45884600"/>
      <w:bookmarkStart w:id="7390" w:name="_Toc53182624"/>
      <w:bookmarkStart w:id="7391" w:name="_Toc58860368"/>
      <w:bookmarkStart w:id="7392" w:name="_Toc58862872"/>
      <w:bookmarkStart w:id="7393" w:name="_Toc61182865"/>
      <w:bookmarkStart w:id="7394" w:name="_Toc66728180"/>
      <w:bookmarkStart w:id="7395" w:name="_Toc74961999"/>
      <w:bookmarkStart w:id="7396" w:name="_Toc75242909"/>
      <w:bookmarkStart w:id="7397" w:name="_Toc76545255"/>
      <w:bookmarkStart w:id="7398" w:name="_Toc82595358"/>
      <w:bookmarkStart w:id="7399" w:name="_Toc89955389"/>
      <w:bookmarkStart w:id="7400" w:name="_Toc98773816"/>
      <w:bookmarkStart w:id="7401" w:name="_Toc106201577"/>
      <w:bookmarkStart w:id="7402" w:name="_Toc115191431"/>
      <w:bookmarkStart w:id="7403" w:name="_Toc122013271"/>
      <w:bookmarkStart w:id="7404" w:name="_Toc124155359"/>
      <w:bookmarkStart w:id="7405" w:name="_Toc131535930"/>
      <w:r w:rsidRPr="008C3753">
        <w:t>8.2.</w:t>
      </w:r>
      <w:r w:rsidRPr="008C3753">
        <w:rPr>
          <w:lang w:eastAsia="zh-CN"/>
        </w:rPr>
        <w:t>2</w:t>
      </w:r>
      <w:r w:rsidRPr="008C3753">
        <w:t>.1</w:t>
      </w:r>
      <w:r w:rsidRPr="008C3753">
        <w:tab/>
        <w:t>Definition and applicability</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406" w:name="_Toc21100118"/>
      <w:bookmarkStart w:id="7407" w:name="_Toc29809916"/>
      <w:bookmarkStart w:id="7408" w:name="_Toc36645301"/>
      <w:bookmarkStart w:id="7409" w:name="_Toc37272355"/>
      <w:bookmarkStart w:id="7410" w:name="_Toc45884601"/>
      <w:bookmarkStart w:id="7411" w:name="_Toc53182625"/>
      <w:bookmarkStart w:id="7412" w:name="_Toc58860369"/>
      <w:bookmarkStart w:id="7413" w:name="_Toc58862873"/>
      <w:bookmarkStart w:id="7414" w:name="_Toc61182866"/>
      <w:bookmarkStart w:id="7415" w:name="_Toc66728181"/>
      <w:bookmarkStart w:id="7416" w:name="_Toc74962000"/>
      <w:bookmarkStart w:id="7417" w:name="_Toc75242910"/>
      <w:bookmarkStart w:id="7418" w:name="_Toc76545256"/>
      <w:bookmarkStart w:id="7419" w:name="_Toc82595359"/>
      <w:bookmarkStart w:id="7420" w:name="_Toc89955390"/>
      <w:bookmarkStart w:id="7421" w:name="_Toc98773817"/>
      <w:bookmarkStart w:id="7422" w:name="_Toc106201578"/>
      <w:bookmarkStart w:id="7423" w:name="_Toc115191432"/>
      <w:bookmarkStart w:id="7424" w:name="_Toc122013272"/>
      <w:bookmarkStart w:id="7425" w:name="_Toc124155360"/>
      <w:bookmarkStart w:id="7426" w:name="_Toc131535931"/>
      <w:r w:rsidRPr="008C3753">
        <w:t>8.2.</w:t>
      </w:r>
      <w:r w:rsidRPr="008C3753">
        <w:rPr>
          <w:lang w:eastAsia="zh-CN"/>
        </w:rPr>
        <w:t>2</w:t>
      </w:r>
      <w:r w:rsidRPr="008C3753">
        <w:t>.2</w:t>
      </w:r>
      <w:r w:rsidRPr="008C3753">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427" w:name="_Toc21100119"/>
      <w:bookmarkStart w:id="7428" w:name="_Toc29809917"/>
      <w:bookmarkStart w:id="7429" w:name="_Toc36645302"/>
      <w:bookmarkStart w:id="7430" w:name="_Toc37272356"/>
      <w:bookmarkStart w:id="7431" w:name="_Toc45884602"/>
      <w:bookmarkStart w:id="7432" w:name="_Toc53182626"/>
      <w:bookmarkStart w:id="7433" w:name="_Toc58860370"/>
      <w:bookmarkStart w:id="7434" w:name="_Toc58862874"/>
      <w:bookmarkStart w:id="7435" w:name="_Toc61182867"/>
      <w:bookmarkStart w:id="7436" w:name="_Toc66728182"/>
      <w:bookmarkStart w:id="7437" w:name="_Toc74962001"/>
      <w:bookmarkStart w:id="7438" w:name="_Toc75242911"/>
      <w:bookmarkStart w:id="7439" w:name="_Toc76545257"/>
      <w:bookmarkStart w:id="7440" w:name="_Toc82595360"/>
      <w:bookmarkStart w:id="7441" w:name="_Toc89955391"/>
      <w:bookmarkStart w:id="7442" w:name="_Toc98773818"/>
      <w:bookmarkStart w:id="7443" w:name="_Toc106201579"/>
      <w:bookmarkStart w:id="7444" w:name="_Toc115191433"/>
      <w:bookmarkStart w:id="7445" w:name="_Toc122013273"/>
      <w:bookmarkStart w:id="7446" w:name="_Toc124155361"/>
      <w:bookmarkStart w:id="7447" w:name="_Toc131535932"/>
      <w:r w:rsidRPr="008C3753">
        <w:t>8.2.2.3</w:t>
      </w:r>
      <w:r w:rsidRPr="008C3753">
        <w:tab/>
        <w:t>Test Purpose</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448" w:name="_Toc21100120"/>
      <w:bookmarkStart w:id="7449" w:name="_Toc29809918"/>
      <w:bookmarkStart w:id="7450" w:name="_Toc36645303"/>
      <w:bookmarkStart w:id="7451" w:name="_Toc37272357"/>
      <w:bookmarkStart w:id="7452" w:name="_Toc45884603"/>
      <w:bookmarkStart w:id="7453" w:name="_Toc53182627"/>
      <w:bookmarkStart w:id="7454" w:name="_Toc58860371"/>
      <w:bookmarkStart w:id="7455" w:name="_Toc58862875"/>
      <w:bookmarkStart w:id="7456" w:name="_Toc61182868"/>
      <w:bookmarkStart w:id="7457" w:name="_Toc66728183"/>
      <w:bookmarkStart w:id="7458" w:name="_Toc74962002"/>
      <w:bookmarkStart w:id="7459" w:name="_Toc75242912"/>
      <w:bookmarkStart w:id="7460" w:name="_Toc76545258"/>
      <w:bookmarkStart w:id="7461" w:name="_Toc82595361"/>
      <w:bookmarkStart w:id="7462" w:name="_Toc89955392"/>
      <w:bookmarkStart w:id="7463" w:name="_Toc98773819"/>
      <w:bookmarkStart w:id="7464" w:name="_Toc106201580"/>
      <w:bookmarkStart w:id="7465" w:name="_Toc115191434"/>
      <w:bookmarkStart w:id="7466" w:name="_Toc122013274"/>
      <w:bookmarkStart w:id="7467" w:name="_Toc124155362"/>
      <w:bookmarkStart w:id="7468" w:name="_Toc131535933"/>
      <w:r w:rsidRPr="008C3753">
        <w:t>8.2.2.4</w:t>
      </w:r>
      <w:r w:rsidRPr="008C3753">
        <w:tab/>
        <w:t>Method of test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CE7C68" w14:textId="77777777" w:rsidR="008C01E6" w:rsidRPr="008C3753" w:rsidRDefault="008C01E6" w:rsidP="008C01E6">
      <w:pPr>
        <w:pStyle w:val="Heading5"/>
      </w:pPr>
      <w:bookmarkStart w:id="7469" w:name="_Toc21100121"/>
      <w:bookmarkStart w:id="7470" w:name="_Toc29809919"/>
      <w:bookmarkStart w:id="7471" w:name="_Toc36645304"/>
      <w:bookmarkStart w:id="7472" w:name="_Toc37272358"/>
      <w:bookmarkStart w:id="7473" w:name="_Toc45884604"/>
      <w:bookmarkStart w:id="7474" w:name="_Toc53182628"/>
      <w:bookmarkStart w:id="7475" w:name="_Toc58860372"/>
      <w:bookmarkStart w:id="7476" w:name="_Toc58862876"/>
      <w:bookmarkStart w:id="7477" w:name="_Toc61182869"/>
      <w:bookmarkStart w:id="7478" w:name="_Toc66728184"/>
      <w:bookmarkStart w:id="7479" w:name="_Toc74962003"/>
      <w:bookmarkStart w:id="7480" w:name="_Toc75242913"/>
      <w:bookmarkStart w:id="7481" w:name="_Toc76545259"/>
      <w:bookmarkStart w:id="7482" w:name="_Toc82595362"/>
      <w:bookmarkStart w:id="7483" w:name="_Toc89955393"/>
      <w:bookmarkStart w:id="7484" w:name="_Toc98773820"/>
      <w:bookmarkStart w:id="7485" w:name="_Toc106201581"/>
      <w:bookmarkStart w:id="7486" w:name="_Toc115191435"/>
      <w:bookmarkStart w:id="7487" w:name="_Toc122013275"/>
      <w:bookmarkStart w:id="7488" w:name="_Toc124155363"/>
      <w:bookmarkStart w:id="7489" w:name="_Toc131535934"/>
      <w:r w:rsidRPr="008C3753">
        <w:t>8.2.2.4.1</w:t>
      </w:r>
      <w:r w:rsidRPr="008C3753">
        <w:tab/>
        <w:t>Initial Conditions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90" w:name="_Toc13084620"/>
      <w:bookmarkStart w:id="7491" w:name="_Toc29809920"/>
      <w:bookmarkStart w:id="7492" w:name="_Toc36645305"/>
      <w:bookmarkStart w:id="7493" w:name="_Toc37272359"/>
      <w:bookmarkStart w:id="7494" w:name="_Toc45884605"/>
      <w:bookmarkStart w:id="7495" w:name="_Toc53182629"/>
      <w:bookmarkStart w:id="7496" w:name="_Toc58860373"/>
      <w:bookmarkStart w:id="7497" w:name="_Toc58862877"/>
      <w:bookmarkStart w:id="7498" w:name="_Toc61182870"/>
      <w:bookmarkStart w:id="7499" w:name="_Toc66728185"/>
      <w:bookmarkStart w:id="7500" w:name="_Toc74962004"/>
      <w:bookmarkStart w:id="7501" w:name="_Toc75242914"/>
      <w:bookmarkStart w:id="7502" w:name="_Toc76545260"/>
      <w:bookmarkStart w:id="7503" w:name="_Toc82595363"/>
      <w:bookmarkStart w:id="7504" w:name="_Toc89955394"/>
      <w:bookmarkStart w:id="7505" w:name="_Toc98773821"/>
      <w:bookmarkStart w:id="7506" w:name="_Toc106201582"/>
      <w:bookmarkStart w:id="7507" w:name="_Toc115191436"/>
      <w:bookmarkStart w:id="7508" w:name="_Toc122013276"/>
      <w:bookmarkStart w:id="7509" w:name="_Toc124155364"/>
      <w:bookmarkStart w:id="7510" w:name="_Toc131535935"/>
      <w:r w:rsidRPr="008C3753">
        <w:t>8.2.2.4.2</w:t>
      </w:r>
      <w:r w:rsidRPr="008C3753">
        <w:tab/>
        <w:t>Procedure</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51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512" w:name="_Toc29809921"/>
      <w:bookmarkStart w:id="7513" w:name="_Toc36645306"/>
      <w:bookmarkStart w:id="7514" w:name="_Toc37272360"/>
      <w:bookmarkStart w:id="7515" w:name="_Toc45884606"/>
      <w:bookmarkStart w:id="7516" w:name="_Toc53182630"/>
      <w:bookmarkStart w:id="7517" w:name="_Toc58860374"/>
      <w:bookmarkStart w:id="7518" w:name="_Toc58862878"/>
      <w:bookmarkStart w:id="7519" w:name="_Toc61182871"/>
      <w:bookmarkStart w:id="7520" w:name="_Toc66728186"/>
      <w:bookmarkStart w:id="7521" w:name="_Toc74962005"/>
      <w:bookmarkStart w:id="7522" w:name="_Toc75242915"/>
      <w:bookmarkStart w:id="7523" w:name="_Toc76545261"/>
      <w:bookmarkStart w:id="7524" w:name="_Toc82595364"/>
      <w:bookmarkStart w:id="7525" w:name="_Toc89955395"/>
      <w:bookmarkStart w:id="7526" w:name="_Toc98773822"/>
      <w:bookmarkStart w:id="7527" w:name="_Toc106201583"/>
      <w:bookmarkStart w:id="7528" w:name="_Toc115191437"/>
      <w:bookmarkStart w:id="7529" w:name="_Toc122013277"/>
      <w:bookmarkStart w:id="7530" w:name="_Toc124155365"/>
      <w:bookmarkStart w:id="7531" w:name="_Toc131535936"/>
      <w:r w:rsidRPr="008C3753">
        <w:t>8.2.2.5</w:t>
      </w:r>
      <w:r w:rsidRPr="008C3753">
        <w:tab/>
        <w:t>Test Requirement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532" w:name="_Toc21100124"/>
      <w:bookmarkStart w:id="7533" w:name="_Toc29809922"/>
      <w:bookmarkStart w:id="7534" w:name="_Toc36645307"/>
      <w:bookmarkStart w:id="7535" w:name="_Toc37272361"/>
      <w:bookmarkStart w:id="7536" w:name="_Toc45884607"/>
      <w:bookmarkStart w:id="7537" w:name="_Toc53182631"/>
      <w:bookmarkStart w:id="7538" w:name="_Toc58860375"/>
      <w:bookmarkStart w:id="7539" w:name="_Toc58862879"/>
      <w:bookmarkStart w:id="7540" w:name="_Toc61182872"/>
      <w:bookmarkStart w:id="7541" w:name="_Toc66728187"/>
      <w:bookmarkStart w:id="7542" w:name="_Toc74962006"/>
      <w:bookmarkStart w:id="7543" w:name="_Toc75242916"/>
      <w:bookmarkStart w:id="7544" w:name="_Toc76545262"/>
      <w:bookmarkStart w:id="7545" w:name="_Toc82595365"/>
      <w:bookmarkStart w:id="7546" w:name="_Toc89955396"/>
      <w:bookmarkStart w:id="7547" w:name="_Toc98773823"/>
      <w:bookmarkStart w:id="7548" w:name="_Toc106201584"/>
      <w:bookmarkStart w:id="7549" w:name="_Toc115191438"/>
      <w:bookmarkStart w:id="7550" w:name="_Toc122013278"/>
      <w:bookmarkStart w:id="7551" w:name="_Toc124155366"/>
      <w:bookmarkStart w:id="7552" w:name="_Toc131535937"/>
      <w:r w:rsidRPr="008C3753">
        <w:rPr>
          <w:rFonts w:eastAsia="SimSun"/>
        </w:rPr>
        <w:t>8.2.3</w:t>
      </w:r>
      <w:r w:rsidRPr="008C3753">
        <w:rPr>
          <w:rFonts w:eastAsia="SimSun"/>
        </w:rPr>
        <w:tab/>
        <w:t>Performance requirements for UCI multiplexed on PUSCH</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0CE2FE04" w14:textId="77777777" w:rsidR="008C01E6" w:rsidRPr="008C3753" w:rsidRDefault="008C01E6" w:rsidP="008C01E6">
      <w:pPr>
        <w:pStyle w:val="Heading4"/>
      </w:pPr>
      <w:bookmarkStart w:id="7553" w:name="_Toc21100125"/>
      <w:bookmarkStart w:id="7554" w:name="_Toc29809923"/>
      <w:bookmarkStart w:id="7555" w:name="_Toc36645308"/>
      <w:bookmarkStart w:id="7556" w:name="_Toc37272362"/>
      <w:bookmarkStart w:id="7557" w:name="_Toc45884608"/>
      <w:bookmarkStart w:id="7558" w:name="_Toc53182632"/>
      <w:bookmarkStart w:id="7559" w:name="_Toc58860376"/>
      <w:bookmarkStart w:id="7560" w:name="_Toc58862880"/>
      <w:bookmarkStart w:id="7561" w:name="_Toc61182873"/>
      <w:bookmarkStart w:id="7562" w:name="_Toc66728188"/>
      <w:bookmarkStart w:id="7563" w:name="_Toc74962007"/>
      <w:bookmarkStart w:id="7564" w:name="_Toc75242917"/>
      <w:bookmarkStart w:id="7565" w:name="_Toc76545263"/>
      <w:bookmarkStart w:id="7566" w:name="_Toc82595366"/>
      <w:bookmarkStart w:id="7567" w:name="_Toc89955397"/>
      <w:bookmarkStart w:id="7568" w:name="_Toc98773824"/>
      <w:bookmarkStart w:id="7569" w:name="_Toc106201585"/>
      <w:bookmarkStart w:id="7570" w:name="_Toc115191439"/>
      <w:bookmarkStart w:id="7571" w:name="_Toc122013279"/>
      <w:bookmarkStart w:id="7572" w:name="_Toc124155367"/>
      <w:bookmarkStart w:id="7573" w:name="_Toc131535938"/>
      <w:r w:rsidRPr="008C3753">
        <w:t>8.2.3.1</w:t>
      </w:r>
      <w:r w:rsidRPr="008C3753">
        <w:tab/>
        <w:t>Definition and applicability</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574" w:name="_Toc21100126"/>
      <w:bookmarkStart w:id="7575" w:name="_Toc29809924"/>
      <w:bookmarkStart w:id="7576" w:name="_Toc36645309"/>
      <w:bookmarkStart w:id="7577" w:name="_Toc37272363"/>
      <w:bookmarkStart w:id="7578" w:name="_Toc45884609"/>
      <w:bookmarkStart w:id="7579" w:name="_Toc53182633"/>
      <w:bookmarkStart w:id="7580" w:name="_Toc58860377"/>
      <w:bookmarkStart w:id="7581" w:name="_Toc58862881"/>
      <w:bookmarkStart w:id="7582" w:name="_Toc61182874"/>
      <w:bookmarkStart w:id="7583" w:name="_Toc66728189"/>
      <w:bookmarkStart w:id="7584" w:name="_Toc74962008"/>
      <w:bookmarkStart w:id="7585" w:name="_Toc75242918"/>
      <w:bookmarkStart w:id="7586" w:name="_Toc76545264"/>
      <w:bookmarkStart w:id="7587" w:name="_Toc82595367"/>
      <w:bookmarkStart w:id="7588" w:name="_Toc89955398"/>
      <w:bookmarkStart w:id="7589" w:name="_Toc98773825"/>
      <w:bookmarkStart w:id="7590" w:name="_Toc106201586"/>
      <w:bookmarkStart w:id="7591" w:name="_Toc115191440"/>
      <w:bookmarkStart w:id="7592" w:name="_Toc122013280"/>
      <w:bookmarkStart w:id="7593" w:name="_Toc124155368"/>
      <w:bookmarkStart w:id="7594" w:name="_Toc131535939"/>
      <w:r w:rsidRPr="008C3753">
        <w:t>8.2.3.2</w:t>
      </w:r>
      <w:r w:rsidRPr="008C3753">
        <w:tab/>
        <w:t>Minimum Requirements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595" w:name="_Toc21100127"/>
      <w:bookmarkStart w:id="7596" w:name="_Toc29809925"/>
      <w:bookmarkStart w:id="7597" w:name="_Toc36645310"/>
      <w:bookmarkStart w:id="7598" w:name="_Toc37272364"/>
      <w:bookmarkStart w:id="7599" w:name="_Toc45884610"/>
      <w:bookmarkStart w:id="7600" w:name="_Toc53182634"/>
      <w:bookmarkStart w:id="7601" w:name="_Toc58860378"/>
      <w:bookmarkStart w:id="7602" w:name="_Toc58862882"/>
      <w:bookmarkStart w:id="7603" w:name="_Toc61182875"/>
      <w:bookmarkStart w:id="7604" w:name="_Toc66728190"/>
      <w:bookmarkStart w:id="7605" w:name="_Toc74962009"/>
      <w:bookmarkStart w:id="7606" w:name="_Toc75242919"/>
      <w:bookmarkStart w:id="7607" w:name="_Toc76545265"/>
      <w:bookmarkStart w:id="7608" w:name="_Toc82595368"/>
      <w:bookmarkStart w:id="7609" w:name="_Toc89955399"/>
      <w:bookmarkStart w:id="7610" w:name="_Toc98773826"/>
      <w:bookmarkStart w:id="7611" w:name="_Toc106201587"/>
      <w:bookmarkStart w:id="7612" w:name="_Toc115191441"/>
      <w:bookmarkStart w:id="7613" w:name="_Toc122013281"/>
      <w:bookmarkStart w:id="7614" w:name="_Toc124155369"/>
      <w:bookmarkStart w:id="7615" w:name="_Toc131535940"/>
      <w:r w:rsidRPr="008C3753">
        <w:t>8.2.3.3</w:t>
      </w:r>
      <w:r w:rsidRPr="008C3753">
        <w:tab/>
        <w:t>Test purpose</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616" w:name="_Toc21100128"/>
      <w:bookmarkStart w:id="7617" w:name="_Toc29809926"/>
      <w:bookmarkStart w:id="7618" w:name="_Toc36645311"/>
      <w:bookmarkStart w:id="7619" w:name="_Toc37272365"/>
      <w:bookmarkStart w:id="7620" w:name="_Toc45884611"/>
      <w:bookmarkStart w:id="7621" w:name="_Toc53182635"/>
      <w:bookmarkStart w:id="7622" w:name="_Toc58860379"/>
      <w:bookmarkStart w:id="7623" w:name="_Toc58862883"/>
      <w:bookmarkStart w:id="7624" w:name="_Toc61182876"/>
      <w:bookmarkStart w:id="7625" w:name="_Toc66728191"/>
      <w:bookmarkStart w:id="7626" w:name="_Toc74962010"/>
      <w:bookmarkStart w:id="7627" w:name="_Toc75242920"/>
      <w:bookmarkStart w:id="7628" w:name="_Toc76545266"/>
      <w:bookmarkStart w:id="7629" w:name="_Toc82595369"/>
      <w:bookmarkStart w:id="7630" w:name="_Toc89955400"/>
      <w:bookmarkStart w:id="7631" w:name="_Toc98773827"/>
      <w:bookmarkStart w:id="7632" w:name="_Toc106201588"/>
      <w:bookmarkStart w:id="7633" w:name="_Toc115191442"/>
      <w:bookmarkStart w:id="7634" w:name="_Toc122013282"/>
      <w:bookmarkStart w:id="7635" w:name="_Toc124155370"/>
      <w:bookmarkStart w:id="7636" w:name="_Toc131535941"/>
      <w:r w:rsidRPr="008C3753">
        <w:t>8.2.3.</w:t>
      </w:r>
      <w:r w:rsidRPr="008C3753">
        <w:rPr>
          <w:lang w:eastAsia="zh-CN"/>
        </w:rPr>
        <w:t>4</w:t>
      </w:r>
      <w:r w:rsidRPr="008C3753">
        <w:tab/>
        <w:t>Method of test</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C959398" w14:textId="77777777" w:rsidR="008C01E6" w:rsidRPr="008C3753" w:rsidRDefault="008C01E6" w:rsidP="008C01E6">
      <w:pPr>
        <w:pStyle w:val="Heading5"/>
      </w:pPr>
      <w:bookmarkStart w:id="7637" w:name="_Toc21100129"/>
      <w:bookmarkStart w:id="7638" w:name="_Toc29809927"/>
      <w:bookmarkStart w:id="7639" w:name="_Toc36645312"/>
      <w:bookmarkStart w:id="7640" w:name="_Toc37272366"/>
      <w:bookmarkStart w:id="7641" w:name="_Toc45884612"/>
      <w:bookmarkStart w:id="7642" w:name="_Toc53182636"/>
      <w:bookmarkStart w:id="7643" w:name="_Toc58860380"/>
      <w:bookmarkStart w:id="7644" w:name="_Toc58862884"/>
      <w:bookmarkStart w:id="7645" w:name="_Toc61182877"/>
      <w:bookmarkStart w:id="7646" w:name="_Toc66728192"/>
      <w:bookmarkStart w:id="7647" w:name="_Toc74962011"/>
      <w:bookmarkStart w:id="7648" w:name="_Toc75242921"/>
      <w:bookmarkStart w:id="7649" w:name="_Toc76545267"/>
      <w:bookmarkStart w:id="7650" w:name="_Toc82595370"/>
      <w:bookmarkStart w:id="7651" w:name="_Toc89955401"/>
      <w:bookmarkStart w:id="7652" w:name="_Toc98773828"/>
      <w:bookmarkStart w:id="7653" w:name="_Toc106201589"/>
      <w:bookmarkStart w:id="7654" w:name="_Toc115191443"/>
      <w:bookmarkStart w:id="7655" w:name="_Toc122013283"/>
      <w:bookmarkStart w:id="7656" w:name="_Toc124155371"/>
      <w:bookmarkStart w:id="7657" w:name="_Toc131535942"/>
      <w:r w:rsidRPr="008C3753">
        <w:t>8.2.3.</w:t>
      </w:r>
      <w:r w:rsidRPr="008C3753">
        <w:rPr>
          <w:lang w:eastAsia="zh-CN"/>
        </w:rPr>
        <w:t>4</w:t>
      </w:r>
      <w:r w:rsidRPr="008C3753">
        <w:t>.1</w:t>
      </w:r>
      <w:r w:rsidRPr="008C3753">
        <w:tab/>
        <w:t>Initial conditions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658"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659" w:name="_Toc29809928"/>
      <w:bookmarkStart w:id="7660" w:name="_Toc36645313"/>
      <w:bookmarkStart w:id="7661" w:name="_Toc37272367"/>
      <w:bookmarkStart w:id="7662" w:name="_Toc45884613"/>
      <w:bookmarkStart w:id="7663" w:name="_Toc53182637"/>
      <w:bookmarkStart w:id="7664" w:name="_Toc58860381"/>
      <w:bookmarkStart w:id="7665" w:name="_Toc58862885"/>
      <w:bookmarkStart w:id="7666" w:name="_Toc61182878"/>
      <w:bookmarkStart w:id="7667" w:name="_Toc66728193"/>
      <w:bookmarkStart w:id="7668" w:name="_Toc74962012"/>
      <w:bookmarkStart w:id="7669" w:name="_Toc75242922"/>
      <w:bookmarkStart w:id="7670" w:name="_Toc76545268"/>
      <w:bookmarkStart w:id="7671" w:name="_Toc82595371"/>
      <w:bookmarkStart w:id="7672" w:name="_Toc89955402"/>
      <w:bookmarkStart w:id="7673" w:name="_Toc98773829"/>
      <w:bookmarkStart w:id="7674" w:name="_Toc106201590"/>
      <w:bookmarkStart w:id="7675" w:name="_Toc115191444"/>
      <w:bookmarkStart w:id="7676" w:name="_Toc122013284"/>
      <w:bookmarkStart w:id="7677" w:name="_Toc124155372"/>
      <w:bookmarkStart w:id="7678" w:name="_Toc131535943"/>
      <w:r w:rsidRPr="008C3753">
        <w:t>8.2.3.4.2</w:t>
      </w:r>
      <w:r w:rsidRPr="008C3753">
        <w:tab/>
        <w:t>Procedure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7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80" w:name="_Toc29809929"/>
      <w:bookmarkStart w:id="7681" w:name="_Toc36645314"/>
      <w:bookmarkStart w:id="7682" w:name="_Toc37272368"/>
      <w:bookmarkStart w:id="7683" w:name="_Toc45884614"/>
      <w:bookmarkStart w:id="7684" w:name="_Toc53182638"/>
      <w:bookmarkStart w:id="7685" w:name="_Toc58860382"/>
      <w:bookmarkStart w:id="7686" w:name="_Toc58862886"/>
      <w:bookmarkStart w:id="7687" w:name="_Toc61182879"/>
      <w:bookmarkStart w:id="7688" w:name="_Toc66728194"/>
      <w:bookmarkStart w:id="7689" w:name="_Toc74962013"/>
      <w:bookmarkStart w:id="7690" w:name="_Toc75242923"/>
      <w:bookmarkStart w:id="7691" w:name="_Toc76545269"/>
      <w:bookmarkStart w:id="7692" w:name="_Toc82595372"/>
      <w:bookmarkStart w:id="7693" w:name="_Toc89955403"/>
      <w:bookmarkStart w:id="7694" w:name="_Toc98773830"/>
      <w:bookmarkStart w:id="7695" w:name="_Toc106201591"/>
      <w:bookmarkStart w:id="7696" w:name="_Toc115191445"/>
      <w:bookmarkStart w:id="7697" w:name="_Toc122013285"/>
      <w:bookmarkStart w:id="7698" w:name="_Toc124155373"/>
      <w:bookmarkStart w:id="7699" w:name="_Toc131535944"/>
      <w:r w:rsidRPr="008C3753">
        <w:t>8.2.</w:t>
      </w:r>
      <w:r w:rsidRPr="008C3753">
        <w:rPr>
          <w:lang w:eastAsia="zh-CN"/>
        </w:rPr>
        <w:t>3</w:t>
      </w:r>
      <w:r w:rsidRPr="008C3753">
        <w:t>.5</w:t>
      </w:r>
      <w:r w:rsidRPr="008C3753">
        <w:tab/>
        <w:t>Test Requirement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700" w:name="_Toc5282889"/>
      <w:bookmarkStart w:id="7701" w:name="_Toc36645315"/>
      <w:bookmarkStart w:id="7702" w:name="_Toc37272369"/>
      <w:bookmarkStart w:id="7703" w:name="_Toc45884615"/>
      <w:bookmarkStart w:id="7704" w:name="_Toc53182639"/>
      <w:bookmarkStart w:id="7705" w:name="_Toc58860383"/>
      <w:bookmarkStart w:id="7706" w:name="_Toc58862887"/>
      <w:bookmarkStart w:id="7707" w:name="_Toc61182880"/>
      <w:bookmarkStart w:id="7708" w:name="_Toc66728195"/>
      <w:bookmarkStart w:id="7709" w:name="_Toc74962014"/>
      <w:bookmarkStart w:id="7710" w:name="_Toc75242924"/>
      <w:bookmarkStart w:id="7711" w:name="_Toc76545270"/>
      <w:bookmarkStart w:id="7712" w:name="_Toc82595373"/>
      <w:bookmarkStart w:id="7713" w:name="_Toc89955404"/>
      <w:bookmarkStart w:id="7714" w:name="_Toc98773831"/>
      <w:bookmarkStart w:id="7715" w:name="_Toc106201592"/>
      <w:bookmarkStart w:id="7716" w:name="_Toc115191446"/>
      <w:bookmarkStart w:id="7717" w:name="_Toc122013286"/>
      <w:bookmarkStart w:id="7718" w:name="_Toc124155374"/>
      <w:bookmarkStart w:id="7719" w:name="_Toc131535945"/>
      <w:bookmarkStart w:id="7720" w:name="_Toc13079726"/>
      <w:bookmarkStart w:id="7721" w:name="_Toc21100132"/>
      <w:bookmarkStart w:id="7722" w:name="_Toc29809930"/>
      <w:r w:rsidRPr="008C3753">
        <w:t>8.2.4</w:t>
      </w:r>
      <w:r w:rsidRPr="008C3753">
        <w:tab/>
      </w:r>
      <w:bookmarkEnd w:id="7700"/>
      <w:r w:rsidRPr="008C3753">
        <w:t>Performance requirements for PUSCH for high speed train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445AEEAC" w14:textId="77777777" w:rsidR="00BB7778" w:rsidRPr="008C3753" w:rsidRDefault="00BB7778" w:rsidP="00BB7778">
      <w:pPr>
        <w:pStyle w:val="Heading4"/>
      </w:pPr>
      <w:bookmarkStart w:id="7723" w:name="_Toc5282890"/>
      <w:bookmarkStart w:id="7724" w:name="_Toc36645316"/>
      <w:bookmarkStart w:id="7725" w:name="_Toc37272370"/>
      <w:bookmarkStart w:id="7726" w:name="_Toc45884616"/>
      <w:bookmarkStart w:id="7727" w:name="_Toc53182640"/>
      <w:bookmarkStart w:id="7728" w:name="_Toc58860384"/>
      <w:bookmarkStart w:id="7729" w:name="_Toc58862888"/>
      <w:bookmarkStart w:id="7730" w:name="_Toc61182881"/>
      <w:bookmarkStart w:id="7731" w:name="_Toc66728196"/>
      <w:bookmarkStart w:id="7732" w:name="_Toc74962015"/>
      <w:bookmarkStart w:id="7733" w:name="_Toc75242925"/>
      <w:bookmarkStart w:id="7734" w:name="_Toc76545271"/>
      <w:bookmarkStart w:id="7735" w:name="_Toc82595374"/>
      <w:bookmarkStart w:id="7736" w:name="_Toc89955405"/>
      <w:bookmarkStart w:id="7737" w:name="_Toc98773832"/>
      <w:bookmarkStart w:id="7738" w:name="_Toc106201593"/>
      <w:bookmarkStart w:id="7739" w:name="_Toc115191447"/>
      <w:bookmarkStart w:id="7740" w:name="_Toc122013287"/>
      <w:bookmarkStart w:id="7741" w:name="_Toc124155375"/>
      <w:bookmarkStart w:id="7742" w:name="_Toc131535946"/>
      <w:r w:rsidRPr="008C3753">
        <w:t>8.2.4.1</w:t>
      </w:r>
      <w:r w:rsidRPr="008C3753">
        <w:tab/>
        <w:t>Definition and applicability</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743" w:name="_Toc5282891"/>
      <w:bookmarkStart w:id="7744" w:name="_Toc36645317"/>
      <w:bookmarkStart w:id="7745" w:name="_Toc37272371"/>
      <w:bookmarkStart w:id="7746" w:name="_Toc45884617"/>
      <w:bookmarkStart w:id="7747" w:name="_Toc53182641"/>
      <w:bookmarkStart w:id="7748" w:name="_Toc58860385"/>
      <w:bookmarkStart w:id="7749" w:name="_Toc58862889"/>
      <w:bookmarkStart w:id="7750" w:name="_Toc61182882"/>
      <w:bookmarkStart w:id="7751" w:name="_Toc66728197"/>
      <w:bookmarkStart w:id="7752" w:name="_Toc74962016"/>
      <w:bookmarkStart w:id="7753" w:name="_Toc75242926"/>
      <w:bookmarkStart w:id="7754" w:name="_Toc76545272"/>
      <w:bookmarkStart w:id="7755" w:name="_Toc82595375"/>
      <w:bookmarkStart w:id="7756" w:name="_Toc89955406"/>
      <w:bookmarkStart w:id="7757" w:name="_Toc98773833"/>
      <w:bookmarkStart w:id="7758" w:name="_Toc106201594"/>
      <w:bookmarkStart w:id="7759" w:name="_Toc115191448"/>
      <w:bookmarkStart w:id="7760" w:name="_Toc122013288"/>
      <w:bookmarkStart w:id="7761" w:name="_Toc124155376"/>
      <w:bookmarkStart w:id="7762" w:name="_Toc131535947"/>
      <w:r w:rsidRPr="008C3753">
        <w:t>8.2.4.2</w:t>
      </w:r>
      <w:r w:rsidRPr="008C3753">
        <w:tab/>
        <w:t>Minimum Requirement</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63" w:name="_Toc5282892"/>
      <w:bookmarkStart w:id="7764" w:name="_Toc36645318"/>
      <w:bookmarkStart w:id="7765" w:name="_Toc37272372"/>
      <w:bookmarkStart w:id="7766" w:name="_Toc45884618"/>
      <w:bookmarkStart w:id="7767" w:name="_Toc53182642"/>
      <w:bookmarkStart w:id="7768" w:name="_Toc58860386"/>
      <w:bookmarkStart w:id="7769" w:name="_Toc58862890"/>
      <w:bookmarkStart w:id="7770" w:name="_Toc61182883"/>
      <w:bookmarkStart w:id="7771" w:name="_Toc66728198"/>
      <w:bookmarkStart w:id="7772" w:name="_Toc74962017"/>
      <w:bookmarkStart w:id="7773" w:name="_Toc75242927"/>
      <w:bookmarkStart w:id="7774" w:name="_Toc76545273"/>
      <w:bookmarkStart w:id="7775" w:name="_Toc82595376"/>
      <w:bookmarkStart w:id="7776" w:name="_Toc89955407"/>
      <w:bookmarkStart w:id="7777" w:name="_Toc98773834"/>
      <w:bookmarkStart w:id="7778" w:name="_Toc106201595"/>
      <w:bookmarkStart w:id="7779" w:name="_Toc115191449"/>
      <w:bookmarkStart w:id="7780" w:name="_Toc122013289"/>
      <w:bookmarkStart w:id="7781" w:name="_Toc124155377"/>
      <w:bookmarkStart w:id="7782" w:name="_Toc131535948"/>
      <w:r w:rsidRPr="008C3753">
        <w:t>8.2.4.3</w:t>
      </w:r>
      <w:r w:rsidRPr="008C3753">
        <w:tab/>
        <w:t>Test Purpose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83" w:name="_Toc5282893"/>
      <w:bookmarkStart w:id="7784" w:name="_Toc36645319"/>
      <w:bookmarkStart w:id="7785" w:name="_Toc37272373"/>
      <w:bookmarkStart w:id="7786" w:name="_Toc45884619"/>
      <w:bookmarkStart w:id="7787" w:name="_Toc53182643"/>
      <w:bookmarkStart w:id="7788" w:name="_Toc58860387"/>
      <w:bookmarkStart w:id="7789" w:name="_Toc58862891"/>
      <w:bookmarkStart w:id="7790" w:name="_Toc61182884"/>
      <w:bookmarkStart w:id="7791" w:name="_Toc66728199"/>
      <w:bookmarkStart w:id="7792" w:name="_Toc74962018"/>
      <w:bookmarkStart w:id="7793" w:name="_Toc75242928"/>
      <w:bookmarkStart w:id="7794" w:name="_Toc76545274"/>
      <w:bookmarkStart w:id="7795" w:name="_Toc82595377"/>
      <w:bookmarkStart w:id="7796" w:name="_Toc89955408"/>
      <w:bookmarkStart w:id="7797" w:name="_Toc98773835"/>
      <w:bookmarkStart w:id="7798" w:name="_Toc106201596"/>
      <w:bookmarkStart w:id="7799" w:name="_Toc115191450"/>
      <w:bookmarkStart w:id="7800" w:name="_Toc122013290"/>
      <w:bookmarkStart w:id="7801" w:name="_Toc124155378"/>
      <w:bookmarkStart w:id="7802" w:name="_Toc131535949"/>
      <w:r w:rsidRPr="008C3753">
        <w:t>8.2.4.4</w:t>
      </w:r>
      <w:r w:rsidRPr="008C3753">
        <w:tab/>
        <w:t>Method of test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442BBC2" w14:textId="77777777" w:rsidR="00BB7778" w:rsidRPr="008C3753" w:rsidRDefault="00BB7778" w:rsidP="00BB7778">
      <w:pPr>
        <w:pStyle w:val="Heading5"/>
      </w:pPr>
      <w:bookmarkStart w:id="7803" w:name="_Toc5282894"/>
      <w:bookmarkStart w:id="7804" w:name="_Toc36645320"/>
      <w:bookmarkStart w:id="7805" w:name="_Toc37272374"/>
      <w:bookmarkStart w:id="7806" w:name="_Toc45884620"/>
      <w:bookmarkStart w:id="7807" w:name="_Toc53182644"/>
      <w:bookmarkStart w:id="7808" w:name="_Toc58860388"/>
      <w:bookmarkStart w:id="7809" w:name="_Toc58862892"/>
      <w:bookmarkStart w:id="7810" w:name="_Toc61182885"/>
      <w:bookmarkStart w:id="7811" w:name="_Toc66728200"/>
      <w:bookmarkStart w:id="7812" w:name="_Toc74962019"/>
      <w:bookmarkStart w:id="7813" w:name="_Toc75242929"/>
      <w:bookmarkStart w:id="7814" w:name="_Toc76545275"/>
      <w:bookmarkStart w:id="7815" w:name="_Toc82595378"/>
      <w:bookmarkStart w:id="7816" w:name="_Toc89955409"/>
      <w:bookmarkStart w:id="7817" w:name="_Toc98773836"/>
      <w:bookmarkStart w:id="7818" w:name="_Toc106201597"/>
      <w:bookmarkStart w:id="7819" w:name="_Toc115191451"/>
      <w:bookmarkStart w:id="7820" w:name="_Toc122013291"/>
      <w:bookmarkStart w:id="7821" w:name="_Toc124155379"/>
      <w:bookmarkStart w:id="7822" w:name="_Toc131535950"/>
      <w:r w:rsidRPr="008C3753">
        <w:t>8.2.4.4.1</w:t>
      </w:r>
      <w:r w:rsidRPr="008C3753">
        <w:tab/>
        <w:t>Initial Conditions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823" w:name="_Toc5282895"/>
      <w:bookmarkStart w:id="7824" w:name="_Toc36645321"/>
      <w:bookmarkStart w:id="7825" w:name="_Toc37272375"/>
      <w:bookmarkStart w:id="7826" w:name="_Toc45884621"/>
      <w:bookmarkStart w:id="7827" w:name="_Toc53182645"/>
      <w:bookmarkStart w:id="7828" w:name="_Toc58860389"/>
      <w:bookmarkStart w:id="7829" w:name="_Toc58862893"/>
      <w:bookmarkStart w:id="7830" w:name="_Toc61182886"/>
      <w:bookmarkStart w:id="7831" w:name="_Toc66728201"/>
      <w:bookmarkStart w:id="7832" w:name="_Toc74962020"/>
      <w:bookmarkStart w:id="7833" w:name="_Toc75242930"/>
      <w:bookmarkStart w:id="7834" w:name="_Toc76545276"/>
      <w:bookmarkStart w:id="7835" w:name="_Toc82595379"/>
      <w:bookmarkStart w:id="7836" w:name="_Toc89955410"/>
      <w:bookmarkStart w:id="7837" w:name="_Toc98773837"/>
      <w:bookmarkStart w:id="7838" w:name="_Toc106201598"/>
      <w:bookmarkStart w:id="7839" w:name="_Toc115191452"/>
      <w:bookmarkStart w:id="7840" w:name="_Toc122013292"/>
      <w:bookmarkStart w:id="7841" w:name="_Toc124155380"/>
      <w:bookmarkStart w:id="7842" w:name="_Toc131535951"/>
      <w:r w:rsidRPr="008C3753">
        <w:t>8.2.4.4.2</w:t>
      </w:r>
      <w:r w:rsidRPr="008C3753">
        <w:tab/>
        <w:t>Procedure</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843" w:name="_Toc5282896"/>
      <w:bookmarkStart w:id="7844" w:name="_Toc36645322"/>
      <w:bookmarkStart w:id="7845" w:name="_Toc37272376"/>
      <w:bookmarkStart w:id="7846" w:name="_Toc45884622"/>
      <w:bookmarkStart w:id="784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848" w:name="_Toc58860390"/>
      <w:bookmarkStart w:id="7849" w:name="_Toc58862894"/>
      <w:bookmarkStart w:id="7850" w:name="_Toc61182887"/>
      <w:bookmarkStart w:id="7851" w:name="_Toc66728202"/>
      <w:bookmarkStart w:id="7852" w:name="_Toc74962021"/>
      <w:bookmarkStart w:id="7853" w:name="_Toc75242931"/>
      <w:bookmarkStart w:id="7854" w:name="_Toc76545277"/>
      <w:bookmarkStart w:id="7855" w:name="_Toc82595380"/>
      <w:bookmarkStart w:id="7856" w:name="_Toc89955411"/>
      <w:bookmarkStart w:id="7857" w:name="_Toc98773838"/>
      <w:bookmarkStart w:id="7858" w:name="_Toc106201599"/>
      <w:bookmarkStart w:id="7859" w:name="_Toc115191453"/>
      <w:bookmarkStart w:id="7860" w:name="_Toc122013293"/>
      <w:bookmarkStart w:id="7861" w:name="_Toc124155381"/>
      <w:bookmarkStart w:id="7862" w:name="_Toc131535952"/>
      <w:r w:rsidRPr="008C3753">
        <w:t>8.2.4.5</w:t>
      </w:r>
      <w:r w:rsidRPr="008C3753">
        <w:tab/>
        <w:t>Test Requirement</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863" w:name="_Toc36645323"/>
      <w:bookmarkStart w:id="7864" w:name="_Toc37272377"/>
      <w:bookmarkStart w:id="7865" w:name="_Toc45884623"/>
      <w:bookmarkEnd w:id="7720"/>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866" w:name="_Toc53182647"/>
      <w:bookmarkStart w:id="7867" w:name="_Toc58860391"/>
      <w:bookmarkStart w:id="7868" w:name="_Toc58862895"/>
      <w:bookmarkStart w:id="7869" w:name="_Toc61182888"/>
      <w:bookmarkStart w:id="7870" w:name="_Toc66728203"/>
      <w:bookmarkStart w:id="7871" w:name="_Toc74962022"/>
      <w:bookmarkStart w:id="7872" w:name="_Toc75242932"/>
      <w:bookmarkStart w:id="7873" w:name="_Toc76545278"/>
      <w:bookmarkStart w:id="7874" w:name="_Toc82595381"/>
      <w:bookmarkStart w:id="7875" w:name="_Toc89955412"/>
      <w:bookmarkStart w:id="7876" w:name="_Toc98773839"/>
      <w:bookmarkStart w:id="7877" w:name="_Toc106201600"/>
      <w:bookmarkStart w:id="7878" w:name="_Toc115191454"/>
      <w:bookmarkStart w:id="7879" w:name="_Toc122013294"/>
      <w:bookmarkStart w:id="7880" w:name="_Toc124155382"/>
      <w:bookmarkStart w:id="7881" w:name="_Toc131535953"/>
      <w:r w:rsidRPr="008C3753">
        <w:rPr>
          <w:lang w:eastAsia="zh-CN"/>
        </w:rPr>
        <w:t>8.2.5</w:t>
      </w:r>
      <w:r w:rsidRPr="008C3753">
        <w:rPr>
          <w:lang w:eastAsia="zh-CN"/>
        </w:rPr>
        <w:tab/>
        <w:t>Performance requirements for UL timing adjustment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013349A" w14:textId="5CC5F65E" w:rsidR="00641109" w:rsidRPr="008C3753" w:rsidRDefault="00641109" w:rsidP="00641109">
      <w:pPr>
        <w:pStyle w:val="Heading4"/>
        <w:rPr>
          <w:lang w:eastAsia="zh-CN"/>
        </w:rPr>
      </w:pPr>
      <w:bookmarkStart w:id="7882" w:name="_Toc53182648"/>
      <w:bookmarkStart w:id="7883" w:name="_Toc58860392"/>
      <w:bookmarkStart w:id="7884" w:name="_Toc58862896"/>
      <w:bookmarkStart w:id="7885" w:name="_Toc61182889"/>
      <w:bookmarkStart w:id="7886" w:name="_Toc66728204"/>
      <w:bookmarkStart w:id="7887" w:name="_Toc74962023"/>
      <w:bookmarkStart w:id="7888" w:name="_Toc75242933"/>
      <w:bookmarkStart w:id="7889" w:name="_Toc76545279"/>
      <w:bookmarkStart w:id="7890" w:name="_Toc82595382"/>
      <w:bookmarkStart w:id="7891" w:name="_Toc89955413"/>
      <w:bookmarkStart w:id="7892" w:name="_Toc98773840"/>
      <w:bookmarkStart w:id="7893" w:name="_Toc106201601"/>
      <w:bookmarkStart w:id="7894" w:name="_Toc115191455"/>
      <w:bookmarkStart w:id="7895" w:name="_Toc122013295"/>
      <w:bookmarkStart w:id="7896" w:name="_Toc124155383"/>
      <w:bookmarkStart w:id="7897" w:name="_Toc131535954"/>
      <w:r w:rsidRPr="008C3753">
        <w:rPr>
          <w:lang w:eastAsia="zh-CN"/>
        </w:rPr>
        <w:t>8.2.5.1</w:t>
      </w:r>
      <w:r w:rsidRPr="008C3753">
        <w:rPr>
          <w:lang w:eastAsia="zh-CN"/>
        </w:rPr>
        <w:tab/>
        <w:t>Definition and applicability</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898" w:name="_Toc53182649"/>
      <w:bookmarkStart w:id="7899" w:name="_Toc58860393"/>
      <w:bookmarkStart w:id="7900" w:name="_Toc58862897"/>
      <w:bookmarkStart w:id="7901" w:name="_Toc61182890"/>
      <w:bookmarkStart w:id="7902" w:name="_Toc66728205"/>
      <w:bookmarkStart w:id="7903" w:name="_Toc74962024"/>
      <w:bookmarkStart w:id="7904" w:name="_Toc75242934"/>
      <w:bookmarkStart w:id="7905" w:name="_Toc76545280"/>
      <w:bookmarkStart w:id="7906" w:name="_Toc82595383"/>
      <w:bookmarkStart w:id="7907" w:name="_Toc89955414"/>
      <w:bookmarkStart w:id="7908" w:name="_Toc98773841"/>
      <w:bookmarkStart w:id="7909" w:name="_Toc106201602"/>
      <w:bookmarkStart w:id="7910" w:name="_Toc115191456"/>
      <w:bookmarkStart w:id="7911" w:name="_Toc122013296"/>
      <w:bookmarkStart w:id="7912" w:name="_Toc124155384"/>
      <w:bookmarkStart w:id="7913" w:name="_Toc131535955"/>
      <w:r w:rsidRPr="008C3753">
        <w:rPr>
          <w:lang w:eastAsia="zh-CN"/>
        </w:rPr>
        <w:t>8.2.5.2</w:t>
      </w:r>
      <w:r w:rsidRPr="008C3753">
        <w:rPr>
          <w:lang w:eastAsia="zh-CN"/>
        </w:rPr>
        <w:tab/>
        <w:t>Minimum Requirement</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914" w:name="_Toc53182650"/>
      <w:bookmarkStart w:id="7915" w:name="_Toc58860394"/>
      <w:bookmarkStart w:id="7916" w:name="_Toc58862898"/>
      <w:bookmarkStart w:id="7917" w:name="_Toc61182891"/>
      <w:bookmarkStart w:id="7918" w:name="_Toc66728206"/>
      <w:bookmarkStart w:id="7919" w:name="_Toc74962025"/>
      <w:bookmarkStart w:id="7920" w:name="_Toc75242935"/>
      <w:bookmarkStart w:id="7921" w:name="_Toc76545281"/>
      <w:bookmarkStart w:id="7922" w:name="_Toc82595384"/>
      <w:bookmarkStart w:id="7923" w:name="_Toc89955415"/>
      <w:bookmarkStart w:id="7924" w:name="_Toc98773842"/>
      <w:bookmarkStart w:id="7925" w:name="_Toc106201603"/>
      <w:bookmarkStart w:id="7926" w:name="_Toc115191457"/>
      <w:bookmarkStart w:id="7927" w:name="_Toc122013297"/>
      <w:bookmarkStart w:id="7928" w:name="_Toc124155385"/>
      <w:bookmarkStart w:id="7929" w:name="_Toc131535956"/>
      <w:r w:rsidRPr="008C3753">
        <w:rPr>
          <w:lang w:eastAsia="zh-CN"/>
        </w:rPr>
        <w:t>8.2.5.3</w:t>
      </w:r>
      <w:r w:rsidRPr="008C3753">
        <w:rPr>
          <w:lang w:eastAsia="zh-CN"/>
        </w:rPr>
        <w:tab/>
        <w:t>Test Purpose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930" w:name="_Toc53182651"/>
      <w:bookmarkStart w:id="7931" w:name="_Toc58860395"/>
      <w:bookmarkStart w:id="7932" w:name="_Toc58862899"/>
      <w:bookmarkStart w:id="7933" w:name="_Toc61182892"/>
      <w:bookmarkStart w:id="7934" w:name="_Toc66728207"/>
      <w:bookmarkStart w:id="7935" w:name="_Toc74962026"/>
      <w:bookmarkStart w:id="7936" w:name="_Toc75242936"/>
      <w:bookmarkStart w:id="7937" w:name="_Toc76545282"/>
      <w:bookmarkStart w:id="7938" w:name="_Toc82595385"/>
      <w:bookmarkStart w:id="7939" w:name="_Toc89955416"/>
      <w:bookmarkStart w:id="7940" w:name="_Toc98773843"/>
      <w:bookmarkStart w:id="7941" w:name="_Toc106201604"/>
      <w:bookmarkStart w:id="7942" w:name="_Toc115191458"/>
      <w:bookmarkStart w:id="7943" w:name="_Toc122013298"/>
      <w:bookmarkStart w:id="7944" w:name="_Toc124155386"/>
      <w:bookmarkStart w:id="7945" w:name="_Toc131535957"/>
      <w:r w:rsidRPr="008C3753">
        <w:rPr>
          <w:lang w:eastAsia="zh-CN"/>
        </w:rPr>
        <w:t>8.2.5.4</w:t>
      </w:r>
      <w:r w:rsidRPr="008C3753">
        <w:rPr>
          <w:lang w:eastAsia="zh-CN"/>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C2DFA92" w14:textId="77777777" w:rsidR="00641109" w:rsidRPr="008C3753" w:rsidRDefault="00641109" w:rsidP="00243086">
      <w:pPr>
        <w:pStyle w:val="Heading5"/>
        <w:rPr>
          <w:lang w:eastAsia="zh-CN"/>
        </w:rPr>
      </w:pPr>
      <w:bookmarkStart w:id="7946" w:name="_Toc53182652"/>
      <w:bookmarkStart w:id="7947" w:name="_Toc58860396"/>
      <w:bookmarkStart w:id="7948" w:name="_Toc58862900"/>
      <w:bookmarkStart w:id="7949" w:name="_Toc61182893"/>
      <w:bookmarkStart w:id="7950" w:name="_Toc66728208"/>
      <w:bookmarkStart w:id="7951" w:name="_Toc74962027"/>
      <w:bookmarkStart w:id="7952" w:name="_Toc75242937"/>
      <w:bookmarkStart w:id="7953" w:name="_Toc76545283"/>
      <w:bookmarkStart w:id="7954" w:name="_Toc82595386"/>
      <w:bookmarkStart w:id="7955" w:name="_Toc89955417"/>
      <w:bookmarkStart w:id="7956" w:name="_Toc98773844"/>
      <w:bookmarkStart w:id="7957" w:name="_Toc106201605"/>
      <w:bookmarkStart w:id="7958" w:name="_Toc115191459"/>
      <w:bookmarkStart w:id="7959" w:name="_Toc122013299"/>
      <w:bookmarkStart w:id="7960" w:name="_Toc124155387"/>
      <w:bookmarkStart w:id="7961" w:name="_Toc131535958"/>
      <w:r w:rsidRPr="008C3753">
        <w:rPr>
          <w:lang w:eastAsia="zh-CN"/>
        </w:rPr>
        <w:t>8.2.5.4.1</w:t>
      </w:r>
      <w:r w:rsidRPr="008C3753">
        <w:rPr>
          <w:lang w:eastAsia="zh-CN"/>
        </w:rPr>
        <w:tab/>
        <w:t>Initial Conditions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962" w:name="_Toc53182653"/>
      <w:bookmarkStart w:id="7963" w:name="_Toc58860397"/>
      <w:bookmarkStart w:id="7964" w:name="_Toc58862901"/>
      <w:bookmarkStart w:id="7965" w:name="_Toc61182894"/>
      <w:bookmarkStart w:id="7966" w:name="_Toc66728209"/>
      <w:bookmarkStart w:id="7967" w:name="_Toc74962028"/>
      <w:bookmarkStart w:id="7968" w:name="_Toc75242938"/>
      <w:bookmarkStart w:id="7969" w:name="_Toc76545284"/>
      <w:bookmarkStart w:id="7970" w:name="_Toc82595387"/>
      <w:bookmarkStart w:id="7971" w:name="_Toc89955418"/>
      <w:bookmarkStart w:id="7972" w:name="_Toc98773845"/>
      <w:bookmarkStart w:id="7973" w:name="_Toc106201606"/>
      <w:bookmarkStart w:id="7974" w:name="_Toc115191460"/>
      <w:bookmarkStart w:id="7975" w:name="_Toc122013300"/>
      <w:bookmarkStart w:id="7976" w:name="_Toc124155388"/>
      <w:bookmarkStart w:id="7977" w:name="_Toc131535959"/>
      <w:r w:rsidRPr="008C3753">
        <w:rPr>
          <w:lang w:eastAsia="zh-CN"/>
        </w:rPr>
        <w:t>8.2.5.4.2</w:t>
      </w:r>
      <w:r w:rsidRPr="008C3753">
        <w:rPr>
          <w:lang w:eastAsia="zh-CN"/>
        </w:rPr>
        <w:tab/>
        <w:t>Procedure</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978"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979" w:name="_Toc58860398"/>
      <w:bookmarkStart w:id="7980" w:name="_Toc58862902"/>
      <w:bookmarkStart w:id="7981" w:name="_Toc61182895"/>
      <w:bookmarkStart w:id="7982" w:name="_Toc66728210"/>
      <w:bookmarkStart w:id="7983" w:name="_Toc74962029"/>
      <w:bookmarkStart w:id="7984" w:name="_Toc75242939"/>
      <w:bookmarkStart w:id="7985" w:name="_Toc76545285"/>
      <w:bookmarkStart w:id="7986" w:name="_Toc82595388"/>
      <w:bookmarkStart w:id="7987" w:name="_Toc89955419"/>
      <w:bookmarkStart w:id="7988" w:name="_Toc98773846"/>
      <w:bookmarkStart w:id="7989" w:name="_Toc106201607"/>
      <w:bookmarkStart w:id="7990" w:name="_Toc115191461"/>
      <w:bookmarkStart w:id="7991" w:name="_Toc122013301"/>
      <w:bookmarkStart w:id="7992" w:name="_Toc124155389"/>
      <w:bookmarkStart w:id="7993" w:name="_Toc131535960"/>
      <w:r w:rsidRPr="008C3753">
        <w:rPr>
          <w:lang w:eastAsia="zh-CN"/>
        </w:rPr>
        <w:t>8.2.5.5</w:t>
      </w:r>
      <w:r w:rsidRPr="008C3753">
        <w:rPr>
          <w:lang w:eastAsia="zh-CN"/>
        </w:rPr>
        <w:tab/>
      </w:r>
      <w:bookmarkEnd w:id="7978"/>
      <w:r w:rsidR="00D84960" w:rsidRPr="008C3753">
        <w:rPr>
          <w:lang w:eastAsia="zh-CN"/>
        </w:rPr>
        <w:t>Test Requirement for High Speed Train</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994" w:name="_Toc58860399"/>
      <w:bookmarkStart w:id="7995" w:name="_Toc58862903"/>
      <w:bookmarkStart w:id="7996" w:name="_Toc61182896"/>
      <w:bookmarkStart w:id="7997" w:name="_Toc66728211"/>
      <w:bookmarkStart w:id="7998" w:name="_Toc74962030"/>
      <w:bookmarkStart w:id="7999" w:name="_Toc75242940"/>
      <w:bookmarkStart w:id="8000" w:name="_Toc76545286"/>
      <w:bookmarkStart w:id="8001" w:name="_Toc82595389"/>
      <w:bookmarkStart w:id="8002" w:name="_Toc89955420"/>
      <w:bookmarkStart w:id="8003" w:name="_Toc98773847"/>
      <w:bookmarkStart w:id="8004" w:name="_Toc106201608"/>
      <w:bookmarkStart w:id="8005" w:name="_Toc115191462"/>
      <w:bookmarkStart w:id="8006" w:name="_Toc122013302"/>
      <w:bookmarkStart w:id="8007" w:name="_Toc124155390"/>
      <w:bookmarkStart w:id="8008" w:name="_Toc131535961"/>
      <w:r w:rsidRPr="008C3753">
        <w:t>8.2.6</w:t>
      </w:r>
      <w:r w:rsidRPr="008C3753">
        <w:tab/>
        <w:t xml:space="preserve">Performance requirements for PUSCH </w:t>
      </w:r>
      <w:r w:rsidRPr="008C3753">
        <w:rPr>
          <w:lang w:eastAsia="zh-CN"/>
        </w:rPr>
        <w:t>with 0.001% BLER</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752FED6D" w14:textId="77777777" w:rsidR="00D84960" w:rsidRPr="008C3753" w:rsidRDefault="00D84960" w:rsidP="00D84960">
      <w:pPr>
        <w:pStyle w:val="Heading4"/>
      </w:pPr>
      <w:bookmarkStart w:id="8009" w:name="_Toc58860400"/>
      <w:bookmarkStart w:id="8010" w:name="_Toc58862904"/>
      <w:bookmarkStart w:id="8011" w:name="_Toc61182897"/>
      <w:bookmarkStart w:id="8012" w:name="_Toc66728212"/>
      <w:bookmarkStart w:id="8013" w:name="_Toc74962031"/>
      <w:bookmarkStart w:id="8014" w:name="_Toc75242941"/>
      <w:bookmarkStart w:id="8015" w:name="_Toc76545287"/>
      <w:bookmarkStart w:id="8016" w:name="_Toc82595390"/>
      <w:bookmarkStart w:id="8017" w:name="_Toc89955421"/>
      <w:bookmarkStart w:id="8018" w:name="_Toc98773848"/>
      <w:bookmarkStart w:id="8019" w:name="_Toc106201609"/>
      <w:bookmarkStart w:id="8020" w:name="_Toc115191463"/>
      <w:bookmarkStart w:id="8021" w:name="_Toc122013303"/>
      <w:bookmarkStart w:id="8022" w:name="_Toc124155391"/>
      <w:bookmarkStart w:id="8023" w:name="_Toc131535962"/>
      <w:r w:rsidRPr="008C3753">
        <w:t>8.2.6.1</w:t>
      </w:r>
      <w:r w:rsidRPr="008C3753">
        <w:tab/>
        <w:t>Definition and applicability</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024" w:name="_Toc58860401"/>
      <w:bookmarkStart w:id="8025" w:name="_Toc58862905"/>
      <w:bookmarkStart w:id="8026" w:name="_Toc61182898"/>
      <w:bookmarkStart w:id="8027" w:name="_Toc66728213"/>
      <w:bookmarkStart w:id="8028" w:name="_Toc74962032"/>
      <w:bookmarkStart w:id="8029" w:name="_Toc75242942"/>
      <w:bookmarkStart w:id="8030" w:name="_Toc76545288"/>
      <w:bookmarkStart w:id="8031" w:name="_Toc82595391"/>
      <w:bookmarkStart w:id="8032" w:name="_Toc89955422"/>
      <w:bookmarkStart w:id="8033" w:name="_Toc98773849"/>
      <w:bookmarkStart w:id="8034" w:name="_Toc106201610"/>
      <w:bookmarkStart w:id="8035" w:name="_Toc115191464"/>
      <w:bookmarkStart w:id="8036" w:name="_Toc122013304"/>
      <w:bookmarkStart w:id="8037" w:name="_Toc124155392"/>
      <w:bookmarkStart w:id="8038" w:name="_Toc131535963"/>
      <w:r w:rsidRPr="008C3753">
        <w:t>8.2.6.2</w:t>
      </w:r>
      <w:r w:rsidRPr="008C3753">
        <w:tab/>
        <w:t>Minimum Requirement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039" w:name="_Toc58860402"/>
      <w:bookmarkStart w:id="8040" w:name="_Toc58862906"/>
      <w:bookmarkStart w:id="8041" w:name="_Toc61182899"/>
      <w:bookmarkStart w:id="8042" w:name="_Toc66728214"/>
      <w:bookmarkStart w:id="8043" w:name="_Toc74962033"/>
      <w:bookmarkStart w:id="8044" w:name="_Toc75242943"/>
      <w:bookmarkStart w:id="8045" w:name="_Toc76545289"/>
      <w:bookmarkStart w:id="8046" w:name="_Toc82595392"/>
      <w:bookmarkStart w:id="8047" w:name="_Toc89955423"/>
      <w:bookmarkStart w:id="8048" w:name="_Toc98773850"/>
      <w:bookmarkStart w:id="8049" w:name="_Toc106201611"/>
      <w:bookmarkStart w:id="8050" w:name="_Toc115191465"/>
      <w:bookmarkStart w:id="8051" w:name="_Toc122013305"/>
      <w:bookmarkStart w:id="8052" w:name="_Toc124155393"/>
      <w:bookmarkStart w:id="8053" w:name="_Toc131535964"/>
      <w:r w:rsidRPr="008C3753">
        <w:t>8.2.6.3</w:t>
      </w:r>
      <w:r w:rsidRPr="008C3753">
        <w:tab/>
        <w:t>Test Purpose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054" w:name="_Toc58860403"/>
      <w:bookmarkStart w:id="8055" w:name="_Toc58862907"/>
      <w:bookmarkStart w:id="8056" w:name="_Toc61182900"/>
      <w:bookmarkStart w:id="8057" w:name="_Toc66728215"/>
      <w:bookmarkStart w:id="8058" w:name="_Toc74962034"/>
      <w:bookmarkStart w:id="8059" w:name="_Toc75242944"/>
      <w:bookmarkStart w:id="8060" w:name="_Toc76545290"/>
      <w:bookmarkStart w:id="8061" w:name="_Toc82595393"/>
      <w:bookmarkStart w:id="8062" w:name="_Toc89955424"/>
      <w:bookmarkStart w:id="8063" w:name="_Toc98773851"/>
      <w:bookmarkStart w:id="8064" w:name="_Toc106201612"/>
      <w:bookmarkStart w:id="8065" w:name="_Toc115191466"/>
      <w:bookmarkStart w:id="8066" w:name="_Toc122013306"/>
      <w:bookmarkStart w:id="8067" w:name="_Toc124155394"/>
      <w:bookmarkStart w:id="8068" w:name="_Toc131535965"/>
      <w:r w:rsidRPr="008C3753">
        <w:t>8.2.6.4</w:t>
      </w:r>
      <w:r w:rsidRPr="008C3753">
        <w:tab/>
        <w:t>Method of test</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343FE9A2" w14:textId="77777777" w:rsidR="00D84960" w:rsidRPr="008C3753" w:rsidRDefault="00D84960" w:rsidP="00D84960">
      <w:pPr>
        <w:pStyle w:val="Heading5"/>
      </w:pPr>
      <w:bookmarkStart w:id="8069" w:name="_Toc58860404"/>
      <w:bookmarkStart w:id="8070" w:name="_Toc58862908"/>
      <w:bookmarkStart w:id="8071" w:name="_Toc61182901"/>
      <w:bookmarkStart w:id="8072" w:name="_Toc66728216"/>
      <w:bookmarkStart w:id="8073" w:name="_Toc74962035"/>
      <w:bookmarkStart w:id="8074" w:name="_Toc75242945"/>
      <w:bookmarkStart w:id="8075" w:name="_Toc76545291"/>
      <w:bookmarkStart w:id="8076" w:name="_Toc82595394"/>
      <w:bookmarkStart w:id="8077" w:name="_Toc89955425"/>
      <w:bookmarkStart w:id="8078" w:name="_Toc98773852"/>
      <w:bookmarkStart w:id="8079" w:name="_Toc106201613"/>
      <w:bookmarkStart w:id="8080" w:name="_Toc115191467"/>
      <w:bookmarkStart w:id="8081" w:name="_Toc122013307"/>
      <w:bookmarkStart w:id="8082" w:name="_Toc124155395"/>
      <w:bookmarkStart w:id="8083" w:name="_Toc131535966"/>
      <w:r w:rsidRPr="008C3753">
        <w:t>8.2.6.4.1</w:t>
      </w:r>
      <w:r w:rsidRPr="008C3753">
        <w:tab/>
        <w:t>Initial Conditions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84" w:name="_Toc58860405"/>
      <w:bookmarkStart w:id="8085" w:name="_Toc58862909"/>
      <w:bookmarkStart w:id="8086" w:name="_Toc61182902"/>
      <w:bookmarkStart w:id="8087" w:name="_Toc66728217"/>
      <w:bookmarkStart w:id="8088" w:name="_Toc74962036"/>
      <w:bookmarkStart w:id="8089" w:name="_Toc75242946"/>
      <w:bookmarkStart w:id="8090" w:name="_Toc76545292"/>
      <w:bookmarkStart w:id="8091" w:name="_Toc82595395"/>
      <w:bookmarkStart w:id="8092" w:name="_Toc89955426"/>
      <w:bookmarkStart w:id="8093" w:name="_Toc98773853"/>
      <w:bookmarkStart w:id="8094" w:name="_Toc106201614"/>
      <w:bookmarkStart w:id="8095" w:name="_Toc115191468"/>
      <w:bookmarkStart w:id="8096" w:name="_Toc122013308"/>
      <w:bookmarkStart w:id="8097" w:name="_Toc124155396"/>
      <w:bookmarkStart w:id="8098" w:name="_Toc131535967"/>
      <w:r w:rsidRPr="008C3753">
        <w:t>8.2.6.4.2</w:t>
      </w:r>
      <w:r w:rsidRPr="008C3753">
        <w:tab/>
        <w:t>Procedure</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099" w:name="_Toc58860406"/>
      <w:bookmarkStart w:id="8100" w:name="_Toc58862910"/>
      <w:bookmarkStart w:id="8101" w:name="_Toc61182903"/>
      <w:bookmarkStart w:id="8102" w:name="_Toc66728218"/>
      <w:bookmarkStart w:id="8103" w:name="_Toc74962037"/>
      <w:bookmarkStart w:id="8104" w:name="_Toc75242947"/>
      <w:bookmarkStart w:id="8105" w:name="_Toc76545293"/>
      <w:bookmarkStart w:id="8106" w:name="_Toc82595396"/>
      <w:bookmarkStart w:id="8107" w:name="_Toc89955427"/>
      <w:bookmarkStart w:id="8108" w:name="_Toc98773854"/>
      <w:bookmarkStart w:id="8109" w:name="_Toc106201615"/>
      <w:bookmarkStart w:id="8110" w:name="_Toc115191469"/>
      <w:bookmarkStart w:id="8111" w:name="_Toc122013309"/>
      <w:bookmarkStart w:id="8112" w:name="_Toc124155397"/>
      <w:bookmarkStart w:id="8113" w:name="_Toc131535968"/>
      <w:r w:rsidRPr="008C3753">
        <w:t>8.2.6.5</w:t>
      </w:r>
      <w:r w:rsidRPr="008C3753">
        <w:tab/>
        <w:t>Test Requirement</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114" w:name="_Toc21127565"/>
      <w:bookmarkStart w:id="8115" w:name="_Toc29811774"/>
      <w:bookmarkStart w:id="8116" w:name="_Toc36817326"/>
      <w:bookmarkStart w:id="8117" w:name="_Toc37260243"/>
      <w:bookmarkStart w:id="8118" w:name="_Toc37267631"/>
      <w:bookmarkStart w:id="8119" w:name="_Toc58860407"/>
      <w:bookmarkStart w:id="8120" w:name="_Toc58862911"/>
      <w:bookmarkStart w:id="8121" w:name="_Toc61182904"/>
      <w:bookmarkStart w:id="8122" w:name="_Toc66728219"/>
      <w:bookmarkStart w:id="8123" w:name="_Toc74962038"/>
      <w:bookmarkStart w:id="8124" w:name="_Toc75242948"/>
      <w:bookmarkStart w:id="8125" w:name="_Toc76545294"/>
      <w:bookmarkStart w:id="8126" w:name="_Toc82595397"/>
      <w:bookmarkStart w:id="8127" w:name="_Toc89955428"/>
      <w:bookmarkStart w:id="8128" w:name="_Toc98773855"/>
      <w:bookmarkStart w:id="8129" w:name="_Toc106201616"/>
      <w:bookmarkStart w:id="8130" w:name="_Toc115191470"/>
      <w:bookmarkStart w:id="8131" w:name="_Toc122013310"/>
      <w:bookmarkStart w:id="8132" w:name="_Toc124155398"/>
      <w:bookmarkStart w:id="8133" w:name="_Toc131535969"/>
      <w:r w:rsidRPr="008C3753">
        <w:t>8.2.7</w:t>
      </w:r>
      <w:r w:rsidRPr="008C3753">
        <w:tab/>
        <w:t xml:space="preserve">Performance requirements for PUSCH </w:t>
      </w:r>
      <w:bookmarkEnd w:id="8114"/>
      <w:bookmarkEnd w:id="8115"/>
      <w:bookmarkEnd w:id="8116"/>
      <w:bookmarkEnd w:id="8117"/>
      <w:bookmarkEnd w:id="8118"/>
      <w:r w:rsidRPr="008C3753">
        <w:t>repetition Type A</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3CD01552" w14:textId="77777777" w:rsidR="00D84960" w:rsidRPr="008C3753" w:rsidRDefault="00D84960" w:rsidP="00D84960">
      <w:pPr>
        <w:pStyle w:val="Heading4"/>
      </w:pPr>
      <w:bookmarkStart w:id="8134" w:name="_Toc58860408"/>
      <w:bookmarkStart w:id="8135" w:name="_Toc58862912"/>
      <w:bookmarkStart w:id="8136" w:name="_Toc61182905"/>
      <w:bookmarkStart w:id="8137" w:name="_Toc66728220"/>
      <w:bookmarkStart w:id="8138" w:name="_Toc74962039"/>
      <w:bookmarkStart w:id="8139" w:name="_Toc75242949"/>
      <w:bookmarkStart w:id="8140" w:name="_Toc76545295"/>
      <w:bookmarkStart w:id="8141" w:name="_Toc82595398"/>
      <w:bookmarkStart w:id="8142" w:name="_Toc89955429"/>
      <w:bookmarkStart w:id="8143" w:name="_Toc98773856"/>
      <w:bookmarkStart w:id="8144" w:name="_Toc106201617"/>
      <w:bookmarkStart w:id="8145" w:name="_Toc115191471"/>
      <w:bookmarkStart w:id="8146" w:name="_Toc122013311"/>
      <w:bookmarkStart w:id="8147" w:name="_Toc124155399"/>
      <w:bookmarkStart w:id="8148" w:name="_Toc131535970"/>
      <w:r w:rsidRPr="008C3753">
        <w:t>8.2.7.1</w:t>
      </w:r>
      <w:r w:rsidRPr="008C3753">
        <w:tab/>
        <w:t>Definition and applicability</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149" w:name="_Toc58860409"/>
      <w:bookmarkStart w:id="8150" w:name="_Toc58862913"/>
      <w:bookmarkStart w:id="8151" w:name="_Toc61182906"/>
      <w:bookmarkStart w:id="8152" w:name="_Toc66728221"/>
      <w:bookmarkStart w:id="8153" w:name="_Toc74962040"/>
      <w:bookmarkStart w:id="8154" w:name="_Toc75242950"/>
      <w:bookmarkStart w:id="8155" w:name="_Toc76545296"/>
      <w:bookmarkStart w:id="8156" w:name="_Toc82595399"/>
      <w:bookmarkStart w:id="8157" w:name="_Toc89955430"/>
      <w:bookmarkStart w:id="8158" w:name="_Toc98773857"/>
      <w:bookmarkStart w:id="8159" w:name="_Toc106201618"/>
      <w:bookmarkStart w:id="8160" w:name="_Toc115191472"/>
      <w:bookmarkStart w:id="8161" w:name="_Toc122013312"/>
      <w:bookmarkStart w:id="8162" w:name="_Toc124155400"/>
      <w:bookmarkStart w:id="8163" w:name="_Toc131535971"/>
      <w:r w:rsidRPr="008C3753">
        <w:t>8.2.7.2</w:t>
      </w:r>
      <w:r w:rsidRPr="008C3753">
        <w:tab/>
        <w:t>Minimum Requirement</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64" w:name="_Toc58860410"/>
      <w:bookmarkStart w:id="8165" w:name="_Toc58862914"/>
      <w:bookmarkStart w:id="8166" w:name="_Toc61182907"/>
      <w:bookmarkStart w:id="8167" w:name="_Toc66728222"/>
      <w:bookmarkStart w:id="8168" w:name="_Toc74962041"/>
      <w:bookmarkStart w:id="8169" w:name="_Toc75242951"/>
      <w:bookmarkStart w:id="8170" w:name="_Toc76545297"/>
      <w:bookmarkStart w:id="8171" w:name="_Toc82595400"/>
      <w:bookmarkStart w:id="8172" w:name="_Toc89955431"/>
      <w:bookmarkStart w:id="8173" w:name="_Toc98773858"/>
      <w:bookmarkStart w:id="8174" w:name="_Toc106201619"/>
      <w:bookmarkStart w:id="8175" w:name="_Toc115191473"/>
      <w:bookmarkStart w:id="8176" w:name="_Toc122013313"/>
      <w:bookmarkStart w:id="8177" w:name="_Toc124155401"/>
      <w:bookmarkStart w:id="8178" w:name="_Toc131535972"/>
      <w:r w:rsidRPr="008C3753">
        <w:t>8.2.7.3</w:t>
      </w:r>
      <w:r w:rsidRPr="008C3753">
        <w:tab/>
        <w:t>Test Purpose</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79" w:name="_Toc58860411"/>
      <w:bookmarkStart w:id="8180" w:name="_Toc58862915"/>
      <w:bookmarkStart w:id="8181" w:name="_Toc61182908"/>
      <w:bookmarkStart w:id="8182" w:name="_Toc66728223"/>
      <w:bookmarkStart w:id="8183" w:name="_Toc74962042"/>
      <w:bookmarkStart w:id="8184" w:name="_Toc75242952"/>
      <w:bookmarkStart w:id="8185" w:name="_Toc76545298"/>
      <w:bookmarkStart w:id="8186" w:name="_Toc82595401"/>
      <w:bookmarkStart w:id="8187" w:name="_Toc89955432"/>
      <w:bookmarkStart w:id="8188" w:name="_Toc98773859"/>
      <w:bookmarkStart w:id="8189" w:name="_Toc106201620"/>
      <w:bookmarkStart w:id="8190" w:name="_Toc115191474"/>
      <w:bookmarkStart w:id="8191" w:name="_Toc122013314"/>
      <w:bookmarkStart w:id="8192" w:name="_Toc124155402"/>
      <w:bookmarkStart w:id="8193" w:name="_Toc131535973"/>
      <w:r w:rsidRPr="008C3753">
        <w:t>8.2.7.4</w:t>
      </w:r>
      <w:r w:rsidRPr="008C3753">
        <w:tab/>
        <w:t>Method of test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71EA8D26" w14:textId="77777777" w:rsidR="00D84960" w:rsidRPr="008C3753" w:rsidRDefault="00D84960" w:rsidP="00D84960">
      <w:pPr>
        <w:pStyle w:val="Heading4"/>
        <w:rPr>
          <w:sz w:val="22"/>
        </w:rPr>
      </w:pPr>
      <w:bookmarkStart w:id="8194" w:name="_Toc58860412"/>
      <w:bookmarkStart w:id="8195" w:name="_Toc58862916"/>
      <w:bookmarkStart w:id="8196" w:name="_Toc61182909"/>
      <w:bookmarkStart w:id="8197" w:name="_Toc66728224"/>
      <w:bookmarkStart w:id="8198" w:name="_Toc74962043"/>
      <w:bookmarkStart w:id="8199" w:name="_Toc75242953"/>
      <w:bookmarkStart w:id="8200" w:name="_Toc76545299"/>
      <w:bookmarkStart w:id="8201" w:name="_Toc82595402"/>
      <w:bookmarkStart w:id="8202" w:name="_Toc89955433"/>
      <w:bookmarkStart w:id="8203" w:name="_Toc98773860"/>
      <w:bookmarkStart w:id="8204" w:name="_Toc106201621"/>
      <w:bookmarkStart w:id="8205" w:name="_Toc115191475"/>
      <w:bookmarkStart w:id="8206" w:name="_Toc122013315"/>
      <w:bookmarkStart w:id="8207" w:name="_Toc124155403"/>
      <w:bookmarkStart w:id="8208" w:name="_Toc131535974"/>
      <w:r w:rsidRPr="008C3753">
        <w:rPr>
          <w:sz w:val="22"/>
        </w:rPr>
        <w:t>8.2.7.4.1</w:t>
      </w:r>
      <w:r w:rsidRPr="008C3753">
        <w:rPr>
          <w:sz w:val="22"/>
        </w:rPr>
        <w:tab/>
        <w:t>Initial Conditions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209" w:name="_Toc58860413"/>
      <w:bookmarkStart w:id="8210" w:name="_Toc58862917"/>
      <w:bookmarkStart w:id="8211" w:name="_Toc61182910"/>
      <w:bookmarkStart w:id="8212" w:name="_Toc66728225"/>
      <w:bookmarkStart w:id="8213" w:name="_Toc74962044"/>
      <w:bookmarkStart w:id="8214" w:name="_Toc75242954"/>
      <w:bookmarkStart w:id="8215" w:name="_Toc76545300"/>
      <w:bookmarkStart w:id="8216" w:name="_Toc82595403"/>
      <w:bookmarkStart w:id="8217" w:name="_Toc89955434"/>
      <w:bookmarkStart w:id="8218" w:name="_Toc98773861"/>
      <w:bookmarkStart w:id="8219" w:name="_Toc106201622"/>
      <w:bookmarkStart w:id="8220" w:name="_Toc115191476"/>
      <w:bookmarkStart w:id="8221" w:name="_Toc122013316"/>
      <w:bookmarkStart w:id="8222" w:name="_Toc124155404"/>
      <w:bookmarkStart w:id="8223" w:name="_Toc131535975"/>
      <w:r w:rsidRPr="008C3753">
        <w:rPr>
          <w:sz w:val="22"/>
        </w:rPr>
        <w:t>8.2.7.4.2</w:t>
      </w:r>
      <w:r w:rsidRPr="008C3753">
        <w:rPr>
          <w:sz w:val="22"/>
        </w:rPr>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224" w:name="_Toc58860414"/>
      <w:bookmarkStart w:id="8225" w:name="_Toc58862918"/>
      <w:bookmarkStart w:id="8226" w:name="_Toc61182911"/>
      <w:bookmarkStart w:id="8227" w:name="_Toc66728226"/>
      <w:bookmarkStart w:id="8228" w:name="_Toc74962045"/>
      <w:bookmarkStart w:id="8229" w:name="_Toc75242955"/>
      <w:bookmarkStart w:id="8230" w:name="_Toc76545301"/>
      <w:bookmarkStart w:id="8231" w:name="_Toc82595404"/>
      <w:bookmarkStart w:id="8232" w:name="_Toc89955435"/>
      <w:bookmarkStart w:id="8233" w:name="_Toc98773862"/>
      <w:bookmarkStart w:id="8234" w:name="_Toc106201623"/>
      <w:bookmarkStart w:id="8235" w:name="_Toc115191477"/>
      <w:bookmarkStart w:id="8236" w:name="_Toc122013317"/>
      <w:bookmarkStart w:id="8237" w:name="_Toc124155405"/>
      <w:bookmarkStart w:id="8238" w:name="_Toc131535976"/>
      <w:r w:rsidRPr="008C3753">
        <w:t>8.2.7.5</w:t>
      </w:r>
      <w:r w:rsidRPr="008C3753">
        <w:tab/>
        <w:t>Test Requirement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8239" w:name="_Toc58860423"/>
      <w:bookmarkStart w:id="8240" w:name="_Toc58862927"/>
      <w:bookmarkStart w:id="8241" w:name="_Toc61182912"/>
      <w:bookmarkStart w:id="8242" w:name="_Toc66728227"/>
      <w:bookmarkStart w:id="8243" w:name="_Toc74962046"/>
      <w:bookmarkStart w:id="8244" w:name="_Toc75242956"/>
      <w:bookmarkStart w:id="8245" w:name="_Toc76545302"/>
      <w:bookmarkStart w:id="8246" w:name="_Toc82595405"/>
      <w:bookmarkStart w:id="8247" w:name="_Toc89955436"/>
      <w:bookmarkStart w:id="8248" w:name="_Toc98773863"/>
      <w:bookmarkStart w:id="8249" w:name="_Toc106201624"/>
      <w:bookmarkStart w:id="8250" w:name="_Toc115191478"/>
      <w:bookmarkStart w:id="8251" w:name="_Toc122013318"/>
      <w:bookmarkStart w:id="8252" w:name="_Toc124155406"/>
      <w:bookmarkStart w:id="8253" w:name="_Toc131535977"/>
      <w:r w:rsidRPr="008C3753">
        <w:t>8.2.8</w:t>
      </w:r>
      <w:r w:rsidRPr="008C3753">
        <w:tab/>
        <w:t>Performance requirements for PUSCH Mapping Type B with non-slot transmission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69A2063" w14:textId="77777777" w:rsidR="00D84960" w:rsidRPr="008C3753" w:rsidRDefault="00D84960" w:rsidP="00D84960">
      <w:pPr>
        <w:pStyle w:val="Heading4"/>
      </w:pPr>
      <w:bookmarkStart w:id="8254" w:name="_Toc58860424"/>
      <w:bookmarkStart w:id="8255" w:name="_Toc58862928"/>
      <w:bookmarkStart w:id="8256" w:name="_Toc61182913"/>
      <w:bookmarkStart w:id="8257" w:name="_Toc66728228"/>
      <w:bookmarkStart w:id="8258" w:name="_Toc74962047"/>
      <w:bookmarkStart w:id="8259" w:name="_Toc75242957"/>
      <w:bookmarkStart w:id="8260" w:name="_Toc76545303"/>
      <w:bookmarkStart w:id="8261" w:name="_Toc82595406"/>
      <w:bookmarkStart w:id="8262" w:name="_Toc89955437"/>
      <w:bookmarkStart w:id="8263" w:name="_Toc98773864"/>
      <w:bookmarkStart w:id="8264" w:name="_Toc106201625"/>
      <w:bookmarkStart w:id="8265" w:name="_Toc115191479"/>
      <w:bookmarkStart w:id="8266" w:name="_Toc122013319"/>
      <w:bookmarkStart w:id="8267" w:name="_Toc124155407"/>
      <w:bookmarkStart w:id="8268" w:name="_Toc131535978"/>
      <w:r w:rsidRPr="008C3753">
        <w:t>8.2.8.1</w:t>
      </w:r>
      <w:r w:rsidRPr="008C3753">
        <w:tab/>
        <w:t>Definition and applicability</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8269" w:name="_Toc58860425"/>
      <w:bookmarkStart w:id="8270" w:name="_Toc58862929"/>
      <w:bookmarkStart w:id="8271" w:name="_Toc61182914"/>
      <w:bookmarkStart w:id="8272" w:name="_Toc66728229"/>
      <w:bookmarkStart w:id="8273" w:name="_Toc74962048"/>
      <w:bookmarkStart w:id="8274" w:name="_Toc75242958"/>
      <w:bookmarkStart w:id="8275" w:name="_Toc76545304"/>
      <w:bookmarkStart w:id="8276" w:name="_Toc82595407"/>
      <w:bookmarkStart w:id="8277" w:name="_Toc89955438"/>
      <w:bookmarkStart w:id="8278" w:name="_Toc98773865"/>
      <w:bookmarkStart w:id="8279" w:name="_Toc106201626"/>
      <w:bookmarkStart w:id="8280" w:name="_Toc115191480"/>
      <w:bookmarkStart w:id="8281" w:name="_Toc122013320"/>
      <w:bookmarkStart w:id="8282" w:name="_Toc124155408"/>
      <w:bookmarkStart w:id="8283" w:name="_Toc131535979"/>
      <w:r w:rsidRPr="008C3753">
        <w:t>8.2.8.2</w:t>
      </w:r>
      <w:r w:rsidRPr="008C3753">
        <w:tab/>
        <w:t>Minimum Requirement</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84" w:name="_Toc58860426"/>
      <w:bookmarkStart w:id="8285" w:name="_Toc58862930"/>
      <w:bookmarkStart w:id="8286" w:name="_Toc61182915"/>
      <w:bookmarkStart w:id="8287" w:name="_Toc66728230"/>
      <w:bookmarkStart w:id="8288" w:name="_Toc74962049"/>
      <w:bookmarkStart w:id="8289" w:name="_Toc75242959"/>
      <w:bookmarkStart w:id="8290" w:name="_Toc76545305"/>
      <w:bookmarkStart w:id="8291" w:name="_Toc82595408"/>
      <w:bookmarkStart w:id="8292" w:name="_Toc89955439"/>
      <w:bookmarkStart w:id="8293" w:name="_Toc98773866"/>
      <w:bookmarkStart w:id="8294" w:name="_Toc106201627"/>
      <w:bookmarkStart w:id="8295" w:name="_Toc115191481"/>
      <w:bookmarkStart w:id="8296" w:name="_Toc122013321"/>
      <w:bookmarkStart w:id="8297" w:name="_Toc124155409"/>
      <w:bookmarkStart w:id="8298" w:name="_Toc131535980"/>
      <w:r w:rsidRPr="008C3753">
        <w:t>8.2.8.3</w:t>
      </w:r>
      <w:r w:rsidRPr="008C3753">
        <w:tab/>
        <w:t>Test Purpose</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99" w:name="_Toc58860427"/>
      <w:bookmarkStart w:id="8300" w:name="_Toc58862931"/>
      <w:bookmarkStart w:id="8301" w:name="_Toc61182916"/>
      <w:bookmarkStart w:id="8302" w:name="_Toc66728231"/>
      <w:bookmarkStart w:id="8303" w:name="_Toc74962050"/>
      <w:bookmarkStart w:id="8304" w:name="_Toc75242960"/>
      <w:bookmarkStart w:id="8305" w:name="_Toc76545306"/>
      <w:bookmarkStart w:id="8306" w:name="_Toc82595409"/>
      <w:bookmarkStart w:id="8307" w:name="_Toc89955440"/>
      <w:bookmarkStart w:id="8308" w:name="_Toc98773867"/>
      <w:bookmarkStart w:id="8309" w:name="_Toc106201628"/>
      <w:bookmarkStart w:id="8310" w:name="_Toc115191482"/>
      <w:bookmarkStart w:id="8311" w:name="_Toc122013322"/>
      <w:bookmarkStart w:id="8312" w:name="_Toc124155410"/>
      <w:bookmarkStart w:id="8313" w:name="_Toc131535981"/>
      <w:r w:rsidRPr="008C3753">
        <w:t>8.2.8.4</w:t>
      </w:r>
      <w:r w:rsidRPr="008C3753">
        <w:tab/>
        <w:t>Method of test</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2046514F" w14:textId="77777777" w:rsidR="00D84960" w:rsidRPr="008C3753" w:rsidRDefault="00D84960" w:rsidP="00D84960">
      <w:pPr>
        <w:pStyle w:val="Heading4"/>
        <w:rPr>
          <w:sz w:val="22"/>
        </w:rPr>
      </w:pPr>
      <w:bookmarkStart w:id="8314" w:name="_Toc58860428"/>
      <w:bookmarkStart w:id="8315" w:name="_Toc58862932"/>
      <w:bookmarkStart w:id="8316" w:name="_Toc61182917"/>
      <w:bookmarkStart w:id="8317" w:name="_Toc66728232"/>
      <w:bookmarkStart w:id="8318" w:name="_Toc74962051"/>
      <w:bookmarkStart w:id="8319" w:name="_Toc75242961"/>
      <w:bookmarkStart w:id="8320" w:name="_Toc76545307"/>
      <w:bookmarkStart w:id="8321" w:name="_Toc82595410"/>
      <w:bookmarkStart w:id="8322" w:name="_Toc89955441"/>
      <w:bookmarkStart w:id="8323" w:name="_Toc98773868"/>
      <w:bookmarkStart w:id="8324" w:name="_Toc106201629"/>
      <w:bookmarkStart w:id="8325" w:name="_Toc115191483"/>
      <w:bookmarkStart w:id="8326" w:name="_Toc122013323"/>
      <w:bookmarkStart w:id="8327" w:name="_Toc124155411"/>
      <w:bookmarkStart w:id="8328" w:name="_Toc131535982"/>
      <w:r w:rsidRPr="008C3753">
        <w:rPr>
          <w:sz w:val="22"/>
        </w:rPr>
        <w:t>8.2.8.4.1</w:t>
      </w:r>
      <w:r w:rsidRPr="008C3753">
        <w:rPr>
          <w:sz w:val="22"/>
        </w:rPr>
        <w:tab/>
        <w:t>Initial Conditions</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329" w:name="_Toc58860429"/>
      <w:bookmarkStart w:id="8330" w:name="_Toc58862933"/>
      <w:bookmarkStart w:id="8331" w:name="_Toc61182918"/>
      <w:bookmarkStart w:id="8332" w:name="_Toc66728233"/>
      <w:bookmarkStart w:id="8333" w:name="_Toc74962052"/>
      <w:bookmarkStart w:id="8334" w:name="_Toc75242962"/>
      <w:bookmarkStart w:id="8335" w:name="_Toc76545308"/>
      <w:bookmarkStart w:id="8336" w:name="_Toc82595411"/>
      <w:bookmarkStart w:id="8337" w:name="_Toc89955442"/>
      <w:bookmarkStart w:id="8338" w:name="_Toc98773869"/>
      <w:bookmarkStart w:id="8339" w:name="_Toc106201630"/>
      <w:bookmarkStart w:id="8340" w:name="_Toc115191484"/>
      <w:bookmarkStart w:id="8341" w:name="_Toc122013324"/>
      <w:bookmarkStart w:id="8342" w:name="_Toc124155412"/>
      <w:bookmarkStart w:id="8343" w:name="_Toc131535983"/>
      <w:r w:rsidRPr="008C3753">
        <w:rPr>
          <w:sz w:val="22"/>
        </w:rPr>
        <w:t>8.2.8.4.2</w:t>
      </w:r>
      <w:r w:rsidRPr="008C3753">
        <w:rPr>
          <w:sz w:val="22"/>
        </w:rPr>
        <w:tab/>
        <w:t>Procedure</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344" w:name="_Toc58860430"/>
      <w:bookmarkStart w:id="8345" w:name="_Toc58862934"/>
      <w:bookmarkStart w:id="8346" w:name="_Toc61182919"/>
      <w:bookmarkStart w:id="8347" w:name="_Toc66728234"/>
      <w:bookmarkStart w:id="8348" w:name="_Toc74962053"/>
      <w:bookmarkStart w:id="8349" w:name="_Toc75242963"/>
      <w:bookmarkStart w:id="8350" w:name="_Toc76545309"/>
      <w:bookmarkStart w:id="8351" w:name="_Toc82595412"/>
      <w:bookmarkStart w:id="8352" w:name="_Toc89955443"/>
      <w:bookmarkStart w:id="8353" w:name="_Toc98773870"/>
      <w:bookmarkStart w:id="8354" w:name="_Toc106201631"/>
      <w:bookmarkStart w:id="8355" w:name="_Toc115191485"/>
      <w:bookmarkStart w:id="8356" w:name="_Toc122013325"/>
      <w:bookmarkStart w:id="8357" w:name="_Toc124155413"/>
      <w:bookmarkStart w:id="8358" w:name="_Toc131535984"/>
      <w:r w:rsidRPr="008C3753">
        <w:t>8.2.8.5</w:t>
      </w:r>
      <w:r w:rsidRPr="008C3753">
        <w:tab/>
        <w:t>Test Requirement</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8359" w:name="_Toc58860431"/>
      <w:bookmarkStart w:id="8360" w:name="_Toc58862935"/>
      <w:bookmarkStart w:id="8361" w:name="_Toc61182920"/>
      <w:bookmarkStart w:id="8362" w:name="_Toc66728235"/>
      <w:bookmarkStart w:id="8363" w:name="_Toc74962054"/>
      <w:bookmarkStart w:id="8364" w:name="_Toc75242964"/>
      <w:bookmarkStart w:id="8365" w:name="_Toc76545310"/>
      <w:bookmarkStart w:id="8366" w:name="_Toc82595413"/>
      <w:bookmarkStart w:id="8367" w:name="_Toc89955444"/>
      <w:bookmarkStart w:id="8368" w:name="_Toc98773871"/>
      <w:bookmarkStart w:id="8369" w:name="_Toc106201632"/>
      <w:bookmarkStart w:id="8370" w:name="_Toc115191486"/>
      <w:bookmarkStart w:id="8371" w:name="_Toc122013326"/>
      <w:bookmarkStart w:id="8372" w:name="_Toc124155414"/>
      <w:bookmarkStart w:id="8373" w:name="_Toc131535985"/>
      <w:r w:rsidRPr="008C3753">
        <w:t>8.2.9</w:t>
      </w:r>
      <w:r w:rsidRPr="008C3753">
        <w:tab/>
        <w:t>Performance requirements for PUSCH msgA for 2-step RA type</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5D623C90" w14:textId="5653A386" w:rsidR="002C65D8" w:rsidRPr="008C3753" w:rsidRDefault="002C65D8" w:rsidP="002C65D8">
      <w:pPr>
        <w:pStyle w:val="Heading4"/>
      </w:pPr>
      <w:bookmarkStart w:id="8374" w:name="_Toc58860432"/>
      <w:bookmarkStart w:id="8375" w:name="_Toc58862936"/>
      <w:bookmarkStart w:id="8376" w:name="_Toc61182921"/>
      <w:bookmarkStart w:id="8377" w:name="_Toc66728236"/>
      <w:bookmarkStart w:id="8378" w:name="_Toc74962055"/>
      <w:bookmarkStart w:id="8379" w:name="_Toc75242965"/>
      <w:bookmarkStart w:id="8380" w:name="_Toc76545311"/>
      <w:bookmarkStart w:id="8381" w:name="_Toc82595414"/>
      <w:bookmarkStart w:id="8382" w:name="_Toc89955445"/>
      <w:bookmarkStart w:id="8383" w:name="_Toc98773872"/>
      <w:bookmarkStart w:id="8384" w:name="_Toc106201633"/>
      <w:bookmarkStart w:id="8385" w:name="_Toc115191487"/>
      <w:bookmarkStart w:id="8386" w:name="_Toc122013327"/>
      <w:bookmarkStart w:id="8387" w:name="_Toc124155415"/>
      <w:bookmarkStart w:id="8388" w:name="_Toc131535986"/>
      <w:r w:rsidRPr="008C3753">
        <w:t>8.2.9.1</w:t>
      </w:r>
      <w:r w:rsidRPr="008C3753">
        <w:tab/>
        <w:t>Definition and applicability</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389" w:name="_Toc58860433"/>
      <w:bookmarkStart w:id="8390" w:name="_Toc58862937"/>
      <w:bookmarkStart w:id="8391" w:name="_Toc61182922"/>
      <w:bookmarkStart w:id="8392" w:name="_Toc66728237"/>
      <w:bookmarkStart w:id="8393" w:name="_Toc74962056"/>
      <w:bookmarkStart w:id="8394" w:name="_Toc75242966"/>
      <w:bookmarkStart w:id="8395" w:name="_Toc76545312"/>
      <w:bookmarkStart w:id="8396" w:name="_Toc82595415"/>
      <w:bookmarkStart w:id="8397" w:name="_Toc89955446"/>
      <w:bookmarkStart w:id="8398" w:name="_Toc98773873"/>
      <w:bookmarkStart w:id="8399" w:name="_Toc106201634"/>
      <w:bookmarkStart w:id="8400" w:name="_Toc115191488"/>
      <w:bookmarkStart w:id="8401" w:name="_Toc122013328"/>
      <w:bookmarkStart w:id="8402" w:name="_Toc124155416"/>
      <w:bookmarkStart w:id="8403" w:name="_Toc131535987"/>
      <w:r w:rsidRPr="008C3753">
        <w:t>8.2.9.2</w:t>
      </w:r>
      <w:r w:rsidRPr="008C3753">
        <w:tab/>
        <w:t>Minimum Requirement</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255C8081" w14:textId="2D14C6BB" w:rsidR="005B632A" w:rsidRPr="008C3753" w:rsidRDefault="005B632A" w:rsidP="005B632A">
      <w:bookmarkStart w:id="8404" w:name="_Toc58860434"/>
      <w:bookmarkStart w:id="8405" w:name="_Toc58862938"/>
      <w:bookmarkStart w:id="8406"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8407" w:name="_Toc66728238"/>
      <w:bookmarkStart w:id="8408" w:name="_Toc74962057"/>
      <w:bookmarkStart w:id="8409" w:name="_Toc75242967"/>
      <w:bookmarkStart w:id="8410" w:name="_Toc76545313"/>
      <w:bookmarkStart w:id="8411" w:name="_Toc82595416"/>
      <w:bookmarkStart w:id="8412" w:name="_Toc89955447"/>
      <w:bookmarkStart w:id="8413" w:name="_Toc98773874"/>
      <w:bookmarkStart w:id="8414" w:name="_Toc106201635"/>
      <w:bookmarkStart w:id="8415" w:name="_Toc115191489"/>
      <w:bookmarkStart w:id="8416" w:name="_Toc122013329"/>
      <w:bookmarkStart w:id="8417" w:name="_Toc124155417"/>
      <w:bookmarkStart w:id="8418" w:name="_Toc131535988"/>
      <w:r w:rsidRPr="008C3753">
        <w:t>8.2.9.3</w:t>
      </w:r>
      <w:r w:rsidRPr="008C3753">
        <w:tab/>
        <w:t>Test Purpose</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419" w:name="_Toc58860435"/>
      <w:bookmarkStart w:id="8420" w:name="_Toc58862939"/>
      <w:bookmarkStart w:id="8421" w:name="_Toc61182924"/>
      <w:bookmarkStart w:id="8422" w:name="_Toc66728239"/>
      <w:bookmarkStart w:id="8423" w:name="_Toc74962058"/>
      <w:bookmarkStart w:id="8424" w:name="_Toc75242968"/>
      <w:bookmarkStart w:id="8425" w:name="_Toc76545314"/>
      <w:bookmarkStart w:id="8426" w:name="_Toc82595417"/>
      <w:bookmarkStart w:id="8427" w:name="_Toc89955448"/>
      <w:bookmarkStart w:id="8428" w:name="_Toc98773875"/>
      <w:bookmarkStart w:id="8429" w:name="_Toc106201636"/>
      <w:bookmarkStart w:id="8430" w:name="_Toc115191490"/>
      <w:bookmarkStart w:id="8431" w:name="_Toc122013330"/>
      <w:bookmarkStart w:id="8432" w:name="_Toc124155418"/>
      <w:bookmarkStart w:id="8433" w:name="_Toc131535989"/>
      <w:r w:rsidRPr="008C3753">
        <w:t>8.2.9.4</w:t>
      </w:r>
      <w:r w:rsidRPr="008C3753">
        <w:tab/>
        <w:t>Method of test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726EE48D" w14:textId="04110340" w:rsidR="002C65D8" w:rsidRPr="008C3753" w:rsidRDefault="002C65D8" w:rsidP="002C65D8">
      <w:pPr>
        <w:pStyle w:val="Heading5"/>
      </w:pPr>
      <w:bookmarkStart w:id="8434" w:name="_Toc58860436"/>
      <w:bookmarkStart w:id="8435" w:name="_Toc58862940"/>
      <w:bookmarkStart w:id="8436" w:name="_Toc61182925"/>
      <w:bookmarkStart w:id="8437" w:name="_Toc66728240"/>
      <w:bookmarkStart w:id="8438" w:name="_Toc74962059"/>
      <w:bookmarkStart w:id="8439" w:name="_Toc75242969"/>
      <w:bookmarkStart w:id="8440" w:name="_Toc76545315"/>
      <w:bookmarkStart w:id="8441" w:name="_Toc82595418"/>
      <w:bookmarkStart w:id="8442" w:name="_Toc89955449"/>
      <w:bookmarkStart w:id="8443" w:name="_Toc98773876"/>
      <w:bookmarkStart w:id="8444" w:name="_Toc106201637"/>
      <w:bookmarkStart w:id="8445" w:name="_Toc115191491"/>
      <w:bookmarkStart w:id="8446" w:name="_Toc122013331"/>
      <w:bookmarkStart w:id="8447" w:name="_Toc124155419"/>
      <w:bookmarkStart w:id="8448" w:name="_Toc131535990"/>
      <w:r w:rsidRPr="008C3753">
        <w:t>8.2.9.4.1</w:t>
      </w:r>
      <w:r w:rsidRPr="008C3753">
        <w:tab/>
        <w:t>Initial Conditions</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449" w:name="_Toc58860437"/>
      <w:bookmarkStart w:id="8450" w:name="_Toc58862941"/>
      <w:bookmarkStart w:id="8451" w:name="_Toc61182926"/>
      <w:bookmarkStart w:id="8452" w:name="_Toc66728241"/>
      <w:bookmarkStart w:id="8453" w:name="_Toc74962060"/>
      <w:bookmarkStart w:id="8454" w:name="_Toc75242970"/>
      <w:bookmarkStart w:id="8455" w:name="_Toc76545316"/>
      <w:bookmarkStart w:id="8456" w:name="_Toc82595419"/>
      <w:bookmarkStart w:id="8457" w:name="_Toc89955450"/>
      <w:bookmarkStart w:id="8458" w:name="_Toc98773877"/>
      <w:bookmarkStart w:id="8459" w:name="_Toc106201638"/>
      <w:bookmarkStart w:id="8460" w:name="_Toc115191492"/>
      <w:bookmarkStart w:id="8461" w:name="_Toc122013332"/>
      <w:bookmarkStart w:id="8462" w:name="_Toc124155420"/>
      <w:bookmarkStart w:id="8463" w:name="_Toc131535991"/>
      <w:r w:rsidRPr="008C3753">
        <w:t>8.2.9.4.2</w:t>
      </w:r>
      <w:r w:rsidRPr="008C3753">
        <w:tab/>
        <w:t>Procedure</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5pt" o:ole="">
            <v:imagedata r:id="rId65" o:title=""/>
          </v:shape>
          <o:OLEObject Type="Embed" ProgID="Visio.Drawing.11" ShapeID="_x0000_i1055" DrawAspect="Content" ObjectID="_1742239475" r:id="rId66"/>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64" w:name="_Toc58860438"/>
      <w:bookmarkStart w:id="8465" w:name="_Toc58862942"/>
      <w:bookmarkStart w:id="8466" w:name="_Toc61182927"/>
      <w:bookmarkStart w:id="8467" w:name="_Toc66728242"/>
      <w:bookmarkStart w:id="8468" w:name="_Toc74962061"/>
      <w:bookmarkStart w:id="8469" w:name="_Toc75242971"/>
      <w:bookmarkStart w:id="8470" w:name="_Toc76545317"/>
      <w:bookmarkStart w:id="8471" w:name="_Toc82595420"/>
      <w:bookmarkStart w:id="8472" w:name="_Toc89955451"/>
      <w:bookmarkStart w:id="8473" w:name="_Toc98773878"/>
      <w:bookmarkStart w:id="8474" w:name="_Toc106201639"/>
      <w:bookmarkStart w:id="8475" w:name="_Toc115191493"/>
      <w:bookmarkStart w:id="8476" w:name="_Toc122013333"/>
      <w:bookmarkStart w:id="8477" w:name="_Toc124155421"/>
      <w:bookmarkStart w:id="8478" w:name="_Toc131535992"/>
      <w:r w:rsidRPr="008C3753">
        <w:t>8.2.9.5</w:t>
      </w:r>
      <w:r w:rsidRPr="008C3753">
        <w:tab/>
        <w:t>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rPr>
                <w:lang w:eastAsia="zh-CN"/>
              </w:rPr>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rPr>
                <w:lang w:eastAsia="zh-CN"/>
              </w:rPr>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8479" w:name="_Toc74962062"/>
      <w:bookmarkStart w:id="8480" w:name="_Toc75242972"/>
      <w:bookmarkStart w:id="8481" w:name="_Toc76545318"/>
      <w:bookmarkStart w:id="8482" w:name="_Toc82595421"/>
      <w:bookmarkStart w:id="8483" w:name="_Toc89955452"/>
      <w:bookmarkStart w:id="8484" w:name="_Toc98773879"/>
      <w:bookmarkStart w:id="8485" w:name="_Toc106201640"/>
      <w:bookmarkStart w:id="8486" w:name="_Toc115191494"/>
      <w:bookmarkStart w:id="8487" w:name="_Toc122013334"/>
      <w:bookmarkStart w:id="8488" w:name="_Toc124155422"/>
      <w:bookmarkStart w:id="8489" w:name="_Toc131535993"/>
      <w:bookmarkStart w:id="8490" w:name="_Toc61178968"/>
      <w:bookmarkStart w:id="8491" w:name="_Toc61179438"/>
      <w:r>
        <w:rPr>
          <w:rFonts w:eastAsiaTheme="minorEastAsia"/>
        </w:rPr>
        <w:t>8.2.10</w:t>
      </w:r>
      <w:r>
        <w:rPr>
          <w:rFonts w:eastAsiaTheme="minorEastAsia"/>
        </w:rPr>
        <w:tab/>
        <w:t>Requirements for interlaced PUSCH</w:t>
      </w:r>
      <w:bookmarkEnd w:id="8479"/>
      <w:bookmarkEnd w:id="8480"/>
      <w:bookmarkEnd w:id="8481"/>
      <w:bookmarkEnd w:id="8482"/>
      <w:bookmarkEnd w:id="8483"/>
      <w:bookmarkEnd w:id="8484"/>
      <w:bookmarkEnd w:id="8485"/>
      <w:bookmarkEnd w:id="8486"/>
      <w:bookmarkEnd w:id="8487"/>
      <w:bookmarkEnd w:id="8488"/>
      <w:bookmarkEnd w:id="8489"/>
      <w:r>
        <w:rPr>
          <w:rFonts w:eastAsiaTheme="minorEastAsia"/>
        </w:rPr>
        <w:t xml:space="preserve"> </w:t>
      </w:r>
      <w:bookmarkEnd w:id="8490"/>
      <w:bookmarkEnd w:id="8491"/>
    </w:p>
    <w:p w14:paraId="1C411481" w14:textId="77777777" w:rsidR="00B82A7B" w:rsidRDefault="00B82A7B" w:rsidP="00B82A7B">
      <w:pPr>
        <w:pStyle w:val="Heading4"/>
        <w:rPr>
          <w:rFonts w:eastAsiaTheme="minorEastAsia"/>
        </w:rPr>
      </w:pPr>
      <w:bookmarkStart w:id="8492" w:name="_Toc74962063"/>
      <w:bookmarkStart w:id="8493" w:name="_Toc75242973"/>
      <w:bookmarkStart w:id="8494" w:name="_Toc76545319"/>
      <w:bookmarkStart w:id="8495" w:name="_Toc82595422"/>
      <w:bookmarkStart w:id="8496" w:name="_Toc89955453"/>
      <w:bookmarkStart w:id="8497" w:name="_Toc98773880"/>
      <w:bookmarkStart w:id="8498" w:name="_Toc106201641"/>
      <w:bookmarkStart w:id="8499" w:name="_Toc115191495"/>
      <w:bookmarkStart w:id="8500" w:name="_Toc122013335"/>
      <w:bookmarkStart w:id="8501" w:name="_Toc124155423"/>
      <w:bookmarkStart w:id="8502" w:name="_Toc131535994"/>
      <w:bookmarkStart w:id="8503" w:name="_Toc61178969"/>
      <w:bookmarkStart w:id="8504" w:name="_Toc61179439"/>
      <w:bookmarkStart w:id="8505" w:name="OLE_LINK64"/>
      <w:r>
        <w:rPr>
          <w:rFonts w:eastAsiaTheme="minorEastAsia"/>
        </w:rPr>
        <w:t>8.2.10.1</w:t>
      </w:r>
      <w:r>
        <w:rPr>
          <w:rFonts w:eastAsiaTheme="minorEastAsia"/>
        </w:rPr>
        <w:tab/>
        <w:t>Definition and applicability</w:t>
      </w:r>
      <w:bookmarkEnd w:id="8492"/>
      <w:bookmarkEnd w:id="8493"/>
      <w:bookmarkEnd w:id="8494"/>
      <w:bookmarkEnd w:id="8495"/>
      <w:bookmarkEnd w:id="8496"/>
      <w:bookmarkEnd w:id="8497"/>
      <w:bookmarkEnd w:id="8498"/>
      <w:bookmarkEnd w:id="8499"/>
      <w:bookmarkEnd w:id="8500"/>
      <w:bookmarkEnd w:id="8501"/>
      <w:bookmarkEnd w:id="8502"/>
      <w:r>
        <w:rPr>
          <w:rFonts w:eastAsiaTheme="minorEastAsia"/>
        </w:rPr>
        <w:tab/>
      </w:r>
      <w:bookmarkEnd w:id="8503"/>
      <w:bookmarkEnd w:id="8504"/>
    </w:p>
    <w:bookmarkEnd w:id="850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8506" w:name="_Toc74962064"/>
      <w:bookmarkStart w:id="8507" w:name="_Toc75242974"/>
      <w:bookmarkStart w:id="8508" w:name="_Toc76545320"/>
      <w:bookmarkStart w:id="8509" w:name="_Toc82595423"/>
      <w:bookmarkStart w:id="8510" w:name="_Toc89955454"/>
      <w:bookmarkStart w:id="8511" w:name="_Toc98773881"/>
      <w:bookmarkStart w:id="8512" w:name="_Toc106201642"/>
      <w:bookmarkStart w:id="8513" w:name="_Toc115191496"/>
      <w:bookmarkStart w:id="8514" w:name="_Toc122013336"/>
      <w:bookmarkStart w:id="8515" w:name="_Toc124155424"/>
      <w:bookmarkStart w:id="8516" w:name="_Toc131535995"/>
      <w:bookmarkStart w:id="8517" w:name="OLE_LINK6"/>
      <w:r>
        <w:rPr>
          <w:rFonts w:eastAsiaTheme="minorEastAsia"/>
        </w:rPr>
        <w:t>8.2.10.2</w:t>
      </w:r>
      <w:r>
        <w:rPr>
          <w:rFonts w:eastAsiaTheme="minorEastAsia"/>
        </w:rPr>
        <w:tab/>
        <w:t>M</w:t>
      </w:r>
      <w:r>
        <w:rPr>
          <w:rFonts w:eastAsiaTheme="minorEastAsia"/>
          <w:lang w:eastAsia="zh-CN"/>
        </w:rPr>
        <w:t>inimum Requirement</w:t>
      </w:r>
      <w:bookmarkEnd w:id="8506"/>
      <w:bookmarkEnd w:id="8507"/>
      <w:bookmarkEnd w:id="8508"/>
      <w:bookmarkEnd w:id="8509"/>
      <w:bookmarkEnd w:id="8510"/>
      <w:bookmarkEnd w:id="8511"/>
      <w:bookmarkEnd w:id="8512"/>
      <w:bookmarkEnd w:id="8513"/>
      <w:bookmarkEnd w:id="8514"/>
      <w:bookmarkEnd w:id="8515"/>
      <w:bookmarkEnd w:id="8516"/>
    </w:p>
    <w:bookmarkEnd w:id="851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8518" w:name="_Toc74962065"/>
      <w:bookmarkStart w:id="8519" w:name="_Toc75242975"/>
      <w:bookmarkStart w:id="8520" w:name="_Toc76545321"/>
      <w:bookmarkStart w:id="8521" w:name="_Toc82595424"/>
      <w:bookmarkStart w:id="8522" w:name="_Toc89955455"/>
      <w:bookmarkStart w:id="8523" w:name="_Toc98773882"/>
      <w:bookmarkStart w:id="8524" w:name="_Toc106201643"/>
      <w:bookmarkStart w:id="8525" w:name="_Toc115191497"/>
      <w:bookmarkStart w:id="8526" w:name="_Toc122013337"/>
      <w:bookmarkStart w:id="8527" w:name="_Toc124155425"/>
      <w:bookmarkStart w:id="8528" w:name="_Toc131535996"/>
      <w:r>
        <w:rPr>
          <w:rFonts w:eastAsiaTheme="minorEastAsia"/>
        </w:rPr>
        <w:t>8.2.10.3</w:t>
      </w:r>
      <w:r>
        <w:rPr>
          <w:rFonts w:eastAsiaTheme="minorEastAsia"/>
        </w:rPr>
        <w:tab/>
        <w:t>Test Purpose</w:t>
      </w:r>
      <w:bookmarkEnd w:id="8518"/>
      <w:bookmarkEnd w:id="8519"/>
      <w:bookmarkEnd w:id="8520"/>
      <w:bookmarkEnd w:id="8521"/>
      <w:bookmarkEnd w:id="8522"/>
      <w:bookmarkEnd w:id="8523"/>
      <w:bookmarkEnd w:id="8524"/>
      <w:bookmarkEnd w:id="8525"/>
      <w:bookmarkEnd w:id="8526"/>
      <w:bookmarkEnd w:id="8527"/>
      <w:bookmarkEnd w:id="8528"/>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8529" w:name="_Toc74962066"/>
      <w:bookmarkStart w:id="8530" w:name="_Toc75242976"/>
      <w:bookmarkStart w:id="8531" w:name="_Toc76545322"/>
      <w:bookmarkStart w:id="8532" w:name="_Toc82595425"/>
      <w:bookmarkStart w:id="8533" w:name="_Toc89955456"/>
      <w:bookmarkStart w:id="8534" w:name="_Toc98773883"/>
      <w:bookmarkStart w:id="8535" w:name="_Toc106201644"/>
      <w:bookmarkStart w:id="8536" w:name="_Toc115191498"/>
      <w:bookmarkStart w:id="8537" w:name="_Toc122013338"/>
      <w:bookmarkStart w:id="8538" w:name="_Toc124155426"/>
      <w:bookmarkStart w:id="8539" w:name="_Toc131535997"/>
      <w:r>
        <w:rPr>
          <w:rFonts w:eastAsiaTheme="minorEastAsia"/>
        </w:rPr>
        <w:t>8.2.10.4</w:t>
      </w:r>
      <w:r>
        <w:rPr>
          <w:rFonts w:eastAsiaTheme="minorEastAsia"/>
        </w:rPr>
        <w:tab/>
        <w:t>M</w:t>
      </w:r>
      <w:r>
        <w:rPr>
          <w:rFonts w:eastAsiaTheme="minorEastAsia"/>
          <w:lang w:eastAsia="zh-CN"/>
        </w:rPr>
        <w:t>ethod of test</w:t>
      </w:r>
      <w:bookmarkEnd w:id="8529"/>
      <w:bookmarkEnd w:id="8530"/>
      <w:bookmarkEnd w:id="8531"/>
      <w:bookmarkEnd w:id="8532"/>
      <w:bookmarkEnd w:id="8533"/>
      <w:bookmarkEnd w:id="8534"/>
      <w:bookmarkEnd w:id="8535"/>
      <w:bookmarkEnd w:id="8536"/>
      <w:bookmarkEnd w:id="8537"/>
      <w:bookmarkEnd w:id="8538"/>
      <w:bookmarkEnd w:id="8539"/>
    </w:p>
    <w:p w14:paraId="789BB679" w14:textId="77777777" w:rsidR="00B82A7B" w:rsidRDefault="00B82A7B" w:rsidP="00B82A7B">
      <w:pPr>
        <w:pStyle w:val="Heading5"/>
        <w:rPr>
          <w:rFonts w:eastAsiaTheme="minorEastAsia"/>
        </w:rPr>
      </w:pPr>
      <w:bookmarkStart w:id="8540" w:name="_Toc74962067"/>
      <w:bookmarkStart w:id="8541" w:name="_Toc75242977"/>
      <w:bookmarkStart w:id="8542" w:name="_Toc76545323"/>
      <w:bookmarkStart w:id="8543" w:name="_Toc82595426"/>
      <w:bookmarkStart w:id="8544" w:name="_Toc89955457"/>
      <w:bookmarkStart w:id="8545" w:name="_Toc98773884"/>
      <w:bookmarkStart w:id="8546" w:name="_Toc106201645"/>
      <w:bookmarkStart w:id="8547" w:name="_Toc115191499"/>
      <w:bookmarkStart w:id="8548" w:name="_Toc122013339"/>
      <w:bookmarkStart w:id="8549" w:name="_Toc124155427"/>
      <w:bookmarkStart w:id="8550" w:name="_Toc131535998"/>
      <w:r>
        <w:rPr>
          <w:rFonts w:eastAsiaTheme="minorEastAsia"/>
        </w:rPr>
        <w:t>8.2.10.4.1</w:t>
      </w:r>
      <w:r>
        <w:rPr>
          <w:rFonts w:eastAsiaTheme="minorEastAsia"/>
        </w:rPr>
        <w:tab/>
        <w:t>Initial Conditions</w:t>
      </w:r>
      <w:bookmarkEnd w:id="8540"/>
      <w:bookmarkEnd w:id="8541"/>
      <w:bookmarkEnd w:id="8542"/>
      <w:bookmarkEnd w:id="8543"/>
      <w:bookmarkEnd w:id="8544"/>
      <w:bookmarkEnd w:id="8545"/>
      <w:bookmarkEnd w:id="8546"/>
      <w:bookmarkEnd w:id="8547"/>
      <w:bookmarkEnd w:id="8548"/>
      <w:bookmarkEnd w:id="8549"/>
      <w:bookmarkEnd w:id="855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8551" w:name="_Toc74962068"/>
      <w:bookmarkStart w:id="8552" w:name="_Toc75242978"/>
      <w:bookmarkStart w:id="8553" w:name="_Toc76545324"/>
      <w:bookmarkStart w:id="8554" w:name="_Toc82595427"/>
      <w:bookmarkStart w:id="8555" w:name="_Toc89955458"/>
      <w:bookmarkStart w:id="8556" w:name="_Toc98773885"/>
      <w:bookmarkStart w:id="8557" w:name="_Toc106201646"/>
      <w:bookmarkStart w:id="8558" w:name="_Toc115191500"/>
      <w:bookmarkStart w:id="8559" w:name="_Toc122013340"/>
      <w:bookmarkStart w:id="8560" w:name="_Toc124155428"/>
      <w:bookmarkStart w:id="8561" w:name="_Toc131535999"/>
      <w:r>
        <w:rPr>
          <w:rFonts w:eastAsiaTheme="minorEastAsia"/>
        </w:rPr>
        <w:t>8.2.10.4.2</w:t>
      </w:r>
      <w:r>
        <w:rPr>
          <w:rFonts w:eastAsiaTheme="minorEastAsia"/>
        </w:rPr>
        <w:tab/>
        <w:t>Procedure</w:t>
      </w:r>
      <w:bookmarkEnd w:id="8551"/>
      <w:bookmarkEnd w:id="8552"/>
      <w:bookmarkEnd w:id="8553"/>
      <w:bookmarkEnd w:id="8554"/>
      <w:bookmarkEnd w:id="8555"/>
      <w:bookmarkEnd w:id="8556"/>
      <w:bookmarkEnd w:id="8557"/>
      <w:bookmarkEnd w:id="8558"/>
      <w:bookmarkEnd w:id="8559"/>
      <w:bookmarkEnd w:id="8560"/>
      <w:bookmarkEnd w:id="856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8562" w:name="_Toc74962069"/>
      <w:bookmarkStart w:id="8563" w:name="_Toc75242979"/>
      <w:bookmarkStart w:id="8564" w:name="_Toc76545325"/>
      <w:bookmarkStart w:id="8565" w:name="_Toc82595428"/>
      <w:bookmarkStart w:id="8566" w:name="_Toc89955459"/>
      <w:bookmarkStart w:id="8567" w:name="_Toc98773886"/>
      <w:bookmarkStart w:id="8568" w:name="_Toc106201647"/>
      <w:bookmarkStart w:id="8569" w:name="_Toc115191501"/>
      <w:bookmarkStart w:id="8570" w:name="_Toc122013341"/>
      <w:bookmarkStart w:id="8571" w:name="_Toc124155429"/>
      <w:bookmarkStart w:id="8572" w:name="_Toc131536000"/>
      <w:r>
        <w:rPr>
          <w:rFonts w:eastAsiaTheme="minorEastAsia"/>
        </w:rPr>
        <w:t>8.2.10.5</w:t>
      </w:r>
      <w:r>
        <w:rPr>
          <w:rFonts w:eastAsiaTheme="minorEastAsia"/>
        </w:rPr>
        <w:tab/>
        <w:t>Test Requirement</w:t>
      </w:r>
      <w:bookmarkEnd w:id="8562"/>
      <w:bookmarkEnd w:id="8563"/>
      <w:bookmarkEnd w:id="8564"/>
      <w:bookmarkEnd w:id="8565"/>
      <w:bookmarkEnd w:id="8566"/>
      <w:bookmarkEnd w:id="8567"/>
      <w:bookmarkEnd w:id="8568"/>
      <w:bookmarkEnd w:id="8569"/>
      <w:bookmarkEnd w:id="8570"/>
      <w:bookmarkEnd w:id="8571"/>
      <w:bookmarkEnd w:id="857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857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8573"/>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8574"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8574"/>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8575" w:name="_Toc61182500"/>
      <w:bookmarkStart w:id="8576" w:name="_Toc66782493"/>
      <w:bookmarkStart w:id="8577" w:name="_Toc74962070"/>
      <w:bookmarkStart w:id="8578" w:name="_Toc75242980"/>
      <w:bookmarkStart w:id="8579" w:name="_Toc76545326"/>
      <w:bookmarkStart w:id="8580" w:name="_Toc82595429"/>
      <w:bookmarkStart w:id="8581" w:name="_Toc89955460"/>
      <w:bookmarkStart w:id="8582" w:name="_Toc98773887"/>
      <w:bookmarkStart w:id="8583" w:name="_Toc106201648"/>
      <w:bookmarkStart w:id="8584" w:name="_Toc115191502"/>
      <w:bookmarkStart w:id="8585" w:name="_Toc122013342"/>
      <w:bookmarkStart w:id="8586" w:name="_Toc124155430"/>
      <w:bookmarkStart w:id="8587" w:name="_Toc13153600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0D869498" w14:textId="77777777" w:rsidR="00B82A7B" w:rsidRPr="008C3753" w:rsidRDefault="00B82A7B" w:rsidP="00B82A7B">
      <w:pPr>
        <w:pStyle w:val="Heading4"/>
      </w:pPr>
      <w:bookmarkStart w:id="8588" w:name="_Toc61182501"/>
      <w:bookmarkStart w:id="8589" w:name="_Toc66782494"/>
      <w:bookmarkStart w:id="8590" w:name="_Toc74962071"/>
      <w:bookmarkStart w:id="8591" w:name="_Toc75242981"/>
      <w:bookmarkStart w:id="8592" w:name="_Toc76545327"/>
      <w:bookmarkStart w:id="8593" w:name="_Toc82595430"/>
      <w:bookmarkStart w:id="8594" w:name="_Toc89955461"/>
      <w:bookmarkStart w:id="8595" w:name="_Toc98773888"/>
      <w:bookmarkStart w:id="8596" w:name="_Toc106201649"/>
      <w:bookmarkStart w:id="8597" w:name="_Toc115191503"/>
      <w:bookmarkStart w:id="8598" w:name="_Toc122013343"/>
      <w:bookmarkStart w:id="8599" w:name="_Toc124155431"/>
      <w:bookmarkStart w:id="8600" w:name="_Toc131536002"/>
      <w:r w:rsidRPr="008C3753">
        <w:t>8.2.</w:t>
      </w:r>
      <w:r>
        <w:t>11</w:t>
      </w:r>
      <w:r w:rsidRPr="008C3753">
        <w:t>.1</w:t>
      </w:r>
      <w:r w:rsidRPr="008C3753">
        <w:tab/>
        <w:t>Definition and applicability</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8601" w:name="_Toc61182502"/>
      <w:bookmarkStart w:id="8602" w:name="_Toc66782495"/>
      <w:bookmarkStart w:id="8603" w:name="_Toc74962072"/>
      <w:bookmarkStart w:id="8604" w:name="_Toc75242982"/>
      <w:bookmarkStart w:id="8605" w:name="_Toc76545328"/>
      <w:bookmarkStart w:id="8606" w:name="_Toc82595431"/>
      <w:bookmarkStart w:id="8607" w:name="_Toc89955462"/>
      <w:bookmarkStart w:id="8608" w:name="_Toc98773889"/>
      <w:bookmarkStart w:id="8609" w:name="_Toc106201650"/>
      <w:bookmarkStart w:id="8610" w:name="_Toc115191504"/>
      <w:bookmarkStart w:id="8611" w:name="_Toc122013344"/>
      <w:bookmarkStart w:id="8612" w:name="_Toc124155432"/>
      <w:bookmarkStart w:id="8613" w:name="_Toc131536003"/>
      <w:r w:rsidRPr="008C3753">
        <w:t>8.2.</w:t>
      </w:r>
      <w:r>
        <w:t>11</w:t>
      </w:r>
      <w:r w:rsidRPr="008C3753">
        <w:t>.2</w:t>
      </w:r>
      <w:r w:rsidRPr="008C3753">
        <w:tab/>
        <w:t>Minimum Requirements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8614" w:name="_Toc61182503"/>
      <w:bookmarkStart w:id="8615" w:name="_Toc66782496"/>
      <w:bookmarkStart w:id="8616" w:name="_Toc74962073"/>
      <w:bookmarkStart w:id="8617" w:name="_Toc75242983"/>
      <w:bookmarkStart w:id="8618" w:name="_Toc76545329"/>
      <w:bookmarkStart w:id="8619" w:name="_Toc82595432"/>
      <w:bookmarkStart w:id="8620" w:name="_Toc89955463"/>
      <w:bookmarkStart w:id="8621" w:name="_Toc98773890"/>
      <w:bookmarkStart w:id="8622" w:name="_Toc106201651"/>
      <w:bookmarkStart w:id="8623" w:name="_Toc115191505"/>
      <w:bookmarkStart w:id="8624" w:name="_Toc122013345"/>
      <w:bookmarkStart w:id="8625" w:name="_Toc124155433"/>
      <w:bookmarkStart w:id="8626" w:name="_Toc131536004"/>
      <w:r w:rsidRPr="008C3753">
        <w:t>8.2.</w:t>
      </w:r>
      <w:r>
        <w:t>11</w:t>
      </w:r>
      <w:r w:rsidRPr="008C3753">
        <w:t>.3</w:t>
      </w:r>
      <w:r w:rsidRPr="008C3753">
        <w:tab/>
        <w:t>Test purpose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8627" w:name="_Toc61182504"/>
      <w:bookmarkStart w:id="8628" w:name="_Toc66782497"/>
      <w:bookmarkStart w:id="8629" w:name="_Toc74962074"/>
      <w:bookmarkStart w:id="8630" w:name="_Toc75242984"/>
      <w:bookmarkStart w:id="8631" w:name="_Toc76545330"/>
      <w:bookmarkStart w:id="8632" w:name="_Toc82595433"/>
      <w:bookmarkStart w:id="8633" w:name="_Toc89955464"/>
      <w:bookmarkStart w:id="8634" w:name="_Toc98773891"/>
      <w:bookmarkStart w:id="8635" w:name="_Toc106201652"/>
      <w:bookmarkStart w:id="8636" w:name="_Toc115191506"/>
      <w:bookmarkStart w:id="8637" w:name="_Toc122013346"/>
      <w:bookmarkStart w:id="8638" w:name="_Toc124155434"/>
      <w:bookmarkStart w:id="8639" w:name="_Toc131536005"/>
      <w:r w:rsidRPr="008C3753">
        <w:t>8.2.</w:t>
      </w:r>
      <w:r>
        <w:t>11</w:t>
      </w:r>
      <w:r w:rsidRPr="008C3753">
        <w:t>.</w:t>
      </w:r>
      <w:r w:rsidRPr="008C3753">
        <w:rPr>
          <w:lang w:eastAsia="zh-CN"/>
        </w:rPr>
        <w:t>4</w:t>
      </w:r>
      <w:r w:rsidRPr="008C3753">
        <w:tab/>
        <w:t>Method of test</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AB60FFE" w14:textId="77777777" w:rsidR="00B82A7B" w:rsidRPr="008C3753" w:rsidRDefault="00B82A7B" w:rsidP="00B82A7B">
      <w:pPr>
        <w:pStyle w:val="Heading5"/>
      </w:pPr>
      <w:bookmarkStart w:id="8640" w:name="_Toc61182505"/>
      <w:bookmarkStart w:id="8641" w:name="_Toc66782498"/>
      <w:bookmarkStart w:id="8642" w:name="_Toc74962075"/>
      <w:bookmarkStart w:id="8643" w:name="_Toc75242985"/>
      <w:bookmarkStart w:id="8644" w:name="_Toc76545331"/>
      <w:bookmarkStart w:id="8645" w:name="_Toc82595434"/>
      <w:bookmarkStart w:id="8646" w:name="_Toc89955465"/>
      <w:bookmarkStart w:id="8647" w:name="_Toc98773892"/>
      <w:bookmarkStart w:id="8648" w:name="_Toc106201653"/>
      <w:bookmarkStart w:id="8649" w:name="_Toc115191507"/>
      <w:bookmarkStart w:id="8650" w:name="_Toc122013347"/>
      <w:bookmarkStart w:id="8651" w:name="_Toc124155435"/>
      <w:bookmarkStart w:id="8652" w:name="_Toc131536006"/>
      <w:r w:rsidRPr="008C3753">
        <w:t>8.2.</w:t>
      </w:r>
      <w:r>
        <w:t>11</w:t>
      </w:r>
      <w:r w:rsidRPr="008C3753">
        <w:t>.</w:t>
      </w:r>
      <w:r w:rsidRPr="008C3753">
        <w:rPr>
          <w:lang w:eastAsia="zh-CN"/>
        </w:rPr>
        <w:t>4</w:t>
      </w:r>
      <w:r w:rsidRPr="008C3753">
        <w:t>.1</w:t>
      </w:r>
      <w:r w:rsidRPr="008C3753">
        <w:tab/>
        <w:t>Initial conditions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8653" w:name="_Toc61182506"/>
      <w:bookmarkStart w:id="8654" w:name="_Toc66782499"/>
      <w:bookmarkStart w:id="8655" w:name="_Toc74962076"/>
      <w:bookmarkStart w:id="8656" w:name="_Toc75242986"/>
      <w:bookmarkStart w:id="8657" w:name="_Toc76545332"/>
      <w:bookmarkStart w:id="8658" w:name="_Toc82595435"/>
      <w:bookmarkStart w:id="8659" w:name="_Toc89955466"/>
      <w:bookmarkStart w:id="8660" w:name="_Toc98773893"/>
      <w:bookmarkStart w:id="8661" w:name="_Toc106201654"/>
      <w:bookmarkStart w:id="8662" w:name="_Toc115191508"/>
      <w:bookmarkStart w:id="8663" w:name="_Toc122013348"/>
      <w:bookmarkStart w:id="8664" w:name="_Toc124155436"/>
      <w:bookmarkStart w:id="8665" w:name="_Toc131536007"/>
      <w:r w:rsidRPr="008C3753">
        <w:t>8.2.</w:t>
      </w:r>
      <w:r>
        <w:t>11</w:t>
      </w:r>
      <w:r w:rsidRPr="008C3753">
        <w:t>.4.2</w:t>
      </w:r>
      <w:r w:rsidRPr="008C3753">
        <w:tab/>
        <w:t>Procedure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8666" w:name="_Toc61182507"/>
      <w:bookmarkStart w:id="8667" w:name="_Toc66782500"/>
      <w:bookmarkStart w:id="8668" w:name="_Toc74962077"/>
      <w:bookmarkStart w:id="8669" w:name="_Toc75242987"/>
      <w:bookmarkStart w:id="8670" w:name="_Toc76545333"/>
      <w:bookmarkStart w:id="8671" w:name="_Toc82595436"/>
      <w:bookmarkStart w:id="8672" w:name="_Toc89955467"/>
      <w:bookmarkStart w:id="8673" w:name="_Toc98773894"/>
      <w:bookmarkStart w:id="8674" w:name="_Toc106201655"/>
      <w:bookmarkStart w:id="8675" w:name="_Toc115191509"/>
      <w:bookmarkStart w:id="8676" w:name="_Toc122013349"/>
      <w:bookmarkStart w:id="8677" w:name="_Toc124155437"/>
      <w:bookmarkStart w:id="8678" w:name="_Toc131536008"/>
      <w:r w:rsidRPr="008C3753">
        <w:t>8.2.</w:t>
      </w:r>
      <w:r>
        <w:rPr>
          <w:lang w:eastAsia="zh-CN"/>
        </w:rPr>
        <w:t>11</w:t>
      </w:r>
      <w:r w:rsidRPr="008C3753">
        <w:t>.5</w:t>
      </w:r>
      <w:r w:rsidRPr="008C3753">
        <w:tab/>
        <w:t>Test Requirement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8679" w:name="_Toc122013350"/>
      <w:bookmarkStart w:id="8680" w:name="_Toc124155438"/>
      <w:bookmarkStart w:id="8681" w:name="_Toc131536009"/>
      <w:r w:rsidRPr="00D40C61">
        <w:t>8.2.</w:t>
      </w:r>
      <w:r>
        <w:t>12</w:t>
      </w:r>
      <w:r w:rsidRPr="00D40C61">
        <w:tab/>
        <w:t xml:space="preserve">Performance requirements for </w:t>
      </w:r>
      <w:r w:rsidRPr="00BC23E6">
        <w:t>TB processing over multi-slot PUSCH</w:t>
      </w:r>
      <w:r w:rsidRPr="00D40C61">
        <w:t xml:space="preserve"> (TBoMS)</w:t>
      </w:r>
      <w:bookmarkEnd w:id="8679"/>
      <w:bookmarkEnd w:id="8680"/>
      <w:bookmarkEnd w:id="8681"/>
    </w:p>
    <w:p w14:paraId="1D1BEF6E" w14:textId="77777777" w:rsidR="00FD11F6" w:rsidRPr="00D40C61" w:rsidRDefault="00FD11F6" w:rsidP="00FD11F6">
      <w:pPr>
        <w:pStyle w:val="Heading4"/>
      </w:pPr>
      <w:bookmarkStart w:id="8682" w:name="_Toc122013351"/>
      <w:bookmarkStart w:id="8683" w:name="_Toc124155439"/>
      <w:bookmarkStart w:id="8684" w:name="_Toc131536010"/>
      <w:r w:rsidRPr="00D40C61">
        <w:t>8.2.</w:t>
      </w:r>
      <w:r>
        <w:t>12</w:t>
      </w:r>
      <w:r w:rsidRPr="00D40C61">
        <w:t>.1</w:t>
      </w:r>
      <w:r w:rsidRPr="00D40C61">
        <w:tab/>
        <w:t>Definition and applicability</w:t>
      </w:r>
      <w:bookmarkEnd w:id="8682"/>
      <w:bookmarkEnd w:id="8683"/>
      <w:bookmarkEnd w:id="868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8685" w:name="_Toc122013352"/>
      <w:bookmarkStart w:id="8686" w:name="_Toc124155440"/>
      <w:bookmarkStart w:id="8687" w:name="_Toc131536011"/>
      <w:r w:rsidRPr="00D40C61">
        <w:t>8.2.1</w:t>
      </w:r>
      <w:r>
        <w:t>2</w:t>
      </w:r>
      <w:r w:rsidRPr="00D40C61">
        <w:t>.2</w:t>
      </w:r>
      <w:r w:rsidRPr="00D40C61">
        <w:tab/>
        <w:t>Minimum Requirement</w:t>
      </w:r>
      <w:bookmarkEnd w:id="8685"/>
      <w:bookmarkEnd w:id="8686"/>
      <w:bookmarkEnd w:id="8687"/>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8688" w:name="_Toc122013353"/>
      <w:bookmarkStart w:id="8689" w:name="_Toc124155441"/>
      <w:bookmarkStart w:id="8690" w:name="_Toc131536012"/>
      <w:r w:rsidRPr="00D40C61">
        <w:t>8.2.1</w:t>
      </w:r>
      <w:r>
        <w:t>2</w:t>
      </w:r>
      <w:r w:rsidRPr="00D40C61">
        <w:t>.3</w:t>
      </w:r>
      <w:r w:rsidRPr="00D40C61">
        <w:tab/>
        <w:t>Test Purpose</w:t>
      </w:r>
      <w:bookmarkEnd w:id="8688"/>
      <w:bookmarkEnd w:id="8689"/>
      <w:bookmarkEnd w:id="8690"/>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8691" w:name="_Toc122013354"/>
      <w:bookmarkStart w:id="8692" w:name="_Toc124155442"/>
      <w:bookmarkStart w:id="8693" w:name="_Toc131536013"/>
      <w:r w:rsidRPr="00D40C61">
        <w:t>8.2.1</w:t>
      </w:r>
      <w:r>
        <w:t>2</w:t>
      </w:r>
      <w:r w:rsidRPr="00D40C61">
        <w:t>.4</w:t>
      </w:r>
      <w:r w:rsidRPr="00D40C61">
        <w:tab/>
        <w:t>Method of test</w:t>
      </w:r>
      <w:bookmarkEnd w:id="8691"/>
      <w:bookmarkEnd w:id="8692"/>
      <w:bookmarkEnd w:id="8693"/>
    </w:p>
    <w:p w14:paraId="6361DA73" w14:textId="77777777" w:rsidR="00FD11F6" w:rsidRPr="00D40C61" w:rsidRDefault="00FD11F6" w:rsidP="00467257">
      <w:pPr>
        <w:pStyle w:val="Heading5"/>
      </w:pPr>
      <w:bookmarkStart w:id="8694" w:name="_Toc122013355"/>
      <w:bookmarkStart w:id="8695" w:name="_Toc124155443"/>
      <w:bookmarkStart w:id="8696" w:name="_Toc131536014"/>
      <w:r w:rsidRPr="00D40C61">
        <w:t>8.2.1</w:t>
      </w:r>
      <w:r>
        <w:t>2</w:t>
      </w:r>
      <w:r w:rsidRPr="00D40C61">
        <w:t>.4.1</w:t>
      </w:r>
      <w:r w:rsidRPr="00D40C61">
        <w:tab/>
        <w:t>Initial Conditions</w:t>
      </w:r>
      <w:bookmarkEnd w:id="8694"/>
      <w:bookmarkEnd w:id="8695"/>
      <w:bookmarkEnd w:id="869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8697" w:name="_Toc122013356"/>
      <w:bookmarkStart w:id="8698" w:name="_Toc124155444"/>
      <w:bookmarkStart w:id="8699" w:name="_Toc131536015"/>
      <w:r w:rsidRPr="00D40C61">
        <w:t>8.2.1</w:t>
      </w:r>
      <w:r>
        <w:t>2</w:t>
      </w:r>
      <w:r w:rsidRPr="00D40C61">
        <w:t>.4.2</w:t>
      </w:r>
      <w:r w:rsidRPr="00D40C61">
        <w:tab/>
        <w:t>Procedure</w:t>
      </w:r>
      <w:bookmarkEnd w:id="8697"/>
      <w:bookmarkEnd w:id="8698"/>
      <w:bookmarkEnd w:id="869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8700" w:name="_Toc122013357"/>
      <w:bookmarkStart w:id="8701" w:name="_Toc124155445"/>
      <w:bookmarkStart w:id="8702" w:name="_Toc131536016"/>
      <w:r w:rsidRPr="00D40C61">
        <w:t>8.2.1</w:t>
      </w:r>
      <w:r>
        <w:t>2</w:t>
      </w:r>
      <w:r w:rsidRPr="00D40C61">
        <w:t>.5</w:t>
      </w:r>
      <w:r w:rsidRPr="00D40C61">
        <w:tab/>
        <w:t>Test Requirement</w:t>
      </w:r>
      <w:bookmarkEnd w:id="8700"/>
      <w:bookmarkEnd w:id="8701"/>
      <w:bookmarkEnd w:id="8702"/>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8703" w:name="_Toc122013358"/>
      <w:bookmarkStart w:id="8704" w:name="_Toc124155446"/>
      <w:bookmarkStart w:id="8705" w:name="_Toc131536017"/>
      <w:r w:rsidRPr="008C3753">
        <w:t>8.2.1</w:t>
      </w:r>
      <w:r>
        <w:t>3</w:t>
      </w:r>
      <w:r w:rsidRPr="008C3753">
        <w:tab/>
      </w:r>
      <w:r w:rsidRPr="00D04E44">
        <w:t>Performance requirements for PUSCH with DMRS bundling</w:t>
      </w:r>
      <w:bookmarkEnd w:id="8703"/>
      <w:bookmarkEnd w:id="8704"/>
      <w:bookmarkEnd w:id="8705"/>
    </w:p>
    <w:p w14:paraId="60B7CDB8" w14:textId="77777777" w:rsidR="00FD11F6" w:rsidRPr="008C3753" w:rsidRDefault="00FD11F6" w:rsidP="00A43293">
      <w:pPr>
        <w:pStyle w:val="Heading4"/>
      </w:pPr>
      <w:bookmarkStart w:id="8706" w:name="_Toc122013359"/>
      <w:bookmarkStart w:id="8707" w:name="_Toc124155447"/>
      <w:bookmarkStart w:id="8708" w:name="_Toc131536018"/>
      <w:r w:rsidRPr="008C3753">
        <w:t>8.2.1</w:t>
      </w:r>
      <w:r>
        <w:t>3</w:t>
      </w:r>
      <w:r w:rsidRPr="008C3753">
        <w:t>.1</w:t>
      </w:r>
      <w:r w:rsidRPr="008C3753">
        <w:tab/>
        <w:t>Definition and applicability</w:t>
      </w:r>
      <w:bookmarkEnd w:id="8706"/>
      <w:bookmarkEnd w:id="8707"/>
      <w:bookmarkEnd w:id="8708"/>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8709" w:name="_Toc122013360"/>
      <w:bookmarkStart w:id="8710" w:name="_Toc124155448"/>
      <w:bookmarkStart w:id="8711" w:name="_Toc131536019"/>
      <w:r w:rsidRPr="008C3753">
        <w:t>8.2.1</w:t>
      </w:r>
      <w:r>
        <w:t>3</w:t>
      </w:r>
      <w:r w:rsidRPr="008C3753">
        <w:t>.2</w:t>
      </w:r>
      <w:r w:rsidRPr="008C3753">
        <w:tab/>
        <w:t>Minimum Requirement</w:t>
      </w:r>
      <w:bookmarkEnd w:id="8709"/>
      <w:bookmarkEnd w:id="8710"/>
      <w:bookmarkEnd w:id="871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8712" w:name="_Toc122013361"/>
      <w:bookmarkStart w:id="8713" w:name="_Toc124155449"/>
      <w:bookmarkStart w:id="8714" w:name="_Toc131536020"/>
      <w:r w:rsidRPr="008C3753">
        <w:t>8.2.1</w:t>
      </w:r>
      <w:r>
        <w:t>3</w:t>
      </w:r>
      <w:r w:rsidRPr="008C3753">
        <w:t>.3</w:t>
      </w:r>
      <w:r w:rsidRPr="008C3753">
        <w:tab/>
        <w:t>Test Purpose</w:t>
      </w:r>
      <w:bookmarkEnd w:id="8712"/>
      <w:bookmarkEnd w:id="8713"/>
      <w:bookmarkEnd w:id="871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8715" w:name="_Toc122013362"/>
      <w:bookmarkStart w:id="8716" w:name="_Toc124155450"/>
      <w:bookmarkStart w:id="8717" w:name="_Toc131536021"/>
      <w:r w:rsidRPr="008C3753">
        <w:t>8.2.1</w:t>
      </w:r>
      <w:r>
        <w:t>3</w:t>
      </w:r>
      <w:r w:rsidRPr="008C3753">
        <w:t>.4</w:t>
      </w:r>
      <w:r w:rsidRPr="008C3753">
        <w:tab/>
        <w:t>Method of test</w:t>
      </w:r>
      <w:bookmarkEnd w:id="8715"/>
      <w:bookmarkEnd w:id="8716"/>
      <w:bookmarkEnd w:id="8717"/>
    </w:p>
    <w:p w14:paraId="3EF8277B" w14:textId="77777777" w:rsidR="00FD11F6" w:rsidRPr="008C3753" w:rsidRDefault="00FD11F6" w:rsidP="00A43293">
      <w:pPr>
        <w:pStyle w:val="Heading5"/>
      </w:pPr>
      <w:bookmarkStart w:id="8718" w:name="_Toc122013363"/>
      <w:bookmarkStart w:id="8719" w:name="_Toc124155451"/>
      <w:bookmarkStart w:id="8720" w:name="_Toc131536022"/>
      <w:r w:rsidRPr="008C3753">
        <w:t>8.2.1</w:t>
      </w:r>
      <w:r>
        <w:t>3</w:t>
      </w:r>
      <w:r w:rsidRPr="008C3753">
        <w:t>.4.1</w:t>
      </w:r>
      <w:r w:rsidRPr="008C3753">
        <w:tab/>
        <w:t>Initial Conditions</w:t>
      </w:r>
      <w:bookmarkEnd w:id="8718"/>
      <w:bookmarkEnd w:id="8719"/>
      <w:bookmarkEnd w:id="8720"/>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8721" w:name="_Toc122013364"/>
      <w:bookmarkStart w:id="8722" w:name="_Toc124155452"/>
      <w:bookmarkStart w:id="8723" w:name="_Toc131536023"/>
      <w:r w:rsidRPr="008C3753">
        <w:t>8.2.1</w:t>
      </w:r>
      <w:r>
        <w:t>3</w:t>
      </w:r>
      <w:r w:rsidRPr="008C3753">
        <w:t>.4.2</w:t>
      </w:r>
      <w:r w:rsidRPr="008C3753">
        <w:tab/>
        <w:t>Procedure</w:t>
      </w:r>
      <w:bookmarkEnd w:id="8721"/>
      <w:bookmarkEnd w:id="8722"/>
      <w:bookmarkEnd w:id="8723"/>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8724" w:name="_Toc122013365"/>
      <w:bookmarkStart w:id="8725" w:name="_Toc124155453"/>
      <w:bookmarkStart w:id="8726" w:name="_Toc131536024"/>
      <w:r w:rsidRPr="008C3753">
        <w:t>8.2.1</w:t>
      </w:r>
      <w:r>
        <w:t>3</w:t>
      </w:r>
      <w:r w:rsidRPr="008C3753">
        <w:t>.5</w:t>
      </w:r>
      <w:r w:rsidRPr="008C3753">
        <w:tab/>
        <w:t>Test Requirement</w:t>
      </w:r>
      <w:bookmarkEnd w:id="8724"/>
      <w:bookmarkEnd w:id="8725"/>
      <w:bookmarkEnd w:id="872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1093A2F0"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164F1707"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0AA9001B"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0E4F7B2E"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A68BD8F"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B8D397F"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06B79078"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411D4A80"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2D5CD3F8"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772C55E5"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39049CE3"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7F312BC4"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7FB31E91"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02E2B609"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742B4A65"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7F91BF49"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431DE6DA"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1994C95A"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144C9480"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17F5A975"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3A6DA2A0"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1F029DDA"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21EAB36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875DAB2"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155821E7"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74BB9506"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4A5C3CF9"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307D8E2A"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7FD65546"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77EBCBA9"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8727" w:name="_Toc53182655"/>
      <w:bookmarkStart w:id="8728" w:name="_Toc58860439"/>
      <w:bookmarkStart w:id="8729" w:name="_Toc58862943"/>
      <w:bookmarkStart w:id="8730" w:name="_Toc61182928"/>
      <w:bookmarkStart w:id="8731" w:name="_Toc66728243"/>
      <w:bookmarkStart w:id="8732" w:name="_Toc74962078"/>
      <w:bookmarkStart w:id="8733" w:name="_Toc75242988"/>
      <w:bookmarkStart w:id="8734" w:name="_Toc76545334"/>
      <w:bookmarkStart w:id="8735" w:name="_Toc82595437"/>
      <w:bookmarkStart w:id="8736" w:name="_Toc89955468"/>
      <w:bookmarkStart w:id="8737" w:name="_Toc98773895"/>
      <w:bookmarkStart w:id="8738" w:name="_Toc106201656"/>
      <w:bookmarkStart w:id="8739" w:name="_Toc115191510"/>
      <w:bookmarkStart w:id="8740" w:name="_Toc122013366"/>
      <w:bookmarkStart w:id="8741" w:name="_Toc124155454"/>
      <w:bookmarkStart w:id="8742" w:name="_Toc131536025"/>
      <w:r w:rsidRPr="008C3753">
        <w:t>8.3</w:t>
      </w:r>
      <w:r w:rsidRPr="008C3753">
        <w:tab/>
        <w:t>Performance requirements for PUCCH</w:t>
      </w:r>
      <w:bookmarkEnd w:id="7721"/>
      <w:bookmarkEnd w:id="7722"/>
      <w:bookmarkEnd w:id="7863"/>
      <w:bookmarkEnd w:id="7864"/>
      <w:bookmarkEnd w:id="7865"/>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8D59968" w14:textId="77777777" w:rsidR="008C01E6" w:rsidRPr="008C3753" w:rsidRDefault="008C01E6" w:rsidP="008C01E6">
      <w:pPr>
        <w:pStyle w:val="Heading3"/>
        <w:rPr>
          <w:lang w:eastAsia="zh-CN"/>
        </w:rPr>
      </w:pPr>
      <w:bookmarkStart w:id="8743" w:name="_Toc21100133"/>
      <w:bookmarkStart w:id="8744" w:name="_Toc29809931"/>
      <w:bookmarkStart w:id="8745" w:name="_Toc36645324"/>
      <w:bookmarkStart w:id="8746" w:name="_Toc37272378"/>
      <w:bookmarkStart w:id="8747" w:name="_Toc45884624"/>
      <w:bookmarkStart w:id="8748" w:name="_Toc53182656"/>
      <w:bookmarkStart w:id="8749" w:name="_Toc58860440"/>
      <w:bookmarkStart w:id="8750" w:name="_Toc58862944"/>
      <w:bookmarkStart w:id="8751" w:name="_Toc61182929"/>
      <w:bookmarkStart w:id="8752" w:name="_Toc66728244"/>
      <w:bookmarkStart w:id="8753" w:name="_Toc74962079"/>
      <w:bookmarkStart w:id="8754" w:name="_Toc75242989"/>
      <w:bookmarkStart w:id="8755" w:name="_Toc76545335"/>
      <w:bookmarkStart w:id="8756" w:name="_Toc82595438"/>
      <w:bookmarkStart w:id="8757" w:name="_Toc89955469"/>
      <w:bookmarkStart w:id="8758" w:name="_Toc98773896"/>
      <w:bookmarkStart w:id="8759" w:name="_Toc106201657"/>
      <w:bookmarkStart w:id="8760" w:name="_Toc115191511"/>
      <w:bookmarkStart w:id="8761" w:name="_Toc122013367"/>
      <w:bookmarkStart w:id="8762" w:name="_Toc124155455"/>
      <w:bookmarkStart w:id="8763" w:name="_Toc131536026"/>
      <w:r w:rsidRPr="008C3753">
        <w:t>8.3.1</w:t>
      </w:r>
      <w:r w:rsidRPr="008C3753">
        <w:tab/>
        <w:t xml:space="preserve">Performance requirements for PUCCH format </w:t>
      </w:r>
      <w:r w:rsidRPr="008C3753">
        <w:rPr>
          <w:lang w:eastAsia="zh-CN"/>
        </w:rPr>
        <w:t>0</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456B1661" w14:textId="77777777" w:rsidR="008C01E6" w:rsidRPr="008C3753" w:rsidRDefault="008C01E6" w:rsidP="008C01E6">
      <w:pPr>
        <w:pStyle w:val="Heading4"/>
      </w:pPr>
      <w:bookmarkStart w:id="8764" w:name="_Toc21100134"/>
      <w:bookmarkStart w:id="8765" w:name="_Toc29809932"/>
      <w:bookmarkStart w:id="8766" w:name="_Toc36645325"/>
      <w:bookmarkStart w:id="8767" w:name="_Toc37272379"/>
      <w:bookmarkStart w:id="8768" w:name="_Toc45884625"/>
      <w:bookmarkStart w:id="8769" w:name="_Toc53182657"/>
      <w:bookmarkStart w:id="8770" w:name="_Toc58860441"/>
      <w:bookmarkStart w:id="8771" w:name="_Toc58862945"/>
      <w:bookmarkStart w:id="8772" w:name="_Toc61182930"/>
      <w:bookmarkStart w:id="8773" w:name="_Toc66728245"/>
      <w:bookmarkStart w:id="8774" w:name="_Toc74962080"/>
      <w:bookmarkStart w:id="8775" w:name="_Toc75242990"/>
      <w:bookmarkStart w:id="8776" w:name="_Toc76545336"/>
      <w:bookmarkStart w:id="8777" w:name="_Toc82595439"/>
      <w:bookmarkStart w:id="8778" w:name="_Toc89955470"/>
      <w:bookmarkStart w:id="8779" w:name="_Toc98773897"/>
      <w:bookmarkStart w:id="8780" w:name="_Toc106201658"/>
      <w:bookmarkStart w:id="8781" w:name="_Toc115191512"/>
      <w:bookmarkStart w:id="8782" w:name="_Toc122013368"/>
      <w:bookmarkStart w:id="8783" w:name="_Toc124155456"/>
      <w:bookmarkStart w:id="8784" w:name="_Toc131536027"/>
      <w:r w:rsidRPr="008C3753">
        <w:t>8.3.1.1</w:t>
      </w:r>
      <w:r w:rsidRPr="008C3753">
        <w:tab/>
        <w:t>Definition and applicability</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785" w:name="_Toc21100135"/>
      <w:bookmarkStart w:id="8786" w:name="_Toc29809933"/>
      <w:bookmarkStart w:id="8787" w:name="_Toc36645326"/>
      <w:bookmarkStart w:id="8788" w:name="_Toc37272380"/>
      <w:bookmarkStart w:id="8789" w:name="_Toc45884626"/>
      <w:bookmarkStart w:id="8790" w:name="_Toc53182658"/>
      <w:bookmarkStart w:id="8791" w:name="_Toc58860442"/>
      <w:bookmarkStart w:id="8792" w:name="_Toc58862946"/>
      <w:bookmarkStart w:id="8793" w:name="_Toc61182931"/>
      <w:bookmarkStart w:id="8794" w:name="_Toc66728246"/>
      <w:bookmarkStart w:id="8795" w:name="_Toc74962081"/>
      <w:bookmarkStart w:id="8796" w:name="_Toc75242991"/>
      <w:bookmarkStart w:id="8797" w:name="_Toc76545337"/>
      <w:bookmarkStart w:id="8798" w:name="_Toc82595440"/>
      <w:bookmarkStart w:id="8799" w:name="_Toc89955471"/>
      <w:bookmarkStart w:id="8800" w:name="_Toc98773898"/>
      <w:bookmarkStart w:id="8801" w:name="_Toc106201659"/>
      <w:bookmarkStart w:id="8802" w:name="_Toc115191513"/>
      <w:bookmarkStart w:id="8803" w:name="_Toc122013369"/>
      <w:bookmarkStart w:id="8804" w:name="_Toc124155457"/>
      <w:bookmarkStart w:id="8805" w:name="_Toc131536028"/>
      <w:r w:rsidRPr="008C3753">
        <w:t>8.3.1.2</w:t>
      </w:r>
      <w:r w:rsidRPr="008C3753">
        <w:tab/>
        <w:t>Minimum Requirement</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806" w:name="_Toc21100136"/>
      <w:bookmarkStart w:id="8807" w:name="_Toc29809934"/>
      <w:bookmarkStart w:id="8808" w:name="_Toc36645327"/>
      <w:bookmarkStart w:id="8809" w:name="_Toc37272381"/>
      <w:bookmarkStart w:id="8810" w:name="_Toc45884627"/>
      <w:bookmarkStart w:id="8811" w:name="_Toc53182659"/>
      <w:bookmarkStart w:id="8812" w:name="_Toc58860443"/>
      <w:bookmarkStart w:id="8813" w:name="_Toc58862947"/>
      <w:bookmarkStart w:id="8814" w:name="_Toc61182932"/>
      <w:bookmarkStart w:id="8815" w:name="_Toc66728247"/>
      <w:bookmarkStart w:id="8816" w:name="_Toc74962082"/>
      <w:bookmarkStart w:id="8817" w:name="_Toc75242992"/>
      <w:bookmarkStart w:id="8818" w:name="_Toc76545338"/>
      <w:bookmarkStart w:id="8819" w:name="_Toc82595441"/>
      <w:bookmarkStart w:id="8820" w:name="_Toc89955472"/>
      <w:bookmarkStart w:id="8821" w:name="_Toc98773899"/>
      <w:bookmarkStart w:id="8822" w:name="_Toc106201660"/>
      <w:bookmarkStart w:id="8823" w:name="_Toc115191514"/>
      <w:bookmarkStart w:id="8824" w:name="_Toc122013370"/>
      <w:bookmarkStart w:id="8825" w:name="_Toc124155458"/>
      <w:bookmarkStart w:id="8826" w:name="_Toc131536029"/>
      <w:r w:rsidRPr="008C3753">
        <w:t>8.3.1.3</w:t>
      </w:r>
      <w:r w:rsidRPr="008C3753">
        <w:tab/>
        <w:t>Test purpose</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827" w:name="_Toc21100137"/>
      <w:bookmarkStart w:id="8828" w:name="_Toc29809935"/>
      <w:bookmarkStart w:id="8829" w:name="_Toc36645328"/>
      <w:bookmarkStart w:id="8830" w:name="_Toc37272382"/>
      <w:bookmarkStart w:id="8831" w:name="_Toc45884628"/>
      <w:bookmarkStart w:id="8832" w:name="_Toc53182660"/>
      <w:bookmarkStart w:id="8833" w:name="_Toc58860444"/>
      <w:bookmarkStart w:id="8834" w:name="_Toc58862948"/>
      <w:bookmarkStart w:id="8835" w:name="_Toc61182933"/>
      <w:bookmarkStart w:id="8836" w:name="_Toc66728248"/>
      <w:bookmarkStart w:id="8837" w:name="_Toc74962083"/>
      <w:bookmarkStart w:id="8838" w:name="_Toc75242993"/>
      <w:bookmarkStart w:id="8839" w:name="_Toc76545339"/>
      <w:bookmarkStart w:id="8840" w:name="_Toc82595442"/>
      <w:bookmarkStart w:id="8841" w:name="_Toc89955473"/>
      <w:bookmarkStart w:id="8842" w:name="_Toc98773900"/>
      <w:bookmarkStart w:id="8843" w:name="_Toc106201661"/>
      <w:bookmarkStart w:id="8844" w:name="_Toc115191515"/>
      <w:bookmarkStart w:id="8845" w:name="_Toc122013371"/>
      <w:bookmarkStart w:id="8846" w:name="_Toc124155459"/>
      <w:bookmarkStart w:id="8847" w:name="_Toc131536030"/>
      <w:r w:rsidRPr="008C3753">
        <w:t>8.3.1.4</w:t>
      </w:r>
      <w:r w:rsidRPr="008C3753">
        <w:tab/>
        <w:t>Method of test</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DBD9073" w14:textId="77777777" w:rsidR="008C01E6" w:rsidRPr="008C3753" w:rsidRDefault="008C01E6" w:rsidP="008C01E6">
      <w:pPr>
        <w:pStyle w:val="Heading5"/>
      </w:pPr>
      <w:bookmarkStart w:id="8848" w:name="_Toc21100138"/>
      <w:bookmarkStart w:id="8849" w:name="_Toc29809936"/>
      <w:bookmarkStart w:id="8850" w:name="_Toc36645329"/>
      <w:bookmarkStart w:id="8851" w:name="_Toc37272383"/>
      <w:bookmarkStart w:id="8852" w:name="_Toc45884629"/>
      <w:bookmarkStart w:id="8853" w:name="_Toc53182661"/>
      <w:bookmarkStart w:id="8854" w:name="_Toc58860445"/>
      <w:bookmarkStart w:id="8855" w:name="_Toc58862949"/>
      <w:bookmarkStart w:id="8856" w:name="_Toc61182934"/>
      <w:bookmarkStart w:id="8857" w:name="_Toc66728249"/>
      <w:bookmarkStart w:id="8858" w:name="_Toc74962084"/>
      <w:bookmarkStart w:id="8859" w:name="_Toc75242994"/>
      <w:bookmarkStart w:id="8860" w:name="_Toc76545340"/>
      <w:bookmarkStart w:id="8861" w:name="_Toc82595443"/>
      <w:bookmarkStart w:id="8862" w:name="_Toc89955474"/>
      <w:bookmarkStart w:id="8863" w:name="_Toc98773901"/>
      <w:bookmarkStart w:id="8864" w:name="_Toc106201662"/>
      <w:bookmarkStart w:id="8865" w:name="_Toc115191516"/>
      <w:bookmarkStart w:id="8866" w:name="_Toc122013372"/>
      <w:bookmarkStart w:id="8867" w:name="_Toc124155460"/>
      <w:bookmarkStart w:id="8868" w:name="_Toc131536031"/>
      <w:r w:rsidRPr="008C3753">
        <w:t>8.3.1.4.1</w:t>
      </w:r>
      <w:r w:rsidRPr="008C3753">
        <w:tab/>
        <w:t>Initial conditions</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869"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870" w:name="_Toc29809937"/>
      <w:bookmarkStart w:id="8871" w:name="_Toc36645330"/>
      <w:bookmarkStart w:id="8872" w:name="_Toc37272384"/>
      <w:bookmarkStart w:id="8873" w:name="_Toc45884630"/>
      <w:bookmarkStart w:id="8874" w:name="_Toc53182662"/>
      <w:bookmarkStart w:id="8875" w:name="_Toc58860446"/>
      <w:bookmarkStart w:id="8876" w:name="_Toc58862950"/>
      <w:bookmarkStart w:id="8877" w:name="_Toc61182935"/>
      <w:bookmarkStart w:id="8878" w:name="_Toc66728250"/>
      <w:bookmarkStart w:id="8879" w:name="_Toc74962085"/>
      <w:bookmarkStart w:id="8880" w:name="_Toc75242995"/>
      <w:bookmarkStart w:id="8881" w:name="_Toc76545341"/>
      <w:bookmarkStart w:id="8882" w:name="_Toc82595444"/>
      <w:bookmarkStart w:id="8883" w:name="_Toc89955475"/>
      <w:bookmarkStart w:id="8884" w:name="_Toc98773902"/>
      <w:bookmarkStart w:id="8885" w:name="_Toc106201663"/>
      <w:bookmarkStart w:id="8886" w:name="_Toc115191517"/>
      <w:bookmarkStart w:id="8887" w:name="_Toc122013373"/>
      <w:bookmarkStart w:id="8888" w:name="_Toc124155461"/>
      <w:bookmarkStart w:id="8889" w:name="_Toc131536032"/>
      <w:r w:rsidRPr="008C3753">
        <w:t>8.3.1.4.2</w:t>
      </w:r>
      <w:r w:rsidRPr="008C3753">
        <w:tab/>
        <w:t>Procedure</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85pt" o:ole="" fillcolor="window">
            <v:imagedata r:id="rId67" o:title=""/>
          </v:shape>
          <o:OLEObject Type="Embed" ProgID="Word.Picture.8" ShapeID="_x0000_i1056" DrawAspect="Content" ObjectID="_1742239476"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890" w:name="_Toc21100140"/>
      <w:bookmarkStart w:id="8891" w:name="_Toc29809938"/>
      <w:bookmarkStart w:id="8892" w:name="_Toc36645331"/>
      <w:bookmarkStart w:id="8893" w:name="_Toc37272385"/>
      <w:bookmarkStart w:id="8894" w:name="_Toc45884631"/>
      <w:bookmarkStart w:id="8895" w:name="_Toc53182663"/>
      <w:bookmarkStart w:id="8896" w:name="_Toc58860447"/>
      <w:bookmarkStart w:id="8897" w:name="_Toc58862951"/>
      <w:bookmarkStart w:id="8898" w:name="_Toc61182936"/>
      <w:bookmarkStart w:id="8899" w:name="_Toc66728251"/>
      <w:bookmarkStart w:id="8900" w:name="_Toc74962086"/>
      <w:bookmarkStart w:id="8901" w:name="_Toc75242996"/>
      <w:bookmarkStart w:id="8902" w:name="_Toc76545342"/>
      <w:bookmarkStart w:id="8903" w:name="_Toc82595445"/>
      <w:bookmarkStart w:id="8904" w:name="_Toc89955476"/>
      <w:bookmarkStart w:id="8905" w:name="_Toc98773903"/>
      <w:bookmarkStart w:id="8906" w:name="_Toc106201664"/>
      <w:bookmarkStart w:id="8907" w:name="_Toc115191518"/>
      <w:bookmarkStart w:id="8908" w:name="_Toc122013374"/>
      <w:bookmarkStart w:id="8909" w:name="_Toc124155462"/>
      <w:bookmarkStart w:id="8910" w:name="_Toc131536033"/>
      <w:r w:rsidRPr="008C3753">
        <w:t>8.3.1.5</w:t>
      </w:r>
      <w:r w:rsidRPr="008C3753">
        <w:tab/>
        <w:t>Test Requirement</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911" w:name="_Toc21100141"/>
      <w:bookmarkStart w:id="8912" w:name="_Toc29809939"/>
      <w:bookmarkStart w:id="8913" w:name="_Toc36645332"/>
      <w:bookmarkStart w:id="8914" w:name="_Toc37272386"/>
      <w:bookmarkStart w:id="8915" w:name="_Toc45884632"/>
      <w:bookmarkStart w:id="8916" w:name="_Toc53182664"/>
      <w:bookmarkStart w:id="8917" w:name="_Toc58860448"/>
      <w:bookmarkStart w:id="8918" w:name="_Toc58862952"/>
      <w:bookmarkStart w:id="8919" w:name="_Toc61182937"/>
      <w:bookmarkStart w:id="8920" w:name="_Toc66728252"/>
      <w:bookmarkStart w:id="8921" w:name="_Toc74962087"/>
      <w:bookmarkStart w:id="8922" w:name="_Toc75242997"/>
      <w:bookmarkStart w:id="8923" w:name="_Toc76545343"/>
      <w:bookmarkStart w:id="8924" w:name="_Toc82595446"/>
      <w:bookmarkStart w:id="8925" w:name="_Toc89955477"/>
      <w:bookmarkStart w:id="8926" w:name="_Toc98773904"/>
      <w:bookmarkStart w:id="8927" w:name="_Toc106201665"/>
      <w:bookmarkStart w:id="8928" w:name="_Toc115191519"/>
      <w:bookmarkStart w:id="8929" w:name="_Toc122013375"/>
      <w:bookmarkStart w:id="8930" w:name="_Toc124155463"/>
      <w:bookmarkStart w:id="8931" w:name="_Toc131536034"/>
      <w:r w:rsidRPr="008C3753">
        <w:t>8.3.</w:t>
      </w:r>
      <w:r w:rsidRPr="008C3753">
        <w:rPr>
          <w:lang w:eastAsia="zh-CN"/>
        </w:rPr>
        <w:t>2</w:t>
      </w:r>
      <w:r w:rsidRPr="008C3753">
        <w:tab/>
        <w:t>Performance requirements for PUCCH format 1</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7B6C4C0" w14:textId="77777777" w:rsidR="008C01E6" w:rsidRPr="008C3753" w:rsidRDefault="008C01E6" w:rsidP="008C01E6">
      <w:pPr>
        <w:pStyle w:val="Heading4"/>
      </w:pPr>
      <w:bookmarkStart w:id="8932" w:name="_Toc21100142"/>
      <w:bookmarkStart w:id="8933" w:name="_Toc29809940"/>
      <w:bookmarkStart w:id="8934" w:name="_Toc36645333"/>
      <w:bookmarkStart w:id="8935" w:name="_Toc37272387"/>
      <w:bookmarkStart w:id="8936" w:name="_Toc45884633"/>
      <w:bookmarkStart w:id="8937" w:name="_Toc53182665"/>
      <w:bookmarkStart w:id="8938" w:name="_Toc58860449"/>
      <w:bookmarkStart w:id="8939" w:name="_Toc58862953"/>
      <w:bookmarkStart w:id="8940" w:name="_Toc61182938"/>
      <w:bookmarkStart w:id="8941" w:name="_Toc66728253"/>
      <w:bookmarkStart w:id="8942" w:name="_Toc74962088"/>
      <w:bookmarkStart w:id="8943" w:name="_Toc75242998"/>
      <w:bookmarkStart w:id="8944" w:name="_Toc76545344"/>
      <w:bookmarkStart w:id="8945" w:name="_Toc82595447"/>
      <w:bookmarkStart w:id="8946" w:name="_Toc89955478"/>
      <w:bookmarkStart w:id="8947" w:name="_Toc98773905"/>
      <w:bookmarkStart w:id="8948" w:name="_Toc106201666"/>
      <w:bookmarkStart w:id="8949" w:name="_Toc115191520"/>
      <w:bookmarkStart w:id="8950" w:name="_Toc122013376"/>
      <w:bookmarkStart w:id="8951" w:name="_Toc124155464"/>
      <w:bookmarkStart w:id="8952" w:name="_Toc131536035"/>
      <w:r w:rsidRPr="008C3753">
        <w:t>8.3.</w:t>
      </w:r>
      <w:r w:rsidRPr="008C3753">
        <w:rPr>
          <w:lang w:eastAsia="zh-CN"/>
        </w:rPr>
        <w:t>2</w:t>
      </w:r>
      <w:r w:rsidRPr="008C3753">
        <w:t>.1</w:t>
      </w:r>
      <w:r w:rsidRPr="008C3753">
        <w:tab/>
        <w:t>NACK to ACK detection</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39A6EA25" w14:textId="77777777" w:rsidR="008C01E6" w:rsidRPr="008C3753" w:rsidRDefault="008C01E6" w:rsidP="008C01E6">
      <w:pPr>
        <w:pStyle w:val="Heading5"/>
      </w:pPr>
      <w:bookmarkStart w:id="8953" w:name="_Toc21100143"/>
      <w:bookmarkStart w:id="8954" w:name="_Toc29809941"/>
      <w:bookmarkStart w:id="8955" w:name="_Toc36645334"/>
      <w:bookmarkStart w:id="8956" w:name="_Toc37272388"/>
      <w:bookmarkStart w:id="8957" w:name="_Toc45884634"/>
      <w:bookmarkStart w:id="8958" w:name="_Toc53182666"/>
      <w:bookmarkStart w:id="8959" w:name="_Toc58860450"/>
      <w:bookmarkStart w:id="8960" w:name="_Toc58862954"/>
      <w:bookmarkStart w:id="8961" w:name="_Toc61182939"/>
      <w:bookmarkStart w:id="8962" w:name="_Toc66728254"/>
      <w:bookmarkStart w:id="8963" w:name="_Toc74962089"/>
      <w:bookmarkStart w:id="8964" w:name="_Toc75242999"/>
      <w:bookmarkStart w:id="8965" w:name="_Toc76545345"/>
      <w:bookmarkStart w:id="8966" w:name="_Toc82595448"/>
      <w:bookmarkStart w:id="8967" w:name="_Toc89955479"/>
      <w:bookmarkStart w:id="8968" w:name="_Toc98773906"/>
      <w:bookmarkStart w:id="8969" w:name="_Toc106201667"/>
      <w:bookmarkStart w:id="8970" w:name="_Toc115191521"/>
      <w:bookmarkStart w:id="8971" w:name="_Toc122013377"/>
      <w:bookmarkStart w:id="8972" w:name="_Toc124155465"/>
      <w:bookmarkStart w:id="8973" w:name="_Toc131536036"/>
      <w:r w:rsidRPr="008C3753">
        <w:t>8.3.</w:t>
      </w:r>
      <w:r w:rsidRPr="008C3753">
        <w:rPr>
          <w:lang w:eastAsia="zh-CN"/>
        </w:rPr>
        <w:t>2</w:t>
      </w:r>
      <w:r w:rsidRPr="008C3753">
        <w:t>.1.1</w:t>
      </w:r>
      <w:r w:rsidRPr="008C3753">
        <w:tab/>
        <w:t>Definition and applicability</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974" w:name="_Toc21100144"/>
      <w:bookmarkStart w:id="8975" w:name="_Toc29809942"/>
      <w:bookmarkStart w:id="8976" w:name="_Toc36645335"/>
      <w:bookmarkStart w:id="8977" w:name="_Toc37272389"/>
      <w:bookmarkStart w:id="8978" w:name="_Toc45884635"/>
      <w:bookmarkStart w:id="8979" w:name="_Toc53182667"/>
      <w:bookmarkStart w:id="8980" w:name="_Toc58860451"/>
      <w:bookmarkStart w:id="8981" w:name="_Toc58862955"/>
      <w:bookmarkStart w:id="8982" w:name="_Toc61182940"/>
      <w:bookmarkStart w:id="8983" w:name="_Toc66728255"/>
      <w:bookmarkStart w:id="8984" w:name="_Toc74962090"/>
      <w:bookmarkStart w:id="8985" w:name="_Toc75243000"/>
      <w:bookmarkStart w:id="8986" w:name="_Toc76545346"/>
      <w:bookmarkStart w:id="8987" w:name="_Toc82595449"/>
      <w:bookmarkStart w:id="8988" w:name="_Toc89955480"/>
      <w:bookmarkStart w:id="8989" w:name="_Toc98773907"/>
      <w:bookmarkStart w:id="8990" w:name="_Toc106201668"/>
      <w:bookmarkStart w:id="8991" w:name="_Toc115191522"/>
      <w:bookmarkStart w:id="8992" w:name="_Toc122013378"/>
      <w:bookmarkStart w:id="8993" w:name="_Toc124155466"/>
      <w:bookmarkStart w:id="8994" w:name="_Toc131536037"/>
      <w:r w:rsidRPr="008C3753">
        <w:t>8.3.</w:t>
      </w:r>
      <w:r w:rsidRPr="008C3753">
        <w:rPr>
          <w:lang w:eastAsia="zh-CN"/>
        </w:rPr>
        <w:t>2</w:t>
      </w:r>
      <w:r w:rsidRPr="008C3753">
        <w:t>.1.2</w:t>
      </w:r>
      <w:r w:rsidRPr="008C3753">
        <w:tab/>
        <w:t>Minimum Requirement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995" w:name="_Toc21100145"/>
      <w:bookmarkStart w:id="8996" w:name="_Toc29809943"/>
      <w:bookmarkStart w:id="8997" w:name="_Toc36645336"/>
      <w:bookmarkStart w:id="8998" w:name="_Toc37272390"/>
      <w:bookmarkStart w:id="8999" w:name="_Toc45884636"/>
      <w:bookmarkStart w:id="9000" w:name="_Toc53182668"/>
      <w:bookmarkStart w:id="9001" w:name="_Toc58860452"/>
      <w:bookmarkStart w:id="9002" w:name="_Toc58862956"/>
      <w:bookmarkStart w:id="9003" w:name="_Toc61182941"/>
      <w:bookmarkStart w:id="9004" w:name="_Toc66728256"/>
      <w:bookmarkStart w:id="9005" w:name="_Toc74962091"/>
      <w:bookmarkStart w:id="9006" w:name="_Toc75243001"/>
      <w:bookmarkStart w:id="9007" w:name="_Toc76545347"/>
      <w:bookmarkStart w:id="9008" w:name="_Toc82595450"/>
      <w:bookmarkStart w:id="9009" w:name="_Toc89955481"/>
      <w:bookmarkStart w:id="9010" w:name="_Toc98773908"/>
      <w:bookmarkStart w:id="9011" w:name="_Toc106201669"/>
      <w:bookmarkStart w:id="9012" w:name="_Toc115191523"/>
      <w:bookmarkStart w:id="9013" w:name="_Toc122013379"/>
      <w:bookmarkStart w:id="9014" w:name="_Toc124155467"/>
      <w:bookmarkStart w:id="9015" w:name="_Toc131536038"/>
      <w:r w:rsidRPr="008C3753">
        <w:t>8.3.</w:t>
      </w:r>
      <w:r w:rsidRPr="008C3753">
        <w:rPr>
          <w:lang w:eastAsia="zh-CN"/>
        </w:rPr>
        <w:t>2</w:t>
      </w:r>
      <w:r w:rsidRPr="008C3753">
        <w:t>.1.3</w:t>
      </w:r>
      <w:r w:rsidRPr="008C3753">
        <w:tab/>
        <w:t>Test purpose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016" w:name="_Toc21100146"/>
      <w:bookmarkStart w:id="9017" w:name="_Toc29809944"/>
      <w:bookmarkStart w:id="9018" w:name="_Toc36645337"/>
      <w:bookmarkStart w:id="9019" w:name="_Toc37272391"/>
      <w:bookmarkStart w:id="9020" w:name="_Toc45884637"/>
      <w:bookmarkStart w:id="9021" w:name="_Toc53182669"/>
      <w:bookmarkStart w:id="9022" w:name="_Toc58860453"/>
      <w:bookmarkStart w:id="9023" w:name="_Toc58862957"/>
      <w:bookmarkStart w:id="9024" w:name="_Toc61182942"/>
      <w:bookmarkStart w:id="9025" w:name="_Toc66728257"/>
      <w:bookmarkStart w:id="9026" w:name="_Toc74962092"/>
      <w:bookmarkStart w:id="9027" w:name="_Toc75243002"/>
      <w:bookmarkStart w:id="9028" w:name="_Toc76545348"/>
      <w:bookmarkStart w:id="9029" w:name="_Toc82595451"/>
      <w:bookmarkStart w:id="9030" w:name="_Toc89955482"/>
      <w:bookmarkStart w:id="9031" w:name="_Toc98773909"/>
      <w:bookmarkStart w:id="9032" w:name="_Toc106201670"/>
      <w:bookmarkStart w:id="9033" w:name="_Toc115191524"/>
      <w:bookmarkStart w:id="9034" w:name="_Toc122013380"/>
      <w:bookmarkStart w:id="9035" w:name="_Toc124155468"/>
      <w:bookmarkStart w:id="9036" w:name="_Toc131536039"/>
      <w:r w:rsidRPr="008C3753">
        <w:t>8.3.</w:t>
      </w:r>
      <w:r w:rsidRPr="008C3753">
        <w:rPr>
          <w:lang w:eastAsia="zh-CN"/>
        </w:rPr>
        <w:t>2</w:t>
      </w:r>
      <w:r w:rsidRPr="008C3753">
        <w:t>.1.4</w:t>
      </w:r>
      <w:r w:rsidRPr="008C3753">
        <w:tab/>
        <w:t>Method of test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636B56B2" w14:textId="77777777" w:rsidR="008C01E6" w:rsidRPr="008C3753" w:rsidRDefault="008C01E6" w:rsidP="008C01E6">
      <w:pPr>
        <w:pStyle w:val="Heading6"/>
      </w:pPr>
      <w:bookmarkStart w:id="9037" w:name="_Toc21100147"/>
      <w:bookmarkStart w:id="9038" w:name="_Toc29809945"/>
      <w:bookmarkStart w:id="9039" w:name="_Toc36645338"/>
      <w:bookmarkStart w:id="9040" w:name="_Toc37272392"/>
      <w:bookmarkStart w:id="9041" w:name="_Toc45884638"/>
      <w:bookmarkStart w:id="9042" w:name="_Toc53182670"/>
      <w:bookmarkStart w:id="9043" w:name="_Toc58860454"/>
      <w:bookmarkStart w:id="9044" w:name="_Toc58862958"/>
      <w:bookmarkStart w:id="9045" w:name="_Toc61182943"/>
      <w:bookmarkStart w:id="9046" w:name="_Toc66728258"/>
      <w:bookmarkStart w:id="9047" w:name="_Toc74962093"/>
      <w:bookmarkStart w:id="9048" w:name="_Toc75243003"/>
      <w:bookmarkStart w:id="9049" w:name="_Toc76545349"/>
      <w:bookmarkStart w:id="9050" w:name="_Toc82595452"/>
      <w:bookmarkStart w:id="9051" w:name="_Toc89955483"/>
      <w:bookmarkStart w:id="9052" w:name="_Toc98773910"/>
      <w:bookmarkStart w:id="9053" w:name="_Toc106201671"/>
      <w:bookmarkStart w:id="9054" w:name="_Toc115191525"/>
      <w:bookmarkStart w:id="9055" w:name="_Toc122013381"/>
      <w:bookmarkStart w:id="9056" w:name="_Toc124155469"/>
      <w:bookmarkStart w:id="9057" w:name="_Toc131536040"/>
      <w:r w:rsidRPr="008C3753">
        <w:t>8.3.</w:t>
      </w:r>
      <w:r w:rsidRPr="008C3753">
        <w:rPr>
          <w:lang w:eastAsia="zh-CN"/>
        </w:rPr>
        <w:t>2</w:t>
      </w:r>
      <w:r w:rsidRPr="008C3753">
        <w:t>.1.4.1</w:t>
      </w:r>
      <w:r w:rsidRPr="008C3753">
        <w:tab/>
        <w:t>Initial Conditions</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05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059" w:name="_Toc29809946"/>
      <w:bookmarkStart w:id="9060" w:name="_Toc36645339"/>
      <w:bookmarkStart w:id="9061" w:name="_Toc37272393"/>
      <w:bookmarkStart w:id="9062" w:name="_Toc45884639"/>
      <w:bookmarkStart w:id="9063" w:name="_Toc53182671"/>
      <w:bookmarkStart w:id="9064" w:name="_Toc58860455"/>
      <w:bookmarkStart w:id="9065" w:name="_Toc58862959"/>
      <w:bookmarkStart w:id="9066" w:name="_Toc61182944"/>
      <w:bookmarkStart w:id="9067" w:name="_Toc66728259"/>
      <w:bookmarkStart w:id="9068" w:name="_Toc74962094"/>
      <w:bookmarkStart w:id="9069" w:name="_Toc75243004"/>
      <w:bookmarkStart w:id="9070" w:name="_Toc76545350"/>
      <w:bookmarkStart w:id="9071" w:name="_Toc82595453"/>
      <w:bookmarkStart w:id="9072" w:name="_Toc89955484"/>
      <w:bookmarkStart w:id="9073" w:name="_Toc98773911"/>
      <w:bookmarkStart w:id="9074" w:name="_Toc106201672"/>
      <w:bookmarkStart w:id="9075" w:name="_Toc115191526"/>
      <w:bookmarkStart w:id="9076" w:name="_Toc122013382"/>
      <w:bookmarkStart w:id="9077" w:name="_Toc124155470"/>
      <w:bookmarkStart w:id="9078" w:name="_Toc131536041"/>
      <w:r w:rsidRPr="008C3753">
        <w:t>8.3.</w:t>
      </w:r>
      <w:r w:rsidRPr="008C3753">
        <w:rPr>
          <w:lang w:eastAsia="zh-CN"/>
        </w:rPr>
        <w:t>2</w:t>
      </w:r>
      <w:r w:rsidRPr="008C3753">
        <w:t>.1.4.2</w:t>
      </w:r>
      <w:r w:rsidRPr="008C3753">
        <w:tab/>
        <w:t>Procedure</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079"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080" w:name="_Toc29809947"/>
      <w:bookmarkStart w:id="9081" w:name="_Toc36645340"/>
      <w:bookmarkStart w:id="9082" w:name="_Toc37272394"/>
      <w:bookmarkStart w:id="9083" w:name="_Toc45884640"/>
      <w:bookmarkStart w:id="9084" w:name="_Toc53182672"/>
      <w:bookmarkStart w:id="9085" w:name="_Toc58860456"/>
      <w:bookmarkStart w:id="9086" w:name="_Toc58862960"/>
      <w:bookmarkStart w:id="9087" w:name="_Toc61182945"/>
      <w:bookmarkStart w:id="9088" w:name="_Toc66728260"/>
      <w:bookmarkStart w:id="9089" w:name="_Toc74962095"/>
      <w:bookmarkStart w:id="9090" w:name="_Toc75243005"/>
      <w:bookmarkStart w:id="9091" w:name="_Toc76545351"/>
      <w:bookmarkStart w:id="9092" w:name="_Toc82595454"/>
      <w:bookmarkStart w:id="9093" w:name="_Toc89955485"/>
      <w:bookmarkStart w:id="9094" w:name="_Toc98773912"/>
      <w:bookmarkStart w:id="9095" w:name="_Toc106201673"/>
      <w:bookmarkStart w:id="9096" w:name="_Toc115191527"/>
      <w:bookmarkStart w:id="9097" w:name="_Toc122013383"/>
      <w:bookmarkStart w:id="9098" w:name="_Toc124155471"/>
      <w:bookmarkStart w:id="9099" w:name="_Toc131536042"/>
      <w:r w:rsidRPr="008C3753">
        <w:t>8.3.</w:t>
      </w:r>
      <w:r w:rsidRPr="008C3753">
        <w:rPr>
          <w:lang w:eastAsia="zh-CN"/>
        </w:rPr>
        <w:t>2</w:t>
      </w:r>
      <w:r w:rsidRPr="008C3753">
        <w:t>.1.5</w:t>
      </w:r>
      <w:r w:rsidRPr="008C3753">
        <w:tab/>
        <w:t>Test Requirement</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100" w:name="_Toc21100150"/>
      <w:bookmarkStart w:id="9101" w:name="_Toc29809948"/>
      <w:bookmarkStart w:id="9102" w:name="_Toc36645341"/>
      <w:bookmarkStart w:id="9103" w:name="_Toc37272395"/>
      <w:bookmarkStart w:id="9104" w:name="_Toc45884641"/>
      <w:bookmarkStart w:id="9105" w:name="_Toc53182673"/>
      <w:bookmarkStart w:id="9106" w:name="_Toc58860457"/>
      <w:bookmarkStart w:id="9107" w:name="_Toc58862961"/>
      <w:bookmarkStart w:id="9108" w:name="_Toc61182946"/>
      <w:bookmarkStart w:id="9109" w:name="_Toc66728261"/>
      <w:bookmarkStart w:id="9110" w:name="_Toc74962096"/>
      <w:bookmarkStart w:id="9111" w:name="_Toc75243006"/>
      <w:bookmarkStart w:id="9112" w:name="_Toc76545352"/>
      <w:bookmarkStart w:id="9113" w:name="_Toc82595455"/>
      <w:bookmarkStart w:id="9114" w:name="_Toc89955486"/>
      <w:bookmarkStart w:id="9115" w:name="_Toc98773913"/>
      <w:bookmarkStart w:id="9116" w:name="_Toc106201674"/>
      <w:bookmarkStart w:id="9117" w:name="_Toc115191528"/>
      <w:bookmarkStart w:id="9118" w:name="_Toc122013384"/>
      <w:bookmarkStart w:id="9119" w:name="_Toc124155472"/>
      <w:bookmarkStart w:id="9120" w:name="_Toc131536043"/>
      <w:r w:rsidRPr="008C3753">
        <w:t>8.3.</w:t>
      </w:r>
      <w:r w:rsidRPr="008C3753">
        <w:rPr>
          <w:lang w:eastAsia="zh-CN"/>
        </w:rPr>
        <w:t>2</w:t>
      </w:r>
      <w:r w:rsidRPr="008C3753">
        <w:t>.2</w:t>
      </w:r>
      <w:r w:rsidRPr="008C3753">
        <w:tab/>
        <w:t>ACK missed detection</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5A6B2CBD" w14:textId="77777777" w:rsidR="008C01E6" w:rsidRPr="008C3753" w:rsidRDefault="008C01E6" w:rsidP="008C01E6">
      <w:pPr>
        <w:pStyle w:val="Heading5"/>
      </w:pPr>
      <w:bookmarkStart w:id="9121" w:name="_Toc21100151"/>
      <w:bookmarkStart w:id="9122" w:name="_Toc29809949"/>
      <w:bookmarkStart w:id="9123" w:name="_Toc36645342"/>
      <w:bookmarkStart w:id="9124" w:name="_Toc37272396"/>
      <w:bookmarkStart w:id="9125" w:name="_Toc45884642"/>
      <w:bookmarkStart w:id="9126" w:name="_Toc53182674"/>
      <w:bookmarkStart w:id="9127" w:name="_Toc58860458"/>
      <w:bookmarkStart w:id="9128" w:name="_Toc58862962"/>
      <w:bookmarkStart w:id="9129" w:name="_Toc61182947"/>
      <w:bookmarkStart w:id="9130" w:name="_Toc66728262"/>
      <w:bookmarkStart w:id="9131" w:name="_Toc74962097"/>
      <w:bookmarkStart w:id="9132" w:name="_Toc75243007"/>
      <w:bookmarkStart w:id="9133" w:name="_Toc76545353"/>
      <w:bookmarkStart w:id="9134" w:name="_Toc82595456"/>
      <w:bookmarkStart w:id="9135" w:name="_Toc89955487"/>
      <w:bookmarkStart w:id="9136" w:name="_Toc98773914"/>
      <w:bookmarkStart w:id="9137" w:name="_Toc106201675"/>
      <w:bookmarkStart w:id="9138" w:name="_Toc115191529"/>
      <w:bookmarkStart w:id="9139" w:name="_Toc122013385"/>
      <w:bookmarkStart w:id="9140" w:name="_Toc124155473"/>
      <w:bookmarkStart w:id="9141" w:name="_Toc131536044"/>
      <w:r w:rsidRPr="008C3753">
        <w:t>8.3.</w:t>
      </w:r>
      <w:r w:rsidRPr="008C3753">
        <w:rPr>
          <w:lang w:eastAsia="zh-CN"/>
        </w:rPr>
        <w:t>2</w:t>
      </w:r>
      <w:r w:rsidRPr="008C3753">
        <w:t>.2.1</w:t>
      </w:r>
      <w:r w:rsidRPr="008C3753">
        <w:tab/>
        <w:t>Definition and applicability</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142" w:name="_Toc21100152"/>
      <w:bookmarkStart w:id="9143" w:name="_Toc29809950"/>
      <w:bookmarkStart w:id="9144" w:name="_Toc36645343"/>
      <w:bookmarkStart w:id="9145" w:name="_Toc37272397"/>
      <w:bookmarkStart w:id="9146" w:name="_Toc45884643"/>
      <w:bookmarkStart w:id="9147" w:name="_Toc53182675"/>
      <w:bookmarkStart w:id="9148" w:name="_Toc58860459"/>
      <w:bookmarkStart w:id="9149" w:name="_Toc58862963"/>
      <w:bookmarkStart w:id="9150" w:name="_Toc61182948"/>
      <w:bookmarkStart w:id="9151" w:name="_Toc66728263"/>
      <w:bookmarkStart w:id="9152" w:name="_Toc74962098"/>
      <w:bookmarkStart w:id="9153" w:name="_Toc75243008"/>
      <w:bookmarkStart w:id="9154" w:name="_Toc76545354"/>
      <w:bookmarkStart w:id="9155" w:name="_Toc82595457"/>
      <w:bookmarkStart w:id="9156" w:name="_Toc89955488"/>
      <w:bookmarkStart w:id="9157" w:name="_Toc98773915"/>
      <w:bookmarkStart w:id="9158" w:name="_Toc106201676"/>
      <w:bookmarkStart w:id="9159" w:name="_Toc115191530"/>
      <w:bookmarkStart w:id="9160" w:name="_Toc122013386"/>
      <w:bookmarkStart w:id="9161" w:name="_Toc124155474"/>
      <w:bookmarkStart w:id="9162" w:name="_Toc131536045"/>
      <w:r w:rsidRPr="008C3753">
        <w:t>8.3.</w:t>
      </w:r>
      <w:r w:rsidRPr="008C3753">
        <w:rPr>
          <w:lang w:eastAsia="zh-CN"/>
        </w:rPr>
        <w:t>2</w:t>
      </w:r>
      <w:r w:rsidRPr="008C3753">
        <w:t>.2.2</w:t>
      </w:r>
      <w:r w:rsidRPr="008C3753">
        <w:tab/>
        <w:t>Minimum Requirement</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163" w:name="_Toc21100153"/>
      <w:bookmarkStart w:id="9164" w:name="_Toc29809951"/>
      <w:bookmarkStart w:id="9165" w:name="_Toc36645344"/>
      <w:bookmarkStart w:id="9166" w:name="_Toc37272398"/>
      <w:bookmarkStart w:id="9167" w:name="_Toc45884644"/>
      <w:bookmarkStart w:id="9168" w:name="_Toc53182676"/>
      <w:bookmarkStart w:id="9169" w:name="_Toc58860460"/>
      <w:bookmarkStart w:id="9170" w:name="_Toc58862964"/>
      <w:bookmarkStart w:id="9171" w:name="_Toc61182949"/>
      <w:bookmarkStart w:id="9172" w:name="_Toc66728264"/>
      <w:bookmarkStart w:id="9173" w:name="_Toc74962099"/>
      <w:bookmarkStart w:id="9174" w:name="_Toc75243009"/>
      <w:bookmarkStart w:id="9175" w:name="_Toc76545355"/>
      <w:bookmarkStart w:id="9176" w:name="_Toc82595458"/>
      <w:bookmarkStart w:id="9177" w:name="_Toc89955489"/>
      <w:bookmarkStart w:id="9178" w:name="_Toc98773916"/>
      <w:bookmarkStart w:id="9179" w:name="_Toc106201677"/>
      <w:bookmarkStart w:id="9180" w:name="_Toc115191531"/>
      <w:bookmarkStart w:id="9181" w:name="_Toc122013387"/>
      <w:bookmarkStart w:id="9182" w:name="_Toc124155475"/>
      <w:bookmarkStart w:id="9183" w:name="_Toc131536046"/>
      <w:r w:rsidRPr="008C3753">
        <w:t>8.3.</w:t>
      </w:r>
      <w:r w:rsidRPr="008C3753">
        <w:rPr>
          <w:lang w:eastAsia="zh-CN"/>
        </w:rPr>
        <w:t>2</w:t>
      </w:r>
      <w:r w:rsidRPr="008C3753">
        <w:t>.2.3</w:t>
      </w:r>
      <w:r w:rsidRPr="008C3753">
        <w:tab/>
        <w:t>Test purpose</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184" w:name="_Toc21100154"/>
      <w:bookmarkStart w:id="9185" w:name="_Toc29809952"/>
      <w:bookmarkStart w:id="9186" w:name="_Toc36645345"/>
      <w:bookmarkStart w:id="9187" w:name="_Toc37272399"/>
      <w:bookmarkStart w:id="9188" w:name="_Toc45884645"/>
      <w:bookmarkStart w:id="9189" w:name="_Toc53182677"/>
      <w:bookmarkStart w:id="9190" w:name="_Toc58860461"/>
      <w:bookmarkStart w:id="9191" w:name="_Toc58862965"/>
      <w:bookmarkStart w:id="9192" w:name="_Toc61182950"/>
      <w:bookmarkStart w:id="9193" w:name="_Toc66728265"/>
      <w:bookmarkStart w:id="9194" w:name="_Toc74962100"/>
      <w:bookmarkStart w:id="9195" w:name="_Toc75243010"/>
      <w:bookmarkStart w:id="9196" w:name="_Toc76545356"/>
      <w:bookmarkStart w:id="9197" w:name="_Toc82595459"/>
      <w:bookmarkStart w:id="9198" w:name="_Toc89955490"/>
      <w:bookmarkStart w:id="9199" w:name="_Toc98773917"/>
      <w:bookmarkStart w:id="9200" w:name="_Toc106201678"/>
      <w:bookmarkStart w:id="9201" w:name="_Toc115191532"/>
      <w:bookmarkStart w:id="9202" w:name="_Toc122013388"/>
      <w:bookmarkStart w:id="9203" w:name="_Toc124155476"/>
      <w:bookmarkStart w:id="9204" w:name="_Toc131536047"/>
      <w:r w:rsidRPr="008C3753">
        <w:t>8.3.</w:t>
      </w:r>
      <w:r w:rsidRPr="008C3753">
        <w:rPr>
          <w:lang w:eastAsia="zh-CN"/>
        </w:rPr>
        <w:t>2</w:t>
      </w:r>
      <w:r w:rsidRPr="008C3753">
        <w:t>.2.4</w:t>
      </w:r>
      <w:r w:rsidRPr="008C3753">
        <w:tab/>
        <w:t>Method of test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70BA53E0" w14:textId="77777777" w:rsidR="008C01E6" w:rsidRPr="008C3753" w:rsidRDefault="008C01E6" w:rsidP="008C01E6">
      <w:pPr>
        <w:pStyle w:val="Heading6"/>
      </w:pPr>
      <w:bookmarkStart w:id="9205" w:name="_Toc21100155"/>
      <w:bookmarkStart w:id="9206" w:name="_Toc29809953"/>
      <w:bookmarkStart w:id="9207" w:name="_Toc36645346"/>
      <w:bookmarkStart w:id="9208" w:name="_Toc37272400"/>
      <w:bookmarkStart w:id="9209" w:name="_Toc45884646"/>
      <w:bookmarkStart w:id="9210" w:name="_Toc53182678"/>
      <w:bookmarkStart w:id="9211" w:name="_Toc58860462"/>
      <w:bookmarkStart w:id="9212" w:name="_Toc58862966"/>
      <w:bookmarkStart w:id="9213" w:name="_Toc61182951"/>
      <w:bookmarkStart w:id="9214" w:name="_Toc66728266"/>
      <w:bookmarkStart w:id="9215" w:name="_Toc74962101"/>
      <w:bookmarkStart w:id="9216" w:name="_Toc75243011"/>
      <w:bookmarkStart w:id="9217" w:name="_Toc76545357"/>
      <w:bookmarkStart w:id="9218" w:name="_Toc82595460"/>
      <w:bookmarkStart w:id="9219" w:name="_Toc89955491"/>
      <w:bookmarkStart w:id="9220" w:name="_Toc98773918"/>
      <w:bookmarkStart w:id="9221" w:name="_Toc106201679"/>
      <w:bookmarkStart w:id="9222" w:name="_Toc115191533"/>
      <w:bookmarkStart w:id="9223" w:name="_Toc122013389"/>
      <w:bookmarkStart w:id="9224" w:name="_Toc124155477"/>
      <w:bookmarkStart w:id="9225" w:name="_Toc131536048"/>
      <w:r w:rsidRPr="008C3753">
        <w:t>8.3.</w:t>
      </w:r>
      <w:r w:rsidRPr="008C3753">
        <w:rPr>
          <w:lang w:eastAsia="zh-CN"/>
        </w:rPr>
        <w:t>2</w:t>
      </w:r>
      <w:r w:rsidRPr="008C3753">
        <w:t>.2.4.1</w:t>
      </w:r>
      <w:r w:rsidRPr="008C3753">
        <w:tab/>
        <w:t>Initial Conditions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22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227" w:name="_Toc29809954"/>
      <w:bookmarkStart w:id="9228" w:name="_Toc36645347"/>
      <w:bookmarkStart w:id="9229" w:name="_Toc37272401"/>
      <w:bookmarkStart w:id="9230" w:name="_Toc45884647"/>
      <w:bookmarkStart w:id="9231" w:name="_Toc53182679"/>
      <w:bookmarkStart w:id="9232" w:name="_Toc58860463"/>
      <w:bookmarkStart w:id="9233" w:name="_Toc58862967"/>
      <w:bookmarkStart w:id="9234" w:name="_Toc61182952"/>
      <w:bookmarkStart w:id="9235" w:name="_Toc66728267"/>
      <w:bookmarkStart w:id="9236" w:name="_Toc74962102"/>
      <w:bookmarkStart w:id="9237" w:name="_Toc75243012"/>
      <w:bookmarkStart w:id="9238" w:name="_Toc76545358"/>
      <w:bookmarkStart w:id="9239" w:name="_Toc82595461"/>
      <w:bookmarkStart w:id="9240" w:name="_Toc89955492"/>
      <w:bookmarkStart w:id="9241" w:name="_Toc98773919"/>
      <w:bookmarkStart w:id="9242" w:name="_Toc106201680"/>
      <w:bookmarkStart w:id="9243" w:name="_Toc115191534"/>
      <w:bookmarkStart w:id="9244" w:name="_Toc122013390"/>
      <w:bookmarkStart w:id="9245" w:name="_Toc124155478"/>
      <w:bookmarkStart w:id="9246" w:name="_Toc131536049"/>
      <w:r w:rsidRPr="008C3753">
        <w:t>8.3.</w:t>
      </w:r>
      <w:r w:rsidRPr="008C3753">
        <w:rPr>
          <w:lang w:eastAsia="zh-CN"/>
        </w:rPr>
        <w:t>2</w:t>
      </w:r>
      <w:r w:rsidRPr="008C3753">
        <w:t>.2.4.2</w:t>
      </w:r>
      <w:r w:rsidRPr="008C3753">
        <w:tab/>
        <w:t>Procedure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247" w:name="_Toc21100157"/>
      <w:bookmarkStart w:id="9248" w:name="_Toc29809955"/>
      <w:bookmarkStart w:id="9249" w:name="_Toc36645348"/>
      <w:bookmarkStart w:id="9250" w:name="_Toc37272402"/>
      <w:bookmarkStart w:id="9251" w:name="_Toc45884648"/>
      <w:bookmarkStart w:id="9252" w:name="_Toc53182680"/>
      <w:bookmarkStart w:id="9253" w:name="_Toc58860464"/>
      <w:bookmarkStart w:id="9254" w:name="_Toc58862968"/>
      <w:bookmarkStart w:id="9255" w:name="_Toc61182953"/>
      <w:bookmarkStart w:id="9256" w:name="_Toc66728268"/>
      <w:bookmarkStart w:id="9257" w:name="_Toc74962103"/>
      <w:bookmarkStart w:id="9258" w:name="_Toc75243013"/>
      <w:bookmarkStart w:id="9259" w:name="_Toc76545359"/>
      <w:bookmarkStart w:id="9260" w:name="_Toc82595462"/>
      <w:bookmarkStart w:id="9261" w:name="_Toc89955493"/>
      <w:bookmarkStart w:id="9262" w:name="_Toc98773920"/>
      <w:bookmarkStart w:id="9263" w:name="_Toc106201681"/>
      <w:bookmarkStart w:id="9264" w:name="_Toc115191535"/>
      <w:bookmarkStart w:id="9265" w:name="_Toc122013391"/>
      <w:bookmarkStart w:id="9266" w:name="_Toc124155479"/>
      <w:bookmarkStart w:id="9267" w:name="_Toc131536050"/>
      <w:r w:rsidRPr="008C3753">
        <w:t>8.3.</w:t>
      </w:r>
      <w:r w:rsidRPr="008C3753">
        <w:rPr>
          <w:lang w:eastAsia="zh-CN"/>
        </w:rPr>
        <w:t>2</w:t>
      </w:r>
      <w:r w:rsidRPr="008C3753">
        <w:t>.2.5</w:t>
      </w:r>
      <w:r w:rsidRPr="008C3753">
        <w:tab/>
        <w:t>Test Requirement</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268" w:name="_Toc21100158"/>
      <w:bookmarkStart w:id="9269" w:name="_Toc29809956"/>
      <w:bookmarkStart w:id="9270" w:name="_Toc36645349"/>
      <w:bookmarkStart w:id="9271" w:name="_Toc37272403"/>
      <w:bookmarkStart w:id="9272" w:name="_Toc45884649"/>
      <w:bookmarkStart w:id="9273" w:name="_Toc53182681"/>
      <w:bookmarkStart w:id="9274" w:name="_Toc58860465"/>
      <w:bookmarkStart w:id="9275" w:name="_Toc58862969"/>
      <w:bookmarkStart w:id="9276" w:name="_Toc61182954"/>
      <w:bookmarkStart w:id="9277" w:name="_Toc66728269"/>
      <w:bookmarkStart w:id="9278" w:name="_Toc74962104"/>
      <w:bookmarkStart w:id="9279" w:name="_Toc75243014"/>
      <w:bookmarkStart w:id="9280" w:name="_Toc76545360"/>
      <w:bookmarkStart w:id="9281" w:name="_Toc82595463"/>
      <w:bookmarkStart w:id="9282" w:name="_Toc89955494"/>
      <w:bookmarkStart w:id="9283" w:name="_Toc98773921"/>
      <w:bookmarkStart w:id="9284" w:name="_Toc106201682"/>
      <w:bookmarkStart w:id="9285" w:name="_Toc115191536"/>
      <w:bookmarkStart w:id="9286" w:name="_Toc122013392"/>
      <w:bookmarkStart w:id="9287" w:name="_Toc124155480"/>
      <w:bookmarkStart w:id="9288" w:name="_Toc131536051"/>
      <w:r w:rsidRPr="008C3753">
        <w:t>8.3.3</w:t>
      </w:r>
      <w:r w:rsidRPr="008C3753">
        <w:tab/>
        <w:t>Performance requirements for PUCCH format 2</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484D2880" w14:textId="77777777" w:rsidR="008C01E6" w:rsidRPr="008C3753" w:rsidRDefault="008C01E6" w:rsidP="008C01E6">
      <w:pPr>
        <w:pStyle w:val="Heading4"/>
        <w:rPr>
          <w:rFonts w:eastAsia="SimSun"/>
        </w:rPr>
      </w:pPr>
      <w:bookmarkStart w:id="9289" w:name="_Toc21100159"/>
      <w:bookmarkStart w:id="9290" w:name="_Toc29809957"/>
      <w:bookmarkStart w:id="9291" w:name="_Toc36645350"/>
      <w:bookmarkStart w:id="9292" w:name="_Toc37272404"/>
      <w:bookmarkStart w:id="9293" w:name="_Toc45884650"/>
      <w:bookmarkStart w:id="9294" w:name="_Toc53182682"/>
      <w:bookmarkStart w:id="9295" w:name="_Toc58860466"/>
      <w:bookmarkStart w:id="9296" w:name="_Toc58862970"/>
      <w:bookmarkStart w:id="9297" w:name="_Toc61182955"/>
      <w:bookmarkStart w:id="9298" w:name="_Toc66728270"/>
      <w:bookmarkStart w:id="9299" w:name="_Toc74962105"/>
      <w:bookmarkStart w:id="9300" w:name="_Toc75243015"/>
      <w:bookmarkStart w:id="9301" w:name="_Toc76545361"/>
      <w:bookmarkStart w:id="9302" w:name="_Toc82595464"/>
      <w:bookmarkStart w:id="9303" w:name="_Toc89955495"/>
      <w:bookmarkStart w:id="9304" w:name="_Toc98773922"/>
      <w:bookmarkStart w:id="9305" w:name="_Toc106201683"/>
      <w:bookmarkStart w:id="9306" w:name="_Toc115191537"/>
      <w:bookmarkStart w:id="9307" w:name="_Toc122013393"/>
      <w:bookmarkStart w:id="9308" w:name="_Toc124155481"/>
      <w:bookmarkStart w:id="9309" w:name="_Toc131536052"/>
      <w:r w:rsidRPr="008C3753">
        <w:rPr>
          <w:rFonts w:eastAsia="SimSun"/>
        </w:rPr>
        <w:t>8.3.3.1</w:t>
      </w:r>
      <w:r w:rsidRPr="008C3753">
        <w:rPr>
          <w:rFonts w:eastAsia="SimSun"/>
        </w:rPr>
        <w:tab/>
        <w:t>ACK missed detection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53178B2B" w14:textId="77777777" w:rsidR="008C01E6" w:rsidRPr="008C3753" w:rsidRDefault="008C01E6" w:rsidP="008C01E6">
      <w:pPr>
        <w:pStyle w:val="Heading5"/>
      </w:pPr>
      <w:bookmarkStart w:id="9310" w:name="_Toc21100160"/>
      <w:bookmarkStart w:id="9311" w:name="_Toc29809958"/>
      <w:bookmarkStart w:id="9312" w:name="_Toc36645351"/>
      <w:bookmarkStart w:id="9313" w:name="_Toc37272405"/>
      <w:bookmarkStart w:id="9314" w:name="_Toc45884651"/>
      <w:bookmarkStart w:id="9315" w:name="_Toc53182683"/>
      <w:bookmarkStart w:id="9316" w:name="_Toc58860467"/>
      <w:bookmarkStart w:id="9317" w:name="_Toc58862971"/>
      <w:bookmarkStart w:id="9318" w:name="_Toc61182956"/>
      <w:bookmarkStart w:id="9319" w:name="_Toc66728271"/>
      <w:bookmarkStart w:id="9320" w:name="_Toc74962106"/>
      <w:bookmarkStart w:id="9321" w:name="_Toc75243016"/>
      <w:bookmarkStart w:id="9322" w:name="_Toc76545362"/>
      <w:bookmarkStart w:id="9323" w:name="_Toc82595465"/>
      <w:bookmarkStart w:id="9324" w:name="_Toc89955496"/>
      <w:bookmarkStart w:id="9325" w:name="_Toc98773923"/>
      <w:bookmarkStart w:id="9326" w:name="_Toc106201684"/>
      <w:bookmarkStart w:id="9327" w:name="_Toc115191538"/>
      <w:bookmarkStart w:id="9328" w:name="_Toc122013394"/>
      <w:bookmarkStart w:id="9329" w:name="_Toc124155482"/>
      <w:bookmarkStart w:id="9330" w:name="_Toc131536053"/>
      <w:r w:rsidRPr="008C3753">
        <w:t>8.3.3.1.1</w:t>
      </w:r>
      <w:r w:rsidRPr="008C3753">
        <w:tab/>
        <w:t>Definition and applicability</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9331" w:name="_Toc21100161"/>
      <w:bookmarkStart w:id="9332" w:name="_Toc29809959"/>
      <w:bookmarkStart w:id="9333" w:name="_Toc36645352"/>
      <w:bookmarkStart w:id="9334" w:name="_Toc37272406"/>
      <w:bookmarkStart w:id="9335" w:name="_Toc45884652"/>
      <w:bookmarkStart w:id="9336" w:name="_Toc53182684"/>
      <w:bookmarkStart w:id="9337" w:name="_Toc58860468"/>
      <w:bookmarkStart w:id="9338" w:name="_Toc58862972"/>
      <w:bookmarkStart w:id="9339" w:name="_Toc61182957"/>
      <w:bookmarkStart w:id="9340" w:name="_Toc66728272"/>
      <w:bookmarkStart w:id="9341" w:name="_Toc74962107"/>
      <w:bookmarkStart w:id="9342" w:name="_Toc75243017"/>
      <w:bookmarkStart w:id="9343" w:name="_Toc76545363"/>
      <w:bookmarkStart w:id="9344" w:name="_Toc82595466"/>
      <w:bookmarkStart w:id="9345" w:name="_Toc89955497"/>
      <w:bookmarkStart w:id="9346" w:name="_Toc98773924"/>
      <w:bookmarkStart w:id="9347" w:name="_Toc106201685"/>
      <w:bookmarkStart w:id="9348" w:name="_Toc115191539"/>
      <w:bookmarkStart w:id="9349" w:name="_Toc122013395"/>
      <w:bookmarkStart w:id="9350" w:name="_Toc124155483"/>
      <w:bookmarkStart w:id="9351" w:name="_Toc131536054"/>
      <w:r w:rsidRPr="008C3753">
        <w:t>8.3.3.1.2</w:t>
      </w:r>
      <w:r w:rsidRPr="008C3753">
        <w:tab/>
        <w:t>Minimum requirements</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352" w:name="_Toc21100162"/>
      <w:bookmarkStart w:id="9353" w:name="_Toc29809960"/>
      <w:bookmarkStart w:id="9354" w:name="_Toc36645353"/>
      <w:bookmarkStart w:id="9355" w:name="_Toc37272407"/>
      <w:bookmarkStart w:id="9356" w:name="_Toc45884653"/>
      <w:bookmarkStart w:id="9357" w:name="_Toc53182685"/>
      <w:bookmarkStart w:id="9358" w:name="_Toc58860469"/>
      <w:bookmarkStart w:id="9359" w:name="_Toc58862973"/>
      <w:bookmarkStart w:id="9360" w:name="_Toc61182958"/>
      <w:bookmarkStart w:id="9361" w:name="_Toc66728273"/>
      <w:bookmarkStart w:id="9362" w:name="_Toc74962108"/>
      <w:bookmarkStart w:id="9363" w:name="_Toc75243018"/>
      <w:bookmarkStart w:id="9364" w:name="_Toc76545364"/>
      <w:bookmarkStart w:id="9365" w:name="_Toc82595467"/>
      <w:bookmarkStart w:id="9366" w:name="_Toc89955498"/>
      <w:bookmarkStart w:id="9367" w:name="_Toc98773925"/>
      <w:bookmarkStart w:id="9368" w:name="_Toc106201686"/>
      <w:bookmarkStart w:id="9369" w:name="_Toc115191540"/>
      <w:bookmarkStart w:id="9370" w:name="_Toc122013396"/>
      <w:bookmarkStart w:id="9371" w:name="_Toc124155484"/>
      <w:bookmarkStart w:id="9372" w:name="_Toc131536055"/>
      <w:r w:rsidRPr="008C3753">
        <w:t>8.3.3.1.3</w:t>
      </w:r>
      <w:r w:rsidRPr="008C3753">
        <w:tab/>
        <w:t>Test purpose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373" w:name="_Toc21100163"/>
      <w:bookmarkStart w:id="9374" w:name="_Toc29809961"/>
      <w:bookmarkStart w:id="9375" w:name="_Toc36645354"/>
      <w:bookmarkStart w:id="9376" w:name="_Toc37272408"/>
      <w:bookmarkStart w:id="9377" w:name="_Toc45884654"/>
      <w:bookmarkStart w:id="9378" w:name="_Toc53182686"/>
      <w:bookmarkStart w:id="9379" w:name="_Toc58860470"/>
      <w:bookmarkStart w:id="9380" w:name="_Toc58862974"/>
      <w:bookmarkStart w:id="9381" w:name="_Toc61182959"/>
      <w:bookmarkStart w:id="9382" w:name="_Toc66728274"/>
      <w:bookmarkStart w:id="9383" w:name="_Toc74962109"/>
      <w:bookmarkStart w:id="9384" w:name="_Toc75243019"/>
      <w:bookmarkStart w:id="9385" w:name="_Toc76545365"/>
      <w:bookmarkStart w:id="9386" w:name="_Toc82595468"/>
      <w:bookmarkStart w:id="9387" w:name="_Toc89955499"/>
      <w:bookmarkStart w:id="9388" w:name="_Toc98773926"/>
      <w:bookmarkStart w:id="9389" w:name="_Toc106201687"/>
      <w:bookmarkStart w:id="9390" w:name="_Toc115191541"/>
      <w:bookmarkStart w:id="9391" w:name="_Toc122013397"/>
      <w:bookmarkStart w:id="9392" w:name="_Toc124155485"/>
      <w:bookmarkStart w:id="9393" w:name="_Toc131536056"/>
      <w:r w:rsidRPr="008C3753">
        <w:t>8.3.3.1.4</w:t>
      </w:r>
      <w:r w:rsidRPr="008C3753">
        <w:tab/>
        <w:t>Method of test</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3211619" w14:textId="77777777" w:rsidR="008C01E6" w:rsidRPr="008C3753" w:rsidRDefault="008C01E6" w:rsidP="008C01E6">
      <w:pPr>
        <w:pStyle w:val="Heading6"/>
        <w:jc w:val="both"/>
      </w:pPr>
      <w:bookmarkStart w:id="9394" w:name="_Toc21100164"/>
      <w:bookmarkStart w:id="9395" w:name="_Toc29809962"/>
      <w:bookmarkStart w:id="9396" w:name="_Toc36645355"/>
      <w:bookmarkStart w:id="9397" w:name="_Toc37272409"/>
      <w:bookmarkStart w:id="9398" w:name="_Toc45884655"/>
      <w:bookmarkStart w:id="9399" w:name="_Toc53182687"/>
      <w:bookmarkStart w:id="9400" w:name="_Toc58860471"/>
      <w:bookmarkStart w:id="9401" w:name="_Toc58862975"/>
      <w:bookmarkStart w:id="9402" w:name="_Toc61182960"/>
      <w:bookmarkStart w:id="9403" w:name="_Toc66728275"/>
      <w:bookmarkStart w:id="9404" w:name="_Toc74962110"/>
      <w:bookmarkStart w:id="9405" w:name="_Toc75243020"/>
      <w:bookmarkStart w:id="9406" w:name="_Toc76545366"/>
      <w:bookmarkStart w:id="9407" w:name="_Toc82595469"/>
      <w:bookmarkStart w:id="9408" w:name="_Toc89955500"/>
      <w:bookmarkStart w:id="9409" w:name="_Toc98773927"/>
      <w:bookmarkStart w:id="9410" w:name="_Toc106201688"/>
      <w:bookmarkStart w:id="9411" w:name="_Toc115191542"/>
      <w:bookmarkStart w:id="9412" w:name="_Toc122013398"/>
      <w:bookmarkStart w:id="9413" w:name="_Toc124155486"/>
      <w:bookmarkStart w:id="9414" w:name="_Toc131536057"/>
      <w:r w:rsidRPr="008C3753">
        <w:t>8.3.3.</w:t>
      </w:r>
      <w:r w:rsidRPr="008C3753">
        <w:rPr>
          <w:lang w:eastAsia="zh-CN"/>
        </w:rPr>
        <w:t>1</w:t>
      </w:r>
      <w:r w:rsidRPr="008C3753">
        <w:t>.4.1</w:t>
      </w:r>
      <w:r w:rsidRPr="008C3753">
        <w:tab/>
        <w:t>Initial Condition</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58A2CEEE" w14:textId="77777777" w:rsidR="00041B4D" w:rsidRPr="008C3753" w:rsidRDefault="00041B4D" w:rsidP="00041B4D">
      <w:pPr>
        <w:overflowPunct w:val="0"/>
        <w:autoSpaceDE w:val="0"/>
        <w:autoSpaceDN w:val="0"/>
        <w:adjustRightInd w:val="0"/>
        <w:textAlignment w:val="baseline"/>
        <w:rPr>
          <w:lang w:eastAsia="ko-KR"/>
        </w:rPr>
      </w:pPr>
      <w:bookmarkStart w:id="9415"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416" w:name="_Toc29809963"/>
      <w:bookmarkStart w:id="9417" w:name="_Toc36645356"/>
      <w:bookmarkStart w:id="9418" w:name="_Toc37272410"/>
      <w:bookmarkStart w:id="9419" w:name="_Toc45884656"/>
      <w:bookmarkStart w:id="9420" w:name="_Toc53182688"/>
      <w:bookmarkStart w:id="9421" w:name="_Toc58860472"/>
      <w:bookmarkStart w:id="9422" w:name="_Toc58862976"/>
      <w:bookmarkStart w:id="9423" w:name="_Toc61182961"/>
      <w:bookmarkStart w:id="9424" w:name="_Toc66728276"/>
      <w:bookmarkStart w:id="9425" w:name="_Toc74962111"/>
      <w:bookmarkStart w:id="9426" w:name="_Toc75243021"/>
      <w:bookmarkStart w:id="9427" w:name="_Toc76545367"/>
      <w:bookmarkStart w:id="9428" w:name="_Toc82595470"/>
      <w:bookmarkStart w:id="9429" w:name="_Toc89955501"/>
      <w:bookmarkStart w:id="9430" w:name="_Toc98773928"/>
      <w:bookmarkStart w:id="9431" w:name="_Toc106201689"/>
      <w:bookmarkStart w:id="9432" w:name="_Toc115191543"/>
      <w:bookmarkStart w:id="9433" w:name="_Toc122013399"/>
      <w:bookmarkStart w:id="9434" w:name="_Toc124155487"/>
      <w:bookmarkStart w:id="9435" w:name="_Toc131536058"/>
      <w:r w:rsidRPr="008C3753">
        <w:t>8.3.3.</w:t>
      </w:r>
      <w:r w:rsidRPr="008C3753">
        <w:rPr>
          <w:lang w:eastAsia="zh-CN"/>
        </w:rPr>
        <w:t>1</w:t>
      </w:r>
      <w:r w:rsidRPr="008C3753">
        <w:t>.4.2</w:t>
      </w:r>
      <w:r w:rsidRPr="008C3753">
        <w:tab/>
        <w:t>Procedure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436" w:name="_MON_1283843391"/>
      <w:bookmarkEnd w:id="9436"/>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85pt" o:ole="" fillcolor="window">
            <v:imagedata r:id="rId67" o:title=""/>
          </v:shape>
          <o:OLEObject Type="Embed" ProgID="Word.Picture.8" ShapeID="_x0000_i1057" DrawAspect="Content" ObjectID="_1742239477"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437" w:name="_Toc21100166"/>
      <w:bookmarkStart w:id="9438" w:name="_Toc29809964"/>
      <w:bookmarkStart w:id="9439" w:name="_Toc36645357"/>
      <w:bookmarkStart w:id="9440" w:name="_Toc37272411"/>
      <w:bookmarkStart w:id="9441" w:name="_Toc45884657"/>
      <w:bookmarkStart w:id="9442" w:name="_Toc53182689"/>
      <w:bookmarkStart w:id="9443" w:name="_Toc58860473"/>
      <w:bookmarkStart w:id="9444" w:name="_Toc58862977"/>
      <w:bookmarkStart w:id="9445" w:name="_Toc61182962"/>
      <w:bookmarkStart w:id="9446" w:name="_Toc66728277"/>
      <w:bookmarkStart w:id="9447" w:name="_Toc74962112"/>
      <w:bookmarkStart w:id="9448" w:name="_Toc75243022"/>
      <w:bookmarkStart w:id="9449" w:name="_Toc76545368"/>
      <w:bookmarkStart w:id="9450" w:name="_Toc82595471"/>
      <w:bookmarkStart w:id="9451" w:name="_Toc89955502"/>
      <w:bookmarkStart w:id="9452" w:name="_Toc98773929"/>
      <w:bookmarkStart w:id="9453" w:name="_Toc106201690"/>
      <w:bookmarkStart w:id="9454" w:name="_Toc115191544"/>
      <w:bookmarkStart w:id="9455" w:name="_Toc122013400"/>
      <w:bookmarkStart w:id="9456" w:name="_Toc124155488"/>
      <w:bookmarkStart w:id="9457" w:name="_Toc131536059"/>
      <w:r w:rsidRPr="008C3753">
        <w:t>8.3.3.1.5</w:t>
      </w:r>
      <w:r w:rsidRPr="008C3753">
        <w:tab/>
        <w:t>Test requirements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458" w:name="_Toc21100167"/>
      <w:bookmarkStart w:id="9459" w:name="_Toc29809965"/>
      <w:bookmarkStart w:id="9460" w:name="_Toc36645358"/>
      <w:bookmarkStart w:id="9461" w:name="_Toc37272412"/>
      <w:bookmarkStart w:id="9462" w:name="_Toc45884658"/>
      <w:bookmarkStart w:id="9463" w:name="_Toc53182690"/>
      <w:bookmarkStart w:id="9464" w:name="_Toc58860474"/>
      <w:bookmarkStart w:id="9465" w:name="_Toc58862978"/>
      <w:bookmarkStart w:id="9466" w:name="_Toc61182963"/>
      <w:bookmarkStart w:id="9467" w:name="_Toc66728278"/>
      <w:bookmarkStart w:id="9468" w:name="_Toc74962113"/>
      <w:bookmarkStart w:id="9469" w:name="_Toc75243023"/>
      <w:bookmarkStart w:id="9470" w:name="_Toc76545369"/>
      <w:bookmarkStart w:id="9471" w:name="_Toc82595472"/>
      <w:bookmarkStart w:id="9472" w:name="_Toc89955503"/>
      <w:bookmarkStart w:id="9473" w:name="_Toc98773930"/>
      <w:bookmarkStart w:id="9474" w:name="_Toc106201691"/>
      <w:bookmarkStart w:id="9475" w:name="_Toc115191545"/>
      <w:bookmarkStart w:id="9476" w:name="_Toc122013401"/>
      <w:bookmarkStart w:id="9477" w:name="_Toc124155489"/>
      <w:bookmarkStart w:id="9478" w:name="_Toc131536060"/>
      <w:r w:rsidRPr="008C3753">
        <w:rPr>
          <w:rFonts w:eastAsia="SimSun"/>
        </w:rPr>
        <w:t>8.3.3.2</w:t>
      </w:r>
      <w:r w:rsidRPr="008C3753">
        <w:rPr>
          <w:rFonts w:eastAsia="SimSun"/>
        </w:rPr>
        <w:tab/>
        <w:t>UCI BLER performance requirements</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0E8A3A22" w14:textId="77777777" w:rsidR="008C01E6" w:rsidRPr="008C3753" w:rsidRDefault="008C01E6" w:rsidP="008C01E6">
      <w:pPr>
        <w:pStyle w:val="Heading5"/>
      </w:pPr>
      <w:bookmarkStart w:id="9479" w:name="_Toc21100168"/>
      <w:bookmarkStart w:id="9480" w:name="_Toc29809966"/>
      <w:bookmarkStart w:id="9481" w:name="_Toc36645359"/>
      <w:bookmarkStart w:id="9482" w:name="_Toc37272413"/>
      <w:bookmarkStart w:id="9483" w:name="_Toc45884659"/>
      <w:bookmarkStart w:id="9484" w:name="_Toc53182691"/>
      <w:bookmarkStart w:id="9485" w:name="_Toc58860475"/>
      <w:bookmarkStart w:id="9486" w:name="_Toc58862979"/>
      <w:bookmarkStart w:id="9487" w:name="_Toc61182964"/>
      <w:bookmarkStart w:id="9488" w:name="_Toc66728279"/>
      <w:bookmarkStart w:id="9489" w:name="_Toc74962114"/>
      <w:bookmarkStart w:id="9490" w:name="_Toc75243024"/>
      <w:bookmarkStart w:id="9491" w:name="_Toc76545370"/>
      <w:bookmarkStart w:id="9492" w:name="_Toc82595473"/>
      <w:bookmarkStart w:id="9493" w:name="_Toc89955504"/>
      <w:bookmarkStart w:id="9494" w:name="_Toc98773931"/>
      <w:bookmarkStart w:id="9495" w:name="_Toc106201692"/>
      <w:bookmarkStart w:id="9496" w:name="_Toc115191546"/>
      <w:bookmarkStart w:id="9497" w:name="_Toc122013402"/>
      <w:bookmarkStart w:id="9498" w:name="_Toc124155490"/>
      <w:bookmarkStart w:id="9499" w:name="_Toc131536061"/>
      <w:r w:rsidRPr="008C3753">
        <w:t>8.3.3.2.1</w:t>
      </w:r>
      <w:r w:rsidRPr="008C3753">
        <w:tab/>
        <w:t>Definition and applicability</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500" w:name="_Toc21100169"/>
      <w:bookmarkStart w:id="9501" w:name="_Toc29809967"/>
      <w:bookmarkStart w:id="9502" w:name="_Toc36645360"/>
      <w:bookmarkStart w:id="9503" w:name="_Toc37272414"/>
      <w:bookmarkStart w:id="9504" w:name="_Toc45884660"/>
      <w:bookmarkStart w:id="9505" w:name="_Toc53182692"/>
      <w:bookmarkStart w:id="9506" w:name="_Toc58860476"/>
      <w:bookmarkStart w:id="9507" w:name="_Toc58862980"/>
      <w:bookmarkStart w:id="9508" w:name="_Toc61182965"/>
      <w:bookmarkStart w:id="9509" w:name="_Toc66728280"/>
      <w:bookmarkStart w:id="9510" w:name="_Toc74962115"/>
      <w:bookmarkStart w:id="9511" w:name="_Toc75243025"/>
      <w:bookmarkStart w:id="9512" w:name="_Toc76545371"/>
      <w:bookmarkStart w:id="9513" w:name="_Toc82595474"/>
      <w:bookmarkStart w:id="9514" w:name="_Toc89955505"/>
      <w:bookmarkStart w:id="9515" w:name="_Toc98773932"/>
      <w:bookmarkStart w:id="9516" w:name="_Toc106201693"/>
      <w:bookmarkStart w:id="9517" w:name="_Toc115191547"/>
      <w:bookmarkStart w:id="9518" w:name="_Toc122013403"/>
      <w:bookmarkStart w:id="9519" w:name="_Toc124155491"/>
      <w:bookmarkStart w:id="9520" w:name="_Toc131536062"/>
      <w:r w:rsidRPr="008C3753">
        <w:t>8.3.3.2.2</w:t>
      </w:r>
      <w:r w:rsidRPr="008C3753">
        <w:tab/>
        <w:t>Minimum Requirement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521" w:name="_Toc21100170"/>
      <w:bookmarkStart w:id="9522" w:name="_Toc29809968"/>
      <w:bookmarkStart w:id="9523" w:name="_Toc36645361"/>
      <w:bookmarkStart w:id="9524" w:name="_Toc37272415"/>
      <w:bookmarkStart w:id="9525" w:name="_Toc45884661"/>
      <w:bookmarkStart w:id="9526" w:name="_Toc53182693"/>
      <w:bookmarkStart w:id="9527" w:name="_Toc58860477"/>
      <w:bookmarkStart w:id="9528" w:name="_Toc58862981"/>
      <w:bookmarkStart w:id="9529" w:name="_Toc61182966"/>
      <w:bookmarkStart w:id="9530" w:name="_Toc66728281"/>
      <w:bookmarkStart w:id="9531" w:name="_Toc74962116"/>
      <w:bookmarkStart w:id="9532" w:name="_Toc75243026"/>
      <w:bookmarkStart w:id="9533" w:name="_Toc76545372"/>
      <w:bookmarkStart w:id="9534" w:name="_Toc82595475"/>
      <w:bookmarkStart w:id="9535" w:name="_Toc89955506"/>
      <w:bookmarkStart w:id="9536" w:name="_Toc98773933"/>
      <w:bookmarkStart w:id="9537" w:name="_Toc106201694"/>
      <w:bookmarkStart w:id="9538" w:name="_Toc115191548"/>
      <w:bookmarkStart w:id="9539" w:name="_Toc122013404"/>
      <w:bookmarkStart w:id="9540" w:name="_Toc124155492"/>
      <w:bookmarkStart w:id="9541" w:name="_Toc131536063"/>
      <w:r w:rsidRPr="008C3753">
        <w:t>8.3.3.2.3</w:t>
      </w:r>
      <w:r w:rsidRPr="008C3753">
        <w:tab/>
        <w:t>Test purpose</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542" w:name="_Toc21100171"/>
      <w:bookmarkStart w:id="9543" w:name="_Toc29809969"/>
      <w:bookmarkStart w:id="9544" w:name="_Toc36645362"/>
      <w:bookmarkStart w:id="9545" w:name="_Toc37272416"/>
      <w:bookmarkStart w:id="9546" w:name="_Toc45884662"/>
      <w:bookmarkStart w:id="9547" w:name="_Toc53182694"/>
      <w:bookmarkStart w:id="9548" w:name="_Toc58860478"/>
      <w:bookmarkStart w:id="9549" w:name="_Toc58862982"/>
      <w:bookmarkStart w:id="9550" w:name="_Toc61182967"/>
      <w:bookmarkStart w:id="9551" w:name="_Toc66728282"/>
      <w:bookmarkStart w:id="9552" w:name="_Toc74962117"/>
      <w:bookmarkStart w:id="9553" w:name="_Toc75243027"/>
      <w:bookmarkStart w:id="9554" w:name="_Toc76545373"/>
      <w:bookmarkStart w:id="9555" w:name="_Toc82595476"/>
      <w:bookmarkStart w:id="9556" w:name="_Toc89955507"/>
      <w:bookmarkStart w:id="9557" w:name="_Toc98773934"/>
      <w:bookmarkStart w:id="9558" w:name="_Toc106201695"/>
      <w:bookmarkStart w:id="9559" w:name="_Toc115191549"/>
      <w:bookmarkStart w:id="9560" w:name="_Toc122013405"/>
      <w:bookmarkStart w:id="9561" w:name="_Toc124155493"/>
      <w:bookmarkStart w:id="9562" w:name="_Toc131536064"/>
      <w:r w:rsidRPr="008C3753">
        <w:t>8.3.3.2.4</w:t>
      </w:r>
      <w:r w:rsidRPr="008C3753">
        <w:tab/>
        <w:t>Method of test</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B9688D9" w14:textId="77777777" w:rsidR="008C01E6" w:rsidRPr="008C3753" w:rsidRDefault="008C01E6" w:rsidP="008C01E6">
      <w:pPr>
        <w:pStyle w:val="Heading6"/>
        <w:jc w:val="both"/>
      </w:pPr>
      <w:bookmarkStart w:id="9563" w:name="_Toc21100172"/>
      <w:bookmarkStart w:id="9564" w:name="_Toc29809970"/>
      <w:bookmarkStart w:id="9565" w:name="_Toc36645363"/>
      <w:bookmarkStart w:id="9566" w:name="_Toc37272417"/>
      <w:bookmarkStart w:id="9567" w:name="_Toc45884663"/>
      <w:bookmarkStart w:id="9568" w:name="_Toc53182695"/>
      <w:bookmarkStart w:id="9569" w:name="_Toc58860479"/>
      <w:bookmarkStart w:id="9570" w:name="_Toc58862983"/>
      <w:bookmarkStart w:id="9571" w:name="_Toc61182968"/>
      <w:bookmarkStart w:id="9572" w:name="_Toc66728283"/>
      <w:bookmarkStart w:id="9573" w:name="_Toc74962118"/>
      <w:bookmarkStart w:id="9574" w:name="_Toc75243028"/>
      <w:bookmarkStart w:id="9575" w:name="_Toc76545374"/>
      <w:bookmarkStart w:id="9576" w:name="_Toc82595477"/>
      <w:bookmarkStart w:id="9577" w:name="_Toc89955508"/>
      <w:bookmarkStart w:id="9578" w:name="_Toc98773935"/>
      <w:bookmarkStart w:id="9579" w:name="_Toc106201696"/>
      <w:bookmarkStart w:id="9580" w:name="_Toc115191550"/>
      <w:bookmarkStart w:id="9581" w:name="_Toc122013406"/>
      <w:bookmarkStart w:id="9582" w:name="_Toc124155494"/>
      <w:bookmarkStart w:id="9583" w:name="_Toc131536065"/>
      <w:r w:rsidRPr="008C3753">
        <w:t>8.3.3.</w:t>
      </w:r>
      <w:r w:rsidRPr="008C3753">
        <w:rPr>
          <w:lang w:eastAsia="zh-CN"/>
        </w:rPr>
        <w:t>2</w:t>
      </w:r>
      <w:r w:rsidRPr="008C3753">
        <w:t>.4.1</w:t>
      </w:r>
      <w:r w:rsidRPr="008C3753">
        <w:tab/>
        <w:t>Initial Condition</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58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585" w:name="_Toc29809971"/>
      <w:bookmarkStart w:id="9586" w:name="_Toc36645364"/>
      <w:bookmarkStart w:id="9587" w:name="_Toc37272418"/>
      <w:bookmarkStart w:id="9588" w:name="_Toc45884664"/>
      <w:bookmarkStart w:id="9589" w:name="_Toc53182696"/>
      <w:bookmarkStart w:id="9590" w:name="_Toc58860480"/>
      <w:bookmarkStart w:id="9591" w:name="_Toc58862984"/>
      <w:bookmarkStart w:id="9592" w:name="_Toc61182969"/>
      <w:bookmarkStart w:id="9593" w:name="_Toc66728284"/>
      <w:bookmarkStart w:id="9594" w:name="_Toc74962119"/>
      <w:bookmarkStart w:id="9595" w:name="_Toc75243029"/>
      <w:bookmarkStart w:id="9596" w:name="_Toc76545375"/>
      <w:bookmarkStart w:id="9597" w:name="_Toc82595478"/>
      <w:bookmarkStart w:id="9598" w:name="_Toc89955509"/>
      <w:bookmarkStart w:id="9599" w:name="_Toc98773936"/>
      <w:bookmarkStart w:id="9600" w:name="_Toc106201697"/>
      <w:bookmarkStart w:id="9601" w:name="_Toc115191551"/>
      <w:bookmarkStart w:id="9602" w:name="_Toc122013407"/>
      <w:bookmarkStart w:id="9603" w:name="_Toc124155495"/>
      <w:bookmarkStart w:id="9604" w:name="_Toc131536066"/>
      <w:r w:rsidRPr="008C3753">
        <w:t>8.3.3.</w:t>
      </w:r>
      <w:r w:rsidRPr="008C3753">
        <w:rPr>
          <w:lang w:eastAsia="zh-CN"/>
        </w:rPr>
        <w:t>2.</w:t>
      </w:r>
      <w:r w:rsidRPr="008C3753">
        <w:t>4.2</w:t>
      </w:r>
      <w:r w:rsidRPr="008C3753">
        <w:tab/>
        <w:t>Procedure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85pt" o:ole="" fillcolor="window">
            <v:imagedata r:id="rId70" o:title=""/>
          </v:shape>
          <o:OLEObject Type="Embed" ProgID="Word.Picture.8" ShapeID="_x0000_i1058" DrawAspect="Content" ObjectID="_1742239478"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605" w:name="_Toc21100174"/>
      <w:bookmarkStart w:id="9606" w:name="_Toc29809972"/>
      <w:bookmarkStart w:id="9607" w:name="_Toc36645365"/>
      <w:bookmarkStart w:id="9608" w:name="_Toc37272419"/>
      <w:bookmarkStart w:id="9609" w:name="_Toc45884665"/>
      <w:bookmarkStart w:id="9610" w:name="_Toc53182697"/>
      <w:bookmarkStart w:id="9611" w:name="_Toc58860481"/>
      <w:bookmarkStart w:id="9612" w:name="_Toc58862985"/>
      <w:bookmarkStart w:id="9613" w:name="_Toc61182970"/>
      <w:bookmarkStart w:id="9614" w:name="_Toc66728285"/>
      <w:bookmarkStart w:id="9615" w:name="_Toc74962120"/>
      <w:bookmarkStart w:id="9616" w:name="_Toc75243030"/>
      <w:bookmarkStart w:id="9617" w:name="_Toc76545376"/>
      <w:bookmarkStart w:id="9618" w:name="_Toc82595479"/>
      <w:bookmarkStart w:id="9619" w:name="_Toc89955510"/>
      <w:bookmarkStart w:id="9620" w:name="_Toc98773937"/>
      <w:bookmarkStart w:id="9621" w:name="_Toc106201698"/>
      <w:bookmarkStart w:id="9622" w:name="_Toc115191552"/>
      <w:bookmarkStart w:id="9623" w:name="_Toc122013408"/>
      <w:bookmarkStart w:id="9624" w:name="_Toc124155496"/>
      <w:bookmarkStart w:id="9625" w:name="_Toc131536067"/>
      <w:r w:rsidRPr="008C3753">
        <w:t>8.3.3.2.5</w:t>
      </w:r>
      <w:r w:rsidRPr="008C3753">
        <w:tab/>
        <w:t>Test requirements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626" w:name="_Toc21100175"/>
      <w:bookmarkStart w:id="9627" w:name="_Toc29809973"/>
      <w:bookmarkStart w:id="9628" w:name="_Toc36645366"/>
      <w:bookmarkStart w:id="9629" w:name="_Toc37272420"/>
      <w:bookmarkStart w:id="9630" w:name="_Toc45884666"/>
      <w:bookmarkStart w:id="9631" w:name="_Toc53182698"/>
      <w:bookmarkStart w:id="9632" w:name="_Toc58860482"/>
      <w:bookmarkStart w:id="9633" w:name="_Toc58862986"/>
      <w:bookmarkStart w:id="9634" w:name="_Toc61182971"/>
      <w:bookmarkStart w:id="9635" w:name="_Toc66728286"/>
      <w:bookmarkStart w:id="9636" w:name="_Toc74962121"/>
      <w:bookmarkStart w:id="9637" w:name="_Toc75243031"/>
      <w:bookmarkStart w:id="9638" w:name="_Toc76545377"/>
      <w:bookmarkStart w:id="9639" w:name="_Toc82595480"/>
      <w:bookmarkStart w:id="9640" w:name="_Toc89955511"/>
      <w:bookmarkStart w:id="9641" w:name="_Toc98773938"/>
      <w:bookmarkStart w:id="9642" w:name="_Toc106201699"/>
      <w:bookmarkStart w:id="9643" w:name="_Toc115191553"/>
      <w:bookmarkStart w:id="9644" w:name="_Toc122013409"/>
      <w:bookmarkStart w:id="9645" w:name="_Toc124155497"/>
      <w:bookmarkStart w:id="9646" w:name="_Toc131536068"/>
      <w:r w:rsidRPr="008C3753">
        <w:t>8.3.4</w:t>
      </w:r>
      <w:r w:rsidRPr="008C3753">
        <w:tab/>
        <w:t>Performance requirements for PUCCH format 3</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619A2D22" w14:textId="77777777" w:rsidR="008C01E6" w:rsidRPr="008C3753" w:rsidRDefault="008C01E6" w:rsidP="008C01E6">
      <w:pPr>
        <w:pStyle w:val="Heading4"/>
      </w:pPr>
      <w:bookmarkStart w:id="9647" w:name="_Toc21100176"/>
      <w:bookmarkStart w:id="9648" w:name="_Toc29809974"/>
      <w:bookmarkStart w:id="9649" w:name="_Toc36645367"/>
      <w:bookmarkStart w:id="9650" w:name="_Toc37272421"/>
      <w:bookmarkStart w:id="9651" w:name="_Toc45884667"/>
      <w:bookmarkStart w:id="9652" w:name="_Toc53182699"/>
      <w:bookmarkStart w:id="9653" w:name="_Toc58860483"/>
      <w:bookmarkStart w:id="9654" w:name="_Toc58862987"/>
      <w:bookmarkStart w:id="9655" w:name="_Toc61182972"/>
      <w:bookmarkStart w:id="9656" w:name="_Toc66728287"/>
      <w:bookmarkStart w:id="9657" w:name="_Toc74962122"/>
      <w:bookmarkStart w:id="9658" w:name="_Toc75243032"/>
      <w:bookmarkStart w:id="9659" w:name="_Toc76545378"/>
      <w:bookmarkStart w:id="9660" w:name="_Toc82595481"/>
      <w:bookmarkStart w:id="9661" w:name="_Toc89955512"/>
      <w:bookmarkStart w:id="9662" w:name="_Toc98773939"/>
      <w:bookmarkStart w:id="9663" w:name="_Toc106201700"/>
      <w:bookmarkStart w:id="9664" w:name="_Toc115191554"/>
      <w:bookmarkStart w:id="9665" w:name="_Toc122013410"/>
      <w:bookmarkStart w:id="9666" w:name="_Toc124155498"/>
      <w:bookmarkStart w:id="9667" w:name="_Toc131536069"/>
      <w:r w:rsidRPr="008C3753">
        <w:t>8.3.4.1</w:t>
      </w:r>
      <w:r w:rsidRPr="008C3753">
        <w:tab/>
        <w:t>Definition and applicability</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668" w:name="_Toc21100177"/>
      <w:bookmarkStart w:id="9669" w:name="_Toc29809975"/>
      <w:bookmarkStart w:id="9670" w:name="_Toc36645368"/>
      <w:bookmarkStart w:id="9671" w:name="_Toc37272422"/>
      <w:bookmarkStart w:id="9672" w:name="_Toc45884668"/>
      <w:bookmarkStart w:id="9673" w:name="_Toc53182700"/>
      <w:bookmarkStart w:id="9674" w:name="_Toc58860484"/>
      <w:bookmarkStart w:id="9675" w:name="_Toc58862988"/>
      <w:bookmarkStart w:id="9676" w:name="_Toc61182973"/>
      <w:bookmarkStart w:id="9677" w:name="_Toc66728288"/>
      <w:bookmarkStart w:id="9678" w:name="_Toc74962123"/>
      <w:bookmarkStart w:id="9679" w:name="_Toc75243033"/>
      <w:bookmarkStart w:id="9680" w:name="_Toc76545379"/>
      <w:bookmarkStart w:id="9681" w:name="_Toc82595482"/>
      <w:bookmarkStart w:id="9682" w:name="_Toc89955513"/>
      <w:bookmarkStart w:id="9683" w:name="_Toc98773940"/>
      <w:bookmarkStart w:id="9684" w:name="_Toc106201701"/>
      <w:bookmarkStart w:id="9685" w:name="_Toc115191555"/>
      <w:bookmarkStart w:id="9686" w:name="_Toc122013411"/>
      <w:bookmarkStart w:id="9687" w:name="_Toc124155499"/>
      <w:bookmarkStart w:id="9688" w:name="_Toc131536070"/>
      <w:r w:rsidRPr="008C3753">
        <w:t>8.3.4.2</w:t>
      </w:r>
      <w:r w:rsidRPr="008C3753">
        <w:tab/>
        <w:t>Minimum requirement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689" w:name="_Toc21100178"/>
      <w:bookmarkStart w:id="9690" w:name="_Toc29809976"/>
      <w:bookmarkStart w:id="9691" w:name="_Toc36645369"/>
      <w:bookmarkStart w:id="9692" w:name="_Toc37272423"/>
      <w:bookmarkStart w:id="9693" w:name="_Toc45884669"/>
      <w:bookmarkStart w:id="9694" w:name="_Toc53182701"/>
      <w:bookmarkStart w:id="9695" w:name="_Toc58860485"/>
      <w:bookmarkStart w:id="9696" w:name="_Toc58862989"/>
      <w:bookmarkStart w:id="9697" w:name="_Toc61182974"/>
      <w:bookmarkStart w:id="9698" w:name="_Toc66728289"/>
      <w:bookmarkStart w:id="9699" w:name="_Toc74962124"/>
      <w:bookmarkStart w:id="9700" w:name="_Toc75243034"/>
      <w:bookmarkStart w:id="9701" w:name="_Toc76545380"/>
      <w:bookmarkStart w:id="9702" w:name="_Toc82595483"/>
      <w:bookmarkStart w:id="9703" w:name="_Toc89955514"/>
      <w:bookmarkStart w:id="9704" w:name="_Toc98773941"/>
      <w:bookmarkStart w:id="9705" w:name="_Toc106201702"/>
      <w:bookmarkStart w:id="9706" w:name="_Toc115191556"/>
      <w:bookmarkStart w:id="9707" w:name="_Toc122013412"/>
      <w:bookmarkStart w:id="9708" w:name="_Toc124155500"/>
      <w:bookmarkStart w:id="9709" w:name="_Toc131536071"/>
      <w:r w:rsidRPr="008C3753">
        <w:t>8.3.4.3</w:t>
      </w:r>
      <w:r w:rsidRPr="008C3753">
        <w:tab/>
        <w:t>Test purpose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710" w:name="_Toc21100179"/>
      <w:bookmarkStart w:id="9711" w:name="_Toc29809977"/>
      <w:bookmarkStart w:id="9712" w:name="_Toc36645370"/>
      <w:bookmarkStart w:id="9713" w:name="_Toc37272424"/>
      <w:bookmarkStart w:id="9714" w:name="_Toc45884670"/>
      <w:bookmarkStart w:id="9715" w:name="_Toc53182702"/>
      <w:bookmarkStart w:id="9716" w:name="_Toc58860486"/>
      <w:bookmarkStart w:id="9717" w:name="_Toc58862990"/>
      <w:bookmarkStart w:id="9718" w:name="_Toc61182975"/>
      <w:bookmarkStart w:id="9719" w:name="_Toc66728290"/>
      <w:bookmarkStart w:id="9720" w:name="_Toc74962125"/>
      <w:bookmarkStart w:id="9721" w:name="_Toc75243035"/>
      <w:bookmarkStart w:id="9722" w:name="_Toc76545381"/>
      <w:bookmarkStart w:id="9723" w:name="_Toc82595484"/>
      <w:bookmarkStart w:id="9724" w:name="_Toc89955515"/>
      <w:bookmarkStart w:id="9725" w:name="_Toc98773942"/>
      <w:bookmarkStart w:id="9726" w:name="_Toc106201703"/>
      <w:bookmarkStart w:id="9727" w:name="_Toc115191557"/>
      <w:bookmarkStart w:id="9728" w:name="_Toc122013413"/>
      <w:bookmarkStart w:id="9729" w:name="_Toc124155501"/>
      <w:bookmarkStart w:id="9730" w:name="_Toc131536072"/>
      <w:r w:rsidRPr="008C3753">
        <w:t>8.3.4.4</w:t>
      </w:r>
      <w:r w:rsidRPr="008C3753">
        <w:tab/>
        <w:t>Method of test</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2F6F168A" w14:textId="77777777" w:rsidR="008C01E6" w:rsidRPr="008C3753" w:rsidRDefault="008C01E6" w:rsidP="008C01E6">
      <w:pPr>
        <w:pStyle w:val="Heading5"/>
      </w:pPr>
      <w:bookmarkStart w:id="9731" w:name="_Toc21100180"/>
      <w:bookmarkStart w:id="9732" w:name="_Toc29809978"/>
      <w:bookmarkStart w:id="9733" w:name="_Toc36645371"/>
      <w:bookmarkStart w:id="9734" w:name="_Toc37272425"/>
      <w:bookmarkStart w:id="9735" w:name="_Toc45884671"/>
      <w:bookmarkStart w:id="9736" w:name="_Toc53182703"/>
      <w:bookmarkStart w:id="9737" w:name="_Toc58860487"/>
      <w:bookmarkStart w:id="9738" w:name="_Toc58862991"/>
      <w:bookmarkStart w:id="9739" w:name="_Toc61182976"/>
      <w:bookmarkStart w:id="9740" w:name="_Toc66728291"/>
      <w:bookmarkStart w:id="9741" w:name="_Toc74962126"/>
      <w:bookmarkStart w:id="9742" w:name="_Toc75243036"/>
      <w:bookmarkStart w:id="9743" w:name="_Toc76545382"/>
      <w:bookmarkStart w:id="9744" w:name="_Toc82595485"/>
      <w:bookmarkStart w:id="9745" w:name="_Toc89955516"/>
      <w:bookmarkStart w:id="9746" w:name="_Toc98773943"/>
      <w:bookmarkStart w:id="9747" w:name="_Toc106201704"/>
      <w:bookmarkStart w:id="9748" w:name="_Toc115191558"/>
      <w:bookmarkStart w:id="9749" w:name="_Toc122013414"/>
      <w:bookmarkStart w:id="9750" w:name="_Toc124155502"/>
      <w:bookmarkStart w:id="9751" w:name="_Toc131536073"/>
      <w:r w:rsidRPr="008C3753">
        <w:t>8.3.4.4.1</w:t>
      </w:r>
      <w:r w:rsidRPr="008C3753">
        <w:tab/>
        <w:t>Initial conditions</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75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753" w:name="_Toc29809979"/>
      <w:bookmarkStart w:id="9754" w:name="_Toc36645372"/>
      <w:bookmarkStart w:id="9755" w:name="_Toc37272426"/>
      <w:bookmarkStart w:id="9756" w:name="_Toc45884672"/>
      <w:bookmarkStart w:id="9757" w:name="_Toc53182704"/>
      <w:bookmarkStart w:id="9758" w:name="_Toc58860488"/>
      <w:bookmarkStart w:id="9759" w:name="_Toc58862992"/>
      <w:bookmarkStart w:id="9760" w:name="_Toc61182977"/>
      <w:bookmarkStart w:id="9761" w:name="_Toc66728292"/>
      <w:bookmarkStart w:id="9762" w:name="_Toc74962127"/>
      <w:bookmarkStart w:id="9763" w:name="_Toc75243037"/>
      <w:bookmarkStart w:id="9764" w:name="_Toc76545383"/>
      <w:bookmarkStart w:id="9765" w:name="_Toc82595486"/>
      <w:bookmarkStart w:id="9766" w:name="_Toc89955517"/>
      <w:bookmarkStart w:id="9767" w:name="_Toc98773944"/>
      <w:bookmarkStart w:id="9768" w:name="_Toc106201705"/>
      <w:bookmarkStart w:id="9769" w:name="_Toc115191559"/>
      <w:bookmarkStart w:id="9770" w:name="_Toc122013415"/>
      <w:bookmarkStart w:id="9771" w:name="_Toc124155503"/>
      <w:bookmarkStart w:id="9772" w:name="_Toc131536074"/>
      <w:r w:rsidRPr="008C3753">
        <w:t>8.3.4.4.2</w:t>
      </w:r>
      <w:r w:rsidRPr="008C3753">
        <w:tab/>
        <w:t>Procedure</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773" w:name="_MON_1281253042"/>
    <w:bookmarkEnd w:id="9773"/>
    <w:p w14:paraId="5CB79E62" w14:textId="77777777" w:rsidR="008C01E6" w:rsidRPr="008C3753" w:rsidRDefault="008C01E6" w:rsidP="008C01E6">
      <w:pPr>
        <w:pStyle w:val="TH"/>
      </w:pPr>
      <w:r w:rsidRPr="008C3753">
        <w:object w:dxaOrig="8641" w:dyaOrig="541" w14:anchorId="03C444E1">
          <v:shape id="_x0000_i1059" type="#_x0000_t75" style="width:6in;height:30.85pt" o:ole="" fillcolor="window">
            <v:imagedata r:id="rId70" o:title=""/>
          </v:shape>
          <o:OLEObject Type="Embed" ProgID="Word.Picture.8" ShapeID="_x0000_i1059" DrawAspect="Content" ObjectID="_1742239479"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774" w:name="_Toc21100182"/>
      <w:bookmarkStart w:id="9775" w:name="_Toc29809980"/>
      <w:bookmarkStart w:id="9776" w:name="_Toc36645373"/>
      <w:bookmarkStart w:id="9777" w:name="_Toc37272427"/>
      <w:bookmarkStart w:id="9778" w:name="_Toc45884673"/>
      <w:bookmarkStart w:id="9779" w:name="_Toc53182705"/>
      <w:bookmarkStart w:id="9780" w:name="_Toc58860489"/>
      <w:bookmarkStart w:id="9781" w:name="_Toc58862993"/>
      <w:bookmarkStart w:id="9782" w:name="_Toc61182978"/>
      <w:bookmarkStart w:id="9783" w:name="_Toc66728293"/>
      <w:bookmarkStart w:id="9784" w:name="_Toc74962128"/>
      <w:bookmarkStart w:id="9785" w:name="_Toc75243038"/>
      <w:bookmarkStart w:id="9786" w:name="_Toc76545384"/>
      <w:bookmarkStart w:id="9787" w:name="_Toc82595487"/>
      <w:bookmarkStart w:id="9788" w:name="_Toc89955518"/>
      <w:bookmarkStart w:id="9789" w:name="_Toc98773945"/>
      <w:bookmarkStart w:id="9790" w:name="_Toc106201706"/>
      <w:bookmarkStart w:id="9791" w:name="_Toc115191560"/>
      <w:bookmarkStart w:id="9792" w:name="_Toc122013416"/>
      <w:bookmarkStart w:id="9793" w:name="_Toc124155504"/>
      <w:bookmarkStart w:id="9794" w:name="_Toc131536075"/>
      <w:r w:rsidRPr="008C3753">
        <w:t>8.3.4.5</w:t>
      </w:r>
      <w:r w:rsidRPr="008C3753">
        <w:tab/>
        <w:t>Test requirement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795" w:name="_Toc21100183"/>
      <w:bookmarkStart w:id="9796" w:name="_Toc29809981"/>
      <w:bookmarkStart w:id="9797" w:name="_Toc36645374"/>
      <w:bookmarkStart w:id="9798" w:name="_Toc37272428"/>
      <w:bookmarkStart w:id="9799" w:name="_Toc45884674"/>
      <w:bookmarkStart w:id="9800" w:name="_Toc53182706"/>
      <w:bookmarkStart w:id="9801" w:name="_Toc58860490"/>
      <w:bookmarkStart w:id="9802" w:name="_Toc58862994"/>
      <w:bookmarkStart w:id="9803" w:name="_Toc61182979"/>
      <w:bookmarkStart w:id="9804" w:name="_Toc66728294"/>
      <w:bookmarkStart w:id="9805" w:name="_Toc74962129"/>
      <w:bookmarkStart w:id="9806" w:name="_Toc75243039"/>
      <w:bookmarkStart w:id="9807" w:name="_Toc76545385"/>
      <w:bookmarkStart w:id="9808" w:name="_Toc82595488"/>
      <w:bookmarkStart w:id="9809" w:name="_Toc89955519"/>
      <w:bookmarkStart w:id="9810" w:name="_Toc98773946"/>
      <w:bookmarkStart w:id="9811" w:name="_Toc106201707"/>
      <w:bookmarkStart w:id="9812" w:name="_Toc115191561"/>
      <w:bookmarkStart w:id="9813" w:name="_Toc122013417"/>
      <w:bookmarkStart w:id="9814" w:name="_Toc124155505"/>
      <w:bookmarkStart w:id="9815" w:name="_Toc131536076"/>
      <w:r w:rsidRPr="008C3753">
        <w:t>8.3.5</w:t>
      </w:r>
      <w:r w:rsidRPr="008C3753">
        <w:tab/>
        <w:t>Performance requirements for PUCCH format 4</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3A130956" w14:textId="77777777" w:rsidR="008C01E6" w:rsidRPr="008C3753" w:rsidRDefault="008C01E6" w:rsidP="008C01E6">
      <w:pPr>
        <w:pStyle w:val="Heading4"/>
      </w:pPr>
      <w:bookmarkStart w:id="9816" w:name="_Toc21100184"/>
      <w:bookmarkStart w:id="9817" w:name="_Toc29809982"/>
      <w:bookmarkStart w:id="9818" w:name="_Toc36645375"/>
      <w:bookmarkStart w:id="9819" w:name="_Toc37272429"/>
      <w:bookmarkStart w:id="9820" w:name="_Toc45884675"/>
      <w:bookmarkStart w:id="9821" w:name="_Toc53182707"/>
      <w:bookmarkStart w:id="9822" w:name="_Toc58860491"/>
      <w:bookmarkStart w:id="9823" w:name="_Toc58862995"/>
      <w:bookmarkStart w:id="9824" w:name="_Toc61182980"/>
      <w:bookmarkStart w:id="9825" w:name="_Toc66728295"/>
      <w:bookmarkStart w:id="9826" w:name="_Toc74962130"/>
      <w:bookmarkStart w:id="9827" w:name="_Toc75243040"/>
      <w:bookmarkStart w:id="9828" w:name="_Toc76545386"/>
      <w:bookmarkStart w:id="9829" w:name="_Toc82595489"/>
      <w:bookmarkStart w:id="9830" w:name="_Toc89955520"/>
      <w:bookmarkStart w:id="9831" w:name="_Toc98773947"/>
      <w:bookmarkStart w:id="9832" w:name="_Toc106201708"/>
      <w:bookmarkStart w:id="9833" w:name="_Toc115191562"/>
      <w:bookmarkStart w:id="9834" w:name="_Toc122013418"/>
      <w:bookmarkStart w:id="9835" w:name="_Toc124155506"/>
      <w:bookmarkStart w:id="9836" w:name="_Toc131536077"/>
      <w:r w:rsidRPr="008C3753">
        <w:t>8.3.5.1</w:t>
      </w:r>
      <w:r w:rsidRPr="008C3753">
        <w:tab/>
        <w:t>Definition and applicability</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837" w:name="_Toc21100185"/>
      <w:bookmarkStart w:id="9838" w:name="_Toc29809983"/>
      <w:bookmarkStart w:id="9839" w:name="_Toc36645376"/>
      <w:bookmarkStart w:id="9840" w:name="_Toc37272430"/>
      <w:bookmarkStart w:id="9841" w:name="_Toc45884676"/>
      <w:bookmarkStart w:id="9842" w:name="_Toc53182708"/>
      <w:bookmarkStart w:id="9843" w:name="_Toc58860492"/>
      <w:bookmarkStart w:id="9844" w:name="_Toc58862996"/>
      <w:bookmarkStart w:id="9845" w:name="_Toc61182981"/>
      <w:bookmarkStart w:id="9846" w:name="_Toc66728296"/>
      <w:bookmarkStart w:id="9847" w:name="_Toc74962131"/>
      <w:bookmarkStart w:id="9848" w:name="_Toc75243041"/>
      <w:bookmarkStart w:id="9849" w:name="_Toc76545387"/>
      <w:bookmarkStart w:id="9850" w:name="_Toc82595490"/>
      <w:bookmarkStart w:id="9851" w:name="_Toc89955521"/>
      <w:bookmarkStart w:id="9852" w:name="_Toc98773948"/>
      <w:bookmarkStart w:id="9853" w:name="_Toc106201709"/>
      <w:bookmarkStart w:id="9854" w:name="_Toc115191563"/>
      <w:bookmarkStart w:id="9855" w:name="_Toc122013419"/>
      <w:bookmarkStart w:id="9856" w:name="_Toc124155507"/>
      <w:bookmarkStart w:id="9857" w:name="_Toc131536078"/>
      <w:r w:rsidRPr="008C3753">
        <w:t>8.3.5.2</w:t>
      </w:r>
      <w:r w:rsidRPr="008C3753">
        <w:tab/>
        <w:t>Minimum requirement</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858" w:name="_Toc21100186"/>
      <w:bookmarkStart w:id="9859" w:name="_Toc29809984"/>
      <w:bookmarkStart w:id="9860" w:name="_Toc36645377"/>
      <w:bookmarkStart w:id="9861" w:name="_Toc37272431"/>
      <w:bookmarkStart w:id="9862" w:name="_Toc45884677"/>
      <w:bookmarkStart w:id="9863" w:name="_Toc53182709"/>
      <w:bookmarkStart w:id="9864" w:name="_Toc58860493"/>
      <w:bookmarkStart w:id="9865" w:name="_Toc58862997"/>
      <w:bookmarkStart w:id="9866" w:name="_Toc61182982"/>
      <w:bookmarkStart w:id="9867" w:name="_Toc66728297"/>
      <w:bookmarkStart w:id="9868" w:name="_Toc74962132"/>
      <w:bookmarkStart w:id="9869" w:name="_Toc75243042"/>
      <w:bookmarkStart w:id="9870" w:name="_Toc76545388"/>
      <w:bookmarkStart w:id="9871" w:name="_Toc82595491"/>
      <w:bookmarkStart w:id="9872" w:name="_Toc89955522"/>
      <w:bookmarkStart w:id="9873" w:name="_Toc98773949"/>
      <w:bookmarkStart w:id="9874" w:name="_Toc106201710"/>
      <w:bookmarkStart w:id="9875" w:name="_Toc115191564"/>
      <w:bookmarkStart w:id="9876" w:name="_Toc122013420"/>
      <w:bookmarkStart w:id="9877" w:name="_Toc124155508"/>
      <w:bookmarkStart w:id="9878" w:name="_Toc131536079"/>
      <w:r w:rsidRPr="008C3753">
        <w:t>8.3.5.3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879" w:name="_Toc21100187"/>
      <w:bookmarkStart w:id="9880" w:name="_Toc29809985"/>
      <w:bookmarkStart w:id="9881" w:name="_Toc36645378"/>
      <w:bookmarkStart w:id="9882" w:name="_Toc37272432"/>
      <w:bookmarkStart w:id="9883" w:name="_Toc45884678"/>
      <w:bookmarkStart w:id="9884" w:name="_Toc53182710"/>
      <w:bookmarkStart w:id="9885" w:name="_Toc58860494"/>
      <w:bookmarkStart w:id="9886" w:name="_Toc58862998"/>
      <w:bookmarkStart w:id="9887" w:name="_Toc61182983"/>
      <w:bookmarkStart w:id="9888" w:name="_Toc66728298"/>
      <w:bookmarkStart w:id="9889" w:name="_Toc74962133"/>
      <w:bookmarkStart w:id="9890" w:name="_Toc75243043"/>
      <w:bookmarkStart w:id="9891" w:name="_Toc76545389"/>
      <w:bookmarkStart w:id="9892" w:name="_Toc82595492"/>
      <w:bookmarkStart w:id="9893" w:name="_Toc89955523"/>
      <w:bookmarkStart w:id="9894" w:name="_Toc98773950"/>
      <w:bookmarkStart w:id="9895" w:name="_Toc106201711"/>
      <w:bookmarkStart w:id="9896" w:name="_Toc115191565"/>
      <w:bookmarkStart w:id="9897" w:name="_Toc122013421"/>
      <w:bookmarkStart w:id="9898" w:name="_Toc124155509"/>
      <w:bookmarkStart w:id="9899" w:name="_Toc131536080"/>
      <w:r w:rsidRPr="008C3753">
        <w:t>8.3.5.4</w:t>
      </w:r>
      <w:r w:rsidRPr="008C3753">
        <w:tab/>
        <w:t>Method of test</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07D30AFC" w14:textId="77777777" w:rsidR="008C01E6" w:rsidRPr="008C3753" w:rsidRDefault="008C01E6" w:rsidP="008C01E6">
      <w:pPr>
        <w:pStyle w:val="Heading5"/>
      </w:pPr>
      <w:bookmarkStart w:id="9900" w:name="_Toc21100188"/>
      <w:bookmarkStart w:id="9901" w:name="_Toc29809986"/>
      <w:bookmarkStart w:id="9902" w:name="_Toc36645379"/>
      <w:bookmarkStart w:id="9903" w:name="_Toc37272433"/>
      <w:bookmarkStart w:id="9904" w:name="_Toc45884679"/>
      <w:bookmarkStart w:id="9905" w:name="_Toc53182711"/>
      <w:bookmarkStart w:id="9906" w:name="_Toc58860495"/>
      <w:bookmarkStart w:id="9907" w:name="_Toc58862999"/>
      <w:bookmarkStart w:id="9908" w:name="_Toc61182984"/>
      <w:bookmarkStart w:id="9909" w:name="_Toc66728299"/>
      <w:bookmarkStart w:id="9910" w:name="_Toc74962134"/>
      <w:bookmarkStart w:id="9911" w:name="_Toc75243044"/>
      <w:bookmarkStart w:id="9912" w:name="_Toc76545390"/>
      <w:bookmarkStart w:id="9913" w:name="_Toc82595493"/>
      <w:bookmarkStart w:id="9914" w:name="_Toc89955524"/>
      <w:bookmarkStart w:id="9915" w:name="_Toc98773951"/>
      <w:bookmarkStart w:id="9916" w:name="_Toc106201712"/>
      <w:bookmarkStart w:id="9917" w:name="_Toc115191566"/>
      <w:bookmarkStart w:id="9918" w:name="_Toc122013422"/>
      <w:bookmarkStart w:id="9919" w:name="_Toc124155510"/>
      <w:bookmarkStart w:id="9920" w:name="_Toc131536081"/>
      <w:r w:rsidRPr="008C3753">
        <w:t>8.3.5.4.1</w:t>
      </w:r>
      <w:r w:rsidRPr="008C3753">
        <w:tab/>
        <w:t>Initial conditions</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921"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922" w:name="_Toc29809987"/>
      <w:bookmarkStart w:id="9923" w:name="_Toc36645380"/>
      <w:bookmarkStart w:id="9924" w:name="_Toc37272434"/>
      <w:bookmarkStart w:id="9925" w:name="_Toc45884680"/>
      <w:bookmarkStart w:id="9926" w:name="_Toc53182712"/>
      <w:bookmarkStart w:id="9927" w:name="_Toc58860496"/>
      <w:bookmarkStart w:id="9928" w:name="_Toc58863000"/>
      <w:bookmarkStart w:id="9929" w:name="_Toc61182985"/>
      <w:bookmarkStart w:id="9930" w:name="_Toc66728300"/>
      <w:bookmarkStart w:id="9931" w:name="_Toc74962135"/>
      <w:bookmarkStart w:id="9932" w:name="_Toc75243045"/>
      <w:bookmarkStart w:id="9933" w:name="_Toc76545391"/>
      <w:bookmarkStart w:id="9934" w:name="_Toc82595494"/>
      <w:bookmarkStart w:id="9935" w:name="_Toc89955525"/>
      <w:bookmarkStart w:id="9936" w:name="_Toc98773952"/>
      <w:bookmarkStart w:id="9937" w:name="_Toc106201713"/>
      <w:bookmarkStart w:id="9938" w:name="_Toc115191567"/>
      <w:bookmarkStart w:id="9939" w:name="_Toc122013423"/>
      <w:bookmarkStart w:id="9940" w:name="_Toc124155511"/>
      <w:bookmarkStart w:id="9941" w:name="_Toc131536082"/>
      <w:r w:rsidRPr="008C3753">
        <w:t>8.3.5.4.2</w:t>
      </w:r>
      <w:r w:rsidRPr="008C3753">
        <w:tab/>
        <w:t>Procedure</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942" w:name="_MON_1600797537"/>
    <w:bookmarkEnd w:id="9942"/>
    <w:p w14:paraId="757DD29E" w14:textId="77777777" w:rsidR="008C01E6" w:rsidRPr="008C3753" w:rsidRDefault="008C01E6" w:rsidP="008C01E6">
      <w:pPr>
        <w:pStyle w:val="TH"/>
      </w:pPr>
      <w:r w:rsidRPr="008C3753">
        <w:object w:dxaOrig="8641" w:dyaOrig="541" w14:anchorId="1B931A7F">
          <v:shape id="_x0000_i1060" type="#_x0000_t75" style="width:6in;height:30.85pt" o:ole="" fillcolor="window">
            <v:imagedata r:id="rId73" o:title=""/>
          </v:shape>
          <o:OLEObject Type="Embed" ProgID="Word.Picture.8" ShapeID="_x0000_i1060" DrawAspect="Content" ObjectID="_1742239480"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943" w:name="_Toc21100190"/>
      <w:bookmarkStart w:id="9944" w:name="_Toc29809988"/>
      <w:bookmarkStart w:id="9945" w:name="_Toc36645381"/>
      <w:bookmarkStart w:id="9946" w:name="_Toc37272435"/>
      <w:bookmarkStart w:id="9947" w:name="_Toc45884681"/>
      <w:bookmarkStart w:id="9948" w:name="_Toc53182713"/>
      <w:bookmarkStart w:id="9949" w:name="_Toc58860497"/>
      <w:bookmarkStart w:id="9950" w:name="_Toc58863001"/>
      <w:bookmarkStart w:id="9951" w:name="_Toc61182986"/>
      <w:bookmarkStart w:id="9952" w:name="_Toc66728301"/>
      <w:bookmarkStart w:id="9953" w:name="_Toc74962136"/>
      <w:bookmarkStart w:id="9954" w:name="_Toc75243046"/>
      <w:bookmarkStart w:id="9955" w:name="_Toc76545392"/>
      <w:bookmarkStart w:id="9956" w:name="_Toc82595495"/>
      <w:bookmarkStart w:id="9957" w:name="_Toc89955526"/>
      <w:bookmarkStart w:id="9958" w:name="_Toc98773953"/>
      <w:bookmarkStart w:id="9959" w:name="_Toc106201714"/>
      <w:bookmarkStart w:id="9960" w:name="_Toc115191568"/>
      <w:bookmarkStart w:id="9961" w:name="_Toc122013424"/>
      <w:bookmarkStart w:id="9962" w:name="_Toc124155512"/>
      <w:bookmarkStart w:id="9963" w:name="_Toc131536083"/>
      <w:r w:rsidRPr="008C3753">
        <w:t>8.3.5.5</w:t>
      </w:r>
      <w:r w:rsidRPr="008C3753">
        <w:tab/>
        <w:t>Test requirement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964" w:name="_Toc21100191"/>
      <w:bookmarkStart w:id="9965" w:name="_Toc29809989"/>
      <w:bookmarkStart w:id="9966" w:name="_Toc36645382"/>
      <w:bookmarkStart w:id="9967" w:name="_Toc37272436"/>
      <w:bookmarkStart w:id="9968" w:name="_Toc45884682"/>
      <w:bookmarkStart w:id="9969" w:name="_Toc53182714"/>
      <w:bookmarkStart w:id="9970" w:name="_Toc58860498"/>
      <w:bookmarkStart w:id="9971" w:name="_Toc58863002"/>
      <w:bookmarkStart w:id="9972" w:name="_Toc61182987"/>
      <w:bookmarkStart w:id="9973" w:name="_Toc66728302"/>
      <w:bookmarkStart w:id="9974" w:name="_Toc74962137"/>
      <w:bookmarkStart w:id="9975" w:name="_Toc75243047"/>
      <w:bookmarkStart w:id="9976" w:name="_Toc76545393"/>
      <w:bookmarkStart w:id="9977" w:name="_Toc82595496"/>
      <w:bookmarkStart w:id="9978" w:name="_Toc89955527"/>
      <w:bookmarkStart w:id="9979" w:name="_Toc98773954"/>
      <w:bookmarkStart w:id="9980" w:name="_Toc106201715"/>
      <w:bookmarkStart w:id="9981" w:name="_Toc115191569"/>
      <w:bookmarkStart w:id="9982" w:name="_Toc122013425"/>
      <w:bookmarkStart w:id="9983" w:name="_Toc124155513"/>
      <w:bookmarkStart w:id="9984" w:name="_Toc131536084"/>
      <w:r w:rsidRPr="008C3753">
        <w:t>8.3.</w:t>
      </w:r>
      <w:r w:rsidRPr="008C3753">
        <w:rPr>
          <w:lang w:eastAsia="zh-CN"/>
        </w:rPr>
        <w:t>6</w:t>
      </w:r>
      <w:r w:rsidRPr="008C3753">
        <w:tab/>
        <w:t>Performance requirements for multi-slot PUCCH</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0E625C0B" w14:textId="77777777" w:rsidR="008C01E6" w:rsidRPr="008C3753" w:rsidRDefault="008C01E6" w:rsidP="008C01E6">
      <w:pPr>
        <w:pStyle w:val="Heading4"/>
      </w:pPr>
      <w:bookmarkStart w:id="9985" w:name="_Toc21100192"/>
      <w:bookmarkStart w:id="9986" w:name="_Toc29809990"/>
      <w:bookmarkStart w:id="9987" w:name="_Toc36645383"/>
      <w:bookmarkStart w:id="9988" w:name="_Toc37272437"/>
      <w:bookmarkStart w:id="9989" w:name="_Toc45884683"/>
      <w:bookmarkStart w:id="9990" w:name="_Toc53182715"/>
      <w:bookmarkStart w:id="9991" w:name="_Toc58860499"/>
      <w:bookmarkStart w:id="9992" w:name="_Toc58863003"/>
      <w:bookmarkStart w:id="9993" w:name="_Toc61182988"/>
      <w:bookmarkStart w:id="9994" w:name="_Toc66728303"/>
      <w:bookmarkStart w:id="9995" w:name="_Toc74962138"/>
      <w:bookmarkStart w:id="9996" w:name="_Toc75243048"/>
      <w:bookmarkStart w:id="9997" w:name="_Toc76545394"/>
      <w:bookmarkStart w:id="9998" w:name="_Toc82595497"/>
      <w:bookmarkStart w:id="9999" w:name="_Toc89955528"/>
      <w:bookmarkStart w:id="10000" w:name="_Toc98773955"/>
      <w:bookmarkStart w:id="10001" w:name="_Toc106201716"/>
      <w:bookmarkStart w:id="10002" w:name="_Toc115191570"/>
      <w:bookmarkStart w:id="10003" w:name="_Toc122013426"/>
      <w:bookmarkStart w:id="10004" w:name="_Toc124155514"/>
      <w:bookmarkStart w:id="10005" w:name="_Toc131536085"/>
      <w:r w:rsidRPr="008C3753">
        <w:t>8.3.6.1</w:t>
      </w:r>
      <w:r w:rsidRPr="008C3753">
        <w:tab/>
        <w:t>Performance requirements for multi-slot PUCCH format 1</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6E71BF67" w14:textId="77777777" w:rsidR="008C01E6" w:rsidRPr="008C3753" w:rsidRDefault="008C01E6" w:rsidP="008C01E6">
      <w:pPr>
        <w:pStyle w:val="Heading5"/>
      </w:pPr>
      <w:bookmarkStart w:id="10006" w:name="_Toc21100193"/>
      <w:bookmarkStart w:id="10007" w:name="_Toc29809991"/>
      <w:bookmarkStart w:id="10008" w:name="_Toc36645384"/>
      <w:bookmarkStart w:id="10009" w:name="_Toc37272438"/>
      <w:bookmarkStart w:id="10010" w:name="_Toc45884684"/>
      <w:bookmarkStart w:id="10011" w:name="_Toc53182716"/>
      <w:bookmarkStart w:id="10012" w:name="_Toc58860500"/>
      <w:bookmarkStart w:id="10013" w:name="_Toc58863004"/>
      <w:bookmarkStart w:id="10014" w:name="_Toc61182989"/>
      <w:bookmarkStart w:id="10015" w:name="_Toc66728304"/>
      <w:bookmarkStart w:id="10016" w:name="_Toc74962139"/>
      <w:bookmarkStart w:id="10017" w:name="_Toc75243049"/>
      <w:bookmarkStart w:id="10018" w:name="_Toc76545395"/>
      <w:bookmarkStart w:id="10019" w:name="_Toc82595498"/>
      <w:bookmarkStart w:id="10020" w:name="_Toc89955529"/>
      <w:bookmarkStart w:id="10021" w:name="_Toc98773956"/>
      <w:bookmarkStart w:id="10022" w:name="_Toc106201717"/>
      <w:bookmarkStart w:id="10023" w:name="_Toc115191571"/>
      <w:bookmarkStart w:id="10024" w:name="_Toc122013427"/>
      <w:bookmarkStart w:id="10025" w:name="_Toc124155515"/>
      <w:bookmarkStart w:id="10026" w:name="_Toc131536086"/>
      <w:r w:rsidRPr="008C3753">
        <w:t>8.3.6.1.1</w:t>
      </w:r>
      <w:r w:rsidRPr="008C3753">
        <w:tab/>
        <w:t>NACK to ACK detection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1CC8C61C" w14:textId="77777777" w:rsidR="008C01E6" w:rsidRPr="008C3753" w:rsidRDefault="008C01E6" w:rsidP="008C01E6">
      <w:pPr>
        <w:pStyle w:val="Heading6"/>
      </w:pPr>
      <w:bookmarkStart w:id="10027" w:name="_Toc21100194"/>
      <w:bookmarkStart w:id="10028" w:name="_Toc29809992"/>
      <w:bookmarkStart w:id="10029" w:name="_Toc36645385"/>
      <w:bookmarkStart w:id="10030" w:name="_Toc37272439"/>
      <w:bookmarkStart w:id="10031" w:name="_Toc45884685"/>
      <w:bookmarkStart w:id="10032" w:name="_Toc53182717"/>
      <w:bookmarkStart w:id="10033" w:name="_Toc58860501"/>
      <w:bookmarkStart w:id="10034" w:name="_Toc58863005"/>
      <w:bookmarkStart w:id="10035" w:name="_Toc61182990"/>
      <w:bookmarkStart w:id="10036" w:name="_Toc66728305"/>
      <w:bookmarkStart w:id="10037" w:name="_Toc74962140"/>
      <w:bookmarkStart w:id="10038" w:name="_Toc75243050"/>
      <w:bookmarkStart w:id="10039" w:name="_Toc76545396"/>
      <w:bookmarkStart w:id="10040" w:name="_Toc82595499"/>
      <w:bookmarkStart w:id="10041" w:name="_Toc89955530"/>
      <w:bookmarkStart w:id="10042" w:name="_Toc98773957"/>
      <w:bookmarkStart w:id="10043" w:name="_Toc106201718"/>
      <w:bookmarkStart w:id="10044" w:name="_Toc115191572"/>
      <w:bookmarkStart w:id="10045" w:name="_Toc122013428"/>
      <w:bookmarkStart w:id="10046" w:name="_Toc124155516"/>
      <w:bookmarkStart w:id="10047" w:name="_Toc131536087"/>
      <w:r w:rsidRPr="008C3753">
        <w:t>8.3.6.1.1.1</w:t>
      </w:r>
      <w:r w:rsidRPr="008C3753">
        <w:tab/>
        <w:t>Definition and applicability</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048"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049" w:name="_Toc29809993"/>
      <w:bookmarkStart w:id="10050" w:name="_Toc36645386"/>
      <w:bookmarkStart w:id="10051" w:name="_Toc37272440"/>
      <w:bookmarkStart w:id="10052" w:name="_Toc45884686"/>
      <w:bookmarkStart w:id="10053" w:name="_Toc53182718"/>
      <w:bookmarkStart w:id="10054" w:name="_Toc58860502"/>
      <w:bookmarkStart w:id="10055" w:name="_Toc58863006"/>
      <w:bookmarkStart w:id="10056" w:name="_Toc61182991"/>
      <w:bookmarkStart w:id="10057" w:name="_Toc66728306"/>
      <w:bookmarkStart w:id="10058" w:name="_Toc74962141"/>
      <w:bookmarkStart w:id="10059" w:name="_Toc75243051"/>
      <w:bookmarkStart w:id="10060" w:name="_Toc76545397"/>
      <w:bookmarkStart w:id="10061" w:name="_Toc82595500"/>
      <w:bookmarkStart w:id="10062" w:name="_Toc89955531"/>
      <w:bookmarkStart w:id="10063" w:name="_Toc98773958"/>
      <w:bookmarkStart w:id="10064" w:name="_Toc106201719"/>
      <w:bookmarkStart w:id="10065" w:name="_Toc115191573"/>
      <w:bookmarkStart w:id="10066" w:name="_Toc122013429"/>
      <w:bookmarkStart w:id="10067" w:name="_Toc124155517"/>
      <w:bookmarkStart w:id="10068" w:name="_Toc131536088"/>
      <w:r w:rsidRPr="008C3753">
        <w:t>8.3.6.1.1.2</w:t>
      </w:r>
      <w:r w:rsidRPr="008C3753">
        <w:tab/>
        <w:t>Minimum Requirement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069" w:name="_Toc21100196"/>
      <w:bookmarkStart w:id="10070" w:name="_Toc29809994"/>
      <w:bookmarkStart w:id="10071" w:name="_Toc36645387"/>
      <w:bookmarkStart w:id="10072" w:name="_Toc37272441"/>
      <w:bookmarkStart w:id="10073" w:name="_Toc45884687"/>
      <w:bookmarkStart w:id="10074" w:name="_Toc53182719"/>
      <w:bookmarkStart w:id="10075" w:name="_Toc58860503"/>
      <w:bookmarkStart w:id="10076" w:name="_Toc58863007"/>
      <w:bookmarkStart w:id="10077" w:name="_Toc61182992"/>
      <w:bookmarkStart w:id="10078" w:name="_Toc66728307"/>
      <w:bookmarkStart w:id="10079" w:name="_Toc74962142"/>
      <w:bookmarkStart w:id="10080" w:name="_Toc75243052"/>
      <w:bookmarkStart w:id="10081" w:name="_Toc76545398"/>
      <w:bookmarkStart w:id="10082" w:name="_Toc82595501"/>
      <w:bookmarkStart w:id="10083" w:name="_Toc89955532"/>
      <w:bookmarkStart w:id="10084" w:name="_Toc98773959"/>
      <w:bookmarkStart w:id="10085" w:name="_Toc106201720"/>
      <w:bookmarkStart w:id="10086" w:name="_Toc115191574"/>
      <w:bookmarkStart w:id="10087" w:name="_Toc122013430"/>
      <w:bookmarkStart w:id="10088" w:name="_Toc124155518"/>
      <w:bookmarkStart w:id="10089" w:name="_Toc131536089"/>
      <w:r w:rsidRPr="008C3753">
        <w:t>8.3.6.1.1.3</w:t>
      </w:r>
      <w:r w:rsidRPr="008C3753">
        <w:tab/>
        <w:t>Test purpose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090" w:name="_Toc21100197"/>
      <w:bookmarkStart w:id="10091" w:name="_Toc29809995"/>
      <w:bookmarkStart w:id="10092" w:name="_Toc36645388"/>
      <w:bookmarkStart w:id="10093" w:name="_Toc37272442"/>
      <w:bookmarkStart w:id="10094" w:name="_Toc45884688"/>
      <w:bookmarkStart w:id="10095" w:name="_Toc53182720"/>
      <w:bookmarkStart w:id="10096" w:name="_Toc58860504"/>
      <w:bookmarkStart w:id="10097" w:name="_Toc58863008"/>
      <w:bookmarkStart w:id="10098" w:name="_Toc61182993"/>
      <w:bookmarkStart w:id="10099" w:name="_Toc66728308"/>
      <w:bookmarkStart w:id="10100" w:name="_Toc74962143"/>
      <w:bookmarkStart w:id="10101" w:name="_Toc75243053"/>
      <w:bookmarkStart w:id="10102" w:name="_Toc76545399"/>
      <w:bookmarkStart w:id="10103" w:name="_Toc82595502"/>
      <w:bookmarkStart w:id="10104" w:name="_Toc89955533"/>
      <w:bookmarkStart w:id="10105" w:name="_Toc98773960"/>
      <w:bookmarkStart w:id="10106" w:name="_Toc106201721"/>
      <w:bookmarkStart w:id="10107" w:name="_Toc115191575"/>
      <w:bookmarkStart w:id="10108" w:name="_Toc122013431"/>
      <w:bookmarkStart w:id="10109" w:name="_Toc124155519"/>
      <w:bookmarkStart w:id="10110" w:name="_Toc131536090"/>
      <w:r w:rsidRPr="008C3753">
        <w:t>8.3.6.1.1.4</w:t>
      </w:r>
      <w:r w:rsidRPr="008C3753">
        <w:tab/>
        <w:t>Method of test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3AEF0CF1" w14:textId="77777777" w:rsidR="008C01E6" w:rsidRPr="008C3753" w:rsidRDefault="008C01E6" w:rsidP="008C01E6">
      <w:pPr>
        <w:pStyle w:val="Heading7"/>
      </w:pPr>
      <w:bookmarkStart w:id="10111" w:name="_Toc21100198"/>
      <w:bookmarkStart w:id="10112" w:name="_Toc29809996"/>
      <w:bookmarkStart w:id="10113" w:name="_Toc36645389"/>
      <w:bookmarkStart w:id="10114" w:name="_Toc37272443"/>
      <w:bookmarkStart w:id="10115" w:name="_Toc45884689"/>
      <w:bookmarkStart w:id="10116" w:name="_Toc53182721"/>
      <w:bookmarkStart w:id="10117" w:name="_Toc58860505"/>
      <w:bookmarkStart w:id="10118" w:name="_Toc58863009"/>
      <w:bookmarkStart w:id="10119" w:name="_Toc61182994"/>
      <w:bookmarkStart w:id="10120" w:name="_Toc66728309"/>
      <w:bookmarkStart w:id="10121" w:name="_Toc74962144"/>
      <w:bookmarkStart w:id="10122" w:name="_Toc75243054"/>
      <w:bookmarkStart w:id="10123" w:name="_Toc76545400"/>
      <w:bookmarkStart w:id="10124" w:name="_Toc82595503"/>
      <w:bookmarkStart w:id="10125" w:name="_Toc89955534"/>
      <w:bookmarkStart w:id="10126" w:name="_Toc98773961"/>
      <w:bookmarkStart w:id="10127" w:name="_Toc106201722"/>
      <w:bookmarkStart w:id="10128" w:name="_Toc115191576"/>
      <w:bookmarkStart w:id="10129" w:name="_Toc122013432"/>
      <w:bookmarkStart w:id="10130" w:name="_Toc124155520"/>
      <w:bookmarkStart w:id="10131" w:name="_Toc131536091"/>
      <w:r w:rsidRPr="008C3753">
        <w:t>8.3.6.1.1.4.1</w:t>
      </w:r>
      <w:r w:rsidRPr="008C3753">
        <w:tab/>
        <w:t>Initial conditions</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132"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133" w:name="_Toc29809997"/>
      <w:bookmarkStart w:id="10134" w:name="_Toc36645390"/>
      <w:bookmarkStart w:id="10135" w:name="_Toc37272444"/>
      <w:bookmarkStart w:id="10136" w:name="_Toc45884690"/>
      <w:bookmarkStart w:id="10137" w:name="_Toc53182722"/>
      <w:bookmarkStart w:id="10138" w:name="_Toc58860506"/>
      <w:bookmarkStart w:id="10139" w:name="_Toc58863010"/>
      <w:bookmarkStart w:id="10140" w:name="_Toc61182995"/>
      <w:bookmarkStart w:id="10141" w:name="_Toc66728310"/>
      <w:bookmarkStart w:id="10142" w:name="_Toc74962145"/>
      <w:bookmarkStart w:id="10143" w:name="_Toc75243055"/>
      <w:bookmarkStart w:id="10144" w:name="_Toc76545401"/>
      <w:bookmarkStart w:id="10145" w:name="_Toc82595504"/>
      <w:bookmarkStart w:id="10146" w:name="_Toc89955535"/>
      <w:bookmarkStart w:id="10147" w:name="_Toc98773962"/>
      <w:bookmarkStart w:id="10148" w:name="_Toc106201723"/>
      <w:bookmarkStart w:id="10149" w:name="_Toc115191577"/>
      <w:bookmarkStart w:id="10150" w:name="_Toc122013433"/>
      <w:bookmarkStart w:id="10151" w:name="_Toc124155521"/>
      <w:bookmarkStart w:id="10152" w:name="_Toc131536092"/>
      <w:r w:rsidRPr="008C3753">
        <w:t>8.3.6.1.1.4.2</w:t>
      </w:r>
      <w:r w:rsidRPr="008C3753">
        <w:tab/>
        <w:t>Procedure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0153"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154" w:name="_Toc29809998"/>
      <w:bookmarkStart w:id="10155" w:name="_Toc36645391"/>
      <w:bookmarkStart w:id="10156" w:name="_Toc37272445"/>
      <w:bookmarkStart w:id="10157" w:name="_Toc45884691"/>
      <w:bookmarkStart w:id="10158" w:name="_Toc53182723"/>
      <w:bookmarkStart w:id="10159" w:name="_Toc58860507"/>
      <w:bookmarkStart w:id="10160" w:name="_Toc58863011"/>
      <w:bookmarkStart w:id="10161" w:name="_Toc61182996"/>
      <w:bookmarkStart w:id="10162" w:name="_Toc66728311"/>
      <w:bookmarkStart w:id="10163" w:name="_Toc74962146"/>
      <w:bookmarkStart w:id="10164" w:name="_Toc75243056"/>
      <w:bookmarkStart w:id="10165" w:name="_Toc76545402"/>
      <w:bookmarkStart w:id="10166" w:name="_Toc82595505"/>
      <w:bookmarkStart w:id="10167" w:name="_Toc89955536"/>
      <w:bookmarkStart w:id="10168" w:name="_Toc98773963"/>
      <w:bookmarkStart w:id="10169" w:name="_Toc106201724"/>
      <w:bookmarkStart w:id="10170" w:name="_Toc115191578"/>
      <w:bookmarkStart w:id="10171" w:name="_Toc122013434"/>
      <w:bookmarkStart w:id="10172" w:name="_Toc124155522"/>
      <w:bookmarkStart w:id="10173" w:name="_Toc131536093"/>
      <w:r w:rsidRPr="008C3753">
        <w:rPr>
          <w:lang w:eastAsia="zh-CN"/>
        </w:rPr>
        <w:t>8.3.6.1.1.5</w:t>
      </w:r>
      <w:r w:rsidRPr="008C3753">
        <w:rPr>
          <w:lang w:eastAsia="zh-CN"/>
        </w:rPr>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174" w:name="_Toc21100201"/>
      <w:bookmarkStart w:id="10175" w:name="_Toc29809999"/>
      <w:bookmarkStart w:id="10176" w:name="_Toc36645392"/>
      <w:bookmarkStart w:id="10177" w:name="_Toc37272446"/>
      <w:bookmarkStart w:id="10178" w:name="_Toc45884692"/>
      <w:bookmarkStart w:id="10179" w:name="_Toc53182724"/>
      <w:bookmarkStart w:id="10180" w:name="_Toc58860508"/>
      <w:bookmarkStart w:id="10181" w:name="_Toc58863012"/>
      <w:bookmarkStart w:id="10182" w:name="_Toc61182997"/>
      <w:bookmarkStart w:id="10183" w:name="_Toc66728312"/>
      <w:bookmarkStart w:id="10184" w:name="_Toc74962147"/>
      <w:bookmarkStart w:id="10185" w:name="_Toc75243057"/>
      <w:bookmarkStart w:id="10186" w:name="_Toc76545403"/>
      <w:bookmarkStart w:id="10187" w:name="_Toc82595506"/>
      <w:bookmarkStart w:id="10188" w:name="_Toc89955537"/>
      <w:bookmarkStart w:id="10189" w:name="_Toc98773964"/>
      <w:bookmarkStart w:id="10190" w:name="_Toc106201725"/>
      <w:bookmarkStart w:id="10191" w:name="_Toc115191579"/>
      <w:bookmarkStart w:id="10192" w:name="_Toc122013435"/>
      <w:bookmarkStart w:id="10193" w:name="_Toc124155523"/>
      <w:bookmarkStart w:id="10194" w:name="_Toc131536094"/>
      <w:r w:rsidRPr="008C3753">
        <w:t>8.3.6.1.2</w:t>
      </w:r>
      <w:r w:rsidRPr="008C3753">
        <w:tab/>
        <w:t>ACK missed detection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B64FA12" w14:textId="77777777" w:rsidR="008C01E6" w:rsidRPr="008C3753" w:rsidRDefault="008C01E6" w:rsidP="008C01E6">
      <w:pPr>
        <w:pStyle w:val="Heading6"/>
      </w:pPr>
      <w:bookmarkStart w:id="10195" w:name="_Toc21100202"/>
      <w:bookmarkStart w:id="10196" w:name="_Toc29810000"/>
      <w:bookmarkStart w:id="10197" w:name="_Toc36645393"/>
      <w:bookmarkStart w:id="10198" w:name="_Toc37272447"/>
      <w:bookmarkStart w:id="10199" w:name="_Toc45884693"/>
      <w:bookmarkStart w:id="10200" w:name="_Toc53182725"/>
      <w:bookmarkStart w:id="10201" w:name="_Toc58860509"/>
      <w:bookmarkStart w:id="10202" w:name="_Toc58863013"/>
      <w:bookmarkStart w:id="10203" w:name="_Toc61182998"/>
      <w:bookmarkStart w:id="10204" w:name="_Toc66728313"/>
      <w:bookmarkStart w:id="10205" w:name="_Toc74962148"/>
      <w:bookmarkStart w:id="10206" w:name="_Toc75243058"/>
      <w:bookmarkStart w:id="10207" w:name="_Toc76545404"/>
      <w:bookmarkStart w:id="10208" w:name="_Toc82595507"/>
      <w:bookmarkStart w:id="10209" w:name="_Toc89955538"/>
      <w:bookmarkStart w:id="10210" w:name="_Toc98773965"/>
      <w:bookmarkStart w:id="10211" w:name="_Toc106201726"/>
      <w:bookmarkStart w:id="10212" w:name="_Toc115191580"/>
      <w:bookmarkStart w:id="10213" w:name="_Toc122013436"/>
      <w:bookmarkStart w:id="10214" w:name="_Toc124155524"/>
      <w:bookmarkStart w:id="10215" w:name="_Toc131536095"/>
      <w:r w:rsidRPr="008C3753">
        <w:t>8.3.6.1.2.1</w:t>
      </w:r>
      <w:r w:rsidRPr="008C3753">
        <w:tab/>
        <w:t>Definition and applicability</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216" w:name="_Toc21100203"/>
      <w:bookmarkStart w:id="10217" w:name="_Toc29810001"/>
      <w:bookmarkStart w:id="10218" w:name="_Toc36645394"/>
      <w:bookmarkStart w:id="10219" w:name="_Toc37272448"/>
      <w:bookmarkStart w:id="10220" w:name="_Toc45884694"/>
      <w:bookmarkStart w:id="10221" w:name="_Toc53182726"/>
      <w:bookmarkStart w:id="10222" w:name="_Toc58860510"/>
      <w:bookmarkStart w:id="10223" w:name="_Toc58863014"/>
      <w:bookmarkStart w:id="10224" w:name="_Toc61182999"/>
      <w:bookmarkStart w:id="10225" w:name="_Toc66728314"/>
      <w:bookmarkStart w:id="10226" w:name="_Toc74962149"/>
      <w:bookmarkStart w:id="10227" w:name="_Toc75243059"/>
      <w:bookmarkStart w:id="10228" w:name="_Toc76545405"/>
      <w:bookmarkStart w:id="10229" w:name="_Toc82595508"/>
      <w:bookmarkStart w:id="10230" w:name="_Toc89955539"/>
      <w:bookmarkStart w:id="10231" w:name="_Toc98773966"/>
      <w:bookmarkStart w:id="10232" w:name="_Toc106201727"/>
      <w:bookmarkStart w:id="10233" w:name="_Toc115191581"/>
      <w:bookmarkStart w:id="10234" w:name="_Toc122013437"/>
      <w:bookmarkStart w:id="10235" w:name="_Toc124155525"/>
      <w:bookmarkStart w:id="10236" w:name="_Toc131536096"/>
      <w:r w:rsidRPr="008C3753">
        <w:t>8.3.6.1.2.2</w:t>
      </w:r>
      <w:r w:rsidRPr="008C3753">
        <w:tab/>
        <w:t>Minimum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237" w:name="_Toc21100204"/>
      <w:bookmarkStart w:id="10238" w:name="_Toc29810002"/>
      <w:bookmarkStart w:id="10239" w:name="_Toc36645395"/>
      <w:bookmarkStart w:id="10240" w:name="_Toc37272449"/>
      <w:bookmarkStart w:id="10241" w:name="_Toc45884695"/>
      <w:bookmarkStart w:id="10242" w:name="_Toc53182727"/>
      <w:bookmarkStart w:id="10243" w:name="_Toc58860511"/>
      <w:bookmarkStart w:id="10244" w:name="_Toc58863015"/>
      <w:bookmarkStart w:id="10245" w:name="_Toc61183000"/>
      <w:bookmarkStart w:id="10246" w:name="_Toc66728315"/>
      <w:bookmarkStart w:id="10247" w:name="_Toc74962150"/>
      <w:bookmarkStart w:id="10248" w:name="_Toc75243060"/>
      <w:bookmarkStart w:id="10249" w:name="_Toc76545406"/>
      <w:bookmarkStart w:id="10250" w:name="_Toc82595509"/>
      <w:bookmarkStart w:id="10251" w:name="_Toc89955540"/>
      <w:bookmarkStart w:id="10252" w:name="_Toc98773967"/>
      <w:bookmarkStart w:id="10253" w:name="_Toc106201728"/>
      <w:bookmarkStart w:id="10254" w:name="_Toc115191582"/>
      <w:bookmarkStart w:id="10255" w:name="_Toc122013438"/>
      <w:bookmarkStart w:id="10256" w:name="_Toc124155526"/>
      <w:bookmarkStart w:id="10257" w:name="_Toc131536097"/>
      <w:r w:rsidRPr="008C3753">
        <w:t>8.3.6.1.2.3</w:t>
      </w:r>
      <w:r w:rsidRPr="008C3753">
        <w:tab/>
        <w:t>Test purpose</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258" w:name="_Toc21100205"/>
      <w:bookmarkStart w:id="10259" w:name="_Toc29810003"/>
      <w:bookmarkStart w:id="10260" w:name="_Toc36645396"/>
      <w:bookmarkStart w:id="10261" w:name="_Toc37272450"/>
      <w:bookmarkStart w:id="10262" w:name="_Toc45884696"/>
      <w:bookmarkStart w:id="10263" w:name="_Toc53182728"/>
      <w:bookmarkStart w:id="10264" w:name="_Toc58860512"/>
      <w:bookmarkStart w:id="10265" w:name="_Toc58863016"/>
      <w:bookmarkStart w:id="10266" w:name="_Toc61183001"/>
      <w:bookmarkStart w:id="10267" w:name="_Toc66728316"/>
      <w:bookmarkStart w:id="10268" w:name="_Toc74962151"/>
      <w:bookmarkStart w:id="10269" w:name="_Toc75243061"/>
      <w:bookmarkStart w:id="10270" w:name="_Toc76545407"/>
      <w:bookmarkStart w:id="10271" w:name="_Toc82595510"/>
      <w:bookmarkStart w:id="10272" w:name="_Toc89955541"/>
      <w:bookmarkStart w:id="10273" w:name="_Toc98773968"/>
      <w:bookmarkStart w:id="10274" w:name="_Toc106201729"/>
      <w:bookmarkStart w:id="10275" w:name="_Toc115191583"/>
      <w:bookmarkStart w:id="10276" w:name="_Toc122013439"/>
      <w:bookmarkStart w:id="10277" w:name="_Toc124155527"/>
      <w:bookmarkStart w:id="10278" w:name="_Toc131536098"/>
      <w:r w:rsidRPr="008C3753">
        <w:rPr>
          <w:lang w:eastAsia="zh-CN"/>
        </w:rPr>
        <w:t>8.3.6.1.2.4</w:t>
      </w:r>
      <w:r w:rsidRPr="008C3753">
        <w:rPr>
          <w:lang w:eastAsia="zh-CN"/>
        </w:rPr>
        <w:tab/>
        <w:t>Method of test</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159A79C5" w14:textId="77777777" w:rsidR="008C01E6" w:rsidRPr="008C3753" w:rsidRDefault="008C01E6" w:rsidP="008C01E6">
      <w:pPr>
        <w:pStyle w:val="Heading7"/>
        <w:rPr>
          <w:lang w:eastAsia="zh-CN"/>
        </w:rPr>
      </w:pPr>
      <w:bookmarkStart w:id="10279" w:name="_Toc21100206"/>
      <w:bookmarkStart w:id="10280" w:name="_Toc29810004"/>
      <w:bookmarkStart w:id="10281" w:name="_Toc36645397"/>
      <w:bookmarkStart w:id="10282" w:name="_Toc37272451"/>
      <w:bookmarkStart w:id="10283" w:name="_Toc45884697"/>
      <w:bookmarkStart w:id="10284" w:name="_Toc53182729"/>
      <w:bookmarkStart w:id="10285" w:name="_Toc58860513"/>
      <w:bookmarkStart w:id="10286" w:name="_Toc58863017"/>
      <w:bookmarkStart w:id="10287" w:name="_Toc61183002"/>
      <w:bookmarkStart w:id="10288" w:name="_Toc66728317"/>
      <w:bookmarkStart w:id="10289" w:name="_Toc74962152"/>
      <w:bookmarkStart w:id="10290" w:name="_Toc75243062"/>
      <w:bookmarkStart w:id="10291" w:name="_Toc76545408"/>
      <w:bookmarkStart w:id="10292" w:name="_Toc82595511"/>
      <w:bookmarkStart w:id="10293" w:name="_Toc89955542"/>
      <w:bookmarkStart w:id="10294" w:name="_Toc98773969"/>
      <w:bookmarkStart w:id="10295" w:name="_Toc106201730"/>
      <w:bookmarkStart w:id="10296" w:name="_Toc115191584"/>
      <w:bookmarkStart w:id="10297" w:name="_Toc122013440"/>
      <w:bookmarkStart w:id="10298" w:name="_Toc124155528"/>
      <w:bookmarkStart w:id="10299" w:name="_Toc131536099"/>
      <w:r w:rsidRPr="008C3753">
        <w:rPr>
          <w:lang w:eastAsia="zh-CN"/>
        </w:rPr>
        <w:t>8.3.6.1.2.4.1</w:t>
      </w:r>
      <w:r w:rsidRPr="008C3753">
        <w:rPr>
          <w:lang w:eastAsia="zh-CN"/>
        </w:rPr>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30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301" w:name="_Toc29810005"/>
      <w:bookmarkStart w:id="10302" w:name="_Toc36645398"/>
      <w:bookmarkStart w:id="10303" w:name="_Toc37272452"/>
      <w:bookmarkStart w:id="10304" w:name="_Toc45884698"/>
      <w:bookmarkStart w:id="10305" w:name="_Toc53182730"/>
      <w:bookmarkStart w:id="10306" w:name="_Toc58860514"/>
      <w:bookmarkStart w:id="10307" w:name="_Toc58863018"/>
      <w:bookmarkStart w:id="10308" w:name="_Toc61183003"/>
      <w:bookmarkStart w:id="10309" w:name="_Toc66728318"/>
      <w:bookmarkStart w:id="10310" w:name="_Toc74962153"/>
      <w:bookmarkStart w:id="10311" w:name="_Toc75243063"/>
      <w:bookmarkStart w:id="10312" w:name="_Toc76545409"/>
      <w:bookmarkStart w:id="10313" w:name="_Toc82595512"/>
      <w:bookmarkStart w:id="10314" w:name="_Toc89955543"/>
      <w:bookmarkStart w:id="10315" w:name="_Toc98773970"/>
      <w:bookmarkStart w:id="10316" w:name="_Toc106201731"/>
      <w:bookmarkStart w:id="10317" w:name="_Toc115191585"/>
      <w:bookmarkStart w:id="10318" w:name="_Toc122013441"/>
      <w:bookmarkStart w:id="10319" w:name="_Toc124155529"/>
      <w:bookmarkStart w:id="10320" w:name="_Toc131536100"/>
      <w:r w:rsidRPr="008C3753">
        <w:rPr>
          <w:lang w:eastAsia="zh-CN"/>
        </w:rPr>
        <w:t>8.3.6.1.2.4.2</w:t>
      </w:r>
      <w:r w:rsidRPr="008C3753">
        <w:rPr>
          <w:lang w:eastAsia="zh-CN"/>
        </w:rPr>
        <w:tab/>
      </w:r>
      <w:r w:rsidRPr="008C3753">
        <w:t>Procedure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321" w:name="_Toc21100208"/>
      <w:bookmarkStart w:id="10322" w:name="_Toc29810006"/>
      <w:bookmarkStart w:id="10323" w:name="_Toc36645399"/>
      <w:bookmarkStart w:id="10324" w:name="_Toc37272453"/>
      <w:bookmarkStart w:id="10325" w:name="_Toc45884699"/>
      <w:bookmarkStart w:id="10326" w:name="_Toc53182731"/>
      <w:bookmarkStart w:id="10327" w:name="_Toc58860515"/>
      <w:bookmarkStart w:id="10328" w:name="_Toc58863019"/>
      <w:bookmarkStart w:id="10329" w:name="_Toc61183004"/>
      <w:bookmarkStart w:id="10330" w:name="_Toc66728319"/>
      <w:bookmarkStart w:id="10331" w:name="_Toc74962154"/>
      <w:bookmarkStart w:id="10332" w:name="_Toc75243064"/>
      <w:bookmarkStart w:id="10333" w:name="_Toc76545410"/>
      <w:bookmarkStart w:id="10334" w:name="_Toc82595513"/>
      <w:bookmarkStart w:id="10335" w:name="_Toc89955544"/>
      <w:bookmarkStart w:id="10336" w:name="_Toc98773971"/>
      <w:bookmarkStart w:id="10337" w:name="_Toc106201732"/>
      <w:bookmarkStart w:id="10338" w:name="_Toc115191586"/>
      <w:bookmarkStart w:id="10339" w:name="_Toc122013442"/>
      <w:bookmarkStart w:id="10340" w:name="_Toc124155530"/>
      <w:bookmarkStart w:id="10341" w:name="_Toc131536101"/>
      <w:r w:rsidRPr="008C3753">
        <w:rPr>
          <w:lang w:eastAsia="zh-CN"/>
        </w:rPr>
        <w:t>8.3.6.1.2.5</w:t>
      </w:r>
      <w:r w:rsidRPr="008C3753">
        <w:rPr>
          <w:lang w:eastAsia="zh-CN"/>
        </w:rPr>
        <w:tab/>
        <w:t>Test Requirement</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0342" w:name="_Toc74962155"/>
      <w:bookmarkStart w:id="10343" w:name="_Toc75243065"/>
      <w:bookmarkStart w:id="10344" w:name="_Toc76545411"/>
      <w:bookmarkStart w:id="10345" w:name="_Toc82595514"/>
      <w:bookmarkStart w:id="10346" w:name="_Toc89955545"/>
      <w:bookmarkStart w:id="10347" w:name="_Toc98773972"/>
      <w:bookmarkStart w:id="10348" w:name="_Toc106201733"/>
      <w:bookmarkStart w:id="10349" w:name="_Toc115191587"/>
      <w:bookmarkStart w:id="10350" w:name="_Toc122013443"/>
      <w:bookmarkStart w:id="10351" w:name="_Toc124155531"/>
      <w:bookmarkStart w:id="10352" w:name="_Toc131536102"/>
      <w:r>
        <w:t>8.3.7</w:t>
      </w:r>
      <w:r>
        <w:tab/>
        <w:t xml:space="preserve">Performance requirements for interlaced PUCCH format </w:t>
      </w:r>
      <w:r>
        <w:rPr>
          <w:lang w:eastAsia="zh-CN"/>
        </w:rPr>
        <w:t>0</w:t>
      </w:r>
      <w:bookmarkEnd w:id="10342"/>
      <w:bookmarkEnd w:id="10343"/>
      <w:bookmarkEnd w:id="10344"/>
      <w:bookmarkEnd w:id="10345"/>
      <w:bookmarkEnd w:id="10346"/>
      <w:bookmarkEnd w:id="10347"/>
      <w:bookmarkEnd w:id="10348"/>
      <w:bookmarkEnd w:id="10349"/>
      <w:bookmarkEnd w:id="10350"/>
      <w:bookmarkEnd w:id="10351"/>
      <w:bookmarkEnd w:id="10352"/>
    </w:p>
    <w:p w14:paraId="47E0F2AC" w14:textId="77777777" w:rsidR="00B82A7B" w:rsidRDefault="00B82A7B" w:rsidP="00B82A7B">
      <w:pPr>
        <w:pStyle w:val="Heading4"/>
      </w:pPr>
      <w:bookmarkStart w:id="10353" w:name="_Toc74962156"/>
      <w:bookmarkStart w:id="10354" w:name="_Toc75243066"/>
      <w:bookmarkStart w:id="10355" w:name="_Toc76545412"/>
      <w:bookmarkStart w:id="10356" w:name="_Toc82595515"/>
      <w:bookmarkStart w:id="10357" w:name="_Toc89955546"/>
      <w:bookmarkStart w:id="10358" w:name="_Toc98773973"/>
      <w:bookmarkStart w:id="10359" w:name="_Toc106201734"/>
      <w:bookmarkStart w:id="10360" w:name="_Toc115191588"/>
      <w:bookmarkStart w:id="10361" w:name="_Toc122013444"/>
      <w:bookmarkStart w:id="10362" w:name="_Toc124155532"/>
      <w:bookmarkStart w:id="10363" w:name="_Toc131536103"/>
      <w:r>
        <w:t>8.3.7.1</w:t>
      </w:r>
      <w:r>
        <w:tab/>
        <w:t>Definition and applicability</w:t>
      </w:r>
      <w:bookmarkEnd w:id="10353"/>
      <w:bookmarkEnd w:id="10354"/>
      <w:bookmarkEnd w:id="10355"/>
      <w:bookmarkEnd w:id="10356"/>
      <w:bookmarkEnd w:id="10357"/>
      <w:bookmarkEnd w:id="10358"/>
      <w:bookmarkEnd w:id="10359"/>
      <w:bookmarkEnd w:id="10360"/>
      <w:bookmarkEnd w:id="10361"/>
      <w:bookmarkEnd w:id="10362"/>
      <w:bookmarkEnd w:id="1036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0364" w:name="_Toc74962157"/>
      <w:bookmarkStart w:id="10365" w:name="_Toc75243067"/>
      <w:bookmarkStart w:id="10366" w:name="_Toc76545413"/>
      <w:bookmarkStart w:id="10367" w:name="_Toc82595516"/>
      <w:bookmarkStart w:id="10368" w:name="_Toc89955547"/>
      <w:bookmarkStart w:id="10369" w:name="_Toc98773974"/>
      <w:bookmarkStart w:id="10370" w:name="_Toc106201735"/>
      <w:bookmarkStart w:id="10371" w:name="_Toc115191589"/>
      <w:bookmarkStart w:id="10372" w:name="_Toc122013445"/>
      <w:bookmarkStart w:id="10373" w:name="_Toc124155533"/>
      <w:bookmarkStart w:id="10374" w:name="_Toc131536104"/>
      <w:r>
        <w:t>8.3.7.2</w:t>
      </w:r>
      <w:r>
        <w:tab/>
        <w:t>Minimum Requirement</w:t>
      </w:r>
      <w:bookmarkEnd w:id="10364"/>
      <w:bookmarkEnd w:id="10365"/>
      <w:bookmarkEnd w:id="10366"/>
      <w:bookmarkEnd w:id="10367"/>
      <w:bookmarkEnd w:id="10368"/>
      <w:bookmarkEnd w:id="10369"/>
      <w:bookmarkEnd w:id="10370"/>
      <w:bookmarkEnd w:id="10371"/>
      <w:bookmarkEnd w:id="10372"/>
      <w:bookmarkEnd w:id="10373"/>
      <w:bookmarkEnd w:id="1037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0375" w:name="_Toc74962158"/>
      <w:bookmarkStart w:id="10376" w:name="_Toc75243068"/>
      <w:bookmarkStart w:id="10377" w:name="_Toc76545414"/>
      <w:bookmarkStart w:id="10378" w:name="_Toc82595517"/>
      <w:bookmarkStart w:id="10379" w:name="_Toc89955548"/>
      <w:bookmarkStart w:id="10380" w:name="_Toc98773975"/>
      <w:bookmarkStart w:id="10381" w:name="_Toc106201736"/>
      <w:bookmarkStart w:id="10382" w:name="_Toc115191590"/>
      <w:bookmarkStart w:id="10383" w:name="_Toc122013446"/>
      <w:bookmarkStart w:id="10384" w:name="_Toc124155534"/>
      <w:bookmarkStart w:id="10385" w:name="_Toc131536105"/>
      <w:r>
        <w:t>8.3.7.3</w:t>
      </w:r>
      <w:r>
        <w:tab/>
        <w:t>Test purpose</w:t>
      </w:r>
      <w:bookmarkEnd w:id="10375"/>
      <w:bookmarkEnd w:id="10376"/>
      <w:bookmarkEnd w:id="10377"/>
      <w:bookmarkEnd w:id="10378"/>
      <w:bookmarkEnd w:id="10379"/>
      <w:bookmarkEnd w:id="10380"/>
      <w:bookmarkEnd w:id="10381"/>
      <w:bookmarkEnd w:id="10382"/>
      <w:bookmarkEnd w:id="10383"/>
      <w:bookmarkEnd w:id="10384"/>
      <w:bookmarkEnd w:id="1038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0386" w:name="_Toc74962159"/>
      <w:bookmarkStart w:id="10387" w:name="_Toc75243069"/>
      <w:bookmarkStart w:id="10388" w:name="_Toc76545415"/>
      <w:bookmarkStart w:id="10389" w:name="_Toc82595518"/>
      <w:bookmarkStart w:id="10390" w:name="_Toc89955549"/>
      <w:bookmarkStart w:id="10391" w:name="_Toc98773976"/>
      <w:bookmarkStart w:id="10392" w:name="_Toc106201737"/>
      <w:bookmarkStart w:id="10393" w:name="_Toc115191591"/>
      <w:bookmarkStart w:id="10394" w:name="_Toc122013447"/>
      <w:bookmarkStart w:id="10395" w:name="_Toc124155535"/>
      <w:bookmarkStart w:id="10396" w:name="_Toc131536106"/>
      <w:r>
        <w:t>8.3.7.4</w:t>
      </w:r>
      <w:r>
        <w:tab/>
        <w:t>Method of test</w:t>
      </w:r>
      <w:bookmarkEnd w:id="10386"/>
      <w:bookmarkEnd w:id="10387"/>
      <w:bookmarkEnd w:id="10388"/>
      <w:bookmarkEnd w:id="10389"/>
      <w:bookmarkEnd w:id="10390"/>
      <w:bookmarkEnd w:id="10391"/>
      <w:bookmarkEnd w:id="10392"/>
      <w:bookmarkEnd w:id="10393"/>
      <w:bookmarkEnd w:id="10394"/>
      <w:bookmarkEnd w:id="10395"/>
      <w:bookmarkEnd w:id="10396"/>
    </w:p>
    <w:p w14:paraId="0EB65667" w14:textId="77777777" w:rsidR="00B82A7B" w:rsidRDefault="00B82A7B" w:rsidP="00B82A7B">
      <w:pPr>
        <w:pStyle w:val="Heading5"/>
      </w:pPr>
      <w:bookmarkStart w:id="10397" w:name="_Toc74962160"/>
      <w:bookmarkStart w:id="10398" w:name="_Toc75243070"/>
      <w:bookmarkStart w:id="10399" w:name="_Toc76545416"/>
      <w:bookmarkStart w:id="10400" w:name="_Toc82595519"/>
      <w:bookmarkStart w:id="10401" w:name="_Toc89955550"/>
      <w:bookmarkStart w:id="10402" w:name="_Toc98773977"/>
      <w:bookmarkStart w:id="10403" w:name="_Toc106201738"/>
      <w:bookmarkStart w:id="10404" w:name="_Toc115191592"/>
      <w:bookmarkStart w:id="10405" w:name="_Toc122013448"/>
      <w:bookmarkStart w:id="10406" w:name="_Toc124155536"/>
      <w:bookmarkStart w:id="10407" w:name="_Toc131536107"/>
      <w:r>
        <w:t>8.3.7.4.1</w:t>
      </w:r>
      <w:r>
        <w:tab/>
        <w:t>Initial conditions</w:t>
      </w:r>
      <w:bookmarkEnd w:id="10397"/>
      <w:bookmarkEnd w:id="10398"/>
      <w:bookmarkEnd w:id="10399"/>
      <w:bookmarkEnd w:id="10400"/>
      <w:bookmarkEnd w:id="10401"/>
      <w:bookmarkEnd w:id="10402"/>
      <w:bookmarkEnd w:id="10403"/>
      <w:bookmarkEnd w:id="10404"/>
      <w:bookmarkEnd w:id="10405"/>
      <w:bookmarkEnd w:id="10406"/>
      <w:bookmarkEnd w:id="10407"/>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0408" w:name="_Toc74962161"/>
      <w:bookmarkStart w:id="10409" w:name="_Toc75243071"/>
      <w:bookmarkStart w:id="10410" w:name="_Toc76545417"/>
      <w:bookmarkStart w:id="10411" w:name="_Toc82595520"/>
      <w:bookmarkStart w:id="10412" w:name="_Toc89955551"/>
      <w:bookmarkStart w:id="10413" w:name="_Toc98773978"/>
      <w:bookmarkStart w:id="10414" w:name="_Toc106201739"/>
      <w:bookmarkStart w:id="10415" w:name="_Toc115191593"/>
      <w:bookmarkStart w:id="10416" w:name="_Toc122013449"/>
      <w:bookmarkStart w:id="10417" w:name="_Toc124155537"/>
      <w:bookmarkStart w:id="10418" w:name="_Toc131536108"/>
      <w:r>
        <w:t>8.3.7.4.2</w:t>
      </w:r>
      <w:r>
        <w:tab/>
        <w:t>Procedure</w:t>
      </w:r>
      <w:bookmarkEnd w:id="10408"/>
      <w:bookmarkEnd w:id="10409"/>
      <w:bookmarkEnd w:id="10410"/>
      <w:bookmarkEnd w:id="10411"/>
      <w:bookmarkEnd w:id="10412"/>
      <w:bookmarkEnd w:id="10413"/>
      <w:bookmarkEnd w:id="10414"/>
      <w:bookmarkEnd w:id="10415"/>
      <w:bookmarkEnd w:id="10416"/>
      <w:bookmarkEnd w:id="10417"/>
      <w:bookmarkEnd w:id="10418"/>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85pt" o:ole="" fillcolor="window">
            <v:imagedata r:id="rId67" o:title=""/>
          </v:shape>
          <o:OLEObject Type="Embed" ProgID="Word.Picture.8" ShapeID="_x0000_i1061" DrawAspect="Content" ObjectID="_1742239481"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0419" w:name="_Toc74962162"/>
      <w:bookmarkStart w:id="10420" w:name="_Toc75243072"/>
      <w:bookmarkStart w:id="10421" w:name="_Toc76545418"/>
      <w:bookmarkStart w:id="10422" w:name="_Toc82595521"/>
      <w:bookmarkStart w:id="10423" w:name="_Toc89955552"/>
      <w:bookmarkStart w:id="10424" w:name="_Toc98773979"/>
      <w:bookmarkStart w:id="10425" w:name="_Toc106201740"/>
      <w:bookmarkStart w:id="10426" w:name="_Toc115191594"/>
      <w:bookmarkStart w:id="10427" w:name="_Toc122013450"/>
      <w:bookmarkStart w:id="10428" w:name="_Toc124155538"/>
      <w:bookmarkStart w:id="10429" w:name="_Toc131536109"/>
      <w:r>
        <w:t>8.3.7.5</w:t>
      </w:r>
      <w:r>
        <w:tab/>
        <w:t>Test Requirement</w:t>
      </w:r>
      <w:bookmarkEnd w:id="10419"/>
      <w:bookmarkEnd w:id="10420"/>
      <w:bookmarkEnd w:id="10421"/>
      <w:bookmarkEnd w:id="10422"/>
      <w:bookmarkEnd w:id="10423"/>
      <w:bookmarkEnd w:id="10424"/>
      <w:bookmarkEnd w:id="10425"/>
      <w:bookmarkEnd w:id="10426"/>
      <w:bookmarkEnd w:id="10427"/>
      <w:bookmarkEnd w:id="10428"/>
      <w:bookmarkEnd w:id="1042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0430" w:name="_Toc74962163"/>
      <w:bookmarkStart w:id="10431" w:name="_Toc75243073"/>
      <w:bookmarkStart w:id="10432" w:name="_Toc76545419"/>
      <w:bookmarkStart w:id="10433" w:name="_Toc82595522"/>
      <w:bookmarkStart w:id="10434" w:name="_Toc89955553"/>
      <w:bookmarkStart w:id="10435" w:name="_Toc98773980"/>
      <w:bookmarkStart w:id="10436" w:name="_Toc106201741"/>
      <w:bookmarkStart w:id="10437" w:name="_Toc115191595"/>
      <w:bookmarkStart w:id="10438" w:name="_Toc122013451"/>
      <w:bookmarkStart w:id="10439" w:name="_Toc124155539"/>
      <w:bookmarkStart w:id="10440" w:name="_Toc131536110"/>
      <w:r>
        <w:t>8.3.8</w:t>
      </w:r>
      <w:r>
        <w:tab/>
        <w:t>Performance requirements for interlaced PUCCH format 1</w:t>
      </w:r>
      <w:bookmarkEnd w:id="10430"/>
      <w:bookmarkEnd w:id="10431"/>
      <w:bookmarkEnd w:id="10432"/>
      <w:bookmarkEnd w:id="10433"/>
      <w:bookmarkEnd w:id="10434"/>
      <w:bookmarkEnd w:id="10435"/>
      <w:bookmarkEnd w:id="10436"/>
      <w:bookmarkEnd w:id="10437"/>
      <w:bookmarkEnd w:id="10438"/>
      <w:bookmarkEnd w:id="10439"/>
      <w:bookmarkEnd w:id="10440"/>
    </w:p>
    <w:p w14:paraId="224BD5A4" w14:textId="77777777" w:rsidR="00B82A7B" w:rsidRDefault="00B82A7B" w:rsidP="00B82A7B">
      <w:pPr>
        <w:pStyle w:val="Heading4"/>
      </w:pPr>
      <w:bookmarkStart w:id="10441" w:name="_Toc74962164"/>
      <w:bookmarkStart w:id="10442" w:name="_Toc75243074"/>
      <w:bookmarkStart w:id="10443" w:name="_Toc76545420"/>
      <w:bookmarkStart w:id="10444" w:name="_Toc82595523"/>
      <w:bookmarkStart w:id="10445" w:name="_Toc89955554"/>
      <w:bookmarkStart w:id="10446" w:name="_Toc98773981"/>
      <w:bookmarkStart w:id="10447" w:name="_Toc106201742"/>
      <w:bookmarkStart w:id="10448" w:name="_Toc115191596"/>
      <w:bookmarkStart w:id="10449" w:name="_Toc122013452"/>
      <w:bookmarkStart w:id="10450" w:name="_Toc124155540"/>
      <w:bookmarkStart w:id="10451" w:name="_Toc131536111"/>
      <w:r>
        <w:t>8.3.</w:t>
      </w:r>
      <w:r>
        <w:rPr>
          <w:lang w:eastAsia="zh-CN"/>
        </w:rPr>
        <w:t>8</w:t>
      </w:r>
      <w:r>
        <w:t>.1</w:t>
      </w:r>
      <w:r>
        <w:tab/>
        <w:t>NACK to ACK detection</w:t>
      </w:r>
      <w:bookmarkEnd w:id="10441"/>
      <w:bookmarkEnd w:id="10442"/>
      <w:bookmarkEnd w:id="10443"/>
      <w:bookmarkEnd w:id="10444"/>
      <w:bookmarkEnd w:id="10445"/>
      <w:bookmarkEnd w:id="10446"/>
      <w:bookmarkEnd w:id="10447"/>
      <w:bookmarkEnd w:id="10448"/>
      <w:bookmarkEnd w:id="10449"/>
      <w:bookmarkEnd w:id="10450"/>
      <w:bookmarkEnd w:id="10451"/>
    </w:p>
    <w:p w14:paraId="524FC80C" w14:textId="77777777" w:rsidR="00B82A7B" w:rsidRDefault="00B82A7B" w:rsidP="00B82A7B">
      <w:pPr>
        <w:pStyle w:val="Heading5"/>
      </w:pPr>
      <w:bookmarkStart w:id="10452" w:name="_Toc74962165"/>
      <w:bookmarkStart w:id="10453" w:name="_Toc75243075"/>
      <w:bookmarkStart w:id="10454" w:name="_Toc76545421"/>
      <w:bookmarkStart w:id="10455" w:name="_Toc82595524"/>
      <w:bookmarkStart w:id="10456" w:name="_Toc89955555"/>
      <w:bookmarkStart w:id="10457" w:name="_Toc98773982"/>
      <w:bookmarkStart w:id="10458" w:name="_Toc106201743"/>
      <w:bookmarkStart w:id="10459" w:name="_Toc115191597"/>
      <w:bookmarkStart w:id="10460" w:name="_Toc122013453"/>
      <w:bookmarkStart w:id="10461" w:name="_Toc124155541"/>
      <w:bookmarkStart w:id="10462" w:name="_Toc131536112"/>
      <w:r>
        <w:t>8.3.</w:t>
      </w:r>
      <w:r>
        <w:rPr>
          <w:lang w:eastAsia="zh-CN"/>
        </w:rPr>
        <w:t>8</w:t>
      </w:r>
      <w:r>
        <w:t>.1.1</w:t>
      </w:r>
      <w:r>
        <w:tab/>
        <w:t>Definition and applicability</w:t>
      </w:r>
      <w:bookmarkEnd w:id="10452"/>
      <w:bookmarkEnd w:id="10453"/>
      <w:bookmarkEnd w:id="10454"/>
      <w:bookmarkEnd w:id="10455"/>
      <w:bookmarkEnd w:id="10456"/>
      <w:bookmarkEnd w:id="10457"/>
      <w:bookmarkEnd w:id="10458"/>
      <w:bookmarkEnd w:id="10459"/>
      <w:bookmarkEnd w:id="10460"/>
      <w:bookmarkEnd w:id="10461"/>
      <w:bookmarkEnd w:id="10462"/>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0463" w:name="_Toc74962166"/>
      <w:bookmarkStart w:id="10464" w:name="_Toc75243076"/>
      <w:bookmarkStart w:id="10465" w:name="_Toc76545422"/>
      <w:bookmarkStart w:id="10466" w:name="_Toc82595525"/>
      <w:bookmarkStart w:id="10467" w:name="_Toc89955556"/>
      <w:bookmarkStart w:id="10468" w:name="_Toc98773983"/>
      <w:bookmarkStart w:id="10469" w:name="_Toc106201744"/>
      <w:bookmarkStart w:id="10470" w:name="_Toc115191598"/>
      <w:bookmarkStart w:id="10471" w:name="_Toc122013454"/>
      <w:bookmarkStart w:id="10472" w:name="_Toc124155542"/>
      <w:bookmarkStart w:id="10473" w:name="_Toc131536113"/>
      <w:r>
        <w:t>8.3.</w:t>
      </w:r>
      <w:r>
        <w:rPr>
          <w:lang w:eastAsia="zh-CN"/>
        </w:rPr>
        <w:t>8</w:t>
      </w:r>
      <w:r>
        <w:t>.1.2</w:t>
      </w:r>
      <w:r>
        <w:tab/>
        <w:t>Minimum Requirement</w:t>
      </w:r>
      <w:bookmarkEnd w:id="10463"/>
      <w:bookmarkEnd w:id="10464"/>
      <w:bookmarkEnd w:id="10465"/>
      <w:bookmarkEnd w:id="10466"/>
      <w:bookmarkEnd w:id="10467"/>
      <w:bookmarkEnd w:id="10468"/>
      <w:bookmarkEnd w:id="10469"/>
      <w:bookmarkEnd w:id="10470"/>
      <w:bookmarkEnd w:id="10471"/>
      <w:bookmarkEnd w:id="10472"/>
      <w:bookmarkEnd w:id="1047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0474" w:name="_Toc74962167"/>
      <w:bookmarkStart w:id="10475" w:name="_Toc75243077"/>
      <w:bookmarkStart w:id="10476" w:name="_Toc76545423"/>
      <w:bookmarkStart w:id="10477" w:name="_Toc82595526"/>
      <w:bookmarkStart w:id="10478" w:name="_Toc89955557"/>
      <w:bookmarkStart w:id="10479" w:name="_Toc98773984"/>
      <w:bookmarkStart w:id="10480" w:name="_Toc106201745"/>
      <w:bookmarkStart w:id="10481" w:name="_Toc115191599"/>
      <w:bookmarkStart w:id="10482" w:name="_Toc122013455"/>
      <w:bookmarkStart w:id="10483" w:name="_Toc124155543"/>
      <w:bookmarkStart w:id="10484" w:name="_Toc131536114"/>
      <w:r>
        <w:t>8.3.</w:t>
      </w:r>
      <w:r>
        <w:rPr>
          <w:lang w:eastAsia="zh-CN"/>
        </w:rPr>
        <w:t>8</w:t>
      </w:r>
      <w:r>
        <w:t>.1.3</w:t>
      </w:r>
      <w:r>
        <w:tab/>
        <w:t>Test purpose</w:t>
      </w:r>
      <w:bookmarkEnd w:id="10474"/>
      <w:bookmarkEnd w:id="10475"/>
      <w:bookmarkEnd w:id="10476"/>
      <w:bookmarkEnd w:id="10477"/>
      <w:bookmarkEnd w:id="10478"/>
      <w:bookmarkEnd w:id="10479"/>
      <w:bookmarkEnd w:id="10480"/>
      <w:bookmarkEnd w:id="10481"/>
      <w:bookmarkEnd w:id="10482"/>
      <w:bookmarkEnd w:id="10483"/>
      <w:bookmarkEnd w:id="1048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0485" w:name="_Toc74962168"/>
      <w:bookmarkStart w:id="10486" w:name="_Toc75243078"/>
      <w:bookmarkStart w:id="10487" w:name="_Toc76545424"/>
      <w:bookmarkStart w:id="10488" w:name="_Toc82595527"/>
      <w:bookmarkStart w:id="10489" w:name="_Toc89955558"/>
      <w:bookmarkStart w:id="10490" w:name="_Toc98773985"/>
      <w:bookmarkStart w:id="10491" w:name="_Toc106201746"/>
      <w:bookmarkStart w:id="10492" w:name="_Toc115191600"/>
      <w:bookmarkStart w:id="10493" w:name="_Toc122013456"/>
      <w:bookmarkStart w:id="10494" w:name="_Toc124155544"/>
      <w:bookmarkStart w:id="10495" w:name="_Toc131536115"/>
      <w:r>
        <w:t>8.3.8.1.4</w:t>
      </w:r>
      <w:r>
        <w:tab/>
        <w:t>Method of test</w:t>
      </w:r>
      <w:bookmarkEnd w:id="10485"/>
      <w:bookmarkEnd w:id="10486"/>
      <w:bookmarkEnd w:id="10487"/>
      <w:bookmarkEnd w:id="10488"/>
      <w:bookmarkEnd w:id="10489"/>
      <w:bookmarkEnd w:id="10490"/>
      <w:bookmarkEnd w:id="10491"/>
      <w:bookmarkEnd w:id="10492"/>
      <w:bookmarkEnd w:id="10493"/>
      <w:bookmarkEnd w:id="10494"/>
      <w:bookmarkEnd w:id="10495"/>
    </w:p>
    <w:p w14:paraId="69D7C431" w14:textId="77777777" w:rsidR="00B82A7B" w:rsidRDefault="00B82A7B" w:rsidP="00B82A7B">
      <w:pPr>
        <w:pStyle w:val="Heading6"/>
      </w:pPr>
      <w:bookmarkStart w:id="10496" w:name="_Toc74962169"/>
      <w:bookmarkStart w:id="10497" w:name="_Toc75243079"/>
      <w:bookmarkStart w:id="10498" w:name="_Toc76545425"/>
      <w:bookmarkStart w:id="10499" w:name="_Toc82595528"/>
      <w:bookmarkStart w:id="10500" w:name="_Toc89955559"/>
      <w:bookmarkStart w:id="10501" w:name="_Toc98773986"/>
      <w:bookmarkStart w:id="10502" w:name="_Toc106201747"/>
      <w:bookmarkStart w:id="10503" w:name="_Toc115191601"/>
      <w:bookmarkStart w:id="10504" w:name="_Toc122013457"/>
      <w:bookmarkStart w:id="10505" w:name="_Toc124155545"/>
      <w:bookmarkStart w:id="10506" w:name="_Toc131536116"/>
      <w:r>
        <w:t>8.3.</w:t>
      </w:r>
      <w:r>
        <w:rPr>
          <w:lang w:eastAsia="zh-CN"/>
        </w:rPr>
        <w:t>8</w:t>
      </w:r>
      <w:r>
        <w:t>.1.4.1</w:t>
      </w:r>
      <w:r>
        <w:tab/>
        <w:t>Initial Conditions</w:t>
      </w:r>
      <w:bookmarkEnd w:id="10496"/>
      <w:bookmarkEnd w:id="10497"/>
      <w:bookmarkEnd w:id="10498"/>
      <w:bookmarkEnd w:id="10499"/>
      <w:bookmarkEnd w:id="10500"/>
      <w:bookmarkEnd w:id="10501"/>
      <w:bookmarkEnd w:id="10502"/>
      <w:bookmarkEnd w:id="10503"/>
      <w:bookmarkEnd w:id="10504"/>
      <w:bookmarkEnd w:id="10505"/>
      <w:bookmarkEnd w:id="10506"/>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0507" w:name="_Toc74962170"/>
      <w:bookmarkStart w:id="10508" w:name="_Toc75243080"/>
      <w:bookmarkStart w:id="10509" w:name="_Toc76545426"/>
      <w:bookmarkStart w:id="10510" w:name="_Toc82595529"/>
      <w:bookmarkStart w:id="10511" w:name="_Toc89955560"/>
      <w:bookmarkStart w:id="10512" w:name="_Toc98773987"/>
      <w:bookmarkStart w:id="10513" w:name="_Toc106201748"/>
      <w:bookmarkStart w:id="10514" w:name="_Toc115191602"/>
      <w:bookmarkStart w:id="10515" w:name="_Toc122013458"/>
      <w:bookmarkStart w:id="10516" w:name="_Toc124155546"/>
      <w:bookmarkStart w:id="10517" w:name="_Toc131536117"/>
      <w:r>
        <w:t>8.3.</w:t>
      </w:r>
      <w:r>
        <w:rPr>
          <w:lang w:eastAsia="zh-CN"/>
        </w:rPr>
        <w:t>8</w:t>
      </w:r>
      <w:r>
        <w:t>.1.4.2</w:t>
      </w:r>
      <w:r>
        <w:tab/>
        <w:t>Procedure</w:t>
      </w:r>
      <w:bookmarkEnd w:id="10507"/>
      <w:bookmarkEnd w:id="10508"/>
      <w:bookmarkEnd w:id="10509"/>
      <w:bookmarkEnd w:id="10510"/>
      <w:bookmarkEnd w:id="10511"/>
      <w:bookmarkEnd w:id="10512"/>
      <w:bookmarkEnd w:id="10513"/>
      <w:bookmarkEnd w:id="10514"/>
      <w:bookmarkEnd w:id="10515"/>
      <w:bookmarkEnd w:id="10516"/>
      <w:bookmarkEnd w:id="10517"/>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0518" w:name="_Toc74962171"/>
      <w:bookmarkStart w:id="10519" w:name="_Toc75243081"/>
      <w:bookmarkStart w:id="10520" w:name="_Toc76545427"/>
      <w:bookmarkStart w:id="10521" w:name="_Toc82595530"/>
      <w:bookmarkStart w:id="10522" w:name="_Toc89955561"/>
      <w:bookmarkStart w:id="10523" w:name="_Toc98773988"/>
      <w:bookmarkStart w:id="10524" w:name="_Toc106201749"/>
      <w:bookmarkStart w:id="10525" w:name="_Toc115191603"/>
      <w:bookmarkStart w:id="10526" w:name="_Toc122013459"/>
      <w:bookmarkStart w:id="10527" w:name="_Toc124155547"/>
      <w:bookmarkStart w:id="10528" w:name="_Toc131536118"/>
      <w:r>
        <w:t>8.3.</w:t>
      </w:r>
      <w:r>
        <w:rPr>
          <w:lang w:eastAsia="zh-CN"/>
        </w:rPr>
        <w:t>8</w:t>
      </w:r>
      <w:r>
        <w:t>.1.5</w:t>
      </w:r>
      <w:r>
        <w:tab/>
        <w:t>Test Requirement</w:t>
      </w:r>
      <w:bookmarkEnd w:id="10518"/>
      <w:bookmarkEnd w:id="10519"/>
      <w:bookmarkEnd w:id="10520"/>
      <w:bookmarkEnd w:id="10521"/>
      <w:bookmarkEnd w:id="10522"/>
      <w:bookmarkEnd w:id="10523"/>
      <w:bookmarkEnd w:id="10524"/>
      <w:bookmarkEnd w:id="10525"/>
      <w:bookmarkEnd w:id="10526"/>
      <w:bookmarkEnd w:id="10527"/>
      <w:bookmarkEnd w:id="10528"/>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0529" w:name="_Toc74962172"/>
      <w:bookmarkStart w:id="10530" w:name="_Toc75243082"/>
      <w:bookmarkStart w:id="10531" w:name="_Toc76545428"/>
      <w:bookmarkStart w:id="10532" w:name="_Toc82595531"/>
      <w:bookmarkStart w:id="10533" w:name="_Toc89955562"/>
      <w:bookmarkStart w:id="10534" w:name="_Toc98773989"/>
      <w:bookmarkStart w:id="10535" w:name="_Toc106201750"/>
      <w:bookmarkStart w:id="10536" w:name="_Toc115191604"/>
      <w:bookmarkStart w:id="10537" w:name="_Toc122013460"/>
      <w:bookmarkStart w:id="10538" w:name="_Toc124155548"/>
      <w:bookmarkStart w:id="10539" w:name="_Toc131536119"/>
      <w:r>
        <w:t>8.3.</w:t>
      </w:r>
      <w:r>
        <w:rPr>
          <w:lang w:eastAsia="zh-CN"/>
        </w:rPr>
        <w:t>8</w:t>
      </w:r>
      <w:r>
        <w:t>.2</w:t>
      </w:r>
      <w:r>
        <w:tab/>
        <w:t>ACK missed detection</w:t>
      </w:r>
      <w:bookmarkEnd w:id="10529"/>
      <w:bookmarkEnd w:id="10530"/>
      <w:bookmarkEnd w:id="10531"/>
      <w:bookmarkEnd w:id="10532"/>
      <w:bookmarkEnd w:id="10533"/>
      <w:bookmarkEnd w:id="10534"/>
      <w:bookmarkEnd w:id="10535"/>
      <w:bookmarkEnd w:id="10536"/>
      <w:bookmarkEnd w:id="10537"/>
      <w:bookmarkEnd w:id="10538"/>
      <w:bookmarkEnd w:id="10539"/>
    </w:p>
    <w:p w14:paraId="1CE6E006" w14:textId="77777777" w:rsidR="00B82A7B" w:rsidRDefault="00B82A7B" w:rsidP="00B82A7B">
      <w:pPr>
        <w:pStyle w:val="Heading5"/>
      </w:pPr>
      <w:bookmarkStart w:id="10540" w:name="_Toc74962173"/>
      <w:bookmarkStart w:id="10541" w:name="_Toc75243083"/>
      <w:bookmarkStart w:id="10542" w:name="_Toc76545429"/>
      <w:bookmarkStart w:id="10543" w:name="_Toc82595532"/>
      <w:bookmarkStart w:id="10544" w:name="_Toc89955563"/>
      <w:bookmarkStart w:id="10545" w:name="_Toc98773990"/>
      <w:bookmarkStart w:id="10546" w:name="_Toc106201751"/>
      <w:bookmarkStart w:id="10547" w:name="_Toc115191605"/>
      <w:bookmarkStart w:id="10548" w:name="_Toc122013461"/>
      <w:bookmarkStart w:id="10549" w:name="_Toc124155549"/>
      <w:bookmarkStart w:id="10550" w:name="_Toc131536120"/>
      <w:r>
        <w:t>8.3.</w:t>
      </w:r>
      <w:r>
        <w:rPr>
          <w:lang w:eastAsia="zh-CN"/>
        </w:rPr>
        <w:t>8</w:t>
      </w:r>
      <w:r>
        <w:t>.2.1</w:t>
      </w:r>
      <w:r>
        <w:tab/>
        <w:t>Definition and applicability</w:t>
      </w:r>
      <w:bookmarkEnd w:id="10540"/>
      <w:bookmarkEnd w:id="10541"/>
      <w:bookmarkEnd w:id="10542"/>
      <w:bookmarkEnd w:id="10543"/>
      <w:bookmarkEnd w:id="10544"/>
      <w:bookmarkEnd w:id="10545"/>
      <w:bookmarkEnd w:id="10546"/>
      <w:bookmarkEnd w:id="10547"/>
      <w:bookmarkEnd w:id="10548"/>
      <w:bookmarkEnd w:id="10549"/>
      <w:bookmarkEnd w:id="1055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0551" w:name="_Toc74962174"/>
      <w:bookmarkStart w:id="10552" w:name="_Toc75243084"/>
      <w:bookmarkStart w:id="10553" w:name="_Toc76545430"/>
      <w:bookmarkStart w:id="10554" w:name="_Toc82595533"/>
      <w:bookmarkStart w:id="10555" w:name="_Toc89955564"/>
      <w:bookmarkStart w:id="10556" w:name="_Toc98773991"/>
      <w:bookmarkStart w:id="10557" w:name="_Toc106201752"/>
      <w:bookmarkStart w:id="10558" w:name="_Toc115191606"/>
      <w:bookmarkStart w:id="10559" w:name="_Toc122013462"/>
      <w:bookmarkStart w:id="10560" w:name="_Toc124155550"/>
      <w:bookmarkStart w:id="10561" w:name="_Toc131536121"/>
      <w:r>
        <w:t>8.3.</w:t>
      </w:r>
      <w:r>
        <w:rPr>
          <w:lang w:eastAsia="zh-CN"/>
        </w:rPr>
        <w:t>8</w:t>
      </w:r>
      <w:r>
        <w:t>.2.2</w:t>
      </w:r>
      <w:r>
        <w:tab/>
        <w:t>Minimum Requirement</w:t>
      </w:r>
      <w:bookmarkEnd w:id="10551"/>
      <w:bookmarkEnd w:id="10552"/>
      <w:bookmarkEnd w:id="10553"/>
      <w:bookmarkEnd w:id="10554"/>
      <w:bookmarkEnd w:id="10555"/>
      <w:bookmarkEnd w:id="10556"/>
      <w:bookmarkEnd w:id="10557"/>
      <w:bookmarkEnd w:id="10558"/>
      <w:bookmarkEnd w:id="10559"/>
      <w:bookmarkEnd w:id="10560"/>
      <w:bookmarkEnd w:id="10561"/>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0562" w:name="_Toc74962175"/>
      <w:bookmarkStart w:id="10563" w:name="_Toc75243085"/>
      <w:bookmarkStart w:id="10564" w:name="_Toc76545431"/>
      <w:bookmarkStart w:id="10565" w:name="_Toc82595534"/>
      <w:bookmarkStart w:id="10566" w:name="_Toc89955565"/>
      <w:bookmarkStart w:id="10567" w:name="_Toc98773992"/>
      <w:bookmarkStart w:id="10568" w:name="_Toc106201753"/>
      <w:bookmarkStart w:id="10569" w:name="_Toc115191607"/>
      <w:bookmarkStart w:id="10570" w:name="_Toc122013463"/>
      <w:bookmarkStart w:id="10571" w:name="_Toc124155551"/>
      <w:bookmarkStart w:id="10572" w:name="_Toc131536122"/>
      <w:r>
        <w:t>8.3.</w:t>
      </w:r>
      <w:r>
        <w:rPr>
          <w:lang w:eastAsia="zh-CN"/>
        </w:rPr>
        <w:t>8</w:t>
      </w:r>
      <w:r>
        <w:t>.2.3</w:t>
      </w:r>
      <w:r>
        <w:tab/>
        <w:t>Test purpose</w:t>
      </w:r>
      <w:bookmarkEnd w:id="10562"/>
      <w:bookmarkEnd w:id="10563"/>
      <w:bookmarkEnd w:id="10564"/>
      <w:bookmarkEnd w:id="10565"/>
      <w:bookmarkEnd w:id="10566"/>
      <w:bookmarkEnd w:id="10567"/>
      <w:bookmarkEnd w:id="10568"/>
      <w:bookmarkEnd w:id="10569"/>
      <w:bookmarkEnd w:id="10570"/>
      <w:bookmarkEnd w:id="10571"/>
      <w:bookmarkEnd w:id="10572"/>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0573" w:name="_Toc74962176"/>
      <w:bookmarkStart w:id="10574" w:name="_Toc75243086"/>
      <w:bookmarkStart w:id="10575" w:name="_Toc76545432"/>
      <w:bookmarkStart w:id="10576" w:name="_Toc82595535"/>
      <w:bookmarkStart w:id="10577" w:name="_Toc89955566"/>
      <w:bookmarkStart w:id="10578" w:name="_Toc98773993"/>
      <w:bookmarkStart w:id="10579" w:name="_Toc106201754"/>
      <w:bookmarkStart w:id="10580" w:name="_Toc115191608"/>
      <w:bookmarkStart w:id="10581" w:name="_Toc122013464"/>
      <w:bookmarkStart w:id="10582" w:name="_Toc124155552"/>
      <w:bookmarkStart w:id="10583" w:name="_Toc131536123"/>
      <w:r>
        <w:t>8.3.</w:t>
      </w:r>
      <w:r>
        <w:rPr>
          <w:lang w:eastAsia="zh-CN"/>
        </w:rPr>
        <w:t>8</w:t>
      </w:r>
      <w:r>
        <w:t>.2.4</w:t>
      </w:r>
      <w:r>
        <w:tab/>
        <w:t>Method of test</w:t>
      </w:r>
      <w:bookmarkEnd w:id="10573"/>
      <w:bookmarkEnd w:id="10574"/>
      <w:bookmarkEnd w:id="10575"/>
      <w:bookmarkEnd w:id="10576"/>
      <w:bookmarkEnd w:id="10577"/>
      <w:bookmarkEnd w:id="10578"/>
      <w:bookmarkEnd w:id="10579"/>
      <w:bookmarkEnd w:id="10580"/>
      <w:bookmarkEnd w:id="10581"/>
      <w:bookmarkEnd w:id="10582"/>
      <w:bookmarkEnd w:id="10583"/>
    </w:p>
    <w:p w14:paraId="2B880E7B" w14:textId="77777777" w:rsidR="00B82A7B" w:rsidRDefault="00B82A7B" w:rsidP="00B82A7B">
      <w:pPr>
        <w:pStyle w:val="Heading6"/>
      </w:pPr>
      <w:bookmarkStart w:id="10584" w:name="_Toc74962177"/>
      <w:bookmarkStart w:id="10585" w:name="_Toc75243087"/>
      <w:bookmarkStart w:id="10586" w:name="_Toc76545433"/>
      <w:bookmarkStart w:id="10587" w:name="_Toc82595536"/>
      <w:bookmarkStart w:id="10588" w:name="_Toc89955567"/>
      <w:bookmarkStart w:id="10589" w:name="_Toc98773994"/>
      <w:bookmarkStart w:id="10590" w:name="_Toc106201755"/>
      <w:bookmarkStart w:id="10591" w:name="_Toc115191609"/>
      <w:bookmarkStart w:id="10592" w:name="_Toc122013465"/>
      <w:bookmarkStart w:id="10593" w:name="_Toc124155553"/>
      <w:bookmarkStart w:id="10594" w:name="_Toc131536124"/>
      <w:r>
        <w:t>8.3.</w:t>
      </w:r>
      <w:r>
        <w:rPr>
          <w:lang w:eastAsia="zh-CN"/>
        </w:rPr>
        <w:t>8</w:t>
      </w:r>
      <w:r>
        <w:t>.2.4.1</w:t>
      </w:r>
      <w:r>
        <w:tab/>
        <w:t>Initial Conditions</w:t>
      </w:r>
      <w:bookmarkEnd w:id="10584"/>
      <w:bookmarkEnd w:id="10585"/>
      <w:bookmarkEnd w:id="10586"/>
      <w:bookmarkEnd w:id="10587"/>
      <w:bookmarkEnd w:id="10588"/>
      <w:bookmarkEnd w:id="10589"/>
      <w:bookmarkEnd w:id="10590"/>
      <w:bookmarkEnd w:id="10591"/>
      <w:bookmarkEnd w:id="10592"/>
      <w:bookmarkEnd w:id="10593"/>
      <w:bookmarkEnd w:id="1059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0595" w:name="_Toc74962178"/>
      <w:bookmarkStart w:id="10596" w:name="_Toc75243088"/>
      <w:bookmarkStart w:id="10597" w:name="_Toc76545434"/>
      <w:bookmarkStart w:id="10598" w:name="_Toc82595537"/>
      <w:bookmarkStart w:id="10599" w:name="_Toc89955568"/>
      <w:bookmarkStart w:id="10600" w:name="_Toc98773995"/>
      <w:bookmarkStart w:id="10601" w:name="_Toc106201756"/>
      <w:bookmarkStart w:id="10602" w:name="_Toc115191610"/>
      <w:bookmarkStart w:id="10603" w:name="_Toc122013466"/>
      <w:bookmarkStart w:id="10604" w:name="_Toc124155554"/>
      <w:bookmarkStart w:id="10605" w:name="_Toc131536125"/>
      <w:r>
        <w:t>8.3.</w:t>
      </w:r>
      <w:r>
        <w:rPr>
          <w:lang w:eastAsia="zh-CN"/>
        </w:rPr>
        <w:t>8</w:t>
      </w:r>
      <w:r>
        <w:t>.2.4.2</w:t>
      </w:r>
      <w:r>
        <w:tab/>
        <w:t>Procedure</w:t>
      </w:r>
      <w:bookmarkEnd w:id="10595"/>
      <w:bookmarkEnd w:id="10596"/>
      <w:bookmarkEnd w:id="10597"/>
      <w:bookmarkEnd w:id="10598"/>
      <w:bookmarkEnd w:id="10599"/>
      <w:bookmarkEnd w:id="10600"/>
      <w:bookmarkEnd w:id="10601"/>
      <w:bookmarkEnd w:id="10602"/>
      <w:bookmarkEnd w:id="10603"/>
      <w:bookmarkEnd w:id="10604"/>
      <w:bookmarkEnd w:id="1060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0606" w:name="_Toc74962179"/>
      <w:bookmarkStart w:id="10607" w:name="_Toc75243089"/>
      <w:bookmarkStart w:id="10608" w:name="_Toc76545435"/>
      <w:bookmarkStart w:id="10609" w:name="_Toc82595538"/>
      <w:bookmarkStart w:id="10610" w:name="_Toc89955569"/>
      <w:bookmarkStart w:id="10611" w:name="_Toc98773996"/>
      <w:bookmarkStart w:id="10612" w:name="_Toc106201757"/>
      <w:bookmarkStart w:id="10613" w:name="_Toc115191611"/>
      <w:bookmarkStart w:id="10614" w:name="_Toc122013467"/>
      <w:bookmarkStart w:id="10615" w:name="_Toc124155555"/>
      <w:bookmarkStart w:id="10616" w:name="_Toc131536126"/>
      <w:r>
        <w:t>8.3.</w:t>
      </w:r>
      <w:r>
        <w:rPr>
          <w:lang w:eastAsia="zh-CN"/>
        </w:rPr>
        <w:t>8</w:t>
      </w:r>
      <w:r>
        <w:t>.2.5</w:t>
      </w:r>
      <w:r>
        <w:tab/>
        <w:t>Test Requirement</w:t>
      </w:r>
      <w:bookmarkEnd w:id="10606"/>
      <w:bookmarkEnd w:id="10607"/>
      <w:bookmarkEnd w:id="10608"/>
      <w:bookmarkEnd w:id="10609"/>
      <w:bookmarkEnd w:id="10610"/>
      <w:bookmarkEnd w:id="10611"/>
      <w:bookmarkEnd w:id="10612"/>
      <w:bookmarkEnd w:id="10613"/>
      <w:bookmarkEnd w:id="10614"/>
      <w:bookmarkEnd w:id="10615"/>
      <w:bookmarkEnd w:id="10616"/>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0617" w:name="_Toc74962180"/>
      <w:bookmarkStart w:id="10618" w:name="_Toc75243090"/>
      <w:bookmarkStart w:id="10619" w:name="_Toc76545436"/>
      <w:bookmarkStart w:id="10620" w:name="_Toc82595539"/>
      <w:bookmarkStart w:id="10621" w:name="_Toc89955570"/>
      <w:bookmarkStart w:id="10622" w:name="_Toc98773997"/>
      <w:bookmarkStart w:id="10623" w:name="_Toc106201758"/>
      <w:bookmarkStart w:id="10624" w:name="_Toc115191612"/>
      <w:bookmarkStart w:id="10625" w:name="_Toc122013468"/>
      <w:bookmarkStart w:id="10626" w:name="_Toc124155556"/>
      <w:bookmarkStart w:id="10627" w:name="_Toc131536127"/>
      <w:bookmarkStart w:id="10628" w:name="_Toc21127596"/>
      <w:bookmarkStart w:id="10629" w:name="_Toc29811805"/>
      <w:bookmarkStart w:id="10630" w:name="_Toc36817357"/>
      <w:bookmarkStart w:id="10631" w:name="_Toc37260279"/>
      <w:bookmarkStart w:id="10632" w:name="_Toc37267667"/>
      <w:bookmarkStart w:id="10633" w:name="_Toc44712269"/>
      <w:bookmarkStart w:id="10634" w:name="_Toc45893582"/>
      <w:bookmarkStart w:id="10635" w:name="_Toc53178304"/>
      <w:bookmarkStart w:id="10636" w:name="_Toc53178755"/>
      <w:bookmarkStart w:id="10637" w:name="_Toc61178006"/>
      <w:bookmarkStart w:id="10638" w:name="_Toc61178478"/>
      <w:bookmarkStart w:id="10639" w:name="_Toc67916546"/>
      <w:r>
        <w:t>8.3.</w:t>
      </w:r>
      <w:r>
        <w:rPr>
          <w:lang w:eastAsia="zh-CN"/>
        </w:rPr>
        <w:t>9</w:t>
      </w:r>
      <w:r>
        <w:tab/>
        <w:t xml:space="preserve">Performance requirements for interlaced PUCCH format </w:t>
      </w:r>
      <w:r>
        <w:rPr>
          <w:lang w:eastAsia="zh-CN"/>
        </w:rPr>
        <w:t>2</w:t>
      </w:r>
      <w:bookmarkStart w:id="10640" w:name="_Toc21127592"/>
      <w:bookmarkStart w:id="10641" w:name="_Toc29811801"/>
      <w:bookmarkStart w:id="10642" w:name="_Toc36817353"/>
      <w:bookmarkStart w:id="10643" w:name="_Toc37260275"/>
      <w:bookmarkStart w:id="10644" w:name="_Toc37267663"/>
      <w:bookmarkStart w:id="10645" w:name="_Toc44712265"/>
      <w:bookmarkStart w:id="10646" w:name="_Toc45893578"/>
      <w:bookmarkStart w:id="10647" w:name="_Toc53178300"/>
      <w:bookmarkStart w:id="10648" w:name="_Toc53178751"/>
      <w:bookmarkStart w:id="10649" w:name="_Toc61178002"/>
      <w:bookmarkStart w:id="10650" w:name="_Toc61178474"/>
      <w:bookmarkStart w:id="10651" w:name="_Toc67916542"/>
      <w:bookmarkEnd w:id="10617"/>
      <w:bookmarkEnd w:id="10618"/>
      <w:bookmarkEnd w:id="10619"/>
      <w:bookmarkEnd w:id="10620"/>
      <w:bookmarkEnd w:id="10621"/>
      <w:bookmarkEnd w:id="10622"/>
      <w:bookmarkEnd w:id="10623"/>
      <w:bookmarkEnd w:id="10624"/>
      <w:bookmarkEnd w:id="10625"/>
      <w:bookmarkEnd w:id="10626"/>
      <w:bookmarkEnd w:id="10627"/>
    </w:p>
    <w:p w14:paraId="4C2BC909" w14:textId="06608F40" w:rsidR="00B82A7B" w:rsidRDefault="00B82A7B" w:rsidP="00B82A7B">
      <w:pPr>
        <w:pStyle w:val="Heading4"/>
        <w:rPr>
          <w:lang w:eastAsia="zh-CN"/>
        </w:rPr>
      </w:pPr>
      <w:bookmarkStart w:id="10652" w:name="_Toc74962181"/>
      <w:bookmarkStart w:id="10653" w:name="_Toc75243091"/>
      <w:bookmarkStart w:id="10654" w:name="_Toc76545437"/>
      <w:bookmarkStart w:id="10655" w:name="_Toc82595540"/>
      <w:bookmarkStart w:id="10656" w:name="_Toc89955571"/>
      <w:bookmarkStart w:id="10657" w:name="_Toc98773998"/>
      <w:bookmarkStart w:id="10658" w:name="_Toc106201759"/>
      <w:bookmarkStart w:id="10659" w:name="_Toc115191613"/>
      <w:bookmarkStart w:id="10660" w:name="_Toc122013469"/>
      <w:bookmarkStart w:id="10661" w:name="_Toc124155557"/>
      <w:bookmarkStart w:id="10662" w:name="_Toc131536128"/>
      <w:r>
        <w:t>8.3.</w:t>
      </w:r>
      <w:r>
        <w:rPr>
          <w:lang w:eastAsia="zh-CN"/>
        </w:rPr>
        <w:t>9</w:t>
      </w:r>
      <w:r>
        <w:t>.1</w:t>
      </w:r>
      <w:r>
        <w:tab/>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r w:rsidR="00B501C9">
        <w:rPr>
          <w:lang w:eastAsia="zh-CN"/>
        </w:rPr>
        <w:t>Definition and applicability</w:t>
      </w:r>
      <w:bookmarkEnd w:id="10655"/>
      <w:bookmarkEnd w:id="10656"/>
      <w:bookmarkEnd w:id="10657"/>
      <w:bookmarkEnd w:id="10658"/>
      <w:bookmarkEnd w:id="10659"/>
      <w:bookmarkEnd w:id="10660"/>
      <w:bookmarkEnd w:id="10661"/>
      <w:bookmarkEnd w:id="10662"/>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0663" w:name="_Toc74962182"/>
      <w:bookmarkStart w:id="10664" w:name="_Toc75243092"/>
      <w:bookmarkStart w:id="10665"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0666" w:name="_Toc82595541"/>
      <w:bookmarkStart w:id="10667" w:name="_Toc89955572"/>
      <w:bookmarkStart w:id="10668" w:name="_Toc98773999"/>
      <w:bookmarkStart w:id="10669" w:name="_Toc106201760"/>
      <w:bookmarkStart w:id="10670" w:name="_Toc115191614"/>
      <w:bookmarkStart w:id="10671" w:name="_Toc122013470"/>
      <w:bookmarkStart w:id="10672" w:name="_Toc124155558"/>
      <w:bookmarkStart w:id="10673" w:name="_Toc131536129"/>
      <w:r>
        <w:t>8.3.9.2</w:t>
      </w:r>
      <w:r>
        <w:tab/>
        <w:t>Minimum requirement</w:t>
      </w:r>
      <w:bookmarkEnd w:id="10663"/>
      <w:bookmarkEnd w:id="10664"/>
      <w:bookmarkEnd w:id="10665"/>
      <w:bookmarkEnd w:id="10666"/>
      <w:bookmarkEnd w:id="10667"/>
      <w:bookmarkEnd w:id="10668"/>
      <w:bookmarkEnd w:id="10669"/>
      <w:bookmarkEnd w:id="10670"/>
      <w:bookmarkEnd w:id="10671"/>
      <w:bookmarkEnd w:id="10672"/>
      <w:bookmarkEnd w:id="10673"/>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0674" w:name="_Toc66782595"/>
      <w:bookmarkStart w:id="10675" w:name="_Toc74962183"/>
      <w:bookmarkStart w:id="10676" w:name="_Toc75243093"/>
      <w:bookmarkStart w:id="10677" w:name="_Toc76545439"/>
      <w:bookmarkStart w:id="10678" w:name="_Toc82595542"/>
      <w:bookmarkStart w:id="10679" w:name="_Toc89955573"/>
      <w:bookmarkStart w:id="10680" w:name="_Toc98774000"/>
      <w:bookmarkStart w:id="10681" w:name="_Toc106201761"/>
      <w:bookmarkStart w:id="10682" w:name="_Toc115191615"/>
      <w:bookmarkStart w:id="10683" w:name="_Toc122013471"/>
      <w:bookmarkStart w:id="10684" w:name="_Toc124155559"/>
      <w:bookmarkStart w:id="10685" w:name="_Toc131536130"/>
      <w:r>
        <w:t>8.3.9.3</w:t>
      </w:r>
      <w:r>
        <w:tab/>
        <w:t>Test purpose</w:t>
      </w:r>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0686" w:name="_Toc66782596"/>
      <w:bookmarkStart w:id="10687" w:name="_Toc74962184"/>
      <w:bookmarkStart w:id="10688" w:name="_Toc75243094"/>
      <w:bookmarkStart w:id="10689" w:name="_Toc76545440"/>
      <w:bookmarkStart w:id="10690" w:name="_Toc82595543"/>
      <w:bookmarkStart w:id="10691" w:name="_Toc89955574"/>
      <w:bookmarkStart w:id="10692" w:name="_Toc98774001"/>
      <w:bookmarkStart w:id="10693" w:name="_Toc106201762"/>
      <w:bookmarkStart w:id="10694" w:name="_Toc115191616"/>
      <w:bookmarkStart w:id="10695" w:name="_Toc122013472"/>
      <w:bookmarkStart w:id="10696" w:name="_Toc124155560"/>
      <w:bookmarkStart w:id="10697" w:name="_Toc131536131"/>
      <w:r>
        <w:t>8.3.9.4</w:t>
      </w:r>
      <w:r>
        <w:tab/>
        <w:t>Method of test</w:t>
      </w:r>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21429431" w14:textId="77777777" w:rsidR="00B82A7B" w:rsidRDefault="00B82A7B" w:rsidP="00B82A7B">
      <w:pPr>
        <w:pStyle w:val="Heading5"/>
      </w:pPr>
      <w:bookmarkStart w:id="10698" w:name="_Toc66782597"/>
      <w:bookmarkStart w:id="10699" w:name="_Toc74962185"/>
      <w:bookmarkStart w:id="10700" w:name="_Toc75243095"/>
      <w:bookmarkStart w:id="10701" w:name="_Toc76545441"/>
      <w:bookmarkStart w:id="10702" w:name="_Toc82595544"/>
      <w:bookmarkStart w:id="10703" w:name="_Toc89955575"/>
      <w:bookmarkStart w:id="10704" w:name="_Toc98774002"/>
      <w:bookmarkStart w:id="10705" w:name="_Toc106201763"/>
      <w:bookmarkStart w:id="10706" w:name="_Toc115191617"/>
      <w:bookmarkStart w:id="10707" w:name="_Toc122013473"/>
      <w:bookmarkStart w:id="10708" w:name="_Toc124155561"/>
      <w:bookmarkStart w:id="10709" w:name="_Toc131536132"/>
      <w:r>
        <w:t>8.3.9.4.1</w:t>
      </w:r>
      <w:r>
        <w:tab/>
        <w:t>Initial conditions</w:t>
      </w:r>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0710" w:name="_Toc66782598"/>
      <w:bookmarkStart w:id="10711" w:name="_Toc74962186"/>
      <w:bookmarkStart w:id="10712" w:name="_Toc75243096"/>
      <w:bookmarkStart w:id="10713" w:name="_Toc76545442"/>
      <w:bookmarkStart w:id="10714" w:name="_Toc82595545"/>
      <w:bookmarkStart w:id="10715" w:name="_Toc89955576"/>
      <w:bookmarkStart w:id="10716" w:name="_Toc98774003"/>
      <w:bookmarkStart w:id="10717" w:name="_Toc106201764"/>
      <w:bookmarkStart w:id="10718" w:name="_Toc115191618"/>
      <w:bookmarkStart w:id="10719" w:name="_Toc122013474"/>
      <w:bookmarkStart w:id="10720" w:name="_Toc124155562"/>
      <w:bookmarkStart w:id="10721" w:name="_Toc131536133"/>
      <w:r>
        <w:t>8.3.9.4.2</w:t>
      </w:r>
      <w:r>
        <w:tab/>
        <w:t>Procedure</w:t>
      </w:r>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0.85pt" o:ole="" fillcolor="window">
            <v:imagedata r:id="rId70" o:title=""/>
          </v:shape>
          <o:OLEObject Type="Embed" ProgID="Word.Picture.8" ShapeID="_x0000_i1062" DrawAspect="Content" ObjectID="_1742239482"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0722" w:name="_Toc66782599"/>
      <w:bookmarkStart w:id="10723" w:name="_Toc74962187"/>
      <w:bookmarkStart w:id="10724" w:name="_Toc75243097"/>
      <w:bookmarkStart w:id="10725" w:name="_Toc76545443"/>
      <w:bookmarkStart w:id="10726" w:name="_Toc82595546"/>
      <w:bookmarkStart w:id="10727" w:name="_Toc89955577"/>
      <w:bookmarkStart w:id="10728" w:name="_Toc98774004"/>
      <w:bookmarkStart w:id="10729" w:name="_Toc106201765"/>
      <w:bookmarkStart w:id="10730" w:name="_Toc115191619"/>
      <w:bookmarkStart w:id="10731" w:name="_Toc122013475"/>
      <w:bookmarkStart w:id="10732" w:name="_Toc124155563"/>
      <w:bookmarkStart w:id="10733" w:name="_Toc131536134"/>
      <w:r>
        <w:t>8.3.9.5</w:t>
      </w:r>
      <w:r>
        <w:tab/>
        <w:t>Test requirement</w:t>
      </w:r>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0734" w:name="_Toc21127595"/>
      <w:bookmarkStart w:id="10735" w:name="_Toc29811804"/>
      <w:bookmarkStart w:id="10736" w:name="_Toc36817356"/>
      <w:bookmarkStart w:id="10737" w:name="_Toc37260278"/>
      <w:bookmarkStart w:id="10738" w:name="_Toc37267666"/>
      <w:bookmarkStart w:id="10739" w:name="_Toc44712268"/>
      <w:bookmarkStart w:id="10740" w:name="_Toc45893581"/>
      <w:bookmarkStart w:id="10741" w:name="_Toc53178303"/>
      <w:bookmarkStart w:id="10742" w:name="_Toc53178754"/>
      <w:bookmarkStart w:id="10743" w:name="_Toc61178005"/>
      <w:bookmarkStart w:id="10744" w:name="_Toc61178477"/>
      <w:bookmarkStart w:id="10745" w:name="_Toc67916545"/>
      <w:bookmarkStart w:id="10746" w:name="_Toc74962188"/>
      <w:bookmarkStart w:id="10747" w:name="_Toc75243098"/>
      <w:bookmarkStart w:id="10748" w:name="_Toc76545444"/>
      <w:bookmarkStart w:id="10749" w:name="_Toc82595547"/>
      <w:bookmarkStart w:id="10750" w:name="_Toc89955578"/>
      <w:bookmarkStart w:id="10751" w:name="_Toc98774005"/>
      <w:bookmarkStart w:id="10752" w:name="_Toc106201766"/>
      <w:bookmarkStart w:id="10753" w:name="_Toc115191620"/>
      <w:bookmarkStart w:id="10754" w:name="_Toc122013476"/>
      <w:bookmarkStart w:id="10755" w:name="_Toc124155564"/>
      <w:bookmarkStart w:id="10756" w:name="_Toc131536135"/>
      <w:r>
        <w:t>8.3.10</w:t>
      </w:r>
      <w:r>
        <w:tab/>
        <w:t>Performance requirements for interlaced PUCCH form</w:t>
      </w:r>
      <w:bookmarkEnd w:id="10734"/>
      <w:bookmarkEnd w:id="10735"/>
      <w:bookmarkEnd w:id="10736"/>
      <w:bookmarkEnd w:id="10737"/>
      <w:bookmarkEnd w:id="10738"/>
      <w:bookmarkEnd w:id="10739"/>
      <w:bookmarkEnd w:id="10740"/>
      <w:bookmarkEnd w:id="10741"/>
      <w:bookmarkEnd w:id="10742"/>
      <w:bookmarkEnd w:id="10743"/>
      <w:bookmarkEnd w:id="10744"/>
      <w:bookmarkEnd w:id="10745"/>
      <w:r>
        <w:t>at 3</w:t>
      </w:r>
      <w:bookmarkEnd w:id="10746"/>
      <w:bookmarkEnd w:id="10747"/>
      <w:bookmarkEnd w:id="10748"/>
      <w:bookmarkEnd w:id="10749"/>
      <w:bookmarkEnd w:id="10750"/>
      <w:bookmarkEnd w:id="10751"/>
      <w:bookmarkEnd w:id="10752"/>
      <w:bookmarkEnd w:id="10753"/>
      <w:bookmarkEnd w:id="10754"/>
      <w:bookmarkEnd w:id="10755"/>
      <w:bookmarkEnd w:id="10756"/>
    </w:p>
    <w:p w14:paraId="7EC72377" w14:textId="3701C2FA" w:rsidR="009E5A2A" w:rsidRDefault="00B82A7B" w:rsidP="009E5A2A">
      <w:pPr>
        <w:pStyle w:val="Heading4"/>
      </w:pPr>
      <w:bookmarkStart w:id="10757" w:name="_Toc74962189"/>
      <w:bookmarkStart w:id="10758" w:name="_Toc75243099"/>
      <w:bookmarkStart w:id="10759" w:name="_Toc76545445"/>
      <w:bookmarkStart w:id="10760" w:name="_Toc82595548"/>
      <w:bookmarkStart w:id="10761" w:name="_Toc89955579"/>
      <w:bookmarkStart w:id="10762" w:name="_Toc98774006"/>
      <w:bookmarkStart w:id="10763" w:name="_Toc106201767"/>
      <w:bookmarkStart w:id="10764" w:name="_Toc115191621"/>
      <w:bookmarkStart w:id="10765" w:name="_Toc122013477"/>
      <w:bookmarkStart w:id="10766" w:name="_Toc124155565"/>
      <w:bookmarkStart w:id="10767" w:name="_Toc131536136"/>
      <w:r>
        <w:t>8.3.10.1</w:t>
      </w:r>
      <w:r>
        <w:tab/>
      </w:r>
      <w:bookmarkEnd w:id="10757"/>
      <w:bookmarkEnd w:id="10758"/>
      <w:bookmarkEnd w:id="10759"/>
      <w:r w:rsidR="009E5A2A">
        <w:t>Definition and applicability</w:t>
      </w:r>
      <w:bookmarkEnd w:id="10760"/>
      <w:bookmarkEnd w:id="10761"/>
      <w:bookmarkEnd w:id="10762"/>
      <w:bookmarkEnd w:id="10763"/>
      <w:bookmarkEnd w:id="10764"/>
      <w:bookmarkEnd w:id="10765"/>
      <w:bookmarkEnd w:id="10766"/>
      <w:bookmarkEnd w:id="10767"/>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0768" w:name="_Toc74962190"/>
      <w:bookmarkStart w:id="10769" w:name="_Toc75243100"/>
      <w:bookmarkStart w:id="10770" w:name="_Toc76545446"/>
      <w:bookmarkStart w:id="10771" w:name="_Toc82595549"/>
      <w:bookmarkStart w:id="10772" w:name="_Toc89955580"/>
      <w:bookmarkStart w:id="10773" w:name="_Toc98774007"/>
      <w:bookmarkStart w:id="10774" w:name="_Toc106201768"/>
      <w:bookmarkStart w:id="10775" w:name="_Toc115191622"/>
      <w:bookmarkStart w:id="10776" w:name="_Toc122013478"/>
      <w:bookmarkStart w:id="10777" w:name="_Toc124155566"/>
      <w:bookmarkStart w:id="10778" w:name="_Toc131536137"/>
      <w:r>
        <w:t>8.3.10.2</w:t>
      </w:r>
      <w:r>
        <w:tab/>
        <w:t>Minimum requirement</w:t>
      </w:r>
      <w:bookmarkEnd w:id="10768"/>
      <w:bookmarkEnd w:id="10769"/>
      <w:bookmarkEnd w:id="10770"/>
      <w:bookmarkEnd w:id="10771"/>
      <w:bookmarkEnd w:id="10772"/>
      <w:bookmarkEnd w:id="10773"/>
      <w:bookmarkEnd w:id="10774"/>
      <w:bookmarkEnd w:id="10775"/>
      <w:bookmarkEnd w:id="10776"/>
      <w:bookmarkEnd w:id="10777"/>
      <w:bookmarkEnd w:id="10778"/>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0779" w:name="_Toc74962191"/>
      <w:bookmarkStart w:id="10780" w:name="_Toc75243101"/>
      <w:bookmarkStart w:id="10781" w:name="_Toc76545447"/>
      <w:bookmarkStart w:id="10782" w:name="_Toc82595550"/>
      <w:bookmarkStart w:id="10783" w:name="_Toc89955581"/>
      <w:bookmarkStart w:id="10784" w:name="_Toc98774008"/>
      <w:bookmarkStart w:id="10785" w:name="_Toc106201769"/>
      <w:bookmarkStart w:id="10786" w:name="_Toc115191623"/>
      <w:bookmarkStart w:id="10787" w:name="_Toc122013479"/>
      <w:bookmarkStart w:id="10788" w:name="_Toc124155567"/>
      <w:bookmarkStart w:id="10789" w:name="_Toc131536138"/>
      <w:r>
        <w:t>8.3.10.3</w:t>
      </w:r>
      <w:r>
        <w:tab/>
        <w:t>Test purpose</w:t>
      </w:r>
      <w:bookmarkEnd w:id="10779"/>
      <w:bookmarkEnd w:id="10780"/>
      <w:bookmarkEnd w:id="10781"/>
      <w:bookmarkEnd w:id="10782"/>
      <w:bookmarkEnd w:id="10783"/>
      <w:bookmarkEnd w:id="10784"/>
      <w:bookmarkEnd w:id="10785"/>
      <w:bookmarkEnd w:id="10786"/>
      <w:bookmarkEnd w:id="10787"/>
      <w:bookmarkEnd w:id="10788"/>
      <w:bookmarkEnd w:id="10789"/>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0790" w:name="_Toc74962192"/>
      <w:bookmarkStart w:id="10791" w:name="_Toc75243102"/>
      <w:bookmarkStart w:id="10792" w:name="_Toc76545448"/>
      <w:bookmarkStart w:id="10793" w:name="_Toc82595551"/>
      <w:bookmarkStart w:id="10794" w:name="_Toc89955582"/>
      <w:bookmarkStart w:id="10795" w:name="_Toc98774009"/>
      <w:bookmarkStart w:id="10796" w:name="_Toc106201770"/>
      <w:bookmarkStart w:id="10797" w:name="_Toc115191624"/>
      <w:bookmarkStart w:id="10798" w:name="_Toc122013480"/>
      <w:bookmarkStart w:id="10799" w:name="_Toc124155568"/>
      <w:bookmarkStart w:id="10800" w:name="_Toc131536139"/>
      <w:r>
        <w:t>8.3.10.4</w:t>
      </w:r>
      <w:r>
        <w:tab/>
        <w:t>Method of test</w:t>
      </w:r>
      <w:bookmarkEnd w:id="10790"/>
      <w:bookmarkEnd w:id="10791"/>
      <w:bookmarkEnd w:id="10792"/>
      <w:bookmarkEnd w:id="10793"/>
      <w:bookmarkEnd w:id="10794"/>
      <w:bookmarkEnd w:id="10795"/>
      <w:bookmarkEnd w:id="10796"/>
      <w:bookmarkEnd w:id="10797"/>
      <w:bookmarkEnd w:id="10798"/>
      <w:bookmarkEnd w:id="10799"/>
      <w:bookmarkEnd w:id="10800"/>
    </w:p>
    <w:p w14:paraId="40D0D8BF" w14:textId="77777777" w:rsidR="00B82A7B" w:rsidRDefault="00B82A7B" w:rsidP="00B82A7B">
      <w:pPr>
        <w:pStyle w:val="Heading5"/>
      </w:pPr>
      <w:bookmarkStart w:id="10801" w:name="_Toc74962193"/>
      <w:bookmarkStart w:id="10802" w:name="_Toc75243103"/>
      <w:bookmarkStart w:id="10803" w:name="_Toc76545449"/>
      <w:bookmarkStart w:id="10804" w:name="_Toc82595552"/>
      <w:bookmarkStart w:id="10805" w:name="_Toc89955583"/>
      <w:bookmarkStart w:id="10806" w:name="_Toc98774010"/>
      <w:bookmarkStart w:id="10807" w:name="_Toc106201771"/>
      <w:bookmarkStart w:id="10808" w:name="_Toc115191625"/>
      <w:bookmarkStart w:id="10809" w:name="_Toc122013481"/>
      <w:bookmarkStart w:id="10810" w:name="_Toc124155569"/>
      <w:bookmarkStart w:id="10811" w:name="_Toc131536140"/>
      <w:r>
        <w:t>8.3.10.4.1</w:t>
      </w:r>
      <w:r>
        <w:tab/>
        <w:t>Initial conditions</w:t>
      </w:r>
      <w:bookmarkEnd w:id="10801"/>
      <w:bookmarkEnd w:id="10802"/>
      <w:bookmarkEnd w:id="10803"/>
      <w:bookmarkEnd w:id="10804"/>
      <w:bookmarkEnd w:id="10805"/>
      <w:bookmarkEnd w:id="10806"/>
      <w:bookmarkEnd w:id="10807"/>
      <w:bookmarkEnd w:id="10808"/>
      <w:bookmarkEnd w:id="10809"/>
      <w:bookmarkEnd w:id="10810"/>
      <w:bookmarkEnd w:id="1081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0812" w:name="_Toc74962194"/>
      <w:bookmarkStart w:id="10813" w:name="_Toc75243104"/>
      <w:bookmarkStart w:id="10814" w:name="_Toc76545450"/>
      <w:bookmarkStart w:id="10815" w:name="_Toc82595553"/>
      <w:bookmarkStart w:id="10816" w:name="_Toc89955584"/>
      <w:bookmarkStart w:id="10817" w:name="_Toc98774011"/>
      <w:bookmarkStart w:id="10818" w:name="_Toc106201772"/>
      <w:bookmarkStart w:id="10819" w:name="_Toc115191626"/>
      <w:bookmarkStart w:id="10820" w:name="_Toc122013482"/>
      <w:bookmarkStart w:id="10821" w:name="_Toc124155570"/>
      <w:bookmarkStart w:id="10822" w:name="_Toc131536141"/>
      <w:r>
        <w:t>8.3.10.4.2</w:t>
      </w:r>
      <w:r>
        <w:tab/>
        <w:t>Procedure</w:t>
      </w:r>
      <w:bookmarkEnd w:id="10812"/>
      <w:bookmarkEnd w:id="10813"/>
      <w:bookmarkEnd w:id="10814"/>
      <w:bookmarkEnd w:id="10815"/>
      <w:bookmarkEnd w:id="10816"/>
      <w:bookmarkEnd w:id="10817"/>
      <w:bookmarkEnd w:id="10818"/>
      <w:bookmarkEnd w:id="10819"/>
      <w:bookmarkEnd w:id="10820"/>
      <w:bookmarkEnd w:id="10821"/>
      <w:bookmarkEnd w:id="10822"/>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0.85pt" o:ole="" fillcolor="window">
            <v:imagedata r:id="rId67" o:title=""/>
          </v:shape>
          <o:OLEObject Type="Embed" ProgID="Word.Picture.8" ShapeID="_x0000_i1063" DrawAspect="Content" ObjectID="_1742239483"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0823" w:name="_Toc74962195"/>
      <w:bookmarkStart w:id="10824" w:name="_Toc75243105"/>
      <w:bookmarkStart w:id="10825" w:name="_Toc76545451"/>
      <w:bookmarkStart w:id="10826" w:name="_Toc82595554"/>
      <w:bookmarkStart w:id="10827" w:name="_Toc89955585"/>
      <w:bookmarkStart w:id="10828" w:name="_Toc98774012"/>
      <w:bookmarkStart w:id="10829" w:name="_Toc106201773"/>
      <w:bookmarkStart w:id="10830" w:name="_Toc115191627"/>
      <w:bookmarkStart w:id="10831" w:name="_Toc122013483"/>
      <w:bookmarkStart w:id="10832" w:name="_Toc124155571"/>
      <w:bookmarkStart w:id="10833" w:name="_Toc131536142"/>
      <w:r>
        <w:t>8.3.10.5</w:t>
      </w:r>
      <w:r>
        <w:tab/>
        <w:t>Test requirement</w:t>
      </w:r>
      <w:bookmarkEnd w:id="10823"/>
      <w:bookmarkEnd w:id="10824"/>
      <w:bookmarkEnd w:id="10825"/>
      <w:bookmarkEnd w:id="10826"/>
      <w:bookmarkEnd w:id="10827"/>
      <w:bookmarkEnd w:id="10828"/>
      <w:bookmarkEnd w:id="10829"/>
      <w:bookmarkEnd w:id="10830"/>
      <w:bookmarkEnd w:id="10831"/>
      <w:bookmarkEnd w:id="10832"/>
      <w:bookmarkEnd w:id="10833"/>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0628"/>
      <w:bookmarkEnd w:id="10629"/>
      <w:bookmarkEnd w:id="10630"/>
      <w:bookmarkEnd w:id="10631"/>
      <w:bookmarkEnd w:id="10632"/>
      <w:bookmarkEnd w:id="10633"/>
      <w:bookmarkEnd w:id="10634"/>
      <w:bookmarkEnd w:id="10635"/>
      <w:bookmarkEnd w:id="10636"/>
      <w:bookmarkEnd w:id="10637"/>
      <w:bookmarkEnd w:id="10638"/>
      <w:bookmarkEnd w:id="10639"/>
    </w:tbl>
    <w:p w14:paraId="65EF9C0B" w14:textId="2008F828" w:rsidR="00B82A7B" w:rsidRDefault="00B82A7B" w:rsidP="00D519A7"/>
    <w:p w14:paraId="6ED52B1F" w14:textId="0803B4E4" w:rsidR="00D21497" w:rsidRDefault="00D21497" w:rsidP="00D21497">
      <w:pPr>
        <w:pStyle w:val="Heading3"/>
        <w:rPr>
          <w:lang w:eastAsia="zh-CN"/>
        </w:rPr>
      </w:pPr>
      <w:bookmarkStart w:id="10834" w:name="_Toc122013484"/>
      <w:bookmarkStart w:id="10835" w:name="_Toc124155572"/>
      <w:bookmarkStart w:id="10836" w:name="_Toc131536143"/>
      <w:r>
        <w:t>8.3.11</w:t>
      </w:r>
      <w:r>
        <w:tab/>
        <w:t xml:space="preserve">Performance requirements for PUCCH sub-slot based </w:t>
      </w:r>
      <w:r>
        <w:rPr>
          <w:lang w:eastAsia="zh-CN"/>
        </w:rPr>
        <w:t>repetition</w:t>
      </w:r>
      <w:r>
        <w:t xml:space="preserve"> format </w:t>
      </w:r>
      <w:r>
        <w:rPr>
          <w:lang w:eastAsia="zh-CN"/>
        </w:rPr>
        <w:t>0</w:t>
      </w:r>
      <w:bookmarkEnd w:id="10834"/>
      <w:bookmarkEnd w:id="10835"/>
      <w:bookmarkEnd w:id="10836"/>
    </w:p>
    <w:p w14:paraId="02E43449" w14:textId="77777777" w:rsidR="00D21497" w:rsidRDefault="00D21497" w:rsidP="00D21497">
      <w:pPr>
        <w:pStyle w:val="Heading4"/>
      </w:pPr>
      <w:bookmarkStart w:id="10837" w:name="_Toc122013485"/>
      <w:bookmarkStart w:id="10838" w:name="_Toc124155573"/>
      <w:bookmarkStart w:id="10839" w:name="_Toc131536144"/>
      <w:r>
        <w:t>8.3.11.1</w:t>
      </w:r>
      <w:r>
        <w:tab/>
        <w:t>Definition and applicability</w:t>
      </w:r>
      <w:bookmarkEnd w:id="10837"/>
      <w:bookmarkEnd w:id="10838"/>
      <w:bookmarkEnd w:id="10839"/>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12049D1C" w:rsidR="00D21497" w:rsidRDefault="00931903"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0840" w:name="_Toc122013486"/>
      <w:bookmarkStart w:id="10841" w:name="_Toc124155574"/>
      <w:bookmarkStart w:id="10842" w:name="_Toc131536145"/>
      <w:r>
        <w:t>8.3.11.2</w:t>
      </w:r>
      <w:r>
        <w:tab/>
        <w:t>Minimum Requirement</w:t>
      </w:r>
      <w:bookmarkEnd w:id="10840"/>
      <w:bookmarkEnd w:id="10841"/>
      <w:bookmarkEnd w:id="10842"/>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0843" w:name="_Toc122013487"/>
      <w:bookmarkStart w:id="10844" w:name="_Toc124155575"/>
      <w:bookmarkStart w:id="10845" w:name="_Toc131536146"/>
      <w:r>
        <w:t>8.3.11.3</w:t>
      </w:r>
      <w:r>
        <w:tab/>
        <w:t>Test purpose</w:t>
      </w:r>
      <w:bookmarkEnd w:id="10843"/>
      <w:bookmarkEnd w:id="10844"/>
      <w:bookmarkEnd w:id="10845"/>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0846" w:name="_Toc122013488"/>
      <w:bookmarkStart w:id="10847" w:name="_Toc124155576"/>
      <w:bookmarkStart w:id="10848" w:name="_Toc131536147"/>
      <w:r>
        <w:t>8.3.11.4</w:t>
      </w:r>
      <w:r>
        <w:tab/>
        <w:t>Method of test</w:t>
      </w:r>
      <w:bookmarkEnd w:id="10846"/>
      <w:bookmarkEnd w:id="10847"/>
      <w:bookmarkEnd w:id="10848"/>
    </w:p>
    <w:p w14:paraId="081EBDB0" w14:textId="77777777" w:rsidR="00D21497" w:rsidRDefault="00D21497" w:rsidP="00D21497">
      <w:pPr>
        <w:pStyle w:val="Heading5"/>
      </w:pPr>
      <w:bookmarkStart w:id="10849" w:name="_Toc122013489"/>
      <w:bookmarkStart w:id="10850" w:name="_Toc124155577"/>
      <w:bookmarkStart w:id="10851" w:name="_Toc131536148"/>
      <w:r>
        <w:t>8.3.11.4.1</w:t>
      </w:r>
      <w:r>
        <w:tab/>
        <w:t>Initial conditions</w:t>
      </w:r>
      <w:bookmarkEnd w:id="10849"/>
      <w:bookmarkEnd w:id="10850"/>
      <w:bookmarkEnd w:id="10851"/>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0852" w:name="_Toc122013490"/>
      <w:bookmarkStart w:id="10853" w:name="_Toc124155578"/>
      <w:bookmarkStart w:id="10854" w:name="_Toc131536149"/>
      <w:r>
        <w:t>8.3.11.4.2</w:t>
      </w:r>
      <w:r>
        <w:tab/>
        <w:t>Procedure</w:t>
      </w:r>
      <w:bookmarkEnd w:id="10852"/>
      <w:bookmarkEnd w:id="10853"/>
      <w:bookmarkEnd w:id="1085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85pt" o:ole="" fillcolor="window">
            <v:imagedata r:id="rId67" o:title=""/>
          </v:shape>
          <o:OLEObject Type="Embed" ProgID="Word.Picture.8" ShapeID="_x0000_i1064" DrawAspect="Content" ObjectID="_1742239484"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0855" w:name="_Toc122013491"/>
      <w:bookmarkStart w:id="10856" w:name="_Toc124155579"/>
      <w:bookmarkStart w:id="10857" w:name="_Toc131536150"/>
      <w:r>
        <w:t>8.3.11.5</w:t>
      </w:r>
      <w:r>
        <w:tab/>
        <w:t>Test Requirement</w:t>
      </w:r>
      <w:bookmarkEnd w:id="10855"/>
      <w:bookmarkEnd w:id="10856"/>
      <w:bookmarkEnd w:id="10857"/>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0858" w:name="_Toc122013492"/>
      <w:bookmarkStart w:id="10859" w:name="_Toc124155580"/>
      <w:bookmarkStart w:id="10860" w:name="_Toc131536151"/>
      <w:r>
        <w:t>8.3.12</w:t>
      </w:r>
      <w:r>
        <w:tab/>
        <w:t>Performance requirements PUCCH format 1 with DM-RS bundling</w:t>
      </w:r>
      <w:bookmarkEnd w:id="10858"/>
      <w:bookmarkEnd w:id="10859"/>
      <w:bookmarkEnd w:id="10860"/>
    </w:p>
    <w:p w14:paraId="423E6099" w14:textId="77777777" w:rsidR="00EE121B" w:rsidRDefault="00EE121B" w:rsidP="00EE121B">
      <w:pPr>
        <w:pStyle w:val="Heading4"/>
      </w:pPr>
      <w:bookmarkStart w:id="10861" w:name="_Toc122013493"/>
      <w:bookmarkStart w:id="10862" w:name="_Toc124155581"/>
      <w:bookmarkStart w:id="10863" w:name="_Toc131536152"/>
      <w:r>
        <w:t>8.3.12.1</w:t>
      </w:r>
      <w:r>
        <w:tab/>
        <w:t>NACK to ACK detection</w:t>
      </w:r>
      <w:bookmarkEnd w:id="10861"/>
      <w:bookmarkEnd w:id="10862"/>
      <w:bookmarkEnd w:id="10863"/>
    </w:p>
    <w:p w14:paraId="6E0C9A28" w14:textId="77777777" w:rsidR="00EE121B" w:rsidRDefault="00EE121B" w:rsidP="00EE121B">
      <w:pPr>
        <w:pStyle w:val="Heading5"/>
      </w:pPr>
      <w:bookmarkStart w:id="10864" w:name="_Toc122013494"/>
      <w:bookmarkStart w:id="10865" w:name="_Toc124155582"/>
      <w:bookmarkStart w:id="10866" w:name="_Toc131536153"/>
      <w:r>
        <w:t>8.3.12.1.1</w:t>
      </w:r>
      <w:r>
        <w:tab/>
        <w:t>Definition and applicability</w:t>
      </w:r>
      <w:bookmarkEnd w:id="10864"/>
      <w:bookmarkEnd w:id="10865"/>
      <w:bookmarkEnd w:id="10866"/>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0867" w:name="_Toc122013495"/>
      <w:bookmarkStart w:id="10868" w:name="_Toc124155583"/>
      <w:bookmarkStart w:id="10869" w:name="_Toc131536154"/>
      <w:r>
        <w:t>8.3.12.1.2</w:t>
      </w:r>
      <w:r>
        <w:tab/>
        <w:t>Minimum Requirement</w:t>
      </w:r>
      <w:bookmarkEnd w:id="10867"/>
      <w:bookmarkEnd w:id="10868"/>
      <w:bookmarkEnd w:id="10869"/>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0870" w:name="_Toc122013496"/>
      <w:bookmarkStart w:id="10871" w:name="_Toc124155584"/>
      <w:bookmarkStart w:id="10872" w:name="_Toc131536155"/>
      <w:r>
        <w:t>8.3.12.1.3</w:t>
      </w:r>
      <w:r>
        <w:tab/>
        <w:t>Test purpose</w:t>
      </w:r>
      <w:bookmarkEnd w:id="10870"/>
      <w:bookmarkEnd w:id="10871"/>
      <w:bookmarkEnd w:id="1087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0873" w:name="_Toc122013497"/>
      <w:bookmarkStart w:id="10874" w:name="_Toc124155585"/>
      <w:bookmarkStart w:id="10875" w:name="_Toc131536156"/>
      <w:r>
        <w:t>8.3.12.1.4</w:t>
      </w:r>
      <w:r>
        <w:tab/>
        <w:t>Method of test</w:t>
      </w:r>
      <w:bookmarkEnd w:id="10873"/>
      <w:bookmarkEnd w:id="10874"/>
      <w:bookmarkEnd w:id="10875"/>
    </w:p>
    <w:p w14:paraId="67CB82C4" w14:textId="77777777" w:rsidR="00EE121B" w:rsidRDefault="00EE121B" w:rsidP="00EE121B">
      <w:pPr>
        <w:pStyle w:val="Heading6"/>
      </w:pPr>
      <w:bookmarkStart w:id="10876" w:name="_Toc122013498"/>
      <w:bookmarkStart w:id="10877" w:name="_Toc124155586"/>
      <w:bookmarkStart w:id="10878" w:name="_Toc131536157"/>
      <w:r>
        <w:t>8.3.12.1.4.1</w:t>
      </w:r>
      <w:r>
        <w:tab/>
        <w:t>Initial conditions</w:t>
      </w:r>
      <w:bookmarkEnd w:id="10876"/>
      <w:bookmarkEnd w:id="10877"/>
      <w:bookmarkEnd w:id="10878"/>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0879" w:name="_Toc122013499"/>
      <w:bookmarkStart w:id="10880" w:name="_Toc124155587"/>
      <w:bookmarkStart w:id="10881" w:name="_Toc131536158"/>
      <w:r>
        <w:t>8.3.12.1.4.2</w:t>
      </w:r>
      <w:r>
        <w:tab/>
        <w:t>Procedure</w:t>
      </w:r>
      <w:bookmarkEnd w:id="10879"/>
      <w:bookmarkEnd w:id="10880"/>
      <w:bookmarkEnd w:id="10881"/>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overflowPunct w:val="0"/>
        <w:autoSpaceDE w:val="0"/>
        <w:autoSpaceDN w:val="0"/>
        <w:adjustRightInd w:val="0"/>
        <w:ind w:left="568" w:hanging="284"/>
        <w:textAlignment w:val="baseline"/>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0882"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0882"/>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0883" w:name="_Toc122013500"/>
      <w:bookmarkStart w:id="10884" w:name="_Toc124155588"/>
      <w:bookmarkStart w:id="10885" w:name="_Toc131536159"/>
      <w:r>
        <w:rPr>
          <w:lang w:eastAsia="zh-CN"/>
        </w:rPr>
        <w:t>8.3.12.1.5</w:t>
      </w:r>
      <w:r>
        <w:rPr>
          <w:lang w:eastAsia="zh-CN"/>
        </w:rPr>
        <w:tab/>
        <w:t>Test Requirement</w:t>
      </w:r>
      <w:bookmarkEnd w:id="10883"/>
      <w:bookmarkEnd w:id="10884"/>
      <w:bookmarkEnd w:id="10885"/>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0886" w:name="_Toc122013501"/>
      <w:bookmarkStart w:id="10887" w:name="_Toc124155589"/>
      <w:bookmarkStart w:id="10888" w:name="_Toc131536160"/>
      <w:r>
        <w:t>8.3.12.2</w:t>
      </w:r>
      <w:r>
        <w:tab/>
        <w:t>ACK missed detection</w:t>
      </w:r>
      <w:bookmarkEnd w:id="10886"/>
      <w:bookmarkEnd w:id="10887"/>
      <w:bookmarkEnd w:id="10888"/>
    </w:p>
    <w:p w14:paraId="28ECA74E" w14:textId="77777777" w:rsidR="00EE121B" w:rsidRDefault="00EE121B" w:rsidP="00EE121B">
      <w:pPr>
        <w:pStyle w:val="Heading5"/>
      </w:pPr>
      <w:bookmarkStart w:id="10889" w:name="_Toc122013502"/>
      <w:bookmarkStart w:id="10890" w:name="_Toc124155590"/>
      <w:bookmarkStart w:id="10891" w:name="_Toc131536161"/>
      <w:r>
        <w:t>8.3.12.2.1</w:t>
      </w:r>
      <w:r>
        <w:tab/>
        <w:t>Definition and applicability</w:t>
      </w:r>
      <w:bookmarkEnd w:id="10889"/>
      <w:bookmarkEnd w:id="10890"/>
      <w:bookmarkEnd w:id="10891"/>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0892" w:name="_Toc122013503"/>
      <w:bookmarkStart w:id="10893" w:name="_Toc124155591"/>
      <w:bookmarkStart w:id="10894" w:name="_Toc131536162"/>
      <w:r>
        <w:t>8.3.12.2.2</w:t>
      </w:r>
      <w:r>
        <w:tab/>
        <w:t>Minimum Requirement</w:t>
      </w:r>
      <w:bookmarkEnd w:id="10892"/>
      <w:bookmarkEnd w:id="10893"/>
      <w:bookmarkEnd w:id="10894"/>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0895" w:name="_Toc122013504"/>
      <w:bookmarkStart w:id="10896" w:name="_Toc124155592"/>
      <w:bookmarkStart w:id="10897" w:name="_Toc131536163"/>
      <w:r>
        <w:t>8.3.12.2.3</w:t>
      </w:r>
      <w:r>
        <w:tab/>
        <w:t>Test purpose</w:t>
      </w:r>
      <w:bookmarkEnd w:id="10895"/>
      <w:bookmarkEnd w:id="10896"/>
      <w:bookmarkEnd w:id="10897"/>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0898" w:name="_Toc122013505"/>
      <w:bookmarkStart w:id="10899" w:name="_Toc124155593"/>
      <w:bookmarkStart w:id="10900" w:name="_Toc131536164"/>
      <w:r>
        <w:rPr>
          <w:lang w:eastAsia="zh-CN"/>
        </w:rPr>
        <w:t>8.3.12.2.4</w:t>
      </w:r>
      <w:r>
        <w:rPr>
          <w:lang w:eastAsia="zh-CN"/>
        </w:rPr>
        <w:tab/>
        <w:t>Method of test</w:t>
      </w:r>
      <w:bookmarkEnd w:id="10898"/>
      <w:bookmarkEnd w:id="10899"/>
      <w:bookmarkEnd w:id="10900"/>
    </w:p>
    <w:p w14:paraId="53F27064" w14:textId="77777777" w:rsidR="00EE121B" w:rsidRDefault="00EE121B" w:rsidP="00EE121B">
      <w:pPr>
        <w:pStyle w:val="Heading6"/>
        <w:rPr>
          <w:lang w:eastAsia="zh-CN"/>
        </w:rPr>
      </w:pPr>
      <w:bookmarkStart w:id="10901" w:name="_Toc122013506"/>
      <w:bookmarkStart w:id="10902" w:name="_Toc124155594"/>
      <w:bookmarkStart w:id="10903" w:name="_Toc131536165"/>
      <w:r>
        <w:rPr>
          <w:lang w:eastAsia="zh-CN"/>
        </w:rPr>
        <w:t>8.3.12.2.4.1</w:t>
      </w:r>
      <w:r>
        <w:rPr>
          <w:lang w:eastAsia="zh-CN"/>
        </w:rPr>
        <w:tab/>
        <w:t>Initial conditions</w:t>
      </w:r>
      <w:bookmarkEnd w:id="10901"/>
      <w:bookmarkEnd w:id="10902"/>
      <w:bookmarkEnd w:id="10903"/>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0904" w:name="_Toc122013507"/>
      <w:bookmarkStart w:id="10905" w:name="_Toc124155595"/>
      <w:bookmarkStart w:id="10906" w:name="_Toc131536166"/>
      <w:r>
        <w:rPr>
          <w:lang w:eastAsia="zh-CN"/>
        </w:rPr>
        <w:t>8.3.12.2.4.2</w:t>
      </w:r>
      <w:r>
        <w:rPr>
          <w:lang w:eastAsia="zh-CN"/>
        </w:rPr>
        <w:tab/>
      </w:r>
      <w:r>
        <w:t>Procedure</w:t>
      </w:r>
      <w:bookmarkEnd w:id="10904"/>
      <w:bookmarkEnd w:id="10905"/>
      <w:bookmarkEnd w:id="10906"/>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overflowPunct w:val="0"/>
        <w:autoSpaceDE w:val="0"/>
        <w:autoSpaceDN w:val="0"/>
        <w:adjustRightInd w:val="0"/>
        <w:ind w:left="568" w:hanging="284"/>
        <w:textAlignment w:val="baseline"/>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0907" w:name="_Toc122013508"/>
      <w:bookmarkStart w:id="10908" w:name="_Toc124155596"/>
      <w:bookmarkStart w:id="10909" w:name="_Toc131536167"/>
      <w:r>
        <w:rPr>
          <w:lang w:eastAsia="zh-CN"/>
        </w:rPr>
        <w:t>8.3.12.2.5</w:t>
      </w:r>
      <w:r>
        <w:rPr>
          <w:lang w:eastAsia="zh-CN"/>
        </w:rPr>
        <w:tab/>
        <w:t>Test Requirement</w:t>
      </w:r>
      <w:bookmarkEnd w:id="10907"/>
      <w:bookmarkEnd w:id="10908"/>
      <w:bookmarkEnd w:id="10909"/>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0910" w:name="_Toc122013509"/>
      <w:bookmarkStart w:id="10911" w:name="_Toc124155597"/>
      <w:bookmarkStart w:id="10912" w:name="_Toc131536168"/>
      <w:r>
        <w:t>8.3.13</w:t>
      </w:r>
      <w:r>
        <w:tab/>
        <w:t>Performance requirements for PUCCH format 3 with DM-RS bundling</w:t>
      </w:r>
      <w:bookmarkEnd w:id="10910"/>
      <w:bookmarkEnd w:id="10911"/>
      <w:bookmarkEnd w:id="10912"/>
    </w:p>
    <w:p w14:paraId="7ABEDF7F" w14:textId="77777777" w:rsidR="00EE121B" w:rsidRDefault="00EE121B" w:rsidP="00EE121B">
      <w:pPr>
        <w:pStyle w:val="Heading4"/>
      </w:pPr>
      <w:bookmarkStart w:id="10913" w:name="_Toc122013510"/>
      <w:bookmarkStart w:id="10914" w:name="_Toc124155598"/>
      <w:bookmarkStart w:id="10915" w:name="_Toc131536169"/>
      <w:r>
        <w:t>8.3.13.1</w:t>
      </w:r>
      <w:r>
        <w:tab/>
        <w:t>Definition and applicability</w:t>
      </w:r>
      <w:bookmarkEnd w:id="10913"/>
      <w:bookmarkEnd w:id="10914"/>
      <w:bookmarkEnd w:id="10915"/>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6826B700" w:rsidR="00EE121B" w:rsidRDefault="00965DF4"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0916" w:name="_Toc122013511"/>
      <w:bookmarkStart w:id="10917" w:name="_Toc124155599"/>
      <w:bookmarkStart w:id="10918" w:name="_Toc131536170"/>
      <w:r>
        <w:t>8.3.13.2</w:t>
      </w:r>
      <w:r>
        <w:tab/>
        <w:t>Minimum requirement</w:t>
      </w:r>
      <w:bookmarkEnd w:id="10916"/>
      <w:bookmarkEnd w:id="10917"/>
      <w:bookmarkEnd w:id="10918"/>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0919" w:name="_Toc122013512"/>
      <w:bookmarkStart w:id="10920" w:name="_Toc124155600"/>
      <w:bookmarkStart w:id="10921" w:name="_Toc131536171"/>
      <w:r>
        <w:t>8.3.13.3</w:t>
      </w:r>
      <w:r>
        <w:tab/>
        <w:t>Test purpose</w:t>
      </w:r>
      <w:bookmarkEnd w:id="10919"/>
      <w:bookmarkEnd w:id="10920"/>
      <w:bookmarkEnd w:id="10921"/>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0922" w:name="_Toc122013513"/>
      <w:bookmarkStart w:id="10923" w:name="_Toc124155601"/>
      <w:bookmarkStart w:id="10924" w:name="_Toc131536172"/>
      <w:r>
        <w:t>8.3.13.4</w:t>
      </w:r>
      <w:r>
        <w:tab/>
        <w:t>Method of test</w:t>
      </w:r>
      <w:bookmarkEnd w:id="10922"/>
      <w:bookmarkEnd w:id="10923"/>
      <w:bookmarkEnd w:id="10924"/>
    </w:p>
    <w:p w14:paraId="47466087" w14:textId="77777777" w:rsidR="00EE121B" w:rsidRDefault="00EE121B" w:rsidP="00EE121B">
      <w:pPr>
        <w:pStyle w:val="Heading5"/>
      </w:pPr>
      <w:bookmarkStart w:id="10925" w:name="_Toc122013514"/>
      <w:bookmarkStart w:id="10926" w:name="_Toc124155602"/>
      <w:bookmarkStart w:id="10927" w:name="_Toc131536173"/>
      <w:r>
        <w:t>8.3.13.4.1</w:t>
      </w:r>
      <w:r>
        <w:tab/>
        <w:t>Initial conditions</w:t>
      </w:r>
      <w:bookmarkEnd w:id="10925"/>
      <w:bookmarkEnd w:id="10926"/>
      <w:bookmarkEnd w:id="10927"/>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0928" w:name="_Toc122013515"/>
      <w:bookmarkStart w:id="10929" w:name="_Toc124155603"/>
      <w:bookmarkStart w:id="10930" w:name="_Toc131536174"/>
      <w:r>
        <w:t>8.3.13.4.2</w:t>
      </w:r>
      <w:r>
        <w:tab/>
        <w:t>Procedure</w:t>
      </w:r>
      <w:bookmarkEnd w:id="10928"/>
      <w:bookmarkEnd w:id="10929"/>
      <w:bookmarkEnd w:id="10930"/>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85pt" o:ole="" fillcolor="window">
            <v:imagedata r:id="rId70" o:title=""/>
          </v:shape>
          <o:OLEObject Type="Embed" ProgID="Word.Picture.8" ShapeID="_x0000_i1065" DrawAspect="Content" ObjectID="_1742239485"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0931" w:name="_Toc122013516"/>
      <w:bookmarkStart w:id="10932" w:name="_Toc124155604"/>
      <w:bookmarkStart w:id="10933" w:name="_Toc131536175"/>
      <w:r>
        <w:t>8.3.13.5</w:t>
      </w:r>
      <w:r>
        <w:tab/>
        <w:t>Test requirement</w:t>
      </w:r>
      <w:bookmarkEnd w:id="10931"/>
      <w:bookmarkEnd w:id="10932"/>
      <w:bookmarkEnd w:id="1093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0934" w:name="_Toc21100209"/>
      <w:bookmarkStart w:id="10935" w:name="_Toc29810007"/>
      <w:bookmarkStart w:id="10936" w:name="_Toc36645400"/>
      <w:bookmarkStart w:id="10937" w:name="_Toc37272454"/>
      <w:bookmarkStart w:id="10938" w:name="_Toc45884700"/>
      <w:bookmarkStart w:id="10939" w:name="_Toc53182732"/>
      <w:bookmarkStart w:id="10940" w:name="_Toc58860516"/>
      <w:bookmarkStart w:id="10941" w:name="_Toc58863020"/>
      <w:bookmarkStart w:id="10942" w:name="_Toc61183005"/>
      <w:bookmarkStart w:id="10943" w:name="_Toc66728320"/>
      <w:bookmarkStart w:id="10944" w:name="_Toc74962196"/>
      <w:bookmarkStart w:id="10945" w:name="_Toc75243106"/>
      <w:bookmarkStart w:id="10946" w:name="_Toc76545452"/>
      <w:bookmarkStart w:id="10947" w:name="_Toc82595555"/>
      <w:bookmarkStart w:id="10948" w:name="_Toc89955586"/>
      <w:bookmarkStart w:id="10949" w:name="_Toc98774013"/>
      <w:bookmarkStart w:id="10950" w:name="_Toc106201774"/>
      <w:bookmarkStart w:id="10951" w:name="_Toc115191628"/>
      <w:bookmarkStart w:id="10952" w:name="_Toc122013517"/>
      <w:bookmarkStart w:id="10953" w:name="_Toc124155605"/>
      <w:bookmarkStart w:id="10954" w:name="_Toc131536176"/>
      <w:r w:rsidRPr="008C3753">
        <w:t>8.4</w:t>
      </w:r>
      <w:r w:rsidRPr="008C3753">
        <w:tab/>
        <w:t>Performance requirements for PRACH</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3FACACBC" w14:textId="77777777" w:rsidR="008C01E6" w:rsidRPr="008C3753" w:rsidRDefault="008C01E6" w:rsidP="008C01E6">
      <w:pPr>
        <w:pStyle w:val="Heading3"/>
      </w:pPr>
      <w:bookmarkStart w:id="10955" w:name="_Toc21100210"/>
      <w:bookmarkStart w:id="10956" w:name="_Toc29810008"/>
      <w:bookmarkStart w:id="10957" w:name="_Toc36645401"/>
      <w:bookmarkStart w:id="10958" w:name="_Toc37272455"/>
      <w:bookmarkStart w:id="10959" w:name="_Toc45884701"/>
      <w:bookmarkStart w:id="10960" w:name="_Toc53182733"/>
      <w:bookmarkStart w:id="10961" w:name="_Toc58860517"/>
      <w:bookmarkStart w:id="10962" w:name="_Toc58863021"/>
      <w:bookmarkStart w:id="10963" w:name="_Toc61183006"/>
      <w:bookmarkStart w:id="10964" w:name="_Toc66728321"/>
      <w:bookmarkStart w:id="10965" w:name="_Toc74962197"/>
      <w:bookmarkStart w:id="10966" w:name="_Toc75243107"/>
      <w:bookmarkStart w:id="10967" w:name="_Toc76545453"/>
      <w:bookmarkStart w:id="10968" w:name="_Toc82595556"/>
      <w:bookmarkStart w:id="10969" w:name="_Toc89955587"/>
      <w:bookmarkStart w:id="10970" w:name="_Toc98774014"/>
      <w:bookmarkStart w:id="10971" w:name="_Toc106201775"/>
      <w:bookmarkStart w:id="10972" w:name="_Toc115191629"/>
      <w:bookmarkStart w:id="10973" w:name="_Toc122013518"/>
      <w:bookmarkStart w:id="10974" w:name="_Toc124155606"/>
      <w:bookmarkStart w:id="10975" w:name="_Toc131536177"/>
      <w:r w:rsidRPr="008C3753">
        <w:t>8.4.1</w:t>
      </w:r>
      <w:r w:rsidRPr="008C3753">
        <w:tab/>
        <w:t>PRACH false alarm probability and missed detection</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5E6B72D9" w14:textId="77777777" w:rsidR="008C01E6" w:rsidRPr="008C3753" w:rsidRDefault="008C01E6" w:rsidP="008C01E6">
      <w:pPr>
        <w:pStyle w:val="Heading4"/>
      </w:pPr>
      <w:bookmarkStart w:id="10976" w:name="_Toc21100211"/>
      <w:bookmarkStart w:id="10977" w:name="_Toc29810009"/>
      <w:bookmarkStart w:id="10978" w:name="_Toc36645402"/>
      <w:bookmarkStart w:id="10979" w:name="_Toc37272456"/>
      <w:bookmarkStart w:id="10980" w:name="_Toc45884702"/>
      <w:bookmarkStart w:id="10981" w:name="_Toc53182734"/>
      <w:bookmarkStart w:id="10982" w:name="_Toc58860518"/>
      <w:bookmarkStart w:id="10983" w:name="_Toc58863022"/>
      <w:bookmarkStart w:id="10984" w:name="_Toc61183007"/>
      <w:bookmarkStart w:id="10985" w:name="_Toc66728322"/>
      <w:bookmarkStart w:id="10986" w:name="_Toc74962198"/>
      <w:bookmarkStart w:id="10987" w:name="_Toc75243108"/>
      <w:bookmarkStart w:id="10988" w:name="_Toc76545454"/>
      <w:bookmarkStart w:id="10989" w:name="_Toc82595557"/>
      <w:bookmarkStart w:id="10990" w:name="_Toc89955588"/>
      <w:bookmarkStart w:id="10991" w:name="_Toc98774015"/>
      <w:bookmarkStart w:id="10992" w:name="_Toc106201776"/>
      <w:bookmarkStart w:id="10993" w:name="_Toc115191630"/>
      <w:bookmarkStart w:id="10994" w:name="_Toc122013519"/>
      <w:bookmarkStart w:id="10995" w:name="_Toc124155607"/>
      <w:bookmarkStart w:id="10996" w:name="_Toc131536178"/>
      <w:r w:rsidRPr="008C3753">
        <w:t>8.4.1.1</w:t>
      </w:r>
      <w:r w:rsidRPr="008C3753">
        <w:tab/>
        <w:t>Definition and applicability</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0997" w:name="_Toc21100213"/>
      <w:bookmarkStart w:id="10998" w:name="_Toc29810011"/>
      <w:bookmarkStart w:id="10999" w:name="_Toc36645404"/>
      <w:bookmarkStart w:id="11000" w:name="_Toc37272458"/>
      <w:bookmarkStart w:id="11001" w:name="_Toc45884704"/>
      <w:bookmarkStart w:id="11002" w:name="_Toc53182736"/>
      <w:bookmarkStart w:id="11003" w:name="_Toc58860520"/>
      <w:bookmarkStart w:id="11004" w:name="_Toc58863024"/>
      <w:bookmarkStart w:id="11005" w:name="_Toc61183009"/>
      <w:bookmarkStart w:id="11006"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1007" w:name="_Toc21100212"/>
      <w:bookmarkStart w:id="1100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1009" w:name="_Toc36645403"/>
      <w:bookmarkStart w:id="11010" w:name="_Toc37272457"/>
      <w:bookmarkStart w:id="11011" w:name="_Toc45884703"/>
      <w:bookmarkStart w:id="11012" w:name="_Toc53182735"/>
      <w:bookmarkStart w:id="11013" w:name="_Toc58860519"/>
      <w:bookmarkStart w:id="11014" w:name="_Toc66782629"/>
      <w:bookmarkStart w:id="11015" w:name="_Toc74962199"/>
      <w:bookmarkStart w:id="11016" w:name="_Toc75243109"/>
      <w:bookmarkStart w:id="11017" w:name="_Toc76545455"/>
      <w:bookmarkStart w:id="11018" w:name="_Toc82595558"/>
      <w:bookmarkStart w:id="11019" w:name="_Toc89955589"/>
      <w:bookmarkStart w:id="11020" w:name="_Toc98774016"/>
      <w:bookmarkStart w:id="11021" w:name="_Toc106201777"/>
      <w:bookmarkStart w:id="11022" w:name="_Toc115191631"/>
      <w:bookmarkStart w:id="11023" w:name="_Toc122013520"/>
      <w:bookmarkStart w:id="11024" w:name="_Toc124155608"/>
      <w:bookmarkStart w:id="11025" w:name="_Toc131536179"/>
      <w:r w:rsidRPr="008C3753">
        <w:t>8.4.1.2</w:t>
      </w:r>
      <w:r w:rsidRPr="008C3753">
        <w:tab/>
        <w:t>Minimum requirement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1026" w:name="_Toc74962200"/>
      <w:bookmarkStart w:id="11027" w:name="_Toc75243110"/>
      <w:bookmarkStart w:id="11028" w:name="_Toc76545456"/>
      <w:bookmarkStart w:id="11029" w:name="_Toc82595559"/>
      <w:bookmarkStart w:id="11030" w:name="_Toc89955590"/>
      <w:bookmarkStart w:id="11031" w:name="_Toc98774017"/>
      <w:bookmarkStart w:id="11032" w:name="_Toc106201778"/>
      <w:bookmarkStart w:id="11033" w:name="_Toc115191632"/>
      <w:bookmarkStart w:id="11034" w:name="_Toc122013521"/>
      <w:bookmarkStart w:id="11035" w:name="_Toc124155609"/>
      <w:bookmarkStart w:id="11036" w:name="_Toc131536180"/>
      <w:r w:rsidRPr="008C3753">
        <w:t>8.4.1.3</w:t>
      </w:r>
      <w:r w:rsidRPr="008C3753">
        <w:tab/>
        <w:t>Test purpose</w:t>
      </w:r>
      <w:bookmarkEnd w:id="10997"/>
      <w:bookmarkEnd w:id="10998"/>
      <w:bookmarkEnd w:id="10999"/>
      <w:bookmarkEnd w:id="11000"/>
      <w:bookmarkEnd w:id="11001"/>
      <w:bookmarkEnd w:id="11002"/>
      <w:bookmarkEnd w:id="11003"/>
      <w:bookmarkEnd w:id="11004"/>
      <w:bookmarkEnd w:id="11005"/>
      <w:bookmarkEnd w:id="11006"/>
      <w:bookmarkEnd w:id="11026"/>
      <w:bookmarkEnd w:id="11027"/>
      <w:bookmarkEnd w:id="11028"/>
      <w:bookmarkEnd w:id="11029"/>
      <w:bookmarkEnd w:id="11030"/>
      <w:bookmarkEnd w:id="11031"/>
      <w:bookmarkEnd w:id="11032"/>
      <w:bookmarkEnd w:id="11033"/>
      <w:bookmarkEnd w:id="11034"/>
      <w:bookmarkEnd w:id="11035"/>
      <w:bookmarkEnd w:id="1103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037" w:name="_Toc21100214"/>
      <w:bookmarkStart w:id="11038" w:name="_Toc29810012"/>
      <w:bookmarkStart w:id="11039" w:name="_Toc36645405"/>
      <w:bookmarkStart w:id="11040" w:name="_Toc37272459"/>
      <w:bookmarkStart w:id="11041" w:name="_Toc45884705"/>
      <w:bookmarkStart w:id="11042" w:name="_Toc53182737"/>
      <w:bookmarkStart w:id="11043" w:name="_Toc58860521"/>
      <w:bookmarkStart w:id="11044" w:name="_Toc58863025"/>
      <w:bookmarkStart w:id="11045" w:name="_Toc61183010"/>
      <w:bookmarkStart w:id="11046" w:name="_Toc66728325"/>
      <w:bookmarkStart w:id="11047" w:name="_Toc74962201"/>
      <w:bookmarkStart w:id="11048" w:name="_Toc75243111"/>
      <w:bookmarkStart w:id="11049" w:name="_Toc76545457"/>
      <w:bookmarkStart w:id="11050" w:name="_Toc82595560"/>
      <w:bookmarkStart w:id="11051" w:name="_Toc89955591"/>
      <w:bookmarkStart w:id="11052" w:name="_Toc98774018"/>
      <w:bookmarkStart w:id="11053" w:name="_Toc106201779"/>
      <w:bookmarkStart w:id="11054" w:name="_Toc115191633"/>
      <w:bookmarkStart w:id="11055" w:name="_Toc122013522"/>
      <w:bookmarkStart w:id="11056" w:name="_Toc124155610"/>
      <w:bookmarkStart w:id="11057" w:name="_Toc131536181"/>
      <w:r w:rsidRPr="008C3753">
        <w:t>8.4.1.4</w:t>
      </w:r>
      <w:r w:rsidRPr="008C3753">
        <w:tab/>
        <w:t>Method of test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2B06F2F6" w14:textId="77777777" w:rsidR="008C01E6" w:rsidRPr="008C3753" w:rsidRDefault="008C01E6" w:rsidP="008C01E6">
      <w:pPr>
        <w:pStyle w:val="Heading5"/>
      </w:pPr>
      <w:bookmarkStart w:id="11058" w:name="_Toc21100215"/>
      <w:bookmarkStart w:id="11059" w:name="_Toc29810013"/>
      <w:bookmarkStart w:id="11060" w:name="_Toc36645406"/>
      <w:bookmarkStart w:id="11061" w:name="_Toc37272460"/>
      <w:bookmarkStart w:id="11062" w:name="_Toc45884706"/>
      <w:bookmarkStart w:id="11063" w:name="_Toc53182738"/>
      <w:bookmarkStart w:id="11064" w:name="_Toc58860522"/>
      <w:bookmarkStart w:id="11065" w:name="_Toc58863026"/>
      <w:bookmarkStart w:id="11066" w:name="_Toc61183011"/>
      <w:bookmarkStart w:id="11067" w:name="_Toc66728326"/>
      <w:bookmarkStart w:id="11068" w:name="_Toc74962202"/>
      <w:bookmarkStart w:id="11069" w:name="_Toc75243112"/>
      <w:bookmarkStart w:id="11070" w:name="_Toc76545458"/>
      <w:bookmarkStart w:id="11071" w:name="_Toc82595561"/>
      <w:bookmarkStart w:id="11072" w:name="_Toc89955592"/>
      <w:bookmarkStart w:id="11073" w:name="_Toc98774019"/>
      <w:bookmarkStart w:id="11074" w:name="_Toc106201780"/>
      <w:bookmarkStart w:id="11075" w:name="_Toc115191634"/>
      <w:bookmarkStart w:id="11076" w:name="_Toc122013523"/>
      <w:bookmarkStart w:id="11077" w:name="_Toc124155611"/>
      <w:bookmarkStart w:id="11078" w:name="_Toc131536182"/>
      <w:r w:rsidRPr="008C3753">
        <w:t>8.4.1.4.1</w:t>
      </w:r>
      <w:r w:rsidRPr="008C3753">
        <w:tab/>
        <w:t>Initial conditions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07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080" w:name="_Toc29810014"/>
      <w:bookmarkStart w:id="11081" w:name="_Toc36645407"/>
      <w:bookmarkStart w:id="11082" w:name="_Toc37272461"/>
      <w:bookmarkStart w:id="11083" w:name="_Toc45884707"/>
      <w:bookmarkStart w:id="11084" w:name="_Toc53182739"/>
      <w:bookmarkStart w:id="11085" w:name="_Toc58860523"/>
      <w:bookmarkStart w:id="11086" w:name="_Toc58863027"/>
      <w:bookmarkStart w:id="11087" w:name="_Toc61183012"/>
      <w:bookmarkStart w:id="11088" w:name="_Toc66728327"/>
      <w:bookmarkStart w:id="11089" w:name="_Toc74962203"/>
      <w:bookmarkStart w:id="11090" w:name="_Toc75243113"/>
      <w:bookmarkStart w:id="11091" w:name="_Toc76545459"/>
      <w:bookmarkStart w:id="11092" w:name="_Toc82595562"/>
      <w:bookmarkStart w:id="11093" w:name="_Toc89955593"/>
      <w:bookmarkStart w:id="11094" w:name="_Toc98774020"/>
      <w:bookmarkStart w:id="11095" w:name="_Toc106201781"/>
      <w:bookmarkStart w:id="11096" w:name="_Toc115191635"/>
      <w:bookmarkStart w:id="11097" w:name="_Toc122013524"/>
      <w:bookmarkStart w:id="11098" w:name="_Toc124155612"/>
      <w:bookmarkStart w:id="11099" w:name="_Toc131536183"/>
      <w:r w:rsidRPr="008C3753">
        <w:t>8.4.1.4.2</w:t>
      </w:r>
      <w:r w:rsidRPr="008C3753">
        <w:tab/>
        <w:t>Procedure</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1100" w:name="_MON_1599395227"/>
      <w:bookmarkEnd w:id="1110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1101" w:name="_MON_1266106786"/>
    <w:bookmarkEnd w:id="11101"/>
    <w:p w14:paraId="6C25A379" w14:textId="77777777" w:rsidR="008C01E6" w:rsidRPr="008C3753" w:rsidRDefault="008C01E6" w:rsidP="008C01E6">
      <w:pPr>
        <w:pStyle w:val="TH"/>
      </w:pPr>
      <w:r w:rsidRPr="008C3753">
        <w:object w:dxaOrig="8641" w:dyaOrig="541" w14:anchorId="756C3ACC">
          <v:shape id="_x0000_i1066" type="#_x0000_t75" style="width:6in;height:30.85pt" o:ole="" fillcolor="window">
            <v:imagedata r:id="rId80" o:title=""/>
          </v:shape>
          <o:OLEObject Type="Embed" ProgID="Word.Picture.8" ShapeID="_x0000_i1066" DrawAspect="Content" ObjectID="_1742239486"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8.85pt" o:ole="">
            <v:imagedata r:id="rId82" o:title=""/>
          </v:shape>
          <o:OLEObject Type="Embed" ProgID="Visio.Drawing.11" ShapeID="_x0000_i1067" DrawAspect="Content" ObjectID="_1742239487"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8" type="#_x0000_t75" style="width:462.85pt;height:128.55pt" o:ole="">
            <v:imagedata r:id="rId84" o:title=""/>
          </v:shape>
          <o:OLEObject Type="Embed" ProgID="Visio.Drawing.11" ShapeID="_x0000_i1068" DrawAspect="Content" ObjectID="_1742239488"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102" w:name="_Toc21100217"/>
      <w:bookmarkStart w:id="11103" w:name="_Toc29810015"/>
      <w:bookmarkStart w:id="11104" w:name="_Toc36645408"/>
      <w:bookmarkStart w:id="11105" w:name="_Toc37272462"/>
      <w:bookmarkStart w:id="11106" w:name="_Toc45884708"/>
      <w:bookmarkStart w:id="11107" w:name="_Toc53182740"/>
      <w:bookmarkStart w:id="11108" w:name="_Toc58860524"/>
      <w:bookmarkStart w:id="11109" w:name="_Toc58863028"/>
      <w:bookmarkStart w:id="11110" w:name="_Toc61183013"/>
      <w:bookmarkStart w:id="11111" w:name="_Toc66728328"/>
      <w:bookmarkStart w:id="11112" w:name="_Toc74962204"/>
      <w:bookmarkStart w:id="11113" w:name="_Toc75243114"/>
      <w:bookmarkStart w:id="11114" w:name="_Toc76545460"/>
      <w:bookmarkStart w:id="11115" w:name="_Toc82595563"/>
      <w:bookmarkStart w:id="11116" w:name="_Toc89955594"/>
      <w:bookmarkStart w:id="11117" w:name="_Toc98774021"/>
      <w:bookmarkStart w:id="11118" w:name="_Toc106201782"/>
      <w:bookmarkStart w:id="11119" w:name="_Toc115191636"/>
      <w:bookmarkStart w:id="11120" w:name="_Toc122013525"/>
      <w:bookmarkStart w:id="11121" w:name="_Toc124155613"/>
      <w:bookmarkStart w:id="11122" w:name="_Toc131536184"/>
      <w:r w:rsidRPr="008C3753">
        <w:t>8.4.1.5</w:t>
      </w:r>
      <w:r w:rsidRPr="008C3753">
        <w:tab/>
        <w:t>Test requirement</w:t>
      </w:r>
      <w:bookmarkEnd w:id="11102"/>
      <w:bookmarkEnd w:id="11103"/>
      <w:bookmarkEnd w:id="11104"/>
      <w:bookmarkEnd w:id="11105"/>
      <w:r w:rsidR="00935B1F" w:rsidRPr="008C3753">
        <w:t xml:space="preserve"> for Normal Mode</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1123" w:name="_Toc45884709"/>
    </w:p>
    <w:p w14:paraId="6314F79E" w14:textId="77777777" w:rsidR="0063624E" w:rsidRPr="008C3753" w:rsidRDefault="0063624E" w:rsidP="00DA2FC1">
      <w:pPr>
        <w:pStyle w:val="Heading4"/>
      </w:pPr>
      <w:bookmarkStart w:id="11124" w:name="_Toc53182741"/>
      <w:bookmarkStart w:id="11125" w:name="_Toc58860525"/>
      <w:bookmarkStart w:id="11126" w:name="_Toc58863029"/>
      <w:bookmarkStart w:id="11127" w:name="_Toc61183014"/>
      <w:bookmarkStart w:id="11128" w:name="_Toc66728329"/>
      <w:bookmarkStart w:id="11129" w:name="_Toc74962205"/>
      <w:bookmarkStart w:id="11130" w:name="_Toc75243115"/>
      <w:bookmarkStart w:id="11131" w:name="_Toc76545461"/>
      <w:bookmarkStart w:id="11132" w:name="_Toc82595564"/>
      <w:bookmarkStart w:id="11133" w:name="_Toc89955595"/>
      <w:bookmarkStart w:id="11134" w:name="_Toc98774022"/>
      <w:bookmarkStart w:id="11135" w:name="_Toc106201783"/>
      <w:bookmarkStart w:id="11136" w:name="_Toc115191637"/>
      <w:bookmarkStart w:id="11137" w:name="_Toc122013526"/>
      <w:bookmarkStart w:id="11138" w:name="_Toc124155614"/>
      <w:bookmarkStart w:id="11139" w:name="_Toc131536185"/>
      <w:r w:rsidRPr="008C3753">
        <w:t>8.4.1.6</w:t>
      </w:r>
      <w:r w:rsidRPr="008C3753">
        <w:tab/>
        <w:t>Test requirement for high speed train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1140" w:name="_Toc74962206"/>
      <w:bookmarkStart w:id="11141" w:name="_Toc75243116"/>
      <w:bookmarkStart w:id="11142" w:name="_Toc76545462"/>
      <w:bookmarkStart w:id="11143" w:name="_Toc82595565"/>
      <w:bookmarkStart w:id="11144" w:name="_Toc89955596"/>
      <w:bookmarkStart w:id="11145" w:name="_Toc98774023"/>
      <w:bookmarkStart w:id="11146" w:name="_Toc106201784"/>
      <w:bookmarkStart w:id="11147" w:name="_Toc115191638"/>
      <w:bookmarkStart w:id="11148" w:name="_Toc122013527"/>
      <w:bookmarkStart w:id="11149" w:name="_Toc124155615"/>
      <w:bookmarkStart w:id="11150" w:name="_Toc13153618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140"/>
      <w:bookmarkEnd w:id="11141"/>
      <w:bookmarkEnd w:id="11142"/>
      <w:bookmarkEnd w:id="11143"/>
      <w:bookmarkEnd w:id="11144"/>
      <w:bookmarkEnd w:id="11145"/>
      <w:bookmarkEnd w:id="11146"/>
      <w:bookmarkEnd w:id="11147"/>
      <w:bookmarkEnd w:id="11148"/>
      <w:bookmarkEnd w:id="11149"/>
      <w:bookmarkEnd w:id="11150"/>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1151" w:name="_Toc21100218"/>
      <w:bookmarkStart w:id="11152" w:name="_Toc29810016"/>
      <w:bookmarkStart w:id="11153" w:name="_Toc36645409"/>
      <w:bookmarkStart w:id="11154" w:name="_Toc37272463"/>
      <w:bookmarkStart w:id="11155" w:name="_Toc45884710"/>
      <w:r w:rsidRPr="008C3753">
        <w:br w:type="page"/>
      </w:r>
    </w:p>
    <w:p w14:paraId="7F46FA03" w14:textId="22E00D45" w:rsidR="00065F15" w:rsidRPr="008C3753" w:rsidRDefault="00065F15" w:rsidP="002073AF">
      <w:pPr>
        <w:pStyle w:val="Heading8"/>
      </w:pPr>
      <w:bookmarkStart w:id="11156" w:name="_Toc53182742"/>
      <w:bookmarkStart w:id="11157" w:name="_Toc58860526"/>
      <w:bookmarkStart w:id="11158" w:name="_Toc58863030"/>
      <w:bookmarkStart w:id="11159" w:name="_Toc61183015"/>
      <w:bookmarkStart w:id="11160" w:name="_Toc66728330"/>
      <w:bookmarkStart w:id="11161" w:name="_Toc74962207"/>
      <w:bookmarkStart w:id="11162" w:name="_Toc75243117"/>
      <w:bookmarkStart w:id="11163" w:name="_Toc76545463"/>
      <w:bookmarkStart w:id="11164" w:name="_Toc82595566"/>
      <w:bookmarkStart w:id="11165" w:name="_Toc89955597"/>
      <w:bookmarkStart w:id="11166" w:name="_Toc98774024"/>
      <w:bookmarkStart w:id="11167" w:name="_Toc106201785"/>
      <w:bookmarkStart w:id="11168" w:name="_Toc115191639"/>
      <w:bookmarkStart w:id="11169" w:name="_Toc122013528"/>
      <w:bookmarkStart w:id="11170" w:name="_Toc124155616"/>
      <w:bookmarkStart w:id="11171" w:name="_Toc131536187"/>
      <w:r w:rsidRPr="008C3753">
        <w:t>Annex A (normative):</w:t>
      </w:r>
      <w:r w:rsidRPr="008C3753">
        <w:br/>
        <w:t>Reference measurement channels</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3C7658EF" w14:textId="1122A0D7" w:rsidR="002D6208" w:rsidRPr="008C3753" w:rsidRDefault="002D6208" w:rsidP="002D6208">
      <w:pPr>
        <w:pStyle w:val="Heading1"/>
      </w:pPr>
      <w:bookmarkStart w:id="11172" w:name="_Toc21100219"/>
      <w:bookmarkStart w:id="11173" w:name="_Toc29810017"/>
      <w:bookmarkStart w:id="11174" w:name="_Toc36645410"/>
      <w:bookmarkStart w:id="11175" w:name="_Toc37272464"/>
      <w:bookmarkStart w:id="11176" w:name="_Toc45884711"/>
      <w:bookmarkStart w:id="11177" w:name="_Toc53182743"/>
      <w:bookmarkStart w:id="11178" w:name="_Toc58860527"/>
      <w:bookmarkStart w:id="11179" w:name="_Toc58863031"/>
      <w:bookmarkStart w:id="11180" w:name="_Toc61183016"/>
      <w:bookmarkStart w:id="11181" w:name="_Toc66728331"/>
      <w:bookmarkStart w:id="11182" w:name="_Toc74962208"/>
      <w:bookmarkStart w:id="11183" w:name="_Toc75243118"/>
      <w:bookmarkStart w:id="11184" w:name="_Toc76545464"/>
      <w:bookmarkStart w:id="11185" w:name="_Toc82595567"/>
      <w:bookmarkStart w:id="11186" w:name="_Toc89955598"/>
      <w:bookmarkStart w:id="11187" w:name="_Toc98774025"/>
      <w:bookmarkStart w:id="11188" w:name="_Toc106201786"/>
      <w:bookmarkStart w:id="11189" w:name="_Toc115191640"/>
      <w:bookmarkStart w:id="11190" w:name="_Toc122013529"/>
      <w:bookmarkStart w:id="11191" w:name="_Toc124155617"/>
      <w:bookmarkStart w:id="11192" w:name="_Toc131536188"/>
      <w:bookmarkStart w:id="1119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6372B579" w14:textId="1FC699B9" w:rsidR="00177EED" w:rsidRDefault="00177EED" w:rsidP="00177EED">
      <w:bookmarkStart w:id="11194" w:name="_Toc21100220"/>
      <w:bookmarkStart w:id="1119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196" w:name="OLE_LINK11"/>
            <w:bookmarkStart w:id="11197" w:name="OLE_LINK13"/>
            <w:r w:rsidRPr="008C3753">
              <w:t>Reference channel</w:t>
            </w:r>
          </w:p>
        </w:tc>
        <w:tc>
          <w:tcPr>
            <w:tcW w:w="0" w:type="auto"/>
          </w:tcPr>
          <w:p w14:paraId="48A75200" w14:textId="77777777" w:rsidR="000B029C" w:rsidRPr="008C3753" w:rsidRDefault="000B029C" w:rsidP="00232B8C">
            <w:pPr>
              <w:pStyle w:val="TAH"/>
            </w:pPr>
            <w:bookmarkStart w:id="11198" w:name="OLE_LINK32"/>
            <w:bookmarkStart w:id="11199" w:name="OLE_LINK33"/>
            <w:bookmarkStart w:id="11200" w:name="OLE_LINK34"/>
            <w:bookmarkStart w:id="11201" w:name="OLE_LINK40"/>
            <w:bookmarkStart w:id="11202" w:name="OLE_LINK41"/>
            <w:bookmarkStart w:id="11203" w:name="OLE_LINK42"/>
            <w:bookmarkStart w:id="11204" w:name="OLE_LINK43"/>
            <w:r w:rsidRPr="008C3753">
              <w:rPr>
                <w:lang w:eastAsia="zh-CN"/>
              </w:rPr>
              <w:t>G-FR1-A1-1</w:t>
            </w:r>
            <w:bookmarkEnd w:id="11198"/>
            <w:bookmarkEnd w:id="11199"/>
            <w:bookmarkEnd w:id="11200"/>
            <w:bookmarkEnd w:id="11201"/>
            <w:bookmarkEnd w:id="11202"/>
            <w:bookmarkEnd w:id="11203"/>
            <w:bookmarkEnd w:id="1120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1205" w:name="OLE_LINK19"/>
            <w:r w:rsidRPr="008C3753">
              <w:rPr>
                <w:rFonts w:cs="Arial"/>
                <w:lang w:eastAsia="zh-CN"/>
              </w:rPr>
              <w:t>1</w:t>
            </w:r>
            <w:bookmarkEnd w:id="1120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20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196"/>
      <w:bookmarkEnd w:id="11197"/>
      <w:bookmarkEnd w:id="11206"/>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15pt;height:10.3pt" o:ole="">
                  <v:imagedata r:id="rId86" o:title=""/>
                </v:shape>
                <o:OLEObject Type="Embed" ProgID="Equation.3" ShapeID="_x0000_i1069" DrawAspect="Content" ObjectID="_1742239489" r:id="rId87"/>
              </w:object>
            </w:r>
            <w:r>
              <w:rPr>
                <w:rFonts w:hint="eastAsia"/>
              </w:rPr>
              <w:t xml:space="preserve">= 2, </w:t>
            </w:r>
            <w:r>
              <w:object w:dxaOrig="120" w:dyaOrig="240" w14:anchorId="25DE343B">
                <v:shape id="_x0000_i1070" type="#_x0000_t75" style="width:5.15pt;height:10.3pt" o:ole="">
                  <v:imagedata r:id="rId88" o:title=""/>
                </v:shape>
                <o:OLEObject Type="Embed" ProgID="Equation.3" ShapeID="_x0000_i1070" DrawAspect="Content" ObjectID="_1742239490"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1" type="#_x0000_t75" style="width:10.3pt;height:10.3pt" o:ole="">
                  <v:imagedata r:id="rId90" o:title=""/>
                </v:shape>
                <o:OLEObject Type="Embed" ProgID="Equation.DSMT4" ShapeID="_x0000_i1071" DrawAspect="Content" ObjectID="_1742239491" r:id="rId91"/>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1207" w:name="_Toc36645411"/>
      <w:bookmarkStart w:id="11208" w:name="_Toc37272465"/>
      <w:bookmarkStart w:id="11209" w:name="_Toc45884712"/>
      <w:bookmarkStart w:id="11210" w:name="_Toc53182744"/>
      <w:bookmarkStart w:id="11211" w:name="_Toc58860528"/>
      <w:bookmarkStart w:id="11212" w:name="_Toc58863032"/>
      <w:bookmarkStart w:id="11213" w:name="_Toc61183017"/>
      <w:bookmarkStart w:id="11214" w:name="_Toc66728332"/>
      <w:bookmarkStart w:id="11215" w:name="_Toc74962209"/>
      <w:bookmarkStart w:id="11216" w:name="_Toc75243119"/>
      <w:bookmarkStart w:id="11217" w:name="_Toc76545465"/>
      <w:bookmarkStart w:id="11218" w:name="_Toc82595568"/>
      <w:bookmarkStart w:id="11219" w:name="_Toc89955599"/>
      <w:bookmarkStart w:id="11220" w:name="_Toc98774026"/>
      <w:bookmarkStart w:id="11221" w:name="_Toc106201787"/>
      <w:bookmarkStart w:id="11222" w:name="_Toc115191641"/>
      <w:bookmarkStart w:id="11223" w:name="_Toc122013530"/>
      <w:bookmarkStart w:id="11224" w:name="_Toc124155618"/>
      <w:bookmarkStart w:id="11225" w:name="_Toc131536189"/>
      <w:r w:rsidRPr="008C3753">
        <w:t>A.2</w:t>
      </w:r>
      <w:r w:rsidRPr="008C3753">
        <w:tab/>
        <w:t>Fixed Reference Channels for dynamic range (16QAM, R=2/3)</w:t>
      </w:r>
      <w:bookmarkEnd w:id="11194"/>
      <w:bookmarkEnd w:id="11195"/>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1226" w:name="OLE_LINK104"/>
            <w:bookmarkStart w:id="11227" w:name="OLE_LINK105"/>
            <w:r w:rsidRPr="008C3753">
              <w:rPr>
                <w:rFonts w:cs="Arial"/>
                <w:lang w:eastAsia="zh-CN"/>
              </w:rPr>
              <w:t xml:space="preserve">slot </w:t>
            </w:r>
            <w:bookmarkEnd w:id="11226"/>
            <w:bookmarkEnd w:id="1122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228" w:name="_Hlk498674609"/>
            <w:bookmarkStart w:id="1122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122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23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23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229"/>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1231" w:name="_Toc21100221"/>
      <w:bookmarkStart w:id="11232" w:name="_Toc29810019"/>
      <w:bookmarkStart w:id="11233" w:name="_Toc36645412"/>
      <w:bookmarkStart w:id="11234" w:name="_Toc37272466"/>
      <w:bookmarkStart w:id="11235" w:name="_Toc45884713"/>
      <w:bookmarkStart w:id="11236" w:name="_Toc53182745"/>
      <w:bookmarkStart w:id="11237" w:name="_Toc58860529"/>
      <w:bookmarkStart w:id="11238" w:name="_Toc58863033"/>
      <w:bookmarkStart w:id="11239" w:name="_Toc61183018"/>
      <w:bookmarkStart w:id="11240" w:name="_Toc66728333"/>
      <w:bookmarkStart w:id="11241" w:name="_Toc74962210"/>
      <w:bookmarkStart w:id="11242" w:name="_Toc75243120"/>
      <w:bookmarkStart w:id="11243" w:name="_Toc76545466"/>
      <w:bookmarkStart w:id="11244" w:name="_Toc82595569"/>
      <w:bookmarkStart w:id="11245" w:name="_Toc89955600"/>
      <w:bookmarkStart w:id="11246" w:name="_Toc98774027"/>
      <w:bookmarkStart w:id="11247" w:name="_Toc106201788"/>
      <w:bookmarkStart w:id="11248" w:name="_Toc115191642"/>
      <w:bookmarkStart w:id="11249" w:name="_Toc122013531"/>
      <w:bookmarkStart w:id="11250" w:name="_Toc124155619"/>
      <w:bookmarkStart w:id="11251" w:name="_Toc131536190"/>
      <w:bookmarkEnd w:id="11193"/>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1252"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1252"/>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1253" w:name="_Toc58860530"/>
      <w:bookmarkStart w:id="11254" w:name="_Toc58863034"/>
      <w:bookmarkStart w:id="11255" w:name="_Toc61183019"/>
      <w:bookmarkStart w:id="11256" w:name="_Toc66728334"/>
      <w:bookmarkStart w:id="11257" w:name="_Toc74962211"/>
      <w:bookmarkStart w:id="11258" w:name="_Toc75243121"/>
      <w:bookmarkStart w:id="11259" w:name="_Toc76545467"/>
      <w:bookmarkStart w:id="11260" w:name="_Toc82595570"/>
      <w:bookmarkStart w:id="11261" w:name="_Toc89955601"/>
      <w:bookmarkStart w:id="11262" w:name="_Toc98774028"/>
      <w:bookmarkStart w:id="11263" w:name="_Toc106201789"/>
      <w:bookmarkStart w:id="11264" w:name="_Toc115191643"/>
      <w:bookmarkStart w:id="11265" w:name="_Toc122013532"/>
      <w:bookmarkStart w:id="11266" w:name="_Toc124155620"/>
      <w:bookmarkStart w:id="11267" w:name="_Toc13153619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268" w:name="_Toc58860531"/>
      <w:bookmarkStart w:id="11269" w:name="_Toc58863035"/>
      <w:bookmarkStart w:id="11270" w:name="_Toc61183020"/>
      <w:bookmarkStart w:id="11271" w:name="_Toc66728335"/>
      <w:bookmarkStart w:id="11272" w:name="_Toc74962212"/>
      <w:bookmarkStart w:id="11273" w:name="_Toc75243122"/>
      <w:bookmarkStart w:id="11274" w:name="_Toc76545468"/>
      <w:bookmarkStart w:id="11275" w:name="_Toc82595571"/>
      <w:bookmarkStart w:id="11276" w:name="_Toc89955602"/>
      <w:bookmarkStart w:id="11277" w:name="_Toc98774029"/>
      <w:bookmarkStart w:id="11278" w:name="_Toc106201790"/>
      <w:bookmarkStart w:id="11279" w:name="_Toc115191644"/>
      <w:bookmarkStart w:id="11280" w:name="_Toc122013533"/>
      <w:bookmarkStart w:id="11281" w:name="_Toc124155621"/>
      <w:bookmarkStart w:id="11282" w:name="_Toc13153619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16C6EA37" w14:textId="7C7C9E28" w:rsidR="00031DF5" w:rsidRPr="001234B7" w:rsidRDefault="00031DF5" w:rsidP="00031DF5">
      <w:pPr>
        <w:rPr>
          <w:lang w:eastAsia="zh-CN"/>
        </w:rPr>
      </w:pPr>
      <w:r w:rsidRPr="001234B7">
        <w:t>The parameters for the reference measurement channel are specified in table A.</w:t>
      </w:r>
      <w:r w:rsidRPr="001234B7">
        <w:rPr>
          <w:lang w:eastAsia="zh-CN"/>
        </w:rPr>
        <w:t>3B</w:t>
      </w:r>
      <w:r w:rsidRPr="001234B7">
        <w:t>-</w:t>
      </w:r>
      <w:r w:rsidR="008F6BB8">
        <w:t>2</w:t>
      </w:r>
      <w:r>
        <w:t xml:space="preserve"> and table A3.B-</w:t>
      </w:r>
      <w:r w:rsidR="008F6BB8">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6813FEEB" w14:textId="09ADC0EA" w:rsidR="00031DF5"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0BB3097A" w:rsidR="00520636"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1283" w:name="_Toc21100222"/>
      <w:bookmarkStart w:id="11284" w:name="_Toc29810020"/>
      <w:bookmarkStart w:id="11285" w:name="_Toc36645413"/>
      <w:bookmarkStart w:id="11286" w:name="_Toc37272467"/>
      <w:bookmarkStart w:id="11287" w:name="_Toc45884714"/>
      <w:bookmarkStart w:id="11288" w:name="_Toc53182746"/>
      <w:bookmarkStart w:id="11289" w:name="_Toc58860532"/>
      <w:bookmarkStart w:id="11290" w:name="_Toc58863036"/>
      <w:bookmarkStart w:id="11291" w:name="_Toc61183021"/>
      <w:bookmarkStart w:id="11292" w:name="_Toc66728336"/>
      <w:bookmarkStart w:id="11293" w:name="_Toc74962213"/>
      <w:bookmarkStart w:id="11294" w:name="_Toc75243123"/>
      <w:bookmarkStart w:id="11295" w:name="_Toc76545469"/>
      <w:bookmarkStart w:id="11296" w:name="_Toc82595572"/>
      <w:bookmarkStart w:id="11297" w:name="_Toc89955603"/>
      <w:bookmarkStart w:id="11298" w:name="_Toc98774030"/>
      <w:bookmarkStart w:id="11299" w:name="_Toc106201791"/>
      <w:bookmarkStart w:id="11300" w:name="_Toc115191645"/>
      <w:bookmarkStart w:id="11301" w:name="_Toc122013534"/>
      <w:bookmarkStart w:id="11302" w:name="_Toc124155622"/>
      <w:bookmarkStart w:id="11303" w:name="_Toc13153619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304" w:name="_Toc21100223"/>
      <w:bookmarkStart w:id="11305" w:name="_Toc29810021"/>
      <w:bookmarkStart w:id="11306" w:name="_Toc36645414"/>
      <w:bookmarkStart w:id="11307" w:name="_Toc37272468"/>
      <w:bookmarkStart w:id="11308" w:name="_Toc45884715"/>
      <w:bookmarkStart w:id="11309" w:name="_Toc53182747"/>
      <w:bookmarkStart w:id="11310" w:name="_Toc58860533"/>
      <w:bookmarkStart w:id="11311" w:name="_Toc58863037"/>
      <w:bookmarkStart w:id="11312" w:name="_Toc61183022"/>
      <w:bookmarkStart w:id="11313" w:name="_Toc66728337"/>
      <w:bookmarkStart w:id="11314" w:name="_Toc74962214"/>
      <w:bookmarkStart w:id="11315" w:name="_Toc75243124"/>
      <w:bookmarkStart w:id="11316" w:name="_Toc76545470"/>
      <w:bookmarkStart w:id="11317" w:name="_Toc82595573"/>
      <w:bookmarkStart w:id="11318" w:name="_Toc89955604"/>
      <w:bookmarkStart w:id="11319" w:name="_Toc98774031"/>
      <w:bookmarkStart w:id="11320" w:name="_Toc106201792"/>
      <w:bookmarkStart w:id="11321" w:name="_Toc115191646"/>
      <w:bookmarkStart w:id="11322" w:name="_Toc122013535"/>
      <w:bookmarkStart w:id="11323" w:name="_Toc124155623"/>
      <w:bookmarkStart w:id="11324" w:name="_Toc13153619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1325" w:name="_Toc21100224"/>
      <w:bookmarkStart w:id="11326" w:name="_Toc29810022"/>
      <w:bookmarkStart w:id="11327" w:name="_Toc36645415"/>
      <w:bookmarkStart w:id="11328" w:name="_Toc37272469"/>
      <w:bookmarkStart w:id="11329" w:name="_Toc45884716"/>
      <w:bookmarkStart w:id="11330" w:name="_Toc53182748"/>
      <w:bookmarkStart w:id="11331" w:name="_Toc58860534"/>
      <w:bookmarkStart w:id="11332" w:name="_Toc58863038"/>
      <w:bookmarkStart w:id="11333" w:name="_Toc61183023"/>
      <w:bookmarkStart w:id="11334" w:name="_Toc66728338"/>
      <w:bookmarkStart w:id="11335" w:name="_Toc74962215"/>
      <w:bookmarkStart w:id="11336" w:name="_Toc75243125"/>
      <w:bookmarkStart w:id="11337" w:name="_Toc76545471"/>
      <w:bookmarkStart w:id="11338" w:name="_Toc82595574"/>
      <w:bookmarkStart w:id="11339" w:name="_Toc89955605"/>
      <w:bookmarkStart w:id="11340" w:name="_Toc98774032"/>
      <w:bookmarkStart w:id="11341" w:name="_Toc106201793"/>
      <w:bookmarkStart w:id="11342" w:name="_Toc115191647"/>
      <w:bookmarkStart w:id="11343" w:name="_Toc122013536"/>
      <w:bookmarkStart w:id="11344" w:name="_Toc124155624"/>
      <w:bookmarkStart w:id="11345" w:name="_Toc131536195"/>
      <w:r w:rsidRPr="008C3753">
        <w:t>A.6</w:t>
      </w:r>
      <w:r w:rsidRPr="008C3753">
        <w:tab/>
        <w:t xml:space="preserve">PRACH </w:t>
      </w:r>
      <w:r w:rsidR="00847B47" w:rsidRPr="008C3753">
        <w:t>t</w:t>
      </w:r>
      <w:r w:rsidRPr="008C3753">
        <w:t>est preambles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1346" w:name="_Toc58860535"/>
      <w:bookmarkStart w:id="11347" w:name="_Toc58863039"/>
      <w:bookmarkStart w:id="11348" w:name="_Toc61183024"/>
      <w:bookmarkStart w:id="11349" w:name="_Toc66728339"/>
      <w:bookmarkStart w:id="11350" w:name="_Toc74962216"/>
      <w:bookmarkStart w:id="11351" w:name="_Toc75243126"/>
      <w:bookmarkStart w:id="11352" w:name="_Toc76545472"/>
      <w:bookmarkStart w:id="11353" w:name="_Toc82595575"/>
      <w:bookmarkStart w:id="11354" w:name="_Toc89955606"/>
      <w:bookmarkStart w:id="11355" w:name="_Toc98774033"/>
      <w:bookmarkStart w:id="11356" w:name="_Toc106201794"/>
      <w:bookmarkStart w:id="11357" w:name="_Toc115191648"/>
      <w:bookmarkStart w:id="11358" w:name="_Toc122013537"/>
      <w:bookmarkStart w:id="11359" w:name="_Toc124155625"/>
      <w:bookmarkStart w:id="11360" w:name="_Toc13153619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06A1E1E2" w14:textId="77777777" w:rsidR="00C568F3" w:rsidRPr="005A37CF" w:rsidRDefault="00C568F3" w:rsidP="00C568F3">
      <w:pPr>
        <w:pStyle w:val="NO"/>
        <w:rPr>
          <w:b/>
          <w:color w:val="FF0000"/>
        </w:rPr>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58FF933C"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36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36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1362" w:name="_Toc21127809"/>
      <w:bookmarkStart w:id="11363" w:name="_Toc29812018"/>
      <w:bookmarkStart w:id="11364" w:name="_Toc36817570"/>
      <w:bookmarkStart w:id="11365" w:name="_Toc37260493"/>
      <w:bookmarkStart w:id="11366" w:name="_Toc37267881"/>
      <w:bookmarkStart w:id="11367" w:name="_Toc44712488"/>
      <w:bookmarkStart w:id="11368" w:name="_Toc45893800"/>
      <w:bookmarkStart w:id="11369" w:name="_Toc53178506"/>
      <w:bookmarkStart w:id="11370" w:name="_Toc53178957"/>
      <w:bookmarkStart w:id="11371" w:name="_Toc61179204"/>
      <w:bookmarkStart w:id="11372" w:name="_Toc61179674"/>
      <w:bookmarkStart w:id="11373" w:name="_Toc67916976"/>
      <w:bookmarkStart w:id="11374" w:name="_Toc74663597"/>
      <w:bookmarkStart w:id="11375" w:name="_Toc82622140"/>
      <w:bookmarkStart w:id="11376" w:name="_Toc90422987"/>
      <w:bookmarkStart w:id="11377" w:name="_Toc98774034"/>
      <w:bookmarkStart w:id="11378" w:name="_Toc106201795"/>
      <w:bookmarkStart w:id="11379" w:name="_Toc115191649"/>
      <w:bookmarkStart w:id="11380" w:name="_Toc122013538"/>
      <w:bookmarkStart w:id="11381" w:name="_Toc124155626"/>
      <w:bookmarkStart w:id="11382" w:name="_Toc131536197"/>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5100F30F" w14:textId="731C4A80"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1383" w:name="_Toc21100225"/>
      <w:bookmarkStart w:id="11384" w:name="_Toc29810023"/>
      <w:bookmarkStart w:id="11385" w:name="_Toc36645416"/>
      <w:bookmarkStart w:id="11386" w:name="_Toc37272470"/>
      <w:bookmarkStart w:id="11387" w:name="_Toc45884717"/>
      <w:r w:rsidRPr="008C3753">
        <w:br w:type="page"/>
      </w:r>
    </w:p>
    <w:p w14:paraId="7FA711F5" w14:textId="10B51032" w:rsidR="00EB0004" w:rsidRPr="008C3753" w:rsidRDefault="00EB0004" w:rsidP="00EB0004">
      <w:pPr>
        <w:pStyle w:val="Heading8"/>
      </w:pPr>
      <w:bookmarkStart w:id="11388" w:name="_Toc53182749"/>
      <w:bookmarkStart w:id="11389" w:name="_Toc58860536"/>
      <w:bookmarkStart w:id="11390" w:name="_Toc58863040"/>
      <w:bookmarkStart w:id="11391" w:name="_Toc61183025"/>
      <w:bookmarkStart w:id="11392" w:name="_Toc66728340"/>
      <w:bookmarkStart w:id="11393" w:name="_Toc74962217"/>
      <w:bookmarkStart w:id="11394" w:name="_Toc75243127"/>
      <w:bookmarkStart w:id="11395" w:name="_Toc76545473"/>
      <w:bookmarkStart w:id="11396" w:name="_Toc82595576"/>
      <w:bookmarkStart w:id="11397" w:name="_Toc89955607"/>
      <w:bookmarkStart w:id="11398" w:name="_Toc98774035"/>
      <w:bookmarkStart w:id="11399" w:name="_Toc106201796"/>
      <w:bookmarkStart w:id="11400" w:name="_Toc115191650"/>
      <w:bookmarkStart w:id="11401" w:name="_Toc122013539"/>
      <w:bookmarkStart w:id="11402" w:name="_Toc124155627"/>
      <w:bookmarkStart w:id="11403" w:name="_Toc131536198"/>
      <w:r w:rsidRPr="008C3753">
        <w:t>Annex B</w:t>
      </w:r>
      <w:r w:rsidR="000B6A4F" w:rsidRPr="008C3753">
        <w:t xml:space="preserve"> (</w:t>
      </w:r>
      <w:r w:rsidRPr="008C3753">
        <w:t>normative):</w:t>
      </w:r>
      <w:r w:rsidRPr="008C3753">
        <w:br/>
      </w:r>
      <w:r w:rsidR="009031A2" w:rsidRPr="008C3753">
        <w:t>Environmental requirements for the BS equipment</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7F01146A" w14:textId="5F295149" w:rsidR="00A639C7" w:rsidRPr="008C3753" w:rsidRDefault="00A639C7" w:rsidP="0071353E">
      <w:pPr>
        <w:pStyle w:val="Heading1"/>
      </w:pPr>
      <w:bookmarkStart w:id="11404" w:name="_Toc21100226"/>
      <w:bookmarkStart w:id="11405" w:name="_Toc29810024"/>
      <w:bookmarkStart w:id="11406" w:name="_Toc36645417"/>
      <w:bookmarkStart w:id="11407" w:name="_Toc37272471"/>
      <w:bookmarkStart w:id="11408" w:name="_Toc45884718"/>
      <w:bookmarkStart w:id="11409" w:name="_Toc53182750"/>
      <w:bookmarkStart w:id="11410" w:name="_Toc58860537"/>
      <w:bookmarkStart w:id="11411" w:name="_Toc58863041"/>
      <w:bookmarkStart w:id="11412" w:name="_Toc61183026"/>
      <w:bookmarkStart w:id="11413" w:name="_Toc66728341"/>
      <w:bookmarkStart w:id="11414" w:name="_Toc74962218"/>
      <w:bookmarkStart w:id="11415" w:name="_Toc75243128"/>
      <w:bookmarkStart w:id="11416" w:name="_Toc76545474"/>
      <w:bookmarkStart w:id="11417" w:name="_Toc82595577"/>
      <w:bookmarkStart w:id="11418" w:name="_Toc89955608"/>
      <w:bookmarkStart w:id="11419" w:name="_Toc98774036"/>
      <w:bookmarkStart w:id="11420" w:name="_Toc106201797"/>
      <w:bookmarkStart w:id="11421" w:name="_Toc115191651"/>
      <w:bookmarkStart w:id="11422" w:name="_Toc122013540"/>
      <w:bookmarkStart w:id="11423" w:name="_Toc124155628"/>
      <w:bookmarkStart w:id="11424" w:name="_Toc131536199"/>
      <w:r w:rsidRPr="008C3753">
        <w:t>B.1</w:t>
      </w:r>
      <w:r w:rsidR="0071353E" w:rsidRPr="008C3753">
        <w:tab/>
      </w:r>
      <w:r w:rsidRPr="008C3753">
        <w:t>General</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425" w:name="_Toc21100227"/>
      <w:bookmarkStart w:id="11426" w:name="_Toc29810025"/>
      <w:bookmarkStart w:id="11427" w:name="_Toc36645418"/>
      <w:bookmarkStart w:id="11428" w:name="_Toc37272472"/>
      <w:bookmarkStart w:id="11429" w:name="_Toc45884719"/>
      <w:bookmarkStart w:id="11430" w:name="_Toc53182751"/>
      <w:bookmarkStart w:id="11431" w:name="_Toc58860538"/>
      <w:bookmarkStart w:id="11432" w:name="_Toc58863042"/>
      <w:bookmarkStart w:id="11433" w:name="_Toc61183027"/>
      <w:bookmarkStart w:id="11434" w:name="_Toc66728342"/>
      <w:bookmarkStart w:id="11435" w:name="_Toc74962219"/>
      <w:bookmarkStart w:id="11436" w:name="_Toc75243129"/>
      <w:bookmarkStart w:id="11437" w:name="_Toc76545475"/>
      <w:bookmarkStart w:id="11438" w:name="_Toc82595578"/>
      <w:bookmarkStart w:id="11439" w:name="_Toc89955609"/>
      <w:bookmarkStart w:id="11440" w:name="_Toc98774037"/>
      <w:bookmarkStart w:id="11441" w:name="_Toc106201798"/>
      <w:bookmarkStart w:id="11442" w:name="_Toc115191652"/>
      <w:bookmarkStart w:id="11443" w:name="_Toc122013541"/>
      <w:bookmarkStart w:id="11444" w:name="_Toc124155629"/>
      <w:bookmarkStart w:id="11445" w:name="_Toc131536200"/>
      <w:r w:rsidRPr="008C3753">
        <w:t>B.2</w:t>
      </w:r>
      <w:r w:rsidR="0071353E" w:rsidRPr="008C3753">
        <w:tab/>
      </w:r>
      <w:r w:rsidRPr="008C3753">
        <w:t>Normal test environment</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446" w:name="_Toc21100228"/>
      <w:bookmarkStart w:id="11447" w:name="_Toc29810026"/>
      <w:bookmarkStart w:id="11448" w:name="_Toc36645419"/>
      <w:bookmarkStart w:id="11449" w:name="_Toc37272473"/>
      <w:bookmarkStart w:id="11450" w:name="_Toc45884720"/>
      <w:bookmarkStart w:id="11451" w:name="_Toc53182752"/>
      <w:bookmarkStart w:id="11452" w:name="_Toc58860539"/>
      <w:bookmarkStart w:id="11453" w:name="_Toc58863043"/>
      <w:bookmarkStart w:id="11454" w:name="_Toc61183028"/>
      <w:bookmarkStart w:id="11455" w:name="_Toc66728343"/>
      <w:bookmarkStart w:id="11456" w:name="_Toc74962220"/>
      <w:bookmarkStart w:id="11457" w:name="_Toc75243130"/>
      <w:bookmarkStart w:id="11458" w:name="_Toc76545476"/>
      <w:bookmarkStart w:id="11459" w:name="_Toc82595579"/>
      <w:bookmarkStart w:id="11460" w:name="_Toc89955610"/>
      <w:bookmarkStart w:id="11461" w:name="_Toc98774038"/>
      <w:bookmarkStart w:id="11462" w:name="_Toc106201799"/>
      <w:bookmarkStart w:id="11463" w:name="_Toc115191653"/>
      <w:bookmarkStart w:id="11464" w:name="_Toc122013542"/>
      <w:bookmarkStart w:id="11465" w:name="_Toc124155630"/>
      <w:bookmarkStart w:id="11466" w:name="_Toc131536201"/>
      <w:r w:rsidRPr="008C3753">
        <w:t>B.3</w:t>
      </w:r>
      <w:r w:rsidR="0071353E" w:rsidRPr="008C3753">
        <w:tab/>
      </w:r>
      <w:r w:rsidRPr="008C3753">
        <w:t>Extreme test environment</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467" w:name="_Toc21100229"/>
      <w:bookmarkStart w:id="11468" w:name="_Toc29810027"/>
      <w:bookmarkStart w:id="11469" w:name="_Toc36645420"/>
      <w:bookmarkStart w:id="11470" w:name="_Toc37272474"/>
      <w:bookmarkStart w:id="11471" w:name="_Toc45884721"/>
      <w:bookmarkStart w:id="11472" w:name="_Toc53182753"/>
      <w:bookmarkStart w:id="11473" w:name="_Toc58860540"/>
      <w:bookmarkStart w:id="11474" w:name="_Toc58863044"/>
      <w:bookmarkStart w:id="11475" w:name="_Toc61183029"/>
      <w:bookmarkStart w:id="11476" w:name="_Toc66728344"/>
      <w:bookmarkStart w:id="11477" w:name="_Toc74962221"/>
      <w:bookmarkStart w:id="11478" w:name="_Toc75243131"/>
      <w:bookmarkStart w:id="11479" w:name="_Toc76545477"/>
      <w:bookmarkStart w:id="11480" w:name="_Toc82595580"/>
      <w:bookmarkStart w:id="11481" w:name="_Toc89955611"/>
      <w:bookmarkStart w:id="11482" w:name="_Toc98774039"/>
      <w:bookmarkStart w:id="11483" w:name="_Toc106201800"/>
      <w:bookmarkStart w:id="11484" w:name="_Toc115191654"/>
      <w:bookmarkStart w:id="11485" w:name="_Toc122013543"/>
      <w:bookmarkStart w:id="11486" w:name="_Toc124155631"/>
      <w:bookmarkStart w:id="11487" w:name="_Toc131536202"/>
      <w:r w:rsidRPr="008C3753">
        <w:t>B.3.1</w:t>
      </w:r>
      <w:r w:rsidR="004C0570" w:rsidRPr="008C3753">
        <w:tab/>
      </w:r>
      <w:r w:rsidRPr="008C3753">
        <w:t>Extreme temperature</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488" w:name="_Toc21100230"/>
      <w:bookmarkStart w:id="11489" w:name="_Toc29810028"/>
      <w:bookmarkStart w:id="11490" w:name="_Toc36645421"/>
      <w:bookmarkStart w:id="11491" w:name="_Toc37272475"/>
      <w:bookmarkStart w:id="11492" w:name="_Toc45884722"/>
      <w:bookmarkStart w:id="11493" w:name="_Toc53182754"/>
      <w:bookmarkStart w:id="11494" w:name="_Toc58860541"/>
      <w:bookmarkStart w:id="11495" w:name="_Toc58863045"/>
      <w:bookmarkStart w:id="11496" w:name="_Toc61183030"/>
      <w:bookmarkStart w:id="11497" w:name="_Toc66728345"/>
      <w:bookmarkStart w:id="11498" w:name="_Toc74962222"/>
      <w:bookmarkStart w:id="11499" w:name="_Toc75243132"/>
      <w:bookmarkStart w:id="11500" w:name="_Toc76545478"/>
      <w:bookmarkStart w:id="11501" w:name="_Toc82595581"/>
      <w:bookmarkStart w:id="11502" w:name="_Toc89955612"/>
      <w:bookmarkStart w:id="11503" w:name="_Toc98774040"/>
      <w:bookmarkStart w:id="11504" w:name="_Toc106201801"/>
      <w:bookmarkStart w:id="11505" w:name="_Toc115191655"/>
      <w:bookmarkStart w:id="11506" w:name="_Toc122013544"/>
      <w:bookmarkStart w:id="11507" w:name="_Toc124155632"/>
      <w:bookmarkStart w:id="11508" w:name="_Toc131536203"/>
      <w:r w:rsidRPr="008C3753">
        <w:t>B.4</w:t>
      </w:r>
      <w:r w:rsidR="0071353E" w:rsidRPr="008C3753">
        <w:tab/>
      </w:r>
      <w:r w:rsidRPr="008C3753">
        <w:t>Vibration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509" w:name="_Toc21100231"/>
      <w:bookmarkStart w:id="11510" w:name="_Toc29810029"/>
      <w:bookmarkStart w:id="11511" w:name="_Toc36645422"/>
      <w:bookmarkStart w:id="11512" w:name="_Toc37272476"/>
      <w:bookmarkStart w:id="11513" w:name="_Toc45884723"/>
      <w:bookmarkStart w:id="11514" w:name="_Toc53182755"/>
      <w:bookmarkStart w:id="11515" w:name="_Toc58860542"/>
      <w:bookmarkStart w:id="11516" w:name="_Toc58863046"/>
      <w:bookmarkStart w:id="11517" w:name="_Toc61183031"/>
      <w:bookmarkStart w:id="11518" w:name="_Toc66728346"/>
      <w:bookmarkStart w:id="11519" w:name="_Toc74962223"/>
      <w:bookmarkStart w:id="11520" w:name="_Toc75243133"/>
      <w:bookmarkStart w:id="11521" w:name="_Toc76545479"/>
      <w:bookmarkStart w:id="11522" w:name="_Toc82595582"/>
      <w:bookmarkStart w:id="11523" w:name="_Toc89955613"/>
      <w:bookmarkStart w:id="11524" w:name="_Toc98774041"/>
      <w:bookmarkStart w:id="11525" w:name="_Toc106201802"/>
      <w:bookmarkStart w:id="11526" w:name="_Toc115191656"/>
      <w:bookmarkStart w:id="11527" w:name="_Toc122013545"/>
      <w:bookmarkStart w:id="11528" w:name="_Toc124155633"/>
      <w:bookmarkStart w:id="11529" w:name="_Toc131536204"/>
      <w:r w:rsidRPr="008C3753">
        <w:t>B.5</w:t>
      </w:r>
      <w:r w:rsidR="0071353E" w:rsidRPr="008C3753">
        <w:tab/>
      </w:r>
      <w:r w:rsidRPr="008C3753">
        <w:t>Power supply</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530" w:name="_Toc21100232"/>
      <w:bookmarkStart w:id="11531" w:name="_Toc29810030"/>
      <w:bookmarkStart w:id="11532" w:name="_Toc36645423"/>
      <w:bookmarkStart w:id="11533" w:name="_Toc37272477"/>
      <w:bookmarkStart w:id="11534" w:name="_Toc45884724"/>
      <w:bookmarkStart w:id="11535" w:name="_Toc53182756"/>
      <w:bookmarkStart w:id="11536" w:name="_Toc58860543"/>
      <w:bookmarkStart w:id="11537" w:name="_Toc58863047"/>
      <w:bookmarkStart w:id="11538" w:name="_Toc61183032"/>
      <w:bookmarkStart w:id="11539" w:name="_Toc66728347"/>
      <w:bookmarkStart w:id="11540" w:name="_Toc74962224"/>
      <w:bookmarkStart w:id="11541" w:name="_Toc75243134"/>
      <w:bookmarkStart w:id="11542" w:name="_Toc76545480"/>
      <w:bookmarkStart w:id="11543" w:name="_Toc82595583"/>
      <w:bookmarkStart w:id="11544" w:name="_Toc89955614"/>
      <w:bookmarkStart w:id="11545" w:name="_Toc98774042"/>
      <w:bookmarkStart w:id="11546" w:name="_Toc106201803"/>
      <w:bookmarkStart w:id="11547" w:name="_Toc115191657"/>
      <w:bookmarkStart w:id="11548" w:name="_Toc122013546"/>
      <w:bookmarkStart w:id="11549" w:name="_Toc124155634"/>
      <w:bookmarkStart w:id="11550" w:name="_Toc131536205"/>
      <w:r w:rsidRPr="008C3753">
        <w:rPr>
          <w:lang w:eastAsia="sv-SE"/>
        </w:rPr>
        <w:t>B.6</w:t>
      </w:r>
      <w:r w:rsidR="0071353E" w:rsidRPr="008C3753">
        <w:rPr>
          <w:lang w:eastAsia="sv-SE"/>
        </w:rPr>
        <w:tab/>
      </w:r>
      <w:r w:rsidRPr="008C3753">
        <w:rPr>
          <w:lang w:eastAsia="sv-SE"/>
        </w:rPr>
        <w:t>Measurement of test environments</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551" w:name="_Toc21100233"/>
      <w:bookmarkStart w:id="11552" w:name="_Toc29810031"/>
      <w:bookmarkStart w:id="11553" w:name="_Toc36645424"/>
      <w:bookmarkStart w:id="11554" w:name="_Toc37272478"/>
      <w:bookmarkStart w:id="11555" w:name="_Toc45884725"/>
      <w:bookmarkStart w:id="11556" w:name="_Toc53182757"/>
      <w:bookmarkStart w:id="11557" w:name="_Toc58860544"/>
      <w:bookmarkStart w:id="11558" w:name="_Toc58863048"/>
      <w:bookmarkStart w:id="11559" w:name="_Toc61183033"/>
      <w:bookmarkStart w:id="11560" w:name="_Toc66728348"/>
      <w:bookmarkStart w:id="11561" w:name="_Toc74962225"/>
      <w:bookmarkStart w:id="11562" w:name="_Toc75243135"/>
      <w:bookmarkStart w:id="11563" w:name="_Toc76545481"/>
      <w:bookmarkStart w:id="11564" w:name="_Toc82595584"/>
      <w:bookmarkStart w:id="11565" w:name="_Toc89955615"/>
      <w:bookmarkStart w:id="11566" w:name="_Toc98774043"/>
      <w:bookmarkStart w:id="11567" w:name="_Toc106201804"/>
      <w:bookmarkStart w:id="11568" w:name="_Toc115191658"/>
      <w:bookmarkStart w:id="11569" w:name="_Toc122013547"/>
      <w:bookmarkStart w:id="11570" w:name="_Toc124155635"/>
      <w:bookmarkStart w:id="11571" w:name="_Toc131536206"/>
      <w:r w:rsidRPr="008C3753">
        <w:t>Annex C (informative):</w:t>
      </w:r>
      <w:r w:rsidRPr="008C3753">
        <w:br/>
      </w:r>
      <w:r w:rsidR="000C671E" w:rsidRPr="008C3753">
        <w:t>Test tolerances and derivation of test requirements</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49FE0E2B" w14:textId="201406A0" w:rsidR="00FA5734" w:rsidRPr="008C3753" w:rsidRDefault="00FA5734" w:rsidP="0071353E">
      <w:pPr>
        <w:pStyle w:val="Heading1"/>
      </w:pPr>
      <w:bookmarkStart w:id="11572" w:name="_Toc21100234"/>
      <w:bookmarkStart w:id="11573" w:name="_Toc29810032"/>
      <w:bookmarkStart w:id="11574" w:name="_Toc36645425"/>
      <w:bookmarkStart w:id="11575" w:name="_Toc37272479"/>
      <w:bookmarkStart w:id="11576" w:name="_Toc45884726"/>
      <w:bookmarkStart w:id="11577" w:name="_Toc53182758"/>
      <w:bookmarkStart w:id="11578" w:name="_Toc58860545"/>
      <w:bookmarkStart w:id="11579" w:name="_Toc58863049"/>
      <w:bookmarkStart w:id="11580" w:name="_Toc61183034"/>
      <w:bookmarkStart w:id="11581" w:name="_Toc66728349"/>
      <w:bookmarkStart w:id="11582" w:name="_Toc74962226"/>
      <w:bookmarkStart w:id="11583" w:name="_Toc75243136"/>
      <w:bookmarkStart w:id="11584" w:name="_Toc76545482"/>
      <w:bookmarkStart w:id="11585" w:name="_Toc82595585"/>
      <w:bookmarkStart w:id="11586" w:name="_Toc89955616"/>
      <w:bookmarkStart w:id="11587" w:name="_Toc98774044"/>
      <w:bookmarkStart w:id="11588" w:name="_Toc106201805"/>
      <w:bookmarkStart w:id="11589" w:name="_Toc115191659"/>
      <w:bookmarkStart w:id="11590" w:name="_Toc122013548"/>
      <w:bookmarkStart w:id="11591" w:name="_Toc124155636"/>
      <w:bookmarkStart w:id="11592" w:name="_Toc131536207"/>
      <w:r w:rsidRPr="008C3753">
        <w:t>C.1</w:t>
      </w:r>
      <w:r w:rsidR="0071353E" w:rsidRPr="008C3753">
        <w:tab/>
      </w:r>
      <w:r w:rsidRPr="008C3753">
        <w:rPr>
          <w:lang w:eastAsia="sv-SE"/>
        </w:rPr>
        <w:t>Measurement of t</w:t>
      </w:r>
      <w:r w:rsidRPr="008C3753">
        <w:t>ransmitter</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1593" w:name="OLE_LINK129"/>
            <w:bookmarkStart w:id="11594" w:name="OLE_LINK130"/>
            <w:r w:rsidRPr="008C3753">
              <w:rPr>
                <w:rFonts w:cs="v4.2.0"/>
              </w:rPr>
              <w:t>(Note)</w:t>
            </w:r>
            <w:bookmarkEnd w:id="11593"/>
            <w:bookmarkEnd w:id="11594"/>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595" w:name="_Toc21100235"/>
      <w:bookmarkStart w:id="11596" w:name="_Toc29810033"/>
      <w:bookmarkStart w:id="11597" w:name="_Toc36645426"/>
      <w:bookmarkStart w:id="11598" w:name="_Toc37272480"/>
      <w:bookmarkStart w:id="11599" w:name="_Toc45884727"/>
      <w:bookmarkStart w:id="11600" w:name="_Toc53182759"/>
      <w:bookmarkStart w:id="11601" w:name="_Toc58860546"/>
      <w:bookmarkStart w:id="11602" w:name="_Toc58863050"/>
      <w:bookmarkStart w:id="11603" w:name="_Toc61183035"/>
      <w:bookmarkStart w:id="11604" w:name="_Toc66728350"/>
      <w:bookmarkStart w:id="11605" w:name="_Toc74962227"/>
      <w:bookmarkStart w:id="11606" w:name="_Toc75243137"/>
      <w:bookmarkStart w:id="11607" w:name="_Toc76545483"/>
      <w:bookmarkStart w:id="11608" w:name="_Toc82595586"/>
      <w:bookmarkStart w:id="11609" w:name="_Toc89955617"/>
      <w:bookmarkStart w:id="11610" w:name="_Toc98774045"/>
      <w:bookmarkStart w:id="11611" w:name="_Toc106201806"/>
      <w:bookmarkStart w:id="11612" w:name="_Toc115191660"/>
      <w:bookmarkStart w:id="11613" w:name="_Toc122013549"/>
      <w:bookmarkStart w:id="11614" w:name="_Toc124155637"/>
      <w:bookmarkStart w:id="11615" w:name="_Toc131536208"/>
      <w:r w:rsidRPr="008C3753">
        <w:t>C.2</w:t>
      </w:r>
      <w:r w:rsidR="0071353E" w:rsidRPr="008C3753">
        <w:tab/>
      </w:r>
      <w:r w:rsidRPr="008C3753">
        <w:rPr>
          <w:lang w:eastAsia="sv-SE"/>
        </w:rPr>
        <w:t>Measurement of receiv</w:t>
      </w:r>
      <w:r w:rsidRPr="008C3753">
        <w:t>er</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616" w:name="_Toc21100236"/>
      <w:bookmarkStart w:id="11617" w:name="_Toc29810034"/>
      <w:bookmarkStart w:id="11618" w:name="_Toc36645427"/>
      <w:bookmarkStart w:id="11619" w:name="_Toc37272481"/>
      <w:bookmarkStart w:id="11620" w:name="_Toc45884728"/>
      <w:bookmarkStart w:id="11621" w:name="_Toc53182760"/>
      <w:bookmarkStart w:id="11622" w:name="_Toc58860547"/>
      <w:bookmarkStart w:id="11623" w:name="_Toc58863051"/>
      <w:bookmarkStart w:id="11624" w:name="_Toc61183036"/>
      <w:bookmarkStart w:id="11625" w:name="_Toc66728351"/>
      <w:bookmarkStart w:id="11626" w:name="_Toc74962228"/>
      <w:bookmarkStart w:id="11627" w:name="_Toc75243138"/>
      <w:bookmarkStart w:id="11628" w:name="_Toc76545484"/>
      <w:bookmarkStart w:id="11629" w:name="_Toc82595587"/>
      <w:bookmarkStart w:id="11630" w:name="_Toc89955618"/>
      <w:bookmarkStart w:id="11631" w:name="_Toc98774046"/>
      <w:bookmarkStart w:id="11632" w:name="_Toc106201807"/>
      <w:bookmarkStart w:id="11633" w:name="_Toc115191661"/>
      <w:bookmarkStart w:id="11634" w:name="_Toc122013550"/>
      <w:bookmarkStart w:id="11635" w:name="_Toc124155638"/>
      <w:bookmarkStart w:id="11636" w:name="_Toc131536209"/>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637" w:name="_Toc21100237"/>
      <w:bookmarkStart w:id="11638" w:name="_Toc29810035"/>
      <w:bookmarkStart w:id="11639" w:name="_Toc36645428"/>
      <w:bookmarkStart w:id="11640" w:name="_Toc37272482"/>
      <w:bookmarkStart w:id="11641" w:name="_Toc45884729"/>
      <w:r w:rsidRPr="008C3753">
        <w:br w:type="page"/>
      </w:r>
    </w:p>
    <w:p w14:paraId="486AF0F3" w14:textId="589A14A8" w:rsidR="00EB0004" w:rsidRPr="008C3753" w:rsidRDefault="00EB0004" w:rsidP="00EB0004">
      <w:pPr>
        <w:pStyle w:val="Heading8"/>
      </w:pPr>
      <w:bookmarkStart w:id="11642" w:name="_Toc53182761"/>
      <w:bookmarkStart w:id="11643" w:name="_Toc58860548"/>
      <w:bookmarkStart w:id="11644" w:name="_Toc58863052"/>
      <w:bookmarkStart w:id="11645" w:name="_Toc61183037"/>
      <w:bookmarkStart w:id="11646" w:name="_Toc66728352"/>
      <w:bookmarkStart w:id="11647" w:name="_Toc74962229"/>
      <w:bookmarkStart w:id="11648" w:name="_Toc75243139"/>
      <w:bookmarkStart w:id="11649" w:name="_Toc76545485"/>
      <w:bookmarkStart w:id="11650" w:name="_Toc82595588"/>
      <w:bookmarkStart w:id="11651" w:name="_Toc89955619"/>
      <w:bookmarkStart w:id="11652" w:name="_Toc98774047"/>
      <w:bookmarkStart w:id="11653" w:name="_Toc106201808"/>
      <w:bookmarkStart w:id="11654" w:name="_Toc115191662"/>
      <w:bookmarkStart w:id="11655" w:name="_Toc122013551"/>
      <w:bookmarkStart w:id="11656" w:name="_Toc124155639"/>
      <w:bookmarkStart w:id="11657" w:name="_Toc131536210"/>
      <w:r w:rsidRPr="008C3753">
        <w:t>Annex D (informative):</w:t>
      </w:r>
      <w:r w:rsidRPr="008C3753">
        <w:br/>
      </w:r>
      <w:r w:rsidR="00153C24" w:rsidRPr="008C3753">
        <w:t>Measurement system set-up</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F0AA529" w14:textId="7DD2388C" w:rsidR="00CD5402" w:rsidRPr="008C3753" w:rsidRDefault="00CD5402" w:rsidP="00CD5402">
      <w:pPr>
        <w:pStyle w:val="Heading1"/>
        <w:rPr>
          <w:rFonts w:cs="v4.2.0"/>
        </w:rPr>
      </w:pPr>
      <w:bookmarkStart w:id="11658" w:name="_Toc21100238"/>
      <w:bookmarkStart w:id="11659" w:name="_Toc29810036"/>
      <w:bookmarkStart w:id="11660" w:name="_Toc36645429"/>
      <w:bookmarkStart w:id="11661" w:name="_Toc37272483"/>
      <w:bookmarkStart w:id="11662" w:name="_Toc45884730"/>
      <w:bookmarkStart w:id="11663" w:name="_Toc53182762"/>
      <w:bookmarkStart w:id="11664" w:name="_Toc58860549"/>
      <w:bookmarkStart w:id="11665" w:name="_Toc58863053"/>
      <w:bookmarkStart w:id="11666" w:name="_Toc61183038"/>
      <w:bookmarkStart w:id="11667" w:name="_Toc66728353"/>
      <w:bookmarkStart w:id="11668" w:name="_Toc74962230"/>
      <w:bookmarkStart w:id="11669" w:name="_Toc75243140"/>
      <w:bookmarkStart w:id="11670" w:name="_Toc76545486"/>
      <w:bookmarkStart w:id="11671" w:name="_Toc82595589"/>
      <w:bookmarkStart w:id="11672" w:name="_Toc89955620"/>
      <w:bookmarkStart w:id="11673" w:name="_Toc98774048"/>
      <w:bookmarkStart w:id="11674" w:name="_Toc106201809"/>
      <w:bookmarkStart w:id="11675" w:name="_Toc115191663"/>
      <w:bookmarkStart w:id="11676" w:name="_Toc122013552"/>
      <w:bookmarkStart w:id="11677" w:name="_Toc124155640"/>
      <w:bookmarkStart w:id="11678" w:name="_Toc131536211"/>
      <w:r w:rsidRPr="008C3753">
        <w:rPr>
          <w:rFonts w:cs="v4.2.0"/>
        </w:rPr>
        <w:t>D.1</w:t>
      </w:r>
      <w:r w:rsidRPr="008C3753">
        <w:rPr>
          <w:rFonts w:cs="v4.2.0"/>
        </w:rPr>
        <w:tab/>
      </w:r>
      <w:r w:rsidRPr="008C3753">
        <w:rPr>
          <w:i/>
        </w:rPr>
        <w:t>BS type 1-C</w:t>
      </w:r>
      <w:r w:rsidRPr="008C3753">
        <w:rPr>
          <w:rFonts w:cs="v4.2.0"/>
        </w:rPr>
        <w:t xml:space="preserve"> transmitter</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66EDDAE" w14:textId="2451ED97" w:rsidR="00CD5402" w:rsidRPr="008C3753" w:rsidRDefault="00CD5402" w:rsidP="00CD5402">
      <w:pPr>
        <w:pStyle w:val="Heading2"/>
      </w:pPr>
      <w:bookmarkStart w:id="11679" w:name="_Toc21100239"/>
      <w:bookmarkStart w:id="11680" w:name="_Toc29810037"/>
      <w:bookmarkStart w:id="11681" w:name="_Toc36645430"/>
      <w:bookmarkStart w:id="11682" w:name="_Toc37272484"/>
      <w:bookmarkStart w:id="11683" w:name="_Toc45884731"/>
      <w:bookmarkStart w:id="11684" w:name="_Toc53182763"/>
      <w:bookmarkStart w:id="11685" w:name="_Toc58860550"/>
      <w:bookmarkStart w:id="11686" w:name="_Toc58863054"/>
      <w:bookmarkStart w:id="11687" w:name="_Toc61183039"/>
      <w:bookmarkStart w:id="11688" w:name="_Toc66728354"/>
      <w:bookmarkStart w:id="11689" w:name="_Toc74962231"/>
      <w:bookmarkStart w:id="11690" w:name="_Toc75243141"/>
      <w:bookmarkStart w:id="11691" w:name="_Toc76545487"/>
      <w:bookmarkStart w:id="11692" w:name="_Toc82595590"/>
      <w:bookmarkStart w:id="11693" w:name="_Toc89955621"/>
      <w:bookmarkStart w:id="11694" w:name="_Toc98774049"/>
      <w:bookmarkStart w:id="11695" w:name="_Toc106201810"/>
      <w:bookmarkStart w:id="11696" w:name="_Toc115191664"/>
      <w:bookmarkStart w:id="11697" w:name="_Toc122013553"/>
      <w:bookmarkStart w:id="11698" w:name="_Toc124155641"/>
      <w:bookmarkStart w:id="11699" w:name="_Toc13153621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bookmarkStart w:id="11700" w:name="_MON_1520062327"/>
    <w:bookmarkEnd w:id="11700"/>
    <w:p w14:paraId="363B1023" w14:textId="77777777" w:rsidR="00CD5402" w:rsidRPr="008C3753" w:rsidRDefault="00CD5402" w:rsidP="00CD5402">
      <w:pPr>
        <w:pStyle w:val="TH"/>
      </w:pPr>
      <w:r w:rsidRPr="008C3753">
        <w:object w:dxaOrig="7060" w:dyaOrig="1968" w14:anchorId="15629546">
          <v:shape id="_x0000_i1072" type="#_x0000_t75" style="width:308.55pt;height:87.45pt" o:ole="">
            <v:imagedata r:id="rId92" o:title=""/>
          </v:shape>
          <o:OLEObject Type="Embed" ProgID="Word.Picture.8" ShapeID="_x0000_i1072" DrawAspect="Content" ObjectID="_1742239492"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701" w:name="_Toc21100240"/>
      <w:bookmarkStart w:id="11702" w:name="_Toc29810038"/>
      <w:bookmarkStart w:id="11703" w:name="_Toc36645431"/>
      <w:bookmarkStart w:id="11704" w:name="_Toc37272485"/>
      <w:bookmarkStart w:id="11705" w:name="_Toc45884732"/>
      <w:bookmarkStart w:id="11706" w:name="_Toc53182764"/>
      <w:bookmarkStart w:id="11707" w:name="_Toc58860551"/>
      <w:bookmarkStart w:id="11708" w:name="_Toc58863055"/>
      <w:bookmarkStart w:id="11709" w:name="_Toc61183040"/>
      <w:bookmarkStart w:id="11710" w:name="_Toc66728355"/>
      <w:bookmarkStart w:id="11711" w:name="_Toc74962232"/>
      <w:bookmarkStart w:id="11712" w:name="_Toc75243142"/>
      <w:bookmarkStart w:id="11713" w:name="_Toc76545488"/>
      <w:bookmarkStart w:id="11714" w:name="_Toc82595591"/>
      <w:bookmarkStart w:id="11715" w:name="_Toc89955622"/>
      <w:bookmarkStart w:id="11716" w:name="_Toc98774050"/>
      <w:bookmarkStart w:id="11717" w:name="_Toc106201811"/>
      <w:bookmarkStart w:id="11718" w:name="_Toc115191665"/>
      <w:bookmarkStart w:id="11719" w:name="_Toc122013554"/>
      <w:bookmarkStart w:id="11720" w:name="_Toc124155642"/>
      <w:bookmarkStart w:id="11721" w:name="_Toc131536213"/>
      <w:r w:rsidRPr="008C3753">
        <w:t>D.1.2</w:t>
      </w:r>
      <w:r w:rsidRPr="008C3753">
        <w:tab/>
        <w:t>Transmitter intermodulation for BS type 1-C</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4B6FEB41" w14:textId="77777777" w:rsidR="00CD5402" w:rsidRPr="008C3753" w:rsidRDefault="00CD5402" w:rsidP="00CD5402"/>
    <w:bookmarkStart w:id="11722" w:name="_MON_1276619799"/>
    <w:bookmarkEnd w:id="11722"/>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15pt;height:200.55pt" o:ole="" fillcolor="window">
            <v:imagedata r:id="rId94" o:title=""/>
          </v:shape>
          <o:OLEObject Type="Embed" ProgID="Word.Picture.8" ShapeID="_x0000_i1073" DrawAspect="Content" ObjectID="_1742239493"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723" w:name="_Toc21100241"/>
      <w:bookmarkStart w:id="11724" w:name="_Toc29810039"/>
      <w:bookmarkStart w:id="11725" w:name="_Toc36645432"/>
      <w:bookmarkStart w:id="11726" w:name="_Toc37272486"/>
      <w:bookmarkStart w:id="11727" w:name="_Toc45884733"/>
      <w:bookmarkStart w:id="11728" w:name="_Toc53182765"/>
      <w:bookmarkStart w:id="11729" w:name="_Toc58860552"/>
      <w:bookmarkStart w:id="11730" w:name="_Toc58863056"/>
      <w:bookmarkStart w:id="11731" w:name="_Toc61183041"/>
      <w:bookmarkStart w:id="11732" w:name="_Toc66728356"/>
      <w:bookmarkStart w:id="11733" w:name="_Toc74962233"/>
      <w:bookmarkStart w:id="11734" w:name="_Toc75243143"/>
      <w:bookmarkStart w:id="11735" w:name="_Toc76545489"/>
      <w:bookmarkStart w:id="11736" w:name="_Toc82595592"/>
      <w:bookmarkStart w:id="11737" w:name="_Toc89955623"/>
      <w:bookmarkStart w:id="11738" w:name="_Toc98774051"/>
      <w:bookmarkStart w:id="11739" w:name="_Toc106201812"/>
      <w:bookmarkStart w:id="11740" w:name="_Toc115191666"/>
      <w:bookmarkStart w:id="11741" w:name="_Toc122013555"/>
      <w:bookmarkStart w:id="11742" w:name="_Toc124155643"/>
      <w:bookmarkStart w:id="11743" w:name="_Toc131536214"/>
      <w:r w:rsidRPr="008C3753">
        <w:t>D.1.3</w:t>
      </w:r>
      <w:r w:rsidRPr="008C3753">
        <w:tab/>
        <w:t xml:space="preserve">Time alignment error for </w:t>
      </w:r>
      <w:r w:rsidRPr="008C3753">
        <w:rPr>
          <w:i/>
        </w:rPr>
        <w:t>BS type 1-C</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bookmarkStart w:id="11744" w:name="_MON_1615039267"/>
    <w:bookmarkEnd w:id="11744"/>
    <w:p w14:paraId="2F26F12D" w14:textId="771D73C6" w:rsidR="00545A94" w:rsidRPr="008C3753" w:rsidRDefault="00545A94" w:rsidP="00CD5402">
      <w:pPr>
        <w:pStyle w:val="TH"/>
      </w:pPr>
      <w:r w:rsidRPr="008C3753">
        <w:object w:dxaOrig="9265" w:dyaOrig="4212" w14:anchorId="47BDF8EA">
          <v:shape id="_x0000_i1074" type="#_x0000_t75" style="width:462.85pt;height:205.7pt" o:ole="">
            <v:imagedata r:id="rId96" o:title=""/>
          </v:shape>
          <o:OLEObject Type="Embed" ProgID="Word.Picture.8" ShapeID="_x0000_i1074" DrawAspect="Content" ObjectID="_1742239494"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745" w:name="_Toc21100242"/>
      <w:bookmarkStart w:id="11746" w:name="_Toc29810040"/>
      <w:bookmarkStart w:id="11747" w:name="_Toc36645433"/>
      <w:bookmarkStart w:id="11748" w:name="_Toc37272487"/>
      <w:bookmarkStart w:id="11749" w:name="_Toc45884734"/>
      <w:bookmarkStart w:id="11750" w:name="_Toc53182766"/>
      <w:bookmarkStart w:id="11751" w:name="_Toc58860553"/>
      <w:bookmarkStart w:id="11752" w:name="_Toc58863057"/>
      <w:bookmarkStart w:id="11753" w:name="_Toc61183042"/>
      <w:bookmarkStart w:id="11754" w:name="_Toc66728357"/>
      <w:bookmarkStart w:id="11755" w:name="_Toc74962234"/>
      <w:bookmarkStart w:id="11756" w:name="_Toc75243144"/>
      <w:bookmarkStart w:id="11757" w:name="_Toc76545490"/>
      <w:bookmarkStart w:id="11758" w:name="_Toc82595593"/>
      <w:bookmarkStart w:id="11759" w:name="_Toc89955624"/>
      <w:bookmarkStart w:id="11760" w:name="_Toc98774052"/>
      <w:bookmarkStart w:id="11761" w:name="_Toc106201813"/>
      <w:bookmarkStart w:id="11762" w:name="_Toc115191667"/>
      <w:bookmarkStart w:id="11763" w:name="_Toc122013556"/>
      <w:bookmarkStart w:id="11764" w:name="_Toc124155644"/>
      <w:bookmarkStart w:id="11765" w:name="_Toc131536215"/>
      <w:r w:rsidRPr="008C3753">
        <w:t>D.2</w:t>
      </w:r>
      <w:r w:rsidRPr="008C3753">
        <w:tab/>
        <w:t xml:space="preserve">BS type 1-C </w:t>
      </w:r>
      <w:r w:rsidR="00506C97" w:rsidRPr="008C3753">
        <w:t>r</w:t>
      </w:r>
      <w:r w:rsidRPr="008C3753">
        <w:t>eceiver</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39C13044" w14:textId="77777777" w:rsidR="00CD5402" w:rsidRPr="008C3753" w:rsidRDefault="00CD5402" w:rsidP="00CD5402">
      <w:pPr>
        <w:pStyle w:val="Heading2"/>
      </w:pPr>
      <w:bookmarkStart w:id="11766" w:name="_Ref469079239"/>
      <w:bookmarkStart w:id="11767" w:name="_Toc21100243"/>
      <w:bookmarkStart w:id="11768" w:name="_Toc29810041"/>
      <w:bookmarkStart w:id="11769" w:name="_Toc36645434"/>
      <w:bookmarkStart w:id="11770" w:name="_Toc37272488"/>
      <w:bookmarkStart w:id="11771" w:name="_Toc45884735"/>
      <w:bookmarkStart w:id="11772" w:name="_Toc53182767"/>
      <w:bookmarkStart w:id="11773" w:name="_Toc58860554"/>
      <w:bookmarkStart w:id="11774" w:name="_Toc58863058"/>
      <w:bookmarkStart w:id="11775" w:name="_Toc61183043"/>
      <w:bookmarkStart w:id="11776" w:name="_Toc66728358"/>
      <w:bookmarkStart w:id="11777" w:name="_Toc74962235"/>
      <w:bookmarkStart w:id="11778" w:name="_Toc75243145"/>
      <w:bookmarkStart w:id="11779" w:name="_Toc76545491"/>
      <w:bookmarkStart w:id="11780" w:name="_Toc82595594"/>
      <w:bookmarkStart w:id="11781" w:name="_Toc89955625"/>
      <w:bookmarkStart w:id="11782" w:name="_Toc98774053"/>
      <w:bookmarkStart w:id="11783" w:name="_Toc106201814"/>
      <w:bookmarkStart w:id="11784" w:name="_Toc115191668"/>
      <w:bookmarkStart w:id="11785" w:name="_Toc122013557"/>
      <w:bookmarkStart w:id="11786" w:name="_Toc124155645"/>
      <w:bookmarkStart w:id="11787" w:name="_Toc131536216"/>
      <w:r w:rsidRPr="008C3753">
        <w:t>D.2.1</w:t>
      </w:r>
      <w:r w:rsidRPr="008C3753">
        <w:tab/>
        <w:t>Reference sensitivity level</w:t>
      </w:r>
      <w:bookmarkEnd w:id="11766"/>
      <w:r w:rsidRPr="008C3753">
        <w:t xml:space="preserve"> for BS type 1-C</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bookmarkStart w:id="11788" w:name="_MON_1520071938"/>
    <w:bookmarkEnd w:id="11788"/>
    <w:p w14:paraId="43656710" w14:textId="77777777" w:rsidR="00CD5402" w:rsidRPr="008C3753" w:rsidRDefault="00CD5402" w:rsidP="00CD5402">
      <w:pPr>
        <w:pStyle w:val="TH"/>
      </w:pPr>
      <w:r w:rsidRPr="008C3753">
        <w:object w:dxaOrig="8860" w:dyaOrig="5080" w14:anchorId="5612F579">
          <v:shape id="_x0000_i1075" type="#_x0000_t75" style="width:380.55pt;height:226.3pt" o:ole="">
            <v:imagedata r:id="rId98" o:title=""/>
          </v:shape>
          <o:OLEObject Type="Embed" ProgID="Word.Picture.8" ShapeID="_x0000_i1075" DrawAspect="Content" ObjectID="_1742239495"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789" w:name="_Toc21100244"/>
      <w:bookmarkStart w:id="11790" w:name="_Toc29810042"/>
      <w:bookmarkStart w:id="11791" w:name="_Toc36645435"/>
      <w:bookmarkStart w:id="11792" w:name="_Toc37272489"/>
      <w:bookmarkStart w:id="11793" w:name="_Toc45884736"/>
      <w:bookmarkStart w:id="11794" w:name="_Toc53182768"/>
      <w:bookmarkStart w:id="11795" w:name="_Toc58860555"/>
      <w:bookmarkStart w:id="11796" w:name="_Toc58863059"/>
      <w:bookmarkStart w:id="11797" w:name="_Toc61183044"/>
      <w:bookmarkStart w:id="11798" w:name="_Toc66728359"/>
      <w:bookmarkStart w:id="11799" w:name="_Toc74962236"/>
      <w:bookmarkStart w:id="11800" w:name="_Toc75243146"/>
      <w:bookmarkStart w:id="11801" w:name="_Toc76545492"/>
      <w:bookmarkStart w:id="11802" w:name="_Toc82595595"/>
      <w:bookmarkStart w:id="11803" w:name="_Toc89955626"/>
      <w:bookmarkStart w:id="11804" w:name="_Toc98774054"/>
      <w:bookmarkStart w:id="11805" w:name="_Toc106201815"/>
      <w:bookmarkStart w:id="11806" w:name="_Toc115191669"/>
      <w:bookmarkStart w:id="11807" w:name="_Toc122013558"/>
      <w:bookmarkStart w:id="11808" w:name="_Toc124155646"/>
      <w:bookmarkStart w:id="11809" w:name="_Toc131536217"/>
      <w:r w:rsidRPr="008C3753">
        <w:t>D.2.2</w:t>
      </w:r>
      <w:r w:rsidRPr="008C3753">
        <w:tab/>
        <w:t>Dynamic range for BS type 1-C</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bookmarkStart w:id="11810" w:name="_MON_1276619979"/>
    <w:bookmarkStart w:id="11811" w:name="_MON_1015844876"/>
    <w:bookmarkStart w:id="11812" w:name="_MON_1261994495"/>
    <w:bookmarkEnd w:id="11810"/>
    <w:bookmarkEnd w:id="11811"/>
    <w:bookmarkEnd w:id="11812"/>
    <w:bookmarkStart w:id="11813" w:name="_MON_1261995440"/>
    <w:bookmarkEnd w:id="1181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5pt" o:ole="" fillcolor="window">
            <v:imagedata r:id="rId100" o:title="" cropright="9724f"/>
          </v:shape>
          <o:OLEObject Type="Embed" ProgID="Word.Picture.8" ShapeID="_x0000_i1076" DrawAspect="Content" ObjectID="_1742239496"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814" w:name="_Toc21100245"/>
      <w:bookmarkStart w:id="11815" w:name="_Toc29810043"/>
      <w:bookmarkStart w:id="11816" w:name="_Toc36645436"/>
      <w:bookmarkStart w:id="11817" w:name="_Toc37272490"/>
      <w:bookmarkStart w:id="11818" w:name="_Toc45884737"/>
      <w:bookmarkStart w:id="11819" w:name="_Toc53182769"/>
      <w:bookmarkStart w:id="11820" w:name="_Toc58860556"/>
      <w:bookmarkStart w:id="11821" w:name="_Toc58863060"/>
      <w:bookmarkStart w:id="11822" w:name="_Toc61183045"/>
      <w:bookmarkStart w:id="11823" w:name="_Toc66728360"/>
      <w:bookmarkStart w:id="11824" w:name="_Toc74962237"/>
      <w:bookmarkStart w:id="11825" w:name="_Toc75243147"/>
      <w:bookmarkStart w:id="11826" w:name="_Toc76545493"/>
      <w:bookmarkStart w:id="11827" w:name="_Toc82595596"/>
      <w:bookmarkStart w:id="11828" w:name="_Toc89955627"/>
      <w:bookmarkStart w:id="11829" w:name="_Toc98774055"/>
      <w:bookmarkStart w:id="11830" w:name="_Toc106201816"/>
      <w:bookmarkStart w:id="11831" w:name="_Toc115191670"/>
      <w:bookmarkStart w:id="11832" w:name="_Toc122013559"/>
      <w:bookmarkStart w:id="11833" w:name="_Toc124155647"/>
      <w:bookmarkStart w:id="11834" w:name="_Toc131536218"/>
      <w:r w:rsidRPr="008C3753">
        <w:t>D.2.3</w:t>
      </w:r>
      <w:r w:rsidRPr="008C3753">
        <w:tab/>
        <w:t>In-channel selectivity for BS type 1-C</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bookmarkStart w:id="11835" w:name="_MON_1290342986"/>
    <w:bookmarkStart w:id="11836" w:name="_MON_1266917164"/>
    <w:bookmarkStart w:id="11837" w:name="_MON_1276620081"/>
    <w:bookmarkStart w:id="11838" w:name="_MON_1276620167"/>
    <w:bookmarkEnd w:id="11835"/>
    <w:bookmarkEnd w:id="11836"/>
    <w:bookmarkEnd w:id="11837"/>
    <w:bookmarkEnd w:id="11838"/>
    <w:bookmarkStart w:id="11839" w:name="_MON_1276620239"/>
    <w:bookmarkEnd w:id="1183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5pt" o:ole="" fillcolor="window">
            <v:imagedata r:id="rId102" o:title="" cropright="9724f"/>
          </v:shape>
          <o:OLEObject Type="Embed" ProgID="Word.Picture.8" ShapeID="_x0000_i1077" DrawAspect="Content" ObjectID="_1742239497"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840" w:name="_Toc21100246"/>
      <w:bookmarkStart w:id="11841" w:name="_Toc29810044"/>
      <w:bookmarkStart w:id="11842" w:name="_Toc36645437"/>
      <w:bookmarkStart w:id="11843" w:name="_Toc37272491"/>
      <w:bookmarkStart w:id="11844" w:name="_Toc45884738"/>
      <w:bookmarkStart w:id="11845" w:name="_Toc53182770"/>
      <w:bookmarkStart w:id="11846" w:name="_Toc58860557"/>
      <w:bookmarkStart w:id="11847" w:name="_Toc58863061"/>
      <w:bookmarkStart w:id="11848" w:name="_Toc61183046"/>
      <w:bookmarkStart w:id="11849" w:name="_Toc66728361"/>
      <w:bookmarkStart w:id="11850" w:name="_Toc74962238"/>
      <w:bookmarkStart w:id="11851" w:name="_Toc75243148"/>
      <w:bookmarkStart w:id="11852" w:name="_Toc76545494"/>
      <w:bookmarkStart w:id="11853" w:name="_Toc82595597"/>
      <w:bookmarkStart w:id="11854" w:name="_Toc89955628"/>
      <w:bookmarkStart w:id="11855" w:name="_Toc98774056"/>
      <w:bookmarkStart w:id="11856" w:name="_Toc106201817"/>
      <w:bookmarkStart w:id="11857" w:name="_Toc115191671"/>
      <w:bookmarkStart w:id="11858" w:name="_Toc122013560"/>
      <w:bookmarkStart w:id="11859" w:name="_Toc124155648"/>
      <w:bookmarkStart w:id="11860" w:name="_Toc131536219"/>
      <w:r w:rsidRPr="008C3753">
        <w:t>D.2.4</w:t>
      </w:r>
      <w:r w:rsidRPr="008C3753">
        <w:tab/>
        <w:t>Adjacent Channel Selectivity (ACS) and narrowband blocking for BS type 1-C</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4AC9848E" w14:textId="425BFF8C" w:rsidR="009F2E4D" w:rsidRPr="008C3753" w:rsidRDefault="009F2E4D" w:rsidP="00CB14A5">
      <w:pPr>
        <w:pStyle w:val="TH"/>
      </w:pPr>
      <w:r w:rsidRPr="008C3753">
        <w:object w:dxaOrig="9351" w:dyaOrig="3025" w14:anchorId="024C78F8">
          <v:shape id="_x0000_i1078" type="#_x0000_t75" style="width:468pt;height:149.15pt" o:ole="">
            <v:imagedata r:id="rId104" o:title=""/>
          </v:shape>
          <o:OLEObject Type="Embed" ProgID="Word.Picture.8" ShapeID="_x0000_i1078" DrawAspect="Content" ObjectID="_1742239498"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861" w:name="_Toc21100247"/>
      <w:bookmarkStart w:id="11862" w:name="_Toc29810045"/>
      <w:bookmarkStart w:id="11863" w:name="_Toc36645438"/>
      <w:bookmarkStart w:id="11864" w:name="_Toc37272492"/>
      <w:bookmarkStart w:id="11865" w:name="_Toc45884739"/>
      <w:bookmarkStart w:id="11866" w:name="_Toc53182771"/>
      <w:bookmarkStart w:id="11867" w:name="_Toc58860558"/>
      <w:bookmarkStart w:id="11868" w:name="_Toc58863062"/>
      <w:bookmarkStart w:id="11869" w:name="_Toc61183047"/>
      <w:bookmarkStart w:id="11870" w:name="_Toc66728362"/>
      <w:bookmarkStart w:id="11871" w:name="_Toc74962239"/>
      <w:bookmarkStart w:id="11872" w:name="_Toc75243149"/>
      <w:bookmarkStart w:id="11873" w:name="_Toc76545495"/>
      <w:bookmarkStart w:id="11874" w:name="_Toc82595598"/>
      <w:bookmarkStart w:id="11875" w:name="_Toc89955629"/>
      <w:bookmarkStart w:id="11876" w:name="_Toc98774057"/>
      <w:bookmarkStart w:id="11877" w:name="_Toc106201818"/>
      <w:bookmarkStart w:id="11878" w:name="_Toc115191672"/>
      <w:bookmarkStart w:id="11879" w:name="_Toc122013561"/>
      <w:bookmarkStart w:id="11880" w:name="_Toc124155649"/>
      <w:bookmarkStart w:id="11881" w:name="_Toc131536220"/>
      <w:r w:rsidRPr="008C3753">
        <w:rPr>
          <w:rFonts w:cs="v4.2.0"/>
        </w:rPr>
        <w:t>D.2.5</w:t>
      </w:r>
      <w:r w:rsidRPr="008C3753">
        <w:rPr>
          <w:rFonts w:cs="v4.2.0"/>
        </w:rPr>
        <w:tab/>
        <w:t xml:space="preserve">Blocking characteristics for </w:t>
      </w:r>
      <w:r w:rsidRPr="008C3753">
        <w:t>BS type 1-C</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bookmarkStart w:id="11882" w:name="_MON_1520073045"/>
    <w:bookmarkEnd w:id="11882"/>
    <w:p w14:paraId="600C0A4E" w14:textId="77777777" w:rsidR="00CD5402" w:rsidRPr="008C3753" w:rsidRDefault="00CD5402" w:rsidP="00CD5402">
      <w:pPr>
        <w:pStyle w:val="TH"/>
      </w:pPr>
      <w:r w:rsidRPr="008C3753">
        <w:object w:dxaOrig="10772" w:dyaOrig="2293" w14:anchorId="6BCDBF7E">
          <v:shape id="_x0000_i1079" type="#_x0000_t75" style="width:468pt;height:102.85pt" o:ole="">
            <v:imagedata r:id="rId106" o:title=""/>
          </v:shape>
          <o:OLEObject Type="Embed" ProgID="Word.Picture.8" ShapeID="_x0000_i1079" DrawAspect="Content" ObjectID="_1742239499"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883" w:name="_Toc21100248"/>
      <w:bookmarkStart w:id="11884" w:name="_Toc29810046"/>
      <w:bookmarkStart w:id="11885" w:name="_Toc36645439"/>
      <w:bookmarkStart w:id="11886" w:name="_Toc37272493"/>
      <w:bookmarkStart w:id="11887" w:name="_Toc45884740"/>
      <w:bookmarkStart w:id="11888" w:name="_Toc53182772"/>
      <w:bookmarkStart w:id="11889" w:name="_Toc58860559"/>
      <w:bookmarkStart w:id="11890" w:name="_Toc58863063"/>
      <w:bookmarkStart w:id="11891" w:name="_Toc61183048"/>
      <w:bookmarkStart w:id="11892" w:name="_Toc66728363"/>
      <w:bookmarkStart w:id="11893" w:name="_Toc74962240"/>
      <w:bookmarkStart w:id="11894" w:name="_Toc75243150"/>
      <w:bookmarkStart w:id="11895" w:name="_Toc76545496"/>
      <w:bookmarkStart w:id="11896" w:name="_Toc82595599"/>
      <w:bookmarkStart w:id="11897" w:name="_Toc89955630"/>
      <w:bookmarkStart w:id="11898" w:name="_Toc98774058"/>
      <w:bookmarkStart w:id="11899" w:name="_Toc106201819"/>
      <w:bookmarkStart w:id="11900" w:name="_Toc115191673"/>
      <w:bookmarkStart w:id="11901" w:name="_Toc122013562"/>
      <w:bookmarkStart w:id="11902" w:name="_Toc124155650"/>
      <w:bookmarkStart w:id="11903" w:name="_Toc131536221"/>
      <w:r w:rsidRPr="008C3753">
        <w:rPr>
          <w:rFonts w:cs="v4.2.0"/>
        </w:rPr>
        <w:t>D.2.6</w:t>
      </w:r>
      <w:r w:rsidRPr="008C3753">
        <w:rPr>
          <w:rFonts w:cs="v4.2.0"/>
        </w:rPr>
        <w:tab/>
        <w:t xml:space="preserve">Receiver spurious emission for </w:t>
      </w:r>
      <w:r w:rsidRPr="008C3753">
        <w:t>BS type 1-C</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bookmarkStart w:id="11904" w:name="_MON_1520072535"/>
    <w:bookmarkEnd w:id="11904"/>
    <w:p w14:paraId="64086BE4" w14:textId="77777777" w:rsidR="00CD5402" w:rsidRPr="008C3753" w:rsidRDefault="00CD5402" w:rsidP="00CD5402">
      <w:pPr>
        <w:pStyle w:val="TH"/>
      </w:pPr>
      <w:r w:rsidRPr="008C3753">
        <w:object w:dxaOrig="8212" w:dyaOrig="5800" w14:anchorId="4F382B0D">
          <v:shape id="_x0000_i1080" type="#_x0000_t75" style="width:5in;height:252pt" o:ole="">
            <v:imagedata r:id="rId108" o:title=""/>
          </v:shape>
          <o:OLEObject Type="Embed" ProgID="Word.Picture.8" ShapeID="_x0000_i1080" DrawAspect="Content" ObjectID="_1742239500"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905" w:name="_Toc21100249"/>
      <w:bookmarkStart w:id="11906" w:name="_Toc29810047"/>
      <w:bookmarkStart w:id="11907" w:name="_Toc36645440"/>
      <w:bookmarkStart w:id="11908" w:name="_Toc37272494"/>
      <w:bookmarkStart w:id="11909" w:name="_Toc45884741"/>
      <w:bookmarkStart w:id="11910" w:name="_Toc53182773"/>
      <w:bookmarkStart w:id="11911" w:name="_Toc58860560"/>
      <w:bookmarkStart w:id="11912" w:name="_Toc58863064"/>
      <w:bookmarkStart w:id="11913" w:name="_Toc61183049"/>
      <w:bookmarkStart w:id="11914" w:name="_Toc66728364"/>
      <w:bookmarkStart w:id="11915" w:name="_Toc74962241"/>
      <w:bookmarkStart w:id="11916" w:name="_Toc75243151"/>
      <w:bookmarkStart w:id="11917" w:name="_Toc76545497"/>
      <w:bookmarkStart w:id="11918" w:name="_Toc82595600"/>
      <w:bookmarkStart w:id="11919" w:name="_Toc89955631"/>
      <w:bookmarkStart w:id="11920" w:name="_Toc98774059"/>
      <w:bookmarkStart w:id="11921" w:name="_Toc106201820"/>
      <w:bookmarkStart w:id="11922" w:name="_Toc115191674"/>
      <w:bookmarkStart w:id="11923" w:name="_Toc122013563"/>
      <w:bookmarkStart w:id="11924" w:name="_Toc124155651"/>
      <w:bookmarkStart w:id="11925" w:name="_Toc131536222"/>
      <w:r w:rsidRPr="008C3753">
        <w:rPr>
          <w:rFonts w:cs="v4.2.0"/>
        </w:rPr>
        <w:t>D.2.7</w:t>
      </w:r>
      <w:r w:rsidRPr="008C3753">
        <w:rPr>
          <w:rFonts w:cs="v4.2.0"/>
        </w:rPr>
        <w:tab/>
        <w:t xml:space="preserve">Intermodulation characteristics for </w:t>
      </w:r>
      <w:r w:rsidRPr="008C3753">
        <w:t>BS type 1-C</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bookmarkStart w:id="11926" w:name="_MON_1596456732"/>
    <w:bookmarkEnd w:id="11926"/>
    <w:p w14:paraId="103B098C" w14:textId="77777777" w:rsidR="00CD5402" w:rsidRPr="008C3753" w:rsidRDefault="00CD5402" w:rsidP="00CD5402">
      <w:pPr>
        <w:pStyle w:val="TH"/>
      </w:pPr>
      <w:r w:rsidRPr="008C3753">
        <w:object w:dxaOrig="7204" w:dyaOrig="5393" w14:anchorId="38D86951">
          <v:shape id="_x0000_i1081" type="#_x0000_t75" style="width:6in;height:200.55pt" o:ole="">
            <v:imagedata r:id="rId110" o:title="" croptop="16816f" cropbottom="24691f" cropleft="14937f" cropright="11094f"/>
          </v:shape>
          <o:OLEObject Type="Embed" ProgID="PowerPoint.Show.8" ShapeID="_x0000_i1081" DrawAspect="Content" ObjectID="_1742239501"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927" w:name="_MON_1276619826"/>
      <w:bookmarkStart w:id="11928" w:name="_MON_1276619896"/>
      <w:bookmarkStart w:id="11929" w:name="_MON_1276619915"/>
      <w:bookmarkStart w:id="11930" w:name="_MON_1270642148"/>
      <w:bookmarkStart w:id="11931" w:name="_MON_1270642157"/>
      <w:bookmarkStart w:id="11932" w:name="_MON_1270642221"/>
      <w:bookmarkStart w:id="11933" w:name="_MON_1270642233"/>
      <w:bookmarkStart w:id="11934" w:name="_MON_1270642247"/>
      <w:bookmarkStart w:id="11935" w:name="_MON_1270896627"/>
      <w:bookmarkEnd w:id="11927"/>
      <w:bookmarkEnd w:id="11928"/>
      <w:bookmarkEnd w:id="11929"/>
      <w:bookmarkEnd w:id="11930"/>
      <w:bookmarkEnd w:id="11931"/>
      <w:bookmarkEnd w:id="11932"/>
      <w:bookmarkEnd w:id="11933"/>
      <w:bookmarkEnd w:id="11934"/>
      <w:bookmarkEnd w:id="11935"/>
    </w:p>
    <w:p w14:paraId="7FD5CB2C" w14:textId="3D69A0ED" w:rsidR="00CD5402" w:rsidRPr="008C3753" w:rsidRDefault="00CD5402" w:rsidP="00CD5402">
      <w:pPr>
        <w:pStyle w:val="Heading1"/>
      </w:pPr>
      <w:bookmarkStart w:id="11936" w:name="_Toc21100250"/>
      <w:bookmarkStart w:id="11937" w:name="_Toc29810048"/>
      <w:bookmarkStart w:id="11938" w:name="_Toc36645441"/>
      <w:bookmarkStart w:id="11939" w:name="_Toc37272495"/>
      <w:bookmarkStart w:id="11940" w:name="_Toc45884742"/>
      <w:bookmarkStart w:id="11941" w:name="_Toc53182774"/>
      <w:bookmarkStart w:id="11942" w:name="_Toc58860561"/>
      <w:bookmarkStart w:id="11943" w:name="_Toc58863065"/>
      <w:bookmarkStart w:id="11944" w:name="_Toc61183050"/>
      <w:bookmarkStart w:id="11945" w:name="_Toc66728365"/>
      <w:bookmarkStart w:id="11946" w:name="_Toc74962242"/>
      <w:bookmarkStart w:id="11947" w:name="_Toc75243152"/>
      <w:bookmarkStart w:id="11948" w:name="_Toc76545498"/>
      <w:bookmarkStart w:id="11949" w:name="_Toc82595601"/>
      <w:bookmarkStart w:id="11950" w:name="_Toc89955632"/>
      <w:bookmarkStart w:id="11951" w:name="_Toc98774060"/>
      <w:bookmarkStart w:id="11952" w:name="_Toc106201821"/>
      <w:bookmarkStart w:id="11953" w:name="_Toc115191675"/>
      <w:bookmarkStart w:id="11954" w:name="_Toc122013564"/>
      <w:bookmarkStart w:id="11955" w:name="_Toc124155652"/>
      <w:bookmarkStart w:id="11956" w:name="_Toc131536223"/>
      <w:r w:rsidRPr="008C3753">
        <w:t>D.3</w:t>
      </w:r>
      <w:r w:rsidRPr="008C3753">
        <w:tab/>
      </w:r>
      <w:r w:rsidRPr="008C3753">
        <w:rPr>
          <w:i/>
        </w:rPr>
        <w:t>BS type 1-H</w:t>
      </w:r>
      <w:r w:rsidRPr="008C3753">
        <w:t xml:space="preserve"> </w:t>
      </w:r>
      <w:r w:rsidR="00506C97" w:rsidRPr="008C3753">
        <w:t>t</w:t>
      </w:r>
      <w:r w:rsidRPr="008C3753">
        <w:t>ransmitter</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47E04A4D" w14:textId="34A889B3" w:rsidR="00CD5402" w:rsidRPr="008C3753" w:rsidRDefault="00CD5402" w:rsidP="00CD5402">
      <w:pPr>
        <w:pStyle w:val="Heading2"/>
      </w:pPr>
      <w:bookmarkStart w:id="11957" w:name="_Toc21100251"/>
      <w:bookmarkStart w:id="11958" w:name="_Toc29810049"/>
      <w:bookmarkStart w:id="11959" w:name="_Toc36645442"/>
      <w:bookmarkStart w:id="11960" w:name="_Toc37272496"/>
      <w:bookmarkStart w:id="11961" w:name="_Toc45884743"/>
      <w:bookmarkStart w:id="11962" w:name="_Toc53182775"/>
      <w:bookmarkStart w:id="11963" w:name="_Toc58860562"/>
      <w:bookmarkStart w:id="11964" w:name="_Toc58863066"/>
      <w:bookmarkStart w:id="11965" w:name="_Toc61183051"/>
      <w:bookmarkStart w:id="11966" w:name="_Toc66728366"/>
      <w:bookmarkStart w:id="11967" w:name="_Toc74962243"/>
      <w:bookmarkStart w:id="11968" w:name="_Toc75243153"/>
      <w:bookmarkStart w:id="11969" w:name="_Toc76545499"/>
      <w:bookmarkStart w:id="11970" w:name="_Toc82595602"/>
      <w:bookmarkStart w:id="11971" w:name="_Toc89955633"/>
      <w:bookmarkStart w:id="11972" w:name="_Toc98774061"/>
      <w:bookmarkStart w:id="11973" w:name="_Toc106201822"/>
      <w:bookmarkStart w:id="11974" w:name="_Toc115191676"/>
      <w:bookmarkStart w:id="11975" w:name="_Toc122013565"/>
      <w:bookmarkStart w:id="11976" w:name="_Toc124155653"/>
      <w:bookmarkStart w:id="11977" w:name="_Toc13153622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978" w:name="_MON_1596456578"/>
    <w:bookmarkEnd w:id="11978"/>
    <w:p w14:paraId="553CF68E" w14:textId="77777777" w:rsidR="00CD5402" w:rsidRPr="008C3753" w:rsidRDefault="00CD5402" w:rsidP="00CD5402">
      <w:pPr>
        <w:pStyle w:val="TH"/>
      </w:pPr>
      <w:r w:rsidRPr="008C3753">
        <w:object w:dxaOrig="9265" w:dyaOrig="4212" w14:anchorId="614D08DD">
          <v:shape id="_x0000_i1082" type="#_x0000_t75" style="width:462.85pt;height:205.7pt" o:ole="">
            <v:imagedata r:id="rId112" o:title=""/>
          </v:shape>
          <o:OLEObject Type="Embed" ProgID="Word.Picture.8" ShapeID="_x0000_i1082" DrawAspect="Content" ObjectID="_1742239502"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979" w:name="_MON_1537739997"/>
    <w:bookmarkEnd w:id="11979"/>
    <w:p w14:paraId="00124834" w14:textId="77777777" w:rsidR="00CD5402" w:rsidRPr="008C3753" w:rsidRDefault="00CD5402" w:rsidP="00CD5402">
      <w:pPr>
        <w:pStyle w:val="TH"/>
      </w:pPr>
      <w:r w:rsidRPr="008C3753">
        <w:object w:dxaOrig="9265" w:dyaOrig="4212" w14:anchorId="6359E837">
          <v:shape id="_x0000_i1083" type="#_x0000_t75" style="width:462.85pt;height:205.7pt" o:ole="">
            <v:imagedata r:id="rId114" o:title=""/>
          </v:shape>
          <o:OLEObject Type="Embed" ProgID="Word.Picture.8" ShapeID="_x0000_i1083" DrawAspect="Content" ObjectID="_1742239503"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980" w:name="_Toc21100252"/>
      <w:bookmarkStart w:id="11981" w:name="_Toc29810050"/>
      <w:bookmarkStart w:id="11982" w:name="_Toc36645443"/>
      <w:bookmarkStart w:id="11983" w:name="_Toc37272497"/>
      <w:bookmarkStart w:id="11984" w:name="_Toc45884744"/>
      <w:bookmarkStart w:id="11985" w:name="_Toc53182776"/>
      <w:bookmarkStart w:id="11986" w:name="_Toc58860563"/>
      <w:bookmarkStart w:id="11987" w:name="_Toc58863067"/>
      <w:bookmarkStart w:id="11988" w:name="_Toc61183052"/>
      <w:bookmarkStart w:id="11989" w:name="_Toc66728367"/>
      <w:bookmarkStart w:id="11990" w:name="_Toc74962244"/>
      <w:bookmarkStart w:id="11991" w:name="_Toc75243154"/>
      <w:bookmarkStart w:id="11992" w:name="_Toc76545500"/>
      <w:bookmarkStart w:id="11993" w:name="_Toc82595603"/>
      <w:bookmarkStart w:id="11994" w:name="_Toc89955634"/>
      <w:bookmarkStart w:id="11995" w:name="_Toc98774062"/>
      <w:bookmarkStart w:id="11996" w:name="_Toc106201823"/>
      <w:bookmarkStart w:id="11997" w:name="_Toc115191677"/>
      <w:bookmarkStart w:id="11998" w:name="_Toc122013566"/>
      <w:bookmarkStart w:id="11999" w:name="_Toc124155654"/>
      <w:bookmarkStart w:id="12000" w:name="_Toc131536225"/>
      <w:r w:rsidRPr="008C3753">
        <w:t>D.3.2</w:t>
      </w:r>
      <w:r w:rsidRPr="008C3753">
        <w:tab/>
        <w:t>Transmitter intermodulation for BS type 1-H</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bookmarkStart w:id="12001" w:name="_MON_1537740021"/>
    <w:bookmarkEnd w:id="12001"/>
    <w:p w14:paraId="76921F9E" w14:textId="6E856CE2" w:rsidR="00CB14A5" w:rsidRPr="008C3753" w:rsidRDefault="00CB14A5" w:rsidP="00CB14A5">
      <w:pPr>
        <w:pStyle w:val="TH"/>
      </w:pPr>
      <w:r w:rsidRPr="008C3753">
        <w:object w:dxaOrig="9835" w:dyaOrig="3882" w14:anchorId="29D5ACFC">
          <v:shape id="_x0000_i1084" type="#_x0000_t75" style="width:483.45pt;height:195.45pt" o:ole="">
            <v:imagedata r:id="rId116" o:title=""/>
          </v:shape>
          <o:OLEObject Type="Embed" ProgID="Word.Picture.8" ShapeID="_x0000_i1084" DrawAspect="Content" ObjectID="_1742239504"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002" w:name="_Toc21100253"/>
      <w:bookmarkStart w:id="12003" w:name="_Toc29810051"/>
      <w:bookmarkStart w:id="12004" w:name="_Toc36645444"/>
      <w:bookmarkStart w:id="12005" w:name="_Toc37272498"/>
      <w:bookmarkStart w:id="12006" w:name="_Toc45884745"/>
      <w:bookmarkStart w:id="12007" w:name="_Toc53182777"/>
      <w:bookmarkStart w:id="12008" w:name="_Toc58860564"/>
      <w:bookmarkStart w:id="12009" w:name="_Toc58863068"/>
      <w:bookmarkStart w:id="12010" w:name="_Toc61183053"/>
      <w:bookmarkStart w:id="12011" w:name="_Toc66728368"/>
      <w:bookmarkStart w:id="12012" w:name="_Toc74962245"/>
      <w:bookmarkStart w:id="12013" w:name="_Toc75243155"/>
      <w:bookmarkStart w:id="12014" w:name="_Toc76545501"/>
      <w:bookmarkStart w:id="12015" w:name="_Toc82595604"/>
      <w:bookmarkStart w:id="12016" w:name="_Toc89955635"/>
      <w:bookmarkStart w:id="12017" w:name="_Toc98774063"/>
      <w:bookmarkStart w:id="12018" w:name="_Toc106201824"/>
      <w:bookmarkStart w:id="12019" w:name="_Toc115191678"/>
      <w:bookmarkStart w:id="12020" w:name="_Toc122013567"/>
      <w:bookmarkStart w:id="12021" w:name="_Toc124155655"/>
      <w:bookmarkStart w:id="12022" w:name="_Toc131536226"/>
      <w:r w:rsidRPr="008C3753">
        <w:t>D.3.3</w:t>
      </w:r>
      <w:r w:rsidRPr="008C3753">
        <w:tab/>
        <w:t>Transmitter spurious emissions for BS type 1-H</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023" w:name="_MON_1550912725"/>
    <w:bookmarkEnd w:id="12023"/>
    <w:p w14:paraId="12039D7B" w14:textId="77777777" w:rsidR="00CD5402" w:rsidRPr="008C3753" w:rsidRDefault="00CD5402" w:rsidP="00CD5402">
      <w:pPr>
        <w:pStyle w:val="TH"/>
      </w:pPr>
      <w:r w:rsidRPr="008C3753">
        <w:object w:dxaOrig="9265" w:dyaOrig="4212" w14:anchorId="0F71D232">
          <v:shape id="_x0000_i1085" type="#_x0000_t75" style="width:462.85pt;height:205.7pt" o:ole="">
            <v:imagedata r:id="rId118" o:title=""/>
          </v:shape>
          <o:OLEObject Type="Embed" ProgID="Word.Picture.8" ShapeID="_x0000_i1085" DrawAspect="Content" ObjectID="_1742239505"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024" w:name="_MON_1550912890"/>
    <w:bookmarkEnd w:id="12024"/>
    <w:p w14:paraId="082A8A30" w14:textId="77777777" w:rsidR="00CD5402" w:rsidRPr="008C3753" w:rsidRDefault="00CD5402" w:rsidP="00CD5402">
      <w:pPr>
        <w:pStyle w:val="TH"/>
      </w:pPr>
      <w:r w:rsidRPr="008C3753">
        <w:object w:dxaOrig="9265" w:dyaOrig="4212" w14:anchorId="1C997220">
          <v:shape id="_x0000_i1086" type="#_x0000_t75" style="width:462.85pt;height:205.7pt" o:ole="">
            <v:imagedata r:id="rId120" o:title=""/>
          </v:shape>
          <o:OLEObject Type="Embed" ProgID="Word.Picture.8" ShapeID="_x0000_i1086" DrawAspect="Content" ObjectID="_1742239506"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025" w:name="_Toc21100254"/>
      <w:bookmarkStart w:id="12026" w:name="_Toc29810052"/>
      <w:bookmarkStart w:id="12027" w:name="_Toc36645445"/>
      <w:bookmarkStart w:id="12028" w:name="_Toc37272499"/>
      <w:bookmarkStart w:id="12029" w:name="_Toc45884746"/>
      <w:bookmarkStart w:id="12030" w:name="_Toc53182778"/>
      <w:bookmarkStart w:id="12031" w:name="_Toc58860565"/>
      <w:bookmarkStart w:id="12032" w:name="_Toc58863069"/>
      <w:bookmarkStart w:id="12033" w:name="_Toc61183054"/>
      <w:bookmarkStart w:id="12034" w:name="_Toc66728369"/>
      <w:bookmarkStart w:id="12035" w:name="_Toc74962246"/>
      <w:bookmarkStart w:id="12036" w:name="_Toc75243156"/>
      <w:bookmarkStart w:id="12037" w:name="_Toc76545502"/>
      <w:bookmarkStart w:id="12038" w:name="_Toc82595605"/>
      <w:bookmarkStart w:id="12039" w:name="_Toc89955636"/>
      <w:bookmarkStart w:id="12040" w:name="_Toc98774064"/>
      <w:bookmarkStart w:id="12041" w:name="_Toc106201825"/>
      <w:bookmarkStart w:id="12042" w:name="_Toc115191679"/>
      <w:bookmarkStart w:id="12043" w:name="_Toc122013568"/>
      <w:bookmarkStart w:id="12044" w:name="_Toc124155656"/>
      <w:bookmarkStart w:id="12045" w:name="_Toc131536227"/>
      <w:r w:rsidRPr="008C3753">
        <w:t>D.3.4</w:t>
      </w:r>
      <w:r w:rsidRPr="008C3753">
        <w:tab/>
        <w:t xml:space="preserve">Time alignment error for </w:t>
      </w:r>
      <w:r w:rsidRPr="008C3753">
        <w:rPr>
          <w:i/>
        </w:rPr>
        <w:t>BS type 1-H</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bookmarkStart w:id="12046" w:name="_MON_1615037765"/>
    <w:bookmarkEnd w:id="12046"/>
    <w:p w14:paraId="1DD89867" w14:textId="77777777" w:rsidR="00545A94" w:rsidRPr="008C3753" w:rsidRDefault="00545A94" w:rsidP="00545A94">
      <w:pPr>
        <w:pStyle w:val="TH"/>
      </w:pPr>
      <w:r w:rsidRPr="008C3753">
        <w:object w:dxaOrig="9265" w:dyaOrig="4212" w14:anchorId="51CF5772">
          <v:shape id="_x0000_i1087" type="#_x0000_t75" style="width:462.85pt;height:205.7pt" o:ole="">
            <v:imagedata r:id="rId122" o:title=""/>
          </v:shape>
          <o:OLEObject Type="Embed" ProgID="Word.Picture.8" ShapeID="_x0000_i1087" DrawAspect="Content" ObjectID="_1742239507"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047" w:name="_Toc21100255"/>
      <w:bookmarkStart w:id="12048" w:name="_Toc29810053"/>
      <w:bookmarkStart w:id="12049" w:name="_Toc36645446"/>
      <w:bookmarkStart w:id="12050" w:name="_Toc37272500"/>
      <w:bookmarkStart w:id="12051" w:name="_Toc45884747"/>
      <w:bookmarkStart w:id="12052" w:name="_Toc53182779"/>
      <w:bookmarkStart w:id="12053" w:name="_Toc58860566"/>
      <w:bookmarkStart w:id="12054" w:name="_Toc58863070"/>
      <w:bookmarkStart w:id="12055" w:name="_Toc61183055"/>
      <w:bookmarkStart w:id="12056" w:name="_Toc66728370"/>
      <w:bookmarkStart w:id="12057" w:name="_Toc74962247"/>
      <w:bookmarkStart w:id="12058" w:name="_Toc75243157"/>
      <w:bookmarkStart w:id="12059" w:name="_Toc76545503"/>
      <w:bookmarkStart w:id="12060" w:name="_Toc82595606"/>
      <w:bookmarkStart w:id="12061" w:name="_Toc89955637"/>
      <w:bookmarkStart w:id="12062" w:name="_Toc98774065"/>
      <w:bookmarkStart w:id="12063" w:name="_Toc106201826"/>
      <w:bookmarkStart w:id="12064" w:name="_Toc115191680"/>
      <w:bookmarkStart w:id="12065" w:name="_Toc122013569"/>
      <w:bookmarkStart w:id="12066" w:name="_Toc124155657"/>
      <w:bookmarkStart w:id="12067" w:name="_Toc131536228"/>
      <w:r w:rsidRPr="008C3753">
        <w:t>D.4</w:t>
      </w:r>
      <w:r w:rsidRPr="008C3753">
        <w:tab/>
        <w:t xml:space="preserve">BS type 1-H </w:t>
      </w:r>
      <w:r w:rsidR="00506C97" w:rsidRPr="008C3753">
        <w:t>r</w:t>
      </w:r>
      <w:r w:rsidRPr="008C3753">
        <w:t>eceiver</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1D3405BB" w14:textId="77777777" w:rsidR="00CD5402" w:rsidRPr="008C3753" w:rsidRDefault="00CD5402" w:rsidP="00CD5402">
      <w:pPr>
        <w:pStyle w:val="Heading2"/>
      </w:pPr>
      <w:bookmarkStart w:id="12068" w:name="_Toc21100256"/>
      <w:bookmarkStart w:id="12069" w:name="_Toc29810054"/>
      <w:bookmarkStart w:id="12070" w:name="_Toc36645447"/>
      <w:bookmarkStart w:id="12071" w:name="_Toc37272501"/>
      <w:bookmarkStart w:id="12072" w:name="_Toc45884748"/>
      <w:bookmarkStart w:id="12073" w:name="_Toc53182780"/>
      <w:bookmarkStart w:id="12074" w:name="_Toc58860567"/>
      <w:bookmarkStart w:id="12075" w:name="_Toc58863071"/>
      <w:bookmarkStart w:id="12076" w:name="_Toc61183056"/>
      <w:bookmarkStart w:id="12077" w:name="_Toc66728371"/>
      <w:bookmarkStart w:id="12078" w:name="_Toc74962248"/>
      <w:bookmarkStart w:id="12079" w:name="_Toc75243158"/>
      <w:bookmarkStart w:id="12080" w:name="_Toc76545504"/>
      <w:bookmarkStart w:id="12081" w:name="_Toc82595607"/>
      <w:bookmarkStart w:id="12082" w:name="_Toc89955638"/>
      <w:bookmarkStart w:id="12083" w:name="_Toc98774066"/>
      <w:bookmarkStart w:id="12084" w:name="_Toc106201827"/>
      <w:bookmarkStart w:id="12085" w:name="_Toc115191681"/>
      <w:bookmarkStart w:id="12086" w:name="_Toc122013570"/>
      <w:bookmarkStart w:id="12087" w:name="_Toc124155658"/>
      <w:bookmarkStart w:id="12088" w:name="_Toc131536229"/>
      <w:r w:rsidRPr="008C3753">
        <w:t>D.4.1</w:t>
      </w:r>
      <w:r w:rsidRPr="008C3753">
        <w:tab/>
        <w:t>Reference sensitivity level for BS type 1-H</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bookmarkStart w:id="12089" w:name="_MON_1537740134"/>
    <w:bookmarkEnd w:id="12089"/>
    <w:p w14:paraId="6FCC9CD7" w14:textId="77777777" w:rsidR="00CD5402" w:rsidRPr="008C3753" w:rsidRDefault="00CD5402" w:rsidP="00CD5402">
      <w:pPr>
        <w:pStyle w:val="TH"/>
      </w:pPr>
      <w:r w:rsidRPr="008C3753">
        <w:object w:dxaOrig="9265" w:dyaOrig="4212" w14:anchorId="45BC04AD">
          <v:shape id="_x0000_i1088" type="#_x0000_t75" style="width:462.85pt;height:205.7pt" o:ole="">
            <v:imagedata r:id="rId124" o:title=""/>
          </v:shape>
          <o:OLEObject Type="Embed" ProgID="Word.Picture.8" ShapeID="_x0000_i1088" DrawAspect="Content" ObjectID="_1742239508"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090" w:name="_Toc21100257"/>
      <w:bookmarkStart w:id="12091" w:name="_Toc29810055"/>
      <w:bookmarkStart w:id="12092" w:name="_Toc36645448"/>
      <w:bookmarkStart w:id="12093" w:name="_Toc37272502"/>
      <w:bookmarkStart w:id="12094" w:name="_Toc45884749"/>
      <w:bookmarkStart w:id="12095" w:name="_Toc53182781"/>
      <w:bookmarkStart w:id="12096" w:name="_Toc58860568"/>
      <w:bookmarkStart w:id="12097" w:name="_Toc58863072"/>
      <w:bookmarkStart w:id="12098" w:name="_Toc61183057"/>
      <w:bookmarkStart w:id="12099" w:name="_Toc66728372"/>
      <w:bookmarkStart w:id="12100" w:name="_Toc74962249"/>
      <w:bookmarkStart w:id="12101" w:name="_Toc75243159"/>
      <w:bookmarkStart w:id="12102" w:name="_Toc76545505"/>
      <w:bookmarkStart w:id="12103" w:name="_Toc82595608"/>
      <w:bookmarkStart w:id="12104" w:name="_Toc89955639"/>
      <w:bookmarkStart w:id="12105" w:name="_Toc98774067"/>
      <w:bookmarkStart w:id="12106" w:name="_Toc106201828"/>
      <w:bookmarkStart w:id="12107" w:name="_Toc115191682"/>
      <w:bookmarkStart w:id="12108" w:name="_Toc122013571"/>
      <w:bookmarkStart w:id="12109" w:name="_Toc124155659"/>
      <w:bookmarkStart w:id="12110" w:name="_Toc131536230"/>
      <w:r w:rsidRPr="008C3753">
        <w:t>D.4</w:t>
      </w:r>
      <w:r w:rsidR="00506C97" w:rsidRPr="008C3753">
        <w:t>.2</w:t>
      </w:r>
      <w:r w:rsidR="00506C97" w:rsidRPr="008C3753">
        <w:tab/>
        <w:t>Receiver dynamic r</w:t>
      </w:r>
      <w:r w:rsidRPr="008C3753">
        <w:t>ange for BS type 1-H</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bookmarkStart w:id="12111" w:name="_MON_1537740143"/>
    <w:bookmarkEnd w:id="12111"/>
    <w:p w14:paraId="7D2E0987" w14:textId="77777777" w:rsidR="00CD5402" w:rsidRPr="008C3753" w:rsidRDefault="00CD5402" w:rsidP="00CD5402">
      <w:pPr>
        <w:pStyle w:val="TH"/>
      </w:pPr>
      <w:r w:rsidRPr="008C3753">
        <w:object w:dxaOrig="9265" w:dyaOrig="4212" w14:anchorId="590C2C86">
          <v:shape id="_x0000_i1089" type="#_x0000_t75" style="width:462.85pt;height:205.7pt" o:ole="">
            <v:imagedata r:id="rId126" o:title=""/>
          </v:shape>
          <o:OLEObject Type="Embed" ProgID="Word.Picture.8" ShapeID="_x0000_i1089" DrawAspect="Content" ObjectID="_1742239509"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112" w:name="_Toc21100258"/>
      <w:bookmarkStart w:id="12113" w:name="_Toc29810056"/>
      <w:bookmarkStart w:id="12114" w:name="_Toc36645449"/>
      <w:bookmarkStart w:id="12115" w:name="_Toc37272503"/>
      <w:bookmarkStart w:id="12116" w:name="_Toc45884750"/>
      <w:bookmarkStart w:id="12117" w:name="_Toc53182782"/>
      <w:bookmarkStart w:id="12118" w:name="_Toc58860569"/>
      <w:bookmarkStart w:id="12119" w:name="_Toc58863073"/>
      <w:bookmarkStart w:id="12120" w:name="_Toc61183058"/>
      <w:bookmarkStart w:id="12121" w:name="_Toc66728373"/>
      <w:bookmarkStart w:id="12122" w:name="_Toc74962250"/>
      <w:bookmarkStart w:id="12123" w:name="_Toc75243160"/>
      <w:bookmarkStart w:id="12124" w:name="_Toc76545506"/>
      <w:bookmarkStart w:id="12125" w:name="_Toc82595609"/>
      <w:bookmarkStart w:id="12126" w:name="_Toc89955640"/>
      <w:bookmarkStart w:id="12127" w:name="_Toc98774068"/>
      <w:bookmarkStart w:id="12128" w:name="_Toc106201829"/>
      <w:bookmarkStart w:id="12129" w:name="_Toc115191683"/>
      <w:bookmarkStart w:id="12130" w:name="_Toc122013572"/>
      <w:bookmarkStart w:id="12131" w:name="_Toc124155660"/>
      <w:bookmarkStart w:id="12132" w:name="_Toc131536231"/>
      <w:r w:rsidRPr="008C3753">
        <w:t>D.4</w:t>
      </w:r>
      <w:r w:rsidR="00506C97" w:rsidRPr="008C3753">
        <w:t>.3</w:t>
      </w:r>
      <w:r w:rsidR="00506C97" w:rsidRPr="008C3753">
        <w:tab/>
        <w:t>Receiver a</w:t>
      </w:r>
      <w:r w:rsidRPr="008C3753">
        <w:t>djacent channel selectivity and narrowband blocking for BS type 1-H</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bookmarkStart w:id="12133" w:name="_MON_1537740159"/>
    <w:bookmarkEnd w:id="12133"/>
    <w:p w14:paraId="21C2625E" w14:textId="77777777" w:rsidR="00CD5402" w:rsidRPr="008C3753" w:rsidRDefault="00CD5402" w:rsidP="00CD5402">
      <w:pPr>
        <w:pStyle w:val="TH"/>
      </w:pPr>
      <w:r w:rsidRPr="008C3753">
        <w:object w:dxaOrig="9265" w:dyaOrig="4212" w14:anchorId="4314FC0D">
          <v:shape id="_x0000_i1090" type="#_x0000_t75" style="width:462.85pt;height:205.7pt" o:ole="">
            <v:imagedata r:id="rId128" o:title=""/>
          </v:shape>
          <o:OLEObject Type="Embed" ProgID="Word.Picture.8" ShapeID="_x0000_i1090" DrawAspect="Content" ObjectID="_1742239510"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134" w:name="_Toc21100259"/>
      <w:bookmarkStart w:id="12135" w:name="_Toc29810057"/>
      <w:bookmarkStart w:id="12136" w:name="_Toc36645450"/>
      <w:bookmarkStart w:id="12137" w:name="_Toc37272504"/>
      <w:bookmarkStart w:id="12138" w:name="_Toc45884751"/>
      <w:bookmarkStart w:id="12139" w:name="_Toc53182783"/>
      <w:bookmarkStart w:id="12140" w:name="_Toc58860570"/>
      <w:bookmarkStart w:id="12141" w:name="_Toc58863074"/>
      <w:bookmarkStart w:id="12142" w:name="_Toc61183059"/>
      <w:bookmarkStart w:id="12143" w:name="_Toc66728374"/>
      <w:bookmarkStart w:id="12144" w:name="_Toc74962251"/>
      <w:bookmarkStart w:id="12145" w:name="_Toc75243161"/>
      <w:bookmarkStart w:id="12146" w:name="_Toc76545507"/>
      <w:bookmarkStart w:id="12147" w:name="_Toc82595610"/>
      <w:bookmarkStart w:id="12148" w:name="_Toc89955641"/>
      <w:bookmarkStart w:id="12149" w:name="_Toc98774069"/>
      <w:bookmarkStart w:id="12150" w:name="_Toc106201830"/>
      <w:bookmarkStart w:id="12151" w:name="_Toc115191684"/>
      <w:bookmarkStart w:id="12152" w:name="_Toc122013573"/>
      <w:bookmarkStart w:id="12153" w:name="_Toc124155661"/>
      <w:bookmarkStart w:id="12154" w:name="_Toc131536232"/>
      <w:r w:rsidRPr="008C3753">
        <w:t>D.4.4</w:t>
      </w:r>
      <w:r w:rsidRPr="008C3753">
        <w:tab/>
        <w:t>Receiver spurious emissions</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155" w:name="_MON_1537740184"/>
    <w:bookmarkEnd w:id="12155"/>
    <w:p w14:paraId="58AA73BA" w14:textId="77777777" w:rsidR="00CD5402" w:rsidRPr="008C3753" w:rsidRDefault="00CD5402" w:rsidP="00CD5402">
      <w:pPr>
        <w:pStyle w:val="TH"/>
      </w:pPr>
      <w:r w:rsidRPr="008C3753">
        <w:object w:dxaOrig="9265" w:dyaOrig="4212" w14:anchorId="171663BB">
          <v:shape id="_x0000_i1091" type="#_x0000_t75" style="width:462.85pt;height:205.7pt" o:ole="">
            <v:imagedata r:id="rId130" o:title=""/>
          </v:shape>
          <o:OLEObject Type="Embed" ProgID="Word.Picture.8" ShapeID="_x0000_i1091" DrawAspect="Content" ObjectID="_1742239511"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156" w:name="_MON_1537740200"/>
    <w:bookmarkEnd w:id="12156"/>
    <w:p w14:paraId="49970599" w14:textId="77777777" w:rsidR="00CD5402" w:rsidRPr="008C3753" w:rsidRDefault="00CD5402" w:rsidP="00CD5402">
      <w:pPr>
        <w:pStyle w:val="TH"/>
      </w:pPr>
      <w:r w:rsidRPr="008C3753">
        <w:object w:dxaOrig="9265" w:dyaOrig="4212" w14:anchorId="50FCAAB7">
          <v:shape id="_x0000_i1092" type="#_x0000_t75" style="width:462.85pt;height:205.7pt" o:ole="">
            <v:imagedata r:id="rId132" o:title=""/>
          </v:shape>
          <o:OLEObject Type="Embed" ProgID="Word.Picture.8" ShapeID="_x0000_i1092" DrawAspect="Content" ObjectID="_1742239512"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157" w:name="_Toc21100260"/>
      <w:bookmarkStart w:id="12158" w:name="_Toc29810058"/>
      <w:bookmarkStart w:id="12159" w:name="_Toc36645451"/>
      <w:bookmarkStart w:id="12160" w:name="_Toc37272505"/>
      <w:bookmarkStart w:id="12161" w:name="_Toc45884752"/>
      <w:bookmarkStart w:id="12162" w:name="_Toc53182784"/>
      <w:bookmarkStart w:id="12163" w:name="_Toc58860571"/>
      <w:bookmarkStart w:id="12164" w:name="_Toc58863075"/>
      <w:bookmarkStart w:id="12165" w:name="_Toc61183060"/>
      <w:bookmarkStart w:id="12166" w:name="_Toc66728375"/>
      <w:bookmarkStart w:id="12167" w:name="_Toc74962252"/>
      <w:bookmarkStart w:id="12168" w:name="_Toc75243162"/>
      <w:bookmarkStart w:id="12169" w:name="_Toc76545508"/>
      <w:bookmarkStart w:id="12170" w:name="_Toc82595611"/>
      <w:bookmarkStart w:id="12171" w:name="_Toc89955642"/>
      <w:bookmarkStart w:id="12172" w:name="_Toc98774070"/>
      <w:bookmarkStart w:id="12173" w:name="_Toc106201831"/>
      <w:bookmarkStart w:id="12174" w:name="_Toc115191685"/>
      <w:bookmarkStart w:id="12175" w:name="_Toc122013574"/>
      <w:bookmarkStart w:id="12176" w:name="_Toc124155662"/>
      <w:bookmarkStart w:id="12177" w:name="_Toc131536233"/>
      <w:r w:rsidRPr="008C3753">
        <w:t>D.4.5</w:t>
      </w:r>
      <w:r w:rsidRPr="008C3753">
        <w:tab/>
        <w:t>Receiver In-channel selectivity for BS type 1-H</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bookmarkStart w:id="12178" w:name="_MON_1537740211"/>
    <w:bookmarkEnd w:id="12178"/>
    <w:p w14:paraId="6273072D" w14:textId="77777777" w:rsidR="00CD5402" w:rsidRPr="008C3753" w:rsidRDefault="00CD5402" w:rsidP="00CD5402">
      <w:pPr>
        <w:pStyle w:val="TH"/>
      </w:pPr>
      <w:r w:rsidRPr="008C3753">
        <w:object w:dxaOrig="9265" w:dyaOrig="4212" w14:anchorId="082E07A6">
          <v:shape id="_x0000_i1093" type="#_x0000_t75" style="width:462.85pt;height:205.7pt" o:ole="">
            <v:imagedata r:id="rId134" o:title=""/>
          </v:shape>
          <o:OLEObject Type="Embed" ProgID="Word.Picture.8" ShapeID="_x0000_i1093" DrawAspect="Content" ObjectID="_1742239513"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179" w:name="_Toc21100261"/>
      <w:bookmarkStart w:id="12180" w:name="_Toc29810059"/>
      <w:bookmarkStart w:id="12181" w:name="_Toc36645452"/>
      <w:bookmarkStart w:id="12182" w:name="_Toc37272506"/>
      <w:bookmarkStart w:id="12183" w:name="_Toc45884753"/>
      <w:bookmarkStart w:id="12184" w:name="_Toc53182785"/>
      <w:bookmarkStart w:id="12185" w:name="_Toc58860572"/>
      <w:bookmarkStart w:id="12186" w:name="_Toc58863076"/>
      <w:bookmarkStart w:id="12187" w:name="_Toc61183061"/>
      <w:bookmarkStart w:id="12188" w:name="_Toc66728376"/>
      <w:bookmarkStart w:id="12189" w:name="_Toc74962253"/>
      <w:bookmarkStart w:id="12190" w:name="_Toc75243163"/>
      <w:bookmarkStart w:id="12191" w:name="_Toc76545509"/>
      <w:bookmarkStart w:id="12192" w:name="_Toc82595612"/>
      <w:bookmarkStart w:id="12193" w:name="_Toc89955643"/>
      <w:bookmarkStart w:id="12194" w:name="_Toc98774071"/>
      <w:bookmarkStart w:id="12195" w:name="_Toc106201832"/>
      <w:bookmarkStart w:id="12196" w:name="_Toc115191686"/>
      <w:bookmarkStart w:id="12197" w:name="_Toc122013575"/>
      <w:bookmarkStart w:id="12198" w:name="_Toc124155663"/>
      <w:bookmarkStart w:id="12199" w:name="_Toc131536234"/>
      <w:r w:rsidRPr="008C3753">
        <w:t>D.4</w:t>
      </w:r>
      <w:r w:rsidR="00506C97" w:rsidRPr="008C3753">
        <w:t>.6</w:t>
      </w:r>
      <w:r w:rsidR="00506C97" w:rsidRPr="008C3753">
        <w:tab/>
        <w:t>Receiver i</w:t>
      </w:r>
      <w:r w:rsidRPr="008C3753">
        <w:t>ntermodulation for BS type 1-H</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bookmarkStart w:id="12200" w:name="_MON_1537740246"/>
    <w:bookmarkEnd w:id="12200"/>
    <w:p w14:paraId="0DB914B1" w14:textId="600D2D05" w:rsidR="009F2E4D" w:rsidRPr="008C3753" w:rsidRDefault="009F2E4D" w:rsidP="004B09C2">
      <w:pPr>
        <w:pStyle w:val="TH"/>
      </w:pPr>
      <w:r w:rsidRPr="008C3753">
        <w:object w:dxaOrig="10175" w:dyaOrig="4212" w14:anchorId="68E8249F">
          <v:shape id="_x0000_i1094" type="#_x0000_t75" style="width:478.3pt;height:200.55pt" o:ole="">
            <v:imagedata r:id="rId136" o:title=""/>
          </v:shape>
          <o:OLEObject Type="Embed" ProgID="Word.Picture.8" ShapeID="_x0000_i1094" DrawAspect="Content" ObjectID="_1742239514" r:id="rId13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201" w:name="_Toc21100262"/>
      <w:bookmarkStart w:id="12202" w:name="_Toc29810060"/>
      <w:bookmarkStart w:id="12203" w:name="_Toc36645453"/>
      <w:bookmarkStart w:id="12204" w:name="_Toc37272507"/>
      <w:bookmarkStart w:id="12205" w:name="_Toc45884754"/>
      <w:bookmarkStart w:id="12206" w:name="_Toc53182786"/>
      <w:bookmarkStart w:id="12207" w:name="_Toc58860573"/>
      <w:bookmarkStart w:id="12208" w:name="_Toc58863077"/>
      <w:bookmarkStart w:id="12209" w:name="_Toc61183062"/>
      <w:bookmarkStart w:id="12210" w:name="_Toc66728377"/>
      <w:bookmarkStart w:id="12211" w:name="_Toc74962254"/>
      <w:bookmarkStart w:id="12212" w:name="_Toc75243164"/>
      <w:bookmarkStart w:id="12213" w:name="_Toc76545510"/>
      <w:bookmarkStart w:id="12214" w:name="_Toc82595613"/>
      <w:bookmarkStart w:id="12215" w:name="_Toc89955644"/>
      <w:bookmarkStart w:id="12216" w:name="_Toc98774072"/>
      <w:bookmarkStart w:id="12217" w:name="_Toc106201833"/>
      <w:bookmarkStart w:id="12218" w:name="_Toc115191687"/>
      <w:bookmarkStart w:id="12219" w:name="_Toc122013576"/>
      <w:bookmarkStart w:id="12220" w:name="_Toc124155664"/>
      <w:bookmarkStart w:id="12221" w:name="_Toc13153623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69D274" w14:textId="643E69E6" w:rsidR="00C11CA2" w:rsidRPr="008C3753" w:rsidRDefault="00C11CA2" w:rsidP="00FF4D7E">
      <w:pPr>
        <w:pStyle w:val="Heading2"/>
        <w:rPr>
          <w:rFonts w:cs="v4.2.0"/>
        </w:rPr>
      </w:pPr>
      <w:bookmarkStart w:id="12222" w:name="_Toc21100263"/>
      <w:bookmarkStart w:id="12223" w:name="_Toc29810061"/>
      <w:bookmarkStart w:id="12224" w:name="_Toc36645454"/>
      <w:bookmarkStart w:id="12225" w:name="_Toc37272508"/>
      <w:bookmarkStart w:id="12226" w:name="_Toc45884755"/>
      <w:bookmarkStart w:id="12227" w:name="_Toc53182787"/>
      <w:bookmarkStart w:id="12228" w:name="_Toc58860574"/>
      <w:bookmarkStart w:id="12229" w:name="_Toc58863078"/>
      <w:bookmarkStart w:id="12230" w:name="_Toc61183063"/>
      <w:bookmarkStart w:id="12231" w:name="_Toc66728378"/>
      <w:bookmarkStart w:id="12232" w:name="_Toc74962255"/>
      <w:bookmarkStart w:id="12233" w:name="_Toc75243165"/>
      <w:bookmarkStart w:id="12234" w:name="_Toc76545511"/>
      <w:bookmarkStart w:id="12235" w:name="_Toc82595614"/>
      <w:bookmarkStart w:id="12236" w:name="_Toc89955645"/>
      <w:bookmarkStart w:id="12237" w:name="_Toc98774073"/>
      <w:bookmarkStart w:id="12238" w:name="_Toc106201834"/>
      <w:bookmarkStart w:id="12239" w:name="_Toc115191688"/>
      <w:bookmarkStart w:id="12240" w:name="_Toc122013577"/>
      <w:bookmarkStart w:id="12241" w:name="_Toc124155665"/>
      <w:bookmarkStart w:id="12242" w:name="_Toc13153623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222"/>
      <w:bookmarkEnd w:id="12223"/>
      <w:bookmarkEnd w:id="12224"/>
      <w:bookmarkEnd w:id="12225"/>
      <w:r w:rsidR="002C0E41" w:rsidRPr="008C3753">
        <w:rPr>
          <w:rFonts w:cs="v4.2.0"/>
        </w:rPr>
        <w:t xml:space="preserve"> and for high speed condition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p>
    <w:p w14:paraId="132E5730" w14:textId="3E6CF91A" w:rsidR="009F2E4D" w:rsidRPr="008C3753" w:rsidRDefault="009F2E4D" w:rsidP="00CB14A5">
      <w:pPr>
        <w:pStyle w:val="TH"/>
      </w:pPr>
      <w:r w:rsidRPr="008C3753">
        <w:object w:dxaOrig="9051" w:dyaOrig="4997" w14:anchorId="3C5E92B1">
          <v:shape id="_x0000_i1095" type="#_x0000_t75" style="width:452.55pt;height:246.85pt" o:ole="">
            <v:imagedata r:id="rId138" o:title=""/>
          </v:shape>
          <o:OLEObject Type="Embed" ProgID="Word.Picture.8" ShapeID="_x0000_i1095" DrawAspect="Content" ObjectID="_1742239515"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2243" w:name="_Toc21100264"/>
      <w:bookmarkStart w:id="12244" w:name="_Toc29810062"/>
      <w:bookmarkStart w:id="12245" w:name="_Toc36645455"/>
      <w:bookmarkStart w:id="12246" w:name="_Toc37272509"/>
      <w:bookmarkStart w:id="12247" w:name="_Toc45884756"/>
      <w:bookmarkStart w:id="12248" w:name="_Toc53182788"/>
      <w:bookmarkStart w:id="12249" w:name="_Toc58860575"/>
      <w:bookmarkStart w:id="12250" w:name="_Toc58863079"/>
      <w:bookmarkStart w:id="12251" w:name="_Toc61183064"/>
      <w:bookmarkStart w:id="12252" w:name="_Toc66728379"/>
      <w:bookmarkStart w:id="12253" w:name="_Toc74962256"/>
      <w:bookmarkStart w:id="12254" w:name="_Toc75243166"/>
      <w:bookmarkStart w:id="12255" w:name="_Toc76545512"/>
      <w:bookmarkStart w:id="12256" w:name="_Toc82595615"/>
      <w:bookmarkStart w:id="12257" w:name="_Toc89955646"/>
      <w:bookmarkStart w:id="12258" w:name="_Toc98774074"/>
      <w:bookmarkStart w:id="12259" w:name="_Toc106201835"/>
      <w:bookmarkStart w:id="12260" w:name="_Toc115191689"/>
      <w:bookmarkStart w:id="12261" w:name="_Toc122013578"/>
      <w:bookmarkStart w:id="12262" w:name="_Toc124155666"/>
      <w:bookmarkStart w:id="12263" w:name="_Toc13153623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36BFF540" w14:textId="77777777" w:rsidR="00C11CA2" w:rsidRPr="008C3753" w:rsidRDefault="00000000" w:rsidP="00DA1892">
      <w:pPr>
        <w:pStyle w:val="TH"/>
        <w:rPr>
          <w:rFonts w:cs="v4.2.0"/>
        </w:rPr>
      </w:pPr>
      <w:bookmarkStart w:id="12264" w:name="_MON_1180174481"/>
      <w:bookmarkStart w:id="12265" w:name="_MON_1180175254"/>
      <w:bookmarkStart w:id="12266" w:name="_MON_1180175305"/>
      <w:bookmarkStart w:id="12267" w:name="_MON_1180175695"/>
      <w:bookmarkStart w:id="12268" w:name="_MON_1218308676"/>
      <w:bookmarkStart w:id="12269" w:name="_MON_1218308838"/>
      <w:bookmarkStart w:id="12270" w:name="_MON_1218308864"/>
      <w:bookmarkStart w:id="12271" w:name="_MON_1218308886"/>
      <w:bookmarkStart w:id="12272" w:name="_MON_1218308897"/>
      <w:bookmarkStart w:id="12273" w:name="_MON_1365598117"/>
      <w:bookmarkStart w:id="12274" w:name="_MON_1365598721"/>
      <w:bookmarkStart w:id="12275" w:name="_MON_1365600215"/>
      <w:bookmarkStart w:id="12276" w:name="_MON_1365600479"/>
      <w:bookmarkStart w:id="12277" w:name="_MON_1365601705"/>
      <w:bookmarkStart w:id="12278" w:name="_MON_1365601809"/>
      <w:bookmarkStart w:id="12279" w:name="_MON_1365601861"/>
      <w:bookmarkStart w:id="12280" w:name="_MON_1365925904"/>
      <w:bookmarkStart w:id="12281" w:name="_MON_1365926050"/>
      <w:bookmarkStart w:id="12282" w:name="_MON_1365926146"/>
      <w:bookmarkStart w:id="12283" w:name="_MON_1366701587"/>
      <w:bookmarkStart w:id="12284" w:name="_MON_1366701703"/>
      <w:bookmarkStart w:id="12285" w:name="_MON_1366702004"/>
      <w:bookmarkStart w:id="12286" w:name="_MON_1366702049"/>
      <w:bookmarkStart w:id="12287" w:name="_MON_1366702183"/>
      <w:bookmarkStart w:id="12288" w:name="_MON_1366702250"/>
      <w:bookmarkStart w:id="12289" w:name="_MON_1366702407"/>
      <w:bookmarkStart w:id="12290" w:name="_MON_1366702459"/>
      <w:bookmarkStart w:id="12291" w:name="_MON_1366702485"/>
      <w:bookmarkStart w:id="12292" w:name="_MON_1366702543"/>
      <w:bookmarkStart w:id="12293" w:name="_MON_1366702738"/>
      <w:bookmarkStart w:id="12294" w:name="_MON_1366702897"/>
      <w:bookmarkStart w:id="12295" w:name="_MON_1366703086"/>
      <w:bookmarkStart w:id="12296" w:name="_MON_1366703135"/>
      <w:bookmarkStart w:id="12297" w:name="_MON_1366703221"/>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r>
        <w:pict w14:anchorId="57BCB9BC">
          <v:shape id="_x0000_i1096" type="#_x0000_t75" style="width:452.55pt;height:252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2298" w:name="_Toc21100265"/>
      <w:bookmarkStart w:id="12299" w:name="_Toc29810063"/>
      <w:bookmarkStart w:id="12300" w:name="_Toc36645456"/>
      <w:bookmarkStart w:id="12301" w:name="_Toc37272510"/>
      <w:bookmarkStart w:id="12302" w:name="_Toc45884757"/>
      <w:bookmarkStart w:id="12303" w:name="_Toc53182789"/>
      <w:bookmarkStart w:id="12304" w:name="_Toc58860576"/>
      <w:bookmarkStart w:id="12305" w:name="_Toc58863080"/>
      <w:bookmarkStart w:id="12306" w:name="_Toc61183065"/>
      <w:bookmarkStart w:id="12307" w:name="_Toc66728380"/>
      <w:bookmarkStart w:id="12308" w:name="_Toc74962257"/>
      <w:bookmarkStart w:id="12309" w:name="_Toc75243167"/>
      <w:bookmarkStart w:id="12310" w:name="_Toc76545513"/>
      <w:bookmarkStart w:id="12311" w:name="_Toc82595616"/>
      <w:bookmarkStart w:id="12312" w:name="_Toc89955647"/>
      <w:bookmarkStart w:id="12313" w:name="_Toc98774075"/>
      <w:bookmarkStart w:id="12314" w:name="_Toc106201836"/>
      <w:bookmarkStart w:id="12315" w:name="_Toc115191690"/>
      <w:bookmarkStart w:id="12316" w:name="_Toc122013579"/>
      <w:bookmarkStart w:id="12317" w:name="_Toc124155667"/>
      <w:bookmarkStart w:id="12318" w:name="_Toc131536238"/>
      <w:r w:rsidRPr="008C3753">
        <w:rPr>
          <w:rFonts w:cs="v4.2.0"/>
        </w:rPr>
        <w:t>D.5.</w:t>
      </w:r>
      <w:r w:rsidRPr="008C3753">
        <w:rPr>
          <w:rFonts w:cs="v4.2.0"/>
          <w:lang w:eastAsia="zh-CN"/>
        </w:rPr>
        <w:t>3</w:t>
      </w:r>
      <w:r w:rsidRPr="008C3753">
        <w:rPr>
          <w:rFonts w:cs="v4.2.0"/>
        </w:rPr>
        <w:tab/>
      </w:r>
      <w:bookmarkEnd w:id="12298"/>
      <w:bookmarkEnd w:id="12299"/>
      <w:bookmarkEnd w:id="12300"/>
      <w:bookmarkEnd w:id="12301"/>
      <w:bookmarkEnd w:id="12302"/>
      <w:bookmarkEnd w:id="12303"/>
      <w:r w:rsidR="00D84960" w:rsidRPr="008C3753">
        <w:t xml:space="preserve">Performance requirements for PUSCH and PRACH </w:t>
      </w:r>
      <w:r w:rsidR="00D84960" w:rsidRPr="008C3753">
        <w:rPr>
          <w:rFonts w:cs="v4.2.0"/>
        </w:rPr>
        <w:t>in static conditions</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bookmarkStart w:id="12319" w:name="_MON_1662802664"/>
    <w:bookmarkEnd w:id="12319"/>
    <w:p w14:paraId="408AF010" w14:textId="7E14A65E" w:rsidR="00641109" w:rsidRPr="008C3753" w:rsidRDefault="00641109" w:rsidP="00641109">
      <w:pPr>
        <w:pStyle w:val="TH"/>
      </w:pPr>
      <w:r w:rsidRPr="008C3753">
        <w:object w:dxaOrig="7341" w:dyaOrig="3332" w14:anchorId="3D73DB0F">
          <v:shape id="_x0000_i1097" type="#_x0000_t75" style="width:365.15pt;height:164.55pt" o:ole="">
            <v:imagedata r:id="rId141" o:title=""/>
          </v:shape>
          <o:OLEObject Type="Embed" ProgID="Word.Picture.8" ShapeID="_x0000_i1097" DrawAspect="Content" ObjectID="_1742239516" r:id="rId142"/>
        </w:object>
      </w:r>
    </w:p>
    <w:p w14:paraId="6BA9186A" w14:textId="77777777" w:rsidR="00D84960" w:rsidRPr="008C3753" w:rsidRDefault="00D84960" w:rsidP="00D84960">
      <w:pPr>
        <w:pStyle w:val="TF"/>
        <w:rPr>
          <w:rFonts w:cs="v4.2.0"/>
        </w:rPr>
      </w:pPr>
      <w:bookmarkStart w:id="12320" w:name="_Toc53182790"/>
      <w:bookmarkStart w:id="12321" w:name="_Toc21100266"/>
      <w:bookmarkStart w:id="12322" w:name="_Toc29810064"/>
      <w:bookmarkStart w:id="12323" w:name="_Toc36645457"/>
      <w:bookmarkStart w:id="12324" w:name="_Toc37272511"/>
      <w:bookmarkStart w:id="1232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326" w:name="_Toc58860577"/>
      <w:bookmarkStart w:id="12327" w:name="_Toc58863081"/>
      <w:bookmarkStart w:id="12328" w:name="_Toc61183066"/>
      <w:bookmarkStart w:id="12329" w:name="_Toc66728381"/>
      <w:bookmarkStart w:id="12330" w:name="_Toc74962258"/>
      <w:bookmarkStart w:id="12331" w:name="_Toc75243168"/>
      <w:bookmarkStart w:id="12332" w:name="_Toc76545514"/>
      <w:bookmarkStart w:id="12333" w:name="_Toc82595617"/>
      <w:bookmarkStart w:id="12334" w:name="_Toc89955648"/>
      <w:bookmarkStart w:id="12335" w:name="_Toc98774076"/>
      <w:bookmarkStart w:id="12336" w:name="_Toc106201837"/>
      <w:bookmarkStart w:id="12337" w:name="_Toc115191691"/>
      <w:bookmarkStart w:id="12338" w:name="_Toc122013580"/>
      <w:bookmarkStart w:id="12339" w:name="_Toc124155668"/>
      <w:bookmarkStart w:id="12340" w:name="_Toc131536239"/>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2320"/>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26FC735E" w14:textId="2ED8C28B" w:rsidR="00641109" w:rsidRPr="008C3753" w:rsidRDefault="00641109" w:rsidP="00CB14A5">
      <w:pPr>
        <w:pStyle w:val="TH"/>
      </w:pPr>
      <w:r w:rsidRPr="008C3753">
        <w:object w:dxaOrig="8716" w:dyaOrig="4504" w14:anchorId="243F2F0B">
          <v:shape id="_x0000_i1098" type="#_x0000_t75" style="width:437.15pt;height:226.3pt" o:ole="">
            <v:imagedata r:id="rId143" o:title=""/>
          </v:shape>
          <o:OLEObject Type="Embed" ProgID="Word.Picture.8" ShapeID="_x0000_i1098" DrawAspect="Content" ObjectID="_1742239517"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341" w:name="_Toc53182791"/>
      <w:bookmarkStart w:id="12342" w:name="_Toc58860578"/>
      <w:bookmarkStart w:id="12343" w:name="_Toc58863082"/>
      <w:bookmarkStart w:id="12344" w:name="_Toc61183067"/>
      <w:bookmarkStart w:id="12345" w:name="_Toc66728382"/>
      <w:bookmarkStart w:id="12346" w:name="_Toc74962259"/>
      <w:bookmarkStart w:id="12347" w:name="_Toc75243169"/>
      <w:bookmarkStart w:id="12348" w:name="_Toc76545515"/>
      <w:bookmarkStart w:id="12349" w:name="_Toc82595618"/>
      <w:bookmarkStart w:id="12350" w:name="_Toc89955649"/>
      <w:bookmarkStart w:id="12351" w:name="_Toc98774077"/>
      <w:bookmarkStart w:id="12352" w:name="_Toc106201838"/>
      <w:bookmarkStart w:id="12353" w:name="_Toc115191692"/>
      <w:bookmarkStart w:id="12354" w:name="_Toc122013581"/>
      <w:bookmarkStart w:id="12355" w:name="_Toc124155669"/>
      <w:bookmarkStart w:id="12356" w:name="_Toc13153624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321"/>
      <w:bookmarkEnd w:id="12322"/>
      <w:bookmarkEnd w:id="12323"/>
      <w:bookmarkEnd w:id="12324"/>
      <w:bookmarkEnd w:id="12325"/>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0DAEB736" w14:textId="1D656880" w:rsidR="00F86EC6" w:rsidRPr="008C3753" w:rsidRDefault="00F86EC6" w:rsidP="00F86EC6">
      <w:pPr>
        <w:pStyle w:val="Heading2"/>
        <w:rPr>
          <w:rFonts w:cs="v4.2.0"/>
          <w:lang w:eastAsia="zh-CN"/>
        </w:rPr>
      </w:pPr>
      <w:bookmarkStart w:id="12357" w:name="_Toc21100267"/>
      <w:bookmarkStart w:id="12358" w:name="_Toc29810065"/>
      <w:bookmarkStart w:id="12359" w:name="_Toc36645458"/>
      <w:bookmarkStart w:id="12360" w:name="_Toc37272512"/>
      <w:bookmarkStart w:id="12361" w:name="_Toc45884759"/>
      <w:bookmarkStart w:id="12362" w:name="_Toc53182792"/>
      <w:bookmarkStart w:id="12363" w:name="_Toc58860579"/>
      <w:bookmarkStart w:id="12364" w:name="_Toc58863083"/>
      <w:bookmarkStart w:id="12365" w:name="_Toc61183068"/>
      <w:bookmarkStart w:id="12366" w:name="_Toc66728383"/>
      <w:bookmarkStart w:id="12367" w:name="_Toc74962260"/>
      <w:bookmarkStart w:id="12368" w:name="_Toc75243170"/>
      <w:bookmarkStart w:id="12369" w:name="_Toc76545516"/>
      <w:bookmarkStart w:id="12370" w:name="_Toc82595619"/>
      <w:bookmarkStart w:id="12371" w:name="_Toc89955650"/>
      <w:bookmarkStart w:id="12372" w:name="_Toc98774078"/>
      <w:bookmarkStart w:id="12373" w:name="_Toc106201839"/>
      <w:bookmarkStart w:id="12374" w:name="_Toc115191693"/>
      <w:bookmarkStart w:id="12375" w:name="_Toc122013582"/>
      <w:bookmarkStart w:id="12376" w:name="_Toc124155670"/>
      <w:bookmarkStart w:id="12377" w:name="_Toc13153624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357"/>
      <w:bookmarkEnd w:id="12358"/>
      <w:bookmarkEnd w:id="12359"/>
      <w:bookmarkEnd w:id="12360"/>
      <w:r w:rsidR="00761026" w:rsidRPr="008C3753">
        <w:rPr>
          <w:rFonts w:cs="v4.2.0"/>
        </w:rPr>
        <w:t xml:space="preserve"> and for high speed condition</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02B741E7" w14:textId="77777777" w:rsidR="00F86EC6" w:rsidRPr="008C3753" w:rsidRDefault="00F86EC6" w:rsidP="00DA1892">
      <w:pPr>
        <w:pStyle w:val="TH"/>
        <w:rPr>
          <w:lang w:eastAsia="zh-CN"/>
        </w:rPr>
      </w:pPr>
      <w:r w:rsidRPr="008C3753">
        <w:object w:dxaOrig="9265" w:dyaOrig="4212" w14:anchorId="18A57586">
          <v:shape id="_x0000_i1099" type="#_x0000_t75" style="width:462.85pt;height:205.7pt" o:ole="">
            <v:imagedata r:id="rId145" o:title=""/>
          </v:shape>
          <o:OLEObject Type="Embed" ProgID="Word.Picture.8" ShapeID="_x0000_i1099" DrawAspect="Content" ObjectID="_1742239518" r:id="rId14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2378" w:name="_Toc21100268"/>
      <w:bookmarkStart w:id="12379" w:name="_Toc29810066"/>
      <w:bookmarkStart w:id="12380" w:name="_Toc36645459"/>
      <w:bookmarkStart w:id="12381" w:name="_Toc37272513"/>
      <w:bookmarkStart w:id="12382" w:name="_Toc45884760"/>
      <w:bookmarkStart w:id="12383" w:name="_Toc53182793"/>
      <w:bookmarkStart w:id="12384" w:name="_Toc58860580"/>
      <w:bookmarkStart w:id="12385" w:name="_Toc58863084"/>
      <w:bookmarkStart w:id="12386" w:name="_Toc61183069"/>
      <w:bookmarkStart w:id="12387" w:name="_Toc66728384"/>
      <w:bookmarkStart w:id="12388" w:name="_Toc74962261"/>
      <w:bookmarkStart w:id="12389" w:name="_Toc75243171"/>
      <w:bookmarkStart w:id="12390" w:name="_Toc76545517"/>
      <w:bookmarkStart w:id="12391" w:name="_Toc82595620"/>
      <w:bookmarkStart w:id="12392" w:name="_Toc89955651"/>
      <w:bookmarkStart w:id="12393" w:name="_Toc98774079"/>
      <w:bookmarkStart w:id="12394" w:name="_Toc106201840"/>
      <w:bookmarkStart w:id="12395" w:name="_Toc115191694"/>
      <w:bookmarkStart w:id="12396" w:name="_Toc122013583"/>
      <w:bookmarkStart w:id="12397" w:name="_Toc124155671"/>
      <w:bookmarkStart w:id="12398" w:name="_Toc13153624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bookmarkStart w:id="12399" w:name="_MON_1602074320"/>
    <w:bookmarkEnd w:id="12399"/>
    <w:p w14:paraId="1CE6B2C5" w14:textId="77777777" w:rsidR="00F86EC6" w:rsidRPr="008C3753" w:rsidRDefault="00F86EC6" w:rsidP="00DA1892">
      <w:pPr>
        <w:pStyle w:val="TH"/>
        <w:rPr>
          <w:lang w:eastAsia="zh-CN"/>
        </w:rPr>
      </w:pPr>
      <w:r w:rsidRPr="008C3753">
        <w:object w:dxaOrig="9265" w:dyaOrig="4212" w14:anchorId="1E9A5A17">
          <v:shape id="_x0000_i1100" type="#_x0000_t75" style="width:462.85pt;height:205.7pt" o:ole="">
            <v:imagedata r:id="rId147" o:title=""/>
          </v:shape>
          <o:OLEObject Type="Embed" ProgID="Word.Picture.8" ShapeID="_x0000_i1100" DrawAspect="Content" ObjectID="_1742239519" r:id="rId14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2400" w:name="_Toc21100269"/>
      <w:bookmarkStart w:id="12401" w:name="_Toc29810067"/>
      <w:bookmarkStart w:id="12402" w:name="_Toc36645460"/>
      <w:bookmarkStart w:id="12403" w:name="_Toc37272514"/>
      <w:bookmarkStart w:id="12404" w:name="_Toc45884761"/>
      <w:bookmarkStart w:id="12405" w:name="_Toc53182794"/>
      <w:bookmarkStart w:id="12406" w:name="_Toc58860581"/>
      <w:bookmarkStart w:id="12407" w:name="_Toc58863085"/>
      <w:bookmarkStart w:id="12408" w:name="_Toc61183070"/>
      <w:bookmarkStart w:id="12409" w:name="_Toc66728385"/>
      <w:bookmarkStart w:id="12410" w:name="_Toc74962262"/>
      <w:bookmarkStart w:id="12411" w:name="_Toc75243172"/>
      <w:bookmarkStart w:id="12412" w:name="_Toc76545518"/>
      <w:bookmarkStart w:id="12413" w:name="_Toc82595621"/>
      <w:bookmarkStart w:id="12414" w:name="_Toc89955652"/>
      <w:bookmarkStart w:id="12415" w:name="_Toc98774080"/>
      <w:bookmarkStart w:id="12416" w:name="_Toc106201841"/>
      <w:bookmarkStart w:id="12417" w:name="_Toc115191695"/>
      <w:bookmarkStart w:id="12418" w:name="_Toc122013584"/>
      <w:bookmarkStart w:id="12419" w:name="_Toc124155672"/>
      <w:bookmarkStart w:id="12420" w:name="_Toc13153624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2400"/>
      <w:bookmarkEnd w:id="12401"/>
      <w:bookmarkEnd w:id="12402"/>
      <w:bookmarkEnd w:id="12403"/>
      <w:bookmarkEnd w:id="12404"/>
      <w:bookmarkEnd w:id="12405"/>
      <w:r w:rsidR="00D84960" w:rsidRPr="008C3753">
        <w:t xml:space="preserve">Performance requirements for PUSCH and PRACH </w:t>
      </w:r>
      <w:r w:rsidR="00D84960" w:rsidRPr="008C3753">
        <w:rPr>
          <w:rFonts w:cs="v4.2.0"/>
        </w:rPr>
        <w:t>in static conditions</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bookmarkStart w:id="12421" w:name="_MON_1602076000"/>
    <w:bookmarkEnd w:id="12421"/>
    <w:p w14:paraId="11BAE87D" w14:textId="77777777" w:rsidR="00F86EC6" w:rsidRPr="008C3753" w:rsidRDefault="00F86EC6" w:rsidP="00DA1892">
      <w:pPr>
        <w:pStyle w:val="TH"/>
        <w:rPr>
          <w:lang w:eastAsia="zh-CN"/>
        </w:rPr>
      </w:pPr>
      <w:r w:rsidRPr="008C3753">
        <w:object w:dxaOrig="9265" w:dyaOrig="4212" w14:anchorId="227EF7FA">
          <v:shape id="_x0000_i1101" type="#_x0000_t75" style="width:462.85pt;height:205.7pt" o:ole="">
            <v:imagedata r:id="rId149" o:title=""/>
          </v:shape>
          <o:OLEObject Type="Embed" ProgID="Word.Picture.8" ShapeID="_x0000_i1101" DrawAspect="Content" ObjectID="_1742239520" r:id="rId15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422" w:name="_Toc53182795"/>
      <w:bookmarkStart w:id="12423" w:name="_Toc58860582"/>
      <w:bookmarkStart w:id="12424" w:name="_Toc58863086"/>
      <w:bookmarkStart w:id="12425" w:name="_Toc61183071"/>
      <w:bookmarkStart w:id="12426" w:name="_Toc66728386"/>
      <w:bookmarkStart w:id="12427" w:name="_Toc74962263"/>
      <w:bookmarkStart w:id="12428" w:name="_Toc75243173"/>
      <w:bookmarkStart w:id="12429" w:name="_Toc76545519"/>
      <w:bookmarkStart w:id="12430" w:name="_Toc82595622"/>
      <w:bookmarkStart w:id="12431" w:name="_Toc89955653"/>
      <w:bookmarkStart w:id="12432" w:name="_Toc98774081"/>
      <w:bookmarkStart w:id="12433" w:name="_Toc106201842"/>
      <w:bookmarkStart w:id="12434" w:name="_Toc115191696"/>
      <w:bookmarkStart w:id="12435" w:name="_Toc122013585"/>
      <w:bookmarkStart w:id="12436" w:name="_Toc124155673"/>
      <w:bookmarkStart w:id="12437" w:name="_Toc131536244"/>
      <w:r w:rsidRPr="008C3753">
        <w:rPr>
          <w:rFonts w:cs="v4.2.0"/>
        </w:rPr>
        <w:t>D.6.4</w:t>
      </w:r>
      <w:r w:rsidRPr="008C3753">
        <w:rPr>
          <w:rFonts w:cs="v4.2.0"/>
        </w:rPr>
        <w:tab/>
        <w:t>Performance requirements for UL timing adjustment</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bookmarkStart w:id="12438" w:name="_MON_1662802810"/>
    <w:bookmarkEnd w:id="12438"/>
    <w:p w14:paraId="13414A2B" w14:textId="78C2569C" w:rsidR="00641109" w:rsidRPr="008C3753" w:rsidRDefault="00641109" w:rsidP="00641109">
      <w:pPr>
        <w:pStyle w:val="TH"/>
        <w:rPr>
          <w:lang w:eastAsia="zh-CN"/>
        </w:rPr>
      </w:pPr>
      <w:r w:rsidRPr="008C3753">
        <w:object w:dxaOrig="9265" w:dyaOrig="4533" w14:anchorId="730583CD">
          <v:shape id="_x0000_i1102" type="#_x0000_t75" style="width:462.85pt;height:221.15pt" o:ole="">
            <v:imagedata r:id="rId151" o:title=""/>
          </v:shape>
          <o:OLEObject Type="Embed" ProgID="Word.Picture.8" ShapeID="_x0000_i1102" DrawAspect="Content" ObjectID="_1742239521"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439" w:name="_Toc21100270"/>
      <w:bookmarkStart w:id="12440" w:name="_Toc29810068"/>
      <w:bookmarkStart w:id="12441" w:name="_Toc36645461"/>
      <w:bookmarkStart w:id="12442" w:name="_Toc37272515"/>
      <w:bookmarkStart w:id="12443" w:name="_Toc45884762"/>
      <w:bookmarkStart w:id="12444" w:name="_Toc53182796"/>
      <w:bookmarkStart w:id="12445" w:name="_Toc58860583"/>
      <w:bookmarkStart w:id="12446" w:name="_Toc58863087"/>
      <w:bookmarkStart w:id="12447" w:name="_Toc61183072"/>
      <w:bookmarkStart w:id="12448" w:name="_Toc66728387"/>
      <w:bookmarkStart w:id="12449" w:name="_Toc74962264"/>
      <w:bookmarkStart w:id="12450" w:name="_Toc75243174"/>
      <w:bookmarkStart w:id="12451" w:name="_Toc76545520"/>
      <w:bookmarkStart w:id="12452" w:name="_Toc82595623"/>
      <w:bookmarkStart w:id="12453" w:name="_Toc89955654"/>
      <w:bookmarkStart w:id="12454" w:name="_Toc98774082"/>
      <w:bookmarkStart w:id="12455" w:name="_Toc106201843"/>
      <w:bookmarkStart w:id="12456" w:name="_Toc115191697"/>
      <w:bookmarkStart w:id="12457" w:name="_Toc122013586"/>
      <w:bookmarkStart w:id="12458" w:name="_Toc124155674"/>
      <w:bookmarkStart w:id="12459" w:name="_Toc131536245"/>
      <w:r w:rsidRPr="008C3753">
        <w:t>Annex E (normative):</w:t>
      </w:r>
      <w:r w:rsidR="00B40D60" w:rsidRPr="008C3753">
        <w:t xml:space="preserve"> </w:t>
      </w:r>
      <w:r w:rsidRPr="008C3753">
        <w:br/>
        <w:t>Characteristics of interfering signals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460" w:name="_Toc21100271"/>
      <w:bookmarkStart w:id="12461" w:name="_Toc29810069"/>
      <w:bookmarkStart w:id="12462" w:name="_Toc36645462"/>
      <w:bookmarkStart w:id="12463" w:name="_Toc37272516"/>
      <w:bookmarkStart w:id="12464" w:name="_Toc45884763"/>
      <w:bookmarkStart w:id="12465" w:name="_Toc53182797"/>
      <w:bookmarkStart w:id="12466" w:name="_Toc58860584"/>
      <w:bookmarkStart w:id="12467" w:name="_Toc58863088"/>
      <w:bookmarkStart w:id="12468" w:name="_Toc61183073"/>
      <w:bookmarkStart w:id="12469" w:name="_Toc66728388"/>
      <w:bookmarkStart w:id="12470" w:name="_Toc74962265"/>
      <w:bookmarkStart w:id="12471" w:name="_Toc75243175"/>
      <w:bookmarkStart w:id="12472" w:name="_Toc76545521"/>
      <w:bookmarkStart w:id="12473" w:name="_Toc82595624"/>
      <w:bookmarkStart w:id="12474" w:name="_Toc89955655"/>
      <w:bookmarkStart w:id="12475" w:name="_Toc98774083"/>
      <w:bookmarkStart w:id="12476" w:name="_Toc106201844"/>
      <w:bookmarkStart w:id="12477" w:name="_Toc115191698"/>
      <w:bookmarkStart w:id="12478" w:name="_Toc122013587"/>
      <w:bookmarkStart w:id="12479" w:name="_Toc124155675"/>
      <w:bookmarkStart w:id="12480" w:name="_Toc131536246"/>
      <w:r w:rsidRPr="008C3753">
        <w:t>Annex F (normative):</w:t>
      </w:r>
      <w:r w:rsidRPr="008C3753">
        <w:br/>
      </w:r>
      <w:r w:rsidR="00FD58C2" w:rsidRPr="008C3753">
        <w:t>Void</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2481" w:name="_Toc21100272"/>
      <w:bookmarkStart w:id="12482" w:name="_Toc29810070"/>
      <w:bookmarkStart w:id="12483" w:name="_Toc36645463"/>
      <w:bookmarkStart w:id="12484" w:name="_Toc37272517"/>
      <w:bookmarkStart w:id="12485" w:name="_Toc45884764"/>
      <w:bookmarkStart w:id="12486" w:name="_Toc53182798"/>
      <w:bookmarkStart w:id="12487" w:name="_Toc58860585"/>
      <w:bookmarkStart w:id="12488" w:name="_Toc58863089"/>
      <w:bookmarkStart w:id="12489" w:name="_Toc61183074"/>
      <w:bookmarkStart w:id="12490" w:name="_Toc66728389"/>
      <w:bookmarkStart w:id="12491" w:name="_Toc74962266"/>
      <w:bookmarkStart w:id="12492" w:name="_Toc75243176"/>
      <w:bookmarkStart w:id="12493" w:name="_Toc76545522"/>
      <w:bookmarkStart w:id="12494" w:name="_Toc82595625"/>
      <w:bookmarkStart w:id="12495" w:name="_Toc89955656"/>
      <w:bookmarkStart w:id="12496" w:name="_Toc98774084"/>
      <w:bookmarkStart w:id="12497" w:name="_Toc106201845"/>
      <w:bookmarkStart w:id="12498" w:name="_Toc115191699"/>
      <w:bookmarkStart w:id="12499" w:name="_Toc122013588"/>
      <w:bookmarkStart w:id="12500" w:name="_Toc124155676"/>
      <w:bookmarkStart w:id="12501" w:name="_Toc131536247"/>
      <w:r w:rsidRPr="008C3753">
        <w:t>Annex G (normative):</w:t>
      </w:r>
      <w:r w:rsidRPr="008C3753">
        <w:br/>
        <w:t>Propagation conditions</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4157BBCC" w14:textId="68BA99A6" w:rsidR="00814282" w:rsidRPr="008C3753" w:rsidRDefault="00814282" w:rsidP="00A94738"/>
    <w:p w14:paraId="2693A4B3" w14:textId="1523032B" w:rsidR="00B86583" w:rsidRPr="008C3753" w:rsidRDefault="00B86583" w:rsidP="00FF4D7E">
      <w:pPr>
        <w:pStyle w:val="Heading1"/>
      </w:pPr>
      <w:bookmarkStart w:id="12502" w:name="_Toc21100273"/>
      <w:bookmarkStart w:id="12503" w:name="_Toc29810071"/>
      <w:bookmarkStart w:id="12504" w:name="_Toc36645464"/>
      <w:bookmarkStart w:id="12505" w:name="_Toc37272518"/>
      <w:bookmarkStart w:id="12506" w:name="_Toc45884765"/>
      <w:bookmarkStart w:id="12507" w:name="_Toc53182799"/>
      <w:bookmarkStart w:id="12508" w:name="_Toc58860586"/>
      <w:bookmarkStart w:id="12509" w:name="_Toc58863090"/>
      <w:bookmarkStart w:id="12510" w:name="_Toc61183075"/>
      <w:bookmarkStart w:id="12511" w:name="_Toc66728390"/>
      <w:bookmarkStart w:id="12512" w:name="_Toc74962267"/>
      <w:bookmarkStart w:id="12513" w:name="_Toc75243177"/>
      <w:bookmarkStart w:id="12514" w:name="_Toc76545523"/>
      <w:bookmarkStart w:id="12515" w:name="_Toc82595626"/>
      <w:bookmarkStart w:id="12516" w:name="_Toc89955657"/>
      <w:bookmarkStart w:id="12517" w:name="_Toc98774085"/>
      <w:bookmarkStart w:id="12518" w:name="_Toc106201846"/>
      <w:bookmarkStart w:id="12519" w:name="_Toc115191700"/>
      <w:bookmarkStart w:id="12520" w:name="_Toc122013589"/>
      <w:bookmarkStart w:id="12521" w:name="_Toc124155677"/>
      <w:bookmarkStart w:id="12522" w:name="_Toc131536248"/>
      <w:r w:rsidRPr="008C3753">
        <w:t>G.1</w:t>
      </w:r>
      <w:r w:rsidRPr="008C3753">
        <w:tab/>
        <w:t>Static propagation condition</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523" w:name="_Toc21100274"/>
      <w:bookmarkStart w:id="12524" w:name="_Toc29810072"/>
      <w:bookmarkStart w:id="12525" w:name="_Toc36645465"/>
      <w:bookmarkStart w:id="12526" w:name="_Toc37272519"/>
      <w:bookmarkStart w:id="12527" w:name="_Toc45884766"/>
      <w:bookmarkStart w:id="12528" w:name="_Toc53182800"/>
      <w:bookmarkStart w:id="12529" w:name="_Toc58860587"/>
      <w:bookmarkStart w:id="12530" w:name="_Toc58863091"/>
      <w:bookmarkStart w:id="12531" w:name="_Toc61183076"/>
      <w:bookmarkStart w:id="12532" w:name="_Toc66728391"/>
      <w:bookmarkStart w:id="12533" w:name="_Toc74962268"/>
      <w:bookmarkStart w:id="12534" w:name="_Toc75243178"/>
      <w:bookmarkStart w:id="12535" w:name="_Toc76545524"/>
      <w:bookmarkStart w:id="12536" w:name="_Toc82595627"/>
      <w:bookmarkStart w:id="12537" w:name="_Toc89955658"/>
      <w:bookmarkStart w:id="12538" w:name="_Toc98774086"/>
      <w:bookmarkStart w:id="12539" w:name="_Toc106201847"/>
      <w:bookmarkStart w:id="12540" w:name="_Toc115191701"/>
      <w:bookmarkStart w:id="12541" w:name="_Toc122013590"/>
      <w:bookmarkStart w:id="12542" w:name="_Toc124155678"/>
      <w:bookmarkStart w:id="12543" w:name="_Toc131536249"/>
      <w:r w:rsidRPr="008C3753">
        <w:t>G.2</w:t>
      </w:r>
      <w:r w:rsidRPr="008C3753">
        <w:tab/>
        <w:t>Multi-path fading propagation conditions</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544" w:name="_Toc21100275"/>
      <w:bookmarkStart w:id="12545" w:name="_Toc29810073"/>
      <w:bookmarkStart w:id="12546" w:name="_Toc36645466"/>
      <w:bookmarkStart w:id="12547" w:name="_Toc37272520"/>
      <w:bookmarkStart w:id="12548" w:name="_Toc45884767"/>
      <w:bookmarkStart w:id="12549" w:name="_Toc53182801"/>
      <w:bookmarkStart w:id="12550" w:name="_Toc58860588"/>
      <w:bookmarkStart w:id="12551" w:name="_Toc58863092"/>
      <w:bookmarkStart w:id="12552" w:name="_Toc61183077"/>
      <w:bookmarkStart w:id="12553" w:name="_Toc66728392"/>
      <w:bookmarkStart w:id="12554" w:name="_Toc74962269"/>
      <w:bookmarkStart w:id="12555" w:name="_Toc75243179"/>
      <w:bookmarkStart w:id="12556" w:name="_Toc76545525"/>
      <w:bookmarkStart w:id="12557" w:name="_Toc82595628"/>
      <w:bookmarkStart w:id="12558" w:name="_Toc89955659"/>
      <w:bookmarkStart w:id="12559" w:name="_Toc98774087"/>
      <w:bookmarkStart w:id="12560" w:name="_Toc106201848"/>
      <w:bookmarkStart w:id="12561" w:name="_Toc115191702"/>
      <w:bookmarkStart w:id="12562" w:name="_Toc122013591"/>
      <w:bookmarkStart w:id="12563" w:name="_Toc124155679"/>
      <w:bookmarkStart w:id="12564" w:name="_Toc131536250"/>
      <w:r w:rsidRPr="008C3753">
        <w:t>G.2.1</w:t>
      </w:r>
      <w:r w:rsidRPr="008C3753">
        <w:tab/>
        <w:t>Delay profiles</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565" w:name="_Toc21100276"/>
      <w:bookmarkStart w:id="12566" w:name="_Toc29810074"/>
      <w:bookmarkStart w:id="12567" w:name="_Toc36645467"/>
      <w:bookmarkStart w:id="12568" w:name="_Toc37272521"/>
      <w:bookmarkStart w:id="12569" w:name="_Toc45884768"/>
      <w:bookmarkStart w:id="12570" w:name="_Toc53182802"/>
      <w:bookmarkStart w:id="12571" w:name="_Toc58860589"/>
      <w:bookmarkStart w:id="12572" w:name="_Toc58863093"/>
      <w:bookmarkStart w:id="12573" w:name="_Toc61183078"/>
      <w:bookmarkStart w:id="12574" w:name="_Toc66728393"/>
      <w:bookmarkStart w:id="12575" w:name="_Toc74962270"/>
      <w:bookmarkStart w:id="12576" w:name="_Toc75243180"/>
      <w:bookmarkStart w:id="12577" w:name="_Toc76545526"/>
      <w:bookmarkStart w:id="12578" w:name="_Toc82595629"/>
      <w:bookmarkStart w:id="12579" w:name="_Toc89955660"/>
      <w:bookmarkStart w:id="12580" w:name="_Toc98774088"/>
      <w:bookmarkStart w:id="12581" w:name="_Toc106201849"/>
      <w:bookmarkStart w:id="12582" w:name="_Toc115191703"/>
      <w:bookmarkStart w:id="12583" w:name="_Toc122013592"/>
      <w:bookmarkStart w:id="12584" w:name="_Toc124155680"/>
      <w:bookmarkStart w:id="12585" w:name="_Toc131536251"/>
      <w:r w:rsidRPr="008C3753">
        <w:t>G.2.1.1</w:t>
      </w:r>
      <w:r w:rsidRPr="008C3753">
        <w:tab/>
        <w:t>Delay profiles for FR1</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586" w:name="_Toc21100277"/>
      <w:bookmarkStart w:id="12587" w:name="_Toc29810075"/>
      <w:bookmarkStart w:id="12588" w:name="_Toc36645468"/>
      <w:bookmarkStart w:id="12589" w:name="_Toc37272522"/>
      <w:bookmarkStart w:id="12590" w:name="_Toc45884769"/>
      <w:bookmarkStart w:id="12591" w:name="_Toc53182803"/>
      <w:bookmarkStart w:id="12592" w:name="_Toc58860590"/>
      <w:bookmarkStart w:id="12593" w:name="_Toc58863094"/>
      <w:bookmarkStart w:id="12594" w:name="_Toc61183079"/>
      <w:bookmarkStart w:id="12595" w:name="_Toc66728394"/>
      <w:bookmarkStart w:id="12596" w:name="_Toc74962271"/>
      <w:bookmarkStart w:id="12597" w:name="_Toc75243181"/>
      <w:bookmarkStart w:id="12598" w:name="_Toc76545527"/>
      <w:bookmarkStart w:id="12599" w:name="_Toc82595630"/>
      <w:bookmarkStart w:id="12600" w:name="_Toc89955661"/>
      <w:bookmarkStart w:id="12601" w:name="_Toc98774089"/>
      <w:bookmarkStart w:id="12602" w:name="_Toc106201850"/>
      <w:bookmarkStart w:id="12603" w:name="_Toc115191704"/>
      <w:bookmarkStart w:id="12604" w:name="_Toc122013593"/>
      <w:bookmarkStart w:id="12605" w:name="_Toc124155681"/>
      <w:bookmarkStart w:id="12606" w:name="_Toc131536252"/>
      <w:r w:rsidRPr="008C3753">
        <w:t>G</w:t>
      </w:r>
      <w:r w:rsidR="00B86583" w:rsidRPr="008C3753">
        <w:t>.2.2</w:t>
      </w:r>
      <w:r w:rsidR="00B86583" w:rsidRPr="008C3753">
        <w:tab/>
        <w:t>Combinations of channel model parameters</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607" w:name="_Toc21100278"/>
      <w:bookmarkStart w:id="12608" w:name="_Toc29810076"/>
      <w:bookmarkStart w:id="12609" w:name="_Toc36645469"/>
      <w:bookmarkStart w:id="12610" w:name="_Toc37272523"/>
      <w:bookmarkStart w:id="12611" w:name="_Toc45884770"/>
      <w:bookmarkStart w:id="1261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613" w:name="_Toc58860591"/>
      <w:bookmarkStart w:id="12614" w:name="_Toc58863095"/>
      <w:bookmarkStart w:id="12615" w:name="_Toc61183080"/>
      <w:bookmarkStart w:id="12616" w:name="_Toc66728395"/>
      <w:bookmarkStart w:id="12617" w:name="_Toc74962272"/>
      <w:bookmarkStart w:id="12618" w:name="_Toc75243182"/>
      <w:bookmarkStart w:id="12619" w:name="_Toc76545528"/>
      <w:bookmarkStart w:id="12620" w:name="_Toc82595631"/>
      <w:bookmarkStart w:id="12621" w:name="_Toc89955662"/>
      <w:bookmarkStart w:id="12622" w:name="_Toc98774090"/>
      <w:bookmarkStart w:id="12623" w:name="_Toc106201851"/>
      <w:bookmarkStart w:id="12624" w:name="_Toc115191705"/>
      <w:bookmarkStart w:id="12625" w:name="_Toc122013594"/>
      <w:bookmarkStart w:id="12626" w:name="_Toc124155682"/>
      <w:bookmarkStart w:id="12627" w:name="_Toc131536253"/>
      <w:r w:rsidRPr="008C3753">
        <w:t>G</w:t>
      </w:r>
      <w:r w:rsidR="00B86583" w:rsidRPr="008C3753">
        <w:t>.2.3</w:t>
      </w:r>
      <w:r w:rsidRPr="008C3753">
        <w:tab/>
        <w:t>MIMO channel correlation m</w:t>
      </w:r>
      <w:r w:rsidR="00B86583" w:rsidRPr="008C3753">
        <w:t>atrices</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628" w:name="_Toc21100279"/>
      <w:bookmarkStart w:id="12629" w:name="_Toc29810077"/>
      <w:bookmarkStart w:id="12630" w:name="_Toc36645470"/>
      <w:bookmarkStart w:id="12631" w:name="_Toc37272524"/>
      <w:bookmarkStart w:id="12632" w:name="_Toc45884771"/>
      <w:bookmarkStart w:id="12633" w:name="_Toc53182805"/>
      <w:bookmarkStart w:id="12634" w:name="_Toc58860592"/>
      <w:bookmarkStart w:id="12635" w:name="_Toc58863096"/>
      <w:bookmarkStart w:id="12636" w:name="_Toc61183081"/>
      <w:bookmarkStart w:id="12637" w:name="_Toc66728396"/>
      <w:bookmarkStart w:id="12638" w:name="_Toc74962273"/>
      <w:bookmarkStart w:id="12639" w:name="_Toc75243183"/>
      <w:bookmarkStart w:id="12640" w:name="_Toc76545529"/>
      <w:bookmarkStart w:id="12641" w:name="_Toc82595632"/>
      <w:bookmarkStart w:id="12642" w:name="_Toc89955663"/>
      <w:bookmarkStart w:id="12643" w:name="_Toc98774091"/>
      <w:bookmarkStart w:id="12644" w:name="_Toc106201852"/>
      <w:bookmarkStart w:id="12645" w:name="_Toc115191706"/>
      <w:bookmarkStart w:id="12646" w:name="_Toc122013595"/>
      <w:bookmarkStart w:id="12647" w:name="_Toc124155683"/>
      <w:bookmarkStart w:id="12648" w:name="_Toc131536254"/>
      <w:r w:rsidRPr="008C3753">
        <w:t>G</w:t>
      </w:r>
      <w:r w:rsidR="00B86583" w:rsidRPr="008C3753">
        <w:t>.2.3.1</w:t>
      </w:r>
      <w:r w:rsidR="00B86583" w:rsidRPr="008C3753">
        <w:tab/>
      </w:r>
      <w:r w:rsidRPr="008C3753">
        <w:t>MIMO correlation m</w:t>
      </w:r>
      <w:r w:rsidR="00B86583" w:rsidRPr="008C3753">
        <w:t>atrices using Uniform Linear Array</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649" w:name="_Toc21100280"/>
      <w:bookmarkStart w:id="12650" w:name="_Toc29810078"/>
      <w:bookmarkStart w:id="12651" w:name="_Toc36645471"/>
      <w:bookmarkStart w:id="12652" w:name="_Toc37272525"/>
      <w:bookmarkStart w:id="12653" w:name="_Toc45884772"/>
      <w:bookmarkStart w:id="12654" w:name="_Toc53182806"/>
      <w:bookmarkStart w:id="12655" w:name="_Toc58860593"/>
      <w:bookmarkStart w:id="12656" w:name="_Toc58863097"/>
      <w:bookmarkStart w:id="12657" w:name="_Toc61183082"/>
      <w:bookmarkStart w:id="12658" w:name="_Toc66728397"/>
      <w:bookmarkStart w:id="12659" w:name="_Toc74962274"/>
      <w:bookmarkStart w:id="12660" w:name="_Toc75243184"/>
      <w:bookmarkStart w:id="12661" w:name="_Toc76545530"/>
      <w:bookmarkStart w:id="12662" w:name="_Toc82595633"/>
      <w:bookmarkStart w:id="12663" w:name="_Toc89955664"/>
      <w:bookmarkStart w:id="12664" w:name="_Toc98774092"/>
      <w:bookmarkStart w:id="12665" w:name="_Toc106201853"/>
      <w:bookmarkStart w:id="12666" w:name="_Toc115191707"/>
      <w:bookmarkStart w:id="12667" w:name="_Toc122013596"/>
      <w:bookmarkStart w:id="12668" w:name="_Toc124155684"/>
      <w:bookmarkStart w:id="12669" w:name="_Toc131536255"/>
      <w:r w:rsidRPr="008C3753">
        <w:rPr>
          <w:lang w:eastAsia="ko-KR"/>
        </w:rPr>
        <w:t>G.2.3.1.1</w:t>
      </w:r>
      <w:r w:rsidRPr="008C3753">
        <w:rPr>
          <w:lang w:eastAsia="ko-KR"/>
        </w:rPr>
        <w:tab/>
        <w:t>Definition of MIMO correlation m</w:t>
      </w:r>
      <w:r w:rsidR="00B86583" w:rsidRPr="008C3753">
        <w:rPr>
          <w:lang w:eastAsia="ko-KR"/>
        </w:rPr>
        <w:t>atrices</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2.85pt;height:159.45pt" o:ole="">
                  <v:imagedata r:id="rId156" o:title=""/>
                </v:shape>
                <o:OLEObject Type="Embed" ProgID="Equation.DSMT4" ShapeID="_x0000_i1103" DrawAspect="Content" ObjectID="_1742239522" r:id="rId157"/>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pt;height:15.4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15pt;height:36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5pt;height:77.15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0.55pt;height:20.5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0.55pt;height:20.5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3.15pt;height:36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85pt;height:66.85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15pt;height:66.85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85pt;height:66.85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8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0.55pt;height:15.45pt">
            <v:imagedata r:id="rId168" o:title=""/>
          </v:shape>
        </w:pict>
      </w:r>
      <w:r w:rsidRPr="008C3753">
        <w:t xml:space="preserve"> and </w:t>
      </w:r>
      <w:r w:rsidR="00000000">
        <w:rPr>
          <w:position w:val="-14"/>
        </w:rPr>
        <w:pict w14:anchorId="63E38027">
          <v:shape id="_x0000_i1115" type="#_x0000_t75" style="width:30.85pt;height:20.55pt">
            <v:imagedata r:id="rId169" o:title=""/>
          </v:shape>
        </w:pict>
      </w:r>
      <w:r w:rsidRPr="008C3753">
        <w:t>according to</w:t>
      </w:r>
      <w:r w:rsidR="00000000">
        <w:rPr>
          <w:rFonts w:ascii="Arial" w:hAnsi="Arial" w:cs="Arial"/>
          <w:b/>
          <w:position w:val="-14"/>
          <w:sz w:val="28"/>
          <w:szCs w:val="28"/>
        </w:rPr>
        <w:pict w14:anchorId="29B84484">
          <v:shape id="_x0000_i1116" type="#_x0000_t75" style="width:77.15pt;height:15.45pt">
            <v:imagedata r:id="rId170" o:title=""/>
          </v:shape>
        </w:pict>
      </w:r>
      <w:r w:rsidRPr="008C3753">
        <w:t>.</w:t>
      </w:r>
    </w:p>
    <w:p w14:paraId="003F07F8" w14:textId="77131EBD" w:rsidR="00B86583" w:rsidRPr="008C3753" w:rsidRDefault="00227FE2" w:rsidP="00FF4D7E">
      <w:pPr>
        <w:pStyle w:val="Heading4"/>
        <w:rPr>
          <w:lang w:eastAsia="ko-KR"/>
        </w:rPr>
      </w:pPr>
      <w:bookmarkStart w:id="12670" w:name="_Toc21100281"/>
      <w:bookmarkStart w:id="12671" w:name="_Toc29810079"/>
      <w:bookmarkStart w:id="12672" w:name="_Toc36645472"/>
      <w:bookmarkStart w:id="12673" w:name="_Toc37272526"/>
      <w:bookmarkStart w:id="12674" w:name="_Toc45884773"/>
      <w:bookmarkStart w:id="12675" w:name="_Toc53182807"/>
      <w:bookmarkStart w:id="12676" w:name="_Toc58860594"/>
      <w:bookmarkStart w:id="12677" w:name="_Toc58863098"/>
      <w:bookmarkStart w:id="12678" w:name="_Toc61183083"/>
      <w:bookmarkStart w:id="12679" w:name="_Toc66728398"/>
      <w:bookmarkStart w:id="12680" w:name="_Toc74962275"/>
      <w:bookmarkStart w:id="12681" w:name="_Toc75243185"/>
      <w:bookmarkStart w:id="12682" w:name="_Toc76545531"/>
      <w:bookmarkStart w:id="12683" w:name="_Toc82595634"/>
      <w:bookmarkStart w:id="12684" w:name="_Toc89955665"/>
      <w:bookmarkStart w:id="12685" w:name="_Toc98774093"/>
      <w:bookmarkStart w:id="12686" w:name="_Toc106201854"/>
      <w:bookmarkStart w:id="12687" w:name="_Toc115191708"/>
      <w:bookmarkStart w:id="12688" w:name="_Toc122013597"/>
      <w:bookmarkStart w:id="12689" w:name="_Toc124155685"/>
      <w:bookmarkStart w:id="12690" w:name="_Toc131536256"/>
      <w:r w:rsidRPr="008C3753">
        <w:rPr>
          <w:lang w:eastAsia="ko-KR"/>
        </w:rPr>
        <w:t>G.2.3.1.2</w:t>
      </w:r>
      <w:r w:rsidRPr="008C3753">
        <w:rPr>
          <w:lang w:eastAsia="ko-KR"/>
        </w:rPr>
        <w:tab/>
        <w:t>MIMO correlation matrices at high, medium and low l</w:t>
      </w:r>
      <w:r w:rsidR="00B86583" w:rsidRPr="008C3753">
        <w:rPr>
          <w:lang w:eastAsia="ko-KR"/>
        </w:rPr>
        <w:t>evel</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0.5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8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85pt;height:56.5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2.85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1.15pt;height:185.1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15pt;height:36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45pt;height:77.15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6.85pt;height:149.15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5" type="#_x0000_t75" style="width:41.15pt;height:15.45pt" o:ole="">
                  <v:imagedata r:id="rId179" o:title=""/>
                </v:shape>
                <o:OLEObject Type="Embed" ProgID="Equation.3" ShapeID="_x0000_i1125" DrawAspect="Content" ObjectID="_1742239523"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6" type="#_x0000_t75" style="width:41.15pt;height:15.45pt" o:ole="">
                  <v:imagedata r:id="rId181" o:title=""/>
                </v:shape>
                <o:OLEObject Type="Embed" ProgID="Equation.3" ShapeID="_x0000_i1126" DrawAspect="Content" ObjectID="_1742239524"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15pt;height:15.45pt" o:ole="">
                  <v:imagedata r:id="rId183" o:title=""/>
                </v:shape>
                <o:OLEObject Type="Embed" ProgID="Equation.3" ShapeID="_x0000_i1127" DrawAspect="Content" ObjectID="_1742239525"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8" type="#_x0000_t75" style="width:41.15pt;height:15.45pt" o:ole="">
                  <v:imagedata r:id="rId181" o:title=""/>
                </v:shape>
                <o:OLEObject Type="Embed" ProgID="Equation.3" ShapeID="_x0000_i1128" DrawAspect="Content" ObjectID="_1742239526"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9" type="#_x0000_t75" style="width:41.15pt;height:15.45pt" o:ole="">
                  <v:imagedata r:id="rId183" o:title=""/>
                </v:shape>
                <o:OLEObject Type="Embed" ProgID="Equation.3" ShapeID="_x0000_i1129" DrawAspect="Content" ObjectID="_1742239527"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0" type="#_x0000_t75" style="width:41.15pt;height:15.45pt" o:ole="">
                  <v:imagedata r:id="rId187" o:title=""/>
                </v:shape>
                <o:OLEObject Type="Embed" ProgID="Equation.3" ShapeID="_x0000_i1130" DrawAspect="Content" ObjectID="_1742239528"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1" type="#_x0000_t75" style="width:41.15pt;height:15.45pt" o:ole="">
                  <v:imagedata r:id="rId187" o:title=""/>
                </v:shape>
                <o:OLEObject Type="Embed" ProgID="Equation.3" ShapeID="_x0000_i1131" DrawAspect="Content" ObjectID="_1742239529"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45pt;height:15.45pt">
            <v:imagedata r:id="rId190" o:title=""/>
          </v:shape>
        </w:pict>
      </w:r>
      <w:r w:rsidR="00B86583" w:rsidRPr="008C3753">
        <w:t xml:space="preserve"> is a </w:t>
      </w:r>
      <w:r w:rsidR="00000000">
        <w:rPr>
          <w:position w:val="-6"/>
        </w:rPr>
        <w:pict w14:anchorId="5658C143">
          <v:shape id="_x0000_i1133" type="#_x0000_t75" style="width:30.85pt;height:15.4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691" w:name="_Toc21100282"/>
      <w:bookmarkStart w:id="12692" w:name="_Toc29810080"/>
      <w:bookmarkStart w:id="12693" w:name="_Toc36645473"/>
      <w:bookmarkStart w:id="12694" w:name="_Toc37272527"/>
      <w:bookmarkStart w:id="12695" w:name="_Toc45884774"/>
      <w:bookmarkStart w:id="12696" w:name="_Toc53182808"/>
      <w:bookmarkStart w:id="12697" w:name="_Toc58860595"/>
      <w:bookmarkStart w:id="12698" w:name="_Toc58863099"/>
      <w:bookmarkStart w:id="12699" w:name="_Toc61183084"/>
      <w:bookmarkStart w:id="12700" w:name="_Toc66728399"/>
      <w:bookmarkStart w:id="12701" w:name="_Toc74962276"/>
      <w:bookmarkStart w:id="12702" w:name="_Toc75243186"/>
      <w:bookmarkStart w:id="12703" w:name="_Toc76545532"/>
      <w:bookmarkStart w:id="12704" w:name="_Toc82595635"/>
      <w:bookmarkStart w:id="12705" w:name="_Toc89955666"/>
      <w:bookmarkStart w:id="12706" w:name="_Toc98774094"/>
      <w:bookmarkStart w:id="12707" w:name="_Toc106201855"/>
      <w:bookmarkStart w:id="12708" w:name="_Toc115191709"/>
      <w:bookmarkStart w:id="12709" w:name="_Toc122013598"/>
      <w:bookmarkStart w:id="12710" w:name="_Toc124155686"/>
      <w:bookmarkStart w:id="12711" w:name="_Toc131536257"/>
      <w:r w:rsidRPr="008C3753">
        <w:t>G</w:t>
      </w:r>
      <w:r w:rsidR="00B86583" w:rsidRPr="008C3753">
        <w:t>.2.3</w:t>
      </w:r>
      <w:r w:rsidRPr="008C3753">
        <w:t>.2</w:t>
      </w:r>
      <w:r w:rsidRPr="008C3753">
        <w:tab/>
        <w:t>Multi-a</w:t>
      </w:r>
      <w:r w:rsidR="00B86583" w:rsidRPr="008C3753">
        <w:t>ntenna channel models using cross polarized antennas</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712" w:name="_Toc21100283"/>
      <w:bookmarkStart w:id="12713" w:name="_Toc29810081"/>
      <w:bookmarkStart w:id="12714" w:name="_Toc36645474"/>
      <w:bookmarkStart w:id="12715" w:name="_Toc37272528"/>
      <w:bookmarkStart w:id="12716" w:name="_Toc45884775"/>
      <w:bookmarkStart w:id="12717" w:name="_Toc53182809"/>
      <w:bookmarkStart w:id="12718" w:name="_Toc58860596"/>
      <w:bookmarkStart w:id="12719" w:name="_Toc58863100"/>
      <w:bookmarkStart w:id="12720" w:name="_Toc61183085"/>
      <w:bookmarkStart w:id="12721" w:name="_Toc66728400"/>
      <w:bookmarkStart w:id="12722" w:name="_Toc74962277"/>
      <w:bookmarkStart w:id="12723" w:name="_Toc75243187"/>
      <w:bookmarkStart w:id="12724" w:name="_Toc76545533"/>
      <w:bookmarkStart w:id="12725" w:name="_Toc82595636"/>
      <w:bookmarkStart w:id="12726" w:name="_Toc89955667"/>
      <w:bookmarkStart w:id="12727" w:name="_Toc98774095"/>
      <w:bookmarkStart w:id="12728" w:name="_Toc106201856"/>
      <w:bookmarkStart w:id="12729" w:name="_Toc115191710"/>
      <w:bookmarkStart w:id="12730" w:name="_Toc122013599"/>
      <w:bookmarkStart w:id="12731" w:name="_Toc124155687"/>
      <w:bookmarkStart w:id="12732" w:name="_Toc13153625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8.85pt;height:15.4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85pt;height:20.5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0.55pt;height:15.4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45pt;height:15.4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pt;height:66.85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45pt;height:15.4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6.85pt;height:51.45pt">
            <v:imagedata r:id="rId199"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2" type="#_x0000_t75" style="width:15.45pt;height:15.4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45pt;height:15.4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45pt;height:15.4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45pt;height:15.4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733" w:name="_Toc21100284"/>
      <w:bookmarkStart w:id="12734" w:name="_Toc29810082"/>
      <w:bookmarkStart w:id="12735" w:name="_Toc36645475"/>
      <w:bookmarkStart w:id="12736" w:name="_Toc37272529"/>
      <w:bookmarkStart w:id="12737" w:name="_Toc45884776"/>
      <w:bookmarkStart w:id="12738" w:name="_Toc53182810"/>
      <w:bookmarkStart w:id="12739" w:name="_Toc58860597"/>
      <w:bookmarkStart w:id="12740" w:name="_Toc58863101"/>
      <w:bookmarkStart w:id="12741" w:name="_Toc61183086"/>
      <w:bookmarkStart w:id="12742" w:name="_Toc66728401"/>
      <w:bookmarkStart w:id="12743" w:name="_Toc74962278"/>
      <w:bookmarkStart w:id="12744" w:name="_Toc75243188"/>
      <w:bookmarkStart w:id="12745" w:name="_Toc76545534"/>
      <w:bookmarkStart w:id="12746" w:name="_Toc82595637"/>
      <w:bookmarkStart w:id="12747" w:name="_Toc89955668"/>
      <w:bookmarkStart w:id="12748" w:name="_Toc98774096"/>
      <w:bookmarkStart w:id="12749" w:name="_Toc106201857"/>
      <w:bookmarkStart w:id="12750" w:name="_Toc115191711"/>
      <w:bookmarkStart w:id="12751" w:name="_Toc122013600"/>
      <w:bookmarkStart w:id="12752" w:name="_Toc124155688"/>
      <w:bookmarkStart w:id="12753" w:name="_Toc13153625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224563A4" w14:textId="45F50DB9" w:rsidR="00B86583" w:rsidRPr="008C3753" w:rsidRDefault="00227FE2" w:rsidP="004E26B8">
      <w:pPr>
        <w:pStyle w:val="Heading5"/>
      </w:pPr>
      <w:bookmarkStart w:id="12754" w:name="_Toc21100285"/>
      <w:bookmarkStart w:id="12755" w:name="_Toc29810083"/>
      <w:bookmarkStart w:id="12756" w:name="_Toc36645476"/>
      <w:bookmarkStart w:id="12757" w:name="_Toc37272530"/>
      <w:bookmarkStart w:id="12758" w:name="_Toc45884777"/>
      <w:bookmarkStart w:id="12759" w:name="_Toc53182811"/>
      <w:bookmarkStart w:id="12760" w:name="_Toc58860598"/>
      <w:bookmarkStart w:id="12761" w:name="_Toc58863102"/>
      <w:bookmarkStart w:id="12762" w:name="_Toc61183087"/>
      <w:bookmarkStart w:id="12763" w:name="_Toc66728402"/>
      <w:bookmarkStart w:id="12764" w:name="_Toc74962279"/>
      <w:bookmarkStart w:id="12765" w:name="_Toc75243189"/>
      <w:bookmarkStart w:id="12766" w:name="_Toc76545535"/>
      <w:bookmarkStart w:id="12767" w:name="_Toc82595638"/>
      <w:bookmarkStart w:id="12768" w:name="_Toc89955669"/>
      <w:bookmarkStart w:id="12769" w:name="_Toc98774097"/>
      <w:bookmarkStart w:id="12770" w:name="_Toc106201858"/>
      <w:bookmarkStart w:id="12771" w:name="_Toc115191712"/>
      <w:bookmarkStart w:id="12772" w:name="_Toc122013601"/>
      <w:bookmarkStart w:id="12773" w:name="_Toc124155689"/>
      <w:bookmarkStart w:id="12774" w:name="_Toc131536260"/>
      <w:r w:rsidRPr="008C3753">
        <w:t>G</w:t>
      </w:r>
      <w:r w:rsidR="00B86583" w:rsidRPr="008C3753">
        <w:t>.2.3.2.2.1</w:t>
      </w:r>
      <w:r w:rsidR="0071353E" w:rsidRPr="008C3753">
        <w:tab/>
      </w:r>
      <w:r w:rsidRPr="008C3753">
        <w:t>Spatial correlation m</w:t>
      </w:r>
      <w:r w:rsidR="00B86583" w:rsidRPr="008C3753">
        <w:t>atrices at UE side</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pt;height:15.45pt">
            <v:imagedata r:id="rId203"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pt;height:15.45pt">
            <v:imagedata r:id="rId203"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pt">
            <v:imagedata r:id="rId204" o:title=""/>
          </v:shape>
        </w:pict>
      </w:r>
      <w:r w:rsidRPr="008C3753">
        <w:rPr>
          <w:szCs w:val="21"/>
        </w:rPr>
        <w:t>.</w:t>
      </w:r>
    </w:p>
    <w:p w14:paraId="161BAA14" w14:textId="4D2A43E1" w:rsidR="00B86583" w:rsidRPr="008C3753" w:rsidRDefault="00227FE2" w:rsidP="004E26B8">
      <w:pPr>
        <w:pStyle w:val="Heading5"/>
      </w:pPr>
      <w:bookmarkStart w:id="12775" w:name="_Toc21100286"/>
      <w:bookmarkStart w:id="12776" w:name="_Toc29810084"/>
      <w:bookmarkStart w:id="12777" w:name="_Toc36645477"/>
      <w:bookmarkStart w:id="12778" w:name="_Toc37272531"/>
      <w:bookmarkStart w:id="12779" w:name="_Toc45884778"/>
      <w:bookmarkStart w:id="12780" w:name="_Toc53182812"/>
      <w:bookmarkStart w:id="12781" w:name="_Toc58860599"/>
      <w:bookmarkStart w:id="12782" w:name="_Toc58863103"/>
      <w:bookmarkStart w:id="12783" w:name="_Toc61183088"/>
      <w:bookmarkStart w:id="12784" w:name="_Toc66728403"/>
      <w:bookmarkStart w:id="12785" w:name="_Toc74962280"/>
      <w:bookmarkStart w:id="12786" w:name="_Toc75243190"/>
      <w:bookmarkStart w:id="12787" w:name="_Toc76545536"/>
      <w:bookmarkStart w:id="12788" w:name="_Toc82595639"/>
      <w:bookmarkStart w:id="12789" w:name="_Toc89955670"/>
      <w:bookmarkStart w:id="12790" w:name="_Toc98774098"/>
      <w:bookmarkStart w:id="12791" w:name="_Toc106201859"/>
      <w:bookmarkStart w:id="12792" w:name="_Toc115191713"/>
      <w:bookmarkStart w:id="12793" w:name="_Toc122013602"/>
      <w:bookmarkStart w:id="12794" w:name="_Toc124155690"/>
      <w:bookmarkStart w:id="12795" w:name="_Toc131536261"/>
      <w:r w:rsidRPr="008C3753">
        <w:t>G</w:t>
      </w:r>
      <w:r w:rsidR="00B86583" w:rsidRPr="008C3753">
        <w:t>.2.3.2.2.2</w:t>
      </w:r>
      <w:r w:rsidR="00B86583" w:rsidRPr="008C3753">
        <w:tab/>
        <w:t>S</w:t>
      </w:r>
      <w:r w:rsidRPr="008C3753">
        <w:t>patial correlation m</w:t>
      </w:r>
      <w:r w:rsidR="00B86583" w:rsidRPr="008C3753">
        <w:t>atrices at gNB side</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1.15pt;height:20.55pt">
            <v:imagedata r:id="rId205"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15pt;height:36pt">
            <v:imagedata r:id="rId206"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15pt">
            <v:imagedata r:id="rId207" o:title=""/>
          </v:shape>
        </w:pict>
      </w:r>
      <w:r w:rsidRPr="008C3753">
        <w:t>.</w:t>
      </w:r>
    </w:p>
    <w:p w14:paraId="69BA6C1A" w14:textId="4E38ACB8" w:rsidR="00B86583" w:rsidRPr="008C3753" w:rsidRDefault="00227FE2" w:rsidP="004E26B8">
      <w:pPr>
        <w:pStyle w:val="Heading4"/>
        <w:rPr>
          <w:lang w:eastAsia="ko-KR"/>
        </w:rPr>
      </w:pPr>
      <w:bookmarkStart w:id="12796" w:name="_Toc21100287"/>
      <w:bookmarkStart w:id="12797" w:name="_Toc29810085"/>
      <w:bookmarkStart w:id="12798" w:name="_Toc36645478"/>
      <w:bookmarkStart w:id="12799" w:name="_Toc37272532"/>
      <w:bookmarkStart w:id="12800" w:name="_Toc45884779"/>
      <w:bookmarkStart w:id="12801" w:name="_Toc53182813"/>
      <w:bookmarkStart w:id="12802" w:name="_Toc58860600"/>
      <w:bookmarkStart w:id="12803" w:name="_Toc58863104"/>
      <w:bookmarkStart w:id="12804" w:name="_Toc61183089"/>
      <w:bookmarkStart w:id="12805" w:name="_Toc66728404"/>
      <w:bookmarkStart w:id="12806" w:name="_Toc74962281"/>
      <w:bookmarkStart w:id="12807" w:name="_Toc75243191"/>
      <w:bookmarkStart w:id="12808" w:name="_Toc76545537"/>
      <w:bookmarkStart w:id="12809" w:name="_Toc82595640"/>
      <w:bookmarkStart w:id="12810" w:name="_Toc89955671"/>
      <w:bookmarkStart w:id="12811" w:name="_Toc98774099"/>
      <w:bookmarkStart w:id="12812" w:name="_Toc106201860"/>
      <w:bookmarkStart w:id="12813" w:name="_Toc115191714"/>
      <w:bookmarkStart w:id="12814" w:name="_Toc122013603"/>
      <w:bookmarkStart w:id="12815" w:name="_Toc124155691"/>
      <w:bookmarkStart w:id="12816" w:name="_Toc13153626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pt;height:15.4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15pt;height:15.4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817" w:name="_Toc526265526"/>
      <w:bookmarkStart w:id="12818" w:name="_Toc36645479"/>
      <w:bookmarkStart w:id="12819" w:name="_Toc37272533"/>
      <w:bookmarkStart w:id="12820" w:name="_Toc45884780"/>
      <w:bookmarkStart w:id="12821" w:name="_Toc53182814"/>
      <w:bookmarkStart w:id="12822" w:name="_Toc58860601"/>
      <w:bookmarkStart w:id="12823" w:name="_Toc58863105"/>
      <w:bookmarkStart w:id="12824" w:name="_Toc61183090"/>
      <w:bookmarkStart w:id="12825" w:name="_Toc66728405"/>
      <w:bookmarkStart w:id="12826" w:name="_Toc74962282"/>
      <w:bookmarkStart w:id="12827" w:name="_Toc75243192"/>
      <w:bookmarkStart w:id="12828" w:name="_Toc76545538"/>
      <w:bookmarkStart w:id="12829" w:name="_Toc82595641"/>
      <w:bookmarkStart w:id="12830" w:name="_Toc89955672"/>
      <w:bookmarkStart w:id="12831" w:name="_Toc98774100"/>
      <w:bookmarkStart w:id="12832" w:name="_Toc106201861"/>
      <w:bookmarkStart w:id="12833" w:name="_Toc115191715"/>
      <w:bookmarkStart w:id="12834" w:name="_Toc122013604"/>
      <w:bookmarkStart w:id="12835" w:name="_Toc124155692"/>
      <w:bookmarkStart w:id="12836" w:name="_Toc131536263"/>
      <w:r w:rsidRPr="008C3753">
        <w:t>G.3</w:t>
      </w:r>
      <w:r w:rsidRPr="008C3753">
        <w:tab/>
        <w:t>High speed train condition</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7pt;height:20.55pt" o:ole="">
            <v:imagedata r:id="rId212" o:title=""/>
          </v:shape>
          <o:OLEObject Type="Embed" ProgID="Equation.3" ShapeID="_x0000_i1154" DrawAspect="Content" ObjectID="_1742239530"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7pt;height:15.45pt" o:ole="">
            <v:imagedata r:id="rId214" o:title=""/>
          </v:shape>
          <o:OLEObject Type="Embed" ProgID="Equation.3" ShapeID="_x0000_i1155" DrawAspect="Content" ObjectID="_1742239531" r:id="rId215"/>
        </w:object>
      </w:r>
      <w:r w:rsidRPr="008C3753">
        <w:t xml:space="preserve"> is the Doppler shift and </w:t>
      </w:r>
      <w:r w:rsidRPr="008C3753">
        <w:rPr>
          <w:position w:val="-10"/>
        </w:rPr>
        <w:object w:dxaOrig="279" w:dyaOrig="300" w14:anchorId="7F63C90B">
          <v:shape id="_x0000_i1156" type="#_x0000_t75" style="width:15.45pt;height:15.45pt" o:ole="">
            <v:imagedata r:id="rId216" o:title=""/>
          </v:shape>
          <o:OLEObject Type="Embed" ProgID="Equation.3" ShapeID="_x0000_i1156" DrawAspect="Content" ObjectID="_1742239532" r:id="rId217"/>
        </w:object>
      </w:r>
      <w:r w:rsidRPr="008C3753">
        <w:t xml:space="preserve"> is the maximum Doppler frequency. The cosine of angle </w:t>
      </w:r>
      <w:r w:rsidRPr="008C3753">
        <w:rPr>
          <w:position w:val="-10"/>
        </w:rPr>
        <w:object w:dxaOrig="360" w:dyaOrig="300" w14:anchorId="32249DA3">
          <v:shape id="_x0000_i1157" type="#_x0000_t75" style="width:20.55pt;height:15.45pt" o:ole="">
            <v:imagedata r:id="rId218" o:title=""/>
          </v:shape>
          <o:OLEObject Type="Embed" ProgID="Equation.3" ShapeID="_x0000_i1157" DrawAspect="Content" ObjectID="_1742239533"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45pt;height:46.3pt" o:ole="">
            <v:imagedata r:id="rId220" o:title=""/>
          </v:shape>
          <o:OLEObject Type="Embed" ProgID="Equation.3" ShapeID="_x0000_i1158" DrawAspect="Content" ObjectID="_1742239534" r:id="rId221"/>
        </w:object>
      </w:r>
      <w:r w:rsidRPr="008C3753">
        <w:t xml:space="preserve">, </w:t>
      </w:r>
      <w:r w:rsidRPr="008C3753">
        <w:rPr>
          <w:position w:val="-10"/>
        </w:rPr>
        <w:object w:dxaOrig="1080" w:dyaOrig="300" w14:anchorId="094D8074">
          <v:shape id="_x0000_i1159" type="#_x0000_t75" style="width:66.85pt;height:20.55pt" o:ole="">
            <v:imagedata r:id="rId222" o:title=""/>
          </v:shape>
          <o:OLEObject Type="Embed" ProgID="Equation.3" ShapeID="_x0000_i1159" DrawAspect="Content" ObjectID="_1742239535"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5pt;height:46.3pt" o:ole="">
            <v:imagedata r:id="rId224" o:title=""/>
          </v:shape>
          <o:OLEObject Type="Embed" ProgID="Equation.3" ShapeID="_x0000_i1160" DrawAspect="Content" ObjectID="_1742239536" r:id="rId225"/>
        </w:object>
      </w:r>
      <w:r w:rsidRPr="008C3753">
        <w:t xml:space="preserve">, </w:t>
      </w:r>
      <w:r w:rsidRPr="008C3753">
        <w:rPr>
          <w:position w:val="-10"/>
        </w:rPr>
        <w:object w:dxaOrig="1200" w:dyaOrig="279" w14:anchorId="6FE5F2F3">
          <v:shape id="_x0000_i1161" type="#_x0000_t75" style="width:92.55pt;height:20.55pt" o:ole="">
            <v:imagedata r:id="rId226" o:title=""/>
          </v:shape>
          <o:OLEObject Type="Embed" ProgID="Equation.3" ShapeID="_x0000_i1161" DrawAspect="Content" ObjectID="_1742239537"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3pt;height:20.55pt" o:ole="">
            <v:imagedata r:id="rId228" o:title=""/>
          </v:shape>
          <o:OLEObject Type="Embed" ProgID="Equation.3" ShapeID="_x0000_i1162" DrawAspect="Content" ObjectID="_1742239538" r:id="rId229"/>
        </w:object>
      </w:r>
      <w:r w:rsidRPr="008C3753">
        <w:t xml:space="preserve">, </w:t>
      </w:r>
      <w:r w:rsidRPr="008C3753">
        <w:rPr>
          <w:position w:val="-12"/>
        </w:rPr>
        <w:object w:dxaOrig="1020" w:dyaOrig="360" w14:anchorId="7D20DA27">
          <v:shape id="_x0000_i1163" type="#_x0000_t75" style="width:66.85pt;height:20.55pt" o:ole="">
            <v:imagedata r:id="rId230" o:title=""/>
          </v:shape>
          <o:OLEObject Type="Embed" ProgID="Equation.3" ShapeID="_x0000_i1163" DrawAspect="Content" ObjectID="_1742239539"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85pt;height:15.45pt" o:ole="">
            <v:imagedata r:id="rId232" o:title=""/>
          </v:shape>
          <o:OLEObject Type="Embed" ProgID="Equation.3" ShapeID="_x0000_i1164" DrawAspect="Content" ObjectID="_1742239540" r:id="rId233"/>
        </w:object>
      </w:r>
      <w:r w:rsidRPr="008C3753">
        <w:t xml:space="preserve"> is the initial distance of the train from BS, and </w:t>
      </w:r>
      <w:r w:rsidRPr="008C3753">
        <w:rPr>
          <w:position w:val="-10"/>
        </w:rPr>
        <w:object w:dxaOrig="460" w:dyaOrig="300" w14:anchorId="63FFC1FA">
          <v:shape id="_x0000_i1165" type="#_x0000_t75" style="width:25.7pt;height:15.45pt" o:ole="">
            <v:imagedata r:id="rId234" o:title=""/>
          </v:shape>
          <o:OLEObject Type="Embed" ProgID="Equation.3" ShapeID="_x0000_i1165" DrawAspect="Content" ObjectID="_1742239541"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3pt;height:10.3pt" o:ole="">
            <v:imagedata r:id="rId236" o:title=""/>
          </v:shape>
          <o:OLEObject Type="Embed" ProgID="Equation.DSMT4" ShapeID="_x0000_i1166" DrawAspect="Content" ObjectID="_1742239542"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5.15pt;height:15.45pt" o:ole="">
            <v:imagedata r:id="rId238" o:title=""/>
          </v:shape>
          <o:OLEObject Type="Embed" ProgID="Equation.3" ShapeID="_x0000_i1167" DrawAspect="Content" ObjectID="_1742239543"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837" w:name="_Hlk31126588"/>
      <w:r w:rsidRPr="008C3753">
        <w:t>for UE velocity 350 km/h</w:t>
      </w:r>
      <w:bookmarkEnd w:id="12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45pt;height:20.55pt" o:ole="">
                  <v:imagedata r:id="rId240" o:title=""/>
                </v:shape>
                <o:OLEObject Type="Embed" ProgID="Equation.3" ShapeID="_x0000_i1168" DrawAspect="Content" ObjectID="_1742239544"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7pt;height:15.45pt" o:ole="">
                  <v:imagedata r:id="rId234" o:title=""/>
                </v:shape>
                <o:OLEObject Type="Embed" ProgID="Equation.3" ShapeID="_x0000_i1169" DrawAspect="Content" ObjectID="_1742239545"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3pt;height:10.3pt" o:ole="">
                  <v:imagedata r:id="rId236" o:title=""/>
                </v:shape>
                <o:OLEObject Type="Embed" ProgID="Equation.DSMT4" ShapeID="_x0000_i1170" DrawAspect="Content" ObjectID="_1742239546"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45pt;height:15.45pt" o:ole="">
                  <v:imagedata r:id="rId244" o:title=""/>
                </v:shape>
                <o:OLEObject Type="Embed" ProgID="Equation.3" ShapeID="_x0000_i1171" DrawAspect="Content" ObjectID="_1742239547"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45pt;height:20.55pt" o:ole="">
                  <v:imagedata r:id="rId240" o:title=""/>
                </v:shape>
                <o:OLEObject Type="Embed" ProgID="Equation.3" ShapeID="_x0000_i1172" DrawAspect="Content" ObjectID="_1742239548"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7pt;height:15.45pt" o:ole="">
                  <v:imagedata r:id="rId234" o:title=""/>
                </v:shape>
                <o:OLEObject Type="Embed" ProgID="Equation.3" ShapeID="_x0000_i1173" DrawAspect="Content" ObjectID="_1742239549"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15pt;height:5.15pt" o:ole="">
                  <v:imagedata r:id="rId248" o:title=""/>
                </v:shape>
                <o:OLEObject Type="Embed" ProgID="Equation.3" ShapeID="_x0000_i1174" DrawAspect="Content" ObjectID="_1742239550"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45pt;height:15.45pt" o:ole="">
                  <v:imagedata r:id="rId244" o:title=""/>
                </v:shape>
                <o:OLEObject Type="Embed" ProgID="Equation.3" ShapeID="_x0000_i1175" DrawAspect="Content" ObjectID="_1742239551"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15pt" o:ole="">
            <v:imagedata r:id="rId251" o:title=""/>
          </v:shape>
          <o:OLEObject Type="Embed" ProgID="Word.Picture.8" ShapeID="_x0000_i1176" DrawAspect="Content" ObjectID="_1742239552" r:id="rId252"/>
        </w:object>
      </w:r>
    </w:p>
    <w:p w14:paraId="126989AC" w14:textId="7C66D043" w:rsidR="000A0D8B" w:rsidRPr="008C3753" w:rsidRDefault="000A0D8B" w:rsidP="000A0D8B">
      <w:pPr>
        <w:pStyle w:val="TF"/>
      </w:pPr>
      <w:r w:rsidRPr="008C3753">
        <w:t>Figure G.3-1: Doppler shift trajectory for scenario 1-NR350 (15 kHz SCS)</w:t>
      </w:r>
    </w:p>
    <w:bookmarkStart w:id="12838" w:name="_MON_1662823748"/>
    <w:bookmarkEnd w:id="12838"/>
    <w:p w14:paraId="5FFEBE45" w14:textId="51792597" w:rsidR="007E48A0" w:rsidRPr="008C3753" w:rsidRDefault="007E48A0" w:rsidP="007E48A0">
      <w:pPr>
        <w:pStyle w:val="TH"/>
      </w:pPr>
      <w:r w:rsidRPr="008C3753">
        <w:object w:dxaOrig="7171" w:dyaOrig="3731" w14:anchorId="586619F5">
          <v:shape id="_x0000_i1177" type="#_x0000_t75" style="width:5in;height:185.15pt" o:ole="">
            <v:imagedata r:id="rId253" o:title=""/>
          </v:shape>
          <o:OLEObject Type="Embed" ProgID="Word.Picture.8" ShapeID="_x0000_i1177" DrawAspect="Content" ObjectID="_1742239553" r:id="rId254"/>
        </w:object>
      </w:r>
    </w:p>
    <w:p w14:paraId="54279688" w14:textId="77777777" w:rsidR="000A0D8B" w:rsidRPr="008C3753" w:rsidRDefault="000A0D8B" w:rsidP="000A0D8B">
      <w:pPr>
        <w:pStyle w:val="TF"/>
      </w:pPr>
      <w:r w:rsidRPr="008C3753">
        <w:t>Figure G.3-2: Doppler shift trajectory for scenario 3-NR350 (15 kHz SCS)</w:t>
      </w:r>
    </w:p>
    <w:bookmarkStart w:id="12839" w:name="_MON_1662823802"/>
    <w:bookmarkEnd w:id="12839"/>
    <w:p w14:paraId="5E102653" w14:textId="75B0BE87" w:rsidR="007E48A0" w:rsidRPr="008C3753" w:rsidRDefault="007E48A0" w:rsidP="007E48A0">
      <w:pPr>
        <w:pStyle w:val="TH"/>
      </w:pPr>
      <w:r w:rsidRPr="008C3753">
        <w:object w:dxaOrig="7171" w:dyaOrig="3731" w14:anchorId="2FDA2026">
          <v:shape id="_x0000_i1178" type="#_x0000_t75" style="width:5in;height:185.15pt" o:ole="">
            <v:imagedata r:id="rId255" o:title=""/>
          </v:shape>
          <o:OLEObject Type="Embed" ProgID="Word.Picture.8" ShapeID="_x0000_i1178" DrawAspect="Content" ObjectID="_1742239554" r:id="rId256"/>
        </w:object>
      </w:r>
    </w:p>
    <w:p w14:paraId="2B4C733A" w14:textId="77777777" w:rsidR="000A0D8B" w:rsidRPr="008C3753" w:rsidRDefault="000A0D8B" w:rsidP="000A0D8B">
      <w:pPr>
        <w:pStyle w:val="TF"/>
      </w:pPr>
      <w:r w:rsidRPr="008C3753">
        <w:t>Figure G.3-3: Doppler shift trajectory for scenario 1-NR350 (30 kHz SCS)</w:t>
      </w:r>
    </w:p>
    <w:bookmarkStart w:id="12840" w:name="_MON_1662823849"/>
    <w:bookmarkEnd w:id="12840"/>
    <w:p w14:paraId="2A822AD9" w14:textId="40FAF0F7" w:rsidR="007E48A0" w:rsidRPr="008C3753" w:rsidRDefault="00062DCB" w:rsidP="007E48A0">
      <w:pPr>
        <w:pStyle w:val="TH"/>
      </w:pPr>
      <w:r w:rsidRPr="008C3753">
        <w:object w:dxaOrig="7171" w:dyaOrig="3735" w14:anchorId="62BDE835">
          <v:shape id="_x0000_i1179" type="#_x0000_t75" style="width:5in;height:185.15pt" o:ole="">
            <v:imagedata r:id="rId257" o:title=""/>
          </v:shape>
          <o:OLEObject Type="Embed" ProgID="Word.Picture.8" ShapeID="_x0000_i1179" DrawAspect="Content" ObjectID="_1742239555" r:id="rId258"/>
        </w:object>
      </w:r>
    </w:p>
    <w:p w14:paraId="2507413A" w14:textId="77777777" w:rsidR="000A0D8B" w:rsidRPr="008C3753" w:rsidRDefault="000A0D8B" w:rsidP="000A0D8B">
      <w:pPr>
        <w:pStyle w:val="TF"/>
      </w:pPr>
      <w:r w:rsidRPr="008C3753">
        <w:t>Figure G.3-4: Doppler shift trajectory for scenario 3-NR350 (30 kHz SCS)</w:t>
      </w:r>
    </w:p>
    <w:bookmarkStart w:id="12841" w:name="_MON_1662823890"/>
    <w:bookmarkEnd w:id="12841"/>
    <w:p w14:paraId="070B8F2F" w14:textId="202FCECD" w:rsidR="00062DCB" w:rsidRPr="008C3753" w:rsidRDefault="00062DCB" w:rsidP="00062DCB">
      <w:pPr>
        <w:pStyle w:val="TH"/>
      </w:pPr>
      <w:r w:rsidRPr="008C3753">
        <w:object w:dxaOrig="7174" w:dyaOrig="3735" w14:anchorId="0D8A2073">
          <v:shape id="_x0000_i1180" type="#_x0000_t75" style="width:5in;height:185.15pt" o:ole="">
            <v:imagedata r:id="rId259" o:title=""/>
          </v:shape>
          <o:OLEObject Type="Embed" ProgID="Word.Picture.8" ShapeID="_x0000_i1180" DrawAspect="Content" ObjectID="_1742239556" r:id="rId260"/>
        </w:object>
      </w:r>
    </w:p>
    <w:p w14:paraId="2D72CCEF" w14:textId="77777777" w:rsidR="00510FDA" w:rsidRPr="008C3753" w:rsidRDefault="00510FDA" w:rsidP="00510FDA">
      <w:pPr>
        <w:pStyle w:val="TF"/>
      </w:pPr>
      <w:r w:rsidRPr="008C3753">
        <w:t>Figure G.3-5: Doppler shift trajectory for scenario 1-NR500 (15 kHz SCS)</w:t>
      </w:r>
    </w:p>
    <w:bookmarkStart w:id="12842" w:name="_MON_1662823931"/>
    <w:bookmarkEnd w:id="12842"/>
    <w:p w14:paraId="395AE5DD" w14:textId="1D5124A9" w:rsidR="00062DCB" w:rsidRPr="008C3753" w:rsidRDefault="00062DCB" w:rsidP="00062DCB">
      <w:pPr>
        <w:pStyle w:val="TH"/>
      </w:pPr>
      <w:r w:rsidRPr="008C3753">
        <w:object w:dxaOrig="7171" w:dyaOrig="3735" w14:anchorId="579990F5">
          <v:shape id="_x0000_i1181" type="#_x0000_t75" style="width:5in;height:185.15pt" o:ole="">
            <v:imagedata r:id="rId261" o:title=""/>
          </v:shape>
          <o:OLEObject Type="Embed" ProgID="Word.Picture.8" ShapeID="_x0000_i1181" DrawAspect="Content" ObjectID="_1742239557" r:id="rId262"/>
        </w:object>
      </w:r>
    </w:p>
    <w:p w14:paraId="3FBBB8F0" w14:textId="77777777" w:rsidR="00510FDA" w:rsidRPr="008C3753" w:rsidRDefault="00510FDA" w:rsidP="00510FDA">
      <w:pPr>
        <w:pStyle w:val="TF"/>
      </w:pPr>
      <w:r w:rsidRPr="008C3753">
        <w:t>Figure G.3-6: Doppler shift trajectory for scenario 3-NR500 (15 kHz SCS)</w:t>
      </w:r>
    </w:p>
    <w:bookmarkStart w:id="12843" w:name="_MON_1662823970"/>
    <w:bookmarkEnd w:id="12843"/>
    <w:p w14:paraId="3D689814" w14:textId="18D91AEA" w:rsidR="00062DCB" w:rsidRPr="008C3753" w:rsidRDefault="00062DCB" w:rsidP="00062DCB">
      <w:pPr>
        <w:pStyle w:val="TH"/>
      </w:pPr>
      <w:r w:rsidRPr="008C3753">
        <w:object w:dxaOrig="7171" w:dyaOrig="3735" w14:anchorId="6DBE6D00">
          <v:shape id="_x0000_i1182" type="#_x0000_t75" style="width:5in;height:185.15pt" o:ole="">
            <v:imagedata r:id="rId263" o:title=""/>
          </v:shape>
          <o:OLEObject Type="Embed" ProgID="Word.Picture.8" ShapeID="_x0000_i1182" DrawAspect="Content" ObjectID="_1742239558" r:id="rId264"/>
        </w:object>
      </w:r>
    </w:p>
    <w:p w14:paraId="0E584A4C" w14:textId="77777777" w:rsidR="00510FDA" w:rsidRPr="008C3753" w:rsidRDefault="00510FDA" w:rsidP="00510FDA">
      <w:pPr>
        <w:pStyle w:val="TF"/>
      </w:pPr>
      <w:r w:rsidRPr="008C3753">
        <w:t>Figure G.3-7: Doppler shift trajectory for scenario 1-NR500 (30 kHz SCS)</w:t>
      </w:r>
    </w:p>
    <w:bookmarkStart w:id="12844" w:name="_MON_1662824004"/>
    <w:bookmarkEnd w:id="12844"/>
    <w:p w14:paraId="438B5731" w14:textId="119BB8F9" w:rsidR="00062DCB" w:rsidRPr="008C3753" w:rsidRDefault="00062DCB" w:rsidP="00062DCB">
      <w:pPr>
        <w:pStyle w:val="TH"/>
      </w:pPr>
      <w:r w:rsidRPr="008C3753">
        <w:object w:dxaOrig="7171" w:dyaOrig="3735" w14:anchorId="7FFDB811">
          <v:shape id="_x0000_i1183" type="#_x0000_t75" style="width:5in;height:185.15pt" o:ole="">
            <v:imagedata r:id="rId265" o:title=""/>
          </v:shape>
          <o:OLEObject Type="Embed" ProgID="Word.Picture.8" ShapeID="_x0000_i1183" DrawAspect="Content" ObjectID="_1742239559"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845" w:name="_Toc53182815"/>
      <w:bookmarkStart w:id="12846" w:name="_Toc58860602"/>
      <w:bookmarkStart w:id="12847" w:name="_Toc58863106"/>
      <w:bookmarkStart w:id="12848" w:name="_Toc61183091"/>
      <w:bookmarkStart w:id="12849" w:name="_Toc66728406"/>
      <w:bookmarkStart w:id="12850" w:name="_Toc74962283"/>
      <w:bookmarkStart w:id="12851" w:name="_Toc75243193"/>
      <w:bookmarkStart w:id="12852" w:name="_Toc76545539"/>
      <w:bookmarkStart w:id="12853" w:name="_Toc82595642"/>
      <w:bookmarkStart w:id="12854" w:name="_Toc89955673"/>
      <w:bookmarkStart w:id="12855" w:name="_Toc98774101"/>
      <w:bookmarkStart w:id="12856" w:name="_Toc106201862"/>
      <w:bookmarkStart w:id="12857" w:name="_Toc115191716"/>
      <w:bookmarkStart w:id="12858" w:name="_Toc122013605"/>
      <w:bookmarkStart w:id="12859" w:name="_Toc124155693"/>
      <w:bookmarkStart w:id="12860" w:name="_Toc131536264"/>
      <w:r w:rsidRPr="008C3753">
        <w:t>G.4</w:t>
      </w:r>
      <w:r w:rsidRPr="008C3753">
        <w:tab/>
        <w:t>Moving propagation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7.45pt;height:113.15pt" o:ole="">
            <v:imagedata r:id="rId267" o:title=""/>
          </v:shape>
          <o:OLEObject Type="Embed" ProgID="Word.Picture.8" ShapeID="_x0000_i1184" DrawAspect="Content" ObjectID="_1742239560"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7.7pt;height:30.85pt" o:ole="">
            <v:imagedata r:id="rId269" o:title=""/>
          </v:shape>
          <o:OLEObject Type="Embed" ProgID="Equation.3" ShapeID="_x0000_i1185" DrawAspect="Content" ObjectID="_1742239561"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861" w:name="_Toc21100288"/>
      <w:bookmarkStart w:id="12862" w:name="_Toc29810086"/>
      <w:bookmarkStart w:id="12863" w:name="_Toc36645480"/>
      <w:bookmarkStart w:id="12864" w:name="_Toc37272534"/>
      <w:bookmarkStart w:id="12865" w:name="_Toc45884781"/>
      <w:bookmarkStart w:id="12866" w:name="_Toc53182816"/>
      <w:bookmarkStart w:id="12867" w:name="_Toc58860603"/>
      <w:bookmarkStart w:id="12868" w:name="_Toc58863107"/>
      <w:bookmarkStart w:id="12869" w:name="_Toc61183092"/>
      <w:bookmarkStart w:id="12870" w:name="_Toc66728407"/>
      <w:bookmarkStart w:id="12871" w:name="_Toc74962284"/>
      <w:bookmarkStart w:id="12872" w:name="_Toc75243194"/>
      <w:bookmarkStart w:id="12873" w:name="_Toc76545540"/>
      <w:bookmarkStart w:id="12874" w:name="_Toc82595643"/>
      <w:bookmarkStart w:id="12875" w:name="_Toc89955674"/>
      <w:bookmarkStart w:id="12876" w:name="_Toc98774102"/>
      <w:bookmarkStart w:id="12877" w:name="_Toc106201863"/>
      <w:bookmarkStart w:id="12878" w:name="_Toc115191717"/>
      <w:bookmarkStart w:id="12879" w:name="_Toc122013606"/>
      <w:bookmarkStart w:id="12880" w:name="_Toc124155694"/>
      <w:bookmarkStart w:id="12881" w:name="_Toc131536265"/>
      <w:r w:rsidRPr="008C3753">
        <w:t>Annex H (normative):</w:t>
      </w:r>
      <w:r w:rsidRPr="008C3753">
        <w:br/>
        <w:t>In-channel TX tests</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410D27A0" w14:textId="26EFE7BF" w:rsidR="00FD58C2" w:rsidRPr="008C3753" w:rsidRDefault="00FD58C2" w:rsidP="00FD58C2">
      <w:pPr>
        <w:pStyle w:val="Heading1"/>
      </w:pPr>
      <w:bookmarkStart w:id="12882" w:name="_Toc21100289"/>
      <w:bookmarkStart w:id="12883" w:name="_Toc29810087"/>
      <w:bookmarkStart w:id="12884" w:name="_Toc36645481"/>
      <w:bookmarkStart w:id="12885" w:name="_Toc37272535"/>
      <w:bookmarkStart w:id="12886" w:name="_Toc45884782"/>
      <w:bookmarkStart w:id="12887" w:name="_Toc53182817"/>
      <w:bookmarkStart w:id="12888" w:name="_Toc58860604"/>
      <w:bookmarkStart w:id="12889" w:name="_Toc58863108"/>
      <w:bookmarkStart w:id="12890" w:name="_Toc61183093"/>
      <w:bookmarkStart w:id="12891" w:name="_Toc66728408"/>
      <w:bookmarkStart w:id="12892" w:name="_Toc74962285"/>
      <w:bookmarkStart w:id="12893" w:name="_Toc75243195"/>
      <w:bookmarkStart w:id="12894" w:name="_Toc76545541"/>
      <w:bookmarkStart w:id="12895" w:name="_Toc82595644"/>
      <w:bookmarkStart w:id="12896" w:name="_Toc89955675"/>
      <w:bookmarkStart w:id="12897" w:name="_Toc98774103"/>
      <w:bookmarkStart w:id="12898" w:name="_Toc106201864"/>
      <w:bookmarkStart w:id="12899" w:name="_Toc115191718"/>
      <w:bookmarkStart w:id="12900" w:name="_Toc122013607"/>
      <w:bookmarkStart w:id="12901" w:name="_Toc124155695"/>
      <w:bookmarkStart w:id="12902" w:name="_Toc131536266"/>
      <w:r w:rsidRPr="008C3753">
        <w:t>H.1</w:t>
      </w:r>
      <w:r w:rsidRPr="008C3753">
        <w:tab/>
        <w:t>General</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903" w:name="_Toc21100290"/>
      <w:bookmarkStart w:id="12904" w:name="_Toc29810088"/>
      <w:bookmarkStart w:id="12905" w:name="_Toc36645482"/>
      <w:bookmarkStart w:id="12906" w:name="_Toc37272536"/>
      <w:bookmarkStart w:id="12907" w:name="_Toc45884783"/>
      <w:bookmarkStart w:id="12908" w:name="_Toc53182818"/>
      <w:bookmarkStart w:id="12909" w:name="_Toc58860605"/>
      <w:bookmarkStart w:id="12910" w:name="_Toc58863109"/>
      <w:bookmarkStart w:id="12911" w:name="_Toc61183094"/>
      <w:bookmarkStart w:id="12912" w:name="_Toc66728409"/>
      <w:bookmarkStart w:id="12913" w:name="_Toc74962286"/>
      <w:bookmarkStart w:id="12914" w:name="_Toc75243196"/>
      <w:bookmarkStart w:id="12915" w:name="_Toc76545542"/>
      <w:bookmarkStart w:id="12916" w:name="_Toc82595645"/>
      <w:bookmarkStart w:id="12917" w:name="_Toc89955676"/>
      <w:bookmarkStart w:id="12918" w:name="_Toc98774104"/>
      <w:bookmarkStart w:id="12919" w:name="_Toc106201865"/>
      <w:bookmarkStart w:id="12920" w:name="_Toc115191719"/>
      <w:bookmarkStart w:id="12921" w:name="_Toc122013608"/>
      <w:bookmarkStart w:id="12922" w:name="_Toc124155696"/>
      <w:bookmarkStart w:id="12923" w:name="_Toc131536267"/>
      <w:r w:rsidRPr="008C3753">
        <w:t>H.2</w:t>
      </w:r>
      <w:r w:rsidRPr="008C3753">
        <w:tab/>
        <w:t>Basic principles</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924" w:name="_Toc21100291"/>
      <w:bookmarkStart w:id="12925" w:name="_Toc29810089"/>
      <w:bookmarkStart w:id="12926" w:name="_Toc36645483"/>
      <w:bookmarkStart w:id="12927" w:name="_Toc37272537"/>
      <w:bookmarkStart w:id="12928" w:name="_Toc45884784"/>
      <w:bookmarkStart w:id="12929" w:name="_Toc53182819"/>
      <w:bookmarkStart w:id="12930" w:name="_Toc58860606"/>
      <w:bookmarkStart w:id="12931" w:name="_Toc58863110"/>
      <w:bookmarkStart w:id="12932" w:name="_Toc61183095"/>
      <w:bookmarkStart w:id="12933" w:name="_Toc66728410"/>
      <w:bookmarkStart w:id="12934" w:name="_Toc74962287"/>
      <w:bookmarkStart w:id="12935" w:name="_Toc75243197"/>
      <w:bookmarkStart w:id="12936" w:name="_Toc76545543"/>
      <w:bookmarkStart w:id="12937" w:name="_Toc82595646"/>
      <w:bookmarkStart w:id="12938" w:name="_Toc89955677"/>
      <w:bookmarkStart w:id="12939" w:name="_Toc98774105"/>
      <w:bookmarkStart w:id="12940" w:name="_Toc106201866"/>
      <w:bookmarkStart w:id="12941" w:name="_Toc115191720"/>
      <w:bookmarkStart w:id="12942" w:name="_Toc122013609"/>
      <w:bookmarkStart w:id="12943" w:name="_Toc124155697"/>
      <w:bookmarkStart w:id="12944" w:name="_Toc131536268"/>
      <w:r w:rsidRPr="008C3753">
        <w:t>H.2.1</w:t>
      </w:r>
      <w:r w:rsidRPr="008C3753">
        <w:tab/>
        <w:t>Output signal of the TX under test</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945" w:name="_Toc21100292"/>
      <w:bookmarkStart w:id="12946" w:name="_Toc29810090"/>
      <w:bookmarkStart w:id="12947" w:name="_Toc36645484"/>
      <w:bookmarkStart w:id="12948" w:name="_Toc37272538"/>
      <w:bookmarkStart w:id="12949" w:name="_Toc45884785"/>
      <w:bookmarkStart w:id="12950" w:name="_Toc53182820"/>
      <w:bookmarkStart w:id="12951" w:name="_Toc58860607"/>
      <w:bookmarkStart w:id="12952" w:name="_Toc58863111"/>
      <w:bookmarkStart w:id="12953" w:name="_Toc61183096"/>
      <w:bookmarkStart w:id="12954" w:name="_Toc66728411"/>
      <w:bookmarkStart w:id="12955" w:name="_Toc74962288"/>
      <w:bookmarkStart w:id="12956" w:name="_Toc75243198"/>
      <w:bookmarkStart w:id="12957" w:name="_Toc76545544"/>
      <w:bookmarkStart w:id="12958" w:name="_Toc82595647"/>
      <w:bookmarkStart w:id="12959" w:name="_Toc89955678"/>
      <w:bookmarkStart w:id="12960" w:name="_Toc98774106"/>
      <w:bookmarkStart w:id="12961" w:name="_Toc106201867"/>
      <w:bookmarkStart w:id="12962" w:name="_Toc115191721"/>
      <w:bookmarkStart w:id="12963" w:name="_Toc122013610"/>
      <w:bookmarkStart w:id="12964" w:name="_Toc124155698"/>
      <w:bookmarkStart w:id="12965" w:name="_Toc131536269"/>
      <w:r w:rsidRPr="008C3753">
        <w:t>H.2.2</w:t>
      </w:r>
      <w:r w:rsidRPr="008C3753">
        <w:tab/>
        <w:t>Ideal signal</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966" w:name="_Toc21100293"/>
      <w:bookmarkStart w:id="12967" w:name="_Toc29810091"/>
      <w:bookmarkStart w:id="12968" w:name="_Toc36645485"/>
      <w:bookmarkStart w:id="12969" w:name="_Toc37272539"/>
      <w:bookmarkStart w:id="12970" w:name="_Toc45884786"/>
      <w:bookmarkStart w:id="12971" w:name="_Toc53182821"/>
      <w:bookmarkStart w:id="12972" w:name="_Toc58860608"/>
      <w:bookmarkStart w:id="12973" w:name="_Toc58863112"/>
      <w:bookmarkStart w:id="12974" w:name="_Toc61183097"/>
      <w:bookmarkStart w:id="12975" w:name="_Toc66728412"/>
      <w:bookmarkStart w:id="12976" w:name="_Toc74962289"/>
      <w:bookmarkStart w:id="12977" w:name="_Toc75243199"/>
      <w:bookmarkStart w:id="12978" w:name="_Toc76545545"/>
      <w:bookmarkStart w:id="12979" w:name="_Toc82595648"/>
      <w:bookmarkStart w:id="12980" w:name="_Toc89955679"/>
      <w:bookmarkStart w:id="12981" w:name="_Toc98774107"/>
      <w:bookmarkStart w:id="12982" w:name="_Toc106201868"/>
      <w:bookmarkStart w:id="12983" w:name="_Toc115191722"/>
      <w:bookmarkStart w:id="12984" w:name="_Toc122013611"/>
      <w:bookmarkStart w:id="12985" w:name="_Toc124155699"/>
      <w:bookmarkStart w:id="12986" w:name="_Toc131536270"/>
      <w:r w:rsidRPr="008C3753">
        <w:t>H.2.3</w:t>
      </w:r>
      <w:r w:rsidRPr="008C3753">
        <w:tab/>
        <w:t>Measurement results</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987" w:name="_Toc21100294"/>
      <w:bookmarkStart w:id="12988" w:name="_Toc29810092"/>
      <w:bookmarkStart w:id="12989" w:name="_Toc36645486"/>
      <w:bookmarkStart w:id="12990" w:name="_Toc37272540"/>
      <w:bookmarkStart w:id="12991" w:name="_Toc45884787"/>
      <w:bookmarkStart w:id="12992" w:name="_Toc53182822"/>
      <w:bookmarkStart w:id="12993" w:name="_Toc58860609"/>
      <w:bookmarkStart w:id="12994" w:name="_Toc58863113"/>
      <w:bookmarkStart w:id="12995" w:name="_Toc61183098"/>
      <w:bookmarkStart w:id="12996" w:name="_Toc66728413"/>
      <w:bookmarkStart w:id="12997" w:name="_Toc74962290"/>
      <w:bookmarkStart w:id="12998" w:name="_Toc75243200"/>
      <w:bookmarkStart w:id="12999" w:name="_Toc76545546"/>
      <w:bookmarkStart w:id="13000" w:name="_Toc82595649"/>
      <w:bookmarkStart w:id="13001" w:name="_Toc89955680"/>
      <w:bookmarkStart w:id="13002" w:name="_Toc98774108"/>
      <w:bookmarkStart w:id="13003" w:name="_Toc106201869"/>
      <w:bookmarkStart w:id="13004" w:name="_Toc115191723"/>
      <w:bookmarkStart w:id="13005" w:name="_Toc122013612"/>
      <w:bookmarkStart w:id="13006" w:name="_Toc124155700"/>
      <w:bookmarkStart w:id="13007" w:name="_Toc131536271"/>
      <w:r w:rsidRPr="008C3753">
        <w:t>H.2.4</w:t>
      </w:r>
      <w:r w:rsidRPr="008C3753">
        <w:tab/>
        <w:t>Measurement points</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1.15pt" o:ole="">
            <v:imagedata r:id="rId271" o:title=""/>
          </v:shape>
          <o:OLEObject Type="Embed" ProgID="Word.Picture.8" ShapeID="_x0000_i1186" DrawAspect="Content" ObjectID="_1742239562"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008" w:name="_Toc21100295"/>
      <w:bookmarkStart w:id="13009" w:name="_Toc29810093"/>
      <w:bookmarkStart w:id="13010" w:name="_Toc36645487"/>
      <w:bookmarkStart w:id="13011" w:name="_Toc37272541"/>
      <w:bookmarkStart w:id="13012" w:name="_Toc45884788"/>
      <w:bookmarkStart w:id="13013" w:name="_Toc53182823"/>
      <w:bookmarkStart w:id="13014" w:name="_Toc58860610"/>
      <w:bookmarkStart w:id="13015" w:name="_Toc58863114"/>
      <w:bookmarkStart w:id="13016" w:name="_Toc61183099"/>
      <w:bookmarkStart w:id="13017" w:name="_Toc66728414"/>
      <w:bookmarkStart w:id="13018" w:name="_Toc74962291"/>
      <w:bookmarkStart w:id="13019" w:name="_Toc75243201"/>
      <w:bookmarkStart w:id="13020" w:name="_Toc76545547"/>
      <w:bookmarkStart w:id="13021" w:name="_Toc82595650"/>
      <w:bookmarkStart w:id="13022" w:name="_Toc89955681"/>
      <w:bookmarkStart w:id="13023" w:name="_Toc98774109"/>
      <w:bookmarkStart w:id="13024" w:name="_Toc106201870"/>
      <w:bookmarkStart w:id="13025" w:name="_Toc115191724"/>
      <w:bookmarkStart w:id="13026" w:name="_Toc122013613"/>
      <w:bookmarkStart w:id="13027" w:name="_Toc124155701"/>
      <w:bookmarkStart w:id="13028" w:name="_Toc131536272"/>
      <w:r w:rsidRPr="008C3753">
        <w:t>H.3</w:t>
      </w:r>
      <w:r w:rsidRPr="008C3753">
        <w:tab/>
        <w:t>Pre-FFT minimization process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029" w:name="_Toc21100296"/>
      <w:bookmarkStart w:id="13030" w:name="_Toc29810094"/>
      <w:bookmarkStart w:id="13031" w:name="_Toc36645488"/>
      <w:bookmarkStart w:id="13032" w:name="_Toc37272542"/>
      <w:bookmarkStart w:id="13033" w:name="_Toc45884789"/>
      <w:bookmarkStart w:id="13034" w:name="_Toc53182824"/>
      <w:bookmarkStart w:id="13035" w:name="_Toc58860611"/>
      <w:bookmarkStart w:id="13036" w:name="_Toc58863115"/>
      <w:bookmarkStart w:id="13037" w:name="_Toc61183100"/>
      <w:bookmarkStart w:id="13038" w:name="_Toc66728415"/>
      <w:bookmarkStart w:id="13039" w:name="_Toc74962292"/>
      <w:bookmarkStart w:id="13040" w:name="_Toc75243202"/>
      <w:bookmarkStart w:id="13041" w:name="_Toc76545548"/>
      <w:bookmarkStart w:id="13042" w:name="_Toc82595651"/>
      <w:bookmarkStart w:id="13043" w:name="_Toc89955682"/>
      <w:bookmarkStart w:id="13044" w:name="_Toc98774110"/>
      <w:bookmarkStart w:id="13045" w:name="_Toc106201871"/>
      <w:bookmarkStart w:id="13046" w:name="_Toc115191725"/>
      <w:bookmarkStart w:id="13047" w:name="_Toc122013614"/>
      <w:bookmarkStart w:id="13048" w:name="_Toc124155702"/>
      <w:bookmarkStart w:id="13049" w:name="_Toc131536273"/>
      <w:r w:rsidRPr="008C3753">
        <w:t>H.4</w:t>
      </w:r>
      <w:r w:rsidRPr="008C3753">
        <w:tab/>
        <w:t>Timing of the FFT window</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050" w:name="_Toc21100297"/>
      <w:bookmarkStart w:id="13051" w:name="_Toc29810095"/>
      <w:bookmarkStart w:id="13052" w:name="_Toc36645489"/>
      <w:bookmarkStart w:id="13053" w:name="_Toc37272543"/>
      <w:bookmarkStart w:id="13054" w:name="_Toc45884790"/>
      <w:bookmarkStart w:id="13055" w:name="_Toc53182825"/>
      <w:bookmarkStart w:id="13056" w:name="_Toc58860612"/>
      <w:bookmarkStart w:id="13057" w:name="_Toc58863116"/>
      <w:bookmarkStart w:id="13058" w:name="_Toc61183101"/>
      <w:bookmarkStart w:id="13059" w:name="_Toc66728416"/>
      <w:bookmarkStart w:id="13060" w:name="_Toc74962293"/>
      <w:bookmarkStart w:id="13061" w:name="_Toc75243203"/>
      <w:bookmarkStart w:id="13062" w:name="_Toc76545549"/>
      <w:bookmarkStart w:id="13063" w:name="_Toc82595652"/>
      <w:bookmarkStart w:id="13064" w:name="_Toc89955683"/>
      <w:bookmarkStart w:id="13065" w:name="_Toc98774111"/>
      <w:bookmarkStart w:id="13066" w:name="_Toc106201872"/>
      <w:bookmarkStart w:id="13067" w:name="_Toc115191726"/>
      <w:bookmarkStart w:id="13068" w:name="_Toc122013615"/>
      <w:bookmarkStart w:id="13069" w:name="_Toc124155703"/>
      <w:bookmarkStart w:id="13070" w:name="_Toc131536274"/>
      <w:r w:rsidRPr="008C3753">
        <w:t>H.5</w:t>
      </w:r>
      <w:r w:rsidRPr="008C3753">
        <w:tab/>
        <w:t>Resource element TX power</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071" w:name="_Toc21100298"/>
      <w:bookmarkStart w:id="13072" w:name="_Toc29810096"/>
      <w:bookmarkStart w:id="13073" w:name="_Toc36645490"/>
      <w:bookmarkStart w:id="13074" w:name="_Toc37272544"/>
      <w:bookmarkStart w:id="13075" w:name="_Toc45884791"/>
      <w:bookmarkStart w:id="13076" w:name="_Toc53182826"/>
      <w:bookmarkStart w:id="13077" w:name="_Toc58860613"/>
      <w:bookmarkStart w:id="13078" w:name="_Toc58863117"/>
      <w:bookmarkStart w:id="13079" w:name="_Toc61183102"/>
      <w:bookmarkStart w:id="13080" w:name="_Toc66728417"/>
      <w:bookmarkStart w:id="13081" w:name="_Toc74962294"/>
      <w:bookmarkStart w:id="13082" w:name="_Toc75243204"/>
      <w:bookmarkStart w:id="13083" w:name="_Toc76545550"/>
      <w:bookmarkStart w:id="13084" w:name="_Toc82595653"/>
      <w:bookmarkStart w:id="13085" w:name="_Toc89955684"/>
      <w:bookmarkStart w:id="13086" w:name="_Toc98774112"/>
      <w:bookmarkStart w:id="13087" w:name="_Toc106201873"/>
      <w:bookmarkStart w:id="13088" w:name="_Toc115191727"/>
      <w:bookmarkStart w:id="13089" w:name="_Toc122013616"/>
      <w:bookmarkStart w:id="13090" w:name="_Toc124155704"/>
      <w:bookmarkStart w:id="13091" w:name="_Toc131536275"/>
      <w:r w:rsidRPr="008C3753">
        <w:t>H.6</w:t>
      </w:r>
      <w:r w:rsidRPr="008C3753">
        <w:tab/>
        <w:t>Post-FFT equalisation</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3.45pt;height:365.15pt" o:ole="">
            <v:imagedata r:id="rId273" o:title=""/>
          </v:shape>
          <o:OLEObject Type="Embed" ProgID="Word.Picture.8" ShapeID="_x0000_i1187" DrawAspect="Content" ObjectID="_1742239563"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092" w:name="_Toc21100299"/>
      <w:bookmarkStart w:id="13093" w:name="_Toc29810097"/>
      <w:bookmarkStart w:id="13094" w:name="_Toc36645491"/>
      <w:bookmarkStart w:id="13095" w:name="_Toc37272545"/>
      <w:bookmarkStart w:id="13096" w:name="_Toc45884792"/>
      <w:bookmarkStart w:id="13097" w:name="_Toc53182827"/>
      <w:bookmarkStart w:id="13098" w:name="_Toc58860614"/>
      <w:bookmarkStart w:id="13099" w:name="_Toc58863118"/>
      <w:bookmarkStart w:id="13100" w:name="_Toc61183103"/>
      <w:bookmarkStart w:id="13101" w:name="_Toc66728418"/>
      <w:bookmarkStart w:id="13102" w:name="_Toc74962295"/>
      <w:bookmarkStart w:id="13103" w:name="_Toc75243205"/>
      <w:bookmarkStart w:id="13104" w:name="_Toc76545551"/>
      <w:bookmarkStart w:id="13105" w:name="_Toc82595654"/>
      <w:bookmarkStart w:id="13106" w:name="_Toc89955685"/>
      <w:bookmarkStart w:id="13107" w:name="_Toc98774113"/>
      <w:bookmarkStart w:id="13108" w:name="_Toc106201874"/>
      <w:bookmarkStart w:id="13109" w:name="_Toc115191728"/>
      <w:bookmarkStart w:id="13110" w:name="_Toc122013617"/>
      <w:bookmarkStart w:id="13111" w:name="_Toc124155705"/>
      <w:bookmarkStart w:id="13112" w:name="_Toc131536276"/>
      <w:r w:rsidRPr="008C3753">
        <w:t>H.7</w:t>
      </w:r>
      <w:r w:rsidRPr="008C3753">
        <w:tab/>
        <w:t>EVM</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125A0D1C" w14:textId="77777777" w:rsidR="003E78C5" w:rsidRPr="008C3753" w:rsidRDefault="003E78C5" w:rsidP="0054676D">
      <w:pPr>
        <w:pStyle w:val="Heading3"/>
        <w:rPr>
          <w:rFonts w:eastAsia="Osaka"/>
        </w:rPr>
      </w:pPr>
      <w:bookmarkStart w:id="13113" w:name="_Toc29810098"/>
      <w:bookmarkStart w:id="13114" w:name="_Toc36645492"/>
      <w:bookmarkStart w:id="13115" w:name="_Toc37272546"/>
      <w:bookmarkStart w:id="13116" w:name="_Toc45884793"/>
      <w:bookmarkStart w:id="13117" w:name="_Toc53182828"/>
      <w:bookmarkStart w:id="13118" w:name="_Toc58860615"/>
      <w:bookmarkStart w:id="13119" w:name="_Toc58863119"/>
      <w:bookmarkStart w:id="13120" w:name="_Toc61183104"/>
      <w:bookmarkStart w:id="13121" w:name="_Toc66728419"/>
      <w:bookmarkStart w:id="13122" w:name="_Toc74962296"/>
      <w:bookmarkStart w:id="13123" w:name="_Toc75243206"/>
      <w:bookmarkStart w:id="13124" w:name="_Toc76545552"/>
      <w:bookmarkStart w:id="13125" w:name="_Toc82595655"/>
      <w:bookmarkStart w:id="13126" w:name="_Toc89955686"/>
      <w:bookmarkStart w:id="13127" w:name="_Toc98774114"/>
      <w:bookmarkStart w:id="13128" w:name="_Toc106201875"/>
      <w:bookmarkStart w:id="13129" w:name="_Toc115191729"/>
      <w:bookmarkStart w:id="13130" w:name="_Toc122013618"/>
      <w:bookmarkStart w:id="13131" w:name="_Toc124155706"/>
      <w:bookmarkStart w:id="13132" w:name="_Toc131536277"/>
      <w:r w:rsidRPr="008C3753">
        <w:rPr>
          <w:rFonts w:eastAsia="Osaka"/>
        </w:rPr>
        <w:t>H.7.0</w:t>
      </w:r>
      <w:r w:rsidRPr="008C3753">
        <w:rPr>
          <w:rFonts w:eastAsia="Osaka"/>
        </w:rPr>
        <w:tab/>
        <w:t>General</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133" w:name="_Toc21100300"/>
      <w:bookmarkStart w:id="13134" w:name="_Toc29810099"/>
      <w:bookmarkStart w:id="13135" w:name="_Toc36645493"/>
      <w:bookmarkStart w:id="13136" w:name="_Toc37272547"/>
      <w:bookmarkStart w:id="13137" w:name="_Toc45884794"/>
      <w:bookmarkStart w:id="13138" w:name="_Toc53182829"/>
      <w:bookmarkStart w:id="13139" w:name="_Toc58860616"/>
      <w:bookmarkStart w:id="13140" w:name="_Toc58863120"/>
      <w:bookmarkStart w:id="13141" w:name="_Toc61183105"/>
      <w:bookmarkStart w:id="13142" w:name="_Toc66728420"/>
      <w:bookmarkStart w:id="13143" w:name="_Toc74962297"/>
      <w:bookmarkStart w:id="13144" w:name="_Toc75243207"/>
      <w:bookmarkStart w:id="13145" w:name="_Toc76545553"/>
      <w:bookmarkStart w:id="13146" w:name="_Toc82595656"/>
      <w:bookmarkStart w:id="13147" w:name="_Toc89955687"/>
      <w:bookmarkStart w:id="13148" w:name="_Toc98774115"/>
      <w:bookmarkStart w:id="13149" w:name="_Toc106201876"/>
      <w:bookmarkStart w:id="13150" w:name="_Toc115191730"/>
      <w:bookmarkStart w:id="13151" w:name="_Toc122013619"/>
      <w:bookmarkStart w:id="13152" w:name="_Toc124155707"/>
      <w:bookmarkStart w:id="13153" w:name="_Toc131536278"/>
      <w:r w:rsidRPr="008C3753">
        <w:t>H.7.1</w:t>
      </w:r>
      <w:r w:rsidRPr="008C3753">
        <w:tab/>
        <w:t>Averaged EVM (FDD)</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154" w:name="_Toc21100301"/>
      <w:bookmarkStart w:id="13155" w:name="_Toc29810100"/>
      <w:bookmarkStart w:id="13156" w:name="_Toc36645494"/>
      <w:bookmarkStart w:id="13157" w:name="_Toc37272548"/>
      <w:bookmarkStart w:id="13158" w:name="_Toc45884795"/>
      <w:bookmarkStart w:id="13159" w:name="_Toc53182830"/>
      <w:bookmarkStart w:id="13160" w:name="_Toc58860617"/>
      <w:bookmarkStart w:id="13161" w:name="_Toc58863121"/>
      <w:bookmarkStart w:id="13162" w:name="_Toc61183106"/>
      <w:bookmarkStart w:id="13163" w:name="_Toc66728421"/>
      <w:bookmarkStart w:id="13164" w:name="_Toc74962298"/>
      <w:bookmarkStart w:id="13165" w:name="_Toc75243208"/>
      <w:bookmarkStart w:id="13166" w:name="_Toc76545554"/>
      <w:bookmarkStart w:id="13167" w:name="_Toc82595657"/>
      <w:bookmarkStart w:id="13168" w:name="_Toc89955688"/>
      <w:bookmarkStart w:id="13169" w:name="_Toc98774116"/>
      <w:bookmarkStart w:id="13170" w:name="_Toc106201877"/>
      <w:bookmarkStart w:id="13171" w:name="_Toc115191731"/>
      <w:bookmarkStart w:id="13172" w:name="_Toc122013620"/>
      <w:bookmarkStart w:id="13173" w:name="_Toc124155708"/>
      <w:bookmarkStart w:id="13174" w:name="_Toc131536279"/>
      <w:r w:rsidRPr="008C3753">
        <w:t>H.7.2</w:t>
      </w:r>
      <w:r w:rsidRPr="008C3753">
        <w:tab/>
        <w:t>Averaged EVM (TDD)</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175" w:name="_Toc58860618"/>
      <w:bookmarkStart w:id="13176" w:name="_Toc58863122"/>
      <w:bookmarkStart w:id="13177" w:name="_Toc61183107"/>
      <w:bookmarkStart w:id="13178" w:name="_Toc66728422"/>
      <w:bookmarkStart w:id="13179" w:name="_Toc74962299"/>
      <w:bookmarkStart w:id="13180" w:name="_Toc75243209"/>
      <w:bookmarkStart w:id="13181" w:name="_Toc76545555"/>
      <w:bookmarkStart w:id="13182" w:name="_Toc82595658"/>
      <w:bookmarkStart w:id="13183" w:name="_Toc89955689"/>
      <w:bookmarkStart w:id="13184" w:name="_Toc98774117"/>
      <w:bookmarkStart w:id="13185" w:name="_Toc106201878"/>
      <w:bookmarkStart w:id="13186" w:name="_Toc115191732"/>
      <w:bookmarkStart w:id="13187" w:name="_Toc122013621"/>
      <w:bookmarkStart w:id="13188" w:name="_Toc124155709"/>
      <w:bookmarkStart w:id="13189" w:name="_Toc131536280"/>
      <w:r w:rsidRPr="008C3753">
        <w:rPr>
          <w:noProof/>
        </w:rPr>
        <w:t>Annex I (normative):</w:t>
      </w:r>
      <w:r w:rsidRPr="008C3753">
        <w:rPr>
          <w:noProof/>
        </w:rPr>
        <w:br/>
        <w:t>General rules for statistical testing</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26BA0882" w14:textId="77777777" w:rsidR="00D84960" w:rsidRPr="008C3753" w:rsidRDefault="00D84960" w:rsidP="00D84960">
      <w:pPr>
        <w:pStyle w:val="Heading1"/>
      </w:pPr>
      <w:bookmarkStart w:id="13190" w:name="_Toc58860619"/>
      <w:bookmarkStart w:id="13191" w:name="_Toc58863123"/>
      <w:bookmarkStart w:id="13192" w:name="_Toc61183108"/>
      <w:bookmarkStart w:id="13193" w:name="_Toc66728423"/>
      <w:bookmarkStart w:id="13194" w:name="_Toc74962300"/>
      <w:bookmarkStart w:id="13195" w:name="_Toc75243210"/>
      <w:bookmarkStart w:id="13196" w:name="_Toc76545556"/>
      <w:bookmarkStart w:id="13197" w:name="_Toc82595659"/>
      <w:bookmarkStart w:id="13198" w:name="_Toc89955690"/>
      <w:bookmarkStart w:id="13199" w:name="_Toc98774118"/>
      <w:bookmarkStart w:id="13200" w:name="_Toc106201879"/>
      <w:bookmarkStart w:id="13201" w:name="_Toc115191733"/>
      <w:bookmarkStart w:id="13202" w:name="_Toc122013622"/>
      <w:bookmarkStart w:id="13203" w:name="_Toc124155710"/>
      <w:bookmarkStart w:id="13204" w:name="_Toc131536281"/>
      <w:r w:rsidRPr="008C3753">
        <w:t>I.1</w:t>
      </w:r>
      <w:r w:rsidRPr="008C3753">
        <w:tab/>
        <w:t>Testing methodology of PUSCH performance requirements with 0.001% BLER</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49E529CF" w14:textId="77777777" w:rsidR="00D84960" w:rsidRPr="008C3753" w:rsidRDefault="00D84960" w:rsidP="00D84960">
      <w:pPr>
        <w:pStyle w:val="Heading2"/>
      </w:pPr>
      <w:bookmarkStart w:id="13205" w:name="_Toc58860620"/>
      <w:bookmarkStart w:id="13206" w:name="_Toc58863124"/>
      <w:bookmarkStart w:id="13207" w:name="_Toc61183109"/>
      <w:bookmarkStart w:id="13208" w:name="_Toc66728424"/>
      <w:bookmarkStart w:id="13209" w:name="_Toc74962301"/>
      <w:bookmarkStart w:id="13210" w:name="_Toc75243211"/>
      <w:bookmarkStart w:id="13211" w:name="_Toc76545557"/>
      <w:bookmarkStart w:id="13212" w:name="_Toc82595660"/>
      <w:bookmarkStart w:id="13213" w:name="_Toc89955691"/>
      <w:bookmarkStart w:id="13214" w:name="_Toc98774119"/>
      <w:bookmarkStart w:id="13215" w:name="_Toc106201880"/>
      <w:bookmarkStart w:id="13216" w:name="_Toc115191734"/>
      <w:bookmarkStart w:id="13217" w:name="_Toc122013623"/>
      <w:bookmarkStart w:id="13218" w:name="_Toc124155711"/>
      <w:bookmarkStart w:id="13219" w:name="_Toc131536282"/>
      <w:r w:rsidRPr="008C3753">
        <w:t>I.1.1</w:t>
      </w:r>
      <w:r w:rsidRPr="008C3753">
        <w:tab/>
        <w:t>General</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220" w:name="_Toc58860621"/>
      <w:bookmarkStart w:id="13221" w:name="_Toc58863125"/>
      <w:bookmarkStart w:id="13222" w:name="_Toc61183110"/>
      <w:bookmarkStart w:id="13223" w:name="_Toc66728425"/>
      <w:bookmarkStart w:id="13224" w:name="_Toc74962302"/>
      <w:bookmarkStart w:id="13225" w:name="_Toc75243212"/>
      <w:bookmarkStart w:id="13226" w:name="_Toc76545558"/>
      <w:bookmarkStart w:id="13227" w:name="_Toc82595661"/>
      <w:bookmarkStart w:id="13228" w:name="_Toc89955692"/>
      <w:bookmarkStart w:id="13229" w:name="_Toc98774120"/>
      <w:bookmarkStart w:id="13230" w:name="_Toc106201881"/>
      <w:bookmarkStart w:id="13231" w:name="_Toc115191735"/>
      <w:bookmarkStart w:id="13232" w:name="_Toc122013624"/>
      <w:bookmarkStart w:id="13233" w:name="_Toc124155712"/>
      <w:bookmarkStart w:id="13234" w:name="_Toc131536283"/>
      <w:r w:rsidRPr="008C3753">
        <w:t>I.1.2</w:t>
      </w:r>
      <w:r w:rsidRPr="008C3753">
        <w:tab/>
        <w:t>Numerical definition of the pass-fail limits for testing PUSCH 0.001% BLER</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235" w:name="_Toc58860622"/>
      <w:bookmarkStart w:id="13236" w:name="_Toc58863126"/>
      <w:bookmarkStart w:id="13237" w:name="_Toc61183111"/>
      <w:bookmarkStart w:id="13238" w:name="_Toc66728426"/>
      <w:bookmarkStart w:id="13239" w:name="_Toc74962303"/>
      <w:bookmarkStart w:id="13240" w:name="_Toc75243213"/>
      <w:bookmarkStart w:id="13241" w:name="_Toc76545559"/>
      <w:bookmarkStart w:id="13242" w:name="_Toc82595662"/>
      <w:bookmarkStart w:id="13243" w:name="_Toc89955693"/>
      <w:bookmarkStart w:id="13244" w:name="_Toc98774121"/>
      <w:bookmarkStart w:id="13245" w:name="_Toc106201882"/>
      <w:bookmarkStart w:id="13246" w:name="_Toc115191736"/>
      <w:bookmarkStart w:id="13247" w:name="_Toc122013625"/>
      <w:bookmarkStart w:id="13248" w:name="_Toc124155713"/>
      <w:bookmarkStart w:id="13249" w:name="_Toc131536284"/>
      <w:r w:rsidRPr="008C3753">
        <w:t>I.1.3</w:t>
      </w:r>
      <w:r w:rsidRPr="008C3753">
        <w:tab/>
        <w:t>Theory to derive the early pass/fail limits in I.1.2 (informative)</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1C9D2DC5" w14:textId="77777777" w:rsidR="00D84960" w:rsidRPr="008C3753" w:rsidRDefault="00D84960" w:rsidP="00D84960">
      <w:pPr>
        <w:pStyle w:val="EditorsNote"/>
      </w:pPr>
      <w:bookmarkStart w:id="1325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251" w:name="_Toc58860623"/>
      <w:bookmarkStart w:id="13252" w:name="_Toc58863127"/>
      <w:bookmarkStart w:id="13253" w:name="_Toc61183112"/>
      <w:bookmarkStart w:id="13254" w:name="_Toc66728427"/>
      <w:bookmarkStart w:id="13255" w:name="_Toc74962304"/>
      <w:bookmarkStart w:id="13256" w:name="_Toc75243214"/>
      <w:bookmarkStart w:id="13257" w:name="_Toc76545560"/>
      <w:bookmarkStart w:id="13258" w:name="_Toc82595663"/>
      <w:bookmarkStart w:id="13259" w:name="_Toc89955694"/>
      <w:bookmarkStart w:id="13260" w:name="_Toc98774122"/>
      <w:bookmarkStart w:id="13261" w:name="_Toc106201883"/>
      <w:bookmarkStart w:id="13262" w:name="_Toc115191737"/>
      <w:bookmarkStart w:id="13263" w:name="_Toc122013626"/>
      <w:bookmarkStart w:id="13264" w:name="_Toc124155714"/>
      <w:bookmarkStart w:id="13265" w:name="_Toc131536285"/>
      <w:bookmarkEnd w:id="13250"/>
      <w:r w:rsidRPr="008C3753">
        <w:t>I.1.3.1</w:t>
      </w:r>
      <w:r w:rsidRPr="008C3753">
        <w:tab/>
        <w:t>Numerical definition of the pass-fail limits for testing PUSCH 0.001% BLER</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266" w:name="_Toc58860624"/>
      <w:bookmarkStart w:id="13267" w:name="_Toc58863128"/>
      <w:bookmarkStart w:id="13268" w:name="_Toc61183113"/>
      <w:bookmarkStart w:id="13269" w:name="_Toc66728428"/>
      <w:bookmarkStart w:id="13270" w:name="_Toc74962305"/>
      <w:bookmarkStart w:id="13271" w:name="_Toc75243215"/>
      <w:bookmarkStart w:id="13272" w:name="_Toc76545561"/>
      <w:bookmarkStart w:id="13273" w:name="_Toc82595664"/>
      <w:bookmarkStart w:id="13274" w:name="_Toc89955695"/>
      <w:bookmarkStart w:id="13275" w:name="_Toc98774123"/>
      <w:bookmarkStart w:id="13276" w:name="_Toc106201884"/>
      <w:bookmarkStart w:id="13277" w:name="_Toc115191738"/>
      <w:bookmarkStart w:id="13278" w:name="_Toc122013627"/>
      <w:bookmarkStart w:id="13279" w:name="_Toc124155715"/>
      <w:bookmarkStart w:id="13280" w:name="_Toc131536286"/>
      <w:r w:rsidRPr="008C3753">
        <w:t>I.1.3.2</w:t>
      </w:r>
      <w:r w:rsidRPr="008C3753">
        <w:tab/>
        <w:t>Simulation to derive the pass-fail limits for testing PUSCH 0.001% BLER</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8" type="#_x0000_t75" style="width:262.3pt;height:97.7pt" o:ole="">
            <v:imagedata r:id="rId275" o:title=""/>
          </v:shape>
          <o:OLEObject Type="Embed" ProgID="Equation.DSMT4" ShapeID="_x0000_i1188" DrawAspect="Content" ObjectID="_1742239564"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281" w:name="_Toc21100302"/>
      <w:bookmarkStart w:id="13282" w:name="_Toc29810101"/>
      <w:bookmarkStart w:id="13283" w:name="_Toc36645495"/>
      <w:bookmarkStart w:id="13284" w:name="_Toc37272549"/>
      <w:bookmarkStart w:id="13285" w:name="_Toc45884796"/>
      <w:bookmarkStart w:id="13286" w:name="_Toc53182831"/>
      <w:bookmarkStart w:id="13287" w:name="_Toc58860625"/>
      <w:bookmarkStart w:id="13288" w:name="_Toc58863129"/>
      <w:bookmarkStart w:id="13289" w:name="_Toc61183114"/>
      <w:bookmarkStart w:id="13290" w:name="_Toc66728429"/>
      <w:bookmarkStart w:id="13291" w:name="_Toc74962306"/>
      <w:bookmarkStart w:id="13292" w:name="_Toc75243216"/>
      <w:bookmarkStart w:id="13293" w:name="_Toc76545562"/>
      <w:bookmarkStart w:id="13294" w:name="_Toc82595665"/>
      <w:bookmarkStart w:id="13295" w:name="_Toc89955696"/>
      <w:bookmarkStart w:id="13296" w:name="_Toc98774124"/>
      <w:bookmarkStart w:id="13297" w:name="_Toc106201885"/>
      <w:bookmarkStart w:id="13298" w:name="_Toc115191739"/>
      <w:bookmarkStart w:id="13299" w:name="_Toc122013628"/>
      <w:bookmarkStart w:id="13300" w:name="_Toc124155716"/>
      <w:bookmarkStart w:id="13301" w:name="_Toc131536287"/>
      <w:r w:rsidRPr="008C3753">
        <w:t xml:space="preserve">Annex </w:t>
      </w:r>
      <w:r w:rsidR="00D84960" w:rsidRPr="008C3753">
        <w:t>J</w:t>
      </w:r>
      <w:r w:rsidRPr="008C3753">
        <w:t xml:space="preserve"> (informative):</w:t>
      </w:r>
      <w:r w:rsidRPr="008C3753">
        <w:br/>
        <w:t>Change history</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527"/>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F1425" w14:textId="77777777" w:rsidR="00375FEF" w:rsidRDefault="00375FEF">
      <w:r>
        <w:separator/>
      </w:r>
    </w:p>
  </w:endnote>
  <w:endnote w:type="continuationSeparator" w:id="0">
    <w:p w14:paraId="51E133B8" w14:textId="77777777" w:rsidR="00375FEF" w:rsidRDefault="00375F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93D53" w14:textId="77777777" w:rsidR="00375FEF" w:rsidRDefault="00375FEF">
      <w:r>
        <w:separator/>
      </w:r>
    </w:p>
  </w:footnote>
  <w:footnote w:type="continuationSeparator" w:id="0">
    <w:p w14:paraId="04E92FF5" w14:textId="77777777" w:rsidR="00375FEF" w:rsidRDefault="00375F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29E4EC5"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1B14">
      <w:rPr>
        <w:rFonts w:ascii="Arial" w:hAnsi="Arial" w:cs="Arial"/>
        <w:b/>
        <w:noProof/>
        <w:sz w:val="18"/>
        <w:szCs w:val="18"/>
      </w:rPr>
      <w:t>3GPP TS 38.141-1 V17.9.0 (2023-03)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439DFEC"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1B14">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5FEF"/>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01D"/>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1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2" Type="http://schemas.openxmlformats.org/officeDocument/2006/relationships/image" Target="media/image112.wmf"/><Relationship Id="rId207" Type="http://schemas.openxmlformats.org/officeDocument/2006/relationships/image" Target="media/image117.wmf"/><Relationship Id="rId223" Type="http://schemas.openxmlformats.org/officeDocument/2006/relationships/oleObject" Target="embeddings/oleObject84.bin"/><Relationship Id="rId228" Type="http://schemas.openxmlformats.org/officeDocument/2006/relationships/image" Target="media/image130.wmf"/><Relationship Id="rId244" Type="http://schemas.openxmlformats.org/officeDocument/2006/relationships/image" Target="media/image137.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eader" Target="head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footer" Target="footer1.xm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504</TotalTime>
  <Pages>3</Pages>
  <Words>123277</Words>
  <Characters>702680</Characters>
  <Application>Microsoft Office Word</Application>
  <DocSecurity>0</DocSecurity>
  <Lines>5855</Lines>
  <Paragraphs>1648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824309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208</cp:revision>
  <dcterms:created xsi:type="dcterms:W3CDTF">2022-04-01T08:58:00Z</dcterms:created>
  <dcterms:modified xsi:type="dcterms:W3CDTF">2023-04-05T20:36:00Z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