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6006F9CA" w14:textId="77777777" w:rsidR="00D845CD" w:rsidRPr="00DB707E" w:rsidRDefault="00D845CD" w:rsidP="00D845CD">
      <w:r w:rsidRPr="00DB707E">
        <w:t>The conditions are defined in Table B.1.x1-1 and Table B.1.x1-2 for 1 Rx and 2 Rx RedCap respectively for FR1 NR cells.</w:t>
      </w:r>
    </w:p>
    <w:p w14:paraId="06A993B3" w14:textId="77777777" w:rsidR="00D845CD" w:rsidRPr="00DB707E" w:rsidRDefault="00D845CD" w:rsidP="00D845CD">
      <w:r w:rsidRPr="00DB707E">
        <w:t>The conditions are defined in Table B.1.x1-3 for FR2 NR cells.</w:t>
      </w:r>
    </w:p>
    <w:p w14:paraId="32940149" w14:textId="5C6E8525" w:rsidR="00D845CD" w:rsidRPr="00DB707E" w:rsidRDefault="00D845CD" w:rsidP="00D845CD">
      <w:pPr>
        <w:pStyle w:val="TH"/>
      </w:pPr>
      <w:r w:rsidRPr="00DB707E">
        <w:lastRenderedPageBreak/>
        <w:t>Table B.1.</w:t>
      </w:r>
      <w:r w:rsidR="00954027">
        <w:t>4</w:t>
      </w:r>
      <w:r w:rsidRPr="00DB707E">
        <w:t>-1: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DB707E" w14:paraId="1922FAA0" w14:textId="77777777" w:rsidTr="009C648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021D64" w14:textId="77777777" w:rsidR="00D845CD" w:rsidRPr="00DB707E" w:rsidRDefault="00D845CD" w:rsidP="009C648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32E774C" w14:textId="77777777" w:rsidR="00D845CD" w:rsidRPr="00DB707E" w:rsidRDefault="00D845CD" w:rsidP="009C648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8A35CBA" w14:textId="77777777" w:rsidR="00D845CD" w:rsidRPr="00DB707E" w:rsidRDefault="00D845CD" w:rsidP="009C648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E29154D" w14:textId="77777777" w:rsidR="00D845CD" w:rsidRPr="00DB707E" w:rsidRDefault="00D845CD" w:rsidP="009C6489">
            <w:pPr>
              <w:pStyle w:val="TAH"/>
              <w:rPr>
                <w:lang w:val="en-US"/>
              </w:rPr>
            </w:pPr>
            <w:r w:rsidRPr="00DB707E">
              <w:rPr>
                <w:lang w:val="en-US"/>
              </w:rPr>
              <w:t>SSB Ês/Iot</w:t>
            </w:r>
          </w:p>
        </w:tc>
      </w:tr>
      <w:tr w:rsidR="00D845CD" w:rsidRPr="00DB707E" w14:paraId="67A5E80D"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582D2"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8A30D" w14:textId="77777777" w:rsidR="00D845CD" w:rsidRPr="00DB707E" w:rsidRDefault="00D845CD" w:rsidP="009C648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684382A"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96B6246" w14:textId="77777777" w:rsidR="00D845CD" w:rsidRPr="00DB707E" w:rsidRDefault="00D845CD" w:rsidP="009C6489">
            <w:pPr>
              <w:pStyle w:val="TAH"/>
              <w:rPr>
                <w:lang w:val="en-US"/>
              </w:rPr>
            </w:pPr>
            <w:r w:rsidRPr="00DB707E">
              <w:rPr>
                <w:lang w:val="en-US"/>
              </w:rPr>
              <w:t>dB</w:t>
            </w:r>
          </w:p>
        </w:tc>
      </w:tr>
      <w:tr w:rsidR="00D845CD" w:rsidRPr="00DB707E" w14:paraId="50F06BFD"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425A5"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50C80" w14:textId="77777777" w:rsidR="00D845CD" w:rsidRPr="00DB707E" w:rsidRDefault="00D845CD" w:rsidP="009C648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31D5103"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16B990A5"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D864" w14:textId="77777777" w:rsidR="00D845CD" w:rsidRPr="00DB707E" w:rsidRDefault="00D845CD" w:rsidP="009C6489">
            <w:pPr>
              <w:spacing w:after="0"/>
              <w:rPr>
                <w:rFonts w:ascii="Arial" w:eastAsiaTheme="minorHAnsi" w:hAnsi="Arial"/>
                <w:b/>
                <w:sz w:val="18"/>
                <w:szCs w:val="22"/>
                <w:lang w:val="en-US"/>
              </w:rPr>
            </w:pPr>
          </w:p>
        </w:tc>
      </w:tr>
      <w:tr w:rsidR="00D845CD" w:rsidRPr="00DB707E" w14:paraId="0D6757EC" w14:textId="77777777" w:rsidTr="009C6489">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26BA5D3" w14:textId="77777777" w:rsidR="00D845CD" w:rsidRPr="00DB707E" w:rsidRDefault="00D845CD" w:rsidP="009C6489">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66C54C1E" w14:textId="77777777" w:rsidR="00D845CD" w:rsidRPr="00DB707E" w:rsidRDefault="00D845CD" w:rsidP="009C6489">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3A060B24" w14:textId="77777777" w:rsidR="00D845CD" w:rsidRPr="00DB707E" w:rsidRDefault="00D845CD" w:rsidP="009C6489">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14E641AB" w14:textId="77777777" w:rsidR="00D845CD" w:rsidRPr="00DB707E" w:rsidRDefault="00D845CD" w:rsidP="009C6489">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071EB93" w14:textId="77777777" w:rsidR="00D845CD" w:rsidRPr="00DB707E" w:rsidRDefault="00D845CD" w:rsidP="009C6489">
            <w:pPr>
              <w:pStyle w:val="TAC"/>
              <w:rPr>
                <w:lang w:val="en-US"/>
              </w:rPr>
            </w:pPr>
            <w:r w:rsidRPr="00DB707E">
              <w:rPr>
                <w:lang w:val="en-US"/>
              </w:rPr>
              <w:sym w:font="Symbol" w:char="F0B3"/>
            </w:r>
            <w:r w:rsidRPr="00DB707E">
              <w:rPr>
                <w:lang w:val="en-US"/>
              </w:rPr>
              <w:t xml:space="preserve"> -4</w:t>
            </w:r>
          </w:p>
        </w:tc>
      </w:tr>
      <w:tr w:rsidR="00D845CD" w:rsidRPr="00DB707E" w14:paraId="14EDDF1D"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50A4B354"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807900" w14:textId="77777777" w:rsidR="00D845CD" w:rsidRPr="00DB707E" w:rsidRDefault="00D845CD" w:rsidP="009C6489">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30AEECE3" w14:textId="77777777" w:rsidR="00D845CD" w:rsidRPr="00DB707E" w:rsidRDefault="00D845CD" w:rsidP="009C6489">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1C28BEB" w14:textId="77777777" w:rsidR="00D845CD" w:rsidRPr="00DB707E" w:rsidRDefault="00D845CD" w:rsidP="009C6489">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E8CD6" w14:textId="77777777" w:rsidR="00D845CD" w:rsidRPr="00DB707E" w:rsidRDefault="00D845CD" w:rsidP="009C6489">
            <w:pPr>
              <w:spacing w:after="0"/>
              <w:rPr>
                <w:rFonts w:ascii="Arial" w:eastAsiaTheme="minorHAnsi" w:hAnsi="Arial"/>
                <w:sz w:val="18"/>
                <w:szCs w:val="22"/>
                <w:lang w:val="en-US"/>
              </w:rPr>
            </w:pPr>
          </w:p>
        </w:tc>
      </w:tr>
      <w:tr w:rsidR="00D845CD" w:rsidRPr="00DB707E" w14:paraId="2AC2A17C"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4950832"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4682387" w14:textId="77777777" w:rsidR="00D845CD" w:rsidRPr="00DB707E" w:rsidRDefault="00D845CD" w:rsidP="009C6489">
            <w:pPr>
              <w:pStyle w:val="TAC"/>
              <w:rPr>
                <w:lang w:val="en-US"/>
              </w:rPr>
            </w:pPr>
            <w:r w:rsidRPr="00DB707E">
              <w:t>NR_FDD_</w:t>
            </w:r>
            <w:r w:rsidRPr="00DB707E">
              <w:rPr>
                <w:lang w:val="en-US"/>
              </w:rPr>
              <w:t xml:space="preserve"> RC_</w:t>
            </w:r>
            <w:r w:rsidRPr="00DB707E">
              <w:t>FR1_C</w:t>
            </w:r>
          </w:p>
          <w:p w14:paraId="0A27E92F" w14:textId="77777777" w:rsidR="00D845CD" w:rsidRPr="00DB707E" w:rsidRDefault="00D845CD" w:rsidP="009C6489">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8295C35" w14:textId="77777777" w:rsidR="00D845CD" w:rsidRPr="00DB707E" w:rsidRDefault="00D845CD" w:rsidP="009C6489">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C33692" w14:textId="77777777" w:rsidR="00D845CD" w:rsidRPr="00DB707E" w:rsidRDefault="00D845CD" w:rsidP="009C6489">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464C" w14:textId="77777777" w:rsidR="00D845CD" w:rsidRPr="00DB707E" w:rsidRDefault="00D845CD" w:rsidP="009C6489">
            <w:pPr>
              <w:spacing w:after="0"/>
              <w:rPr>
                <w:rFonts w:ascii="Arial" w:eastAsiaTheme="minorHAnsi" w:hAnsi="Arial"/>
                <w:sz w:val="18"/>
                <w:szCs w:val="22"/>
                <w:lang w:val="en-US"/>
              </w:rPr>
            </w:pPr>
          </w:p>
        </w:tc>
      </w:tr>
      <w:tr w:rsidR="00D845CD" w:rsidRPr="00DB707E" w14:paraId="4AD22E25"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7B9DDA7"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790DB6" w14:textId="77777777" w:rsidR="00D845CD" w:rsidRPr="00DB707E" w:rsidRDefault="00D845CD" w:rsidP="009C6489">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0FC1E1" w14:textId="77777777" w:rsidR="00D845CD" w:rsidRPr="00DB707E" w:rsidRDefault="00D845CD" w:rsidP="009C6489">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8DA882" w14:textId="77777777" w:rsidR="00D845CD" w:rsidRPr="00DB707E" w:rsidRDefault="00D845CD" w:rsidP="009C6489">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66B61" w14:textId="77777777" w:rsidR="00D845CD" w:rsidRPr="00DB707E" w:rsidRDefault="00D845CD" w:rsidP="009C6489">
            <w:pPr>
              <w:spacing w:after="0"/>
              <w:rPr>
                <w:rFonts w:ascii="Arial" w:eastAsiaTheme="minorHAnsi" w:hAnsi="Arial"/>
                <w:sz w:val="18"/>
                <w:szCs w:val="22"/>
                <w:lang w:val="en-US"/>
              </w:rPr>
            </w:pPr>
          </w:p>
        </w:tc>
      </w:tr>
      <w:tr w:rsidR="00D845CD" w:rsidRPr="00DB707E" w14:paraId="2272CD35"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C412D56"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B752BA9" w14:textId="77777777" w:rsidR="00D845CD" w:rsidRPr="00DB707E" w:rsidRDefault="00D845CD" w:rsidP="009C6489">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18D022" w14:textId="77777777" w:rsidR="00D845CD" w:rsidRPr="00DB707E" w:rsidRDefault="00D845CD" w:rsidP="009C6489">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17F564D2" w14:textId="77777777" w:rsidR="00D845CD" w:rsidRPr="00DB707E" w:rsidRDefault="00D845CD" w:rsidP="009C6489">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962B" w14:textId="77777777" w:rsidR="00D845CD" w:rsidRPr="00DB707E" w:rsidRDefault="00D845CD" w:rsidP="009C6489">
            <w:pPr>
              <w:spacing w:after="0"/>
              <w:rPr>
                <w:rFonts w:ascii="Arial" w:eastAsiaTheme="minorHAnsi" w:hAnsi="Arial"/>
                <w:sz w:val="18"/>
                <w:szCs w:val="22"/>
                <w:lang w:val="en-US"/>
              </w:rPr>
            </w:pPr>
          </w:p>
        </w:tc>
      </w:tr>
      <w:tr w:rsidR="00D845CD" w:rsidRPr="00DB707E" w14:paraId="09141C7F"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29373F13"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77B870E" w14:textId="77777777" w:rsidR="00D845CD" w:rsidRPr="00DB707E" w:rsidRDefault="00D845CD" w:rsidP="009C6489">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9050A" w14:textId="77777777" w:rsidR="00D845CD" w:rsidRPr="00DB707E" w:rsidRDefault="00D845CD" w:rsidP="009C6489">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443527C" w14:textId="77777777" w:rsidR="00D845CD" w:rsidRPr="00DB707E" w:rsidRDefault="00D845CD" w:rsidP="009C6489">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03092" w14:textId="77777777" w:rsidR="00D845CD" w:rsidRPr="00DB707E" w:rsidRDefault="00D845CD" w:rsidP="009C6489">
            <w:pPr>
              <w:spacing w:after="0"/>
              <w:rPr>
                <w:rFonts w:ascii="Arial" w:eastAsiaTheme="minorHAnsi" w:hAnsi="Arial"/>
                <w:sz w:val="18"/>
                <w:szCs w:val="22"/>
                <w:lang w:val="en-US"/>
              </w:rPr>
            </w:pPr>
          </w:p>
        </w:tc>
      </w:tr>
      <w:tr w:rsidR="00D845CD" w:rsidRPr="00DB707E" w14:paraId="34F6EA90"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395E43D"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861E988" w14:textId="77777777" w:rsidR="00D845CD" w:rsidRPr="00DB707E" w:rsidRDefault="00D845CD" w:rsidP="009C6489">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F48B311" w14:textId="77777777" w:rsidR="00D845CD" w:rsidRPr="00DB707E" w:rsidRDefault="00D845CD" w:rsidP="009C6489">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130A508C" w14:textId="77777777" w:rsidR="00D845CD" w:rsidRPr="00DB707E" w:rsidRDefault="00D845CD" w:rsidP="009C6489">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B546" w14:textId="77777777" w:rsidR="00D845CD" w:rsidRPr="00DB707E" w:rsidRDefault="00D845CD" w:rsidP="009C6489">
            <w:pPr>
              <w:spacing w:after="0"/>
              <w:rPr>
                <w:rFonts w:ascii="Arial" w:eastAsiaTheme="minorHAnsi" w:hAnsi="Arial"/>
                <w:sz w:val="18"/>
                <w:szCs w:val="22"/>
                <w:lang w:val="en-US"/>
              </w:rPr>
            </w:pPr>
          </w:p>
        </w:tc>
      </w:tr>
      <w:tr w:rsidR="00D845CD" w:rsidRPr="00DB707E" w14:paraId="6F5FE8F7"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F916FA0"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9743AC0" w14:textId="77777777" w:rsidR="00D845CD" w:rsidRPr="00DB707E" w:rsidRDefault="00D845CD" w:rsidP="009C6489">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FE8156" w14:textId="77777777" w:rsidR="00D845CD" w:rsidRPr="00DB707E" w:rsidRDefault="00D845CD" w:rsidP="009C6489">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0B492D1" w14:textId="77777777" w:rsidR="00D845CD" w:rsidRPr="00DB707E" w:rsidRDefault="00D845CD" w:rsidP="009C6489">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115D8" w14:textId="77777777" w:rsidR="00D845CD" w:rsidRPr="00DB707E" w:rsidRDefault="00D845CD" w:rsidP="009C6489">
            <w:pPr>
              <w:spacing w:after="0"/>
              <w:rPr>
                <w:rFonts w:ascii="Arial" w:eastAsiaTheme="minorHAnsi" w:hAnsi="Arial"/>
                <w:sz w:val="18"/>
                <w:szCs w:val="22"/>
                <w:lang w:val="en-US"/>
              </w:rPr>
            </w:pPr>
          </w:p>
        </w:tc>
      </w:tr>
      <w:tr w:rsidR="00D845CD" w:rsidRPr="00DB707E" w14:paraId="3FF2F220" w14:textId="77777777" w:rsidTr="009C6489">
        <w:tc>
          <w:tcPr>
            <w:tcW w:w="5000" w:type="pct"/>
            <w:gridSpan w:val="5"/>
            <w:tcBorders>
              <w:top w:val="single" w:sz="4" w:space="0" w:color="auto"/>
              <w:left w:val="single" w:sz="4" w:space="0" w:color="auto"/>
              <w:bottom w:val="single" w:sz="4" w:space="0" w:color="auto"/>
              <w:right w:val="single" w:sz="4" w:space="0" w:color="auto"/>
            </w:tcBorders>
            <w:hideMark/>
          </w:tcPr>
          <w:p w14:paraId="4D794257" w14:textId="77777777" w:rsidR="00D845CD" w:rsidRPr="00DB707E" w:rsidRDefault="00D845CD" w:rsidP="009C6489">
            <w:pPr>
              <w:pStyle w:val="TAN"/>
              <w:rPr>
                <w:lang w:val="en-US"/>
              </w:rPr>
            </w:pPr>
            <w:r w:rsidRPr="00DB707E">
              <w:rPr>
                <w:lang w:val="en-US"/>
              </w:rPr>
              <w:t>NOTE 1:</w:t>
            </w:r>
            <w:r w:rsidRPr="00DB707E">
              <w:rPr>
                <w:lang w:val="en-US"/>
              </w:rPr>
              <w:tab/>
              <w:t>NR operating band groups are defined in clause 3.5.2.</w:t>
            </w:r>
          </w:p>
        </w:tc>
      </w:tr>
    </w:tbl>
    <w:p w14:paraId="663F8C64" w14:textId="77777777" w:rsidR="00D845CD" w:rsidRPr="00DB707E" w:rsidRDefault="00D845CD" w:rsidP="00954027">
      <w:pPr>
        <w:rPr>
          <w:rFonts w:eastAsiaTheme="minorHAnsi"/>
          <w:lang w:val="en-US"/>
        </w:rPr>
      </w:pPr>
    </w:p>
    <w:p w14:paraId="3E2916CA" w14:textId="4F34AB3D" w:rsidR="00D845CD" w:rsidRPr="00DB707E" w:rsidRDefault="00D845CD" w:rsidP="00D845CD">
      <w:pPr>
        <w:pStyle w:val="TH"/>
      </w:pPr>
      <w:r w:rsidRPr="00DB707E">
        <w:t>Table B.1.</w:t>
      </w:r>
      <w:r w:rsidR="00954027">
        <w:t>4</w:t>
      </w:r>
      <w:r w:rsidRPr="00DB707E">
        <w:t>-2: Conditions for intra-frequency cell re-selection in FR1 for RedCap for 1Rx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DB707E" w14:paraId="1F6CD931" w14:textId="77777777" w:rsidTr="009C648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5C289C" w14:textId="77777777" w:rsidR="00D845CD" w:rsidRPr="00DB707E" w:rsidRDefault="00D845CD" w:rsidP="009C648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F8ED1B8" w14:textId="77777777" w:rsidR="00D845CD" w:rsidRPr="00DB707E" w:rsidRDefault="00D845CD" w:rsidP="009C648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5107302" w14:textId="77777777" w:rsidR="00D845CD" w:rsidRPr="00DB707E" w:rsidRDefault="00D845CD" w:rsidP="009C648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318F49B" w14:textId="77777777" w:rsidR="00D845CD" w:rsidRPr="00DB707E" w:rsidRDefault="00D845CD" w:rsidP="009C6489">
            <w:pPr>
              <w:pStyle w:val="TAH"/>
              <w:rPr>
                <w:lang w:val="en-US"/>
              </w:rPr>
            </w:pPr>
            <w:r w:rsidRPr="00DB707E">
              <w:rPr>
                <w:lang w:val="en-US"/>
              </w:rPr>
              <w:t>SSB Ês/Iot</w:t>
            </w:r>
          </w:p>
        </w:tc>
      </w:tr>
      <w:tr w:rsidR="00D845CD" w:rsidRPr="00DB707E" w14:paraId="543B99EC"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50272"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9A7E" w14:textId="77777777" w:rsidR="00D845CD" w:rsidRPr="00DB707E" w:rsidRDefault="00D845CD" w:rsidP="009C648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2ADC4"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900F173" w14:textId="77777777" w:rsidR="00D845CD" w:rsidRPr="00DB707E" w:rsidRDefault="00D845CD" w:rsidP="009C6489">
            <w:pPr>
              <w:pStyle w:val="TAH"/>
              <w:rPr>
                <w:lang w:val="en-US"/>
              </w:rPr>
            </w:pPr>
            <w:r w:rsidRPr="00DB707E">
              <w:rPr>
                <w:lang w:val="en-US"/>
              </w:rPr>
              <w:t>dB</w:t>
            </w:r>
          </w:p>
        </w:tc>
      </w:tr>
      <w:tr w:rsidR="00D845CD" w:rsidRPr="00DB707E" w14:paraId="787537C1"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CE813"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FE59C" w14:textId="77777777" w:rsidR="00D845CD" w:rsidRPr="00DB707E" w:rsidRDefault="00D845CD" w:rsidP="009C648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408812B"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5500CE3"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3821" w14:textId="77777777" w:rsidR="00D845CD" w:rsidRPr="00DB707E" w:rsidRDefault="00D845CD" w:rsidP="009C6489">
            <w:pPr>
              <w:spacing w:after="0"/>
              <w:rPr>
                <w:rFonts w:ascii="Arial" w:eastAsiaTheme="minorHAnsi" w:hAnsi="Arial"/>
                <w:b/>
                <w:sz w:val="18"/>
                <w:szCs w:val="22"/>
                <w:lang w:val="en-US"/>
              </w:rPr>
            </w:pPr>
          </w:p>
        </w:tc>
      </w:tr>
      <w:tr w:rsidR="00D845CD" w:rsidRPr="00DB707E" w14:paraId="5C1A8B4F" w14:textId="77777777" w:rsidTr="009C6489">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3E8EB5D" w14:textId="77777777" w:rsidR="00D845CD" w:rsidRPr="00DB707E" w:rsidRDefault="00D845CD" w:rsidP="009C6489">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99A1930" w14:textId="77777777" w:rsidR="00D845CD" w:rsidRPr="00DB707E" w:rsidRDefault="00D845CD" w:rsidP="009C6489">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C52E71"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2935D06" w14:textId="77777777" w:rsidR="00D845CD" w:rsidRPr="00DB707E" w:rsidRDefault="00D845CD" w:rsidP="009C6489">
            <w:pPr>
              <w:pStyle w:val="TAC"/>
              <w:rPr>
                <w:lang w:val="en-US"/>
              </w:rPr>
            </w:pPr>
            <w:r w:rsidRPr="00DB707E">
              <w:rPr>
                <w:lang w:val="en-US"/>
              </w:rPr>
              <w:t>TBD</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A647CF4" w14:textId="77777777" w:rsidR="00D845CD" w:rsidRPr="00DB707E" w:rsidRDefault="00D845CD" w:rsidP="009C6489">
            <w:pPr>
              <w:pStyle w:val="TAC"/>
              <w:rPr>
                <w:lang w:val="en-US"/>
              </w:rPr>
            </w:pPr>
            <w:r w:rsidRPr="00DB707E">
              <w:rPr>
                <w:lang w:val="en-US"/>
              </w:rPr>
              <w:sym w:font="Symbol" w:char="F0B3"/>
            </w:r>
            <w:r w:rsidRPr="00DB707E">
              <w:rPr>
                <w:lang w:val="en-US"/>
              </w:rPr>
              <w:t xml:space="preserve"> -4</w:t>
            </w:r>
          </w:p>
        </w:tc>
      </w:tr>
      <w:tr w:rsidR="00D845CD" w:rsidRPr="00DB707E" w14:paraId="4D317E78"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15F3A68"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50600E" w14:textId="77777777" w:rsidR="00D845CD" w:rsidRPr="00DB707E" w:rsidRDefault="00D845CD" w:rsidP="009C6489">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4F81BC5F"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F247229"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6D14" w14:textId="77777777" w:rsidR="00D845CD" w:rsidRPr="00DB707E" w:rsidRDefault="00D845CD" w:rsidP="009C6489">
            <w:pPr>
              <w:spacing w:after="0"/>
              <w:rPr>
                <w:rFonts w:ascii="Arial" w:eastAsiaTheme="minorHAnsi" w:hAnsi="Arial"/>
                <w:sz w:val="18"/>
                <w:szCs w:val="22"/>
                <w:lang w:val="en-US"/>
              </w:rPr>
            </w:pPr>
          </w:p>
        </w:tc>
      </w:tr>
      <w:tr w:rsidR="00D845CD" w:rsidRPr="00DB707E" w14:paraId="401101AC"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ECD9223"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6C5309" w14:textId="77777777" w:rsidR="00D845CD" w:rsidRPr="00DB707E" w:rsidRDefault="00D845CD" w:rsidP="009C6489">
            <w:pPr>
              <w:pStyle w:val="TAC"/>
              <w:rPr>
                <w:lang w:val="en-US"/>
              </w:rPr>
            </w:pPr>
            <w:r w:rsidRPr="00DB707E">
              <w:t>NR_FDD_</w:t>
            </w:r>
            <w:r w:rsidRPr="00DB707E">
              <w:rPr>
                <w:lang w:val="en-US"/>
              </w:rPr>
              <w:t xml:space="preserve"> RC_</w:t>
            </w:r>
            <w:r w:rsidRPr="00DB707E">
              <w:t>FR1_C</w:t>
            </w:r>
          </w:p>
          <w:p w14:paraId="69BA3FBB" w14:textId="77777777" w:rsidR="00D845CD" w:rsidRPr="00DB707E" w:rsidRDefault="00D845CD" w:rsidP="009C6489">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2BE35E"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13BE5F59"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96C7" w14:textId="77777777" w:rsidR="00D845CD" w:rsidRPr="00DB707E" w:rsidRDefault="00D845CD" w:rsidP="009C6489">
            <w:pPr>
              <w:spacing w:after="0"/>
              <w:rPr>
                <w:rFonts w:ascii="Arial" w:eastAsiaTheme="minorHAnsi" w:hAnsi="Arial"/>
                <w:sz w:val="18"/>
                <w:szCs w:val="22"/>
                <w:lang w:val="en-US"/>
              </w:rPr>
            </w:pPr>
          </w:p>
        </w:tc>
      </w:tr>
      <w:tr w:rsidR="00D845CD" w:rsidRPr="00DB707E" w14:paraId="3BA07229"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779F1DB"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C405E9C" w14:textId="77777777" w:rsidR="00D845CD" w:rsidRPr="00DB707E" w:rsidRDefault="00D845CD" w:rsidP="009C6489">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5C7A70C5"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60451732"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7CD01" w14:textId="77777777" w:rsidR="00D845CD" w:rsidRPr="00DB707E" w:rsidRDefault="00D845CD" w:rsidP="009C6489">
            <w:pPr>
              <w:spacing w:after="0"/>
              <w:rPr>
                <w:rFonts w:ascii="Arial" w:eastAsiaTheme="minorHAnsi" w:hAnsi="Arial"/>
                <w:sz w:val="18"/>
                <w:szCs w:val="22"/>
                <w:lang w:val="en-US"/>
              </w:rPr>
            </w:pPr>
          </w:p>
        </w:tc>
      </w:tr>
      <w:tr w:rsidR="00D845CD" w:rsidRPr="00DB707E" w14:paraId="17616FAE"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15485DB9"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44038FC" w14:textId="77777777" w:rsidR="00D845CD" w:rsidRPr="00DB707E" w:rsidRDefault="00D845CD" w:rsidP="009C6489">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7ED6C68D"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108C1978"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C903" w14:textId="77777777" w:rsidR="00D845CD" w:rsidRPr="00DB707E" w:rsidRDefault="00D845CD" w:rsidP="009C6489">
            <w:pPr>
              <w:spacing w:after="0"/>
              <w:rPr>
                <w:rFonts w:ascii="Arial" w:eastAsiaTheme="minorHAnsi" w:hAnsi="Arial"/>
                <w:sz w:val="18"/>
                <w:szCs w:val="22"/>
                <w:lang w:val="en-US"/>
              </w:rPr>
            </w:pPr>
          </w:p>
        </w:tc>
      </w:tr>
      <w:tr w:rsidR="00D845CD" w:rsidRPr="00DB707E" w14:paraId="1EB965CF"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100615CB"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7ECD55" w14:textId="77777777" w:rsidR="00D845CD" w:rsidRPr="00DB707E" w:rsidRDefault="00D845CD" w:rsidP="009C6489">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F9825C0"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2AECF17F"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95832" w14:textId="77777777" w:rsidR="00D845CD" w:rsidRPr="00DB707E" w:rsidRDefault="00D845CD" w:rsidP="009C6489">
            <w:pPr>
              <w:spacing w:after="0"/>
              <w:rPr>
                <w:rFonts w:ascii="Arial" w:eastAsiaTheme="minorHAnsi" w:hAnsi="Arial"/>
                <w:sz w:val="18"/>
                <w:szCs w:val="22"/>
                <w:lang w:val="en-US"/>
              </w:rPr>
            </w:pPr>
          </w:p>
        </w:tc>
      </w:tr>
      <w:tr w:rsidR="00D845CD" w:rsidRPr="00DB707E" w14:paraId="020DD509"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49838267"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E78D7" w14:textId="77777777" w:rsidR="00D845CD" w:rsidRPr="00DB707E" w:rsidRDefault="00D845CD" w:rsidP="009C6489">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2DEBE9F"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6643D6E4"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7CFDB" w14:textId="77777777" w:rsidR="00D845CD" w:rsidRPr="00DB707E" w:rsidRDefault="00D845CD" w:rsidP="009C6489">
            <w:pPr>
              <w:spacing w:after="0"/>
              <w:rPr>
                <w:rFonts w:ascii="Arial" w:eastAsiaTheme="minorHAnsi" w:hAnsi="Arial"/>
                <w:sz w:val="18"/>
                <w:szCs w:val="22"/>
                <w:lang w:val="en-US"/>
              </w:rPr>
            </w:pPr>
          </w:p>
        </w:tc>
      </w:tr>
      <w:tr w:rsidR="00D845CD" w:rsidRPr="00DB707E" w14:paraId="5240FB26"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7B270E4"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A1C4A1" w14:textId="77777777" w:rsidR="00D845CD" w:rsidRPr="00DB707E" w:rsidRDefault="00D845CD" w:rsidP="009C6489">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013140"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8CB3925"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1290" w14:textId="77777777" w:rsidR="00D845CD" w:rsidRPr="00DB707E" w:rsidRDefault="00D845CD" w:rsidP="009C6489">
            <w:pPr>
              <w:spacing w:after="0"/>
              <w:rPr>
                <w:rFonts w:ascii="Arial" w:eastAsiaTheme="minorHAnsi" w:hAnsi="Arial"/>
                <w:sz w:val="18"/>
                <w:szCs w:val="22"/>
                <w:lang w:val="en-US"/>
              </w:rPr>
            </w:pPr>
          </w:p>
        </w:tc>
      </w:tr>
      <w:tr w:rsidR="00D845CD" w:rsidRPr="00DB707E" w14:paraId="0525BA20" w14:textId="77777777" w:rsidTr="009C6489">
        <w:tc>
          <w:tcPr>
            <w:tcW w:w="5000" w:type="pct"/>
            <w:gridSpan w:val="5"/>
            <w:tcBorders>
              <w:top w:val="single" w:sz="4" w:space="0" w:color="auto"/>
              <w:left w:val="single" w:sz="4" w:space="0" w:color="auto"/>
              <w:bottom w:val="single" w:sz="4" w:space="0" w:color="auto"/>
              <w:right w:val="single" w:sz="4" w:space="0" w:color="auto"/>
            </w:tcBorders>
            <w:hideMark/>
          </w:tcPr>
          <w:p w14:paraId="21EFBCAB" w14:textId="77777777" w:rsidR="00D845CD" w:rsidRPr="00DB707E" w:rsidRDefault="00D845CD" w:rsidP="009C6489">
            <w:pPr>
              <w:pStyle w:val="TAN"/>
              <w:rPr>
                <w:lang w:val="en-US"/>
              </w:rPr>
            </w:pPr>
            <w:r w:rsidRPr="00DB707E">
              <w:rPr>
                <w:lang w:val="en-US"/>
              </w:rPr>
              <w:t>NOTE 1:</w:t>
            </w:r>
            <w:r w:rsidRPr="00DB707E">
              <w:rPr>
                <w:lang w:val="en-US"/>
              </w:rPr>
              <w:tab/>
              <w:t>NR operating band groups are defined in clause 3.5.2.</w:t>
            </w:r>
          </w:p>
        </w:tc>
      </w:tr>
    </w:tbl>
    <w:p w14:paraId="1362147A" w14:textId="77777777" w:rsidR="00D845CD" w:rsidRPr="00DB707E" w:rsidRDefault="00D845CD" w:rsidP="00954027">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718"/>
        <w:gridCol w:w="1248"/>
        <w:gridCol w:w="1544"/>
      </w:tblGrid>
      <w:tr w:rsidR="00D845CD" w:rsidRPr="00DB707E" w14:paraId="3D83DAC1" w14:textId="77777777" w:rsidTr="00954027">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6"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5"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954027">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5"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954027">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5"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954027">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5"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954027">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6"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5"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D845CD" w:rsidRPr="00DB707E" w14:paraId="00C17EFF" w14:textId="77777777" w:rsidTr="00954027">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D845CD" w:rsidRPr="00DB707E" w:rsidRDefault="00D845CD" w:rsidP="009C6489">
            <w:pPr>
              <w:pStyle w:val="TAC"/>
              <w:rPr>
                <w:lang w:val="en-US"/>
              </w:rPr>
            </w:pPr>
            <w:r w:rsidRPr="00DB707E">
              <w:rPr>
                <w:lang w:val="en-US"/>
              </w:rPr>
              <w:t>Conditions</w:t>
            </w:r>
          </w:p>
        </w:tc>
        <w:tc>
          <w:tcPr>
            <w:tcW w:w="966" w:type="dxa"/>
            <w:tcBorders>
              <w:top w:val="single" w:sz="4" w:space="0" w:color="auto"/>
              <w:left w:val="single" w:sz="4" w:space="0" w:color="auto"/>
              <w:bottom w:val="nil"/>
              <w:right w:val="single" w:sz="4" w:space="0" w:color="auto"/>
            </w:tcBorders>
            <w:hideMark/>
          </w:tcPr>
          <w:p w14:paraId="0CBD8663" w14:textId="77777777" w:rsidR="00D845CD" w:rsidRPr="00DB707E" w:rsidRDefault="00D845CD" w:rsidP="009C6489">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D845CD" w:rsidRPr="00DB707E" w:rsidRDefault="00D845CD" w:rsidP="009C648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D845CD" w:rsidRPr="00DB707E" w:rsidRDefault="00D845CD" w:rsidP="009C648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D845CD" w:rsidRPr="00DB707E" w:rsidRDefault="00D845CD" w:rsidP="009C648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D845CD" w:rsidRPr="00DB707E" w:rsidRDefault="00D845CD" w:rsidP="009C648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D845CD" w:rsidRPr="00DB707E" w:rsidRDefault="00D845CD" w:rsidP="009C648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D845CD" w:rsidRPr="00DB707E" w:rsidRDefault="00D845CD" w:rsidP="009C6489">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77777777" w:rsidR="00D845CD" w:rsidRPr="00DB707E" w:rsidRDefault="00D845CD" w:rsidP="009C6489">
            <w:pPr>
              <w:pStyle w:val="TAC"/>
              <w:rPr>
                <w:rFonts w:eastAsia="Yu Mincho"/>
                <w:lang w:val="en-US" w:eastAsia="ja-JP"/>
              </w:rPr>
            </w:pPr>
            <w:r w:rsidRPr="00DB707E">
              <w:rPr>
                <w:rFonts w:eastAsia="Yu Mincho"/>
                <w:lang w:val="en-US" w:eastAsia="ja-JP"/>
              </w:rPr>
              <w:t>TBD</w:t>
            </w:r>
          </w:p>
        </w:tc>
        <w:tc>
          <w:tcPr>
            <w:tcW w:w="1248" w:type="dxa"/>
            <w:tcBorders>
              <w:top w:val="single" w:sz="4" w:space="0" w:color="auto"/>
              <w:left w:val="single" w:sz="4" w:space="0" w:color="auto"/>
              <w:bottom w:val="nil"/>
              <w:right w:val="single" w:sz="4" w:space="0" w:color="auto"/>
            </w:tcBorders>
            <w:hideMark/>
          </w:tcPr>
          <w:p w14:paraId="29823CFC" w14:textId="77777777" w:rsidR="00D845CD" w:rsidRPr="00DB707E" w:rsidRDefault="00D845CD" w:rsidP="009C648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tcBorders>
              <w:top w:val="single" w:sz="4" w:space="0" w:color="auto"/>
              <w:left w:val="single" w:sz="4" w:space="0" w:color="auto"/>
              <w:bottom w:val="nil"/>
              <w:right w:val="single" w:sz="4" w:space="0" w:color="auto"/>
            </w:tcBorders>
            <w:hideMark/>
          </w:tcPr>
          <w:p w14:paraId="046A656B" w14:textId="77777777" w:rsidR="00D845CD" w:rsidRPr="00DB707E" w:rsidRDefault="00D845CD" w:rsidP="009C6489">
            <w:pPr>
              <w:pStyle w:val="TAC"/>
              <w:rPr>
                <w:rFonts w:eastAsia="Yu Mincho"/>
                <w:lang w:val="en-US" w:eastAsia="ja-JP"/>
              </w:rPr>
            </w:pPr>
            <w:r w:rsidRPr="00DB707E">
              <w:rPr>
                <w:rFonts w:eastAsia="Yu Mincho"/>
                <w:lang w:val="en-US" w:eastAsia="ja-JP"/>
              </w:rPr>
              <w:t>≥-4</w:t>
            </w:r>
          </w:p>
        </w:tc>
      </w:tr>
      <w:tr w:rsidR="00D845CD" w:rsidRPr="00DB707E" w14:paraId="42AC9220" w14:textId="77777777" w:rsidTr="00954027">
        <w:trPr>
          <w:trHeight w:val="190"/>
          <w:jc w:val="center"/>
        </w:trPr>
        <w:tc>
          <w:tcPr>
            <w:tcW w:w="1097" w:type="dxa"/>
            <w:tcBorders>
              <w:top w:val="nil"/>
              <w:left w:val="single" w:sz="4" w:space="0" w:color="auto"/>
              <w:bottom w:val="nil"/>
              <w:right w:val="single" w:sz="4" w:space="0" w:color="auto"/>
            </w:tcBorders>
          </w:tcPr>
          <w:p w14:paraId="1A31B28D" w14:textId="77777777" w:rsidR="00D845CD" w:rsidRPr="00DB707E" w:rsidRDefault="00D845CD" w:rsidP="009C6489">
            <w:pPr>
              <w:pStyle w:val="TAC"/>
              <w:rPr>
                <w:rFonts w:eastAsiaTheme="minorHAnsi"/>
                <w:lang w:val="en-US"/>
              </w:rPr>
            </w:pPr>
          </w:p>
        </w:tc>
        <w:tc>
          <w:tcPr>
            <w:tcW w:w="966" w:type="dxa"/>
            <w:tcBorders>
              <w:top w:val="nil"/>
              <w:left w:val="single" w:sz="4" w:space="0" w:color="auto"/>
              <w:bottom w:val="nil"/>
              <w:right w:val="single" w:sz="4" w:space="0" w:color="auto"/>
            </w:tcBorders>
          </w:tcPr>
          <w:p w14:paraId="7F9B8600" w14:textId="77777777" w:rsidR="00D845CD" w:rsidRPr="00DB707E" w:rsidRDefault="00D845CD" w:rsidP="009C648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D845CD" w:rsidRPr="00DB707E" w:rsidRDefault="00D845CD" w:rsidP="009C648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D845CD" w:rsidRPr="00DB707E" w:rsidRDefault="00D845CD" w:rsidP="009C648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D845CD" w:rsidRPr="00DB707E" w:rsidRDefault="00D845CD" w:rsidP="009C648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D845CD" w:rsidRPr="00DB707E" w:rsidRDefault="00D845CD" w:rsidP="009C648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D845CD" w:rsidRPr="00DB707E" w:rsidRDefault="00D845CD" w:rsidP="009C648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D845CD" w:rsidRPr="00DB707E" w:rsidRDefault="00D845CD" w:rsidP="009C6489">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77777777" w:rsidR="00D845CD" w:rsidRPr="00DB707E" w:rsidRDefault="00D845CD" w:rsidP="009C6489">
            <w:pPr>
              <w:pStyle w:val="TAC"/>
              <w:rPr>
                <w:lang w:val="en-US"/>
              </w:rPr>
            </w:pPr>
            <w:r w:rsidRPr="00DB707E">
              <w:rPr>
                <w:lang w:val="en-US"/>
              </w:rPr>
              <w:t>TBD</w:t>
            </w:r>
          </w:p>
        </w:tc>
        <w:tc>
          <w:tcPr>
            <w:tcW w:w="1248" w:type="dxa"/>
            <w:tcBorders>
              <w:top w:val="nil"/>
              <w:left w:val="single" w:sz="4" w:space="0" w:color="auto"/>
              <w:bottom w:val="nil"/>
              <w:right w:val="single" w:sz="4" w:space="0" w:color="auto"/>
            </w:tcBorders>
          </w:tcPr>
          <w:p w14:paraId="1F53F024" w14:textId="77777777" w:rsidR="00D845CD" w:rsidRPr="00DB707E" w:rsidRDefault="00D845CD" w:rsidP="009C6489">
            <w:pPr>
              <w:pStyle w:val="TAC"/>
              <w:rPr>
                <w:lang w:val="en-US"/>
              </w:rPr>
            </w:pPr>
          </w:p>
        </w:tc>
        <w:tc>
          <w:tcPr>
            <w:tcW w:w="1545" w:type="dxa"/>
            <w:tcBorders>
              <w:top w:val="nil"/>
              <w:left w:val="single" w:sz="4" w:space="0" w:color="auto"/>
              <w:bottom w:val="nil"/>
              <w:right w:val="single" w:sz="4" w:space="0" w:color="auto"/>
            </w:tcBorders>
          </w:tcPr>
          <w:p w14:paraId="72305151" w14:textId="77777777" w:rsidR="00D845CD" w:rsidRPr="00DB707E" w:rsidRDefault="00D845CD" w:rsidP="009C6489">
            <w:pPr>
              <w:pStyle w:val="TAC"/>
              <w:rPr>
                <w:lang w:val="en-US"/>
              </w:rPr>
            </w:pPr>
          </w:p>
        </w:tc>
      </w:tr>
      <w:tr w:rsidR="00D845CD" w:rsidRPr="00DB707E" w14:paraId="4509ED2E" w14:textId="77777777" w:rsidTr="00954027">
        <w:trPr>
          <w:trHeight w:val="190"/>
          <w:jc w:val="center"/>
        </w:trPr>
        <w:tc>
          <w:tcPr>
            <w:tcW w:w="1097" w:type="dxa"/>
            <w:tcBorders>
              <w:top w:val="nil"/>
              <w:left w:val="single" w:sz="4" w:space="0" w:color="auto"/>
              <w:bottom w:val="nil"/>
              <w:right w:val="single" w:sz="4" w:space="0" w:color="auto"/>
            </w:tcBorders>
          </w:tcPr>
          <w:p w14:paraId="716EBFA5" w14:textId="77777777" w:rsidR="00D845CD" w:rsidRPr="00DB707E" w:rsidRDefault="00D845CD" w:rsidP="009C6489">
            <w:pPr>
              <w:pStyle w:val="TAC"/>
              <w:rPr>
                <w:lang w:val="en-US"/>
              </w:rPr>
            </w:pPr>
          </w:p>
        </w:tc>
        <w:tc>
          <w:tcPr>
            <w:tcW w:w="966" w:type="dxa"/>
            <w:tcBorders>
              <w:top w:val="nil"/>
              <w:left w:val="single" w:sz="4" w:space="0" w:color="auto"/>
              <w:bottom w:val="single" w:sz="4" w:space="0" w:color="auto"/>
              <w:right w:val="single" w:sz="4" w:space="0" w:color="auto"/>
            </w:tcBorders>
          </w:tcPr>
          <w:p w14:paraId="40BB1DF8" w14:textId="77777777" w:rsidR="00D845CD" w:rsidRPr="00DB707E" w:rsidRDefault="00D845CD" w:rsidP="009C648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D845CD" w:rsidRPr="00DB707E" w:rsidRDefault="00D845CD" w:rsidP="009C648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D845CD" w:rsidRPr="00DB707E" w:rsidRDefault="00D845CD" w:rsidP="009C6489">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D845CD" w:rsidRPr="00DB707E" w:rsidRDefault="00D845CD" w:rsidP="009C6489">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D845CD" w:rsidRPr="00DB707E" w:rsidRDefault="00D845CD" w:rsidP="009C6489">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D845CD" w:rsidRPr="00DB707E" w:rsidRDefault="00D845CD" w:rsidP="009C6489">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D845CD" w:rsidRPr="00DB707E" w:rsidRDefault="00D845CD" w:rsidP="009C648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77777777" w:rsidR="00D845CD" w:rsidRPr="00DB707E" w:rsidRDefault="00D845CD" w:rsidP="009C6489">
            <w:pPr>
              <w:pStyle w:val="TAC"/>
              <w:rPr>
                <w:lang w:val="en-US"/>
              </w:rPr>
            </w:pPr>
            <w:r w:rsidRPr="00DB707E">
              <w:rPr>
                <w:lang w:val="en-US"/>
              </w:rPr>
              <w:t>TBD</w:t>
            </w:r>
          </w:p>
        </w:tc>
        <w:tc>
          <w:tcPr>
            <w:tcW w:w="1248" w:type="dxa"/>
            <w:tcBorders>
              <w:top w:val="nil"/>
              <w:left w:val="single" w:sz="4" w:space="0" w:color="auto"/>
              <w:bottom w:val="single" w:sz="4" w:space="0" w:color="auto"/>
              <w:right w:val="single" w:sz="4" w:space="0" w:color="auto"/>
            </w:tcBorders>
          </w:tcPr>
          <w:p w14:paraId="3E09C6D5" w14:textId="77777777" w:rsidR="00D845CD" w:rsidRPr="00DB707E" w:rsidRDefault="00D845CD" w:rsidP="009C6489">
            <w:pPr>
              <w:pStyle w:val="TAC"/>
              <w:rPr>
                <w:lang w:val="en-US"/>
              </w:rPr>
            </w:pPr>
          </w:p>
        </w:tc>
        <w:tc>
          <w:tcPr>
            <w:tcW w:w="1545" w:type="dxa"/>
            <w:tcBorders>
              <w:top w:val="nil"/>
              <w:left w:val="single" w:sz="4" w:space="0" w:color="auto"/>
              <w:bottom w:val="single" w:sz="4" w:space="0" w:color="auto"/>
              <w:right w:val="single" w:sz="4" w:space="0" w:color="auto"/>
            </w:tcBorders>
          </w:tcPr>
          <w:p w14:paraId="181DA9DB" w14:textId="77777777" w:rsidR="00D845CD" w:rsidRPr="00DB707E" w:rsidRDefault="00D845CD" w:rsidP="009C6489">
            <w:pPr>
              <w:pStyle w:val="TAC"/>
              <w:rPr>
                <w:lang w:val="en-US"/>
              </w:rPr>
            </w:pPr>
          </w:p>
        </w:tc>
      </w:tr>
      <w:tr w:rsidR="00D845CD" w:rsidRPr="00DB707E" w14:paraId="5D92390B" w14:textId="77777777" w:rsidTr="00954027">
        <w:trPr>
          <w:trHeight w:val="190"/>
          <w:jc w:val="center"/>
        </w:trPr>
        <w:tc>
          <w:tcPr>
            <w:tcW w:w="1097" w:type="dxa"/>
            <w:tcBorders>
              <w:top w:val="nil"/>
              <w:left w:val="single" w:sz="4" w:space="0" w:color="auto"/>
              <w:bottom w:val="nil"/>
              <w:right w:val="single" w:sz="4" w:space="0" w:color="auto"/>
            </w:tcBorders>
          </w:tcPr>
          <w:p w14:paraId="28DCE783" w14:textId="77777777" w:rsidR="00D845CD" w:rsidRPr="00DB707E" w:rsidRDefault="00D845CD" w:rsidP="009C6489">
            <w:pPr>
              <w:pStyle w:val="TAC"/>
              <w:rPr>
                <w:lang w:val="en-US"/>
              </w:rPr>
            </w:pPr>
          </w:p>
        </w:tc>
        <w:tc>
          <w:tcPr>
            <w:tcW w:w="966"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D845CD" w:rsidRPr="00DB707E" w:rsidRDefault="00D845CD" w:rsidP="009C6489">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D845CD" w:rsidRPr="00DB707E" w:rsidRDefault="00D845CD" w:rsidP="009C648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D845CD" w:rsidRPr="00DB707E" w:rsidRDefault="00D845CD" w:rsidP="009C648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D845CD" w:rsidRPr="00DB707E" w:rsidRDefault="00D845CD" w:rsidP="009C648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D845CD" w:rsidRPr="00DB707E" w:rsidRDefault="00D845CD" w:rsidP="009C648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D845CD" w:rsidRPr="00DB707E" w:rsidRDefault="00D845CD" w:rsidP="009C648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D845CD" w:rsidRPr="00DB707E" w:rsidRDefault="00D845CD" w:rsidP="009C6489">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77777777" w:rsidR="00D845CD" w:rsidRPr="00DB707E" w:rsidRDefault="00D845CD" w:rsidP="009C6489">
            <w:pPr>
              <w:pStyle w:val="TAC"/>
              <w:rPr>
                <w:rFonts w:eastAsia="Yu Mincho"/>
                <w:lang w:val="en-US" w:eastAsia="ja-JP"/>
              </w:rPr>
            </w:pPr>
            <w:r w:rsidRPr="00DB707E">
              <w:rPr>
                <w:rFonts w:eastAsia="Yu Mincho"/>
                <w:lang w:val="en-US" w:eastAsia="ja-JP"/>
              </w:rPr>
              <w:t>TBD</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D845CD" w:rsidRPr="00DB707E" w:rsidRDefault="00D845CD" w:rsidP="009C648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D845CD" w:rsidRPr="00DB707E" w:rsidRDefault="00D845CD" w:rsidP="009C6489">
            <w:pPr>
              <w:pStyle w:val="TAC"/>
              <w:rPr>
                <w:rFonts w:eastAsia="Yu Mincho"/>
                <w:lang w:val="en-US" w:eastAsia="ja-JP"/>
              </w:rPr>
            </w:pPr>
            <w:r w:rsidRPr="00DB707E">
              <w:rPr>
                <w:rFonts w:eastAsia="Yu Mincho"/>
                <w:lang w:val="en-US" w:eastAsia="ja-JP"/>
              </w:rPr>
              <w:t>≥-4</w:t>
            </w:r>
          </w:p>
        </w:tc>
      </w:tr>
      <w:tr w:rsidR="00D845CD" w:rsidRPr="00DB707E" w14:paraId="4944F579" w14:textId="77777777" w:rsidTr="00954027">
        <w:trPr>
          <w:trHeight w:val="190"/>
          <w:jc w:val="center"/>
        </w:trPr>
        <w:tc>
          <w:tcPr>
            <w:tcW w:w="1097" w:type="dxa"/>
            <w:tcBorders>
              <w:top w:val="nil"/>
              <w:left w:val="single" w:sz="4" w:space="0" w:color="auto"/>
              <w:bottom w:val="nil"/>
              <w:right w:val="single" w:sz="4" w:space="0" w:color="auto"/>
            </w:tcBorders>
          </w:tcPr>
          <w:p w14:paraId="4DA35009" w14:textId="77777777" w:rsidR="00D845CD" w:rsidRPr="00DB707E" w:rsidRDefault="00D845CD" w:rsidP="009C6489">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D845CD" w:rsidRPr="00DB707E" w:rsidRDefault="00D845CD" w:rsidP="009C648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D845CD" w:rsidRPr="00DB707E" w:rsidRDefault="00D845CD" w:rsidP="009C648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D845CD" w:rsidRPr="00DB707E" w:rsidRDefault="00D845CD" w:rsidP="009C648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D845CD" w:rsidRPr="00DB707E" w:rsidRDefault="00D845CD" w:rsidP="009C648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D845CD" w:rsidRPr="00DB707E" w:rsidRDefault="00D845CD" w:rsidP="009C648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D845CD" w:rsidRPr="00DB707E" w:rsidRDefault="00D845CD" w:rsidP="009C648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D845CD" w:rsidRPr="00DB707E" w:rsidRDefault="00D845CD" w:rsidP="009C6489">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77777777" w:rsidR="00D845CD" w:rsidRPr="00DB707E" w:rsidRDefault="00D845CD" w:rsidP="009C648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D845CD" w:rsidRPr="00DB707E" w:rsidRDefault="00D845CD" w:rsidP="009C648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D845CD" w:rsidRPr="00DB707E" w:rsidRDefault="00D845CD" w:rsidP="009C6489">
            <w:pPr>
              <w:spacing w:after="0"/>
              <w:rPr>
                <w:rFonts w:ascii="Arial" w:eastAsia="Yu Mincho" w:hAnsi="Arial"/>
                <w:sz w:val="18"/>
                <w:szCs w:val="22"/>
                <w:lang w:val="en-US" w:eastAsia="ja-JP"/>
              </w:rPr>
            </w:pPr>
          </w:p>
        </w:tc>
      </w:tr>
      <w:tr w:rsidR="00D845CD" w:rsidRPr="00DB707E" w14:paraId="6AB4F067" w14:textId="77777777" w:rsidTr="00954027">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D845CD" w:rsidRPr="00DB707E" w:rsidRDefault="00D845CD" w:rsidP="009C648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D845CD" w:rsidRPr="00DB707E" w:rsidRDefault="00D845CD" w:rsidP="009C648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D845CD" w:rsidRPr="00DB707E" w:rsidRDefault="00D845CD" w:rsidP="009C648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D845CD" w:rsidRPr="00DB707E" w:rsidRDefault="00D845CD" w:rsidP="009C6489">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D845CD" w:rsidRPr="00DB707E" w:rsidRDefault="00D845CD" w:rsidP="009C6489">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D845CD" w:rsidRPr="00DB707E" w:rsidRDefault="00D845CD" w:rsidP="009C6489">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D845CD" w:rsidRPr="00DB707E" w:rsidRDefault="00D845CD" w:rsidP="009C6489">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D845CD" w:rsidRPr="00DB707E" w:rsidRDefault="00D845CD" w:rsidP="009C648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77777777" w:rsidR="00D845CD" w:rsidRPr="00DB707E" w:rsidRDefault="00D845CD" w:rsidP="009C648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D845CD" w:rsidRPr="00DB707E" w:rsidRDefault="00D845CD" w:rsidP="009C648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D845CD" w:rsidRPr="00DB707E" w:rsidRDefault="00D845CD" w:rsidP="009C6489">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159A9DA" w14:textId="77777777" w:rsidR="00D845CD" w:rsidRPr="00DB707E" w:rsidRDefault="00D845CD" w:rsidP="00D845CD">
      <w:pPr>
        <w:pStyle w:val="EditorsNote"/>
        <w:rPr>
          <w:i/>
          <w:iCs/>
          <w:color w:val="auto"/>
        </w:rPr>
      </w:pPr>
      <w:r w:rsidRPr="00DB707E">
        <w:rPr>
          <w:i/>
          <w:iCs/>
          <w:color w:val="auto"/>
        </w:rPr>
        <w:t xml:space="preserve">Editor’s notes for Table B.1.2-2: </w:t>
      </w:r>
    </w:p>
    <w:p w14:paraId="77D5F8A4" w14:textId="77777777" w:rsidR="00D845CD" w:rsidRPr="00DB707E" w:rsidRDefault="00D845CD" w:rsidP="00D845CD">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14:paraId="66B0B3B9" w14:textId="16F6D0BC" w:rsidR="00D845CD" w:rsidRDefault="00D845CD" w:rsidP="00D845CD">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7EC01E50" w:rsidR="00D845CD" w:rsidRPr="00DB707E" w:rsidRDefault="00D845CD" w:rsidP="00D845CD">
      <w:r w:rsidRPr="00DB707E">
        <w:t>The conditions defined in Table B.1.</w:t>
      </w:r>
      <w:r w:rsidR="00954027">
        <w:t>4</w:t>
      </w:r>
      <w:r w:rsidRPr="00DB707E">
        <w:t>-1 and Table B.1.</w:t>
      </w:r>
      <w:r w:rsidR="00954027">
        <w:t>4</w:t>
      </w:r>
      <w:r w:rsidRPr="00DB707E">
        <w:t>-2 for 1 Rx and 2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DC5428">
      <w:pPr>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lastRenderedPageBreak/>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D96CB3D" w14:textId="77777777" w:rsidR="008C1BD8" w:rsidRDefault="008C1BD8" w:rsidP="008C1BD8">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C1BD8" w14:paraId="7DD712B2"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CFFA120" w14:textId="77777777" w:rsidR="008C1BD8" w:rsidRDefault="008C1BD8" w:rsidP="00051DE8">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25D52AC8" w14:textId="77777777" w:rsidR="008C1BD8" w:rsidRDefault="008C1BD8" w:rsidP="00051DE8">
            <w:pPr>
              <w:pStyle w:val="TAH"/>
            </w:pPr>
            <w:r>
              <w:t>UE Power class</w:t>
            </w:r>
          </w:p>
        </w:tc>
      </w:tr>
      <w:tr w:rsidR="008C1BD8" w14:paraId="13C5E3AF"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EF520EA" w14:textId="77777777" w:rsidR="008C1BD8" w:rsidRDefault="008C1BD8" w:rsidP="00051DE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5CFC7A5C" w14:textId="77777777" w:rsidR="008C1BD8" w:rsidRDefault="008C1BD8" w:rsidP="00051DE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CEF14F4" w14:textId="77777777" w:rsidR="008C1BD8" w:rsidRDefault="008C1BD8" w:rsidP="00051DE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5B03C64E" w14:textId="77777777" w:rsidR="008C1BD8" w:rsidRDefault="008C1BD8" w:rsidP="00051DE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3ADB8D3B" w14:textId="77777777" w:rsidR="008C1BD8" w:rsidRDefault="008C1BD8" w:rsidP="00051DE8">
            <w:pPr>
              <w:pStyle w:val="TAH"/>
              <w:rPr>
                <w:rFonts w:eastAsia="Calibri"/>
              </w:rPr>
            </w:pPr>
            <w:r>
              <w:t>4</w:t>
            </w:r>
          </w:p>
        </w:tc>
      </w:tr>
      <w:tr w:rsidR="008C1BD8" w14:paraId="17BBBB7E"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9BC5C7C" w14:textId="77777777" w:rsidR="008C1BD8" w:rsidRDefault="008C1BD8" w:rsidP="00051DE8">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34C575" w14:textId="77777777" w:rsidR="008C1BD8" w:rsidRDefault="008C1BD8" w:rsidP="00051DE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587ED20" w14:textId="77777777" w:rsidR="008C1BD8" w:rsidRDefault="008C1BD8" w:rsidP="00051DE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AA0B361" w14:textId="77777777" w:rsidR="008C1BD8" w:rsidRDefault="008C1BD8" w:rsidP="00051DE8">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20E400B" w14:textId="77777777" w:rsidR="008C1BD8" w:rsidRDefault="008C1BD8" w:rsidP="00051DE8">
            <w:pPr>
              <w:pStyle w:val="TAC"/>
              <w:rPr>
                <w:rFonts w:eastAsia="Calibri"/>
              </w:rPr>
            </w:pPr>
            <w:r>
              <w:rPr>
                <w:rFonts w:eastAsia="Calibri"/>
              </w:rPr>
              <w:t>FFS</w:t>
            </w:r>
          </w:p>
        </w:tc>
      </w:tr>
    </w:tbl>
    <w:p w14:paraId="18148DEB" w14:textId="77777777" w:rsidR="008C1BD8" w:rsidRDefault="008C1BD8" w:rsidP="008C1BD8">
      <w:pPr>
        <w:pStyle w:val="B10"/>
        <w:ind w:left="0" w:firstLine="0"/>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lang w:eastAsia="zh-CN"/>
        </w:rPr>
        <w:tab/>
        <w:t>Alignment of Rough beam to Rx beam Peak</w:t>
      </w:r>
    </w:p>
    <w:p w14:paraId="60CEFF05" w14:textId="77777777" w:rsidR="008C1BD8" w:rsidRDefault="008C1BD8" w:rsidP="008C1BD8">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001A3B03" w14:textId="77777777" w:rsidR="008C1BD8" w:rsidRDefault="008C1BD8" w:rsidP="008C1BD8">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09568D8D" w14:textId="77777777" w:rsidR="008C1BD8" w:rsidRDefault="008C1BD8" w:rsidP="008C1BD8">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C1BD8" w14:paraId="5D7C74E4"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811B30" w14:textId="77777777" w:rsidR="008C1BD8" w:rsidRDefault="008C1BD8" w:rsidP="00051DE8">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6BFCD4CC" w14:textId="77777777" w:rsidR="008C1BD8" w:rsidRDefault="008C1BD8" w:rsidP="00051DE8">
            <w:pPr>
              <w:pStyle w:val="TAH"/>
            </w:pPr>
            <w:r>
              <w:t>UE Power class</w:t>
            </w:r>
          </w:p>
        </w:tc>
      </w:tr>
      <w:tr w:rsidR="008C1BD8" w14:paraId="38EE3427"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A9D467E" w14:textId="77777777" w:rsidR="008C1BD8" w:rsidRDefault="008C1BD8" w:rsidP="00051DE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4EA60652" w14:textId="77777777" w:rsidR="008C1BD8" w:rsidRDefault="008C1BD8" w:rsidP="00051DE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24D5A9E" w14:textId="77777777" w:rsidR="008C1BD8" w:rsidRDefault="008C1BD8" w:rsidP="00051DE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7C9A4FA3" w14:textId="77777777" w:rsidR="008C1BD8" w:rsidRDefault="008C1BD8" w:rsidP="00051DE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6EE242A" w14:textId="77777777" w:rsidR="008C1BD8" w:rsidRDefault="008C1BD8" w:rsidP="00051DE8">
            <w:pPr>
              <w:pStyle w:val="TAH"/>
              <w:rPr>
                <w:rFonts w:eastAsia="Calibri"/>
              </w:rPr>
            </w:pPr>
            <w:r>
              <w:t>4</w:t>
            </w:r>
          </w:p>
        </w:tc>
      </w:tr>
      <w:tr w:rsidR="008C1BD8" w14:paraId="2421415E"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5538E4B" w14:textId="77777777" w:rsidR="008C1BD8" w:rsidRDefault="008C1BD8" w:rsidP="00051DE8">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18689B9" w14:textId="77777777" w:rsidR="008C1BD8" w:rsidRDefault="008C1BD8" w:rsidP="00051DE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15E33B4" w14:textId="77777777" w:rsidR="008C1BD8" w:rsidRDefault="008C1BD8" w:rsidP="00051DE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5F274C1" w14:textId="77777777" w:rsidR="008C1BD8" w:rsidRDefault="008C1BD8" w:rsidP="00051DE8">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175ED67" w14:textId="77777777" w:rsidR="008C1BD8" w:rsidRDefault="008C1BD8" w:rsidP="00051DE8">
            <w:pPr>
              <w:pStyle w:val="TAC"/>
              <w:rPr>
                <w:rFonts w:eastAsia="Calibri"/>
              </w:rPr>
            </w:pPr>
            <w:r>
              <w:rPr>
                <w:rFonts w:eastAsia="Calibri"/>
              </w:rPr>
              <w:t>FFS</w:t>
            </w:r>
          </w:p>
        </w:tc>
      </w:tr>
    </w:tbl>
    <w:p w14:paraId="2AD5686D" w14:textId="77777777" w:rsidR="008C1BD8" w:rsidRDefault="008C1BD8" w:rsidP="008C1BD8">
      <w:pPr>
        <w:pStyle w:val="B10"/>
        <w:ind w:left="0" w:firstLine="0"/>
        <w:rPr>
          <w:rFonts w:eastAsiaTheme="minorEastAsia"/>
          <w:lang w:eastAsia="ja-JP"/>
        </w:rPr>
      </w:pPr>
    </w:p>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24F8F19A" w14:textId="77777777" w:rsidR="004E4A53" w:rsidRPr="00F37DEE" w:rsidRDefault="004E4A53" w:rsidP="00C7331A">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E40693">
        <w:trPr>
          <w:jc w:val="center"/>
        </w:trPr>
        <w:tc>
          <w:tcPr>
            <w:tcW w:w="1441" w:type="dxa"/>
            <w:shd w:val="clear" w:color="auto" w:fill="auto"/>
            <w:vAlign w:val="center"/>
          </w:tcPr>
          <w:p w14:paraId="7D596E31" w14:textId="77777777" w:rsidR="004E4A53" w:rsidRPr="00F37DEE" w:rsidRDefault="004E4A53" w:rsidP="00C7331A">
            <w:pPr>
              <w:pStyle w:val="TAH"/>
            </w:pPr>
          </w:p>
        </w:tc>
        <w:tc>
          <w:tcPr>
            <w:tcW w:w="5767" w:type="dxa"/>
            <w:gridSpan w:val="4"/>
            <w:vAlign w:val="center"/>
          </w:tcPr>
          <w:p w14:paraId="6AE5586A" w14:textId="77777777" w:rsidR="004E4A53" w:rsidRPr="00F37DEE" w:rsidRDefault="004E4A53" w:rsidP="00C7331A">
            <w:pPr>
              <w:pStyle w:val="TAH"/>
            </w:pPr>
            <w:r w:rsidRPr="00F37DEE">
              <w:t>UE Power class</w:t>
            </w:r>
          </w:p>
        </w:tc>
      </w:tr>
      <w:tr w:rsidR="004E4A53" w:rsidRPr="00F37DEE" w14:paraId="12056163" w14:textId="77777777" w:rsidTr="00E40693">
        <w:trPr>
          <w:jc w:val="center"/>
        </w:trPr>
        <w:tc>
          <w:tcPr>
            <w:tcW w:w="1441" w:type="dxa"/>
            <w:shd w:val="clear" w:color="auto" w:fill="auto"/>
            <w:vAlign w:val="center"/>
          </w:tcPr>
          <w:p w14:paraId="2675C748" w14:textId="77777777" w:rsidR="004E4A53" w:rsidRPr="00F37DEE" w:rsidRDefault="004E4A53" w:rsidP="00C7331A">
            <w:pPr>
              <w:pStyle w:val="TAH"/>
              <w:rPr>
                <w:rFonts w:eastAsia="Calibri"/>
              </w:rPr>
            </w:pPr>
          </w:p>
        </w:tc>
        <w:tc>
          <w:tcPr>
            <w:tcW w:w="1442" w:type="dxa"/>
          </w:tcPr>
          <w:p w14:paraId="0F6AC989" w14:textId="77777777" w:rsidR="004E4A53" w:rsidRPr="00F37DEE" w:rsidRDefault="004E4A53" w:rsidP="00C7331A">
            <w:pPr>
              <w:pStyle w:val="TAH"/>
            </w:pPr>
            <w:r w:rsidRPr="00F37DEE">
              <w:t>1</w:t>
            </w:r>
          </w:p>
        </w:tc>
        <w:tc>
          <w:tcPr>
            <w:tcW w:w="1442" w:type="dxa"/>
            <w:shd w:val="clear" w:color="auto" w:fill="auto"/>
          </w:tcPr>
          <w:p w14:paraId="0EC23EFA" w14:textId="77777777" w:rsidR="004E4A53" w:rsidRPr="00F37DEE" w:rsidRDefault="004E4A53" w:rsidP="00C7331A">
            <w:pPr>
              <w:pStyle w:val="TAH"/>
              <w:rPr>
                <w:rFonts w:eastAsia="Calibri"/>
              </w:rPr>
            </w:pPr>
            <w:r w:rsidRPr="00F37DEE">
              <w:t>2</w:t>
            </w:r>
          </w:p>
        </w:tc>
        <w:tc>
          <w:tcPr>
            <w:tcW w:w="1441" w:type="dxa"/>
            <w:shd w:val="clear" w:color="auto" w:fill="auto"/>
          </w:tcPr>
          <w:p w14:paraId="4CF6A4C2" w14:textId="77777777" w:rsidR="004E4A53" w:rsidRPr="00F37DEE" w:rsidRDefault="004E4A53" w:rsidP="00C7331A">
            <w:pPr>
              <w:pStyle w:val="TAH"/>
              <w:rPr>
                <w:rFonts w:eastAsia="Calibri"/>
              </w:rPr>
            </w:pPr>
            <w:r w:rsidRPr="00F37DEE">
              <w:t>3</w:t>
            </w:r>
          </w:p>
        </w:tc>
        <w:tc>
          <w:tcPr>
            <w:tcW w:w="1442" w:type="dxa"/>
            <w:shd w:val="clear" w:color="auto" w:fill="auto"/>
          </w:tcPr>
          <w:p w14:paraId="2D1B7933" w14:textId="77777777" w:rsidR="004E4A53" w:rsidRPr="00F37DEE" w:rsidRDefault="004E4A53" w:rsidP="00C7331A">
            <w:pPr>
              <w:pStyle w:val="TAH"/>
              <w:rPr>
                <w:rFonts w:eastAsia="Calibri"/>
              </w:rPr>
            </w:pPr>
            <w:r w:rsidRPr="00F37DEE">
              <w:t>4</w:t>
            </w:r>
          </w:p>
        </w:tc>
      </w:tr>
      <w:tr w:rsidR="00F13167" w:rsidRPr="00F37DEE" w14:paraId="53C5D78F" w14:textId="77777777" w:rsidTr="00F27BEC">
        <w:trPr>
          <w:jc w:val="center"/>
        </w:trPr>
        <w:tc>
          <w:tcPr>
            <w:tcW w:w="1441" w:type="dxa"/>
            <w:shd w:val="clear" w:color="auto" w:fill="auto"/>
            <w:vAlign w:val="bottom"/>
          </w:tcPr>
          <w:p w14:paraId="7375CDDB" w14:textId="77777777" w:rsidR="00F13167" w:rsidRPr="00F37DEE" w:rsidRDefault="00F13167" w:rsidP="00F13167">
            <w:pPr>
              <w:pStyle w:val="TAC"/>
            </w:pPr>
            <w:r w:rsidRPr="00F37DEE">
              <w:t>Minimum, dBi</w:t>
            </w:r>
          </w:p>
        </w:tc>
        <w:tc>
          <w:tcPr>
            <w:tcW w:w="1442" w:type="dxa"/>
          </w:tcPr>
          <w:p w14:paraId="096741EC" w14:textId="77777777" w:rsidR="00F13167" w:rsidRPr="00F37DEE" w:rsidRDefault="00F13167" w:rsidP="00F13167">
            <w:pPr>
              <w:pStyle w:val="TAC"/>
            </w:pPr>
            <w:r w:rsidRPr="00F37DEE">
              <w:t>FFS</w:t>
            </w:r>
          </w:p>
        </w:tc>
        <w:tc>
          <w:tcPr>
            <w:tcW w:w="1442" w:type="dxa"/>
            <w:shd w:val="clear" w:color="auto" w:fill="auto"/>
            <w:vAlign w:val="bottom"/>
          </w:tcPr>
          <w:p w14:paraId="5958BBD9"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3C2B47C1" w14:textId="4105CB6E" w:rsidR="00F13167" w:rsidRPr="00F37DEE" w:rsidRDefault="00F13167" w:rsidP="00F13167">
            <w:pPr>
              <w:pStyle w:val="TAC"/>
            </w:pPr>
            <w:r>
              <w:t>-10</w:t>
            </w:r>
          </w:p>
        </w:tc>
        <w:tc>
          <w:tcPr>
            <w:tcW w:w="1442" w:type="dxa"/>
            <w:shd w:val="clear" w:color="auto" w:fill="auto"/>
            <w:vAlign w:val="bottom"/>
          </w:tcPr>
          <w:p w14:paraId="636C7B5F" w14:textId="77777777" w:rsidR="00F13167" w:rsidRPr="00F37DEE" w:rsidRDefault="00F13167" w:rsidP="00F13167">
            <w:pPr>
              <w:pStyle w:val="TAC"/>
            </w:pPr>
            <w:r w:rsidRPr="00F37DEE">
              <w:t>FFS</w:t>
            </w:r>
          </w:p>
        </w:tc>
      </w:tr>
      <w:tr w:rsidR="00F13167" w:rsidRPr="00F37DEE" w14:paraId="1EF69350" w14:textId="77777777" w:rsidTr="00F27BEC">
        <w:trPr>
          <w:jc w:val="center"/>
        </w:trPr>
        <w:tc>
          <w:tcPr>
            <w:tcW w:w="1441" w:type="dxa"/>
            <w:shd w:val="clear" w:color="auto" w:fill="auto"/>
            <w:vAlign w:val="bottom"/>
          </w:tcPr>
          <w:p w14:paraId="67EB5FF0" w14:textId="77777777" w:rsidR="00F13167" w:rsidRPr="00F37DEE" w:rsidRDefault="00F13167" w:rsidP="00F13167">
            <w:pPr>
              <w:pStyle w:val="TAC"/>
            </w:pPr>
            <w:r w:rsidRPr="00F37DEE">
              <w:t>Maximum, dBi</w:t>
            </w:r>
          </w:p>
        </w:tc>
        <w:tc>
          <w:tcPr>
            <w:tcW w:w="1442" w:type="dxa"/>
          </w:tcPr>
          <w:p w14:paraId="4BCC75F8" w14:textId="77777777" w:rsidR="00F13167" w:rsidRPr="00F37DEE" w:rsidRDefault="00F13167" w:rsidP="00F13167">
            <w:pPr>
              <w:pStyle w:val="TAC"/>
            </w:pPr>
            <w:r w:rsidRPr="00F37DEE">
              <w:t>FFS</w:t>
            </w:r>
          </w:p>
        </w:tc>
        <w:tc>
          <w:tcPr>
            <w:tcW w:w="1442" w:type="dxa"/>
            <w:shd w:val="clear" w:color="auto" w:fill="auto"/>
            <w:vAlign w:val="bottom"/>
          </w:tcPr>
          <w:p w14:paraId="7DD687A0"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A1E11D8" w14:textId="1A13402E" w:rsidR="00F13167" w:rsidRPr="00F37DEE" w:rsidRDefault="00F13167" w:rsidP="00F13167">
            <w:pPr>
              <w:pStyle w:val="TAC"/>
            </w:pPr>
            <w:r>
              <w:t>+20</w:t>
            </w:r>
          </w:p>
        </w:tc>
        <w:tc>
          <w:tcPr>
            <w:tcW w:w="1442" w:type="dxa"/>
            <w:shd w:val="clear" w:color="auto" w:fill="auto"/>
            <w:vAlign w:val="bottom"/>
          </w:tcPr>
          <w:p w14:paraId="5E9F43BD" w14:textId="77777777" w:rsidR="00F13167" w:rsidRPr="00F37DEE" w:rsidRDefault="00F13167" w:rsidP="00F13167">
            <w:pPr>
              <w:pStyle w:val="TAC"/>
            </w:pPr>
            <w:r w:rsidRPr="00F37DEE">
              <w:t>FFS</w:t>
            </w:r>
          </w:p>
        </w:tc>
      </w:tr>
    </w:tbl>
    <w:p w14:paraId="747E1BE2" w14:textId="77777777" w:rsidR="004E4A53" w:rsidRPr="00F37DEE" w:rsidRDefault="004E4A53" w:rsidP="004E4A53">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lastRenderedPageBreak/>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C648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610F8FB6" w14:textId="77777777" w:rsidTr="009C648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7"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F03F55" w:rsidRPr="00FB6AF6" w14:paraId="1702AC03" w14:textId="77777777" w:rsidTr="009C6489">
        <w:tc>
          <w:tcPr>
            <w:tcW w:w="629" w:type="pct"/>
            <w:vMerge w:val="restart"/>
            <w:shd w:val="clear" w:color="auto" w:fill="auto"/>
            <w:vAlign w:val="center"/>
          </w:tcPr>
          <w:p w14:paraId="05A064AB"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F03F55" w:rsidRPr="00FB6AF6" w:rsidRDefault="00F03F55" w:rsidP="009C648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F03F55" w:rsidRPr="00FB6AF6" w:rsidRDefault="00F03F55" w:rsidP="009C648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Pr>
          <w:p w14:paraId="40648DA2" w14:textId="77777777" w:rsidR="00F03F55" w:rsidRDefault="00F03F55" w:rsidP="009C6489">
            <w:pPr>
              <w:keepNext/>
              <w:keepLines/>
              <w:spacing w:after="0"/>
              <w:ind w:left="177"/>
              <w:rPr>
                <w:rFonts w:ascii="Arial" w:hAnsi="Arial"/>
                <w:sz w:val="18"/>
              </w:rPr>
            </w:pPr>
          </w:p>
          <w:p w14:paraId="6C9A62AE" w14:textId="77777777" w:rsidR="00F03F55" w:rsidRDefault="00F03F55" w:rsidP="009C6489">
            <w:pPr>
              <w:keepNext/>
              <w:keepLines/>
              <w:spacing w:after="0"/>
              <w:ind w:left="177"/>
              <w:rPr>
                <w:rFonts w:ascii="Arial" w:hAnsi="Arial"/>
                <w:sz w:val="18"/>
              </w:rPr>
            </w:pPr>
          </w:p>
          <w:p w14:paraId="79C89D73" w14:textId="77777777" w:rsidR="00F03F55" w:rsidRDefault="00F03F55" w:rsidP="009C6489">
            <w:pPr>
              <w:keepNext/>
              <w:keepLines/>
              <w:spacing w:after="0"/>
              <w:ind w:left="177"/>
              <w:rPr>
                <w:rFonts w:ascii="Arial" w:hAnsi="Arial"/>
                <w:sz w:val="18"/>
              </w:rPr>
            </w:pPr>
          </w:p>
          <w:p w14:paraId="204D48E1" w14:textId="77777777" w:rsidR="00F03F55" w:rsidRDefault="00F03F55" w:rsidP="009C6489">
            <w:pPr>
              <w:keepNext/>
              <w:keepLines/>
              <w:spacing w:after="0"/>
              <w:ind w:left="177"/>
              <w:rPr>
                <w:rFonts w:ascii="Arial" w:hAnsi="Arial"/>
                <w:sz w:val="18"/>
              </w:rPr>
            </w:pPr>
          </w:p>
          <w:p w14:paraId="4FF19C34" w14:textId="77777777" w:rsidR="00F03F55" w:rsidRDefault="00F03F55" w:rsidP="009C6489">
            <w:pPr>
              <w:keepNext/>
              <w:keepLines/>
              <w:spacing w:after="0"/>
              <w:ind w:left="177"/>
              <w:rPr>
                <w:rFonts w:ascii="Arial" w:hAnsi="Arial"/>
                <w:sz w:val="18"/>
              </w:rPr>
            </w:pPr>
          </w:p>
          <w:p w14:paraId="03026723"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Note5</w:t>
            </w:r>
          </w:p>
          <w:p w14:paraId="0E3B60F1" w14:textId="77777777" w:rsidR="00F03F55" w:rsidRPr="00FB6AF6" w:rsidRDefault="00F03F55" w:rsidP="009C6489">
            <w:pPr>
              <w:keepNext/>
              <w:keepLines/>
              <w:spacing w:after="0"/>
              <w:rPr>
                <w:rFonts w:ascii="Arial" w:hAnsi="Arial"/>
                <w:sz w:val="18"/>
              </w:rPr>
            </w:pPr>
            <w:r w:rsidRPr="00FB6AF6">
              <w:rPr>
                <w:rFonts w:ascii="Arial" w:hAnsi="Arial"/>
                <w:sz w:val="18"/>
                <w:lang w:eastAsia="zh-CN"/>
              </w:rPr>
              <w:sym w:font="Symbol" w:char="F0B3"/>
            </w:r>
            <w:r w:rsidRPr="00FB6AF6">
              <w:rPr>
                <w:rFonts w:ascii="Arial" w:hAnsi="Arial"/>
                <w:sz w:val="18"/>
                <w:lang w:eastAsia="zh-CN"/>
              </w:rPr>
              <w:t xml:space="preserve"> -3 </w:t>
            </w:r>
            <w:r>
              <w:rPr>
                <w:rFonts w:ascii="Arial" w:hAnsi="Arial"/>
                <w:sz w:val="18"/>
                <w:vertAlign w:val="superscript"/>
                <w:lang w:eastAsia="zh-CN"/>
              </w:rPr>
              <w:t>Note6</w:t>
            </w:r>
          </w:p>
        </w:tc>
      </w:tr>
      <w:tr w:rsidR="00F03F55" w:rsidRPr="00FB6AF6" w14:paraId="64AC5802" w14:textId="77777777" w:rsidTr="009C6489">
        <w:tc>
          <w:tcPr>
            <w:tcW w:w="629" w:type="pct"/>
            <w:vMerge/>
            <w:shd w:val="clear" w:color="auto" w:fill="auto"/>
            <w:vAlign w:val="center"/>
          </w:tcPr>
          <w:p w14:paraId="5C8DAAE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41E177F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2C8425D6" w14:textId="77777777" w:rsidR="00F03F55" w:rsidRPr="00FB6AF6" w:rsidRDefault="00F03F55" w:rsidP="009C6489">
            <w:pPr>
              <w:keepNext/>
              <w:keepLines/>
              <w:spacing w:after="0"/>
              <w:jc w:val="center"/>
              <w:rPr>
                <w:rFonts w:ascii="Arial" w:hAnsi="Arial"/>
                <w:sz w:val="18"/>
                <w:lang w:val="sv-SE"/>
              </w:rPr>
            </w:pPr>
          </w:p>
        </w:tc>
      </w:tr>
      <w:tr w:rsidR="00F03F55" w:rsidRPr="00FB6AF6" w14:paraId="0E17FEC3" w14:textId="77777777" w:rsidTr="009C6489">
        <w:tc>
          <w:tcPr>
            <w:tcW w:w="629" w:type="pct"/>
            <w:vMerge/>
            <w:shd w:val="clear" w:color="auto" w:fill="auto"/>
            <w:vAlign w:val="center"/>
          </w:tcPr>
          <w:p w14:paraId="42B939B1"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56E70388"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6DF93FF8" w14:textId="77777777" w:rsidR="00F03F55" w:rsidRPr="00FB6AF6" w:rsidRDefault="00F03F55" w:rsidP="009C6489">
            <w:pPr>
              <w:keepNext/>
              <w:keepLines/>
              <w:spacing w:after="0"/>
              <w:jc w:val="center"/>
              <w:rPr>
                <w:rFonts w:ascii="Arial" w:hAnsi="Arial"/>
                <w:sz w:val="18"/>
                <w:lang w:val="sv-SE"/>
              </w:rPr>
            </w:pPr>
          </w:p>
        </w:tc>
      </w:tr>
      <w:tr w:rsidR="00F03F55" w:rsidRPr="00FB6AF6" w14:paraId="4519A0BC" w14:textId="77777777" w:rsidTr="009C6489">
        <w:tc>
          <w:tcPr>
            <w:tcW w:w="629" w:type="pct"/>
            <w:vMerge/>
            <w:shd w:val="clear" w:color="auto" w:fill="auto"/>
            <w:vAlign w:val="center"/>
          </w:tcPr>
          <w:p w14:paraId="4995477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7EE2BAA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C83BDEA" w14:textId="77777777" w:rsidR="00F03F55" w:rsidRPr="00FB6AF6" w:rsidRDefault="00F03F55" w:rsidP="009C6489">
            <w:pPr>
              <w:keepNext/>
              <w:keepLines/>
              <w:spacing w:after="0"/>
              <w:jc w:val="center"/>
              <w:rPr>
                <w:rFonts w:ascii="Arial" w:hAnsi="Arial"/>
                <w:sz w:val="18"/>
                <w:lang w:val="sv-SE"/>
              </w:rPr>
            </w:pPr>
          </w:p>
        </w:tc>
      </w:tr>
      <w:tr w:rsidR="00F03F55" w:rsidRPr="00FB6AF6" w14:paraId="441700DB" w14:textId="77777777" w:rsidTr="009C6489">
        <w:tc>
          <w:tcPr>
            <w:tcW w:w="629" w:type="pct"/>
            <w:vMerge/>
            <w:shd w:val="clear" w:color="auto" w:fill="auto"/>
            <w:vAlign w:val="center"/>
          </w:tcPr>
          <w:p w14:paraId="033835A6"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C5CB59" w14:textId="77777777" w:rsidR="00F03F55" w:rsidRPr="00FB6AF6" w:rsidRDefault="00F03F55" w:rsidP="009C6489">
            <w:pPr>
              <w:keepNext/>
              <w:keepLines/>
              <w:spacing w:after="0"/>
              <w:jc w:val="center"/>
              <w:rPr>
                <w:rFonts w:ascii="Arial" w:hAnsi="Arial"/>
                <w:sz w:val="18"/>
                <w:lang w:val="sv-SE"/>
              </w:rPr>
            </w:pPr>
          </w:p>
        </w:tc>
      </w:tr>
      <w:tr w:rsidR="00F03F55" w:rsidRPr="00FB6AF6" w14:paraId="0A342763" w14:textId="77777777" w:rsidTr="009C6489">
        <w:tc>
          <w:tcPr>
            <w:tcW w:w="629" w:type="pct"/>
            <w:vMerge/>
            <w:shd w:val="clear" w:color="auto" w:fill="auto"/>
            <w:vAlign w:val="center"/>
          </w:tcPr>
          <w:p w14:paraId="41889E23"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813C9DE" w14:textId="77777777" w:rsidR="00F03F55" w:rsidRPr="00FB6AF6" w:rsidRDefault="00F03F55" w:rsidP="009C6489">
            <w:pPr>
              <w:keepNext/>
              <w:keepLines/>
              <w:spacing w:after="0"/>
              <w:jc w:val="center"/>
              <w:rPr>
                <w:rFonts w:ascii="Arial" w:hAnsi="Arial"/>
                <w:sz w:val="18"/>
                <w:lang w:val="sv-SE"/>
              </w:rPr>
            </w:pPr>
          </w:p>
        </w:tc>
      </w:tr>
      <w:tr w:rsidR="00F03F55" w:rsidRPr="00FB6AF6" w14:paraId="431A3B86" w14:textId="77777777" w:rsidTr="009C6489">
        <w:tc>
          <w:tcPr>
            <w:tcW w:w="629" w:type="pct"/>
            <w:vMerge/>
            <w:shd w:val="clear" w:color="auto" w:fill="auto"/>
            <w:vAlign w:val="center"/>
          </w:tcPr>
          <w:p w14:paraId="0DD7BD5C"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D9C9A9" w14:textId="77777777" w:rsidR="00F03F55" w:rsidRPr="00FB6AF6" w:rsidRDefault="00F03F55" w:rsidP="009C6489">
            <w:pPr>
              <w:keepNext/>
              <w:keepLines/>
              <w:spacing w:after="0"/>
              <w:jc w:val="center"/>
              <w:rPr>
                <w:rFonts w:ascii="Arial" w:hAnsi="Arial"/>
                <w:sz w:val="18"/>
                <w:lang w:val="sv-SE"/>
              </w:rPr>
            </w:pPr>
          </w:p>
        </w:tc>
      </w:tr>
      <w:tr w:rsidR="00F03F55" w:rsidRPr="00FB6AF6" w14:paraId="470E9B4B" w14:textId="77777777" w:rsidTr="009C6489">
        <w:tc>
          <w:tcPr>
            <w:tcW w:w="629" w:type="pct"/>
            <w:vMerge/>
            <w:shd w:val="clear" w:color="auto" w:fill="auto"/>
            <w:vAlign w:val="center"/>
          </w:tcPr>
          <w:p w14:paraId="606A696E"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7474FCAE" w14:textId="77777777" w:rsidR="00F03F55" w:rsidRPr="00FB6AF6" w:rsidRDefault="00F03F55" w:rsidP="009C6489">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rPr>
                <w:lang w:eastAsia="zh-CN"/>
              </w:rPr>
            </w:pPr>
            <w:r w:rsidRPr="00FB6AF6">
              <w:t>NOTE 3:</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lang w:eastAsia="zh-CN"/>
              </w:rPr>
              <w:t>4</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5663711A" w14:textId="520B80AF" w:rsidR="00F03F55" w:rsidRPr="00FB6AF6" w:rsidRDefault="00F03F55" w:rsidP="00BC2BF1">
            <w:pPr>
              <w:pStyle w:val="TAN"/>
            </w:pPr>
            <w:r w:rsidRPr="00FB6AF6">
              <w:t xml:space="preserve">NOTE </w:t>
            </w:r>
            <w:r>
              <w:t>6</w:t>
            </w:r>
            <w:r w:rsidRPr="00FB6AF6">
              <w:t>:</w:t>
            </w:r>
            <w:r w:rsidRPr="00FB6AF6">
              <w:tab/>
              <w:t>PRS Ês/Iot for RSTD measurement reference cell PRS resource</w:t>
            </w:r>
            <w:r>
              <w:t xml:space="preserve"> when </w:t>
            </w:r>
            <w:r>
              <w:rPr>
                <w:lang w:eastAsia="zh-CN"/>
              </w:rPr>
              <w:t>performed with reduced number of samples</w:t>
            </w:r>
            <w:r w:rsidRPr="00FB6AF6">
              <w:t>.</w:t>
            </w:r>
          </w:p>
        </w:tc>
      </w:tr>
    </w:tbl>
    <w:p w14:paraId="7AA31734" w14:textId="77777777" w:rsidR="00F03F55" w:rsidRPr="00FB6AF6" w:rsidRDefault="00F03F55" w:rsidP="00F03F55"/>
    <w:p w14:paraId="78DAEE54" w14:textId="77777777" w:rsidR="00F03F55" w:rsidRPr="00FB6AF6" w:rsidRDefault="00F03F55" w:rsidP="00F03F55">
      <w:pPr>
        <w:keepNext/>
        <w:keepLines/>
        <w:spacing w:before="60"/>
        <w:jc w:val="center"/>
        <w:rPr>
          <w:rFonts w:ascii="Arial" w:hAnsi="Arial"/>
          <w:b/>
        </w:rPr>
      </w:pPr>
      <w:r w:rsidRPr="00FB6AF6">
        <w:rPr>
          <w:rFonts w:ascii="Arial" w:hAnsi="Arial"/>
          <w:b/>
        </w:rPr>
        <w:lastRenderedPageBreak/>
        <w:t xml:space="preserve">able B.2.14-2: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FR2</w:t>
      </w:r>
    </w:p>
    <w:tbl>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gridCol w:w="1012"/>
      </w:tblGrid>
      <w:tr w:rsidR="00F03F55" w:rsidRPr="00FB6AF6" w14:paraId="1E4037FE" w14:textId="77777777" w:rsidTr="009C6489">
        <w:trPr>
          <w:trHeight w:val="105"/>
          <w:jc w:val="center"/>
        </w:trPr>
        <w:tc>
          <w:tcPr>
            <w:tcW w:w="1171" w:type="dxa"/>
            <w:vMerge w:val="restart"/>
            <w:shd w:val="clear" w:color="auto" w:fill="auto"/>
            <w:vAlign w:val="center"/>
          </w:tcPr>
          <w:p w14:paraId="01F60C59"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150" w:type="dxa"/>
            <w:vMerge w:val="restart"/>
            <w:vAlign w:val="center"/>
          </w:tcPr>
          <w:p w14:paraId="57446150"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Angle of arrival</w:t>
            </w:r>
          </w:p>
        </w:tc>
        <w:tc>
          <w:tcPr>
            <w:tcW w:w="1179" w:type="dxa"/>
            <w:vMerge w:val="restart"/>
            <w:shd w:val="clear" w:color="auto" w:fill="auto"/>
            <w:vAlign w:val="center"/>
          </w:tcPr>
          <w:p w14:paraId="75560FA1"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bands</w:t>
            </w:r>
          </w:p>
        </w:tc>
        <w:tc>
          <w:tcPr>
            <w:tcW w:w="5269" w:type="dxa"/>
            <w:gridSpan w:val="5"/>
            <w:shd w:val="clear" w:color="auto" w:fill="auto"/>
            <w:vAlign w:val="center"/>
          </w:tcPr>
          <w:p w14:paraId="01A294F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2024" w:type="dxa"/>
            <w:gridSpan w:val="2"/>
            <w:shd w:val="clear" w:color="auto" w:fill="auto"/>
          </w:tcPr>
          <w:p w14:paraId="55399CC6"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4CB93DFD" w14:textId="77777777" w:rsidTr="009C6489">
        <w:trPr>
          <w:trHeight w:val="105"/>
          <w:jc w:val="center"/>
        </w:trPr>
        <w:tc>
          <w:tcPr>
            <w:tcW w:w="1171" w:type="dxa"/>
            <w:vMerge/>
            <w:shd w:val="clear" w:color="auto" w:fill="auto"/>
          </w:tcPr>
          <w:p w14:paraId="20B0C4F8" w14:textId="77777777" w:rsidR="00F03F55" w:rsidRPr="00FB6AF6" w:rsidRDefault="00F03F55" w:rsidP="009C6489">
            <w:pPr>
              <w:keepNext/>
              <w:keepLines/>
              <w:spacing w:after="0"/>
              <w:jc w:val="center"/>
              <w:rPr>
                <w:rFonts w:ascii="Arial" w:hAnsi="Arial"/>
                <w:b/>
                <w:sz w:val="18"/>
              </w:rPr>
            </w:pPr>
          </w:p>
        </w:tc>
        <w:tc>
          <w:tcPr>
            <w:tcW w:w="1150" w:type="dxa"/>
            <w:vMerge/>
          </w:tcPr>
          <w:p w14:paraId="388132B0"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4F82668C" w14:textId="77777777" w:rsidR="00F03F55" w:rsidRPr="00FB6AF6" w:rsidRDefault="00F03F55" w:rsidP="009C6489">
            <w:pPr>
              <w:keepNext/>
              <w:keepLines/>
              <w:spacing w:after="0"/>
              <w:jc w:val="center"/>
              <w:rPr>
                <w:rFonts w:ascii="Arial" w:hAnsi="Arial"/>
                <w:b/>
                <w:sz w:val="18"/>
              </w:rPr>
            </w:pPr>
          </w:p>
        </w:tc>
        <w:tc>
          <w:tcPr>
            <w:tcW w:w="5269" w:type="dxa"/>
            <w:gridSpan w:val="5"/>
            <w:shd w:val="clear" w:color="auto" w:fill="auto"/>
            <w:vAlign w:val="center"/>
          </w:tcPr>
          <w:p w14:paraId="58A4F62E"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2024" w:type="dxa"/>
            <w:gridSpan w:val="2"/>
            <w:vMerge w:val="restart"/>
            <w:shd w:val="clear" w:color="auto" w:fill="auto"/>
            <w:vAlign w:val="center"/>
          </w:tcPr>
          <w:p w14:paraId="4B851D13"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6E08D10D" w14:textId="77777777" w:rsidTr="009C6489">
        <w:trPr>
          <w:trHeight w:val="105"/>
          <w:jc w:val="center"/>
        </w:trPr>
        <w:tc>
          <w:tcPr>
            <w:tcW w:w="1171" w:type="dxa"/>
            <w:vMerge/>
            <w:shd w:val="clear" w:color="auto" w:fill="auto"/>
          </w:tcPr>
          <w:p w14:paraId="798BF5D0" w14:textId="77777777" w:rsidR="00F03F55" w:rsidRPr="00FB6AF6" w:rsidRDefault="00F03F55" w:rsidP="009C6489">
            <w:pPr>
              <w:keepNext/>
              <w:keepLines/>
              <w:spacing w:after="0"/>
              <w:jc w:val="center"/>
              <w:rPr>
                <w:rFonts w:ascii="Arial" w:hAnsi="Arial"/>
                <w:b/>
                <w:sz w:val="18"/>
              </w:rPr>
            </w:pPr>
          </w:p>
        </w:tc>
        <w:tc>
          <w:tcPr>
            <w:tcW w:w="1150" w:type="dxa"/>
            <w:vMerge/>
          </w:tcPr>
          <w:p w14:paraId="096223C7"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15033C79" w14:textId="77777777" w:rsidR="00F03F55" w:rsidRPr="00FB6AF6" w:rsidRDefault="00F03F55" w:rsidP="009C6489">
            <w:pPr>
              <w:keepNext/>
              <w:keepLines/>
              <w:spacing w:after="0"/>
              <w:jc w:val="center"/>
              <w:rPr>
                <w:rFonts w:ascii="Arial" w:hAnsi="Arial"/>
                <w:b/>
                <w:sz w:val="18"/>
              </w:rPr>
            </w:pPr>
          </w:p>
        </w:tc>
        <w:tc>
          <w:tcPr>
            <w:tcW w:w="3826" w:type="dxa"/>
            <w:gridSpan w:val="4"/>
            <w:shd w:val="clear" w:color="auto" w:fill="auto"/>
            <w:vAlign w:val="center"/>
          </w:tcPr>
          <w:p w14:paraId="3833A3C2"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1443" w:type="dxa"/>
            <w:shd w:val="clear" w:color="auto" w:fill="auto"/>
            <w:vAlign w:val="center"/>
          </w:tcPr>
          <w:p w14:paraId="301E0C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2024" w:type="dxa"/>
            <w:gridSpan w:val="2"/>
            <w:vMerge/>
            <w:shd w:val="clear" w:color="auto" w:fill="auto"/>
          </w:tcPr>
          <w:p w14:paraId="0BE512A4" w14:textId="77777777" w:rsidR="00F03F55" w:rsidRPr="00FB6AF6" w:rsidRDefault="00F03F55" w:rsidP="009C6489">
            <w:pPr>
              <w:keepNext/>
              <w:keepLines/>
              <w:spacing w:after="0"/>
              <w:jc w:val="center"/>
              <w:rPr>
                <w:rFonts w:ascii="Arial" w:hAnsi="Arial"/>
                <w:b/>
                <w:sz w:val="18"/>
              </w:rPr>
            </w:pPr>
          </w:p>
        </w:tc>
      </w:tr>
      <w:tr w:rsidR="00F03F55" w:rsidRPr="00FB6AF6" w14:paraId="7591CBC5" w14:textId="77777777" w:rsidTr="009C6489">
        <w:trPr>
          <w:trHeight w:val="105"/>
          <w:jc w:val="center"/>
        </w:trPr>
        <w:tc>
          <w:tcPr>
            <w:tcW w:w="1171" w:type="dxa"/>
            <w:vMerge/>
            <w:shd w:val="clear" w:color="auto" w:fill="auto"/>
          </w:tcPr>
          <w:p w14:paraId="6348D7C2" w14:textId="77777777" w:rsidR="00F03F55" w:rsidRPr="00FB6AF6" w:rsidRDefault="00F03F55" w:rsidP="009C6489">
            <w:pPr>
              <w:keepNext/>
              <w:keepLines/>
              <w:spacing w:after="0"/>
              <w:jc w:val="center"/>
              <w:rPr>
                <w:rFonts w:ascii="Arial" w:hAnsi="Arial"/>
                <w:b/>
                <w:sz w:val="18"/>
              </w:rPr>
            </w:pPr>
          </w:p>
        </w:tc>
        <w:tc>
          <w:tcPr>
            <w:tcW w:w="1150" w:type="dxa"/>
            <w:vMerge/>
          </w:tcPr>
          <w:p w14:paraId="7C8A0703"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563C009D" w14:textId="77777777" w:rsidR="00F03F55" w:rsidRPr="00FB6AF6" w:rsidRDefault="00F03F55" w:rsidP="009C6489">
            <w:pPr>
              <w:keepNext/>
              <w:keepLines/>
              <w:spacing w:after="0"/>
              <w:jc w:val="center"/>
              <w:rPr>
                <w:rFonts w:ascii="Arial" w:hAnsi="Arial"/>
                <w:b/>
                <w:sz w:val="18"/>
              </w:rPr>
            </w:pPr>
          </w:p>
        </w:tc>
        <w:tc>
          <w:tcPr>
            <w:tcW w:w="3826" w:type="dxa"/>
            <w:gridSpan w:val="4"/>
            <w:shd w:val="clear" w:color="auto" w:fill="auto"/>
            <w:vAlign w:val="center"/>
          </w:tcPr>
          <w:p w14:paraId="56F071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UE power class</w:t>
            </w:r>
          </w:p>
        </w:tc>
        <w:tc>
          <w:tcPr>
            <w:tcW w:w="1443" w:type="dxa"/>
            <w:shd w:val="clear" w:color="auto" w:fill="auto"/>
            <w:vAlign w:val="center"/>
          </w:tcPr>
          <w:p w14:paraId="612E271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UE power class</w:t>
            </w:r>
          </w:p>
        </w:tc>
        <w:tc>
          <w:tcPr>
            <w:tcW w:w="2024" w:type="dxa"/>
            <w:gridSpan w:val="2"/>
            <w:vMerge/>
            <w:shd w:val="clear" w:color="auto" w:fill="auto"/>
          </w:tcPr>
          <w:p w14:paraId="429F5522" w14:textId="77777777" w:rsidR="00F03F55" w:rsidRPr="00FB6AF6" w:rsidRDefault="00F03F55" w:rsidP="009C6489">
            <w:pPr>
              <w:keepNext/>
              <w:keepLines/>
              <w:spacing w:after="0"/>
              <w:jc w:val="center"/>
              <w:rPr>
                <w:rFonts w:ascii="Arial" w:hAnsi="Arial"/>
                <w:b/>
                <w:sz w:val="18"/>
              </w:rPr>
            </w:pPr>
          </w:p>
        </w:tc>
      </w:tr>
      <w:tr w:rsidR="00F03F55" w:rsidRPr="00FB6AF6" w14:paraId="2793940D" w14:textId="77777777" w:rsidTr="009C6489">
        <w:trPr>
          <w:trHeight w:val="105"/>
          <w:jc w:val="center"/>
        </w:trPr>
        <w:tc>
          <w:tcPr>
            <w:tcW w:w="1171" w:type="dxa"/>
            <w:vMerge/>
            <w:shd w:val="clear" w:color="auto" w:fill="auto"/>
          </w:tcPr>
          <w:p w14:paraId="75433D46" w14:textId="77777777" w:rsidR="00F03F55" w:rsidRPr="00FB6AF6" w:rsidRDefault="00F03F55" w:rsidP="009C6489">
            <w:pPr>
              <w:keepNext/>
              <w:keepLines/>
              <w:spacing w:after="0"/>
              <w:jc w:val="center"/>
              <w:rPr>
                <w:rFonts w:ascii="Arial" w:hAnsi="Arial"/>
                <w:b/>
                <w:sz w:val="18"/>
              </w:rPr>
            </w:pPr>
          </w:p>
        </w:tc>
        <w:tc>
          <w:tcPr>
            <w:tcW w:w="1150" w:type="dxa"/>
            <w:vMerge/>
          </w:tcPr>
          <w:p w14:paraId="2F92983F"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25E77F6E" w14:textId="77777777" w:rsidR="00F03F55" w:rsidRPr="00FB6AF6" w:rsidRDefault="00F03F55" w:rsidP="009C6489">
            <w:pPr>
              <w:keepNext/>
              <w:keepLines/>
              <w:spacing w:after="0"/>
              <w:jc w:val="center"/>
              <w:rPr>
                <w:rFonts w:ascii="Arial" w:hAnsi="Arial"/>
                <w:b/>
                <w:sz w:val="18"/>
              </w:rPr>
            </w:pPr>
          </w:p>
        </w:tc>
        <w:tc>
          <w:tcPr>
            <w:tcW w:w="959" w:type="dxa"/>
            <w:shd w:val="clear" w:color="auto" w:fill="auto"/>
            <w:vAlign w:val="center"/>
          </w:tcPr>
          <w:p w14:paraId="3D1070E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1</w:t>
            </w:r>
          </w:p>
        </w:tc>
        <w:tc>
          <w:tcPr>
            <w:tcW w:w="959" w:type="dxa"/>
          </w:tcPr>
          <w:p w14:paraId="3AC94FB9"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2</w:t>
            </w:r>
          </w:p>
        </w:tc>
        <w:tc>
          <w:tcPr>
            <w:tcW w:w="949" w:type="dxa"/>
          </w:tcPr>
          <w:p w14:paraId="5804504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3</w:t>
            </w:r>
          </w:p>
        </w:tc>
        <w:tc>
          <w:tcPr>
            <w:tcW w:w="959" w:type="dxa"/>
          </w:tcPr>
          <w:p w14:paraId="3889DA50"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4</w:t>
            </w:r>
          </w:p>
        </w:tc>
        <w:tc>
          <w:tcPr>
            <w:tcW w:w="1443" w:type="dxa"/>
            <w:shd w:val="clear" w:color="auto" w:fill="auto"/>
            <w:vAlign w:val="center"/>
          </w:tcPr>
          <w:p w14:paraId="1B891352"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1, 2, 3, 4</w:t>
            </w:r>
          </w:p>
        </w:tc>
        <w:tc>
          <w:tcPr>
            <w:tcW w:w="2024" w:type="dxa"/>
            <w:gridSpan w:val="2"/>
            <w:vMerge/>
            <w:shd w:val="clear" w:color="auto" w:fill="auto"/>
          </w:tcPr>
          <w:p w14:paraId="74B6E59C" w14:textId="77777777" w:rsidR="00F03F55" w:rsidRPr="00FB6AF6" w:rsidRDefault="00F03F55" w:rsidP="009C6489">
            <w:pPr>
              <w:keepNext/>
              <w:keepLines/>
              <w:spacing w:after="0"/>
              <w:jc w:val="center"/>
              <w:rPr>
                <w:rFonts w:ascii="Arial" w:hAnsi="Arial"/>
                <w:b/>
                <w:sz w:val="18"/>
              </w:rPr>
            </w:pPr>
          </w:p>
        </w:tc>
      </w:tr>
      <w:tr w:rsidR="00F03F55" w:rsidRPr="00FB6AF6" w14:paraId="5BE4DE8E" w14:textId="77777777" w:rsidTr="009C6489">
        <w:trPr>
          <w:jc w:val="center"/>
        </w:trPr>
        <w:tc>
          <w:tcPr>
            <w:tcW w:w="1171" w:type="dxa"/>
            <w:vMerge w:val="restart"/>
            <w:shd w:val="clear" w:color="auto" w:fill="auto"/>
            <w:vAlign w:val="center"/>
          </w:tcPr>
          <w:p w14:paraId="63A36C4B" w14:textId="77777777" w:rsidR="00F03F55" w:rsidRPr="00FB6AF6" w:rsidRDefault="00F03F55" w:rsidP="009C6489">
            <w:pPr>
              <w:keepNext/>
              <w:keepLines/>
              <w:spacing w:after="0"/>
              <w:jc w:val="center"/>
              <w:rPr>
                <w:rFonts w:ascii="Arial" w:hAnsi="Arial"/>
                <w:b/>
                <w:bCs/>
                <w:sz w:val="18"/>
              </w:rPr>
            </w:pPr>
            <w:r w:rsidRPr="00FB6AF6">
              <w:rPr>
                <w:rFonts w:ascii="Arial" w:hAnsi="Arial"/>
                <w:b/>
                <w:bCs/>
                <w:sz w:val="18"/>
              </w:rPr>
              <w:t>Conditions</w:t>
            </w:r>
          </w:p>
        </w:tc>
        <w:tc>
          <w:tcPr>
            <w:tcW w:w="1150" w:type="dxa"/>
            <w:vMerge w:val="restart"/>
            <w:vAlign w:val="center"/>
          </w:tcPr>
          <w:p w14:paraId="0F7E749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Rx Beam Peak</w:t>
            </w:r>
          </w:p>
        </w:tc>
        <w:tc>
          <w:tcPr>
            <w:tcW w:w="1179" w:type="dxa"/>
            <w:shd w:val="clear" w:color="auto" w:fill="auto"/>
            <w:vAlign w:val="center"/>
          </w:tcPr>
          <w:p w14:paraId="014B2ADC"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959" w:type="dxa"/>
            <w:shd w:val="clear" w:color="auto" w:fill="auto"/>
            <w:vAlign w:val="center"/>
          </w:tcPr>
          <w:p w14:paraId="3BB7EC46"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19F015AC"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-113.8</w:t>
            </w:r>
          </w:p>
        </w:tc>
        <w:tc>
          <w:tcPr>
            <w:tcW w:w="949" w:type="dxa"/>
            <w:vAlign w:val="center"/>
          </w:tcPr>
          <w:p w14:paraId="2A7C1711"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959" w:type="dxa"/>
            <w:vAlign w:val="center"/>
          </w:tcPr>
          <w:p w14:paraId="758DA7C3"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val="restart"/>
            <w:shd w:val="clear" w:color="auto" w:fill="auto"/>
            <w:vAlign w:val="center"/>
          </w:tcPr>
          <w:p w14:paraId="5669D3B5" w14:textId="77777777" w:rsidR="00F03F55" w:rsidRPr="00FB6AF6" w:rsidRDefault="00F03F55" w:rsidP="009C6489">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1012" w:type="dxa"/>
            <w:vMerge w:val="restart"/>
            <w:shd w:val="clear" w:color="auto" w:fill="auto"/>
            <w:vAlign w:val="center"/>
          </w:tcPr>
          <w:p w14:paraId="34EBA7F0"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F03F55" w:rsidRPr="00FB6AF6" w:rsidRDefault="00F03F55" w:rsidP="009C6489">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F03F55" w:rsidRPr="00FB6AF6" w:rsidRDefault="00F03F55" w:rsidP="009C6489">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1012" w:type="dxa"/>
            <w:vMerge w:val="restart"/>
            <w:vAlign w:val="center"/>
          </w:tcPr>
          <w:p w14:paraId="34BCD271"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Note7</w:t>
            </w:r>
          </w:p>
          <w:p w14:paraId="4AE204F4"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-3 </w:t>
            </w:r>
            <w:r>
              <w:rPr>
                <w:rFonts w:ascii="Arial" w:hAnsi="Arial"/>
                <w:sz w:val="18"/>
                <w:vertAlign w:val="superscript"/>
              </w:rPr>
              <w:t>Note8</w:t>
            </w:r>
          </w:p>
        </w:tc>
      </w:tr>
      <w:tr w:rsidR="00F03F55" w:rsidRPr="00FB6AF6" w14:paraId="3747C90B" w14:textId="77777777" w:rsidTr="009C6489">
        <w:trPr>
          <w:jc w:val="center"/>
        </w:trPr>
        <w:tc>
          <w:tcPr>
            <w:tcW w:w="1171" w:type="dxa"/>
            <w:vMerge/>
            <w:shd w:val="clear" w:color="auto" w:fill="auto"/>
            <w:vAlign w:val="center"/>
          </w:tcPr>
          <w:p w14:paraId="763AC639" w14:textId="77777777" w:rsidR="00F03F55" w:rsidRPr="00FB6AF6" w:rsidRDefault="00F03F55" w:rsidP="009C6489">
            <w:pPr>
              <w:keepNext/>
              <w:keepLines/>
              <w:spacing w:after="0"/>
              <w:jc w:val="center"/>
              <w:rPr>
                <w:rFonts w:ascii="Arial" w:hAnsi="Arial"/>
                <w:sz w:val="18"/>
              </w:rPr>
            </w:pPr>
          </w:p>
        </w:tc>
        <w:tc>
          <w:tcPr>
            <w:tcW w:w="1150" w:type="dxa"/>
            <w:vMerge/>
          </w:tcPr>
          <w:p w14:paraId="47D37457"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1622FC5C"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959" w:type="dxa"/>
            <w:shd w:val="clear" w:color="auto" w:fill="auto"/>
            <w:vAlign w:val="center"/>
          </w:tcPr>
          <w:p w14:paraId="5738053A"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1B2D5791"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-113.8</w:t>
            </w:r>
          </w:p>
        </w:tc>
        <w:tc>
          <w:tcPr>
            <w:tcW w:w="949" w:type="dxa"/>
            <w:vAlign w:val="center"/>
          </w:tcPr>
          <w:p w14:paraId="358512D1"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959" w:type="dxa"/>
            <w:vAlign w:val="center"/>
          </w:tcPr>
          <w:p w14:paraId="4D2FBE28"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shd w:val="clear" w:color="auto" w:fill="auto"/>
            <w:vAlign w:val="center"/>
          </w:tcPr>
          <w:p w14:paraId="3B9EE364" w14:textId="77777777" w:rsidR="00F03F55" w:rsidRPr="00FB6AF6" w:rsidRDefault="00F03F55" w:rsidP="009C6489">
            <w:pPr>
              <w:keepNext/>
              <w:keepLines/>
              <w:spacing w:after="0"/>
              <w:jc w:val="center"/>
              <w:rPr>
                <w:rFonts w:ascii="Arial" w:hAnsi="Arial" w:cs="Arial"/>
                <w:sz w:val="18"/>
                <w:lang w:val="en-US"/>
              </w:rPr>
            </w:pPr>
          </w:p>
        </w:tc>
        <w:tc>
          <w:tcPr>
            <w:tcW w:w="1012" w:type="dxa"/>
            <w:vMerge/>
            <w:shd w:val="clear" w:color="auto" w:fill="auto"/>
            <w:vAlign w:val="center"/>
          </w:tcPr>
          <w:p w14:paraId="59864B84"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100BFF24"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1C91C5FC" w14:textId="77777777" w:rsidTr="009C6489">
        <w:trPr>
          <w:jc w:val="center"/>
        </w:trPr>
        <w:tc>
          <w:tcPr>
            <w:tcW w:w="1171" w:type="dxa"/>
            <w:vMerge/>
            <w:shd w:val="clear" w:color="auto" w:fill="auto"/>
            <w:vAlign w:val="center"/>
          </w:tcPr>
          <w:p w14:paraId="57F870FA" w14:textId="77777777" w:rsidR="00F03F55" w:rsidRPr="00FB6AF6" w:rsidRDefault="00F03F55" w:rsidP="009C6489">
            <w:pPr>
              <w:keepNext/>
              <w:keepLines/>
              <w:spacing w:after="0"/>
              <w:jc w:val="center"/>
              <w:rPr>
                <w:rFonts w:ascii="Arial" w:hAnsi="Arial"/>
                <w:sz w:val="18"/>
              </w:rPr>
            </w:pPr>
          </w:p>
        </w:tc>
        <w:tc>
          <w:tcPr>
            <w:tcW w:w="1150" w:type="dxa"/>
            <w:vMerge/>
          </w:tcPr>
          <w:p w14:paraId="711319AF"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04CD39E0"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959" w:type="dxa"/>
            <w:shd w:val="clear" w:color="auto" w:fill="auto"/>
            <w:vAlign w:val="center"/>
          </w:tcPr>
          <w:p w14:paraId="5031FE0C" w14:textId="77777777" w:rsidR="00F03F55" w:rsidRPr="00FB6AF6" w:rsidRDefault="00F03F55" w:rsidP="009C6489">
            <w:pPr>
              <w:keepNext/>
              <w:keepLines/>
              <w:spacing w:after="0"/>
              <w:jc w:val="center"/>
              <w:rPr>
                <w:rFonts w:ascii="Arial" w:eastAsia="Yu Mincho" w:hAnsi="Arial"/>
                <w:sz w:val="18"/>
                <w:lang w:eastAsia="zh-CN"/>
              </w:rPr>
            </w:pPr>
          </w:p>
        </w:tc>
        <w:tc>
          <w:tcPr>
            <w:tcW w:w="959" w:type="dxa"/>
            <w:vAlign w:val="center"/>
          </w:tcPr>
          <w:p w14:paraId="28EBEAA0" w14:textId="77777777" w:rsidR="00F03F55" w:rsidRPr="00FB6AF6" w:rsidRDefault="00F03F55" w:rsidP="009C6489">
            <w:pPr>
              <w:keepNext/>
              <w:keepLines/>
              <w:spacing w:after="0"/>
              <w:jc w:val="center"/>
              <w:rPr>
                <w:rFonts w:ascii="Arial" w:hAnsi="Arial"/>
                <w:sz w:val="18"/>
              </w:rPr>
            </w:pPr>
          </w:p>
        </w:tc>
        <w:tc>
          <w:tcPr>
            <w:tcW w:w="949" w:type="dxa"/>
            <w:vAlign w:val="center"/>
          </w:tcPr>
          <w:p w14:paraId="7D94D4E9"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959" w:type="dxa"/>
            <w:vAlign w:val="center"/>
          </w:tcPr>
          <w:p w14:paraId="51B8F836"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1443" w:type="dxa"/>
            <w:vMerge/>
            <w:shd w:val="clear" w:color="auto" w:fill="auto"/>
            <w:vAlign w:val="center"/>
          </w:tcPr>
          <w:p w14:paraId="40171C57" w14:textId="77777777" w:rsidR="00F03F55" w:rsidRPr="00FB6AF6" w:rsidRDefault="00F03F55" w:rsidP="009C6489">
            <w:pPr>
              <w:keepNext/>
              <w:keepLines/>
              <w:spacing w:after="0"/>
              <w:jc w:val="center"/>
              <w:rPr>
                <w:rFonts w:ascii="Arial" w:hAnsi="Arial" w:cs="Arial"/>
                <w:sz w:val="18"/>
                <w:lang w:val="en-US"/>
              </w:rPr>
            </w:pPr>
          </w:p>
        </w:tc>
        <w:tc>
          <w:tcPr>
            <w:tcW w:w="1012" w:type="dxa"/>
            <w:vMerge/>
            <w:shd w:val="clear" w:color="auto" w:fill="auto"/>
            <w:vAlign w:val="center"/>
          </w:tcPr>
          <w:p w14:paraId="51A6FE96"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E819730"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1969B3E1" w14:textId="77777777" w:rsidTr="009C6489">
        <w:trPr>
          <w:jc w:val="center"/>
        </w:trPr>
        <w:tc>
          <w:tcPr>
            <w:tcW w:w="1171" w:type="dxa"/>
            <w:vMerge/>
            <w:shd w:val="clear" w:color="auto" w:fill="auto"/>
            <w:vAlign w:val="center"/>
          </w:tcPr>
          <w:p w14:paraId="1F651B35"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04D17EBF"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73F82B97"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959" w:type="dxa"/>
            <w:shd w:val="clear" w:color="auto" w:fill="auto"/>
            <w:vAlign w:val="center"/>
          </w:tcPr>
          <w:p w14:paraId="12AD47A1"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-125.3+Y</w:t>
            </w:r>
            <w:r w:rsidRPr="00FB6AF6">
              <w:rPr>
                <w:rFonts w:ascii="Arial" w:eastAsia="Yu Mincho" w:hAnsi="Arial"/>
                <w:sz w:val="18"/>
                <w:vertAlign w:val="subscript"/>
                <w:lang w:eastAsia="ja-JP"/>
              </w:rPr>
              <w:t>1</w:t>
            </w:r>
          </w:p>
        </w:tc>
        <w:tc>
          <w:tcPr>
            <w:tcW w:w="959" w:type="dxa"/>
            <w:vAlign w:val="center"/>
          </w:tcPr>
          <w:p w14:paraId="1CA1A410" w14:textId="77777777" w:rsidR="00F03F55" w:rsidRPr="00FB6AF6" w:rsidRDefault="00F03F55" w:rsidP="009C6489">
            <w:pPr>
              <w:keepNext/>
              <w:keepLines/>
              <w:spacing w:after="0"/>
              <w:jc w:val="center"/>
              <w:rPr>
                <w:rFonts w:ascii="Arial" w:hAnsi="Arial"/>
                <w:sz w:val="18"/>
              </w:rPr>
            </w:pPr>
          </w:p>
        </w:tc>
        <w:tc>
          <w:tcPr>
            <w:tcW w:w="949" w:type="dxa"/>
            <w:vAlign w:val="center"/>
          </w:tcPr>
          <w:p w14:paraId="001FB29D"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-109.5</w:t>
            </w:r>
          </w:p>
        </w:tc>
        <w:tc>
          <w:tcPr>
            <w:tcW w:w="959" w:type="dxa"/>
            <w:vAlign w:val="center"/>
          </w:tcPr>
          <w:p w14:paraId="5B13D85F"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1443" w:type="dxa"/>
            <w:vMerge/>
            <w:shd w:val="clear" w:color="auto" w:fill="auto"/>
            <w:vAlign w:val="center"/>
          </w:tcPr>
          <w:p w14:paraId="23609C37" w14:textId="77777777" w:rsidR="00F03F55" w:rsidRPr="00FB6AF6" w:rsidRDefault="00F03F55" w:rsidP="009C6489">
            <w:pPr>
              <w:keepNext/>
              <w:keepLines/>
              <w:spacing w:after="0"/>
              <w:jc w:val="center"/>
              <w:rPr>
                <w:rFonts w:ascii="Arial" w:hAnsi="Arial" w:cs="Arial"/>
                <w:sz w:val="18"/>
                <w:lang w:val="en-US"/>
              </w:rPr>
            </w:pPr>
          </w:p>
        </w:tc>
        <w:tc>
          <w:tcPr>
            <w:tcW w:w="1012" w:type="dxa"/>
            <w:vMerge/>
            <w:shd w:val="clear" w:color="auto" w:fill="auto"/>
            <w:vAlign w:val="center"/>
          </w:tcPr>
          <w:p w14:paraId="4C55BAD4"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FED307C"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3AE4A7C9" w14:textId="77777777" w:rsidTr="009C6489">
        <w:trPr>
          <w:jc w:val="center"/>
        </w:trPr>
        <w:tc>
          <w:tcPr>
            <w:tcW w:w="1171" w:type="dxa"/>
            <w:vMerge/>
            <w:shd w:val="clear" w:color="auto" w:fill="auto"/>
            <w:vAlign w:val="center"/>
          </w:tcPr>
          <w:p w14:paraId="07268660"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6BFDB6DC"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7F5D19A4"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959" w:type="dxa"/>
            <w:shd w:val="clear" w:color="auto" w:fill="auto"/>
            <w:vAlign w:val="center"/>
          </w:tcPr>
          <w:p w14:paraId="31ADB55F"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7013BCAC"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-113.8</w:t>
            </w:r>
          </w:p>
        </w:tc>
        <w:tc>
          <w:tcPr>
            <w:tcW w:w="949" w:type="dxa"/>
            <w:vAlign w:val="center"/>
          </w:tcPr>
          <w:p w14:paraId="403A1768"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-112.1</w:t>
            </w:r>
          </w:p>
        </w:tc>
        <w:tc>
          <w:tcPr>
            <w:tcW w:w="959" w:type="dxa"/>
            <w:vAlign w:val="center"/>
          </w:tcPr>
          <w:p w14:paraId="0FA0D39D"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shd w:val="clear" w:color="auto" w:fill="auto"/>
            <w:vAlign w:val="center"/>
          </w:tcPr>
          <w:p w14:paraId="27E2F7EB"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494DA998"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4370010A"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6FD0596B" w14:textId="77777777" w:rsidTr="009C6489">
        <w:trPr>
          <w:jc w:val="center"/>
        </w:trPr>
        <w:tc>
          <w:tcPr>
            <w:tcW w:w="1171" w:type="dxa"/>
            <w:vMerge/>
            <w:shd w:val="clear" w:color="auto" w:fill="auto"/>
            <w:vAlign w:val="center"/>
          </w:tcPr>
          <w:p w14:paraId="7105AAF9" w14:textId="77777777" w:rsidR="00F03F55" w:rsidRPr="00FB6AF6" w:rsidRDefault="00F03F55" w:rsidP="009C6489">
            <w:pPr>
              <w:keepNext/>
              <w:keepLines/>
              <w:spacing w:after="0"/>
              <w:jc w:val="center"/>
              <w:rPr>
                <w:rFonts w:ascii="Arial" w:hAnsi="Arial"/>
                <w:sz w:val="18"/>
                <w:lang w:val="en-US"/>
              </w:rPr>
            </w:pPr>
          </w:p>
        </w:tc>
        <w:tc>
          <w:tcPr>
            <w:tcW w:w="1150" w:type="dxa"/>
            <w:vMerge w:val="restart"/>
            <w:vAlign w:val="center"/>
          </w:tcPr>
          <w:p w14:paraId="017D14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1179" w:type="dxa"/>
            <w:shd w:val="clear" w:color="auto" w:fill="auto"/>
            <w:vAlign w:val="center"/>
          </w:tcPr>
          <w:p w14:paraId="3680EC4C"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959" w:type="dxa"/>
            <w:shd w:val="clear" w:color="auto" w:fill="auto"/>
            <w:vAlign w:val="center"/>
          </w:tcPr>
          <w:p w14:paraId="0AF5F209"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1852FAB8"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-102.8</w:t>
            </w:r>
          </w:p>
        </w:tc>
        <w:tc>
          <w:tcPr>
            <w:tcW w:w="949" w:type="dxa"/>
            <w:vAlign w:val="center"/>
          </w:tcPr>
          <w:p w14:paraId="42692834"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959" w:type="dxa"/>
            <w:vAlign w:val="center"/>
          </w:tcPr>
          <w:p w14:paraId="5738380B"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val="restart"/>
            <w:shd w:val="clear" w:color="auto" w:fill="auto"/>
            <w:vAlign w:val="center"/>
          </w:tcPr>
          <w:p w14:paraId="22CAE014" w14:textId="77777777" w:rsidR="00F03F55" w:rsidRPr="00FB6AF6" w:rsidRDefault="00F03F55" w:rsidP="009C6489">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1012" w:type="dxa"/>
            <w:vMerge w:val="restart"/>
            <w:shd w:val="clear" w:color="auto" w:fill="auto"/>
            <w:vAlign w:val="center"/>
          </w:tcPr>
          <w:p w14:paraId="5C033030"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F03F55" w:rsidRPr="00FB6AF6" w:rsidRDefault="00F03F55" w:rsidP="009C6489">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F03F55" w:rsidRPr="00FB6AF6" w:rsidRDefault="00F03F55" w:rsidP="009C6489">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1012" w:type="dxa"/>
            <w:vMerge w:val="restart"/>
            <w:vAlign w:val="center"/>
          </w:tcPr>
          <w:p w14:paraId="73A228FF"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Note7</w:t>
            </w:r>
          </w:p>
          <w:p w14:paraId="2F0BB94C"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-3 </w:t>
            </w:r>
            <w:r>
              <w:rPr>
                <w:rFonts w:ascii="Arial" w:hAnsi="Arial"/>
                <w:sz w:val="18"/>
                <w:vertAlign w:val="superscript"/>
              </w:rPr>
              <w:t>Note8</w:t>
            </w:r>
          </w:p>
        </w:tc>
      </w:tr>
      <w:tr w:rsidR="00F03F55" w:rsidRPr="00FB6AF6" w14:paraId="60C24693" w14:textId="77777777" w:rsidTr="009C6489">
        <w:trPr>
          <w:jc w:val="center"/>
        </w:trPr>
        <w:tc>
          <w:tcPr>
            <w:tcW w:w="1171" w:type="dxa"/>
            <w:vMerge/>
            <w:shd w:val="clear" w:color="auto" w:fill="auto"/>
            <w:vAlign w:val="center"/>
          </w:tcPr>
          <w:p w14:paraId="270362A5"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47EC28AF"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49E1AC1F"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959" w:type="dxa"/>
            <w:shd w:val="clear" w:color="auto" w:fill="auto"/>
            <w:vAlign w:val="center"/>
          </w:tcPr>
          <w:p w14:paraId="71950656"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7D2112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-102.8</w:t>
            </w:r>
          </w:p>
        </w:tc>
        <w:tc>
          <w:tcPr>
            <w:tcW w:w="949" w:type="dxa"/>
            <w:vAlign w:val="center"/>
          </w:tcPr>
          <w:p w14:paraId="78D7F1E2"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959" w:type="dxa"/>
            <w:vAlign w:val="center"/>
          </w:tcPr>
          <w:p w14:paraId="0F67719A"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shd w:val="clear" w:color="auto" w:fill="auto"/>
            <w:vAlign w:val="center"/>
          </w:tcPr>
          <w:p w14:paraId="0E7DD639"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0C9001CE"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BA1FF0D"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54D7DCDB" w14:textId="77777777" w:rsidTr="009C6489">
        <w:trPr>
          <w:jc w:val="center"/>
        </w:trPr>
        <w:tc>
          <w:tcPr>
            <w:tcW w:w="1171" w:type="dxa"/>
            <w:vMerge/>
            <w:shd w:val="clear" w:color="auto" w:fill="auto"/>
            <w:vAlign w:val="center"/>
          </w:tcPr>
          <w:p w14:paraId="181A5FBA"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46D732BE"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48C28A80"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959" w:type="dxa"/>
            <w:shd w:val="clear" w:color="auto" w:fill="auto"/>
            <w:vAlign w:val="center"/>
          </w:tcPr>
          <w:p w14:paraId="6A48246B" w14:textId="77777777" w:rsidR="00F03F55" w:rsidRPr="00FB6AF6" w:rsidRDefault="00F03F55" w:rsidP="009C6489">
            <w:pPr>
              <w:keepNext/>
              <w:keepLines/>
              <w:spacing w:after="0"/>
              <w:jc w:val="center"/>
              <w:rPr>
                <w:rFonts w:ascii="Arial" w:eastAsia="Yu Mincho" w:hAnsi="Arial"/>
                <w:sz w:val="18"/>
                <w:lang w:eastAsia="zh-CN"/>
              </w:rPr>
            </w:pPr>
          </w:p>
        </w:tc>
        <w:tc>
          <w:tcPr>
            <w:tcW w:w="959" w:type="dxa"/>
            <w:vAlign w:val="center"/>
          </w:tcPr>
          <w:p w14:paraId="6CAA077E" w14:textId="77777777" w:rsidR="00F03F55" w:rsidRPr="00FB6AF6" w:rsidRDefault="00F03F55" w:rsidP="009C6489">
            <w:pPr>
              <w:keepNext/>
              <w:keepLines/>
              <w:spacing w:after="0"/>
              <w:jc w:val="center"/>
              <w:rPr>
                <w:rFonts w:ascii="Arial" w:hAnsi="Arial"/>
                <w:sz w:val="18"/>
              </w:rPr>
            </w:pPr>
          </w:p>
        </w:tc>
        <w:tc>
          <w:tcPr>
            <w:tcW w:w="949" w:type="dxa"/>
            <w:vAlign w:val="center"/>
          </w:tcPr>
          <w:p w14:paraId="51EE58D2"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959" w:type="dxa"/>
            <w:vAlign w:val="center"/>
          </w:tcPr>
          <w:p w14:paraId="3FD2476E"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1443" w:type="dxa"/>
            <w:vMerge/>
            <w:shd w:val="clear" w:color="auto" w:fill="auto"/>
            <w:vAlign w:val="center"/>
          </w:tcPr>
          <w:p w14:paraId="010B2A52"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246339B9"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DAA2EF3"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72952AFE" w14:textId="77777777" w:rsidTr="009C6489">
        <w:trPr>
          <w:jc w:val="center"/>
        </w:trPr>
        <w:tc>
          <w:tcPr>
            <w:tcW w:w="1171" w:type="dxa"/>
            <w:vMerge/>
            <w:shd w:val="clear" w:color="auto" w:fill="auto"/>
            <w:vAlign w:val="center"/>
          </w:tcPr>
          <w:p w14:paraId="7840A512"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63098E16"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009CC739"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959" w:type="dxa"/>
            <w:shd w:val="clear" w:color="auto" w:fill="auto"/>
            <w:vAlign w:val="center"/>
          </w:tcPr>
          <w:p w14:paraId="19939865"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-117.3+Z</w:t>
            </w:r>
            <w:r w:rsidRPr="00FB6AF6">
              <w:rPr>
                <w:rFonts w:ascii="Arial" w:eastAsia="Yu Mincho" w:hAnsi="Arial"/>
                <w:sz w:val="18"/>
                <w:vertAlign w:val="subscript"/>
                <w:lang w:eastAsia="ja-JP"/>
              </w:rPr>
              <w:t>1</w:t>
            </w:r>
          </w:p>
        </w:tc>
        <w:tc>
          <w:tcPr>
            <w:tcW w:w="959" w:type="dxa"/>
            <w:vAlign w:val="center"/>
          </w:tcPr>
          <w:p w14:paraId="4E4A277E" w14:textId="77777777" w:rsidR="00F03F55" w:rsidRPr="00FB6AF6" w:rsidRDefault="00F03F55" w:rsidP="009C6489">
            <w:pPr>
              <w:keepNext/>
              <w:keepLines/>
              <w:spacing w:after="0"/>
              <w:jc w:val="center"/>
              <w:rPr>
                <w:rFonts w:ascii="Arial" w:hAnsi="Arial"/>
                <w:sz w:val="18"/>
              </w:rPr>
            </w:pPr>
          </w:p>
        </w:tc>
        <w:tc>
          <w:tcPr>
            <w:tcW w:w="949" w:type="dxa"/>
            <w:vAlign w:val="center"/>
          </w:tcPr>
          <w:p w14:paraId="0DD9F916"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-96.9</w:t>
            </w:r>
          </w:p>
        </w:tc>
        <w:tc>
          <w:tcPr>
            <w:tcW w:w="959" w:type="dxa"/>
            <w:vAlign w:val="center"/>
          </w:tcPr>
          <w:p w14:paraId="7E3576CA"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1443" w:type="dxa"/>
            <w:vMerge/>
            <w:shd w:val="clear" w:color="auto" w:fill="auto"/>
            <w:vAlign w:val="center"/>
          </w:tcPr>
          <w:p w14:paraId="641B0D41"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7CD869C6"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155ED81A"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355986BE" w14:textId="77777777" w:rsidTr="009C6489">
        <w:trPr>
          <w:jc w:val="center"/>
        </w:trPr>
        <w:tc>
          <w:tcPr>
            <w:tcW w:w="1171" w:type="dxa"/>
            <w:vMerge/>
            <w:shd w:val="clear" w:color="auto" w:fill="auto"/>
            <w:vAlign w:val="center"/>
          </w:tcPr>
          <w:p w14:paraId="5F9F5266"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7E290445"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0695B684"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959" w:type="dxa"/>
            <w:shd w:val="clear" w:color="auto" w:fill="auto"/>
            <w:vAlign w:val="center"/>
          </w:tcPr>
          <w:p w14:paraId="3887ABB6"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47D3431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-102.8</w:t>
            </w:r>
          </w:p>
        </w:tc>
        <w:tc>
          <w:tcPr>
            <w:tcW w:w="949" w:type="dxa"/>
            <w:vAlign w:val="center"/>
          </w:tcPr>
          <w:p w14:paraId="0EC12791"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-101.2</w:t>
            </w:r>
          </w:p>
        </w:tc>
        <w:tc>
          <w:tcPr>
            <w:tcW w:w="959" w:type="dxa"/>
            <w:vAlign w:val="center"/>
          </w:tcPr>
          <w:p w14:paraId="23179C3A"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shd w:val="clear" w:color="auto" w:fill="auto"/>
            <w:vAlign w:val="center"/>
          </w:tcPr>
          <w:p w14:paraId="5BD11989"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7FCD8D02"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BA789AE"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09F3BC21" w14:textId="77777777" w:rsidTr="009C6489">
        <w:trPr>
          <w:jc w:val="center"/>
        </w:trPr>
        <w:tc>
          <w:tcPr>
            <w:tcW w:w="10793" w:type="dxa"/>
            <w:gridSpan w:val="10"/>
            <w:shd w:val="clear" w:color="auto" w:fill="auto"/>
            <w:vAlign w:val="center"/>
          </w:tcPr>
          <w:p w14:paraId="4692F925" w14:textId="77777777" w:rsidR="00F03F55" w:rsidRPr="00FB6AF6" w:rsidRDefault="00F03F55"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F03F55" w:rsidRPr="00FB6AF6" w:rsidRDefault="00F03F55" w:rsidP="00BC2BF1">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5E71C8A7" w14:textId="77777777" w:rsidR="00F03F55" w:rsidRPr="00FB6AF6" w:rsidRDefault="00F03F55" w:rsidP="00BC2BF1">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F03F55" w:rsidRPr="00FB6AF6" w:rsidRDefault="00F03F55" w:rsidP="00BC2BF1">
            <w:pPr>
              <w:pStyle w:val="TAN"/>
            </w:pPr>
            <w:r w:rsidRPr="00FB6AF6">
              <w:t>NOTE 4:</w:t>
            </w:r>
            <w:r w:rsidRPr="00FB6AF6">
              <w:tab/>
              <w:t>PRS Ês/Iot for RSTD measurement reference cell PRS resource.</w:t>
            </w:r>
          </w:p>
          <w:p w14:paraId="7B1A471D" w14:textId="77777777" w:rsidR="00F03F55" w:rsidRPr="00FB6AF6" w:rsidRDefault="00F03F55" w:rsidP="00BC2BF1">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3A27223D" w14:textId="77777777" w:rsidR="00F03F55" w:rsidRDefault="00F03F55" w:rsidP="00BC2BF1">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0A595DFF" w14:textId="1E54A76C" w:rsidR="00F03F55" w:rsidRDefault="00F03F55" w:rsidP="00BC2BF1">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2177BF54" w14:textId="77777777" w:rsidR="00F03F55" w:rsidRPr="00FB6AF6" w:rsidRDefault="00F03F55" w:rsidP="00BC2BF1">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77777777" w:rsidR="0007399C" w:rsidRPr="00DB707E" w:rsidRDefault="0007399C" w:rsidP="00D8702C">
      <w:pPr>
        <w:pStyle w:val="Heading2"/>
      </w:pPr>
      <w:r w:rsidRPr="00DB707E">
        <w:t>B.2.</w:t>
      </w:r>
      <w:r>
        <w:t>15</w:t>
      </w:r>
      <w:r w:rsidRPr="00DB707E">
        <w:tab/>
        <w:t>Conditions for NR intra-frequency measurements</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1305CEC1" w14:textId="362E0115" w:rsidR="0007399C" w:rsidRPr="00DB707E" w:rsidRDefault="0007399C" w:rsidP="0007399C">
      <w:pPr>
        <w:pStyle w:val="TH"/>
      </w:pPr>
      <w:r w:rsidRPr="00DB707E">
        <w:lastRenderedPageBreak/>
        <w:t>Table B.</w:t>
      </w:r>
      <w:r w:rsidR="00051DE8">
        <w:t>2</w:t>
      </w:r>
      <w:r w:rsidRPr="00DB707E">
        <w:t>.</w:t>
      </w:r>
      <w:r w:rsidR="00D8702C">
        <w:t>15</w:t>
      </w:r>
      <w:r w:rsidRPr="00DB707E">
        <w:t>-1: Conditions for intra-frequency cell re-selection in FR1 for RedCap for 1 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7399C" w:rsidRPr="00DB707E" w14:paraId="51FC3C98" w14:textId="77777777" w:rsidTr="009C6489">
        <w:trPr>
          <w:trHeight w:val="105"/>
        </w:trPr>
        <w:tc>
          <w:tcPr>
            <w:tcW w:w="600" w:type="pct"/>
            <w:vMerge w:val="restart"/>
            <w:shd w:val="clear" w:color="auto" w:fill="auto"/>
            <w:vAlign w:val="center"/>
          </w:tcPr>
          <w:p w14:paraId="60D97417" w14:textId="77777777" w:rsidR="0007399C" w:rsidRPr="00DB707E" w:rsidRDefault="0007399C" w:rsidP="009C6489">
            <w:pPr>
              <w:pStyle w:val="TAH"/>
            </w:pPr>
            <w:r w:rsidRPr="00DB707E">
              <w:t>Parameter</w:t>
            </w:r>
          </w:p>
        </w:tc>
        <w:tc>
          <w:tcPr>
            <w:tcW w:w="1786" w:type="pct"/>
            <w:vMerge w:val="restart"/>
            <w:shd w:val="clear" w:color="auto" w:fill="auto"/>
            <w:vAlign w:val="center"/>
          </w:tcPr>
          <w:p w14:paraId="1147761E"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7D8B159E" w14:textId="77777777" w:rsidR="0007399C" w:rsidRPr="00DB707E" w:rsidRDefault="0007399C" w:rsidP="009C6489">
            <w:pPr>
              <w:pStyle w:val="TAH"/>
            </w:pPr>
            <w:r w:rsidRPr="00DB707E">
              <w:t>Minimum SSB_RP</w:t>
            </w:r>
          </w:p>
        </w:tc>
        <w:tc>
          <w:tcPr>
            <w:tcW w:w="964" w:type="pct"/>
            <w:shd w:val="clear" w:color="auto" w:fill="auto"/>
          </w:tcPr>
          <w:p w14:paraId="5BC93B7E" w14:textId="77777777" w:rsidR="0007399C" w:rsidRPr="00DB707E" w:rsidRDefault="0007399C" w:rsidP="009C6489">
            <w:pPr>
              <w:pStyle w:val="TAH"/>
            </w:pPr>
            <w:r w:rsidRPr="00DB707E">
              <w:t>SSB Ês/Iot</w:t>
            </w:r>
          </w:p>
        </w:tc>
      </w:tr>
      <w:tr w:rsidR="0007399C" w:rsidRPr="00DB707E" w14:paraId="26AF6DE6" w14:textId="77777777" w:rsidTr="009C6489">
        <w:trPr>
          <w:trHeight w:val="105"/>
        </w:trPr>
        <w:tc>
          <w:tcPr>
            <w:tcW w:w="600" w:type="pct"/>
            <w:vMerge/>
            <w:shd w:val="clear" w:color="auto" w:fill="auto"/>
          </w:tcPr>
          <w:p w14:paraId="54AD7BAB" w14:textId="77777777" w:rsidR="0007399C" w:rsidRPr="00DB707E" w:rsidRDefault="0007399C" w:rsidP="009C6489">
            <w:pPr>
              <w:pStyle w:val="TAH"/>
            </w:pPr>
          </w:p>
        </w:tc>
        <w:tc>
          <w:tcPr>
            <w:tcW w:w="1786" w:type="pct"/>
            <w:vMerge/>
            <w:shd w:val="clear" w:color="auto" w:fill="auto"/>
            <w:vAlign w:val="center"/>
          </w:tcPr>
          <w:p w14:paraId="1E6E30E8" w14:textId="77777777" w:rsidR="0007399C" w:rsidRPr="00DB707E" w:rsidRDefault="0007399C" w:rsidP="009C6489">
            <w:pPr>
              <w:pStyle w:val="TAH"/>
            </w:pPr>
          </w:p>
        </w:tc>
        <w:tc>
          <w:tcPr>
            <w:tcW w:w="1650" w:type="pct"/>
            <w:gridSpan w:val="2"/>
            <w:shd w:val="clear" w:color="auto" w:fill="auto"/>
            <w:vAlign w:val="center"/>
          </w:tcPr>
          <w:p w14:paraId="0456E956" w14:textId="77777777" w:rsidR="0007399C" w:rsidRPr="00DB707E" w:rsidRDefault="0007399C" w:rsidP="009C6489">
            <w:pPr>
              <w:pStyle w:val="TAH"/>
            </w:pPr>
            <w:r w:rsidRPr="00DB707E">
              <w:t>dBm / SCS</w:t>
            </w:r>
            <w:r w:rsidRPr="00DB707E">
              <w:rPr>
                <w:vertAlign w:val="subscript"/>
              </w:rPr>
              <w:t>SSB</w:t>
            </w:r>
          </w:p>
        </w:tc>
        <w:tc>
          <w:tcPr>
            <w:tcW w:w="964" w:type="pct"/>
            <w:vMerge w:val="restart"/>
            <w:shd w:val="clear" w:color="auto" w:fill="auto"/>
            <w:vAlign w:val="center"/>
          </w:tcPr>
          <w:p w14:paraId="15422C6F" w14:textId="77777777" w:rsidR="0007399C" w:rsidRPr="00DB707E" w:rsidRDefault="0007399C" w:rsidP="009C6489">
            <w:pPr>
              <w:pStyle w:val="TAH"/>
            </w:pPr>
            <w:r w:rsidRPr="00DB707E">
              <w:t>dB</w:t>
            </w:r>
          </w:p>
        </w:tc>
      </w:tr>
      <w:tr w:rsidR="0007399C" w:rsidRPr="00DB707E" w14:paraId="0C54CEEE" w14:textId="77777777" w:rsidTr="009C6489">
        <w:trPr>
          <w:trHeight w:val="105"/>
        </w:trPr>
        <w:tc>
          <w:tcPr>
            <w:tcW w:w="600" w:type="pct"/>
            <w:vMerge/>
            <w:shd w:val="clear" w:color="auto" w:fill="auto"/>
          </w:tcPr>
          <w:p w14:paraId="3317E6A6" w14:textId="77777777" w:rsidR="0007399C" w:rsidRPr="00DB707E" w:rsidRDefault="0007399C" w:rsidP="009C6489">
            <w:pPr>
              <w:pStyle w:val="TAH"/>
            </w:pPr>
          </w:p>
        </w:tc>
        <w:tc>
          <w:tcPr>
            <w:tcW w:w="1786" w:type="pct"/>
            <w:vMerge/>
            <w:shd w:val="clear" w:color="auto" w:fill="auto"/>
            <w:vAlign w:val="center"/>
          </w:tcPr>
          <w:p w14:paraId="36F83CD5" w14:textId="77777777" w:rsidR="0007399C" w:rsidRPr="00DB707E" w:rsidRDefault="0007399C" w:rsidP="009C6489">
            <w:pPr>
              <w:pStyle w:val="TAH"/>
            </w:pPr>
          </w:p>
        </w:tc>
        <w:tc>
          <w:tcPr>
            <w:tcW w:w="777" w:type="pct"/>
            <w:shd w:val="clear" w:color="auto" w:fill="auto"/>
            <w:vAlign w:val="center"/>
          </w:tcPr>
          <w:p w14:paraId="6C4278A4"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D1B0D6F"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vMerge/>
            <w:shd w:val="clear" w:color="auto" w:fill="auto"/>
          </w:tcPr>
          <w:p w14:paraId="21DF3DDB" w14:textId="77777777" w:rsidR="0007399C" w:rsidRPr="00DB707E" w:rsidRDefault="0007399C" w:rsidP="009C6489">
            <w:pPr>
              <w:pStyle w:val="TAH"/>
            </w:pPr>
          </w:p>
        </w:tc>
      </w:tr>
      <w:tr w:rsidR="0007399C" w:rsidRPr="00DB707E" w14:paraId="54C1DAEE" w14:textId="77777777" w:rsidTr="009C6489">
        <w:tc>
          <w:tcPr>
            <w:tcW w:w="600" w:type="pct"/>
            <w:vMerge w:val="restart"/>
            <w:shd w:val="clear" w:color="auto" w:fill="auto"/>
            <w:vAlign w:val="center"/>
          </w:tcPr>
          <w:p w14:paraId="2C93482B" w14:textId="77777777" w:rsidR="0007399C" w:rsidRPr="00DB707E" w:rsidRDefault="0007399C" w:rsidP="009C6489">
            <w:pPr>
              <w:pStyle w:val="TAH"/>
            </w:pPr>
            <w:r w:rsidRPr="00DB707E">
              <w:t>Conditions</w:t>
            </w:r>
          </w:p>
        </w:tc>
        <w:tc>
          <w:tcPr>
            <w:tcW w:w="1786" w:type="pct"/>
            <w:shd w:val="clear" w:color="auto" w:fill="auto"/>
          </w:tcPr>
          <w:p w14:paraId="29446CF1" w14:textId="77777777" w:rsidR="0007399C" w:rsidRPr="00DB707E" w:rsidRDefault="0007399C" w:rsidP="009C6489">
            <w:pPr>
              <w:pStyle w:val="TAC"/>
            </w:pPr>
            <w:r w:rsidRPr="00DB707E">
              <w:t>NR_FDD_RC_FR1_A, NR_TDD_RC_FR1_A</w:t>
            </w:r>
          </w:p>
        </w:tc>
        <w:tc>
          <w:tcPr>
            <w:tcW w:w="777" w:type="pct"/>
            <w:shd w:val="clear" w:color="auto" w:fill="auto"/>
          </w:tcPr>
          <w:p w14:paraId="411432CA" w14:textId="77777777" w:rsidR="0007399C" w:rsidRPr="00DB707E" w:rsidRDefault="0007399C" w:rsidP="009C6489">
            <w:pPr>
              <w:pStyle w:val="TAC"/>
            </w:pPr>
            <w:r w:rsidRPr="00DB707E">
              <w:t>TBD</w:t>
            </w:r>
          </w:p>
        </w:tc>
        <w:tc>
          <w:tcPr>
            <w:tcW w:w="873" w:type="pct"/>
            <w:shd w:val="clear" w:color="auto" w:fill="auto"/>
          </w:tcPr>
          <w:p w14:paraId="3EED5609" w14:textId="77777777" w:rsidR="0007399C" w:rsidRPr="00DB707E" w:rsidRDefault="0007399C" w:rsidP="009C6489">
            <w:pPr>
              <w:pStyle w:val="TAC"/>
            </w:pPr>
            <w:r w:rsidRPr="00DB707E">
              <w:t>TBD</w:t>
            </w:r>
          </w:p>
        </w:tc>
        <w:tc>
          <w:tcPr>
            <w:tcW w:w="964" w:type="pct"/>
            <w:vMerge w:val="restart"/>
            <w:shd w:val="clear" w:color="auto" w:fill="auto"/>
            <w:vAlign w:val="center"/>
          </w:tcPr>
          <w:p w14:paraId="320A6B44" w14:textId="77777777" w:rsidR="0007399C" w:rsidRPr="00DB707E" w:rsidRDefault="0007399C" w:rsidP="009C6489">
            <w:pPr>
              <w:pStyle w:val="TAC"/>
            </w:pPr>
            <w:r w:rsidRPr="00DB707E">
              <w:sym w:font="Symbol" w:char="F0B3"/>
            </w:r>
            <w:r w:rsidRPr="00DB707E">
              <w:t xml:space="preserve"> -6</w:t>
            </w:r>
          </w:p>
        </w:tc>
      </w:tr>
      <w:tr w:rsidR="0007399C" w:rsidRPr="00DB707E" w14:paraId="5AA714C8" w14:textId="77777777" w:rsidTr="009C6489">
        <w:tc>
          <w:tcPr>
            <w:tcW w:w="600" w:type="pct"/>
            <w:vMerge/>
            <w:shd w:val="clear" w:color="auto" w:fill="auto"/>
            <w:vAlign w:val="center"/>
          </w:tcPr>
          <w:p w14:paraId="2BF8C463"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0192E156" w14:textId="77777777" w:rsidR="0007399C" w:rsidRPr="00DB707E" w:rsidRDefault="0007399C" w:rsidP="009C6489">
            <w:pPr>
              <w:pStyle w:val="TAC"/>
              <w:rPr>
                <w:lang w:val="sv-SE"/>
              </w:rPr>
            </w:pPr>
            <w:r w:rsidRPr="00DB707E">
              <w:rPr>
                <w:lang w:val="sv-SE"/>
              </w:rPr>
              <w:t>NR_FDD_RC_FR1_B</w:t>
            </w:r>
          </w:p>
        </w:tc>
        <w:tc>
          <w:tcPr>
            <w:tcW w:w="777" w:type="pct"/>
            <w:shd w:val="clear" w:color="auto" w:fill="auto"/>
          </w:tcPr>
          <w:p w14:paraId="7ADB4BC6" w14:textId="77777777" w:rsidR="0007399C" w:rsidRPr="00DB707E" w:rsidRDefault="0007399C" w:rsidP="009C6489">
            <w:pPr>
              <w:pStyle w:val="TAC"/>
            </w:pPr>
            <w:r w:rsidRPr="00DB707E">
              <w:t>TBD</w:t>
            </w:r>
          </w:p>
        </w:tc>
        <w:tc>
          <w:tcPr>
            <w:tcW w:w="873" w:type="pct"/>
            <w:shd w:val="clear" w:color="auto" w:fill="auto"/>
          </w:tcPr>
          <w:p w14:paraId="49F6D93A"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DF85379" w14:textId="77777777" w:rsidR="0007399C" w:rsidRPr="00DB707E" w:rsidRDefault="0007399C" w:rsidP="009C6489">
            <w:pPr>
              <w:pStyle w:val="TAC"/>
              <w:rPr>
                <w:lang w:val="sv-SE"/>
              </w:rPr>
            </w:pPr>
          </w:p>
        </w:tc>
      </w:tr>
      <w:tr w:rsidR="0007399C" w:rsidRPr="00DB707E" w14:paraId="0E3ED14A" w14:textId="77777777" w:rsidTr="009C6489">
        <w:tc>
          <w:tcPr>
            <w:tcW w:w="600" w:type="pct"/>
            <w:vMerge/>
            <w:shd w:val="clear" w:color="auto" w:fill="auto"/>
            <w:vAlign w:val="center"/>
          </w:tcPr>
          <w:p w14:paraId="56D535F7"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4C84217E" w14:textId="77777777" w:rsidR="0007399C" w:rsidRPr="00DB707E" w:rsidRDefault="0007399C" w:rsidP="009C6489">
            <w:pPr>
              <w:pStyle w:val="TAC"/>
              <w:rPr>
                <w:lang w:val="sv-SE"/>
              </w:rPr>
            </w:pPr>
            <w:r w:rsidRPr="00DB707E">
              <w:rPr>
                <w:lang w:val="sv-SE"/>
              </w:rPr>
              <w:t>NR_TDD_RC_FR1_C</w:t>
            </w:r>
          </w:p>
        </w:tc>
        <w:tc>
          <w:tcPr>
            <w:tcW w:w="777" w:type="pct"/>
            <w:shd w:val="clear" w:color="auto" w:fill="auto"/>
          </w:tcPr>
          <w:p w14:paraId="0405B3AC" w14:textId="77777777" w:rsidR="0007399C" w:rsidRPr="00DB707E" w:rsidRDefault="0007399C" w:rsidP="009C6489">
            <w:pPr>
              <w:pStyle w:val="TAC"/>
            </w:pPr>
            <w:r w:rsidRPr="00DB707E">
              <w:t>TBD</w:t>
            </w:r>
          </w:p>
        </w:tc>
        <w:tc>
          <w:tcPr>
            <w:tcW w:w="873" w:type="pct"/>
            <w:shd w:val="clear" w:color="auto" w:fill="auto"/>
          </w:tcPr>
          <w:p w14:paraId="69CA793E"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79A1C5D" w14:textId="77777777" w:rsidR="0007399C" w:rsidRPr="00DB707E" w:rsidRDefault="0007399C" w:rsidP="009C6489">
            <w:pPr>
              <w:pStyle w:val="TAC"/>
              <w:rPr>
                <w:lang w:val="sv-SE"/>
              </w:rPr>
            </w:pPr>
          </w:p>
        </w:tc>
      </w:tr>
      <w:tr w:rsidR="0007399C" w:rsidRPr="00DB707E" w14:paraId="13A16F5B" w14:textId="77777777" w:rsidTr="009C6489">
        <w:tc>
          <w:tcPr>
            <w:tcW w:w="600" w:type="pct"/>
            <w:vMerge/>
            <w:shd w:val="clear" w:color="auto" w:fill="auto"/>
            <w:vAlign w:val="center"/>
          </w:tcPr>
          <w:p w14:paraId="1AEFAB86"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7793EA86" w14:textId="77777777" w:rsidR="0007399C" w:rsidRPr="00DB707E" w:rsidRDefault="0007399C" w:rsidP="009C6489">
            <w:pPr>
              <w:pStyle w:val="TAC"/>
            </w:pPr>
            <w:r w:rsidRPr="00DB707E">
              <w:t>NR_FDD_RC_FR1_D, NR_TDD_RC_FR1_D</w:t>
            </w:r>
          </w:p>
        </w:tc>
        <w:tc>
          <w:tcPr>
            <w:tcW w:w="777" w:type="pct"/>
            <w:shd w:val="clear" w:color="auto" w:fill="auto"/>
          </w:tcPr>
          <w:p w14:paraId="00991563" w14:textId="77777777" w:rsidR="0007399C" w:rsidRPr="00DB707E" w:rsidRDefault="0007399C" w:rsidP="009C6489">
            <w:pPr>
              <w:pStyle w:val="TAC"/>
            </w:pPr>
            <w:r w:rsidRPr="00DB707E">
              <w:t>TBD</w:t>
            </w:r>
          </w:p>
        </w:tc>
        <w:tc>
          <w:tcPr>
            <w:tcW w:w="873" w:type="pct"/>
            <w:shd w:val="clear" w:color="auto" w:fill="auto"/>
          </w:tcPr>
          <w:p w14:paraId="0BD63070" w14:textId="77777777" w:rsidR="0007399C" w:rsidRPr="00DB707E" w:rsidRDefault="0007399C" w:rsidP="009C6489">
            <w:pPr>
              <w:pStyle w:val="TAC"/>
            </w:pPr>
            <w:r w:rsidRPr="00DB707E">
              <w:t>TBD</w:t>
            </w:r>
          </w:p>
        </w:tc>
        <w:tc>
          <w:tcPr>
            <w:tcW w:w="964" w:type="pct"/>
            <w:vMerge/>
            <w:shd w:val="clear" w:color="auto" w:fill="auto"/>
            <w:vAlign w:val="center"/>
          </w:tcPr>
          <w:p w14:paraId="330CF861" w14:textId="77777777" w:rsidR="0007399C" w:rsidRPr="00DB707E" w:rsidRDefault="0007399C" w:rsidP="009C6489">
            <w:pPr>
              <w:pStyle w:val="TAC"/>
              <w:rPr>
                <w:lang w:val="sv-SE"/>
              </w:rPr>
            </w:pPr>
          </w:p>
        </w:tc>
      </w:tr>
      <w:tr w:rsidR="0007399C" w:rsidRPr="00DB707E" w14:paraId="36AF5FD3" w14:textId="77777777" w:rsidTr="009C6489">
        <w:tc>
          <w:tcPr>
            <w:tcW w:w="600" w:type="pct"/>
            <w:vMerge/>
            <w:shd w:val="clear" w:color="auto" w:fill="auto"/>
            <w:vAlign w:val="center"/>
          </w:tcPr>
          <w:p w14:paraId="3339A42E"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455C37B0" w14:textId="77777777" w:rsidR="0007399C" w:rsidRPr="00DB707E" w:rsidRDefault="0007399C" w:rsidP="009C6489">
            <w:pPr>
              <w:pStyle w:val="TAC"/>
              <w:rPr>
                <w:lang w:val="sv-SE"/>
              </w:rPr>
            </w:pPr>
            <w:r w:rsidRPr="00DB707E">
              <w:rPr>
                <w:lang w:val="sv-SE"/>
              </w:rPr>
              <w:t>NR_FDD_RC_FR1_E, NR_TDD_RC_FR1_E</w:t>
            </w:r>
          </w:p>
        </w:tc>
        <w:tc>
          <w:tcPr>
            <w:tcW w:w="777" w:type="pct"/>
            <w:shd w:val="clear" w:color="auto" w:fill="auto"/>
          </w:tcPr>
          <w:p w14:paraId="7DD13B41" w14:textId="77777777" w:rsidR="0007399C" w:rsidRPr="00DB707E" w:rsidRDefault="0007399C" w:rsidP="009C6489">
            <w:pPr>
              <w:pStyle w:val="TAC"/>
            </w:pPr>
            <w:r w:rsidRPr="00DB707E">
              <w:t>TBD</w:t>
            </w:r>
          </w:p>
        </w:tc>
        <w:tc>
          <w:tcPr>
            <w:tcW w:w="873" w:type="pct"/>
            <w:shd w:val="clear" w:color="auto" w:fill="auto"/>
          </w:tcPr>
          <w:p w14:paraId="5EDB2CBD"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9503FE1" w14:textId="77777777" w:rsidR="0007399C" w:rsidRPr="00DB707E" w:rsidRDefault="0007399C" w:rsidP="009C6489">
            <w:pPr>
              <w:pStyle w:val="TAC"/>
              <w:rPr>
                <w:lang w:val="sv-SE"/>
              </w:rPr>
            </w:pPr>
          </w:p>
        </w:tc>
      </w:tr>
      <w:tr w:rsidR="0007399C" w:rsidRPr="00DB707E" w14:paraId="4D35E921" w14:textId="77777777" w:rsidTr="009C6489">
        <w:tc>
          <w:tcPr>
            <w:tcW w:w="600" w:type="pct"/>
            <w:vMerge/>
            <w:shd w:val="clear" w:color="auto" w:fill="auto"/>
            <w:vAlign w:val="center"/>
          </w:tcPr>
          <w:p w14:paraId="00FBE744"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AE3C55D" w14:textId="77777777" w:rsidR="0007399C" w:rsidRPr="00DB707E" w:rsidRDefault="0007399C" w:rsidP="009C6489">
            <w:pPr>
              <w:pStyle w:val="TAC"/>
              <w:rPr>
                <w:lang w:val="sv-SE"/>
              </w:rPr>
            </w:pPr>
            <w:r w:rsidRPr="00DB707E">
              <w:rPr>
                <w:lang w:val="sv-SE"/>
              </w:rPr>
              <w:t>NR_FDD_RC_FR1_F</w:t>
            </w:r>
          </w:p>
        </w:tc>
        <w:tc>
          <w:tcPr>
            <w:tcW w:w="777" w:type="pct"/>
            <w:shd w:val="clear" w:color="auto" w:fill="auto"/>
          </w:tcPr>
          <w:p w14:paraId="6F175A53" w14:textId="77777777" w:rsidR="0007399C" w:rsidRPr="00DB707E" w:rsidRDefault="0007399C" w:rsidP="009C6489">
            <w:pPr>
              <w:pStyle w:val="TAC"/>
            </w:pPr>
            <w:r w:rsidRPr="00DB707E">
              <w:t>TBD</w:t>
            </w:r>
          </w:p>
        </w:tc>
        <w:tc>
          <w:tcPr>
            <w:tcW w:w="873" w:type="pct"/>
            <w:shd w:val="clear" w:color="auto" w:fill="auto"/>
          </w:tcPr>
          <w:p w14:paraId="6DF109C7" w14:textId="77777777" w:rsidR="0007399C" w:rsidRPr="00DB707E" w:rsidRDefault="0007399C" w:rsidP="009C6489">
            <w:pPr>
              <w:pStyle w:val="TAC"/>
            </w:pPr>
            <w:r w:rsidRPr="00DB707E">
              <w:t>TBD</w:t>
            </w:r>
          </w:p>
        </w:tc>
        <w:tc>
          <w:tcPr>
            <w:tcW w:w="964" w:type="pct"/>
            <w:vMerge/>
            <w:shd w:val="clear" w:color="auto" w:fill="auto"/>
            <w:vAlign w:val="center"/>
          </w:tcPr>
          <w:p w14:paraId="5310F939" w14:textId="77777777" w:rsidR="0007399C" w:rsidRPr="00DB707E" w:rsidRDefault="0007399C" w:rsidP="009C6489">
            <w:pPr>
              <w:pStyle w:val="TAC"/>
              <w:rPr>
                <w:lang w:val="sv-SE"/>
              </w:rPr>
            </w:pPr>
          </w:p>
        </w:tc>
      </w:tr>
      <w:tr w:rsidR="0007399C" w:rsidRPr="00DB707E" w14:paraId="0D7206EB" w14:textId="77777777" w:rsidTr="009C6489">
        <w:tc>
          <w:tcPr>
            <w:tcW w:w="600" w:type="pct"/>
            <w:vMerge/>
            <w:shd w:val="clear" w:color="auto" w:fill="auto"/>
            <w:vAlign w:val="center"/>
          </w:tcPr>
          <w:p w14:paraId="283D86A2"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B62C10D" w14:textId="77777777" w:rsidR="0007399C" w:rsidRPr="00DB707E" w:rsidRDefault="0007399C" w:rsidP="009C6489">
            <w:pPr>
              <w:pStyle w:val="TAC"/>
              <w:rPr>
                <w:lang w:val="sv-SE"/>
              </w:rPr>
            </w:pPr>
            <w:r w:rsidRPr="00DB707E">
              <w:rPr>
                <w:lang w:val="sv-SE"/>
              </w:rPr>
              <w:t>NR_FDD_RC_FR1_G</w:t>
            </w:r>
          </w:p>
        </w:tc>
        <w:tc>
          <w:tcPr>
            <w:tcW w:w="777" w:type="pct"/>
            <w:shd w:val="clear" w:color="auto" w:fill="auto"/>
          </w:tcPr>
          <w:p w14:paraId="76950582" w14:textId="77777777" w:rsidR="0007399C" w:rsidRPr="00DB707E" w:rsidRDefault="0007399C" w:rsidP="009C6489">
            <w:pPr>
              <w:pStyle w:val="TAC"/>
            </w:pPr>
            <w:r w:rsidRPr="00DB707E">
              <w:t>TBD</w:t>
            </w:r>
          </w:p>
        </w:tc>
        <w:tc>
          <w:tcPr>
            <w:tcW w:w="873" w:type="pct"/>
            <w:shd w:val="clear" w:color="auto" w:fill="auto"/>
          </w:tcPr>
          <w:p w14:paraId="4E013ABF"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2037883B" w14:textId="77777777" w:rsidR="0007399C" w:rsidRPr="00DB707E" w:rsidRDefault="0007399C" w:rsidP="009C6489">
            <w:pPr>
              <w:pStyle w:val="TAC"/>
              <w:rPr>
                <w:lang w:val="sv-SE"/>
              </w:rPr>
            </w:pPr>
          </w:p>
        </w:tc>
      </w:tr>
      <w:tr w:rsidR="0007399C" w:rsidRPr="00DB707E" w14:paraId="4F027A3D" w14:textId="77777777" w:rsidTr="009C6489">
        <w:tc>
          <w:tcPr>
            <w:tcW w:w="600" w:type="pct"/>
            <w:vMerge/>
            <w:shd w:val="clear" w:color="auto" w:fill="auto"/>
            <w:vAlign w:val="center"/>
          </w:tcPr>
          <w:p w14:paraId="6A8023C9"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0E9BB9F" w14:textId="77777777" w:rsidR="0007399C" w:rsidRPr="00DB707E" w:rsidRDefault="0007399C" w:rsidP="009C6489">
            <w:pPr>
              <w:pStyle w:val="TAC"/>
              <w:rPr>
                <w:lang w:val="sv-SE"/>
              </w:rPr>
            </w:pPr>
            <w:r w:rsidRPr="00DB707E">
              <w:rPr>
                <w:lang w:val="sv-SE"/>
              </w:rPr>
              <w:t>NR_FDD_RC_FR1_H</w:t>
            </w:r>
          </w:p>
        </w:tc>
        <w:tc>
          <w:tcPr>
            <w:tcW w:w="777" w:type="pct"/>
            <w:shd w:val="clear" w:color="auto" w:fill="auto"/>
          </w:tcPr>
          <w:p w14:paraId="31CFA84A" w14:textId="77777777" w:rsidR="0007399C" w:rsidRPr="00DB707E" w:rsidRDefault="0007399C" w:rsidP="009C6489">
            <w:pPr>
              <w:pStyle w:val="TAC"/>
            </w:pPr>
            <w:r w:rsidRPr="00DB707E">
              <w:t>TBD</w:t>
            </w:r>
          </w:p>
        </w:tc>
        <w:tc>
          <w:tcPr>
            <w:tcW w:w="873" w:type="pct"/>
            <w:shd w:val="clear" w:color="auto" w:fill="auto"/>
          </w:tcPr>
          <w:p w14:paraId="0677FD72"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4442BABB" w14:textId="77777777" w:rsidR="0007399C" w:rsidRPr="00DB707E" w:rsidRDefault="0007399C" w:rsidP="009C6489">
            <w:pPr>
              <w:pStyle w:val="TAC"/>
              <w:rPr>
                <w:lang w:val="sv-SE"/>
              </w:rPr>
            </w:pPr>
          </w:p>
        </w:tc>
      </w:tr>
      <w:tr w:rsidR="0007399C" w:rsidRPr="00DB707E" w14:paraId="1A8DCCFB" w14:textId="77777777" w:rsidTr="009C6489">
        <w:tc>
          <w:tcPr>
            <w:tcW w:w="5000" w:type="pct"/>
            <w:gridSpan w:val="5"/>
            <w:shd w:val="clear" w:color="auto" w:fill="auto"/>
          </w:tcPr>
          <w:p w14:paraId="2D185BFD" w14:textId="77777777" w:rsidR="0007399C" w:rsidRPr="00DB707E" w:rsidRDefault="0007399C" w:rsidP="009C6489">
            <w:pPr>
              <w:pStyle w:val="TAN"/>
            </w:pPr>
            <w:r w:rsidRPr="00DB707E">
              <w:t>NOTE 1:</w:t>
            </w:r>
            <w:r w:rsidRPr="00DB707E">
              <w:tab/>
              <w:t>NR operating band groups are defined in clause 3.5.2.</w:t>
            </w:r>
          </w:p>
        </w:tc>
      </w:tr>
    </w:tbl>
    <w:p w14:paraId="4CFD8B61" w14:textId="77777777" w:rsidR="0007399C" w:rsidRPr="00DB707E" w:rsidRDefault="0007399C" w:rsidP="0007399C"/>
    <w:p w14:paraId="5DE439BC" w14:textId="5F9C1BE5" w:rsidR="0007399C" w:rsidRPr="00DB707E" w:rsidRDefault="0007399C" w:rsidP="0007399C">
      <w:pPr>
        <w:pStyle w:val="TH"/>
      </w:pPr>
      <w:r w:rsidRPr="00DB707E">
        <w:t>Table B.</w:t>
      </w:r>
      <w:r w:rsidR="007B0B0F">
        <w:t>2</w:t>
      </w:r>
      <w:r w:rsidRPr="00DB707E">
        <w:t>.</w:t>
      </w:r>
      <w:r w:rsidR="00176957">
        <w:t>15</w:t>
      </w:r>
      <w:r w:rsidRPr="00DB707E">
        <w:t>-2: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7399C" w:rsidRPr="00DB707E" w14:paraId="7BDD30D0" w14:textId="77777777" w:rsidTr="009C6489">
        <w:trPr>
          <w:trHeight w:val="105"/>
        </w:trPr>
        <w:tc>
          <w:tcPr>
            <w:tcW w:w="600" w:type="pct"/>
            <w:vMerge w:val="restart"/>
            <w:shd w:val="clear" w:color="auto" w:fill="auto"/>
            <w:vAlign w:val="center"/>
          </w:tcPr>
          <w:p w14:paraId="1787D60A" w14:textId="77777777" w:rsidR="0007399C" w:rsidRPr="00DB707E" w:rsidRDefault="0007399C" w:rsidP="009C6489">
            <w:pPr>
              <w:pStyle w:val="TAH"/>
            </w:pPr>
            <w:r w:rsidRPr="00DB707E">
              <w:t>Parameter</w:t>
            </w:r>
          </w:p>
        </w:tc>
        <w:tc>
          <w:tcPr>
            <w:tcW w:w="1786" w:type="pct"/>
            <w:vMerge w:val="restart"/>
            <w:shd w:val="clear" w:color="auto" w:fill="auto"/>
            <w:vAlign w:val="center"/>
          </w:tcPr>
          <w:p w14:paraId="512AF0F5"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776AD119" w14:textId="77777777" w:rsidR="0007399C" w:rsidRPr="00DB707E" w:rsidRDefault="0007399C" w:rsidP="009C6489">
            <w:pPr>
              <w:pStyle w:val="TAH"/>
            </w:pPr>
            <w:r w:rsidRPr="00DB707E">
              <w:t>Minimum SSB_RP</w:t>
            </w:r>
          </w:p>
        </w:tc>
        <w:tc>
          <w:tcPr>
            <w:tcW w:w="964" w:type="pct"/>
            <w:shd w:val="clear" w:color="auto" w:fill="auto"/>
          </w:tcPr>
          <w:p w14:paraId="57E4B413" w14:textId="77777777" w:rsidR="0007399C" w:rsidRPr="00DB707E" w:rsidRDefault="0007399C" w:rsidP="009C6489">
            <w:pPr>
              <w:pStyle w:val="TAH"/>
            </w:pPr>
            <w:r w:rsidRPr="00DB707E">
              <w:t>SSB Ês/Iot</w:t>
            </w:r>
          </w:p>
        </w:tc>
      </w:tr>
      <w:tr w:rsidR="0007399C" w:rsidRPr="00DB707E" w14:paraId="78C388A3" w14:textId="77777777" w:rsidTr="009C6489">
        <w:trPr>
          <w:trHeight w:val="105"/>
        </w:trPr>
        <w:tc>
          <w:tcPr>
            <w:tcW w:w="600" w:type="pct"/>
            <w:vMerge/>
            <w:shd w:val="clear" w:color="auto" w:fill="auto"/>
          </w:tcPr>
          <w:p w14:paraId="6FA69BB0" w14:textId="77777777" w:rsidR="0007399C" w:rsidRPr="00DB707E" w:rsidRDefault="0007399C" w:rsidP="009C6489">
            <w:pPr>
              <w:pStyle w:val="TAH"/>
            </w:pPr>
          </w:p>
        </w:tc>
        <w:tc>
          <w:tcPr>
            <w:tcW w:w="1786" w:type="pct"/>
            <w:vMerge/>
            <w:shd w:val="clear" w:color="auto" w:fill="auto"/>
            <w:vAlign w:val="center"/>
          </w:tcPr>
          <w:p w14:paraId="65AFA027" w14:textId="77777777" w:rsidR="0007399C" w:rsidRPr="00DB707E" w:rsidRDefault="0007399C" w:rsidP="009C6489">
            <w:pPr>
              <w:pStyle w:val="TAH"/>
            </w:pPr>
          </w:p>
        </w:tc>
        <w:tc>
          <w:tcPr>
            <w:tcW w:w="1650" w:type="pct"/>
            <w:gridSpan w:val="2"/>
            <w:shd w:val="clear" w:color="auto" w:fill="auto"/>
            <w:vAlign w:val="center"/>
          </w:tcPr>
          <w:p w14:paraId="1D9FE3B1" w14:textId="77777777" w:rsidR="0007399C" w:rsidRPr="00DB707E" w:rsidRDefault="0007399C" w:rsidP="009C6489">
            <w:pPr>
              <w:pStyle w:val="TAH"/>
            </w:pPr>
            <w:r w:rsidRPr="00DB707E">
              <w:t>dBm / SCS</w:t>
            </w:r>
            <w:r w:rsidRPr="00DB707E">
              <w:rPr>
                <w:vertAlign w:val="subscript"/>
              </w:rPr>
              <w:t>SSB</w:t>
            </w:r>
          </w:p>
        </w:tc>
        <w:tc>
          <w:tcPr>
            <w:tcW w:w="964" w:type="pct"/>
            <w:vMerge w:val="restart"/>
            <w:shd w:val="clear" w:color="auto" w:fill="auto"/>
            <w:vAlign w:val="center"/>
          </w:tcPr>
          <w:p w14:paraId="19EEC9E1" w14:textId="77777777" w:rsidR="0007399C" w:rsidRPr="00DB707E" w:rsidRDefault="0007399C" w:rsidP="009C6489">
            <w:pPr>
              <w:pStyle w:val="TAH"/>
            </w:pPr>
            <w:r w:rsidRPr="00DB707E">
              <w:t>dB</w:t>
            </w:r>
          </w:p>
        </w:tc>
      </w:tr>
      <w:tr w:rsidR="0007399C" w:rsidRPr="00DB707E" w14:paraId="53E4CAFA" w14:textId="77777777" w:rsidTr="009C6489">
        <w:trPr>
          <w:trHeight w:val="105"/>
        </w:trPr>
        <w:tc>
          <w:tcPr>
            <w:tcW w:w="600" w:type="pct"/>
            <w:vMerge/>
            <w:shd w:val="clear" w:color="auto" w:fill="auto"/>
          </w:tcPr>
          <w:p w14:paraId="005DD57F" w14:textId="77777777" w:rsidR="0007399C" w:rsidRPr="00DB707E" w:rsidRDefault="0007399C" w:rsidP="009C6489">
            <w:pPr>
              <w:pStyle w:val="TAH"/>
            </w:pPr>
          </w:p>
        </w:tc>
        <w:tc>
          <w:tcPr>
            <w:tcW w:w="1786" w:type="pct"/>
            <w:vMerge/>
            <w:shd w:val="clear" w:color="auto" w:fill="auto"/>
            <w:vAlign w:val="center"/>
          </w:tcPr>
          <w:p w14:paraId="2AD41B6A" w14:textId="77777777" w:rsidR="0007399C" w:rsidRPr="00DB707E" w:rsidRDefault="0007399C" w:rsidP="009C6489">
            <w:pPr>
              <w:pStyle w:val="TAH"/>
            </w:pPr>
          </w:p>
        </w:tc>
        <w:tc>
          <w:tcPr>
            <w:tcW w:w="777" w:type="pct"/>
            <w:shd w:val="clear" w:color="auto" w:fill="auto"/>
            <w:vAlign w:val="center"/>
          </w:tcPr>
          <w:p w14:paraId="262C86C8"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53B5D48"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vMerge/>
            <w:shd w:val="clear" w:color="auto" w:fill="auto"/>
          </w:tcPr>
          <w:p w14:paraId="21765698" w14:textId="77777777" w:rsidR="0007399C" w:rsidRPr="00DB707E" w:rsidRDefault="0007399C" w:rsidP="009C6489">
            <w:pPr>
              <w:pStyle w:val="TAH"/>
            </w:pPr>
          </w:p>
        </w:tc>
      </w:tr>
      <w:tr w:rsidR="0007399C" w:rsidRPr="00DB707E" w14:paraId="4F7AD751" w14:textId="77777777" w:rsidTr="009C6489">
        <w:tc>
          <w:tcPr>
            <w:tcW w:w="600" w:type="pct"/>
            <w:vMerge w:val="restart"/>
            <w:shd w:val="clear" w:color="auto" w:fill="auto"/>
            <w:vAlign w:val="center"/>
          </w:tcPr>
          <w:p w14:paraId="0B4BB6C9" w14:textId="77777777" w:rsidR="0007399C" w:rsidRPr="00DB707E" w:rsidRDefault="0007399C" w:rsidP="009C6489">
            <w:pPr>
              <w:pStyle w:val="TAH"/>
            </w:pPr>
            <w:r w:rsidRPr="00DB707E">
              <w:t>Conditions</w:t>
            </w:r>
          </w:p>
        </w:tc>
        <w:tc>
          <w:tcPr>
            <w:tcW w:w="1786" w:type="pct"/>
            <w:shd w:val="clear" w:color="auto" w:fill="auto"/>
          </w:tcPr>
          <w:p w14:paraId="72AFE7F3" w14:textId="77777777" w:rsidR="0007399C" w:rsidRPr="00DB707E" w:rsidRDefault="0007399C" w:rsidP="009C6489">
            <w:pPr>
              <w:pStyle w:val="TAC"/>
            </w:pPr>
            <w:r w:rsidRPr="00DB707E">
              <w:t>NR_FDD_RC_FR1_A, NR_TDD_RC_FR1_A</w:t>
            </w:r>
          </w:p>
        </w:tc>
        <w:tc>
          <w:tcPr>
            <w:tcW w:w="777" w:type="pct"/>
            <w:shd w:val="clear" w:color="auto" w:fill="auto"/>
            <w:vAlign w:val="center"/>
          </w:tcPr>
          <w:p w14:paraId="6162588D" w14:textId="77777777" w:rsidR="0007399C" w:rsidRPr="00DB707E" w:rsidRDefault="0007399C" w:rsidP="009C6489">
            <w:pPr>
              <w:pStyle w:val="TAC"/>
            </w:pPr>
            <w:r w:rsidRPr="00DB707E">
              <w:t>-127</w:t>
            </w:r>
          </w:p>
        </w:tc>
        <w:tc>
          <w:tcPr>
            <w:tcW w:w="873" w:type="pct"/>
            <w:shd w:val="clear" w:color="auto" w:fill="auto"/>
            <w:vAlign w:val="center"/>
          </w:tcPr>
          <w:p w14:paraId="14EBFC0E" w14:textId="77777777" w:rsidR="0007399C" w:rsidRPr="00DB707E" w:rsidRDefault="0007399C" w:rsidP="009C6489">
            <w:pPr>
              <w:pStyle w:val="TAC"/>
            </w:pPr>
            <w:r w:rsidRPr="00DB707E">
              <w:t>-124</w:t>
            </w:r>
          </w:p>
        </w:tc>
        <w:tc>
          <w:tcPr>
            <w:tcW w:w="964" w:type="pct"/>
            <w:vMerge w:val="restart"/>
            <w:shd w:val="clear" w:color="auto" w:fill="auto"/>
            <w:vAlign w:val="center"/>
          </w:tcPr>
          <w:p w14:paraId="3C316EF7" w14:textId="77777777" w:rsidR="0007399C" w:rsidRPr="00DB707E" w:rsidRDefault="0007399C" w:rsidP="009C6489">
            <w:pPr>
              <w:pStyle w:val="TAC"/>
            </w:pPr>
            <w:r w:rsidRPr="00DB707E">
              <w:sym w:font="Symbol" w:char="F0B3"/>
            </w:r>
            <w:r w:rsidRPr="00DB707E">
              <w:t xml:space="preserve"> -6</w:t>
            </w:r>
          </w:p>
        </w:tc>
      </w:tr>
      <w:tr w:rsidR="0007399C" w:rsidRPr="00DB707E" w14:paraId="079FD93B" w14:textId="77777777" w:rsidTr="009C6489">
        <w:tc>
          <w:tcPr>
            <w:tcW w:w="600" w:type="pct"/>
            <w:vMerge/>
            <w:shd w:val="clear" w:color="auto" w:fill="auto"/>
            <w:vAlign w:val="center"/>
          </w:tcPr>
          <w:p w14:paraId="36A3133F"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2926230B" w14:textId="77777777" w:rsidR="0007399C" w:rsidRPr="00DB707E" w:rsidRDefault="0007399C" w:rsidP="009C6489">
            <w:pPr>
              <w:pStyle w:val="TAC"/>
              <w:rPr>
                <w:lang w:val="sv-SE"/>
              </w:rPr>
            </w:pPr>
            <w:r w:rsidRPr="00DB707E">
              <w:rPr>
                <w:lang w:val="sv-SE"/>
              </w:rPr>
              <w:t>NR_FDD_RC_FR1_B</w:t>
            </w:r>
          </w:p>
        </w:tc>
        <w:tc>
          <w:tcPr>
            <w:tcW w:w="777" w:type="pct"/>
            <w:shd w:val="clear" w:color="auto" w:fill="auto"/>
          </w:tcPr>
          <w:p w14:paraId="371B1797" w14:textId="77777777" w:rsidR="0007399C" w:rsidRPr="00DB707E" w:rsidRDefault="0007399C" w:rsidP="009C6489">
            <w:pPr>
              <w:pStyle w:val="TAC"/>
            </w:pPr>
            <w:r w:rsidRPr="00DB707E">
              <w:t>-126.5</w:t>
            </w:r>
          </w:p>
        </w:tc>
        <w:tc>
          <w:tcPr>
            <w:tcW w:w="873" w:type="pct"/>
            <w:shd w:val="clear" w:color="auto" w:fill="auto"/>
          </w:tcPr>
          <w:p w14:paraId="2564D758" w14:textId="77777777" w:rsidR="0007399C" w:rsidRPr="00DB707E" w:rsidRDefault="0007399C" w:rsidP="009C6489">
            <w:pPr>
              <w:pStyle w:val="TAC"/>
              <w:rPr>
                <w:lang w:val="sv-SE"/>
              </w:rPr>
            </w:pPr>
            <w:r w:rsidRPr="00DB707E">
              <w:t>-123.5</w:t>
            </w:r>
          </w:p>
        </w:tc>
        <w:tc>
          <w:tcPr>
            <w:tcW w:w="964" w:type="pct"/>
            <w:vMerge/>
            <w:shd w:val="clear" w:color="auto" w:fill="auto"/>
            <w:vAlign w:val="center"/>
          </w:tcPr>
          <w:p w14:paraId="28A61C7E" w14:textId="77777777" w:rsidR="0007399C" w:rsidRPr="00DB707E" w:rsidRDefault="0007399C" w:rsidP="009C6489">
            <w:pPr>
              <w:pStyle w:val="TAC"/>
              <w:rPr>
                <w:lang w:val="sv-SE"/>
              </w:rPr>
            </w:pPr>
          </w:p>
        </w:tc>
      </w:tr>
      <w:tr w:rsidR="0007399C" w:rsidRPr="00DB707E" w14:paraId="77A118EB" w14:textId="77777777" w:rsidTr="009C6489">
        <w:tc>
          <w:tcPr>
            <w:tcW w:w="600" w:type="pct"/>
            <w:vMerge/>
            <w:shd w:val="clear" w:color="auto" w:fill="auto"/>
            <w:vAlign w:val="center"/>
          </w:tcPr>
          <w:p w14:paraId="1A5D5C8A"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0AB3E524" w14:textId="77777777" w:rsidR="0007399C" w:rsidRPr="00DB707E" w:rsidRDefault="0007399C" w:rsidP="009C6489">
            <w:pPr>
              <w:pStyle w:val="TAC"/>
              <w:rPr>
                <w:lang w:val="sv-SE"/>
              </w:rPr>
            </w:pPr>
            <w:r w:rsidRPr="00DB707E">
              <w:rPr>
                <w:lang w:val="sv-SE"/>
              </w:rPr>
              <w:t>NR_TDD_RC_FR1_C</w:t>
            </w:r>
          </w:p>
        </w:tc>
        <w:tc>
          <w:tcPr>
            <w:tcW w:w="777" w:type="pct"/>
            <w:shd w:val="clear" w:color="auto" w:fill="auto"/>
            <w:vAlign w:val="center"/>
          </w:tcPr>
          <w:p w14:paraId="326A42BD" w14:textId="77777777" w:rsidR="0007399C" w:rsidRPr="00DB707E" w:rsidRDefault="0007399C" w:rsidP="009C6489">
            <w:pPr>
              <w:pStyle w:val="TAC"/>
            </w:pPr>
            <w:r w:rsidRPr="00DB707E">
              <w:t>-126</w:t>
            </w:r>
          </w:p>
        </w:tc>
        <w:tc>
          <w:tcPr>
            <w:tcW w:w="873" w:type="pct"/>
            <w:shd w:val="clear" w:color="auto" w:fill="auto"/>
            <w:vAlign w:val="center"/>
          </w:tcPr>
          <w:p w14:paraId="318F0A07" w14:textId="77777777" w:rsidR="0007399C" w:rsidRPr="00DB707E" w:rsidRDefault="0007399C" w:rsidP="009C6489">
            <w:pPr>
              <w:pStyle w:val="TAC"/>
              <w:rPr>
                <w:lang w:val="sv-SE"/>
              </w:rPr>
            </w:pPr>
            <w:r w:rsidRPr="00DB707E">
              <w:t>-123</w:t>
            </w:r>
          </w:p>
        </w:tc>
        <w:tc>
          <w:tcPr>
            <w:tcW w:w="964" w:type="pct"/>
            <w:vMerge/>
            <w:shd w:val="clear" w:color="auto" w:fill="auto"/>
            <w:vAlign w:val="center"/>
          </w:tcPr>
          <w:p w14:paraId="57807F51" w14:textId="77777777" w:rsidR="0007399C" w:rsidRPr="00DB707E" w:rsidRDefault="0007399C" w:rsidP="009C6489">
            <w:pPr>
              <w:pStyle w:val="TAC"/>
              <w:rPr>
                <w:lang w:val="sv-SE"/>
              </w:rPr>
            </w:pPr>
          </w:p>
        </w:tc>
      </w:tr>
      <w:tr w:rsidR="0007399C" w:rsidRPr="00DB707E" w14:paraId="1D752FF4" w14:textId="77777777" w:rsidTr="009C6489">
        <w:tc>
          <w:tcPr>
            <w:tcW w:w="600" w:type="pct"/>
            <w:vMerge/>
            <w:shd w:val="clear" w:color="auto" w:fill="auto"/>
            <w:vAlign w:val="center"/>
          </w:tcPr>
          <w:p w14:paraId="7A45EF0C"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67F08CFA" w14:textId="77777777" w:rsidR="0007399C" w:rsidRPr="00DB707E" w:rsidRDefault="0007399C" w:rsidP="009C6489">
            <w:pPr>
              <w:pStyle w:val="TAC"/>
            </w:pPr>
            <w:r w:rsidRPr="00DB707E">
              <w:t>NR_FDD_RC_FR1_D, NR_TDD_RC_FR1_D</w:t>
            </w:r>
          </w:p>
        </w:tc>
        <w:tc>
          <w:tcPr>
            <w:tcW w:w="777" w:type="pct"/>
            <w:shd w:val="clear" w:color="auto" w:fill="auto"/>
            <w:vAlign w:val="center"/>
          </w:tcPr>
          <w:p w14:paraId="125D4923" w14:textId="77777777" w:rsidR="0007399C" w:rsidRPr="00DB707E" w:rsidRDefault="0007399C" w:rsidP="009C6489">
            <w:pPr>
              <w:pStyle w:val="TAC"/>
            </w:pPr>
            <w:r w:rsidRPr="00DB707E">
              <w:t>-125.5</w:t>
            </w:r>
          </w:p>
        </w:tc>
        <w:tc>
          <w:tcPr>
            <w:tcW w:w="873" w:type="pct"/>
            <w:shd w:val="clear" w:color="auto" w:fill="auto"/>
            <w:vAlign w:val="center"/>
          </w:tcPr>
          <w:p w14:paraId="1FCB6FED" w14:textId="77777777" w:rsidR="0007399C" w:rsidRPr="00DB707E" w:rsidRDefault="0007399C" w:rsidP="009C6489">
            <w:pPr>
              <w:pStyle w:val="TAC"/>
            </w:pPr>
            <w:r w:rsidRPr="00DB707E">
              <w:t>-122.5</w:t>
            </w:r>
          </w:p>
        </w:tc>
        <w:tc>
          <w:tcPr>
            <w:tcW w:w="964" w:type="pct"/>
            <w:vMerge/>
            <w:shd w:val="clear" w:color="auto" w:fill="auto"/>
            <w:vAlign w:val="center"/>
          </w:tcPr>
          <w:p w14:paraId="5A919104" w14:textId="77777777" w:rsidR="0007399C" w:rsidRPr="00DB707E" w:rsidRDefault="0007399C" w:rsidP="009C6489">
            <w:pPr>
              <w:pStyle w:val="TAC"/>
              <w:rPr>
                <w:lang w:val="sv-SE"/>
              </w:rPr>
            </w:pPr>
          </w:p>
        </w:tc>
      </w:tr>
      <w:tr w:rsidR="0007399C" w:rsidRPr="00DB707E" w14:paraId="3D67FFED" w14:textId="77777777" w:rsidTr="009C6489">
        <w:tc>
          <w:tcPr>
            <w:tcW w:w="600" w:type="pct"/>
            <w:vMerge/>
            <w:shd w:val="clear" w:color="auto" w:fill="auto"/>
            <w:vAlign w:val="center"/>
          </w:tcPr>
          <w:p w14:paraId="33BD73E4"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0613B9EA" w14:textId="77777777" w:rsidR="0007399C" w:rsidRPr="00DB707E" w:rsidRDefault="0007399C" w:rsidP="009C6489">
            <w:pPr>
              <w:pStyle w:val="TAC"/>
              <w:rPr>
                <w:lang w:val="sv-SE"/>
              </w:rPr>
            </w:pPr>
            <w:r w:rsidRPr="00DB707E">
              <w:rPr>
                <w:lang w:val="sv-SE"/>
              </w:rPr>
              <w:t>NR_FDD_RC_FR1_E, NR_TDD_RC_FR1_E</w:t>
            </w:r>
          </w:p>
        </w:tc>
        <w:tc>
          <w:tcPr>
            <w:tcW w:w="777" w:type="pct"/>
            <w:shd w:val="clear" w:color="auto" w:fill="auto"/>
            <w:vAlign w:val="center"/>
          </w:tcPr>
          <w:p w14:paraId="3DCFEF72" w14:textId="77777777" w:rsidR="0007399C" w:rsidRPr="00DB707E" w:rsidRDefault="0007399C" w:rsidP="009C6489">
            <w:pPr>
              <w:pStyle w:val="TAC"/>
            </w:pPr>
            <w:r w:rsidRPr="00DB707E">
              <w:t>-125</w:t>
            </w:r>
          </w:p>
        </w:tc>
        <w:tc>
          <w:tcPr>
            <w:tcW w:w="873" w:type="pct"/>
            <w:shd w:val="clear" w:color="auto" w:fill="auto"/>
            <w:vAlign w:val="center"/>
          </w:tcPr>
          <w:p w14:paraId="6D21AD0C" w14:textId="77777777" w:rsidR="0007399C" w:rsidRPr="00DB707E" w:rsidRDefault="0007399C" w:rsidP="009C6489">
            <w:pPr>
              <w:pStyle w:val="TAC"/>
              <w:rPr>
                <w:lang w:val="sv-SE"/>
              </w:rPr>
            </w:pPr>
            <w:r w:rsidRPr="00DB707E">
              <w:t>-122</w:t>
            </w:r>
          </w:p>
        </w:tc>
        <w:tc>
          <w:tcPr>
            <w:tcW w:w="964" w:type="pct"/>
            <w:vMerge/>
            <w:shd w:val="clear" w:color="auto" w:fill="auto"/>
            <w:vAlign w:val="center"/>
          </w:tcPr>
          <w:p w14:paraId="3FF88DE2" w14:textId="77777777" w:rsidR="0007399C" w:rsidRPr="00DB707E" w:rsidRDefault="0007399C" w:rsidP="009C6489">
            <w:pPr>
              <w:pStyle w:val="TAC"/>
              <w:rPr>
                <w:lang w:val="sv-SE"/>
              </w:rPr>
            </w:pPr>
          </w:p>
        </w:tc>
      </w:tr>
      <w:tr w:rsidR="0007399C" w:rsidRPr="00DB707E" w14:paraId="00287ED4" w14:textId="77777777" w:rsidTr="009C6489">
        <w:tc>
          <w:tcPr>
            <w:tcW w:w="600" w:type="pct"/>
            <w:vMerge/>
            <w:shd w:val="clear" w:color="auto" w:fill="auto"/>
            <w:vAlign w:val="center"/>
          </w:tcPr>
          <w:p w14:paraId="59D2055B"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6924613A" w14:textId="77777777" w:rsidR="0007399C" w:rsidRPr="00DB707E" w:rsidRDefault="0007399C" w:rsidP="009C6489">
            <w:pPr>
              <w:pStyle w:val="TAC"/>
              <w:rPr>
                <w:lang w:val="sv-SE"/>
              </w:rPr>
            </w:pPr>
            <w:r w:rsidRPr="00DB707E">
              <w:rPr>
                <w:lang w:val="sv-SE"/>
              </w:rPr>
              <w:t>NR_FDD_RC_FR1_F</w:t>
            </w:r>
          </w:p>
        </w:tc>
        <w:tc>
          <w:tcPr>
            <w:tcW w:w="777" w:type="pct"/>
            <w:shd w:val="clear" w:color="auto" w:fill="auto"/>
            <w:vAlign w:val="center"/>
          </w:tcPr>
          <w:p w14:paraId="33B2E0DD" w14:textId="77777777" w:rsidR="0007399C" w:rsidRPr="00DB707E" w:rsidRDefault="0007399C" w:rsidP="009C6489">
            <w:pPr>
              <w:pStyle w:val="TAC"/>
            </w:pPr>
            <w:r w:rsidRPr="00DB707E">
              <w:t>-124.5</w:t>
            </w:r>
          </w:p>
        </w:tc>
        <w:tc>
          <w:tcPr>
            <w:tcW w:w="873" w:type="pct"/>
            <w:shd w:val="clear" w:color="auto" w:fill="auto"/>
            <w:vAlign w:val="center"/>
          </w:tcPr>
          <w:p w14:paraId="70693C40" w14:textId="77777777" w:rsidR="0007399C" w:rsidRPr="00DB707E" w:rsidRDefault="0007399C" w:rsidP="009C6489">
            <w:pPr>
              <w:pStyle w:val="TAC"/>
            </w:pPr>
            <w:r w:rsidRPr="00DB707E">
              <w:t>-121.5</w:t>
            </w:r>
          </w:p>
        </w:tc>
        <w:tc>
          <w:tcPr>
            <w:tcW w:w="964" w:type="pct"/>
            <w:vMerge/>
            <w:shd w:val="clear" w:color="auto" w:fill="auto"/>
            <w:vAlign w:val="center"/>
          </w:tcPr>
          <w:p w14:paraId="10394569" w14:textId="77777777" w:rsidR="0007399C" w:rsidRPr="00DB707E" w:rsidRDefault="0007399C" w:rsidP="009C6489">
            <w:pPr>
              <w:pStyle w:val="TAC"/>
              <w:rPr>
                <w:lang w:val="sv-SE"/>
              </w:rPr>
            </w:pPr>
          </w:p>
        </w:tc>
      </w:tr>
      <w:tr w:rsidR="0007399C" w:rsidRPr="00DB707E" w14:paraId="0E2DEB00" w14:textId="77777777" w:rsidTr="009C6489">
        <w:tc>
          <w:tcPr>
            <w:tcW w:w="600" w:type="pct"/>
            <w:vMerge/>
            <w:shd w:val="clear" w:color="auto" w:fill="auto"/>
            <w:vAlign w:val="center"/>
          </w:tcPr>
          <w:p w14:paraId="2C96288A"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179DFF58" w14:textId="77777777" w:rsidR="0007399C" w:rsidRPr="00DB707E" w:rsidRDefault="0007399C" w:rsidP="009C6489">
            <w:pPr>
              <w:pStyle w:val="TAC"/>
              <w:rPr>
                <w:lang w:val="sv-SE"/>
              </w:rPr>
            </w:pPr>
            <w:r w:rsidRPr="00DB707E">
              <w:rPr>
                <w:lang w:val="sv-SE"/>
              </w:rPr>
              <w:t>NR_FDD_RC_FR1_G</w:t>
            </w:r>
          </w:p>
        </w:tc>
        <w:tc>
          <w:tcPr>
            <w:tcW w:w="777" w:type="pct"/>
            <w:shd w:val="clear" w:color="auto" w:fill="auto"/>
            <w:vAlign w:val="center"/>
          </w:tcPr>
          <w:p w14:paraId="2359803A" w14:textId="77777777" w:rsidR="0007399C" w:rsidRPr="00DB707E" w:rsidRDefault="0007399C" w:rsidP="009C6489">
            <w:pPr>
              <w:pStyle w:val="TAC"/>
            </w:pPr>
            <w:r w:rsidRPr="00DB707E">
              <w:t>-124</w:t>
            </w:r>
          </w:p>
        </w:tc>
        <w:tc>
          <w:tcPr>
            <w:tcW w:w="873" w:type="pct"/>
            <w:shd w:val="clear" w:color="auto" w:fill="auto"/>
            <w:vAlign w:val="center"/>
          </w:tcPr>
          <w:p w14:paraId="3B98FFD2" w14:textId="77777777" w:rsidR="0007399C" w:rsidRPr="00DB707E" w:rsidRDefault="0007399C" w:rsidP="009C6489">
            <w:pPr>
              <w:pStyle w:val="TAC"/>
              <w:rPr>
                <w:lang w:val="sv-SE"/>
              </w:rPr>
            </w:pPr>
            <w:r w:rsidRPr="00DB707E">
              <w:t>-121</w:t>
            </w:r>
          </w:p>
        </w:tc>
        <w:tc>
          <w:tcPr>
            <w:tcW w:w="964" w:type="pct"/>
            <w:vMerge/>
            <w:shd w:val="clear" w:color="auto" w:fill="auto"/>
            <w:vAlign w:val="center"/>
          </w:tcPr>
          <w:p w14:paraId="779AF174" w14:textId="77777777" w:rsidR="0007399C" w:rsidRPr="00DB707E" w:rsidRDefault="0007399C" w:rsidP="009C6489">
            <w:pPr>
              <w:pStyle w:val="TAC"/>
              <w:rPr>
                <w:lang w:val="sv-SE"/>
              </w:rPr>
            </w:pPr>
          </w:p>
        </w:tc>
      </w:tr>
      <w:tr w:rsidR="0007399C" w:rsidRPr="00DB707E" w14:paraId="3F31A1CA" w14:textId="77777777" w:rsidTr="009C6489">
        <w:tc>
          <w:tcPr>
            <w:tcW w:w="600" w:type="pct"/>
            <w:vMerge/>
            <w:shd w:val="clear" w:color="auto" w:fill="auto"/>
            <w:vAlign w:val="center"/>
          </w:tcPr>
          <w:p w14:paraId="129D1C38"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3050532E" w14:textId="77777777" w:rsidR="0007399C" w:rsidRPr="00DB707E" w:rsidRDefault="0007399C" w:rsidP="009C6489">
            <w:pPr>
              <w:pStyle w:val="TAC"/>
              <w:rPr>
                <w:lang w:val="sv-SE"/>
              </w:rPr>
            </w:pPr>
            <w:r w:rsidRPr="00DB707E">
              <w:rPr>
                <w:lang w:val="sv-SE"/>
              </w:rPr>
              <w:t>NR_FDD_RC_FR1_H</w:t>
            </w:r>
          </w:p>
        </w:tc>
        <w:tc>
          <w:tcPr>
            <w:tcW w:w="777" w:type="pct"/>
            <w:shd w:val="clear" w:color="auto" w:fill="auto"/>
            <w:vAlign w:val="center"/>
          </w:tcPr>
          <w:p w14:paraId="1493E674" w14:textId="77777777" w:rsidR="0007399C" w:rsidRPr="00DB707E" w:rsidRDefault="0007399C" w:rsidP="009C6489">
            <w:pPr>
              <w:pStyle w:val="TAC"/>
            </w:pPr>
            <w:r w:rsidRPr="00DB707E">
              <w:t>-123.5</w:t>
            </w:r>
          </w:p>
        </w:tc>
        <w:tc>
          <w:tcPr>
            <w:tcW w:w="873" w:type="pct"/>
            <w:shd w:val="clear" w:color="auto" w:fill="auto"/>
            <w:vAlign w:val="center"/>
          </w:tcPr>
          <w:p w14:paraId="08FCA259" w14:textId="77777777" w:rsidR="0007399C" w:rsidRPr="00DB707E" w:rsidRDefault="0007399C" w:rsidP="009C6489">
            <w:pPr>
              <w:pStyle w:val="TAC"/>
              <w:rPr>
                <w:lang w:val="sv-SE"/>
              </w:rPr>
            </w:pPr>
            <w:r w:rsidRPr="00DB707E">
              <w:t>-120.5</w:t>
            </w:r>
          </w:p>
        </w:tc>
        <w:tc>
          <w:tcPr>
            <w:tcW w:w="964" w:type="pct"/>
            <w:vMerge/>
            <w:shd w:val="clear" w:color="auto" w:fill="auto"/>
            <w:vAlign w:val="center"/>
          </w:tcPr>
          <w:p w14:paraId="5EECD844" w14:textId="77777777" w:rsidR="0007399C" w:rsidRPr="00DB707E" w:rsidRDefault="0007399C" w:rsidP="009C6489">
            <w:pPr>
              <w:pStyle w:val="TAC"/>
              <w:rPr>
                <w:lang w:val="sv-SE"/>
              </w:rPr>
            </w:pPr>
          </w:p>
        </w:tc>
      </w:tr>
      <w:tr w:rsidR="0007399C" w:rsidRPr="00DB707E" w14:paraId="3E7C276B" w14:textId="77777777" w:rsidTr="009C6489">
        <w:tc>
          <w:tcPr>
            <w:tcW w:w="5000" w:type="pct"/>
            <w:gridSpan w:val="5"/>
            <w:shd w:val="clear" w:color="auto" w:fill="auto"/>
          </w:tcPr>
          <w:p w14:paraId="6E188A3D" w14:textId="77777777" w:rsidR="0007399C" w:rsidRPr="00DB707E" w:rsidRDefault="0007399C" w:rsidP="009C6489">
            <w:pPr>
              <w:pStyle w:val="TAN"/>
            </w:pPr>
            <w:r w:rsidRPr="00DB707E">
              <w:t>NOTE 1:</w:t>
            </w:r>
            <w:r w:rsidRPr="00DB707E">
              <w:tab/>
              <w:t>NR operating band groups are defined in clause 3.5.2.</w:t>
            </w:r>
          </w:p>
        </w:tc>
      </w:tr>
    </w:tbl>
    <w:p w14:paraId="3C010505" w14:textId="77777777" w:rsidR="0007399C" w:rsidRPr="00DB707E" w:rsidRDefault="0007399C" w:rsidP="0007399C"/>
    <w:p w14:paraId="2B5658A3" w14:textId="2F41051C" w:rsidR="0007399C" w:rsidRPr="00DB707E"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006"/>
        <w:gridCol w:w="1068"/>
        <w:gridCol w:w="967"/>
        <w:gridCol w:w="673"/>
        <w:gridCol w:w="337"/>
        <w:gridCol w:w="337"/>
        <w:gridCol w:w="967"/>
        <w:gridCol w:w="967"/>
        <w:gridCol w:w="580"/>
        <w:gridCol w:w="898"/>
        <w:gridCol w:w="723"/>
      </w:tblGrid>
      <w:tr w:rsidR="0007399C" w:rsidRPr="00DB707E" w14:paraId="73E157C5" w14:textId="77777777" w:rsidTr="009C6489">
        <w:trPr>
          <w:trHeight w:val="105"/>
          <w:jc w:val="center"/>
        </w:trPr>
        <w:tc>
          <w:tcPr>
            <w:tcW w:w="0" w:type="auto"/>
            <w:tcBorders>
              <w:bottom w:val="nil"/>
            </w:tcBorders>
            <w:shd w:val="clear" w:color="auto" w:fill="auto"/>
          </w:tcPr>
          <w:p w14:paraId="2A93237B" w14:textId="77777777" w:rsidR="0007399C" w:rsidRPr="00DB707E" w:rsidRDefault="0007399C" w:rsidP="009C6489">
            <w:pPr>
              <w:pStyle w:val="TAH"/>
            </w:pPr>
            <w:r w:rsidRPr="00DB707E">
              <w:t>Parameter</w:t>
            </w:r>
          </w:p>
        </w:tc>
        <w:tc>
          <w:tcPr>
            <w:tcW w:w="0" w:type="auto"/>
            <w:tcBorders>
              <w:bottom w:val="nil"/>
            </w:tcBorders>
            <w:shd w:val="clear" w:color="auto" w:fill="auto"/>
          </w:tcPr>
          <w:p w14:paraId="69C4FD59" w14:textId="77777777" w:rsidR="0007399C" w:rsidRPr="00DB707E" w:rsidRDefault="0007399C" w:rsidP="009C6489">
            <w:pPr>
              <w:pStyle w:val="TAH"/>
            </w:pPr>
            <w:r w:rsidRPr="00DB707E">
              <w:t>Angle of arrival</w:t>
            </w:r>
          </w:p>
        </w:tc>
        <w:tc>
          <w:tcPr>
            <w:tcW w:w="0" w:type="auto"/>
            <w:tcBorders>
              <w:bottom w:val="nil"/>
            </w:tcBorders>
            <w:shd w:val="clear" w:color="auto" w:fill="auto"/>
          </w:tcPr>
          <w:p w14:paraId="45382D1A" w14:textId="77777777" w:rsidR="0007399C" w:rsidRPr="00DB707E" w:rsidRDefault="0007399C" w:rsidP="009C6489">
            <w:pPr>
              <w:pStyle w:val="TAH"/>
            </w:pPr>
            <w:r w:rsidRPr="00DB707E">
              <w:t>NR operating bands</w:t>
            </w:r>
          </w:p>
        </w:tc>
        <w:tc>
          <w:tcPr>
            <w:tcW w:w="0" w:type="auto"/>
            <w:gridSpan w:val="3"/>
          </w:tcPr>
          <w:p w14:paraId="17271C42" w14:textId="77777777" w:rsidR="0007399C" w:rsidRPr="00DB707E" w:rsidRDefault="0007399C" w:rsidP="009C6489">
            <w:pPr>
              <w:pStyle w:val="TAH"/>
            </w:pPr>
          </w:p>
        </w:tc>
        <w:tc>
          <w:tcPr>
            <w:tcW w:w="0" w:type="auto"/>
            <w:gridSpan w:val="5"/>
          </w:tcPr>
          <w:p w14:paraId="5273D356" w14:textId="77777777" w:rsidR="0007399C" w:rsidRPr="00DB707E" w:rsidRDefault="0007399C" w:rsidP="009C648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407F6F65" w14:textId="77777777" w:rsidR="0007399C" w:rsidRPr="00DB707E" w:rsidRDefault="0007399C" w:rsidP="009C6489">
            <w:pPr>
              <w:pStyle w:val="TAH"/>
            </w:pPr>
            <w:r w:rsidRPr="00DB707E">
              <w:t>SSB Ês/Iot</w:t>
            </w:r>
          </w:p>
        </w:tc>
      </w:tr>
      <w:tr w:rsidR="0007399C" w:rsidRPr="00DB707E" w14:paraId="1DF962FF" w14:textId="77777777" w:rsidTr="009C6489">
        <w:trPr>
          <w:trHeight w:val="105"/>
          <w:jc w:val="center"/>
        </w:trPr>
        <w:tc>
          <w:tcPr>
            <w:tcW w:w="0" w:type="auto"/>
            <w:tcBorders>
              <w:top w:val="nil"/>
              <w:bottom w:val="nil"/>
            </w:tcBorders>
            <w:shd w:val="clear" w:color="auto" w:fill="auto"/>
          </w:tcPr>
          <w:p w14:paraId="26F117DB" w14:textId="77777777" w:rsidR="0007399C" w:rsidRPr="00DB707E" w:rsidRDefault="0007399C" w:rsidP="009C6489">
            <w:pPr>
              <w:pStyle w:val="TAH"/>
            </w:pPr>
          </w:p>
        </w:tc>
        <w:tc>
          <w:tcPr>
            <w:tcW w:w="0" w:type="auto"/>
            <w:tcBorders>
              <w:top w:val="nil"/>
              <w:bottom w:val="nil"/>
            </w:tcBorders>
            <w:shd w:val="clear" w:color="auto" w:fill="auto"/>
          </w:tcPr>
          <w:p w14:paraId="0A2CE6A2" w14:textId="77777777" w:rsidR="0007399C" w:rsidRPr="00DB707E" w:rsidRDefault="0007399C" w:rsidP="009C6489">
            <w:pPr>
              <w:pStyle w:val="TAH"/>
            </w:pPr>
          </w:p>
        </w:tc>
        <w:tc>
          <w:tcPr>
            <w:tcW w:w="0" w:type="auto"/>
            <w:tcBorders>
              <w:top w:val="nil"/>
              <w:bottom w:val="nil"/>
            </w:tcBorders>
            <w:shd w:val="clear" w:color="auto" w:fill="auto"/>
          </w:tcPr>
          <w:p w14:paraId="77987F8F" w14:textId="77777777" w:rsidR="0007399C" w:rsidRPr="00DB707E" w:rsidRDefault="0007399C" w:rsidP="009C6489">
            <w:pPr>
              <w:pStyle w:val="TAH"/>
            </w:pPr>
          </w:p>
        </w:tc>
        <w:tc>
          <w:tcPr>
            <w:tcW w:w="0" w:type="auto"/>
            <w:gridSpan w:val="3"/>
          </w:tcPr>
          <w:p w14:paraId="30627F52" w14:textId="77777777" w:rsidR="0007399C" w:rsidRPr="00DB707E" w:rsidRDefault="0007399C" w:rsidP="009C6489">
            <w:pPr>
              <w:pStyle w:val="TAH"/>
            </w:pPr>
          </w:p>
        </w:tc>
        <w:tc>
          <w:tcPr>
            <w:tcW w:w="0" w:type="auto"/>
            <w:gridSpan w:val="5"/>
          </w:tcPr>
          <w:p w14:paraId="4DBB35B2" w14:textId="77777777" w:rsidR="0007399C" w:rsidRPr="00DB707E" w:rsidRDefault="0007399C" w:rsidP="009C6489">
            <w:pPr>
              <w:pStyle w:val="TAH"/>
            </w:pPr>
            <w:r w:rsidRPr="00DB707E">
              <w:t>dBm / SCS</w:t>
            </w:r>
            <w:r w:rsidRPr="00DB707E">
              <w:rPr>
                <w:vertAlign w:val="subscript"/>
              </w:rPr>
              <w:t>SSB</w:t>
            </w:r>
          </w:p>
        </w:tc>
        <w:tc>
          <w:tcPr>
            <w:tcW w:w="0" w:type="auto"/>
            <w:tcBorders>
              <w:bottom w:val="nil"/>
            </w:tcBorders>
            <w:shd w:val="clear" w:color="auto" w:fill="auto"/>
          </w:tcPr>
          <w:p w14:paraId="2207BD64" w14:textId="77777777" w:rsidR="0007399C" w:rsidRPr="00DB707E" w:rsidRDefault="0007399C" w:rsidP="009C6489">
            <w:pPr>
              <w:pStyle w:val="TAH"/>
            </w:pPr>
            <w:r w:rsidRPr="00DB707E">
              <w:t>dB</w:t>
            </w:r>
          </w:p>
        </w:tc>
      </w:tr>
      <w:tr w:rsidR="0007399C" w:rsidRPr="00DB707E" w14:paraId="071FE5DA" w14:textId="77777777" w:rsidTr="009C6489">
        <w:trPr>
          <w:trHeight w:val="105"/>
          <w:jc w:val="center"/>
        </w:trPr>
        <w:tc>
          <w:tcPr>
            <w:tcW w:w="0" w:type="auto"/>
            <w:tcBorders>
              <w:top w:val="nil"/>
              <w:bottom w:val="nil"/>
            </w:tcBorders>
            <w:shd w:val="clear" w:color="auto" w:fill="auto"/>
          </w:tcPr>
          <w:p w14:paraId="035796EC" w14:textId="77777777" w:rsidR="0007399C" w:rsidRPr="00DB707E" w:rsidRDefault="0007399C" w:rsidP="009C6489">
            <w:pPr>
              <w:pStyle w:val="TAH"/>
            </w:pPr>
          </w:p>
        </w:tc>
        <w:tc>
          <w:tcPr>
            <w:tcW w:w="0" w:type="auto"/>
            <w:tcBorders>
              <w:top w:val="nil"/>
              <w:bottom w:val="nil"/>
            </w:tcBorders>
            <w:shd w:val="clear" w:color="auto" w:fill="auto"/>
          </w:tcPr>
          <w:p w14:paraId="52459DBF" w14:textId="77777777" w:rsidR="0007399C" w:rsidRPr="00DB707E" w:rsidRDefault="0007399C" w:rsidP="009C6489">
            <w:pPr>
              <w:pStyle w:val="TAH"/>
            </w:pPr>
          </w:p>
        </w:tc>
        <w:tc>
          <w:tcPr>
            <w:tcW w:w="0" w:type="auto"/>
            <w:tcBorders>
              <w:top w:val="nil"/>
              <w:bottom w:val="nil"/>
            </w:tcBorders>
            <w:shd w:val="clear" w:color="auto" w:fill="auto"/>
          </w:tcPr>
          <w:p w14:paraId="53C18333" w14:textId="77777777" w:rsidR="0007399C" w:rsidRPr="00DB707E" w:rsidRDefault="0007399C" w:rsidP="009C6489">
            <w:pPr>
              <w:pStyle w:val="TAH"/>
            </w:pPr>
          </w:p>
        </w:tc>
        <w:tc>
          <w:tcPr>
            <w:tcW w:w="0" w:type="auto"/>
            <w:gridSpan w:val="7"/>
            <w:shd w:val="clear" w:color="auto" w:fill="auto"/>
          </w:tcPr>
          <w:p w14:paraId="41D31B10" w14:textId="77777777" w:rsidR="0007399C" w:rsidRPr="00DB707E" w:rsidRDefault="0007399C" w:rsidP="009C6489">
            <w:pPr>
              <w:pStyle w:val="TAH"/>
            </w:pPr>
            <w:r w:rsidRPr="00DB707E">
              <w:t>SCS</w:t>
            </w:r>
            <w:r w:rsidRPr="00DB707E">
              <w:rPr>
                <w:vertAlign w:val="subscript"/>
              </w:rPr>
              <w:t>SSB</w:t>
            </w:r>
            <w:r w:rsidRPr="00DB707E">
              <w:t xml:space="preserve"> = 120 kHz</w:t>
            </w:r>
          </w:p>
        </w:tc>
        <w:tc>
          <w:tcPr>
            <w:tcW w:w="0" w:type="auto"/>
            <w:shd w:val="clear" w:color="auto" w:fill="auto"/>
          </w:tcPr>
          <w:p w14:paraId="5AC1FEFD" w14:textId="77777777" w:rsidR="0007399C" w:rsidRPr="00DB707E" w:rsidRDefault="0007399C" w:rsidP="009C648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5F60295E" w14:textId="77777777" w:rsidR="0007399C" w:rsidRPr="00DB707E" w:rsidRDefault="0007399C" w:rsidP="009C6489">
            <w:pPr>
              <w:pStyle w:val="TAH"/>
            </w:pPr>
          </w:p>
        </w:tc>
      </w:tr>
      <w:tr w:rsidR="0007399C" w:rsidRPr="00DB707E" w14:paraId="4BCF6398" w14:textId="77777777" w:rsidTr="009C6489">
        <w:trPr>
          <w:trHeight w:val="105"/>
          <w:jc w:val="center"/>
        </w:trPr>
        <w:tc>
          <w:tcPr>
            <w:tcW w:w="0" w:type="auto"/>
            <w:tcBorders>
              <w:top w:val="nil"/>
              <w:bottom w:val="nil"/>
            </w:tcBorders>
            <w:shd w:val="clear" w:color="auto" w:fill="auto"/>
          </w:tcPr>
          <w:p w14:paraId="6DC1827B" w14:textId="77777777" w:rsidR="0007399C" w:rsidRPr="00DB707E" w:rsidRDefault="0007399C" w:rsidP="009C6489">
            <w:pPr>
              <w:pStyle w:val="TAH"/>
            </w:pPr>
          </w:p>
        </w:tc>
        <w:tc>
          <w:tcPr>
            <w:tcW w:w="0" w:type="auto"/>
            <w:tcBorders>
              <w:top w:val="nil"/>
              <w:bottom w:val="nil"/>
            </w:tcBorders>
            <w:shd w:val="clear" w:color="auto" w:fill="auto"/>
          </w:tcPr>
          <w:p w14:paraId="33B7A1EB" w14:textId="77777777" w:rsidR="0007399C" w:rsidRPr="00DB707E" w:rsidRDefault="0007399C" w:rsidP="009C6489">
            <w:pPr>
              <w:pStyle w:val="TAH"/>
            </w:pPr>
          </w:p>
        </w:tc>
        <w:tc>
          <w:tcPr>
            <w:tcW w:w="0" w:type="auto"/>
            <w:tcBorders>
              <w:top w:val="nil"/>
              <w:bottom w:val="nil"/>
            </w:tcBorders>
            <w:shd w:val="clear" w:color="auto" w:fill="auto"/>
          </w:tcPr>
          <w:p w14:paraId="26CB8A51" w14:textId="77777777" w:rsidR="0007399C" w:rsidRPr="00DB707E" w:rsidRDefault="0007399C" w:rsidP="009C6489">
            <w:pPr>
              <w:pStyle w:val="TAH"/>
            </w:pPr>
          </w:p>
        </w:tc>
        <w:tc>
          <w:tcPr>
            <w:tcW w:w="0" w:type="auto"/>
            <w:gridSpan w:val="7"/>
            <w:shd w:val="clear" w:color="auto" w:fill="auto"/>
          </w:tcPr>
          <w:p w14:paraId="69860603" w14:textId="77777777" w:rsidR="0007399C" w:rsidRPr="00DB707E" w:rsidRDefault="0007399C" w:rsidP="009C6489">
            <w:pPr>
              <w:pStyle w:val="TAH"/>
            </w:pPr>
            <w:r w:rsidRPr="00DB707E">
              <w:t>UE Power class</w:t>
            </w:r>
          </w:p>
        </w:tc>
        <w:tc>
          <w:tcPr>
            <w:tcW w:w="0" w:type="auto"/>
            <w:shd w:val="clear" w:color="auto" w:fill="auto"/>
          </w:tcPr>
          <w:p w14:paraId="55A190F5" w14:textId="77777777" w:rsidR="0007399C" w:rsidRPr="00DB707E" w:rsidRDefault="0007399C" w:rsidP="009C6489">
            <w:pPr>
              <w:pStyle w:val="TAH"/>
            </w:pPr>
            <w:r w:rsidRPr="00DB707E">
              <w:t>UE Power class</w:t>
            </w:r>
          </w:p>
        </w:tc>
        <w:tc>
          <w:tcPr>
            <w:tcW w:w="0" w:type="auto"/>
            <w:tcBorders>
              <w:top w:val="nil"/>
              <w:bottom w:val="nil"/>
            </w:tcBorders>
            <w:shd w:val="clear" w:color="auto" w:fill="auto"/>
          </w:tcPr>
          <w:p w14:paraId="3242E81D" w14:textId="77777777" w:rsidR="0007399C" w:rsidRPr="00DB707E" w:rsidRDefault="0007399C" w:rsidP="009C6489">
            <w:pPr>
              <w:pStyle w:val="TAH"/>
            </w:pPr>
          </w:p>
        </w:tc>
      </w:tr>
      <w:tr w:rsidR="0007399C" w:rsidRPr="00DB707E" w14:paraId="6AA77C34" w14:textId="77777777" w:rsidTr="009C6489">
        <w:trPr>
          <w:trHeight w:val="105"/>
          <w:jc w:val="center"/>
        </w:trPr>
        <w:tc>
          <w:tcPr>
            <w:tcW w:w="0" w:type="auto"/>
            <w:tcBorders>
              <w:top w:val="nil"/>
              <w:bottom w:val="single" w:sz="4" w:space="0" w:color="auto"/>
            </w:tcBorders>
            <w:shd w:val="clear" w:color="auto" w:fill="auto"/>
          </w:tcPr>
          <w:p w14:paraId="6E2CADDC" w14:textId="77777777" w:rsidR="0007399C" w:rsidRPr="00DB707E" w:rsidRDefault="0007399C" w:rsidP="009C6489">
            <w:pPr>
              <w:pStyle w:val="TAH"/>
            </w:pPr>
          </w:p>
        </w:tc>
        <w:tc>
          <w:tcPr>
            <w:tcW w:w="0" w:type="auto"/>
            <w:tcBorders>
              <w:top w:val="nil"/>
              <w:bottom w:val="single" w:sz="4" w:space="0" w:color="auto"/>
            </w:tcBorders>
            <w:shd w:val="clear" w:color="auto" w:fill="auto"/>
          </w:tcPr>
          <w:p w14:paraId="4316C37D" w14:textId="77777777" w:rsidR="0007399C" w:rsidRPr="00DB707E" w:rsidRDefault="0007399C" w:rsidP="009C6489">
            <w:pPr>
              <w:pStyle w:val="TAH"/>
            </w:pPr>
          </w:p>
        </w:tc>
        <w:tc>
          <w:tcPr>
            <w:tcW w:w="0" w:type="auto"/>
            <w:tcBorders>
              <w:top w:val="nil"/>
            </w:tcBorders>
            <w:shd w:val="clear" w:color="auto" w:fill="auto"/>
          </w:tcPr>
          <w:p w14:paraId="5B5661E8" w14:textId="77777777" w:rsidR="0007399C" w:rsidRPr="00DB707E" w:rsidRDefault="0007399C" w:rsidP="009C6489">
            <w:pPr>
              <w:pStyle w:val="TAH"/>
            </w:pPr>
          </w:p>
        </w:tc>
        <w:tc>
          <w:tcPr>
            <w:tcW w:w="0" w:type="auto"/>
            <w:shd w:val="clear" w:color="auto" w:fill="auto"/>
          </w:tcPr>
          <w:p w14:paraId="1BF6F6C5" w14:textId="77777777" w:rsidR="0007399C" w:rsidRPr="00DB707E" w:rsidRDefault="0007399C" w:rsidP="009C6489">
            <w:pPr>
              <w:pStyle w:val="TAH"/>
            </w:pPr>
            <w:r w:rsidRPr="00DB707E">
              <w:t>1</w:t>
            </w:r>
          </w:p>
        </w:tc>
        <w:tc>
          <w:tcPr>
            <w:tcW w:w="0" w:type="auto"/>
          </w:tcPr>
          <w:p w14:paraId="6C65B636" w14:textId="77777777" w:rsidR="0007399C" w:rsidRPr="00DB707E" w:rsidRDefault="0007399C" w:rsidP="009C6489">
            <w:pPr>
              <w:pStyle w:val="TAH"/>
            </w:pPr>
            <w:r w:rsidRPr="00DB707E">
              <w:t>2</w:t>
            </w:r>
          </w:p>
        </w:tc>
        <w:tc>
          <w:tcPr>
            <w:tcW w:w="0" w:type="auto"/>
            <w:gridSpan w:val="2"/>
          </w:tcPr>
          <w:p w14:paraId="150C1CDF" w14:textId="77777777" w:rsidR="0007399C" w:rsidRPr="00DB707E" w:rsidRDefault="0007399C" w:rsidP="009C6489">
            <w:pPr>
              <w:pStyle w:val="TAH"/>
            </w:pPr>
            <w:r w:rsidRPr="00DB707E">
              <w:t>3</w:t>
            </w:r>
          </w:p>
        </w:tc>
        <w:tc>
          <w:tcPr>
            <w:tcW w:w="0" w:type="auto"/>
          </w:tcPr>
          <w:p w14:paraId="0CBC562E" w14:textId="77777777" w:rsidR="0007399C" w:rsidRPr="00DB707E" w:rsidRDefault="0007399C" w:rsidP="009C6489">
            <w:pPr>
              <w:pStyle w:val="TAH"/>
            </w:pPr>
            <w:r w:rsidRPr="00DB707E">
              <w:t>4</w:t>
            </w:r>
          </w:p>
        </w:tc>
        <w:tc>
          <w:tcPr>
            <w:tcW w:w="0" w:type="auto"/>
          </w:tcPr>
          <w:p w14:paraId="3042DAE9" w14:textId="77777777" w:rsidR="0007399C" w:rsidRPr="00DB707E" w:rsidRDefault="0007399C" w:rsidP="009C6489">
            <w:pPr>
              <w:pStyle w:val="TAH"/>
              <w:rPr>
                <w:lang w:eastAsia="zh-CN"/>
              </w:rPr>
            </w:pPr>
            <w:r w:rsidRPr="00DB707E">
              <w:rPr>
                <w:lang w:eastAsia="zh-CN"/>
              </w:rPr>
              <w:t>5</w:t>
            </w:r>
          </w:p>
        </w:tc>
        <w:tc>
          <w:tcPr>
            <w:tcW w:w="0" w:type="auto"/>
          </w:tcPr>
          <w:p w14:paraId="0FD4D8F7" w14:textId="77777777" w:rsidR="0007399C" w:rsidRPr="00DB707E" w:rsidRDefault="0007399C" w:rsidP="009C6489">
            <w:pPr>
              <w:pStyle w:val="TAH"/>
            </w:pPr>
            <w:r w:rsidRPr="00DB707E">
              <w:t>7</w:t>
            </w:r>
          </w:p>
        </w:tc>
        <w:tc>
          <w:tcPr>
            <w:tcW w:w="0" w:type="auto"/>
            <w:tcBorders>
              <w:bottom w:val="single" w:sz="4" w:space="0" w:color="auto"/>
            </w:tcBorders>
            <w:shd w:val="clear" w:color="auto" w:fill="auto"/>
          </w:tcPr>
          <w:p w14:paraId="739437AC" w14:textId="77777777" w:rsidR="0007399C" w:rsidRPr="00DB707E" w:rsidRDefault="0007399C" w:rsidP="009C6489">
            <w:pPr>
              <w:pStyle w:val="TAH"/>
            </w:pPr>
            <w:r w:rsidRPr="00DB707E">
              <w:t>1, 2, 3, 4, 5</w:t>
            </w:r>
          </w:p>
        </w:tc>
        <w:tc>
          <w:tcPr>
            <w:tcW w:w="0" w:type="auto"/>
            <w:tcBorders>
              <w:top w:val="nil"/>
              <w:bottom w:val="single" w:sz="4" w:space="0" w:color="auto"/>
            </w:tcBorders>
            <w:shd w:val="clear" w:color="auto" w:fill="auto"/>
          </w:tcPr>
          <w:p w14:paraId="1828A751" w14:textId="77777777" w:rsidR="0007399C" w:rsidRPr="00DB707E" w:rsidRDefault="0007399C" w:rsidP="009C6489">
            <w:pPr>
              <w:pStyle w:val="TAH"/>
            </w:pPr>
          </w:p>
        </w:tc>
      </w:tr>
      <w:tr w:rsidR="0007399C" w:rsidRPr="00DB707E" w14:paraId="2C9EE67A" w14:textId="77777777" w:rsidTr="009C6489">
        <w:trPr>
          <w:jc w:val="center"/>
        </w:trPr>
        <w:tc>
          <w:tcPr>
            <w:tcW w:w="0" w:type="auto"/>
            <w:tcBorders>
              <w:bottom w:val="nil"/>
            </w:tcBorders>
            <w:shd w:val="clear" w:color="auto" w:fill="auto"/>
          </w:tcPr>
          <w:p w14:paraId="3654D66B" w14:textId="77777777" w:rsidR="0007399C" w:rsidRPr="00DB707E" w:rsidRDefault="0007399C" w:rsidP="009C6489">
            <w:pPr>
              <w:pStyle w:val="TAC"/>
            </w:pPr>
            <w:r w:rsidRPr="00DB707E">
              <w:t>Conditions</w:t>
            </w:r>
          </w:p>
        </w:tc>
        <w:tc>
          <w:tcPr>
            <w:tcW w:w="0" w:type="auto"/>
            <w:tcBorders>
              <w:bottom w:val="nil"/>
            </w:tcBorders>
            <w:shd w:val="clear" w:color="auto" w:fill="auto"/>
          </w:tcPr>
          <w:p w14:paraId="6FB2A68D" w14:textId="77777777" w:rsidR="0007399C" w:rsidRPr="00DB707E" w:rsidRDefault="0007399C" w:rsidP="009C6489">
            <w:pPr>
              <w:pStyle w:val="TAC"/>
            </w:pPr>
            <w:r w:rsidRPr="00DB707E">
              <w:t>Rx Beam Peak</w:t>
            </w:r>
          </w:p>
        </w:tc>
        <w:tc>
          <w:tcPr>
            <w:tcW w:w="0" w:type="auto"/>
            <w:shd w:val="clear" w:color="auto" w:fill="auto"/>
          </w:tcPr>
          <w:p w14:paraId="33AC6DB4" w14:textId="77777777" w:rsidR="0007399C" w:rsidRPr="00DB707E" w:rsidRDefault="0007399C" w:rsidP="009C6489">
            <w:pPr>
              <w:pStyle w:val="TAC"/>
              <w:rPr>
                <w:rFonts w:eastAsia="Calibri"/>
                <w:szCs w:val="22"/>
              </w:rPr>
            </w:pPr>
            <w:r w:rsidRPr="00DB707E">
              <w:rPr>
                <w:rFonts w:eastAsia="Calibri"/>
                <w:szCs w:val="22"/>
              </w:rPr>
              <w:t>n257</w:t>
            </w:r>
          </w:p>
        </w:tc>
        <w:tc>
          <w:tcPr>
            <w:tcW w:w="0" w:type="auto"/>
            <w:shd w:val="clear" w:color="auto" w:fill="auto"/>
          </w:tcPr>
          <w:p w14:paraId="78F95D3E" w14:textId="77777777" w:rsidR="0007399C" w:rsidRPr="00DB707E" w:rsidRDefault="0007399C" w:rsidP="009C6489">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117AFEF9" w14:textId="77777777" w:rsidR="0007399C" w:rsidRPr="00DB707E" w:rsidRDefault="0007399C" w:rsidP="009C6489">
            <w:pPr>
              <w:pStyle w:val="TAC"/>
              <w:rPr>
                <w:rFonts w:eastAsia="Yu Mincho"/>
                <w:lang w:eastAsia="ja-JP"/>
              </w:rPr>
            </w:pPr>
            <w:r w:rsidRPr="00DB707E">
              <w:rPr>
                <w:rFonts w:cs="Arial"/>
              </w:rPr>
              <w:t>-113.8</w:t>
            </w:r>
          </w:p>
        </w:tc>
        <w:tc>
          <w:tcPr>
            <w:tcW w:w="0" w:type="auto"/>
            <w:gridSpan w:val="2"/>
          </w:tcPr>
          <w:p w14:paraId="36945C37" w14:textId="77777777" w:rsidR="0007399C" w:rsidRPr="00DB707E" w:rsidRDefault="0007399C" w:rsidP="009C6489">
            <w:pPr>
              <w:pStyle w:val="TAC"/>
              <w:rPr>
                <w:rFonts w:eastAsia="Yu Mincho"/>
                <w:lang w:eastAsia="ja-JP"/>
              </w:rPr>
            </w:pPr>
            <w:r w:rsidRPr="00DB707E">
              <w:rPr>
                <w:rFonts w:eastAsia="Yu Mincho" w:cs="Arial"/>
                <w:lang w:eastAsia="ja-JP"/>
              </w:rPr>
              <w:t>-112.1</w:t>
            </w:r>
          </w:p>
        </w:tc>
        <w:tc>
          <w:tcPr>
            <w:tcW w:w="0" w:type="auto"/>
          </w:tcPr>
          <w:p w14:paraId="74A287F0" w14:textId="77777777" w:rsidR="0007399C" w:rsidRPr="00DB707E" w:rsidRDefault="0007399C" w:rsidP="009C6489">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1A45F9DA" w14:textId="77777777" w:rsidR="0007399C" w:rsidRPr="00DB707E" w:rsidRDefault="0007399C" w:rsidP="009C6489">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098ED6D2" w14:textId="77777777" w:rsidR="0007399C" w:rsidRPr="00DB707E" w:rsidRDefault="0007399C" w:rsidP="009C648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14:paraId="47D3F9B9" w14:textId="77777777" w:rsidR="0007399C" w:rsidRPr="00DB707E" w:rsidRDefault="0007399C" w:rsidP="009C648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2A201A55" w14:textId="77777777" w:rsidR="0007399C" w:rsidRPr="00DB707E" w:rsidRDefault="0007399C" w:rsidP="009C6489">
            <w:pPr>
              <w:pStyle w:val="TAC"/>
              <w:rPr>
                <w:rFonts w:eastAsia="Yu Mincho"/>
                <w:lang w:eastAsia="ja-JP"/>
              </w:rPr>
            </w:pPr>
            <w:r w:rsidRPr="00DB707E">
              <w:rPr>
                <w:rFonts w:eastAsia="Yu Mincho" w:cs="Arial"/>
                <w:lang w:eastAsia="ja-JP"/>
              </w:rPr>
              <w:t>≥-6</w:t>
            </w:r>
          </w:p>
        </w:tc>
      </w:tr>
      <w:tr w:rsidR="0007399C" w:rsidRPr="00DB707E" w14:paraId="44C71867" w14:textId="77777777" w:rsidTr="009C6489">
        <w:trPr>
          <w:jc w:val="center"/>
        </w:trPr>
        <w:tc>
          <w:tcPr>
            <w:tcW w:w="0" w:type="auto"/>
            <w:tcBorders>
              <w:top w:val="nil"/>
              <w:bottom w:val="nil"/>
            </w:tcBorders>
            <w:shd w:val="clear" w:color="auto" w:fill="auto"/>
          </w:tcPr>
          <w:p w14:paraId="66FCA79E" w14:textId="77777777" w:rsidR="0007399C" w:rsidRPr="00DB707E" w:rsidRDefault="0007399C" w:rsidP="009C6489">
            <w:pPr>
              <w:pStyle w:val="TAC"/>
            </w:pPr>
          </w:p>
        </w:tc>
        <w:tc>
          <w:tcPr>
            <w:tcW w:w="0" w:type="auto"/>
            <w:tcBorders>
              <w:top w:val="nil"/>
              <w:bottom w:val="nil"/>
            </w:tcBorders>
            <w:shd w:val="clear" w:color="auto" w:fill="auto"/>
          </w:tcPr>
          <w:p w14:paraId="05B73550" w14:textId="77777777" w:rsidR="0007399C" w:rsidRPr="00DB707E" w:rsidRDefault="0007399C" w:rsidP="009C6489">
            <w:pPr>
              <w:pStyle w:val="TAC"/>
              <w:rPr>
                <w:szCs w:val="22"/>
                <w:lang w:val="en-US"/>
              </w:rPr>
            </w:pPr>
          </w:p>
        </w:tc>
        <w:tc>
          <w:tcPr>
            <w:tcW w:w="0" w:type="auto"/>
            <w:shd w:val="clear" w:color="auto" w:fill="auto"/>
          </w:tcPr>
          <w:p w14:paraId="6084FA87" w14:textId="77777777" w:rsidR="0007399C" w:rsidRPr="00DB707E" w:rsidRDefault="0007399C" w:rsidP="009C6489">
            <w:pPr>
              <w:pStyle w:val="TAC"/>
              <w:rPr>
                <w:rFonts w:eastAsia="Calibri"/>
                <w:szCs w:val="22"/>
              </w:rPr>
            </w:pPr>
            <w:r w:rsidRPr="00DB707E">
              <w:rPr>
                <w:szCs w:val="22"/>
                <w:lang w:val="en-US"/>
              </w:rPr>
              <w:t>n258</w:t>
            </w:r>
          </w:p>
        </w:tc>
        <w:tc>
          <w:tcPr>
            <w:tcW w:w="0" w:type="auto"/>
            <w:shd w:val="clear" w:color="auto" w:fill="auto"/>
          </w:tcPr>
          <w:p w14:paraId="688BFD49" w14:textId="77777777" w:rsidR="0007399C" w:rsidRPr="00DB707E" w:rsidRDefault="0007399C" w:rsidP="009C6489">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D80B71A" w14:textId="77777777" w:rsidR="0007399C" w:rsidRPr="00DB707E" w:rsidRDefault="0007399C" w:rsidP="009C6489">
            <w:pPr>
              <w:pStyle w:val="TAC"/>
              <w:rPr>
                <w:rFonts w:eastAsia="Yu Mincho"/>
                <w:lang w:eastAsia="ja-JP"/>
              </w:rPr>
            </w:pPr>
            <w:r w:rsidRPr="00DB707E">
              <w:rPr>
                <w:rFonts w:cs="Arial"/>
              </w:rPr>
              <w:t>-113.8</w:t>
            </w:r>
          </w:p>
        </w:tc>
        <w:tc>
          <w:tcPr>
            <w:tcW w:w="0" w:type="auto"/>
            <w:gridSpan w:val="2"/>
          </w:tcPr>
          <w:p w14:paraId="2DFD5BA1" w14:textId="77777777" w:rsidR="0007399C" w:rsidRPr="00DB707E" w:rsidRDefault="0007399C" w:rsidP="009C6489">
            <w:pPr>
              <w:pStyle w:val="TAC"/>
              <w:rPr>
                <w:rFonts w:eastAsia="Yu Mincho"/>
                <w:lang w:eastAsia="ja-JP"/>
              </w:rPr>
            </w:pPr>
            <w:r w:rsidRPr="00DB707E">
              <w:rPr>
                <w:rFonts w:eastAsia="Yu Mincho" w:cs="Arial"/>
                <w:lang w:eastAsia="ja-JP"/>
              </w:rPr>
              <w:t>-112.1</w:t>
            </w:r>
          </w:p>
        </w:tc>
        <w:tc>
          <w:tcPr>
            <w:tcW w:w="0" w:type="auto"/>
          </w:tcPr>
          <w:p w14:paraId="6BB0FAA4" w14:textId="77777777" w:rsidR="0007399C" w:rsidRPr="00DB707E" w:rsidRDefault="0007399C" w:rsidP="009C6489">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7F8C4688" w14:textId="77777777" w:rsidR="0007399C" w:rsidRPr="00DB707E" w:rsidRDefault="0007399C" w:rsidP="009C6489">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437AD168" w14:textId="77777777" w:rsidR="0007399C" w:rsidRPr="00DB707E" w:rsidRDefault="0007399C" w:rsidP="009C6489">
            <w:pPr>
              <w:pStyle w:val="TAC"/>
              <w:rPr>
                <w:lang w:val="en-US"/>
              </w:rPr>
            </w:pPr>
            <w:r w:rsidRPr="00DB707E">
              <w:rPr>
                <w:lang w:val="en-US"/>
              </w:rPr>
              <w:t>TBD</w:t>
            </w:r>
          </w:p>
        </w:tc>
        <w:tc>
          <w:tcPr>
            <w:tcW w:w="0" w:type="auto"/>
            <w:tcBorders>
              <w:top w:val="nil"/>
              <w:bottom w:val="nil"/>
            </w:tcBorders>
            <w:shd w:val="clear" w:color="auto" w:fill="auto"/>
          </w:tcPr>
          <w:p w14:paraId="59C06250" w14:textId="77777777" w:rsidR="0007399C" w:rsidRPr="00DB707E" w:rsidRDefault="0007399C" w:rsidP="009C6489">
            <w:pPr>
              <w:pStyle w:val="TAC"/>
              <w:rPr>
                <w:lang w:val="en-US"/>
              </w:rPr>
            </w:pPr>
          </w:p>
        </w:tc>
        <w:tc>
          <w:tcPr>
            <w:tcW w:w="0" w:type="auto"/>
            <w:tcBorders>
              <w:top w:val="nil"/>
              <w:bottom w:val="nil"/>
            </w:tcBorders>
            <w:shd w:val="clear" w:color="auto" w:fill="auto"/>
          </w:tcPr>
          <w:p w14:paraId="4488879B" w14:textId="77777777" w:rsidR="0007399C" w:rsidRPr="00DB707E" w:rsidRDefault="0007399C" w:rsidP="009C6489">
            <w:pPr>
              <w:pStyle w:val="TAC"/>
              <w:rPr>
                <w:lang w:val="en-US"/>
              </w:rPr>
            </w:pPr>
          </w:p>
        </w:tc>
      </w:tr>
      <w:tr w:rsidR="0007399C" w:rsidRPr="00DB707E" w14:paraId="231F806D" w14:textId="77777777" w:rsidTr="009C6489">
        <w:trPr>
          <w:jc w:val="center"/>
        </w:trPr>
        <w:tc>
          <w:tcPr>
            <w:tcW w:w="0" w:type="auto"/>
            <w:tcBorders>
              <w:top w:val="nil"/>
            </w:tcBorders>
            <w:shd w:val="clear" w:color="auto" w:fill="auto"/>
          </w:tcPr>
          <w:p w14:paraId="2500121E" w14:textId="77777777" w:rsidR="0007399C" w:rsidRPr="00DB707E" w:rsidRDefault="0007399C" w:rsidP="009C6489">
            <w:pPr>
              <w:pStyle w:val="TAC"/>
              <w:rPr>
                <w:lang w:val="en-US"/>
              </w:rPr>
            </w:pPr>
          </w:p>
        </w:tc>
        <w:tc>
          <w:tcPr>
            <w:tcW w:w="0" w:type="auto"/>
            <w:tcBorders>
              <w:top w:val="nil"/>
            </w:tcBorders>
            <w:shd w:val="clear" w:color="auto" w:fill="auto"/>
          </w:tcPr>
          <w:p w14:paraId="0EC3D58E" w14:textId="77777777" w:rsidR="0007399C" w:rsidRPr="00DB707E" w:rsidRDefault="0007399C" w:rsidP="009C6489">
            <w:pPr>
              <w:pStyle w:val="TAC"/>
              <w:rPr>
                <w:szCs w:val="22"/>
                <w:lang w:val="en-US"/>
              </w:rPr>
            </w:pPr>
          </w:p>
        </w:tc>
        <w:tc>
          <w:tcPr>
            <w:tcW w:w="0" w:type="auto"/>
            <w:shd w:val="clear" w:color="auto" w:fill="auto"/>
          </w:tcPr>
          <w:p w14:paraId="09E45519" w14:textId="77777777" w:rsidR="0007399C" w:rsidRPr="00DB707E" w:rsidRDefault="0007399C" w:rsidP="009C6489">
            <w:pPr>
              <w:pStyle w:val="TAC"/>
              <w:rPr>
                <w:szCs w:val="22"/>
                <w:lang w:val="en-US"/>
              </w:rPr>
            </w:pPr>
            <w:r w:rsidRPr="00DB707E">
              <w:rPr>
                <w:szCs w:val="22"/>
                <w:lang w:val="en-US"/>
              </w:rPr>
              <w:t>n261</w:t>
            </w:r>
          </w:p>
        </w:tc>
        <w:tc>
          <w:tcPr>
            <w:tcW w:w="0" w:type="auto"/>
            <w:shd w:val="clear" w:color="auto" w:fill="auto"/>
          </w:tcPr>
          <w:p w14:paraId="17A14F84" w14:textId="77777777" w:rsidR="0007399C" w:rsidRPr="00DB707E" w:rsidRDefault="0007399C" w:rsidP="009C6489">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22742D9B" w14:textId="77777777" w:rsidR="0007399C" w:rsidRPr="00DB707E" w:rsidRDefault="0007399C" w:rsidP="009C6489">
            <w:pPr>
              <w:pStyle w:val="TAC"/>
            </w:pPr>
            <w:r w:rsidRPr="00DB707E">
              <w:rPr>
                <w:rFonts w:cs="Arial"/>
              </w:rPr>
              <w:t>-113.8</w:t>
            </w:r>
          </w:p>
        </w:tc>
        <w:tc>
          <w:tcPr>
            <w:tcW w:w="0" w:type="auto"/>
            <w:gridSpan w:val="2"/>
          </w:tcPr>
          <w:p w14:paraId="5E06650E" w14:textId="77777777" w:rsidR="0007399C" w:rsidRPr="00DB707E" w:rsidRDefault="0007399C" w:rsidP="009C6489">
            <w:pPr>
              <w:pStyle w:val="TAC"/>
            </w:pPr>
            <w:r w:rsidRPr="00DB707E">
              <w:rPr>
                <w:rFonts w:eastAsia="Yu Mincho" w:cs="Arial"/>
                <w:lang w:eastAsia="ja-JP"/>
              </w:rPr>
              <w:t>-112.1</w:t>
            </w:r>
          </w:p>
        </w:tc>
        <w:tc>
          <w:tcPr>
            <w:tcW w:w="0" w:type="auto"/>
          </w:tcPr>
          <w:p w14:paraId="365FAA72" w14:textId="77777777" w:rsidR="0007399C" w:rsidRPr="00DB707E" w:rsidRDefault="0007399C" w:rsidP="009C6489">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F1AA185" w14:textId="77777777" w:rsidR="0007399C" w:rsidRPr="00DB707E" w:rsidRDefault="0007399C" w:rsidP="009C6489">
            <w:pPr>
              <w:pStyle w:val="TAC"/>
            </w:pPr>
          </w:p>
        </w:tc>
        <w:tc>
          <w:tcPr>
            <w:tcW w:w="0" w:type="auto"/>
          </w:tcPr>
          <w:p w14:paraId="0BB33772" w14:textId="77777777" w:rsidR="0007399C" w:rsidRPr="00DB707E" w:rsidRDefault="0007399C" w:rsidP="009C6489">
            <w:pPr>
              <w:pStyle w:val="TAC"/>
            </w:pPr>
            <w:r w:rsidRPr="00DB707E">
              <w:t>TBD</w:t>
            </w:r>
          </w:p>
        </w:tc>
        <w:tc>
          <w:tcPr>
            <w:tcW w:w="0" w:type="auto"/>
            <w:tcBorders>
              <w:top w:val="nil"/>
            </w:tcBorders>
            <w:shd w:val="clear" w:color="auto" w:fill="auto"/>
          </w:tcPr>
          <w:p w14:paraId="7562D8DE" w14:textId="77777777" w:rsidR="0007399C" w:rsidRPr="00DB707E" w:rsidRDefault="0007399C" w:rsidP="009C6489">
            <w:pPr>
              <w:pStyle w:val="TAC"/>
            </w:pPr>
          </w:p>
        </w:tc>
        <w:tc>
          <w:tcPr>
            <w:tcW w:w="0" w:type="auto"/>
            <w:tcBorders>
              <w:top w:val="nil"/>
            </w:tcBorders>
            <w:shd w:val="clear" w:color="auto" w:fill="auto"/>
          </w:tcPr>
          <w:p w14:paraId="6C26AF49" w14:textId="77777777" w:rsidR="0007399C" w:rsidRPr="00DB707E" w:rsidRDefault="0007399C" w:rsidP="009C6489">
            <w:pPr>
              <w:pStyle w:val="TAC"/>
              <w:rPr>
                <w:lang w:val="en-US"/>
              </w:rPr>
            </w:pPr>
          </w:p>
        </w:tc>
      </w:tr>
      <w:tr w:rsidR="0007399C" w:rsidRPr="00DB707E" w14:paraId="1405758C" w14:textId="77777777" w:rsidTr="009C6489">
        <w:trPr>
          <w:jc w:val="center"/>
        </w:trPr>
        <w:tc>
          <w:tcPr>
            <w:tcW w:w="0" w:type="auto"/>
            <w:tcBorders>
              <w:top w:val="nil"/>
              <w:bottom w:val="nil"/>
            </w:tcBorders>
            <w:shd w:val="clear" w:color="auto" w:fill="auto"/>
          </w:tcPr>
          <w:p w14:paraId="0A8EA7A6" w14:textId="77777777" w:rsidR="0007399C" w:rsidRPr="00DB707E" w:rsidRDefault="0007399C" w:rsidP="009C6489">
            <w:pPr>
              <w:pStyle w:val="TAC"/>
              <w:rPr>
                <w:lang w:val="en-US"/>
              </w:rPr>
            </w:pPr>
          </w:p>
        </w:tc>
        <w:tc>
          <w:tcPr>
            <w:tcW w:w="0" w:type="auto"/>
            <w:tcBorders>
              <w:bottom w:val="nil"/>
            </w:tcBorders>
            <w:shd w:val="clear" w:color="auto" w:fill="auto"/>
          </w:tcPr>
          <w:p w14:paraId="1DC23AD0" w14:textId="77777777" w:rsidR="0007399C" w:rsidRPr="00DB707E" w:rsidRDefault="0007399C" w:rsidP="009C6489">
            <w:pPr>
              <w:pStyle w:val="TAC"/>
            </w:pPr>
            <w:r w:rsidRPr="00DB707E">
              <w:t>Spherical coverage</w:t>
            </w:r>
            <w:r w:rsidRPr="00DB707E">
              <w:rPr>
                <w:vertAlign w:val="superscript"/>
              </w:rPr>
              <w:t xml:space="preserve"> Note 1</w:t>
            </w:r>
          </w:p>
        </w:tc>
        <w:tc>
          <w:tcPr>
            <w:tcW w:w="0" w:type="auto"/>
            <w:shd w:val="clear" w:color="auto" w:fill="auto"/>
          </w:tcPr>
          <w:p w14:paraId="3F56F72F" w14:textId="77777777" w:rsidR="0007399C" w:rsidRPr="00DB707E" w:rsidRDefault="0007399C" w:rsidP="009C6489">
            <w:pPr>
              <w:pStyle w:val="TAC"/>
              <w:rPr>
                <w:rFonts w:eastAsia="Calibri"/>
                <w:szCs w:val="22"/>
              </w:rPr>
            </w:pPr>
            <w:r w:rsidRPr="00DB707E">
              <w:rPr>
                <w:rFonts w:eastAsia="Calibri"/>
                <w:szCs w:val="22"/>
              </w:rPr>
              <w:t>n257</w:t>
            </w:r>
          </w:p>
        </w:tc>
        <w:tc>
          <w:tcPr>
            <w:tcW w:w="0" w:type="auto"/>
            <w:shd w:val="clear" w:color="auto" w:fill="auto"/>
          </w:tcPr>
          <w:p w14:paraId="065593B4" w14:textId="77777777" w:rsidR="0007399C" w:rsidRPr="00DB707E" w:rsidRDefault="0007399C" w:rsidP="009C6489">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1C101AC3" w14:textId="77777777" w:rsidR="0007399C" w:rsidRPr="00DB707E" w:rsidRDefault="0007399C" w:rsidP="009C6489">
            <w:pPr>
              <w:pStyle w:val="TAC"/>
              <w:rPr>
                <w:rFonts w:eastAsia="Yu Mincho"/>
                <w:lang w:eastAsia="ja-JP"/>
              </w:rPr>
            </w:pPr>
            <w:r w:rsidRPr="00DB707E">
              <w:rPr>
                <w:rFonts w:cs="Arial"/>
              </w:rPr>
              <w:t>-102.8</w:t>
            </w:r>
          </w:p>
        </w:tc>
        <w:tc>
          <w:tcPr>
            <w:tcW w:w="0" w:type="auto"/>
            <w:gridSpan w:val="2"/>
          </w:tcPr>
          <w:p w14:paraId="30DF716C" w14:textId="77777777" w:rsidR="0007399C" w:rsidRPr="00DB707E" w:rsidRDefault="0007399C" w:rsidP="009C6489">
            <w:pPr>
              <w:pStyle w:val="TAC"/>
              <w:rPr>
                <w:rFonts w:eastAsia="Yu Mincho"/>
                <w:lang w:eastAsia="ja-JP"/>
              </w:rPr>
            </w:pPr>
            <w:r w:rsidRPr="00DB707E">
              <w:rPr>
                <w:rFonts w:eastAsia="Yu Mincho" w:cs="Arial"/>
                <w:lang w:eastAsia="ja-JP"/>
              </w:rPr>
              <w:t>-101.2</w:t>
            </w:r>
          </w:p>
        </w:tc>
        <w:tc>
          <w:tcPr>
            <w:tcW w:w="0" w:type="auto"/>
          </w:tcPr>
          <w:p w14:paraId="070F1A20" w14:textId="77777777" w:rsidR="0007399C" w:rsidRPr="00DB707E" w:rsidRDefault="0007399C" w:rsidP="009C6489">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969E197" w14:textId="77777777" w:rsidR="0007399C" w:rsidRPr="00DB707E" w:rsidRDefault="0007399C" w:rsidP="009C6489">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1E003EE4" w14:textId="77777777" w:rsidR="0007399C" w:rsidRPr="00DB707E" w:rsidRDefault="0007399C" w:rsidP="009C648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14:paraId="0A796CED" w14:textId="77777777" w:rsidR="0007399C" w:rsidRPr="00DB707E" w:rsidRDefault="0007399C" w:rsidP="009C648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6F546722" w14:textId="77777777" w:rsidR="0007399C" w:rsidRPr="00DB707E" w:rsidRDefault="0007399C" w:rsidP="009C6489">
            <w:pPr>
              <w:pStyle w:val="TAC"/>
              <w:rPr>
                <w:rFonts w:eastAsia="Yu Mincho"/>
                <w:lang w:eastAsia="ja-JP"/>
              </w:rPr>
            </w:pPr>
            <w:r w:rsidRPr="00DB707E">
              <w:rPr>
                <w:rFonts w:eastAsia="Yu Mincho" w:cs="Arial"/>
                <w:lang w:eastAsia="ja-JP"/>
              </w:rPr>
              <w:t>≥-6</w:t>
            </w:r>
          </w:p>
        </w:tc>
      </w:tr>
      <w:tr w:rsidR="0007399C" w:rsidRPr="00DB707E" w14:paraId="595F5963" w14:textId="77777777" w:rsidTr="009C6489">
        <w:trPr>
          <w:jc w:val="center"/>
        </w:trPr>
        <w:tc>
          <w:tcPr>
            <w:tcW w:w="0" w:type="auto"/>
            <w:tcBorders>
              <w:top w:val="nil"/>
              <w:bottom w:val="nil"/>
            </w:tcBorders>
            <w:shd w:val="clear" w:color="auto" w:fill="auto"/>
          </w:tcPr>
          <w:p w14:paraId="307B2871" w14:textId="77777777" w:rsidR="0007399C" w:rsidRPr="00DB707E" w:rsidRDefault="0007399C" w:rsidP="009C6489">
            <w:pPr>
              <w:pStyle w:val="TAC"/>
              <w:rPr>
                <w:lang w:val="en-US"/>
              </w:rPr>
            </w:pPr>
          </w:p>
        </w:tc>
        <w:tc>
          <w:tcPr>
            <w:tcW w:w="0" w:type="auto"/>
            <w:tcBorders>
              <w:top w:val="nil"/>
              <w:bottom w:val="nil"/>
            </w:tcBorders>
            <w:shd w:val="clear" w:color="auto" w:fill="auto"/>
          </w:tcPr>
          <w:p w14:paraId="7FCB53CF" w14:textId="77777777" w:rsidR="0007399C" w:rsidRPr="00DB707E" w:rsidRDefault="0007399C" w:rsidP="009C6489">
            <w:pPr>
              <w:pStyle w:val="TAC"/>
              <w:rPr>
                <w:szCs w:val="22"/>
                <w:lang w:val="en-US"/>
              </w:rPr>
            </w:pPr>
          </w:p>
        </w:tc>
        <w:tc>
          <w:tcPr>
            <w:tcW w:w="0" w:type="auto"/>
            <w:shd w:val="clear" w:color="auto" w:fill="auto"/>
          </w:tcPr>
          <w:p w14:paraId="365B2775" w14:textId="77777777" w:rsidR="0007399C" w:rsidRPr="00DB707E" w:rsidRDefault="0007399C" w:rsidP="009C6489">
            <w:pPr>
              <w:pStyle w:val="TAC"/>
              <w:rPr>
                <w:rFonts w:eastAsia="Calibri"/>
                <w:szCs w:val="22"/>
              </w:rPr>
            </w:pPr>
            <w:r w:rsidRPr="00DB707E">
              <w:rPr>
                <w:szCs w:val="22"/>
                <w:lang w:val="en-US"/>
              </w:rPr>
              <w:t>n258</w:t>
            </w:r>
          </w:p>
        </w:tc>
        <w:tc>
          <w:tcPr>
            <w:tcW w:w="0" w:type="auto"/>
            <w:shd w:val="clear" w:color="auto" w:fill="auto"/>
          </w:tcPr>
          <w:p w14:paraId="620585B3" w14:textId="77777777" w:rsidR="0007399C" w:rsidRPr="00DB707E" w:rsidRDefault="0007399C" w:rsidP="009C6489">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08E707D6" w14:textId="77777777" w:rsidR="0007399C" w:rsidRPr="00DB707E" w:rsidRDefault="0007399C" w:rsidP="009C6489">
            <w:pPr>
              <w:pStyle w:val="TAC"/>
              <w:rPr>
                <w:rFonts w:eastAsia="Yu Mincho"/>
                <w:lang w:eastAsia="ja-JP"/>
              </w:rPr>
            </w:pPr>
            <w:r w:rsidRPr="00DB707E">
              <w:rPr>
                <w:rFonts w:cs="Arial"/>
              </w:rPr>
              <w:t>-102.8</w:t>
            </w:r>
          </w:p>
        </w:tc>
        <w:tc>
          <w:tcPr>
            <w:tcW w:w="0" w:type="auto"/>
            <w:gridSpan w:val="2"/>
          </w:tcPr>
          <w:p w14:paraId="22244E1F" w14:textId="77777777" w:rsidR="0007399C" w:rsidRPr="00DB707E" w:rsidRDefault="0007399C" w:rsidP="009C6489">
            <w:pPr>
              <w:pStyle w:val="TAC"/>
              <w:rPr>
                <w:rFonts w:eastAsia="Yu Mincho"/>
                <w:lang w:eastAsia="ja-JP"/>
              </w:rPr>
            </w:pPr>
            <w:r w:rsidRPr="00DB707E">
              <w:rPr>
                <w:rFonts w:eastAsia="Yu Mincho" w:cs="Arial"/>
                <w:lang w:eastAsia="ja-JP"/>
              </w:rPr>
              <w:t>-101.2</w:t>
            </w:r>
          </w:p>
        </w:tc>
        <w:tc>
          <w:tcPr>
            <w:tcW w:w="0" w:type="auto"/>
          </w:tcPr>
          <w:p w14:paraId="65D5C9A2" w14:textId="77777777" w:rsidR="0007399C" w:rsidRPr="00DB707E" w:rsidRDefault="0007399C" w:rsidP="009C6489">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55A54BE7" w14:textId="77777777" w:rsidR="0007399C" w:rsidRPr="00DB707E" w:rsidRDefault="0007399C" w:rsidP="009C6489">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415DC704" w14:textId="77777777" w:rsidR="0007399C" w:rsidRPr="00DB707E" w:rsidRDefault="0007399C" w:rsidP="009C6489">
            <w:pPr>
              <w:pStyle w:val="TAC"/>
            </w:pPr>
            <w:r w:rsidRPr="00DB707E">
              <w:t>TBD</w:t>
            </w:r>
          </w:p>
        </w:tc>
        <w:tc>
          <w:tcPr>
            <w:tcW w:w="0" w:type="auto"/>
            <w:tcBorders>
              <w:top w:val="nil"/>
              <w:bottom w:val="nil"/>
            </w:tcBorders>
            <w:shd w:val="clear" w:color="auto" w:fill="auto"/>
          </w:tcPr>
          <w:p w14:paraId="45A8C616" w14:textId="77777777" w:rsidR="0007399C" w:rsidRPr="00DB707E" w:rsidRDefault="0007399C" w:rsidP="009C6489">
            <w:pPr>
              <w:pStyle w:val="TAC"/>
            </w:pPr>
          </w:p>
        </w:tc>
        <w:tc>
          <w:tcPr>
            <w:tcW w:w="0" w:type="auto"/>
            <w:tcBorders>
              <w:top w:val="nil"/>
              <w:bottom w:val="nil"/>
            </w:tcBorders>
            <w:shd w:val="clear" w:color="auto" w:fill="auto"/>
          </w:tcPr>
          <w:p w14:paraId="76C40777" w14:textId="77777777" w:rsidR="0007399C" w:rsidRPr="00DB707E" w:rsidRDefault="0007399C" w:rsidP="009C6489">
            <w:pPr>
              <w:pStyle w:val="TAC"/>
              <w:rPr>
                <w:lang w:val="en-US"/>
              </w:rPr>
            </w:pPr>
          </w:p>
        </w:tc>
      </w:tr>
      <w:tr w:rsidR="0007399C" w:rsidRPr="00DB707E" w14:paraId="3E84CEE7" w14:textId="77777777" w:rsidTr="009C6489">
        <w:trPr>
          <w:jc w:val="center"/>
        </w:trPr>
        <w:tc>
          <w:tcPr>
            <w:tcW w:w="0" w:type="auto"/>
            <w:tcBorders>
              <w:top w:val="nil"/>
            </w:tcBorders>
            <w:shd w:val="clear" w:color="auto" w:fill="auto"/>
          </w:tcPr>
          <w:p w14:paraId="39F5203A" w14:textId="77777777" w:rsidR="0007399C" w:rsidRPr="00DB707E" w:rsidRDefault="0007399C" w:rsidP="009C6489">
            <w:pPr>
              <w:pStyle w:val="TAC"/>
              <w:rPr>
                <w:lang w:val="en-US"/>
              </w:rPr>
            </w:pPr>
          </w:p>
        </w:tc>
        <w:tc>
          <w:tcPr>
            <w:tcW w:w="0" w:type="auto"/>
            <w:tcBorders>
              <w:top w:val="nil"/>
            </w:tcBorders>
            <w:shd w:val="clear" w:color="auto" w:fill="auto"/>
          </w:tcPr>
          <w:p w14:paraId="0BE2352E" w14:textId="77777777" w:rsidR="0007399C" w:rsidRPr="00DB707E" w:rsidRDefault="0007399C" w:rsidP="009C6489">
            <w:pPr>
              <w:pStyle w:val="TAC"/>
              <w:rPr>
                <w:szCs w:val="22"/>
                <w:lang w:val="en-US"/>
              </w:rPr>
            </w:pPr>
          </w:p>
        </w:tc>
        <w:tc>
          <w:tcPr>
            <w:tcW w:w="0" w:type="auto"/>
            <w:shd w:val="clear" w:color="auto" w:fill="auto"/>
          </w:tcPr>
          <w:p w14:paraId="001ECC9A" w14:textId="77777777" w:rsidR="0007399C" w:rsidRPr="00DB707E" w:rsidRDefault="0007399C" w:rsidP="009C6489">
            <w:pPr>
              <w:pStyle w:val="TAC"/>
              <w:rPr>
                <w:szCs w:val="22"/>
                <w:lang w:val="en-US"/>
              </w:rPr>
            </w:pPr>
            <w:r w:rsidRPr="00DB707E">
              <w:rPr>
                <w:szCs w:val="22"/>
                <w:lang w:val="en-US"/>
              </w:rPr>
              <w:t>n261</w:t>
            </w:r>
          </w:p>
        </w:tc>
        <w:tc>
          <w:tcPr>
            <w:tcW w:w="0" w:type="auto"/>
            <w:shd w:val="clear" w:color="auto" w:fill="auto"/>
          </w:tcPr>
          <w:p w14:paraId="389BEDD6" w14:textId="77777777" w:rsidR="0007399C" w:rsidRPr="00DB707E" w:rsidRDefault="0007399C" w:rsidP="009C6489">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510005EE" w14:textId="77777777" w:rsidR="0007399C" w:rsidRPr="00DB707E" w:rsidRDefault="0007399C" w:rsidP="009C6489">
            <w:pPr>
              <w:pStyle w:val="TAC"/>
            </w:pPr>
            <w:r w:rsidRPr="00DB707E">
              <w:rPr>
                <w:rFonts w:cs="Arial"/>
              </w:rPr>
              <w:t>-102.8</w:t>
            </w:r>
          </w:p>
        </w:tc>
        <w:tc>
          <w:tcPr>
            <w:tcW w:w="0" w:type="auto"/>
            <w:gridSpan w:val="2"/>
          </w:tcPr>
          <w:p w14:paraId="08F065DD" w14:textId="77777777" w:rsidR="0007399C" w:rsidRPr="00DB707E" w:rsidRDefault="0007399C" w:rsidP="009C6489">
            <w:pPr>
              <w:pStyle w:val="TAC"/>
            </w:pPr>
            <w:r w:rsidRPr="00DB707E">
              <w:rPr>
                <w:rFonts w:eastAsia="Yu Mincho" w:cs="Arial"/>
                <w:lang w:eastAsia="ja-JP"/>
              </w:rPr>
              <w:t>-101.2</w:t>
            </w:r>
          </w:p>
        </w:tc>
        <w:tc>
          <w:tcPr>
            <w:tcW w:w="0" w:type="auto"/>
          </w:tcPr>
          <w:p w14:paraId="09808011" w14:textId="77777777" w:rsidR="0007399C" w:rsidRPr="00DB707E" w:rsidRDefault="0007399C" w:rsidP="009C6489">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21BDC92B" w14:textId="77777777" w:rsidR="0007399C" w:rsidRPr="00DB707E" w:rsidRDefault="0007399C" w:rsidP="009C6489">
            <w:pPr>
              <w:pStyle w:val="TAC"/>
            </w:pPr>
          </w:p>
        </w:tc>
        <w:tc>
          <w:tcPr>
            <w:tcW w:w="0" w:type="auto"/>
          </w:tcPr>
          <w:p w14:paraId="08DB4AEB" w14:textId="77777777" w:rsidR="0007399C" w:rsidRPr="00DB707E" w:rsidRDefault="0007399C" w:rsidP="009C6489">
            <w:pPr>
              <w:pStyle w:val="TAC"/>
            </w:pPr>
            <w:r w:rsidRPr="00DB707E">
              <w:t>TBD</w:t>
            </w:r>
          </w:p>
        </w:tc>
        <w:tc>
          <w:tcPr>
            <w:tcW w:w="0" w:type="auto"/>
            <w:tcBorders>
              <w:top w:val="nil"/>
            </w:tcBorders>
            <w:shd w:val="clear" w:color="auto" w:fill="auto"/>
          </w:tcPr>
          <w:p w14:paraId="5FD5DA1C" w14:textId="77777777" w:rsidR="0007399C" w:rsidRPr="00DB707E" w:rsidRDefault="0007399C" w:rsidP="009C6489">
            <w:pPr>
              <w:pStyle w:val="TAC"/>
            </w:pPr>
          </w:p>
        </w:tc>
        <w:tc>
          <w:tcPr>
            <w:tcW w:w="0" w:type="auto"/>
            <w:tcBorders>
              <w:top w:val="nil"/>
            </w:tcBorders>
            <w:shd w:val="clear" w:color="auto" w:fill="auto"/>
          </w:tcPr>
          <w:p w14:paraId="2A1D3B9D" w14:textId="77777777" w:rsidR="0007399C" w:rsidRPr="00DB707E" w:rsidRDefault="0007399C" w:rsidP="009C6489">
            <w:pPr>
              <w:pStyle w:val="TAC"/>
              <w:rPr>
                <w:lang w:val="en-US"/>
              </w:rPr>
            </w:pPr>
          </w:p>
        </w:tc>
      </w:tr>
      <w:tr w:rsidR="00D8702C" w:rsidRPr="00DB707E" w14:paraId="440781BF" w14:textId="77777777" w:rsidTr="00CB2075">
        <w:trPr>
          <w:jc w:val="center"/>
        </w:trPr>
        <w:tc>
          <w:tcPr>
            <w:tcW w:w="0" w:type="auto"/>
            <w:gridSpan w:val="12"/>
          </w:tcPr>
          <w:p w14:paraId="5820C32B" w14:textId="77777777" w:rsidR="00D8702C" w:rsidRPr="00DB707E" w:rsidRDefault="00D8702C" w:rsidP="00D8702C">
            <w:pPr>
              <w:pStyle w:val="TAN"/>
            </w:pPr>
            <w:r w:rsidRPr="00DB707E">
              <w:t>Note 1:</w:t>
            </w:r>
            <w:r w:rsidRPr="00DB707E">
              <w:tab/>
              <w:t>Values based on EIS spherical coverage as defined in clause 7.3.4 of TS 38.101-2 [19]. Side condition applies for directions in which EIS spherical coverage requirement is met.</w:t>
            </w:r>
          </w:p>
          <w:p w14:paraId="7BEC3856" w14:textId="77777777" w:rsidR="00D8702C" w:rsidRPr="00DB707E" w:rsidRDefault="00D8702C" w:rsidP="00D8702C">
            <w:pPr>
              <w:pStyle w:val="TAN"/>
            </w:pPr>
            <w:r w:rsidRPr="00DB707E">
              <w:t>Note 2:</w:t>
            </w:r>
            <w:r w:rsidRPr="00DB707E">
              <w:tab/>
              <w:t>Values specified at the Reference point to give minimum SSB Ês/Iot, with no applied noise.</w:t>
            </w:r>
          </w:p>
          <w:p w14:paraId="303A34C7" w14:textId="77777777" w:rsidR="00D8702C" w:rsidRPr="00DB707E" w:rsidRDefault="00D8702C" w:rsidP="00D8702C">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F0952DA" w14:textId="77777777" w:rsidR="0007399C" w:rsidRPr="00DB707E" w:rsidRDefault="0007399C" w:rsidP="0007399C">
      <w:pPr>
        <w:jc w:val="both"/>
        <w:rPr>
          <w:lang w:val="en-US" w:eastAsia="ja-JP"/>
        </w:rPr>
      </w:pPr>
    </w:p>
    <w:p w14:paraId="53BC6690" w14:textId="77777777" w:rsidR="0007399C" w:rsidRPr="00DB707E" w:rsidRDefault="0007399C" w:rsidP="0007399C">
      <w:pPr>
        <w:pStyle w:val="EditorsNote"/>
        <w:rPr>
          <w:i/>
          <w:iCs/>
          <w:color w:val="auto"/>
        </w:rPr>
      </w:pPr>
      <w:r w:rsidRPr="00DB707E">
        <w:rPr>
          <w:i/>
          <w:iCs/>
          <w:color w:val="auto"/>
        </w:rPr>
        <w:t xml:space="preserve">Editor’s notes for Table B.2.2-2: </w:t>
      </w:r>
    </w:p>
    <w:p w14:paraId="7DB77568" w14:textId="77777777" w:rsidR="0007399C" w:rsidRPr="00DB707E" w:rsidRDefault="0007399C" w:rsidP="0007399C">
      <w:pPr>
        <w:pStyle w:val="EditorsNote"/>
        <w:rPr>
          <w:i/>
          <w:color w:val="auto"/>
        </w:rPr>
      </w:pPr>
      <w:r w:rsidRPr="00DB707E">
        <w:rPr>
          <w:i/>
          <w:color w:val="auto"/>
        </w:rPr>
        <w:t>- The value of Y for power classes 1, 4 and 5 is FFS, where Y</w:t>
      </w:r>
      <w:r w:rsidRPr="00DB707E">
        <w:rPr>
          <w:i/>
          <w:color w:val="auto"/>
          <w:vertAlign w:val="subscript"/>
        </w:rPr>
        <w:t>1</w:t>
      </w:r>
      <w:r w:rsidRPr="00DB707E">
        <w:rPr>
          <w:i/>
          <w:color w:val="auto"/>
        </w:rPr>
        <w:t>, Y</w:t>
      </w:r>
      <w:r w:rsidRPr="00DB707E">
        <w:rPr>
          <w:i/>
          <w:color w:val="auto"/>
          <w:vertAlign w:val="subscript"/>
        </w:rPr>
        <w:t>4</w:t>
      </w:r>
      <w:r w:rsidRPr="00DB707E">
        <w:rPr>
          <w:i/>
          <w:color w:val="auto"/>
        </w:rPr>
        <w:t xml:space="preserve"> and Y</w:t>
      </w:r>
      <w:r w:rsidRPr="00DB707E">
        <w:rPr>
          <w:i/>
          <w:color w:val="auto"/>
          <w:vertAlign w:val="subscript"/>
        </w:rPr>
        <w:t>5</w:t>
      </w:r>
      <w:r w:rsidRPr="00DB707E">
        <w:rPr>
          <w:i/>
          <w:color w:val="auto"/>
        </w:rPr>
        <w:t xml:space="preserve"> are the rough/fine beam gain differences in Rx beam peak direction for power classes 1, 4 and 5 respectively </w:t>
      </w:r>
    </w:p>
    <w:p w14:paraId="0220017C" w14:textId="77777777" w:rsidR="0007399C" w:rsidRPr="00DB707E" w:rsidRDefault="0007399C" w:rsidP="0007399C">
      <w:pPr>
        <w:pStyle w:val="EditorsNote"/>
        <w:rPr>
          <w:i/>
          <w:color w:val="auto"/>
        </w:rPr>
      </w:pPr>
      <w:r w:rsidRPr="00DB707E">
        <w:rPr>
          <w:i/>
          <w:color w:val="auto"/>
          <w:lang w:eastAsia="sv-SE"/>
        </w:rPr>
        <w:t xml:space="preserve">- </w:t>
      </w:r>
      <w:r w:rsidRPr="00DB707E">
        <w:rPr>
          <w:i/>
          <w:color w:val="auto"/>
        </w:rPr>
        <w:t>The value of Z for power classes 1, 4 and 5 is FFS, where Z</w:t>
      </w:r>
      <w:r w:rsidRPr="00DB707E">
        <w:rPr>
          <w:i/>
          <w:color w:val="auto"/>
          <w:vertAlign w:val="subscript"/>
        </w:rPr>
        <w:t>1</w:t>
      </w:r>
      <w:r w:rsidRPr="00DB707E">
        <w:rPr>
          <w:i/>
          <w:color w:val="auto"/>
        </w:rPr>
        <w:t>, Z</w:t>
      </w:r>
      <w:r w:rsidRPr="00DB707E">
        <w:rPr>
          <w:i/>
          <w:color w:val="auto"/>
          <w:vertAlign w:val="subscript"/>
        </w:rPr>
        <w:t>4</w:t>
      </w:r>
      <w:r w:rsidRPr="00DB707E">
        <w:rPr>
          <w:i/>
          <w:color w:val="auto"/>
        </w:rPr>
        <w:t xml:space="preserve"> and Z</w:t>
      </w:r>
      <w:r w:rsidRPr="00DB707E">
        <w:rPr>
          <w:i/>
          <w:color w:val="auto"/>
          <w:vertAlign w:val="subscript"/>
        </w:rPr>
        <w:t>5</w:t>
      </w:r>
      <w:r w:rsidRPr="00DB707E">
        <w:rPr>
          <w:i/>
          <w:color w:val="auto"/>
        </w:rPr>
        <w:t xml:space="preserve"> are the rough/fine beam gain differences in spherical coverage directions for power classes 1, 4 and 5 respectively</w:t>
      </w:r>
    </w:p>
    <w:p w14:paraId="20E59856" w14:textId="77777777" w:rsidR="0007399C" w:rsidRPr="00DB707E" w:rsidRDefault="0007399C" w:rsidP="00D8702C">
      <w:pPr>
        <w:pStyle w:val="Heading2"/>
      </w:pPr>
      <w:r w:rsidRPr="00DB707E">
        <w:t>B.2.</w:t>
      </w:r>
      <w:r>
        <w:t>16</w:t>
      </w:r>
      <w:r w:rsidRPr="00DB707E">
        <w:tab/>
        <w:t>Conditions for NR inter-frequency measurements</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lastRenderedPageBreak/>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07399C" w:rsidRPr="00DB707E" w14:paraId="7DB92460" w14:textId="77777777" w:rsidTr="009C6489">
        <w:tc>
          <w:tcPr>
            <w:tcW w:w="600" w:type="pct"/>
            <w:tcBorders>
              <w:bottom w:val="nil"/>
            </w:tcBorders>
            <w:shd w:val="clear" w:color="auto" w:fill="auto"/>
          </w:tcPr>
          <w:p w14:paraId="3C9B0AEE" w14:textId="77777777" w:rsidR="0007399C" w:rsidRPr="00DB707E" w:rsidRDefault="0007399C" w:rsidP="009C6489">
            <w:pPr>
              <w:pStyle w:val="TAC"/>
            </w:pPr>
            <w:r w:rsidRPr="00DB707E">
              <w:t>Conditions</w:t>
            </w:r>
          </w:p>
        </w:tc>
        <w:tc>
          <w:tcPr>
            <w:tcW w:w="1786" w:type="pct"/>
            <w:shd w:val="clear" w:color="auto" w:fill="auto"/>
          </w:tcPr>
          <w:p w14:paraId="22FF1C1D" w14:textId="77777777" w:rsidR="0007399C" w:rsidRPr="00DB707E" w:rsidRDefault="0007399C" w:rsidP="009C6489">
            <w:pPr>
              <w:pStyle w:val="TAC"/>
            </w:pPr>
            <w:r w:rsidRPr="00DB707E">
              <w:t>NR_FDD_RC_FR1_A, NR_TDD_RC_FR1_A</w:t>
            </w:r>
          </w:p>
        </w:tc>
        <w:tc>
          <w:tcPr>
            <w:tcW w:w="824" w:type="pct"/>
            <w:shd w:val="clear" w:color="auto" w:fill="auto"/>
          </w:tcPr>
          <w:p w14:paraId="2FE63B3C" w14:textId="77777777" w:rsidR="0007399C" w:rsidRPr="00DB707E" w:rsidRDefault="0007399C" w:rsidP="009C6489">
            <w:pPr>
              <w:pStyle w:val="TAC"/>
            </w:pPr>
            <w:r w:rsidRPr="00DB707E">
              <w:t>TBD</w:t>
            </w:r>
          </w:p>
        </w:tc>
        <w:tc>
          <w:tcPr>
            <w:tcW w:w="826" w:type="pct"/>
            <w:shd w:val="clear" w:color="auto" w:fill="auto"/>
          </w:tcPr>
          <w:p w14:paraId="2E7B3734" w14:textId="77777777" w:rsidR="0007399C" w:rsidRPr="00DB707E" w:rsidRDefault="0007399C" w:rsidP="009C6489">
            <w:pPr>
              <w:pStyle w:val="TAC"/>
            </w:pPr>
            <w:r w:rsidRPr="00DB707E">
              <w:t>TBD</w:t>
            </w:r>
          </w:p>
        </w:tc>
        <w:tc>
          <w:tcPr>
            <w:tcW w:w="964" w:type="pct"/>
            <w:tcBorders>
              <w:bottom w:val="nil"/>
            </w:tcBorders>
            <w:shd w:val="clear" w:color="auto" w:fill="auto"/>
          </w:tcPr>
          <w:p w14:paraId="48018787" w14:textId="77777777" w:rsidR="0007399C" w:rsidRPr="00DB707E" w:rsidRDefault="0007399C" w:rsidP="009C6489">
            <w:pPr>
              <w:pStyle w:val="TAC"/>
            </w:pPr>
            <w:r w:rsidRPr="00DB707E">
              <w:sym w:font="Symbol" w:char="F0B3"/>
            </w:r>
            <w:r w:rsidRPr="00DB707E">
              <w:t xml:space="preserve"> -4</w:t>
            </w:r>
          </w:p>
        </w:tc>
      </w:tr>
      <w:tr w:rsidR="0007399C" w:rsidRPr="00DB707E" w14:paraId="6B577D52" w14:textId="77777777" w:rsidTr="009C6489">
        <w:tc>
          <w:tcPr>
            <w:tcW w:w="600" w:type="pct"/>
            <w:tcBorders>
              <w:top w:val="nil"/>
              <w:bottom w:val="nil"/>
            </w:tcBorders>
            <w:shd w:val="clear" w:color="auto" w:fill="auto"/>
          </w:tcPr>
          <w:p w14:paraId="42B56B04" w14:textId="77777777" w:rsidR="0007399C" w:rsidRPr="00DB707E" w:rsidRDefault="0007399C" w:rsidP="009C6489">
            <w:pPr>
              <w:pStyle w:val="TAC"/>
              <w:rPr>
                <w:rFonts w:cs="Arial"/>
                <w:b/>
              </w:rPr>
            </w:pPr>
          </w:p>
        </w:tc>
        <w:tc>
          <w:tcPr>
            <w:tcW w:w="1786" w:type="pct"/>
            <w:shd w:val="clear" w:color="auto" w:fill="auto"/>
          </w:tcPr>
          <w:p w14:paraId="44D740E9"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10E1F6ED" w14:textId="77777777" w:rsidR="0007399C" w:rsidRPr="00DB707E" w:rsidRDefault="0007399C" w:rsidP="009C6489">
            <w:pPr>
              <w:pStyle w:val="TAC"/>
            </w:pPr>
            <w:r w:rsidRPr="00DB707E">
              <w:t>TBD</w:t>
            </w:r>
          </w:p>
        </w:tc>
        <w:tc>
          <w:tcPr>
            <w:tcW w:w="826" w:type="pct"/>
            <w:shd w:val="clear" w:color="auto" w:fill="auto"/>
          </w:tcPr>
          <w:p w14:paraId="47CA9220"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4154C006" w14:textId="77777777" w:rsidR="0007399C" w:rsidRPr="00DB707E" w:rsidRDefault="0007399C" w:rsidP="009C6489">
            <w:pPr>
              <w:pStyle w:val="TAC"/>
              <w:rPr>
                <w:lang w:val="sv-SE"/>
              </w:rPr>
            </w:pPr>
          </w:p>
        </w:tc>
      </w:tr>
      <w:tr w:rsidR="0007399C" w:rsidRPr="00DB707E" w14:paraId="7C5241E8" w14:textId="77777777" w:rsidTr="009C6489">
        <w:tc>
          <w:tcPr>
            <w:tcW w:w="600" w:type="pct"/>
            <w:tcBorders>
              <w:top w:val="nil"/>
              <w:bottom w:val="nil"/>
            </w:tcBorders>
            <w:shd w:val="clear" w:color="auto" w:fill="auto"/>
          </w:tcPr>
          <w:p w14:paraId="166F9626" w14:textId="77777777" w:rsidR="0007399C" w:rsidRPr="00DB707E" w:rsidRDefault="0007399C" w:rsidP="009C6489">
            <w:pPr>
              <w:pStyle w:val="TAC"/>
              <w:rPr>
                <w:rFonts w:cs="Arial"/>
                <w:b/>
              </w:rPr>
            </w:pPr>
          </w:p>
        </w:tc>
        <w:tc>
          <w:tcPr>
            <w:tcW w:w="1786" w:type="pct"/>
            <w:shd w:val="clear" w:color="auto" w:fill="auto"/>
          </w:tcPr>
          <w:p w14:paraId="51DFDDE3"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14501C24" w14:textId="77777777" w:rsidR="0007399C" w:rsidRPr="00DB707E" w:rsidRDefault="0007399C" w:rsidP="009C6489">
            <w:pPr>
              <w:pStyle w:val="TAC"/>
            </w:pPr>
            <w:r w:rsidRPr="00DB707E">
              <w:t>TBD</w:t>
            </w:r>
          </w:p>
        </w:tc>
        <w:tc>
          <w:tcPr>
            <w:tcW w:w="826" w:type="pct"/>
            <w:shd w:val="clear" w:color="auto" w:fill="auto"/>
          </w:tcPr>
          <w:p w14:paraId="60546047"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1FFE5D69" w14:textId="77777777" w:rsidR="0007399C" w:rsidRPr="00DB707E" w:rsidRDefault="0007399C" w:rsidP="009C6489">
            <w:pPr>
              <w:pStyle w:val="TAC"/>
              <w:rPr>
                <w:lang w:val="sv-SE"/>
              </w:rPr>
            </w:pPr>
          </w:p>
        </w:tc>
      </w:tr>
      <w:tr w:rsidR="0007399C" w:rsidRPr="00DB707E" w14:paraId="6B11D1DD" w14:textId="77777777" w:rsidTr="009C6489">
        <w:tc>
          <w:tcPr>
            <w:tcW w:w="600" w:type="pct"/>
            <w:tcBorders>
              <w:top w:val="nil"/>
              <w:bottom w:val="nil"/>
            </w:tcBorders>
            <w:shd w:val="clear" w:color="auto" w:fill="auto"/>
          </w:tcPr>
          <w:p w14:paraId="7AB76D65" w14:textId="77777777" w:rsidR="0007399C" w:rsidRPr="00DB707E" w:rsidRDefault="0007399C" w:rsidP="009C6489">
            <w:pPr>
              <w:pStyle w:val="TAC"/>
              <w:rPr>
                <w:rFonts w:cs="Arial"/>
                <w:b/>
              </w:rPr>
            </w:pPr>
          </w:p>
        </w:tc>
        <w:tc>
          <w:tcPr>
            <w:tcW w:w="1786" w:type="pct"/>
            <w:shd w:val="clear" w:color="auto" w:fill="auto"/>
          </w:tcPr>
          <w:p w14:paraId="69ECAF4E" w14:textId="77777777" w:rsidR="0007399C" w:rsidRPr="00DB707E" w:rsidRDefault="0007399C" w:rsidP="009C6489">
            <w:pPr>
              <w:pStyle w:val="TAC"/>
            </w:pPr>
            <w:r w:rsidRPr="00DB707E">
              <w:t>NR_FDD_RC_FR1_D, NR_TDD_RC_FR1_D</w:t>
            </w:r>
          </w:p>
        </w:tc>
        <w:tc>
          <w:tcPr>
            <w:tcW w:w="824" w:type="pct"/>
            <w:shd w:val="clear" w:color="auto" w:fill="auto"/>
          </w:tcPr>
          <w:p w14:paraId="380E27AA" w14:textId="77777777" w:rsidR="0007399C" w:rsidRPr="00DB707E" w:rsidRDefault="0007399C" w:rsidP="009C6489">
            <w:pPr>
              <w:pStyle w:val="TAC"/>
            </w:pPr>
            <w:r w:rsidRPr="00DB707E">
              <w:t>TBD</w:t>
            </w:r>
          </w:p>
        </w:tc>
        <w:tc>
          <w:tcPr>
            <w:tcW w:w="826" w:type="pct"/>
            <w:shd w:val="clear" w:color="auto" w:fill="auto"/>
          </w:tcPr>
          <w:p w14:paraId="121486EB" w14:textId="77777777" w:rsidR="0007399C" w:rsidRPr="00DB707E" w:rsidRDefault="0007399C" w:rsidP="009C6489">
            <w:pPr>
              <w:pStyle w:val="TAC"/>
            </w:pPr>
            <w:r w:rsidRPr="00DB707E">
              <w:t>TBD</w:t>
            </w:r>
          </w:p>
        </w:tc>
        <w:tc>
          <w:tcPr>
            <w:tcW w:w="964" w:type="pct"/>
            <w:tcBorders>
              <w:top w:val="nil"/>
              <w:bottom w:val="nil"/>
            </w:tcBorders>
            <w:shd w:val="clear" w:color="auto" w:fill="auto"/>
          </w:tcPr>
          <w:p w14:paraId="388896E6" w14:textId="77777777" w:rsidR="0007399C" w:rsidRPr="00DB707E" w:rsidRDefault="0007399C" w:rsidP="009C6489">
            <w:pPr>
              <w:pStyle w:val="TAC"/>
              <w:rPr>
                <w:lang w:val="sv-SE"/>
              </w:rPr>
            </w:pPr>
          </w:p>
        </w:tc>
      </w:tr>
      <w:tr w:rsidR="0007399C" w:rsidRPr="00DB707E" w14:paraId="1568A93B" w14:textId="77777777" w:rsidTr="009C6489">
        <w:tc>
          <w:tcPr>
            <w:tcW w:w="600" w:type="pct"/>
            <w:tcBorders>
              <w:top w:val="nil"/>
              <w:bottom w:val="nil"/>
            </w:tcBorders>
            <w:shd w:val="clear" w:color="auto" w:fill="auto"/>
          </w:tcPr>
          <w:p w14:paraId="25AD0319" w14:textId="77777777" w:rsidR="0007399C" w:rsidRPr="00DB707E" w:rsidRDefault="0007399C" w:rsidP="009C6489">
            <w:pPr>
              <w:pStyle w:val="TAC"/>
              <w:rPr>
                <w:rFonts w:cs="Arial"/>
                <w:b/>
                <w:lang w:val="sv-SE"/>
              </w:rPr>
            </w:pPr>
          </w:p>
        </w:tc>
        <w:tc>
          <w:tcPr>
            <w:tcW w:w="1786" w:type="pct"/>
            <w:shd w:val="clear" w:color="auto" w:fill="auto"/>
          </w:tcPr>
          <w:p w14:paraId="795C9AA3"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70A56722" w14:textId="77777777" w:rsidR="0007399C" w:rsidRPr="00DB707E" w:rsidRDefault="0007399C" w:rsidP="009C6489">
            <w:pPr>
              <w:pStyle w:val="TAC"/>
            </w:pPr>
            <w:r w:rsidRPr="00DB707E">
              <w:t>TBD</w:t>
            </w:r>
          </w:p>
        </w:tc>
        <w:tc>
          <w:tcPr>
            <w:tcW w:w="826" w:type="pct"/>
            <w:shd w:val="clear" w:color="auto" w:fill="auto"/>
          </w:tcPr>
          <w:p w14:paraId="14727060"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054DD172" w14:textId="77777777" w:rsidR="0007399C" w:rsidRPr="00DB707E" w:rsidRDefault="0007399C" w:rsidP="009C6489">
            <w:pPr>
              <w:pStyle w:val="TAC"/>
              <w:rPr>
                <w:lang w:val="sv-SE"/>
              </w:rPr>
            </w:pPr>
          </w:p>
        </w:tc>
      </w:tr>
      <w:tr w:rsidR="0007399C" w:rsidRPr="00DB707E" w14:paraId="459CF126" w14:textId="77777777" w:rsidTr="009C6489">
        <w:tc>
          <w:tcPr>
            <w:tcW w:w="600" w:type="pct"/>
            <w:tcBorders>
              <w:top w:val="nil"/>
              <w:bottom w:val="nil"/>
            </w:tcBorders>
            <w:shd w:val="clear" w:color="auto" w:fill="auto"/>
          </w:tcPr>
          <w:p w14:paraId="6B30F35B" w14:textId="77777777" w:rsidR="0007399C" w:rsidRPr="00DB707E" w:rsidRDefault="0007399C" w:rsidP="009C6489">
            <w:pPr>
              <w:pStyle w:val="TAC"/>
              <w:rPr>
                <w:rFonts w:cs="Arial"/>
                <w:b/>
                <w:lang w:val="sv-SE"/>
              </w:rPr>
            </w:pPr>
          </w:p>
        </w:tc>
        <w:tc>
          <w:tcPr>
            <w:tcW w:w="1786" w:type="pct"/>
            <w:shd w:val="clear" w:color="auto" w:fill="auto"/>
          </w:tcPr>
          <w:p w14:paraId="4FF4C95E"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7CDDF6C8" w14:textId="77777777" w:rsidR="0007399C" w:rsidRPr="00DB707E" w:rsidRDefault="0007399C" w:rsidP="009C6489">
            <w:pPr>
              <w:pStyle w:val="TAC"/>
            </w:pPr>
            <w:r w:rsidRPr="00DB707E">
              <w:t>TBD</w:t>
            </w:r>
          </w:p>
        </w:tc>
        <w:tc>
          <w:tcPr>
            <w:tcW w:w="826" w:type="pct"/>
            <w:shd w:val="clear" w:color="auto" w:fill="auto"/>
          </w:tcPr>
          <w:p w14:paraId="6A515C7A" w14:textId="77777777" w:rsidR="0007399C" w:rsidRPr="00DB707E" w:rsidRDefault="0007399C" w:rsidP="009C6489">
            <w:pPr>
              <w:pStyle w:val="TAC"/>
            </w:pPr>
            <w:r w:rsidRPr="00DB707E">
              <w:t>TBD</w:t>
            </w:r>
          </w:p>
        </w:tc>
        <w:tc>
          <w:tcPr>
            <w:tcW w:w="964" w:type="pct"/>
            <w:tcBorders>
              <w:top w:val="nil"/>
              <w:bottom w:val="nil"/>
            </w:tcBorders>
            <w:shd w:val="clear" w:color="auto" w:fill="auto"/>
          </w:tcPr>
          <w:p w14:paraId="4E559E0B" w14:textId="77777777" w:rsidR="0007399C" w:rsidRPr="00DB707E" w:rsidRDefault="0007399C" w:rsidP="009C6489">
            <w:pPr>
              <w:pStyle w:val="TAC"/>
              <w:rPr>
                <w:lang w:val="sv-SE"/>
              </w:rPr>
            </w:pPr>
          </w:p>
        </w:tc>
      </w:tr>
      <w:tr w:rsidR="0007399C" w:rsidRPr="00DB707E" w14:paraId="7C4EB177" w14:textId="77777777" w:rsidTr="009C6489">
        <w:tc>
          <w:tcPr>
            <w:tcW w:w="600" w:type="pct"/>
            <w:tcBorders>
              <w:top w:val="nil"/>
              <w:bottom w:val="nil"/>
            </w:tcBorders>
            <w:shd w:val="clear" w:color="auto" w:fill="auto"/>
          </w:tcPr>
          <w:p w14:paraId="30DC20E3" w14:textId="77777777" w:rsidR="0007399C" w:rsidRPr="00DB707E" w:rsidRDefault="0007399C" w:rsidP="009C6489">
            <w:pPr>
              <w:pStyle w:val="TAC"/>
              <w:rPr>
                <w:rFonts w:cs="Arial"/>
                <w:b/>
                <w:lang w:val="sv-SE"/>
              </w:rPr>
            </w:pPr>
          </w:p>
        </w:tc>
        <w:tc>
          <w:tcPr>
            <w:tcW w:w="1786" w:type="pct"/>
            <w:shd w:val="clear" w:color="auto" w:fill="auto"/>
          </w:tcPr>
          <w:p w14:paraId="07E67564"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2F323766" w14:textId="77777777" w:rsidR="0007399C" w:rsidRPr="00DB707E" w:rsidRDefault="0007399C" w:rsidP="009C6489">
            <w:pPr>
              <w:pStyle w:val="TAC"/>
            </w:pPr>
            <w:r w:rsidRPr="00DB707E">
              <w:t>TBD</w:t>
            </w:r>
          </w:p>
        </w:tc>
        <w:tc>
          <w:tcPr>
            <w:tcW w:w="826" w:type="pct"/>
            <w:shd w:val="clear" w:color="auto" w:fill="auto"/>
          </w:tcPr>
          <w:p w14:paraId="34841521"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4A2B5AFE" w14:textId="77777777" w:rsidR="0007399C" w:rsidRPr="00DB707E" w:rsidRDefault="0007399C" w:rsidP="009C6489">
            <w:pPr>
              <w:pStyle w:val="TAC"/>
              <w:rPr>
                <w:lang w:val="sv-SE"/>
              </w:rPr>
            </w:pPr>
          </w:p>
        </w:tc>
      </w:tr>
      <w:tr w:rsidR="0007399C" w:rsidRPr="00DB707E" w14:paraId="756FEAAB" w14:textId="77777777" w:rsidTr="009C6489">
        <w:tc>
          <w:tcPr>
            <w:tcW w:w="600" w:type="pct"/>
            <w:tcBorders>
              <w:top w:val="nil"/>
            </w:tcBorders>
            <w:shd w:val="clear" w:color="auto" w:fill="auto"/>
          </w:tcPr>
          <w:p w14:paraId="71FB1159" w14:textId="77777777" w:rsidR="0007399C" w:rsidRPr="00DB707E" w:rsidRDefault="0007399C" w:rsidP="009C6489">
            <w:pPr>
              <w:pStyle w:val="TAC"/>
              <w:rPr>
                <w:rFonts w:cs="Arial"/>
                <w:b/>
                <w:lang w:val="sv-SE"/>
              </w:rPr>
            </w:pPr>
          </w:p>
        </w:tc>
        <w:tc>
          <w:tcPr>
            <w:tcW w:w="1786" w:type="pct"/>
            <w:shd w:val="clear" w:color="auto" w:fill="auto"/>
          </w:tcPr>
          <w:p w14:paraId="47D56B8F"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618C19E6" w14:textId="77777777" w:rsidR="0007399C" w:rsidRPr="00DB707E" w:rsidRDefault="0007399C" w:rsidP="009C6489">
            <w:pPr>
              <w:pStyle w:val="TAC"/>
            </w:pPr>
            <w:r w:rsidRPr="00DB707E">
              <w:t>TBD</w:t>
            </w:r>
          </w:p>
        </w:tc>
        <w:tc>
          <w:tcPr>
            <w:tcW w:w="826" w:type="pct"/>
            <w:shd w:val="clear" w:color="auto" w:fill="auto"/>
          </w:tcPr>
          <w:p w14:paraId="56CA7B4C" w14:textId="77777777" w:rsidR="0007399C" w:rsidRPr="00DB707E" w:rsidRDefault="0007399C" w:rsidP="009C6489">
            <w:pPr>
              <w:pStyle w:val="TAC"/>
              <w:rPr>
                <w:lang w:val="sv-SE"/>
              </w:rPr>
            </w:pPr>
            <w:r w:rsidRPr="00DB707E">
              <w:t>TBD</w:t>
            </w:r>
          </w:p>
        </w:tc>
        <w:tc>
          <w:tcPr>
            <w:tcW w:w="964" w:type="pct"/>
            <w:tcBorders>
              <w:top w:val="nil"/>
            </w:tcBorders>
            <w:shd w:val="clear" w:color="auto" w:fill="auto"/>
          </w:tcPr>
          <w:p w14:paraId="30E8FE48" w14:textId="77777777" w:rsidR="0007399C" w:rsidRPr="00DB707E" w:rsidRDefault="0007399C" w:rsidP="009C6489">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rPr>
          <w:lang w:eastAsia="zh-CN"/>
        </w:rPr>
      </w:pPr>
    </w:p>
    <w:p w14:paraId="5925ED18" w14:textId="70BA26CE" w:rsidR="0007399C" w:rsidRPr="00DB707E" w:rsidRDefault="0007399C" w:rsidP="00FD0ADD">
      <w:pPr>
        <w:pStyle w:val="TH"/>
      </w:pPr>
      <w:r w:rsidRPr="00DB707E">
        <w:t>Table B.2.</w:t>
      </w:r>
      <w:r w:rsidR="00FD0ADD">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SSB Ês/Iot</w:t>
            </w:r>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07399C" w:rsidRPr="00DB707E" w14:paraId="7E28DA44" w14:textId="77777777" w:rsidTr="009C6489">
        <w:tc>
          <w:tcPr>
            <w:tcW w:w="600" w:type="pct"/>
            <w:tcBorders>
              <w:bottom w:val="nil"/>
            </w:tcBorders>
            <w:shd w:val="clear" w:color="auto" w:fill="auto"/>
          </w:tcPr>
          <w:p w14:paraId="0CFC0DF6" w14:textId="77777777" w:rsidR="0007399C" w:rsidRPr="00DB707E" w:rsidRDefault="0007399C" w:rsidP="009C6489">
            <w:pPr>
              <w:pStyle w:val="TAC"/>
            </w:pPr>
            <w:r w:rsidRPr="00DB707E">
              <w:t>Conditions</w:t>
            </w:r>
          </w:p>
        </w:tc>
        <w:tc>
          <w:tcPr>
            <w:tcW w:w="1786" w:type="pct"/>
            <w:shd w:val="clear" w:color="auto" w:fill="auto"/>
          </w:tcPr>
          <w:p w14:paraId="3CB059BA" w14:textId="77777777" w:rsidR="0007399C" w:rsidRPr="00DB707E" w:rsidRDefault="0007399C" w:rsidP="009C6489">
            <w:pPr>
              <w:pStyle w:val="TAC"/>
            </w:pPr>
            <w:r w:rsidRPr="00DB707E">
              <w:t>NR_FDD_RC_FR1_A, NR_TDD_RC_FR1_A</w:t>
            </w:r>
          </w:p>
        </w:tc>
        <w:tc>
          <w:tcPr>
            <w:tcW w:w="824" w:type="pct"/>
            <w:shd w:val="clear" w:color="auto" w:fill="auto"/>
          </w:tcPr>
          <w:p w14:paraId="546F19B9" w14:textId="77777777" w:rsidR="0007399C" w:rsidRPr="00DB707E" w:rsidRDefault="0007399C" w:rsidP="009C6489">
            <w:pPr>
              <w:pStyle w:val="TAC"/>
            </w:pPr>
            <w:r w:rsidRPr="00DB707E">
              <w:t>-125</w:t>
            </w:r>
          </w:p>
        </w:tc>
        <w:tc>
          <w:tcPr>
            <w:tcW w:w="826" w:type="pct"/>
            <w:shd w:val="clear" w:color="auto" w:fill="auto"/>
          </w:tcPr>
          <w:p w14:paraId="453AB04A" w14:textId="77777777" w:rsidR="0007399C" w:rsidRPr="00DB707E" w:rsidRDefault="0007399C" w:rsidP="009C6489">
            <w:pPr>
              <w:pStyle w:val="TAC"/>
            </w:pPr>
            <w:r w:rsidRPr="00DB707E">
              <w:t>-122</w:t>
            </w:r>
          </w:p>
        </w:tc>
        <w:tc>
          <w:tcPr>
            <w:tcW w:w="964" w:type="pct"/>
            <w:tcBorders>
              <w:bottom w:val="nil"/>
            </w:tcBorders>
            <w:shd w:val="clear" w:color="auto" w:fill="auto"/>
          </w:tcPr>
          <w:p w14:paraId="7789D7CD" w14:textId="77777777" w:rsidR="0007399C" w:rsidRPr="00DB707E" w:rsidRDefault="0007399C" w:rsidP="009C6489">
            <w:pPr>
              <w:pStyle w:val="TAC"/>
            </w:pPr>
            <w:r w:rsidRPr="00DB707E">
              <w:sym w:font="Symbol" w:char="F0B3"/>
            </w:r>
            <w:r w:rsidRPr="00DB707E">
              <w:t xml:space="preserve"> -4</w:t>
            </w:r>
          </w:p>
        </w:tc>
      </w:tr>
      <w:tr w:rsidR="0007399C" w:rsidRPr="00DB707E" w14:paraId="51A5D704" w14:textId="77777777" w:rsidTr="009C6489">
        <w:tc>
          <w:tcPr>
            <w:tcW w:w="600" w:type="pct"/>
            <w:tcBorders>
              <w:top w:val="nil"/>
              <w:bottom w:val="nil"/>
            </w:tcBorders>
            <w:shd w:val="clear" w:color="auto" w:fill="auto"/>
          </w:tcPr>
          <w:p w14:paraId="004A5A38" w14:textId="77777777" w:rsidR="0007399C" w:rsidRPr="00DB707E" w:rsidRDefault="0007399C" w:rsidP="009C6489">
            <w:pPr>
              <w:pStyle w:val="TAC"/>
              <w:rPr>
                <w:rFonts w:cs="Arial"/>
                <w:b/>
              </w:rPr>
            </w:pPr>
          </w:p>
        </w:tc>
        <w:tc>
          <w:tcPr>
            <w:tcW w:w="1786" w:type="pct"/>
            <w:shd w:val="clear" w:color="auto" w:fill="auto"/>
          </w:tcPr>
          <w:p w14:paraId="3F73BF08"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56746196" w14:textId="77777777" w:rsidR="0007399C" w:rsidRPr="00DB707E" w:rsidRDefault="0007399C" w:rsidP="009C6489">
            <w:pPr>
              <w:pStyle w:val="TAC"/>
            </w:pPr>
            <w:r w:rsidRPr="00DB707E">
              <w:t>-124.5</w:t>
            </w:r>
          </w:p>
        </w:tc>
        <w:tc>
          <w:tcPr>
            <w:tcW w:w="826" w:type="pct"/>
            <w:shd w:val="clear" w:color="auto" w:fill="auto"/>
          </w:tcPr>
          <w:p w14:paraId="49D08AE3" w14:textId="77777777" w:rsidR="0007399C" w:rsidRPr="00DB707E" w:rsidRDefault="0007399C" w:rsidP="009C6489">
            <w:pPr>
              <w:pStyle w:val="TAC"/>
              <w:rPr>
                <w:lang w:val="sv-SE"/>
              </w:rPr>
            </w:pPr>
            <w:r w:rsidRPr="00DB707E">
              <w:t>-121.5</w:t>
            </w:r>
          </w:p>
        </w:tc>
        <w:tc>
          <w:tcPr>
            <w:tcW w:w="964" w:type="pct"/>
            <w:tcBorders>
              <w:top w:val="nil"/>
              <w:bottom w:val="nil"/>
            </w:tcBorders>
            <w:shd w:val="clear" w:color="auto" w:fill="auto"/>
          </w:tcPr>
          <w:p w14:paraId="606D06AC" w14:textId="77777777" w:rsidR="0007399C" w:rsidRPr="00DB707E" w:rsidRDefault="0007399C" w:rsidP="009C6489">
            <w:pPr>
              <w:pStyle w:val="TAC"/>
              <w:rPr>
                <w:lang w:val="sv-SE"/>
              </w:rPr>
            </w:pPr>
          </w:p>
        </w:tc>
      </w:tr>
      <w:tr w:rsidR="0007399C" w:rsidRPr="00DB707E" w14:paraId="772DB044" w14:textId="77777777" w:rsidTr="009C6489">
        <w:tc>
          <w:tcPr>
            <w:tcW w:w="600" w:type="pct"/>
            <w:tcBorders>
              <w:top w:val="nil"/>
              <w:bottom w:val="nil"/>
            </w:tcBorders>
            <w:shd w:val="clear" w:color="auto" w:fill="auto"/>
          </w:tcPr>
          <w:p w14:paraId="623688D2" w14:textId="77777777" w:rsidR="0007399C" w:rsidRPr="00DB707E" w:rsidRDefault="0007399C" w:rsidP="009C6489">
            <w:pPr>
              <w:pStyle w:val="TAC"/>
              <w:rPr>
                <w:rFonts w:cs="Arial"/>
                <w:b/>
              </w:rPr>
            </w:pPr>
          </w:p>
        </w:tc>
        <w:tc>
          <w:tcPr>
            <w:tcW w:w="1786" w:type="pct"/>
            <w:shd w:val="clear" w:color="auto" w:fill="auto"/>
          </w:tcPr>
          <w:p w14:paraId="612BCE5B"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689872BD" w14:textId="77777777" w:rsidR="0007399C" w:rsidRPr="00DB707E" w:rsidRDefault="0007399C" w:rsidP="009C6489">
            <w:pPr>
              <w:pStyle w:val="TAC"/>
            </w:pPr>
            <w:r w:rsidRPr="00DB707E">
              <w:t>-124</w:t>
            </w:r>
          </w:p>
        </w:tc>
        <w:tc>
          <w:tcPr>
            <w:tcW w:w="826" w:type="pct"/>
            <w:shd w:val="clear" w:color="auto" w:fill="auto"/>
          </w:tcPr>
          <w:p w14:paraId="3B76BC43" w14:textId="77777777" w:rsidR="0007399C" w:rsidRPr="00DB707E" w:rsidRDefault="0007399C" w:rsidP="009C6489">
            <w:pPr>
              <w:pStyle w:val="TAC"/>
              <w:rPr>
                <w:lang w:val="sv-SE"/>
              </w:rPr>
            </w:pPr>
            <w:r w:rsidRPr="00DB707E">
              <w:t>-121</w:t>
            </w:r>
          </w:p>
        </w:tc>
        <w:tc>
          <w:tcPr>
            <w:tcW w:w="964" w:type="pct"/>
            <w:tcBorders>
              <w:top w:val="nil"/>
              <w:bottom w:val="nil"/>
            </w:tcBorders>
            <w:shd w:val="clear" w:color="auto" w:fill="auto"/>
          </w:tcPr>
          <w:p w14:paraId="55213CFE" w14:textId="77777777" w:rsidR="0007399C" w:rsidRPr="00DB707E" w:rsidRDefault="0007399C" w:rsidP="009C6489">
            <w:pPr>
              <w:pStyle w:val="TAC"/>
              <w:rPr>
                <w:lang w:val="sv-SE"/>
              </w:rPr>
            </w:pPr>
          </w:p>
        </w:tc>
      </w:tr>
      <w:tr w:rsidR="0007399C" w:rsidRPr="00DB707E" w14:paraId="088CA8D1" w14:textId="77777777" w:rsidTr="009C6489">
        <w:tc>
          <w:tcPr>
            <w:tcW w:w="600" w:type="pct"/>
            <w:tcBorders>
              <w:top w:val="nil"/>
              <w:bottom w:val="nil"/>
            </w:tcBorders>
            <w:shd w:val="clear" w:color="auto" w:fill="auto"/>
          </w:tcPr>
          <w:p w14:paraId="2ED0124C" w14:textId="77777777" w:rsidR="0007399C" w:rsidRPr="00DB707E" w:rsidRDefault="0007399C" w:rsidP="009C6489">
            <w:pPr>
              <w:pStyle w:val="TAC"/>
              <w:rPr>
                <w:rFonts w:cs="Arial"/>
                <w:b/>
              </w:rPr>
            </w:pPr>
          </w:p>
        </w:tc>
        <w:tc>
          <w:tcPr>
            <w:tcW w:w="1786" w:type="pct"/>
            <w:shd w:val="clear" w:color="auto" w:fill="auto"/>
          </w:tcPr>
          <w:p w14:paraId="7F5AAF2B" w14:textId="77777777" w:rsidR="0007399C" w:rsidRPr="00DB707E" w:rsidRDefault="0007399C" w:rsidP="009C6489">
            <w:pPr>
              <w:pStyle w:val="TAC"/>
            </w:pPr>
            <w:r w:rsidRPr="00DB707E">
              <w:t>NR_FDD_RC_FR1_D, NR_TDD_RC_FR1_D</w:t>
            </w:r>
          </w:p>
        </w:tc>
        <w:tc>
          <w:tcPr>
            <w:tcW w:w="824" w:type="pct"/>
            <w:shd w:val="clear" w:color="auto" w:fill="auto"/>
          </w:tcPr>
          <w:p w14:paraId="54FF025A" w14:textId="77777777" w:rsidR="0007399C" w:rsidRPr="00DB707E" w:rsidRDefault="0007399C" w:rsidP="009C6489">
            <w:pPr>
              <w:pStyle w:val="TAC"/>
            </w:pPr>
            <w:r w:rsidRPr="00DB707E">
              <w:t>-124.5</w:t>
            </w:r>
          </w:p>
        </w:tc>
        <w:tc>
          <w:tcPr>
            <w:tcW w:w="826" w:type="pct"/>
            <w:shd w:val="clear" w:color="auto" w:fill="auto"/>
          </w:tcPr>
          <w:p w14:paraId="560A08BE" w14:textId="77777777" w:rsidR="0007399C" w:rsidRPr="00DB707E" w:rsidRDefault="0007399C" w:rsidP="009C6489">
            <w:pPr>
              <w:pStyle w:val="TAC"/>
            </w:pPr>
            <w:r w:rsidRPr="00DB707E">
              <w:t>-120.5</w:t>
            </w:r>
          </w:p>
        </w:tc>
        <w:tc>
          <w:tcPr>
            <w:tcW w:w="964" w:type="pct"/>
            <w:tcBorders>
              <w:top w:val="nil"/>
              <w:bottom w:val="nil"/>
            </w:tcBorders>
            <w:shd w:val="clear" w:color="auto" w:fill="auto"/>
          </w:tcPr>
          <w:p w14:paraId="59FE36E4" w14:textId="77777777" w:rsidR="0007399C" w:rsidRPr="00DB707E" w:rsidRDefault="0007399C" w:rsidP="009C6489">
            <w:pPr>
              <w:pStyle w:val="TAC"/>
              <w:rPr>
                <w:lang w:val="sv-SE"/>
              </w:rPr>
            </w:pPr>
          </w:p>
        </w:tc>
      </w:tr>
      <w:tr w:rsidR="0007399C" w:rsidRPr="00DB707E" w14:paraId="7936679C" w14:textId="77777777" w:rsidTr="009C6489">
        <w:tc>
          <w:tcPr>
            <w:tcW w:w="600" w:type="pct"/>
            <w:tcBorders>
              <w:top w:val="nil"/>
              <w:bottom w:val="nil"/>
            </w:tcBorders>
            <w:shd w:val="clear" w:color="auto" w:fill="auto"/>
          </w:tcPr>
          <w:p w14:paraId="17350131" w14:textId="77777777" w:rsidR="0007399C" w:rsidRPr="00DB707E" w:rsidRDefault="0007399C" w:rsidP="009C6489">
            <w:pPr>
              <w:pStyle w:val="TAC"/>
              <w:rPr>
                <w:rFonts w:cs="Arial"/>
                <w:b/>
                <w:lang w:val="sv-SE"/>
              </w:rPr>
            </w:pPr>
          </w:p>
        </w:tc>
        <w:tc>
          <w:tcPr>
            <w:tcW w:w="1786" w:type="pct"/>
            <w:shd w:val="clear" w:color="auto" w:fill="auto"/>
          </w:tcPr>
          <w:p w14:paraId="677B6F2B"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0564B192" w14:textId="77777777" w:rsidR="0007399C" w:rsidRPr="00DB707E" w:rsidRDefault="0007399C" w:rsidP="009C6489">
            <w:pPr>
              <w:pStyle w:val="TAC"/>
            </w:pPr>
            <w:r w:rsidRPr="00DB707E">
              <w:t>-123</w:t>
            </w:r>
          </w:p>
        </w:tc>
        <w:tc>
          <w:tcPr>
            <w:tcW w:w="826" w:type="pct"/>
            <w:shd w:val="clear" w:color="auto" w:fill="auto"/>
          </w:tcPr>
          <w:p w14:paraId="02FCE591" w14:textId="77777777" w:rsidR="0007399C" w:rsidRPr="00DB707E" w:rsidRDefault="0007399C" w:rsidP="009C6489">
            <w:pPr>
              <w:pStyle w:val="TAC"/>
              <w:rPr>
                <w:lang w:val="sv-SE"/>
              </w:rPr>
            </w:pPr>
            <w:r w:rsidRPr="00DB707E">
              <w:t>-120</w:t>
            </w:r>
          </w:p>
        </w:tc>
        <w:tc>
          <w:tcPr>
            <w:tcW w:w="964" w:type="pct"/>
            <w:tcBorders>
              <w:top w:val="nil"/>
              <w:bottom w:val="nil"/>
            </w:tcBorders>
            <w:shd w:val="clear" w:color="auto" w:fill="auto"/>
          </w:tcPr>
          <w:p w14:paraId="3AFF8FA4" w14:textId="77777777" w:rsidR="0007399C" w:rsidRPr="00DB707E" w:rsidRDefault="0007399C" w:rsidP="009C6489">
            <w:pPr>
              <w:pStyle w:val="TAC"/>
              <w:rPr>
                <w:lang w:val="sv-SE"/>
              </w:rPr>
            </w:pPr>
          </w:p>
        </w:tc>
      </w:tr>
      <w:tr w:rsidR="0007399C" w:rsidRPr="00DB707E" w14:paraId="0D1B852C" w14:textId="77777777" w:rsidTr="009C6489">
        <w:tc>
          <w:tcPr>
            <w:tcW w:w="600" w:type="pct"/>
            <w:tcBorders>
              <w:top w:val="nil"/>
              <w:bottom w:val="nil"/>
            </w:tcBorders>
            <w:shd w:val="clear" w:color="auto" w:fill="auto"/>
          </w:tcPr>
          <w:p w14:paraId="3731C522" w14:textId="77777777" w:rsidR="0007399C" w:rsidRPr="00DB707E" w:rsidRDefault="0007399C" w:rsidP="009C6489">
            <w:pPr>
              <w:pStyle w:val="TAC"/>
              <w:rPr>
                <w:rFonts w:cs="Arial"/>
                <w:b/>
                <w:lang w:val="sv-SE"/>
              </w:rPr>
            </w:pPr>
          </w:p>
        </w:tc>
        <w:tc>
          <w:tcPr>
            <w:tcW w:w="1786" w:type="pct"/>
            <w:shd w:val="clear" w:color="auto" w:fill="auto"/>
          </w:tcPr>
          <w:p w14:paraId="0B646DC4"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26D3A576" w14:textId="77777777" w:rsidR="0007399C" w:rsidRPr="00DB707E" w:rsidRDefault="0007399C" w:rsidP="009C6489">
            <w:pPr>
              <w:pStyle w:val="TAC"/>
            </w:pPr>
            <w:r w:rsidRPr="00DB707E">
              <w:t>-122.5</w:t>
            </w:r>
          </w:p>
        </w:tc>
        <w:tc>
          <w:tcPr>
            <w:tcW w:w="826" w:type="pct"/>
            <w:shd w:val="clear" w:color="auto" w:fill="auto"/>
          </w:tcPr>
          <w:p w14:paraId="207F6E9E" w14:textId="77777777" w:rsidR="0007399C" w:rsidRPr="00DB707E" w:rsidRDefault="0007399C" w:rsidP="009C6489">
            <w:pPr>
              <w:pStyle w:val="TAC"/>
            </w:pPr>
            <w:r w:rsidRPr="00DB707E">
              <w:t>-119.5</w:t>
            </w:r>
          </w:p>
        </w:tc>
        <w:tc>
          <w:tcPr>
            <w:tcW w:w="964" w:type="pct"/>
            <w:tcBorders>
              <w:top w:val="nil"/>
              <w:bottom w:val="nil"/>
            </w:tcBorders>
            <w:shd w:val="clear" w:color="auto" w:fill="auto"/>
          </w:tcPr>
          <w:p w14:paraId="53C37991" w14:textId="77777777" w:rsidR="0007399C" w:rsidRPr="00DB707E" w:rsidRDefault="0007399C" w:rsidP="009C6489">
            <w:pPr>
              <w:pStyle w:val="TAC"/>
              <w:rPr>
                <w:lang w:val="sv-SE"/>
              </w:rPr>
            </w:pPr>
          </w:p>
        </w:tc>
      </w:tr>
      <w:tr w:rsidR="0007399C" w:rsidRPr="00DB707E" w14:paraId="156B7D62" w14:textId="77777777" w:rsidTr="009C6489">
        <w:tc>
          <w:tcPr>
            <w:tcW w:w="600" w:type="pct"/>
            <w:tcBorders>
              <w:top w:val="nil"/>
              <w:bottom w:val="nil"/>
            </w:tcBorders>
            <w:shd w:val="clear" w:color="auto" w:fill="auto"/>
          </w:tcPr>
          <w:p w14:paraId="73D0A61F" w14:textId="77777777" w:rsidR="0007399C" w:rsidRPr="00DB707E" w:rsidRDefault="0007399C" w:rsidP="009C6489">
            <w:pPr>
              <w:pStyle w:val="TAC"/>
              <w:rPr>
                <w:rFonts w:cs="Arial"/>
                <w:b/>
                <w:lang w:val="sv-SE"/>
              </w:rPr>
            </w:pPr>
          </w:p>
        </w:tc>
        <w:tc>
          <w:tcPr>
            <w:tcW w:w="1786" w:type="pct"/>
            <w:shd w:val="clear" w:color="auto" w:fill="auto"/>
          </w:tcPr>
          <w:p w14:paraId="2681FBDC"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63A7DF7E" w14:textId="77777777" w:rsidR="0007399C" w:rsidRPr="00DB707E" w:rsidRDefault="0007399C" w:rsidP="009C6489">
            <w:pPr>
              <w:pStyle w:val="TAC"/>
            </w:pPr>
            <w:r w:rsidRPr="00DB707E">
              <w:t>-122</w:t>
            </w:r>
          </w:p>
        </w:tc>
        <w:tc>
          <w:tcPr>
            <w:tcW w:w="826" w:type="pct"/>
            <w:shd w:val="clear" w:color="auto" w:fill="auto"/>
          </w:tcPr>
          <w:p w14:paraId="3A35C3EF" w14:textId="77777777" w:rsidR="0007399C" w:rsidRPr="00DB707E" w:rsidRDefault="0007399C" w:rsidP="009C6489">
            <w:pPr>
              <w:pStyle w:val="TAC"/>
              <w:rPr>
                <w:lang w:val="sv-SE"/>
              </w:rPr>
            </w:pPr>
            <w:r w:rsidRPr="00DB707E">
              <w:t>-119</w:t>
            </w:r>
          </w:p>
        </w:tc>
        <w:tc>
          <w:tcPr>
            <w:tcW w:w="964" w:type="pct"/>
            <w:tcBorders>
              <w:top w:val="nil"/>
              <w:bottom w:val="nil"/>
            </w:tcBorders>
            <w:shd w:val="clear" w:color="auto" w:fill="auto"/>
          </w:tcPr>
          <w:p w14:paraId="3BAA7587" w14:textId="77777777" w:rsidR="0007399C" w:rsidRPr="00DB707E" w:rsidRDefault="0007399C" w:rsidP="009C6489">
            <w:pPr>
              <w:pStyle w:val="TAC"/>
              <w:rPr>
                <w:lang w:val="sv-SE"/>
              </w:rPr>
            </w:pPr>
          </w:p>
        </w:tc>
      </w:tr>
      <w:tr w:rsidR="0007399C" w:rsidRPr="00DB707E" w14:paraId="5A4B42B3" w14:textId="77777777" w:rsidTr="009C6489">
        <w:tc>
          <w:tcPr>
            <w:tcW w:w="600" w:type="pct"/>
            <w:tcBorders>
              <w:top w:val="nil"/>
            </w:tcBorders>
            <w:shd w:val="clear" w:color="auto" w:fill="auto"/>
          </w:tcPr>
          <w:p w14:paraId="57B5DB10" w14:textId="77777777" w:rsidR="0007399C" w:rsidRPr="00DB707E" w:rsidRDefault="0007399C" w:rsidP="009C6489">
            <w:pPr>
              <w:pStyle w:val="TAC"/>
              <w:rPr>
                <w:rFonts w:cs="Arial"/>
                <w:b/>
                <w:lang w:val="sv-SE"/>
              </w:rPr>
            </w:pPr>
          </w:p>
        </w:tc>
        <w:tc>
          <w:tcPr>
            <w:tcW w:w="1786" w:type="pct"/>
            <w:shd w:val="clear" w:color="auto" w:fill="auto"/>
          </w:tcPr>
          <w:p w14:paraId="76A1D312"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392B46B6" w14:textId="77777777" w:rsidR="0007399C" w:rsidRPr="00DB707E" w:rsidRDefault="0007399C" w:rsidP="009C6489">
            <w:pPr>
              <w:pStyle w:val="TAC"/>
            </w:pPr>
            <w:r w:rsidRPr="00DB707E">
              <w:t>-121.5</w:t>
            </w:r>
          </w:p>
        </w:tc>
        <w:tc>
          <w:tcPr>
            <w:tcW w:w="826" w:type="pct"/>
            <w:shd w:val="clear" w:color="auto" w:fill="auto"/>
          </w:tcPr>
          <w:p w14:paraId="4C44809E" w14:textId="77777777" w:rsidR="0007399C" w:rsidRPr="00DB707E" w:rsidRDefault="0007399C" w:rsidP="009C6489">
            <w:pPr>
              <w:pStyle w:val="TAC"/>
              <w:rPr>
                <w:lang w:val="sv-SE"/>
              </w:rPr>
            </w:pPr>
            <w:r w:rsidRPr="00DB707E">
              <w:t>-118.5</w:t>
            </w:r>
          </w:p>
        </w:tc>
        <w:tc>
          <w:tcPr>
            <w:tcW w:w="964" w:type="pct"/>
            <w:tcBorders>
              <w:top w:val="nil"/>
            </w:tcBorders>
            <w:shd w:val="clear" w:color="auto" w:fill="auto"/>
          </w:tcPr>
          <w:p w14:paraId="7B0718B1" w14:textId="77777777" w:rsidR="0007399C" w:rsidRPr="00DB707E" w:rsidRDefault="0007399C" w:rsidP="009C6489">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rPr>
          <w:lang w:eastAsia="zh-CN"/>
        </w:rPr>
      </w:pPr>
    </w:p>
    <w:p w14:paraId="5099088F" w14:textId="4A957C0D" w:rsidR="0007399C" w:rsidRPr="00DB707E" w:rsidRDefault="0007399C" w:rsidP="00FD0ADD">
      <w:pPr>
        <w:pStyle w:val="TH"/>
      </w:pPr>
      <w:r w:rsidRPr="00DB707E">
        <w:lastRenderedPageBreak/>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rPr>
                <w:lang w:eastAsia="zh-CN"/>
              </w:rPr>
            </w:pPr>
            <w:r w:rsidRPr="00DB707E">
              <w:rPr>
                <w:lang w:eastAsia="zh-CN"/>
              </w:rPr>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FD0ADD" w:rsidRPr="00DB707E" w14:paraId="011F8C4E" w14:textId="77777777" w:rsidTr="00FD0ADD">
        <w:trPr>
          <w:jc w:val="center"/>
        </w:trPr>
        <w:tc>
          <w:tcPr>
            <w:tcW w:w="1106" w:type="dxa"/>
            <w:tcBorders>
              <w:bottom w:val="nil"/>
            </w:tcBorders>
            <w:shd w:val="clear" w:color="auto" w:fill="auto"/>
          </w:tcPr>
          <w:p w14:paraId="58D21019" w14:textId="77777777" w:rsidR="0007399C" w:rsidRPr="00DB707E" w:rsidRDefault="0007399C" w:rsidP="00FD0ADD">
            <w:pPr>
              <w:pStyle w:val="TAC"/>
            </w:pPr>
            <w:r w:rsidRPr="00DB707E">
              <w:t>Conditions</w:t>
            </w:r>
          </w:p>
        </w:tc>
        <w:tc>
          <w:tcPr>
            <w:tcW w:w="1006" w:type="dxa"/>
            <w:tcBorders>
              <w:bottom w:val="nil"/>
            </w:tcBorders>
            <w:shd w:val="clear" w:color="auto" w:fill="auto"/>
          </w:tcPr>
          <w:p w14:paraId="0DC06F38" w14:textId="77777777" w:rsidR="0007399C" w:rsidRPr="00DB707E" w:rsidRDefault="0007399C" w:rsidP="00FD0ADD">
            <w:pPr>
              <w:pStyle w:val="TAC"/>
            </w:pPr>
            <w:r w:rsidRPr="00DB707E">
              <w:t>Rx Beam Peak</w:t>
            </w:r>
          </w:p>
        </w:tc>
        <w:tc>
          <w:tcPr>
            <w:tcW w:w="1068" w:type="dxa"/>
            <w:shd w:val="clear" w:color="auto" w:fill="auto"/>
          </w:tcPr>
          <w:p w14:paraId="2A776C8B" w14:textId="77777777" w:rsidR="0007399C" w:rsidRPr="00DB707E" w:rsidRDefault="0007399C" w:rsidP="00FD0ADD">
            <w:pPr>
              <w:pStyle w:val="TAC"/>
              <w:rPr>
                <w:rFonts w:eastAsia="Calibri"/>
                <w:szCs w:val="22"/>
              </w:rPr>
            </w:pPr>
            <w:r w:rsidRPr="00DB707E">
              <w:rPr>
                <w:rFonts w:eastAsia="Calibri"/>
                <w:szCs w:val="22"/>
              </w:rPr>
              <w:t>n257</w:t>
            </w:r>
          </w:p>
        </w:tc>
        <w:tc>
          <w:tcPr>
            <w:tcW w:w="967" w:type="dxa"/>
            <w:shd w:val="clear" w:color="auto" w:fill="auto"/>
          </w:tcPr>
          <w:p w14:paraId="428BE8FD" w14:textId="77777777" w:rsidR="0007399C" w:rsidRPr="00DB707E" w:rsidRDefault="0007399C" w:rsidP="00FD0ADD">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0C75F93F" w14:textId="77777777" w:rsidR="0007399C" w:rsidRPr="00DB707E" w:rsidRDefault="0007399C" w:rsidP="00FD0ADD">
            <w:pPr>
              <w:pStyle w:val="TAC"/>
              <w:rPr>
                <w:rFonts w:eastAsia="Yu Mincho"/>
                <w:lang w:eastAsia="ja-JP"/>
              </w:rPr>
            </w:pPr>
            <w:r w:rsidRPr="00DB707E">
              <w:rPr>
                <w:rFonts w:cs="Arial"/>
              </w:rPr>
              <w:t>-111.8</w:t>
            </w:r>
          </w:p>
        </w:tc>
        <w:tc>
          <w:tcPr>
            <w:tcW w:w="674" w:type="dxa"/>
            <w:gridSpan w:val="2"/>
          </w:tcPr>
          <w:p w14:paraId="24E7965E" w14:textId="77777777" w:rsidR="0007399C" w:rsidRPr="00DB707E" w:rsidRDefault="0007399C" w:rsidP="00FD0ADD">
            <w:pPr>
              <w:pStyle w:val="TAC"/>
              <w:rPr>
                <w:rFonts w:eastAsia="Yu Mincho"/>
                <w:lang w:eastAsia="ja-JP"/>
              </w:rPr>
            </w:pPr>
            <w:r w:rsidRPr="00DB707E">
              <w:rPr>
                <w:rFonts w:eastAsia="Yu Mincho" w:cs="Arial"/>
                <w:lang w:eastAsia="ja-JP"/>
              </w:rPr>
              <w:t>-110.1</w:t>
            </w:r>
          </w:p>
        </w:tc>
        <w:tc>
          <w:tcPr>
            <w:tcW w:w="967" w:type="dxa"/>
          </w:tcPr>
          <w:p w14:paraId="63805BA1" w14:textId="77777777" w:rsidR="0007399C" w:rsidRPr="00DB707E" w:rsidRDefault="0007399C" w:rsidP="00FD0ADD">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07399C" w:rsidRPr="00DB707E" w:rsidRDefault="0007399C" w:rsidP="00FD0ADD">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77777777" w:rsidR="0007399C" w:rsidRPr="00DB707E" w:rsidRDefault="0007399C" w:rsidP="00FD0ADD">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14:paraId="791B47DC" w14:textId="77777777" w:rsidR="0007399C" w:rsidRPr="00DB707E" w:rsidRDefault="0007399C" w:rsidP="00D72BA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07399C" w:rsidRPr="00DB707E" w:rsidRDefault="0007399C" w:rsidP="00D72BA7">
            <w:pPr>
              <w:pStyle w:val="TAC"/>
              <w:rPr>
                <w:rFonts w:eastAsia="Yu Mincho"/>
                <w:lang w:eastAsia="ja-JP"/>
              </w:rPr>
            </w:pPr>
            <w:r w:rsidRPr="00DB707E">
              <w:rPr>
                <w:rFonts w:eastAsia="Yu Mincho"/>
                <w:lang w:eastAsia="ja-JP"/>
              </w:rPr>
              <w:t>≥-4</w:t>
            </w:r>
          </w:p>
        </w:tc>
      </w:tr>
      <w:tr w:rsidR="00FD0ADD" w:rsidRPr="00DB707E" w14:paraId="3A7B0991" w14:textId="77777777" w:rsidTr="00FD0ADD">
        <w:trPr>
          <w:jc w:val="center"/>
        </w:trPr>
        <w:tc>
          <w:tcPr>
            <w:tcW w:w="1106" w:type="dxa"/>
            <w:tcBorders>
              <w:top w:val="nil"/>
              <w:bottom w:val="nil"/>
            </w:tcBorders>
            <w:shd w:val="clear" w:color="auto" w:fill="auto"/>
          </w:tcPr>
          <w:p w14:paraId="32562FDA" w14:textId="77777777" w:rsidR="0007399C" w:rsidRPr="00DB707E" w:rsidRDefault="0007399C" w:rsidP="00D72BA7">
            <w:pPr>
              <w:pStyle w:val="TAC"/>
            </w:pPr>
          </w:p>
        </w:tc>
        <w:tc>
          <w:tcPr>
            <w:tcW w:w="1006" w:type="dxa"/>
            <w:tcBorders>
              <w:top w:val="nil"/>
              <w:bottom w:val="nil"/>
            </w:tcBorders>
            <w:shd w:val="clear" w:color="auto" w:fill="auto"/>
          </w:tcPr>
          <w:p w14:paraId="2F769BC9" w14:textId="77777777" w:rsidR="0007399C" w:rsidRPr="00DB707E" w:rsidRDefault="0007399C" w:rsidP="00D72BA7">
            <w:pPr>
              <w:pStyle w:val="TAC"/>
              <w:rPr>
                <w:szCs w:val="22"/>
                <w:lang w:val="en-US"/>
              </w:rPr>
            </w:pPr>
          </w:p>
        </w:tc>
        <w:tc>
          <w:tcPr>
            <w:tcW w:w="1068" w:type="dxa"/>
            <w:shd w:val="clear" w:color="auto" w:fill="auto"/>
          </w:tcPr>
          <w:p w14:paraId="744327F9" w14:textId="77777777" w:rsidR="0007399C" w:rsidRPr="00DB707E" w:rsidRDefault="0007399C" w:rsidP="00D72BA7">
            <w:pPr>
              <w:pStyle w:val="TAC"/>
              <w:rPr>
                <w:rFonts w:eastAsia="Calibri"/>
                <w:szCs w:val="22"/>
              </w:rPr>
            </w:pPr>
            <w:r w:rsidRPr="00DB707E">
              <w:rPr>
                <w:szCs w:val="22"/>
                <w:lang w:val="en-US"/>
              </w:rPr>
              <w:t>n258</w:t>
            </w:r>
          </w:p>
        </w:tc>
        <w:tc>
          <w:tcPr>
            <w:tcW w:w="967" w:type="dxa"/>
            <w:shd w:val="clear" w:color="auto" w:fill="auto"/>
          </w:tcPr>
          <w:p w14:paraId="4F617B9F" w14:textId="77777777" w:rsidR="0007399C" w:rsidRPr="00DB707E" w:rsidRDefault="0007399C" w:rsidP="00D72BA7">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9D0643E" w14:textId="77777777" w:rsidR="0007399C" w:rsidRPr="00DB707E" w:rsidRDefault="0007399C" w:rsidP="00D72BA7">
            <w:pPr>
              <w:pStyle w:val="TAC"/>
              <w:rPr>
                <w:rFonts w:eastAsia="Yu Mincho"/>
                <w:lang w:eastAsia="ja-JP"/>
              </w:rPr>
            </w:pPr>
            <w:r w:rsidRPr="00DB707E">
              <w:rPr>
                <w:rFonts w:cs="Arial"/>
              </w:rPr>
              <w:t>-111.8</w:t>
            </w:r>
          </w:p>
        </w:tc>
        <w:tc>
          <w:tcPr>
            <w:tcW w:w="674" w:type="dxa"/>
            <w:gridSpan w:val="2"/>
          </w:tcPr>
          <w:p w14:paraId="7AA2846C" w14:textId="77777777" w:rsidR="0007399C" w:rsidRPr="00DB707E" w:rsidRDefault="0007399C" w:rsidP="00D72BA7">
            <w:pPr>
              <w:pStyle w:val="TAC"/>
              <w:rPr>
                <w:rFonts w:eastAsia="Yu Mincho"/>
                <w:lang w:eastAsia="ja-JP"/>
              </w:rPr>
            </w:pPr>
            <w:r w:rsidRPr="00DB707E">
              <w:rPr>
                <w:rFonts w:eastAsia="Yu Mincho" w:cs="Arial"/>
                <w:lang w:eastAsia="ja-JP"/>
              </w:rPr>
              <w:t>-110.1</w:t>
            </w:r>
          </w:p>
        </w:tc>
        <w:tc>
          <w:tcPr>
            <w:tcW w:w="967" w:type="dxa"/>
          </w:tcPr>
          <w:p w14:paraId="47BF24A3" w14:textId="77777777" w:rsidR="0007399C" w:rsidRPr="00DB707E" w:rsidRDefault="0007399C" w:rsidP="00D72BA7">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07399C" w:rsidRPr="00DB707E" w:rsidRDefault="0007399C" w:rsidP="00D72BA7">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77777777" w:rsidR="0007399C" w:rsidRPr="00DB707E" w:rsidRDefault="0007399C" w:rsidP="00D72BA7">
            <w:pPr>
              <w:pStyle w:val="TAC"/>
              <w:rPr>
                <w:lang w:val="en-US"/>
              </w:rPr>
            </w:pPr>
            <w:r w:rsidRPr="00DB707E">
              <w:rPr>
                <w:lang w:val="en-US"/>
              </w:rPr>
              <w:t>TBD</w:t>
            </w:r>
          </w:p>
        </w:tc>
        <w:tc>
          <w:tcPr>
            <w:tcW w:w="851" w:type="dxa"/>
            <w:tcBorders>
              <w:top w:val="nil"/>
              <w:bottom w:val="nil"/>
            </w:tcBorders>
            <w:shd w:val="clear" w:color="auto" w:fill="auto"/>
          </w:tcPr>
          <w:p w14:paraId="28F3D9ED" w14:textId="77777777" w:rsidR="0007399C" w:rsidRPr="00DB707E" w:rsidRDefault="0007399C" w:rsidP="00D72BA7">
            <w:pPr>
              <w:pStyle w:val="TAC"/>
              <w:rPr>
                <w:lang w:val="en-US"/>
              </w:rPr>
            </w:pPr>
          </w:p>
        </w:tc>
        <w:tc>
          <w:tcPr>
            <w:tcW w:w="776" w:type="dxa"/>
            <w:tcBorders>
              <w:top w:val="nil"/>
              <w:bottom w:val="nil"/>
            </w:tcBorders>
            <w:shd w:val="clear" w:color="auto" w:fill="auto"/>
          </w:tcPr>
          <w:p w14:paraId="2DFC133E" w14:textId="77777777" w:rsidR="0007399C" w:rsidRPr="00DB707E" w:rsidRDefault="0007399C" w:rsidP="00D72BA7">
            <w:pPr>
              <w:pStyle w:val="TAC"/>
              <w:rPr>
                <w:lang w:val="en-US"/>
              </w:rPr>
            </w:pPr>
          </w:p>
        </w:tc>
      </w:tr>
      <w:tr w:rsidR="00FD0ADD" w:rsidRPr="00DB707E" w14:paraId="1FF65141" w14:textId="77777777" w:rsidTr="00FD0ADD">
        <w:trPr>
          <w:jc w:val="center"/>
        </w:trPr>
        <w:tc>
          <w:tcPr>
            <w:tcW w:w="1106" w:type="dxa"/>
            <w:tcBorders>
              <w:top w:val="nil"/>
            </w:tcBorders>
            <w:shd w:val="clear" w:color="auto" w:fill="auto"/>
          </w:tcPr>
          <w:p w14:paraId="1D2AC390" w14:textId="77777777" w:rsidR="0007399C" w:rsidRPr="00DB707E" w:rsidRDefault="0007399C" w:rsidP="00D72BA7">
            <w:pPr>
              <w:pStyle w:val="TAC"/>
              <w:rPr>
                <w:lang w:val="en-US"/>
              </w:rPr>
            </w:pPr>
          </w:p>
        </w:tc>
        <w:tc>
          <w:tcPr>
            <w:tcW w:w="1006" w:type="dxa"/>
            <w:tcBorders>
              <w:top w:val="nil"/>
            </w:tcBorders>
            <w:shd w:val="clear" w:color="auto" w:fill="auto"/>
          </w:tcPr>
          <w:p w14:paraId="0C9D3485" w14:textId="77777777" w:rsidR="0007399C" w:rsidRPr="00DB707E" w:rsidRDefault="0007399C" w:rsidP="00D72BA7">
            <w:pPr>
              <w:pStyle w:val="TAC"/>
              <w:rPr>
                <w:szCs w:val="22"/>
                <w:lang w:val="en-US"/>
              </w:rPr>
            </w:pPr>
          </w:p>
        </w:tc>
        <w:tc>
          <w:tcPr>
            <w:tcW w:w="1068" w:type="dxa"/>
            <w:shd w:val="clear" w:color="auto" w:fill="auto"/>
          </w:tcPr>
          <w:p w14:paraId="05F4978E" w14:textId="77777777" w:rsidR="0007399C" w:rsidRPr="00DB707E" w:rsidRDefault="0007399C" w:rsidP="00D72BA7">
            <w:pPr>
              <w:pStyle w:val="TAC"/>
              <w:rPr>
                <w:szCs w:val="22"/>
                <w:lang w:val="en-US"/>
              </w:rPr>
            </w:pPr>
            <w:r w:rsidRPr="00DB707E">
              <w:rPr>
                <w:szCs w:val="22"/>
                <w:lang w:val="en-US"/>
              </w:rPr>
              <w:t>n261</w:t>
            </w:r>
          </w:p>
        </w:tc>
        <w:tc>
          <w:tcPr>
            <w:tcW w:w="967" w:type="dxa"/>
            <w:shd w:val="clear" w:color="auto" w:fill="auto"/>
          </w:tcPr>
          <w:p w14:paraId="1366CFC5" w14:textId="77777777" w:rsidR="0007399C" w:rsidRPr="00DB707E" w:rsidRDefault="0007399C" w:rsidP="00D72BA7">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A3D8058" w14:textId="77777777" w:rsidR="0007399C" w:rsidRPr="00DB707E" w:rsidRDefault="0007399C" w:rsidP="00D72BA7">
            <w:pPr>
              <w:pStyle w:val="TAC"/>
            </w:pPr>
            <w:r w:rsidRPr="00DB707E">
              <w:rPr>
                <w:rFonts w:cs="Arial"/>
              </w:rPr>
              <w:t>-111.8</w:t>
            </w:r>
          </w:p>
        </w:tc>
        <w:tc>
          <w:tcPr>
            <w:tcW w:w="674" w:type="dxa"/>
            <w:gridSpan w:val="2"/>
          </w:tcPr>
          <w:p w14:paraId="5471B09F" w14:textId="77777777" w:rsidR="0007399C" w:rsidRPr="00DB707E" w:rsidRDefault="0007399C" w:rsidP="00D72BA7">
            <w:pPr>
              <w:pStyle w:val="TAC"/>
            </w:pPr>
            <w:r w:rsidRPr="00DB707E">
              <w:rPr>
                <w:rFonts w:eastAsia="Yu Mincho" w:cs="Arial"/>
                <w:lang w:eastAsia="ja-JP"/>
              </w:rPr>
              <w:t>-110.1</w:t>
            </w:r>
          </w:p>
        </w:tc>
        <w:tc>
          <w:tcPr>
            <w:tcW w:w="967" w:type="dxa"/>
          </w:tcPr>
          <w:p w14:paraId="289198E2" w14:textId="77777777" w:rsidR="0007399C" w:rsidRPr="00DB707E" w:rsidRDefault="0007399C" w:rsidP="00D72BA7">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07399C" w:rsidRPr="00DB707E" w:rsidRDefault="0007399C" w:rsidP="00D72BA7">
            <w:pPr>
              <w:pStyle w:val="TAC"/>
            </w:pPr>
          </w:p>
        </w:tc>
        <w:tc>
          <w:tcPr>
            <w:tcW w:w="709" w:type="dxa"/>
          </w:tcPr>
          <w:p w14:paraId="2615EDAE" w14:textId="77777777" w:rsidR="0007399C" w:rsidRPr="00DB707E" w:rsidRDefault="0007399C" w:rsidP="00D72BA7">
            <w:pPr>
              <w:pStyle w:val="TAC"/>
            </w:pPr>
            <w:r w:rsidRPr="00DB707E">
              <w:t>TBD</w:t>
            </w:r>
          </w:p>
        </w:tc>
        <w:tc>
          <w:tcPr>
            <w:tcW w:w="851" w:type="dxa"/>
            <w:tcBorders>
              <w:top w:val="nil"/>
            </w:tcBorders>
            <w:shd w:val="clear" w:color="auto" w:fill="auto"/>
          </w:tcPr>
          <w:p w14:paraId="324BE2FC" w14:textId="77777777" w:rsidR="0007399C" w:rsidRPr="00DB707E" w:rsidRDefault="0007399C" w:rsidP="00D72BA7">
            <w:pPr>
              <w:pStyle w:val="TAC"/>
            </w:pPr>
          </w:p>
        </w:tc>
        <w:tc>
          <w:tcPr>
            <w:tcW w:w="776" w:type="dxa"/>
            <w:tcBorders>
              <w:top w:val="nil"/>
            </w:tcBorders>
            <w:shd w:val="clear" w:color="auto" w:fill="auto"/>
          </w:tcPr>
          <w:p w14:paraId="244FAEEC" w14:textId="77777777" w:rsidR="0007399C" w:rsidRPr="00DB707E" w:rsidRDefault="0007399C" w:rsidP="00D72BA7">
            <w:pPr>
              <w:pStyle w:val="TAC"/>
              <w:rPr>
                <w:lang w:val="en-US"/>
              </w:rPr>
            </w:pPr>
          </w:p>
        </w:tc>
      </w:tr>
      <w:tr w:rsidR="00FD0ADD" w:rsidRPr="00DB707E" w14:paraId="4A48174C" w14:textId="77777777" w:rsidTr="00FD0ADD">
        <w:trPr>
          <w:jc w:val="center"/>
        </w:trPr>
        <w:tc>
          <w:tcPr>
            <w:tcW w:w="1106" w:type="dxa"/>
            <w:tcBorders>
              <w:top w:val="nil"/>
              <w:bottom w:val="nil"/>
            </w:tcBorders>
            <w:shd w:val="clear" w:color="auto" w:fill="auto"/>
          </w:tcPr>
          <w:p w14:paraId="4797E2F6" w14:textId="77777777" w:rsidR="0007399C" w:rsidRPr="00DB707E" w:rsidRDefault="0007399C" w:rsidP="00D72BA7">
            <w:pPr>
              <w:pStyle w:val="TAC"/>
              <w:rPr>
                <w:lang w:val="en-US"/>
              </w:rPr>
            </w:pPr>
          </w:p>
        </w:tc>
        <w:tc>
          <w:tcPr>
            <w:tcW w:w="1006" w:type="dxa"/>
            <w:tcBorders>
              <w:bottom w:val="nil"/>
            </w:tcBorders>
            <w:shd w:val="clear" w:color="auto" w:fill="auto"/>
          </w:tcPr>
          <w:p w14:paraId="28EAC19F" w14:textId="77777777" w:rsidR="0007399C" w:rsidRPr="00DB707E" w:rsidRDefault="0007399C" w:rsidP="00D72BA7">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07399C" w:rsidRPr="00DB707E" w:rsidRDefault="0007399C" w:rsidP="00D72BA7">
            <w:pPr>
              <w:pStyle w:val="TAC"/>
              <w:rPr>
                <w:rFonts w:eastAsia="Calibri"/>
                <w:szCs w:val="22"/>
              </w:rPr>
            </w:pPr>
            <w:r w:rsidRPr="00DB707E">
              <w:rPr>
                <w:rFonts w:eastAsia="Calibri"/>
                <w:szCs w:val="22"/>
              </w:rPr>
              <w:t>n257</w:t>
            </w:r>
          </w:p>
        </w:tc>
        <w:tc>
          <w:tcPr>
            <w:tcW w:w="967" w:type="dxa"/>
            <w:shd w:val="clear" w:color="auto" w:fill="auto"/>
          </w:tcPr>
          <w:p w14:paraId="58FBE73A" w14:textId="77777777" w:rsidR="0007399C" w:rsidRPr="00DB707E" w:rsidRDefault="0007399C" w:rsidP="00D72BA7">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52E28F76" w14:textId="77777777" w:rsidR="0007399C" w:rsidRPr="00DB707E" w:rsidRDefault="0007399C" w:rsidP="00D72BA7">
            <w:pPr>
              <w:pStyle w:val="TAC"/>
              <w:rPr>
                <w:rFonts w:eastAsia="Yu Mincho"/>
                <w:lang w:eastAsia="ja-JP"/>
              </w:rPr>
            </w:pPr>
            <w:r w:rsidRPr="00DB707E">
              <w:rPr>
                <w:rFonts w:cs="Arial"/>
              </w:rPr>
              <w:t>-100.8</w:t>
            </w:r>
          </w:p>
        </w:tc>
        <w:tc>
          <w:tcPr>
            <w:tcW w:w="674" w:type="dxa"/>
            <w:gridSpan w:val="2"/>
          </w:tcPr>
          <w:p w14:paraId="58A67137" w14:textId="77777777" w:rsidR="0007399C" w:rsidRPr="00DB707E" w:rsidRDefault="0007399C" w:rsidP="00D72BA7">
            <w:pPr>
              <w:pStyle w:val="TAC"/>
              <w:rPr>
                <w:rFonts w:eastAsia="Yu Mincho"/>
                <w:lang w:eastAsia="ja-JP"/>
              </w:rPr>
            </w:pPr>
            <w:r w:rsidRPr="00DB707E">
              <w:rPr>
                <w:rFonts w:eastAsia="Yu Mincho" w:cs="Arial"/>
                <w:lang w:eastAsia="ja-JP"/>
              </w:rPr>
              <w:t>-99.2</w:t>
            </w:r>
          </w:p>
        </w:tc>
        <w:tc>
          <w:tcPr>
            <w:tcW w:w="967" w:type="dxa"/>
          </w:tcPr>
          <w:p w14:paraId="04523289" w14:textId="77777777" w:rsidR="0007399C" w:rsidRPr="00DB707E" w:rsidRDefault="0007399C" w:rsidP="00D72BA7">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07399C" w:rsidRPr="00DB707E" w:rsidRDefault="0007399C" w:rsidP="00D72BA7">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77777777" w:rsidR="0007399C" w:rsidRPr="00DB707E" w:rsidRDefault="0007399C" w:rsidP="00D72BA7">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14:paraId="252F58CF" w14:textId="77777777" w:rsidR="0007399C" w:rsidRPr="00DB707E" w:rsidRDefault="0007399C" w:rsidP="00D72BA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07399C" w:rsidRPr="00DB707E" w:rsidRDefault="0007399C" w:rsidP="00D72BA7">
            <w:pPr>
              <w:pStyle w:val="TAC"/>
              <w:rPr>
                <w:rFonts w:eastAsia="Yu Mincho"/>
                <w:lang w:eastAsia="ja-JP"/>
              </w:rPr>
            </w:pPr>
            <w:r w:rsidRPr="00DB707E">
              <w:rPr>
                <w:rFonts w:eastAsia="Yu Mincho"/>
                <w:lang w:eastAsia="ja-JP"/>
              </w:rPr>
              <w:t>≥-4</w:t>
            </w:r>
          </w:p>
        </w:tc>
      </w:tr>
      <w:tr w:rsidR="00FD0ADD" w:rsidRPr="00DB707E" w14:paraId="55D5D553" w14:textId="77777777" w:rsidTr="00FD0ADD">
        <w:trPr>
          <w:jc w:val="center"/>
        </w:trPr>
        <w:tc>
          <w:tcPr>
            <w:tcW w:w="1106" w:type="dxa"/>
            <w:tcBorders>
              <w:top w:val="nil"/>
              <w:bottom w:val="nil"/>
            </w:tcBorders>
            <w:shd w:val="clear" w:color="auto" w:fill="auto"/>
          </w:tcPr>
          <w:p w14:paraId="4AB29D05" w14:textId="77777777" w:rsidR="0007399C" w:rsidRPr="00DB707E" w:rsidRDefault="0007399C" w:rsidP="00D72BA7">
            <w:pPr>
              <w:pStyle w:val="TAC"/>
              <w:rPr>
                <w:lang w:val="en-US"/>
              </w:rPr>
            </w:pPr>
          </w:p>
        </w:tc>
        <w:tc>
          <w:tcPr>
            <w:tcW w:w="1006" w:type="dxa"/>
            <w:tcBorders>
              <w:top w:val="nil"/>
              <w:bottom w:val="nil"/>
            </w:tcBorders>
            <w:shd w:val="clear" w:color="auto" w:fill="auto"/>
          </w:tcPr>
          <w:p w14:paraId="413E9D90" w14:textId="77777777" w:rsidR="0007399C" w:rsidRPr="00DB707E" w:rsidRDefault="0007399C" w:rsidP="00D72BA7">
            <w:pPr>
              <w:pStyle w:val="TAC"/>
              <w:rPr>
                <w:szCs w:val="22"/>
                <w:lang w:val="en-US"/>
              </w:rPr>
            </w:pPr>
          </w:p>
        </w:tc>
        <w:tc>
          <w:tcPr>
            <w:tcW w:w="1068" w:type="dxa"/>
            <w:shd w:val="clear" w:color="auto" w:fill="auto"/>
          </w:tcPr>
          <w:p w14:paraId="1A2F6180" w14:textId="77777777" w:rsidR="0007399C" w:rsidRPr="00DB707E" w:rsidRDefault="0007399C" w:rsidP="00D72BA7">
            <w:pPr>
              <w:pStyle w:val="TAC"/>
              <w:rPr>
                <w:rFonts w:eastAsia="Calibri"/>
                <w:szCs w:val="22"/>
              </w:rPr>
            </w:pPr>
            <w:r w:rsidRPr="00DB707E">
              <w:rPr>
                <w:szCs w:val="22"/>
                <w:lang w:val="en-US"/>
              </w:rPr>
              <w:t>n258</w:t>
            </w:r>
          </w:p>
        </w:tc>
        <w:tc>
          <w:tcPr>
            <w:tcW w:w="967" w:type="dxa"/>
            <w:shd w:val="clear" w:color="auto" w:fill="auto"/>
          </w:tcPr>
          <w:p w14:paraId="26BC2A38" w14:textId="77777777" w:rsidR="0007399C" w:rsidRPr="00DB707E" w:rsidRDefault="0007399C" w:rsidP="00D72BA7">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BAC5B19" w14:textId="77777777" w:rsidR="0007399C" w:rsidRPr="00DB707E" w:rsidRDefault="0007399C" w:rsidP="00D72BA7">
            <w:pPr>
              <w:pStyle w:val="TAC"/>
              <w:rPr>
                <w:rFonts w:eastAsia="Yu Mincho"/>
                <w:lang w:eastAsia="ja-JP"/>
              </w:rPr>
            </w:pPr>
            <w:r w:rsidRPr="00DB707E">
              <w:rPr>
                <w:rFonts w:cs="Arial"/>
              </w:rPr>
              <w:t>-100.8</w:t>
            </w:r>
          </w:p>
        </w:tc>
        <w:tc>
          <w:tcPr>
            <w:tcW w:w="674" w:type="dxa"/>
            <w:gridSpan w:val="2"/>
          </w:tcPr>
          <w:p w14:paraId="3E2F7CC3" w14:textId="77777777" w:rsidR="0007399C" w:rsidRPr="00DB707E" w:rsidRDefault="0007399C" w:rsidP="00D72BA7">
            <w:pPr>
              <w:pStyle w:val="TAC"/>
              <w:rPr>
                <w:rFonts w:eastAsia="Yu Mincho"/>
                <w:lang w:eastAsia="ja-JP"/>
              </w:rPr>
            </w:pPr>
            <w:r w:rsidRPr="00DB707E">
              <w:rPr>
                <w:rFonts w:eastAsia="Yu Mincho" w:cs="Arial"/>
                <w:lang w:eastAsia="ja-JP"/>
              </w:rPr>
              <w:t>-99.2</w:t>
            </w:r>
          </w:p>
        </w:tc>
        <w:tc>
          <w:tcPr>
            <w:tcW w:w="967" w:type="dxa"/>
          </w:tcPr>
          <w:p w14:paraId="3ED224E6" w14:textId="77777777" w:rsidR="0007399C" w:rsidRPr="00DB707E" w:rsidRDefault="0007399C" w:rsidP="00D72BA7">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07399C" w:rsidRPr="00DB707E" w:rsidRDefault="0007399C" w:rsidP="00D72BA7">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77777777" w:rsidR="0007399C" w:rsidRPr="00DB707E" w:rsidRDefault="0007399C" w:rsidP="00D72BA7">
            <w:pPr>
              <w:pStyle w:val="TAC"/>
            </w:pPr>
            <w:r w:rsidRPr="00DB707E">
              <w:t>TBD</w:t>
            </w:r>
          </w:p>
        </w:tc>
        <w:tc>
          <w:tcPr>
            <w:tcW w:w="851" w:type="dxa"/>
            <w:tcBorders>
              <w:top w:val="nil"/>
              <w:bottom w:val="nil"/>
            </w:tcBorders>
            <w:shd w:val="clear" w:color="auto" w:fill="auto"/>
          </w:tcPr>
          <w:p w14:paraId="3B67C5D4" w14:textId="77777777" w:rsidR="0007399C" w:rsidRPr="00DB707E" w:rsidRDefault="0007399C" w:rsidP="00D72BA7">
            <w:pPr>
              <w:pStyle w:val="TAC"/>
            </w:pPr>
          </w:p>
        </w:tc>
        <w:tc>
          <w:tcPr>
            <w:tcW w:w="776" w:type="dxa"/>
            <w:tcBorders>
              <w:top w:val="nil"/>
              <w:bottom w:val="nil"/>
            </w:tcBorders>
            <w:shd w:val="clear" w:color="auto" w:fill="auto"/>
          </w:tcPr>
          <w:p w14:paraId="171D3062" w14:textId="77777777" w:rsidR="0007399C" w:rsidRPr="00DB707E" w:rsidRDefault="0007399C" w:rsidP="00D72BA7">
            <w:pPr>
              <w:pStyle w:val="TAC"/>
              <w:rPr>
                <w:lang w:val="en-US"/>
              </w:rPr>
            </w:pPr>
          </w:p>
        </w:tc>
      </w:tr>
      <w:tr w:rsidR="00FD0ADD" w:rsidRPr="00DB707E" w14:paraId="3F833374" w14:textId="77777777" w:rsidTr="00FD0ADD">
        <w:trPr>
          <w:jc w:val="center"/>
        </w:trPr>
        <w:tc>
          <w:tcPr>
            <w:tcW w:w="1106" w:type="dxa"/>
            <w:tcBorders>
              <w:top w:val="nil"/>
            </w:tcBorders>
            <w:shd w:val="clear" w:color="auto" w:fill="auto"/>
          </w:tcPr>
          <w:p w14:paraId="0765B410" w14:textId="77777777" w:rsidR="0007399C" w:rsidRPr="00DB707E" w:rsidRDefault="0007399C" w:rsidP="00D72BA7">
            <w:pPr>
              <w:pStyle w:val="TAC"/>
              <w:rPr>
                <w:lang w:val="en-US"/>
              </w:rPr>
            </w:pPr>
          </w:p>
        </w:tc>
        <w:tc>
          <w:tcPr>
            <w:tcW w:w="1006" w:type="dxa"/>
            <w:tcBorders>
              <w:top w:val="nil"/>
            </w:tcBorders>
            <w:shd w:val="clear" w:color="auto" w:fill="auto"/>
          </w:tcPr>
          <w:p w14:paraId="63B9744C" w14:textId="77777777" w:rsidR="0007399C" w:rsidRPr="00DB707E" w:rsidRDefault="0007399C" w:rsidP="00D72BA7">
            <w:pPr>
              <w:pStyle w:val="TAC"/>
              <w:rPr>
                <w:szCs w:val="22"/>
                <w:lang w:val="en-US"/>
              </w:rPr>
            </w:pPr>
          </w:p>
        </w:tc>
        <w:tc>
          <w:tcPr>
            <w:tcW w:w="1068" w:type="dxa"/>
            <w:shd w:val="clear" w:color="auto" w:fill="auto"/>
          </w:tcPr>
          <w:p w14:paraId="5CAF6113" w14:textId="77777777" w:rsidR="0007399C" w:rsidRPr="00DB707E" w:rsidRDefault="0007399C" w:rsidP="00D72BA7">
            <w:pPr>
              <w:pStyle w:val="TAC"/>
              <w:rPr>
                <w:szCs w:val="22"/>
                <w:lang w:val="en-US"/>
              </w:rPr>
            </w:pPr>
            <w:r w:rsidRPr="00DB707E">
              <w:rPr>
                <w:szCs w:val="22"/>
                <w:lang w:val="en-US"/>
              </w:rPr>
              <w:t>n261</w:t>
            </w:r>
          </w:p>
        </w:tc>
        <w:tc>
          <w:tcPr>
            <w:tcW w:w="967" w:type="dxa"/>
            <w:shd w:val="clear" w:color="auto" w:fill="auto"/>
          </w:tcPr>
          <w:p w14:paraId="4F2BEB18" w14:textId="77777777" w:rsidR="0007399C" w:rsidRPr="00DB707E" w:rsidRDefault="0007399C" w:rsidP="00D72BA7">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2E6E5B6" w14:textId="77777777" w:rsidR="0007399C" w:rsidRPr="00DB707E" w:rsidRDefault="0007399C" w:rsidP="00D72BA7">
            <w:pPr>
              <w:pStyle w:val="TAC"/>
            </w:pPr>
            <w:r w:rsidRPr="00DB707E">
              <w:rPr>
                <w:rFonts w:cs="Arial"/>
              </w:rPr>
              <w:t>-100.8</w:t>
            </w:r>
          </w:p>
        </w:tc>
        <w:tc>
          <w:tcPr>
            <w:tcW w:w="674" w:type="dxa"/>
            <w:gridSpan w:val="2"/>
          </w:tcPr>
          <w:p w14:paraId="4F0769D5" w14:textId="77777777" w:rsidR="0007399C" w:rsidRPr="00DB707E" w:rsidRDefault="0007399C" w:rsidP="00D72BA7">
            <w:pPr>
              <w:pStyle w:val="TAC"/>
            </w:pPr>
            <w:r w:rsidRPr="00DB707E">
              <w:rPr>
                <w:rFonts w:eastAsia="Yu Mincho" w:cs="Arial"/>
                <w:lang w:eastAsia="ja-JP"/>
              </w:rPr>
              <w:t>-99.2</w:t>
            </w:r>
          </w:p>
        </w:tc>
        <w:tc>
          <w:tcPr>
            <w:tcW w:w="967" w:type="dxa"/>
          </w:tcPr>
          <w:p w14:paraId="6A73EDBD" w14:textId="77777777" w:rsidR="0007399C" w:rsidRPr="00DB707E" w:rsidRDefault="0007399C" w:rsidP="00D72BA7">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07399C" w:rsidRPr="00DB707E" w:rsidRDefault="0007399C" w:rsidP="00D72BA7">
            <w:pPr>
              <w:pStyle w:val="TAC"/>
            </w:pPr>
          </w:p>
        </w:tc>
        <w:tc>
          <w:tcPr>
            <w:tcW w:w="709" w:type="dxa"/>
          </w:tcPr>
          <w:p w14:paraId="15783BB5" w14:textId="77777777" w:rsidR="0007399C" w:rsidRPr="00DB707E" w:rsidRDefault="0007399C" w:rsidP="00D72BA7">
            <w:pPr>
              <w:pStyle w:val="TAC"/>
            </w:pPr>
            <w:r w:rsidRPr="00DB707E">
              <w:t>TBD</w:t>
            </w:r>
          </w:p>
        </w:tc>
        <w:tc>
          <w:tcPr>
            <w:tcW w:w="851" w:type="dxa"/>
            <w:tcBorders>
              <w:top w:val="nil"/>
            </w:tcBorders>
            <w:shd w:val="clear" w:color="auto" w:fill="auto"/>
          </w:tcPr>
          <w:p w14:paraId="40974839" w14:textId="77777777" w:rsidR="0007399C" w:rsidRPr="00DB707E" w:rsidRDefault="0007399C" w:rsidP="00D72BA7">
            <w:pPr>
              <w:pStyle w:val="TAC"/>
            </w:pPr>
          </w:p>
        </w:tc>
        <w:tc>
          <w:tcPr>
            <w:tcW w:w="776" w:type="dxa"/>
            <w:tcBorders>
              <w:top w:val="nil"/>
            </w:tcBorders>
            <w:shd w:val="clear" w:color="auto" w:fill="auto"/>
          </w:tcPr>
          <w:p w14:paraId="06BA98C3" w14:textId="77777777" w:rsidR="0007399C" w:rsidRPr="00DB707E" w:rsidRDefault="0007399C" w:rsidP="00D72BA7">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63C59984" w14:textId="77777777" w:rsidR="0007399C" w:rsidRPr="00DB707E" w:rsidRDefault="0007399C" w:rsidP="0007399C">
      <w:pPr>
        <w:pStyle w:val="EditorsNote"/>
        <w:rPr>
          <w:i/>
          <w:iCs/>
          <w:color w:val="auto"/>
        </w:rPr>
      </w:pPr>
      <w:r w:rsidRPr="00DB707E">
        <w:rPr>
          <w:i/>
          <w:iCs/>
          <w:color w:val="auto"/>
        </w:rPr>
        <w:t xml:space="preserve">Editor’s notes for Table B.2.3-2: </w:t>
      </w:r>
    </w:p>
    <w:p w14:paraId="2E9F46AE" w14:textId="77777777" w:rsidR="0007399C" w:rsidRPr="00DB707E" w:rsidRDefault="0007399C" w:rsidP="0007399C">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14:paraId="2F674001" w14:textId="77777777" w:rsidR="0007399C" w:rsidRPr="00DB707E" w:rsidRDefault="0007399C" w:rsidP="0007399C">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rPr>
          <w:lang w:eastAsia="zh-CN"/>
        </w:rPr>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rPr>
          <w:lang w:eastAsia="zh-CN"/>
        </w:rPr>
        <w:t>.1</w:t>
      </w:r>
      <w:r w:rsidRPr="007D5B3C">
        <w:t>-1: Conditions for SSB based L1-RSRP measurements in FR1</w:t>
      </w:r>
      <w:r w:rsidRPr="005D41A0">
        <w:t xml:space="preserve"> </w:t>
      </w:r>
      <w:bookmarkStart w:id="19" w:name="_Hlk110894344"/>
      <w:r w:rsidRPr="005D41A0">
        <w:t>for satellite access</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rPr>
          <w:lang w:eastAsia="zh-CN"/>
        </w:rPr>
        <w:t>B.3.2.2.2</w:t>
      </w:r>
      <w:r w:rsidRPr="006C53D9">
        <w:rPr>
          <w:lang w:eastAsia="zh-CN"/>
        </w:rPr>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r>
      <w:r w:rsidRPr="006C53D9">
        <w:rPr>
          <w:lang w:eastAsia="zh-CN"/>
        </w:rPr>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lastRenderedPageBreak/>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rPr>
          <w:lang w:eastAsia="zh-CN"/>
        </w:rPr>
        <w:t>B.3.4.2.1</w:t>
      </w:r>
      <w:r w:rsidRPr="006C53D9">
        <w:rPr>
          <w:lang w:eastAsia="zh-CN"/>
        </w:rPr>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C17565"/>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60588C06" w14:textId="77777777"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0D368E" w:rsidRDefault="000D368E" w:rsidP="000D368E">
            <w:pPr>
              <w:pStyle w:val="TAL"/>
              <w:rPr>
                <w:sz w:val="16"/>
                <w:szCs w:val="16"/>
              </w:rPr>
            </w:pPr>
            <w:r w:rsidRPr="000D368E">
              <w:rPr>
                <w:sz w:val="16"/>
                <w:szCs w:val="16"/>
              </w:rPr>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0D368E" w:rsidRDefault="000D368E" w:rsidP="000D368E">
            <w:pPr>
              <w:pStyle w:val="TAL"/>
              <w:rPr>
                <w:sz w:val="16"/>
                <w:szCs w:val="16"/>
              </w:rPr>
            </w:pPr>
            <w:r w:rsidRPr="000D368E">
              <w:rPr>
                <w:sz w:val="16"/>
                <w:szCs w:val="16"/>
              </w:rPr>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0D368E" w:rsidRDefault="000D368E" w:rsidP="000D368E">
            <w:pPr>
              <w:pStyle w:val="TAL"/>
              <w:rPr>
                <w:sz w:val="16"/>
                <w:szCs w:val="16"/>
              </w:rPr>
            </w:pPr>
            <w:r w:rsidRPr="000D368E">
              <w:rPr>
                <w:sz w:val="16"/>
                <w:szCs w:val="16"/>
              </w:rPr>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0D368E" w:rsidRDefault="000D368E" w:rsidP="000D368E">
            <w:pPr>
              <w:pStyle w:val="TAL"/>
              <w:rPr>
                <w:sz w:val="16"/>
                <w:szCs w:val="16"/>
              </w:rPr>
            </w:pPr>
            <w:r w:rsidRPr="000D368E">
              <w:rPr>
                <w:sz w:val="16"/>
                <w:szCs w:val="16"/>
              </w:rPr>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0D368E" w:rsidRDefault="000D368E" w:rsidP="000D368E">
            <w:pPr>
              <w:pStyle w:val="TAL"/>
              <w:rPr>
                <w:sz w:val="16"/>
                <w:szCs w:val="16"/>
              </w:rPr>
            </w:pPr>
            <w:r w:rsidRPr="000D368E">
              <w:rPr>
                <w:sz w:val="16"/>
                <w:szCs w:val="16"/>
              </w:rPr>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0D368E" w:rsidRDefault="000D368E" w:rsidP="000D368E">
            <w:pPr>
              <w:pStyle w:val="TAL"/>
              <w:rPr>
                <w:sz w:val="16"/>
                <w:szCs w:val="16"/>
              </w:rPr>
            </w:pPr>
            <w:r w:rsidRPr="000D368E">
              <w:rPr>
                <w:sz w:val="16"/>
                <w:szCs w:val="16"/>
              </w:rPr>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0D368E" w:rsidRDefault="000D368E" w:rsidP="000D368E">
            <w:pPr>
              <w:pStyle w:val="TAL"/>
              <w:rPr>
                <w:sz w:val="16"/>
                <w:szCs w:val="16"/>
              </w:rPr>
            </w:pPr>
            <w:r w:rsidRPr="000D368E">
              <w:rPr>
                <w:sz w:val="16"/>
                <w:szCs w:val="16"/>
              </w:rPr>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0D368E" w:rsidRDefault="000D368E" w:rsidP="000D368E">
            <w:pPr>
              <w:pStyle w:val="TAL"/>
              <w:rPr>
                <w:sz w:val="16"/>
                <w:szCs w:val="16"/>
              </w:rPr>
            </w:pPr>
            <w:r w:rsidRPr="000D368E">
              <w:rPr>
                <w:sz w:val="16"/>
                <w:szCs w:val="16"/>
              </w:rPr>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0D368E" w:rsidRDefault="000D368E" w:rsidP="000D368E">
            <w:pPr>
              <w:pStyle w:val="TAL"/>
              <w:rPr>
                <w:sz w:val="16"/>
                <w:szCs w:val="16"/>
              </w:rPr>
            </w:pPr>
            <w:r w:rsidRPr="000D368E">
              <w:rPr>
                <w:sz w:val="16"/>
                <w:szCs w:val="16"/>
              </w:rPr>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0D368E" w:rsidRDefault="000D368E" w:rsidP="000D368E">
            <w:pPr>
              <w:pStyle w:val="TAL"/>
              <w:rPr>
                <w:sz w:val="16"/>
                <w:szCs w:val="16"/>
              </w:rPr>
            </w:pPr>
            <w:r w:rsidRPr="000D368E">
              <w:rPr>
                <w:sz w:val="16"/>
                <w:szCs w:val="16"/>
              </w:rPr>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0D368E" w:rsidRDefault="000D368E" w:rsidP="000D368E">
            <w:pPr>
              <w:pStyle w:val="TAL"/>
              <w:rPr>
                <w:sz w:val="16"/>
                <w:szCs w:val="16"/>
              </w:rPr>
            </w:pPr>
            <w:r w:rsidRPr="000D368E">
              <w:rPr>
                <w:sz w:val="16"/>
                <w:szCs w:val="16"/>
              </w:rPr>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0D368E" w:rsidRDefault="000D368E" w:rsidP="000D368E">
            <w:pPr>
              <w:pStyle w:val="TAL"/>
              <w:rPr>
                <w:sz w:val="16"/>
                <w:szCs w:val="16"/>
              </w:rPr>
            </w:pPr>
            <w:r w:rsidRPr="000D368E">
              <w:rPr>
                <w:sz w:val="16"/>
                <w:szCs w:val="16"/>
              </w:rPr>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0D368E" w:rsidRDefault="000D368E" w:rsidP="000D368E">
            <w:pPr>
              <w:pStyle w:val="TAL"/>
              <w:rPr>
                <w:sz w:val="16"/>
                <w:szCs w:val="16"/>
              </w:rPr>
            </w:pPr>
            <w:r w:rsidRPr="000D368E">
              <w:rPr>
                <w:sz w:val="16"/>
                <w:szCs w:val="16"/>
              </w:rPr>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0D368E" w:rsidRDefault="000D368E" w:rsidP="000D368E">
            <w:pPr>
              <w:pStyle w:val="TAL"/>
              <w:rPr>
                <w:sz w:val="16"/>
                <w:szCs w:val="16"/>
              </w:rPr>
            </w:pPr>
            <w:r w:rsidRPr="000D368E">
              <w:rPr>
                <w:sz w:val="16"/>
                <w:szCs w:val="16"/>
              </w:rPr>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0D368E" w:rsidRDefault="000D368E" w:rsidP="000D368E">
            <w:pPr>
              <w:pStyle w:val="TAL"/>
              <w:rPr>
                <w:sz w:val="16"/>
                <w:szCs w:val="16"/>
              </w:rPr>
            </w:pPr>
            <w:r w:rsidRPr="000D368E">
              <w:rPr>
                <w:sz w:val="16"/>
                <w:szCs w:val="16"/>
              </w:rPr>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0D368E" w:rsidRDefault="000D368E" w:rsidP="000D368E">
            <w:pPr>
              <w:pStyle w:val="TAL"/>
              <w:rPr>
                <w:sz w:val="16"/>
                <w:szCs w:val="16"/>
              </w:rPr>
            </w:pPr>
            <w:r w:rsidRPr="000D368E">
              <w:rPr>
                <w:sz w:val="16"/>
                <w:szCs w:val="16"/>
              </w:rPr>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0D368E" w:rsidRDefault="000D368E" w:rsidP="000D368E">
            <w:pPr>
              <w:pStyle w:val="TAL"/>
              <w:rPr>
                <w:sz w:val="16"/>
                <w:szCs w:val="16"/>
              </w:rPr>
            </w:pPr>
            <w:r w:rsidRPr="000D368E">
              <w:rPr>
                <w:sz w:val="16"/>
                <w:szCs w:val="16"/>
              </w:rPr>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0D368E" w:rsidRDefault="000D368E" w:rsidP="000D368E">
            <w:pPr>
              <w:pStyle w:val="TAL"/>
              <w:rPr>
                <w:sz w:val="16"/>
                <w:szCs w:val="16"/>
              </w:rPr>
            </w:pPr>
            <w:r w:rsidRPr="000D368E">
              <w:rPr>
                <w:sz w:val="16"/>
                <w:szCs w:val="16"/>
              </w:rPr>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0D368E" w:rsidRDefault="000D368E" w:rsidP="000D368E">
            <w:pPr>
              <w:pStyle w:val="TAL"/>
              <w:rPr>
                <w:sz w:val="16"/>
                <w:szCs w:val="16"/>
              </w:rPr>
            </w:pPr>
            <w:r w:rsidRPr="000D368E">
              <w:rPr>
                <w:sz w:val="16"/>
                <w:szCs w:val="16"/>
              </w:rPr>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0D368E" w:rsidRDefault="000D368E" w:rsidP="000D368E">
            <w:pPr>
              <w:pStyle w:val="TAL"/>
              <w:rPr>
                <w:sz w:val="16"/>
                <w:szCs w:val="16"/>
              </w:rPr>
            </w:pPr>
            <w:r w:rsidRPr="000D368E">
              <w:rPr>
                <w:sz w:val="16"/>
                <w:szCs w:val="16"/>
              </w:rPr>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0D368E" w:rsidRDefault="000D368E" w:rsidP="000D368E">
            <w:pPr>
              <w:pStyle w:val="TAL"/>
              <w:rPr>
                <w:sz w:val="16"/>
                <w:szCs w:val="16"/>
              </w:rPr>
            </w:pPr>
            <w:r w:rsidRPr="000D368E">
              <w:rPr>
                <w:sz w:val="16"/>
                <w:szCs w:val="16"/>
              </w:rPr>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0D368E" w:rsidRDefault="000D368E" w:rsidP="000D368E">
            <w:pPr>
              <w:pStyle w:val="TAL"/>
              <w:rPr>
                <w:sz w:val="16"/>
                <w:szCs w:val="16"/>
              </w:rPr>
            </w:pPr>
            <w:r w:rsidRPr="000D368E">
              <w:rPr>
                <w:sz w:val="16"/>
                <w:szCs w:val="16"/>
              </w:rPr>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0D368E" w:rsidRDefault="000D368E" w:rsidP="000D368E">
            <w:pPr>
              <w:pStyle w:val="TAL"/>
              <w:rPr>
                <w:sz w:val="16"/>
                <w:szCs w:val="16"/>
              </w:rPr>
            </w:pPr>
            <w:r w:rsidRPr="000D368E">
              <w:rPr>
                <w:sz w:val="16"/>
                <w:szCs w:val="16"/>
              </w:rPr>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0D368E" w:rsidRDefault="000D368E" w:rsidP="000D368E">
            <w:pPr>
              <w:pStyle w:val="TAL"/>
              <w:rPr>
                <w:sz w:val="16"/>
                <w:szCs w:val="16"/>
              </w:rPr>
            </w:pPr>
            <w:r w:rsidRPr="000D368E">
              <w:rPr>
                <w:sz w:val="16"/>
                <w:szCs w:val="16"/>
              </w:rPr>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0D368E" w:rsidRDefault="000D368E" w:rsidP="000D368E">
            <w:pPr>
              <w:pStyle w:val="TAL"/>
              <w:rPr>
                <w:sz w:val="16"/>
                <w:szCs w:val="16"/>
              </w:rPr>
            </w:pPr>
            <w:r w:rsidRPr="000D368E">
              <w:rPr>
                <w:sz w:val="16"/>
                <w:szCs w:val="16"/>
              </w:rPr>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0D368E" w:rsidRDefault="000D368E" w:rsidP="000D368E">
            <w:pPr>
              <w:pStyle w:val="TAL"/>
              <w:rPr>
                <w:sz w:val="16"/>
                <w:szCs w:val="16"/>
              </w:rPr>
            </w:pPr>
            <w:r w:rsidRPr="000D368E">
              <w:rPr>
                <w:sz w:val="16"/>
                <w:szCs w:val="16"/>
              </w:rPr>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0D368E" w:rsidRDefault="000D368E" w:rsidP="000D368E">
            <w:pPr>
              <w:pStyle w:val="TAL"/>
              <w:rPr>
                <w:sz w:val="16"/>
                <w:szCs w:val="16"/>
              </w:rPr>
            </w:pPr>
            <w:r w:rsidRPr="000D368E">
              <w:rPr>
                <w:sz w:val="16"/>
                <w:szCs w:val="16"/>
              </w:rPr>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bl>
    <w:p w14:paraId="60588CC9" w14:textId="1C79CBFD" w:rsidR="002618B6" w:rsidRDefault="002618B6" w:rsidP="007331B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202DE" w:rsidRPr="006C53D9" w14:paraId="48D1C88D" w14:textId="77777777" w:rsidTr="00AE3AF1">
        <w:tc>
          <w:tcPr>
            <w:tcW w:w="9639" w:type="dxa"/>
            <w:gridSpan w:val="8"/>
            <w:tcBorders>
              <w:bottom w:val="nil"/>
            </w:tcBorders>
            <w:shd w:val="solid" w:color="FFFFFF" w:fill="auto"/>
          </w:tcPr>
          <w:p w14:paraId="31669E40" w14:textId="77777777" w:rsidR="006202DE" w:rsidRPr="006C53D9" w:rsidRDefault="006202DE" w:rsidP="00AE3AF1">
            <w:pPr>
              <w:pStyle w:val="TAL"/>
              <w:jc w:val="center"/>
              <w:rPr>
                <w:b/>
                <w:sz w:val="16"/>
              </w:rPr>
            </w:pPr>
            <w:r w:rsidRPr="006C53D9">
              <w:rPr>
                <w:b/>
              </w:rPr>
              <w:t>Change history</w:t>
            </w:r>
          </w:p>
        </w:tc>
      </w:tr>
      <w:tr w:rsidR="006202DE" w:rsidRPr="006C53D9" w14:paraId="55F60EC0" w14:textId="77777777" w:rsidTr="00AE3AF1">
        <w:tc>
          <w:tcPr>
            <w:tcW w:w="800" w:type="dxa"/>
            <w:tcBorders>
              <w:bottom w:val="single" w:sz="6" w:space="0" w:color="auto"/>
            </w:tcBorders>
            <w:shd w:val="pct10" w:color="auto" w:fill="FFFFFF"/>
          </w:tcPr>
          <w:p w14:paraId="3307B81E" w14:textId="77777777" w:rsidR="006202DE" w:rsidRPr="006C53D9" w:rsidRDefault="006202DE" w:rsidP="00AE3AF1">
            <w:pPr>
              <w:pStyle w:val="TAL"/>
              <w:rPr>
                <w:b/>
                <w:sz w:val="16"/>
              </w:rPr>
            </w:pPr>
            <w:r w:rsidRPr="006C53D9">
              <w:rPr>
                <w:b/>
                <w:sz w:val="16"/>
              </w:rPr>
              <w:t>Date</w:t>
            </w:r>
          </w:p>
        </w:tc>
        <w:tc>
          <w:tcPr>
            <w:tcW w:w="800" w:type="dxa"/>
            <w:tcBorders>
              <w:bottom w:val="single" w:sz="6" w:space="0" w:color="auto"/>
            </w:tcBorders>
            <w:shd w:val="pct10" w:color="auto" w:fill="FFFFFF"/>
          </w:tcPr>
          <w:p w14:paraId="4A2F2A25" w14:textId="77777777" w:rsidR="006202DE" w:rsidRPr="006C53D9" w:rsidRDefault="006202DE" w:rsidP="00AE3AF1">
            <w:pPr>
              <w:pStyle w:val="TAL"/>
              <w:rPr>
                <w:b/>
                <w:sz w:val="16"/>
              </w:rPr>
            </w:pPr>
            <w:r w:rsidRPr="006C53D9">
              <w:rPr>
                <w:b/>
                <w:sz w:val="16"/>
              </w:rPr>
              <w:t>Meeting</w:t>
            </w:r>
          </w:p>
        </w:tc>
        <w:tc>
          <w:tcPr>
            <w:tcW w:w="1094" w:type="dxa"/>
            <w:tcBorders>
              <w:bottom w:val="single" w:sz="6" w:space="0" w:color="auto"/>
            </w:tcBorders>
            <w:shd w:val="pct10" w:color="auto" w:fill="FFFFFF"/>
          </w:tcPr>
          <w:p w14:paraId="0E709FB7" w14:textId="77777777" w:rsidR="006202DE" w:rsidRPr="006C53D9" w:rsidRDefault="006202DE" w:rsidP="00AE3AF1">
            <w:pPr>
              <w:pStyle w:val="TAL"/>
              <w:rPr>
                <w:b/>
                <w:sz w:val="16"/>
              </w:rPr>
            </w:pPr>
            <w:r w:rsidRPr="006C53D9">
              <w:rPr>
                <w:b/>
                <w:sz w:val="16"/>
              </w:rPr>
              <w:t>TDoc</w:t>
            </w:r>
          </w:p>
        </w:tc>
        <w:tc>
          <w:tcPr>
            <w:tcW w:w="567" w:type="dxa"/>
            <w:tcBorders>
              <w:bottom w:val="single" w:sz="6" w:space="0" w:color="auto"/>
            </w:tcBorders>
            <w:shd w:val="pct10" w:color="auto" w:fill="FFFFFF"/>
          </w:tcPr>
          <w:p w14:paraId="11ABF3E5" w14:textId="77777777" w:rsidR="006202DE" w:rsidRPr="006C53D9" w:rsidRDefault="006202DE" w:rsidP="00AE3AF1">
            <w:pPr>
              <w:pStyle w:val="TAL"/>
              <w:rPr>
                <w:b/>
                <w:sz w:val="16"/>
              </w:rPr>
            </w:pPr>
            <w:r w:rsidRPr="006C53D9">
              <w:rPr>
                <w:b/>
                <w:sz w:val="16"/>
              </w:rPr>
              <w:t>CR</w:t>
            </w:r>
          </w:p>
        </w:tc>
        <w:tc>
          <w:tcPr>
            <w:tcW w:w="425" w:type="dxa"/>
            <w:tcBorders>
              <w:bottom w:val="single" w:sz="6" w:space="0" w:color="auto"/>
            </w:tcBorders>
            <w:shd w:val="pct10" w:color="auto" w:fill="FFFFFF"/>
          </w:tcPr>
          <w:p w14:paraId="0CB84574" w14:textId="77777777" w:rsidR="006202DE" w:rsidRPr="006C53D9" w:rsidRDefault="006202DE" w:rsidP="00AE3AF1">
            <w:pPr>
              <w:pStyle w:val="TAL"/>
              <w:rPr>
                <w:b/>
                <w:sz w:val="16"/>
              </w:rPr>
            </w:pPr>
            <w:r w:rsidRPr="006C53D9">
              <w:rPr>
                <w:b/>
                <w:sz w:val="16"/>
              </w:rPr>
              <w:t>Rev</w:t>
            </w:r>
          </w:p>
        </w:tc>
        <w:tc>
          <w:tcPr>
            <w:tcW w:w="425" w:type="dxa"/>
            <w:tcBorders>
              <w:bottom w:val="single" w:sz="6" w:space="0" w:color="auto"/>
            </w:tcBorders>
            <w:shd w:val="pct10" w:color="auto" w:fill="FFFFFF"/>
          </w:tcPr>
          <w:p w14:paraId="144D1B88" w14:textId="77777777" w:rsidR="006202DE" w:rsidRPr="006C53D9" w:rsidRDefault="006202DE" w:rsidP="00AE3AF1">
            <w:pPr>
              <w:pStyle w:val="TAL"/>
              <w:rPr>
                <w:b/>
                <w:sz w:val="16"/>
              </w:rPr>
            </w:pPr>
            <w:r w:rsidRPr="006C53D9">
              <w:rPr>
                <w:b/>
                <w:sz w:val="16"/>
              </w:rPr>
              <w:t>Cat</w:t>
            </w:r>
          </w:p>
        </w:tc>
        <w:tc>
          <w:tcPr>
            <w:tcW w:w="4820" w:type="dxa"/>
            <w:tcBorders>
              <w:bottom w:val="single" w:sz="6" w:space="0" w:color="auto"/>
            </w:tcBorders>
            <w:shd w:val="pct10" w:color="auto" w:fill="FFFFFF"/>
          </w:tcPr>
          <w:p w14:paraId="6D25E035" w14:textId="77777777" w:rsidR="006202DE" w:rsidRPr="006C53D9" w:rsidRDefault="006202DE" w:rsidP="00AE3AF1">
            <w:pPr>
              <w:pStyle w:val="TAL"/>
              <w:rPr>
                <w:b/>
                <w:sz w:val="16"/>
              </w:rPr>
            </w:pPr>
            <w:r w:rsidRPr="006C53D9">
              <w:rPr>
                <w:b/>
                <w:sz w:val="16"/>
              </w:rPr>
              <w:t>Subject/Comment</w:t>
            </w:r>
          </w:p>
        </w:tc>
        <w:tc>
          <w:tcPr>
            <w:tcW w:w="708" w:type="dxa"/>
            <w:tcBorders>
              <w:bottom w:val="single" w:sz="6" w:space="0" w:color="auto"/>
            </w:tcBorders>
            <w:shd w:val="pct10" w:color="auto" w:fill="FFFFFF"/>
          </w:tcPr>
          <w:p w14:paraId="61174D1C" w14:textId="77777777" w:rsidR="006202DE" w:rsidRPr="006C53D9" w:rsidRDefault="006202DE" w:rsidP="00AE3AF1">
            <w:pPr>
              <w:pStyle w:val="TAL"/>
              <w:rPr>
                <w:b/>
                <w:sz w:val="16"/>
              </w:rPr>
            </w:pPr>
            <w:r w:rsidRPr="006C53D9">
              <w:rPr>
                <w:b/>
                <w:sz w:val="16"/>
              </w:rPr>
              <w:t>New version</w:t>
            </w:r>
          </w:p>
        </w:tc>
      </w:tr>
      <w:tr w:rsidR="006202DE" w:rsidRPr="006C53D9" w14:paraId="4A99D1AD" w14:textId="77777777" w:rsidTr="00AE3AF1">
        <w:tc>
          <w:tcPr>
            <w:tcW w:w="800" w:type="dxa"/>
            <w:tcBorders>
              <w:top w:val="single" w:sz="4" w:space="0" w:color="auto"/>
              <w:left w:val="single" w:sz="4" w:space="0" w:color="auto"/>
              <w:bottom w:val="single" w:sz="4" w:space="0" w:color="auto"/>
            </w:tcBorders>
            <w:shd w:val="solid" w:color="FFFFFF" w:fill="auto"/>
          </w:tcPr>
          <w:p w14:paraId="08B81885" w14:textId="52955ECE" w:rsidR="006202DE" w:rsidRPr="006C53D9" w:rsidRDefault="006202DE" w:rsidP="00AE3AF1">
            <w:pPr>
              <w:pStyle w:val="TAC"/>
              <w:rPr>
                <w:sz w:val="16"/>
                <w:szCs w:val="16"/>
              </w:rPr>
            </w:pPr>
            <w:r w:rsidRPr="006C53D9">
              <w:rPr>
                <w:sz w:val="16"/>
                <w:szCs w:val="16"/>
              </w:rPr>
              <w:t>20</w:t>
            </w:r>
            <w:r>
              <w:rPr>
                <w:sz w:val="16"/>
                <w:szCs w:val="16"/>
              </w:rPr>
              <w:t>22</w:t>
            </w:r>
            <w:r w:rsidRPr="006C53D9">
              <w:rPr>
                <w:sz w:val="16"/>
                <w:szCs w:val="16"/>
              </w:rPr>
              <w:t>-</w:t>
            </w:r>
            <w:r>
              <w:rPr>
                <w:sz w:val="16"/>
                <w:szCs w:val="16"/>
              </w:rPr>
              <w:t>12</w:t>
            </w:r>
          </w:p>
        </w:tc>
        <w:tc>
          <w:tcPr>
            <w:tcW w:w="800" w:type="dxa"/>
            <w:tcBorders>
              <w:top w:val="single" w:sz="4" w:space="0" w:color="auto"/>
              <w:bottom w:val="single" w:sz="4" w:space="0" w:color="auto"/>
            </w:tcBorders>
            <w:shd w:val="solid" w:color="FFFFFF" w:fill="auto"/>
          </w:tcPr>
          <w:p w14:paraId="19916B54" w14:textId="06B7519B" w:rsidR="006202DE" w:rsidRPr="006C53D9" w:rsidRDefault="006202DE" w:rsidP="00AE3AF1">
            <w:pPr>
              <w:pStyle w:val="TAC"/>
              <w:rPr>
                <w:sz w:val="16"/>
                <w:szCs w:val="16"/>
              </w:rPr>
            </w:pPr>
            <w:r>
              <w:rPr>
                <w:sz w:val="16"/>
                <w:szCs w:val="16"/>
              </w:rPr>
              <w:t>RAN#98-e</w:t>
            </w:r>
          </w:p>
        </w:tc>
        <w:tc>
          <w:tcPr>
            <w:tcW w:w="1094" w:type="dxa"/>
            <w:tcBorders>
              <w:top w:val="single" w:sz="4" w:space="0" w:color="auto"/>
              <w:bottom w:val="single" w:sz="4" w:space="0" w:color="auto"/>
            </w:tcBorders>
            <w:shd w:val="solid" w:color="FFFFFF" w:fill="auto"/>
          </w:tcPr>
          <w:p w14:paraId="7ACF3427" w14:textId="15E1CF03" w:rsidR="006202DE" w:rsidRPr="006C53D9" w:rsidRDefault="006202DE" w:rsidP="00AE3AF1">
            <w:pPr>
              <w:pStyle w:val="TAC"/>
              <w:rPr>
                <w:sz w:val="16"/>
                <w:szCs w:val="16"/>
              </w:rPr>
            </w:pPr>
            <w:r w:rsidRPr="006202DE">
              <w:rPr>
                <w:sz w:val="16"/>
                <w:szCs w:val="16"/>
              </w:rPr>
              <w:t>RP-223319</w:t>
            </w:r>
          </w:p>
        </w:tc>
        <w:tc>
          <w:tcPr>
            <w:tcW w:w="567" w:type="dxa"/>
            <w:tcBorders>
              <w:top w:val="single" w:sz="4" w:space="0" w:color="auto"/>
              <w:bottom w:val="single" w:sz="4" w:space="0" w:color="auto"/>
            </w:tcBorders>
            <w:shd w:val="solid" w:color="FFFFFF" w:fill="auto"/>
          </w:tcPr>
          <w:p w14:paraId="7A10B6AC" w14:textId="2876E0E7" w:rsidR="006202DE" w:rsidRPr="006C53D9" w:rsidRDefault="006202DE" w:rsidP="00AE3AF1">
            <w:pPr>
              <w:pStyle w:val="TAL"/>
              <w:rPr>
                <w:sz w:val="16"/>
                <w:szCs w:val="16"/>
              </w:rPr>
            </w:pPr>
            <w:r w:rsidRPr="006202DE">
              <w:rPr>
                <w:sz w:val="16"/>
                <w:szCs w:val="16"/>
              </w:rPr>
              <w:t>2692</w:t>
            </w:r>
          </w:p>
        </w:tc>
        <w:tc>
          <w:tcPr>
            <w:tcW w:w="425" w:type="dxa"/>
            <w:tcBorders>
              <w:top w:val="single" w:sz="4" w:space="0" w:color="auto"/>
              <w:bottom w:val="single" w:sz="4" w:space="0" w:color="auto"/>
            </w:tcBorders>
            <w:shd w:val="solid" w:color="FFFFFF" w:fill="auto"/>
          </w:tcPr>
          <w:p w14:paraId="6E3CE416" w14:textId="6A44134D" w:rsidR="006202DE" w:rsidRPr="006C53D9" w:rsidRDefault="006202DE" w:rsidP="00AE3AF1">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310706B8" w14:textId="043E0003" w:rsidR="006202DE" w:rsidRPr="006C53D9" w:rsidRDefault="006202DE" w:rsidP="00AE3AF1">
            <w:pPr>
              <w:pStyle w:val="TAC"/>
              <w:rPr>
                <w:sz w:val="16"/>
                <w:szCs w:val="16"/>
              </w:rPr>
            </w:pPr>
            <w:r>
              <w:rPr>
                <w:sz w:val="16"/>
                <w:szCs w:val="16"/>
              </w:rPr>
              <w:t>B</w:t>
            </w:r>
          </w:p>
        </w:tc>
        <w:tc>
          <w:tcPr>
            <w:tcW w:w="4820" w:type="dxa"/>
            <w:tcBorders>
              <w:top w:val="single" w:sz="4" w:space="0" w:color="auto"/>
              <w:bottom w:val="single" w:sz="4" w:space="0" w:color="auto"/>
            </w:tcBorders>
            <w:shd w:val="solid" w:color="FFFFFF" w:fill="auto"/>
          </w:tcPr>
          <w:p w14:paraId="75999BE1" w14:textId="7EF27A58" w:rsidR="006202DE" w:rsidRPr="006C53D9" w:rsidRDefault="006202DE" w:rsidP="00AE3AF1">
            <w:pPr>
              <w:pStyle w:val="TAL"/>
              <w:rPr>
                <w:sz w:val="16"/>
                <w:szCs w:val="16"/>
              </w:rPr>
            </w:pPr>
            <w:r w:rsidRPr="006202DE">
              <w:rPr>
                <w:sz w:val="16"/>
                <w:szCs w:val="16"/>
              </w:rPr>
              <w:t>CR to TS 38.133: Introduction of NR band n105</w:t>
            </w:r>
          </w:p>
        </w:tc>
        <w:tc>
          <w:tcPr>
            <w:tcW w:w="708" w:type="dxa"/>
            <w:tcBorders>
              <w:top w:val="single" w:sz="4" w:space="0" w:color="auto"/>
              <w:bottom w:val="single" w:sz="4" w:space="0" w:color="auto"/>
              <w:right w:val="single" w:sz="6" w:space="0" w:color="auto"/>
            </w:tcBorders>
            <w:shd w:val="solid" w:color="FFFFFF" w:fill="auto"/>
          </w:tcPr>
          <w:p w14:paraId="20FDFB2E" w14:textId="3CFF1AE2" w:rsidR="006202DE" w:rsidRPr="006C53D9" w:rsidRDefault="006202DE" w:rsidP="00AE3AF1">
            <w:pPr>
              <w:pStyle w:val="TAC"/>
              <w:rPr>
                <w:sz w:val="16"/>
                <w:szCs w:val="16"/>
              </w:rPr>
            </w:pPr>
            <w:r>
              <w:rPr>
                <w:sz w:val="16"/>
                <w:szCs w:val="16"/>
              </w:rPr>
              <w:t>18</w:t>
            </w:r>
            <w:r w:rsidRPr="006C53D9">
              <w:rPr>
                <w:sz w:val="16"/>
                <w:szCs w:val="16"/>
              </w:rPr>
              <w:t>.</w:t>
            </w:r>
            <w:r>
              <w:rPr>
                <w:sz w:val="16"/>
                <w:szCs w:val="16"/>
              </w:rPr>
              <w:t>0.</w:t>
            </w:r>
            <w:r w:rsidRPr="006C53D9">
              <w:rPr>
                <w:sz w:val="16"/>
                <w:szCs w:val="16"/>
              </w:rPr>
              <w:t>0</w:t>
            </w:r>
          </w:p>
        </w:tc>
      </w:tr>
    </w:tbl>
    <w:p w14:paraId="07937D0F" w14:textId="77777777" w:rsidR="006202DE" w:rsidRPr="007331B6" w:rsidRDefault="006202DE" w:rsidP="007331B6"/>
    <w:sectPr w:rsidR="006202DE" w:rsidRPr="007331B6" w:rsidSect="00895E88">
      <w:headerReference w:type="default" r:id="rId9"/>
      <w:footerReference w:type="default" r:id="rId10"/>
      <w:footnotePr>
        <w:numRestart w:val="eachSect"/>
      </w:footnotePr>
      <w:pgSz w:w="11907" w:h="16840" w:code="9"/>
      <w:pgMar w:top="1418" w:right="1134" w:bottom="1134" w:left="1134" w:header="851" w:footer="340" w:gutter="0"/>
      <w:pgNumType w:start="514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21031" w14:textId="77777777" w:rsidR="00035352" w:rsidRDefault="00035352">
      <w:pPr>
        <w:spacing w:after="0"/>
      </w:pPr>
      <w:r>
        <w:separator/>
      </w:r>
    </w:p>
  </w:endnote>
  <w:endnote w:type="continuationSeparator" w:id="0">
    <w:p w14:paraId="1DC20689" w14:textId="77777777" w:rsidR="00035352" w:rsidRDefault="000353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72E3A" w14:textId="77777777" w:rsidR="00035352" w:rsidRDefault="00035352">
      <w:pPr>
        <w:spacing w:after="0"/>
      </w:pPr>
      <w:r>
        <w:separator/>
      </w:r>
    </w:p>
  </w:footnote>
  <w:footnote w:type="continuationSeparator" w:id="0">
    <w:p w14:paraId="0C3EA004" w14:textId="77777777" w:rsidR="00035352" w:rsidRDefault="000353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5D52DD72"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E63BF6">
      <w:rPr>
        <w:rFonts w:ascii="Arial" w:hAnsi="Arial" w:cs="Arial"/>
        <w:b/>
        <w:sz w:val="18"/>
        <w:szCs w:val="18"/>
        <w:lang w:val="sv-FI"/>
      </w:rPr>
      <w:t>8</w:t>
    </w:r>
    <w:r w:rsidRPr="00FE4B7C">
      <w:rPr>
        <w:rFonts w:ascii="Arial" w:hAnsi="Arial" w:cs="Arial"/>
        <w:b/>
        <w:sz w:val="18"/>
        <w:szCs w:val="18"/>
        <w:lang w:val="sv-FI"/>
      </w:rPr>
      <w:t>.</w:t>
    </w:r>
    <w:r w:rsidR="00E63BF6">
      <w:rPr>
        <w:rFonts w:ascii="Arial" w:hAnsi="Arial" w:cs="Arial"/>
        <w:b/>
        <w:sz w:val="18"/>
        <w:szCs w:val="18"/>
        <w:lang w:val="sv-FI"/>
      </w:rPr>
      <w:t>0</w:t>
    </w:r>
    <w:r w:rsidRPr="00FE4B7C">
      <w:rPr>
        <w:rFonts w:ascii="Arial" w:hAnsi="Arial" w:cs="Arial"/>
        <w:b/>
        <w:sz w:val="18"/>
        <w:szCs w:val="18"/>
        <w:lang w:val="sv-FI"/>
      </w:rPr>
      <w:t>.0 (202</w:t>
    </w:r>
    <w:r w:rsidR="0093640E">
      <w:rPr>
        <w:rFonts w:ascii="Arial" w:hAnsi="Arial" w:cs="Arial"/>
        <w:b/>
        <w:sz w:val="18"/>
        <w:szCs w:val="18"/>
        <w:lang w:val="sv-FI"/>
      </w:rPr>
      <w:t>2</w:t>
    </w:r>
    <w:r w:rsidRPr="00FE4B7C">
      <w:rPr>
        <w:rFonts w:ascii="Arial" w:hAnsi="Arial" w:cs="Arial"/>
        <w:b/>
        <w:sz w:val="18"/>
        <w:szCs w:val="18"/>
        <w:lang w:val="sv-FI"/>
      </w:rPr>
      <w:t>-</w:t>
    </w:r>
    <w:r w:rsidR="004751A5">
      <w:rPr>
        <w:rFonts w:ascii="Arial" w:hAnsi="Arial" w:cs="Arial"/>
        <w:b/>
        <w:sz w:val="18"/>
        <w:szCs w:val="18"/>
        <w:lang w:val="sv-FI"/>
      </w:rPr>
      <w:t>12</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35352"/>
    <w:rsid w:val="00051DE8"/>
    <w:rsid w:val="00056752"/>
    <w:rsid w:val="0007399C"/>
    <w:rsid w:val="00080F1F"/>
    <w:rsid w:val="00084FA5"/>
    <w:rsid w:val="0009404E"/>
    <w:rsid w:val="00095489"/>
    <w:rsid w:val="00096867"/>
    <w:rsid w:val="000A5431"/>
    <w:rsid w:val="000B05C4"/>
    <w:rsid w:val="000C62C5"/>
    <w:rsid w:val="000C7D8C"/>
    <w:rsid w:val="000D368E"/>
    <w:rsid w:val="000E52F5"/>
    <w:rsid w:val="00100558"/>
    <w:rsid w:val="00100DCA"/>
    <w:rsid w:val="00106B20"/>
    <w:rsid w:val="0011470A"/>
    <w:rsid w:val="00114AD2"/>
    <w:rsid w:val="001155C6"/>
    <w:rsid w:val="0012518F"/>
    <w:rsid w:val="00132619"/>
    <w:rsid w:val="00137B4B"/>
    <w:rsid w:val="00160F86"/>
    <w:rsid w:val="001764F5"/>
    <w:rsid w:val="00176957"/>
    <w:rsid w:val="0018117A"/>
    <w:rsid w:val="00181753"/>
    <w:rsid w:val="001869A9"/>
    <w:rsid w:val="00186BA5"/>
    <w:rsid w:val="00196526"/>
    <w:rsid w:val="001B6825"/>
    <w:rsid w:val="001B6DA3"/>
    <w:rsid w:val="001C1049"/>
    <w:rsid w:val="001C7655"/>
    <w:rsid w:val="001E0EFB"/>
    <w:rsid w:val="001E2C73"/>
    <w:rsid w:val="001F6C86"/>
    <w:rsid w:val="00203A6D"/>
    <w:rsid w:val="0020425F"/>
    <w:rsid w:val="002068EA"/>
    <w:rsid w:val="002116E0"/>
    <w:rsid w:val="0021230C"/>
    <w:rsid w:val="00215BA0"/>
    <w:rsid w:val="00224E07"/>
    <w:rsid w:val="00242413"/>
    <w:rsid w:val="00242EA9"/>
    <w:rsid w:val="00252B3E"/>
    <w:rsid w:val="00253D7C"/>
    <w:rsid w:val="00257333"/>
    <w:rsid w:val="002618B6"/>
    <w:rsid w:val="00261990"/>
    <w:rsid w:val="00263C63"/>
    <w:rsid w:val="00271080"/>
    <w:rsid w:val="00274E0E"/>
    <w:rsid w:val="002850CE"/>
    <w:rsid w:val="002B7C2E"/>
    <w:rsid w:val="002B7D21"/>
    <w:rsid w:val="002C30C9"/>
    <w:rsid w:val="002D2082"/>
    <w:rsid w:val="002F1E25"/>
    <w:rsid w:val="002F2EC7"/>
    <w:rsid w:val="002F7DCA"/>
    <w:rsid w:val="003039A4"/>
    <w:rsid w:val="0031157B"/>
    <w:rsid w:val="00314A35"/>
    <w:rsid w:val="003330E0"/>
    <w:rsid w:val="0033375E"/>
    <w:rsid w:val="0034302B"/>
    <w:rsid w:val="00350002"/>
    <w:rsid w:val="003605F1"/>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751A5"/>
    <w:rsid w:val="00483F61"/>
    <w:rsid w:val="00486C1E"/>
    <w:rsid w:val="00493C09"/>
    <w:rsid w:val="00494DAA"/>
    <w:rsid w:val="00496996"/>
    <w:rsid w:val="004A0298"/>
    <w:rsid w:val="004A5431"/>
    <w:rsid w:val="004B3501"/>
    <w:rsid w:val="004B50DF"/>
    <w:rsid w:val="004C2595"/>
    <w:rsid w:val="004C3AAC"/>
    <w:rsid w:val="004C4A86"/>
    <w:rsid w:val="004C7439"/>
    <w:rsid w:val="004C7F68"/>
    <w:rsid w:val="004D61D3"/>
    <w:rsid w:val="004E4A53"/>
    <w:rsid w:val="004E4E3A"/>
    <w:rsid w:val="004F432B"/>
    <w:rsid w:val="00501654"/>
    <w:rsid w:val="005068D5"/>
    <w:rsid w:val="00510B09"/>
    <w:rsid w:val="005155BB"/>
    <w:rsid w:val="0053254A"/>
    <w:rsid w:val="00535611"/>
    <w:rsid w:val="00541E9A"/>
    <w:rsid w:val="00550111"/>
    <w:rsid w:val="005571F6"/>
    <w:rsid w:val="00562DAC"/>
    <w:rsid w:val="00564682"/>
    <w:rsid w:val="0058607D"/>
    <w:rsid w:val="0059104B"/>
    <w:rsid w:val="005B7373"/>
    <w:rsid w:val="005C5424"/>
    <w:rsid w:val="005D6377"/>
    <w:rsid w:val="005E590C"/>
    <w:rsid w:val="005F1D77"/>
    <w:rsid w:val="005F3DE8"/>
    <w:rsid w:val="00604371"/>
    <w:rsid w:val="00611182"/>
    <w:rsid w:val="00613D26"/>
    <w:rsid w:val="00616C52"/>
    <w:rsid w:val="006202DE"/>
    <w:rsid w:val="00640A04"/>
    <w:rsid w:val="0065021B"/>
    <w:rsid w:val="006613F8"/>
    <w:rsid w:val="00661C39"/>
    <w:rsid w:val="00663E2B"/>
    <w:rsid w:val="00665BFE"/>
    <w:rsid w:val="00684C22"/>
    <w:rsid w:val="00691C5C"/>
    <w:rsid w:val="006933FF"/>
    <w:rsid w:val="006A0229"/>
    <w:rsid w:val="006A55EF"/>
    <w:rsid w:val="006B1F70"/>
    <w:rsid w:val="006B256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24C2"/>
    <w:rsid w:val="00774E0B"/>
    <w:rsid w:val="007851FD"/>
    <w:rsid w:val="00790F2A"/>
    <w:rsid w:val="007B0B0F"/>
    <w:rsid w:val="007B1C47"/>
    <w:rsid w:val="007C5D70"/>
    <w:rsid w:val="007D03C2"/>
    <w:rsid w:val="007E4298"/>
    <w:rsid w:val="007F79E7"/>
    <w:rsid w:val="008028CB"/>
    <w:rsid w:val="00811C05"/>
    <w:rsid w:val="0082475E"/>
    <w:rsid w:val="008308C7"/>
    <w:rsid w:val="008443E4"/>
    <w:rsid w:val="00846FD6"/>
    <w:rsid w:val="00872739"/>
    <w:rsid w:val="008811A1"/>
    <w:rsid w:val="00895E88"/>
    <w:rsid w:val="00896C9E"/>
    <w:rsid w:val="008B4CB6"/>
    <w:rsid w:val="008C1BD8"/>
    <w:rsid w:val="008C2021"/>
    <w:rsid w:val="008C567E"/>
    <w:rsid w:val="008D323B"/>
    <w:rsid w:val="008D3354"/>
    <w:rsid w:val="008D372F"/>
    <w:rsid w:val="008E66E6"/>
    <w:rsid w:val="008F6F68"/>
    <w:rsid w:val="009000F8"/>
    <w:rsid w:val="009003FC"/>
    <w:rsid w:val="00901794"/>
    <w:rsid w:val="009037A5"/>
    <w:rsid w:val="00903A7B"/>
    <w:rsid w:val="00907DAC"/>
    <w:rsid w:val="00916959"/>
    <w:rsid w:val="00923075"/>
    <w:rsid w:val="0093640E"/>
    <w:rsid w:val="00941733"/>
    <w:rsid w:val="009427F4"/>
    <w:rsid w:val="00954027"/>
    <w:rsid w:val="00967929"/>
    <w:rsid w:val="00973505"/>
    <w:rsid w:val="00973AE9"/>
    <w:rsid w:val="009742FB"/>
    <w:rsid w:val="00982E45"/>
    <w:rsid w:val="00990975"/>
    <w:rsid w:val="00994C18"/>
    <w:rsid w:val="009B105A"/>
    <w:rsid w:val="009C605E"/>
    <w:rsid w:val="009D7315"/>
    <w:rsid w:val="009F524C"/>
    <w:rsid w:val="00A00C3D"/>
    <w:rsid w:val="00A05167"/>
    <w:rsid w:val="00A06F79"/>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87CAA"/>
    <w:rsid w:val="00AA0C9F"/>
    <w:rsid w:val="00AA0F31"/>
    <w:rsid w:val="00AA6EBE"/>
    <w:rsid w:val="00AB0740"/>
    <w:rsid w:val="00AB4ABB"/>
    <w:rsid w:val="00AB4D5A"/>
    <w:rsid w:val="00AB7CA7"/>
    <w:rsid w:val="00AC1360"/>
    <w:rsid w:val="00AC5368"/>
    <w:rsid w:val="00AE7002"/>
    <w:rsid w:val="00AF4CEB"/>
    <w:rsid w:val="00AF5C89"/>
    <w:rsid w:val="00AF7C97"/>
    <w:rsid w:val="00B03842"/>
    <w:rsid w:val="00B10707"/>
    <w:rsid w:val="00B122ED"/>
    <w:rsid w:val="00B147D7"/>
    <w:rsid w:val="00B2206C"/>
    <w:rsid w:val="00B2781B"/>
    <w:rsid w:val="00B3033D"/>
    <w:rsid w:val="00B31A8A"/>
    <w:rsid w:val="00B455BE"/>
    <w:rsid w:val="00B50F8C"/>
    <w:rsid w:val="00B536E9"/>
    <w:rsid w:val="00B53DE1"/>
    <w:rsid w:val="00B620AE"/>
    <w:rsid w:val="00B75B73"/>
    <w:rsid w:val="00B77F31"/>
    <w:rsid w:val="00B95ACB"/>
    <w:rsid w:val="00BC2BF1"/>
    <w:rsid w:val="00BD43A6"/>
    <w:rsid w:val="00BD50C0"/>
    <w:rsid w:val="00BE7B26"/>
    <w:rsid w:val="00BF69DF"/>
    <w:rsid w:val="00C143D9"/>
    <w:rsid w:val="00C17565"/>
    <w:rsid w:val="00C424FA"/>
    <w:rsid w:val="00C60E84"/>
    <w:rsid w:val="00C7331A"/>
    <w:rsid w:val="00C80F5D"/>
    <w:rsid w:val="00C90964"/>
    <w:rsid w:val="00CA12D4"/>
    <w:rsid w:val="00CA2626"/>
    <w:rsid w:val="00CD26A8"/>
    <w:rsid w:val="00CE2396"/>
    <w:rsid w:val="00CF254F"/>
    <w:rsid w:val="00CF3603"/>
    <w:rsid w:val="00CF62E1"/>
    <w:rsid w:val="00D21CE8"/>
    <w:rsid w:val="00D262F7"/>
    <w:rsid w:val="00D2782E"/>
    <w:rsid w:val="00D4007E"/>
    <w:rsid w:val="00D51FA3"/>
    <w:rsid w:val="00D52BDF"/>
    <w:rsid w:val="00D66BC0"/>
    <w:rsid w:val="00D66E6D"/>
    <w:rsid w:val="00D71E48"/>
    <w:rsid w:val="00D72BA7"/>
    <w:rsid w:val="00D755D4"/>
    <w:rsid w:val="00D845CD"/>
    <w:rsid w:val="00D8702C"/>
    <w:rsid w:val="00DB2FAB"/>
    <w:rsid w:val="00DC1E24"/>
    <w:rsid w:val="00DC5428"/>
    <w:rsid w:val="00DD4AE5"/>
    <w:rsid w:val="00DD5B82"/>
    <w:rsid w:val="00DD78BD"/>
    <w:rsid w:val="00DE3E1B"/>
    <w:rsid w:val="00DE7494"/>
    <w:rsid w:val="00DF06A3"/>
    <w:rsid w:val="00E06889"/>
    <w:rsid w:val="00E07F3C"/>
    <w:rsid w:val="00E40693"/>
    <w:rsid w:val="00E4705E"/>
    <w:rsid w:val="00E47924"/>
    <w:rsid w:val="00E55CDD"/>
    <w:rsid w:val="00E63BF6"/>
    <w:rsid w:val="00E64148"/>
    <w:rsid w:val="00E65555"/>
    <w:rsid w:val="00E713C6"/>
    <w:rsid w:val="00E761B8"/>
    <w:rsid w:val="00E80436"/>
    <w:rsid w:val="00E837F8"/>
    <w:rsid w:val="00E93547"/>
    <w:rsid w:val="00EA7BD0"/>
    <w:rsid w:val="00EB12D9"/>
    <w:rsid w:val="00EB4194"/>
    <w:rsid w:val="00ED2F03"/>
    <w:rsid w:val="00ED33C5"/>
    <w:rsid w:val="00EE0BA4"/>
    <w:rsid w:val="00EE307C"/>
    <w:rsid w:val="00F03F55"/>
    <w:rsid w:val="00F11971"/>
    <w:rsid w:val="00F13167"/>
    <w:rsid w:val="00F26F90"/>
    <w:rsid w:val="00F31D24"/>
    <w:rsid w:val="00F37FBA"/>
    <w:rsid w:val="00F46A35"/>
    <w:rsid w:val="00F51D7E"/>
    <w:rsid w:val="00F76133"/>
    <w:rsid w:val="00F76937"/>
    <w:rsid w:val="00F80BD9"/>
    <w:rsid w:val="00F851B5"/>
    <w:rsid w:val="00F9555C"/>
    <w:rsid w:val="00FA4590"/>
    <w:rsid w:val="00FA75A0"/>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56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175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1756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1756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1756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C17565"/>
    <w:pPr>
      <w:ind w:left="1701" w:hanging="1701"/>
      <w:outlineLvl w:val="4"/>
    </w:pPr>
    <w:rPr>
      <w:sz w:val="22"/>
    </w:rPr>
  </w:style>
  <w:style w:type="paragraph" w:styleId="Heading6">
    <w:name w:val="heading 6"/>
    <w:aliases w:val="T1,Header 6"/>
    <w:basedOn w:val="H6"/>
    <w:next w:val="Normal"/>
    <w:link w:val="Heading6Char"/>
    <w:qFormat/>
    <w:rsid w:val="00C17565"/>
    <w:pPr>
      <w:outlineLvl w:val="5"/>
    </w:pPr>
  </w:style>
  <w:style w:type="paragraph" w:styleId="Heading7">
    <w:name w:val="heading 7"/>
    <w:basedOn w:val="H6"/>
    <w:next w:val="Normal"/>
    <w:link w:val="Heading7Char"/>
    <w:qFormat/>
    <w:rsid w:val="00C17565"/>
    <w:pPr>
      <w:outlineLvl w:val="6"/>
    </w:pPr>
  </w:style>
  <w:style w:type="paragraph" w:styleId="Heading8">
    <w:name w:val="heading 8"/>
    <w:basedOn w:val="Heading1"/>
    <w:next w:val="Normal"/>
    <w:link w:val="Heading8Char"/>
    <w:qFormat/>
    <w:rsid w:val="00C17565"/>
    <w:pPr>
      <w:ind w:left="0" w:firstLine="0"/>
      <w:outlineLvl w:val="7"/>
    </w:pPr>
  </w:style>
  <w:style w:type="paragraph" w:styleId="Heading9">
    <w:name w:val="heading 9"/>
    <w:aliases w:val="Figure Heading,FH"/>
    <w:basedOn w:val="Heading8"/>
    <w:next w:val="Normal"/>
    <w:link w:val="Heading9Char"/>
    <w:qFormat/>
    <w:rsid w:val="00C17565"/>
    <w:pPr>
      <w:outlineLvl w:val="8"/>
    </w:pPr>
  </w:style>
  <w:style w:type="character" w:default="1" w:styleId="DefaultParagraphFont">
    <w:name w:val="Default Paragraph Font"/>
    <w:semiHidden/>
    <w:rsid w:val="00C175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756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1756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C17565"/>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C17565"/>
    <w:pPr>
      <w:jc w:val="right"/>
    </w:pPr>
  </w:style>
  <w:style w:type="paragraph" w:customStyle="1" w:styleId="TAL">
    <w:name w:val="TAL"/>
    <w:basedOn w:val="Normal"/>
    <w:link w:val="TALCar"/>
    <w:rsid w:val="00C17565"/>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C17565"/>
    <w:rPr>
      <w:b/>
    </w:rPr>
  </w:style>
  <w:style w:type="paragraph" w:customStyle="1" w:styleId="TAC">
    <w:name w:val="TAC"/>
    <w:basedOn w:val="TAL"/>
    <w:link w:val="TACChar"/>
    <w:rsid w:val="00C17565"/>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C17565"/>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C17565"/>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C17565"/>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C17565"/>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C17565"/>
    <w:pPr>
      <w:ind w:left="1418" w:hanging="1418"/>
    </w:pPr>
  </w:style>
  <w:style w:type="paragraph" w:styleId="TOC8">
    <w:name w:val="toc 8"/>
    <w:basedOn w:val="TOC1"/>
    <w:rsid w:val="00C17565"/>
    <w:pPr>
      <w:spacing w:before="180"/>
      <w:ind w:left="2693" w:hanging="2693"/>
    </w:pPr>
    <w:rPr>
      <w:b/>
    </w:rPr>
  </w:style>
  <w:style w:type="paragraph" w:styleId="TOC1">
    <w:name w:val="toc 1"/>
    <w:rsid w:val="00C1756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C17565"/>
    <w:pPr>
      <w:keepLines/>
      <w:tabs>
        <w:tab w:val="center" w:pos="4536"/>
        <w:tab w:val="right" w:pos="9072"/>
      </w:tabs>
    </w:pPr>
    <w:rPr>
      <w:noProof/>
    </w:rPr>
  </w:style>
  <w:style w:type="character" w:customStyle="1" w:styleId="ZGSM">
    <w:name w:val="ZGSM"/>
    <w:rsid w:val="00C17565"/>
  </w:style>
  <w:style w:type="paragraph" w:customStyle="1" w:styleId="ZD">
    <w:name w:val="ZD"/>
    <w:rsid w:val="00C1756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C17565"/>
    <w:pPr>
      <w:ind w:left="1701" w:hanging="1701"/>
    </w:pPr>
  </w:style>
  <w:style w:type="paragraph" w:styleId="TOC4">
    <w:name w:val="toc 4"/>
    <w:basedOn w:val="TOC3"/>
    <w:rsid w:val="00C17565"/>
    <w:pPr>
      <w:ind w:left="1418" w:hanging="1418"/>
    </w:pPr>
  </w:style>
  <w:style w:type="paragraph" w:styleId="TOC3">
    <w:name w:val="toc 3"/>
    <w:basedOn w:val="TOC2"/>
    <w:rsid w:val="00C17565"/>
    <w:pPr>
      <w:ind w:left="1134" w:hanging="1134"/>
    </w:pPr>
  </w:style>
  <w:style w:type="paragraph" w:styleId="TOC2">
    <w:name w:val="toc 2"/>
    <w:basedOn w:val="TOC1"/>
    <w:rsid w:val="00C17565"/>
    <w:pPr>
      <w:keepNext w:val="0"/>
      <w:spacing w:before="0"/>
      <w:ind w:left="851" w:hanging="851"/>
    </w:pPr>
    <w:rPr>
      <w:sz w:val="20"/>
    </w:rPr>
  </w:style>
  <w:style w:type="paragraph" w:customStyle="1" w:styleId="TT">
    <w:name w:val="TT"/>
    <w:basedOn w:val="Heading1"/>
    <w:next w:val="Normal"/>
    <w:rsid w:val="00C17565"/>
    <w:pPr>
      <w:outlineLvl w:val="9"/>
    </w:pPr>
  </w:style>
  <w:style w:type="paragraph" w:customStyle="1" w:styleId="NF">
    <w:name w:val="NF"/>
    <w:basedOn w:val="NO"/>
    <w:rsid w:val="00C17565"/>
    <w:pPr>
      <w:keepNext/>
      <w:spacing w:after="0"/>
    </w:pPr>
    <w:rPr>
      <w:rFonts w:ascii="Arial" w:hAnsi="Arial"/>
      <w:sz w:val="18"/>
    </w:rPr>
  </w:style>
  <w:style w:type="paragraph" w:customStyle="1" w:styleId="NO">
    <w:name w:val="NO"/>
    <w:basedOn w:val="Normal"/>
    <w:link w:val="NOChar"/>
    <w:rsid w:val="00C17565"/>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C175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C1756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C17565"/>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C17565"/>
    <w:pPr>
      <w:spacing w:after="0"/>
    </w:pPr>
  </w:style>
  <w:style w:type="paragraph" w:customStyle="1" w:styleId="NW">
    <w:name w:val="NW"/>
    <w:basedOn w:val="NO"/>
    <w:rsid w:val="00C17565"/>
    <w:pPr>
      <w:spacing w:after="0"/>
    </w:pPr>
  </w:style>
  <w:style w:type="paragraph" w:customStyle="1" w:styleId="EW">
    <w:name w:val="EW"/>
    <w:basedOn w:val="EX"/>
    <w:rsid w:val="00C17565"/>
    <w:pPr>
      <w:spacing w:after="0"/>
    </w:pPr>
  </w:style>
  <w:style w:type="paragraph" w:styleId="TOC6">
    <w:name w:val="toc 6"/>
    <w:basedOn w:val="TOC5"/>
    <w:next w:val="Normal"/>
    <w:rsid w:val="00C17565"/>
    <w:pPr>
      <w:ind w:left="1985" w:hanging="1985"/>
    </w:pPr>
  </w:style>
  <w:style w:type="paragraph" w:styleId="TOC7">
    <w:name w:val="toc 7"/>
    <w:basedOn w:val="TOC6"/>
    <w:next w:val="Normal"/>
    <w:rsid w:val="00C17565"/>
    <w:pPr>
      <w:ind w:left="2268" w:hanging="2268"/>
    </w:pPr>
  </w:style>
  <w:style w:type="paragraph" w:customStyle="1" w:styleId="EditorsNote">
    <w:name w:val="Editor's Note"/>
    <w:aliases w:val="EN"/>
    <w:basedOn w:val="NO"/>
    <w:link w:val="EditorsNoteChar"/>
    <w:rsid w:val="00C17565"/>
    <w:rPr>
      <w:color w:val="FF0000"/>
    </w:rPr>
  </w:style>
  <w:style w:type="paragraph" w:customStyle="1" w:styleId="ZA">
    <w:name w:val="ZA"/>
    <w:rsid w:val="00C1756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1756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1756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1756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C1756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C17565"/>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C1756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17565"/>
  </w:style>
  <w:style w:type="character" w:customStyle="1" w:styleId="B2Char">
    <w:name w:val="B2 Char"/>
    <w:link w:val="B2"/>
    <w:rsid w:val="00FD47C5"/>
    <w:rPr>
      <w:rFonts w:ascii="Times New Roman" w:eastAsia="Times New Roman" w:hAnsi="Times New Roman" w:cs="Times New Roman"/>
      <w:sz w:val="20"/>
      <w:szCs w:val="20"/>
      <w:lang w:val="en-GB" w:eastAsia="en-GB"/>
    </w:rPr>
  </w:style>
  <w:style w:type="paragraph" w:customStyle="1" w:styleId="B3">
    <w:name w:val="B3"/>
    <w:basedOn w:val="List3"/>
    <w:rsid w:val="00C17565"/>
  </w:style>
  <w:style w:type="paragraph" w:customStyle="1" w:styleId="B4">
    <w:name w:val="B4"/>
    <w:basedOn w:val="List4"/>
    <w:link w:val="B4Char"/>
    <w:rsid w:val="00C17565"/>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C17565"/>
  </w:style>
  <w:style w:type="paragraph" w:customStyle="1" w:styleId="ZTD">
    <w:name w:val="ZTD"/>
    <w:basedOn w:val="ZB"/>
    <w:rsid w:val="00C17565"/>
    <w:pPr>
      <w:framePr w:hRule="auto" w:wrap="notBeside" w:y="852"/>
    </w:pPr>
    <w:rPr>
      <w:i w:val="0"/>
      <w:sz w:val="40"/>
    </w:rPr>
  </w:style>
  <w:style w:type="paragraph" w:customStyle="1" w:styleId="ZV">
    <w:name w:val="ZV"/>
    <w:basedOn w:val="ZU"/>
    <w:rsid w:val="00C1756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C17565"/>
    <w:pPr>
      <w:keepLines/>
      <w:spacing w:after="0"/>
    </w:pPr>
  </w:style>
  <w:style w:type="paragraph" w:styleId="Index2">
    <w:name w:val="index 2"/>
    <w:basedOn w:val="Index1"/>
    <w:rsid w:val="00C17565"/>
    <w:pPr>
      <w:ind w:left="284"/>
    </w:pPr>
  </w:style>
  <w:style w:type="character" w:styleId="FootnoteReference">
    <w:name w:val="footnote reference"/>
    <w:basedOn w:val="DefaultParagraphFont"/>
    <w:rsid w:val="00C1756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56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C17565"/>
    <w:pPr>
      <w:ind w:left="851"/>
    </w:pPr>
  </w:style>
  <w:style w:type="paragraph" w:styleId="ListNumber">
    <w:name w:val="List Number"/>
    <w:basedOn w:val="List"/>
    <w:rsid w:val="00C17565"/>
  </w:style>
  <w:style w:type="paragraph" w:styleId="List">
    <w:name w:val="List"/>
    <w:basedOn w:val="Normal"/>
    <w:link w:val="ListChar"/>
    <w:rsid w:val="00C17565"/>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C17565"/>
    <w:pPr>
      <w:ind w:left="851"/>
    </w:pPr>
  </w:style>
  <w:style w:type="paragraph" w:styleId="ListBullet">
    <w:name w:val="List Bullet"/>
    <w:basedOn w:val="List"/>
    <w:link w:val="ListBulletChar"/>
    <w:rsid w:val="00C17565"/>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C17565"/>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C17565"/>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C17565"/>
    <w:pPr>
      <w:ind w:left="1135"/>
    </w:pPr>
  </w:style>
  <w:style w:type="paragraph" w:styleId="List4">
    <w:name w:val="List 4"/>
    <w:basedOn w:val="List3"/>
    <w:rsid w:val="00C17565"/>
    <w:pPr>
      <w:ind w:left="1418"/>
    </w:pPr>
  </w:style>
  <w:style w:type="paragraph" w:styleId="List5">
    <w:name w:val="List 5"/>
    <w:basedOn w:val="List4"/>
    <w:rsid w:val="00C17565"/>
    <w:pPr>
      <w:ind w:left="1702"/>
    </w:pPr>
  </w:style>
  <w:style w:type="paragraph" w:styleId="ListBullet4">
    <w:name w:val="List Bullet 4"/>
    <w:basedOn w:val="ListBullet3"/>
    <w:rsid w:val="00C17565"/>
    <w:pPr>
      <w:ind w:left="1418"/>
    </w:pPr>
  </w:style>
  <w:style w:type="paragraph" w:styleId="ListBullet5">
    <w:name w:val="List Bullet 5"/>
    <w:basedOn w:val="ListBullet4"/>
    <w:rsid w:val="00C1756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259</TotalTime>
  <Pages>57</Pages>
  <Words>28270</Words>
  <Characters>161144</Characters>
  <Application>Microsoft Office Word</Application>
  <DocSecurity>0</DocSecurity>
  <Lines>1342</Lines>
  <Paragraphs>378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129</cp:revision>
  <dcterms:created xsi:type="dcterms:W3CDTF">2020-06-25T09:22:00Z</dcterms:created>
  <dcterms:modified xsi:type="dcterms:W3CDTF">2023-01-11T20:26:00Z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