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F254CF3"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DE5AFB">
              <w:t>7</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DE5AFB">
              <w:rPr>
                <w:sz w:val="32"/>
              </w:rPr>
              <w:t>06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pt" o:ole="">
                  <v:imagedata r:id="rId9" o:title=""/>
                </v:shape>
                <o:OLEObject Type="Embed" ProgID="Word.Picture.8" ShapeID="_x0000_i1025" DrawAspect="Content" ObjectID="_1812279027"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5B27D21"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605C3873" w14:textId="403493B4" w:rsidR="00114D0C" w:rsidRDefault="00114D0C">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_Toc192602704 \h </w:instrText>
      </w:r>
      <w:r>
        <w:fldChar w:fldCharType="separate"/>
      </w:r>
      <w:r>
        <w:t>17</w:t>
      </w:r>
      <w:r>
        <w:fldChar w:fldCharType="end"/>
      </w:r>
    </w:p>
    <w:p w14:paraId="4CEE849E" w14:textId="323D5684" w:rsidR="00114D0C" w:rsidRDefault="00114D0C">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_Toc192602705 \h </w:instrText>
      </w:r>
      <w:r>
        <w:fldChar w:fldCharType="separate"/>
      </w:r>
      <w:r>
        <w:t>19</w:t>
      </w:r>
      <w:r>
        <w:fldChar w:fldCharType="end"/>
      </w:r>
    </w:p>
    <w:p w14:paraId="7562905D" w14:textId="5DCBC8D6" w:rsidR="00114D0C" w:rsidRDefault="00114D0C">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_Toc192602706 \h </w:instrText>
      </w:r>
      <w:r>
        <w:fldChar w:fldCharType="separate"/>
      </w:r>
      <w:r>
        <w:t>19</w:t>
      </w:r>
      <w:r>
        <w:fldChar w:fldCharType="end"/>
      </w:r>
    </w:p>
    <w:p w14:paraId="6149405C" w14:textId="48F2294B" w:rsidR="00114D0C" w:rsidRDefault="00114D0C">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_Toc192602707 \h </w:instrText>
      </w:r>
      <w:r>
        <w:fldChar w:fldCharType="separate"/>
      </w:r>
      <w:r>
        <w:t>20</w:t>
      </w:r>
      <w:r>
        <w:fldChar w:fldCharType="end"/>
      </w:r>
    </w:p>
    <w:p w14:paraId="5236FDEF" w14:textId="309FEDA0" w:rsidR="00114D0C" w:rsidRDefault="00114D0C">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_Toc192602708 \h </w:instrText>
      </w:r>
      <w:r>
        <w:fldChar w:fldCharType="separate"/>
      </w:r>
      <w:r>
        <w:t>20</w:t>
      </w:r>
      <w:r>
        <w:fldChar w:fldCharType="end"/>
      </w:r>
    </w:p>
    <w:p w14:paraId="22B8A4F9" w14:textId="5AD1541A" w:rsidR="00114D0C" w:rsidRDefault="00114D0C">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_Toc192602709 \h </w:instrText>
      </w:r>
      <w:r>
        <w:fldChar w:fldCharType="separate"/>
      </w:r>
      <w:r>
        <w:t>23</w:t>
      </w:r>
      <w:r>
        <w:fldChar w:fldCharType="end"/>
      </w:r>
    </w:p>
    <w:p w14:paraId="209DB48F" w14:textId="2D602EF0" w:rsidR="00114D0C" w:rsidRDefault="00114D0C">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_Toc192602710 \h </w:instrText>
      </w:r>
      <w:r>
        <w:fldChar w:fldCharType="separate"/>
      </w:r>
      <w:r>
        <w:t>24</w:t>
      </w:r>
      <w:r>
        <w:fldChar w:fldCharType="end"/>
      </w:r>
    </w:p>
    <w:p w14:paraId="5D248C18" w14:textId="29F75CF7" w:rsidR="00114D0C" w:rsidRDefault="00114D0C">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_Toc192602711 \h </w:instrText>
      </w:r>
      <w:r>
        <w:fldChar w:fldCharType="separate"/>
      </w:r>
      <w:r>
        <w:t>25</w:t>
      </w:r>
      <w:r>
        <w:fldChar w:fldCharType="end"/>
      </w:r>
    </w:p>
    <w:p w14:paraId="5E1F4CC2" w14:textId="55CE206A" w:rsidR="00114D0C" w:rsidRDefault="00114D0C">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_Toc192602712 \h </w:instrText>
      </w:r>
      <w:r>
        <w:fldChar w:fldCharType="separate"/>
      </w:r>
      <w:r>
        <w:t>25</w:t>
      </w:r>
      <w:r>
        <w:fldChar w:fldCharType="end"/>
      </w:r>
    </w:p>
    <w:p w14:paraId="71D098B9" w14:textId="7A93E451" w:rsidR="00114D0C" w:rsidRDefault="00114D0C">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_Toc192602713 \h </w:instrText>
      </w:r>
      <w:r>
        <w:fldChar w:fldCharType="separate"/>
      </w:r>
      <w:r>
        <w:t>25</w:t>
      </w:r>
      <w:r>
        <w:fldChar w:fldCharType="end"/>
      </w:r>
    </w:p>
    <w:p w14:paraId="6A7FE0C6" w14:textId="65109509" w:rsidR="00114D0C" w:rsidRDefault="00114D0C">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_Toc192602714 \h </w:instrText>
      </w:r>
      <w:r>
        <w:fldChar w:fldCharType="separate"/>
      </w:r>
      <w:r>
        <w:t>25</w:t>
      </w:r>
      <w:r>
        <w:fldChar w:fldCharType="end"/>
      </w:r>
    </w:p>
    <w:p w14:paraId="46DEF79A" w14:textId="1D4BFAA7" w:rsidR="00114D0C" w:rsidRDefault="00114D0C">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_Toc192602715 \h </w:instrText>
      </w:r>
      <w:r>
        <w:fldChar w:fldCharType="separate"/>
      </w:r>
      <w:r>
        <w:t>25</w:t>
      </w:r>
      <w:r>
        <w:fldChar w:fldCharType="end"/>
      </w:r>
    </w:p>
    <w:p w14:paraId="72CDA975" w14:textId="67CFD0C9" w:rsidR="00114D0C" w:rsidRDefault="00114D0C">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_Toc192602716 \h </w:instrText>
      </w:r>
      <w:r>
        <w:fldChar w:fldCharType="separate"/>
      </w:r>
      <w:r>
        <w:t>26</w:t>
      </w:r>
      <w:r>
        <w:fldChar w:fldCharType="end"/>
      </w:r>
    </w:p>
    <w:p w14:paraId="56EAD787" w14:textId="7C04E1DF" w:rsidR="00114D0C" w:rsidRDefault="00114D0C">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_Toc192602717 \h </w:instrText>
      </w:r>
      <w:r>
        <w:fldChar w:fldCharType="separate"/>
      </w:r>
      <w:r>
        <w:t>27</w:t>
      </w:r>
      <w:r>
        <w:fldChar w:fldCharType="end"/>
      </w:r>
    </w:p>
    <w:p w14:paraId="0A5B30C9" w14:textId="2ECB0D04" w:rsidR="00114D0C" w:rsidRDefault="00114D0C">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_Toc192602718 \h </w:instrText>
      </w:r>
      <w:r>
        <w:fldChar w:fldCharType="separate"/>
      </w:r>
      <w:r>
        <w:t>27</w:t>
      </w:r>
      <w:r>
        <w:fldChar w:fldCharType="end"/>
      </w:r>
    </w:p>
    <w:p w14:paraId="676B4138" w14:textId="52ADA031" w:rsidR="00114D0C" w:rsidRDefault="00114D0C">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_Toc192602719 \h </w:instrText>
      </w:r>
      <w:r>
        <w:fldChar w:fldCharType="separate"/>
      </w:r>
      <w:r>
        <w:t>28</w:t>
      </w:r>
      <w:r>
        <w:fldChar w:fldCharType="end"/>
      </w:r>
    </w:p>
    <w:p w14:paraId="18B1F603" w14:textId="108DD0C7" w:rsidR="00114D0C" w:rsidRDefault="00114D0C">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_Toc192602720 \h </w:instrText>
      </w:r>
      <w:r>
        <w:fldChar w:fldCharType="separate"/>
      </w:r>
      <w:r>
        <w:t>29</w:t>
      </w:r>
      <w:r>
        <w:fldChar w:fldCharType="end"/>
      </w:r>
    </w:p>
    <w:p w14:paraId="7E377D72" w14:textId="0597F739" w:rsidR="00114D0C" w:rsidRDefault="00114D0C">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_Toc192602721 \h </w:instrText>
      </w:r>
      <w:r>
        <w:fldChar w:fldCharType="separate"/>
      </w:r>
      <w:r>
        <w:t>29</w:t>
      </w:r>
      <w:r>
        <w:fldChar w:fldCharType="end"/>
      </w:r>
    </w:p>
    <w:p w14:paraId="31D46CA3" w14:textId="6323D901" w:rsidR="00114D0C" w:rsidRDefault="00114D0C">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_Toc192602722 \h </w:instrText>
      </w:r>
      <w:r>
        <w:fldChar w:fldCharType="separate"/>
      </w:r>
      <w:r>
        <w:t>30</w:t>
      </w:r>
      <w:r>
        <w:fldChar w:fldCharType="end"/>
      </w:r>
    </w:p>
    <w:p w14:paraId="3D58642F" w14:textId="5BD489FC" w:rsidR="00114D0C" w:rsidRDefault="00114D0C">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_Toc192602723 \h </w:instrText>
      </w:r>
      <w:r>
        <w:fldChar w:fldCharType="separate"/>
      </w:r>
      <w:r>
        <w:t>30</w:t>
      </w:r>
      <w:r>
        <w:fldChar w:fldCharType="end"/>
      </w:r>
    </w:p>
    <w:p w14:paraId="0308370B" w14:textId="07C125DB" w:rsidR="00114D0C" w:rsidRDefault="00114D0C">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_Toc192602724 \h </w:instrText>
      </w:r>
      <w:r>
        <w:fldChar w:fldCharType="separate"/>
      </w:r>
      <w:r>
        <w:t>30</w:t>
      </w:r>
      <w:r>
        <w:fldChar w:fldCharType="end"/>
      </w:r>
    </w:p>
    <w:p w14:paraId="6D345DE9" w14:textId="21C73511"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5.3.2</w:t>
      </w:r>
      <w:r>
        <w:rPr>
          <w:rFonts w:asciiTheme="minorHAnsi" w:hAnsiTheme="minorHAnsi" w:cstheme="minorBidi"/>
          <w:kern w:val="2"/>
          <w:sz w:val="24"/>
          <w:szCs w:val="24"/>
          <w:lang w:eastAsia="en-GB"/>
          <w14:ligatures w14:val="standardContextual"/>
        </w:rPr>
        <w:tab/>
      </w:r>
      <w:r w:rsidRPr="00450FA5">
        <w:rPr>
          <w:rFonts w:eastAsia="Yu Mincho"/>
        </w:rPr>
        <w:t>Transmission bandwidth configuration</w:t>
      </w:r>
      <w:r>
        <w:tab/>
      </w:r>
      <w:r>
        <w:fldChar w:fldCharType="begin"/>
      </w:r>
      <w:r>
        <w:instrText xml:space="preserve"> PAGEREF _Toc192602725 \h </w:instrText>
      </w:r>
      <w:r>
        <w:fldChar w:fldCharType="separate"/>
      </w:r>
      <w:r>
        <w:t>31</w:t>
      </w:r>
      <w:r>
        <w:fldChar w:fldCharType="end"/>
      </w:r>
    </w:p>
    <w:p w14:paraId="0D03A757" w14:textId="3BDEB4A7"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5.3.3</w:t>
      </w:r>
      <w:r>
        <w:rPr>
          <w:rFonts w:asciiTheme="minorHAnsi" w:hAnsiTheme="minorHAnsi" w:cstheme="minorBidi"/>
          <w:kern w:val="2"/>
          <w:sz w:val="24"/>
          <w:szCs w:val="24"/>
          <w:lang w:eastAsia="en-GB"/>
          <w14:ligatures w14:val="standardContextual"/>
        </w:rPr>
        <w:tab/>
      </w:r>
      <w:r w:rsidRPr="00450FA5">
        <w:rPr>
          <w:rFonts w:eastAsia="Yu Mincho"/>
        </w:rPr>
        <w:t>Minimum guardband and transmission bandwidth configuration</w:t>
      </w:r>
      <w:r>
        <w:tab/>
      </w:r>
      <w:r>
        <w:fldChar w:fldCharType="begin"/>
      </w:r>
      <w:r>
        <w:instrText xml:space="preserve"> PAGEREF _Toc192602726 \h </w:instrText>
      </w:r>
      <w:r>
        <w:fldChar w:fldCharType="separate"/>
      </w:r>
      <w:r>
        <w:t>31</w:t>
      </w:r>
      <w:r>
        <w:fldChar w:fldCharType="end"/>
      </w:r>
    </w:p>
    <w:p w14:paraId="60376A2D" w14:textId="424D239C"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5.3.4</w:t>
      </w:r>
      <w:r>
        <w:rPr>
          <w:rFonts w:asciiTheme="minorHAnsi" w:hAnsiTheme="minorHAnsi" w:cstheme="minorBidi"/>
          <w:kern w:val="2"/>
          <w:sz w:val="24"/>
          <w:szCs w:val="24"/>
          <w:lang w:eastAsia="en-GB"/>
          <w14:ligatures w14:val="standardContextual"/>
        </w:rPr>
        <w:tab/>
      </w:r>
      <w:r w:rsidRPr="00450FA5">
        <w:rPr>
          <w:rFonts w:eastAsia="Yu Mincho"/>
        </w:rPr>
        <w:t>RB alignment</w:t>
      </w:r>
      <w:r>
        <w:tab/>
      </w:r>
      <w:r>
        <w:fldChar w:fldCharType="begin"/>
      </w:r>
      <w:r>
        <w:instrText xml:space="preserve"> PAGEREF _Toc192602727 \h </w:instrText>
      </w:r>
      <w:r>
        <w:fldChar w:fldCharType="separate"/>
      </w:r>
      <w:r>
        <w:t>32</w:t>
      </w:r>
      <w:r>
        <w:fldChar w:fldCharType="end"/>
      </w:r>
    </w:p>
    <w:p w14:paraId="48F13BAE" w14:textId="4628740A"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5.3.5</w:t>
      </w:r>
      <w:r>
        <w:rPr>
          <w:rFonts w:asciiTheme="minorHAnsi" w:hAnsiTheme="minorHAnsi" w:cstheme="minorBidi"/>
          <w:kern w:val="2"/>
          <w:sz w:val="24"/>
          <w:szCs w:val="24"/>
          <w:lang w:eastAsia="en-GB"/>
          <w14:ligatures w14:val="standardContextual"/>
        </w:rPr>
        <w:tab/>
      </w:r>
      <w:r w:rsidRPr="00450FA5">
        <w:rPr>
          <w:rFonts w:eastAsia="Yu Mincho"/>
        </w:rPr>
        <w:t>SAN channel bandwidth per operating band</w:t>
      </w:r>
      <w:r>
        <w:tab/>
      </w:r>
      <w:r>
        <w:fldChar w:fldCharType="begin"/>
      </w:r>
      <w:r>
        <w:instrText xml:space="preserve"> PAGEREF _Toc192602728 \h </w:instrText>
      </w:r>
      <w:r>
        <w:fldChar w:fldCharType="separate"/>
      </w:r>
      <w:r>
        <w:t>33</w:t>
      </w:r>
      <w:r>
        <w:fldChar w:fldCharType="end"/>
      </w:r>
    </w:p>
    <w:p w14:paraId="698B5B4C" w14:textId="65CB4C48" w:rsidR="00114D0C" w:rsidRDefault="00114D0C">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_Toc192602729 \h </w:instrText>
      </w:r>
      <w:r>
        <w:fldChar w:fldCharType="separate"/>
      </w:r>
      <w:r>
        <w:t>33</w:t>
      </w:r>
      <w:r>
        <w:fldChar w:fldCharType="end"/>
      </w:r>
    </w:p>
    <w:p w14:paraId="223A71B1" w14:textId="40013A15" w:rsidR="00114D0C" w:rsidRDefault="00114D0C">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_Toc192602730 \h </w:instrText>
      </w:r>
      <w:r>
        <w:fldChar w:fldCharType="separate"/>
      </w:r>
      <w:r>
        <w:t>33</w:t>
      </w:r>
      <w:r>
        <w:fldChar w:fldCharType="end"/>
      </w:r>
    </w:p>
    <w:p w14:paraId="3728492D" w14:textId="7A4505F7" w:rsidR="00114D0C" w:rsidRDefault="00114D0C">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_Toc192602731 \h </w:instrText>
      </w:r>
      <w:r>
        <w:fldChar w:fldCharType="separate"/>
      </w:r>
      <w:r>
        <w:t>33</w:t>
      </w:r>
      <w:r>
        <w:fldChar w:fldCharType="end"/>
      </w:r>
    </w:p>
    <w:p w14:paraId="1F8C0DD4" w14:textId="7DF4E3DB" w:rsidR="00114D0C" w:rsidRDefault="00114D0C">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_Toc192602732 \h </w:instrText>
      </w:r>
      <w:r>
        <w:fldChar w:fldCharType="separate"/>
      </w:r>
      <w:r>
        <w:t>34</w:t>
      </w:r>
      <w:r>
        <w:fldChar w:fldCharType="end"/>
      </w:r>
    </w:p>
    <w:p w14:paraId="5AFB469F" w14:textId="18BE2572" w:rsidR="00114D0C" w:rsidRDefault="00114D0C">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_Toc192602733 \h </w:instrText>
      </w:r>
      <w:r>
        <w:fldChar w:fldCharType="separate"/>
      </w:r>
      <w:r>
        <w:t>34</w:t>
      </w:r>
      <w:r>
        <w:fldChar w:fldCharType="end"/>
      </w:r>
    </w:p>
    <w:p w14:paraId="74D11BF9" w14:textId="1C9062D5"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5.4.2.1A</w:t>
      </w:r>
      <w:r>
        <w:rPr>
          <w:rFonts w:asciiTheme="minorHAnsi" w:hAnsiTheme="minorHAnsi" w:cstheme="minorBidi"/>
          <w:kern w:val="2"/>
          <w:sz w:val="24"/>
          <w:szCs w:val="24"/>
          <w:lang w:eastAsia="en-GB"/>
          <w14:ligatures w14:val="standardContextual"/>
        </w:rPr>
        <w:tab/>
      </w:r>
      <w:r w:rsidRPr="00450FA5">
        <w:rPr>
          <w:rFonts w:eastAsia="Yu Mincho"/>
        </w:rPr>
        <w:t>NB-IoT carrier frequency numbering</w:t>
      </w:r>
      <w:r>
        <w:tab/>
      </w:r>
      <w:r>
        <w:fldChar w:fldCharType="begin"/>
      </w:r>
      <w:r>
        <w:instrText xml:space="preserve"> PAGEREF _Toc192602734 \h </w:instrText>
      </w:r>
      <w:r>
        <w:fldChar w:fldCharType="separate"/>
      </w:r>
      <w:r>
        <w:t>34</w:t>
      </w:r>
      <w:r>
        <w:fldChar w:fldCharType="end"/>
      </w:r>
    </w:p>
    <w:p w14:paraId="152B13F9" w14:textId="6CD00879"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5.4.2.2</w:t>
      </w:r>
      <w:r>
        <w:rPr>
          <w:rFonts w:asciiTheme="minorHAnsi" w:hAnsiTheme="minorHAnsi" w:cstheme="minorBidi"/>
          <w:kern w:val="2"/>
          <w:sz w:val="24"/>
          <w:szCs w:val="24"/>
          <w:lang w:eastAsia="en-GB"/>
          <w14:ligatures w14:val="standardContextual"/>
        </w:rPr>
        <w:tab/>
      </w:r>
      <w:r w:rsidRPr="00450FA5">
        <w:rPr>
          <w:rFonts w:eastAsia="Yu Mincho"/>
        </w:rPr>
        <w:t>Channel raster to resource element mapping</w:t>
      </w:r>
      <w:r>
        <w:tab/>
      </w:r>
      <w:r>
        <w:fldChar w:fldCharType="begin"/>
      </w:r>
      <w:r>
        <w:instrText xml:space="preserve"> PAGEREF _Toc192602735 \h </w:instrText>
      </w:r>
      <w:r>
        <w:fldChar w:fldCharType="separate"/>
      </w:r>
      <w:r>
        <w:t>34</w:t>
      </w:r>
      <w:r>
        <w:fldChar w:fldCharType="end"/>
      </w:r>
    </w:p>
    <w:p w14:paraId="30A9FC51" w14:textId="23C00216"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5.4.2.3</w:t>
      </w:r>
      <w:r>
        <w:rPr>
          <w:rFonts w:asciiTheme="minorHAnsi" w:hAnsiTheme="minorHAnsi" w:cstheme="minorBidi"/>
          <w:kern w:val="2"/>
          <w:sz w:val="24"/>
          <w:szCs w:val="24"/>
          <w:lang w:eastAsia="en-GB"/>
          <w14:ligatures w14:val="standardContextual"/>
        </w:rPr>
        <w:tab/>
      </w:r>
      <w:r w:rsidRPr="00450FA5">
        <w:rPr>
          <w:rFonts w:eastAsia="Yu Mincho"/>
        </w:rPr>
        <w:t xml:space="preserve">Channel raster entries for each </w:t>
      </w:r>
      <w:r w:rsidRPr="00450FA5">
        <w:rPr>
          <w:rFonts w:eastAsia="Yu Mincho"/>
          <w:i/>
        </w:rPr>
        <w:t>operating band</w:t>
      </w:r>
      <w:r>
        <w:tab/>
      </w:r>
      <w:r>
        <w:fldChar w:fldCharType="begin"/>
      </w:r>
      <w:r>
        <w:instrText xml:space="preserve"> PAGEREF _Toc192602736 \h </w:instrText>
      </w:r>
      <w:r>
        <w:fldChar w:fldCharType="separate"/>
      </w:r>
      <w:r>
        <w:t>35</w:t>
      </w:r>
      <w:r>
        <w:fldChar w:fldCharType="end"/>
      </w:r>
    </w:p>
    <w:p w14:paraId="0441867F" w14:textId="5A44EDDC" w:rsidR="00114D0C" w:rsidRDefault="00114D0C">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_Toc192602737 \h </w:instrText>
      </w:r>
      <w:r>
        <w:fldChar w:fldCharType="separate"/>
      </w:r>
      <w:r>
        <w:t>36</w:t>
      </w:r>
      <w:r>
        <w:fldChar w:fldCharType="end"/>
      </w:r>
    </w:p>
    <w:p w14:paraId="60D16C29" w14:textId="15D96AB2"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5.4.3.1</w:t>
      </w:r>
      <w:r>
        <w:rPr>
          <w:rFonts w:asciiTheme="minorHAnsi" w:hAnsiTheme="minorHAnsi" w:cstheme="minorBidi"/>
          <w:kern w:val="2"/>
          <w:sz w:val="24"/>
          <w:szCs w:val="24"/>
          <w:lang w:eastAsia="en-GB"/>
          <w14:ligatures w14:val="standardContextual"/>
        </w:rPr>
        <w:tab/>
      </w:r>
      <w:r w:rsidRPr="00450FA5">
        <w:rPr>
          <w:rFonts w:eastAsia="Yu Mincho"/>
        </w:rPr>
        <w:t>Synchronization raster and numbering</w:t>
      </w:r>
      <w:r>
        <w:tab/>
      </w:r>
      <w:r>
        <w:fldChar w:fldCharType="begin"/>
      </w:r>
      <w:r>
        <w:instrText xml:space="preserve"> PAGEREF _Toc192602738 \h </w:instrText>
      </w:r>
      <w:r>
        <w:fldChar w:fldCharType="separate"/>
      </w:r>
      <w:r>
        <w:t>36</w:t>
      </w:r>
      <w:r>
        <w:fldChar w:fldCharType="end"/>
      </w:r>
    </w:p>
    <w:p w14:paraId="5D2F394F" w14:textId="0B4DE49F" w:rsidR="00114D0C" w:rsidRDefault="00114D0C">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_Toc192602739 \h </w:instrText>
      </w:r>
      <w:r>
        <w:fldChar w:fldCharType="separate"/>
      </w:r>
      <w:r>
        <w:t>36</w:t>
      </w:r>
      <w:r>
        <w:fldChar w:fldCharType="end"/>
      </w:r>
    </w:p>
    <w:p w14:paraId="77B6726C" w14:textId="04879710"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5.4.3.3</w:t>
      </w:r>
      <w:r>
        <w:rPr>
          <w:rFonts w:asciiTheme="minorHAnsi" w:hAnsiTheme="minorHAnsi" w:cstheme="minorBidi"/>
          <w:kern w:val="2"/>
          <w:sz w:val="24"/>
          <w:szCs w:val="24"/>
          <w:lang w:eastAsia="en-GB"/>
          <w14:ligatures w14:val="standardContextual"/>
        </w:rPr>
        <w:tab/>
      </w:r>
      <w:r w:rsidRPr="00450FA5">
        <w:rPr>
          <w:rFonts w:eastAsia="Yu Mincho"/>
        </w:rPr>
        <w:t>Synchronization raster entries for each operating band</w:t>
      </w:r>
      <w:r>
        <w:tab/>
      </w:r>
      <w:r>
        <w:fldChar w:fldCharType="begin"/>
      </w:r>
      <w:r>
        <w:instrText xml:space="preserve"> PAGEREF _Toc192602740 \h </w:instrText>
      </w:r>
      <w:r>
        <w:fldChar w:fldCharType="separate"/>
      </w:r>
      <w:r>
        <w:t>36</w:t>
      </w:r>
      <w:r>
        <w:fldChar w:fldCharType="end"/>
      </w:r>
    </w:p>
    <w:p w14:paraId="2D509A90" w14:textId="6E4A476A" w:rsidR="00114D0C" w:rsidRDefault="00114D0C">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_Toc192602741 \h </w:instrText>
      </w:r>
      <w:r>
        <w:fldChar w:fldCharType="separate"/>
      </w:r>
      <w:r>
        <w:t>37</w:t>
      </w:r>
      <w:r>
        <w:fldChar w:fldCharType="end"/>
      </w:r>
    </w:p>
    <w:p w14:paraId="08464D93" w14:textId="1D6589FF" w:rsidR="00114D0C" w:rsidRDefault="00114D0C">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_Toc192602742 \h </w:instrText>
      </w:r>
      <w:r>
        <w:fldChar w:fldCharType="separate"/>
      </w:r>
      <w:r>
        <w:t>37</w:t>
      </w:r>
      <w:r>
        <w:fldChar w:fldCharType="end"/>
      </w:r>
    </w:p>
    <w:p w14:paraId="0C1AA9EB" w14:textId="2F37B4B9" w:rsidR="00114D0C" w:rsidRDefault="00114D0C">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_Toc192602743 \h </w:instrText>
      </w:r>
      <w:r>
        <w:fldChar w:fldCharType="separate"/>
      </w:r>
      <w:r>
        <w:t>37</w:t>
      </w:r>
      <w:r>
        <w:fldChar w:fldCharType="end"/>
      </w:r>
    </w:p>
    <w:p w14:paraId="75F5419C" w14:textId="2591698C" w:rsidR="00114D0C" w:rsidRDefault="00114D0C">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_Toc192602744 \h </w:instrText>
      </w:r>
      <w:r>
        <w:fldChar w:fldCharType="separate"/>
      </w:r>
      <w:r>
        <w:t>37</w:t>
      </w:r>
      <w:r>
        <w:fldChar w:fldCharType="end"/>
      </w:r>
    </w:p>
    <w:p w14:paraId="5CE2E213" w14:textId="6A55C178" w:rsidR="00114D0C" w:rsidRDefault="00114D0C">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ab/>
      </w:r>
      <w:r>
        <w:fldChar w:fldCharType="begin"/>
      </w:r>
      <w:r>
        <w:instrText xml:space="preserve"> PAGEREF _Toc192602745 \h </w:instrText>
      </w:r>
      <w:r>
        <w:fldChar w:fldCharType="separate"/>
      </w:r>
      <w:r>
        <w:t>37</w:t>
      </w:r>
      <w:r>
        <w:fldChar w:fldCharType="end"/>
      </w:r>
    </w:p>
    <w:p w14:paraId="0707DC08" w14:textId="7E2D1460" w:rsidR="00114D0C" w:rsidRDefault="00114D0C">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_Toc192602746 \h </w:instrText>
      </w:r>
      <w:r>
        <w:fldChar w:fldCharType="separate"/>
      </w:r>
      <w:r>
        <w:t>37</w:t>
      </w:r>
      <w:r>
        <w:fldChar w:fldCharType="end"/>
      </w:r>
    </w:p>
    <w:p w14:paraId="5390CC50" w14:textId="2DD86A6C" w:rsidR="00114D0C" w:rsidRDefault="00114D0C">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_Toc192602747 \h </w:instrText>
      </w:r>
      <w:r>
        <w:fldChar w:fldCharType="separate"/>
      </w:r>
      <w:r>
        <w:t>37</w:t>
      </w:r>
      <w:r>
        <w:fldChar w:fldCharType="end"/>
      </w:r>
    </w:p>
    <w:p w14:paraId="74FAF5BF" w14:textId="4CE19051" w:rsidR="00114D0C" w:rsidRDefault="00114D0C">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_Toc192602748 \h </w:instrText>
      </w:r>
      <w:r>
        <w:fldChar w:fldCharType="separate"/>
      </w:r>
      <w:r>
        <w:t>38</w:t>
      </w:r>
      <w:r>
        <w:fldChar w:fldCharType="end"/>
      </w:r>
    </w:p>
    <w:p w14:paraId="5AB294AD" w14:textId="67C9D2DE" w:rsidR="00114D0C" w:rsidRDefault="00114D0C">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_Toc192602749 \h </w:instrText>
      </w:r>
      <w:r>
        <w:fldChar w:fldCharType="separate"/>
      </w:r>
      <w:r>
        <w:t>38</w:t>
      </w:r>
      <w:r>
        <w:fldChar w:fldCharType="end"/>
      </w:r>
    </w:p>
    <w:p w14:paraId="0FFE8718" w14:textId="446B5905" w:rsidR="00114D0C" w:rsidRDefault="00114D0C">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450FA5">
        <w:rPr>
          <w:i/>
          <w:iCs/>
          <w:lang w:val="en-US" w:eastAsia="zh-CN"/>
        </w:rPr>
        <w:t>SAN</w:t>
      </w:r>
      <w:r w:rsidRPr="00450FA5">
        <w:rPr>
          <w:i/>
        </w:rPr>
        <w:t xml:space="preserve"> type 1-H</w:t>
      </w:r>
      <w:r>
        <w:tab/>
      </w:r>
      <w:r>
        <w:fldChar w:fldCharType="begin"/>
      </w:r>
      <w:r>
        <w:instrText xml:space="preserve"> PAGEREF _Toc192602750 \h </w:instrText>
      </w:r>
      <w:r>
        <w:fldChar w:fldCharType="separate"/>
      </w:r>
      <w:r>
        <w:t>38</w:t>
      </w:r>
      <w:r>
        <w:fldChar w:fldCharType="end"/>
      </w:r>
    </w:p>
    <w:p w14:paraId="329159D1" w14:textId="1A94A0A2" w:rsidR="00114D0C" w:rsidRDefault="00114D0C">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_Toc192602751 \h </w:instrText>
      </w:r>
      <w:r>
        <w:fldChar w:fldCharType="separate"/>
      </w:r>
      <w:r>
        <w:t>38</w:t>
      </w:r>
      <w:r>
        <w:fldChar w:fldCharType="end"/>
      </w:r>
    </w:p>
    <w:p w14:paraId="0D2F8650" w14:textId="1415A902" w:rsidR="00114D0C" w:rsidRDefault="00114D0C">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_Toc192602752 \h </w:instrText>
      </w:r>
      <w:r>
        <w:fldChar w:fldCharType="separate"/>
      </w:r>
      <w:r>
        <w:t>38</w:t>
      </w:r>
      <w:r>
        <w:fldChar w:fldCharType="end"/>
      </w:r>
    </w:p>
    <w:p w14:paraId="7340674D" w14:textId="33259E85" w:rsidR="00114D0C" w:rsidRDefault="00114D0C">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1-H</w:t>
      </w:r>
      <w:r>
        <w:tab/>
      </w:r>
      <w:r>
        <w:fldChar w:fldCharType="begin"/>
      </w:r>
      <w:r>
        <w:instrText xml:space="preserve"> PAGEREF _Toc192602753 \h </w:instrText>
      </w:r>
      <w:r>
        <w:fldChar w:fldCharType="separate"/>
      </w:r>
      <w:r>
        <w:t>38</w:t>
      </w:r>
      <w:r>
        <w:fldChar w:fldCharType="end"/>
      </w:r>
    </w:p>
    <w:p w14:paraId="08C7F6AD" w14:textId="036F844D" w:rsidR="00114D0C" w:rsidRDefault="00114D0C">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_Toc192602754 \h </w:instrText>
      </w:r>
      <w:r>
        <w:fldChar w:fldCharType="separate"/>
      </w:r>
      <w:r>
        <w:t>39</w:t>
      </w:r>
      <w:r>
        <w:fldChar w:fldCharType="end"/>
      </w:r>
    </w:p>
    <w:p w14:paraId="7A4F0E81" w14:textId="0B182436" w:rsidR="00114D0C" w:rsidRDefault="00114D0C">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_Toc192602755 \h </w:instrText>
      </w:r>
      <w:r>
        <w:fldChar w:fldCharType="separate"/>
      </w:r>
      <w:r>
        <w:t>39</w:t>
      </w:r>
      <w:r>
        <w:fldChar w:fldCharType="end"/>
      </w:r>
    </w:p>
    <w:p w14:paraId="45EC6BE4" w14:textId="201E12D3" w:rsidR="00114D0C" w:rsidRDefault="00114D0C">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_Toc192602756 \h </w:instrText>
      </w:r>
      <w:r>
        <w:fldChar w:fldCharType="separate"/>
      </w:r>
      <w:r>
        <w:t>39</w:t>
      </w:r>
      <w:r>
        <w:fldChar w:fldCharType="end"/>
      </w:r>
    </w:p>
    <w:p w14:paraId="19F3DB94" w14:textId="4225674B" w:rsidR="00114D0C" w:rsidRDefault="00114D0C">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_Toc192602757 \h </w:instrText>
      </w:r>
      <w:r>
        <w:fldChar w:fldCharType="separate"/>
      </w:r>
      <w:r>
        <w:t>39</w:t>
      </w:r>
      <w:r>
        <w:fldChar w:fldCharType="end"/>
      </w:r>
    </w:p>
    <w:p w14:paraId="3B3B76C3" w14:textId="0A2C869A" w:rsidR="00114D0C" w:rsidRDefault="00114D0C">
      <w:pPr>
        <w:pStyle w:val="TOC2"/>
        <w:rPr>
          <w:rFonts w:asciiTheme="minorHAnsi" w:hAnsiTheme="minorHAnsi" w:cstheme="minorBidi"/>
          <w:kern w:val="2"/>
          <w:sz w:val="24"/>
          <w:szCs w:val="24"/>
          <w:lang w:eastAsia="en-GB"/>
          <w14:ligatures w14:val="standardContextual"/>
        </w:rPr>
      </w:pPr>
      <w:r>
        <w:rPr>
          <w:lang w:eastAsia="zh-CN"/>
        </w:rPr>
        <w:lastRenderedPageBreak/>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_Toc192602758 \h </w:instrText>
      </w:r>
      <w:r>
        <w:fldChar w:fldCharType="separate"/>
      </w:r>
      <w:r>
        <w:t>39</w:t>
      </w:r>
      <w:r>
        <w:fldChar w:fldCharType="end"/>
      </w:r>
    </w:p>
    <w:p w14:paraId="7347E0F1" w14:textId="73E3F3AC" w:rsidR="00114D0C" w:rsidRDefault="00114D0C">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_Toc192602759 \h </w:instrText>
      </w:r>
      <w:r>
        <w:fldChar w:fldCharType="separate"/>
      </w:r>
      <w:r>
        <w:t>39</w:t>
      </w:r>
      <w:r>
        <w:fldChar w:fldCharType="end"/>
      </w:r>
    </w:p>
    <w:p w14:paraId="278D700B" w14:textId="1E20B401" w:rsidR="00114D0C" w:rsidRDefault="00114D0C">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_Toc192602760 \h </w:instrText>
      </w:r>
      <w:r>
        <w:fldChar w:fldCharType="separate"/>
      </w:r>
      <w:r>
        <w:t>39</w:t>
      </w:r>
      <w:r>
        <w:fldChar w:fldCharType="end"/>
      </w:r>
    </w:p>
    <w:p w14:paraId="78101E73" w14:textId="58E13068" w:rsidR="00114D0C" w:rsidRDefault="00114D0C">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1-H</w:t>
      </w:r>
      <w:r>
        <w:tab/>
      </w:r>
      <w:r>
        <w:fldChar w:fldCharType="begin"/>
      </w:r>
      <w:r>
        <w:instrText xml:space="preserve"> PAGEREF _Toc192602761 \h </w:instrText>
      </w:r>
      <w:r>
        <w:fldChar w:fldCharType="separate"/>
      </w:r>
      <w:r>
        <w:t>39</w:t>
      </w:r>
      <w:r>
        <w:fldChar w:fldCharType="end"/>
      </w:r>
    </w:p>
    <w:p w14:paraId="1D6D146C" w14:textId="2432CE28" w:rsidR="00114D0C" w:rsidRDefault="00114D0C">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_Toc192602762 \h </w:instrText>
      </w:r>
      <w:r>
        <w:fldChar w:fldCharType="separate"/>
      </w:r>
      <w:r>
        <w:t>40</w:t>
      </w:r>
      <w:r>
        <w:fldChar w:fldCharType="end"/>
      </w:r>
    </w:p>
    <w:p w14:paraId="7CB52369" w14:textId="3C40279A" w:rsidR="00114D0C" w:rsidRDefault="00114D0C">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_Toc192602763 \h </w:instrText>
      </w:r>
      <w:r>
        <w:fldChar w:fldCharType="separate"/>
      </w:r>
      <w:r>
        <w:t>40</w:t>
      </w:r>
      <w:r>
        <w:fldChar w:fldCharType="end"/>
      </w:r>
    </w:p>
    <w:p w14:paraId="4C1C6B7B" w14:textId="7FD5DE59" w:rsidR="00114D0C" w:rsidRDefault="00114D0C">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ab/>
      </w:r>
      <w:r>
        <w:fldChar w:fldCharType="begin"/>
      </w:r>
      <w:r>
        <w:instrText xml:space="preserve"> PAGEREF _Toc192602764 \h </w:instrText>
      </w:r>
      <w:r>
        <w:fldChar w:fldCharType="separate"/>
      </w:r>
      <w:r>
        <w:t>40</w:t>
      </w:r>
      <w:r>
        <w:fldChar w:fldCharType="end"/>
      </w:r>
    </w:p>
    <w:p w14:paraId="79541CBB" w14:textId="4D92256A" w:rsidR="00114D0C" w:rsidRDefault="00114D0C">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_Toc192602765 \h </w:instrText>
      </w:r>
      <w:r>
        <w:fldChar w:fldCharType="separate"/>
      </w:r>
      <w:r>
        <w:t>40</w:t>
      </w:r>
      <w:r>
        <w:fldChar w:fldCharType="end"/>
      </w:r>
    </w:p>
    <w:p w14:paraId="2ADF23FA" w14:textId="6B2824E8" w:rsidR="00114D0C" w:rsidRDefault="00114D0C">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_Toc192602766 \h </w:instrText>
      </w:r>
      <w:r>
        <w:fldChar w:fldCharType="separate"/>
      </w:r>
      <w:r>
        <w:t>40</w:t>
      </w:r>
      <w:r>
        <w:fldChar w:fldCharType="end"/>
      </w:r>
    </w:p>
    <w:p w14:paraId="4D73F2FB" w14:textId="79F31DC4" w:rsidR="00114D0C" w:rsidRDefault="00114D0C">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_Toc192602767 \h </w:instrText>
      </w:r>
      <w:r>
        <w:fldChar w:fldCharType="separate"/>
      </w:r>
      <w:r>
        <w:t>40</w:t>
      </w:r>
      <w:r>
        <w:fldChar w:fldCharType="end"/>
      </w:r>
    </w:p>
    <w:p w14:paraId="743D53C2" w14:textId="6C1703D6" w:rsidR="00114D0C" w:rsidRDefault="00114D0C">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_Toc192602768 \h </w:instrText>
      </w:r>
      <w:r>
        <w:fldChar w:fldCharType="separate"/>
      </w:r>
      <w:r>
        <w:t>40</w:t>
      </w:r>
      <w:r>
        <w:fldChar w:fldCharType="end"/>
      </w:r>
    </w:p>
    <w:p w14:paraId="6FC32BBD" w14:textId="2889B2D8" w:rsidR="00114D0C" w:rsidRDefault="00114D0C">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_Toc192602769 \h </w:instrText>
      </w:r>
      <w:r>
        <w:fldChar w:fldCharType="separate"/>
      </w:r>
      <w:r>
        <w:t>41</w:t>
      </w:r>
      <w:r>
        <w:fldChar w:fldCharType="end"/>
      </w:r>
    </w:p>
    <w:p w14:paraId="2D71F204" w14:textId="6887020A" w:rsidR="00114D0C" w:rsidRDefault="00114D0C">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_Toc192602770 \h </w:instrText>
      </w:r>
      <w:r>
        <w:fldChar w:fldCharType="separate"/>
      </w:r>
      <w:r>
        <w:t>41</w:t>
      </w:r>
      <w:r>
        <w:fldChar w:fldCharType="end"/>
      </w:r>
    </w:p>
    <w:p w14:paraId="075E3CC7" w14:textId="760B9B83" w:rsidR="00114D0C" w:rsidRDefault="00114D0C">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450FA5">
        <w:rPr>
          <w:i/>
        </w:rPr>
        <w:t>SAN type 1-H</w:t>
      </w:r>
      <w:r>
        <w:tab/>
      </w:r>
      <w:r>
        <w:fldChar w:fldCharType="begin"/>
      </w:r>
      <w:r>
        <w:instrText xml:space="preserve"> PAGEREF _Toc192602771 \h </w:instrText>
      </w:r>
      <w:r>
        <w:fldChar w:fldCharType="separate"/>
      </w:r>
      <w:r>
        <w:t>41</w:t>
      </w:r>
      <w:r>
        <w:fldChar w:fldCharType="end"/>
      </w:r>
    </w:p>
    <w:p w14:paraId="454E500C" w14:textId="23A43455" w:rsidR="00114D0C" w:rsidRDefault="00114D0C">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_Toc192602772 \h </w:instrText>
      </w:r>
      <w:r>
        <w:fldChar w:fldCharType="separate"/>
      </w:r>
      <w:r>
        <w:t>41</w:t>
      </w:r>
      <w:r>
        <w:fldChar w:fldCharType="end"/>
      </w:r>
    </w:p>
    <w:p w14:paraId="6861A736" w14:textId="4425CFAE" w:rsidR="00114D0C" w:rsidRDefault="00114D0C">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_Toc192602773 \h </w:instrText>
      </w:r>
      <w:r>
        <w:fldChar w:fldCharType="separate"/>
      </w:r>
      <w:r>
        <w:t>41</w:t>
      </w:r>
      <w:r>
        <w:fldChar w:fldCharType="end"/>
      </w:r>
    </w:p>
    <w:p w14:paraId="0558AE11" w14:textId="36C814D4" w:rsidR="00114D0C" w:rsidRDefault="00114D0C">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450FA5">
        <w:rPr>
          <w:lang w:val="en-US"/>
        </w:rPr>
        <w:t>Minimum requirement</w:t>
      </w:r>
      <w:r>
        <w:rPr>
          <w:lang w:eastAsia="zh-CN"/>
        </w:rPr>
        <w:t xml:space="preserve"> </w:t>
      </w:r>
      <w:r>
        <w:t xml:space="preserve">for </w:t>
      </w:r>
      <w:r w:rsidRPr="00450FA5">
        <w:rPr>
          <w:i/>
        </w:rPr>
        <w:t>SAN type 1-H</w:t>
      </w:r>
      <w:r>
        <w:tab/>
      </w:r>
      <w:r>
        <w:fldChar w:fldCharType="begin"/>
      </w:r>
      <w:r>
        <w:instrText xml:space="preserve"> PAGEREF _Toc192602774 \h </w:instrText>
      </w:r>
      <w:r>
        <w:fldChar w:fldCharType="separate"/>
      </w:r>
      <w:r>
        <w:t>41</w:t>
      </w:r>
      <w:r>
        <w:fldChar w:fldCharType="end"/>
      </w:r>
    </w:p>
    <w:p w14:paraId="361A87C9" w14:textId="30208BF3" w:rsidR="00114D0C" w:rsidRDefault="00114D0C">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_Toc192602775 \h </w:instrText>
      </w:r>
      <w:r>
        <w:fldChar w:fldCharType="separate"/>
      </w:r>
      <w:r>
        <w:t>42</w:t>
      </w:r>
      <w:r>
        <w:fldChar w:fldCharType="end"/>
      </w:r>
    </w:p>
    <w:p w14:paraId="32D7FA0B" w14:textId="615DE316" w:rsidR="00114D0C" w:rsidRDefault="00114D0C">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_Toc192602776 \h </w:instrText>
      </w:r>
      <w:r>
        <w:fldChar w:fldCharType="separate"/>
      </w:r>
      <w:r>
        <w:t>42</w:t>
      </w:r>
      <w:r>
        <w:fldChar w:fldCharType="end"/>
      </w:r>
    </w:p>
    <w:p w14:paraId="22A0518A" w14:textId="64AAC85A" w:rsidR="00114D0C" w:rsidRDefault="00114D0C">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450FA5">
        <w:rPr>
          <w:i/>
          <w:iCs/>
        </w:rPr>
        <w:t>Basic limits</w:t>
      </w:r>
      <w:r>
        <w:tab/>
      </w:r>
      <w:r>
        <w:fldChar w:fldCharType="begin"/>
      </w:r>
      <w:r>
        <w:instrText xml:space="preserve"> PAGEREF _Toc192602777 \h </w:instrText>
      </w:r>
      <w:r>
        <w:fldChar w:fldCharType="separate"/>
      </w:r>
      <w:r>
        <w:t>42</w:t>
      </w:r>
      <w:r>
        <w:fldChar w:fldCharType="end"/>
      </w:r>
    </w:p>
    <w:p w14:paraId="7B64D0EE" w14:textId="7A65DA90" w:rsidR="00114D0C" w:rsidRDefault="00114D0C">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450FA5">
        <w:rPr>
          <w:i/>
        </w:rPr>
        <w:t>SAN type 1-H</w:t>
      </w:r>
      <w:r>
        <w:tab/>
      </w:r>
      <w:r>
        <w:fldChar w:fldCharType="begin"/>
      </w:r>
      <w:r>
        <w:instrText xml:space="preserve"> PAGEREF _Toc192602778 \h </w:instrText>
      </w:r>
      <w:r>
        <w:fldChar w:fldCharType="separate"/>
      </w:r>
      <w:r>
        <w:t>43</w:t>
      </w:r>
      <w:r>
        <w:fldChar w:fldCharType="end"/>
      </w:r>
    </w:p>
    <w:p w14:paraId="65B02455" w14:textId="28C84D17" w:rsidR="00114D0C" w:rsidRDefault="00114D0C">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_Toc192602779 \h </w:instrText>
      </w:r>
      <w:r>
        <w:fldChar w:fldCharType="separate"/>
      </w:r>
      <w:r>
        <w:t>43</w:t>
      </w:r>
      <w:r>
        <w:fldChar w:fldCharType="end"/>
      </w:r>
    </w:p>
    <w:p w14:paraId="316EC40B" w14:textId="484A9EF8" w:rsidR="00114D0C" w:rsidRDefault="00114D0C">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_Toc192602780 \h </w:instrText>
      </w:r>
      <w:r>
        <w:fldChar w:fldCharType="separate"/>
      </w:r>
      <w:r>
        <w:t>43</w:t>
      </w:r>
      <w:r>
        <w:fldChar w:fldCharType="end"/>
      </w:r>
    </w:p>
    <w:p w14:paraId="0163BACF" w14:textId="736DC2C3" w:rsidR="00114D0C" w:rsidRDefault="00114D0C">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450FA5">
        <w:rPr>
          <w:i/>
          <w:iCs/>
          <w:lang w:eastAsia="zh-CN"/>
        </w:rPr>
        <w:t>Basic limits</w:t>
      </w:r>
      <w:r>
        <w:tab/>
      </w:r>
      <w:r>
        <w:fldChar w:fldCharType="begin"/>
      </w:r>
      <w:r>
        <w:instrText xml:space="preserve"> PAGEREF _Toc192602781 \h </w:instrText>
      </w:r>
      <w:r>
        <w:fldChar w:fldCharType="separate"/>
      </w:r>
      <w:r>
        <w:t>43</w:t>
      </w:r>
      <w:r>
        <w:fldChar w:fldCharType="end"/>
      </w:r>
    </w:p>
    <w:p w14:paraId="6A023E62" w14:textId="69AD1925" w:rsidR="00114D0C" w:rsidRDefault="00114D0C">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_Toc192602782 \h </w:instrText>
      </w:r>
      <w:r>
        <w:fldChar w:fldCharType="separate"/>
      </w:r>
      <w:r>
        <w:t>43</w:t>
      </w:r>
      <w:r>
        <w:fldChar w:fldCharType="end"/>
      </w:r>
    </w:p>
    <w:p w14:paraId="732035BA" w14:textId="62096A91" w:rsidR="00114D0C" w:rsidRDefault="00114D0C">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_Toc192602783 \h </w:instrText>
      </w:r>
      <w:r>
        <w:fldChar w:fldCharType="separate"/>
      </w:r>
      <w:r>
        <w:t>44</w:t>
      </w:r>
      <w:r>
        <w:fldChar w:fldCharType="end"/>
      </w:r>
    </w:p>
    <w:p w14:paraId="35BA1D1A" w14:textId="0F704942" w:rsidR="00114D0C" w:rsidRDefault="00114D0C">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_Toc192602784 \h </w:instrText>
      </w:r>
      <w:r>
        <w:fldChar w:fldCharType="separate"/>
      </w:r>
      <w:r>
        <w:t>44</w:t>
      </w:r>
      <w:r>
        <w:fldChar w:fldCharType="end"/>
      </w:r>
    </w:p>
    <w:p w14:paraId="3FFB4417" w14:textId="4358A892" w:rsidR="00114D0C" w:rsidRDefault="00114D0C">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_Toc192602785 \h </w:instrText>
      </w:r>
      <w:r>
        <w:fldChar w:fldCharType="separate"/>
      </w:r>
      <w:r>
        <w:t>44</w:t>
      </w:r>
      <w:r>
        <w:fldChar w:fldCharType="end"/>
      </w:r>
    </w:p>
    <w:p w14:paraId="256FF170" w14:textId="1AE6C29E" w:rsidR="00114D0C" w:rsidRDefault="00114D0C">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450FA5">
        <w:rPr>
          <w:lang w:val="en-US"/>
        </w:rPr>
        <w:t>Minimum requirements</w:t>
      </w:r>
      <w:r>
        <w:rPr>
          <w:lang w:eastAsia="zh-CN"/>
        </w:rPr>
        <w:t xml:space="preserve"> </w:t>
      </w:r>
      <w:r>
        <w:t xml:space="preserve">for </w:t>
      </w:r>
      <w:r w:rsidRPr="00450FA5">
        <w:rPr>
          <w:i/>
        </w:rPr>
        <w:t>SAN type 1-H</w:t>
      </w:r>
      <w:r>
        <w:tab/>
      </w:r>
      <w:r>
        <w:fldChar w:fldCharType="begin"/>
      </w:r>
      <w:r>
        <w:instrText xml:space="preserve"> PAGEREF _Toc192602786 \h </w:instrText>
      </w:r>
      <w:r>
        <w:fldChar w:fldCharType="separate"/>
      </w:r>
      <w:r>
        <w:t>44</w:t>
      </w:r>
      <w:r>
        <w:fldChar w:fldCharType="end"/>
      </w:r>
    </w:p>
    <w:p w14:paraId="528E0950" w14:textId="5B61181B" w:rsidR="00114D0C" w:rsidRDefault="00114D0C">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_Toc192602787 \h </w:instrText>
      </w:r>
      <w:r>
        <w:fldChar w:fldCharType="separate"/>
      </w:r>
      <w:r>
        <w:t>44</w:t>
      </w:r>
      <w:r>
        <w:fldChar w:fldCharType="end"/>
      </w:r>
    </w:p>
    <w:p w14:paraId="2E0821AC" w14:textId="216103E5" w:rsidR="00114D0C" w:rsidRDefault="00114D0C">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_Toc192602788 \h </w:instrText>
      </w:r>
      <w:r>
        <w:fldChar w:fldCharType="separate"/>
      </w:r>
      <w:r>
        <w:t>44</w:t>
      </w:r>
      <w:r>
        <w:fldChar w:fldCharType="end"/>
      </w:r>
    </w:p>
    <w:p w14:paraId="090094A3" w14:textId="18EB8075" w:rsidR="00114D0C" w:rsidRDefault="00114D0C">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_Toc192602789 \h </w:instrText>
      </w:r>
      <w:r>
        <w:fldChar w:fldCharType="separate"/>
      </w:r>
      <w:r>
        <w:t>44</w:t>
      </w:r>
      <w:r>
        <w:fldChar w:fldCharType="end"/>
      </w:r>
    </w:p>
    <w:p w14:paraId="7652D9D3" w14:textId="18CA7777" w:rsidR="00114D0C" w:rsidRDefault="00114D0C">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_Toc192602790 \h </w:instrText>
      </w:r>
      <w:r>
        <w:fldChar w:fldCharType="separate"/>
      </w:r>
      <w:r>
        <w:t>45</w:t>
      </w:r>
      <w:r>
        <w:fldChar w:fldCharType="end"/>
      </w:r>
    </w:p>
    <w:p w14:paraId="637B5EB9" w14:textId="583E9384" w:rsidR="00114D0C" w:rsidRDefault="00114D0C">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_Toc192602791 \h </w:instrText>
      </w:r>
      <w:r>
        <w:fldChar w:fldCharType="separate"/>
      </w:r>
      <w:r>
        <w:t>45</w:t>
      </w:r>
      <w:r>
        <w:fldChar w:fldCharType="end"/>
      </w:r>
    </w:p>
    <w:p w14:paraId="0EEDCEC7" w14:textId="7558ACF1" w:rsidR="00114D0C" w:rsidRDefault="00114D0C">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_Toc192602792 \h </w:instrText>
      </w:r>
      <w:r>
        <w:fldChar w:fldCharType="separate"/>
      </w:r>
      <w:r>
        <w:t>45</w:t>
      </w:r>
      <w:r>
        <w:fldChar w:fldCharType="end"/>
      </w:r>
    </w:p>
    <w:p w14:paraId="54226D87" w14:textId="655026FD" w:rsidR="00114D0C" w:rsidRDefault="00114D0C">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_Toc192602793 \h </w:instrText>
      </w:r>
      <w:r>
        <w:fldChar w:fldCharType="separate"/>
      </w:r>
      <w:r>
        <w:t>46</w:t>
      </w:r>
      <w:r>
        <w:fldChar w:fldCharType="end"/>
      </w:r>
    </w:p>
    <w:p w14:paraId="47D0A796" w14:textId="4F9ECF31" w:rsidR="00114D0C" w:rsidRDefault="00114D0C">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_Toc192602794 \h </w:instrText>
      </w:r>
      <w:r>
        <w:fldChar w:fldCharType="separate"/>
      </w:r>
      <w:r>
        <w:t>46</w:t>
      </w:r>
      <w:r>
        <w:fldChar w:fldCharType="end"/>
      </w:r>
    </w:p>
    <w:p w14:paraId="2ABA13A3" w14:textId="4F9B1D6B" w:rsidR="00114D0C" w:rsidRDefault="00114D0C">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_Toc192602795 \h </w:instrText>
      </w:r>
      <w:r>
        <w:fldChar w:fldCharType="separate"/>
      </w:r>
      <w:r>
        <w:t>46</w:t>
      </w:r>
      <w:r>
        <w:fldChar w:fldCharType="end"/>
      </w:r>
    </w:p>
    <w:p w14:paraId="3F902E81" w14:textId="03B45E8D" w:rsidR="00114D0C" w:rsidRDefault="00114D0C">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_Toc192602796 \h </w:instrText>
      </w:r>
      <w:r>
        <w:fldChar w:fldCharType="separate"/>
      </w:r>
      <w:r>
        <w:t>47</w:t>
      </w:r>
      <w:r>
        <w:fldChar w:fldCharType="end"/>
      </w:r>
    </w:p>
    <w:p w14:paraId="1954DFFC" w14:textId="37AC6649" w:rsidR="00114D0C" w:rsidRDefault="00114D0C">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_Toc192602797 \h </w:instrText>
      </w:r>
      <w:r>
        <w:fldChar w:fldCharType="separate"/>
      </w:r>
      <w:r>
        <w:t>47</w:t>
      </w:r>
      <w:r>
        <w:fldChar w:fldCharType="end"/>
      </w:r>
    </w:p>
    <w:p w14:paraId="68218735" w14:textId="2F00F783" w:rsidR="00114D0C" w:rsidRDefault="00114D0C">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_Toc192602798 \h </w:instrText>
      </w:r>
      <w:r>
        <w:fldChar w:fldCharType="separate"/>
      </w:r>
      <w:r>
        <w:t>47</w:t>
      </w:r>
      <w:r>
        <w:fldChar w:fldCharType="end"/>
      </w:r>
    </w:p>
    <w:p w14:paraId="694CF317" w14:textId="5F38A115" w:rsidR="00114D0C" w:rsidRDefault="00114D0C">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_Toc192602799 \h </w:instrText>
      </w:r>
      <w:r>
        <w:fldChar w:fldCharType="separate"/>
      </w:r>
      <w:r>
        <w:t>47</w:t>
      </w:r>
      <w:r>
        <w:fldChar w:fldCharType="end"/>
      </w:r>
    </w:p>
    <w:p w14:paraId="48169657" w14:textId="7270535B" w:rsidR="00114D0C" w:rsidRDefault="00114D0C">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_Toc192602800 \h </w:instrText>
      </w:r>
      <w:r>
        <w:fldChar w:fldCharType="separate"/>
      </w:r>
      <w:r>
        <w:t>48</w:t>
      </w:r>
      <w:r>
        <w:fldChar w:fldCharType="end"/>
      </w:r>
    </w:p>
    <w:p w14:paraId="25927168" w14:textId="5A77DAAC" w:rsidR="00114D0C" w:rsidRDefault="00114D0C">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_Toc192602801 \h </w:instrText>
      </w:r>
      <w:r>
        <w:fldChar w:fldCharType="separate"/>
      </w:r>
      <w:r>
        <w:t>48</w:t>
      </w:r>
      <w:r>
        <w:fldChar w:fldCharType="end"/>
      </w:r>
    </w:p>
    <w:p w14:paraId="7E156889" w14:textId="25C55B07" w:rsidR="00114D0C" w:rsidRDefault="00114D0C">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_Toc192602802 \h </w:instrText>
      </w:r>
      <w:r>
        <w:fldChar w:fldCharType="separate"/>
      </w:r>
      <w:r>
        <w:t>48</w:t>
      </w:r>
      <w:r>
        <w:fldChar w:fldCharType="end"/>
      </w:r>
    </w:p>
    <w:p w14:paraId="16585419" w14:textId="644D479A" w:rsidR="00114D0C" w:rsidRDefault="00114D0C">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_Toc192602803 \h </w:instrText>
      </w:r>
      <w:r>
        <w:fldChar w:fldCharType="separate"/>
      </w:r>
      <w:r>
        <w:t>48</w:t>
      </w:r>
      <w:r>
        <w:fldChar w:fldCharType="end"/>
      </w:r>
    </w:p>
    <w:p w14:paraId="559EEE2A" w14:textId="6B3C9CA0" w:rsidR="00114D0C" w:rsidRDefault="00114D0C">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_Toc192602804 \h </w:instrText>
      </w:r>
      <w:r>
        <w:fldChar w:fldCharType="separate"/>
      </w:r>
      <w:r>
        <w:t>49</w:t>
      </w:r>
      <w:r>
        <w:fldChar w:fldCharType="end"/>
      </w:r>
    </w:p>
    <w:p w14:paraId="4D23AC1B" w14:textId="6B47F477" w:rsidR="00114D0C" w:rsidRDefault="00114D0C">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_Toc192602805 \h </w:instrText>
      </w:r>
      <w:r>
        <w:fldChar w:fldCharType="separate"/>
      </w:r>
      <w:r>
        <w:t>49</w:t>
      </w:r>
      <w:r>
        <w:fldChar w:fldCharType="end"/>
      </w:r>
    </w:p>
    <w:p w14:paraId="6C8E6265" w14:textId="2535950C" w:rsidR="00114D0C" w:rsidRDefault="00114D0C">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_Toc192602806 \h </w:instrText>
      </w:r>
      <w:r>
        <w:fldChar w:fldCharType="separate"/>
      </w:r>
      <w:r>
        <w:t>49</w:t>
      </w:r>
      <w:r>
        <w:fldChar w:fldCharType="end"/>
      </w:r>
    </w:p>
    <w:p w14:paraId="2D61ADAF" w14:textId="0D1E9FA8" w:rsidR="00114D0C" w:rsidRDefault="00114D0C">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_Toc192602807 \h </w:instrText>
      </w:r>
      <w:r>
        <w:fldChar w:fldCharType="separate"/>
      </w:r>
      <w:r>
        <w:t>49</w:t>
      </w:r>
      <w:r>
        <w:fldChar w:fldCharType="end"/>
      </w:r>
    </w:p>
    <w:p w14:paraId="1750E91F" w14:textId="23B702BB" w:rsidR="00114D0C" w:rsidRDefault="00114D0C">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_Toc192602808 \h </w:instrText>
      </w:r>
      <w:r>
        <w:fldChar w:fldCharType="separate"/>
      </w:r>
      <w:r>
        <w:t>49</w:t>
      </w:r>
      <w:r>
        <w:fldChar w:fldCharType="end"/>
      </w:r>
    </w:p>
    <w:p w14:paraId="160BF5DF" w14:textId="6F37C7A1" w:rsidR="00114D0C" w:rsidRDefault="00114D0C">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_Toc192602809 \h </w:instrText>
      </w:r>
      <w:r>
        <w:fldChar w:fldCharType="separate"/>
      </w:r>
      <w:r>
        <w:t>49</w:t>
      </w:r>
      <w:r>
        <w:fldChar w:fldCharType="end"/>
      </w:r>
    </w:p>
    <w:p w14:paraId="63E43AE9" w14:textId="2D3B1C25" w:rsidR="00114D0C" w:rsidRDefault="00114D0C">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_Toc192602810 \h </w:instrText>
      </w:r>
      <w:r>
        <w:fldChar w:fldCharType="separate"/>
      </w:r>
      <w:r>
        <w:t>50</w:t>
      </w:r>
      <w:r>
        <w:fldChar w:fldCharType="end"/>
      </w:r>
    </w:p>
    <w:p w14:paraId="45B4E0C0" w14:textId="587F5B58" w:rsidR="00114D0C" w:rsidRDefault="00114D0C">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_Toc192602811 \h </w:instrText>
      </w:r>
      <w:r>
        <w:fldChar w:fldCharType="separate"/>
      </w:r>
      <w:r>
        <w:t>51</w:t>
      </w:r>
      <w:r>
        <w:fldChar w:fldCharType="end"/>
      </w:r>
    </w:p>
    <w:p w14:paraId="471EF300" w14:textId="7769A60A" w:rsidR="00114D0C" w:rsidRDefault="00114D0C">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_Toc192602812 \h </w:instrText>
      </w:r>
      <w:r>
        <w:fldChar w:fldCharType="separate"/>
      </w:r>
      <w:r>
        <w:t>51</w:t>
      </w:r>
      <w:r>
        <w:fldChar w:fldCharType="end"/>
      </w:r>
    </w:p>
    <w:p w14:paraId="095D2B42" w14:textId="74C1E4EA" w:rsidR="00114D0C" w:rsidRDefault="00114D0C">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_Toc192602813 \h </w:instrText>
      </w:r>
      <w:r>
        <w:fldChar w:fldCharType="separate"/>
      </w:r>
      <w:r>
        <w:t>52</w:t>
      </w:r>
      <w:r>
        <w:fldChar w:fldCharType="end"/>
      </w:r>
    </w:p>
    <w:p w14:paraId="565137CD" w14:textId="021246E2" w:rsidR="00114D0C" w:rsidRDefault="00114D0C">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_Toc192602814 \h </w:instrText>
      </w:r>
      <w:r>
        <w:fldChar w:fldCharType="separate"/>
      </w:r>
      <w:r>
        <w:t>52</w:t>
      </w:r>
      <w:r>
        <w:fldChar w:fldCharType="end"/>
      </w:r>
    </w:p>
    <w:p w14:paraId="04D68F7D" w14:textId="22CBEDCF" w:rsidR="00114D0C" w:rsidRDefault="00114D0C">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_Toc192602815 \h </w:instrText>
      </w:r>
      <w:r>
        <w:fldChar w:fldCharType="separate"/>
      </w:r>
      <w:r>
        <w:t>52</w:t>
      </w:r>
      <w:r>
        <w:fldChar w:fldCharType="end"/>
      </w:r>
    </w:p>
    <w:p w14:paraId="364B63FC" w14:textId="4F43BA7D" w:rsidR="00114D0C" w:rsidRDefault="00114D0C">
      <w:pPr>
        <w:pStyle w:val="TOC4"/>
        <w:rPr>
          <w:rFonts w:asciiTheme="minorHAnsi" w:hAnsiTheme="minorHAnsi" w:cstheme="minorBidi"/>
          <w:kern w:val="2"/>
          <w:sz w:val="24"/>
          <w:szCs w:val="24"/>
          <w:lang w:eastAsia="en-GB"/>
          <w14:ligatures w14:val="standardContextual"/>
        </w:rPr>
      </w:pPr>
      <w:r>
        <w:t>8.2.1</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_Toc192602816 \h </w:instrText>
      </w:r>
      <w:r>
        <w:fldChar w:fldCharType="separate"/>
      </w:r>
      <w:r>
        <w:t>52</w:t>
      </w:r>
      <w:r>
        <w:fldChar w:fldCharType="end"/>
      </w:r>
    </w:p>
    <w:p w14:paraId="05478F85" w14:textId="5B51A40D" w:rsidR="00114D0C" w:rsidRDefault="00114D0C">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_Toc192602817 \h </w:instrText>
      </w:r>
      <w:r>
        <w:fldChar w:fldCharType="separate"/>
      </w:r>
      <w:r>
        <w:t>54</w:t>
      </w:r>
      <w:r>
        <w:fldChar w:fldCharType="end"/>
      </w:r>
    </w:p>
    <w:p w14:paraId="2559940B" w14:textId="44D1B606" w:rsidR="00114D0C" w:rsidRDefault="00114D0C">
      <w:pPr>
        <w:pStyle w:val="TOC4"/>
        <w:rPr>
          <w:rFonts w:asciiTheme="minorHAnsi" w:hAnsiTheme="minorHAnsi" w:cstheme="minorBidi"/>
          <w:kern w:val="2"/>
          <w:sz w:val="24"/>
          <w:szCs w:val="24"/>
          <w:lang w:eastAsia="en-GB"/>
          <w14:ligatures w14:val="standardContextual"/>
        </w:rPr>
      </w:pPr>
      <w:r>
        <w:lastRenderedPageBreak/>
        <w:t>8.2.</w:t>
      </w:r>
      <w:r w:rsidRPr="00450FA5">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_Toc192602818 \h </w:instrText>
      </w:r>
      <w:r>
        <w:fldChar w:fldCharType="separate"/>
      </w:r>
      <w:r>
        <w:t>54</w:t>
      </w:r>
      <w:r>
        <w:fldChar w:fldCharType="end"/>
      </w:r>
    </w:p>
    <w:p w14:paraId="789142B5" w14:textId="399ADEED" w:rsidR="00114D0C" w:rsidRDefault="00114D0C">
      <w:pPr>
        <w:pStyle w:val="TOC4"/>
        <w:rPr>
          <w:rFonts w:asciiTheme="minorHAnsi" w:hAnsiTheme="minorHAnsi" w:cstheme="minorBidi"/>
          <w:kern w:val="2"/>
          <w:sz w:val="24"/>
          <w:szCs w:val="24"/>
          <w:lang w:eastAsia="en-GB"/>
          <w14:ligatures w14:val="standardContextual"/>
        </w:rPr>
      </w:pPr>
      <w:r>
        <w:t>8.2.</w:t>
      </w:r>
      <w:r w:rsidRPr="00450FA5">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_Toc192602819 \h </w:instrText>
      </w:r>
      <w:r>
        <w:fldChar w:fldCharType="separate"/>
      </w:r>
      <w:r>
        <w:t>54</w:t>
      </w:r>
      <w:r>
        <w:fldChar w:fldCharType="end"/>
      </w:r>
    </w:p>
    <w:p w14:paraId="77B91C5A" w14:textId="380D42E3" w:rsidR="00114D0C" w:rsidRDefault="00114D0C">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_Toc192602820 \h </w:instrText>
      </w:r>
      <w:r>
        <w:fldChar w:fldCharType="separate"/>
      </w:r>
      <w:r>
        <w:t>56</w:t>
      </w:r>
      <w:r>
        <w:fldChar w:fldCharType="end"/>
      </w:r>
    </w:p>
    <w:p w14:paraId="1381999E" w14:textId="1BCECBF4" w:rsidR="00114D0C" w:rsidRDefault="00114D0C">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_Toc192602821 \h </w:instrText>
      </w:r>
      <w:r>
        <w:fldChar w:fldCharType="separate"/>
      </w:r>
      <w:r>
        <w:t>57</w:t>
      </w:r>
      <w:r>
        <w:fldChar w:fldCharType="end"/>
      </w:r>
    </w:p>
    <w:p w14:paraId="6DEEEBAE" w14:textId="2A21ED81" w:rsidR="00114D0C" w:rsidRDefault="00114D0C">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_Toc192602822 \h </w:instrText>
      </w:r>
      <w:r>
        <w:fldChar w:fldCharType="separate"/>
      </w:r>
      <w:r>
        <w:t>58</w:t>
      </w:r>
      <w:r>
        <w:fldChar w:fldCharType="end"/>
      </w:r>
    </w:p>
    <w:p w14:paraId="01D475A4" w14:textId="6A283088" w:rsidR="00114D0C" w:rsidRDefault="00114D0C">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_Toc192602823 \h </w:instrText>
      </w:r>
      <w:r>
        <w:fldChar w:fldCharType="separate"/>
      </w:r>
      <w:r>
        <w:t>58</w:t>
      </w:r>
      <w:r>
        <w:fldChar w:fldCharType="end"/>
      </w:r>
    </w:p>
    <w:p w14:paraId="4EB1B8C5" w14:textId="0CB17777" w:rsidR="00114D0C" w:rsidRDefault="00114D0C">
      <w:pPr>
        <w:pStyle w:val="TOC4"/>
        <w:rPr>
          <w:rFonts w:asciiTheme="minorHAnsi" w:hAnsiTheme="minorHAnsi" w:cstheme="minorBidi"/>
          <w:kern w:val="2"/>
          <w:sz w:val="24"/>
          <w:szCs w:val="24"/>
          <w:lang w:eastAsia="en-GB"/>
          <w14:ligatures w14:val="standardContextual"/>
        </w:rPr>
      </w:pPr>
      <w:r>
        <w:t>8.2.4</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_Toc192602824 \h </w:instrText>
      </w:r>
      <w:r>
        <w:fldChar w:fldCharType="separate"/>
      </w:r>
      <w:r>
        <w:t>58</w:t>
      </w:r>
      <w:r>
        <w:fldChar w:fldCharType="end"/>
      </w:r>
    </w:p>
    <w:p w14:paraId="130A2D25" w14:textId="52CE217C" w:rsidR="00114D0C" w:rsidRDefault="00114D0C">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_Toc192602825 \h </w:instrText>
      </w:r>
      <w:r>
        <w:fldChar w:fldCharType="separate"/>
      </w:r>
      <w:r>
        <w:t>59</w:t>
      </w:r>
      <w:r>
        <w:fldChar w:fldCharType="end"/>
      </w:r>
    </w:p>
    <w:p w14:paraId="0872AB2D" w14:textId="5FB6F88D"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Malgun Gothic"/>
        </w:rPr>
        <w:t>8.2.5.1</w:t>
      </w:r>
      <w:r>
        <w:rPr>
          <w:rFonts w:asciiTheme="minorHAnsi" w:hAnsiTheme="minorHAnsi" w:cstheme="minorBidi"/>
          <w:kern w:val="2"/>
          <w:sz w:val="24"/>
          <w:szCs w:val="24"/>
          <w:lang w:eastAsia="en-GB"/>
          <w14:ligatures w14:val="standardContextual"/>
        </w:rPr>
        <w:tab/>
      </w:r>
      <w:r w:rsidRPr="00450FA5">
        <w:rPr>
          <w:rFonts w:eastAsia="Malgun Gothic"/>
        </w:rPr>
        <w:t>General</w:t>
      </w:r>
      <w:r>
        <w:tab/>
      </w:r>
      <w:r>
        <w:fldChar w:fldCharType="begin"/>
      </w:r>
      <w:r>
        <w:instrText xml:space="preserve"> PAGEREF _Toc192602826 \h </w:instrText>
      </w:r>
      <w:r>
        <w:fldChar w:fldCharType="separate"/>
      </w:r>
      <w:r>
        <w:t>59</w:t>
      </w:r>
      <w:r>
        <w:fldChar w:fldCharType="end"/>
      </w:r>
    </w:p>
    <w:p w14:paraId="321DA2CF" w14:textId="598A3872"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450FA5">
        <w:rPr>
          <w:rFonts w:eastAsia="Malgun Gothic"/>
        </w:rPr>
        <w:t>Minimum requirements</w:t>
      </w:r>
      <w:r>
        <w:tab/>
      </w:r>
      <w:r>
        <w:fldChar w:fldCharType="begin"/>
      </w:r>
      <w:r>
        <w:instrText xml:space="preserve"> PAGEREF _Toc192602827 \h </w:instrText>
      </w:r>
      <w:r>
        <w:fldChar w:fldCharType="separate"/>
      </w:r>
      <w:r>
        <w:t>60</w:t>
      </w:r>
      <w:r>
        <w:fldChar w:fldCharType="end"/>
      </w:r>
    </w:p>
    <w:p w14:paraId="35FBA149" w14:textId="65B242DD" w:rsidR="00114D0C" w:rsidRDefault="00114D0C">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_Toc192602828 \h </w:instrText>
      </w:r>
      <w:r>
        <w:fldChar w:fldCharType="separate"/>
      </w:r>
      <w:r>
        <w:t>61</w:t>
      </w:r>
      <w:r>
        <w:fldChar w:fldCharType="end"/>
      </w:r>
    </w:p>
    <w:p w14:paraId="11674F4E" w14:textId="474C0DBC" w:rsidR="00114D0C" w:rsidRDefault="00114D0C">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_Toc192602829 \h </w:instrText>
      </w:r>
      <w:r>
        <w:fldChar w:fldCharType="separate"/>
      </w:r>
      <w:r>
        <w:t>61</w:t>
      </w:r>
      <w:r>
        <w:fldChar w:fldCharType="end"/>
      </w:r>
    </w:p>
    <w:p w14:paraId="435A1863" w14:textId="504621B9" w:rsidR="00114D0C" w:rsidRDefault="00114D0C">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_Toc192602830 \h </w:instrText>
      </w:r>
      <w:r>
        <w:fldChar w:fldCharType="separate"/>
      </w:r>
      <w:r>
        <w:t>61</w:t>
      </w:r>
      <w:r>
        <w:fldChar w:fldCharType="end"/>
      </w:r>
    </w:p>
    <w:p w14:paraId="72665884" w14:textId="0388E782" w:rsidR="00114D0C" w:rsidRDefault="00114D0C">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_Toc192602831 \h </w:instrText>
      </w:r>
      <w:r>
        <w:fldChar w:fldCharType="separate"/>
      </w:r>
      <w:r>
        <w:t>61</w:t>
      </w:r>
      <w:r>
        <w:fldChar w:fldCharType="end"/>
      </w:r>
    </w:p>
    <w:p w14:paraId="5B5EB5E4" w14:textId="360387F3" w:rsidR="00114D0C" w:rsidRDefault="00114D0C">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_Toc192602832 \h </w:instrText>
      </w:r>
      <w:r>
        <w:fldChar w:fldCharType="separate"/>
      </w:r>
      <w:r>
        <w:t>61</w:t>
      </w:r>
      <w:r>
        <w:fldChar w:fldCharType="end"/>
      </w:r>
    </w:p>
    <w:p w14:paraId="5B74C212" w14:textId="742B7205" w:rsidR="00114D0C" w:rsidRDefault="00114D0C">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_Toc192602833 \h </w:instrText>
      </w:r>
      <w:r>
        <w:fldChar w:fldCharType="separate"/>
      </w:r>
      <w:r>
        <w:t>61</w:t>
      </w:r>
      <w:r>
        <w:fldChar w:fldCharType="end"/>
      </w:r>
    </w:p>
    <w:p w14:paraId="29460901" w14:textId="08A90174" w:rsidR="00114D0C" w:rsidRDefault="00114D0C">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_Toc192602834 \h </w:instrText>
      </w:r>
      <w:r>
        <w:fldChar w:fldCharType="separate"/>
      </w:r>
      <w:r>
        <w:t>62</w:t>
      </w:r>
      <w:r>
        <w:fldChar w:fldCharType="end"/>
      </w:r>
    </w:p>
    <w:p w14:paraId="7ED42461" w14:textId="7CD2D184"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_Toc192602835 \h </w:instrText>
      </w:r>
      <w:r>
        <w:fldChar w:fldCharType="separate"/>
      </w:r>
      <w:r>
        <w:t>62</w:t>
      </w:r>
      <w:r>
        <w:fldChar w:fldCharType="end"/>
      </w:r>
    </w:p>
    <w:p w14:paraId="2B84A635" w14:textId="2D09DEF3" w:rsidR="00114D0C" w:rsidRDefault="00114D0C">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_Toc192602836 \h </w:instrText>
      </w:r>
      <w:r>
        <w:fldChar w:fldCharType="separate"/>
      </w:r>
      <w:r>
        <w:t>62</w:t>
      </w:r>
      <w:r>
        <w:fldChar w:fldCharType="end"/>
      </w:r>
    </w:p>
    <w:p w14:paraId="1AE91A98" w14:textId="70432505" w:rsidR="00114D0C" w:rsidRDefault="00114D0C">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_Toc192602837 \h </w:instrText>
      </w:r>
      <w:r>
        <w:fldChar w:fldCharType="separate"/>
      </w:r>
      <w:r>
        <w:t>62</w:t>
      </w:r>
      <w:r>
        <w:fldChar w:fldCharType="end"/>
      </w:r>
    </w:p>
    <w:p w14:paraId="7BADFCCD" w14:textId="01F78074" w:rsidR="00114D0C" w:rsidRDefault="00114D0C">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_Toc192602838 \h </w:instrText>
      </w:r>
      <w:r>
        <w:fldChar w:fldCharType="separate"/>
      </w:r>
      <w:r>
        <w:t>63</w:t>
      </w:r>
      <w:r>
        <w:fldChar w:fldCharType="end"/>
      </w:r>
    </w:p>
    <w:p w14:paraId="5CC83E88" w14:textId="5B936386" w:rsidR="00114D0C" w:rsidRDefault="00114D0C">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_Toc192602839 \h </w:instrText>
      </w:r>
      <w:r>
        <w:fldChar w:fldCharType="separate"/>
      </w:r>
      <w:r>
        <w:t>63</w:t>
      </w:r>
      <w:r>
        <w:fldChar w:fldCharType="end"/>
      </w:r>
    </w:p>
    <w:p w14:paraId="0913BD34" w14:textId="3C62B475" w:rsidR="00114D0C" w:rsidRDefault="00114D0C">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_Toc192602840 \h </w:instrText>
      </w:r>
      <w:r>
        <w:fldChar w:fldCharType="separate"/>
      </w:r>
      <w:r>
        <w:t>63</w:t>
      </w:r>
      <w:r>
        <w:fldChar w:fldCharType="end"/>
      </w:r>
    </w:p>
    <w:p w14:paraId="554E268B" w14:textId="76E65297" w:rsidR="00114D0C" w:rsidRDefault="00114D0C">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_Toc192602841 \h </w:instrText>
      </w:r>
      <w:r>
        <w:fldChar w:fldCharType="separate"/>
      </w:r>
      <w:r>
        <w:t>64</w:t>
      </w:r>
      <w:r>
        <w:fldChar w:fldCharType="end"/>
      </w:r>
    </w:p>
    <w:p w14:paraId="3229743E" w14:textId="4AD2EECB"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_Toc192602842 \h </w:instrText>
      </w:r>
      <w:r>
        <w:fldChar w:fldCharType="separate"/>
      </w:r>
      <w:r>
        <w:t>64</w:t>
      </w:r>
      <w:r>
        <w:fldChar w:fldCharType="end"/>
      </w:r>
    </w:p>
    <w:p w14:paraId="7B5D4EE1" w14:textId="056186D4" w:rsidR="00114D0C" w:rsidRDefault="00114D0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_Toc192602843 \h </w:instrText>
      </w:r>
      <w:r>
        <w:fldChar w:fldCharType="separate"/>
      </w:r>
      <w:r>
        <w:t>64</w:t>
      </w:r>
      <w:r>
        <w:fldChar w:fldCharType="end"/>
      </w:r>
    </w:p>
    <w:p w14:paraId="45A7FE35" w14:textId="02FEA69D"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_Toc192602844 \h </w:instrText>
      </w:r>
      <w:r>
        <w:fldChar w:fldCharType="separate"/>
      </w:r>
      <w:r>
        <w:t>64</w:t>
      </w:r>
      <w:r>
        <w:fldChar w:fldCharType="end"/>
      </w:r>
    </w:p>
    <w:p w14:paraId="58D00374" w14:textId="4E5942BF"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_Toc192602845 \h </w:instrText>
      </w:r>
      <w:r>
        <w:fldChar w:fldCharType="separate"/>
      </w:r>
      <w:r>
        <w:t>64</w:t>
      </w:r>
      <w:r>
        <w:fldChar w:fldCharType="end"/>
      </w:r>
    </w:p>
    <w:p w14:paraId="3F216EEE" w14:textId="10C312B1" w:rsidR="00114D0C" w:rsidRDefault="00114D0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_Toc192602846 \h </w:instrText>
      </w:r>
      <w:r>
        <w:fldChar w:fldCharType="separate"/>
      </w:r>
      <w:r>
        <w:t>65</w:t>
      </w:r>
      <w:r>
        <w:fldChar w:fldCharType="end"/>
      </w:r>
    </w:p>
    <w:p w14:paraId="00A9689F" w14:textId="05CAAA6A"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_Toc192602847 \h </w:instrText>
      </w:r>
      <w:r>
        <w:fldChar w:fldCharType="separate"/>
      </w:r>
      <w:r>
        <w:t>65</w:t>
      </w:r>
      <w:r>
        <w:fldChar w:fldCharType="end"/>
      </w:r>
    </w:p>
    <w:p w14:paraId="7E1F4C29" w14:textId="01506918"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_Toc192602848 \h </w:instrText>
      </w:r>
      <w:r>
        <w:fldChar w:fldCharType="separate"/>
      </w:r>
      <w:r>
        <w:t>65</w:t>
      </w:r>
      <w:r>
        <w:fldChar w:fldCharType="end"/>
      </w:r>
    </w:p>
    <w:p w14:paraId="11B9CE24" w14:textId="1397B663" w:rsidR="00114D0C" w:rsidRDefault="00114D0C">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_Toc192602849 \h </w:instrText>
      </w:r>
      <w:r>
        <w:fldChar w:fldCharType="separate"/>
      </w:r>
      <w:r>
        <w:t>66</w:t>
      </w:r>
      <w:r>
        <w:fldChar w:fldCharType="end"/>
      </w:r>
    </w:p>
    <w:p w14:paraId="2025E2DE" w14:textId="683C7690" w:rsidR="00114D0C" w:rsidRDefault="00114D0C">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_Toc192602850 \h </w:instrText>
      </w:r>
      <w:r>
        <w:fldChar w:fldCharType="separate"/>
      </w:r>
      <w:r>
        <w:t>66</w:t>
      </w:r>
      <w:r>
        <w:fldChar w:fldCharType="end"/>
      </w:r>
    </w:p>
    <w:p w14:paraId="687D236E" w14:textId="27D01229" w:rsidR="00114D0C" w:rsidRDefault="00114D0C">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_Toc192602851 \h </w:instrText>
      </w:r>
      <w:r>
        <w:fldChar w:fldCharType="separate"/>
      </w:r>
      <w:r>
        <w:t>66</w:t>
      </w:r>
      <w:r>
        <w:fldChar w:fldCharType="end"/>
      </w:r>
    </w:p>
    <w:p w14:paraId="23C5296D" w14:textId="40B6B5C9" w:rsidR="00114D0C" w:rsidRDefault="00114D0C">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_Toc192602852 \h </w:instrText>
      </w:r>
      <w:r>
        <w:fldChar w:fldCharType="separate"/>
      </w:r>
      <w:r>
        <w:t>67</w:t>
      </w:r>
      <w:r>
        <w:fldChar w:fldCharType="end"/>
      </w:r>
    </w:p>
    <w:p w14:paraId="5DD2F4BE" w14:textId="2492D78D" w:rsidR="00114D0C" w:rsidRDefault="00114D0C">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_Toc192602853 \h </w:instrText>
      </w:r>
      <w:r>
        <w:fldChar w:fldCharType="separate"/>
      </w:r>
      <w:r>
        <w:t>67</w:t>
      </w:r>
      <w:r>
        <w:fldChar w:fldCharType="end"/>
      </w:r>
    </w:p>
    <w:p w14:paraId="0103F511" w14:textId="59499F27" w:rsidR="00114D0C" w:rsidRDefault="00114D0C">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_Toc192602854 \h </w:instrText>
      </w:r>
      <w:r>
        <w:fldChar w:fldCharType="separate"/>
      </w:r>
      <w:r>
        <w:t>67</w:t>
      </w:r>
      <w:r>
        <w:fldChar w:fldCharType="end"/>
      </w:r>
    </w:p>
    <w:p w14:paraId="0FDD5110" w14:textId="1B833F13"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_Toc192602855 \h </w:instrText>
      </w:r>
      <w:r>
        <w:fldChar w:fldCharType="separate"/>
      </w:r>
      <w:r>
        <w:t>68</w:t>
      </w:r>
      <w:r>
        <w:fldChar w:fldCharType="end"/>
      </w:r>
    </w:p>
    <w:p w14:paraId="387B9C05" w14:textId="321FEF91" w:rsidR="00114D0C" w:rsidRDefault="00114D0C">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_Toc192602856 \h </w:instrText>
      </w:r>
      <w:r>
        <w:fldChar w:fldCharType="separate"/>
      </w:r>
      <w:r>
        <w:t>68</w:t>
      </w:r>
      <w:r>
        <w:fldChar w:fldCharType="end"/>
      </w:r>
    </w:p>
    <w:p w14:paraId="791D3C8C" w14:textId="06FBA709" w:rsidR="00114D0C" w:rsidRDefault="00114D0C">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_Toc192602857 \h </w:instrText>
      </w:r>
      <w:r>
        <w:fldChar w:fldCharType="separate"/>
      </w:r>
      <w:r>
        <w:t>68</w:t>
      </w:r>
      <w:r>
        <w:fldChar w:fldCharType="end"/>
      </w:r>
    </w:p>
    <w:p w14:paraId="71A8CF60" w14:textId="4A7AB585" w:rsidR="00114D0C" w:rsidRDefault="00114D0C">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_Toc192602858 \h </w:instrText>
      </w:r>
      <w:r>
        <w:fldChar w:fldCharType="separate"/>
      </w:r>
      <w:r>
        <w:t>68</w:t>
      </w:r>
      <w:r>
        <w:fldChar w:fldCharType="end"/>
      </w:r>
    </w:p>
    <w:p w14:paraId="74289447" w14:textId="615C4B1B" w:rsidR="00114D0C" w:rsidRDefault="00114D0C">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_Toc192602859 \h </w:instrText>
      </w:r>
      <w:r>
        <w:fldChar w:fldCharType="separate"/>
      </w:r>
      <w:r>
        <w:t>69</w:t>
      </w:r>
      <w:r>
        <w:fldChar w:fldCharType="end"/>
      </w:r>
    </w:p>
    <w:p w14:paraId="53CD521E" w14:textId="397FFD18" w:rsidR="00114D0C" w:rsidRDefault="00114D0C">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_Toc192602860 \h </w:instrText>
      </w:r>
      <w:r>
        <w:fldChar w:fldCharType="separate"/>
      </w:r>
      <w:r>
        <w:t>70</w:t>
      </w:r>
      <w:r>
        <w:fldChar w:fldCharType="end"/>
      </w:r>
    </w:p>
    <w:p w14:paraId="06D41927" w14:textId="7F344B5B" w:rsidR="00114D0C" w:rsidRDefault="00114D0C">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_Toc192602861 \h </w:instrText>
      </w:r>
      <w:r>
        <w:fldChar w:fldCharType="separate"/>
      </w:r>
      <w:r>
        <w:t>70</w:t>
      </w:r>
      <w:r>
        <w:fldChar w:fldCharType="end"/>
      </w:r>
    </w:p>
    <w:p w14:paraId="11D58EE4" w14:textId="40EF0E45" w:rsidR="00114D0C" w:rsidRDefault="00114D0C">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_Toc192602862 \h </w:instrText>
      </w:r>
      <w:r>
        <w:fldChar w:fldCharType="separate"/>
      </w:r>
      <w:r>
        <w:t>70</w:t>
      </w:r>
      <w:r>
        <w:fldChar w:fldCharType="end"/>
      </w:r>
    </w:p>
    <w:p w14:paraId="48D76A43" w14:textId="291B1842" w:rsidR="00114D0C" w:rsidRDefault="00114D0C">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_Toc192602863 \h </w:instrText>
      </w:r>
      <w:r>
        <w:fldChar w:fldCharType="separate"/>
      </w:r>
      <w:r>
        <w:t>70</w:t>
      </w:r>
      <w:r>
        <w:fldChar w:fldCharType="end"/>
      </w:r>
    </w:p>
    <w:p w14:paraId="0B147757" w14:textId="340CA203" w:rsidR="00114D0C" w:rsidRDefault="00114D0C">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_Toc192602864 \h </w:instrText>
      </w:r>
      <w:r>
        <w:fldChar w:fldCharType="separate"/>
      </w:r>
      <w:r>
        <w:t>70</w:t>
      </w:r>
      <w:r>
        <w:fldChar w:fldCharType="end"/>
      </w:r>
    </w:p>
    <w:p w14:paraId="2B3306C5" w14:textId="7588A9EA" w:rsidR="00114D0C" w:rsidRDefault="00114D0C">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_Toc192602865 \h </w:instrText>
      </w:r>
      <w:r>
        <w:fldChar w:fldCharType="separate"/>
      </w:r>
      <w:r>
        <w:t>70</w:t>
      </w:r>
      <w:r>
        <w:fldChar w:fldCharType="end"/>
      </w:r>
    </w:p>
    <w:p w14:paraId="5F9775F4" w14:textId="47D3EEED" w:rsidR="00114D0C" w:rsidRDefault="00114D0C">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_Toc192602866 \h </w:instrText>
      </w:r>
      <w:r>
        <w:fldChar w:fldCharType="separate"/>
      </w:r>
      <w:r>
        <w:t>70</w:t>
      </w:r>
      <w:r>
        <w:fldChar w:fldCharType="end"/>
      </w:r>
    </w:p>
    <w:p w14:paraId="5094E8EE" w14:textId="26496A2E" w:rsidR="00114D0C" w:rsidRDefault="00114D0C">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_Toc192602867 \h </w:instrText>
      </w:r>
      <w:r>
        <w:fldChar w:fldCharType="separate"/>
      </w:r>
      <w:r>
        <w:t>71</w:t>
      </w:r>
      <w:r>
        <w:fldChar w:fldCharType="end"/>
      </w:r>
    </w:p>
    <w:p w14:paraId="7BB8E3C0" w14:textId="226D24E8" w:rsidR="00114D0C" w:rsidRDefault="00114D0C">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_Toc192602868 \h </w:instrText>
      </w:r>
      <w:r>
        <w:fldChar w:fldCharType="separate"/>
      </w:r>
      <w:r>
        <w:t>71</w:t>
      </w:r>
      <w:r>
        <w:fldChar w:fldCharType="end"/>
      </w:r>
    </w:p>
    <w:p w14:paraId="7F062F29" w14:textId="286006CC" w:rsidR="00114D0C" w:rsidRDefault="00114D0C">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_Toc192602869 \h </w:instrText>
      </w:r>
      <w:r>
        <w:fldChar w:fldCharType="separate"/>
      </w:r>
      <w:r>
        <w:t>71</w:t>
      </w:r>
      <w:r>
        <w:fldChar w:fldCharType="end"/>
      </w:r>
    </w:p>
    <w:p w14:paraId="2B4C462F" w14:textId="5139F9BB" w:rsidR="00114D0C" w:rsidRDefault="00114D0C">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_Toc192602870 \h </w:instrText>
      </w:r>
      <w:r>
        <w:fldChar w:fldCharType="separate"/>
      </w:r>
      <w:r>
        <w:t>71</w:t>
      </w:r>
      <w:r>
        <w:fldChar w:fldCharType="end"/>
      </w:r>
    </w:p>
    <w:p w14:paraId="282D5084" w14:textId="6B49CA40" w:rsidR="00114D0C" w:rsidRDefault="00114D0C">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 xml:space="preserve"> and </w:t>
      </w:r>
      <w:r w:rsidRPr="00450FA5">
        <w:rPr>
          <w:rFonts w:eastAsia="SimSun"/>
          <w:i/>
          <w:lang w:eastAsia="zh-CN"/>
        </w:rPr>
        <w:t>SAN type 1-O</w:t>
      </w:r>
      <w:r>
        <w:tab/>
      </w:r>
      <w:r>
        <w:fldChar w:fldCharType="begin"/>
      </w:r>
      <w:r>
        <w:instrText xml:space="preserve"> PAGEREF _Toc192602871 \h </w:instrText>
      </w:r>
      <w:r>
        <w:fldChar w:fldCharType="separate"/>
      </w:r>
      <w:r>
        <w:t>72</w:t>
      </w:r>
      <w:r>
        <w:fldChar w:fldCharType="end"/>
      </w:r>
    </w:p>
    <w:p w14:paraId="6D76B0D1" w14:textId="1EEDD72E" w:rsidR="00114D0C" w:rsidRDefault="00114D0C">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_Toc192602872 \h </w:instrText>
      </w:r>
      <w:r>
        <w:fldChar w:fldCharType="separate"/>
      </w:r>
      <w:r>
        <w:t>72</w:t>
      </w:r>
      <w:r>
        <w:fldChar w:fldCharType="end"/>
      </w:r>
    </w:p>
    <w:p w14:paraId="7D6A2C19" w14:textId="428D0CF8" w:rsidR="00114D0C" w:rsidRDefault="00114D0C">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_Toc192602873 \h </w:instrText>
      </w:r>
      <w:r>
        <w:fldChar w:fldCharType="separate"/>
      </w:r>
      <w:r>
        <w:t>72</w:t>
      </w:r>
      <w:r>
        <w:fldChar w:fldCharType="end"/>
      </w:r>
    </w:p>
    <w:p w14:paraId="6D2AA3C1" w14:textId="4A941283" w:rsidR="00114D0C" w:rsidRDefault="00114D0C">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_Toc192602874 \h </w:instrText>
      </w:r>
      <w:r>
        <w:fldChar w:fldCharType="separate"/>
      </w:r>
      <w:r>
        <w:t>72</w:t>
      </w:r>
      <w:r>
        <w:fldChar w:fldCharType="end"/>
      </w:r>
    </w:p>
    <w:p w14:paraId="17D919E1" w14:textId="047DA920" w:rsidR="00114D0C" w:rsidRDefault="00114D0C">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_Toc192602875 \h </w:instrText>
      </w:r>
      <w:r>
        <w:fldChar w:fldCharType="separate"/>
      </w:r>
      <w:r>
        <w:t>72</w:t>
      </w:r>
      <w:r>
        <w:fldChar w:fldCharType="end"/>
      </w:r>
    </w:p>
    <w:p w14:paraId="7EC27C77" w14:textId="08DC209E" w:rsidR="00114D0C" w:rsidRDefault="00114D0C">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_Toc192602876 \h </w:instrText>
      </w:r>
      <w:r>
        <w:fldChar w:fldCharType="separate"/>
      </w:r>
      <w:r>
        <w:t>73</w:t>
      </w:r>
      <w:r>
        <w:fldChar w:fldCharType="end"/>
      </w:r>
    </w:p>
    <w:p w14:paraId="062DD61F" w14:textId="03F08A47" w:rsidR="00114D0C" w:rsidRDefault="00114D0C">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_Toc192602877 \h </w:instrText>
      </w:r>
      <w:r>
        <w:fldChar w:fldCharType="separate"/>
      </w:r>
      <w:r>
        <w:t>73</w:t>
      </w:r>
      <w:r>
        <w:fldChar w:fldCharType="end"/>
      </w:r>
    </w:p>
    <w:p w14:paraId="277C2487" w14:textId="151C2A8B" w:rsidR="00114D0C" w:rsidRDefault="00114D0C">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_Toc192602878 \h </w:instrText>
      </w:r>
      <w:r>
        <w:fldChar w:fldCharType="separate"/>
      </w:r>
      <w:r>
        <w:t>73</w:t>
      </w:r>
      <w:r>
        <w:fldChar w:fldCharType="end"/>
      </w:r>
    </w:p>
    <w:p w14:paraId="60920A89" w14:textId="24E35CE8" w:rsidR="00114D0C" w:rsidRDefault="00114D0C">
      <w:pPr>
        <w:pStyle w:val="TOC3"/>
        <w:rPr>
          <w:rFonts w:asciiTheme="minorHAnsi" w:hAnsiTheme="minorHAnsi" w:cstheme="minorBidi"/>
          <w:kern w:val="2"/>
          <w:sz w:val="24"/>
          <w:szCs w:val="24"/>
          <w:lang w:eastAsia="en-GB"/>
          <w14:ligatures w14:val="standardContextual"/>
        </w:rPr>
      </w:pPr>
      <w:r>
        <w:lastRenderedPageBreak/>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_Toc192602879 \h </w:instrText>
      </w:r>
      <w:r>
        <w:fldChar w:fldCharType="separate"/>
      </w:r>
      <w:r>
        <w:t>73</w:t>
      </w:r>
      <w:r>
        <w:fldChar w:fldCharType="end"/>
      </w:r>
    </w:p>
    <w:p w14:paraId="5DAB0C26" w14:textId="6D1F6CB2" w:rsidR="00114D0C" w:rsidRDefault="00114D0C">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_Toc192602880 \h </w:instrText>
      </w:r>
      <w:r>
        <w:fldChar w:fldCharType="separate"/>
      </w:r>
      <w:r>
        <w:t>73</w:t>
      </w:r>
      <w:r>
        <w:fldChar w:fldCharType="end"/>
      </w:r>
    </w:p>
    <w:p w14:paraId="05FDFA9B" w14:textId="64A7D8D6" w:rsidR="00114D0C" w:rsidRDefault="00114D0C">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450FA5">
        <w:rPr>
          <w:rFonts w:eastAsia="SimSun"/>
          <w:i/>
          <w:lang w:eastAsia="zh-CN"/>
        </w:rPr>
        <w:t>SAN</w:t>
      </w:r>
      <w:r w:rsidRPr="00450FA5">
        <w:rPr>
          <w:i/>
        </w:rPr>
        <w:t xml:space="preserve"> type 1-O</w:t>
      </w:r>
      <w:r>
        <w:tab/>
      </w:r>
      <w:r>
        <w:fldChar w:fldCharType="begin"/>
      </w:r>
      <w:r>
        <w:instrText xml:space="preserve"> PAGEREF _Toc192602881 \h </w:instrText>
      </w:r>
      <w:r>
        <w:fldChar w:fldCharType="separate"/>
      </w:r>
      <w:r>
        <w:t>73</w:t>
      </w:r>
      <w:r>
        <w:fldChar w:fldCharType="end"/>
      </w:r>
    </w:p>
    <w:p w14:paraId="7B83B5E4" w14:textId="6FD3C27D" w:rsidR="00114D0C" w:rsidRDefault="00114D0C">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_Toc192602882 \h </w:instrText>
      </w:r>
      <w:r>
        <w:fldChar w:fldCharType="separate"/>
      </w:r>
      <w:r>
        <w:t>73</w:t>
      </w:r>
      <w:r>
        <w:fldChar w:fldCharType="end"/>
      </w:r>
    </w:p>
    <w:p w14:paraId="06E5E4C4" w14:textId="4CA8C037" w:rsidR="00114D0C" w:rsidRDefault="00114D0C">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_Toc192602883 \h </w:instrText>
      </w:r>
      <w:r>
        <w:fldChar w:fldCharType="separate"/>
      </w:r>
      <w:r>
        <w:t>73</w:t>
      </w:r>
      <w:r>
        <w:fldChar w:fldCharType="end"/>
      </w:r>
    </w:p>
    <w:p w14:paraId="3C85ED46" w14:textId="59CF781B" w:rsidR="00114D0C" w:rsidRDefault="00114D0C">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450FA5">
        <w:rPr>
          <w:rFonts w:eastAsia="SimSun"/>
          <w:i/>
          <w:lang w:eastAsia="zh-CN"/>
        </w:rPr>
        <w:t>SAN</w:t>
      </w:r>
      <w:r w:rsidRPr="00450FA5">
        <w:rPr>
          <w:i/>
        </w:rPr>
        <w:t xml:space="preserve"> type 1-O</w:t>
      </w:r>
      <w:r>
        <w:tab/>
      </w:r>
      <w:r>
        <w:fldChar w:fldCharType="begin"/>
      </w:r>
      <w:r>
        <w:instrText xml:space="preserve"> PAGEREF _Toc192602884 \h </w:instrText>
      </w:r>
      <w:r>
        <w:fldChar w:fldCharType="separate"/>
      </w:r>
      <w:r>
        <w:t>73</w:t>
      </w:r>
      <w:r>
        <w:fldChar w:fldCharType="end"/>
      </w:r>
    </w:p>
    <w:p w14:paraId="78EC6780" w14:textId="4D560E2A" w:rsidR="00114D0C" w:rsidRDefault="00114D0C">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_Toc192602885 \h </w:instrText>
      </w:r>
      <w:r>
        <w:fldChar w:fldCharType="separate"/>
      </w:r>
      <w:r>
        <w:t>73</w:t>
      </w:r>
      <w:r>
        <w:fldChar w:fldCharType="end"/>
      </w:r>
    </w:p>
    <w:p w14:paraId="204B87DF" w14:textId="7F70AAEE" w:rsidR="00114D0C" w:rsidRDefault="00114D0C">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_Toc192602886 \h </w:instrText>
      </w:r>
      <w:r>
        <w:fldChar w:fldCharType="separate"/>
      </w:r>
      <w:r>
        <w:t>74</w:t>
      </w:r>
      <w:r>
        <w:fldChar w:fldCharType="end"/>
      </w:r>
    </w:p>
    <w:p w14:paraId="0CA83EEC" w14:textId="488B18AF" w:rsidR="00114D0C" w:rsidRDefault="00114D0C">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_Toc192602887 \h </w:instrText>
      </w:r>
      <w:r>
        <w:fldChar w:fldCharType="separate"/>
      </w:r>
      <w:r>
        <w:t>74</w:t>
      </w:r>
      <w:r>
        <w:fldChar w:fldCharType="end"/>
      </w:r>
    </w:p>
    <w:p w14:paraId="2D828D19" w14:textId="0782726D" w:rsidR="00114D0C" w:rsidRDefault="00114D0C">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_Toc192602888 \h </w:instrText>
      </w:r>
      <w:r>
        <w:fldChar w:fldCharType="separate"/>
      </w:r>
      <w:r>
        <w:t>74</w:t>
      </w:r>
      <w:r>
        <w:fldChar w:fldCharType="end"/>
      </w:r>
    </w:p>
    <w:p w14:paraId="046BB5C1" w14:textId="6163E34F" w:rsidR="00114D0C" w:rsidRDefault="00114D0C">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_Toc192602889 \h </w:instrText>
      </w:r>
      <w:r>
        <w:fldChar w:fldCharType="separate"/>
      </w:r>
      <w:r>
        <w:t>74</w:t>
      </w:r>
      <w:r>
        <w:fldChar w:fldCharType="end"/>
      </w:r>
    </w:p>
    <w:p w14:paraId="33284D09" w14:textId="528F28C2" w:rsidR="00114D0C" w:rsidRDefault="00114D0C">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_Toc192602890 \h </w:instrText>
      </w:r>
      <w:r>
        <w:fldChar w:fldCharType="separate"/>
      </w:r>
      <w:r>
        <w:t>74</w:t>
      </w:r>
      <w:r>
        <w:fldChar w:fldCharType="end"/>
      </w:r>
    </w:p>
    <w:p w14:paraId="2C201448" w14:textId="5AD2F915" w:rsidR="00114D0C" w:rsidRDefault="00114D0C">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_Toc192602891 \h </w:instrText>
      </w:r>
      <w:r>
        <w:fldChar w:fldCharType="separate"/>
      </w:r>
      <w:r>
        <w:t>74</w:t>
      </w:r>
      <w:r>
        <w:fldChar w:fldCharType="end"/>
      </w:r>
    </w:p>
    <w:p w14:paraId="65B6E8F8" w14:textId="0332F41C"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_Toc192602892 \h </w:instrText>
      </w:r>
      <w:r>
        <w:fldChar w:fldCharType="separate"/>
      </w:r>
      <w:r>
        <w:t>74</w:t>
      </w:r>
      <w:r>
        <w:fldChar w:fldCharType="end"/>
      </w:r>
    </w:p>
    <w:p w14:paraId="351451A1" w14:textId="6C15A129"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1-O</w:t>
      </w:r>
      <w:r>
        <w:tab/>
      </w:r>
      <w:r>
        <w:fldChar w:fldCharType="begin"/>
      </w:r>
      <w:r>
        <w:instrText xml:space="preserve"> PAGEREF _Toc192602893 \h </w:instrText>
      </w:r>
      <w:r>
        <w:fldChar w:fldCharType="separate"/>
      </w:r>
      <w:r>
        <w:t>75</w:t>
      </w:r>
      <w:r>
        <w:fldChar w:fldCharType="end"/>
      </w:r>
    </w:p>
    <w:p w14:paraId="678C57AA" w14:textId="43DEB173"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2-O</w:t>
      </w:r>
      <w:r>
        <w:tab/>
      </w:r>
      <w:r>
        <w:fldChar w:fldCharType="begin"/>
      </w:r>
      <w:r>
        <w:instrText xml:space="preserve"> PAGEREF _Toc192602894 \h </w:instrText>
      </w:r>
      <w:r>
        <w:fldChar w:fldCharType="separate"/>
      </w:r>
      <w:r>
        <w:t>75</w:t>
      </w:r>
      <w:r>
        <w:fldChar w:fldCharType="end"/>
      </w:r>
    </w:p>
    <w:p w14:paraId="0E0C0E38" w14:textId="63C325A3" w:rsidR="00114D0C" w:rsidRDefault="00114D0C">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_Toc192602895 \h </w:instrText>
      </w:r>
      <w:r>
        <w:fldChar w:fldCharType="separate"/>
      </w:r>
      <w:r>
        <w:t>75</w:t>
      </w:r>
      <w:r>
        <w:fldChar w:fldCharType="end"/>
      </w:r>
    </w:p>
    <w:p w14:paraId="7F8A3EAD" w14:textId="7AC2386B" w:rsidR="00114D0C" w:rsidRDefault="00114D0C">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_Toc192602896 \h </w:instrText>
      </w:r>
      <w:r>
        <w:fldChar w:fldCharType="separate"/>
      </w:r>
      <w:r>
        <w:t>75</w:t>
      </w:r>
      <w:r>
        <w:fldChar w:fldCharType="end"/>
      </w:r>
    </w:p>
    <w:p w14:paraId="759365DC" w14:textId="39F61B5B" w:rsidR="00114D0C" w:rsidRDefault="00114D0C">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450FA5">
        <w:rPr>
          <w:i/>
          <w:lang w:eastAsia="zh-CN"/>
        </w:rPr>
        <w:t xml:space="preserve">SAN </w:t>
      </w:r>
      <w:r w:rsidRPr="00450FA5">
        <w:rPr>
          <w:i/>
        </w:rPr>
        <w:t>type 1-O</w:t>
      </w:r>
      <w:r>
        <w:tab/>
      </w:r>
      <w:r>
        <w:fldChar w:fldCharType="begin"/>
      </w:r>
      <w:r>
        <w:instrText xml:space="preserve"> PAGEREF _Toc192602897 \h </w:instrText>
      </w:r>
      <w:r>
        <w:fldChar w:fldCharType="separate"/>
      </w:r>
      <w:r>
        <w:t>75</w:t>
      </w:r>
      <w:r>
        <w:fldChar w:fldCharType="end"/>
      </w:r>
    </w:p>
    <w:p w14:paraId="32B7A23B" w14:textId="2F457BDB" w:rsidR="00114D0C" w:rsidRDefault="00114D0C">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450FA5">
        <w:rPr>
          <w:i/>
          <w:lang w:eastAsia="zh-CN"/>
        </w:rPr>
        <w:t xml:space="preserve">SAN </w:t>
      </w:r>
      <w:r w:rsidRPr="00450FA5">
        <w:rPr>
          <w:i/>
        </w:rPr>
        <w:t>type 2-O</w:t>
      </w:r>
      <w:r>
        <w:tab/>
      </w:r>
      <w:r>
        <w:fldChar w:fldCharType="begin"/>
      </w:r>
      <w:r>
        <w:instrText xml:space="preserve"> PAGEREF _Toc192602898 \h </w:instrText>
      </w:r>
      <w:r>
        <w:fldChar w:fldCharType="separate"/>
      </w:r>
      <w:r>
        <w:t>75</w:t>
      </w:r>
      <w:r>
        <w:fldChar w:fldCharType="end"/>
      </w:r>
    </w:p>
    <w:p w14:paraId="49D78E45" w14:textId="2049BEEF" w:rsidR="00114D0C" w:rsidRDefault="00114D0C">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_Toc192602899 \h </w:instrText>
      </w:r>
      <w:r>
        <w:fldChar w:fldCharType="separate"/>
      </w:r>
      <w:r>
        <w:t>75</w:t>
      </w:r>
      <w:r>
        <w:fldChar w:fldCharType="end"/>
      </w:r>
    </w:p>
    <w:p w14:paraId="6D79C8ED" w14:textId="63239137" w:rsidR="00114D0C" w:rsidRDefault="00114D0C">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_Toc192602900 \h </w:instrText>
      </w:r>
      <w:r>
        <w:fldChar w:fldCharType="separate"/>
      </w:r>
      <w:r>
        <w:t>75</w:t>
      </w:r>
      <w:r>
        <w:fldChar w:fldCharType="end"/>
      </w:r>
    </w:p>
    <w:p w14:paraId="741E2075" w14:textId="0E695B17" w:rsidR="00114D0C" w:rsidRDefault="00114D0C">
      <w:pPr>
        <w:pStyle w:val="TOC3"/>
        <w:rPr>
          <w:rFonts w:asciiTheme="minorHAnsi" w:hAnsiTheme="minorHAnsi" w:cstheme="minorBidi"/>
          <w:kern w:val="2"/>
          <w:sz w:val="24"/>
          <w:szCs w:val="24"/>
          <w:lang w:eastAsia="en-GB"/>
          <w14:ligatures w14:val="standardContextual"/>
        </w:rPr>
      </w:pPr>
      <w:r w:rsidRPr="00450FA5">
        <w:rPr>
          <w:lang w:val="en-US"/>
        </w:rPr>
        <w:t>9.6.3</w:t>
      </w:r>
      <w:r>
        <w:rPr>
          <w:rFonts w:asciiTheme="minorHAnsi" w:hAnsiTheme="minorHAnsi" w:cstheme="minorBidi"/>
          <w:kern w:val="2"/>
          <w:sz w:val="24"/>
          <w:szCs w:val="24"/>
          <w:lang w:eastAsia="en-GB"/>
          <w14:ligatures w14:val="standardContextual"/>
        </w:rPr>
        <w:tab/>
      </w:r>
      <w:r w:rsidRPr="00450FA5">
        <w:rPr>
          <w:lang w:val="en-US"/>
        </w:rPr>
        <w:t>OTA time alignment error</w:t>
      </w:r>
      <w:r>
        <w:tab/>
      </w:r>
      <w:r>
        <w:fldChar w:fldCharType="begin"/>
      </w:r>
      <w:r>
        <w:instrText xml:space="preserve"> PAGEREF _Toc192602901 \h </w:instrText>
      </w:r>
      <w:r>
        <w:fldChar w:fldCharType="separate"/>
      </w:r>
      <w:r>
        <w:t>75</w:t>
      </w:r>
      <w:r>
        <w:fldChar w:fldCharType="end"/>
      </w:r>
    </w:p>
    <w:p w14:paraId="42D02C27" w14:textId="19C454B7" w:rsidR="00114D0C" w:rsidRDefault="00114D0C">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_Toc192602902 \h </w:instrText>
      </w:r>
      <w:r>
        <w:fldChar w:fldCharType="separate"/>
      </w:r>
      <w:r>
        <w:t>76</w:t>
      </w:r>
      <w:r>
        <w:fldChar w:fldCharType="end"/>
      </w:r>
    </w:p>
    <w:p w14:paraId="473AB38D" w14:textId="48027E29" w:rsidR="00114D0C" w:rsidRDefault="00114D0C">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_Toc192602903 \h </w:instrText>
      </w:r>
      <w:r>
        <w:fldChar w:fldCharType="separate"/>
      </w:r>
      <w:r>
        <w:t>76</w:t>
      </w:r>
      <w:r>
        <w:fldChar w:fldCharType="end"/>
      </w:r>
    </w:p>
    <w:p w14:paraId="32070AD4" w14:textId="0C135C0F" w:rsidR="00114D0C" w:rsidRDefault="00114D0C">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_Toc192602904 \h </w:instrText>
      </w:r>
      <w:r>
        <w:fldChar w:fldCharType="separate"/>
      </w:r>
      <w:r>
        <w:t>76</w:t>
      </w:r>
      <w:r>
        <w:fldChar w:fldCharType="end"/>
      </w:r>
    </w:p>
    <w:p w14:paraId="5337425A" w14:textId="4D461ABA" w:rsidR="00114D0C" w:rsidRDefault="00114D0C">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_Toc192602905 \h </w:instrText>
      </w:r>
      <w:r>
        <w:fldChar w:fldCharType="separate"/>
      </w:r>
      <w:r>
        <w:t>76</w:t>
      </w:r>
      <w:r>
        <w:fldChar w:fldCharType="end"/>
      </w:r>
    </w:p>
    <w:p w14:paraId="09F960A6" w14:textId="1BA88219" w:rsidR="00114D0C" w:rsidRDefault="00114D0C">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 xml:space="preserve">SAN type 1-O </w:t>
      </w:r>
      <w:r w:rsidRPr="00450FA5">
        <w:rPr>
          <w:rFonts w:eastAsia="DengXian"/>
        </w:rPr>
        <w:t xml:space="preserve">and </w:t>
      </w:r>
      <w:r w:rsidRPr="00450FA5">
        <w:rPr>
          <w:rFonts w:eastAsia="DengXian"/>
          <w:i/>
        </w:rPr>
        <w:t>SAN type 2-O</w:t>
      </w:r>
      <w:r>
        <w:tab/>
      </w:r>
      <w:r>
        <w:fldChar w:fldCharType="begin"/>
      </w:r>
      <w:r>
        <w:instrText xml:space="preserve"> PAGEREF _Toc192602906 \h </w:instrText>
      </w:r>
      <w:r>
        <w:fldChar w:fldCharType="separate"/>
      </w:r>
      <w:r>
        <w:t>76</w:t>
      </w:r>
      <w:r>
        <w:fldChar w:fldCharType="end"/>
      </w:r>
    </w:p>
    <w:p w14:paraId="3EFD6DA3" w14:textId="12CB0D04" w:rsidR="00114D0C" w:rsidRDefault="00114D0C">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_Toc192602907 \h </w:instrText>
      </w:r>
      <w:r>
        <w:fldChar w:fldCharType="separate"/>
      </w:r>
      <w:r>
        <w:t>76</w:t>
      </w:r>
      <w:r>
        <w:fldChar w:fldCharType="end"/>
      </w:r>
    </w:p>
    <w:p w14:paraId="1B63DBEF" w14:textId="1DC401FF" w:rsidR="00114D0C" w:rsidRDefault="00114D0C">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_Toc192602908 \h </w:instrText>
      </w:r>
      <w:r>
        <w:fldChar w:fldCharType="separate"/>
      </w:r>
      <w:r>
        <w:t>76</w:t>
      </w:r>
      <w:r>
        <w:fldChar w:fldCharType="end"/>
      </w:r>
    </w:p>
    <w:p w14:paraId="60F931DE" w14:textId="164822DC" w:rsidR="00114D0C" w:rsidRDefault="00114D0C">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_Toc192602909 \h </w:instrText>
      </w:r>
      <w:r>
        <w:fldChar w:fldCharType="separate"/>
      </w:r>
      <w:r>
        <w:t>76</w:t>
      </w:r>
      <w:r>
        <w:fldChar w:fldCharType="end"/>
      </w:r>
    </w:p>
    <w:p w14:paraId="52FB0DE1" w14:textId="63F41EEE" w:rsidR="00114D0C" w:rsidRDefault="00114D0C">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_Toc192602910 \h </w:instrText>
      </w:r>
      <w:r>
        <w:fldChar w:fldCharType="separate"/>
      </w:r>
      <w:r>
        <w:t>77</w:t>
      </w:r>
      <w:r>
        <w:fldChar w:fldCharType="end"/>
      </w:r>
    </w:p>
    <w:p w14:paraId="045050BA" w14:textId="6AE1E221" w:rsidR="00114D0C" w:rsidRDefault="00114D0C">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_Toc192602911 \h </w:instrText>
      </w:r>
      <w:r>
        <w:fldChar w:fldCharType="separate"/>
      </w:r>
      <w:r>
        <w:t>77</w:t>
      </w:r>
      <w:r>
        <w:fldChar w:fldCharType="end"/>
      </w:r>
    </w:p>
    <w:p w14:paraId="183596D6" w14:textId="0AF46439" w:rsidR="00114D0C" w:rsidRDefault="00114D0C">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_Toc192602912 \h </w:instrText>
      </w:r>
      <w:r>
        <w:fldChar w:fldCharType="separate"/>
      </w:r>
      <w:r>
        <w:t>77</w:t>
      </w:r>
      <w:r>
        <w:fldChar w:fldCharType="end"/>
      </w:r>
    </w:p>
    <w:p w14:paraId="5AE84A1C" w14:textId="001B1143" w:rsidR="00114D0C" w:rsidRDefault="00114D0C">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_Toc192602913 \h </w:instrText>
      </w:r>
      <w:r>
        <w:fldChar w:fldCharType="separate"/>
      </w:r>
      <w:r>
        <w:t>77</w:t>
      </w:r>
      <w:r>
        <w:fldChar w:fldCharType="end"/>
      </w:r>
    </w:p>
    <w:p w14:paraId="1C70011F" w14:textId="3B6025BD" w:rsidR="00114D0C" w:rsidRDefault="00114D0C">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_Toc192602914 \h </w:instrText>
      </w:r>
      <w:r>
        <w:fldChar w:fldCharType="separate"/>
      </w:r>
      <w:r>
        <w:t>78</w:t>
      </w:r>
      <w:r>
        <w:fldChar w:fldCharType="end"/>
      </w:r>
    </w:p>
    <w:p w14:paraId="0FE7B9C9" w14:textId="0545B548" w:rsidR="00114D0C" w:rsidRDefault="00114D0C">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_Toc192602915 \h </w:instrText>
      </w:r>
      <w:r>
        <w:fldChar w:fldCharType="separate"/>
      </w:r>
      <w:r>
        <w:t>78</w:t>
      </w:r>
      <w:r>
        <w:fldChar w:fldCharType="end"/>
      </w:r>
    </w:p>
    <w:p w14:paraId="47CF1E59" w14:textId="587DA8FE" w:rsidR="00114D0C" w:rsidRDefault="00114D0C">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_Toc192602916 \h </w:instrText>
      </w:r>
      <w:r>
        <w:fldChar w:fldCharType="separate"/>
      </w:r>
      <w:r>
        <w:t>78</w:t>
      </w:r>
      <w:r>
        <w:fldChar w:fldCharType="end"/>
      </w:r>
    </w:p>
    <w:p w14:paraId="6FCC1D5D" w14:textId="61809A37" w:rsidR="00114D0C" w:rsidRDefault="00114D0C">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450FA5">
        <w:rPr>
          <w:i/>
        </w:rPr>
        <w:t xml:space="preserve"> SAN type 1-O</w:t>
      </w:r>
      <w:r>
        <w:tab/>
      </w:r>
      <w:r>
        <w:fldChar w:fldCharType="begin"/>
      </w:r>
      <w:r>
        <w:instrText xml:space="preserve"> PAGEREF _Toc192602917 \h </w:instrText>
      </w:r>
      <w:r>
        <w:fldChar w:fldCharType="separate"/>
      </w:r>
      <w:r>
        <w:t>78</w:t>
      </w:r>
      <w:r>
        <w:fldChar w:fldCharType="end"/>
      </w:r>
    </w:p>
    <w:p w14:paraId="048F5B3F" w14:textId="78C35986" w:rsidR="00114D0C" w:rsidRDefault="00114D0C">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_Toc192602918 \h </w:instrText>
      </w:r>
      <w:r>
        <w:fldChar w:fldCharType="separate"/>
      </w:r>
      <w:r>
        <w:t>78</w:t>
      </w:r>
      <w:r>
        <w:fldChar w:fldCharType="end"/>
      </w:r>
    </w:p>
    <w:p w14:paraId="0AAC2714" w14:textId="09B197D4" w:rsidR="00114D0C" w:rsidRDefault="00114D0C">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_Toc192602919 \h </w:instrText>
      </w:r>
      <w:r>
        <w:fldChar w:fldCharType="separate"/>
      </w:r>
      <w:r>
        <w:t>78</w:t>
      </w:r>
      <w:r>
        <w:fldChar w:fldCharType="end"/>
      </w:r>
    </w:p>
    <w:p w14:paraId="0963DDAC" w14:textId="2C476C7E" w:rsidR="00114D0C" w:rsidRDefault="00114D0C">
      <w:pPr>
        <w:pStyle w:val="TOC5"/>
        <w:rPr>
          <w:rFonts w:asciiTheme="minorHAnsi" w:hAnsiTheme="minorHAnsi" w:cstheme="minorBidi"/>
          <w:kern w:val="2"/>
          <w:sz w:val="24"/>
          <w:szCs w:val="24"/>
          <w:lang w:eastAsia="en-GB"/>
          <w14:ligatures w14:val="standardContextual"/>
        </w:rPr>
      </w:pPr>
      <w:r w:rsidRPr="00450FA5">
        <w:rPr>
          <w:rFonts w:cs="Arial"/>
          <w:color w:val="000000" w:themeColor="text1"/>
        </w:rPr>
        <w:t>9</w:t>
      </w:r>
      <w:r w:rsidRPr="00450FA5">
        <w:rPr>
          <w:rFonts w:cs="Arial"/>
          <w:iCs/>
          <w:color w:val="000000" w:themeColor="text1"/>
        </w:rPr>
        <w:t>.7.5.2.3</w:t>
      </w:r>
      <w:r>
        <w:rPr>
          <w:rFonts w:asciiTheme="minorHAnsi" w:hAnsiTheme="minorHAnsi" w:cstheme="minorBidi"/>
          <w:kern w:val="2"/>
          <w:sz w:val="24"/>
          <w:szCs w:val="24"/>
          <w:lang w:eastAsia="en-GB"/>
          <w14:ligatures w14:val="standardContextual"/>
        </w:rPr>
        <w:tab/>
      </w:r>
      <w:r w:rsidRPr="00450FA5">
        <w:rPr>
          <w:rFonts w:cs="Arial"/>
          <w:iCs/>
          <w:color w:val="000000" w:themeColor="text1"/>
        </w:rPr>
        <w:t>Protection of the SAN receiver</w:t>
      </w:r>
      <w:r>
        <w:tab/>
      </w:r>
      <w:r>
        <w:fldChar w:fldCharType="begin"/>
      </w:r>
      <w:r>
        <w:instrText xml:space="preserve"> PAGEREF _Toc192602920 \h </w:instrText>
      </w:r>
      <w:r>
        <w:fldChar w:fldCharType="separate"/>
      </w:r>
      <w:r>
        <w:t>79</w:t>
      </w:r>
      <w:r>
        <w:fldChar w:fldCharType="end"/>
      </w:r>
    </w:p>
    <w:p w14:paraId="573BB3D3" w14:textId="113556DD" w:rsidR="00114D0C" w:rsidRDefault="00114D0C">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_Toc192602921 \h </w:instrText>
      </w:r>
      <w:r>
        <w:fldChar w:fldCharType="separate"/>
      </w:r>
      <w:r>
        <w:t>79</w:t>
      </w:r>
      <w:r>
        <w:fldChar w:fldCharType="end"/>
      </w:r>
    </w:p>
    <w:p w14:paraId="286E832A" w14:textId="68CDE085" w:rsidR="00114D0C" w:rsidRDefault="00114D0C">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450FA5">
        <w:rPr>
          <w:i/>
        </w:rPr>
        <w:t xml:space="preserve"> SAN type 2-O</w:t>
      </w:r>
      <w:r>
        <w:tab/>
      </w:r>
      <w:r>
        <w:fldChar w:fldCharType="begin"/>
      </w:r>
      <w:r>
        <w:instrText xml:space="preserve"> PAGEREF _Toc192602922 \h </w:instrText>
      </w:r>
      <w:r>
        <w:fldChar w:fldCharType="separate"/>
      </w:r>
      <w:r>
        <w:t>79</w:t>
      </w:r>
      <w:r>
        <w:fldChar w:fldCharType="end"/>
      </w:r>
    </w:p>
    <w:p w14:paraId="32AAB01C" w14:textId="5750FDF9" w:rsidR="00114D0C" w:rsidRDefault="00114D0C">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_Toc192602923 \h </w:instrText>
      </w:r>
      <w:r>
        <w:fldChar w:fldCharType="separate"/>
      </w:r>
      <w:r>
        <w:t>79</w:t>
      </w:r>
      <w:r>
        <w:fldChar w:fldCharType="end"/>
      </w:r>
    </w:p>
    <w:p w14:paraId="5932F172" w14:textId="547AD2F3" w:rsidR="00114D0C" w:rsidRDefault="00114D0C">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_Toc192602924 \h </w:instrText>
      </w:r>
      <w:r>
        <w:fldChar w:fldCharType="separate"/>
      </w:r>
      <w:r>
        <w:t>79</w:t>
      </w:r>
      <w:r>
        <w:fldChar w:fldCharType="end"/>
      </w:r>
    </w:p>
    <w:p w14:paraId="12658300" w14:textId="07FFE457" w:rsidR="00114D0C" w:rsidRDefault="00114D0C">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_Toc192602925 \h </w:instrText>
      </w:r>
      <w:r>
        <w:fldChar w:fldCharType="separate"/>
      </w:r>
      <w:r>
        <w:t>79</w:t>
      </w:r>
      <w:r>
        <w:fldChar w:fldCharType="end"/>
      </w:r>
    </w:p>
    <w:p w14:paraId="5B5F4FA5" w14:textId="22D64FE6" w:rsidR="00114D0C" w:rsidRDefault="00114D0C">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_Toc192602926 \h </w:instrText>
      </w:r>
      <w:r>
        <w:fldChar w:fldCharType="separate"/>
      </w:r>
      <w:r>
        <w:t>79</w:t>
      </w:r>
      <w:r>
        <w:fldChar w:fldCharType="end"/>
      </w:r>
    </w:p>
    <w:p w14:paraId="727F5311" w14:textId="766FC5A4" w:rsidR="00114D0C" w:rsidRDefault="00114D0C">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_Toc192602927 \h </w:instrText>
      </w:r>
      <w:r>
        <w:fldChar w:fldCharType="separate"/>
      </w:r>
      <w:r>
        <w:t>79</w:t>
      </w:r>
      <w:r>
        <w:fldChar w:fldCharType="end"/>
      </w:r>
    </w:p>
    <w:p w14:paraId="19A2A31F" w14:textId="2219E650" w:rsidR="00114D0C" w:rsidRDefault="00114D0C">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_Toc192602928 \h </w:instrText>
      </w:r>
      <w:r>
        <w:fldChar w:fldCharType="separate"/>
      </w:r>
      <w:r>
        <w:t>80</w:t>
      </w:r>
      <w:r>
        <w:fldChar w:fldCharType="end"/>
      </w:r>
    </w:p>
    <w:p w14:paraId="0F589E21" w14:textId="6E2C9E15" w:rsidR="00114D0C" w:rsidRDefault="00114D0C">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_Toc192602929 \h </w:instrText>
      </w:r>
      <w:r>
        <w:fldChar w:fldCharType="separate"/>
      </w:r>
      <w:r>
        <w:t>80</w:t>
      </w:r>
      <w:r>
        <w:fldChar w:fldCharType="end"/>
      </w:r>
    </w:p>
    <w:p w14:paraId="55B6FE80" w14:textId="39178303" w:rsidR="00114D0C" w:rsidRDefault="00114D0C">
      <w:pPr>
        <w:pStyle w:val="TOC2"/>
        <w:rPr>
          <w:rFonts w:asciiTheme="minorHAnsi" w:hAnsiTheme="minorHAnsi" w:cstheme="minorBidi"/>
          <w:kern w:val="2"/>
          <w:sz w:val="24"/>
          <w:szCs w:val="24"/>
          <w:lang w:eastAsia="en-GB"/>
          <w14:ligatures w14:val="standardContextual"/>
        </w:rPr>
      </w:pPr>
      <w:r w:rsidRPr="00450FA5">
        <w:rPr>
          <w:lang w:val="en-US"/>
        </w:rPr>
        <w:t>10.2</w:t>
      </w:r>
      <w:r>
        <w:rPr>
          <w:rFonts w:asciiTheme="minorHAnsi" w:hAnsiTheme="minorHAnsi" w:cstheme="minorBidi"/>
          <w:kern w:val="2"/>
          <w:sz w:val="24"/>
          <w:szCs w:val="24"/>
          <w:lang w:eastAsia="en-GB"/>
          <w14:ligatures w14:val="standardContextual"/>
        </w:rPr>
        <w:tab/>
      </w:r>
      <w:r w:rsidRPr="00450FA5">
        <w:rPr>
          <w:lang w:val="en-US"/>
        </w:rPr>
        <w:t>OTA sensitivity</w:t>
      </w:r>
      <w:r>
        <w:tab/>
      </w:r>
      <w:r>
        <w:fldChar w:fldCharType="begin"/>
      </w:r>
      <w:r>
        <w:instrText xml:space="preserve"> PAGEREF _Toc192602930 \h </w:instrText>
      </w:r>
      <w:r>
        <w:fldChar w:fldCharType="separate"/>
      </w:r>
      <w:r>
        <w:t>80</w:t>
      </w:r>
      <w:r>
        <w:fldChar w:fldCharType="end"/>
      </w:r>
    </w:p>
    <w:p w14:paraId="684E5C46" w14:textId="6BE09392" w:rsidR="00114D0C" w:rsidRDefault="00114D0C">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_Toc192602931 \h </w:instrText>
      </w:r>
      <w:r>
        <w:fldChar w:fldCharType="separate"/>
      </w:r>
      <w:r>
        <w:t>80</w:t>
      </w:r>
      <w:r>
        <w:fldChar w:fldCharType="end"/>
      </w:r>
    </w:p>
    <w:p w14:paraId="2136D93A" w14:textId="610ACC77" w:rsidR="00114D0C" w:rsidRDefault="00114D0C">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450FA5">
        <w:rPr>
          <w:i/>
          <w:iCs/>
        </w:rPr>
        <w:t>SAN type 1-O</w:t>
      </w:r>
      <w:r>
        <w:tab/>
      </w:r>
      <w:r>
        <w:fldChar w:fldCharType="begin"/>
      </w:r>
      <w:r>
        <w:instrText xml:space="preserve"> PAGEREF _Toc192602932 \h </w:instrText>
      </w:r>
      <w:r>
        <w:fldChar w:fldCharType="separate"/>
      </w:r>
      <w:r>
        <w:t>81</w:t>
      </w:r>
      <w:r>
        <w:fldChar w:fldCharType="end"/>
      </w:r>
    </w:p>
    <w:p w14:paraId="503839D8" w14:textId="293E78DB" w:rsidR="00114D0C" w:rsidRDefault="00114D0C">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_Toc192602933 \h </w:instrText>
      </w:r>
      <w:r>
        <w:fldChar w:fldCharType="separate"/>
      </w:r>
      <w:r>
        <w:t>81</w:t>
      </w:r>
      <w:r>
        <w:fldChar w:fldCharType="end"/>
      </w:r>
    </w:p>
    <w:p w14:paraId="18100104" w14:textId="261DD521" w:rsidR="00114D0C" w:rsidRDefault="00114D0C">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450FA5">
        <w:rPr>
          <w:rFonts w:eastAsia="SimSun"/>
          <w:lang w:val="en-US" w:eastAsia="zh-CN"/>
        </w:rPr>
        <w:t xml:space="preserve"> </w:t>
      </w:r>
      <w:r>
        <w:t>General</w:t>
      </w:r>
      <w:r>
        <w:tab/>
      </w:r>
      <w:r>
        <w:fldChar w:fldCharType="begin"/>
      </w:r>
      <w:r>
        <w:instrText xml:space="preserve"> PAGEREF _Toc192602934 \h </w:instrText>
      </w:r>
      <w:r>
        <w:fldChar w:fldCharType="separate"/>
      </w:r>
      <w:r>
        <w:t>81</w:t>
      </w:r>
      <w:r>
        <w:fldChar w:fldCharType="end"/>
      </w:r>
    </w:p>
    <w:p w14:paraId="3903BF5C" w14:textId="2FB93A20" w:rsidR="00114D0C" w:rsidRDefault="00114D0C">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450FA5">
        <w:rPr>
          <w:rFonts w:eastAsia="SimSun"/>
          <w:lang w:val="en-US" w:eastAsia="zh-CN"/>
        </w:rPr>
        <w:t xml:space="preserve"> </w:t>
      </w:r>
      <w:r>
        <w:t xml:space="preserve">Minimum requirement for </w:t>
      </w:r>
      <w:r w:rsidRPr="00450FA5">
        <w:rPr>
          <w:i/>
          <w:lang w:val="en-US" w:eastAsia="zh-CN"/>
        </w:rPr>
        <w:t>SAN</w:t>
      </w:r>
      <w:r w:rsidRPr="00450FA5">
        <w:rPr>
          <w:i/>
        </w:rPr>
        <w:t xml:space="preserve"> type 1-O</w:t>
      </w:r>
      <w:r>
        <w:tab/>
      </w:r>
      <w:r>
        <w:fldChar w:fldCharType="begin"/>
      </w:r>
      <w:r>
        <w:instrText xml:space="preserve"> PAGEREF _Toc192602935 \h </w:instrText>
      </w:r>
      <w:r>
        <w:fldChar w:fldCharType="separate"/>
      </w:r>
      <w:r>
        <w:t>81</w:t>
      </w:r>
      <w:r>
        <w:fldChar w:fldCharType="end"/>
      </w:r>
    </w:p>
    <w:p w14:paraId="5FD0FC25" w14:textId="5EE5B334" w:rsidR="00114D0C" w:rsidRDefault="00114D0C">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w:t>
      </w:r>
      <w:r w:rsidRPr="00450FA5">
        <w:rPr>
          <w:i/>
          <w:lang w:eastAsia="zh-CN"/>
        </w:rPr>
        <w:t>2</w:t>
      </w:r>
      <w:r w:rsidRPr="00450FA5">
        <w:rPr>
          <w:i/>
        </w:rPr>
        <w:t>-O</w:t>
      </w:r>
      <w:r>
        <w:tab/>
      </w:r>
      <w:r>
        <w:fldChar w:fldCharType="begin"/>
      </w:r>
      <w:r>
        <w:instrText xml:space="preserve"> PAGEREF _Toc192602936 \h </w:instrText>
      </w:r>
      <w:r>
        <w:fldChar w:fldCharType="separate"/>
      </w:r>
      <w:r>
        <w:t>82</w:t>
      </w:r>
      <w:r>
        <w:fldChar w:fldCharType="end"/>
      </w:r>
    </w:p>
    <w:p w14:paraId="6F65FB78" w14:textId="4809E730" w:rsidR="00114D0C" w:rsidRDefault="00114D0C">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_Toc192602937 \h </w:instrText>
      </w:r>
      <w:r>
        <w:fldChar w:fldCharType="separate"/>
      </w:r>
      <w:r>
        <w:t>83</w:t>
      </w:r>
      <w:r>
        <w:fldChar w:fldCharType="end"/>
      </w:r>
    </w:p>
    <w:p w14:paraId="366D173E" w14:textId="23BBBC00" w:rsidR="00114D0C" w:rsidRDefault="00114D0C">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_Toc192602938 \h </w:instrText>
      </w:r>
      <w:r>
        <w:fldChar w:fldCharType="separate"/>
      </w:r>
      <w:r>
        <w:t>83</w:t>
      </w:r>
      <w:r>
        <w:fldChar w:fldCharType="end"/>
      </w:r>
    </w:p>
    <w:p w14:paraId="122167B0" w14:textId="53431893" w:rsidR="00114D0C" w:rsidRDefault="00114D0C">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450FA5">
        <w:rPr>
          <w:i/>
          <w:iCs/>
          <w:lang w:val="en-US" w:eastAsia="zh-CN"/>
        </w:rPr>
        <w:t>SAN</w:t>
      </w:r>
      <w:r w:rsidRPr="00450FA5">
        <w:rPr>
          <w:i/>
        </w:rPr>
        <w:t xml:space="preserve"> type 1-O</w:t>
      </w:r>
      <w:r>
        <w:tab/>
      </w:r>
      <w:r>
        <w:fldChar w:fldCharType="begin"/>
      </w:r>
      <w:r>
        <w:instrText xml:space="preserve"> PAGEREF _Toc192602939 \h </w:instrText>
      </w:r>
      <w:r>
        <w:fldChar w:fldCharType="separate"/>
      </w:r>
      <w:r>
        <w:t>83</w:t>
      </w:r>
      <w:r>
        <w:fldChar w:fldCharType="end"/>
      </w:r>
    </w:p>
    <w:p w14:paraId="26938D53" w14:textId="0211DD7E" w:rsidR="00114D0C" w:rsidRDefault="00114D0C">
      <w:pPr>
        <w:pStyle w:val="TOC2"/>
        <w:rPr>
          <w:rFonts w:asciiTheme="minorHAnsi" w:hAnsiTheme="minorHAnsi" w:cstheme="minorBidi"/>
          <w:kern w:val="2"/>
          <w:sz w:val="24"/>
          <w:szCs w:val="24"/>
          <w:lang w:eastAsia="en-GB"/>
          <w14:ligatures w14:val="standardContextual"/>
        </w:rPr>
      </w:pPr>
      <w:r>
        <w:lastRenderedPageBreak/>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_Toc192602940 \h </w:instrText>
      </w:r>
      <w:r>
        <w:fldChar w:fldCharType="separate"/>
      </w:r>
      <w:r>
        <w:t>85</w:t>
      </w:r>
      <w:r>
        <w:fldChar w:fldCharType="end"/>
      </w:r>
    </w:p>
    <w:p w14:paraId="05A18073" w14:textId="6CAC0BAF" w:rsidR="00114D0C" w:rsidRDefault="00114D0C">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_Toc192602941 \h </w:instrText>
      </w:r>
      <w:r>
        <w:fldChar w:fldCharType="separate"/>
      </w:r>
      <w:r>
        <w:t>85</w:t>
      </w:r>
      <w:r>
        <w:fldChar w:fldCharType="end"/>
      </w:r>
    </w:p>
    <w:p w14:paraId="1FC96058" w14:textId="7E40D721" w:rsidR="00114D0C" w:rsidRDefault="00114D0C">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_Toc192602942 \h </w:instrText>
      </w:r>
      <w:r>
        <w:fldChar w:fldCharType="separate"/>
      </w:r>
      <w:r>
        <w:t>85</w:t>
      </w:r>
      <w:r>
        <w:fldChar w:fldCharType="end"/>
      </w:r>
    </w:p>
    <w:p w14:paraId="0B81DC06" w14:textId="7FBBCFF7" w:rsidR="00114D0C" w:rsidRDefault="00114D0C">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_Toc192602943 \h </w:instrText>
      </w:r>
      <w:r>
        <w:fldChar w:fldCharType="separate"/>
      </w:r>
      <w:r>
        <w:t>85</w:t>
      </w:r>
      <w:r>
        <w:fldChar w:fldCharType="end"/>
      </w:r>
    </w:p>
    <w:p w14:paraId="0FE293AC" w14:textId="78F86A1D" w:rsidR="00114D0C" w:rsidRDefault="00114D0C">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450FA5">
        <w:rPr>
          <w:i/>
        </w:rPr>
        <w:t xml:space="preserve">SAN type </w:t>
      </w:r>
      <w:r w:rsidRPr="00450FA5">
        <w:rPr>
          <w:i/>
          <w:lang w:val="en-US" w:eastAsia="zh-CN"/>
        </w:rPr>
        <w:t>2</w:t>
      </w:r>
      <w:r w:rsidRPr="00450FA5">
        <w:rPr>
          <w:i/>
        </w:rPr>
        <w:t>-O</w:t>
      </w:r>
      <w:r>
        <w:tab/>
      </w:r>
      <w:r>
        <w:fldChar w:fldCharType="begin"/>
      </w:r>
      <w:r>
        <w:instrText xml:space="preserve"> PAGEREF _Toc192602944 \h </w:instrText>
      </w:r>
      <w:r>
        <w:fldChar w:fldCharType="separate"/>
      </w:r>
      <w:r>
        <w:t>86</w:t>
      </w:r>
      <w:r>
        <w:fldChar w:fldCharType="end"/>
      </w:r>
    </w:p>
    <w:p w14:paraId="0247D786" w14:textId="4025E2C6" w:rsidR="00114D0C" w:rsidRDefault="00114D0C">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_Toc192602945 \h </w:instrText>
      </w:r>
      <w:r>
        <w:fldChar w:fldCharType="separate"/>
      </w:r>
      <w:r>
        <w:t>86</w:t>
      </w:r>
      <w:r>
        <w:fldChar w:fldCharType="end"/>
      </w:r>
    </w:p>
    <w:p w14:paraId="1923DF56" w14:textId="2FAA250E" w:rsidR="00114D0C" w:rsidRDefault="00114D0C">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_Toc192602946 \h </w:instrText>
      </w:r>
      <w:r>
        <w:fldChar w:fldCharType="separate"/>
      </w:r>
      <w:r>
        <w:t>86</w:t>
      </w:r>
      <w:r>
        <w:fldChar w:fldCharType="end"/>
      </w:r>
    </w:p>
    <w:p w14:paraId="103BADCE" w14:textId="4A88A167" w:rsidR="00114D0C" w:rsidRDefault="00114D0C">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_Toc192602947 \h </w:instrText>
      </w:r>
      <w:r>
        <w:fldChar w:fldCharType="separate"/>
      </w:r>
      <w:r>
        <w:t>86</w:t>
      </w:r>
      <w:r>
        <w:fldChar w:fldCharType="end"/>
      </w:r>
    </w:p>
    <w:p w14:paraId="5C876DDC" w14:textId="6AA9A3E8" w:rsidR="00114D0C" w:rsidRDefault="00114D0C">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1-O</w:t>
      </w:r>
      <w:r>
        <w:tab/>
      </w:r>
      <w:r>
        <w:fldChar w:fldCharType="begin"/>
      </w:r>
      <w:r>
        <w:instrText xml:space="preserve"> PAGEREF _Toc192602948 \h </w:instrText>
      </w:r>
      <w:r>
        <w:fldChar w:fldCharType="separate"/>
      </w:r>
      <w:r>
        <w:t>87</w:t>
      </w:r>
      <w:r>
        <w:fldChar w:fldCharType="end"/>
      </w:r>
    </w:p>
    <w:p w14:paraId="528E6956" w14:textId="0DFEB849" w:rsidR="00114D0C" w:rsidRDefault="00114D0C">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_Toc192602949 \h </w:instrText>
      </w:r>
      <w:r>
        <w:fldChar w:fldCharType="separate"/>
      </w:r>
      <w:r>
        <w:t>87</w:t>
      </w:r>
      <w:r>
        <w:fldChar w:fldCharType="end"/>
      </w:r>
    </w:p>
    <w:p w14:paraId="3C6BEEF8" w14:textId="35F1E56D" w:rsidR="00114D0C" w:rsidRDefault="00114D0C">
      <w:pPr>
        <w:pStyle w:val="TOC3"/>
        <w:rPr>
          <w:rFonts w:asciiTheme="minorHAnsi" w:hAnsiTheme="minorHAnsi" w:cstheme="minorBidi"/>
          <w:kern w:val="2"/>
          <w:sz w:val="24"/>
          <w:szCs w:val="24"/>
          <w:lang w:eastAsia="en-GB"/>
          <w14:ligatures w14:val="standardContextual"/>
        </w:rPr>
      </w:pPr>
      <w:r>
        <w:t>10.6.</w:t>
      </w:r>
      <w:r w:rsidRPr="00450FA5">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w:t>
      </w:r>
      <w:r w:rsidRPr="00450FA5">
        <w:rPr>
          <w:i/>
          <w:lang w:val="en-US" w:eastAsia="zh-CN"/>
        </w:rPr>
        <w:t>2</w:t>
      </w:r>
      <w:r w:rsidRPr="00450FA5">
        <w:rPr>
          <w:i/>
        </w:rPr>
        <w:t>-O</w:t>
      </w:r>
      <w:r>
        <w:tab/>
      </w:r>
      <w:r>
        <w:fldChar w:fldCharType="begin"/>
      </w:r>
      <w:r>
        <w:instrText xml:space="preserve"> PAGEREF _Toc192602950 \h </w:instrText>
      </w:r>
      <w:r>
        <w:fldChar w:fldCharType="separate"/>
      </w:r>
      <w:r>
        <w:t>87</w:t>
      </w:r>
      <w:r>
        <w:fldChar w:fldCharType="end"/>
      </w:r>
    </w:p>
    <w:p w14:paraId="13BB7B0F" w14:textId="4EFB6A5B" w:rsidR="00114D0C" w:rsidRDefault="00114D0C">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_Toc192602951 \h </w:instrText>
      </w:r>
      <w:r>
        <w:fldChar w:fldCharType="separate"/>
      </w:r>
      <w:r>
        <w:t>87</w:t>
      </w:r>
      <w:r>
        <w:fldChar w:fldCharType="end"/>
      </w:r>
    </w:p>
    <w:p w14:paraId="1A6CB58F" w14:textId="58767426" w:rsidR="00114D0C" w:rsidRDefault="00114D0C">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_Toc192602952 \h </w:instrText>
      </w:r>
      <w:r>
        <w:fldChar w:fldCharType="separate"/>
      </w:r>
      <w:r>
        <w:t>88</w:t>
      </w:r>
      <w:r>
        <w:fldChar w:fldCharType="end"/>
      </w:r>
    </w:p>
    <w:p w14:paraId="577DF0E3" w14:textId="2666FAD0" w:rsidR="00114D0C" w:rsidRDefault="00114D0C">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_Toc192602953 \h </w:instrText>
      </w:r>
      <w:r>
        <w:fldChar w:fldCharType="separate"/>
      </w:r>
      <w:r>
        <w:t>88</w:t>
      </w:r>
      <w:r>
        <w:fldChar w:fldCharType="end"/>
      </w:r>
    </w:p>
    <w:p w14:paraId="158F0850" w14:textId="2318E8A6" w:rsidR="00114D0C" w:rsidRDefault="00114D0C">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_Toc192602954 \h </w:instrText>
      </w:r>
      <w:r>
        <w:fldChar w:fldCharType="separate"/>
      </w:r>
      <w:r>
        <w:t>88</w:t>
      </w:r>
      <w:r>
        <w:fldChar w:fldCharType="end"/>
      </w:r>
    </w:p>
    <w:p w14:paraId="2B3EA25B" w14:textId="1A222C67" w:rsidR="00114D0C" w:rsidRDefault="00114D0C">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_Toc192602955 \h </w:instrText>
      </w:r>
      <w:r>
        <w:fldChar w:fldCharType="separate"/>
      </w:r>
      <w:r>
        <w:t>88</w:t>
      </w:r>
      <w:r>
        <w:fldChar w:fldCharType="end"/>
      </w:r>
    </w:p>
    <w:p w14:paraId="1CE746DE" w14:textId="6AFE380E" w:rsidR="00114D0C" w:rsidRDefault="00114D0C">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_Toc192602956 \h </w:instrText>
      </w:r>
      <w:r>
        <w:fldChar w:fldCharType="separate"/>
      </w:r>
      <w:r>
        <w:t>88</w:t>
      </w:r>
      <w:r>
        <w:fldChar w:fldCharType="end"/>
      </w:r>
    </w:p>
    <w:p w14:paraId="6F9662E6" w14:textId="400D2ECD"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_Toc192602957 \h </w:instrText>
      </w:r>
      <w:r>
        <w:fldChar w:fldCharType="separate"/>
      </w:r>
      <w:r>
        <w:t>88</w:t>
      </w:r>
      <w:r>
        <w:fldChar w:fldCharType="end"/>
      </w:r>
    </w:p>
    <w:p w14:paraId="775D10DB" w14:textId="13FC4EC7"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450FA5">
        <w:rPr>
          <w:i/>
          <w:lang w:val="en-US" w:eastAsia="zh-CN"/>
        </w:rPr>
        <w:t>SAN</w:t>
      </w:r>
      <w:r w:rsidRPr="00450FA5">
        <w:rPr>
          <w:i/>
          <w:lang w:eastAsia="zh-CN"/>
        </w:rPr>
        <w:t xml:space="preserve"> type 1-O</w:t>
      </w:r>
      <w:r>
        <w:tab/>
      </w:r>
      <w:r>
        <w:fldChar w:fldCharType="begin"/>
      </w:r>
      <w:r>
        <w:instrText xml:space="preserve"> PAGEREF _Toc192602958 \h </w:instrText>
      </w:r>
      <w:r>
        <w:fldChar w:fldCharType="separate"/>
      </w:r>
      <w:r>
        <w:t>88</w:t>
      </w:r>
      <w:r>
        <w:fldChar w:fldCharType="end"/>
      </w:r>
    </w:p>
    <w:p w14:paraId="485C92C6" w14:textId="1C0E95FB"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450FA5">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450FA5">
        <w:rPr>
          <w:i/>
          <w:lang w:val="en-US" w:eastAsia="zh-CN"/>
        </w:rPr>
        <w:t>SAN</w:t>
      </w:r>
      <w:r w:rsidRPr="00450FA5">
        <w:rPr>
          <w:i/>
          <w:lang w:eastAsia="zh-CN"/>
        </w:rPr>
        <w:t xml:space="preserve"> type </w:t>
      </w:r>
      <w:r w:rsidRPr="00450FA5">
        <w:rPr>
          <w:i/>
          <w:lang w:val="en-US" w:eastAsia="zh-CN"/>
        </w:rPr>
        <w:t>2</w:t>
      </w:r>
      <w:r w:rsidRPr="00450FA5">
        <w:rPr>
          <w:i/>
          <w:lang w:eastAsia="zh-CN"/>
        </w:rPr>
        <w:t>-O</w:t>
      </w:r>
      <w:r>
        <w:tab/>
      </w:r>
      <w:r>
        <w:fldChar w:fldCharType="begin"/>
      </w:r>
      <w:r>
        <w:instrText xml:space="preserve"> PAGEREF _Toc192602959 \h </w:instrText>
      </w:r>
      <w:r>
        <w:fldChar w:fldCharType="separate"/>
      </w:r>
      <w:r>
        <w:t>90</w:t>
      </w:r>
      <w:r>
        <w:fldChar w:fldCharType="end"/>
      </w:r>
    </w:p>
    <w:p w14:paraId="2277A174" w14:textId="4760DEC9" w:rsidR="00114D0C" w:rsidRDefault="00114D0C">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_Toc192602960 \h </w:instrText>
      </w:r>
      <w:r>
        <w:fldChar w:fldCharType="separate"/>
      </w:r>
      <w:r>
        <w:t>91</w:t>
      </w:r>
      <w:r>
        <w:fldChar w:fldCharType="end"/>
      </w:r>
    </w:p>
    <w:p w14:paraId="6279ABB7" w14:textId="2979EB6E" w:rsidR="00114D0C" w:rsidRDefault="00114D0C">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_Toc192602961 \h </w:instrText>
      </w:r>
      <w:r>
        <w:fldChar w:fldCharType="separate"/>
      </w:r>
      <w:r>
        <w:t>91</w:t>
      </w:r>
      <w:r>
        <w:fldChar w:fldCharType="end"/>
      </w:r>
    </w:p>
    <w:p w14:paraId="70BD7DBE" w14:textId="726244D4" w:rsidR="00114D0C" w:rsidRDefault="00114D0C">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_Toc192602962 \h </w:instrText>
      </w:r>
      <w:r>
        <w:fldChar w:fldCharType="separate"/>
      </w:r>
      <w:r>
        <w:t>91</w:t>
      </w:r>
      <w:r>
        <w:fldChar w:fldCharType="end"/>
      </w:r>
    </w:p>
    <w:p w14:paraId="308DE24D" w14:textId="6C5B06BB" w:rsidR="00114D0C" w:rsidRDefault="00114D0C">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_Toc192602963 \h </w:instrText>
      </w:r>
      <w:r>
        <w:fldChar w:fldCharType="separate"/>
      </w:r>
      <w:r>
        <w:t>92</w:t>
      </w:r>
      <w:r>
        <w:fldChar w:fldCharType="end"/>
      </w:r>
    </w:p>
    <w:p w14:paraId="4E2F7C9D" w14:textId="1F8D176C"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_Toc192602964 \h </w:instrText>
      </w:r>
      <w:r>
        <w:fldChar w:fldCharType="separate"/>
      </w:r>
      <w:r>
        <w:t>92</w:t>
      </w:r>
      <w:r>
        <w:fldChar w:fldCharType="end"/>
      </w:r>
    </w:p>
    <w:p w14:paraId="0ECC684F" w14:textId="59D2FE32" w:rsidR="00114D0C" w:rsidRDefault="00114D0C">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1-O</w:t>
      </w:r>
      <w:r>
        <w:tab/>
      </w:r>
      <w:r>
        <w:fldChar w:fldCharType="begin"/>
      </w:r>
      <w:r>
        <w:instrText xml:space="preserve"> PAGEREF _Toc192602965 \h </w:instrText>
      </w:r>
      <w:r>
        <w:fldChar w:fldCharType="separate"/>
      </w:r>
      <w:r>
        <w:t>92</w:t>
      </w:r>
      <w:r>
        <w:fldChar w:fldCharType="end"/>
      </w:r>
    </w:p>
    <w:p w14:paraId="52CA46EF" w14:textId="37025526" w:rsidR="00114D0C" w:rsidRDefault="00114D0C">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_Toc192602966 \h </w:instrText>
      </w:r>
      <w:r>
        <w:fldChar w:fldCharType="separate"/>
      </w:r>
      <w:r>
        <w:t>92</w:t>
      </w:r>
      <w:r>
        <w:fldChar w:fldCharType="end"/>
      </w:r>
    </w:p>
    <w:p w14:paraId="35102D6B" w14:textId="363BB4F1"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_Toc192602967 \h </w:instrText>
      </w:r>
      <w:r>
        <w:fldChar w:fldCharType="separate"/>
      </w:r>
      <w:r>
        <w:t>92</w:t>
      </w:r>
      <w:r>
        <w:fldChar w:fldCharType="end"/>
      </w:r>
    </w:p>
    <w:p w14:paraId="48AB3F9B" w14:textId="3270B3DF"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_Toc192602968 \h </w:instrText>
      </w:r>
      <w:r>
        <w:fldChar w:fldCharType="separate"/>
      </w:r>
      <w:r>
        <w:t>92</w:t>
      </w:r>
      <w:r>
        <w:fldChar w:fldCharType="end"/>
      </w:r>
    </w:p>
    <w:p w14:paraId="6CB40010" w14:textId="29798F68"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_Toc192602969 \h </w:instrText>
      </w:r>
      <w:r>
        <w:fldChar w:fldCharType="separate"/>
      </w:r>
      <w:r>
        <w:t>92</w:t>
      </w:r>
      <w:r>
        <w:fldChar w:fldCharType="end"/>
      </w:r>
    </w:p>
    <w:p w14:paraId="50734F16" w14:textId="22435D8C"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_Toc192602970 \h </w:instrText>
      </w:r>
      <w:r>
        <w:fldChar w:fldCharType="separate"/>
      </w:r>
      <w:r>
        <w:t>92</w:t>
      </w:r>
      <w:r>
        <w:fldChar w:fldCharType="end"/>
      </w:r>
    </w:p>
    <w:p w14:paraId="72ADE0C5" w14:textId="655E9A7D" w:rsidR="00114D0C" w:rsidRDefault="00114D0C">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2-O</w:t>
      </w:r>
      <w:r>
        <w:tab/>
      </w:r>
      <w:r>
        <w:fldChar w:fldCharType="begin"/>
      </w:r>
      <w:r>
        <w:instrText xml:space="preserve"> PAGEREF _Toc192602971 \h </w:instrText>
      </w:r>
      <w:r>
        <w:fldChar w:fldCharType="separate"/>
      </w:r>
      <w:r>
        <w:t>93</w:t>
      </w:r>
      <w:r>
        <w:fldChar w:fldCharType="end"/>
      </w:r>
    </w:p>
    <w:p w14:paraId="1394E758" w14:textId="0B71649A" w:rsidR="00114D0C" w:rsidRDefault="00114D0C">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_Toc192602972 \h </w:instrText>
      </w:r>
      <w:r>
        <w:fldChar w:fldCharType="separate"/>
      </w:r>
      <w:r>
        <w:t>93</w:t>
      </w:r>
      <w:r>
        <w:fldChar w:fldCharType="end"/>
      </w:r>
    </w:p>
    <w:p w14:paraId="527BE586" w14:textId="31F8B4BC" w:rsidR="00114D0C" w:rsidRDefault="00114D0C">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_Toc192602973 \h </w:instrText>
      </w:r>
      <w:r>
        <w:fldChar w:fldCharType="separate"/>
      </w:r>
      <w:r>
        <w:t>93</w:t>
      </w:r>
      <w:r>
        <w:fldChar w:fldCharType="end"/>
      </w:r>
    </w:p>
    <w:p w14:paraId="76211540" w14:textId="1D0B10A0" w:rsidR="00114D0C" w:rsidRDefault="00114D0C">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_Toc192602974 \h </w:instrText>
      </w:r>
      <w:r>
        <w:fldChar w:fldCharType="separate"/>
      </w:r>
      <w:r>
        <w:t>93</w:t>
      </w:r>
      <w:r>
        <w:fldChar w:fldCharType="end"/>
      </w:r>
    </w:p>
    <w:p w14:paraId="6E3934B4" w14:textId="3B287412" w:rsidR="00114D0C" w:rsidRDefault="00114D0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_Toc192602975 \h </w:instrText>
      </w:r>
      <w:r>
        <w:fldChar w:fldCharType="separate"/>
      </w:r>
      <w:r>
        <w:t>93</w:t>
      </w:r>
      <w:r>
        <w:fldChar w:fldCharType="end"/>
      </w:r>
    </w:p>
    <w:p w14:paraId="23A7D25B" w14:textId="2D927D62"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_Toc192602976 \h </w:instrText>
      </w:r>
      <w:r>
        <w:fldChar w:fldCharType="separate"/>
      </w:r>
      <w:r>
        <w:t>93</w:t>
      </w:r>
      <w:r>
        <w:fldChar w:fldCharType="end"/>
      </w:r>
    </w:p>
    <w:p w14:paraId="783DB55C" w14:textId="0823C458"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450FA5">
        <w:rPr>
          <w:rFonts w:eastAsia="Malgun Gothic"/>
        </w:rPr>
        <w:t xml:space="preserve"> requirements</w:t>
      </w:r>
      <w:r>
        <w:tab/>
      </w:r>
      <w:r>
        <w:fldChar w:fldCharType="begin"/>
      </w:r>
      <w:r>
        <w:instrText xml:space="preserve"> PAGEREF _Toc192602977 \h </w:instrText>
      </w:r>
      <w:r>
        <w:fldChar w:fldCharType="separate"/>
      </w:r>
      <w:r>
        <w:t>94</w:t>
      </w:r>
      <w:r>
        <w:fldChar w:fldCharType="end"/>
      </w:r>
    </w:p>
    <w:p w14:paraId="7263957C" w14:textId="7AEFC116" w:rsidR="00114D0C" w:rsidRDefault="00114D0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_Toc192602978 \h </w:instrText>
      </w:r>
      <w:r>
        <w:fldChar w:fldCharType="separate"/>
      </w:r>
      <w:r>
        <w:t>94</w:t>
      </w:r>
      <w:r>
        <w:fldChar w:fldCharType="end"/>
      </w:r>
    </w:p>
    <w:p w14:paraId="716ABB0B" w14:textId="531D3279"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_Toc192602979 \h </w:instrText>
      </w:r>
      <w:r>
        <w:fldChar w:fldCharType="separate"/>
      </w:r>
      <w:r>
        <w:t>94</w:t>
      </w:r>
      <w:r>
        <w:fldChar w:fldCharType="end"/>
      </w:r>
    </w:p>
    <w:p w14:paraId="26967EB9" w14:textId="08664A5E" w:rsidR="00114D0C" w:rsidRDefault="00114D0C">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_Toc192602980 \h </w:instrText>
      </w:r>
      <w:r>
        <w:fldChar w:fldCharType="separate"/>
      </w:r>
      <w:r>
        <w:t>95</w:t>
      </w:r>
      <w:r>
        <w:fldChar w:fldCharType="end"/>
      </w:r>
    </w:p>
    <w:p w14:paraId="76883E12" w14:textId="62FDCE06"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_Toc192602981 \h </w:instrText>
      </w:r>
      <w:r>
        <w:fldChar w:fldCharType="separate"/>
      </w:r>
      <w:r>
        <w:t>95</w:t>
      </w:r>
      <w:r>
        <w:fldChar w:fldCharType="end"/>
      </w:r>
    </w:p>
    <w:p w14:paraId="63C22196" w14:textId="112A3D55" w:rsidR="00114D0C" w:rsidRDefault="00114D0C">
      <w:pPr>
        <w:pStyle w:val="TOC3"/>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1-O</w:t>
      </w:r>
      <w:r>
        <w:tab/>
      </w:r>
      <w:r>
        <w:fldChar w:fldCharType="begin"/>
      </w:r>
      <w:r>
        <w:instrText xml:space="preserve"> PAGEREF _Toc192602982 \h </w:instrText>
      </w:r>
      <w:r>
        <w:fldChar w:fldCharType="separate"/>
      </w:r>
      <w:r>
        <w:t>95</w:t>
      </w:r>
      <w:r>
        <w:fldChar w:fldCharType="end"/>
      </w:r>
    </w:p>
    <w:p w14:paraId="298F6ACF" w14:textId="3D11DAF2" w:rsidR="00114D0C" w:rsidRDefault="00114D0C">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_Toc192602983 \h </w:instrText>
      </w:r>
      <w:r>
        <w:fldChar w:fldCharType="separate"/>
      </w:r>
      <w:r>
        <w:t>95</w:t>
      </w:r>
      <w:r>
        <w:fldChar w:fldCharType="end"/>
      </w:r>
    </w:p>
    <w:p w14:paraId="7E014F94" w14:textId="759AC48C" w:rsidR="00114D0C" w:rsidRDefault="00114D0C">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_Toc192602984 \h </w:instrText>
      </w:r>
      <w:r>
        <w:fldChar w:fldCharType="separate"/>
      </w:r>
      <w:r>
        <w:t>95</w:t>
      </w:r>
      <w:r>
        <w:fldChar w:fldCharType="end"/>
      </w:r>
    </w:p>
    <w:p w14:paraId="1356CC71" w14:textId="3015FEC8" w:rsidR="00114D0C" w:rsidRDefault="00114D0C">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_Toc192602985 \h </w:instrText>
      </w:r>
      <w:r>
        <w:fldChar w:fldCharType="separate"/>
      </w:r>
      <w:r>
        <w:t>95</w:t>
      </w:r>
      <w:r>
        <w:fldChar w:fldCharType="end"/>
      </w:r>
    </w:p>
    <w:p w14:paraId="03EDBF48" w14:textId="1FCF279C" w:rsidR="00114D0C" w:rsidRDefault="00114D0C">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_Toc192602986 \h </w:instrText>
      </w:r>
      <w:r>
        <w:fldChar w:fldCharType="separate"/>
      </w:r>
      <w:r>
        <w:t>96</w:t>
      </w:r>
      <w:r>
        <w:fldChar w:fldCharType="end"/>
      </w:r>
    </w:p>
    <w:p w14:paraId="52CFD16C" w14:textId="4C3A3ED2" w:rsidR="00114D0C" w:rsidRDefault="00114D0C">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_Toc192602987 \h </w:instrText>
      </w:r>
      <w:r>
        <w:fldChar w:fldCharType="separate"/>
      </w:r>
      <w:r>
        <w:t>96</w:t>
      </w:r>
      <w:r>
        <w:fldChar w:fldCharType="end"/>
      </w:r>
    </w:p>
    <w:p w14:paraId="09A1F2C8" w14:textId="5377CA70" w:rsidR="00114D0C" w:rsidRDefault="00114D0C">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_Toc192602988 \h </w:instrText>
      </w:r>
      <w:r>
        <w:fldChar w:fldCharType="separate"/>
      </w:r>
      <w:r>
        <w:t>96</w:t>
      </w:r>
      <w:r>
        <w:fldChar w:fldCharType="end"/>
      </w:r>
    </w:p>
    <w:p w14:paraId="24EB8E44" w14:textId="05B4B8FF" w:rsidR="00114D0C" w:rsidRDefault="00114D0C">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_Toc192602989 \h </w:instrText>
      </w:r>
      <w:r>
        <w:fldChar w:fldCharType="separate"/>
      </w:r>
      <w:r>
        <w:t>96</w:t>
      </w:r>
      <w:r>
        <w:fldChar w:fldCharType="end"/>
      </w:r>
    </w:p>
    <w:p w14:paraId="7BBD9599" w14:textId="1E28A925" w:rsidR="00114D0C" w:rsidRDefault="00114D0C">
      <w:pPr>
        <w:pStyle w:val="TOC3"/>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2-O</w:t>
      </w:r>
      <w:r>
        <w:tab/>
      </w:r>
      <w:r>
        <w:fldChar w:fldCharType="begin"/>
      </w:r>
      <w:r>
        <w:instrText xml:space="preserve"> PAGEREF _Toc192602990 \h </w:instrText>
      </w:r>
      <w:r>
        <w:fldChar w:fldCharType="separate"/>
      </w:r>
      <w:r>
        <w:t>96</w:t>
      </w:r>
      <w:r>
        <w:fldChar w:fldCharType="end"/>
      </w:r>
    </w:p>
    <w:p w14:paraId="3321190D" w14:textId="2A04281B" w:rsidR="00114D0C" w:rsidRDefault="00114D0C">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_Toc192602991 \h </w:instrText>
      </w:r>
      <w:r>
        <w:fldChar w:fldCharType="separate"/>
      </w:r>
      <w:r>
        <w:t>96</w:t>
      </w:r>
      <w:r>
        <w:fldChar w:fldCharType="end"/>
      </w:r>
    </w:p>
    <w:p w14:paraId="17CAD4FA" w14:textId="74B98ACB" w:rsidR="00114D0C" w:rsidRDefault="00114D0C">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_Toc192602992 \h </w:instrText>
      </w:r>
      <w:r>
        <w:fldChar w:fldCharType="separate"/>
      </w:r>
      <w:r>
        <w:t>96</w:t>
      </w:r>
      <w:r>
        <w:fldChar w:fldCharType="end"/>
      </w:r>
    </w:p>
    <w:p w14:paraId="5B5938B6" w14:textId="3967B435" w:rsidR="00114D0C" w:rsidRDefault="00114D0C">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_Toc192602993 \h </w:instrText>
      </w:r>
      <w:r>
        <w:fldChar w:fldCharType="separate"/>
      </w:r>
      <w:r>
        <w:t>96</w:t>
      </w:r>
      <w:r>
        <w:fldChar w:fldCharType="end"/>
      </w:r>
    </w:p>
    <w:p w14:paraId="08E1794F" w14:textId="7F56D9F9" w:rsidR="00114D0C" w:rsidRDefault="00114D0C">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_Toc192602994 \h </w:instrText>
      </w:r>
      <w:r>
        <w:fldChar w:fldCharType="separate"/>
      </w:r>
      <w:r>
        <w:t>97</w:t>
      </w:r>
      <w:r>
        <w:fldChar w:fldCharType="end"/>
      </w:r>
    </w:p>
    <w:p w14:paraId="4CF78159" w14:textId="240145CE" w:rsidR="00114D0C" w:rsidRDefault="00114D0C">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_Toc192602995 \h </w:instrText>
      </w:r>
      <w:r>
        <w:fldChar w:fldCharType="separate"/>
      </w:r>
      <w:r>
        <w:t>97</w:t>
      </w:r>
      <w:r>
        <w:fldChar w:fldCharType="end"/>
      </w:r>
    </w:p>
    <w:p w14:paraId="4E2A0F45" w14:textId="56E7B154" w:rsidR="00114D0C" w:rsidRDefault="00114D0C">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_Toc192602996 \h </w:instrText>
      </w:r>
      <w:r>
        <w:fldChar w:fldCharType="separate"/>
      </w:r>
      <w:r>
        <w:t>97</w:t>
      </w:r>
      <w:r>
        <w:fldChar w:fldCharType="end"/>
      </w:r>
    </w:p>
    <w:p w14:paraId="3E989F09" w14:textId="2EA47069" w:rsidR="00114D0C" w:rsidRDefault="00114D0C">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_Toc192602997 \h </w:instrText>
      </w:r>
      <w:r>
        <w:fldChar w:fldCharType="separate"/>
      </w:r>
      <w:r>
        <w:t>97</w:t>
      </w:r>
      <w:r>
        <w:fldChar w:fldCharType="end"/>
      </w:r>
    </w:p>
    <w:p w14:paraId="0019F55D" w14:textId="53620714" w:rsidR="00114D0C" w:rsidRDefault="00114D0C">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_Toc192602998 \h </w:instrText>
      </w:r>
      <w:r>
        <w:fldChar w:fldCharType="separate"/>
      </w:r>
      <w:r>
        <w:t>97</w:t>
      </w:r>
      <w:r>
        <w:fldChar w:fldCharType="end"/>
      </w:r>
    </w:p>
    <w:p w14:paraId="7EE6A322" w14:textId="6DB460D0" w:rsidR="00114D0C" w:rsidRDefault="00114D0C">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_Toc192602999 \h </w:instrText>
      </w:r>
      <w:r>
        <w:fldChar w:fldCharType="separate"/>
      </w:r>
      <w:r>
        <w:t>98</w:t>
      </w:r>
      <w:r>
        <w:fldChar w:fldCharType="end"/>
      </w:r>
    </w:p>
    <w:p w14:paraId="710D51F3" w14:textId="10721AE7" w:rsidR="00114D0C" w:rsidRDefault="00114D0C">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_Toc192603000 \h </w:instrText>
      </w:r>
      <w:r>
        <w:fldChar w:fldCharType="separate"/>
      </w:r>
      <w:r>
        <w:t>98</w:t>
      </w:r>
      <w:r>
        <w:fldChar w:fldCharType="end"/>
      </w:r>
    </w:p>
    <w:p w14:paraId="270DD5D5" w14:textId="7BDEE09C" w:rsidR="00114D0C" w:rsidRDefault="00114D0C">
      <w:pPr>
        <w:pStyle w:val="TOC6"/>
        <w:rPr>
          <w:rFonts w:asciiTheme="minorHAnsi" w:hAnsiTheme="minorHAnsi" w:cstheme="minorBidi"/>
          <w:kern w:val="2"/>
          <w:sz w:val="24"/>
          <w:szCs w:val="24"/>
          <w:lang w:eastAsia="en-GB"/>
          <w14:ligatures w14:val="standardContextual"/>
        </w:rPr>
      </w:pPr>
      <w:r>
        <w:lastRenderedPageBreak/>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_Toc192603001 \h </w:instrText>
      </w:r>
      <w:r>
        <w:fldChar w:fldCharType="separate"/>
      </w:r>
      <w:r>
        <w:t>98</w:t>
      </w:r>
      <w:r>
        <w:fldChar w:fldCharType="end"/>
      </w:r>
    </w:p>
    <w:p w14:paraId="58D11E46" w14:textId="7041F9E1" w:rsidR="00114D0C" w:rsidRDefault="00114D0C">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_Toc192603002 \h </w:instrText>
      </w:r>
      <w:r>
        <w:fldChar w:fldCharType="separate"/>
      </w:r>
      <w:r>
        <w:t>98</w:t>
      </w:r>
      <w:r>
        <w:fldChar w:fldCharType="end"/>
      </w:r>
    </w:p>
    <w:p w14:paraId="698351B9" w14:textId="7E4D279F"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rPr>
        <w:t>11.</w:t>
      </w:r>
      <w:r w:rsidRPr="00450FA5">
        <w:rPr>
          <w:rFonts w:eastAsia="Malgun Gothic"/>
          <w:lang w:eastAsia="zh-CN"/>
        </w:rPr>
        <w:t>3</w:t>
      </w:r>
      <w:r w:rsidRPr="00450FA5">
        <w:rPr>
          <w:rFonts w:eastAsia="Malgun Gothic"/>
        </w:rPr>
        <w:t>.2.</w:t>
      </w:r>
      <w:r w:rsidRPr="00450FA5">
        <w:rPr>
          <w:rFonts w:eastAsia="Malgun Gothic"/>
          <w:lang w:eastAsia="zh-CN"/>
        </w:rPr>
        <w:t>4</w:t>
      </w:r>
      <w:r w:rsidRPr="00450FA5">
        <w:rPr>
          <w:rFonts w:eastAsia="Malgun Gothic"/>
        </w:rPr>
        <w:t>.</w:t>
      </w:r>
      <w:r w:rsidRPr="00450FA5">
        <w:rPr>
          <w:rFonts w:eastAsia="SimSun"/>
          <w:lang w:eastAsia="zh-CN"/>
        </w:rPr>
        <w:t>1</w:t>
      </w:r>
      <w:r>
        <w:rPr>
          <w:rFonts w:asciiTheme="minorHAnsi" w:hAnsiTheme="minorHAnsi" w:cstheme="minorBidi"/>
          <w:kern w:val="2"/>
          <w:sz w:val="24"/>
          <w:szCs w:val="24"/>
          <w:lang w:eastAsia="en-GB"/>
          <w14:ligatures w14:val="standardContextual"/>
        </w:rPr>
        <w:tab/>
      </w:r>
      <w:r w:rsidRPr="00450FA5">
        <w:rPr>
          <w:rFonts w:eastAsia="Malgun Gothic"/>
          <w:lang w:eastAsia="zh-CN"/>
        </w:rPr>
        <w:t>ACK missed detection requirements</w:t>
      </w:r>
      <w:r>
        <w:tab/>
      </w:r>
      <w:r>
        <w:fldChar w:fldCharType="begin"/>
      </w:r>
      <w:r>
        <w:instrText xml:space="preserve"> PAGEREF _Toc192603003 \h </w:instrText>
      </w:r>
      <w:r>
        <w:fldChar w:fldCharType="separate"/>
      </w:r>
      <w:r>
        <w:t>98</w:t>
      </w:r>
      <w:r>
        <w:fldChar w:fldCharType="end"/>
      </w:r>
    </w:p>
    <w:p w14:paraId="6DE30E6E" w14:textId="4F7EB1FE"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_Toc192603004 \h </w:instrText>
      </w:r>
      <w:r>
        <w:fldChar w:fldCharType="separate"/>
      </w:r>
      <w:r>
        <w:t>98</w:t>
      </w:r>
      <w:r>
        <w:fldChar w:fldCharType="end"/>
      </w:r>
    </w:p>
    <w:p w14:paraId="3AAD8534" w14:textId="4546D1B3"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_Toc192603005 \h </w:instrText>
      </w:r>
      <w:r>
        <w:fldChar w:fldCharType="separate"/>
      </w:r>
      <w:r>
        <w:t>98</w:t>
      </w:r>
      <w:r>
        <w:fldChar w:fldCharType="end"/>
      </w:r>
    </w:p>
    <w:p w14:paraId="2DDBDD74" w14:textId="03CC835E"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rPr>
        <w:t>11.</w:t>
      </w:r>
      <w:r w:rsidRPr="00450FA5">
        <w:rPr>
          <w:rFonts w:eastAsia="Malgun Gothic"/>
          <w:lang w:eastAsia="zh-CN"/>
        </w:rPr>
        <w:t>3</w:t>
      </w:r>
      <w:r w:rsidRPr="00450FA5">
        <w:rPr>
          <w:rFonts w:eastAsia="Malgun Gothic"/>
        </w:rPr>
        <w:t>.2.</w:t>
      </w:r>
      <w:r w:rsidRPr="00450FA5">
        <w:rPr>
          <w:rFonts w:eastAsia="Malgun Gothic"/>
          <w:lang w:eastAsia="zh-CN"/>
        </w:rPr>
        <w:t>4</w:t>
      </w:r>
      <w:r w:rsidRPr="00450FA5">
        <w:rPr>
          <w:rFonts w:eastAsia="Malgun Gothic"/>
        </w:rPr>
        <w:t>.</w:t>
      </w:r>
      <w:r w:rsidRPr="00450FA5">
        <w:rPr>
          <w:rFonts w:eastAsia="SimSun"/>
          <w:lang w:eastAsia="zh-CN"/>
        </w:rPr>
        <w:t>2</w:t>
      </w:r>
      <w:r>
        <w:rPr>
          <w:rFonts w:asciiTheme="minorHAnsi" w:hAnsiTheme="minorHAnsi" w:cstheme="minorBidi"/>
          <w:kern w:val="2"/>
          <w:sz w:val="24"/>
          <w:szCs w:val="24"/>
          <w:lang w:eastAsia="en-GB"/>
          <w14:ligatures w14:val="standardContextual"/>
        </w:rPr>
        <w:tab/>
      </w:r>
      <w:r w:rsidRPr="00450FA5">
        <w:rPr>
          <w:rFonts w:eastAsia="Malgun Gothic"/>
          <w:lang w:eastAsia="zh-CN"/>
        </w:rPr>
        <w:t xml:space="preserve">UCI </w:t>
      </w:r>
      <w:r w:rsidRPr="00450FA5">
        <w:rPr>
          <w:rFonts w:eastAsia="SimSun"/>
          <w:lang w:eastAsia="zh-CN"/>
        </w:rPr>
        <w:t xml:space="preserve">BLER </w:t>
      </w:r>
      <w:r w:rsidRPr="00450FA5">
        <w:rPr>
          <w:rFonts w:eastAsia="Malgun Gothic"/>
          <w:lang w:eastAsia="zh-CN"/>
        </w:rPr>
        <w:t>performance requirements</w:t>
      </w:r>
      <w:r>
        <w:tab/>
      </w:r>
      <w:r>
        <w:fldChar w:fldCharType="begin"/>
      </w:r>
      <w:r>
        <w:instrText xml:space="preserve"> PAGEREF _Toc192603006 \h </w:instrText>
      </w:r>
      <w:r>
        <w:fldChar w:fldCharType="separate"/>
      </w:r>
      <w:r>
        <w:t>99</w:t>
      </w:r>
      <w:r>
        <w:fldChar w:fldCharType="end"/>
      </w:r>
    </w:p>
    <w:p w14:paraId="66CB8281" w14:textId="1060E548" w:rsidR="00114D0C" w:rsidRDefault="00114D0C">
      <w:pPr>
        <w:pStyle w:val="TOC6"/>
        <w:rPr>
          <w:rFonts w:asciiTheme="minorHAnsi" w:hAnsiTheme="minorHAnsi" w:cstheme="minorBidi"/>
          <w:kern w:val="2"/>
          <w:sz w:val="24"/>
          <w:szCs w:val="24"/>
          <w:lang w:eastAsia="en-GB"/>
          <w14:ligatures w14:val="standardContextual"/>
        </w:rPr>
      </w:pPr>
      <w:r>
        <w:t>11.3.2.4.</w:t>
      </w:r>
      <w:r w:rsidRPr="00450FA5">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_Toc192603007 \h </w:instrText>
      </w:r>
      <w:r>
        <w:fldChar w:fldCharType="separate"/>
      </w:r>
      <w:r>
        <w:t>99</w:t>
      </w:r>
      <w:r>
        <w:fldChar w:fldCharType="end"/>
      </w:r>
    </w:p>
    <w:p w14:paraId="285A8720" w14:textId="5B9EB501"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_Toc192603008 \h </w:instrText>
      </w:r>
      <w:r>
        <w:fldChar w:fldCharType="separate"/>
      </w:r>
      <w:r>
        <w:t>99</w:t>
      </w:r>
      <w:r>
        <w:fldChar w:fldCharType="end"/>
      </w:r>
    </w:p>
    <w:p w14:paraId="33FE9E8F" w14:textId="531331DC" w:rsidR="00114D0C" w:rsidRDefault="00114D0C">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_Toc192603009 \h </w:instrText>
      </w:r>
      <w:r>
        <w:fldChar w:fldCharType="separate"/>
      </w:r>
      <w:r>
        <w:t>99</w:t>
      </w:r>
      <w:r>
        <w:fldChar w:fldCharType="end"/>
      </w:r>
    </w:p>
    <w:p w14:paraId="4A1595D0" w14:textId="2ADA892A" w:rsidR="00114D0C" w:rsidRDefault="00114D0C">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_Toc192603010 \h </w:instrText>
      </w:r>
      <w:r>
        <w:fldChar w:fldCharType="separate"/>
      </w:r>
      <w:r>
        <w:t>99</w:t>
      </w:r>
      <w:r>
        <w:fldChar w:fldCharType="end"/>
      </w:r>
    </w:p>
    <w:p w14:paraId="39211971" w14:textId="384A314F" w:rsidR="00114D0C" w:rsidRDefault="00114D0C">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_Toc192603011 \h </w:instrText>
      </w:r>
      <w:r>
        <w:fldChar w:fldCharType="separate"/>
      </w:r>
      <w:r>
        <w:t>100</w:t>
      </w:r>
      <w:r>
        <w:fldChar w:fldCharType="end"/>
      </w:r>
    </w:p>
    <w:p w14:paraId="45D9C577" w14:textId="28F9C61F" w:rsidR="00114D0C" w:rsidRDefault="00114D0C">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_Toc192603012 \h </w:instrText>
      </w:r>
      <w:r>
        <w:fldChar w:fldCharType="separate"/>
      </w:r>
      <w:r>
        <w:t>100</w:t>
      </w:r>
      <w:r>
        <w:fldChar w:fldCharType="end"/>
      </w:r>
    </w:p>
    <w:p w14:paraId="4E792FA9" w14:textId="2CE280C4" w:rsidR="00114D0C" w:rsidRDefault="00114D0C">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_Toc192603013 \h </w:instrText>
      </w:r>
      <w:r>
        <w:fldChar w:fldCharType="separate"/>
      </w:r>
      <w:r>
        <w:t>100</w:t>
      </w:r>
      <w:r>
        <w:fldChar w:fldCharType="end"/>
      </w:r>
    </w:p>
    <w:p w14:paraId="1A264089" w14:textId="4753E2E3" w:rsidR="00114D0C" w:rsidRDefault="00114D0C">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_Toc192603014 \h </w:instrText>
      </w:r>
      <w:r>
        <w:fldChar w:fldCharType="separate"/>
      </w:r>
      <w:r>
        <w:t>101</w:t>
      </w:r>
      <w:r>
        <w:fldChar w:fldCharType="end"/>
      </w:r>
    </w:p>
    <w:p w14:paraId="48868EF4" w14:textId="49859E04"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_Toc192603015 \h </w:instrText>
      </w:r>
      <w:r>
        <w:fldChar w:fldCharType="separate"/>
      </w:r>
      <w:r>
        <w:t>101</w:t>
      </w:r>
      <w:r>
        <w:fldChar w:fldCharType="end"/>
      </w:r>
    </w:p>
    <w:p w14:paraId="6D26EF8B" w14:textId="6E6DB195" w:rsidR="00114D0C" w:rsidRDefault="00114D0C">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_Toc192603016 \h </w:instrText>
      </w:r>
      <w:r>
        <w:fldChar w:fldCharType="separate"/>
      </w:r>
      <w:r>
        <w:t>101</w:t>
      </w:r>
      <w:r>
        <w:fldChar w:fldCharType="end"/>
      </w:r>
    </w:p>
    <w:p w14:paraId="09C09D96" w14:textId="1421559F" w:rsidR="00114D0C" w:rsidRDefault="00114D0C">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_Toc192603017 \h </w:instrText>
      </w:r>
      <w:r>
        <w:fldChar w:fldCharType="separate"/>
      </w:r>
      <w:r>
        <w:t>101</w:t>
      </w:r>
      <w:r>
        <w:fldChar w:fldCharType="end"/>
      </w:r>
    </w:p>
    <w:p w14:paraId="3D6A4129" w14:textId="156C27F5" w:rsidR="00114D0C" w:rsidRDefault="00114D0C">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_Toc192603018 \h </w:instrText>
      </w:r>
      <w:r>
        <w:fldChar w:fldCharType="separate"/>
      </w:r>
      <w:r>
        <w:t>101</w:t>
      </w:r>
      <w:r>
        <w:fldChar w:fldCharType="end"/>
      </w:r>
    </w:p>
    <w:p w14:paraId="3052882E" w14:textId="4748076C" w:rsidR="00114D0C" w:rsidRDefault="00114D0C">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_Toc192603019 \h </w:instrText>
      </w:r>
      <w:r>
        <w:fldChar w:fldCharType="separate"/>
      </w:r>
      <w:r>
        <w:t>101</w:t>
      </w:r>
      <w:r>
        <w:fldChar w:fldCharType="end"/>
      </w:r>
    </w:p>
    <w:p w14:paraId="693F0EB8" w14:textId="5B1D2708" w:rsidR="00114D0C" w:rsidRDefault="00114D0C">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_Toc192603020 \h </w:instrText>
      </w:r>
      <w:r>
        <w:fldChar w:fldCharType="separate"/>
      </w:r>
      <w:r>
        <w:t>101</w:t>
      </w:r>
      <w:r>
        <w:fldChar w:fldCharType="end"/>
      </w:r>
    </w:p>
    <w:p w14:paraId="3324AA05" w14:textId="2E0800FA"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11.4.2.1.1</w:t>
      </w:r>
      <w:r>
        <w:rPr>
          <w:rFonts w:asciiTheme="minorHAnsi" w:hAnsiTheme="minorHAnsi" w:cstheme="minorBidi"/>
          <w:kern w:val="2"/>
          <w:sz w:val="24"/>
          <w:szCs w:val="24"/>
          <w:lang w:eastAsia="en-GB"/>
          <w14:ligatures w14:val="standardContextual"/>
        </w:rPr>
        <w:tab/>
      </w:r>
      <w:r w:rsidRPr="00450FA5">
        <w:rPr>
          <w:rFonts w:eastAsia="Malgun Gothic"/>
          <w:lang w:eastAsia="zh-CN"/>
        </w:rPr>
        <w:t>General</w:t>
      </w:r>
      <w:r>
        <w:tab/>
      </w:r>
      <w:r>
        <w:fldChar w:fldCharType="begin"/>
      </w:r>
      <w:r>
        <w:instrText xml:space="preserve"> PAGEREF _Toc192603021 \h </w:instrText>
      </w:r>
      <w:r>
        <w:fldChar w:fldCharType="separate"/>
      </w:r>
      <w:r>
        <w:t>101</w:t>
      </w:r>
      <w:r>
        <w:fldChar w:fldCharType="end"/>
      </w:r>
    </w:p>
    <w:p w14:paraId="209B615A" w14:textId="7F1A8E23"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11.4.2.1.2</w:t>
      </w:r>
      <w:r>
        <w:rPr>
          <w:rFonts w:asciiTheme="minorHAnsi" w:hAnsiTheme="minorHAnsi" w:cstheme="minorBidi"/>
          <w:kern w:val="2"/>
          <w:sz w:val="24"/>
          <w:szCs w:val="24"/>
          <w:lang w:eastAsia="en-GB"/>
          <w14:ligatures w14:val="standardContextual"/>
        </w:rPr>
        <w:tab/>
      </w:r>
      <w:r w:rsidRPr="00450FA5">
        <w:rPr>
          <w:rFonts w:eastAsia="Malgun Gothic"/>
          <w:lang w:eastAsia="zh-CN"/>
        </w:rPr>
        <w:t>Minimum requirement</w:t>
      </w:r>
      <w:r>
        <w:tab/>
      </w:r>
      <w:r>
        <w:fldChar w:fldCharType="begin"/>
      </w:r>
      <w:r>
        <w:instrText xml:space="preserve"> PAGEREF _Toc192603022 \h </w:instrText>
      </w:r>
      <w:r>
        <w:fldChar w:fldCharType="separate"/>
      </w:r>
      <w:r>
        <w:t>102</w:t>
      </w:r>
      <w:r>
        <w:fldChar w:fldCharType="end"/>
      </w:r>
    </w:p>
    <w:p w14:paraId="03F283E1" w14:textId="4E87314F" w:rsidR="00114D0C" w:rsidRDefault="00114D0C">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_Toc192603023 \h </w:instrText>
      </w:r>
      <w:r>
        <w:fldChar w:fldCharType="separate"/>
      </w:r>
      <w:r>
        <w:t>102</w:t>
      </w:r>
      <w:r>
        <w:fldChar w:fldCharType="end"/>
      </w:r>
    </w:p>
    <w:p w14:paraId="09B9FB79" w14:textId="2820F249"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w:t>
      </w:r>
      <w:r>
        <w:rPr>
          <w:lang w:eastAsia="zh-CN"/>
        </w:rPr>
        <w:t>2</w:t>
      </w:r>
      <w:r w:rsidRPr="00450FA5">
        <w:rPr>
          <w:rFonts w:eastAsia="Malgun Gothic"/>
          <w:lang w:eastAsia="zh-CN"/>
        </w:rPr>
        <w:t>.1</w:t>
      </w:r>
      <w:r>
        <w:rPr>
          <w:rFonts w:asciiTheme="minorHAnsi" w:hAnsiTheme="minorHAnsi" w:cstheme="minorBidi"/>
          <w:kern w:val="2"/>
          <w:sz w:val="24"/>
          <w:szCs w:val="24"/>
          <w:lang w:eastAsia="en-GB"/>
          <w14:ligatures w14:val="standardContextual"/>
        </w:rPr>
        <w:tab/>
      </w:r>
      <w:r w:rsidRPr="00450FA5">
        <w:rPr>
          <w:rFonts w:eastAsia="Malgun Gothic"/>
          <w:lang w:eastAsia="zh-CN"/>
        </w:rPr>
        <w:t>General</w:t>
      </w:r>
      <w:r>
        <w:tab/>
      </w:r>
      <w:r>
        <w:fldChar w:fldCharType="begin"/>
      </w:r>
      <w:r>
        <w:instrText xml:space="preserve"> PAGEREF _Toc192603024 \h </w:instrText>
      </w:r>
      <w:r>
        <w:fldChar w:fldCharType="separate"/>
      </w:r>
      <w:r>
        <w:t>102</w:t>
      </w:r>
      <w:r>
        <w:fldChar w:fldCharType="end"/>
      </w:r>
    </w:p>
    <w:p w14:paraId="3EF1154B" w14:textId="0FEC7A60"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w:t>
      </w:r>
      <w:r>
        <w:rPr>
          <w:lang w:eastAsia="zh-CN"/>
        </w:rPr>
        <w:t>2</w:t>
      </w:r>
      <w:r w:rsidRPr="00450FA5">
        <w:rPr>
          <w:rFonts w:eastAsia="Malgun Gothic"/>
          <w:lang w:eastAsia="zh-CN"/>
        </w:rPr>
        <w:t>.2</w:t>
      </w:r>
      <w:r>
        <w:rPr>
          <w:rFonts w:asciiTheme="minorHAnsi" w:hAnsiTheme="minorHAnsi" w:cstheme="minorBidi"/>
          <w:kern w:val="2"/>
          <w:sz w:val="24"/>
          <w:szCs w:val="24"/>
          <w:lang w:eastAsia="en-GB"/>
          <w14:ligatures w14:val="standardContextual"/>
        </w:rPr>
        <w:tab/>
      </w:r>
      <w:r w:rsidRPr="00450FA5">
        <w:rPr>
          <w:rFonts w:eastAsia="Malgun Gothic"/>
          <w:lang w:eastAsia="zh-CN"/>
        </w:rPr>
        <w:t>Minimum requirement</w:t>
      </w:r>
      <w:r>
        <w:tab/>
      </w:r>
      <w:r>
        <w:fldChar w:fldCharType="begin"/>
      </w:r>
      <w:r>
        <w:instrText xml:space="preserve"> PAGEREF _Toc192603025 \h </w:instrText>
      </w:r>
      <w:r>
        <w:fldChar w:fldCharType="separate"/>
      </w:r>
      <w:r>
        <w:t>102</w:t>
      </w:r>
      <w:r>
        <w:fldChar w:fldCharType="end"/>
      </w:r>
    </w:p>
    <w:p w14:paraId="41CAAAE6" w14:textId="1A3892D1" w:rsidR="00114D0C" w:rsidRDefault="00114D0C">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_Toc192603026 \h </w:instrText>
      </w:r>
      <w:r>
        <w:fldChar w:fldCharType="separate"/>
      </w:r>
      <w:r>
        <w:t>102</w:t>
      </w:r>
      <w:r>
        <w:fldChar w:fldCharType="end"/>
      </w:r>
    </w:p>
    <w:p w14:paraId="170B0C6E" w14:textId="49205D1B" w:rsidR="00114D0C" w:rsidRDefault="00114D0C">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_Toc192603027 \h </w:instrText>
      </w:r>
      <w:r>
        <w:fldChar w:fldCharType="separate"/>
      </w:r>
      <w:r>
        <w:t>102</w:t>
      </w:r>
      <w:r>
        <w:fldChar w:fldCharType="end"/>
      </w:r>
    </w:p>
    <w:p w14:paraId="1DE88765" w14:textId="63CB811E" w:rsidR="00114D0C" w:rsidRDefault="00114D0C">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_Toc192603028 \h </w:instrText>
      </w:r>
      <w:r>
        <w:fldChar w:fldCharType="separate"/>
      </w:r>
      <w:r>
        <w:t>104</w:t>
      </w:r>
      <w:r>
        <w:fldChar w:fldCharType="end"/>
      </w:r>
    </w:p>
    <w:p w14:paraId="7C9EE057" w14:textId="38AAE6A3" w:rsidR="00114D0C" w:rsidRDefault="00114D0C">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450FA5">
        <w:rPr>
          <w:rFonts w:eastAsia="DengXian"/>
        </w:rPr>
        <w:t>Fixed Reference Channels for performance requirements (QPSK, R=308/1024)</w:t>
      </w:r>
      <w:r>
        <w:tab/>
      </w:r>
      <w:r>
        <w:fldChar w:fldCharType="begin"/>
      </w:r>
      <w:r>
        <w:instrText xml:space="preserve"> PAGEREF _Toc192603029 \h </w:instrText>
      </w:r>
      <w:r>
        <w:fldChar w:fldCharType="separate"/>
      </w:r>
      <w:r>
        <w:t>104</w:t>
      </w:r>
      <w:r>
        <w:fldChar w:fldCharType="end"/>
      </w:r>
    </w:p>
    <w:p w14:paraId="761161B6" w14:textId="1E6B9A9D" w:rsidR="00114D0C" w:rsidRDefault="00114D0C">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_Toc192603030 \h </w:instrText>
      </w:r>
      <w:r>
        <w:fldChar w:fldCharType="separate"/>
      </w:r>
      <w:r>
        <w:t>106</w:t>
      </w:r>
      <w:r>
        <w:fldChar w:fldCharType="end"/>
      </w:r>
    </w:p>
    <w:p w14:paraId="13DE89EB" w14:textId="609BD870" w:rsidR="00114D0C" w:rsidRDefault="00114D0C">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_Toc192603031 \h </w:instrText>
      </w:r>
      <w:r>
        <w:fldChar w:fldCharType="separate"/>
      </w:r>
      <w:r>
        <w:t>107</w:t>
      </w:r>
      <w:r>
        <w:fldChar w:fldCharType="end"/>
      </w:r>
    </w:p>
    <w:p w14:paraId="5B5DA727" w14:textId="2C0F4F58" w:rsidR="00114D0C" w:rsidRDefault="00114D0C">
      <w:pPr>
        <w:pStyle w:val="TOC1"/>
        <w:rPr>
          <w:rFonts w:asciiTheme="minorHAnsi" w:hAnsiTheme="minorHAnsi" w:cstheme="minorBidi"/>
          <w:kern w:val="2"/>
          <w:sz w:val="24"/>
          <w:szCs w:val="24"/>
          <w:lang w:eastAsia="en-GB"/>
          <w14:ligatures w14:val="standardContextual"/>
        </w:rPr>
      </w:pPr>
      <w:r w:rsidRPr="00450FA5">
        <w:rPr>
          <w:rFonts w:eastAsia="SimSun"/>
        </w:rPr>
        <w:t>A.</w:t>
      </w:r>
      <w:r w:rsidRPr="00450FA5">
        <w:rPr>
          <w:rFonts w:eastAsia="SimSun"/>
          <w:lang w:eastAsia="zh-CN"/>
        </w:rPr>
        <w:t>5</w:t>
      </w:r>
      <w:r>
        <w:rPr>
          <w:rFonts w:asciiTheme="minorHAnsi" w:hAnsiTheme="minorHAnsi" w:cstheme="minorBidi"/>
          <w:kern w:val="2"/>
          <w:sz w:val="24"/>
          <w:szCs w:val="24"/>
          <w:lang w:eastAsia="en-GB"/>
          <w14:ligatures w14:val="standardContextual"/>
        </w:rPr>
        <w:tab/>
      </w:r>
      <w:r w:rsidRPr="00450FA5">
        <w:rPr>
          <w:rFonts w:eastAsia="SimSun"/>
        </w:rPr>
        <w:t>Fixed Reference Channels for performance requirements</w:t>
      </w:r>
      <w:r w:rsidRPr="00450FA5">
        <w:rPr>
          <w:rFonts w:eastAsia="SimSun"/>
          <w:lang w:eastAsia="zh-CN"/>
        </w:rPr>
        <w:t xml:space="preserve"> </w:t>
      </w:r>
      <w:r w:rsidRPr="00450FA5">
        <w:rPr>
          <w:rFonts w:eastAsia="DengXian"/>
          <w:lang w:eastAsia="zh-CN"/>
        </w:rPr>
        <w:t>(QPSK, R=193/1024)</w:t>
      </w:r>
      <w:r>
        <w:tab/>
      </w:r>
      <w:r>
        <w:fldChar w:fldCharType="begin"/>
      </w:r>
      <w:r>
        <w:instrText xml:space="preserve"> PAGEREF _Toc192603032 \h </w:instrText>
      </w:r>
      <w:r>
        <w:fldChar w:fldCharType="separate"/>
      </w:r>
      <w:r>
        <w:t>108</w:t>
      </w:r>
      <w:r>
        <w:fldChar w:fldCharType="end"/>
      </w:r>
    </w:p>
    <w:p w14:paraId="32E27882" w14:textId="3E0F7494" w:rsidR="00114D0C" w:rsidRDefault="00114D0C">
      <w:pPr>
        <w:pStyle w:val="TOC1"/>
        <w:rPr>
          <w:rFonts w:asciiTheme="minorHAnsi" w:hAnsiTheme="minorHAnsi" w:cstheme="minorBidi"/>
          <w:kern w:val="2"/>
          <w:sz w:val="24"/>
          <w:szCs w:val="24"/>
          <w:lang w:eastAsia="en-GB"/>
          <w14:ligatures w14:val="standardContextual"/>
        </w:rPr>
      </w:pPr>
      <w:r w:rsidRPr="00450FA5">
        <w:rPr>
          <w:rFonts w:eastAsia="SimSun"/>
        </w:rPr>
        <w:t>A.</w:t>
      </w:r>
      <w:r w:rsidRPr="00450FA5">
        <w:rPr>
          <w:rFonts w:eastAsia="SimSun"/>
          <w:lang w:eastAsia="zh-CN"/>
        </w:rPr>
        <w:t>6</w:t>
      </w:r>
      <w:r>
        <w:rPr>
          <w:rFonts w:asciiTheme="minorHAnsi" w:hAnsiTheme="minorHAnsi" w:cstheme="minorBidi"/>
          <w:kern w:val="2"/>
          <w:sz w:val="24"/>
          <w:szCs w:val="24"/>
          <w:lang w:eastAsia="en-GB"/>
          <w14:ligatures w14:val="standardContextual"/>
        </w:rPr>
        <w:tab/>
      </w:r>
      <w:r w:rsidRPr="00450FA5">
        <w:rPr>
          <w:rFonts w:eastAsia="SimSun"/>
        </w:rPr>
        <w:t>Fixed Reference Channels for performance requirements</w:t>
      </w:r>
      <w:r w:rsidRPr="00450FA5">
        <w:rPr>
          <w:rFonts w:eastAsia="SimSun"/>
          <w:lang w:eastAsia="zh-CN"/>
        </w:rPr>
        <w:t xml:space="preserve"> </w:t>
      </w:r>
      <w:r w:rsidRPr="00450FA5">
        <w:rPr>
          <w:rFonts w:eastAsia="DengXian"/>
          <w:lang w:eastAsia="zh-CN"/>
        </w:rPr>
        <w:t>(16QAM, R=434/1024)</w:t>
      </w:r>
      <w:r>
        <w:tab/>
      </w:r>
      <w:r>
        <w:fldChar w:fldCharType="begin"/>
      </w:r>
      <w:r>
        <w:instrText xml:space="preserve"> PAGEREF _Toc192603033 \h </w:instrText>
      </w:r>
      <w:r>
        <w:fldChar w:fldCharType="separate"/>
      </w:r>
      <w:r>
        <w:t>109</w:t>
      </w:r>
      <w:r>
        <w:fldChar w:fldCharType="end"/>
      </w:r>
    </w:p>
    <w:p w14:paraId="3535D7F0" w14:textId="07CBA28B" w:rsidR="00114D0C" w:rsidRDefault="00114D0C">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_Toc192603034 \h </w:instrText>
      </w:r>
      <w:r>
        <w:fldChar w:fldCharType="separate"/>
      </w:r>
      <w:r>
        <w:t>110</w:t>
      </w:r>
      <w:r>
        <w:fldChar w:fldCharType="end"/>
      </w:r>
    </w:p>
    <w:p w14:paraId="6DA9DB51" w14:textId="6A2EBA9C" w:rsidR="00114D0C" w:rsidRDefault="00114D0C">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_Toc192603035 \h </w:instrText>
      </w:r>
      <w:r>
        <w:fldChar w:fldCharType="separate"/>
      </w:r>
      <w:r>
        <w:t>110</w:t>
      </w:r>
      <w:r>
        <w:fldChar w:fldCharType="end"/>
      </w:r>
    </w:p>
    <w:p w14:paraId="284F970E" w14:textId="013D9EDC" w:rsidR="00114D0C" w:rsidRDefault="00114D0C">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_Toc192603036 \h </w:instrText>
      </w:r>
      <w:r>
        <w:fldChar w:fldCharType="separate"/>
      </w:r>
      <w:r>
        <w:t>110</w:t>
      </w:r>
      <w:r>
        <w:fldChar w:fldCharType="end"/>
      </w:r>
    </w:p>
    <w:p w14:paraId="1062CBD5" w14:textId="63A1C4F0" w:rsidR="00114D0C" w:rsidRDefault="00114D0C">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_Toc192603037 \h </w:instrText>
      </w:r>
      <w:r>
        <w:fldChar w:fldCharType="separate"/>
      </w:r>
      <w:r>
        <w:t>111</w:t>
      </w:r>
      <w:r>
        <w:fldChar w:fldCharType="end"/>
      </w:r>
    </w:p>
    <w:p w14:paraId="39325264" w14:textId="37C5765A" w:rsidR="00114D0C" w:rsidRDefault="00114D0C">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_Toc192603038 \h </w:instrText>
      </w:r>
      <w:r>
        <w:fldChar w:fldCharType="separate"/>
      </w:r>
      <w:r>
        <w:t>111</w:t>
      </w:r>
      <w:r>
        <w:fldChar w:fldCharType="end"/>
      </w:r>
    </w:p>
    <w:p w14:paraId="5A8FA004" w14:textId="5E1F7BF3" w:rsidR="00114D0C" w:rsidRDefault="00114D0C">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_Toc192603039 \h </w:instrText>
      </w:r>
      <w:r>
        <w:fldChar w:fldCharType="separate"/>
      </w:r>
      <w:r>
        <w:t>111</w:t>
      </w:r>
      <w:r>
        <w:fldChar w:fldCharType="end"/>
      </w:r>
    </w:p>
    <w:p w14:paraId="52FAA38D" w14:textId="3ECC90E5" w:rsidR="00114D0C" w:rsidRDefault="00114D0C">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_Toc192603040 \h </w:instrText>
      </w:r>
      <w:r>
        <w:fldChar w:fldCharType="separate"/>
      </w:r>
      <w:r>
        <w:t>111</w:t>
      </w:r>
      <w:r>
        <w:fldChar w:fldCharType="end"/>
      </w:r>
    </w:p>
    <w:p w14:paraId="746139DA" w14:textId="23540155" w:rsidR="00114D0C" w:rsidRDefault="00114D0C">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_Toc192603041 \h </w:instrText>
      </w:r>
      <w:r>
        <w:fldChar w:fldCharType="separate"/>
      </w:r>
      <w:r>
        <w:t>112</w:t>
      </w:r>
      <w:r>
        <w:fldChar w:fldCharType="end"/>
      </w:r>
    </w:p>
    <w:p w14:paraId="50F55409" w14:textId="19969B27" w:rsidR="00114D0C" w:rsidRDefault="00114D0C">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_Toc192603042 \h </w:instrText>
      </w:r>
      <w:r>
        <w:fldChar w:fldCharType="separate"/>
      </w:r>
      <w:r>
        <w:t>112</w:t>
      </w:r>
      <w:r>
        <w:fldChar w:fldCharType="end"/>
      </w:r>
    </w:p>
    <w:p w14:paraId="6EA5B036" w14:textId="7C1AC270" w:rsidR="00114D0C" w:rsidRDefault="00114D0C">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_Toc192603043 \h </w:instrText>
      </w:r>
      <w:r>
        <w:fldChar w:fldCharType="separate"/>
      </w:r>
      <w:r>
        <w:t>114</w:t>
      </w:r>
      <w:r>
        <w:fldChar w:fldCharType="end"/>
      </w:r>
    </w:p>
    <w:p w14:paraId="65660ABD" w14:textId="4B7AC5C9" w:rsidR="00114D0C" w:rsidRDefault="00114D0C">
      <w:pPr>
        <w:pStyle w:val="TOC8"/>
        <w:rPr>
          <w:rFonts w:asciiTheme="minorHAnsi" w:hAnsiTheme="minorHAnsi" w:cstheme="minorBidi"/>
          <w:b w:val="0"/>
          <w:kern w:val="2"/>
          <w:sz w:val="24"/>
          <w:szCs w:val="24"/>
          <w:lang w:eastAsia="en-GB"/>
          <w14:ligatures w14:val="standardContextual"/>
        </w:rPr>
      </w:pPr>
      <w:r w:rsidRPr="00450FA5">
        <w:rPr>
          <w:rFonts w:eastAsia="DengXian"/>
        </w:rPr>
        <w:t xml:space="preserve">Annex C (normative): </w:t>
      </w:r>
      <w:r>
        <w:t>Characteristics of the interfering signals</w:t>
      </w:r>
      <w:r>
        <w:tab/>
      </w:r>
      <w:r>
        <w:fldChar w:fldCharType="begin"/>
      </w:r>
      <w:r>
        <w:instrText xml:space="preserve"> PAGEREF _Toc192603044 \h </w:instrText>
      </w:r>
      <w:r>
        <w:fldChar w:fldCharType="separate"/>
      </w:r>
      <w:r>
        <w:t>115</w:t>
      </w:r>
      <w:r>
        <w:fldChar w:fldCharType="end"/>
      </w:r>
    </w:p>
    <w:p w14:paraId="16B6F012" w14:textId="575B69BE" w:rsidR="00114D0C" w:rsidRDefault="00114D0C">
      <w:pPr>
        <w:pStyle w:val="TOC8"/>
        <w:rPr>
          <w:rFonts w:asciiTheme="minorHAnsi" w:hAnsiTheme="minorHAnsi" w:cstheme="minorBidi"/>
          <w:b w:val="0"/>
          <w:kern w:val="2"/>
          <w:sz w:val="24"/>
          <w:szCs w:val="24"/>
          <w:lang w:eastAsia="en-GB"/>
          <w14:ligatures w14:val="standardContextual"/>
        </w:rPr>
      </w:pPr>
      <w:r w:rsidRPr="00450FA5">
        <w:rPr>
          <w:lang w:val="fr-FR"/>
        </w:rPr>
        <w:t>Annex D (Normative): Propagation conditions</w:t>
      </w:r>
      <w:r>
        <w:tab/>
      </w:r>
      <w:r>
        <w:fldChar w:fldCharType="begin"/>
      </w:r>
      <w:r>
        <w:instrText xml:space="preserve"> PAGEREF _Toc192603045 \h </w:instrText>
      </w:r>
      <w:r>
        <w:fldChar w:fldCharType="separate"/>
      </w:r>
      <w:r>
        <w:t>115</w:t>
      </w:r>
      <w:r>
        <w:fldChar w:fldCharType="end"/>
      </w:r>
    </w:p>
    <w:p w14:paraId="03249C3D" w14:textId="35F024FA" w:rsidR="00114D0C" w:rsidRDefault="00114D0C">
      <w:pPr>
        <w:pStyle w:val="TOC1"/>
        <w:rPr>
          <w:rFonts w:asciiTheme="minorHAnsi" w:hAnsiTheme="minorHAnsi" w:cstheme="minorBidi"/>
          <w:kern w:val="2"/>
          <w:sz w:val="24"/>
          <w:szCs w:val="24"/>
          <w:lang w:eastAsia="en-GB"/>
          <w14:ligatures w14:val="standardContextual"/>
        </w:rPr>
      </w:pPr>
      <w:r w:rsidRPr="00450FA5">
        <w:rPr>
          <w:lang w:val="fr-FR"/>
        </w:rPr>
        <w:t>D.1</w:t>
      </w:r>
      <w:r>
        <w:rPr>
          <w:rFonts w:asciiTheme="minorHAnsi" w:hAnsiTheme="minorHAnsi" w:cstheme="minorBidi"/>
          <w:kern w:val="2"/>
          <w:sz w:val="24"/>
          <w:szCs w:val="24"/>
          <w:lang w:eastAsia="en-GB"/>
          <w14:ligatures w14:val="standardContextual"/>
        </w:rPr>
        <w:tab/>
      </w:r>
      <w:r w:rsidRPr="00450FA5">
        <w:rPr>
          <w:lang w:val="fr-FR"/>
        </w:rPr>
        <w:t>Static propagation condition</w:t>
      </w:r>
      <w:r>
        <w:tab/>
      </w:r>
      <w:r>
        <w:fldChar w:fldCharType="begin"/>
      </w:r>
      <w:r>
        <w:instrText xml:space="preserve"> PAGEREF _Toc192603046 \h </w:instrText>
      </w:r>
      <w:r>
        <w:fldChar w:fldCharType="separate"/>
      </w:r>
      <w:r>
        <w:t>115</w:t>
      </w:r>
      <w:r>
        <w:fldChar w:fldCharType="end"/>
      </w:r>
    </w:p>
    <w:p w14:paraId="2E8A7E64" w14:textId="053E126A" w:rsidR="00114D0C" w:rsidRDefault="00114D0C">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_Toc192603047 \h </w:instrText>
      </w:r>
      <w:r>
        <w:fldChar w:fldCharType="separate"/>
      </w:r>
      <w:r>
        <w:t>115</w:t>
      </w:r>
      <w:r>
        <w:fldChar w:fldCharType="end"/>
      </w:r>
    </w:p>
    <w:p w14:paraId="121F9EF2" w14:textId="7D3299CB" w:rsidR="00114D0C" w:rsidRDefault="00114D0C">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_Toc192603048 \h </w:instrText>
      </w:r>
      <w:r>
        <w:fldChar w:fldCharType="separate"/>
      </w:r>
      <w:r>
        <w:t>115</w:t>
      </w:r>
      <w:r>
        <w:fldChar w:fldCharType="end"/>
      </w:r>
    </w:p>
    <w:p w14:paraId="62216182" w14:textId="5C5109EF" w:rsidR="00114D0C" w:rsidRDefault="00114D0C">
      <w:pPr>
        <w:pStyle w:val="TOC3"/>
        <w:rPr>
          <w:rFonts w:asciiTheme="minorHAnsi" w:hAnsiTheme="minorHAnsi" w:cstheme="minorBidi"/>
          <w:kern w:val="2"/>
          <w:sz w:val="24"/>
          <w:szCs w:val="24"/>
          <w:lang w:eastAsia="en-GB"/>
          <w14:ligatures w14:val="standardContextual"/>
        </w:rPr>
      </w:pPr>
      <w:r>
        <w:rPr>
          <w:lang w:eastAsia="zh-CN"/>
        </w:rPr>
        <w:lastRenderedPageBreak/>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_Toc192603049 \h </w:instrText>
      </w:r>
      <w:r>
        <w:fldChar w:fldCharType="separate"/>
      </w:r>
      <w:r>
        <w:t>116</w:t>
      </w:r>
      <w:r>
        <w:fldChar w:fldCharType="end"/>
      </w:r>
    </w:p>
    <w:p w14:paraId="35A6AFE3" w14:textId="5F3CD2A1" w:rsidR="00114D0C" w:rsidRDefault="00114D0C">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_Toc192603050 \h </w:instrText>
      </w:r>
      <w:r>
        <w:fldChar w:fldCharType="separate"/>
      </w:r>
      <w:r>
        <w:t>116</w:t>
      </w:r>
      <w:r>
        <w:fldChar w:fldCharType="end"/>
      </w:r>
    </w:p>
    <w:p w14:paraId="56B67460" w14:textId="7C88D631" w:rsidR="00114D0C" w:rsidRDefault="00114D0C">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_Toc192603051 \h </w:instrText>
      </w:r>
      <w:r>
        <w:fldChar w:fldCharType="separate"/>
      </w:r>
      <w:r>
        <w:t>117</w:t>
      </w:r>
      <w:r>
        <w:fldChar w:fldCharType="end"/>
      </w:r>
    </w:p>
    <w:p w14:paraId="309B69B5" w14:textId="7BC8E045" w:rsidR="00114D0C" w:rsidRDefault="00114D0C">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_Toc192603052 \h </w:instrText>
      </w:r>
      <w:r>
        <w:fldChar w:fldCharType="separate"/>
      </w:r>
      <w:r>
        <w:t>117</w:t>
      </w:r>
      <w:r>
        <w:fldChar w:fldCharType="end"/>
      </w:r>
    </w:p>
    <w:p w14:paraId="55330EA2" w14:textId="2067F86D" w:rsidR="00114D0C" w:rsidRDefault="00114D0C">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_Toc192603053 \h </w:instrText>
      </w:r>
      <w:r>
        <w:fldChar w:fldCharType="separate"/>
      </w:r>
      <w:r>
        <w:t>117</w:t>
      </w:r>
      <w:r>
        <w:fldChar w:fldCharType="end"/>
      </w:r>
    </w:p>
    <w:p w14:paraId="22C53A70" w14:textId="458C3A45" w:rsidR="00114D0C" w:rsidRDefault="00114D0C">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_Toc192603054 \h </w:instrText>
      </w:r>
      <w:r>
        <w:fldChar w:fldCharType="separate"/>
      </w:r>
      <w:r>
        <w:t>117</w:t>
      </w:r>
      <w:r>
        <w:fldChar w:fldCharType="end"/>
      </w:r>
    </w:p>
    <w:p w14:paraId="035FAF83" w14:textId="22C590A2" w:rsidR="00114D0C" w:rsidRDefault="00114D0C">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_Toc192603055 \h </w:instrText>
      </w:r>
      <w:r>
        <w:fldChar w:fldCharType="separate"/>
      </w:r>
      <w:r>
        <w:t>118</w:t>
      </w:r>
      <w:r>
        <w:fldChar w:fldCharType="end"/>
      </w:r>
    </w:p>
    <w:p w14:paraId="08DCD962" w14:textId="4A713D12" w:rsidR="00114D0C" w:rsidRDefault="00114D0C">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_Toc192603056 \h </w:instrText>
      </w:r>
      <w:r>
        <w:fldChar w:fldCharType="separate"/>
      </w:r>
      <w:r>
        <w:t>118</w:t>
      </w:r>
      <w:r>
        <w:fldChar w:fldCharType="end"/>
      </w:r>
    </w:p>
    <w:p w14:paraId="1B8C3F33" w14:textId="214E774E" w:rsidR="00114D0C" w:rsidRDefault="00114D0C">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_Toc192603057 \h </w:instrText>
      </w:r>
      <w:r>
        <w:fldChar w:fldCharType="separate"/>
      </w:r>
      <w:r>
        <w:t>119</w:t>
      </w:r>
      <w:r>
        <w:fldChar w:fldCharType="end"/>
      </w:r>
    </w:p>
    <w:p w14:paraId="6E613CA6" w14:textId="557DA56D" w:rsidR="00114D0C" w:rsidRDefault="00114D0C">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_Toc192603058 \h </w:instrText>
      </w:r>
      <w:r>
        <w:fldChar w:fldCharType="separate"/>
      </w:r>
      <w:r>
        <w:t>119</w:t>
      </w:r>
      <w:r>
        <w:fldChar w:fldCharType="end"/>
      </w:r>
    </w:p>
    <w:p w14:paraId="2360A431" w14:textId="05E403F1" w:rsidR="00114D0C" w:rsidRDefault="00114D0C">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_Toc192603059 \h </w:instrText>
      </w:r>
      <w:r>
        <w:fldChar w:fldCharType="separate"/>
      </w:r>
      <w:r>
        <w:t>120</w:t>
      </w:r>
      <w:r>
        <w:fldChar w:fldCharType="end"/>
      </w:r>
    </w:p>
    <w:p w14:paraId="4D87B741" w14:textId="7FDE53F1" w:rsidR="00114D0C" w:rsidRDefault="00114D0C">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_Toc192603060 \h </w:instrText>
      </w:r>
      <w:r>
        <w:fldChar w:fldCharType="separate"/>
      </w:r>
      <w:r>
        <w:t>120</w:t>
      </w:r>
      <w:r>
        <w:fldChar w:fldCharType="end"/>
      </w:r>
    </w:p>
    <w:p w14:paraId="6A8E0F14" w14:textId="78248CE5" w:rsidR="00114D0C" w:rsidRDefault="00114D0C">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_Toc192603061 \h </w:instrText>
      </w:r>
      <w:r>
        <w:fldChar w:fldCharType="separate"/>
      </w:r>
      <w:r>
        <w:t>121</w:t>
      </w:r>
      <w:r>
        <w:fldChar w:fldCharType="end"/>
      </w:r>
    </w:p>
    <w:p w14:paraId="66E563A1" w14:textId="055D9B22" w:rsidR="00114D0C" w:rsidRDefault="00114D0C">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_Toc192603062 \h </w:instrText>
      </w:r>
      <w:r>
        <w:fldChar w:fldCharType="separate"/>
      </w:r>
      <w:r>
        <w:t>121</w:t>
      </w:r>
      <w:r>
        <w:fldChar w:fldCharType="end"/>
      </w:r>
    </w:p>
    <w:p w14:paraId="092C10E0" w14:textId="354779EA" w:rsidR="00114D0C" w:rsidRDefault="00114D0C">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_Toc192603063 \h </w:instrText>
      </w:r>
      <w:r>
        <w:fldChar w:fldCharType="separate"/>
      </w:r>
      <w:r>
        <w:t>121</w:t>
      </w:r>
      <w:r>
        <w:fldChar w:fldCharType="end"/>
      </w:r>
    </w:p>
    <w:p w14:paraId="7A901EBD" w14:textId="5CB1100C" w:rsidR="00114D0C" w:rsidRDefault="00114D0C">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_Toc192603064 \h </w:instrText>
      </w:r>
      <w:r>
        <w:fldChar w:fldCharType="separate"/>
      </w:r>
      <w:r>
        <w:t>121</w:t>
      </w:r>
      <w:r>
        <w:fldChar w:fldCharType="end"/>
      </w:r>
    </w:p>
    <w:p w14:paraId="05F82FCD" w14:textId="315D6CDF" w:rsidR="00114D0C" w:rsidRDefault="00114D0C">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_Toc192603065 \h </w:instrText>
      </w:r>
      <w:r>
        <w:fldChar w:fldCharType="separate"/>
      </w:r>
      <w:r>
        <w:t>122</w:t>
      </w:r>
      <w:r>
        <w:fldChar w:fldCharType="end"/>
      </w:r>
    </w:p>
    <w:p w14:paraId="1D4E77C2" w14:textId="548183AC" w:rsidR="00114D0C" w:rsidRDefault="00114D0C">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_Toc192603066 \h </w:instrText>
      </w:r>
      <w:r>
        <w:fldChar w:fldCharType="separate"/>
      </w:r>
      <w:r>
        <w:t>124</w:t>
      </w:r>
      <w:r>
        <w:fldChar w:fldCharType="end"/>
      </w:r>
    </w:p>
    <w:p w14:paraId="66550E5D" w14:textId="0CADF735" w:rsidR="00114D0C" w:rsidRDefault="00114D0C">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_Toc192603067 \h </w:instrText>
      </w:r>
      <w:r>
        <w:fldChar w:fldCharType="separate"/>
      </w:r>
      <w:r>
        <w:t>126</w:t>
      </w:r>
      <w:r>
        <w:fldChar w:fldCharType="end"/>
      </w:r>
    </w:p>
    <w:p w14:paraId="1DE032E5" w14:textId="3E664892" w:rsidR="00A54DD9" w:rsidRDefault="00114D0C">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705"/>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6" w:name="references"/>
      <w:bookmarkStart w:id="57" w:name="_Toc104310948"/>
      <w:bookmarkStart w:id="58" w:name="_Toc106126648"/>
      <w:bookmarkStart w:id="59" w:name="_Toc106176961"/>
      <w:bookmarkStart w:id="60" w:name="_Toc114242129"/>
      <w:bookmarkStart w:id="61" w:name="_Toc123044073"/>
      <w:bookmarkStart w:id="62" w:name="_Toc124157712"/>
      <w:bookmarkStart w:id="63" w:name="_Toc124259635"/>
      <w:bookmarkStart w:id="64" w:name="_Toc130584706"/>
      <w:bookmarkStart w:id="65" w:name="_Toc137464362"/>
      <w:bookmarkStart w:id="66" w:name="_Toc138884031"/>
      <w:bookmarkStart w:id="67" w:name="_Toc145643232"/>
      <w:bookmarkStart w:id="68" w:name="_Toc155472066"/>
      <w:bookmarkStart w:id="69" w:name="_Toc155776954"/>
      <w:bookmarkStart w:id="70" w:name="_Toc161668290"/>
      <w:bookmarkStart w:id="71" w:name="_Toc169713598"/>
      <w:bookmarkStart w:id="72" w:name="_Toc176445149"/>
      <w:bookmarkStart w:id="73" w:name="_Toc187246624"/>
      <w:bookmarkStart w:id="74" w:name="_Toc192602706"/>
      <w:bookmarkEnd w:id="56"/>
      <w:r w:rsidRPr="004D3578">
        <w:t>2</w:t>
      </w:r>
      <w:r w:rsidRPr="004D3578">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5" w:name="definitions"/>
      <w:bookmarkStart w:id="76" w:name="_Toc104310949"/>
      <w:bookmarkStart w:id="77" w:name="_Toc106126649"/>
      <w:bookmarkStart w:id="78" w:name="_Toc106176962"/>
      <w:bookmarkStart w:id="79" w:name="_Toc114242130"/>
      <w:bookmarkStart w:id="80" w:name="_Toc123044074"/>
      <w:bookmarkStart w:id="81" w:name="_Toc124157713"/>
      <w:bookmarkStart w:id="82" w:name="_Toc124259636"/>
      <w:bookmarkStart w:id="83" w:name="_Toc130584707"/>
      <w:bookmarkStart w:id="84" w:name="_Toc137464363"/>
      <w:bookmarkStart w:id="85" w:name="_Toc138884032"/>
      <w:bookmarkStart w:id="86" w:name="_Toc145643233"/>
      <w:bookmarkStart w:id="87" w:name="_Toc155472067"/>
      <w:bookmarkStart w:id="88" w:name="_Toc155776955"/>
      <w:bookmarkStart w:id="89" w:name="_Toc161668291"/>
      <w:bookmarkStart w:id="90" w:name="_Toc169713599"/>
      <w:bookmarkStart w:id="91" w:name="_Toc176445150"/>
      <w:bookmarkStart w:id="92" w:name="_Toc187246625"/>
      <w:bookmarkStart w:id="93" w:name="_Toc192602707"/>
      <w:bookmarkEnd w:id="75"/>
      <w:r w:rsidRPr="004D3578">
        <w:lastRenderedPageBreak/>
        <w:t>3</w:t>
      </w:r>
      <w:r w:rsidRPr="004D3578">
        <w:tab/>
        <w:t>Definition</w:t>
      </w:r>
      <w:r w:rsidR="00A80688">
        <w:t>s</w:t>
      </w:r>
      <w:r w:rsidR="00602AEA">
        <w:t>,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7D7E834" w14:textId="0CF87CA4" w:rsidR="00080512" w:rsidRPr="004D3578" w:rsidRDefault="00080512">
      <w:pPr>
        <w:pStyle w:val="Heading2"/>
      </w:pPr>
      <w:bookmarkStart w:id="94" w:name="_Toc104310950"/>
      <w:bookmarkStart w:id="95" w:name="_Toc106126650"/>
      <w:bookmarkStart w:id="96" w:name="_Toc106176963"/>
      <w:bookmarkStart w:id="97" w:name="_Toc114242131"/>
      <w:bookmarkStart w:id="98" w:name="_Toc123044075"/>
      <w:bookmarkStart w:id="99" w:name="_Toc124157714"/>
      <w:bookmarkStart w:id="100" w:name="_Toc124259637"/>
      <w:bookmarkStart w:id="101" w:name="_Toc130584708"/>
      <w:bookmarkStart w:id="102" w:name="_Toc137464364"/>
      <w:bookmarkStart w:id="103" w:name="_Toc138884033"/>
      <w:bookmarkStart w:id="104" w:name="_Toc145643234"/>
      <w:bookmarkStart w:id="105" w:name="_Toc155472068"/>
      <w:bookmarkStart w:id="106" w:name="_Toc155776956"/>
      <w:bookmarkStart w:id="107" w:name="_Toc161668292"/>
      <w:bookmarkStart w:id="108" w:name="_Toc169713600"/>
      <w:bookmarkStart w:id="109" w:name="_Toc176445151"/>
      <w:bookmarkStart w:id="110" w:name="_Toc187246626"/>
      <w:bookmarkStart w:id="111" w:name="_Toc192602708"/>
      <w:r w:rsidRPr="004D3578">
        <w:t>3.1</w:t>
      </w:r>
      <w:r w:rsidR="00A80688">
        <w:tab/>
      </w:r>
      <w:r w:rsidR="00624CE1">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3" w:name="_Hlk490252228"/>
      <w:bookmarkStart w:id="114" w:name="_Hlk494631435"/>
      <w:bookmarkEnd w:id="11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654FCA98" w:rsidR="00707FA7" w:rsidRDefault="00707FA7"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3"/>
    <w:bookmarkEnd w:id="114"/>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5" w:name="_Hlk496012569"/>
      <w:r w:rsidRPr="00BA2440">
        <w:rPr>
          <w:b/>
        </w:rPr>
        <w:lastRenderedPageBreak/>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5"/>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6" w:name="_Hlk166103054"/>
      <w:bookmarkStart w:id="117" w:name="_Hlk167379653"/>
      <w:r w:rsidRPr="00CC7BAA">
        <w:rPr>
          <w:rFonts w:eastAsia="SimSun"/>
        </w:rPr>
        <w:t>transparent</w:t>
      </w:r>
      <w:bookmarkEnd w:id="116"/>
      <w:r w:rsidRPr="00CC7BAA">
        <w:rPr>
          <w:rFonts w:eastAsia="SimSun"/>
        </w:rPr>
        <w:t xml:space="preserve"> </w:t>
      </w:r>
      <w:bookmarkEnd w:id="117"/>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18"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8"/>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9" w:name="_Toc104310951"/>
      <w:bookmarkStart w:id="120" w:name="_Toc106126651"/>
      <w:bookmarkStart w:id="121" w:name="_Toc106176964"/>
      <w:bookmarkStart w:id="122" w:name="_Toc114242132"/>
      <w:bookmarkStart w:id="123" w:name="_Toc123044076"/>
      <w:bookmarkStart w:id="124" w:name="_Toc124157715"/>
      <w:bookmarkStart w:id="125" w:name="_Toc124259638"/>
      <w:bookmarkStart w:id="126" w:name="_Toc130584709"/>
      <w:bookmarkStart w:id="127" w:name="_Toc137464365"/>
      <w:bookmarkStart w:id="128" w:name="_Toc138884034"/>
      <w:bookmarkStart w:id="129" w:name="_Toc145643235"/>
      <w:bookmarkStart w:id="130" w:name="_Toc155472069"/>
      <w:bookmarkStart w:id="131" w:name="_Toc155776957"/>
      <w:bookmarkStart w:id="132" w:name="_Toc161668293"/>
      <w:bookmarkStart w:id="133" w:name="_Toc169713601"/>
      <w:bookmarkStart w:id="134" w:name="_Toc176445152"/>
      <w:bookmarkStart w:id="135" w:name="_Toc187246627"/>
      <w:bookmarkStart w:id="136" w:name="_Toc192602709"/>
      <w:r w:rsidRPr="004D3578">
        <w:t>3.2</w:t>
      </w:r>
      <w:r w:rsidRPr="004D3578">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lastRenderedPageBreak/>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5.5pt" o:ole="">
            <v:imagedata r:id="rId12" o:title=""/>
          </v:shape>
          <o:OLEObject Type="Embed" ProgID="Equation.3" ShapeID="_x0000_i1026" DrawAspect="Content" ObjectID="_1812279028"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7" w:name="_Hlk500709692"/>
      <w:r w:rsidRPr="000455B4">
        <w:t>P</w:t>
      </w:r>
      <w:r w:rsidRPr="000455B4">
        <w:rPr>
          <w:vertAlign w:val="subscript"/>
        </w:rPr>
        <w:t>max,c,TABC</w:t>
      </w:r>
      <w:bookmarkEnd w:id="137"/>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8" w:name="_Toc104310952"/>
      <w:bookmarkStart w:id="139" w:name="_Toc106126652"/>
      <w:bookmarkStart w:id="140" w:name="_Toc106176965"/>
      <w:bookmarkStart w:id="141" w:name="_Toc114242133"/>
      <w:bookmarkStart w:id="142" w:name="_Toc123044077"/>
      <w:bookmarkStart w:id="143" w:name="_Toc124157716"/>
      <w:bookmarkStart w:id="144" w:name="_Toc124259639"/>
      <w:bookmarkStart w:id="145" w:name="_Toc130584710"/>
      <w:bookmarkStart w:id="146" w:name="_Toc137464366"/>
      <w:bookmarkStart w:id="147" w:name="_Toc138884035"/>
      <w:bookmarkStart w:id="148" w:name="_Toc145643236"/>
      <w:bookmarkStart w:id="149" w:name="_Toc155472070"/>
      <w:bookmarkStart w:id="150" w:name="_Toc155776958"/>
      <w:bookmarkStart w:id="151" w:name="_Toc161668294"/>
      <w:bookmarkStart w:id="152" w:name="_Toc169713602"/>
      <w:bookmarkStart w:id="153" w:name="_Toc176445153"/>
      <w:bookmarkStart w:id="154" w:name="_Toc187246628"/>
      <w:bookmarkStart w:id="155" w:name="_Toc192602710"/>
      <w:r w:rsidRPr="004D3578">
        <w:t>3.3</w:t>
      </w:r>
      <w:r w:rsidRPr="004D3578">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56"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lastRenderedPageBreak/>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57" w:name="OLE_LINK17"/>
      <w:r w:rsidRPr="00C6596C">
        <w:rPr>
          <w:lang w:val="fr-FR"/>
        </w:rPr>
        <w:t>RB</w:t>
      </w:r>
      <w:r w:rsidRPr="00C6596C">
        <w:rPr>
          <w:lang w:val="fr-FR"/>
        </w:rPr>
        <w:tab/>
        <w:t>Resource Bloc</w:t>
      </w:r>
      <w:bookmarkEnd w:id="157"/>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56"/>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8" w:name="clause4"/>
      <w:bookmarkStart w:id="159" w:name="_Toc104310953"/>
      <w:bookmarkStart w:id="160" w:name="_Toc106126653"/>
      <w:bookmarkStart w:id="161" w:name="_Toc106176966"/>
      <w:bookmarkStart w:id="162" w:name="_Toc114242134"/>
      <w:bookmarkStart w:id="163" w:name="_Toc123044078"/>
      <w:bookmarkStart w:id="164" w:name="_Toc124157717"/>
      <w:bookmarkStart w:id="165" w:name="_Toc124259640"/>
      <w:bookmarkStart w:id="166" w:name="_Toc130584711"/>
      <w:bookmarkStart w:id="167" w:name="_Toc137464367"/>
      <w:bookmarkStart w:id="168" w:name="_Toc138884036"/>
      <w:bookmarkStart w:id="169" w:name="_Toc145643237"/>
      <w:bookmarkStart w:id="170" w:name="_Toc155472071"/>
      <w:bookmarkStart w:id="171" w:name="_Toc155776959"/>
      <w:bookmarkStart w:id="172" w:name="_Toc161668295"/>
      <w:bookmarkStart w:id="173" w:name="_Toc169713603"/>
      <w:bookmarkStart w:id="174" w:name="_Toc176445154"/>
      <w:bookmarkStart w:id="175" w:name="_Toc187246629"/>
      <w:bookmarkStart w:id="176" w:name="_Toc192602711"/>
      <w:bookmarkEnd w:id="158"/>
      <w:r w:rsidRPr="004D3578">
        <w:t>4</w:t>
      </w:r>
      <w:r w:rsidRPr="004D3578">
        <w:tab/>
      </w:r>
      <w:r w:rsidR="001F6D06">
        <w:rPr>
          <w:rFonts w:hint="eastAsia"/>
          <w:lang w:eastAsia="zh-CN"/>
        </w:rPr>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1EA1EB7" w14:textId="6ED433CE" w:rsidR="006A011B" w:rsidRDefault="006A011B" w:rsidP="006A011B">
      <w:pPr>
        <w:pStyle w:val="Heading2"/>
        <w:rPr>
          <w:lang w:eastAsia="zh-CN"/>
        </w:rPr>
      </w:pPr>
      <w:bookmarkStart w:id="177" w:name="_Toc104310954"/>
      <w:bookmarkStart w:id="178" w:name="_Toc106126654"/>
      <w:bookmarkStart w:id="179" w:name="_Toc106176967"/>
      <w:bookmarkStart w:id="180" w:name="_Toc114242135"/>
      <w:bookmarkStart w:id="181" w:name="_Toc123044079"/>
      <w:bookmarkStart w:id="182" w:name="_Toc124157718"/>
      <w:bookmarkStart w:id="183" w:name="_Toc124259641"/>
      <w:bookmarkStart w:id="184" w:name="_Toc130584712"/>
      <w:bookmarkStart w:id="185" w:name="_Toc137464368"/>
      <w:bookmarkStart w:id="186" w:name="_Toc138884037"/>
      <w:bookmarkStart w:id="187" w:name="_Toc145643238"/>
      <w:bookmarkStart w:id="188" w:name="_Toc155472072"/>
      <w:bookmarkStart w:id="189" w:name="_Toc155776960"/>
      <w:bookmarkStart w:id="190" w:name="_Toc161668296"/>
      <w:bookmarkStart w:id="191" w:name="_Toc169713604"/>
      <w:bookmarkStart w:id="192" w:name="_Toc176445155"/>
      <w:bookmarkStart w:id="193" w:name="_Toc187246630"/>
      <w:bookmarkStart w:id="194" w:name="_Toc192602712"/>
      <w:bookmarkStart w:id="19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96" w:name="_Toc104310955"/>
      <w:bookmarkStart w:id="197" w:name="_Toc106126655"/>
      <w:bookmarkStart w:id="198" w:name="_Toc106176968"/>
      <w:bookmarkStart w:id="199" w:name="_Toc114242136"/>
      <w:bookmarkStart w:id="200" w:name="_Toc123044080"/>
      <w:bookmarkStart w:id="201" w:name="_Toc124157719"/>
      <w:bookmarkStart w:id="202" w:name="_Toc124259642"/>
      <w:bookmarkStart w:id="203" w:name="_Toc130584713"/>
      <w:bookmarkStart w:id="204" w:name="_Toc137464369"/>
      <w:bookmarkStart w:id="205" w:name="_Toc138884038"/>
      <w:bookmarkStart w:id="206" w:name="_Toc145643239"/>
      <w:bookmarkStart w:id="207" w:name="_Toc155472073"/>
      <w:bookmarkStart w:id="208" w:name="_Toc155776961"/>
      <w:bookmarkStart w:id="209" w:name="_Toc161668297"/>
      <w:bookmarkStart w:id="210" w:name="_Toc169713605"/>
      <w:bookmarkStart w:id="211" w:name="_Toc176445156"/>
      <w:bookmarkStart w:id="212" w:name="_Toc187246631"/>
      <w:bookmarkStart w:id="213" w:name="_Toc192602713"/>
      <w:r>
        <w:t>4.2</w:t>
      </w:r>
      <w:r w:rsidR="00080512" w:rsidRPr="004D3578">
        <w:tab/>
      </w:r>
      <w:r w:rsidR="0047389E" w:rsidRPr="0047389E">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14" w:name="_Toc104310956"/>
      <w:bookmarkStart w:id="215" w:name="_Toc106126656"/>
      <w:bookmarkStart w:id="216" w:name="_Toc106176969"/>
      <w:bookmarkStart w:id="217" w:name="_Toc114242137"/>
      <w:bookmarkStart w:id="218" w:name="_Toc123044081"/>
      <w:bookmarkStart w:id="219" w:name="_Toc124157720"/>
      <w:bookmarkStart w:id="220" w:name="_Toc124259643"/>
      <w:bookmarkStart w:id="221" w:name="_Toc130584714"/>
      <w:bookmarkStart w:id="222" w:name="_Toc137464370"/>
      <w:bookmarkStart w:id="223" w:name="_Toc138884039"/>
      <w:bookmarkStart w:id="224" w:name="_Toc145643240"/>
      <w:bookmarkStart w:id="225" w:name="_Toc155472074"/>
      <w:bookmarkStart w:id="226" w:name="_Toc155776962"/>
      <w:bookmarkStart w:id="227" w:name="_Toc161668298"/>
      <w:bookmarkStart w:id="228" w:name="_Toc169713606"/>
      <w:bookmarkStart w:id="229" w:name="_Toc176445157"/>
      <w:bookmarkStart w:id="230" w:name="_Toc187246632"/>
      <w:bookmarkStart w:id="231" w:name="_Toc192602714"/>
      <w:r>
        <w:lastRenderedPageBreak/>
        <w:t>4.3</w:t>
      </w:r>
      <w:r w:rsidRPr="004D3578">
        <w:tab/>
      </w:r>
      <w:r>
        <w:rPr>
          <w:lang w:eastAsia="zh-CN"/>
        </w:rPr>
        <w:t>Requirement reference points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573EBA6" w14:textId="66F6AB08" w:rsidR="00681075" w:rsidRPr="00782800" w:rsidRDefault="00681075" w:rsidP="00681075">
      <w:pPr>
        <w:pStyle w:val="Heading3"/>
        <w:rPr>
          <w:lang w:eastAsia="zh-CN"/>
        </w:rPr>
      </w:pPr>
      <w:bookmarkStart w:id="232" w:name="_Toc104310957"/>
      <w:bookmarkStart w:id="233" w:name="_Toc106126657"/>
      <w:bookmarkStart w:id="234" w:name="_Toc106176970"/>
      <w:bookmarkStart w:id="235" w:name="_Toc114242138"/>
      <w:bookmarkStart w:id="236" w:name="_Toc123044082"/>
      <w:bookmarkStart w:id="237" w:name="_Toc124157721"/>
      <w:bookmarkStart w:id="238" w:name="_Toc124259644"/>
      <w:bookmarkStart w:id="239" w:name="_Toc130584715"/>
      <w:bookmarkStart w:id="240" w:name="_Toc137464371"/>
      <w:bookmarkStart w:id="241" w:name="_Toc138884040"/>
      <w:bookmarkStart w:id="242" w:name="_Toc145643241"/>
      <w:bookmarkStart w:id="243" w:name="_Toc155472075"/>
      <w:bookmarkStart w:id="244" w:name="_Toc155776963"/>
      <w:bookmarkStart w:id="245" w:name="_Toc161668299"/>
      <w:bookmarkStart w:id="246" w:name="_Toc169713607"/>
      <w:bookmarkStart w:id="247" w:name="_Toc176445158"/>
      <w:bookmarkStart w:id="248" w:name="_Toc187246633"/>
      <w:bookmarkStart w:id="249" w:name="_Toc192602715"/>
      <w:r w:rsidRPr="00F35390">
        <w:rPr>
          <w:rFonts w:hint="eastAsia"/>
        </w:rPr>
        <w:t>4.3.1</w:t>
      </w:r>
      <w:r w:rsidR="00F35390">
        <w:tab/>
      </w:r>
      <w:r w:rsidRPr="000C7AAD">
        <w:t>SAN type 1-H</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50" w:name="_Toc104310958"/>
      <w:bookmarkStart w:id="251" w:name="_Toc106126658"/>
      <w:bookmarkStart w:id="252" w:name="_Toc106176971"/>
      <w:bookmarkStart w:id="253" w:name="_Toc114242139"/>
      <w:bookmarkStart w:id="254" w:name="_Toc123044083"/>
      <w:bookmarkStart w:id="255" w:name="_Toc124157722"/>
      <w:bookmarkStart w:id="256" w:name="_Toc124259645"/>
      <w:bookmarkStart w:id="257" w:name="_Toc130584716"/>
      <w:bookmarkStart w:id="258" w:name="_Toc137464372"/>
      <w:bookmarkStart w:id="259" w:name="_Toc138884041"/>
      <w:bookmarkStart w:id="260" w:name="_Toc145643242"/>
      <w:bookmarkStart w:id="261" w:name="_Toc155472076"/>
      <w:bookmarkStart w:id="262" w:name="_Toc155776964"/>
      <w:bookmarkStart w:id="263" w:name="_Toc161668300"/>
      <w:bookmarkStart w:id="264" w:name="_Toc169713608"/>
      <w:bookmarkStart w:id="265" w:name="_Toc176445159"/>
      <w:bookmarkStart w:id="266" w:name="_Toc187246634"/>
      <w:bookmarkStart w:id="267" w:name="_Toc192602716"/>
      <w:r>
        <w:rPr>
          <w:rFonts w:hint="eastAsia"/>
        </w:rPr>
        <w:t>4.3.</w:t>
      </w:r>
      <w:r>
        <w:t>2</w:t>
      </w:r>
      <w:r w:rsidR="00F35390">
        <w:tab/>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EE3971">
        <w:t>SAN type 1-O and SAN type 2-O</w:t>
      </w:r>
      <w:bookmarkEnd w:id="264"/>
      <w:bookmarkEnd w:id="265"/>
      <w:bookmarkEnd w:id="266"/>
      <w:bookmarkEnd w:id="267"/>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68" w:name="_Hlk500328328"/>
      <w:r>
        <w:rPr>
          <w:noProof/>
          <w:lang w:val="en-US" w:eastAsia="zh-CN"/>
        </w:rPr>
        <w:lastRenderedPageBreak/>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68"/>
    <w:p w14:paraId="24ED76F3" w14:textId="77777777" w:rsidR="00BB1A0F" w:rsidRDefault="00BB1A0F" w:rsidP="00276BEE"/>
    <w:p w14:paraId="1BD13E3A" w14:textId="700827F3" w:rsidR="006A011B" w:rsidRDefault="006A011B" w:rsidP="006A011B">
      <w:pPr>
        <w:pStyle w:val="Heading2"/>
        <w:rPr>
          <w:lang w:eastAsia="zh-CN"/>
        </w:rPr>
      </w:pPr>
      <w:bookmarkStart w:id="269" w:name="_Toc104310959"/>
      <w:bookmarkStart w:id="270" w:name="_Toc106126659"/>
      <w:bookmarkStart w:id="271" w:name="_Toc106176972"/>
      <w:bookmarkStart w:id="272" w:name="_Toc114242140"/>
      <w:bookmarkStart w:id="273" w:name="_Toc123044084"/>
      <w:bookmarkStart w:id="274" w:name="_Toc124157723"/>
      <w:bookmarkStart w:id="275" w:name="_Toc124259646"/>
      <w:bookmarkStart w:id="276" w:name="_Toc130584717"/>
      <w:bookmarkStart w:id="277" w:name="_Toc137464373"/>
      <w:bookmarkStart w:id="278" w:name="_Toc138884042"/>
      <w:bookmarkStart w:id="279" w:name="_Toc145643243"/>
      <w:bookmarkStart w:id="280" w:name="_Toc155472077"/>
      <w:bookmarkStart w:id="281" w:name="_Toc155776965"/>
      <w:bookmarkStart w:id="282" w:name="_Toc161668301"/>
      <w:bookmarkStart w:id="283" w:name="_Toc169713609"/>
      <w:bookmarkStart w:id="284" w:name="_Toc176445160"/>
      <w:bookmarkStart w:id="285" w:name="_Toc187246635"/>
      <w:bookmarkStart w:id="286" w:name="_Toc192602717"/>
      <w:r>
        <w:t>4.4</w:t>
      </w:r>
      <w:r w:rsidRPr="004D3578">
        <w:tab/>
      </w:r>
      <w:r>
        <w:rPr>
          <w:lang w:eastAsia="zh-CN"/>
        </w:rPr>
        <w:t>Satellite Access Node classes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5EC7309" w14:textId="1631330E" w:rsidR="00681075" w:rsidRDefault="00681075" w:rsidP="00681075">
      <w:bookmarkStart w:id="287"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87"/>
    </w:tbl>
    <w:p w14:paraId="349A0893" w14:textId="77777777" w:rsidR="00C90C60" w:rsidRDefault="00C90C60" w:rsidP="008F0723"/>
    <w:p w14:paraId="341158E8" w14:textId="0EDB52CA" w:rsidR="006A011B" w:rsidRDefault="006A011B" w:rsidP="006A011B">
      <w:pPr>
        <w:pStyle w:val="Heading2"/>
        <w:rPr>
          <w:lang w:eastAsia="zh-CN"/>
        </w:rPr>
      </w:pPr>
      <w:bookmarkStart w:id="288" w:name="_Toc104310960"/>
      <w:bookmarkStart w:id="289" w:name="_Toc106126660"/>
      <w:bookmarkStart w:id="290" w:name="_Toc106176973"/>
      <w:bookmarkStart w:id="291" w:name="_Toc114242141"/>
      <w:bookmarkStart w:id="292" w:name="_Toc123044085"/>
      <w:bookmarkStart w:id="293" w:name="_Toc124157724"/>
      <w:bookmarkStart w:id="294" w:name="_Toc124259647"/>
      <w:bookmarkStart w:id="295" w:name="_Toc130584718"/>
      <w:bookmarkStart w:id="296" w:name="_Toc137464374"/>
      <w:bookmarkStart w:id="297" w:name="_Toc138884043"/>
      <w:bookmarkStart w:id="298" w:name="_Toc145643244"/>
      <w:bookmarkStart w:id="299" w:name="_Toc155472078"/>
      <w:bookmarkStart w:id="300" w:name="_Toc155776966"/>
      <w:bookmarkStart w:id="301" w:name="_Toc161668302"/>
      <w:bookmarkStart w:id="302" w:name="_Toc169713610"/>
      <w:bookmarkStart w:id="303" w:name="_Toc176445161"/>
      <w:bookmarkStart w:id="304" w:name="_Toc187246636"/>
      <w:bookmarkStart w:id="305" w:name="_Toc192602718"/>
      <w:r>
        <w:rPr>
          <w:lang w:eastAsia="zh-CN"/>
        </w:rPr>
        <w:t>4.5</w:t>
      </w:r>
      <w:r>
        <w:rPr>
          <w:lang w:eastAsia="zh-CN"/>
        </w:rPr>
        <w:tab/>
      </w:r>
      <w:r w:rsidR="007C7BC1">
        <w:rPr>
          <w:lang w:eastAsia="zh-CN"/>
        </w:rPr>
        <w:t xml:space="preserve">Regional </w:t>
      </w:r>
      <w:r>
        <w:rPr>
          <w:lang w:eastAsia="zh-CN"/>
        </w:rPr>
        <w:t>requirements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04940F2" w14:textId="77777777" w:rsidR="00F35390" w:rsidRPr="00F95B02" w:rsidRDefault="00F35390" w:rsidP="00F35390">
      <w:pPr>
        <w:keepNext/>
        <w:keepLines/>
        <w:rPr>
          <w:rFonts w:cs="v5.0.0"/>
        </w:rPr>
      </w:pPr>
      <w:bookmarkStart w:id="30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06"/>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07" w:name="_Toc104310961"/>
      <w:bookmarkStart w:id="308" w:name="_Toc106126661"/>
      <w:bookmarkStart w:id="309" w:name="_Toc106176974"/>
      <w:bookmarkStart w:id="310" w:name="_Toc114242142"/>
      <w:bookmarkStart w:id="311" w:name="_Toc123044086"/>
      <w:bookmarkStart w:id="312" w:name="_Toc124157725"/>
      <w:bookmarkStart w:id="313" w:name="_Toc124259648"/>
      <w:bookmarkStart w:id="314" w:name="_Toc130584719"/>
      <w:bookmarkStart w:id="315" w:name="_Toc137464375"/>
      <w:bookmarkStart w:id="316" w:name="_Toc138884044"/>
      <w:bookmarkStart w:id="317" w:name="_Toc145643245"/>
      <w:bookmarkStart w:id="318" w:name="_Toc155472079"/>
      <w:bookmarkStart w:id="319" w:name="_Toc155776967"/>
      <w:bookmarkStart w:id="320" w:name="_Toc161668303"/>
      <w:bookmarkStart w:id="321" w:name="_Toc169713611"/>
      <w:bookmarkStart w:id="322" w:name="_Toc176445162"/>
      <w:bookmarkStart w:id="323" w:name="_Toc187246637"/>
      <w:bookmarkStart w:id="324" w:name="_Toc192602719"/>
      <w:r>
        <w:t>4.6</w:t>
      </w:r>
      <w:r w:rsidR="00080512" w:rsidRPr="004D3578">
        <w:tab/>
      </w:r>
      <w:r w:rsidR="0047389E">
        <w:rPr>
          <w:lang w:eastAsia="zh-CN"/>
        </w:rPr>
        <w:t>Applicability of minimum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9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25" w:name="_Toc104310962"/>
      <w:bookmarkStart w:id="326" w:name="_Toc106126662"/>
      <w:bookmarkStart w:id="327" w:name="_Toc106176975"/>
      <w:bookmarkStart w:id="328" w:name="_Toc114242143"/>
      <w:bookmarkStart w:id="329" w:name="_Toc123044087"/>
      <w:bookmarkStart w:id="330" w:name="_Toc124157726"/>
      <w:bookmarkStart w:id="331" w:name="_Toc124259649"/>
      <w:bookmarkStart w:id="332" w:name="_Toc130584720"/>
      <w:bookmarkStart w:id="333" w:name="_Toc137464376"/>
      <w:bookmarkStart w:id="334" w:name="_Toc138884045"/>
      <w:bookmarkStart w:id="335" w:name="_Toc145643246"/>
      <w:bookmarkStart w:id="336" w:name="_Toc155472080"/>
      <w:bookmarkStart w:id="337" w:name="_Toc155776968"/>
      <w:bookmarkStart w:id="338" w:name="_Toc161668304"/>
      <w:bookmarkStart w:id="339" w:name="_Toc169713612"/>
      <w:bookmarkStart w:id="340" w:name="_Toc176445163"/>
      <w:bookmarkStart w:id="341" w:name="_Toc187246638"/>
      <w:bookmarkStart w:id="342" w:name="_Toc192602720"/>
      <w:r>
        <w:rPr>
          <w:rFonts w:hint="eastAsia"/>
          <w:lang w:eastAsia="zh-CN"/>
        </w:rPr>
        <w:t>5</w:t>
      </w:r>
      <w:r>
        <w:rPr>
          <w:lang w:eastAsia="zh-CN"/>
        </w:rPr>
        <w:tab/>
        <w:t xml:space="preserve">Operating bands and channel </w:t>
      </w:r>
      <w:r w:rsidR="00CE4C56">
        <w:rPr>
          <w:lang w:eastAsia="zh-CN"/>
        </w:rPr>
        <w:t>arrangement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4B75F00" w14:textId="77777777" w:rsidR="00F61E29" w:rsidRDefault="001F6D06" w:rsidP="001F6D06">
      <w:pPr>
        <w:pStyle w:val="Heading2"/>
        <w:rPr>
          <w:lang w:eastAsia="zh-CN"/>
        </w:rPr>
      </w:pPr>
      <w:bookmarkStart w:id="343" w:name="_Toc104310963"/>
      <w:bookmarkStart w:id="344" w:name="_Toc106126663"/>
      <w:bookmarkStart w:id="345" w:name="_Toc106176976"/>
      <w:bookmarkStart w:id="346" w:name="_Toc114242144"/>
      <w:bookmarkStart w:id="347" w:name="_Toc123044088"/>
      <w:bookmarkStart w:id="348" w:name="_Toc124157727"/>
      <w:bookmarkStart w:id="349" w:name="_Toc124259650"/>
      <w:bookmarkStart w:id="350" w:name="_Toc130584721"/>
      <w:bookmarkStart w:id="351" w:name="_Toc137464377"/>
      <w:bookmarkStart w:id="352" w:name="_Toc138884046"/>
      <w:bookmarkStart w:id="353" w:name="_Toc145643247"/>
      <w:bookmarkStart w:id="354" w:name="_Toc155472081"/>
      <w:bookmarkStart w:id="355" w:name="_Toc155776969"/>
      <w:bookmarkStart w:id="356" w:name="_Toc161668305"/>
      <w:bookmarkStart w:id="357" w:name="_Toc169713613"/>
      <w:bookmarkStart w:id="358" w:name="_Toc176445164"/>
      <w:bookmarkStart w:id="359" w:name="_Toc187246639"/>
      <w:bookmarkStart w:id="360" w:name="_Toc192602721"/>
      <w:r>
        <w:rPr>
          <w:lang w:eastAsia="zh-CN"/>
        </w:rPr>
        <w:t>5.1</w:t>
      </w:r>
      <w:r>
        <w:rPr>
          <w:lang w:eastAsia="zh-CN"/>
        </w:rP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6F2EA9F" w14:textId="77777777" w:rsidR="009524F5" w:rsidRDefault="009524F5" w:rsidP="009524F5">
      <w:bookmarkStart w:id="36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62" w:name="_Toc104310964"/>
            <w:bookmarkStart w:id="363" w:name="_Toc106126664"/>
            <w:bookmarkStart w:id="364" w:name="_Toc106176977"/>
            <w:bookmarkStart w:id="365" w:name="_Toc114242145"/>
            <w:bookmarkStart w:id="366" w:name="_Toc123044089"/>
            <w:bookmarkStart w:id="367" w:name="_Toc124157728"/>
            <w:bookmarkStart w:id="368" w:name="_Toc124259651"/>
            <w:bookmarkStart w:id="369" w:name="_Toc130584722"/>
            <w:bookmarkStart w:id="370" w:name="_Toc137464378"/>
            <w:bookmarkStart w:id="371" w:name="_Toc138884047"/>
            <w:bookmarkStart w:id="372" w:name="_Toc145643248"/>
            <w:bookmarkStart w:id="373" w:name="_Toc155472082"/>
            <w:bookmarkStart w:id="374" w:name="_Toc155776970"/>
            <w:bookmarkStart w:id="375" w:name="_Toc161668306"/>
            <w:bookmarkEnd w:id="361"/>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76" w:name="_Toc169713614"/>
      <w:bookmarkStart w:id="377" w:name="_Toc176445165"/>
      <w:bookmarkStart w:id="378" w:name="_Toc187246640"/>
      <w:bookmarkStart w:id="379" w:name="_Toc192602722"/>
      <w:r>
        <w:rPr>
          <w:lang w:eastAsia="zh-CN"/>
        </w:rPr>
        <w:t>5.2</w:t>
      </w:r>
      <w:r>
        <w:rPr>
          <w:lang w:eastAsia="zh-CN"/>
        </w:rPr>
        <w:tab/>
        <w:t>Operating bands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80" w:name="_Toc104310965"/>
      <w:bookmarkStart w:id="381" w:name="_Toc106126665"/>
      <w:bookmarkStart w:id="382" w:name="_Toc106176978"/>
      <w:bookmarkStart w:id="383" w:name="_Toc114242146"/>
      <w:bookmarkStart w:id="384" w:name="_Toc123044090"/>
      <w:bookmarkStart w:id="385" w:name="_Toc124157729"/>
      <w:bookmarkStart w:id="386" w:name="_Toc124259652"/>
      <w:bookmarkStart w:id="387" w:name="_Toc130584723"/>
      <w:bookmarkStart w:id="388" w:name="_Toc137464379"/>
      <w:bookmarkStart w:id="389" w:name="_Toc138884048"/>
      <w:bookmarkStart w:id="390" w:name="_Toc145643249"/>
      <w:bookmarkStart w:id="391" w:name="_Toc155472083"/>
      <w:bookmarkStart w:id="392" w:name="_Toc155776971"/>
      <w:bookmarkStart w:id="393" w:name="_Toc161668307"/>
      <w:bookmarkStart w:id="394" w:name="_Toc169713615"/>
      <w:bookmarkStart w:id="395" w:name="_Toc176445166"/>
      <w:bookmarkStart w:id="396" w:name="_Toc187246641"/>
      <w:bookmarkStart w:id="397" w:name="_Toc192602723"/>
      <w:r>
        <w:rPr>
          <w:lang w:eastAsia="zh-CN"/>
        </w:rPr>
        <w:t>5.3</w:t>
      </w:r>
      <w:r>
        <w:rPr>
          <w:lang w:eastAsia="zh-CN"/>
        </w:rPr>
        <w:tab/>
        <w:t>Satellite Access Node</w:t>
      </w:r>
      <w:r w:rsidR="001F6D06">
        <w:rPr>
          <w:lang w:eastAsia="zh-CN"/>
        </w:rPr>
        <w:t xml:space="preserve"> channel bandwidth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F8E5AB5" w14:textId="77777777" w:rsidR="009F6D15" w:rsidRPr="00F95B02" w:rsidRDefault="009F6D15" w:rsidP="009F6D15">
      <w:pPr>
        <w:pStyle w:val="Heading3"/>
      </w:pPr>
      <w:bookmarkStart w:id="398" w:name="_Toc21127427"/>
      <w:bookmarkStart w:id="399" w:name="_Toc29811633"/>
      <w:bookmarkStart w:id="400" w:name="_Toc36817185"/>
      <w:bookmarkStart w:id="401" w:name="_Toc37260101"/>
      <w:bookmarkStart w:id="402" w:name="_Toc37267489"/>
      <w:bookmarkStart w:id="403" w:name="_Toc44712091"/>
      <w:bookmarkStart w:id="404" w:name="_Toc45893404"/>
      <w:bookmarkStart w:id="405" w:name="_Toc53178131"/>
      <w:bookmarkStart w:id="406" w:name="_Toc53178582"/>
      <w:bookmarkStart w:id="407" w:name="_Toc61178808"/>
      <w:bookmarkStart w:id="408" w:name="_Toc61179278"/>
      <w:bookmarkStart w:id="409" w:name="_Toc67916574"/>
      <w:bookmarkStart w:id="410" w:name="_Toc74663172"/>
      <w:bookmarkStart w:id="411" w:name="_Toc82621712"/>
      <w:bookmarkStart w:id="412" w:name="_Toc90422559"/>
      <w:bookmarkStart w:id="413" w:name="_Toc104310966"/>
      <w:bookmarkStart w:id="414" w:name="_Toc106126666"/>
      <w:bookmarkStart w:id="415" w:name="_Toc106176979"/>
      <w:bookmarkStart w:id="416" w:name="_Toc114242147"/>
      <w:bookmarkStart w:id="417" w:name="_Toc123044091"/>
      <w:bookmarkStart w:id="418" w:name="_Toc124157730"/>
      <w:bookmarkStart w:id="419" w:name="_Toc124259653"/>
      <w:bookmarkStart w:id="420" w:name="_Toc130584724"/>
      <w:bookmarkStart w:id="421" w:name="_Toc137464380"/>
      <w:bookmarkStart w:id="422" w:name="_Toc138884049"/>
      <w:bookmarkStart w:id="423" w:name="_Toc145643250"/>
      <w:bookmarkStart w:id="424" w:name="_Toc155472084"/>
      <w:bookmarkStart w:id="425" w:name="_Toc155776972"/>
      <w:bookmarkStart w:id="426" w:name="_Toc161668308"/>
      <w:bookmarkStart w:id="427" w:name="_Toc169713616"/>
      <w:bookmarkStart w:id="428" w:name="_Toc176445167"/>
      <w:bookmarkStart w:id="429" w:name="_Toc187246642"/>
      <w:bookmarkStart w:id="430" w:name="_Toc192602724"/>
      <w:r w:rsidRPr="00F95B02">
        <w:t>5.3.1</w:t>
      </w:r>
      <w:r w:rsidRPr="00F95B02">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w:t>
      </w:r>
      <w:r w:rsidRPr="00F95B02">
        <w:rPr>
          <w:i/>
          <w:kern w:val="2"/>
        </w:rPr>
        <w:lastRenderedPageBreak/>
        <w:t>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12279029" r:id="rId17"/>
        </w:object>
      </w:r>
      <w:r w:rsidRPr="00F95B02">
        <w:rPr>
          <w:rFonts w:eastAsia="Yu Mincho"/>
        </w:rPr>
        <w:t>.</w:t>
      </w:r>
    </w:p>
    <w:p w14:paraId="5D7814C2" w14:textId="77777777" w:rsidR="009F6D15" w:rsidRPr="00F95B02" w:rsidRDefault="009F6D15" w:rsidP="009F6D15">
      <w:pPr>
        <w:pStyle w:val="TF"/>
      </w:pPr>
      <w:bookmarkStart w:id="43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32" w:name="_Toc13080138"/>
      <w:bookmarkStart w:id="433" w:name="_Toc29811634"/>
      <w:bookmarkStart w:id="434" w:name="_Toc36817186"/>
      <w:bookmarkStart w:id="435" w:name="_Toc37260102"/>
      <w:bookmarkStart w:id="436" w:name="_Toc37267490"/>
      <w:bookmarkStart w:id="437" w:name="_Toc44712092"/>
      <w:bookmarkStart w:id="438" w:name="_Toc45893405"/>
      <w:bookmarkStart w:id="439" w:name="_Toc53178132"/>
      <w:bookmarkStart w:id="440" w:name="_Toc53178583"/>
      <w:bookmarkStart w:id="441" w:name="_Toc61178809"/>
      <w:bookmarkStart w:id="442" w:name="_Toc61179279"/>
      <w:bookmarkStart w:id="443" w:name="_Toc67916575"/>
      <w:bookmarkStart w:id="444" w:name="_Toc74663173"/>
      <w:bookmarkStart w:id="445" w:name="_Toc82621713"/>
      <w:bookmarkStart w:id="446" w:name="_Toc90422560"/>
      <w:bookmarkStart w:id="447" w:name="_Toc104310967"/>
      <w:bookmarkStart w:id="448" w:name="_Toc106126667"/>
      <w:bookmarkStart w:id="449" w:name="_Toc106176980"/>
      <w:bookmarkStart w:id="450" w:name="_Toc114242148"/>
      <w:bookmarkStart w:id="451" w:name="_Toc123044092"/>
      <w:bookmarkStart w:id="452" w:name="_Toc124157731"/>
      <w:bookmarkStart w:id="453" w:name="_Toc124259654"/>
      <w:bookmarkStart w:id="454" w:name="_Toc130584725"/>
      <w:bookmarkStart w:id="455" w:name="_Toc137464381"/>
      <w:bookmarkStart w:id="456" w:name="_Toc138884050"/>
      <w:bookmarkStart w:id="457" w:name="_Toc145643251"/>
      <w:bookmarkStart w:id="458" w:name="_Toc155472085"/>
      <w:bookmarkStart w:id="459" w:name="_Toc155776973"/>
      <w:bookmarkStart w:id="460" w:name="_Toc161668309"/>
      <w:bookmarkStart w:id="461" w:name="_Toc169713617"/>
      <w:bookmarkStart w:id="462" w:name="_Toc176445168"/>
      <w:bookmarkStart w:id="463" w:name="_Toc187246643"/>
      <w:bookmarkStart w:id="464" w:name="_Toc192602725"/>
      <w:bookmarkStart w:id="465" w:name="_Toc21127429"/>
      <w:bookmarkEnd w:id="431"/>
      <w:r w:rsidRPr="00F95B02">
        <w:rPr>
          <w:rFonts w:eastAsia="Yu Mincho"/>
        </w:rPr>
        <w:t>5.3.2</w:t>
      </w:r>
      <w:r w:rsidRPr="00F95B02">
        <w:rPr>
          <w:rFonts w:eastAsia="Yu Mincho"/>
        </w:rPr>
        <w:tab/>
      </w:r>
      <w:r w:rsidRPr="00FD0493">
        <w:rPr>
          <w:rFonts w:eastAsia="Yu Mincho"/>
        </w:rPr>
        <w:t>Transmission bandwidth configuration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66" w:name="_Hlk497144372"/>
      <w:r w:rsidRPr="00F95B02">
        <w:rPr>
          <w:rFonts w:eastAsia="Yu Mincho"/>
        </w:rPr>
        <w:t xml:space="preserve">Table 5.3.2-1: </w:t>
      </w:r>
      <w:bookmarkEnd w:id="466"/>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67" w:name="_Toc13080139"/>
      <w:bookmarkStart w:id="468" w:name="_Toc29811635"/>
      <w:bookmarkStart w:id="469" w:name="_Toc36817187"/>
      <w:bookmarkStart w:id="470" w:name="_Toc37260103"/>
      <w:bookmarkStart w:id="471" w:name="_Toc37267491"/>
      <w:bookmarkStart w:id="472" w:name="_Toc44712093"/>
      <w:bookmarkStart w:id="473" w:name="_Toc45893406"/>
      <w:bookmarkStart w:id="474" w:name="_Toc53178133"/>
      <w:bookmarkStart w:id="475" w:name="_Toc53178584"/>
      <w:bookmarkStart w:id="476" w:name="_Toc61178810"/>
      <w:bookmarkStart w:id="477" w:name="_Toc61179280"/>
      <w:bookmarkStart w:id="478" w:name="_Toc67916576"/>
      <w:bookmarkStart w:id="479" w:name="_Toc74663174"/>
      <w:bookmarkStart w:id="480" w:name="_Toc82621714"/>
      <w:bookmarkStart w:id="481" w:name="_Toc90422561"/>
      <w:bookmarkStart w:id="482" w:name="_Toc104310968"/>
      <w:bookmarkStart w:id="483" w:name="_Toc106126668"/>
      <w:bookmarkStart w:id="484" w:name="_Toc106176981"/>
      <w:bookmarkStart w:id="485" w:name="_Toc114242149"/>
      <w:bookmarkStart w:id="486" w:name="_Toc123044093"/>
      <w:bookmarkStart w:id="487" w:name="_Toc124157732"/>
      <w:bookmarkStart w:id="488" w:name="_Toc124259655"/>
      <w:bookmarkStart w:id="489" w:name="_Toc130584726"/>
      <w:bookmarkStart w:id="490" w:name="_Toc137464382"/>
      <w:bookmarkStart w:id="491" w:name="_Toc138884051"/>
      <w:bookmarkStart w:id="492" w:name="_Toc145643252"/>
      <w:bookmarkStart w:id="493" w:name="_Toc155472086"/>
      <w:bookmarkStart w:id="494" w:name="_Toc155776974"/>
      <w:bookmarkStart w:id="495" w:name="_Toc161668310"/>
      <w:bookmarkStart w:id="496" w:name="_Toc169713618"/>
      <w:bookmarkStart w:id="497" w:name="_Toc176445169"/>
      <w:bookmarkStart w:id="498" w:name="_Toc187246644"/>
      <w:bookmarkStart w:id="499" w:name="_Toc192602726"/>
      <w:bookmarkEnd w:id="465"/>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lastRenderedPageBreak/>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00"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00"/>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01" w:name="_Toc21127430"/>
      <w:bookmarkStart w:id="502" w:name="_Toc29811636"/>
      <w:bookmarkStart w:id="503" w:name="_Toc36817188"/>
      <w:bookmarkStart w:id="504" w:name="_Toc37260104"/>
      <w:bookmarkStart w:id="505" w:name="_Toc37267492"/>
      <w:bookmarkStart w:id="506" w:name="_Toc44712094"/>
      <w:bookmarkStart w:id="507" w:name="_Toc45893407"/>
      <w:bookmarkStart w:id="508" w:name="_Toc53178134"/>
      <w:bookmarkStart w:id="509" w:name="_Toc53178585"/>
      <w:bookmarkStart w:id="510" w:name="_Toc61178811"/>
      <w:bookmarkStart w:id="511" w:name="_Toc61179281"/>
      <w:bookmarkStart w:id="512" w:name="_Toc67916577"/>
      <w:bookmarkStart w:id="513" w:name="_Toc74663175"/>
      <w:bookmarkStart w:id="514" w:name="_Toc82621715"/>
      <w:bookmarkStart w:id="515" w:name="_Toc90422562"/>
      <w:bookmarkStart w:id="516" w:name="_Toc104310969"/>
      <w:bookmarkStart w:id="517" w:name="_Toc106126669"/>
      <w:bookmarkStart w:id="518" w:name="_Toc106176982"/>
      <w:bookmarkStart w:id="519" w:name="_Toc114242150"/>
      <w:bookmarkStart w:id="520" w:name="_Toc123044094"/>
      <w:bookmarkStart w:id="521" w:name="_Toc124157733"/>
      <w:bookmarkStart w:id="522" w:name="_Toc124259656"/>
      <w:bookmarkStart w:id="523" w:name="_Toc130584727"/>
      <w:bookmarkStart w:id="524" w:name="_Toc137464383"/>
      <w:bookmarkStart w:id="525" w:name="_Toc138884052"/>
      <w:bookmarkStart w:id="526" w:name="_Toc145643253"/>
      <w:bookmarkStart w:id="527" w:name="_Toc155472087"/>
      <w:bookmarkStart w:id="528" w:name="_Toc155776975"/>
      <w:bookmarkStart w:id="529" w:name="_Toc161668311"/>
      <w:bookmarkStart w:id="530" w:name="_Toc169713619"/>
      <w:bookmarkStart w:id="531" w:name="_Toc176445170"/>
      <w:bookmarkStart w:id="532" w:name="_Toc187246645"/>
      <w:bookmarkStart w:id="533" w:name="_Toc192602727"/>
      <w:r w:rsidRPr="00F95B02">
        <w:rPr>
          <w:rFonts w:eastAsia="Yu Mincho"/>
        </w:rPr>
        <w:t>5.3.4</w:t>
      </w:r>
      <w:r w:rsidRPr="00F95B02">
        <w:rPr>
          <w:rFonts w:eastAsia="Yu Mincho"/>
        </w:rPr>
        <w:tab/>
        <w:t>RB alignment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2BB12B4" w14:textId="77777777" w:rsidR="009F6D15" w:rsidRPr="00F95B02" w:rsidRDefault="009F6D15" w:rsidP="009F6D15">
      <w:bookmarkStart w:id="534"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lastRenderedPageBreak/>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34"/>
    </w:p>
    <w:p w14:paraId="1FFB12D9" w14:textId="77777777" w:rsidR="009F6D15" w:rsidRPr="00F95B02" w:rsidRDefault="009F6D15" w:rsidP="009F6D15">
      <w:pPr>
        <w:pStyle w:val="Heading3"/>
        <w:rPr>
          <w:rFonts w:eastAsia="Yu Mincho"/>
        </w:rPr>
      </w:pPr>
      <w:bookmarkStart w:id="535" w:name="_Toc21127431"/>
      <w:bookmarkStart w:id="536" w:name="_Toc29811637"/>
      <w:bookmarkStart w:id="537" w:name="_Toc36817189"/>
      <w:bookmarkStart w:id="538" w:name="_Toc37260105"/>
      <w:bookmarkStart w:id="539" w:name="_Toc37267493"/>
      <w:bookmarkStart w:id="540" w:name="_Toc44712095"/>
      <w:bookmarkStart w:id="541" w:name="_Toc45893408"/>
      <w:bookmarkStart w:id="542" w:name="_Toc53178135"/>
      <w:bookmarkStart w:id="543" w:name="_Toc53178586"/>
      <w:bookmarkStart w:id="544" w:name="_Toc61178812"/>
      <w:bookmarkStart w:id="545" w:name="_Toc61179282"/>
      <w:bookmarkStart w:id="546" w:name="_Toc67916578"/>
      <w:bookmarkStart w:id="547" w:name="_Toc74663176"/>
      <w:bookmarkStart w:id="548" w:name="_Toc82621716"/>
      <w:bookmarkStart w:id="549" w:name="_Toc90422563"/>
      <w:bookmarkStart w:id="550" w:name="_Toc104310970"/>
      <w:bookmarkStart w:id="551" w:name="_Toc106126670"/>
      <w:bookmarkStart w:id="552" w:name="_Toc106176983"/>
      <w:bookmarkStart w:id="553" w:name="_Toc114242151"/>
      <w:bookmarkStart w:id="554" w:name="_Toc123044095"/>
      <w:bookmarkStart w:id="555" w:name="_Toc124157734"/>
      <w:bookmarkStart w:id="556" w:name="_Toc124259657"/>
      <w:bookmarkStart w:id="557" w:name="_Toc130584728"/>
      <w:bookmarkStart w:id="558" w:name="_Toc137464384"/>
      <w:bookmarkStart w:id="559" w:name="_Toc138884053"/>
      <w:bookmarkStart w:id="560" w:name="_Toc145643254"/>
      <w:bookmarkStart w:id="561" w:name="_Toc155472088"/>
      <w:bookmarkStart w:id="562" w:name="_Toc155776976"/>
      <w:bookmarkStart w:id="563" w:name="_Toc161668312"/>
      <w:bookmarkStart w:id="564" w:name="_Toc169713620"/>
      <w:bookmarkStart w:id="565" w:name="_Toc176445171"/>
      <w:bookmarkStart w:id="566" w:name="_Toc187246646"/>
      <w:bookmarkStart w:id="567" w:name="_Toc19260272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E0EDF00" w14:textId="15A0E655" w:rsidR="009F6D15" w:rsidRPr="00F95B02" w:rsidRDefault="00F70ABC" w:rsidP="009F6D15">
      <w:pPr>
        <w:rPr>
          <w:rFonts w:eastAsia="Yu Mincho"/>
        </w:rPr>
      </w:pPr>
      <w:bookmarkStart w:id="56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68"/>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69" w:name="_Toc104310971"/>
      <w:bookmarkStart w:id="570" w:name="_Toc106126671"/>
      <w:bookmarkStart w:id="571" w:name="_Toc106176984"/>
      <w:bookmarkStart w:id="572" w:name="_Toc114242152"/>
      <w:bookmarkStart w:id="573" w:name="_Toc123044096"/>
      <w:bookmarkStart w:id="574" w:name="_Toc124157735"/>
      <w:bookmarkStart w:id="575" w:name="_Toc124259658"/>
      <w:bookmarkStart w:id="576" w:name="_Toc130584729"/>
      <w:bookmarkStart w:id="577" w:name="_Toc137464385"/>
      <w:bookmarkStart w:id="578" w:name="_Toc138884054"/>
      <w:bookmarkStart w:id="579" w:name="_Toc145643255"/>
      <w:bookmarkStart w:id="580" w:name="_Toc155472089"/>
      <w:bookmarkStart w:id="581" w:name="_Toc155776977"/>
      <w:bookmarkStart w:id="582" w:name="_Toc161668313"/>
      <w:bookmarkStart w:id="583" w:name="_Toc169713621"/>
      <w:bookmarkStart w:id="584" w:name="_Toc176445172"/>
      <w:bookmarkStart w:id="585" w:name="_Toc187246647"/>
      <w:bookmarkStart w:id="586" w:name="_Toc192602729"/>
      <w:r>
        <w:rPr>
          <w:lang w:eastAsia="zh-CN"/>
        </w:rPr>
        <w:t>5.4</w:t>
      </w:r>
      <w:r>
        <w:rPr>
          <w:lang w:eastAsia="zh-CN"/>
        </w:rPr>
        <w:tab/>
        <w:t>Channel arrangement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B568C8D" w14:textId="3E8DA318" w:rsidR="00E91954" w:rsidRDefault="00E91954" w:rsidP="00684293">
      <w:pPr>
        <w:pStyle w:val="Heading3"/>
        <w:rPr>
          <w:lang w:eastAsia="zh-CN"/>
        </w:rPr>
      </w:pPr>
      <w:bookmarkStart w:id="587" w:name="_Toc104310972"/>
      <w:bookmarkStart w:id="588" w:name="_Toc106126672"/>
      <w:bookmarkStart w:id="589" w:name="_Toc106176985"/>
      <w:bookmarkStart w:id="590" w:name="_Toc114242153"/>
      <w:bookmarkStart w:id="591" w:name="_Toc123044097"/>
      <w:bookmarkStart w:id="592" w:name="_Toc124157736"/>
      <w:bookmarkStart w:id="593" w:name="_Toc124259659"/>
      <w:bookmarkStart w:id="594" w:name="_Toc130584730"/>
      <w:bookmarkStart w:id="595" w:name="_Toc137464386"/>
      <w:bookmarkStart w:id="596" w:name="_Toc138884055"/>
      <w:bookmarkStart w:id="597" w:name="_Toc145643256"/>
      <w:bookmarkStart w:id="598" w:name="_Toc155472090"/>
      <w:bookmarkStart w:id="599" w:name="_Toc155776978"/>
      <w:bookmarkStart w:id="600" w:name="_Toc161668314"/>
      <w:bookmarkStart w:id="601" w:name="_Toc169713622"/>
      <w:bookmarkStart w:id="602" w:name="_Toc176445173"/>
      <w:bookmarkStart w:id="603" w:name="_Toc187246648"/>
      <w:bookmarkStart w:id="604" w:name="_Toc192602730"/>
      <w:r>
        <w:rPr>
          <w:lang w:eastAsia="zh-CN"/>
        </w:rPr>
        <w:t>5.4.1</w:t>
      </w:r>
      <w:r>
        <w:rPr>
          <w:lang w:eastAsia="zh-CN"/>
        </w:rPr>
        <w:tab/>
        <w:t>Channel spacing</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5815248" w14:textId="77777777" w:rsidR="009F6D15" w:rsidRPr="00FD0493" w:rsidRDefault="009F6D15" w:rsidP="008F0723">
      <w:pPr>
        <w:pStyle w:val="Heading4"/>
      </w:pPr>
      <w:bookmarkStart w:id="605" w:name="_Toc21127437"/>
      <w:bookmarkStart w:id="606" w:name="_Toc29811643"/>
      <w:bookmarkStart w:id="607" w:name="_Toc36817195"/>
      <w:bookmarkStart w:id="608" w:name="_Toc37260111"/>
      <w:bookmarkStart w:id="609" w:name="_Toc37267499"/>
      <w:bookmarkStart w:id="610" w:name="_Toc44712101"/>
      <w:bookmarkStart w:id="611" w:name="_Toc45893414"/>
      <w:bookmarkStart w:id="612" w:name="_Toc53178141"/>
      <w:bookmarkStart w:id="613" w:name="_Toc53178592"/>
      <w:bookmarkStart w:id="614" w:name="_Toc61178818"/>
      <w:bookmarkStart w:id="615" w:name="_Toc61179288"/>
      <w:bookmarkStart w:id="616" w:name="_Toc67916584"/>
      <w:bookmarkStart w:id="617" w:name="_Toc74663182"/>
      <w:bookmarkStart w:id="618" w:name="_Toc82621722"/>
      <w:bookmarkStart w:id="619" w:name="_Toc90422569"/>
      <w:bookmarkStart w:id="620" w:name="_Toc104310973"/>
      <w:bookmarkStart w:id="621" w:name="_Toc106126673"/>
      <w:bookmarkStart w:id="622" w:name="_Toc106176986"/>
      <w:bookmarkStart w:id="623" w:name="_Toc114242154"/>
      <w:bookmarkStart w:id="624" w:name="_Toc123044098"/>
      <w:bookmarkStart w:id="625" w:name="_Toc124157737"/>
      <w:bookmarkStart w:id="626" w:name="_Toc124259660"/>
      <w:bookmarkStart w:id="627" w:name="_Toc130584731"/>
      <w:bookmarkStart w:id="628" w:name="_Toc137464387"/>
      <w:bookmarkStart w:id="629" w:name="_Toc138884056"/>
      <w:bookmarkStart w:id="630" w:name="_Toc145643257"/>
      <w:bookmarkStart w:id="631" w:name="_Toc155472091"/>
      <w:bookmarkStart w:id="632" w:name="_Toc155776979"/>
      <w:bookmarkStart w:id="633" w:name="_Toc161668315"/>
      <w:bookmarkStart w:id="634" w:name="_Toc169713623"/>
      <w:bookmarkStart w:id="635" w:name="_Toc176445174"/>
      <w:bookmarkStart w:id="636" w:name="_Toc187246649"/>
      <w:bookmarkStart w:id="637" w:name="_Toc192602731"/>
      <w:r w:rsidRPr="00FD0493">
        <w:t>5.4.1.1</w:t>
      </w:r>
      <w:r w:rsidRPr="00FD0493">
        <w:tab/>
        <w:t>Channel spacing for adjacent carriers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lastRenderedPageBreak/>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38" w:name="_Toc104310974"/>
      <w:bookmarkStart w:id="639" w:name="_Toc106126674"/>
      <w:bookmarkStart w:id="640" w:name="_Toc106176987"/>
      <w:bookmarkStart w:id="641" w:name="_Toc114242155"/>
      <w:bookmarkStart w:id="642" w:name="_Toc123044099"/>
      <w:bookmarkStart w:id="643" w:name="_Toc124157738"/>
      <w:bookmarkStart w:id="644" w:name="_Toc124259661"/>
      <w:bookmarkStart w:id="645" w:name="_Toc130584732"/>
      <w:bookmarkStart w:id="646" w:name="_Toc137464388"/>
      <w:bookmarkStart w:id="647" w:name="_Toc138884057"/>
      <w:bookmarkStart w:id="648" w:name="_Toc145643258"/>
      <w:bookmarkStart w:id="649" w:name="_Toc155472092"/>
      <w:bookmarkStart w:id="650" w:name="_Toc155776980"/>
      <w:bookmarkStart w:id="651" w:name="_Toc161668316"/>
      <w:bookmarkStart w:id="652" w:name="_Toc169713624"/>
      <w:bookmarkStart w:id="653" w:name="_Toc176445175"/>
      <w:bookmarkStart w:id="654" w:name="_Toc187246650"/>
      <w:bookmarkStart w:id="655" w:name="_Toc192602732"/>
      <w:r>
        <w:rPr>
          <w:lang w:eastAsia="zh-CN"/>
        </w:rPr>
        <w:t>5.4.2</w:t>
      </w:r>
      <w:r>
        <w:rPr>
          <w:lang w:eastAsia="zh-CN"/>
        </w:rPr>
        <w:tab/>
        <w:t>Channel raster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8AB9E55" w14:textId="77777777" w:rsidR="009F6D15" w:rsidRPr="00FD0493" w:rsidRDefault="009F6D15" w:rsidP="008F0723">
      <w:pPr>
        <w:pStyle w:val="Heading4"/>
      </w:pPr>
      <w:bookmarkStart w:id="656" w:name="_Toc21127440"/>
      <w:bookmarkStart w:id="657" w:name="_Toc29811646"/>
      <w:bookmarkStart w:id="658" w:name="_Toc36817198"/>
      <w:bookmarkStart w:id="659" w:name="_Toc37260114"/>
      <w:bookmarkStart w:id="660" w:name="_Toc37267502"/>
      <w:bookmarkStart w:id="661" w:name="_Toc44712104"/>
      <w:bookmarkStart w:id="662" w:name="_Toc45893417"/>
      <w:bookmarkStart w:id="663" w:name="_Toc53178144"/>
      <w:bookmarkStart w:id="664" w:name="_Toc53178595"/>
      <w:bookmarkStart w:id="665" w:name="_Toc61178821"/>
      <w:bookmarkStart w:id="666" w:name="_Toc61179291"/>
      <w:bookmarkStart w:id="667" w:name="_Toc67916587"/>
      <w:bookmarkStart w:id="668" w:name="_Toc74663185"/>
      <w:bookmarkStart w:id="669" w:name="_Toc82621725"/>
      <w:bookmarkStart w:id="670" w:name="_Toc90422572"/>
      <w:bookmarkStart w:id="671" w:name="_Toc104310975"/>
      <w:bookmarkStart w:id="672" w:name="_Toc106126675"/>
      <w:bookmarkStart w:id="673" w:name="_Toc106176988"/>
      <w:bookmarkStart w:id="674" w:name="_Toc114242156"/>
      <w:bookmarkStart w:id="675" w:name="_Toc123044100"/>
      <w:bookmarkStart w:id="676" w:name="_Toc124157739"/>
      <w:bookmarkStart w:id="677" w:name="_Toc124259662"/>
      <w:bookmarkStart w:id="678" w:name="_Toc130584733"/>
      <w:bookmarkStart w:id="679" w:name="_Toc137464389"/>
      <w:bookmarkStart w:id="680" w:name="_Toc138884058"/>
      <w:bookmarkStart w:id="681" w:name="_Toc145643259"/>
      <w:bookmarkStart w:id="682" w:name="_Toc155472093"/>
      <w:bookmarkStart w:id="683" w:name="_Toc155776981"/>
      <w:bookmarkStart w:id="684" w:name="_Toc161668317"/>
      <w:bookmarkStart w:id="685" w:name="_Toc169713625"/>
      <w:bookmarkStart w:id="686" w:name="_Toc176445176"/>
      <w:bookmarkStart w:id="687" w:name="_Toc187246651"/>
      <w:bookmarkStart w:id="688" w:name="_Toc192602733"/>
      <w:r w:rsidRPr="00FD0493">
        <w:t>5.4.2.1</w:t>
      </w:r>
      <w:r w:rsidRPr="00FD0493">
        <w:tab/>
        <w:t>NR-ARFCN and channel raster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7AE601E2" w14:textId="77777777" w:rsidR="009F6D15" w:rsidRPr="00F95B02" w:rsidRDefault="009F6D15" w:rsidP="009F6D15">
      <w:pPr>
        <w:rPr>
          <w:rFonts w:eastAsia="Yu Mincho"/>
        </w:rPr>
      </w:pPr>
      <w:r w:rsidRPr="00F95B02">
        <w:rPr>
          <w:rFonts w:eastAsia="Yu Mincho"/>
        </w:rPr>
        <w:t xml:space="preserve">The </w:t>
      </w:r>
      <w:bookmarkStart w:id="689" w:name="_Hlk515622859"/>
      <w:bookmarkStart w:id="690" w:name="_Hlk514074796"/>
      <w:r w:rsidRPr="00F95B02">
        <w:rPr>
          <w:rFonts w:eastAsia="Yu Mincho"/>
        </w:rPr>
        <w:t>global frequency</w:t>
      </w:r>
      <w:bookmarkEnd w:id="689"/>
      <w:bookmarkEnd w:id="69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91" w:name="_Hlk514074832"/>
      <w:r w:rsidRPr="00F95B02">
        <w:t>F</w:t>
      </w:r>
      <w:r w:rsidRPr="00F95B02">
        <w:rPr>
          <w:vertAlign w:val="subscript"/>
        </w:rPr>
        <w:t>REF</w:t>
      </w:r>
      <w:bookmarkEnd w:id="691"/>
      <w:r w:rsidRPr="00F95B02">
        <w:rPr>
          <w:rFonts w:eastAsia="Yu Mincho"/>
        </w:rPr>
        <w:t xml:space="preserve">. The </w:t>
      </w:r>
      <w:r w:rsidRPr="00F95B02">
        <w:rPr>
          <w:rFonts w:eastAsia="Yu Mincho"/>
          <w:i/>
        </w:rPr>
        <w:t>RF reference frequency</w:t>
      </w:r>
      <w:bookmarkStart w:id="692" w:name="_Hlk514074872"/>
      <w:bookmarkStart w:id="693" w:name="_Hlk515622922"/>
      <w:bookmarkStart w:id="694" w:name="_Hlk514075221"/>
      <w:r w:rsidRPr="00F95B02">
        <w:rPr>
          <w:rFonts w:eastAsia="Yu Mincho"/>
        </w:rPr>
        <w:t xml:space="preserve"> is used in signalling to identify the position of RF channels, SS blocks and other elements</w:t>
      </w:r>
      <w:bookmarkEnd w:id="692"/>
      <w:bookmarkEnd w:id="693"/>
      <w:bookmarkEnd w:id="69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9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95"/>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696" w:name="_Toc29811647"/>
      <w:bookmarkStart w:id="697" w:name="_Toc36817199"/>
      <w:bookmarkStart w:id="698" w:name="_Toc37260115"/>
      <w:bookmarkStart w:id="699" w:name="_Toc37267503"/>
      <w:bookmarkStart w:id="700" w:name="_Toc44712105"/>
      <w:bookmarkStart w:id="701" w:name="_Toc45893418"/>
      <w:bookmarkStart w:id="702" w:name="_Toc53178145"/>
      <w:bookmarkStart w:id="703" w:name="_Toc53178596"/>
      <w:bookmarkStart w:id="704" w:name="_Toc61178822"/>
      <w:bookmarkStart w:id="705" w:name="_Toc61179292"/>
      <w:bookmarkStart w:id="706" w:name="_Toc67916588"/>
      <w:bookmarkStart w:id="707" w:name="_Toc74663186"/>
      <w:bookmarkStart w:id="708" w:name="_Toc82621726"/>
      <w:bookmarkStart w:id="709" w:name="_Toc90422573"/>
      <w:bookmarkStart w:id="710" w:name="_Toc106782766"/>
      <w:bookmarkStart w:id="711" w:name="_Toc107311657"/>
      <w:bookmarkStart w:id="712" w:name="_Toc107419241"/>
      <w:bookmarkStart w:id="713" w:name="_Toc107474868"/>
      <w:bookmarkStart w:id="714" w:name="_Toc114255461"/>
      <w:bookmarkStart w:id="715" w:name="_Toc115186141"/>
      <w:bookmarkStart w:id="716" w:name="_Toc123048955"/>
      <w:bookmarkStart w:id="717" w:name="_Toc123051874"/>
      <w:bookmarkStart w:id="718" w:name="_Toc123054343"/>
      <w:bookmarkStart w:id="719" w:name="_Toc123717444"/>
      <w:bookmarkStart w:id="720" w:name="_Toc124157020"/>
      <w:bookmarkStart w:id="721" w:name="_Toc124266424"/>
      <w:bookmarkStart w:id="722" w:name="_Toc131595782"/>
      <w:bookmarkStart w:id="723" w:name="_Toc131740780"/>
      <w:bookmarkStart w:id="724" w:name="_Toc131766314"/>
      <w:bookmarkStart w:id="725" w:name="_Toc138837536"/>
      <w:bookmarkStart w:id="726" w:name="_Toc156567357"/>
      <w:bookmarkStart w:id="727" w:name="_Toc176875963"/>
      <w:bookmarkStart w:id="728" w:name="_Toc187245468"/>
      <w:bookmarkStart w:id="729" w:name="_Toc192602734"/>
      <w:r w:rsidRPr="00F95B02">
        <w:rPr>
          <w:rFonts w:eastAsia="Yu Mincho"/>
        </w:rPr>
        <w:t>5.4.2.1A</w:t>
      </w:r>
      <w:r w:rsidRPr="00F95B02">
        <w:rPr>
          <w:rFonts w:eastAsia="Yu Mincho"/>
        </w:rPr>
        <w:tab/>
        <w:t>NB-IoT carrier frequency numbering</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4BC0B46" w14:textId="77777777" w:rsidR="00960201" w:rsidRDefault="00960201" w:rsidP="00960201">
      <w:pPr>
        <w:rPr>
          <w:rFonts w:eastAsia="Yu Mincho"/>
        </w:rPr>
      </w:pPr>
      <w:r w:rsidRPr="00F95B02">
        <w:rPr>
          <w:rFonts w:eastAsia="Yu Mincho"/>
        </w:rPr>
        <w:t>The</w:t>
      </w:r>
      <w:bookmarkStart w:id="730" w:name="OLE_LINK72"/>
      <w:r w:rsidRPr="00F95B02">
        <w:rPr>
          <w:rFonts w:eastAsia="Yu Mincho"/>
        </w:rPr>
        <w:t xml:space="preserve"> NB-IoT carrier frequency numbering</w:t>
      </w:r>
      <w:bookmarkEnd w:id="730"/>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31" w:name="_Toc21127441"/>
      <w:bookmarkStart w:id="732" w:name="_Toc29811648"/>
      <w:bookmarkStart w:id="733" w:name="_Toc36817200"/>
      <w:bookmarkStart w:id="734" w:name="_Toc37260116"/>
      <w:bookmarkStart w:id="735" w:name="_Toc37267504"/>
      <w:bookmarkStart w:id="736" w:name="_Toc44712106"/>
      <w:bookmarkStart w:id="737" w:name="_Toc45893419"/>
      <w:bookmarkStart w:id="738" w:name="_Toc53178146"/>
      <w:bookmarkStart w:id="739" w:name="_Toc53178597"/>
      <w:bookmarkStart w:id="740" w:name="_Toc61178823"/>
      <w:bookmarkStart w:id="741" w:name="_Toc61179293"/>
      <w:bookmarkStart w:id="742" w:name="_Toc67916589"/>
      <w:bookmarkStart w:id="743" w:name="_Toc74663187"/>
      <w:bookmarkStart w:id="744" w:name="_Toc82621727"/>
      <w:bookmarkStart w:id="745" w:name="_Toc90422574"/>
      <w:bookmarkStart w:id="746" w:name="_Toc104310976"/>
      <w:bookmarkStart w:id="747" w:name="_Toc106126676"/>
      <w:bookmarkStart w:id="748" w:name="_Toc106176989"/>
      <w:bookmarkStart w:id="749" w:name="_Toc114242157"/>
      <w:bookmarkStart w:id="750" w:name="_Toc123044101"/>
      <w:bookmarkStart w:id="751" w:name="_Toc124157740"/>
      <w:bookmarkStart w:id="752" w:name="_Toc124259663"/>
      <w:bookmarkStart w:id="753" w:name="_Toc130584734"/>
      <w:bookmarkStart w:id="754" w:name="_Toc137464390"/>
      <w:bookmarkStart w:id="755" w:name="_Toc138884059"/>
      <w:bookmarkStart w:id="756" w:name="_Toc145643260"/>
      <w:bookmarkStart w:id="757" w:name="_Toc155472094"/>
      <w:bookmarkStart w:id="758" w:name="_Toc155776982"/>
      <w:bookmarkStart w:id="759" w:name="_Toc161668318"/>
      <w:bookmarkStart w:id="760" w:name="_Toc169713626"/>
      <w:bookmarkStart w:id="761" w:name="_Toc176445177"/>
      <w:bookmarkStart w:id="762" w:name="_Toc187246652"/>
      <w:bookmarkStart w:id="763" w:name="_Toc192602735"/>
      <w:r w:rsidRPr="00681075">
        <w:rPr>
          <w:rFonts w:eastAsia="Yu Mincho"/>
        </w:rPr>
        <w:t>5.4.2.2</w:t>
      </w:r>
      <w:r w:rsidRPr="00681075">
        <w:rPr>
          <w:rFonts w:eastAsia="Yu Mincho"/>
        </w:rPr>
        <w:tab/>
        <w:t>Channel raster to resource element mapping</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64" w:name="_Hlk514075049"/>
      <w:r w:rsidRPr="00F95B02">
        <w:rPr>
          <w:rFonts w:eastAsia="Yu Mincho"/>
        </w:rPr>
        <w:t>and can be used to identify the RF channel position</w:t>
      </w:r>
      <w:bookmarkEnd w:id="76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2963EA"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2963EA"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5pt" o:ole="">
                  <v:imagedata r:id="rId20" o:title=""/>
                </v:shape>
                <o:OLEObject Type="Embed" ProgID="Equation.3" ShapeID="_x0000_i1028" DrawAspect="Content" ObjectID="_1812279030"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pt;height:15.5pt" o:ole="">
                  <v:imagedata r:id="rId12" o:title=""/>
                </v:shape>
                <o:OLEObject Type="Embed" ProgID="Equation.3" ShapeID="_x0000_i1029" DrawAspect="Content" ObjectID="_1812279031"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pt;height:36pt" o:ole="">
                  <v:imagedata r:id="rId23" o:title=""/>
                </v:shape>
                <o:OLEObject Type="Embed" ProgID="Equation.3" ShapeID="_x0000_i1030" DrawAspect="Content" ObjectID="_1812279032"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pt;height:36pt" o:ole="">
                  <v:imagedata r:id="rId25" o:title=""/>
                </v:shape>
                <o:OLEObject Type="Embed" ProgID="Equation.3" ShapeID="_x0000_i1031" DrawAspect="Content" ObjectID="_1812279033"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pt;height:15.5pt" o:ole="">
            <v:imagedata r:id="rId20" o:title=""/>
          </v:shape>
          <o:OLEObject Type="Embed" ProgID="Equation.3" ShapeID="_x0000_i1032" DrawAspect="Content" ObjectID="_1812279034"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65" w:name="_Toc21127442"/>
      <w:bookmarkStart w:id="766" w:name="_Toc29811649"/>
      <w:bookmarkStart w:id="767" w:name="_Toc36817201"/>
      <w:bookmarkStart w:id="768" w:name="_Toc37260117"/>
      <w:bookmarkStart w:id="769" w:name="_Toc37267505"/>
      <w:bookmarkStart w:id="770" w:name="_Toc44712107"/>
      <w:bookmarkStart w:id="771" w:name="_Toc45893420"/>
      <w:bookmarkStart w:id="772" w:name="_Toc53178147"/>
      <w:bookmarkStart w:id="773" w:name="_Toc53178598"/>
      <w:bookmarkStart w:id="774" w:name="_Toc61178824"/>
      <w:bookmarkStart w:id="775" w:name="_Toc61179294"/>
      <w:bookmarkStart w:id="776" w:name="_Toc67916590"/>
      <w:bookmarkStart w:id="777" w:name="_Toc74663188"/>
      <w:bookmarkStart w:id="778" w:name="_Toc82621728"/>
      <w:bookmarkStart w:id="779" w:name="_Toc90422575"/>
      <w:bookmarkStart w:id="780" w:name="_Toc104310977"/>
      <w:bookmarkStart w:id="781" w:name="_Toc106126677"/>
      <w:bookmarkStart w:id="782" w:name="_Toc106176990"/>
      <w:bookmarkStart w:id="783" w:name="_Toc114242158"/>
      <w:bookmarkStart w:id="784" w:name="_Toc123044102"/>
      <w:bookmarkStart w:id="785" w:name="_Toc124157741"/>
      <w:bookmarkStart w:id="786" w:name="_Toc124259664"/>
      <w:bookmarkStart w:id="787" w:name="_Toc130584735"/>
      <w:bookmarkStart w:id="788" w:name="_Toc137464391"/>
      <w:bookmarkStart w:id="789" w:name="_Toc138884060"/>
      <w:bookmarkStart w:id="790" w:name="_Toc145643261"/>
      <w:bookmarkStart w:id="791" w:name="_Toc155472095"/>
      <w:bookmarkStart w:id="792" w:name="_Toc155776983"/>
      <w:bookmarkStart w:id="793" w:name="_Toc161668319"/>
      <w:bookmarkStart w:id="794" w:name="_Toc169713627"/>
      <w:bookmarkStart w:id="795" w:name="_Toc176445178"/>
      <w:bookmarkStart w:id="796" w:name="_Toc187246653"/>
      <w:bookmarkStart w:id="797" w:name="_Toc19260273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311FD57" w14:textId="1BDB70F7" w:rsidR="009F6D15" w:rsidRPr="00F95B02" w:rsidRDefault="00850214" w:rsidP="009F6D15">
      <w:r w:rsidRPr="00F95B02">
        <w:t xml:space="preserve">The </w:t>
      </w:r>
      <w:bookmarkStart w:id="798" w:name="_Hlk514075080"/>
      <w:r w:rsidRPr="00F95B02">
        <w:t>RF channel positions on the channel raster</w:t>
      </w:r>
      <w:bookmarkEnd w:id="798"/>
      <w:r w:rsidRPr="00F95B02">
        <w:t xml:space="preserve"> in each </w:t>
      </w:r>
      <w:r>
        <w:t>SAN</w:t>
      </w:r>
      <w:r w:rsidRPr="00F95B02">
        <w:t xml:space="preserve"> </w:t>
      </w:r>
      <w:r w:rsidRPr="00F95B02">
        <w:rPr>
          <w:i/>
        </w:rPr>
        <w:t>operating band</w:t>
      </w:r>
      <w:r w:rsidRPr="00F95B02">
        <w:t xml:space="preserve"> are given </w:t>
      </w:r>
      <w:bookmarkStart w:id="799" w:name="_Hlk514075096"/>
      <w:r w:rsidRPr="00F95B02">
        <w:t>through the applicable NR-ARFCN</w:t>
      </w:r>
      <w:bookmarkEnd w:id="799"/>
      <w:r w:rsidRPr="00F95B02">
        <w:t xml:space="preserve"> in table 5.4.2.3-1 for FR1</w:t>
      </w:r>
      <w:bookmarkStart w:id="800" w:name="_Hlk514075107"/>
      <w:r>
        <w:t>-NTN and table 5.4.2.3-3 for FR2-NTN</w:t>
      </w:r>
      <w:r w:rsidRPr="00F95B02">
        <w:t>, using the channel raster to resource element mapping in clause 5.4.2.2</w:t>
      </w:r>
      <w:bookmarkEnd w:id="800"/>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lastRenderedPageBreak/>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01" w:name="_Toc104310978"/>
      <w:bookmarkStart w:id="802" w:name="_Toc106126678"/>
      <w:bookmarkStart w:id="803" w:name="_Toc106176991"/>
      <w:bookmarkStart w:id="804" w:name="_Toc114242159"/>
      <w:bookmarkStart w:id="805" w:name="_Toc123044103"/>
      <w:bookmarkStart w:id="806" w:name="_Toc124157742"/>
      <w:bookmarkStart w:id="807" w:name="_Toc124259665"/>
      <w:bookmarkStart w:id="808" w:name="_Toc130584736"/>
      <w:bookmarkStart w:id="809" w:name="_Toc137464392"/>
      <w:bookmarkStart w:id="810" w:name="_Toc138884061"/>
      <w:bookmarkStart w:id="811" w:name="_Toc145643262"/>
      <w:bookmarkStart w:id="812" w:name="_Toc155472096"/>
      <w:bookmarkStart w:id="813" w:name="_Toc155776984"/>
      <w:bookmarkStart w:id="814" w:name="_Toc161668320"/>
      <w:bookmarkStart w:id="815" w:name="_Toc169713628"/>
      <w:bookmarkStart w:id="816" w:name="_Toc176445179"/>
      <w:bookmarkStart w:id="817" w:name="_Toc187246654"/>
      <w:bookmarkStart w:id="818" w:name="_Toc192602737"/>
      <w:r>
        <w:rPr>
          <w:lang w:eastAsia="zh-CN"/>
        </w:rPr>
        <w:t>5.4.3</w:t>
      </w:r>
      <w:r>
        <w:rPr>
          <w:lang w:eastAsia="zh-CN"/>
        </w:rPr>
        <w:tab/>
        <w:t>Synchronization raster</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39270A37" w14:textId="77777777" w:rsidR="009F6D15" w:rsidRPr="00F95B02" w:rsidRDefault="009F6D15" w:rsidP="00E17859">
      <w:pPr>
        <w:pStyle w:val="Heading4"/>
        <w:rPr>
          <w:rFonts w:eastAsia="Yu Mincho"/>
        </w:rPr>
      </w:pPr>
      <w:bookmarkStart w:id="819" w:name="_Toc21127444"/>
      <w:bookmarkStart w:id="820" w:name="_Toc29811651"/>
      <w:bookmarkStart w:id="821" w:name="_Toc36817203"/>
      <w:bookmarkStart w:id="822" w:name="_Toc37260119"/>
      <w:bookmarkStart w:id="823" w:name="_Toc37267507"/>
      <w:bookmarkStart w:id="824" w:name="_Toc44712109"/>
      <w:bookmarkStart w:id="825" w:name="_Toc45893422"/>
      <w:bookmarkStart w:id="826" w:name="_Toc53178149"/>
      <w:bookmarkStart w:id="827" w:name="_Toc53178600"/>
      <w:bookmarkStart w:id="828" w:name="_Toc61178826"/>
      <w:bookmarkStart w:id="829" w:name="_Toc61179296"/>
      <w:bookmarkStart w:id="830" w:name="_Toc67916592"/>
      <w:bookmarkStart w:id="831" w:name="_Toc74663190"/>
      <w:bookmarkStart w:id="832" w:name="_Toc82621730"/>
      <w:bookmarkStart w:id="833" w:name="_Toc90422577"/>
      <w:bookmarkStart w:id="834" w:name="_Toc104310979"/>
      <w:bookmarkStart w:id="835" w:name="_Toc106126679"/>
      <w:bookmarkStart w:id="836" w:name="_Toc106176992"/>
      <w:bookmarkStart w:id="837" w:name="_Toc114242160"/>
      <w:bookmarkStart w:id="838" w:name="_Toc123044104"/>
      <w:bookmarkStart w:id="839" w:name="_Toc124157743"/>
      <w:bookmarkStart w:id="840" w:name="_Toc124259666"/>
      <w:bookmarkStart w:id="841" w:name="_Toc130584737"/>
      <w:bookmarkStart w:id="842" w:name="_Toc137464393"/>
      <w:bookmarkStart w:id="843" w:name="_Toc138884062"/>
      <w:bookmarkStart w:id="844" w:name="_Toc145643263"/>
      <w:bookmarkStart w:id="845" w:name="_Toc155472097"/>
      <w:bookmarkStart w:id="846" w:name="_Toc155776985"/>
      <w:bookmarkStart w:id="847" w:name="_Toc161668321"/>
      <w:bookmarkStart w:id="848" w:name="_Toc169713629"/>
      <w:bookmarkStart w:id="849" w:name="_Toc176445180"/>
      <w:bookmarkStart w:id="850" w:name="_Toc187246655"/>
      <w:bookmarkStart w:id="851" w:name="_Toc192602738"/>
      <w:r w:rsidRPr="00F95B02">
        <w:rPr>
          <w:rFonts w:eastAsia="Yu Mincho"/>
        </w:rPr>
        <w:t>5.4.3.1</w:t>
      </w:r>
      <w:r w:rsidRPr="00F95B02">
        <w:rPr>
          <w:rFonts w:eastAsia="Yu Mincho"/>
        </w:rPr>
        <w:tab/>
        <w:t>Synchronization raster and numbering</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52" w:name="_Toc13080155"/>
            <w:bookmarkStart w:id="853" w:name="_Toc106126680"/>
            <w:bookmarkStart w:id="854" w:name="_Toc106176993"/>
            <w:bookmarkStart w:id="855" w:name="_Toc114242161"/>
            <w:bookmarkStart w:id="856" w:name="_Toc123044105"/>
            <w:bookmarkStart w:id="857" w:name="_Toc124157744"/>
            <w:bookmarkStart w:id="858" w:name="_Toc124259667"/>
            <w:bookmarkStart w:id="859" w:name="_Toc130584738"/>
            <w:bookmarkStart w:id="860" w:name="_Toc137464394"/>
            <w:bookmarkStart w:id="861" w:name="_Toc138884063"/>
            <w:bookmarkStart w:id="862" w:name="_Toc145643264"/>
            <w:bookmarkStart w:id="863" w:name="_Toc155472098"/>
            <w:bookmarkStart w:id="864" w:name="_Toc155776986"/>
            <w:bookmarkStart w:id="865" w:name="_Toc161668322"/>
            <w:bookmarkStart w:id="866"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867" w:name="_Toc169713630"/>
      <w:bookmarkStart w:id="868" w:name="_Toc176445181"/>
      <w:bookmarkStart w:id="869" w:name="_Toc187246656"/>
      <w:bookmarkStart w:id="870" w:name="_Toc192602739"/>
      <w:r w:rsidRPr="00F95B02">
        <w:t>5.4.3.2</w:t>
      </w:r>
      <w:r w:rsidRPr="00F95B02">
        <w:tab/>
        <w:t>Synchronization raster to synchronization block resource element mapping</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7"/>
      <w:bookmarkEnd w:id="868"/>
      <w:bookmarkEnd w:id="869"/>
      <w:bookmarkEnd w:id="87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71" w:name="_Toc29811652"/>
      <w:bookmarkStart w:id="872" w:name="_Toc36817204"/>
      <w:bookmarkStart w:id="873" w:name="_Toc37260120"/>
      <w:bookmarkStart w:id="874" w:name="_Toc37267508"/>
      <w:bookmarkStart w:id="875" w:name="_Toc44712110"/>
      <w:bookmarkStart w:id="876" w:name="_Toc45893423"/>
      <w:bookmarkStart w:id="877" w:name="_Toc53178150"/>
      <w:bookmarkStart w:id="878" w:name="_Toc53178601"/>
      <w:bookmarkStart w:id="879" w:name="_Toc61178827"/>
      <w:bookmarkStart w:id="880" w:name="_Toc61179297"/>
      <w:bookmarkStart w:id="881" w:name="_Toc67916593"/>
      <w:bookmarkStart w:id="882" w:name="_Toc74663191"/>
      <w:bookmarkStart w:id="883" w:name="_Toc82621731"/>
      <w:bookmarkStart w:id="884" w:name="_Toc90422578"/>
      <w:bookmarkStart w:id="885" w:name="_Toc104310980"/>
      <w:bookmarkStart w:id="886" w:name="_Toc106126681"/>
      <w:bookmarkStart w:id="887" w:name="_Toc106176994"/>
      <w:bookmarkStart w:id="888" w:name="_Toc114242162"/>
      <w:bookmarkStart w:id="889" w:name="_Toc123044106"/>
      <w:bookmarkStart w:id="890" w:name="_Toc124157745"/>
      <w:bookmarkStart w:id="891" w:name="_Toc124259668"/>
      <w:bookmarkStart w:id="892" w:name="_Toc130584739"/>
      <w:bookmarkStart w:id="893" w:name="_Toc137464395"/>
      <w:bookmarkStart w:id="894" w:name="_Toc138884064"/>
      <w:bookmarkStart w:id="895" w:name="_Toc145643265"/>
      <w:bookmarkStart w:id="896" w:name="_Toc155472099"/>
      <w:bookmarkStart w:id="897" w:name="_Toc155776987"/>
      <w:bookmarkStart w:id="898" w:name="_Toc161668323"/>
      <w:bookmarkStart w:id="899" w:name="_Toc169713631"/>
      <w:bookmarkStart w:id="900" w:name="_Toc176445182"/>
      <w:bookmarkStart w:id="901" w:name="_Toc187246657"/>
      <w:bookmarkStart w:id="902" w:name="_Toc192602740"/>
      <w:r w:rsidRPr="00F95B02">
        <w:rPr>
          <w:rFonts w:eastAsia="Yu Mincho"/>
        </w:rPr>
        <w:t>5.4.3.3</w:t>
      </w:r>
      <w:r w:rsidRPr="00F95B02">
        <w:rPr>
          <w:rFonts w:eastAsia="Yu Mincho"/>
        </w:rPr>
        <w:tab/>
        <w:t>Synchronization raster entries for each operating band</w:t>
      </w:r>
      <w:bookmarkEnd w:id="866"/>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03" w:name="_Toc104310981"/>
      <w:bookmarkStart w:id="904" w:name="_Toc106126682"/>
      <w:bookmarkStart w:id="905" w:name="_Toc106176995"/>
      <w:bookmarkStart w:id="906" w:name="_Toc114242163"/>
      <w:bookmarkStart w:id="907" w:name="_Toc123044107"/>
      <w:bookmarkStart w:id="908" w:name="_Toc124157746"/>
      <w:bookmarkStart w:id="909" w:name="_Toc124259669"/>
      <w:bookmarkStart w:id="910" w:name="_Toc130584740"/>
      <w:bookmarkStart w:id="911" w:name="_Toc137464396"/>
      <w:bookmarkStart w:id="912" w:name="_Toc138884065"/>
      <w:bookmarkStart w:id="913" w:name="_Toc145643266"/>
      <w:bookmarkStart w:id="914" w:name="_Toc155472100"/>
      <w:bookmarkStart w:id="915" w:name="_Toc155776988"/>
      <w:bookmarkStart w:id="916" w:name="_Toc161668324"/>
      <w:bookmarkStart w:id="917" w:name="_Toc169713632"/>
      <w:bookmarkStart w:id="918" w:name="_Toc176445183"/>
      <w:bookmarkStart w:id="919" w:name="_Toc187246658"/>
      <w:bookmarkStart w:id="920" w:name="_Toc192602741"/>
      <w:r>
        <w:rPr>
          <w:lang w:eastAsia="zh-CN"/>
        </w:rPr>
        <w:t>6</w:t>
      </w:r>
      <w:r>
        <w:rPr>
          <w:lang w:eastAsia="zh-CN"/>
        </w:rPr>
        <w:tab/>
        <w:t>Conducted transmitter characteristics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2FCC086" w14:textId="34D4D0CB" w:rsidR="001F6D06" w:rsidRDefault="001F6D06" w:rsidP="001F6D06">
      <w:pPr>
        <w:pStyle w:val="Heading2"/>
        <w:rPr>
          <w:lang w:eastAsia="zh-CN"/>
        </w:rPr>
      </w:pPr>
      <w:bookmarkStart w:id="921" w:name="_Toc104310982"/>
      <w:bookmarkStart w:id="922" w:name="_Toc106126683"/>
      <w:bookmarkStart w:id="923" w:name="_Toc106176996"/>
      <w:bookmarkStart w:id="924" w:name="_Toc114242164"/>
      <w:bookmarkStart w:id="925" w:name="_Toc123044108"/>
      <w:bookmarkStart w:id="926" w:name="_Toc124157747"/>
      <w:bookmarkStart w:id="927" w:name="_Toc124259670"/>
      <w:bookmarkStart w:id="928" w:name="_Toc130584741"/>
      <w:bookmarkStart w:id="929" w:name="_Toc137464397"/>
      <w:bookmarkStart w:id="930" w:name="_Toc138884066"/>
      <w:bookmarkStart w:id="931" w:name="_Toc145643267"/>
      <w:bookmarkStart w:id="932" w:name="_Toc155472101"/>
      <w:bookmarkStart w:id="933" w:name="_Toc155776989"/>
      <w:bookmarkStart w:id="934" w:name="_Toc161668325"/>
      <w:bookmarkStart w:id="935" w:name="_Toc169713633"/>
      <w:bookmarkStart w:id="936" w:name="_Toc176445184"/>
      <w:bookmarkStart w:id="937" w:name="_Toc187246659"/>
      <w:bookmarkStart w:id="938" w:name="_Toc192602742"/>
      <w:r>
        <w:rPr>
          <w:lang w:eastAsia="zh-CN"/>
        </w:rPr>
        <w:t>6.1</w:t>
      </w:r>
      <w:r>
        <w:rPr>
          <w:lang w:eastAsia="zh-CN"/>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39" w:name="_Toc104310983"/>
      <w:bookmarkStart w:id="940" w:name="_Toc106126684"/>
      <w:bookmarkStart w:id="941" w:name="_Toc106176997"/>
      <w:bookmarkStart w:id="942" w:name="_Toc114242165"/>
      <w:bookmarkStart w:id="943" w:name="_Toc123044109"/>
      <w:bookmarkStart w:id="944" w:name="_Toc124157748"/>
      <w:bookmarkStart w:id="945" w:name="_Toc124259671"/>
      <w:bookmarkStart w:id="946" w:name="_Toc130584742"/>
      <w:bookmarkStart w:id="947" w:name="_Toc137464398"/>
      <w:bookmarkStart w:id="948" w:name="_Toc138884067"/>
      <w:bookmarkStart w:id="949" w:name="_Toc145643268"/>
      <w:bookmarkStart w:id="950" w:name="_Toc155472102"/>
      <w:bookmarkStart w:id="951" w:name="_Toc155776990"/>
      <w:bookmarkStart w:id="952" w:name="_Toc161668326"/>
      <w:bookmarkStart w:id="953" w:name="_Toc169713634"/>
      <w:bookmarkStart w:id="954" w:name="_Toc176445185"/>
      <w:bookmarkStart w:id="955" w:name="_Toc187246660"/>
      <w:bookmarkStart w:id="956" w:name="_Toc192602743"/>
      <w:r>
        <w:rPr>
          <w:lang w:eastAsia="zh-CN"/>
        </w:rPr>
        <w:t>6.2</w:t>
      </w:r>
      <w:r>
        <w:rPr>
          <w:lang w:eastAsia="zh-CN"/>
        </w:rPr>
        <w:tab/>
      </w:r>
      <w:r w:rsidR="00E91954">
        <w:rPr>
          <w:lang w:eastAsia="zh-CN"/>
        </w:rPr>
        <w:t>Satellite Access Node output power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00E91954">
        <w:rPr>
          <w:lang w:eastAsia="zh-CN"/>
        </w:rPr>
        <w:t xml:space="preserve"> </w:t>
      </w:r>
    </w:p>
    <w:p w14:paraId="455C497F" w14:textId="77777777" w:rsidR="0021325A" w:rsidRDefault="0021325A" w:rsidP="0021325A">
      <w:pPr>
        <w:pStyle w:val="Heading3"/>
      </w:pPr>
      <w:bookmarkStart w:id="957" w:name="_Toc104310984"/>
      <w:bookmarkStart w:id="958" w:name="_Toc106126685"/>
      <w:bookmarkStart w:id="959" w:name="_Toc106176998"/>
      <w:bookmarkStart w:id="960" w:name="_Toc114242166"/>
      <w:bookmarkStart w:id="961" w:name="_Toc123044110"/>
      <w:bookmarkStart w:id="962" w:name="_Toc124157749"/>
      <w:bookmarkStart w:id="963" w:name="_Toc124259672"/>
      <w:bookmarkStart w:id="964" w:name="_Toc130584743"/>
      <w:bookmarkStart w:id="965" w:name="_Toc137464399"/>
      <w:bookmarkStart w:id="966" w:name="_Toc138884068"/>
      <w:bookmarkStart w:id="967" w:name="_Toc145643269"/>
      <w:bookmarkStart w:id="968" w:name="_Toc155472103"/>
      <w:bookmarkStart w:id="969" w:name="_Toc155776991"/>
      <w:bookmarkStart w:id="970" w:name="_Toc161668327"/>
      <w:bookmarkStart w:id="971" w:name="_Toc169713635"/>
      <w:bookmarkStart w:id="972" w:name="_Toc176445186"/>
      <w:bookmarkStart w:id="973" w:name="_Toc187246661"/>
      <w:bookmarkStart w:id="974" w:name="_Toc192602744"/>
      <w:r w:rsidRPr="00F95B02">
        <w:t>6.2.1</w:t>
      </w:r>
      <w:r w:rsidRPr="00F95B02">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75" w:name="_Toc104310985"/>
      <w:bookmarkStart w:id="976" w:name="_Toc106126686"/>
      <w:bookmarkStart w:id="977" w:name="_Toc106176999"/>
      <w:bookmarkStart w:id="978" w:name="_Toc114242167"/>
      <w:bookmarkStart w:id="979" w:name="_Toc123044111"/>
      <w:bookmarkStart w:id="980" w:name="_Toc124157750"/>
      <w:bookmarkStart w:id="981" w:name="_Toc124259673"/>
      <w:bookmarkStart w:id="982" w:name="_Toc130584744"/>
      <w:bookmarkStart w:id="983" w:name="_Toc137464400"/>
      <w:bookmarkStart w:id="984" w:name="_Toc138884069"/>
      <w:bookmarkStart w:id="985" w:name="_Toc145643270"/>
      <w:bookmarkStart w:id="986" w:name="_Toc155472104"/>
      <w:bookmarkStart w:id="987" w:name="_Toc155776992"/>
      <w:bookmarkStart w:id="988" w:name="_Toc161668328"/>
      <w:bookmarkStart w:id="989" w:name="_Toc169713636"/>
      <w:bookmarkStart w:id="990" w:name="_Toc176445187"/>
      <w:bookmarkStart w:id="991" w:name="_Toc187246662"/>
      <w:bookmarkStart w:id="992" w:name="_Toc192602745"/>
      <w:r w:rsidRPr="00F95B02">
        <w:t>6.2.</w:t>
      </w:r>
      <w:r>
        <w:rPr>
          <w:rFonts w:hint="eastAsia"/>
          <w:lang w:eastAsia="zh-CN"/>
        </w:rPr>
        <w:t>2</w:t>
      </w:r>
      <w:r w:rsidRPr="00F95B02">
        <w:tab/>
        <w:t xml:space="preserve">Minimum requirement for </w:t>
      </w:r>
      <w:r>
        <w:rPr>
          <w:i/>
        </w:rPr>
        <w:t>SAN</w:t>
      </w:r>
      <w:r w:rsidRPr="00F95B02">
        <w:rPr>
          <w:i/>
        </w:rPr>
        <w:t xml:space="preserve"> type 1-H</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993" w:name="_Toc104310986"/>
      <w:bookmarkStart w:id="994" w:name="_Toc106126687"/>
      <w:bookmarkStart w:id="995" w:name="_Toc106177000"/>
      <w:bookmarkStart w:id="996" w:name="_Toc114242168"/>
      <w:bookmarkStart w:id="997" w:name="_Toc123044112"/>
      <w:bookmarkStart w:id="998" w:name="_Toc124157751"/>
      <w:bookmarkStart w:id="999" w:name="_Toc124259674"/>
      <w:bookmarkStart w:id="1000" w:name="_Toc130584745"/>
      <w:bookmarkStart w:id="1001" w:name="_Toc137464401"/>
      <w:bookmarkStart w:id="1002" w:name="_Toc138884070"/>
      <w:bookmarkStart w:id="1003" w:name="_Toc145643271"/>
      <w:bookmarkStart w:id="1004" w:name="_Toc155472105"/>
      <w:bookmarkStart w:id="1005" w:name="_Toc155776993"/>
      <w:bookmarkStart w:id="1006" w:name="_Toc161668329"/>
      <w:bookmarkStart w:id="1007" w:name="_Toc169713637"/>
      <w:bookmarkStart w:id="1008" w:name="_Toc176445188"/>
      <w:bookmarkStart w:id="1009" w:name="_Toc187246663"/>
      <w:bookmarkStart w:id="1010" w:name="_Toc192602746"/>
      <w:r>
        <w:rPr>
          <w:lang w:eastAsia="zh-CN"/>
        </w:rPr>
        <w:t>6.3</w:t>
      </w:r>
      <w:r>
        <w:rPr>
          <w:lang w:eastAsia="zh-CN"/>
        </w:rPr>
        <w:tab/>
        <w:t>Output power dynamics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1D1115" w14:textId="76F51A83" w:rsidR="00D144AE" w:rsidRDefault="00D144AE" w:rsidP="00684293">
      <w:pPr>
        <w:pStyle w:val="Heading3"/>
        <w:rPr>
          <w:lang w:eastAsia="zh-CN"/>
        </w:rPr>
      </w:pPr>
      <w:bookmarkStart w:id="1011" w:name="_Toc104310987"/>
      <w:bookmarkStart w:id="1012" w:name="_Toc106126688"/>
      <w:bookmarkStart w:id="1013" w:name="_Toc106177001"/>
      <w:bookmarkStart w:id="1014" w:name="_Toc114242169"/>
      <w:bookmarkStart w:id="1015" w:name="_Toc123044113"/>
      <w:bookmarkStart w:id="1016" w:name="_Toc124157752"/>
      <w:bookmarkStart w:id="1017" w:name="_Toc124259675"/>
      <w:bookmarkStart w:id="1018" w:name="_Toc130584746"/>
      <w:bookmarkStart w:id="1019" w:name="_Toc137464402"/>
      <w:bookmarkStart w:id="1020" w:name="_Toc138884071"/>
      <w:bookmarkStart w:id="1021" w:name="_Toc145643272"/>
      <w:bookmarkStart w:id="1022" w:name="_Toc155472106"/>
      <w:bookmarkStart w:id="1023" w:name="_Toc155776994"/>
      <w:bookmarkStart w:id="1024" w:name="_Toc161668330"/>
      <w:bookmarkStart w:id="1025" w:name="_Toc169713638"/>
      <w:bookmarkStart w:id="1026" w:name="_Toc176445189"/>
      <w:bookmarkStart w:id="1027" w:name="_Toc187246664"/>
      <w:bookmarkStart w:id="1028" w:name="_Toc192602747"/>
      <w:r>
        <w:rPr>
          <w:lang w:eastAsia="zh-CN"/>
        </w:rPr>
        <w:t>6.3.1</w:t>
      </w:r>
      <w:r>
        <w:rPr>
          <w:lang w:eastAsia="zh-CN"/>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29" w:name="_Toc104310988"/>
      <w:bookmarkStart w:id="1030" w:name="_Toc106126689"/>
      <w:bookmarkStart w:id="1031" w:name="_Toc106177002"/>
      <w:bookmarkStart w:id="1032" w:name="_Toc114242170"/>
      <w:bookmarkStart w:id="1033" w:name="_Toc123044114"/>
      <w:bookmarkStart w:id="1034" w:name="_Toc124157753"/>
      <w:bookmarkStart w:id="1035" w:name="_Toc124259676"/>
      <w:bookmarkStart w:id="1036" w:name="_Toc130584747"/>
      <w:bookmarkStart w:id="1037" w:name="_Toc137464403"/>
      <w:bookmarkStart w:id="1038" w:name="_Toc138884072"/>
      <w:bookmarkStart w:id="1039" w:name="_Toc145643273"/>
      <w:bookmarkStart w:id="1040" w:name="_Toc155472107"/>
      <w:bookmarkStart w:id="1041" w:name="_Toc155776995"/>
      <w:bookmarkStart w:id="1042" w:name="_Toc161668331"/>
      <w:bookmarkStart w:id="1043" w:name="_Toc169713639"/>
      <w:bookmarkStart w:id="1044" w:name="_Toc176445190"/>
      <w:bookmarkStart w:id="1045" w:name="_Toc187246665"/>
      <w:bookmarkStart w:id="1046" w:name="_Toc192602748"/>
      <w:r>
        <w:rPr>
          <w:lang w:eastAsia="zh-CN"/>
        </w:rPr>
        <w:lastRenderedPageBreak/>
        <w:t>6.3.2</w:t>
      </w:r>
      <w:r>
        <w:rPr>
          <w:lang w:eastAsia="zh-CN"/>
        </w:rPr>
        <w:tab/>
        <w:t>RE power control dynamic range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1049586" w14:textId="3DF4F0D8" w:rsidR="0021325A" w:rsidRDefault="0021325A" w:rsidP="008F0723">
      <w:pPr>
        <w:pStyle w:val="Heading4"/>
      </w:pPr>
      <w:bookmarkStart w:id="1047" w:name="_Toc61178838"/>
      <w:bookmarkStart w:id="1048" w:name="_Toc82621742"/>
      <w:bookmarkStart w:id="1049" w:name="_Toc21127457"/>
      <w:bookmarkStart w:id="1050" w:name="_Toc36817215"/>
      <w:bookmarkStart w:id="1051" w:name="_Toc29811663"/>
      <w:bookmarkStart w:id="1052" w:name="_Toc53178161"/>
      <w:bookmarkStart w:id="1053" w:name="_Toc74663202"/>
      <w:bookmarkStart w:id="1054" w:name="_Toc44712121"/>
      <w:bookmarkStart w:id="1055" w:name="_Toc61179308"/>
      <w:bookmarkStart w:id="1056" w:name="_Toc45893434"/>
      <w:bookmarkStart w:id="1057" w:name="_Toc37260131"/>
      <w:bookmarkStart w:id="1058" w:name="_Toc37267519"/>
      <w:bookmarkStart w:id="1059" w:name="_Toc53178612"/>
      <w:bookmarkStart w:id="1060" w:name="_Toc67916604"/>
      <w:bookmarkStart w:id="1061" w:name="_Toc90422589"/>
      <w:bookmarkStart w:id="1062" w:name="_Toc104310989"/>
      <w:bookmarkStart w:id="1063" w:name="_Toc106126690"/>
      <w:bookmarkStart w:id="1064" w:name="_Toc106177003"/>
      <w:bookmarkStart w:id="1065" w:name="_Toc114242171"/>
      <w:bookmarkStart w:id="1066" w:name="_Toc123044115"/>
      <w:bookmarkStart w:id="1067" w:name="_Toc124157754"/>
      <w:bookmarkStart w:id="1068" w:name="_Toc124259677"/>
      <w:bookmarkStart w:id="1069" w:name="_Toc130584748"/>
      <w:bookmarkStart w:id="1070" w:name="_Toc137464404"/>
      <w:bookmarkStart w:id="1071" w:name="_Toc138884073"/>
      <w:bookmarkStart w:id="1072" w:name="_Toc145643274"/>
      <w:bookmarkStart w:id="1073" w:name="_Toc155472108"/>
      <w:bookmarkStart w:id="1074" w:name="_Toc155776996"/>
      <w:bookmarkStart w:id="1075" w:name="_Toc161668332"/>
      <w:bookmarkStart w:id="1076" w:name="_Toc169713640"/>
      <w:bookmarkStart w:id="1077" w:name="_Toc176445191"/>
      <w:bookmarkStart w:id="1078" w:name="_Toc187246666"/>
      <w:bookmarkStart w:id="1079" w:name="_Toc192602749"/>
      <w:bookmarkStart w:id="1080" w:name="_Hlk503810786"/>
      <w:r>
        <w:t>6.3.2.1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bookmarkEnd w:id="10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81" w:name="_Toc74663203"/>
      <w:bookmarkStart w:id="1082" w:name="_Toc37260132"/>
      <w:bookmarkStart w:id="1083" w:name="_Toc53178162"/>
      <w:bookmarkStart w:id="1084" w:name="_Toc45893435"/>
      <w:bookmarkStart w:id="1085" w:name="_Toc90422590"/>
      <w:bookmarkStart w:id="1086" w:name="_Toc37267520"/>
      <w:bookmarkStart w:id="1087" w:name="_Toc82621743"/>
      <w:bookmarkStart w:id="1088" w:name="_Toc53178613"/>
      <w:bookmarkStart w:id="1089" w:name="_Toc29811664"/>
      <w:bookmarkStart w:id="1090" w:name="_Toc61179309"/>
      <w:bookmarkStart w:id="1091" w:name="_Toc67916605"/>
      <w:bookmarkStart w:id="1092" w:name="_Toc36817216"/>
      <w:bookmarkStart w:id="1093" w:name="_Toc44712122"/>
      <w:bookmarkStart w:id="1094" w:name="_Toc61178839"/>
      <w:bookmarkStart w:id="1095" w:name="_Toc21127458"/>
      <w:bookmarkStart w:id="1096" w:name="_Toc104310990"/>
      <w:bookmarkStart w:id="1097" w:name="_Toc106126691"/>
      <w:bookmarkStart w:id="1098" w:name="_Toc106177004"/>
      <w:bookmarkStart w:id="1099" w:name="_Toc114242172"/>
      <w:bookmarkStart w:id="1100" w:name="_Toc123044116"/>
      <w:bookmarkStart w:id="1101" w:name="_Toc124157755"/>
      <w:bookmarkStart w:id="1102" w:name="_Toc124259678"/>
      <w:bookmarkStart w:id="1103" w:name="_Toc130584749"/>
      <w:bookmarkStart w:id="1104" w:name="_Toc137464405"/>
      <w:bookmarkStart w:id="1105" w:name="_Toc138884074"/>
      <w:bookmarkStart w:id="1106" w:name="_Toc145643275"/>
      <w:bookmarkStart w:id="1107" w:name="_Toc155472109"/>
      <w:bookmarkStart w:id="1108" w:name="_Toc155776997"/>
      <w:bookmarkStart w:id="1109" w:name="_Toc161668333"/>
      <w:bookmarkStart w:id="1110" w:name="_Toc169713641"/>
      <w:bookmarkStart w:id="1111" w:name="_Toc176445192"/>
      <w:bookmarkStart w:id="1112" w:name="_Toc187246667"/>
      <w:bookmarkStart w:id="1113" w:name="_Toc192602750"/>
      <w:r>
        <w:t>6.3.2.2</w:t>
      </w:r>
      <w:r>
        <w:tab/>
        <w:t xml:space="preserve">Minimum requirement for </w:t>
      </w:r>
      <w:r>
        <w:rPr>
          <w:rFonts w:hint="eastAsia"/>
          <w:i/>
          <w:iCs/>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14" w:name="_Toc104310991"/>
      <w:bookmarkStart w:id="1115" w:name="_Toc106126692"/>
      <w:bookmarkStart w:id="1116" w:name="_Toc106177005"/>
      <w:bookmarkStart w:id="1117" w:name="_Toc114242173"/>
      <w:bookmarkStart w:id="1118" w:name="_Toc123044117"/>
      <w:bookmarkStart w:id="1119" w:name="_Toc124157756"/>
      <w:bookmarkStart w:id="1120" w:name="_Toc124259679"/>
      <w:bookmarkStart w:id="1121" w:name="_Toc130584750"/>
      <w:bookmarkStart w:id="1122" w:name="_Toc137464406"/>
      <w:bookmarkStart w:id="1123" w:name="_Toc138884075"/>
      <w:bookmarkStart w:id="1124" w:name="_Toc145643276"/>
      <w:bookmarkStart w:id="1125" w:name="_Toc155472110"/>
      <w:bookmarkStart w:id="1126" w:name="_Toc155776998"/>
      <w:bookmarkStart w:id="1127" w:name="_Toc161668334"/>
      <w:bookmarkStart w:id="1128" w:name="_Toc169713642"/>
      <w:bookmarkStart w:id="1129" w:name="_Toc176445193"/>
      <w:bookmarkStart w:id="1130" w:name="_Toc187246668"/>
      <w:bookmarkStart w:id="1131" w:name="_Toc192602751"/>
      <w:r>
        <w:rPr>
          <w:lang w:eastAsia="zh-CN"/>
        </w:rPr>
        <w:t>6.3.3</w:t>
      </w:r>
      <w:r>
        <w:rPr>
          <w:lang w:eastAsia="zh-CN"/>
        </w:rPr>
        <w:tab/>
        <w:t>Total power dynamic range</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024DBA5" w14:textId="1E404BC8" w:rsidR="0021325A" w:rsidRDefault="0021325A" w:rsidP="008F0723">
      <w:pPr>
        <w:pStyle w:val="Heading4"/>
      </w:pPr>
      <w:bookmarkStart w:id="1132" w:name="_Toc37267522"/>
      <w:bookmarkStart w:id="1133" w:name="_Toc61179311"/>
      <w:bookmarkStart w:id="1134" w:name="_Toc21127460"/>
      <w:bookmarkStart w:id="1135" w:name="_Toc82621745"/>
      <w:bookmarkStart w:id="1136" w:name="_Toc67916607"/>
      <w:bookmarkStart w:id="1137" w:name="_Toc90422592"/>
      <w:bookmarkStart w:id="1138" w:name="_Toc37260134"/>
      <w:bookmarkStart w:id="1139" w:name="_Toc53178164"/>
      <w:bookmarkStart w:id="1140" w:name="_Toc44712124"/>
      <w:bookmarkStart w:id="1141" w:name="_Toc53178615"/>
      <w:bookmarkStart w:id="1142" w:name="_Toc74663205"/>
      <w:bookmarkStart w:id="1143" w:name="_Toc29811666"/>
      <w:bookmarkStart w:id="1144" w:name="_Toc61178841"/>
      <w:bookmarkStart w:id="1145" w:name="_Toc36817218"/>
      <w:bookmarkStart w:id="1146" w:name="_Toc45893437"/>
      <w:bookmarkStart w:id="1147" w:name="_Toc104310992"/>
      <w:bookmarkStart w:id="1148" w:name="_Toc106126693"/>
      <w:bookmarkStart w:id="1149" w:name="_Toc106177006"/>
      <w:bookmarkStart w:id="1150" w:name="_Toc114242174"/>
      <w:bookmarkStart w:id="1151" w:name="_Toc123044118"/>
      <w:bookmarkStart w:id="1152" w:name="_Toc124157757"/>
      <w:bookmarkStart w:id="1153" w:name="_Toc124259680"/>
      <w:bookmarkStart w:id="1154" w:name="_Toc130584751"/>
      <w:bookmarkStart w:id="1155" w:name="_Toc137464407"/>
      <w:bookmarkStart w:id="1156" w:name="_Toc138884076"/>
      <w:bookmarkStart w:id="1157" w:name="_Toc145643277"/>
      <w:bookmarkStart w:id="1158" w:name="_Toc155472111"/>
      <w:bookmarkStart w:id="1159" w:name="_Toc155776999"/>
      <w:bookmarkStart w:id="1160" w:name="_Toc161668335"/>
      <w:bookmarkStart w:id="1161" w:name="_Toc169713643"/>
      <w:bookmarkStart w:id="1162" w:name="_Toc176445194"/>
      <w:bookmarkStart w:id="1163" w:name="_Toc187246669"/>
      <w:bookmarkStart w:id="1164" w:name="_Toc192602752"/>
      <w:r>
        <w:t>6.3.3.1</w:t>
      </w:r>
      <w:r>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165" w:name="_Toc36817219"/>
      <w:bookmarkStart w:id="1166" w:name="_Toc53178616"/>
      <w:bookmarkStart w:id="1167" w:name="_Toc29811667"/>
      <w:bookmarkStart w:id="1168" w:name="_Toc45893438"/>
      <w:bookmarkStart w:id="1169" w:name="_Toc61178842"/>
      <w:bookmarkStart w:id="1170" w:name="_Toc37260135"/>
      <w:bookmarkStart w:id="1171" w:name="_Toc53178165"/>
      <w:bookmarkStart w:id="1172" w:name="_Toc67916608"/>
      <w:bookmarkStart w:id="1173" w:name="_Toc44712125"/>
      <w:bookmarkStart w:id="1174" w:name="_Toc21127461"/>
      <w:bookmarkStart w:id="1175" w:name="_Toc74663206"/>
      <w:bookmarkStart w:id="1176" w:name="_Toc61179312"/>
      <w:bookmarkStart w:id="1177" w:name="_Toc90422593"/>
      <w:bookmarkStart w:id="1178" w:name="_Toc37267523"/>
      <w:bookmarkStart w:id="1179" w:name="_Toc82621746"/>
      <w:bookmarkStart w:id="1180" w:name="_Toc104310993"/>
      <w:bookmarkStart w:id="1181" w:name="_Toc106126694"/>
      <w:bookmarkStart w:id="1182" w:name="_Toc106177007"/>
      <w:bookmarkStart w:id="1183" w:name="_Toc114242175"/>
      <w:bookmarkStart w:id="1184" w:name="_Toc123044119"/>
      <w:bookmarkStart w:id="1185" w:name="_Toc124157758"/>
      <w:bookmarkStart w:id="1186" w:name="_Toc124259681"/>
      <w:bookmarkStart w:id="1187" w:name="_Toc130584752"/>
      <w:bookmarkStart w:id="1188" w:name="_Toc137464408"/>
      <w:bookmarkStart w:id="1189" w:name="_Toc138884077"/>
      <w:bookmarkStart w:id="1190" w:name="_Toc145643278"/>
      <w:bookmarkStart w:id="1191" w:name="_Toc155472112"/>
      <w:bookmarkStart w:id="1192" w:name="_Toc155777000"/>
      <w:bookmarkStart w:id="1193" w:name="_Toc161668336"/>
      <w:bookmarkStart w:id="1194" w:name="_Toc169713644"/>
      <w:bookmarkStart w:id="1195" w:name="_Toc176445195"/>
      <w:bookmarkStart w:id="1196" w:name="_Toc187246670"/>
      <w:bookmarkStart w:id="1197" w:name="_Toc192602753"/>
      <w:r>
        <w:t>6.3.3.2</w:t>
      </w:r>
      <w:r>
        <w:tab/>
        <w:t xml:space="preserve">Minimum requirement for </w:t>
      </w:r>
      <w:r>
        <w:rPr>
          <w:rFonts w:hint="eastAsia"/>
          <w:i/>
          <w:lang w:val="en-US" w:eastAsia="zh-CN"/>
        </w:rPr>
        <w:t>SAN</w:t>
      </w:r>
      <w:r>
        <w:rPr>
          <w:i/>
        </w:rPr>
        <w:t xml:space="preserve">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198" w:name="_Toc29811668"/>
      <w:bookmarkStart w:id="1199" w:name="_Toc36817220"/>
      <w:bookmarkStart w:id="1200" w:name="_Toc37260136"/>
      <w:bookmarkStart w:id="1201" w:name="_Toc37267524"/>
      <w:bookmarkStart w:id="1202" w:name="_Toc44712126"/>
      <w:bookmarkStart w:id="1203" w:name="_Toc45893439"/>
      <w:bookmarkStart w:id="1204" w:name="_Toc53178166"/>
      <w:bookmarkStart w:id="1205" w:name="_Toc53178617"/>
      <w:bookmarkStart w:id="1206" w:name="_Toc61178843"/>
      <w:bookmarkStart w:id="1207" w:name="_Toc61179313"/>
      <w:bookmarkStart w:id="1208" w:name="_Toc67916609"/>
      <w:bookmarkStart w:id="1209" w:name="_Toc74663207"/>
      <w:bookmarkStart w:id="1210" w:name="_Toc82621747"/>
      <w:bookmarkStart w:id="1211" w:name="_Toc90422594"/>
      <w:bookmarkStart w:id="1212" w:name="_Toc106782787"/>
      <w:bookmarkStart w:id="1213" w:name="_Toc107311678"/>
      <w:bookmarkStart w:id="1214" w:name="_Toc107419262"/>
      <w:bookmarkStart w:id="1215" w:name="_Toc107474889"/>
      <w:bookmarkStart w:id="1216" w:name="_Toc114255482"/>
      <w:bookmarkStart w:id="1217" w:name="_Toc115186162"/>
      <w:bookmarkStart w:id="1218" w:name="_Toc123048976"/>
      <w:bookmarkStart w:id="1219" w:name="_Toc123051895"/>
      <w:bookmarkStart w:id="1220" w:name="_Toc123054364"/>
      <w:bookmarkStart w:id="1221" w:name="_Toc123717465"/>
      <w:bookmarkStart w:id="1222" w:name="_Toc124157041"/>
      <w:bookmarkStart w:id="1223" w:name="_Toc124266445"/>
      <w:bookmarkStart w:id="1224" w:name="_Toc131595803"/>
      <w:bookmarkStart w:id="1225" w:name="_Toc131740801"/>
      <w:bookmarkStart w:id="1226" w:name="_Toc131766335"/>
      <w:bookmarkStart w:id="1227" w:name="_Toc138837557"/>
      <w:bookmarkStart w:id="1228" w:name="_Toc156567378"/>
      <w:bookmarkStart w:id="1229" w:name="_Toc176875984"/>
      <w:bookmarkStart w:id="1230" w:name="_Toc187245489"/>
      <w:bookmarkStart w:id="1231" w:name="_Toc192602754"/>
      <w:r w:rsidRPr="00F95B02">
        <w:rPr>
          <w:lang w:eastAsia="zh-CN"/>
        </w:rPr>
        <w:lastRenderedPageBreak/>
        <w:t>6.3.4</w:t>
      </w:r>
      <w:r w:rsidRPr="00F95B02">
        <w:rPr>
          <w:lang w:eastAsia="zh-CN"/>
        </w:rPr>
        <w:tab/>
        <w:t>NB-IoT RB power dynamic range</w:t>
      </w:r>
      <w:bookmarkEnd w:id="1198"/>
      <w:bookmarkEnd w:id="1199"/>
      <w:r w:rsidRPr="00F95B02">
        <w:rPr>
          <w:lang w:eastAsia="zh-CN"/>
        </w:rPr>
        <w:t xml:space="preserve"> </w:t>
      </w:r>
      <w:r w:rsidRPr="00F95B02">
        <w:t xml:space="preserve">for NB-IoT operation in </w:t>
      </w:r>
      <w:r>
        <w:t xml:space="preserve">NTN </w:t>
      </w:r>
      <w:r w:rsidRPr="00F95B02">
        <w:t>NR in-band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23B4492" w14:textId="77777777" w:rsidR="00D95375" w:rsidRPr="00F95B02" w:rsidRDefault="00D95375" w:rsidP="00D95375">
      <w:pPr>
        <w:pStyle w:val="Heading4"/>
      </w:pPr>
      <w:bookmarkStart w:id="1232" w:name="_Toc29811669"/>
      <w:bookmarkStart w:id="1233" w:name="_Toc36817221"/>
      <w:bookmarkStart w:id="1234" w:name="_Toc37260137"/>
      <w:bookmarkStart w:id="1235" w:name="_Toc37267525"/>
      <w:bookmarkStart w:id="1236" w:name="_Toc44712127"/>
      <w:bookmarkStart w:id="1237" w:name="_Toc45893440"/>
      <w:bookmarkStart w:id="1238" w:name="_Toc53178167"/>
      <w:bookmarkStart w:id="1239" w:name="_Toc53178618"/>
      <w:bookmarkStart w:id="1240" w:name="_Toc61178844"/>
      <w:bookmarkStart w:id="1241" w:name="_Toc61179314"/>
      <w:bookmarkStart w:id="1242" w:name="_Toc67916610"/>
      <w:bookmarkStart w:id="1243" w:name="_Toc74663208"/>
      <w:bookmarkStart w:id="1244" w:name="_Toc82621748"/>
      <w:bookmarkStart w:id="1245" w:name="_Toc90422595"/>
      <w:bookmarkStart w:id="1246" w:name="_Toc106782788"/>
      <w:bookmarkStart w:id="1247" w:name="_Toc107311679"/>
      <w:bookmarkStart w:id="1248" w:name="_Toc107419263"/>
      <w:bookmarkStart w:id="1249" w:name="_Toc107474890"/>
      <w:bookmarkStart w:id="1250" w:name="_Toc114255483"/>
      <w:bookmarkStart w:id="1251" w:name="_Toc115186163"/>
      <w:bookmarkStart w:id="1252" w:name="_Toc123048977"/>
      <w:bookmarkStart w:id="1253" w:name="_Toc123051896"/>
      <w:bookmarkStart w:id="1254" w:name="_Toc123054365"/>
      <w:bookmarkStart w:id="1255" w:name="_Toc123717466"/>
      <w:bookmarkStart w:id="1256" w:name="_Toc124157042"/>
      <w:bookmarkStart w:id="1257" w:name="_Toc124266446"/>
      <w:bookmarkStart w:id="1258" w:name="_Toc131595804"/>
      <w:bookmarkStart w:id="1259" w:name="_Toc131740802"/>
      <w:bookmarkStart w:id="1260" w:name="_Toc131766336"/>
      <w:bookmarkStart w:id="1261" w:name="_Toc138837558"/>
      <w:bookmarkStart w:id="1262" w:name="_Toc156567379"/>
      <w:bookmarkStart w:id="1263" w:name="_Toc176875985"/>
      <w:bookmarkStart w:id="1264" w:name="_Toc187245490"/>
      <w:bookmarkStart w:id="1265" w:name="_Toc192602755"/>
      <w:r w:rsidRPr="00F95B02">
        <w:t>6.3.4.1</w:t>
      </w:r>
      <w:r w:rsidRPr="00F95B02">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266" w:name="_Toc535411415"/>
      <w:bookmarkStart w:id="1267" w:name="_Toc29811670"/>
      <w:bookmarkStart w:id="1268" w:name="_Toc36817222"/>
      <w:bookmarkStart w:id="1269" w:name="_Toc37260138"/>
      <w:bookmarkStart w:id="1270" w:name="_Toc37267526"/>
      <w:bookmarkStart w:id="1271" w:name="_Toc44712128"/>
      <w:bookmarkStart w:id="1272" w:name="_Toc45893441"/>
      <w:bookmarkStart w:id="1273" w:name="_Toc53178168"/>
      <w:bookmarkStart w:id="1274" w:name="_Toc53178619"/>
      <w:bookmarkStart w:id="1275" w:name="_Toc61178845"/>
      <w:bookmarkStart w:id="1276" w:name="_Toc61179315"/>
      <w:bookmarkStart w:id="1277" w:name="_Toc67916611"/>
      <w:bookmarkStart w:id="1278" w:name="_Toc74663209"/>
      <w:bookmarkStart w:id="1279" w:name="_Toc82621749"/>
      <w:bookmarkStart w:id="1280" w:name="_Toc90422596"/>
      <w:bookmarkStart w:id="1281" w:name="_Toc106782789"/>
      <w:bookmarkStart w:id="1282" w:name="_Toc107311680"/>
      <w:bookmarkStart w:id="1283" w:name="_Toc107419264"/>
      <w:bookmarkStart w:id="1284" w:name="_Toc107474891"/>
      <w:bookmarkStart w:id="1285" w:name="_Toc114255484"/>
      <w:bookmarkStart w:id="1286" w:name="_Toc115186164"/>
      <w:bookmarkStart w:id="1287" w:name="_Toc123048978"/>
      <w:bookmarkStart w:id="1288" w:name="_Toc123051897"/>
      <w:bookmarkStart w:id="1289" w:name="_Toc123054366"/>
      <w:bookmarkStart w:id="1290" w:name="_Toc123717467"/>
      <w:bookmarkStart w:id="1291" w:name="_Toc124157043"/>
      <w:bookmarkStart w:id="1292" w:name="_Toc124266447"/>
      <w:bookmarkStart w:id="1293" w:name="_Toc131595805"/>
      <w:bookmarkStart w:id="1294" w:name="_Toc131740803"/>
      <w:bookmarkStart w:id="1295" w:name="_Toc131766337"/>
      <w:bookmarkStart w:id="1296" w:name="_Toc138837559"/>
      <w:bookmarkStart w:id="1297" w:name="_Toc156567380"/>
      <w:bookmarkStart w:id="1298" w:name="_Toc176875986"/>
      <w:bookmarkStart w:id="1299" w:name="_Toc187245491"/>
      <w:bookmarkStart w:id="1300" w:name="_Toc192602756"/>
      <w:r w:rsidRPr="00F95B02">
        <w:t>6.3.4.2</w:t>
      </w:r>
      <w:r w:rsidRPr="00F95B02">
        <w:tab/>
        <w:t>Minimum Requirement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77777777" w:rsidR="00D95375" w:rsidRDefault="00D95375" w:rsidP="008C5F9D">
            <w:pPr>
              <w:pStyle w:val="TAH"/>
            </w:pPr>
            <w:r w:rsidRPr="00F95B02">
              <w:rPr>
                <w:lang w:eastAsia="zh-CN"/>
              </w:rPr>
              <w:t>BS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77777777" w:rsidR="00D95375" w:rsidRPr="00F95B02" w:rsidRDefault="00D95375" w:rsidP="008C5F9D">
            <w:pPr>
              <w:pStyle w:val="TAC"/>
            </w:pPr>
            <w:r w:rsidRPr="00F95B02">
              <w:t>Within center 90% of BS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01" w:name="_Toc104310994"/>
      <w:bookmarkStart w:id="1302" w:name="_Toc106126695"/>
      <w:bookmarkStart w:id="1303" w:name="_Toc106177008"/>
      <w:bookmarkStart w:id="1304" w:name="_Toc114242176"/>
      <w:bookmarkStart w:id="1305" w:name="_Toc123044120"/>
      <w:bookmarkStart w:id="1306" w:name="_Toc124157759"/>
      <w:bookmarkStart w:id="1307" w:name="_Toc124259682"/>
      <w:bookmarkStart w:id="1308" w:name="_Toc130584753"/>
      <w:bookmarkStart w:id="1309" w:name="_Toc137464409"/>
      <w:bookmarkStart w:id="1310" w:name="_Toc138884078"/>
      <w:bookmarkStart w:id="1311" w:name="_Toc145643279"/>
      <w:bookmarkStart w:id="1312" w:name="_Toc155472113"/>
      <w:bookmarkStart w:id="1313" w:name="_Toc155777001"/>
      <w:bookmarkStart w:id="1314" w:name="_Toc161668337"/>
      <w:bookmarkStart w:id="1315" w:name="_Toc169713645"/>
      <w:bookmarkStart w:id="1316" w:name="_Toc176445196"/>
      <w:bookmarkStart w:id="1317" w:name="_Toc187246671"/>
      <w:bookmarkStart w:id="1318" w:name="_Toc192602757"/>
      <w:r w:rsidRPr="00E80AD8">
        <w:rPr>
          <w:lang w:eastAsia="zh-CN"/>
        </w:rPr>
        <w:t>6.4</w:t>
      </w:r>
      <w:r w:rsidRPr="00E80AD8">
        <w:rPr>
          <w:lang w:eastAsia="zh-CN"/>
        </w:rPr>
        <w:tab/>
        <w:t>Transmit ON/OFF power</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19" w:name="_Toc104310995"/>
      <w:bookmarkStart w:id="1320" w:name="_Toc106126696"/>
      <w:bookmarkStart w:id="1321" w:name="_Toc106177009"/>
      <w:bookmarkStart w:id="1322" w:name="_Toc114242177"/>
      <w:bookmarkStart w:id="1323" w:name="_Toc123044121"/>
      <w:bookmarkStart w:id="1324" w:name="_Toc124157760"/>
      <w:bookmarkStart w:id="1325" w:name="_Toc124259683"/>
      <w:bookmarkStart w:id="1326" w:name="_Toc130584754"/>
      <w:bookmarkStart w:id="1327" w:name="_Toc137464410"/>
      <w:bookmarkStart w:id="1328" w:name="_Toc138884079"/>
      <w:bookmarkStart w:id="1329" w:name="_Toc145643280"/>
      <w:bookmarkStart w:id="1330" w:name="_Toc155472114"/>
      <w:bookmarkStart w:id="1331" w:name="_Toc155777002"/>
      <w:bookmarkStart w:id="1332" w:name="_Toc161668338"/>
      <w:bookmarkStart w:id="1333" w:name="_Toc169713646"/>
      <w:bookmarkStart w:id="1334" w:name="_Toc176445197"/>
      <w:bookmarkStart w:id="1335" w:name="_Toc187246672"/>
      <w:bookmarkStart w:id="1336" w:name="_Toc192602758"/>
      <w:r>
        <w:rPr>
          <w:lang w:eastAsia="zh-CN"/>
        </w:rPr>
        <w:t>6.5</w:t>
      </w:r>
      <w:r>
        <w:rPr>
          <w:lang w:eastAsia="zh-CN"/>
        </w:rPr>
        <w:tab/>
        <w:t>Transmitted signal quality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112E387" w14:textId="413CFCDE" w:rsidR="00E91954" w:rsidRDefault="00E91954" w:rsidP="00E91954">
      <w:pPr>
        <w:pStyle w:val="Heading3"/>
        <w:rPr>
          <w:lang w:eastAsia="zh-CN"/>
        </w:rPr>
      </w:pPr>
      <w:bookmarkStart w:id="1337" w:name="_Toc104310996"/>
      <w:bookmarkStart w:id="1338" w:name="_Toc106126697"/>
      <w:bookmarkStart w:id="1339" w:name="_Toc106177010"/>
      <w:bookmarkStart w:id="1340" w:name="_Toc114242178"/>
      <w:bookmarkStart w:id="1341" w:name="_Toc123044122"/>
      <w:bookmarkStart w:id="1342" w:name="_Toc124157761"/>
      <w:bookmarkStart w:id="1343" w:name="_Toc124259684"/>
      <w:bookmarkStart w:id="1344" w:name="_Toc130584755"/>
      <w:bookmarkStart w:id="1345" w:name="_Toc137464411"/>
      <w:bookmarkStart w:id="1346" w:name="_Toc138884080"/>
      <w:bookmarkStart w:id="1347" w:name="_Toc145643281"/>
      <w:bookmarkStart w:id="1348" w:name="_Toc155472115"/>
      <w:bookmarkStart w:id="1349" w:name="_Toc155777003"/>
      <w:bookmarkStart w:id="1350" w:name="_Toc161668339"/>
      <w:bookmarkStart w:id="1351" w:name="_Toc169713647"/>
      <w:bookmarkStart w:id="1352" w:name="_Toc176445198"/>
      <w:bookmarkStart w:id="1353" w:name="_Toc187246673"/>
      <w:bookmarkStart w:id="1354" w:name="_Toc192602759"/>
      <w:r>
        <w:rPr>
          <w:lang w:eastAsia="zh-CN"/>
        </w:rPr>
        <w:t>6.5.1</w:t>
      </w:r>
      <w:r>
        <w:rPr>
          <w:lang w:eastAsia="zh-CN"/>
        </w:rPr>
        <w:tab/>
        <w:t>Frequency error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67A9EA2" w14:textId="23F63AE1" w:rsidR="00F510F5" w:rsidRPr="00C75B91" w:rsidRDefault="00F510F5" w:rsidP="00F510F5">
      <w:pPr>
        <w:pStyle w:val="Heading4"/>
        <w:rPr>
          <w:lang w:eastAsia="zh-CN"/>
        </w:rPr>
      </w:pPr>
      <w:bookmarkStart w:id="1355" w:name="_Toc21127473"/>
      <w:bookmarkStart w:id="1356" w:name="_Toc29811682"/>
      <w:bookmarkStart w:id="1357" w:name="_Toc36817234"/>
      <w:bookmarkStart w:id="1358" w:name="_Toc37260150"/>
      <w:bookmarkStart w:id="1359" w:name="_Toc37267538"/>
      <w:bookmarkStart w:id="1360" w:name="_Toc44712140"/>
      <w:bookmarkStart w:id="1361" w:name="_Toc45893453"/>
      <w:bookmarkStart w:id="1362" w:name="_Toc53178180"/>
      <w:bookmarkStart w:id="1363" w:name="_Toc53178631"/>
      <w:bookmarkStart w:id="1364" w:name="_Toc61178857"/>
      <w:bookmarkStart w:id="1365" w:name="_Toc61179327"/>
      <w:bookmarkStart w:id="1366" w:name="_Toc67916623"/>
      <w:bookmarkStart w:id="1367" w:name="_Toc74663221"/>
      <w:bookmarkStart w:id="1368" w:name="_Toc82621761"/>
      <w:bookmarkStart w:id="1369" w:name="_Toc90422608"/>
      <w:bookmarkStart w:id="1370" w:name="_Toc104310997"/>
      <w:bookmarkStart w:id="1371" w:name="_Toc106126698"/>
      <w:bookmarkStart w:id="1372" w:name="_Toc106177011"/>
      <w:bookmarkStart w:id="1373" w:name="_Toc114242179"/>
      <w:bookmarkStart w:id="1374" w:name="_Toc123044123"/>
      <w:bookmarkStart w:id="1375" w:name="_Toc124157762"/>
      <w:bookmarkStart w:id="1376" w:name="_Toc124259685"/>
      <w:bookmarkStart w:id="1377" w:name="_Toc130584756"/>
      <w:bookmarkStart w:id="1378" w:name="_Toc137464412"/>
      <w:bookmarkStart w:id="1379" w:name="_Toc138884081"/>
      <w:bookmarkStart w:id="1380" w:name="_Toc145643282"/>
      <w:bookmarkStart w:id="1381" w:name="_Toc155472116"/>
      <w:bookmarkStart w:id="1382" w:name="_Toc155777004"/>
      <w:bookmarkStart w:id="1383" w:name="_Toc161668340"/>
      <w:bookmarkStart w:id="1384" w:name="_Toc169713648"/>
      <w:bookmarkStart w:id="1385" w:name="_Toc176445199"/>
      <w:bookmarkStart w:id="1386" w:name="_Toc187246674"/>
      <w:bookmarkStart w:id="1387" w:name="_Toc192602760"/>
      <w:r w:rsidRPr="00C75B91">
        <w:t>6.5.1.1</w:t>
      </w:r>
      <w:r w:rsidRPr="00C75B91">
        <w:tab/>
      </w:r>
      <w:r w:rsidRPr="00C75B91">
        <w:rPr>
          <w:lang w:eastAsia="zh-CN"/>
        </w:rPr>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388" w:name="_Toc21127474"/>
      <w:bookmarkStart w:id="1389" w:name="_Toc29811683"/>
      <w:bookmarkStart w:id="1390" w:name="_Toc36817235"/>
      <w:bookmarkStart w:id="1391" w:name="_Toc37260151"/>
      <w:bookmarkStart w:id="1392" w:name="_Toc37267539"/>
      <w:bookmarkStart w:id="1393" w:name="_Toc44712141"/>
      <w:bookmarkStart w:id="1394" w:name="_Toc45893454"/>
      <w:bookmarkStart w:id="1395" w:name="_Toc53178181"/>
      <w:bookmarkStart w:id="1396" w:name="_Toc53178632"/>
      <w:bookmarkStart w:id="1397" w:name="_Toc61178858"/>
      <w:bookmarkStart w:id="1398" w:name="_Toc61179328"/>
      <w:bookmarkStart w:id="1399" w:name="_Toc67916624"/>
      <w:bookmarkStart w:id="1400" w:name="_Toc74663222"/>
      <w:bookmarkStart w:id="1401" w:name="_Toc82621762"/>
      <w:bookmarkStart w:id="1402" w:name="_Toc90422609"/>
      <w:bookmarkStart w:id="1403" w:name="_Toc104310998"/>
      <w:bookmarkStart w:id="1404" w:name="_Toc106126699"/>
      <w:bookmarkStart w:id="1405" w:name="_Toc106177012"/>
      <w:bookmarkStart w:id="1406" w:name="_Toc114242180"/>
      <w:bookmarkStart w:id="1407" w:name="_Toc123044124"/>
      <w:bookmarkStart w:id="1408" w:name="_Toc124157763"/>
      <w:bookmarkStart w:id="1409" w:name="_Toc124259686"/>
      <w:bookmarkStart w:id="1410" w:name="_Toc130584757"/>
      <w:bookmarkStart w:id="1411" w:name="_Toc137464413"/>
      <w:bookmarkStart w:id="1412" w:name="_Toc138884082"/>
      <w:bookmarkStart w:id="1413" w:name="_Toc145643283"/>
      <w:bookmarkStart w:id="1414" w:name="_Toc155472117"/>
      <w:bookmarkStart w:id="1415" w:name="_Toc155777005"/>
      <w:bookmarkStart w:id="1416" w:name="_Toc161668341"/>
      <w:bookmarkStart w:id="1417" w:name="_Toc169713649"/>
      <w:bookmarkStart w:id="1418" w:name="_Toc176445200"/>
      <w:bookmarkStart w:id="1419" w:name="_Toc187246675"/>
      <w:bookmarkStart w:id="1420" w:name="_Toc19260276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21" w:name="_Toc104310999"/>
      <w:bookmarkStart w:id="1422" w:name="_Toc106126700"/>
      <w:bookmarkStart w:id="1423" w:name="_Toc106177013"/>
      <w:bookmarkStart w:id="1424" w:name="_Toc114242181"/>
      <w:bookmarkStart w:id="1425" w:name="_Toc123044125"/>
      <w:bookmarkStart w:id="1426" w:name="_Toc124157764"/>
      <w:bookmarkStart w:id="1427" w:name="_Toc124259687"/>
      <w:bookmarkStart w:id="1428" w:name="_Toc130584758"/>
      <w:bookmarkStart w:id="1429" w:name="_Toc137464414"/>
      <w:bookmarkStart w:id="1430" w:name="_Toc138884083"/>
      <w:bookmarkStart w:id="1431" w:name="_Toc145643284"/>
      <w:bookmarkStart w:id="1432" w:name="_Toc155472118"/>
      <w:bookmarkStart w:id="1433" w:name="_Toc155777006"/>
      <w:bookmarkStart w:id="1434" w:name="_Toc161668342"/>
      <w:bookmarkStart w:id="1435" w:name="_Toc169713650"/>
      <w:bookmarkStart w:id="1436" w:name="_Toc176445201"/>
      <w:bookmarkStart w:id="1437" w:name="_Toc187246676"/>
      <w:bookmarkStart w:id="1438" w:name="_Toc192602762"/>
      <w:r>
        <w:rPr>
          <w:lang w:eastAsia="zh-CN"/>
        </w:rPr>
        <w:lastRenderedPageBreak/>
        <w:t>6.5.2</w:t>
      </w:r>
      <w:r>
        <w:rPr>
          <w:lang w:eastAsia="zh-CN"/>
        </w:rPr>
        <w:tab/>
        <w:t>Modulation quality</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B17193D" w14:textId="77777777" w:rsidR="00F510F5" w:rsidRPr="00C75B91" w:rsidRDefault="00F510F5" w:rsidP="008F0723">
      <w:pPr>
        <w:pStyle w:val="Heading4"/>
      </w:pPr>
      <w:bookmarkStart w:id="1439" w:name="_Toc21127476"/>
      <w:bookmarkStart w:id="1440" w:name="_Toc29811685"/>
      <w:bookmarkStart w:id="1441" w:name="_Toc36817237"/>
      <w:bookmarkStart w:id="1442" w:name="_Toc37260153"/>
      <w:bookmarkStart w:id="1443" w:name="_Toc37267541"/>
      <w:bookmarkStart w:id="1444" w:name="_Toc44712143"/>
      <w:bookmarkStart w:id="1445" w:name="_Toc45893456"/>
      <w:bookmarkStart w:id="1446" w:name="_Toc53178183"/>
      <w:bookmarkStart w:id="1447" w:name="_Toc53178634"/>
      <w:bookmarkStart w:id="1448" w:name="_Toc61178860"/>
      <w:bookmarkStart w:id="1449" w:name="_Toc61179330"/>
      <w:bookmarkStart w:id="1450" w:name="_Toc67916626"/>
      <w:bookmarkStart w:id="1451" w:name="_Toc74663224"/>
      <w:bookmarkStart w:id="1452" w:name="_Toc82621764"/>
      <w:bookmarkStart w:id="1453" w:name="_Toc90422611"/>
      <w:bookmarkStart w:id="1454" w:name="_Toc104311000"/>
      <w:bookmarkStart w:id="1455" w:name="_Toc106126701"/>
      <w:bookmarkStart w:id="1456" w:name="_Toc106177014"/>
      <w:bookmarkStart w:id="1457" w:name="_Toc114242182"/>
      <w:bookmarkStart w:id="1458" w:name="_Toc123044126"/>
      <w:bookmarkStart w:id="1459" w:name="_Toc124157765"/>
      <w:bookmarkStart w:id="1460" w:name="_Toc124259688"/>
      <w:bookmarkStart w:id="1461" w:name="_Toc130584759"/>
      <w:bookmarkStart w:id="1462" w:name="_Toc137464415"/>
      <w:bookmarkStart w:id="1463" w:name="_Toc138884084"/>
      <w:bookmarkStart w:id="1464" w:name="_Toc145643285"/>
      <w:bookmarkStart w:id="1465" w:name="_Toc155472119"/>
      <w:bookmarkStart w:id="1466" w:name="_Toc155777007"/>
      <w:bookmarkStart w:id="1467" w:name="_Toc161668343"/>
      <w:bookmarkStart w:id="1468" w:name="_Toc169713651"/>
      <w:bookmarkStart w:id="1469" w:name="_Toc176445202"/>
      <w:bookmarkStart w:id="1470" w:name="_Toc187246677"/>
      <w:bookmarkStart w:id="1471" w:name="_Toc192602763"/>
      <w:r w:rsidRPr="00C75B91">
        <w:t>6.5.2.1</w:t>
      </w:r>
      <w:r w:rsidRPr="00C75B91">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472" w:name="_Toc21127477"/>
      <w:bookmarkStart w:id="1473" w:name="_Toc29811686"/>
      <w:bookmarkStart w:id="1474" w:name="_Toc36817238"/>
      <w:bookmarkStart w:id="1475" w:name="_Toc37260154"/>
      <w:bookmarkStart w:id="1476" w:name="_Toc37267542"/>
      <w:bookmarkStart w:id="1477" w:name="_Toc44712144"/>
      <w:bookmarkStart w:id="1478" w:name="_Toc45893457"/>
      <w:bookmarkStart w:id="1479" w:name="_Toc53178184"/>
      <w:bookmarkStart w:id="1480" w:name="_Toc53178635"/>
      <w:bookmarkStart w:id="1481" w:name="_Toc61178861"/>
      <w:bookmarkStart w:id="1482" w:name="_Toc61179331"/>
      <w:bookmarkStart w:id="1483" w:name="_Toc67916627"/>
      <w:bookmarkStart w:id="1484" w:name="_Toc74663225"/>
      <w:bookmarkStart w:id="1485" w:name="_Toc82621765"/>
      <w:bookmarkStart w:id="1486" w:name="_Toc90422612"/>
      <w:bookmarkStart w:id="1487" w:name="_Toc104311001"/>
      <w:bookmarkStart w:id="1488" w:name="_Toc106126702"/>
      <w:bookmarkStart w:id="1489" w:name="_Toc106177015"/>
      <w:bookmarkStart w:id="1490" w:name="_Toc114242183"/>
      <w:bookmarkStart w:id="1491" w:name="_Toc123044127"/>
      <w:bookmarkStart w:id="1492" w:name="_Toc124157766"/>
      <w:bookmarkStart w:id="1493" w:name="_Toc124259689"/>
      <w:bookmarkStart w:id="1494" w:name="_Toc130584760"/>
      <w:bookmarkStart w:id="1495" w:name="_Toc137464416"/>
      <w:bookmarkStart w:id="1496" w:name="_Toc138884085"/>
      <w:bookmarkStart w:id="1497" w:name="_Toc145643286"/>
      <w:bookmarkStart w:id="1498" w:name="_Toc155472120"/>
      <w:bookmarkStart w:id="1499" w:name="_Toc155777008"/>
      <w:bookmarkStart w:id="1500" w:name="_Toc161668344"/>
      <w:bookmarkStart w:id="1501" w:name="_Toc169713652"/>
      <w:bookmarkStart w:id="1502" w:name="_Toc176445203"/>
      <w:bookmarkStart w:id="1503" w:name="_Toc187246678"/>
      <w:bookmarkStart w:id="1504" w:name="_Toc192602764"/>
      <w:r w:rsidRPr="00C75B91">
        <w:t>6.5.2.2</w:t>
      </w:r>
      <w:r w:rsidRPr="00C75B91">
        <w:tab/>
        <w:t xml:space="preserve">Minimum Requirement for </w:t>
      </w:r>
      <w:r w:rsidRPr="00C75B91">
        <w:rPr>
          <w:i/>
        </w:rPr>
        <w:t>SAN type 1-H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05" w:name="_Toc21127478"/>
      <w:bookmarkStart w:id="1506" w:name="_Toc29811687"/>
      <w:bookmarkStart w:id="1507" w:name="_Toc36817239"/>
      <w:bookmarkStart w:id="1508" w:name="_Toc37260155"/>
      <w:bookmarkStart w:id="1509" w:name="_Toc37267543"/>
      <w:bookmarkStart w:id="1510" w:name="_Toc44712145"/>
      <w:bookmarkStart w:id="1511" w:name="_Toc45893458"/>
      <w:bookmarkStart w:id="1512" w:name="_Toc53178185"/>
      <w:bookmarkStart w:id="1513" w:name="_Toc53178636"/>
      <w:bookmarkStart w:id="1514" w:name="_Toc61178862"/>
      <w:bookmarkStart w:id="1515" w:name="_Toc61179332"/>
      <w:bookmarkStart w:id="1516" w:name="_Toc67916628"/>
      <w:bookmarkStart w:id="1517" w:name="_Toc74663226"/>
      <w:bookmarkStart w:id="1518" w:name="_Toc82621766"/>
      <w:bookmarkStart w:id="1519"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20" w:name="_Toc104311002"/>
      <w:bookmarkStart w:id="1521" w:name="_Toc106126703"/>
      <w:bookmarkStart w:id="1522" w:name="_Toc106177016"/>
      <w:bookmarkStart w:id="1523" w:name="_Toc114242184"/>
      <w:bookmarkStart w:id="1524" w:name="_Toc123044128"/>
      <w:bookmarkStart w:id="1525" w:name="_Toc124157767"/>
      <w:bookmarkStart w:id="1526" w:name="_Toc124259690"/>
      <w:bookmarkStart w:id="1527" w:name="_Toc130584761"/>
      <w:bookmarkStart w:id="1528" w:name="_Toc137464417"/>
      <w:bookmarkStart w:id="1529" w:name="_Toc138884086"/>
      <w:bookmarkStart w:id="1530" w:name="_Toc145643287"/>
      <w:bookmarkStart w:id="1531" w:name="_Toc155472121"/>
      <w:bookmarkStart w:id="1532" w:name="_Toc155777009"/>
      <w:bookmarkStart w:id="1533" w:name="_Toc161668345"/>
      <w:bookmarkStart w:id="1534" w:name="_Toc169713653"/>
      <w:bookmarkStart w:id="1535" w:name="_Toc176445204"/>
      <w:bookmarkStart w:id="1536" w:name="_Toc187246679"/>
      <w:bookmarkStart w:id="1537" w:name="_Toc192602765"/>
      <w:r w:rsidRPr="00B30A2A">
        <w:t>6.5.2.3</w:t>
      </w:r>
      <w:r w:rsidRPr="00B30A2A">
        <w:tab/>
        <w:t>EVM frame structure for measurement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538" w:name="_Toc104311003"/>
      <w:bookmarkStart w:id="1539" w:name="_Toc106126704"/>
      <w:bookmarkStart w:id="1540" w:name="_Toc106177017"/>
      <w:bookmarkStart w:id="1541" w:name="_Toc114242185"/>
      <w:bookmarkStart w:id="1542" w:name="_Toc123044129"/>
      <w:bookmarkStart w:id="1543" w:name="_Toc124157768"/>
      <w:bookmarkStart w:id="1544" w:name="_Toc124259691"/>
      <w:bookmarkStart w:id="1545" w:name="_Toc130584762"/>
      <w:bookmarkStart w:id="1546" w:name="_Toc137464418"/>
      <w:bookmarkStart w:id="1547" w:name="_Toc138884087"/>
      <w:bookmarkStart w:id="1548" w:name="_Toc145643288"/>
      <w:bookmarkStart w:id="1549" w:name="_Toc155472122"/>
      <w:bookmarkStart w:id="1550" w:name="_Toc155777010"/>
      <w:bookmarkStart w:id="1551" w:name="_Toc161668346"/>
      <w:bookmarkStart w:id="1552" w:name="_Toc169713654"/>
      <w:bookmarkStart w:id="1553" w:name="_Toc176445205"/>
      <w:bookmarkStart w:id="1554" w:name="_Toc187246680"/>
      <w:bookmarkStart w:id="1555" w:name="_Toc192602766"/>
      <w:r>
        <w:rPr>
          <w:lang w:eastAsia="zh-CN"/>
        </w:rPr>
        <w:t>6.5.3</w:t>
      </w:r>
      <w:r>
        <w:rPr>
          <w:lang w:eastAsia="zh-CN"/>
        </w:rPr>
        <w:tab/>
        <w:t>Time alignment error</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556" w:name="_Toc104311004"/>
      <w:bookmarkStart w:id="1557" w:name="_Toc106126705"/>
      <w:bookmarkStart w:id="1558" w:name="_Toc106177018"/>
      <w:bookmarkStart w:id="1559" w:name="_Toc114242186"/>
      <w:bookmarkStart w:id="1560" w:name="_Toc123044130"/>
      <w:bookmarkStart w:id="1561" w:name="_Toc124157769"/>
      <w:bookmarkStart w:id="1562" w:name="_Toc124259692"/>
      <w:bookmarkStart w:id="1563" w:name="_Toc130584763"/>
      <w:bookmarkStart w:id="1564" w:name="_Toc137464419"/>
      <w:bookmarkStart w:id="1565" w:name="_Toc138884088"/>
      <w:bookmarkStart w:id="1566" w:name="_Toc145643289"/>
      <w:bookmarkStart w:id="1567" w:name="_Toc155472123"/>
      <w:bookmarkStart w:id="1568" w:name="_Toc155777011"/>
      <w:bookmarkStart w:id="1569" w:name="_Toc161668347"/>
      <w:bookmarkStart w:id="1570" w:name="_Toc169713655"/>
      <w:bookmarkStart w:id="1571" w:name="_Toc176445206"/>
      <w:bookmarkStart w:id="1572" w:name="_Toc187246681"/>
      <w:bookmarkStart w:id="1573" w:name="_Toc192602767"/>
      <w:r>
        <w:rPr>
          <w:lang w:eastAsia="zh-CN"/>
        </w:rPr>
        <w:t>6.6</w:t>
      </w:r>
      <w:r>
        <w:rPr>
          <w:lang w:eastAsia="zh-CN"/>
        </w:rPr>
        <w:tab/>
        <w:t>Unwanted emissions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AFCA72C" w14:textId="6AC2659A" w:rsidR="008C5D68" w:rsidRDefault="008C5D68" w:rsidP="00FA1729">
      <w:pPr>
        <w:pStyle w:val="Heading3"/>
        <w:rPr>
          <w:lang w:eastAsia="zh-CN"/>
        </w:rPr>
      </w:pPr>
      <w:bookmarkStart w:id="1574" w:name="_Toc104311005"/>
      <w:bookmarkStart w:id="1575" w:name="_Toc106126706"/>
      <w:bookmarkStart w:id="1576" w:name="_Toc106177019"/>
      <w:bookmarkStart w:id="1577" w:name="_Toc114242187"/>
      <w:bookmarkStart w:id="1578" w:name="_Toc123044131"/>
      <w:bookmarkStart w:id="1579" w:name="_Toc124157770"/>
      <w:bookmarkStart w:id="1580" w:name="_Toc124259693"/>
      <w:bookmarkStart w:id="1581" w:name="_Toc130584764"/>
      <w:bookmarkStart w:id="1582" w:name="_Toc137464420"/>
      <w:bookmarkStart w:id="1583" w:name="_Toc138884089"/>
      <w:bookmarkStart w:id="1584" w:name="_Toc145643290"/>
      <w:bookmarkStart w:id="1585" w:name="_Toc155472124"/>
      <w:bookmarkStart w:id="1586" w:name="_Toc155777012"/>
      <w:bookmarkStart w:id="1587" w:name="_Toc161668348"/>
      <w:bookmarkStart w:id="1588" w:name="_Toc169713656"/>
      <w:bookmarkStart w:id="1589" w:name="_Toc176445207"/>
      <w:bookmarkStart w:id="1590" w:name="_Toc187246682"/>
      <w:bookmarkStart w:id="1591" w:name="_Toc192602768"/>
      <w:r>
        <w:rPr>
          <w:lang w:eastAsia="zh-CN"/>
        </w:rPr>
        <w:t>6.6.1</w:t>
      </w:r>
      <w:r>
        <w:rPr>
          <w:lang w:eastAsia="zh-CN"/>
        </w:rPr>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592" w:name="_Hlk497217795"/>
      <w:r>
        <w:rPr>
          <w:rFonts w:cs="v5.0.0"/>
        </w:rPr>
        <w:t xml:space="preserve">Adjacent Channel Leakage power Ratio </w:t>
      </w:r>
      <w:bookmarkEnd w:id="15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lastRenderedPageBreak/>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593" w:name="_Toc104311006"/>
      <w:bookmarkStart w:id="1594" w:name="_Toc106126707"/>
      <w:bookmarkStart w:id="1595" w:name="_Toc106177020"/>
      <w:bookmarkStart w:id="1596" w:name="_Toc114242188"/>
      <w:bookmarkStart w:id="1597" w:name="_Toc123044132"/>
      <w:bookmarkStart w:id="1598" w:name="_Toc124157771"/>
      <w:bookmarkStart w:id="1599" w:name="_Toc124259694"/>
      <w:bookmarkStart w:id="1600" w:name="_Toc130584765"/>
      <w:bookmarkStart w:id="1601" w:name="_Toc137464421"/>
      <w:bookmarkStart w:id="1602" w:name="_Toc138884090"/>
      <w:bookmarkStart w:id="1603" w:name="_Toc145643291"/>
      <w:bookmarkStart w:id="1604" w:name="_Toc155472125"/>
      <w:bookmarkStart w:id="1605" w:name="_Toc155777013"/>
      <w:bookmarkStart w:id="1606" w:name="_Toc161668349"/>
      <w:bookmarkStart w:id="1607" w:name="_Toc169713657"/>
      <w:bookmarkStart w:id="1608" w:name="_Toc176445208"/>
      <w:bookmarkStart w:id="1609" w:name="_Toc187246683"/>
      <w:bookmarkStart w:id="1610" w:name="_Toc192602769"/>
      <w:r>
        <w:rPr>
          <w:lang w:eastAsia="zh-CN"/>
        </w:rPr>
        <w:t>6.6.2</w:t>
      </w:r>
      <w:r>
        <w:rPr>
          <w:lang w:eastAsia="zh-CN"/>
        </w:rPr>
        <w:tab/>
        <w:t>Occupied bandwidth</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7103AA8" w14:textId="469C3036" w:rsidR="008C5D68" w:rsidRDefault="008C5D68" w:rsidP="00E203D6">
      <w:pPr>
        <w:pStyle w:val="Heading4"/>
        <w:rPr>
          <w:lang w:eastAsia="zh-CN"/>
        </w:rPr>
      </w:pPr>
      <w:bookmarkStart w:id="1611" w:name="_Toc104311007"/>
      <w:bookmarkStart w:id="1612" w:name="_Toc106126708"/>
      <w:bookmarkStart w:id="1613" w:name="_Toc106177021"/>
      <w:bookmarkStart w:id="1614" w:name="_Toc114242189"/>
      <w:bookmarkStart w:id="1615" w:name="_Toc123044133"/>
      <w:bookmarkStart w:id="1616" w:name="_Toc124157772"/>
      <w:bookmarkStart w:id="1617" w:name="_Toc124259695"/>
      <w:bookmarkStart w:id="1618" w:name="_Toc130584766"/>
      <w:bookmarkStart w:id="1619" w:name="_Toc137464422"/>
      <w:bookmarkStart w:id="1620" w:name="_Toc138884091"/>
      <w:bookmarkStart w:id="1621" w:name="_Toc145643292"/>
      <w:bookmarkStart w:id="1622" w:name="_Toc155472126"/>
      <w:bookmarkStart w:id="1623" w:name="_Toc155777014"/>
      <w:bookmarkStart w:id="1624" w:name="_Toc161668350"/>
      <w:bookmarkStart w:id="1625" w:name="_Toc169713658"/>
      <w:bookmarkStart w:id="1626" w:name="_Toc176445209"/>
      <w:bookmarkStart w:id="1627" w:name="_Toc187246684"/>
      <w:bookmarkStart w:id="1628" w:name="_Toc192602770"/>
      <w:r w:rsidRPr="00FA1729">
        <w:rPr>
          <w:lang w:eastAsia="zh-CN"/>
        </w:rPr>
        <w:t>6.6.2</w:t>
      </w:r>
      <w:r w:rsidR="00E203D6">
        <w:rPr>
          <w:lang w:eastAsia="zh-CN"/>
        </w:rPr>
        <w:t>.1</w:t>
      </w:r>
      <w:r w:rsidR="00FA1729" w:rsidRPr="00FA1729">
        <w:rPr>
          <w:lang w:eastAsia="zh-CN"/>
        </w:rPr>
        <w:tab/>
      </w:r>
      <w:r w:rsidRPr="00FA1729">
        <w:rPr>
          <w:lang w:eastAsia="zh-CN"/>
        </w:rPr>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29" w:name="_Toc104311008"/>
      <w:bookmarkStart w:id="1630" w:name="_Toc106126709"/>
      <w:bookmarkStart w:id="1631" w:name="_Toc106177022"/>
      <w:bookmarkStart w:id="1632" w:name="_Toc114242190"/>
      <w:bookmarkStart w:id="1633" w:name="_Toc123044134"/>
      <w:bookmarkStart w:id="1634" w:name="_Toc124157773"/>
      <w:bookmarkStart w:id="1635" w:name="_Toc124259696"/>
      <w:bookmarkStart w:id="1636" w:name="_Toc130584767"/>
      <w:bookmarkStart w:id="1637" w:name="_Toc137464423"/>
      <w:bookmarkStart w:id="1638" w:name="_Toc138884092"/>
      <w:bookmarkStart w:id="1639" w:name="_Toc145643293"/>
      <w:bookmarkStart w:id="1640" w:name="_Toc155472127"/>
      <w:bookmarkStart w:id="1641" w:name="_Toc155777015"/>
      <w:bookmarkStart w:id="1642" w:name="_Toc161668351"/>
      <w:bookmarkStart w:id="1643" w:name="_Toc169713659"/>
      <w:bookmarkStart w:id="1644" w:name="_Toc176445210"/>
      <w:bookmarkStart w:id="1645" w:name="_Toc187246685"/>
      <w:bookmarkStart w:id="1646" w:name="_Toc192602771"/>
      <w:r>
        <w:rPr>
          <w:lang w:eastAsia="zh-CN"/>
        </w:rPr>
        <w:t>6.6.2.2</w:t>
      </w:r>
      <w:r w:rsidRPr="00FA1729">
        <w:rPr>
          <w:lang w:eastAsia="zh-CN"/>
        </w:rPr>
        <w:tab/>
        <w:t>Minimum requirement</w:t>
      </w:r>
      <w:bookmarkEnd w:id="1629"/>
      <w:bookmarkEnd w:id="1630"/>
      <w:bookmarkEnd w:id="1631"/>
      <w:r>
        <w:rPr>
          <w:lang w:eastAsia="zh-CN"/>
        </w:rPr>
        <w:t xml:space="preserve"> </w:t>
      </w:r>
      <w:r>
        <w:t xml:space="preserve">for </w:t>
      </w:r>
      <w:r>
        <w:rPr>
          <w:i/>
        </w:rPr>
        <w:t>SAN type 1-H</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647" w:name="_Toc104311009"/>
      <w:bookmarkStart w:id="1648" w:name="_Toc106126710"/>
      <w:bookmarkStart w:id="1649" w:name="_Toc106177023"/>
      <w:bookmarkStart w:id="1650" w:name="_Toc114242191"/>
      <w:bookmarkStart w:id="1651" w:name="_Toc123044135"/>
      <w:bookmarkStart w:id="1652" w:name="_Toc124157774"/>
      <w:bookmarkStart w:id="1653" w:name="_Toc124259697"/>
      <w:bookmarkStart w:id="1654" w:name="_Toc130584768"/>
      <w:bookmarkStart w:id="1655" w:name="_Toc137464424"/>
      <w:bookmarkStart w:id="1656" w:name="_Toc138884093"/>
      <w:bookmarkStart w:id="1657" w:name="_Toc145643294"/>
      <w:bookmarkStart w:id="1658" w:name="_Toc155472128"/>
      <w:bookmarkStart w:id="1659" w:name="_Toc155777016"/>
      <w:bookmarkStart w:id="1660" w:name="_Toc161668352"/>
      <w:bookmarkStart w:id="1661" w:name="_Toc169713660"/>
      <w:bookmarkStart w:id="1662" w:name="_Toc176445211"/>
      <w:bookmarkStart w:id="1663" w:name="_Toc187246686"/>
      <w:bookmarkStart w:id="1664" w:name="_Toc192602772"/>
      <w:r>
        <w:rPr>
          <w:lang w:eastAsia="zh-CN"/>
        </w:rPr>
        <w:t>6.6.3</w:t>
      </w:r>
      <w:r>
        <w:rPr>
          <w:lang w:eastAsia="zh-CN"/>
        </w:rPr>
        <w:tab/>
      </w:r>
      <w:r w:rsidR="00736494">
        <w:rPr>
          <w:lang w:eastAsia="zh-CN"/>
        </w:rPr>
        <w:t>Adjacent Channel Leakage Power Ratio</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B995395" w14:textId="57E14AB8" w:rsidR="00736494" w:rsidRPr="00FA1729" w:rsidRDefault="00E203D6" w:rsidP="00E203D6">
      <w:pPr>
        <w:pStyle w:val="Heading4"/>
        <w:rPr>
          <w:lang w:eastAsia="zh-CN"/>
        </w:rPr>
      </w:pPr>
      <w:bookmarkStart w:id="1665" w:name="_Toc104311010"/>
      <w:bookmarkStart w:id="1666" w:name="_Toc106126711"/>
      <w:bookmarkStart w:id="1667" w:name="_Toc106177024"/>
      <w:bookmarkStart w:id="1668" w:name="_Toc114242192"/>
      <w:bookmarkStart w:id="1669" w:name="_Toc123044136"/>
      <w:bookmarkStart w:id="1670" w:name="_Toc124157775"/>
      <w:bookmarkStart w:id="1671" w:name="_Toc124259698"/>
      <w:bookmarkStart w:id="1672" w:name="_Toc130584769"/>
      <w:bookmarkStart w:id="1673" w:name="_Toc137464425"/>
      <w:bookmarkStart w:id="1674" w:name="_Toc138884094"/>
      <w:bookmarkStart w:id="1675" w:name="_Toc145643295"/>
      <w:bookmarkStart w:id="1676" w:name="_Toc155472129"/>
      <w:bookmarkStart w:id="1677" w:name="_Toc155777017"/>
      <w:bookmarkStart w:id="1678" w:name="_Toc161668353"/>
      <w:bookmarkStart w:id="1679" w:name="_Toc169713661"/>
      <w:bookmarkStart w:id="1680" w:name="_Toc176445212"/>
      <w:bookmarkStart w:id="1681" w:name="_Toc187246687"/>
      <w:bookmarkStart w:id="1682" w:name="_Toc192602773"/>
      <w:r>
        <w:rPr>
          <w:lang w:eastAsia="zh-CN"/>
        </w:rPr>
        <w:t>6.6.3.1</w:t>
      </w:r>
      <w:r w:rsidR="00FA1729" w:rsidRPr="00FA1729">
        <w:rPr>
          <w:lang w:eastAsia="zh-CN"/>
        </w:rPr>
        <w:tab/>
      </w:r>
      <w:r w:rsidR="00736494" w:rsidRPr="00FA1729">
        <w:rPr>
          <w:lang w:eastAsia="zh-CN"/>
        </w:rPr>
        <w:t>General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683" w:name="_Toc90422624"/>
      <w:bookmarkStart w:id="1684" w:name="_Toc82621777"/>
      <w:bookmarkStart w:id="1685" w:name="_Toc74663237"/>
      <w:bookmarkStart w:id="1686" w:name="_Toc67916639"/>
      <w:bookmarkStart w:id="1687" w:name="_Toc61179343"/>
      <w:bookmarkStart w:id="1688" w:name="_Toc61178873"/>
      <w:bookmarkStart w:id="1689" w:name="_Toc53178647"/>
      <w:bookmarkStart w:id="1690" w:name="_Toc53178196"/>
      <w:bookmarkStart w:id="1691" w:name="_Toc45893469"/>
      <w:bookmarkStart w:id="1692" w:name="_Toc44712156"/>
      <w:bookmarkStart w:id="1693" w:name="_Toc37267554"/>
      <w:bookmarkStart w:id="1694" w:name="_Toc37260166"/>
      <w:bookmarkStart w:id="1695" w:name="_Toc36817250"/>
      <w:bookmarkStart w:id="1696" w:name="_Toc29811698"/>
      <w:bookmarkStart w:id="1697" w:name="_Toc13080199"/>
      <w:bookmarkStart w:id="1698" w:name="_Toc104311011"/>
      <w:bookmarkStart w:id="1699" w:name="_Toc106126712"/>
      <w:bookmarkStart w:id="1700" w:name="_Toc106177025"/>
      <w:bookmarkStart w:id="1701" w:name="_Toc114242193"/>
      <w:bookmarkStart w:id="1702" w:name="_Toc123044137"/>
      <w:bookmarkStart w:id="1703" w:name="_Toc124157776"/>
      <w:bookmarkStart w:id="1704" w:name="_Toc124259699"/>
      <w:bookmarkStart w:id="1705" w:name="_Toc130584770"/>
      <w:bookmarkStart w:id="1706" w:name="_Toc137464426"/>
      <w:bookmarkStart w:id="1707" w:name="_Toc138884095"/>
      <w:bookmarkStart w:id="1708" w:name="_Toc145643296"/>
      <w:bookmarkStart w:id="1709" w:name="_Toc155472130"/>
      <w:bookmarkStart w:id="1710" w:name="_Toc155777018"/>
      <w:bookmarkStart w:id="1711" w:name="_Toc161668354"/>
      <w:bookmarkStart w:id="1712" w:name="_Toc169713662"/>
      <w:bookmarkStart w:id="1713" w:name="_Toc176445213"/>
      <w:bookmarkStart w:id="1714" w:name="_Toc187246688"/>
      <w:bookmarkStart w:id="1715" w:name="_Toc192602774"/>
      <w:r>
        <w:t>6.6.3.2</w:t>
      </w:r>
      <w:r>
        <w:tab/>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Pr>
          <w:rFonts w:hint="eastAsia"/>
          <w:lang w:val="en-US"/>
        </w:rPr>
        <w:t>Minimum requirement</w:t>
      </w:r>
      <w:bookmarkEnd w:id="1698"/>
      <w:bookmarkEnd w:id="1699"/>
      <w:bookmarkEnd w:id="1700"/>
      <w:r>
        <w:rPr>
          <w:lang w:eastAsia="zh-CN"/>
        </w:rPr>
        <w:t xml:space="preserve"> </w:t>
      </w:r>
      <w:r>
        <w:t xml:space="preserve">for </w:t>
      </w:r>
      <w:r>
        <w:rPr>
          <w:i/>
        </w:rPr>
        <w:t>SAN type 1-H</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16" w:name="_Toc104311012"/>
      <w:bookmarkStart w:id="1717" w:name="_Toc106126713"/>
      <w:bookmarkStart w:id="1718" w:name="_Toc106177026"/>
      <w:bookmarkStart w:id="1719" w:name="_Toc114242194"/>
      <w:bookmarkStart w:id="1720" w:name="_Toc123044138"/>
      <w:bookmarkStart w:id="1721" w:name="_Toc124157777"/>
      <w:bookmarkStart w:id="1722" w:name="_Toc124259700"/>
      <w:bookmarkStart w:id="1723" w:name="_Toc130584771"/>
      <w:bookmarkStart w:id="1724" w:name="_Toc137464427"/>
      <w:bookmarkStart w:id="1725" w:name="_Toc138884096"/>
      <w:bookmarkStart w:id="1726" w:name="_Toc145643297"/>
      <w:bookmarkStart w:id="1727" w:name="_Toc155472131"/>
      <w:bookmarkStart w:id="1728" w:name="_Toc155777019"/>
      <w:bookmarkStart w:id="1729" w:name="_Toc161668355"/>
      <w:bookmarkStart w:id="1730" w:name="_Toc169713663"/>
      <w:bookmarkStart w:id="1731" w:name="_Toc176445214"/>
      <w:bookmarkStart w:id="1732" w:name="_Toc187246689"/>
      <w:bookmarkStart w:id="1733" w:name="_Toc192602775"/>
      <w:r>
        <w:rPr>
          <w:lang w:eastAsia="zh-CN"/>
        </w:rPr>
        <w:t>6.6.4</w:t>
      </w:r>
      <w:r>
        <w:rPr>
          <w:lang w:eastAsia="zh-CN"/>
        </w:rPr>
        <w:tab/>
      </w:r>
      <w:bookmarkEnd w:id="1716"/>
      <w:bookmarkEnd w:id="1717"/>
      <w:bookmarkEnd w:id="1718"/>
      <w:bookmarkEnd w:id="1719"/>
      <w:bookmarkEnd w:id="1720"/>
      <w:bookmarkEnd w:id="1721"/>
      <w:bookmarkEnd w:id="1722"/>
      <w:r w:rsidR="00991DDB">
        <w:rPr>
          <w:lang w:eastAsia="zh-CN"/>
        </w:rPr>
        <w:t>Out-of-band emissions</w:t>
      </w:r>
      <w:bookmarkEnd w:id="1723"/>
      <w:bookmarkEnd w:id="1724"/>
      <w:bookmarkEnd w:id="1725"/>
      <w:bookmarkEnd w:id="1726"/>
      <w:bookmarkEnd w:id="1727"/>
      <w:bookmarkEnd w:id="1728"/>
      <w:bookmarkEnd w:id="1729"/>
      <w:bookmarkEnd w:id="1730"/>
      <w:bookmarkEnd w:id="1731"/>
      <w:bookmarkEnd w:id="1732"/>
      <w:bookmarkEnd w:id="1733"/>
    </w:p>
    <w:p w14:paraId="5A71AA04" w14:textId="5D37F10B" w:rsidR="000A4698" w:rsidRPr="00FA1729" w:rsidRDefault="00E203D6" w:rsidP="00E203D6">
      <w:pPr>
        <w:pStyle w:val="Heading4"/>
        <w:rPr>
          <w:lang w:eastAsia="zh-CN"/>
        </w:rPr>
      </w:pPr>
      <w:bookmarkStart w:id="1734" w:name="_Toc104311013"/>
      <w:bookmarkStart w:id="1735" w:name="_Toc106126714"/>
      <w:bookmarkStart w:id="1736" w:name="_Toc106177027"/>
      <w:bookmarkStart w:id="1737" w:name="_Toc114242195"/>
      <w:bookmarkStart w:id="1738" w:name="_Toc123044139"/>
      <w:bookmarkStart w:id="1739" w:name="_Toc124157778"/>
      <w:bookmarkStart w:id="1740" w:name="_Toc124259701"/>
      <w:bookmarkStart w:id="1741" w:name="_Toc130584772"/>
      <w:bookmarkStart w:id="1742" w:name="_Toc137464428"/>
      <w:bookmarkStart w:id="1743" w:name="_Toc138884097"/>
      <w:bookmarkStart w:id="1744" w:name="_Toc145643298"/>
      <w:bookmarkStart w:id="1745" w:name="_Toc155472132"/>
      <w:bookmarkStart w:id="1746" w:name="_Toc155777020"/>
      <w:bookmarkStart w:id="1747" w:name="_Toc161668356"/>
      <w:bookmarkStart w:id="1748" w:name="_Toc169713664"/>
      <w:bookmarkStart w:id="1749" w:name="_Toc176445215"/>
      <w:bookmarkStart w:id="1750" w:name="_Toc187246690"/>
      <w:bookmarkStart w:id="1751" w:name="_Toc192602776"/>
      <w:r>
        <w:rPr>
          <w:lang w:eastAsia="zh-CN"/>
        </w:rPr>
        <w:t>6.6.4.1</w:t>
      </w:r>
      <w:r w:rsidR="00FA1729" w:rsidRPr="00FA1729">
        <w:rPr>
          <w:lang w:eastAsia="zh-CN"/>
        </w:rPr>
        <w:tab/>
      </w:r>
      <w:r w:rsidR="000A4698"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752" w:name="_Hlk497218315"/>
      <w:r w:rsidRPr="00347785">
        <w:sym w:font="Symbol" w:char="F044"/>
      </w:r>
      <w:r w:rsidRPr="00347785">
        <w:t>f</w:t>
      </w:r>
      <w:bookmarkEnd w:id="1752"/>
      <w:r w:rsidRPr="00347785">
        <w:t xml:space="preserve"> is the </w:t>
      </w:r>
      <w:bookmarkStart w:id="1753"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753"/>
      <w:r w:rsidRPr="00347785">
        <w:t>.</w:t>
      </w:r>
    </w:p>
    <w:p w14:paraId="37DFA950" w14:textId="77777777" w:rsidR="00590BF0" w:rsidRPr="002D095A" w:rsidRDefault="00590BF0" w:rsidP="00590BF0">
      <w:pPr>
        <w:pStyle w:val="B1"/>
      </w:pPr>
      <w:r w:rsidRPr="00347785">
        <w:t>-</w:t>
      </w:r>
      <w:r w:rsidRPr="00347785">
        <w:tab/>
      </w:r>
      <w:bookmarkStart w:id="1754" w:name="_Hlk497218343"/>
      <w:r w:rsidRPr="002D095A">
        <w:t xml:space="preserve">f_offset </w:t>
      </w:r>
      <w:bookmarkEnd w:id="1754"/>
      <w:r w:rsidRPr="002D095A">
        <w:t xml:space="preserve">is the </w:t>
      </w:r>
      <w:bookmarkStart w:id="1755" w:name="_Hlk497218356"/>
      <w:r w:rsidRPr="002D095A">
        <w:t xml:space="preserve">separation between the </w:t>
      </w:r>
      <w:r w:rsidRPr="002D095A">
        <w:rPr>
          <w:i/>
        </w:rPr>
        <w:t>channel edge</w:t>
      </w:r>
      <w:r w:rsidRPr="002D095A">
        <w:t xml:space="preserve"> frequency and the centre of the measuring filter</w:t>
      </w:r>
      <w:bookmarkEnd w:id="1755"/>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756" w:name="_Toc13080204"/>
      <w:bookmarkStart w:id="1757" w:name="_Toc29811703"/>
      <w:bookmarkStart w:id="1758" w:name="_Toc36817255"/>
      <w:bookmarkStart w:id="1759" w:name="_Toc37260171"/>
      <w:bookmarkStart w:id="1760" w:name="_Toc37267559"/>
      <w:bookmarkStart w:id="1761" w:name="_Toc44712161"/>
      <w:bookmarkStart w:id="1762" w:name="_Toc45893474"/>
      <w:bookmarkStart w:id="1763" w:name="_Toc53178201"/>
      <w:bookmarkStart w:id="1764" w:name="_Toc53178652"/>
      <w:bookmarkStart w:id="1765" w:name="_Toc61178878"/>
      <w:bookmarkStart w:id="1766" w:name="_Toc61179348"/>
      <w:bookmarkStart w:id="1767" w:name="_Toc67916644"/>
      <w:bookmarkStart w:id="1768" w:name="_Toc74663242"/>
      <w:bookmarkStart w:id="1769" w:name="_Toc82621782"/>
      <w:bookmarkStart w:id="1770" w:name="_Toc90422629"/>
      <w:bookmarkStart w:id="1771" w:name="_Toc155777021"/>
      <w:bookmarkStart w:id="1772" w:name="_Toc161668357"/>
      <w:bookmarkStart w:id="1773" w:name="_Toc169713665"/>
      <w:bookmarkStart w:id="1774" w:name="_Toc176445216"/>
      <w:bookmarkStart w:id="1775" w:name="_Toc187246691"/>
      <w:bookmarkStart w:id="1776" w:name="_Toc192602777"/>
      <w:r w:rsidRPr="00347785">
        <w:t>6.6.4.2</w:t>
      </w:r>
      <w:r w:rsidRPr="00347785">
        <w:tab/>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r w:rsidR="003B7C36" w:rsidRPr="0069449D">
        <w:rPr>
          <w:i/>
          <w:iCs/>
        </w:rPr>
        <w:t>Basic limits</w:t>
      </w:r>
      <w:bookmarkEnd w:id="1773"/>
      <w:bookmarkEnd w:id="1774"/>
      <w:bookmarkEnd w:id="1775"/>
      <w:bookmarkEnd w:id="1776"/>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777" w:name="_Toc104311014"/>
      <w:bookmarkStart w:id="1778" w:name="_Toc106126715"/>
      <w:bookmarkStart w:id="1779" w:name="_Toc106177028"/>
      <w:r w:rsidRPr="00D17A86">
        <w:rPr>
          <w:rFonts w:cs="Arial"/>
          <w:lang w:val="en-US"/>
        </w:rPr>
        <w:lastRenderedPageBreak/>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780" w:name="_Toc169713666"/>
      <w:bookmarkStart w:id="1781" w:name="_Toc176445217"/>
      <w:bookmarkStart w:id="1782" w:name="_Toc187246692"/>
      <w:bookmarkStart w:id="1783" w:name="_Toc192602778"/>
      <w:r w:rsidRPr="00347785">
        <w:t>6.6.4.</w:t>
      </w:r>
      <w:r>
        <w:t>3</w:t>
      </w:r>
      <w:r w:rsidRPr="00347785">
        <w:tab/>
      </w:r>
      <w:r w:rsidRPr="00276BEE">
        <w:t xml:space="preserve">Minimum requirements for </w:t>
      </w:r>
      <w:r w:rsidRPr="00276BEE">
        <w:rPr>
          <w:i/>
        </w:rPr>
        <w:t>SAN type 1-H</w:t>
      </w:r>
      <w:bookmarkEnd w:id="1780"/>
      <w:bookmarkEnd w:id="1781"/>
      <w:bookmarkEnd w:id="1782"/>
      <w:bookmarkEnd w:id="1783"/>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784" w:name="_Toc114242196"/>
      <w:bookmarkStart w:id="1785" w:name="_Toc123044140"/>
      <w:bookmarkStart w:id="1786" w:name="_Toc124157779"/>
      <w:bookmarkStart w:id="1787" w:name="_Toc124259702"/>
      <w:bookmarkStart w:id="1788" w:name="_Toc130584773"/>
      <w:bookmarkStart w:id="1789" w:name="_Toc137464429"/>
      <w:bookmarkStart w:id="1790" w:name="_Toc138884098"/>
      <w:bookmarkStart w:id="1791" w:name="_Toc145643299"/>
      <w:bookmarkStart w:id="1792" w:name="_Toc155472133"/>
      <w:bookmarkStart w:id="1793" w:name="_Toc155777022"/>
      <w:bookmarkStart w:id="1794" w:name="_Toc161668358"/>
      <w:bookmarkStart w:id="1795" w:name="_Toc169713667"/>
      <w:bookmarkStart w:id="1796" w:name="_Toc176445218"/>
      <w:bookmarkStart w:id="1797" w:name="_Toc187246693"/>
      <w:bookmarkStart w:id="1798" w:name="_Toc192602779"/>
      <w:r>
        <w:rPr>
          <w:lang w:eastAsia="zh-CN"/>
        </w:rPr>
        <w:t>6.6.</w:t>
      </w:r>
      <w:r w:rsidR="000A4698">
        <w:rPr>
          <w:lang w:eastAsia="zh-CN"/>
        </w:rPr>
        <w:t>5</w:t>
      </w:r>
      <w:r>
        <w:rPr>
          <w:lang w:eastAsia="zh-CN"/>
        </w:rPr>
        <w:tab/>
        <w:t>Transmitter spurious emissions</w:t>
      </w:r>
      <w:bookmarkEnd w:id="1777"/>
      <w:bookmarkEnd w:id="1778"/>
      <w:bookmarkEnd w:id="1779"/>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BF97827" w14:textId="006B83E9" w:rsidR="000A4698" w:rsidRDefault="00736494" w:rsidP="00E203D6">
      <w:pPr>
        <w:pStyle w:val="Heading4"/>
        <w:rPr>
          <w:lang w:eastAsia="zh-CN"/>
        </w:rPr>
      </w:pPr>
      <w:bookmarkStart w:id="1799" w:name="_Toc104311015"/>
      <w:bookmarkStart w:id="1800" w:name="_Toc106126716"/>
      <w:bookmarkStart w:id="1801" w:name="_Toc106177029"/>
      <w:bookmarkStart w:id="1802" w:name="_Toc114242197"/>
      <w:bookmarkStart w:id="1803" w:name="_Toc123044141"/>
      <w:bookmarkStart w:id="1804" w:name="_Toc124157780"/>
      <w:bookmarkStart w:id="1805" w:name="_Toc124259703"/>
      <w:bookmarkStart w:id="1806" w:name="_Toc130584774"/>
      <w:bookmarkStart w:id="1807" w:name="_Toc137464430"/>
      <w:bookmarkStart w:id="1808" w:name="_Toc138884099"/>
      <w:bookmarkStart w:id="1809" w:name="_Toc145643300"/>
      <w:bookmarkStart w:id="1810" w:name="_Toc155472134"/>
      <w:bookmarkStart w:id="1811" w:name="_Toc155777023"/>
      <w:bookmarkStart w:id="1812" w:name="_Toc161668359"/>
      <w:bookmarkStart w:id="1813" w:name="_Toc169713668"/>
      <w:bookmarkStart w:id="1814" w:name="_Toc176445219"/>
      <w:bookmarkStart w:id="1815" w:name="_Toc187246694"/>
      <w:bookmarkStart w:id="1816" w:name="_Toc19260278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17" w:name="_Toc104311016"/>
      <w:bookmarkStart w:id="1818" w:name="_Toc106126717"/>
      <w:bookmarkStart w:id="1819" w:name="_Toc106177030"/>
      <w:bookmarkStart w:id="1820" w:name="_Toc114242198"/>
      <w:bookmarkStart w:id="1821" w:name="_Toc123044142"/>
      <w:bookmarkStart w:id="1822" w:name="_Toc124157781"/>
      <w:bookmarkStart w:id="1823" w:name="_Toc124259704"/>
      <w:bookmarkStart w:id="1824" w:name="_Toc130584775"/>
      <w:bookmarkStart w:id="1825" w:name="_Toc137464431"/>
      <w:bookmarkStart w:id="1826" w:name="_Toc138884100"/>
      <w:bookmarkStart w:id="1827" w:name="_Toc145643301"/>
      <w:bookmarkStart w:id="1828" w:name="_Toc155472135"/>
      <w:bookmarkStart w:id="1829" w:name="_Toc155777024"/>
      <w:bookmarkStart w:id="1830" w:name="_Toc161668360"/>
      <w:bookmarkStart w:id="1831" w:name="_Toc169713669"/>
      <w:bookmarkStart w:id="1832" w:name="_Toc176445220"/>
      <w:bookmarkStart w:id="1833" w:name="_Toc187246695"/>
      <w:bookmarkStart w:id="1834" w:name="_Toc19260278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00ED39B2" w:rsidRPr="0069449D">
        <w:rPr>
          <w:i/>
          <w:iCs/>
          <w:lang w:eastAsia="zh-CN"/>
        </w:rPr>
        <w:t>Basic limits</w:t>
      </w:r>
      <w:bookmarkEnd w:id="1831"/>
      <w:bookmarkEnd w:id="1832"/>
      <w:bookmarkEnd w:id="1833"/>
      <w:bookmarkEnd w:id="1834"/>
    </w:p>
    <w:p w14:paraId="56586BE3" w14:textId="1BB5980F" w:rsidR="00736494" w:rsidRDefault="00FA1729" w:rsidP="00E203D6">
      <w:pPr>
        <w:pStyle w:val="Heading5"/>
        <w:rPr>
          <w:lang w:eastAsia="zh-CN"/>
        </w:rPr>
      </w:pPr>
      <w:bookmarkStart w:id="1835" w:name="_Toc104311017"/>
      <w:bookmarkStart w:id="1836" w:name="_Toc106126718"/>
      <w:bookmarkStart w:id="1837" w:name="_Toc106177031"/>
      <w:bookmarkStart w:id="1838" w:name="_Toc114242199"/>
      <w:bookmarkStart w:id="1839" w:name="_Toc123044143"/>
      <w:bookmarkStart w:id="1840" w:name="_Toc124157782"/>
      <w:bookmarkStart w:id="1841" w:name="_Toc124259705"/>
      <w:bookmarkStart w:id="1842" w:name="_Toc130584776"/>
      <w:bookmarkStart w:id="1843" w:name="_Toc137464432"/>
      <w:bookmarkStart w:id="1844" w:name="_Toc138884101"/>
      <w:bookmarkStart w:id="1845" w:name="_Toc145643302"/>
      <w:bookmarkStart w:id="1846" w:name="_Toc155472136"/>
      <w:bookmarkStart w:id="1847" w:name="_Toc155777025"/>
      <w:bookmarkStart w:id="1848" w:name="_Toc161668361"/>
      <w:bookmarkStart w:id="1849" w:name="_Toc169713670"/>
      <w:bookmarkStart w:id="1850" w:name="_Toc176445221"/>
      <w:bookmarkStart w:id="1851" w:name="_Toc187246696"/>
      <w:bookmarkStart w:id="1852" w:name="_Toc192602782"/>
      <w:r w:rsidRPr="00FA1729">
        <w:rPr>
          <w:lang w:eastAsia="zh-CN"/>
        </w:rPr>
        <w:t>6.6.5.2.1</w:t>
      </w:r>
      <w:r w:rsidRPr="00FA1729">
        <w:rPr>
          <w:lang w:eastAsia="zh-CN"/>
        </w:rPr>
        <w:tab/>
      </w:r>
      <w:r w:rsidR="005B4244" w:rsidRPr="00FA1729">
        <w:rPr>
          <w:lang w:eastAsia="zh-CN"/>
        </w:rPr>
        <w:t>General transmitter spurious emissions requirements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853" w:name="_Toc106126719"/>
      <w:bookmarkStart w:id="1854" w:name="_Toc106177032"/>
      <w:bookmarkStart w:id="1855" w:name="_Toc114242200"/>
      <w:bookmarkStart w:id="1856" w:name="_Toc123044144"/>
      <w:bookmarkStart w:id="1857" w:name="_Toc124157783"/>
      <w:bookmarkStart w:id="1858" w:name="_Toc124259706"/>
      <w:bookmarkStart w:id="1859" w:name="_Toc130584777"/>
      <w:bookmarkStart w:id="1860" w:name="_Toc137464433"/>
      <w:bookmarkStart w:id="1861" w:name="_Toc138884102"/>
      <w:bookmarkStart w:id="1862" w:name="_Toc145643303"/>
      <w:bookmarkStart w:id="1863" w:name="_Toc155472137"/>
      <w:bookmarkStart w:id="1864" w:name="_Toc155777026"/>
      <w:bookmarkStart w:id="1865" w:name="_Toc161668362"/>
      <w:bookmarkStart w:id="1866" w:name="_Toc169713671"/>
      <w:bookmarkStart w:id="1867" w:name="_Toc176445222"/>
      <w:bookmarkStart w:id="1868" w:name="_Toc187246697"/>
      <w:bookmarkStart w:id="1869" w:name="_Toc192602783"/>
      <w:bookmarkStart w:id="1870"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r w:rsidR="005B4244" w:rsidRPr="00FA1729">
        <w:rPr>
          <w:lang w:eastAsia="zh-CN"/>
        </w:rPr>
        <w:t xml:space="preserve"> </w:t>
      </w:r>
      <w:bookmarkEnd w:id="187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871" w:name="_Toc104311019"/>
      <w:bookmarkStart w:id="1872" w:name="_Toc106126720"/>
      <w:bookmarkStart w:id="1873" w:name="_Toc106177033"/>
      <w:bookmarkStart w:id="1874" w:name="_Toc114242201"/>
      <w:bookmarkStart w:id="1875" w:name="_Toc123044145"/>
      <w:bookmarkStart w:id="1876" w:name="_Toc124157784"/>
      <w:bookmarkStart w:id="1877" w:name="_Toc124259707"/>
      <w:bookmarkStart w:id="1878" w:name="_Toc130584778"/>
      <w:bookmarkStart w:id="1879" w:name="_Toc137464434"/>
      <w:bookmarkStart w:id="1880" w:name="_Toc138884103"/>
      <w:bookmarkStart w:id="1881" w:name="_Toc145643304"/>
      <w:bookmarkStart w:id="1882" w:name="_Toc155472138"/>
      <w:bookmarkStart w:id="1883" w:name="_Toc155777027"/>
      <w:bookmarkStart w:id="1884" w:name="_Toc161668363"/>
      <w:bookmarkStart w:id="1885" w:name="_Toc169713672"/>
      <w:bookmarkStart w:id="1886" w:name="_Toc176445223"/>
      <w:bookmarkStart w:id="1887" w:name="_Toc187246698"/>
      <w:bookmarkStart w:id="1888" w:name="_Toc192602784"/>
      <w:r w:rsidRPr="00FA1729">
        <w:rPr>
          <w:lang w:eastAsia="zh-CN"/>
        </w:rPr>
        <w:t>6.6.5.2.</w:t>
      </w:r>
      <w:r>
        <w:rPr>
          <w:lang w:eastAsia="zh-CN"/>
        </w:rPr>
        <w:t>3</w:t>
      </w:r>
      <w:r w:rsidRPr="00FA1729">
        <w:rPr>
          <w:lang w:eastAsia="zh-CN"/>
        </w:rPr>
        <w:tab/>
      </w:r>
      <w:r w:rsidRPr="00F95B02">
        <w:t>Additional spurious emissions requirements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889" w:name="_Toc104311020"/>
      <w:bookmarkStart w:id="1890" w:name="_Toc106126721"/>
      <w:bookmarkStart w:id="1891" w:name="_Toc106177034"/>
      <w:bookmarkStart w:id="1892" w:name="_Toc114242202"/>
      <w:bookmarkStart w:id="1893" w:name="_Toc123044146"/>
      <w:bookmarkStart w:id="1894" w:name="_Toc124157785"/>
      <w:bookmarkStart w:id="1895" w:name="_Toc124259708"/>
      <w:bookmarkStart w:id="1896" w:name="_Toc130584779"/>
      <w:bookmarkStart w:id="1897" w:name="_Toc137464435"/>
      <w:bookmarkStart w:id="1898" w:name="_Toc138884104"/>
      <w:bookmarkStart w:id="1899" w:name="_Toc145643305"/>
      <w:bookmarkStart w:id="1900" w:name="_Toc155472139"/>
      <w:bookmarkStart w:id="1901" w:name="_Toc155777028"/>
      <w:bookmarkStart w:id="1902" w:name="_Toc161668364"/>
      <w:bookmarkStart w:id="1903" w:name="_Toc169713673"/>
      <w:bookmarkStart w:id="1904" w:name="_Toc176445224"/>
      <w:bookmarkStart w:id="1905" w:name="_Toc187246699"/>
      <w:bookmarkStart w:id="1906" w:name="_Toc19260278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07" w:name="_Toc169713674"/>
      <w:bookmarkStart w:id="1908" w:name="_Toc176445225"/>
      <w:bookmarkStart w:id="1909" w:name="_Toc187246700"/>
      <w:bookmarkStart w:id="1910" w:name="_Toc19260278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07"/>
      <w:bookmarkEnd w:id="1908"/>
      <w:bookmarkEnd w:id="1909"/>
      <w:bookmarkEnd w:id="1910"/>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11" w:name="_Toc104311021"/>
      <w:bookmarkStart w:id="1912" w:name="_Toc106126722"/>
      <w:bookmarkStart w:id="1913" w:name="_Toc106177035"/>
      <w:bookmarkStart w:id="1914" w:name="_Toc114242203"/>
      <w:bookmarkStart w:id="1915" w:name="_Toc123044147"/>
      <w:bookmarkStart w:id="1916" w:name="_Toc124157786"/>
      <w:bookmarkStart w:id="1917" w:name="_Toc124259709"/>
      <w:bookmarkStart w:id="1918" w:name="_Toc130584780"/>
      <w:bookmarkStart w:id="1919" w:name="_Toc137464436"/>
      <w:bookmarkStart w:id="1920" w:name="_Toc138884105"/>
      <w:bookmarkStart w:id="1921" w:name="_Toc145643306"/>
      <w:bookmarkStart w:id="1922" w:name="_Toc155472140"/>
      <w:bookmarkStart w:id="1923" w:name="_Toc155777029"/>
      <w:bookmarkStart w:id="1924" w:name="_Toc161668365"/>
      <w:bookmarkStart w:id="1925" w:name="_Toc169713675"/>
      <w:bookmarkStart w:id="1926" w:name="_Toc176445226"/>
      <w:bookmarkStart w:id="1927" w:name="_Toc187246701"/>
      <w:bookmarkStart w:id="1928" w:name="_Toc192602787"/>
      <w:r w:rsidRPr="00E80AD8">
        <w:rPr>
          <w:lang w:eastAsia="zh-CN"/>
        </w:rPr>
        <w:t>6.7</w:t>
      </w:r>
      <w:r w:rsidRPr="00E80AD8">
        <w:rPr>
          <w:lang w:eastAsia="zh-CN"/>
        </w:rPr>
        <w:tab/>
        <w:t>Transmitter intermodulation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929" w:name="_Toc104311022"/>
      <w:bookmarkStart w:id="1930" w:name="_Toc106126723"/>
      <w:bookmarkStart w:id="1931" w:name="_Toc106177036"/>
      <w:bookmarkStart w:id="1932" w:name="_Toc114242204"/>
      <w:bookmarkStart w:id="1933" w:name="_Toc123044148"/>
      <w:bookmarkStart w:id="1934" w:name="_Toc124157787"/>
      <w:bookmarkStart w:id="1935" w:name="_Toc124259710"/>
      <w:bookmarkStart w:id="1936" w:name="_Toc130584781"/>
      <w:bookmarkStart w:id="1937" w:name="_Toc137464437"/>
      <w:bookmarkStart w:id="1938" w:name="_Toc138884106"/>
      <w:bookmarkStart w:id="1939" w:name="_Toc145643307"/>
      <w:bookmarkStart w:id="1940" w:name="_Toc155472141"/>
      <w:bookmarkStart w:id="1941" w:name="_Toc155777030"/>
      <w:bookmarkStart w:id="1942" w:name="_Toc161668366"/>
      <w:bookmarkStart w:id="1943" w:name="_Toc169713676"/>
      <w:bookmarkStart w:id="1944" w:name="_Toc176445227"/>
      <w:bookmarkStart w:id="1945" w:name="_Toc187246702"/>
      <w:bookmarkStart w:id="1946" w:name="_Toc192602788"/>
      <w:r>
        <w:rPr>
          <w:lang w:eastAsia="zh-CN"/>
        </w:rPr>
        <w:t>7</w:t>
      </w:r>
      <w:r>
        <w:rPr>
          <w:lang w:eastAsia="zh-CN"/>
        </w:rPr>
        <w:tab/>
        <w:t>Conducted receiver characteristics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DE189DF" w14:textId="70721F50" w:rsidR="001F6D06" w:rsidRDefault="001F6D06" w:rsidP="001F6D06">
      <w:pPr>
        <w:pStyle w:val="Heading2"/>
        <w:rPr>
          <w:lang w:eastAsia="zh-CN"/>
        </w:rPr>
      </w:pPr>
      <w:bookmarkStart w:id="1947" w:name="_Toc104311023"/>
      <w:bookmarkStart w:id="1948" w:name="_Toc106126724"/>
      <w:bookmarkStart w:id="1949" w:name="_Toc106177037"/>
      <w:bookmarkStart w:id="1950" w:name="_Toc114242205"/>
      <w:bookmarkStart w:id="1951" w:name="_Toc123044149"/>
      <w:bookmarkStart w:id="1952" w:name="_Toc124157788"/>
      <w:bookmarkStart w:id="1953" w:name="_Toc124259711"/>
      <w:bookmarkStart w:id="1954" w:name="_Toc130584782"/>
      <w:bookmarkStart w:id="1955" w:name="_Toc137464438"/>
      <w:bookmarkStart w:id="1956" w:name="_Toc138884107"/>
      <w:bookmarkStart w:id="1957" w:name="_Toc145643308"/>
      <w:bookmarkStart w:id="1958" w:name="_Toc155472142"/>
      <w:bookmarkStart w:id="1959" w:name="_Toc155777031"/>
      <w:bookmarkStart w:id="1960" w:name="_Toc161668367"/>
      <w:bookmarkStart w:id="1961" w:name="_Toc169713677"/>
      <w:bookmarkStart w:id="1962" w:name="_Toc176445228"/>
      <w:bookmarkStart w:id="1963" w:name="_Toc187246703"/>
      <w:bookmarkStart w:id="1964" w:name="_Toc192602789"/>
      <w:r>
        <w:rPr>
          <w:lang w:eastAsia="zh-CN"/>
        </w:rPr>
        <w:t>7.1</w:t>
      </w:r>
      <w:r>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lastRenderedPageBreak/>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965" w:name="_Toc104311024"/>
      <w:bookmarkStart w:id="1966" w:name="_Toc106126725"/>
      <w:bookmarkStart w:id="1967" w:name="_Toc106177038"/>
      <w:bookmarkStart w:id="1968" w:name="_Toc114242206"/>
      <w:bookmarkStart w:id="1969" w:name="_Toc123044150"/>
      <w:bookmarkStart w:id="1970" w:name="_Toc124157789"/>
      <w:bookmarkStart w:id="1971" w:name="_Toc124259712"/>
      <w:bookmarkStart w:id="1972" w:name="_Toc130584783"/>
      <w:bookmarkStart w:id="1973" w:name="_Toc137464439"/>
      <w:bookmarkStart w:id="1974" w:name="_Toc138884108"/>
      <w:bookmarkStart w:id="1975" w:name="_Toc145643309"/>
      <w:bookmarkStart w:id="1976" w:name="_Toc155472143"/>
      <w:bookmarkStart w:id="1977" w:name="_Toc155777032"/>
      <w:bookmarkStart w:id="1978" w:name="_Toc161668368"/>
      <w:bookmarkStart w:id="1979" w:name="_Toc169713678"/>
      <w:bookmarkStart w:id="1980" w:name="_Toc176445229"/>
      <w:bookmarkStart w:id="1981" w:name="_Toc187246704"/>
      <w:bookmarkStart w:id="1982" w:name="_Toc192602790"/>
      <w:r>
        <w:rPr>
          <w:lang w:eastAsia="zh-CN"/>
        </w:rPr>
        <w:t>7.2</w:t>
      </w:r>
      <w:r>
        <w:rPr>
          <w:lang w:eastAsia="zh-CN"/>
        </w:rPr>
        <w:tab/>
      </w:r>
      <w:r w:rsidR="000A4698">
        <w:rPr>
          <w:lang w:eastAsia="zh-CN"/>
        </w:rPr>
        <w:t>Reference sensitivity level</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Pr>
          <w:lang w:eastAsia="zh-CN"/>
        </w:rPr>
        <w:t xml:space="preserve"> </w:t>
      </w:r>
    </w:p>
    <w:p w14:paraId="117FDC4A" w14:textId="48D22DA3" w:rsidR="000A4698" w:rsidRDefault="000A4698" w:rsidP="000A4698">
      <w:pPr>
        <w:pStyle w:val="Heading3"/>
        <w:rPr>
          <w:lang w:eastAsia="zh-CN"/>
        </w:rPr>
      </w:pPr>
      <w:bookmarkStart w:id="1983" w:name="_Toc104311025"/>
      <w:bookmarkStart w:id="1984" w:name="_Toc106126726"/>
      <w:bookmarkStart w:id="1985" w:name="_Toc106177039"/>
      <w:bookmarkStart w:id="1986" w:name="_Toc114242207"/>
      <w:bookmarkStart w:id="1987" w:name="_Toc123044151"/>
      <w:bookmarkStart w:id="1988" w:name="_Toc124157790"/>
      <w:bookmarkStart w:id="1989" w:name="_Toc124259713"/>
      <w:bookmarkStart w:id="1990" w:name="_Toc130584784"/>
      <w:bookmarkStart w:id="1991" w:name="_Toc137464440"/>
      <w:bookmarkStart w:id="1992" w:name="_Toc138884109"/>
      <w:bookmarkStart w:id="1993" w:name="_Toc145643310"/>
      <w:bookmarkStart w:id="1994" w:name="_Toc155472144"/>
      <w:bookmarkStart w:id="1995" w:name="_Toc155777033"/>
      <w:bookmarkStart w:id="1996" w:name="_Toc161668369"/>
      <w:bookmarkStart w:id="1997" w:name="_Toc169713679"/>
      <w:bookmarkStart w:id="1998" w:name="_Toc176445230"/>
      <w:bookmarkStart w:id="1999" w:name="_Toc187246705"/>
      <w:bookmarkStart w:id="2000" w:name="_Toc192602791"/>
      <w:r>
        <w:rPr>
          <w:lang w:eastAsia="zh-CN"/>
        </w:rPr>
        <w:t>7.2.1</w:t>
      </w:r>
      <w:r>
        <w:rPr>
          <w:lang w:eastAsia="zh-CN"/>
        </w:rP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0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0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02" w:name="_Toc114242208"/>
      <w:bookmarkStart w:id="2003" w:name="_Toc123044152"/>
      <w:bookmarkStart w:id="2004" w:name="_Toc124157791"/>
      <w:bookmarkStart w:id="2005" w:name="_Toc124259714"/>
      <w:bookmarkStart w:id="2006" w:name="_Toc130584785"/>
      <w:bookmarkStart w:id="2007" w:name="_Toc137464441"/>
      <w:bookmarkStart w:id="2008" w:name="_Toc138884110"/>
      <w:bookmarkStart w:id="2009" w:name="_Toc145643311"/>
      <w:bookmarkStart w:id="2010" w:name="_Toc155472145"/>
      <w:bookmarkStart w:id="2011" w:name="_Toc155777034"/>
      <w:bookmarkStart w:id="2012" w:name="_Toc161668370"/>
      <w:bookmarkStart w:id="2013" w:name="_Toc169713680"/>
      <w:bookmarkStart w:id="2014" w:name="_Toc176445231"/>
      <w:bookmarkStart w:id="2015" w:name="_Toc187246706"/>
      <w:bookmarkStart w:id="2016" w:name="_Toc192602792"/>
      <w:r>
        <w:rPr>
          <w:lang w:eastAsia="zh-CN"/>
        </w:rPr>
        <w:t>7.2.2</w:t>
      </w:r>
      <w:r>
        <w:rPr>
          <w:lang w:eastAsia="zh-CN"/>
        </w:rPr>
        <w:tab/>
        <w:t xml:space="preserve">Minimum requirements for </w:t>
      </w:r>
      <w:r>
        <w:rPr>
          <w:i/>
        </w:rPr>
        <w:t>SAN type 1-H</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2D67B2" w:rsidRPr="00A12B23" w14:paraId="266F2EAE" w14:textId="77777777" w:rsidTr="008C5F9D">
        <w:trPr>
          <w:cantSplit/>
          <w:jc w:val="center"/>
        </w:trPr>
        <w:tc>
          <w:tcPr>
            <w:tcW w:w="2263" w:type="dxa"/>
            <w:tcBorders>
              <w:top w:val="nil"/>
            </w:tcBorders>
            <w:vAlign w:val="center"/>
          </w:tcPr>
          <w:p w14:paraId="66925268" w14:textId="77777777" w:rsidR="002D67B2" w:rsidRPr="00681075" w:rsidRDefault="002D67B2" w:rsidP="008C5F9D">
            <w:pPr>
              <w:pStyle w:val="TAC"/>
              <w:rPr>
                <w:rFonts w:cs="Arial"/>
              </w:rPr>
            </w:pPr>
          </w:p>
        </w:tc>
        <w:tc>
          <w:tcPr>
            <w:tcW w:w="1701" w:type="dxa"/>
            <w:tcBorders>
              <w:top w:val="nil"/>
            </w:tcBorders>
          </w:tcPr>
          <w:p w14:paraId="16705546" w14:textId="77777777" w:rsidR="002D67B2" w:rsidRPr="00681075" w:rsidRDefault="002D67B2" w:rsidP="008C5F9D">
            <w:pPr>
              <w:pStyle w:val="TAC"/>
              <w:rPr>
                <w:rFonts w:cs="Arial"/>
              </w:rPr>
            </w:pPr>
          </w:p>
        </w:tc>
        <w:tc>
          <w:tcPr>
            <w:tcW w:w="3119" w:type="dxa"/>
            <w:vAlign w:val="center"/>
          </w:tcPr>
          <w:p w14:paraId="6E840AB6"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7777777" w:rsidR="002D67B2" w:rsidRPr="00681075" w:rsidRDefault="002D67B2" w:rsidP="008C5F9D">
            <w:pPr>
              <w:pStyle w:val="TAC"/>
              <w:rPr>
                <w:rFonts w:cs="Arial"/>
              </w:rPr>
            </w:pPr>
            <w:r>
              <w:rPr>
                <w:rFonts w:cs="Arial"/>
              </w:rPr>
              <w:t>-92.3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017" w:name="_Toc104311027"/>
            <w:bookmarkStart w:id="2018" w:name="_Toc106126728"/>
            <w:bookmarkStart w:id="2019" w:name="_Toc106177041"/>
            <w:bookmarkStart w:id="2020" w:name="_Toc114242209"/>
            <w:bookmarkStart w:id="2021" w:name="_Toc123044153"/>
            <w:bookmarkStart w:id="2022" w:name="_Toc124157792"/>
            <w:bookmarkStart w:id="2023" w:name="_Toc124259715"/>
            <w:bookmarkStart w:id="2024" w:name="_Toc130584786"/>
            <w:bookmarkStart w:id="2025" w:name="_Toc137464442"/>
            <w:bookmarkStart w:id="2026" w:name="_Toc138884111"/>
            <w:bookmarkStart w:id="2027" w:name="_Toc145643312"/>
            <w:bookmarkStart w:id="2028" w:name="_Toc155472146"/>
            <w:bookmarkStart w:id="2029" w:name="_Toc155777035"/>
            <w:bookmarkStart w:id="2030" w:name="_Toc161668371"/>
            <w:bookmarkStart w:id="2031" w:name="_Toc169713681"/>
            <w:bookmarkStart w:id="2032" w:name="_Toc176445232"/>
            <w:bookmarkStart w:id="203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034" w:name="_Toc192602793"/>
      <w:r>
        <w:rPr>
          <w:lang w:eastAsia="zh-CN"/>
        </w:rPr>
        <w:t>7.3</w:t>
      </w:r>
      <w:r>
        <w:rPr>
          <w:lang w:eastAsia="zh-CN"/>
        </w:rPr>
        <w:tab/>
      </w:r>
      <w:r w:rsidR="000A4698">
        <w:rPr>
          <w:lang w:eastAsia="zh-CN"/>
        </w:rPr>
        <w:t>Dynamic range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2D1FE37" w14:textId="0908C67C" w:rsidR="000A4698" w:rsidRDefault="000A4698" w:rsidP="000A4698">
      <w:pPr>
        <w:pStyle w:val="Heading3"/>
        <w:rPr>
          <w:lang w:eastAsia="zh-CN"/>
        </w:rPr>
      </w:pPr>
      <w:bookmarkStart w:id="2035" w:name="_Toc104311028"/>
      <w:bookmarkStart w:id="2036" w:name="_Toc106126729"/>
      <w:bookmarkStart w:id="2037" w:name="_Toc106177042"/>
      <w:bookmarkStart w:id="2038" w:name="_Toc114242210"/>
      <w:bookmarkStart w:id="2039" w:name="_Toc123044154"/>
      <w:bookmarkStart w:id="2040" w:name="_Toc124157793"/>
      <w:bookmarkStart w:id="2041" w:name="_Toc124259716"/>
      <w:bookmarkStart w:id="2042" w:name="_Toc130584787"/>
      <w:bookmarkStart w:id="2043" w:name="_Toc137464443"/>
      <w:bookmarkStart w:id="2044" w:name="_Toc138884112"/>
      <w:bookmarkStart w:id="2045" w:name="_Toc145643313"/>
      <w:bookmarkStart w:id="2046" w:name="_Toc155472147"/>
      <w:bookmarkStart w:id="2047" w:name="_Toc155777036"/>
      <w:bookmarkStart w:id="2048" w:name="_Toc161668372"/>
      <w:bookmarkStart w:id="2049" w:name="_Toc169713682"/>
      <w:bookmarkStart w:id="2050" w:name="_Toc176445233"/>
      <w:bookmarkStart w:id="2051" w:name="_Toc187246708"/>
      <w:bookmarkStart w:id="2052" w:name="_Toc192602794"/>
      <w:r>
        <w:rPr>
          <w:lang w:eastAsia="zh-CN"/>
        </w:rPr>
        <w:t>7.3.1</w:t>
      </w:r>
      <w:r>
        <w:rPr>
          <w:lang w:eastAsia="zh-CN"/>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05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053"/>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054" w:name="_Toc104311029"/>
      <w:bookmarkStart w:id="2055" w:name="_Toc106126730"/>
      <w:bookmarkStart w:id="2056" w:name="_Toc106177043"/>
      <w:bookmarkStart w:id="2057" w:name="_Toc114242211"/>
      <w:bookmarkStart w:id="2058" w:name="_Toc123044155"/>
      <w:bookmarkStart w:id="2059" w:name="_Toc124157794"/>
      <w:bookmarkStart w:id="2060" w:name="_Toc124259717"/>
      <w:bookmarkStart w:id="2061" w:name="_Toc130584788"/>
      <w:bookmarkStart w:id="2062" w:name="_Toc137464444"/>
      <w:bookmarkStart w:id="2063" w:name="_Toc138884113"/>
      <w:bookmarkStart w:id="2064" w:name="_Toc145643314"/>
      <w:bookmarkStart w:id="2065" w:name="_Toc155472148"/>
      <w:bookmarkStart w:id="2066" w:name="_Toc155777037"/>
      <w:bookmarkStart w:id="2067" w:name="_Toc161668373"/>
      <w:bookmarkStart w:id="2068" w:name="_Toc169713683"/>
      <w:bookmarkStart w:id="2069" w:name="_Toc176445234"/>
      <w:bookmarkStart w:id="2070" w:name="_Toc187246709"/>
      <w:bookmarkStart w:id="2071" w:name="_Toc192602795"/>
      <w:r>
        <w:rPr>
          <w:lang w:eastAsia="zh-CN"/>
        </w:rPr>
        <w:t>7.3.2</w:t>
      </w:r>
      <w:r>
        <w:rPr>
          <w:lang w:eastAsia="zh-CN"/>
        </w:rPr>
        <w:tab/>
        <w:t xml:space="preserve">Minimum requirements for </w:t>
      </w:r>
      <w:r>
        <w:rPr>
          <w:i/>
        </w:rPr>
        <w:t>SAN type 1-H</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77777777" w:rsidR="00B75934" w:rsidRPr="007E346D" w:rsidRDefault="00B75934" w:rsidP="008C5F9D">
            <w:pPr>
              <w:pStyle w:val="TAH"/>
              <w:rPr>
                <w:rFonts w:cs="v5.0.0"/>
              </w:rPr>
            </w:pPr>
            <w:r w:rsidRPr="007E346D">
              <w:rPr>
                <w:rFonts w:cs="v5.0.0"/>
                <w:i/>
              </w:rPr>
              <w:t>BS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072" w:name="_Toc104311030"/>
      <w:bookmarkStart w:id="2073" w:name="_Toc106126731"/>
      <w:bookmarkStart w:id="2074" w:name="_Toc106177044"/>
      <w:bookmarkStart w:id="2075" w:name="_Toc114242212"/>
      <w:bookmarkStart w:id="2076" w:name="_Toc123044156"/>
      <w:bookmarkStart w:id="2077" w:name="_Toc124157795"/>
      <w:bookmarkStart w:id="2078" w:name="_Toc124259718"/>
      <w:bookmarkStart w:id="2079" w:name="_Toc130584789"/>
      <w:bookmarkStart w:id="2080" w:name="_Toc137464445"/>
      <w:bookmarkStart w:id="2081" w:name="_Toc138884114"/>
      <w:bookmarkStart w:id="2082" w:name="_Toc145643315"/>
      <w:bookmarkStart w:id="2083" w:name="_Toc155472149"/>
      <w:bookmarkStart w:id="2084" w:name="_Toc155777038"/>
      <w:bookmarkStart w:id="2085" w:name="_Toc161668374"/>
      <w:bookmarkStart w:id="2086" w:name="_Toc169713684"/>
      <w:bookmarkStart w:id="2087" w:name="_Toc176445235"/>
      <w:bookmarkStart w:id="2088" w:name="_Toc187246710"/>
      <w:bookmarkStart w:id="2089" w:name="_Toc192602796"/>
      <w:r>
        <w:rPr>
          <w:lang w:eastAsia="zh-CN"/>
        </w:rPr>
        <w:t>7.4</w:t>
      </w:r>
      <w:r>
        <w:rPr>
          <w:lang w:eastAsia="zh-CN"/>
        </w:rPr>
        <w:tab/>
        <w:t>In-band selectivity and blocking</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36FB9E9" w14:textId="0B6EBB8D" w:rsidR="000A4698" w:rsidRDefault="000A4698" w:rsidP="000A4698">
      <w:pPr>
        <w:pStyle w:val="Heading3"/>
        <w:rPr>
          <w:lang w:eastAsia="zh-CN"/>
        </w:rPr>
      </w:pPr>
      <w:bookmarkStart w:id="2090" w:name="_Toc104311031"/>
      <w:bookmarkStart w:id="2091" w:name="_Toc106126732"/>
      <w:bookmarkStart w:id="2092" w:name="_Toc106177045"/>
      <w:bookmarkStart w:id="2093" w:name="_Toc114242213"/>
      <w:bookmarkStart w:id="2094" w:name="_Toc123044157"/>
      <w:bookmarkStart w:id="2095" w:name="_Toc124157796"/>
      <w:bookmarkStart w:id="2096" w:name="_Toc124259719"/>
      <w:bookmarkStart w:id="2097" w:name="_Toc130584790"/>
      <w:bookmarkStart w:id="2098" w:name="_Toc137464446"/>
      <w:bookmarkStart w:id="2099" w:name="_Toc138884115"/>
      <w:bookmarkStart w:id="2100" w:name="_Toc145643316"/>
      <w:bookmarkStart w:id="2101" w:name="_Toc155472150"/>
      <w:bookmarkStart w:id="2102" w:name="_Toc155777039"/>
      <w:bookmarkStart w:id="2103" w:name="_Toc161668375"/>
      <w:bookmarkStart w:id="2104" w:name="_Toc169713685"/>
      <w:bookmarkStart w:id="2105" w:name="_Toc176445236"/>
      <w:bookmarkStart w:id="2106" w:name="_Toc187246711"/>
      <w:bookmarkStart w:id="2107" w:name="_Toc192602797"/>
      <w:r>
        <w:rPr>
          <w:lang w:eastAsia="zh-CN"/>
        </w:rPr>
        <w:t>7.4.1</w:t>
      </w:r>
      <w:r>
        <w:rPr>
          <w:lang w:eastAsia="zh-CN"/>
        </w:rPr>
        <w:tab/>
        <w:t>Adjacent Channel Selectivity (ACS)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80D2DEB" w14:textId="4BA0370A" w:rsidR="000A4698" w:rsidRDefault="00E203D6" w:rsidP="00E203D6">
      <w:pPr>
        <w:pStyle w:val="Heading4"/>
        <w:rPr>
          <w:lang w:eastAsia="zh-CN"/>
        </w:rPr>
      </w:pPr>
      <w:bookmarkStart w:id="2108" w:name="_Toc104311032"/>
      <w:bookmarkStart w:id="2109" w:name="_Toc106126733"/>
      <w:bookmarkStart w:id="2110" w:name="_Toc106177046"/>
      <w:bookmarkStart w:id="2111" w:name="_Toc114242214"/>
      <w:bookmarkStart w:id="2112" w:name="_Toc123044158"/>
      <w:bookmarkStart w:id="2113" w:name="_Toc124157797"/>
      <w:bookmarkStart w:id="2114" w:name="_Toc124259720"/>
      <w:bookmarkStart w:id="2115" w:name="_Toc130584791"/>
      <w:bookmarkStart w:id="2116" w:name="_Toc137464447"/>
      <w:bookmarkStart w:id="2117" w:name="_Toc138884116"/>
      <w:bookmarkStart w:id="2118" w:name="_Toc145643317"/>
      <w:bookmarkStart w:id="2119" w:name="_Toc155472151"/>
      <w:bookmarkStart w:id="2120" w:name="_Toc155777040"/>
      <w:bookmarkStart w:id="2121" w:name="_Toc161668376"/>
      <w:bookmarkStart w:id="2122" w:name="_Toc169713686"/>
      <w:bookmarkStart w:id="2123" w:name="_Toc176445237"/>
      <w:bookmarkStart w:id="2124" w:name="_Toc187246712"/>
      <w:bookmarkStart w:id="2125" w:name="_Toc192602798"/>
      <w:r>
        <w:rPr>
          <w:lang w:eastAsia="zh-CN"/>
        </w:rPr>
        <w:t>7.4.1.1</w:t>
      </w:r>
      <w:r w:rsidR="00FA1729" w:rsidRPr="00FA1729">
        <w:rPr>
          <w:lang w:eastAsia="zh-CN"/>
        </w:rPr>
        <w:tab/>
      </w:r>
      <w:r w:rsidR="000A4698" w:rsidRPr="00FA1729">
        <w:rPr>
          <w:lang w:eastAsia="zh-CN"/>
        </w:rPr>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126" w:name="_Toc104311033"/>
      <w:bookmarkStart w:id="2127" w:name="_Toc106126734"/>
      <w:bookmarkStart w:id="2128" w:name="_Toc106177047"/>
      <w:bookmarkStart w:id="2129" w:name="_Toc114242215"/>
      <w:bookmarkStart w:id="2130" w:name="_Toc123044159"/>
      <w:bookmarkStart w:id="2131" w:name="_Toc124157798"/>
      <w:bookmarkStart w:id="2132" w:name="_Toc124259721"/>
      <w:bookmarkStart w:id="2133" w:name="_Toc130584792"/>
      <w:bookmarkStart w:id="2134" w:name="_Toc137464448"/>
      <w:bookmarkStart w:id="2135" w:name="_Toc138884117"/>
      <w:bookmarkStart w:id="2136" w:name="_Toc145643318"/>
      <w:bookmarkStart w:id="2137" w:name="_Toc155472152"/>
      <w:bookmarkStart w:id="2138" w:name="_Toc155777041"/>
      <w:bookmarkStart w:id="2139" w:name="_Toc161668377"/>
      <w:bookmarkStart w:id="2140" w:name="_Toc169713687"/>
      <w:bookmarkStart w:id="2141" w:name="_Toc176445238"/>
      <w:bookmarkStart w:id="2142" w:name="_Toc187246713"/>
      <w:bookmarkStart w:id="2143" w:name="_Toc192602799"/>
      <w:r>
        <w:rPr>
          <w:lang w:eastAsia="zh-CN"/>
        </w:rPr>
        <w:t>7.4.1.2</w:t>
      </w:r>
      <w:r w:rsidRPr="00FA1729">
        <w:rPr>
          <w:lang w:eastAsia="zh-CN"/>
        </w:rPr>
        <w:tab/>
        <w:t xml:space="preserve">Minimum requirements for </w:t>
      </w:r>
      <w:r>
        <w:rPr>
          <w:i/>
        </w:rPr>
        <w:t>SAN type 1-H</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w:t>
      </w:r>
      <w:r>
        <w:rPr>
          <w:rFonts w:eastAsia="SimSun"/>
          <w:lang w:eastAsia="zh-CN"/>
        </w:rPr>
        <w:lastRenderedPageBreak/>
        <w:t xml:space="preserve">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144" w:name="_Toc104311034"/>
      <w:bookmarkStart w:id="2145" w:name="_Toc106126735"/>
      <w:bookmarkStart w:id="2146" w:name="_Toc106177048"/>
      <w:bookmarkStart w:id="2147" w:name="_Toc114242216"/>
      <w:bookmarkStart w:id="2148" w:name="_Toc123044160"/>
      <w:bookmarkStart w:id="2149" w:name="_Toc124157799"/>
      <w:bookmarkStart w:id="2150" w:name="_Toc124259722"/>
      <w:bookmarkStart w:id="2151" w:name="_Toc130584793"/>
      <w:bookmarkStart w:id="2152" w:name="_Toc137464449"/>
      <w:bookmarkStart w:id="2153" w:name="_Toc138884118"/>
      <w:bookmarkStart w:id="2154" w:name="_Toc145643319"/>
      <w:bookmarkStart w:id="2155" w:name="_Toc155472153"/>
      <w:bookmarkStart w:id="2156" w:name="_Toc155777042"/>
      <w:bookmarkStart w:id="2157" w:name="_Toc161668378"/>
      <w:bookmarkStart w:id="2158" w:name="_Toc169713688"/>
      <w:bookmarkStart w:id="2159" w:name="_Toc176445239"/>
      <w:bookmarkStart w:id="2160" w:name="_Toc187246714"/>
      <w:bookmarkStart w:id="2161" w:name="_Toc192602800"/>
      <w:r>
        <w:rPr>
          <w:lang w:eastAsia="zh-CN"/>
        </w:rPr>
        <w:t>7.4.2</w:t>
      </w:r>
      <w:r>
        <w:rPr>
          <w:lang w:eastAsia="zh-CN"/>
        </w:rPr>
        <w:tab/>
      </w:r>
      <w:r w:rsidR="000A4698">
        <w:rPr>
          <w:lang w:eastAsia="zh-CN"/>
        </w:rPr>
        <w:t>In-band blocking</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162" w:name="_Toc104311035"/>
      <w:bookmarkStart w:id="2163" w:name="_Toc106126736"/>
      <w:bookmarkStart w:id="2164" w:name="_Toc106177049"/>
      <w:bookmarkStart w:id="2165" w:name="_Toc114242217"/>
      <w:bookmarkStart w:id="2166" w:name="_Toc123044161"/>
      <w:bookmarkStart w:id="2167" w:name="_Toc124157800"/>
      <w:bookmarkStart w:id="2168" w:name="_Toc124259723"/>
      <w:bookmarkStart w:id="2169" w:name="_Toc130584794"/>
      <w:bookmarkStart w:id="2170" w:name="_Toc137464450"/>
      <w:bookmarkStart w:id="2171" w:name="_Toc138884119"/>
      <w:bookmarkStart w:id="2172" w:name="_Toc145643320"/>
      <w:bookmarkStart w:id="2173" w:name="_Toc155472154"/>
      <w:bookmarkStart w:id="2174" w:name="_Toc155777043"/>
      <w:bookmarkStart w:id="2175" w:name="_Toc161668379"/>
      <w:bookmarkStart w:id="2176" w:name="_Toc169713689"/>
      <w:bookmarkStart w:id="2177" w:name="_Toc176445240"/>
      <w:bookmarkStart w:id="2178" w:name="_Toc187246715"/>
      <w:bookmarkStart w:id="2179" w:name="_Toc192602801"/>
      <w:r>
        <w:rPr>
          <w:lang w:eastAsia="zh-CN"/>
        </w:rPr>
        <w:t>7.5</w:t>
      </w:r>
      <w:r>
        <w:rPr>
          <w:lang w:eastAsia="zh-CN"/>
        </w:rPr>
        <w:tab/>
        <w:t>Out-of-band blocking</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758F94D" w14:textId="7E7453F4" w:rsidR="000A4698" w:rsidRDefault="000A4698" w:rsidP="000A4698">
      <w:pPr>
        <w:pStyle w:val="Heading3"/>
        <w:rPr>
          <w:lang w:eastAsia="zh-CN"/>
        </w:rPr>
      </w:pPr>
      <w:bookmarkStart w:id="2180" w:name="_Toc104311036"/>
      <w:bookmarkStart w:id="2181" w:name="_Toc106126737"/>
      <w:bookmarkStart w:id="2182" w:name="_Toc106177050"/>
      <w:bookmarkStart w:id="2183" w:name="_Toc114242218"/>
      <w:bookmarkStart w:id="2184" w:name="_Toc123044162"/>
      <w:bookmarkStart w:id="2185" w:name="_Toc124157801"/>
      <w:bookmarkStart w:id="2186" w:name="_Toc124259724"/>
      <w:bookmarkStart w:id="2187" w:name="_Toc130584795"/>
      <w:bookmarkStart w:id="2188" w:name="_Toc137464451"/>
      <w:bookmarkStart w:id="2189" w:name="_Toc138884120"/>
      <w:bookmarkStart w:id="2190" w:name="_Toc145643321"/>
      <w:bookmarkStart w:id="2191" w:name="_Toc155472155"/>
      <w:bookmarkStart w:id="2192" w:name="_Toc155777044"/>
      <w:bookmarkStart w:id="2193" w:name="_Toc161668380"/>
      <w:bookmarkStart w:id="2194" w:name="_Toc169713690"/>
      <w:bookmarkStart w:id="2195" w:name="_Toc176445241"/>
      <w:bookmarkStart w:id="2196" w:name="_Toc187246716"/>
      <w:bookmarkStart w:id="2197" w:name="_Toc192602802"/>
      <w:r>
        <w:rPr>
          <w:lang w:eastAsia="zh-CN"/>
        </w:rPr>
        <w:t>7.5.1</w:t>
      </w:r>
      <w:r>
        <w:rPr>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198" w:name="_Toc104311037"/>
      <w:bookmarkStart w:id="2199" w:name="_Toc106126738"/>
      <w:bookmarkStart w:id="2200" w:name="_Toc106177051"/>
      <w:bookmarkStart w:id="2201" w:name="_Toc114242219"/>
      <w:bookmarkStart w:id="2202" w:name="_Toc123044163"/>
      <w:bookmarkStart w:id="2203" w:name="_Toc124157802"/>
      <w:bookmarkStart w:id="2204" w:name="_Toc124259725"/>
      <w:bookmarkStart w:id="2205" w:name="_Toc130584796"/>
      <w:bookmarkStart w:id="2206" w:name="_Toc137464452"/>
      <w:bookmarkStart w:id="2207" w:name="_Toc138884121"/>
      <w:bookmarkStart w:id="2208" w:name="_Toc145643322"/>
      <w:bookmarkStart w:id="2209" w:name="_Toc155472156"/>
      <w:bookmarkStart w:id="2210" w:name="_Toc155777045"/>
      <w:bookmarkStart w:id="2211" w:name="_Toc161668381"/>
      <w:bookmarkStart w:id="2212" w:name="_Toc169713691"/>
      <w:bookmarkStart w:id="2213" w:name="_Toc176445242"/>
      <w:bookmarkStart w:id="2214" w:name="_Toc187246717"/>
      <w:bookmarkStart w:id="2215" w:name="_Toc192602803"/>
      <w:r>
        <w:rPr>
          <w:lang w:eastAsia="zh-CN"/>
        </w:rPr>
        <w:t>7.5.2</w:t>
      </w:r>
      <w:r>
        <w:rPr>
          <w:lang w:eastAsia="zh-CN"/>
        </w:rPr>
        <w:tab/>
        <w:t xml:space="preserve">Minimum requirements for </w:t>
      </w:r>
      <w:r>
        <w:rPr>
          <w:i/>
        </w:rPr>
        <w:t>SAN type 1-H</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lastRenderedPageBreak/>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77777777" w:rsidR="00692918" w:rsidRPr="00F95B02" w:rsidRDefault="00692918" w:rsidP="00692918">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r>
              <w:rPr>
                <w:rFonts w:eastAsia="SimSun"/>
                <w:lang w:eastAsia="zh-CN"/>
              </w:rPr>
              <w:t>2</w:t>
            </w:r>
            <w:r w:rsidRPr="00F95B02">
              <w:rPr>
                <w:rFonts w:eastAsia="SimSun"/>
                <w:lang w:eastAsia="zh-CN"/>
              </w:rPr>
              <w:t>-</w:t>
            </w:r>
            <w:r>
              <w:rPr>
                <w:rFonts w:eastAsia="SimSun"/>
                <w:lang w:eastAsia="zh-CN"/>
              </w:rPr>
              <w:t>3</w:t>
            </w:r>
            <w:r w:rsidRPr="00F95B02">
              <w:rPr>
                <w:rFonts w:eastAsia="SimSun"/>
                <w:lang w:eastAsia="zh-CN"/>
              </w:rPr>
              <w:t>, 7.2.</w:t>
            </w:r>
            <w:r>
              <w:rPr>
                <w:rFonts w:eastAsia="SimSun"/>
                <w:lang w:eastAsia="zh-CN"/>
              </w:rPr>
              <w:t>2</w:t>
            </w:r>
            <w:r w:rsidRPr="00F95B02">
              <w:rPr>
                <w:rFonts w:eastAsia="SimSun"/>
                <w:lang w:eastAsia="zh-CN"/>
              </w:rPr>
              <w:t>-</w:t>
            </w:r>
            <w:r>
              <w:rPr>
                <w:rFonts w:eastAsia="SimSun"/>
                <w:lang w:eastAsia="zh-CN"/>
              </w:rPr>
              <w:t>4</w:t>
            </w:r>
            <w:r w:rsidRPr="00F95B02">
              <w:rPr>
                <w:rFonts w:eastAsia="SimSun"/>
                <w:lang w:eastAsia="zh-CN"/>
              </w:rPr>
              <w:t xml:space="preserve"> of TS 36.10</w:t>
            </w:r>
            <w:r>
              <w:rPr>
                <w:rFonts w:eastAsia="SimSun"/>
                <w:lang w:eastAsia="zh-CN"/>
              </w:rPr>
              <w:t>8</w:t>
            </w:r>
            <w:r w:rsidRPr="00F95B02">
              <w:rPr>
                <w:rFonts w:eastAsia="SimSun"/>
                <w:lang w:eastAsia="zh-CN"/>
              </w:rPr>
              <w:t xml:space="preserve"> </w:t>
            </w:r>
            <w:r>
              <w:rPr>
                <w:rFonts w:eastAsia="SimSun"/>
                <w:lang w:eastAsia="zh-CN"/>
              </w:rPr>
              <w:t>[17]</w:t>
            </w:r>
            <w:r w:rsidRPr="00F95B02">
              <w:rPr>
                <w:rFonts w:eastAsia="SimSun"/>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216" w:name="_Toc104311038"/>
      <w:bookmarkStart w:id="2217" w:name="_Toc106126739"/>
      <w:bookmarkStart w:id="2218" w:name="_Toc106177052"/>
      <w:bookmarkStart w:id="2219" w:name="_Toc114242220"/>
      <w:bookmarkStart w:id="2220" w:name="_Toc123044164"/>
      <w:bookmarkStart w:id="2221" w:name="_Toc124157803"/>
      <w:bookmarkStart w:id="2222" w:name="_Toc124259726"/>
      <w:bookmarkStart w:id="2223" w:name="_Toc130584797"/>
      <w:bookmarkStart w:id="2224" w:name="_Toc137464453"/>
      <w:bookmarkStart w:id="2225" w:name="_Toc138884122"/>
      <w:bookmarkStart w:id="2226" w:name="_Toc145643323"/>
      <w:bookmarkStart w:id="2227" w:name="_Toc155472157"/>
      <w:bookmarkStart w:id="2228" w:name="_Toc155777046"/>
      <w:bookmarkStart w:id="2229" w:name="_Toc161668382"/>
      <w:bookmarkStart w:id="2230" w:name="_Toc169713692"/>
      <w:bookmarkStart w:id="2231" w:name="_Toc176445243"/>
      <w:bookmarkStart w:id="2232" w:name="_Toc187246718"/>
      <w:bookmarkStart w:id="2233" w:name="_Toc192602804"/>
      <w:r>
        <w:rPr>
          <w:lang w:eastAsia="zh-CN"/>
        </w:rPr>
        <w:t>7.6</w:t>
      </w:r>
      <w:r>
        <w:rPr>
          <w:lang w:eastAsia="zh-CN"/>
        </w:rPr>
        <w:tab/>
      </w:r>
      <w:r w:rsidR="000A4698">
        <w:rPr>
          <w:lang w:eastAsia="zh-CN"/>
        </w:rPr>
        <w:t>Receiver spurious emissions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234" w:name="_Toc104311039"/>
      <w:bookmarkStart w:id="2235" w:name="_Toc106126740"/>
      <w:bookmarkStart w:id="2236" w:name="_Toc106177053"/>
      <w:bookmarkStart w:id="2237" w:name="_Toc114242221"/>
      <w:bookmarkStart w:id="2238" w:name="_Toc123044165"/>
      <w:bookmarkStart w:id="2239" w:name="_Toc124157804"/>
      <w:bookmarkStart w:id="2240" w:name="_Toc124259727"/>
      <w:bookmarkStart w:id="2241" w:name="_Toc130584798"/>
      <w:bookmarkStart w:id="2242" w:name="_Toc137464454"/>
      <w:bookmarkStart w:id="2243" w:name="_Toc138884123"/>
      <w:bookmarkStart w:id="2244" w:name="_Toc145643324"/>
      <w:bookmarkStart w:id="2245" w:name="_Toc155472158"/>
      <w:bookmarkStart w:id="2246" w:name="_Toc155777047"/>
      <w:bookmarkStart w:id="2247" w:name="_Toc161668383"/>
      <w:bookmarkStart w:id="2248" w:name="_Toc169713693"/>
      <w:bookmarkStart w:id="2249" w:name="_Toc176445244"/>
      <w:bookmarkStart w:id="2250" w:name="_Toc187246719"/>
      <w:bookmarkStart w:id="2251" w:name="_Toc192602805"/>
      <w:r>
        <w:rPr>
          <w:lang w:eastAsia="zh-CN"/>
        </w:rPr>
        <w:t>7.6.1</w:t>
      </w:r>
      <w:r>
        <w:rPr>
          <w:lang w:eastAsia="zh-CN"/>
        </w:rPr>
        <w:tab/>
      </w:r>
      <w:bookmarkEnd w:id="2234"/>
      <w:bookmarkEnd w:id="2235"/>
      <w:bookmarkEnd w:id="2236"/>
      <w:r w:rsidR="009141E2">
        <w:rPr>
          <w:lang w:eastAsia="zh-CN"/>
        </w:rPr>
        <w:t>Void</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F9A31DF" w14:textId="379388BC" w:rsidR="00BE7F01" w:rsidRPr="00755D7B" w:rsidRDefault="00BE7F01" w:rsidP="00BE7F01">
      <w:pPr>
        <w:pStyle w:val="Heading3"/>
      </w:pPr>
      <w:bookmarkStart w:id="2252" w:name="_Toc13080261"/>
      <w:bookmarkStart w:id="2253" w:name="_Toc29811760"/>
      <w:bookmarkStart w:id="2254" w:name="_Toc36817312"/>
      <w:bookmarkStart w:id="2255" w:name="_Toc37260229"/>
      <w:bookmarkStart w:id="2256" w:name="_Toc37267617"/>
      <w:bookmarkStart w:id="2257" w:name="_Toc44712219"/>
      <w:bookmarkStart w:id="2258" w:name="_Toc45893532"/>
      <w:bookmarkStart w:id="2259" w:name="_Toc53178254"/>
      <w:bookmarkStart w:id="2260" w:name="_Toc53178705"/>
      <w:bookmarkStart w:id="2261" w:name="_Toc61178931"/>
      <w:bookmarkStart w:id="2262" w:name="_Toc61179401"/>
      <w:bookmarkStart w:id="2263" w:name="_Toc67916697"/>
      <w:bookmarkStart w:id="2264" w:name="_Toc74663295"/>
      <w:bookmarkStart w:id="2265" w:name="_Toc82621835"/>
      <w:bookmarkStart w:id="2266" w:name="_Toc90422682"/>
      <w:bookmarkStart w:id="2267" w:name="_Toc104311040"/>
      <w:bookmarkStart w:id="2268" w:name="_Toc106126741"/>
      <w:bookmarkStart w:id="2269" w:name="_Toc106177054"/>
      <w:bookmarkStart w:id="2270" w:name="_Toc114242222"/>
      <w:bookmarkStart w:id="2271" w:name="_Toc123044166"/>
      <w:bookmarkStart w:id="2272" w:name="_Toc124157805"/>
      <w:bookmarkStart w:id="2273" w:name="_Toc124259728"/>
      <w:bookmarkStart w:id="2274" w:name="_Toc130584799"/>
      <w:bookmarkStart w:id="2275" w:name="_Toc137464455"/>
      <w:bookmarkStart w:id="2276" w:name="_Toc138884124"/>
      <w:bookmarkStart w:id="2277" w:name="_Toc145643325"/>
      <w:bookmarkStart w:id="2278" w:name="_Toc155472159"/>
      <w:bookmarkStart w:id="2279" w:name="_Toc155777048"/>
      <w:bookmarkStart w:id="2280" w:name="_Toc161668384"/>
      <w:bookmarkStart w:id="2281" w:name="_Toc169713694"/>
      <w:bookmarkStart w:id="2282" w:name="_Toc176445245"/>
      <w:bookmarkStart w:id="2283" w:name="_Toc187246720"/>
      <w:bookmarkStart w:id="2284" w:name="_Toc192602806"/>
      <w:r w:rsidRPr="00755D7B">
        <w:t>7.6.2</w:t>
      </w:r>
      <w:r w:rsidRPr="00755D7B">
        <w:tab/>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009141E2">
        <w:t>Void</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DF0DB94" w14:textId="768C6B82" w:rsidR="000A4698" w:rsidRPr="00E80AD8" w:rsidRDefault="000A4698" w:rsidP="000A4698">
      <w:pPr>
        <w:pStyle w:val="Heading2"/>
        <w:rPr>
          <w:lang w:eastAsia="zh-CN"/>
        </w:rPr>
      </w:pPr>
      <w:bookmarkStart w:id="2285" w:name="_Toc104311041"/>
      <w:bookmarkStart w:id="2286" w:name="_Toc106126742"/>
      <w:bookmarkStart w:id="2287" w:name="_Toc106177055"/>
      <w:bookmarkStart w:id="2288" w:name="_Toc114242223"/>
      <w:bookmarkStart w:id="2289" w:name="_Toc123044167"/>
      <w:bookmarkStart w:id="2290" w:name="_Toc124157806"/>
      <w:bookmarkStart w:id="2291" w:name="_Toc124259729"/>
      <w:bookmarkStart w:id="2292" w:name="_Toc130584800"/>
      <w:bookmarkStart w:id="2293" w:name="_Toc137464456"/>
      <w:bookmarkStart w:id="2294" w:name="_Toc138884125"/>
      <w:bookmarkStart w:id="2295" w:name="_Toc145643326"/>
      <w:bookmarkStart w:id="2296" w:name="_Toc155472160"/>
      <w:bookmarkStart w:id="2297" w:name="_Toc155777049"/>
      <w:bookmarkStart w:id="2298" w:name="_Toc161668385"/>
      <w:bookmarkStart w:id="2299" w:name="_Toc169713695"/>
      <w:bookmarkStart w:id="2300" w:name="_Toc176445246"/>
      <w:bookmarkStart w:id="2301" w:name="_Toc187246721"/>
      <w:bookmarkStart w:id="2302" w:name="_Toc192602807"/>
      <w:r w:rsidRPr="00E80AD8">
        <w:rPr>
          <w:lang w:eastAsia="zh-CN"/>
        </w:rPr>
        <w:t>7.7</w:t>
      </w:r>
      <w:r w:rsidRPr="00E80AD8">
        <w:rPr>
          <w:lang w:eastAsia="zh-CN"/>
        </w:rPr>
        <w:tab/>
        <w:t>Receiver intermodulation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303" w:name="_Toc104311042"/>
      <w:bookmarkStart w:id="2304" w:name="_Toc106126743"/>
      <w:bookmarkStart w:id="2305" w:name="_Toc106177056"/>
      <w:bookmarkStart w:id="2306" w:name="_Toc114242224"/>
      <w:bookmarkStart w:id="2307" w:name="_Toc123044168"/>
      <w:bookmarkStart w:id="2308" w:name="_Toc124157807"/>
      <w:bookmarkStart w:id="2309" w:name="_Toc124259730"/>
      <w:bookmarkStart w:id="2310" w:name="_Toc130584801"/>
      <w:bookmarkStart w:id="2311" w:name="_Toc137464457"/>
      <w:bookmarkStart w:id="2312" w:name="_Toc138884126"/>
      <w:bookmarkStart w:id="2313" w:name="_Toc145643327"/>
      <w:bookmarkStart w:id="2314" w:name="_Toc155472161"/>
      <w:bookmarkStart w:id="2315" w:name="_Toc155777050"/>
      <w:bookmarkStart w:id="2316" w:name="_Toc161668386"/>
      <w:bookmarkStart w:id="2317" w:name="_Toc169713696"/>
      <w:bookmarkStart w:id="2318" w:name="_Toc176445247"/>
      <w:bookmarkStart w:id="2319" w:name="_Toc187246722"/>
      <w:bookmarkStart w:id="2320" w:name="_Toc192602808"/>
      <w:r>
        <w:rPr>
          <w:lang w:eastAsia="zh-CN"/>
        </w:rPr>
        <w:t>7.8</w:t>
      </w:r>
      <w:r>
        <w:rPr>
          <w:lang w:eastAsia="zh-CN"/>
        </w:rPr>
        <w:tab/>
        <w:t>In-channel selectivity</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2EC3C552" w14:textId="4C443862" w:rsidR="00E71843" w:rsidRDefault="00E71843" w:rsidP="00E71843">
      <w:pPr>
        <w:pStyle w:val="Heading3"/>
        <w:rPr>
          <w:lang w:eastAsia="zh-CN"/>
        </w:rPr>
      </w:pPr>
      <w:bookmarkStart w:id="2321" w:name="_Toc104311043"/>
      <w:bookmarkStart w:id="2322" w:name="_Toc106126744"/>
      <w:bookmarkStart w:id="2323" w:name="_Toc106177057"/>
      <w:bookmarkStart w:id="2324" w:name="_Toc114242225"/>
      <w:bookmarkStart w:id="2325" w:name="_Toc123044169"/>
      <w:bookmarkStart w:id="2326" w:name="_Toc124157808"/>
      <w:bookmarkStart w:id="2327" w:name="_Toc124259731"/>
      <w:bookmarkStart w:id="2328" w:name="_Toc130584802"/>
      <w:bookmarkStart w:id="2329" w:name="_Toc137464458"/>
      <w:bookmarkStart w:id="2330" w:name="_Toc138884127"/>
      <w:bookmarkStart w:id="2331" w:name="_Toc145643328"/>
      <w:bookmarkStart w:id="2332" w:name="_Toc155472162"/>
      <w:bookmarkStart w:id="2333" w:name="_Toc155777051"/>
      <w:bookmarkStart w:id="2334" w:name="_Toc161668387"/>
      <w:bookmarkStart w:id="2335" w:name="_Toc169713697"/>
      <w:bookmarkStart w:id="2336" w:name="_Toc176445248"/>
      <w:bookmarkStart w:id="2337" w:name="_Toc187246723"/>
      <w:bookmarkStart w:id="2338" w:name="_Toc192602809"/>
      <w:r>
        <w:rPr>
          <w:lang w:eastAsia="zh-CN"/>
        </w:rPr>
        <w:t>7.8.1</w:t>
      </w:r>
      <w:r>
        <w:rPr>
          <w:lang w:eastAsia="zh-CN"/>
        </w:rPr>
        <w:tab/>
        <w:t>General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339" w:name="_Toc104311044"/>
      <w:bookmarkStart w:id="2340" w:name="_Toc106126745"/>
      <w:bookmarkStart w:id="2341" w:name="_Toc106177058"/>
      <w:bookmarkStart w:id="2342" w:name="_Toc114242226"/>
      <w:bookmarkStart w:id="2343" w:name="_Toc123044170"/>
      <w:bookmarkStart w:id="2344" w:name="_Toc124157809"/>
      <w:bookmarkStart w:id="2345" w:name="_Toc124259732"/>
      <w:bookmarkStart w:id="2346" w:name="_Toc130584803"/>
      <w:bookmarkStart w:id="2347" w:name="_Toc137464459"/>
      <w:bookmarkStart w:id="2348" w:name="_Toc138884128"/>
      <w:bookmarkStart w:id="2349" w:name="_Toc145643329"/>
      <w:bookmarkStart w:id="2350" w:name="_Toc155472163"/>
      <w:bookmarkStart w:id="2351" w:name="_Toc155777052"/>
      <w:bookmarkStart w:id="2352" w:name="_Toc161668388"/>
      <w:bookmarkStart w:id="2353" w:name="_Toc169713698"/>
      <w:bookmarkStart w:id="2354" w:name="_Toc176445249"/>
      <w:bookmarkStart w:id="2355" w:name="_Toc187246724"/>
      <w:bookmarkStart w:id="2356" w:name="_Toc192602810"/>
      <w:r>
        <w:rPr>
          <w:lang w:eastAsia="zh-CN"/>
        </w:rPr>
        <w:lastRenderedPageBreak/>
        <w:t>7.8.2</w:t>
      </w:r>
      <w:r>
        <w:rPr>
          <w:lang w:eastAsia="zh-CN"/>
        </w:rPr>
        <w:tab/>
        <w:t xml:space="preserve">Minimum requirements for </w:t>
      </w:r>
      <w:r>
        <w:rPr>
          <w:i/>
        </w:rPr>
        <w:t>SAN type 1-H</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357" w:name="_Toc104311045"/>
      <w:bookmarkStart w:id="2358" w:name="_Toc106126746"/>
      <w:bookmarkStart w:id="2359"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360" w:name="_Toc114242227"/>
      <w:bookmarkStart w:id="2361" w:name="_Toc123044171"/>
      <w:bookmarkStart w:id="2362" w:name="_Toc124157810"/>
      <w:bookmarkStart w:id="2363" w:name="_Toc124259733"/>
      <w:bookmarkStart w:id="2364" w:name="_Toc130584804"/>
      <w:bookmarkStart w:id="2365" w:name="_Toc137464460"/>
      <w:bookmarkStart w:id="2366" w:name="_Toc138884129"/>
      <w:bookmarkStart w:id="2367" w:name="_Toc145643330"/>
      <w:bookmarkStart w:id="2368" w:name="_Toc155472164"/>
      <w:bookmarkStart w:id="2369" w:name="_Toc155777053"/>
      <w:bookmarkStart w:id="2370" w:name="_Toc161668389"/>
      <w:bookmarkStart w:id="2371" w:name="_Toc169713699"/>
      <w:bookmarkStart w:id="2372" w:name="_Toc176445250"/>
      <w:bookmarkStart w:id="2373" w:name="_Toc187246725"/>
      <w:bookmarkStart w:id="2374" w:name="_Toc192602811"/>
      <w:r>
        <w:rPr>
          <w:lang w:eastAsia="zh-CN"/>
        </w:rPr>
        <w:t>8</w:t>
      </w:r>
      <w:r>
        <w:rPr>
          <w:lang w:eastAsia="zh-CN"/>
        </w:rPr>
        <w:tab/>
        <w:t>Conducted performance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6255C4E" w14:textId="77777777" w:rsidR="001F6D06" w:rsidRDefault="001F6D06" w:rsidP="001F6D06">
      <w:pPr>
        <w:pStyle w:val="Heading2"/>
        <w:rPr>
          <w:lang w:eastAsia="zh-CN"/>
        </w:rPr>
      </w:pPr>
      <w:bookmarkStart w:id="2375" w:name="_Toc104311046"/>
      <w:bookmarkStart w:id="2376" w:name="_Toc106126747"/>
      <w:bookmarkStart w:id="2377" w:name="_Toc106177060"/>
      <w:bookmarkStart w:id="2378" w:name="_Toc114242228"/>
      <w:bookmarkStart w:id="2379" w:name="_Toc123044172"/>
      <w:bookmarkStart w:id="2380" w:name="_Toc124157811"/>
      <w:bookmarkStart w:id="2381" w:name="_Toc124259734"/>
      <w:bookmarkStart w:id="2382" w:name="_Toc130584805"/>
      <w:bookmarkStart w:id="2383" w:name="_Toc137464461"/>
      <w:bookmarkStart w:id="2384" w:name="_Toc138884130"/>
      <w:bookmarkStart w:id="2385" w:name="_Toc145643331"/>
      <w:bookmarkStart w:id="2386" w:name="_Toc155472165"/>
      <w:bookmarkStart w:id="2387" w:name="_Toc155777054"/>
      <w:bookmarkStart w:id="2388" w:name="_Toc161668390"/>
      <w:bookmarkStart w:id="2389" w:name="_Toc169713700"/>
      <w:bookmarkStart w:id="2390" w:name="_Toc176445251"/>
      <w:bookmarkStart w:id="2391" w:name="_Toc187246726"/>
      <w:bookmarkStart w:id="2392" w:name="_Toc192602812"/>
      <w:r>
        <w:rPr>
          <w:lang w:eastAsia="zh-CN"/>
        </w:rPr>
        <w:t>8.1</w:t>
      </w:r>
      <w:r>
        <w:rPr>
          <w:lang w:eastAsia="zh-CN"/>
        </w:rP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lastRenderedPageBreak/>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393" w:name="_Toc104311047"/>
      <w:bookmarkStart w:id="2394" w:name="_Toc106126748"/>
      <w:bookmarkStart w:id="2395" w:name="_Toc106177061"/>
      <w:bookmarkStart w:id="2396" w:name="_Toc114242229"/>
      <w:bookmarkStart w:id="2397" w:name="_Toc123044173"/>
      <w:bookmarkStart w:id="2398" w:name="_Toc124157812"/>
      <w:bookmarkStart w:id="2399" w:name="_Toc124259735"/>
      <w:bookmarkStart w:id="2400" w:name="_Toc130584806"/>
      <w:bookmarkStart w:id="2401" w:name="_Toc137464462"/>
      <w:bookmarkStart w:id="2402" w:name="_Toc138884131"/>
      <w:bookmarkStart w:id="2403" w:name="_Toc145643332"/>
      <w:bookmarkStart w:id="2404" w:name="_Toc155472166"/>
      <w:bookmarkStart w:id="2405" w:name="_Toc155777055"/>
      <w:bookmarkStart w:id="2406" w:name="_Toc161668391"/>
      <w:bookmarkStart w:id="2407" w:name="_Toc169713701"/>
      <w:bookmarkStart w:id="2408" w:name="_Toc176445252"/>
      <w:bookmarkStart w:id="2409" w:name="_Toc187246727"/>
      <w:bookmarkStart w:id="2410" w:name="_Toc192602813"/>
      <w:r>
        <w:rPr>
          <w:lang w:eastAsia="zh-CN"/>
        </w:rPr>
        <w:t>8.2</w:t>
      </w:r>
      <w:r>
        <w:rPr>
          <w:lang w:eastAsia="zh-CN"/>
        </w:rPr>
        <w:tab/>
      </w:r>
      <w:r w:rsidR="000A4698">
        <w:rPr>
          <w:lang w:eastAsia="zh-CN"/>
        </w:rPr>
        <w:t>Performance requirements for PUSCH</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72BAEB6B" w14:textId="77777777" w:rsidR="00F400A3" w:rsidRPr="007464A4" w:rsidRDefault="00F400A3" w:rsidP="00F400A3">
      <w:pPr>
        <w:pStyle w:val="Heading3"/>
      </w:pPr>
      <w:bookmarkStart w:id="2411" w:name="_Toc21127565"/>
      <w:bookmarkStart w:id="2412" w:name="_Toc29811774"/>
      <w:bookmarkStart w:id="2413" w:name="_Toc36817326"/>
      <w:bookmarkStart w:id="2414" w:name="_Toc37260243"/>
      <w:bookmarkStart w:id="2415" w:name="_Toc37267631"/>
      <w:bookmarkStart w:id="2416" w:name="_Toc44712233"/>
      <w:bookmarkStart w:id="2417" w:name="_Toc45893546"/>
      <w:bookmarkStart w:id="2418" w:name="_Toc53178268"/>
      <w:bookmarkStart w:id="2419" w:name="_Toc53178719"/>
      <w:bookmarkStart w:id="2420" w:name="_Toc61178945"/>
      <w:bookmarkStart w:id="2421" w:name="_Toc61179415"/>
      <w:bookmarkStart w:id="2422" w:name="_Toc67916711"/>
      <w:bookmarkStart w:id="2423" w:name="_Toc74663309"/>
      <w:bookmarkStart w:id="2424" w:name="_Toc82621849"/>
      <w:bookmarkStart w:id="2425" w:name="_Toc90422696"/>
      <w:bookmarkStart w:id="2426" w:name="_Toc106782892"/>
      <w:bookmarkStart w:id="2427" w:name="_Toc107311783"/>
      <w:bookmarkStart w:id="2428" w:name="_Toc107419367"/>
      <w:bookmarkStart w:id="2429" w:name="_Toc107474994"/>
      <w:bookmarkStart w:id="2430" w:name="_Toc114255587"/>
      <w:bookmarkStart w:id="2431" w:name="_Toc115186267"/>
      <w:bookmarkStart w:id="2432" w:name="_Toc123044174"/>
      <w:bookmarkStart w:id="2433" w:name="_Toc124157813"/>
      <w:bookmarkStart w:id="2434" w:name="_Toc124259736"/>
      <w:bookmarkStart w:id="2435" w:name="_Toc130584807"/>
      <w:bookmarkStart w:id="2436" w:name="_Toc137464463"/>
      <w:bookmarkStart w:id="2437" w:name="_Toc138884132"/>
      <w:bookmarkStart w:id="2438" w:name="_Toc145643333"/>
      <w:bookmarkStart w:id="2439" w:name="_Toc155472167"/>
      <w:bookmarkStart w:id="2440" w:name="_Toc155777056"/>
      <w:bookmarkStart w:id="2441" w:name="_Toc161668392"/>
      <w:bookmarkStart w:id="2442" w:name="_Toc169713702"/>
      <w:bookmarkStart w:id="2443" w:name="_Toc176445253"/>
      <w:bookmarkStart w:id="2444" w:name="_Toc187246728"/>
      <w:bookmarkStart w:id="2445" w:name="_Toc192602814"/>
      <w:r w:rsidRPr="007464A4">
        <w:t>8.2.1</w:t>
      </w:r>
      <w:r w:rsidRPr="007464A4">
        <w:tab/>
        <w:t>Requirements for PUSCH with transform precoding disabled</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7E66E4C" w14:textId="77777777" w:rsidR="00F400A3" w:rsidRPr="007464A4" w:rsidRDefault="00F400A3" w:rsidP="00F400A3">
      <w:pPr>
        <w:pStyle w:val="Heading4"/>
      </w:pPr>
      <w:bookmarkStart w:id="2446" w:name="_Toc21127566"/>
      <w:bookmarkStart w:id="2447" w:name="_Toc29811775"/>
      <w:bookmarkStart w:id="2448" w:name="_Toc36817327"/>
      <w:bookmarkStart w:id="2449" w:name="_Toc37260244"/>
      <w:bookmarkStart w:id="2450" w:name="_Toc37267632"/>
      <w:bookmarkStart w:id="2451" w:name="_Toc44712234"/>
      <w:bookmarkStart w:id="2452" w:name="_Toc45893547"/>
      <w:bookmarkStart w:id="2453" w:name="_Toc53178269"/>
      <w:bookmarkStart w:id="2454" w:name="_Toc53178720"/>
      <w:bookmarkStart w:id="2455" w:name="_Toc61178946"/>
      <w:bookmarkStart w:id="2456" w:name="_Toc61179416"/>
      <w:bookmarkStart w:id="2457" w:name="_Toc67916712"/>
      <w:bookmarkStart w:id="2458" w:name="_Toc74663310"/>
      <w:bookmarkStart w:id="2459" w:name="_Toc82621850"/>
      <w:bookmarkStart w:id="2460" w:name="_Toc90422697"/>
      <w:bookmarkStart w:id="2461" w:name="_Toc106782893"/>
      <w:bookmarkStart w:id="2462" w:name="_Toc107311784"/>
      <w:bookmarkStart w:id="2463" w:name="_Toc107419368"/>
      <w:bookmarkStart w:id="2464" w:name="_Toc107474995"/>
      <w:bookmarkStart w:id="2465" w:name="_Toc114255588"/>
      <w:bookmarkStart w:id="2466" w:name="_Toc115186268"/>
      <w:bookmarkStart w:id="2467" w:name="_Toc123044175"/>
      <w:bookmarkStart w:id="2468" w:name="_Toc124157814"/>
      <w:bookmarkStart w:id="2469" w:name="_Toc124259737"/>
      <w:bookmarkStart w:id="2470" w:name="_Toc130584808"/>
      <w:bookmarkStart w:id="2471" w:name="_Toc137464464"/>
      <w:bookmarkStart w:id="2472" w:name="_Toc138884133"/>
      <w:bookmarkStart w:id="2473" w:name="_Toc145643334"/>
      <w:bookmarkStart w:id="2474" w:name="_Toc155472168"/>
      <w:bookmarkStart w:id="2475" w:name="_Toc155777057"/>
      <w:bookmarkStart w:id="2476" w:name="_Toc161668393"/>
      <w:bookmarkStart w:id="2477" w:name="_Toc169713703"/>
      <w:bookmarkStart w:id="2478" w:name="_Toc176445254"/>
      <w:bookmarkStart w:id="2479" w:name="_Toc187246729"/>
      <w:bookmarkStart w:id="2480" w:name="_Toc192602815"/>
      <w:r w:rsidRPr="007464A4">
        <w:t>8.2.1.1</w:t>
      </w:r>
      <w:r w:rsidRPr="007464A4">
        <w:tab/>
        <w:t>General</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481" w:name="_Toc21127567"/>
      <w:bookmarkStart w:id="2482" w:name="_Toc29811776"/>
      <w:bookmarkStart w:id="2483" w:name="_Toc36817328"/>
      <w:bookmarkStart w:id="2484" w:name="_Toc37260245"/>
      <w:bookmarkStart w:id="2485" w:name="_Toc37267633"/>
      <w:bookmarkStart w:id="2486" w:name="_Toc44712235"/>
      <w:bookmarkStart w:id="2487" w:name="_Toc45893548"/>
      <w:bookmarkStart w:id="2488" w:name="_Toc53178270"/>
      <w:bookmarkStart w:id="2489" w:name="_Toc53178721"/>
      <w:bookmarkStart w:id="2490" w:name="_Toc61178947"/>
      <w:bookmarkStart w:id="2491" w:name="_Toc61179417"/>
      <w:bookmarkStart w:id="2492" w:name="_Toc67916713"/>
      <w:bookmarkStart w:id="2493" w:name="_Toc74663311"/>
      <w:bookmarkStart w:id="2494" w:name="_Toc82621851"/>
      <w:bookmarkStart w:id="2495" w:name="_Toc90422698"/>
      <w:bookmarkStart w:id="2496" w:name="_Toc106782894"/>
      <w:bookmarkStart w:id="2497" w:name="_Toc107311785"/>
      <w:bookmarkStart w:id="2498" w:name="_Toc107419369"/>
      <w:bookmarkStart w:id="2499" w:name="_Toc107474996"/>
      <w:bookmarkStart w:id="2500" w:name="_Toc114255589"/>
      <w:bookmarkStart w:id="2501" w:name="_Toc115186269"/>
      <w:bookmarkStart w:id="2502" w:name="_Toc123044176"/>
      <w:bookmarkStart w:id="2503" w:name="_Toc124157815"/>
      <w:bookmarkStart w:id="2504" w:name="_Toc124259738"/>
      <w:bookmarkStart w:id="2505" w:name="_Toc130584809"/>
      <w:bookmarkStart w:id="2506" w:name="_Toc137464465"/>
      <w:bookmarkStart w:id="2507" w:name="_Toc138884134"/>
      <w:bookmarkStart w:id="2508" w:name="_Toc145643335"/>
      <w:bookmarkStart w:id="2509" w:name="_Toc155472169"/>
      <w:bookmarkStart w:id="2510" w:name="_Toc155777058"/>
      <w:bookmarkStart w:id="2511" w:name="_Toc161668394"/>
      <w:bookmarkStart w:id="2512" w:name="_Toc169713704"/>
      <w:bookmarkStart w:id="2513" w:name="_Toc176445255"/>
      <w:bookmarkStart w:id="2514" w:name="_Toc187246730"/>
      <w:bookmarkStart w:id="2515" w:name="_Toc192602816"/>
      <w:r w:rsidRPr="007464A4">
        <w:t>8.2.1</w:t>
      </w:r>
      <w:r w:rsidRPr="007464A4">
        <w:rPr>
          <w:rFonts w:eastAsia="DengXian"/>
          <w:lang w:eastAsia="zh-CN"/>
        </w:rPr>
        <w:t>.2</w:t>
      </w:r>
      <w:r w:rsidRPr="007464A4">
        <w:tab/>
        <w:t>Minimum requirements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lastRenderedPageBreak/>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516" w:name="_Toc21127568"/>
      <w:bookmarkStart w:id="2517" w:name="_Toc29811777"/>
      <w:bookmarkStart w:id="2518" w:name="_Toc36817329"/>
      <w:bookmarkStart w:id="2519" w:name="_Toc37260246"/>
      <w:bookmarkStart w:id="2520" w:name="_Toc37267634"/>
      <w:bookmarkStart w:id="2521" w:name="_Toc44712236"/>
      <w:bookmarkStart w:id="2522" w:name="_Toc45893549"/>
      <w:bookmarkStart w:id="2523" w:name="_Toc53178271"/>
      <w:bookmarkStart w:id="2524" w:name="_Toc53178722"/>
      <w:bookmarkStart w:id="2525" w:name="_Toc61178948"/>
      <w:bookmarkStart w:id="2526" w:name="_Toc61179418"/>
      <w:bookmarkStart w:id="2527" w:name="_Toc67916714"/>
      <w:bookmarkStart w:id="2528" w:name="_Toc74663312"/>
      <w:bookmarkStart w:id="2529" w:name="_Toc82621852"/>
      <w:bookmarkStart w:id="2530" w:name="_Toc90422699"/>
      <w:bookmarkStart w:id="2531" w:name="_Toc106782895"/>
      <w:bookmarkStart w:id="2532" w:name="_Toc107311786"/>
      <w:bookmarkStart w:id="2533" w:name="_Toc107419370"/>
      <w:bookmarkStart w:id="2534" w:name="_Toc107474997"/>
      <w:bookmarkStart w:id="2535" w:name="_Toc114255590"/>
      <w:bookmarkStart w:id="2536" w:name="_Toc115186270"/>
      <w:bookmarkStart w:id="2537" w:name="_Toc123044177"/>
      <w:bookmarkStart w:id="2538" w:name="_Toc124157816"/>
      <w:bookmarkStart w:id="2539" w:name="_Toc124259739"/>
      <w:bookmarkStart w:id="2540" w:name="_Toc130584810"/>
      <w:bookmarkStart w:id="2541" w:name="_Toc137464466"/>
      <w:bookmarkStart w:id="2542" w:name="_Toc138884135"/>
      <w:bookmarkStart w:id="2543" w:name="_Toc145643336"/>
      <w:bookmarkStart w:id="2544" w:name="_Toc155472170"/>
      <w:bookmarkStart w:id="2545" w:name="_Toc155777059"/>
      <w:bookmarkStart w:id="2546" w:name="_Toc161668395"/>
      <w:bookmarkStart w:id="2547" w:name="_Toc169713705"/>
      <w:bookmarkStart w:id="2548" w:name="_Toc176445256"/>
      <w:bookmarkStart w:id="2549" w:name="_Toc187246731"/>
      <w:bookmarkStart w:id="2550" w:name="_Toc192602817"/>
      <w:r w:rsidRPr="007464A4">
        <w:t>8.2.</w:t>
      </w:r>
      <w:r w:rsidRPr="007464A4">
        <w:rPr>
          <w:lang w:eastAsia="zh-CN"/>
        </w:rPr>
        <w:t>2</w:t>
      </w:r>
      <w:r w:rsidRPr="007464A4">
        <w:tab/>
        <w:t>Requirements for PUSCH with transform precoding enabled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A378620" w14:textId="77777777" w:rsidR="00F400A3" w:rsidRPr="007464A4" w:rsidRDefault="00F400A3" w:rsidP="00F400A3">
      <w:pPr>
        <w:pStyle w:val="Heading4"/>
      </w:pPr>
      <w:bookmarkStart w:id="2551" w:name="_Toc21127569"/>
      <w:bookmarkStart w:id="2552" w:name="_Toc29811778"/>
      <w:bookmarkStart w:id="2553" w:name="_Toc36817330"/>
      <w:bookmarkStart w:id="2554" w:name="_Toc37260247"/>
      <w:bookmarkStart w:id="2555" w:name="_Toc37267635"/>
      <w:bookmarkStart w:id="2556" w:name="_Toc44712237"/>
      <w:bookmarkStart w:id="2557" w:name="_Toc45893550"/>
      <w:bookmarkStart w:id="2558" w:name="_Toc53178272"/>
      <w:bookmarkStart w:id="2559" w:name="_Toc53178723"/>
      <w:bookmarkStart w:id="2560" w:name="_Toc61178949"/>
      <w:bookmarkStart w:id="2561" w:name="_Toc61179419"/>
      <w:bookmarkStart w:id="2562" w:name="_Toc67916715"/>
      <w:bookmarkStart w:id="2563" w:name="_Toc74663313"/>
      <w:bookmarkStart w:id="2564" w:name="_Toc82621853"/>
      <w:bookmarkStart w:id="2565" w:name="_Toc90422700"/>
      <w:bookmarkStart w:id="2566" w:name="_Toc106782896"/>
      <w:bookmarkStart w:id="2567" w:name="_Toc107311787"/>
      <w:bookmarkStart w:id="2568" w:name="_Toc107419371"/>
      <w:bookmarkStart w:id="2569" w:name="_Toc107474998"/>
      <w:bookmarkStart w:id="2570" w:name="_Toc114255591"/>
      <w:bookmarkStart w:id="2571" w:name="_Toc115186271"/>
      <w:bookmarkStart w:id="2572" w:name="_Toc123044178"/>
      <w:bookmarkStart w:id="2573" w:name="_Toc124157817"/>
      <w:bookmarkStart w:id="2574" w:name="_Toc124259740"/>
      <w:bookmarkStart w:id="2575" w:name="_Toc130584811"/>
      <w:bookmarkStart w:id="2576" w:name="_Toc137464467"/>
      <w:bookmarkStart w:id="2577" w:name="_Toc138884136"/>
      <w:bookmarkStart w:id="2578" w:name="_Toc145643337"/>
      <w:bookmarkStart w:id="2579" w:name="_Toc155472171"/>
      <w:bookmarkStart w:id="2580" w:name="_Toc155777060"/>
      <w:bookmarkStart w:id="2581" w:name="_Toc161668396"/>
      <w:bookmarkStart w:id="2582" w:name="_Toc169713706"/>
      <w:bookmarkStart w:id="2583" w:name="_Toc176445257"/>
      <w:bookmarkStart w:id="2584" w:name="_Toc187246732"/>
      <w:bookmarkStart w:id="2585" w:name="_Toc192602818"/>
      <w:r w:rsidRPr="007464A4">
        <w:t>8.2.</w:t>
      </w:r>
      <w:r w:rsidRPr="007464A4">
        <w:rPr>
          <w:rFonts w:eastAsia="DengXian"/>
          <w:lang w:eastAsia="zh-CN"/>
        </w:rPr>
        <w:t>2</w:t>
      </w:r>
      <w:r w:rsidRPr="007464A4">
        <w:t>.1</w:t>
      </w:r>
      <w:r w:rsidRPr="007464A4">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586" w:name="_Toc21127570"/>
      <w:bookmarkStart w:id="2587" w:name="_Toc29811779"/>
      <w:bookmarkStart w:id="2588" w:name="_Toc36817331"/>
      <w:bookmarkStart w:id="2589" w:name="_Toc37260248"/>
      <w:bookmarkStart w:id="2590" w:name="_Toc37267636"/>
      <w:bookmarkStart w:id="2591" w:name="_Toc44712238"/>
      <w:bookmarkStart w:id="2592" w:name="_Toc45893551"/>
      <w:bookmarkStart w:id="2593" w:name="_Toc53178273"/>
      <w:bookmarkStart w:id="2594" w:name="_Toc53178724"/>
      <w:bookmarkStart w:id="2595" w:name="_Toc61178950"/>
      <w:bookmarkStart w:id="2596" w:name="_Toc61179420"/>
      <w:bookmarkStart w:id="2597" w:name="_Toc67916716"/>
      <w:bookmarkStart w:id="2598" w:name="_Toc74663314"/>
      <w:bookmarkStart w:id="2599" w:name="_Toc82621854"/>
      <w:bookmarkStart w:id="2600" w:name="_Toc90422701"/>
      <w:bookmarkStart w:id="2601" w:name="_Toc106782897"/>
      <w:bookmarkStart w:id="2602" w:name="_Toc107311788"/>
      <w:bookmarkStart w:id="2603" w:name="_Toc107419372"/>
      <w:bookmarkStart w:id="2604" w:name="_Toc107474999"/>
      <w:bookmarkStart w:id="2605" w:name="_Toc114255592"/>
      <w:bookmarkStart w:id="2606" w:name="_Toc115186272"/>
      <w:bookmarkStart w:id="2607" w:name="_Toc123044179"/>
      <w:bookmarkStart w:id="2608" w:name="_Toc124157818"/>
      <w:bookmarkStart w:id="2609" w:name="_Toc124259741"/>
      <w:bookmarkStart w:id="2610" w:name="_Toc130584812"/>
      <w:bookmarkStart w:id="2611" w:name="_Toc137464468"/>
      <w:bookmarkStart w:id="2612" w:name="_Toc138884137"/>
      <w:bookmarkStart w:id="2613" w:name="_Toc145643338"/>
      <w:bookmarkStart w:id="2614" w:name="_Toc155472172"/>
      <w:bookmarkStart w:id="2615" w:name="_Toc155777061"/>
      <w:bookmarkStart w:id="2616" w:name="_Toc161668397"/>
      <w:bookmarkStart w:id="2617" w:name="_Toc169713707"/>
      <w:bookmarkStart w:id="2618" w:name="_Toc176445258"/>
      <w:bookmarkStart w:id="2619" w:name="_Toc187246733"/>
      <w:bookmarkStart w:id="2620" w:name="_Toc192602819"/>
      <w:r w:rsidRPr="007464A4">
        <w:t>8.2.</w:t>
      </w:r>
      <w:r w:rsidRPr="007464A4">
        <w:rPr>
          <w:rFonts w:eastAsia="DengXian"/>
          <w:lang w:eastAsia="zh-CN"/>
        </w:rPr>
        <w:t>2.2</w:t>
      </w:r>
      <w:r w:rsidRPr="007464A4">
        <w:tab/>
        <w:t>Minimum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621" w:name="_Toc53178280"/>
      <w:bookmarkStart w:id="2622" w:name="_Toc53178731"/>
      <w:bookmarkStart w:id="2623" w:name="_Toc61178957"/>
      <w:bookmarkStart w:id="2624" w:name="_Toc61179427"/>
      <w:bookmarkStart w:id="2625" w:name="_Toc67916723"/>
      <w:bookmarkStart w:id="2626" w:name="_Toc74663321"/>
      <w:bookmarkStart w:id="2627" w:name="_Toc82621861"/>
      <w:bookmarkStart w:id="2628" w:name="_Toc90422708"/>
      <w:bookmarkStart w:id="2629" w:name="_Toc106782904"/>
      <w:bookmarkStart w:id="2630" w:name="_Toc107311795"/>
      <w:bookmarkStart w:id="2631" w:name="_Toc107419379"/>
      <w:bookmarkStart w:id="2632" w:name="_Toc107475006"/>
      <w:bookmarkStart w:id="2633" w:name="_Toc114255599"/>
      <w:bookmarkStart w:id="2634" w:name="_Toc115186279"/>
      <w:bookmarkStart w:id="2635" w:name="_Toc123044180"/>
      <w:bookmarkStart w:id="2636" w:name="_Toc124157819"/>
      <w:bookmarkStart w:id="2637" w:name="_Toc124259742"/>
      <w:bookmarkStart w:id="2638" w:name="_Toc130584813"/>
      <w:bookmarkStart w:id="2639" w:name="_Toc137464469"/>
      <w:bookmarkStart w:id="2640" w:name="_Toc138884138"/>
      <w:bookmarkStart w:id="2641" w:name="_Toc145643339"/>
      <w:bookmarkStart w:id="2642" w:name="_Toc155472173"/>
      <w:bookmarkStart w:id="2643" w:name="_Toc155777062"/>
      <w:bookmarkStart w:id="2644" w:name="_Toc161668398"/>
      <w:bookmarkStart w:id="2645" w:name="_Toc169713708"/>
      <w:bookmarkStart w:id="2646" w:name="_Toc176445259"/>
      <w:bookmarkStart w:id="2647" w:name="_Toc187246734"/>
      <w:bookmarkStart w:id="2648" w:name="_Toc192602820"/>
      <w:r w:rsidRPr="007464A4">
        <w:t>8.2.</w:t>
      </w:r>
      <w:r>
        <w:t>3</w:t>
      </w:r>
      <w:r w:rsidRPr="007464A4">
        <w:tab/>
        <w:t>Requirements for UL timing adjustment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649" w:name="_Toc82621863"/>
      <w:bookmarkStart w:id="2650" w:name="_Toc90422710"/>
      <w:bookmarkStart w:id="2651" w:name="_Toc106782906"/>
      <w:bookmarkStart w:id="2652" w:name="_Toc107311797"/>
      <w:bookmarkStart w:id="2653" w:name="_Toc107419381"/>
      <w:bookmarkStart w:id="2654" w:name="_Toc107475008"/>
      <w:bookmarkStart w:id="2655" w:name="_Toc114255601"/>
      <w:bookmarkStart w:id="2656" w:name="_Toc115186281"/>
      <w:bookmarkStart w:id="2657" w:name="_Toc123044181"/>
      <w:bookmarkStart w:id="2658" w:name="_Toc124157820"/>
      <w:bookmarkStart w:id="2659" w:name="_Toc124259743"/>
      <w:bookmarkStart w:id="2660" w:name="_Toc130584814"/>
      <w:bookmarkStart w:id="2661" w:name="_Toc137464470"/>
      <w:bookmarkStart w:id="2662" w:name="_Toc138884139"/>
      <w:bookmarkStart w:id="2663" w:name="_Toc145643340"/>
      <w:bookmarkStart w:id="2664" w:name="_Toc155472174"/>
      <w:bookmarkStart w:id="2665" w:name="_Toc155777063"/>
      <w:bookmarkStart w:id="2666" w:name="_Toc161668399"/>
      <w:bookmarkStart w:id="2667" w:name="_Toc169713709"/>
      <w:bookmarkStart w:id="2668" w:name="_Toc176445260"/>
      <w:bookmarkStart w:id="2669" w:name="_Toc187246735"/>
      <w:bookmarkStart w:id="2670" w:name="_Toc192602821"/>
      <w:r w:rsidRPr="007464A4">
        <w:lastRenderedPageBreak/>
        <w:t>8.2.</w:t>
      </w:r>
      <w:r>
        <w:t>3</w:t>
      </w:r>
      <w:r w:rsidRPr="007464A4">
        <w:t>.2</w:t>
      </w:r>
      <w:r w:rsidRPr="007464A4">
        <w:tab/>
        <w:t>Minimum requirements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671" w:name="_Toc61178962"/>
      <w:bookmarkStart w:id="2672" w:name="_Toc61179432"/>
      <w:bookmarkStart w:id="2673" w:name="_Toc67916728"/>
      <w:bookmarkStart w:id="2674" w:name="_Toc74663326"/>
      <w:bookmarkStart w:id="2675" w:name="_Toc82621867"/>
      <w:bookmarkStart w:id="2676" w:name="_Toc90422714"/>
      <w:bookmarkStart w:id="2677" w:name="_Toc106782910"/>
      <w:bookmarkStart w:id="2678" w:name="_Toc107311801"/>
      <w:bookmarkStart w:id="2679" w:name="_Toc107419385"/>
      <w:bookmarkStart w:id="2680" w:name="_Toc107475012"/>
      <w:bookmarkStart w:id="2681" w:name="_Toc114255605"/>
      <w:bookmarkStart w:id="2682" w:name="_Toc115186285"/>
      <w:bookmarkStart w:id="2683" w:name="_Toc123044182"/>
      <w:bookmarkStart w:id="2684" w:name="_Toc124157821"/>
      <w:bookmarkStart w:id="2685" w:name="_Toc124259744"/>
      <w:bookmarkStart w:id="2686" w:name="_Toc130584815"/>
      <w:bookmarkStart w:id="2687" w:name="_Toc137464471"/>
      <w:bookmarkStart w:id="2688" w:name="_Toc138884140"/>
      <w:bookmarkStart w:id="2689" w:name="_Toc145643341"/>
      <w:bookmarkStart w:id="2690" w:name="_Toc155472175"/>
      <w:bookmarkStart w:id="2691" w:name="_Toc155777064"/>
      <w:bookmarkStart w:id="2692" w:name="_Toc161668400"/>
      <w:bookmarkStart w:id="2693" w:name="_Toc169713710"/>
      <w:bookmarkStart w:id="2694" w:name="_Toc176445261"/>
      <w:bookmarkStart w:id="2695" w:name="_Toc187246736"/>
      <w:bookmarkStart w:id="2696" w:name="_Toc192602822"/>
      <w:r>
        <w:lastRenderedPageBreak/>
        <w:t>8.2.4</w:t>
      </w:r>
      <w:r w:rsidRPr="007464A4">
        <w:tab/>
        <w:t>Requirements for PUSCH repetition Type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2BF5A231" w14:textId="77777777" w:rsidR="00F400A3" w:rsidRPr="007464A4" w:rsidRDefault="00F400A3" w:rsidP="00F400A3">
      <w:pPr>
        <w:pStyle w:val="Heading4"/>
      </w:pPr>
      <w:bookmarkStart w:id="2697" w:name="_Toc61178963"/>
      <w:bookmarkStart w:id="2698" w:name="_Toc61179433"/>
      <w:bookmarkStart w:id="2699" w:name="_Toc67916729"/>
      <w:bookmarkStart w:id="2700" w:name="_Toc74663327"/>
      <w:bookmarkStart w:id="2701" w:name="_Toc82621868"/>
      <w:bookmarkStart w:id="2702" w:name="_Toc90422715"/>
      <w:bookmarkStart w:id="2703" w:name="_Toc106782911"/>
      <w:bookmarkStart w:id="2704" w:name="_Toc107311802"/>
      <w:bookmarkStart w:id="2705" w:name="_Toc107419386"/>
      <w:bookmarkStart w:id="2706" w:name="_Toc107475013"/>
      <w:bookmarkStart w:id="2707" w:name="_Toc114255606"/>
      <w:bookmarkStart w:id="2708" w:name="_Toc115186286"/>
      <w:bookmarkStart w:id="2709" w:name="_Toc123044183"/>
      <w:bookmarkStart w:id="2710" w:name="_Toc124157822"/>
      <w:bookmarkStart w:id="2711" w:name="_Toc124259745"/>
      <w:bookmarkStart w:id="2712" w:name="_Toc130584816"/>
      <w:bookmarkStart w:id="2713" w:name="_Toc137464472"/>
      <w:bookmarkStart w:id="2714" w:name="_Toc138884141"/>
      <w:bookmarkStart w:id="2715" w:name="_Toc145643342"/>
      <w:bookmarkStart w:id="2716" w:name="_Toc155472176"/>
      <w:bookmarkStart w:id="2717" w:name="_Toc155777065"/>
      <w:bookmarkStart w:id="2718" w:name="_Toc161668401"/>
      <w:bookmarkStart w:id="2719" w:name="_Toc169713711"/>
      <w:bookmarkStart w:id="2720" w:name="_Toc176445262"/>
      <w:bookmarkStart w:id="2721" w:name="_Toc187246737"/>
      <w:bookmarkStart w:id="2722" w:name="_Toc192602823"/>
      <w:r>
        <w:t>8.2.4</w:t>
      </w:r>
      <w:r w:rsidRPr="007464A4">
        <w:t>.1</w:t>
      </w:r>
      <w:r w:rsidRPr="007464A4">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723" w:name="_Toc61178964"/>
      <w:bookmarkStart w:id="2724" w:name="_Toc61179434"/>
      <w:bookmarkStart w:id="2725" w:name="_Toc67916730"/>
      <w:bookmarkStart w:id="2726" w:name="_Toc74663328"/>
      <w:bookmarkStart w:id="2727" w:name="_Toc82621869"/>
      <w:bookmarkStart w:id="2728" w:name="_Toc90422716"/>
      <w:bookmarkStart w:id="2729" w:name="_Toc106782912"/>
      <w:bookmarkStart w:id="2730" w:name="_Toc107311803"/>
      <w:bookmarkStart w:id="2731" w:name="_Toc107419387"/>
      <w:bookmarkStart w:id="2732" w:name="_Toc107475014"/>
      <w:bookmarkStart w:id="2733" w:name="_Toc114255607"/>
      <w:bookmarkStart w:id="2734" w:name="_Toc115186287"/>
      <w:bookmarkStart w:id="2735" w:name="_Toc123044184"/>
      <w:bookmarkStart w:id="2736" w:name="_Toc124157823"/>
      <w:bookmarkStart w:id="2737" w:name="_Toc124259746"/>
      <w:bookmarkStart w:id="2738" w:name="_Toc130584817"/>
      <w:bookmarkStart w:id="2739" w:name="_Toc137464473"/>
      <w:bookmarkStart w:id="2740" w:name="_Toc138884142"/>
      <w:bookmarkStart w:id="2741" w:name="_Toc145643343"/>
      <w:bookmarkStart w:id="2742" w:name="_Toc155472177"/>
      <w:bookmarkStart w:id="2743" w:name="_Toc155777066"/>
      <w:bookmarkStart w:id="2744" w:name="_Toc161668402"/>
      <w:bookmarkStart w:id="2745" w:name="_Toc169713712"/>
      <w:bookmarkStart w:id="2746" w:name="_Toc176445263"/>
      <w:bookmarkStart w:id="2747" w:name="_Toc187246738"/>
      <w:bookmarkStart w:id="2748" w:name="_Toc192602824"/>
      <w:r>
        <w:t>8.2.4</w:t>
      </w:r>
      <w:r w:rsidRPr="007464A4">
        <w:rPr>
          <w:rFonts w:eastAsia="DengXian"/>
          <w:lang w:eastAsia="zh-CN"/>
        </w:rPr>
        <w:t>.2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lastRenderedPageBreak/>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749" w:name="_Toc123049117"/>
      <w:bookmarkStart w:id="2750" w:name="_Toc123052036"/>
      <w:bookmarkStart w:id="2751" w:name="_Toc123054505"/>
      <w:bookmarkStart w:id="2752" w:name="_Toc123717606"/>
      <w:bookmarkStart w:id="2753" w:name="_Toc124157182"/>
      <w:bookmarkStart w:id="2754" w:name="_Toc124266586"/>
      <w:bookmarkStart w:id="2755" w:name="_Toc131595944"/>
      <w:bookmarkStart w:id="2756" w:name="_Toc131740942"/>
      <w:bookmarkStart w:id="2757" w:name="_Toc131766476"/>
      <w:bookmarkStart w:id="2758" w:name="_Toc138837698"/>
      <w:bookmarkStart w:id="2759" w:name="_Toc156567519"/>
      <w:bookmarkStart w:id="2760" w:name="_Toc169713713"/>
      <w:bookmarkStart w:id="2761" w:name="_Toc176445264"/>
      <w:bookmarkStart w:id="2762" w:name="_Toc187246739"/>
      <w:bookmarkStart w:id="2763" w:name="_Toc192602825"/>
      <w:r>
        <w:t>8.2.5</w:t>
      </w:r>
      <w:r w:rsidRPr="00F95B02">
        <w:tab/>
        <w:t xml:space="preserve">Requirements for PUSCH </w:t>
      </w:r>
      <w:r>
        <w:t>with DM-RS bundling</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C5952F9" w14:textId="77777777" w:rsidR="00C940F1" w:rsidRPr="00F95B02" w:rsidRDefault="00C940F1" w:rsidP="00C940F1">
      <w:pPr>
        <w:pStyle w:val="Heading4"/>
        <w:rPr>
          <w:rFonts w:eastAsia="Malgun Gothic"/>
        </w:rPr>
      </w:pPr>
      <w:bookmarkStart w:id="2764" w:name="_Toc123049118"/>
      <w:bookmarkStart w:id="2765" w:name="_Toc123052037"/>
      <w:bookmarkStart w:id="2766" w:name="_Toc123054506"/>
      <w:bookmarkStart w:id="2767" w:name="_Toc123717607"/>
      <w:bookmarkStart w:id="2768" w:name="_Toc124157183"/>
      <w:bookmarkStart w:id="2769" w:name="_Toc124266587"/>
      <w:bookmarkStart w:id="2770" w:name="_Toc131595945"/>
      <w:bookmarkStart w:id="2771" w:name="_Toc131740943"/>
      <w:bookmarkStart w:id="2772" w:name="_Toc131766477"/>
      <w:bookmarkStart w:id="2773" w:name="_Toc138837699"/>
      <w:bookmarkStart w:id="2774" w:name="_Toc156567520"/>
      <w:bookmarkStart w:id="2775" w:name="_Toc169713714"/>
      <w:bookmarkStart w:id="2776" w:name="_Toc176445265"/>
      <w:bookmarkStart w:id="2777" w:name="_Toc187246740"/>
      <w:bookmarkStart w:id="2778" w:name="_Toc192602826"/>
      <w:r>
        <w:rPr>
          <w:rFonts w:eastAsia="Malgun Gothic"/>
        </w:rPr>
        <w:t>8.2.5</w:t>
      </w:r>
      <w:r w:rsidRPr="00F95B02">
        <w:rPr>
          <w:rFonts w:eastAsia="Malgun Gothic"/>
        </w:rPr>
        <w:t>.1</w:t>
      </w:r>
      <w:r w:rsidRPr="00F95B02">
        <w:rPr>
          <w:rFonts w:eastAsia="Malgun Gothic"/>
        </w:rP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779" w:name="_Toc123049119"/>
      <w:bookmarkStart w:id="2780" w:name="_Toc123052038"/>
      <w:bookmarkStart w:id="2781" w:name="_Toc123054507"/>
      <w:bookmarkStart w:id="2782" w:name="_Toc123717608"/>
      <w:bookmarkStart w:id="2783" w:name="_Toc124157184"/>
      <w:bookmarkStart w:id="2784" w:name="_Toc124266588"/>
      <w:bookmarkStart w:id="2785" w:name="_Toc131595946"/>
      <w:bookmarkStart w:id="2786" w:name="_Toc131740944"/>
      <w:bookmarkStart w:id="2787" w:name="_Toc131766478"/>
      <w:bookmarkStart w:id="2788" w:name="_Toc138837700"/>
      <w:bookmarkStart w:id="2789" w:name="_Toc156567521"/>
      <w:bookmarkStart w:id="2790" w:name="_Toc169713715"/>
      <w:bookmarkStart w:id="2791" w:name="_Toc176445266"/>
      <w:bookmarkStart w:id="2792" w:name="_Toc187246741"/>
      <w:bookmarkStart w:id="2793" w:name="_Toc192602827"/>
      <w:r>
        <w:rPr>
          <w:rFonts w:eastAsia="Malgun Gothic"/>
        </w:rPr>
        <w:t>8.2.5</w:t>
      </w:r>
      <w:r w:rsidRPr="00F95B02">
        <w:rPr>
          <w:lang w:eastAsia="zh-CN"/>
        </w:rPr>
        <w:t>.2</w:t>
      </w:r>
      <w:r w:rsidRPr="00F95B02">
        <w:rPr>
          <w:rFonts w:eastAsia="Malgun Gothic"/>
        </w:rPr>
        <w:tab/>
        <w:t>Minimum requirements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794" w:name="_Toc104311048"/>
      <w:bookmarkStart w:id="2795" w:name="_Toc106126749"/>
      <w:bookmarkStart w:id="2796" w:name="_Toc106177062"/>
      <w:bookmarkStart w:id="2797" w:name="_Toc114242230"/>
      <w:bookmarkStart w:id="2798" w:name="_Toc123044185"/>
      <w:bookmarkStart w:id="2799" w:name="_Toc124157824"/>
      <w:bookmarkStart w:id="2800" w:name="_Toc124259747"/>
      <w:bookmarkStart w:id="2801" w:name="_Toc130584818"/>
      <w:bookmarkStart w:id="2802" w:name="_Toc137464474"/>
      <w:bookmarkStart w:id="2803" w:name="_Toc138884143"/>
      <w:bookmarkStart w:id="2804" w:name="_Toc145643344"/>
      <w:bookmarkStart w:id="2805" w:name="_Toc155472178"/>
      <w:bookmarkStart w:id="2806" w:name="_Toc155777067"/>
      <w:bookmarkStart w:id="2807" w:name="_Toc161668403"/>
      <w:bookmarkStart w:id="2808" w:name="_Toc169713716"/>
      <w:bookmarkStart w:id="2809" w:name="_Toc176445267"/>
      <w:bookmarkStart w:id="2810" w:name="_Toc187246742"/>
      <w:bookmarkStart w:id="2811" w:name="_Toc192602828"/>
      <w:r>
        <w:rPr>
          <w:lang w:eastAsia="zh-CN"/>
        </w:rPr>
        <w:t>8.3</w:t>
      </w:r>
      <w:r>
        <w:rPr>
          <w:lang w:eastAsia="zh-CN"/>
        </w:rPr>
        <w:tab/>
      </w:r>
      <w:r w:rsidR="000A4698">
        <w:rPr>
          <w:lang w:eastAsia="zh-CN"/>
        </w:rPr>
        <w:t>Performance requirements for PUCCH</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B7E529B" w14:textId="77777777" w:rsidR="00A32616" w:rsidRPr="00F95B02" w:rsidRDefault="00A32616" w:rsidP="00A32616">
      <w:pPr>
        <w:pStyle w:val="Heading3"/>
      </w:pPr>
      <w:bookmarkStart w:id="2812" w:name="_Toc21127575"/>
      <w:bookmarkStart w:id="2813" w:name="_Toc29811784"/>
      <w:bookmarkStart w:id="2814" w:name="_Toc36817336"/>
      <w:bookmarkStart w:id="2815" w:name="_Toc37260258"/>
      <w:bookmarkStart w:id="2816" w:name="_Toc37267646"/>
      <w:bookmarkStart w:id="2817" w:name="_Toc44712248"/>
      <w:bookmarkStart w:id="2818" w:name="_Toc45893561"/>
      <w:bookmarkStart w:id="2819" w:name="_Toc53178283"/>
      <w:bookmarkStart w:id="2820" w:name="_Toc53178734"/>
      <w:bookmarkStart w:id="2821" w:name="_Toc61178972"/>
      <w:bookmarkStart w:id="2822" w:name="_Toc61179442"/>
      <w:bookmarkStart w:id="2823" w:name="_Toc67916738"/>
      <w:bookmarkStart w:id="2824" w:name="_Toc74663342"/>
      <w:bookmarkStart w:id="2825" w:name="_Toc82621883"/>
      <w:bookmarkStart w:id="2826" w:name="_Toc90422730"/>
      <w:bookmarkStart w:id="2827" w:name="_Toc106782926"/>
      <w:bookmarkStart w:id="2828" w:name="_Toc107311817"/>
      <w:bookmarkStart w:id="2829" w:name="_Toc107419401"/>
      <w:bookmarkStart w:id="2830" w:name="_Toc107475028"/>
      <w:bookmarkStart w:id="2831" w:name="_Toc123044186"/>
      <w:bookmarkStart w:id="2832" w:name="_Toc124157825"/>
      <w:bookmarkStart w:id="2833" w:name="_Toc124259748"/>
      <w:bookmarkStart w:id="2834" w:name="_Toc130584819"/>
      <w:bookmarkStart w:id="2835" w:name="_Toc137464475"/>
      <w:bookmarkStart w:id="2836" w:name="_Toc138884144"/>
      <w:bookmarkStart w:id="2837" w:name="_Toc145643345"/>
      <w:bookmarkStart w:id="2838" w:name="_Toc155472179"/>
      <w:bookmarkStart w:id="2839" w:name="_Toc155777068"/>
      <w:bookmarkStart w:id="2840" w:name="_Toc161668404"/>
      <w:bookmarkStart w:id="2841" w:name="_Toc169713717"/>
      <w:bookmarkStart w:id="2842" w:name="_Toc176445268"/>
      <w:bookmarkStart w:id="2843" w:name="_Toc187246743"/>
      <w:bookmarkStart w:id="2844" w:name="_Toc192602829"/>
      <w:r w:rsidRPr="00F95B02">
        <w:t>8.3.1</w:t>
      </w:r>
      <w:r w:rsidRPr="00F95B02">
        <w:tab/>
        <w:t>DTX to ACK probability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833CCB0" w14:textId="77777777" w:rsidR="00A32616" w:rsidRPr="00F95B02" w:rsidRDefault="00A32616" w:rsidP="00A32616">
      <w:pPr>
        <w:pStyle w:val="Heading4"/>
      </w:pPr>
      <w:bookmarkStart w:id="2845" w:name="_Toc21127576"/>
      <w:bookmarkStart w:id="2846" w:name="_Toc29811785"/>
      <w:bookmarkStart w:id="2847" w:name="_Toc36817337"/>
      <w:bookmarkStart w:id="2848" w:name="_Toc37260259"/>
      <w:bookmarkStart w:id="2849" w:name="_Toc37267647"/>
      <w:bookmarkStart w:id="2850" w:name="_Toc44712249"/>
      <w:bookmarkStart w:id="2851" w:name="_Toc45893562"/>
      <w:bookmarkStart w:id="2852" w:name="_Toc53178284"/>
      <w:bookmarkStart w:id="2853" w:name="_Toc53178735"/>
      <w:bookmarkStart w:id="2854" w:name="_Toc61178973"/>
      <w:bookmarkStart w:id="2855" w:name="_Toc61179443"/>
      <w:bookmarkStart w:id="2856" w:name="_Toc67916739"/>
      <w:bookmarkStart w:id="2857" w:name="_Toc74663343"/>
      <w:bookmarkStart w:id="2858" w:name="_Toc82621884"/>
      <w:bookmarkStart w:id="2859" w:name="_Toc90422731"/>
      <w:bookmarkStart w:id="2860" w:name="_Toc106782927"/>
      <w:bookmarkStart w:id="2861" w:name="_Toc107311818"/>
      <w:bookmarkStart w:id="2862" w:name="_Toc107419402"/>
      <w:bookmarkStart w:id="2863" w:name="_Toc107475029"/>
      <w:bookmarkStart w:id="2864" w:name="_Toc123044187"/>
      <w:bookmarkStart w:id="2865" w:name="_Toc124157826"/>
      <w:bookmarkStart w:id="2866" w:name="_Toc124259749"/>
      <w:bookmarkStart w:id="2867" w:name="_Toc130584820"/>
      <w:bookmarkStart w:id="2868" w:name="_Toc137464476"/>
      <w:bookmarkStart w:id="2869" w:name="_Toc138884145"/>
      <w:bookmarkStart w:id="2870" w:name="_Toc145643346"/>
      <w:bookmarkStart w:id="2871" w:name="_Toc155472180"/>
      <w:bookmarkStart w:id="2872" w:name="_Toc155777069"/>
      <w:bookmarkStart w:id="2873" w:name="_Toc161668405"/>
      <w:bookmarkStart w:id="2874" w:name="_Toc169713718"/>
      <w:bookmarkStart w:id="2875" w:name="_Toc176445269"/>
      <w:bookmarkStart w:id="2876" w:name="_Toc187246744"/>
      <w:bookmarkStart w:id="2877" w:name="_Toc192602830"/>
      <w:r w:rsidRPr="00F95B02">
        <w:t>8.3.1.1</w:t>
      </w:r>
      <w:r w:rsidRPr="00F95B02">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878" w:name="_Toc21127577"/>
      <w:bookmarkStart w:id="2879" w:name="_Toc29811786"/>
      <w:bookmarkStart w:id="2880" w:name="_Toc36817338"/>
      <w:bookmarkStart w:id="2881" w:name="_Toc37260260"/>
      <w:bookmarkStart w:id="2882" w:name="_Toc37267648"/>
      <w:bookmarkStart w:id="2883" w:name="_Toc44712250"/>
      <w:bookmarkStart w:id="2884" w:name="_Toc45893563"/>
      <w:bookmarkStart w:id="2885" w:name="_Toc53178285"/>
      <w:bookmarkStart w:id="2886" w:name="_Toc53178736"/>
      <w:bookmarkStart w:id="2887" w:name="_Toc61178974"/>
      <w:bookmarkStart w:id="2888" w:name="_Toc61179444"/>
      <w:bookmarkStart w:id="2889" w:name="_Toc67916740"/>
      <w:bookmarkStart w:id="2890" w:name="_Toc74663344"/>
      <w:bookmarkStart w:id="2891" w:name="_Toc82621885"/>
      <w:bookmarkStart w:id="2892" w:name="_Toc90422732"/>
      <w:bookmarkStart w:id="2893" w:name="_Toc106782928"/>
      <w:bookmarkStart w:id="2894" w:name="_Toc107311819"/>
      <w:bookmarkStart w:id="2895" w:name="_Toc107419403"/>
      <w:bookmarkStart w:id="2896" w:name="_Toc107475030"/>
      <w:bookmarkStart w:id="2897" w:name="_Toc123044188"/>
      <w:bookmarkStart w:id="2898" w:name="_Toc124157827"/>
      <w:bookmarkStart w:id="2899" w:name="_Toc124259750"/>
      <w:bookmarkStart w:id="2900" w:name="_Toc130584821"/>
      <w:bookmarkStart w:id="2901" w:name="_Toc137464477"/>
      <w:bookmarkStart w:id="2902" w:name="_Toc138884146"/>
      <w:bookmarkStart w:id="2903" w:name="_Toc145643347"/>
      <w:bookmarkStart w:id="2904" w:name="_Toc155472181"/>
      <w:bookmarkStart w:id="2905" w:name="_Toc155777070"/>
      <w:bookmarkStart w:id="2906" w:name="_Toc161668406"/>
      <w:bookmarkStart w:id="2907" w:name="_Toc169713719"/>
      <w:bookmarkStart w:id="2908" w:name="_Toc176445270"/>
      <w:bookmarkStart w:id="2909" w:name="_Toc187246745"/>
      <w:bookmarkStart w:id="2910" w:name="_Toc192602831"/>
      <w:r w:rsidRPr="00F95B02">
        <w:t>8.3.1.2</w:t>
      </w:r>
      <w:r w:rsidRPr="00F95B02">
        <w:tab/>
        <w:t>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911" w:name="_Toc21127578"/>
      <w:bookmarkStart w:id="2912" w:name="_Toc29811787"/>
      <w:bookmarkStart w:id="2913" w:name="_Toc36817339"/>
      <w:bookmarkStart w:id="2914" w:name="_Toc37260261"/>
      <w:bookmarkStart w:id="2915" w:name="_Toc37267649"/>
      <w:bookmarkStart w:id="2916" w:name="_Toc44712251"/>
      <w:bookmarkStart w:id="2917" w:name="_Toc45893564"/>
      <w:bookmarkStart w:id="2918" w:name="_Toc53178286"/>
      <w:bookmarkStart w:id="2919" w:name="_Toc53178737"/>
      <w:bookmarkStart w:id="2920" w:name="_Toc61178975"/>
      <w:bookmarkStart w:id="2921" w:name="_Toc61179445"/>
      <w:bookmarkStart w:id="2922" w:name="_Toc67916741"/>
      <w:bookmarkStart w:id="2923" w:name="_Toc74663345"/>
      <w:bookmarkStart w:id="2924" w:name="_Toc82621886"/>
      <w:bookmarkStart w:id="2925" w:name="_Toc90422733"/>
      <w:bookmarkStart w:id="2926" w:name="_Toc106782929"/>
      <w:bookmarkStart w:id="2927" w:name="_Toc107311820"/>
      <w:bookmarkStart w:id="2928" w:name="_Toc107419404"/>
      <w:bookmarkStart w:id="2929" w:name="_Toc107475031"/>
      <w:bookmarkStart w:id="2930" w:name="_Toc123044189"/>
      <w:bookmarkStart w:id="2931" w:name="_Toc124157828"/>
      <w:bookmarkStart w:id="2932" w:name="_Toc124259751"/>
      <w:bookmarkStart w:id="2933" w:name="_Toc130584822"/>
      <w:bookmarkStart w:id="2934" w:name="_Toc137464478"/>
      <w:bookmarkStart w:id="2935" w:name="_Toc138884147"/>
      <w:bookmarkStart w:id="2936" w:name="_Toc145643348"/>
      <w:bookmarkStart w:id="2937" w:name="_Toc155472182"/>
      <w:bookmarkStart w:id="2938" w:name="_Toc155777071"/>
      <w:bookmarkStart w:id="2939" w:name="_Toc161668407"/>
      <w:bookmarkStart w:id="2940" w:name="_Toc169713720"/>
      <w:bookmarkStart w:id="2941" w:name="_Toc176445271"/>
      <w:bookmarkStart w:id="2942" w:name="_Toc187246746"/>
      <w:bookmarkStart w:id="2943" w:name="_Toc192602832"/>
      <w:r w:rsidRPr="00F95B02">
        <w:t>8.3.2</w:t>
      </w:r>
      <w:r w:rsidRPr="00F95B02">
        <w:tab/>
        <w:t xml:space="preserve">Performance requirements for PUCCH format </w:t>
      </w:r>
      <w:r w:rsidRPr="00F95B02">
        <w:rPr>
          <w:lang w:eastAsia="zh-CN"/>
        </w:rPr>
        <w:t>0</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A96EA78" w14:textId="77777777" w:rsidR="00A32616" w:rsidRPr="00F95B02" w:rsidRDefault="00A32616" w:rsidP="00A32616">
      <w:pPr>
        <w:pStyle w:val="Heading4"/>
      </w:pPr>
      <w:bookmarkStart w:id="2944" w:name="_Toc21127579"/>
      <w:bookmarkStart w:id="2945" w:name="_Toc29811788"/>
      <w:bookmarkStart w:id="2946" w:name="_Toc36817340"/>
      <w:bookmarkStart w:id="2947" w:name="_Toc37260262"/>
      <w:bookmarkStart w:id="2948" w:name="_Toc37267650"/>
      <w:bookmarkStart w:id="2949" w:name="_Toc44712252"/>
      <w:bookmarkStart w:id="2950" w:name="_Toc45893565"/>
      <w:bookmarkStart w:id="2951" w:name="_Toc53178287"/>
      <w:bookmarkStart w:id="2952" w:name="_Toc53178738"/>
      <w:bookmarkStart w:id="2953" w:name="_Toc61178976"/>
      <w:bookmarkStart w:id="2954" w:name="_Toc61179446"/>
      <w:bookmarkStart w:id="2955" w:name="_Toc67916742"/>
      <w:bookmarkStart w:id="2956" w:name="_Toc74663346"/>
      <w:bookmarkStart w:id="2957" w:name="_Toc82621887"/>
      <w:bookmarkStart w:id="2958" w:name="_Toc90422734"/>
      <w:bookmarkStart w:id="2959" w:name="_Toc106782930"/>
      <w:bookmarkStart w:id="2960" w:name="_Toc107311821"/>
      <w:bookmarkStart w:id="2961" w:name="_Toc107419405"/>
      <w:bookmarkStart w:id="2962" w:name="_Toc107475032"/>
      <w:bookmarkStart w:id="2963" w:name="_Toc123044190"/>
      <w:bookmarkStart w:id="2964" w:name="_Toc124157829"/>
      <w:bookmarkStart w:id="2965" w:name="_Toc124259752"/>
      <w:bookmarkStart w:id="2966" w:name="_Toc130584823"/>
      <w:bookmarkStart w:id="2967" w:name="_Toc137464479"/>
      <w:bookmarkStart w:id="2968" w:name="_Toc138884148"/>
      <w:bookmarkStart w:id="2969" w:name="_Toc145643349"/>
      <w:bookmarkStart w:id="2970" w:name="_Toc155472183"/>
      <w:bookmarkStart w:id="2971" w:name="_Toc155777072"/>
      <w:bookmarkStart w:id="2972" w:name="_Toc161668408"/>
      <w:bookmarkStart w:id="2973" w:name="_Toc169713721"/>
      <w:bookmarkStart w:id="2974" w:name="_Toc176445272"/>
      <w:bookmarkStart w:id="2975" w:name="_Toc187246747"/>
      <w:bookmarkStart w:id="2976" w:name="_Toc192602833"/>
      <w:r w:rsidRPr="00F95B02">
        <w:t>8.3.2.1</w:t>
      </w:r>
      <w:r w:rsidRPr="00F95B02">
        <w:tab/>
        <w:t>General</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977" w:name="_Toc21127580"/>
      <w:bookmarkStart w:id="2978" w:name="_Toc29811789"/>
      <w:bookmarkStart w:id="2979" w:name="_Toc36817341"/>
      <w:bookmarkStart w:id="2980" w:name="_Toc37260263"/>
      <w:bookmarkStart w:id="2981" w:name="_Toc37267651"/>
      <w:bookmarkStart w:id="2982" w:name="_Toc44712253"/>
      <w:bookmarkStart w:id="2983" w:name="_Toc45893566"/>
      <w:bookmarkStart w:id="2984" w:name="_Toc53178288"/>
      <w:bookmarkStart w:id="2985" w:name="_Toc53178739"/>
      <w:bookmarkStart w:id="2986" w:name="_Toc61178977"/>
      <w:bookmarkStart w:id="2987" w:name="_Toc61179447"/>
      <w:bookmarkStart w:id="2988" w:name="_Toc67916743"/>
      <w:bookmarkStart w:id="2989" w:name="_Toc74663347"/>
      <w:bookmarkStart w:id="2990" w:name="_Toc82621888"/>
      <w:bookmarkStart w:id="2991" w:name="_Toc90422735"/>
      <w:bookmarkStart w:id="2992" w:name="_Toc106782931"/>
      <w:bookmarkStart w:id="2993" w:name="_Toc107311822"/>
      <w:bookmarkStart w:id="2994" w:name="_Toc107419406"/>
      <w:bookmarkStart w:id="2995" w:name="_Toc107475033"/>
      <w:bookmarkStart w:id="2996" w:name="_Toc123044191"/>
      <w:bookmarkStart w:id="2997" w:name="_Toc124157830"/>
      <w:bookmarkStart w:id="2998" w:name="_Toc124259753"/>
      <w:bookmarkStart w:id="2999" w:name="_Toc130584824"/>
      <w:bookmarkStart w:id="3000" w:name="_Toc137464480"/>
      <w:bookmarkStart w:id="3001" w:name="_Toc138884149"/>
      <w:bookmarkStart w:id="3002" w:name="_Toc145643350"/>
      <w:bookmarkStart w:id="3003" w:name="_Toc155472184"/>
      <w:bookmarkStart w:id="3004" w:name="_Toc155777073"/>
      <w:bookmarkStart w:id="3005" w:name="_Toc161668409"/>
      <w:bookmarkStart w:id="3006" w:name="_Toc169713722"/>
      <w:bookmarkStart w:id="3007" w:name="_Toc176445273"/>
      <w:bookmarkStart w:id="3008" w:name="_Toc187246748"/>
      <w:bookmarkStart w:id="3009" w:name="_Toc192602834"/>
      <w:r w:rsidRPr="00F95B02">
        <w:t>8.3.2.2</w:t>
      </w:r>
      <w:r w:rsidRPr="00F95B02">
        <w:tab/>
        <w:t>Minimum requirements</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010" w:name="_Hlk176444713"/>
      <w:r w:rsidR="00340A10">
        <w:rPr>
          <w:rFonts w:hint="eastAsia"/>
          <w:lang w:eastAsia="zh-CN"/>
        </w:rPr>
        <w:t>in FR1-NTN</w:t>
      </w:r>
      <w:bookmarkEnd w:id="3010"/>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011" w:name="_Toc21127581"/>
      <w:bookmarkStart w:id="3012" w:name="_Toc29811790"/>
      <w:bookmarkStart w:id="3013" w:name="_Toc36817342"/>
      <w:bookmarkStart w:id="3014" w:name="_Toc37260264"/>
      <w:bookmarkStart w:id="3015" w:name="_Toc37267652"/>
      <w:bookmarkStart w:id="3016" w:name="_Toc44712254"/>
      <w:bookmarkStart w:id="3017" w:name="_Toc45893567"/>
      <w:bookmarkStart w:id="3018" w:name="_Toc53178289"/>
      <w:bookmarkStart w:id="3019" w:name="_Toc53178740"/>
      <w:bookmarkStart w:id="3020" w:name="_Toc61178978"/>
      <w:bookmarkStart w:id="3021" w:name="_Toc61179448"/>
      <w:bookmarkStart w:id="3022" w:name="_Toc67916744"/>
      <w:bookmarkStart w:id="3023" w:name="_Toc74663348"/>
      <w:bookmarkStart w:id="3024" w:name="_Toc82621889"/>
      <w:bookmarkStart w:id="3025" w:name="_Toc90422736"/>
      <w:bookmarkStart w:id="3026" w:name="_Toc106782932"/>
      <w:bookmarkStart w:id="3027" w:name="_Toc107311823"/>
      <w:bookmarkStart w:id="3028" w:name="_Toc107419407"/>
      <w:bookmarkStart w:id="3029" w:name="_Toc107475034"/>
      <w:bookmarkStart w:id="3030" w:name="_Toc123044192"/>
      <w:bookmarkStart w:id="3031" w:name="_Toc124157831"/>
      <w:bookmarkStart w:id="3032" w:name="_Toc124259754"/>
      <w:bookmarkStart w:id="3033" w:name="_Toc130584825"/>
      <w:bookmarkStart w:id="3034" w:name="_Toc137464481"/>
      <w:bookmarkStart w:id="3035" w:name="_Toc138884150"/>
      <w:bookmarkStart w:id="3036" w:name="_Toc145643351"/>
      <w:bookmarkStart w:id="3037" w:name="_Toc155472185"/>
      <w:bookmarkStart w:id="3038" w:name="_Toc155777074"/>
      <w:bookmarkStart w:id="3039" w:name="_Toc161668410"/>
      <w:bookmarkStart w:id="3040" w:name="_Toc169713723"/>
      <w:bookmarkStart w:id="3041" w:name="_Toc176445274"/>
      <w:bookmarkStart w:id="3042" w:name="_Toc187246749"/>
      <w:bookmarkStart w:id="3043" w:name="_Toc192602835"/>
      <w:r w:rsidRPr="00F95B02">
        <w:t>8.3.</w:t>
      </w:r>
      <w:r w:rsidRPr="00F95B02">
        <w:rPr>
          <w:lang w:eastAsia="zh-CN"/>
        </w:rPr>
        <w:t>3</w:t>
      </w:r>
      <w:r w:rsidRPr="00F95B02">
        <w:tab/>
        <w:t>Performance requirements for PUCCH format 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77A5EE8" w14:textId="77777777" w:rsidR="00A32616" w:rsidRPr="00F95B02" w:rsidRDefault="00A32616" w:rsidP="00A32616">
      <w:pPr>
        <w:pStyle w:val="Heading4"/>
        <w:rPr>
          <w:lang w:eastAsia="ko-KR"/>
        </w:rPr>
      </w:pPr>
      <w:bookmarkStart w:id="3044" w:name="_Toc21127582"/>
      <w:bookmarkStart w:id="3045" w:name="_Toc29811791"/>
      <w:bookmarkStart w:id="3046" w:name="_Toc36817343"/>
      <w:bookmarkStart w:id="3047" w:name="_Toc37260265"/>
      <w:bookmarkStart w:id="3048" w:name="_Toc37267653"/>
      <w:bookmarkStart w:id="3049" w:name="_Toc44712255"/>
      <w:bookmarkStart w:id="3050" w:name="_Toc45893568"/>
      <w:bookmarkStart w:id="3051" w:name="_Toc53178290"/>
      <w:bookmarkStart w:id="3052" w:name="_Toc53178741"/>
      <w:bookmarkStart w:id="3053" w:name="_Toc61178979"/>
      <w:bookmarkStart w:id="3054" w:name="_Toc61179449"/>
      <w:bookmarkStart w:id="3055" w:name="_Toc67916745"/>
      <w:bookmarkStart w:id="3056" w:name="_Toc74663349"/>
      <w:bookmarkStart w:id="3057" w:name="_Toc82621890"/>
      <w:bookmarkStart w:id="3058" w:name="_Toc90422737"/>
      <w:bookmarkStart w:id="3059" w:name="_Toc106782933"/>
      <w:bookmarkStart w:id="3060" w:name="_Toc107311824"/>
      <w:bookmarkStart w:id="3061" w:name="_Toc107419408"/>
      <w:bookmarkStart w:id="3062" w:name="_Toc107475035"/>
      <w:bookmarkStart w:id="3063" w:name="_Toc123044193"/>
      <w:bookmarkStart w:id="3064" w:name="_Toc124157832"/>
      <w:bookmarkStart w:id="3065" w:name="_Toc124259755"/>
      <w:bookmarkStart w:id="3066" w:name="_Toc130584826"/>
      <w:bookmarkStart w:id="3067" w:name="_Toc137464482"/>
      <w:bookmarkStart w:id="3068" w:name="_Toc138884151"/>
      <w:bookmarkStart w:id="3069" w:name="_Toc145643352"/>
      <w:bookmarkStart w:id="3070" w:name="_Toc155472186"/>
      <w:bookmarkStart w:id="3071" w:name="_Toc155777075"/>
      <w:bookmarkStart w:id="3072" w:name="_Toc161668411"/>
      <w:bookmarkStart w:id="3073" w:name="_Toc169713724"/>
      <w:bookmarkStart w:id="3074" w:name="_Toc176445275"/>
      <w:bookmarkStart w:id="3075" w:name="_Toc187246750"/>
      <w:bookmarkStart w:id="3076" w:name="_Toc192602836"/>
      <w:r w:rsidRPr="00F95B02">
        <w:t>8.3.3.1</w:t>
      </w:r>
      <w:r w:rsidRPr="00F95B02">
        <w:tab/>
        <w:t>NACK to ACK requirements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6C97B582" w14:textId="77777777" w:rsidR="00A32616" w:rsidRPr="00F95B02" w:rsidRDefault="00A32616" w:rsidP="00A32616">
      <w:pPr>
        <w:pStyle w:val="Heading5"/>
      </w:pPr>
      <w:bookmarkStart w:id="3077" w:name="_Toc21127583"/>
      <w:bookmarkStart w:id="3078" w:name="_Toc29811792"/>
      <w:bookmarkStart w:id="3079" w:name="_Toc36817344"/>
      <w:bookmarkStart w:id="3080" w:name="_Toc37260266"/>
      <w:bookmarkStart w:id="3081" w:name="_Toc37267654"/>
      <w:bookmarkStart w:id="3082" w:name="_Toc44712256"/>
      <w:bookmarkStart w:id="3083" w:name="_Toc45893569"/>
      <w:bookmarkStart w:id="3084" w:name="_Toc53178291"/>
      <w:bookmarkStart w:id="3085" w:name="_Toc53178742"/>
      <w:bookmarkStart w:id="3086" w:name="_Toc61178980"/>
      <w:bookmarkStart w:id="3087" w:name="_Toc61179450"/>
      <w:bookmarkStart w:id="3088" w:name="_Toc67916746"/>
      <w:bookmarkStart w:id="3089" w:name="_Toc74663350"/>
      <w:bookmarkStart w:id="3090" w:name="_Toc82621891"/>
      <w:bookmarkStart w:id="3091" w:name="_Toc90422738"/>
      <w:bookmarkStart w:id="3092" w:name="_Toc106782934"/>
      <w:bookmarkStart w:id="3093" w:name="_Toc107311825"/>
      <w:bookmarkStart w:id="3094" w:name="_Toc107419409"/>
      <w:bookmarkStart w:id="3095" w:name="_Toc107475036"/>
      <w:bookmarkStart w:id="3096" w:name="_Toc123044194"/>
      <w:bookmarkStart w:id="3097" w:name="_Toc124157833"/>
      <w:bookmarkStart w:id="3098" w:name="_Toc124259756"/>
      <w:bookmarkStart w:id="3099" w:name="_Toc130584827"/>
      <w:bookmarkStart w:id="3100" w:name="_Toc137464483"/>
      <w:bookmarkStart w:id="3101" w:name="_Toc138884152"/>
      <w:bookmarkStart w:id="3102" w:name="_Toc145643353"/>
      <w:bookmarkStart w:id="3103" w:name="_Toc155472187"/>
      <w:bookmarkStart w:id="3104" w:name="_Toc155777076"/>
      <w:bookmarkStart w:id="3105" w:name="_Toc161668412"/>
      <w:bookmarkStart w:id="3106" w:name="_Toc169713725"/>
      <w:bookmarkStart w:id="3107" w:name="_Toc176445276"/>
      <w:bookmarkStart w:id="3108" w:name="_Toc187246751"/>
      <w:bookmarkStart w:id="3109" w:name="_Toc192602837"/>
      <w:r w:rsidRPr="00F95B02">
        <w:t>8.3.3.1.1</w:t>
      </w:r>
      <w:r w:rsidRPr="00F95B02">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110" w:name="_Toc21127584"/>
      <w:bookmarkStart w:id="3111" w:name="_Toc29811793"/>
      <w:bookmarkStart w:id="3112" w:name="_Toc36817345"/>
      <w:bookmarkStart w:id="3113" w:name="_Toc37260267"/>
      <w:bookmarkStart w:id="3114" w:name="_Toc37267655"/>
      <w:bookmarkStart w:id="3115" w:name="_Toc44712257"/>
      <w:bookmarkStart w:id="3116" w:name="_Toc45893570"/>
      <w:bookmarkStart w:id="3117" w:name="_Toc53178292"/>
      <w:bookmarkStart w:id="3118" w:name="_Toc53178743"/>
      <w:bookmarkStart w:id="3119" w:name="_Toc61178981"/>
      <w:bookmarkStart w:id="3120" w:name="_Toc61179451"/>
      <w:bookmarkStart w:id="3121" w:name="_Toc67916747"/>
      <w:bookmarkStart w:id="3122" w:name="_Toc74663351"/>
      <w:bookmarkStart w:id="3123" w:name="_Toc82621892"/>
      <w:bookmarkStart w:id="3124" w:name="_Toc90422739"/>
      <w:bookmarkStart w:id="3125" w:name="_Toc106782935"/>
      <w:bookmarkStart w:id="3126" w:name="_Toc107311826"/>
      <w:bookmarkStart w:id="3127" w:name="_Toc107419410"/>
      <w:bookmarkStart w:id="3128" w:name="_Toc107475037"/>
      <w:bookmarkStart w:id="3129" w:name="_Toc123044195"/>
      <w:bookmarkStart w:id="3130" w:name="_Toc124157834"/>
      <w:bookmarkStart w:id="3131" w:name="_Toc124259757"/>
      <w:bookmarkStart w:id="3132" w:name="_Toc130584828"/>
      <w:bookmarkStart w:id="3133" w:name="_Toc137464484"/>
      <w:bookmarkStart w:id="3134" w:name="_Toc138884153"/>
      <w:bookmarkStart w:id="3135" w:name="_Toc145643354"/>
      <w:bookmarkStart w:id="3136" w:name="_Toc155472188"/>
      <w:bookmarkStart w:id="3137" w:name="_Toc155777077"/>
      <w:bookmarkStart w:id="3138" w:name="_Toc161668413"/>
      <w:bookmarkStart w:id="3139" w:name="_Toc169713726"/>
      <w:bookmarkStart w:id="3140" w:name="_Toc176445277"/>
      <w:bookmarkStart w:id="3141" w:name="_Toc187246752"/>
      <w:bookmarkStart w:id="3142" w:name="_Toc192602838"/>
      <w:r w:rsidRPr="00F95B02">
        <w:t>8.3.3.1.2</w:t>
      </w:r>
      <w:r w:rsidRPr="00F95B02">
        <w:tab/>
        <w:t>Minimum requirements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143" w:name="_Toc21127585"/>
      <w:bookmarkStart w:id="3144" w:name="_Toc29811794"/>
      <w:bookmarkStart w:id="3145" w:name="_Toc36817346"/>
      <w:bookmarkStart w:id="3146" w:name="_Toc37260268"/>
      <w:bookmarkStart w:id="3147" w:name="_Toc37267656"/>
      <w:bookmarkStart w:id="3148" w:name="_Toc44712258"/>
      <w:bookmarkStart w:id="3149" w:name="_Toc45893571"/>
      <w:bookmarkStart w:id="3150" w:name="_Toc53178293"/>
      <w:bookmarkStart w:id="3151" w:name="_Toc53178744"/>
      <w:bookmarkStart w:id="3152" w:name="_Toc61178982"/>
      <w:bookmarkStart w:id="3153" w:name="_Toc61179452"/>
      <w:bookmarkStart w:id="3154" w:name="_Toc67916748"/>
      <w:bookmarkStart w:id="3155" w:name="_Toc74663352"/>
      <w:bookmarkStart w:id="3156" w:name="_Toc82621893"/>
      <w:bookmarkStart w:id="3157" w:name="_Toc90422740"/>
      <w:bookmarkStart w:id="3158" w:name="_Toc106782936"/>
      <w:bookmarkStart w:id="3159" w:name="_Toc107311827"/>
      <w:bookmarkStart w:id="3160" w:name="_Toc107419411"/>
      <w:bookmarkStart w:id="3161" w:name="_Toc107475038"/>
      <w:bookmarkStart w:id="3162" w:name="_Toc123044196"/>
      <w:bookmarkStart w:id="3163" w:name="_Toc124157835"/>
      <w:bookmarkStart w:id="3164" w:name="_Toc124259758"/>
      <w:bookmarkStart w:id="3165" w:name="_Toc130584829"/>
      <w:bookmarkStart w:id="3166" w:name="_Toc137464485"/>
      <w:bookmarkStart w:id="3167" w:name="_Toc138884154"/>
      <w:bookmarkStart w:id="3168" w:name="_Toc145643355"/>
      <w:bookmarkStart w:id="3169" w:name="_Toc155472189"/>
      <w:bookmarkStart w:id="3170" w:name="_Toc155777078"/>
      <w:bookmarkStart w:id="3171" w:name="_Toc161668414"/>
      <w:bookmarkStart w:id="3172" w:name="_Toc169713727"/>
      <w:bookmarkStart w:id="3173" w:name="_Toc176445278"/>
      <w:bookmarkStart w:id="3174" w:name="_Toc187246753"/>
      <w:bookmarkStart w:id="3175" w:name="_Toc192602839"/>
      <w:r w:rsidRPr="00F95B02">
        <w:t>8.3.3.2</w:t>
      </w:r>
      <w:r w:rsidRPr="00F95B02">
        <w:tab/>
        <w:t>ACK missed detection requirements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23A3E13A" w14:textId="77777777" w:rsidR="00A32616" w:rsidRPr="00F95B02" w:rsidRDefault="00A32616" w:rsidP="00A32616">
      <w:pPr>
        <w:pStyle w:val="Heading5"/>
      </w:pPr>
      <w:bookmarkStart w:id="3176" w:name="_Toc21127586"/>
      <w:bookmarkStart w:id="3177" w:name="_Toc29811795"/>
      <w:bookmarkStart w:id="3178" w:name="_Toc36817347"/>
      <w:bookmarkStart w:id="3179" w:name="_Toc37260269"/>
      <w:bookmarkStart w:id="3180" w:name="_Toc37267657"/>
      <w:bookmarkStart w:id="3181" w:name="_Toc44712259"/>
      <w:bookmarkStart w:id="3182" w:name="_Toc45893572"/>
      <w:bookmarkStart w:id="3183" w:name="_Toc53178294"/>
      <w:bookmarkStart w:id="3184" w:name="_Toc53178745"/>
      <w:bookmarkStart w:id="3185" w:name="_Toc61178983"/>
      <w:bookmarkStart w:id="3186" w:name="_Toc61179453"/>
      <w:bookmarkStart w:id="3187" w:name="_Toc67916749"/>
      <w:bookmarkStart w:id="3188" w:name="_Toc74663353"/>
      <w:bookmarkStart w:id="3189" w:name="_Toc82621894"/>
      <w:bookmarkStart w:id="3190" w:name="_Toc90422741"/>
      <w:bookmarkStart w:id="3191" w:name="_Toc106782937"/>
      <w:bookmarkStart w:id="3192" w:name="_Toc107311828"/>
      <w:bookmarkStart w:id="3193" w:name="_Toc107419412"/>
      <w:bookmarkStart w:id="3194" w:name="_Toc107475039"/>
      <w:bookmarkStart w:id="3195" w:name="_Toc123044197"/>
      <w:bookmarkStart w:id="3196" w:name="_Toc124157836"/>
      <w:bookmarkStart w:id="3197" w:name="_Toc124259759"/>
      <w:bookmarkStart w:id="3198" w:name="_Toc130584830"/>
      <w:bookmarkStart w:id="3199" w:name="_Toc137464486"/>
      <w:bookmarkStart w:id="3200" w:name="_Toc138884155"/>
      <w:bookmarkStart w:id="3201" w:name="_Toc145643356"/>
      <w:bookmarkStart w:id="3202" w:name="_Toc155472190"/>
      <w:bookmarkStart w:id="3203" w:name="_Toc155777079"/>
      <w:bookmarkStart w:id="3204" w:name="_Toc161668415"/>
      <w:bookmarkStart w:id="3205" w:name="_Toc169713728"/>
      <w:bookmarkStart w:id="3206" w:name="_Toc176445279"/>
      <w:bookmarkStart w:id="3207" w:name="_Toc187246754"/>
      <w:bookmarkStart w:id="3208" w:name="_Toc192602840"/>
      <w:r w:rsidRPr="00F95B02">
        <w:t>8.3.3.2.1</w:t>
      </w:r>
      <w:r w:rsidRPr="00F95B02">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209" w:name="_Toc21127587"/>
      <w:bookmarkStart w:id="3210" w:name="_Toc29811796"/>
      <w:bookmarkStart w:id="3211" w:name="_Toc36817348"/>
      <w:bookmarkStart w:id="3212" w:name="_Toc37260270"/>
      <w:bookmarkStart w:id="3213" w:name="_Toc37267658"/>
      <w:bookmarkStart w:id="3214" w:name="_Toc44712260"/>
      <w:bookmarkStart w:id="3215" w:name="_Toc45893573"/>
      <w:bookmarkStart w:id="3216" w:name="_Toc53178295"/>
      <w:bookmarkStart w:id="3217" w:name="_Toc53178746"/>
      <w:bookmarkStart w:id="3218" w:name="_Toc61178984"/>
      <w:bookmarkStart w:id="3219" w:name="_Toc61179454"/>
      <w:bookmarkStart w:id="3220" w:name="_Toc67916750"/>
      <w:bookmarkStart w:id="3221" w:name="_Toc74663354"/>
      <w:bookmarkStart w:id="3222" w:name="_Toc82621895"/>
      <w:bookmarkStart w:id="3223" w:name="_Toc90422742"/>
      <w:bookmarkStart w:id="3224" w:name="_Toc106782938"/>
      <w:bookmarkStart w:id="3225" w:name="_Toc107311829"/>
      <w:bookmarkStart w:id="3226" w:name="_Toc107419413"/>
      <w:bookmarkStart w:id="3227" w:name="_Toc107475040"/>
      <w:bookmarkStart w:id="3228" w:name="_Toc123044198"/>
      <w:bookmarkStart w:id="3229" w:name="_Toc124157837"/>
      <w:bookmarkStart w:id="3230" w:name="_Toc124259760"/>
      <w:bookmarkStart w:id="3231" w:name="_Toc130584831"/>
      <w:bookmarkStart w:id="3232" w:name="_Toc137464487"/>
      <w:bookmarkStart w:id="3233" w:name="_Toc138884156"/>
      <w:bookmarkStart w:id="3234" w:name="_Toc145643357"/>
      <w:bookmarkStart w:id="3235" w:name="_Toc155472191"/>
      <w:bookmarkStart w:id="3236" w:name="_Toc155777080"/>
      <w:bookmarkStart w:id="3237" w:name="_Toc161668416"/>
      <w:bookmarkStart w:id="3238" w:name="_Toc169713729"/>
      <w:bookmarkStart w:id="3239" w:name="_Toc176445280"/>
      <w:bookmarkStart w:id="3240" w:name="_Toc187246755"/>
      <w:bookmarkStart w:id="3241" w:name="_Toc192602841"/>
      <w:r w:rsidRPr="00F95B02">
        <w:lastRenderedPageBreak/>
        <w:t>8.3.3.2.2</w:t>
      </w:r>
      <w:r w:rsidRPr="00F95B02">
        <w:tab/>
        <w:t>Minimum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242" w:name="_Toc21127588"/>
      <w:bookmarkStart w:id="3243" w:name="_Toc29811797"/>
      <w:bookmarkStart w:id="3244" w:name="_Toc36817349"/>
      <w:bookmarkStart w:id="3245" w:name="_Toc37260271"/>
      <w:bookmarkStart w:id="3246" w:name="_Toc37267659"/>
      <w:bookmarkStart w:id="3247" w:name="_Toc44712261"/>
      <w:bookmarkStart w:id="3248" w:name="_Toc45893574"/>
      <w:bookmarkStart w:id="3249" w:name="_Toc53178296"/>
      <w:bookmarkStart w:id="3250" w:name="_Toc53178747"/>
      <w:bookmarkStart w:id="3251" w:name="_Toc61178985"/>
      <w:bookmarkStart w:id="3252" w:name="_Toc61179455"/>
      <w:bookmarkStart w:id="3253" w:name="_Toc67916751"/>
      <w:bookmarkStart w:id="3254" w:name="_Toc74663355"/>
      <w:bookmarkStart w:id="3255" w:name="_Toc82621896"/>
      <w:bookmarkStart w:id="3256" w:name="_Toc90422743"/>
      <w:bookmarkStart w:id="3257" w:name="_Toc106782939"/>
      <w:bookmarkStart w:id="3258" w:name="_Toc107311830"/>
      <w:bookmarkStart w:id="3259" w:name="_Toc107419414"/>
      <w:bookmarkStart w:id="3260" w:name="_Toc107475041"/>
      <w:bookmarkStart w:id="3261" w:name="_Toc123044199"/>
      <w:bookmarkStart w:id="3262" w:name="_Toc124157838"/>
      <w:bookmarkStart w:id="3263" w:name="_Toc124259761"/>
      <w:bookmarkStart w:id="3264" w:name="_Toc130584832"/>
      <w:bookmarkStart w:id="3265" w:name="_Toc137464488"/>
      <w:bookmarkStart w:id="3266" w:name="_Toc138884157"/>
      <w:bookmarkStart w:id="3267" w:name="_Toc145643358"/>
      <w:bookmarkStart w:id="3268" w:name="_Toc155472192"/>
      <w:bookmarkStart w:id="3269" w:name="_Toc155777081"/>
      <w:bookmarkStart w:id="3270" w:name="_Toc161668417"/>
      <w:bookmarkStart w:id="3271" w:name="_Toc169713730"/>
      <w:bookmarkStart w:id="3272" w:name="_Toc176445281"/>
      <w:bookmarkStart w:id="3273" w:name="_Toc187246756"/>
      <w:bookmarkStart w:id="3274" w:name="_Toc192602842"/>
      <w:r w:rsidRPr="00F95B02">
        <w:t>8.3.</w:t>
      </w:r>
      <w:r w:rsidRPr="00F95B02">
        <w:rPr>
          <w:lang w:eastAsia="zh-CN"/>
        </w:rPr>
        <w:t>4</w:t>
      </w:r>
      <w:r w:rsidRPr="00F95B02">
        <w:tab/>
        <w:t xml:space="preserve">Performance requirements for PUCCH format </w:t>
      </w:r>
      <w:r w:rsidRPr="00F95B02">
        <w:rPr>
          <w:lang w:eastAsia="zh-CN"/>
        </w:rPr>
        <w:t>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23121641" w14:textId="77777777" w:rsidR="00A32616" w:rsidRPr="00F95B02" w:rsidRDefault="00A32616" w:rsidP="00A32616">
      <w:pPr>
        <w:pStyle w:val="Heading4"/>
        <w:rPr>
          <w:rFonts w:eastAsia="DengXian"/>
          <w:lang w:eastAsia="zh-CN"/>
        </w:rPr>
      </w:pPr>
      <w:bookmarkStart w:id="3275" w:name="_Toc21127589"/>
      <w:bookmarkStart w:id="3276" w:name="_Toc29811798"/>
      <w:bookmarkStart w:id="3277" w:name="_Toc36817350"/>
      <w:bookmarkStart w:id="3278" w:name="_Toc37260272"/>
      <w:bookmarkStart w:id="3279" w:name="_Toc37267660"/>
      <w:bookmarkStart w:id="3280" w:name="_Toc44712262"/>
      <w:bookmarkStart w:id="3281" w:name="_Toc45893575"/>
      <w:bookmarkStart w:id="3282" w:name="_Toc53178297"/>
      <w:bookmarkStart w:id="3283" w:name="_Toc53178748"/>
      <w:bookmarkStart w:id="3284" w:name="_Toc61178986"/>
      <w:bookmarkStart w:id="3285" w:name="_Toc61179456"/>
      <w:bookmarkStart w:id="3286" w:name="_Toc67916752"/>
      <w:bookmarkStart w:id="3287" w:name="_Toc74663356"/>
      <w:bookmarkStart w:id="3288" w:name="_Toc82621897"/>
      <w:bookmarkStart w:id="3289" w:name="_Toc90422744"/>
      <w:bookmarkStart w:id="3290" w:name="_Toc106782940"/>
      <w:bookmarkStart w:id="3291" w:name="_Toc107311831"/>
      <w:bookmarkStart w:id="3292" w:name="_Toc107419415"/>
      <w:bookmarkStart w:id="3293" w:name="_Toc107475042"/>
      <w:bookmarkStart w:id="3294" w:name="_Toc123044200"/>
      <w:bookmarkStart w:id="3295" w:name="_Toc124157839"/>
      <w:bookmarkStart w:id="3296" w:name="_Toc124259762"/>
      <w:bookmarkStart w:id="3297" w:name="_Toc130584833"/>
      <w:bookmarkStart w:id="3298" w:name="_Toc137464489"/>
      <w:bookmarkStart w:id="3299" w:name="_Toc138884158"/>
      <w:bookmarkStart w:id="3300" w:name="_Toc145643359"/>
      <w:bookmarkStart w:id="3301" w:name="_Toc155472193"/>
      <w:bookmarkStart w:id="3302" w:name="_Toc155777082"/>
      <w:bookmarkStart w:id="3303" w:name="_Toc161668418"/>
      <w:bookmarkStart w:id="3304" w:name="_Toc169713731"/>
      <w:bookmarkStart w:id="3305" w:name="_Toc176445282"/>
      <w:bookmarkStart w:id="3306" w:name="_Toc187246757"/>
      <w:bookmarkStart w:id="3307" w:name="_Toc19260284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07EC6F8B" w14:textId="77777777" w:rsidR="00A32616" w:rsidRPr="00F95B02" w:rsidRDefault="00A32616" w:rsidP="00A32616">
      <w:pPr>
        <w:pStyle w:val="Heading5"/>
        <w:rPr>
          <w:rFonts w:eastAsia="DengXian"/>
          <w:lang w:eastAsia="zh-CN"/>
        </w:rPr>
      </w:pPr>
      <w:bookmarkStart w:id="3308" w:name="_Toc21127590"/>
      <w:bookmarkStart w:id="3309" w:name="_Toc29811799"/>
      <w:bookmarkStart w:id="3310" w:name="_Toc36817351"/>
      <w:bookmarkStart w:id="3311" w:name="_Toc37260273"/>
      <w:bookmarkStart w:id="3312" w:name="_Toc37267661"/>
      <w:bookmarkStart w:id="3313" w:name="_Toc44712263"/>
      <w:bookmarkStart w:id="3314" w:name="_Toc45893576"/>
      <w:bookmarkStart w:id="3315" w:name="_Toc53178298"/>
      <w:bookmarkStart w:id="3316" w:name="_Toc53178749"/>
      <w:bookmarkStart w:id="3317" w:name="_Toc61178987"/>
      <w:bookmarkStart w:id="3318" w:name="_Toc61179457"/>
      <w:bookmarkStart w:id="3319" w:name="_Toc67916753"/>
      <w:bookmarkStart w:id="3320" w:name="_Toc74663357"/>
      <w:bookmarkStart w:id="3321" w:name="_Toc82621898"/>
      <w:bookmarkStart w:id="3322" w:name="_Toc90422745"/>
      <w:bookmarkStart w:id="3323" w:name="_Toc106782941"/>
      <w:bookmarkStart w:id="3324" w:name="_Toc107311832"/>
      <w:bookmarkStart w:id="3325" w:name="_Toc107419416"/>
      <w:bookmarkStart w:id="3326" w:name="_Toc107475043"/>
      <w:bookmarkStart w:id="3327" w:name="_Toc123044201"/>
      <w:bookmarkStart w:id="3328" w:name="_Toc124157840"/>
      <w:bookmarkStart w:id="3329" w:name="_Toc124259763"/>
      <w:bookmarkStart w:id="3330" w:name="_Toc130584834"/>
      <w:bookmarkStart w:id="3331" w:name="_Toc137464490"/>
      <w:bookmarkStart w:id="3332" w:name="_Toc138884159"/>
      <w:bookmarkStart w:id="3333" w:name="_Toc145643360"/>
      <w:bookmarkStart w:id="3334" w:name="_Toc155472194"/>
      <w:bookmarkStart w:id="3335" w:name="_Toc155777083"/>
      <w:bookmarkStart w:id="3336" w:name="_Toc161668419"/>
      <w:bookmarkStart w:id="3337" w:name="_Toc169713732"/>
      <w:bookmarkStart w:id="3338" w:name="_Toc176445283"/>
      <w:bookmarkStart w:id="3339" w:name="_Toc187246758"/>
      <w:bookmarkStart w:id="3340" w:name="_Toc192602844"/>
      <w:r w:rsidRPr="00F95B02">
        <w:t>8.3.</w:t>
      </w:r>
      <w:r w:rsidRPr="00F95B02">
        <w:rPr>
          <w:lang w:eastAsia="zh-CN"/>
        </w:rPr>
        <w:t>4</w:t>
      </w:r>
      <w:r w:rsidRPr="00F95B02">
        <w:t>.</w:t>
      </w:r>
      <w:r w:rsidRPr="00F95B02">
        <w:rPr>
          <w:lang w:eastAsia="zh-CN"/>
        </w:rPr>
        <w:t>1</w:t>
      </w:r>
      <w:r w:rsidRPr="00F95B02">
        <w:t>.1</w:t>
      </w:r>
      <w:r w:rsidRPr="00F95B02">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341" w:name="_Toc29811800"/>
      <w:bookmarkStart w:id="3342" w:name="_Toc36817352"/>
      <w:bookmarkStart w:id="334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344" w:name="_Toc37260274"/>
      <w:bookmarkStart w:id="3345" w:name="_Toc37267662"/>
      <w:bookmarkStart w:id="3346" w:name="_Toc44712264"/>
      <w:bookmarkStart w:id="3347" w:name="_Toc45893577"/>
      <w:bookmarkStart w:id="3348" w:name="_Toc53178299"/>
      <w:bookmarkStart w:id="3349" w:name="_Toc53178750"/>
      <w:bookmarkStart w:id="3350" w:name="_Toc61178988"/>
      <w:bookmarkStart w:id="3351" w:name="_Toc61179458"/>
      <w:bookmarkStart w:id="3352" w:name="_Toc67916754"/>
      <w:bookmarkStart w:id="3353" w:name="_Toc74663358"/>
      <w:bookmarkStart w:id="3354" w:name="_Toc82621899"/>
      <w:bookmarkStart w:id="3355" w:name="_Toc90422746"/>
      <w:bookmarkStart w:id="3356" w:name="_Toc106782942"/>
      <w:bookmarkStart w:id="3357" w:name="_Toc107311833"/>
      <w:bookmarkStart w:id="3358" w:name="_Toc107419417"/>
      <w:bookmarkStart w:id="3359" w:name="_Toc107475044"/>
      <w:bookmarkStart w:id="3360" w:name="_Toc123044202"/>
      <w:bookmarkStart w:id="3361" w:name="_Toc124157841"/>
      <w:bookmarkStart w:id="3362" w:name="_Toc124259764"/>
      <w:bookmarkStart w:id="3363" w:name="_Toc130584835"/>
      <w:bookmarkStart w:id="3364" w:name="_Toc137464491"/>
      <w:bookmarkStart w:id="3365" w:name="_Toc138884160"/>
      <w:bookmarkStart w:id="3366" w:name="_Toc145643361"/>
      <w:bookmarkStart w:id="3367" w:name="_Toc155472195"/>
      <w:bookmarkStart w:id="3368" w:name="_Toc155777084"/>
      <w:bookmarkStart w:id="3369" w:name="_Toc161668420"/>
      <w:bookmarkStart w:id="3370" w:name="_Toc169713733"/>
      <w:bookmarkStart w:id="3371" w:name="_Toc176445284"/>
      <w:bookmarkStart w:id="3372" w:name="_Toc187246759"/>
      <w:bookmarkStart w:id="3373" w:name="_Toc19260284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374" w:name="_Toc21127592"/>
      <w:bookmarkStart w:id="3375" w:name="_Toc29811801"/>
      <w:bookmarkStart w:id="3376" w:name="_Toc36817353"/>
      <w:bookmarkStart w:id="3377" w:name="_Toc37260275"/>
      <w:bookmarkStart w:id="3378" w:name="_Toc37267663"/>
      <w:bookmarkStart w:id="3379" w:name="_Toc44712265"/>
      <w:bookmarkStart w:id="3380" w:name="_Toc45893578"/>
      <w:bookmarkStart w:id="3381" w:name="_Toc53178300"/>
      <w:bookmarkStart w:id="3382" w:name="_Toc53178751"/>
      <w:bookmarkStart w:id="3383" w:name="_Toc61178989"/>
      <w:bookmarkStart w:id="3384" w:name="_Toc61179459"/>
      <w:bookmarkStart w:id="3385" w:name="_Toc67916755"/>
      <w:bookmarkStart w:id="3386" w:name="_Toc74663359"/>
      <w:bookmarkStart w:id="3387" w:name="_Toc82621900"/>
      <w:bookmarkStart w:id="3388" w:name="_Toc90422747"/>
      <w:bookmarkStart w:id="3389" w:name="_Toc106782943"/>
      <w:bookmarkStart w:id="3390" w:name="_Toc107311834"/>
      <w:bookmarkStart w:id="3391" w:name="_Toc107419418"/>
      <w:bookmarkStart w:id="3392" w:name="_Toc107475045"/>
      <w:bookmarkStart w:id="3393" w:name="_Toc123044203"/>
      <w:bookmarkStart w:id="3394" w:name="_Toc124157842"/>
      <w:bookmarkStart w:id="3395" w:name="_Toc124259765"/>
      <w:bookmarkStart w:id="3396" w:name="_Toc130584836"/>
      <w:bookmarkStart w:id="3397" w:name="_Toc137464492"/>
      <w:bookmarkStart w:id="3398" w:name="_Toc138884161"/>
      <w:bookmarkStart w:id="3399" w:name="_Toc145643362"/>
      <w:bookmarkStart w:id="3400" w:name="_Toc155472196"/>
      <w:bookmarkStart w:id="3401" w:name="_Toc155777085"/>
      <w:bookmarkStart w:id="3402" w:name="_Toc161668421"/>
      <w:bookmarkStart w:id="3403" w:name="_Toc169713734"/>
      <w:bookmarkStart w:id="3404" w:name="_Toc176445285"/>
      <w:bookmarkStart w:id="3405" w:name="_Toc187246760"/>
      <w:bookmarkStart w:id="3406" w:name="_Toc19260284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A1BBF2D" w14:textId="77777777" w:rsidR="00A32616" w:rsidRPr="00F95B02" w:rsidRDefault="00A32616" w:rsidP="00A32616">
      <w:pPr>
        <w:pStyle w:val="Heading5"/>
        <w:rPr>
          <w:rFonts w:eastAsia="DengXian"/>
          <w:lang w:eastAsia="zh-CN"/>
        </w:rPr>
      </w:pPr>
      <w:bookmarkStart w:id="3407" w:name="_Toc21127593"/>
      <w:bookmarkStart w:id="3408" w:name="_Toc29811802"/>
      <w:bookmarkStart w:id="3409" w:name="_Toc36817354"/>
      <w:bookmarkStart w:id="3410" w:name="_Toc37260276"/>
      <w:bookmarkStart w:id="3411" w:name="_Toc37267664"/>
      <w:bookmarkStart w:id="3412" w:name="_Toc44712266"/>
      <w:bookmarkStart w:id="3413" w:name="_Toc45893579"/>
      <w:bookmarkStart w:id="3414" w:name="_Toc53178301"/>
      <w:bookmarkStart w:id="3415" w:name="_Toc53178752"/>
      <w:bookmarkStart w:id="3416" w:name="_Toc61178990"/>
      <w:bookmarkStart w:id="3417" w:name="_Toc61179460"/>
      <w:bookmarkStart w:id="3418" w:name="_Toc67916756"/>
      <w:bookmarkStart w:id="3419" w:name="_Toc74663360"/>
      <w:bookmarkStart w:id="3420" w:name="_Toc82621901"/>
      <w:bookmarkStart w:id="3421" w:name="_Toc90422748"/>
      <w:bookmarkStart w:id="3422" w:name="_Toc106782944"/>
      <w:bookmarkStart w:id="3423" w:name="_Toc107311835"/>
      <w:bookmarkStart w:id="3424" w:name="_Toc107419419"/>
      <w:bookmarkStart w:id="3425" w:name="_Toc107475046"/>
      <w:bookmarkStart w:id="3426" w:name="_Toc123044204"/>
      <w:bookmarkStart w:id="3427" w:name="_Toc124157843"/>
      <w:bookmarkStart w:id="3428" w:name="_Toc124259766"/>
      <w:bookmarkStart w:id="3429" w:name="_Toc130584837"/>
      <w:bookmarkStart w:id="3430" w:name="_Toc137464493"/>
      <w:bookmarkStart w:id="3431" w:name="_Toc138884162"/>
      <w:bookmarkStart w:id="3432" w:name="_Toc145643363"/>
      <w:bookmarkStart w:id="3433" w:name="_Toc155472197"/>
      <w:bookmarkStart w:id="3434" w:name="_Toc155777086"/>
      <w:bookmarkStart w:id="3435" w:name="_Toc161668422"/>
      <w:bookmarkStart w:id="3436" w:name="_Toc169713735"/>
      <w:bookmarkStart w:id="3437" w:name="_Toc176445286"/>
      <w:bookmarkStart w:id="3438" w:name="_Toc187246761"/>
      <w:bookmarkStart w:id="3439" w:name="_Toc192602847"/>
      <w:r w:rsidRPr="00F95B02">
        <w:t>8.3.</w:t>
      </w:r>
      <w:r w:rsidRPr="00F95B02">
        <w:rPr>
          <w:lang w:eastAsia="zh-CN"/>
        </w:rPr>
        <w:t>4</w:t>
      </w:r>
      <w:r w:rsidRPr="00F95B02">
        <w:t>.</w:t>
      </w:r>
      <w:r w:rsidRPr="00F95B02">
        <w:rPr>
          <w:lang w:eastAsia="zh-CN"/>
        </w:rPr>
        <w:t>2</w:t>
      </w:r>
      <w:r w:rsidRPr="00F95B02">
        <w:t>.1</w:t>
      </w:r>
      <w:r w:rsidRPr="00F95B02">
        <w:tab/>
        <w:t>General</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440" w:name="_Toc21127594"/>
      <w:bookmarkStart w:id="3441" w:name="_Toc29811803"/>
      <w:bookmarkStart w:id="3442" w:name="_Toc36817355"/>
      <w:bookmarkStart w:id="3443" w:name="_Toc37260277"/>
      <w:bookmarkStart w:id="3444" w:name="_Toc37267665"/>
      <w:bookmarkStart w:id="3445" w:name="_Toc44712267"/>
      <w:bookmarkStart w:id="3446" w:name="_Toc45893580"/>
      <w:bookmarkStart w:id="3447" w:name="_Toc53178302"/>
      <w:bookmarkStart w:id="3448" w:name="_Toc53178753"/>
      <w:bookmarkStart w:id="3449" w:name="_Toc61178991"/>
      <w:bookmarkStart w:id="3450" w:name="_Toc61179461"/>
      <w:bookmarkStart w:id="3451" w:name="_Toc67916757"/>
      <w:bookmarkStart w:id="3452" w:name="_Toc74663361"/>
      <w:bookmarkStart w:id="3453" w:name="_Toc82621902"/>
      <w:bookmarkStart w:id="3454" w:name="_Toc90422749"/>
      <w:bookmarkStart w:id="3455" w:name="_Toc106782945"/>
      <w:bookmarkStart w:id="3456" w:name="_Toc107311836"/>
      <w:bookmarkStart w:id="3457" w:name="_Toc107419420"/>
      <w:bookmarkStart w:id="3458" w:name="_Toc107475047"/>
      <w:bookmarkStart w:id="3459" w:name="_Toc123044205"/>
      <w:bookmarkStart w:id="3460" w:name="_Toc124157844"/>
      <w:bookmarkStart w:id="3461" w:name="_Toc124259767"/>
      <w:bookmarkStart w:id="3462" w:name="_Toc130584838"/>
      <w:bookmarkStart w:id="3463" w:name="_Toc137464494"/>
      <w:bookmarkStart w:id="3464" w:name="_Toc138884163"/>
      <w:bookmarkStart w:id="3465" w:name="_Toc145643364"/>
      <w:bookmarkStart w:id="3466" w:name="_Toc155472198"/>
      <w:bookmarkStart w:id="3467" w:name="_Toc155777087"/>
      <w:bookmarkStart w:id="3468" w:name="_Toc161668423"/>
      <w:bookmarkStart w:id="3469" w:name="_Toc169713736"/>
      <w:bookmarkStart w:id="3470" w:name="_Toc176445287"/>
      <w:bookmarkStart w:id="3471" w:name="_Toc187246762"/>
      <w:bookmarkStart w:id="3472" w:name="_Toc19260284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473" w:name="_Toc21127595"/>
      <w:bookmarkStart w:id="3474" w:name="_Toc29811804"/>
      <w:bookmarkStart w:id="3475" w:name="_Toc36817356"/>
      <w:bookmarkStart w:id="3476" w:name="_Toc37260278"/>
      <w:bookmarkStart w:id="3477" w:name="_Toc37267666"/>
      <w:bookmarkStart w:id="3478" w:name="_Toc44712268"/>
      <w:bookmarkStart w:id="3479" w:name="_Toc45893581"/>
      <w:bookmarkStart w:id="3480" w:name="_Toc53178303"/>
      <w:bookmarkStart w:id="3481" w:name="_Toc53178754"/>
      <w:bookmarkStart w:id="3482" w:name="_Toc61178992"/>
      <w:bookmarkStart w:id="3483" w:name="_Toc61179462"/>
      <w:bookmarkStart w:id="3484" w:name="_Toc67916758"/>
      <w:bookmarkStart w:id="3485" w:name="_Toc74663362"/>
      <w:bookmarkStart w:id="3486" w:name="_Toc82621903"/>
      <w:bookmarkStart w:id="3487" w:name="_Toc90422750"/>
      <w:bookmarkStart w:id="3488" w:name="_Toc106782946"/>
      <w:bookmarkStart w:id="3489" w:name="_Toc107311837"/>
      <w:bookmarkStart w:id="3490" w:name="_Toc107419421"/>
      <w:bookmarkStart w:id="3491" w:name="_Toc107475048"/>
      <w:bookmarkStart w:id="3492" w:name="_Toc123044206"/>
      <w:bookmarkStart w:id="3493" w:name="_Toc124157845"/>
      <w:bookmarkStart w:id="3494" w:name="_Toc124259768"/>
      <w:bookmarkStart w:id="3495" w:name="_Toc130584839"/>
      <w:bookmarkStart w:id="3496" w:name="_Toc137464495"/>
      <w:bookmarkStart w:id="3497" w:name="_Toc138884164"/>
      <w:bookmarkStart w:id="3498" w:name="_Toc145643365"/>
      <w:bookmarkStart w:id="3499" w:name="_Toc155472199"/>
      <w:bookmarkStart w:id="3500" w:name="_Toc155777088"/>
      <w:bookmarkStart w:id="3501" w:name="_Toc161668424"/>
      <w:bookmarkStart w:id="3502" w:name="_Toc169713737"/>
      <w:bookmarkStart w:id="3503" w:name="_Toc176445288"/>
      <w:bookmarkStart w:id="3504" w:name="_Toc187246763"/>
      <w:bookmarkStart w:id="3505" w:name="_Toc192602849"/>
      <w:r w:rsidRPr="00F95B02">
        <w:t>8.3.5</w:t>
      </w:r>
      <w:r w:rsidRPr="00F95B02">
        <w:tab/>
        <w:t>Performance requirements for PUCCH format 3</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3C0100EC" w14:textId="77777777" w:rsidR="00A32616" w:rsidRPr="00F95B02" w:rsidRDefault="00A32616" w:rsidP="00A32616">
      <w:pPr>
        <w:pStyle w:val="Heading4"/>
      </w:pPr>
      <w:bookmarkStart w:id="3506" w:name="_Toc21127596"/>
      <w:bookmarkStart w:id="3507" w:name="_Toc29811805"/>
      <w:bookmarkStart w:id="3508" w:name="_Toc36817357"/>
      <w:bookmarkStart w:id="3509" w:name="_Toc37260279"/>
      <w:bookmarkStart w:id="3510" w:name="_Toc37267667"/>
      <w:bookmarkStart w:id="3511" w:name="_Toc44712269"/>
      <w:bookmarkStart w:id="3512" w:name="_Toc45893582"/>
      <w:bookmarkStart w:id="3513" w:name="_Toc53178304"/>
      <w:bookmarkStart w:id="3514" w:name="_Toc53178755"/>
      <w:bookmarkStart w:id="3515" w:name="_Toc61178993"/>
      <w:bookmarkStart w:id="3516" w:name="_Toc61179463"/>
      <w:bookmarkStart w:id="3517" w:name="_Toc67916759"/>
      <w:bookmarkStart w:id="3518" w:name="_Toc74663363"/>
      <w:bookmarkStart w:id="3519" w:name="_Toc82621904"/>
      <w:bookmarkStart w:id="3520" w:name="_Toc90422751"/>
      <w:bookmarkStart w:id="3521" w:name="_Toc106782947"/>
      <w:bookmarkStart w:id="3522" w:name="_Toc107311838"/>
      <w:bookmarkStart w:id="3523" w:name="_Toc107419422"/>
      <w:bookmarkStart w:id="3524" w:name="_Toc107475049"/>
      <w:bookmarkStart w:id="3525" w:name="_Toc123044207"/>
      <w:bookmarkStart w:id="3526" w:name="_Toc124157846"/>
      <w:bookmarkStart w:id="3527" w:name="_Toc124259769"/>
      <w:bookmarkStart w:id="3528" w:name="_Toc130584840"/>
      <w:bookmarkStart w:id="3529" w:name="_Toc137464496"/>
      <w:bookmarkStart w:id="3530" w:name="_Toc138884165"/>
      <w:bookmarkStart w:id="3531" w:name="_Toc145643366"/>
      <w:bookmarkStart w:id="3532" w:name="_Toc155472200"/>
      <w:bookmarkStart w:id="3533" w:name="_Toc155777089"/>
      <w:bookmarkStart w:id="3534" w:name="_Toc161668425"/>
      <w:bookmarkStart w:id="3535" w:name="_Toc169713738"/>
      <w:bookmarkStart w:id="3536" w:name="_Toc176445289"/>
      <w:bookmarkStart w:id="3537" w:name="_Toc187246764"/>
      <w:bookmarkStart w:id="3538" w:name="_Toc192602850"/>
      <w:r w:rsidRPr="00F95B02">
        <w:t>8.3.5.1</w:t>
      </w:r>
      <w:r w:rsidRPr="00F95B02">
        <w:tab/>
        <w:t>General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539" w:name="_Toc21127597"/>
      <w:bookmarkStart w:id="3540" w:name="_Toc29811806"/>
      <w:bookmarkStart w:id="3541" w:name="_Toc36817358"/>
      <w:bookmarkStart w:id="3542" w:name="_Toc37260280"/>
      <w:bookmarkStart w:id="3543" w:name="_Toc37267668"/>
      <w:bookmarkStart w:id="3544" w:name="_Toc44712270"/>
      <w:bookmarkStart w:id="3545" w:name="_Toc45893583"/>
      <w:bookmarkStart w:id="3546" w:name="_Toc53178305"/>
      <w:bookmarkStart w:id="3547" w:name="_Toc53178756"/>
      <w:bookmarkStart w:id="3548" w:name="_Toc61178994"/>
      <w:bookmarkStart w:id="3549" w:name="_Toc61179464"/>
      <w:bookmarkStart w:id="3550" w:name="_Toc67916760"/>
      <w:bookmarkStart w:id="3551" w:name="_Toc74663364"/>
      <w:bookmarkStart w:id="3552" w:name="_Toc82621905"/>
      <w:bookmarkStart w:id="3553" w:name="_Toc90422752"/>
      <w:bookmarkStart w:id="3554" w:name="_Toc106782948"/>
      <w:bookmarkStart w:id="3555" w:name="_Toc107311839"/>
      <w:bookmarkStart w:id="3556" w:name="_Toc107419423"/>
      <w:bookmarkStart w:id="3557" w:name="_Toc107475050"/>
      <w:bookmarkStart w:id="3558" w:name="_Toc123044208"/>
      <w:bookmarkStart w:id="3559" w:name="_Toc124157847"/>
      <w:bookmarkStart w:id="3560" w:name="_Toc124259770"/>
      <w:bookmarkStart w:id="3561" w:name="_Toc130584841"/>
      <w:bookmarkStart w:id="3562" w:name="_Toc137464497"/>
      <w:bookmarkStart w:id="3563" w:name="_Toc138884166"/>
      <w:bookmarkStart w:id="3564" w:name="_Toc145643367"/>
      <w:bookmarkStart w:id="3565" w:name="_Toc155472201"/>
      <w:bookmarkStart w:id="3566" w:name="_Toc155777090"/>
      <w:bookmarkStart w:id="3567" w:name="_Toc161668426"/>
      <w:bookmarkStart w:id="3568" w:name="_Toc169713739"/>
      <w:bookmarkStart w:id="3569" w:name="_Toc176445290"/>
      <w:bookmarkStart w:id="3570" w:name="_Toc187246765"/>
      <w:bookmarkStart w:id="3571" w:name="_Toc192602851"/>
      <w:r w:rsidRPr="00F95B02">
        <w:t>8.3.5.2</w:t>
      </w:r>
      <w:r w:rsidRPr="00F95B02">
        <w:tab/>
        <w:t>Minimum requirements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572" w:name="_Toc21127598"/>
      <w:bookmarkStart w:id="3573" w:name="_Toc29811807"/>
      <w:bookmarkStart w:id="3574" w:name="_Toc36817359"/>
      <w:bookmarkStart w:id="3575" w:name="_Toc37260281"/>
      <w:bookmarkStart w:id="3576" w:name="_Toc37267669"/>
      <w:bookmarkStart w:id="3577" w:name="_Toc44712271"/>
      <w:bookmarkStart w:id="3578" w:name="_Toc45893584"/>
      <w:bookmarkStart w:id="3579" w:name="_Toc53178306"/>
      <w:bookmarkStart w:id="3580" w:name="_Toc53178757"/>
      <w:bookmarkStart w:id="3581" w:name="_Toc61178995"/>
      <w:bookmarkStart w:id="3582" w:name="_Toc61179465"/>
      <w:bookmarkStart w:id="3583" w:name="_Toc67916761"/>
      <w:bookmarkStart w:id="3584" w:name="_Toc74663365"/>
      <w:bookmarkStart w:id="3585" w:name="_Toc82621906"/>
      <w:bookmarkStart w:id="3586" w:name="_Toc90422753"/>
      <w:bookmarkStart w:id="3587" w:name="_Toc106782949"/>
      <w:bookmarkStart w:id="3588" w:name="_Toc107311840"/>
      <w:bookmarkStart w:id="3589" w:name="_Toc107419424"/>
      <w:bookmarkStart w:id="3590" w:name="_Toc107475051"/>
      <w:bookmarkStart w:id="3591" w:name="_Toc123044209"/>
      <w:bookmarkStart w:id="3592" w:name="_Toc124157848"/>
      <w:bookmarkStart w:id="3593" w:name="_Toc124259771"/>
      <w:bookmarkStart w:id="3594" w:name="_Toc130584842"/>
      <w:bookmarkStart w:id="3595" w:name="_Toc137464498"/>
      <w:bookmarkStart w:id="3596" w:name="_Toc138884167"/>
      <w:bookmarkStart w:id="3597" w:name="_Toc145643368"/>
      <w:bookmarkStart w:id="3598" w:name="_Toc155472202"/>
      <w:bookmarkStart w:id="3599" w:name="_Toc155777091"/>
      <w:bookmarkStart w:id="3600" w:name="_Toc161668427"/>
      <w:bookmarkStart w:id="3601" w:name="_Toc169713740"/>
      <w:bookmarkStart w:id="3602" w:name="_Toc176445291"/>
      <w:bookmarkStart w:id="3603" w:name="_Toc187246766"/>
      <w:bookmarkStart w:id="3604" w:name="_Toc192602852"/>
      <w:r w:rsidRPr="00F95B02">
        <w:t>8.3.6</w:t>
      </w:r>
      <w:r w:rsidRPr="00F95B02">
        <w:tab/>
        <w:t>Performance requirements for PUCCH format 4</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5018F0A" w14:textId="77777777" w:rsidR="00A32616" w:rsidRPr="00F95B02" w:rsidRDefault="00A32616" w:rsidP="00A32616">
      <w:pPr>
        <w:pStyle w:val="Heading4"/>
      </w:pPr>
      <w:bookmarkStart w:id="3605" w:name="_Toc21127599"/>
      <w:bookmarkStart w:id="3606" w:name="_Toc29811808"/>
      <w:bookmarkStart w:id="3607" w:name="_Toc36817360"/>
      <w:bookmarkStart w:id="3608" w:name="_Toc37260282"/>
      <w:bookmarkStart w:id="3609" w:name="_Toc37267670"/>
      <w:bookmarkStart w:id="3610" w:name="_Toc44712272"/>
      <w:bookmarkStart w:id="3611" w:name="_Toc45893585"/>
      <w:bookmarkStart w:id="3612" w:name="_Toc53178307"/>
      <w:bookmarkStart w:id="3613" w:name="_Toc53178758"/>
      <w:bookmarkStart w:id="3614" w:name="_Toc61178996"/>
      <w:bookmarkStart w:id="3615" w:name="_Toc61179466"/>
      <w:bookmarkStart w:id="3616" w:name="_Toc67916762"/>
      <w:bookmarkStart w:id="3617" w:name="_Toc74663366"/>
      <w:bookmarkStart w:id="3618" w:name="_Toc82621907"/>
      <w:bookmarkStart w:id="3619" w:name="_Toc90422754"/>
      <w:bookmarkStart w:id="3620" w:name="_Toc106782950"/>
      <w:bookmarkStart w:id="3621" w:name="_Toc107311841"/>
      <w:bookmarkStart w:id="3622" w:name="_Toc107419425"/>
      <w:bookmarkStart w:id="3623" w:name="_Toc107475052"/>
      <w:bookmarkStart w:id="3624" w:name="_Toc123044210"/>
      <w:bookmarkStart w:id="3625" w:name="_Toc124157849"/>
      <w:bookmarkStart w:id="3626" w:name="_Toc124259772"/>
      <w:bookmarkStart w:id="3627" w:name="_Toc130584843"/>
      <w:bookmarkStart w:id="3628" w:name="_Toc137464499"/>
      <w:bookmarkStart w:id="3629" w:name="_Toc138884168"/>
      <w:bookmarkStart w:id="3630" w:name="_Toc145643369"/>
      <w:bookmarkStart w:id="3631" w:name="_Toc155472203"/>
      <w:bookmarkStart w:id="3632" w:name="_Toc155777092"/>
      <w:bookmarkStart w:id="3633" w:name="_Toc161668428"/>
      <w:bookmarkStart w:id="3634" w:name="_Toc169713741"/>
      <w:bookmarkStart w:id="3635" w:name="_Toc176445292"/>
      <w:bookmarkStart w:id="3636" w:name="_Toc187246767"/>
      <w:bookmarkStart w:id="3637" w:name="_Toc192602853"/>
      <w:r w:rsidRPr="00F95B02">
        <w:t>8.3.6.1</w:t>
      </w:r>
      <w:r w:rsidRPr="00F95B02">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638" w:name="_Toc21127600"/>
      <w:bookmarkStart w:id="3639" w:name="_Toc29811809"/>
      <w:bookmarkStart w:id="3640" w:name="_Toc36817361"/>
      <w:bookmarkStart w:id="3641" w:name="_Toc37260283"/>
      <w:bookmarkStart w:id="3642" w:name="_Toc37267671"/>
      <w:bookmarkStart w:id="3643" w:name="_Toc44712273"/>
      <w:bookmarkStart w:id="3644" w:name="_Toc45893586"/>
      <w:bookmarkStart w:id="3645" w:name="_Toc53178308"/>
      <w:bookmarkStart w:id="3646" w:name="_Toc53178759"/>
      <w:bookmarkStart w:id="3647" w:name="_Toc61178997"/>
      <w:bookmarkStart w:id="3648" w:name="_Toc61179467"/>
      <w:bookmarkStart w:id="3649" w:name="_Toc67916763"/>
      <w:bookmarkStart w:id="3650" w:name="_Toc74663367"/>
      <w:bookmarkStart w:id="3651" w:name="_Toc82621908"/>
      <w:bookmarkStart w:id="3652" w:name="_Toc90422755"/>
      <w:bookmarkStart w:id="3653" w:name="_Toc106782951"/>
      <w:bookmarkStart w:id="3654" w:name="_Toc107311842"/>
      <w:bookmarkStart w:id="3655" w:name="_Toc107419426"/>
      <w:bookmarkStart w:id="3656" w:name="_Toc107475053"/>
      <w:bookmarkStart w:id="3657" w:name="_Toc123044211"/>
      <w:bookmarkStart w:id="3658" w:name="_Toc124157850"/>
      <w:bookmarkStart w:id="3659" w:name="_Toc124259773"/>
      <w:bookmarkStart w:id="3660" w:name="_Toc130584844"/>
      <w:bookmarkStart w:id="3661" w:name="_Toc137464500"/>
      <w:bookmarkStart w:id="3662" w:name="_Toc138884169"/>
      <w:bookmarkStart w:id="3663" w:name="_Toc145643370"/>
      <w:bookmarkStart w:id="3664" w:name="_Toc155472204"/>
      <w:bookmarkStart w:id="3665" w:name="_Toc155777093"/>
      <w:bookmarkStart w:id="3666" w:name="_Toc161668429"/>
      <w:bookmarkStart w:id="3667" w:name="_Toc169713742"/>
      <w:bookmarkStart w:id="3668" w:name="_Toc176445293"/>
      <w:bookmarkStart w:id="3669" w:name="_Toc187246768"/>
      <w:bookmarkStart w:id="3670" w:name="_Toc192602854"/>
      <w:r w:rsidRPr="00F95B02">
        <w:t>8.3.6.2</w:t>
      </w:r>
      <w:r w:rsidRPr="00F95B02">
        <w:tab/>
        <w:t>Minimum requirement</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671" w:name="_Toc21127601"/>
      <w:bookmarkStart w:id="3672" w:name="_Toc29811810"/>
      <w:bookmarkStart w:id="3673" w:name="_Toc36817362"/>
      <w:bookmarkStart w:id="3674" w:name="_Toc37260284"/>
      <w:bookmarkStart w:id="3675" w:name="_Toc37267672"/>
      <w:bookmarkStart w:id="3676" w:name="_Toc44712274"/>
      <w:bookmarkStart w:id="3677" w:name="_Toc45893587"/>
      <w:bookmarkStart w:id="3678" w:name="_Toc53178309"/>
      <w:bookmarkStart w:id="3679" w:name="_Toc53178760"/>
      <w:bookmarkStart w:id="3680" w:name="_Toc61178998"/>
      <w:bookmarkStart w:id="3681" w:name="_Toc61179468"/>
      <w:bookmarkStart w:id="3682" w:name="_Toc67916764"/>
      <w:bookmarkStart w:id="3683" w:name="_Toc74663368"/>
      <w:bookmarkStart w:id="3684" w:name="_Toc82621909"/>
      <w:bookmarkStart w:id="3685" w:name="_Toc90422756"/>
      <w:bookmarkStart w:id="3686" w:name="_Toc106782952"/>
      <w:bookmarkStart w:id="3687" w:name="_Toc107311843"/>
      <w:bookmarkStart w:id="3688" w:name="_Toc107419427"/>
      <w:bookmarkStart w:id="3689" w:name="_Toc107475054"/>
      <w:bookmarkStart w:id="3690" w:name="_Toc114255647"/>
      <w:bookmarkStart w:id="3691" w:name="_Toc115186327"/>
      <w:bookmarkStart w:id="3692" w:name="_Toc123044212"/>
      <w:bookmarkStart w:id="3693" w:name="_Toc124157851"/>
      <w:bookmarkStart w:id="3694" w:name="_Toc124259774"/>
      <w:bookmarkStart w:id="3695" w:name="_Toc130584845"/>
      <w:bookmarkStart w:id="3696" w:name="_Toc137464501"/>
      <w:bookmarkStart w:id="3697" w:name="_Toc138884170"/>
      <w:bookmarkStart w:id="3698" w:name="_Toc145643371"/>
      <w:bookmarkStart w:id="3699" w:name="_Toc155472205"/>
      <w:bookmarkStart w:id="3700" w:name="_Toc155777094"/>
      <w:bookmarkStart w:id="3701" w:name="_Toc161668430"/>
      <w:bookmarkStart w:id="3702" w:name="_Toc169713743"/>
      <w:bookmarkStart w:id="3703" w:name="_Toc176445294"/>
      <w:bookmarkStart w:id="3704" w:name="_Toc187246769"/>
      <w:bookmarkStart w:id="3705" w:name="_Toc192602855"/>
      <w:r w:rsidRPr="00F95B02">
        <w:t>8.3.</w:t>
      </w:r>
      <w:r w:rsidRPr="00F95B02">
        <w:rPr>
          <w:lang w:eastAsia="zh-CN"/>
        </w:rPr>
        <w:t>7</w:t>
      </w:r>
      <w:r w:rsidRPr="00F95B02">
        <w:tab/>
        <w:t>Performance requirements for multi-slot PUCCH</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001C99A" w14:textId="77777777" w:rsidR="00A32616" w:rsidRPr="00F95B02" w:rsidRDefault="00A32616" w:rsidP="00A32616">
      <w:pPr>
        <w:pStyle w:val="Heading4"/>
      </w:pPr>
      <w:bookmarkStart w:id="3706" w:name="_Toc21127602"/>
      <w:bookmarkStart w:id="3707" w:name="_Toc29811811"/>
      <w:bookmarkStart w:id="3708" w:name="_Toc36817363"/>
      <w:bookmarkStart w:id="3709" w:name="_Toc37260285"/>
      <w:bookmarkStart w:id="3710" w:name="_Toc37267673"/>
      <w:bookmarkStart w:id="3711" w:name="_Toc44712275"/>
      <w:bookmarkStart w:id="3712" w:name="_Toc45893588"/>
      <w:bookmarkStart w:id="3713" w:name="_Toc53178310"/>
      <w:bookmarkStart w:id="3714" w:name="_Toc53178761"/>
      <w:bookmarkStart w:id="3715" w:name="_Toc61178999"/>
      <w:bookmarkStart w:id="3716" w:name="_Toc61179469"/>
      <w:bookmarkStart w:id="3717" w:name="_Toc67916765"/>
      <w:bookmarkStart w:id="3718" w:name="_Toc74663369"/>
      <w:bookmarkStart w:id="3719" w:name="_Toc82621910"/>
      <w:bookmarkStart w:id="3720" w:name="_Toc90422757"/>
      <w:bookmarkStart w:id="3721" w:name="_Toc106782953"/>
      <w:bookmarkStart w:id="3722" w:name="_Toc107311844"/>
      <w:bookmarkStart w:id="3723" w:name="_Toc107419428"/>
      <w:bookmarkStart w:id="3724" w:name="_Toc107475055"/>
      <w:bookmarkStart w:id="3725" w:name="_Toc114255648"/>
      <w:bookmarkStart w:id="3726" w:name="_Toc115186328"/>
      <w:bookmarkStart w:id="3727" w:name="_Toc123044213"/>
      <w:bookmarkStart w:id="3728" w:name="_Toc124157852"/>
      <w:bookmarkStart w:id="3729" w:name="_Toc124259775"/>
      <w:bookmarkStart w:id="3730" w:name="_Toc130584846"/>
      <w:bookmarkStart w:id="3731" w:name="_Toc137464502"/>
      <w:bookmarkStart w:id="3732" w:name="_Toc138884171"/>
      <w:bookmarkStart w:id="3733" w:name="_Toc145643372"/>
      <w:bookmarkStart w:id="3734" w:name="_Toc155472206"/>
      <w:bookmarkStart w:id="3735" w:name="_Toc155777095"/>
      <w:bookmarkStart w:id="3736" w:name="_Toc161668431"/>
      <w:bookmarkStart w:id="3737" w:name="_Toc169713744"/>
      <w:bookmarkStart w:id="3738" w:name="_Toc176445295"/>
      <w:bookmarkStart w:id="3739" w:name="_Toc187246770"/>
      <w:bookmarkStart w:id="3740" w:name="_Toc192602856"/>
      <w:r w:rsidRPr="00F95B02">
        <w:t>8.3.7.1</w:t>
      </w:r>
      <w:r w:rsidRPr="00F95B02">
        <w:tab/>
        <w:t>General</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3F9FFFD2" w14:textId="77777777" w:rsidR="00A32616" w:rsidRPr="00F95B02" w:rsidRDefault="00A32616" w:rsidP="00A32616">
      <w:pPr>
        <w:pStyle w:val="Heading4"/>
        <w:rPr>
          <w:lang w:eastAsia="zh-CN"/>
        </w:rPr>
      </w:pPr>
      <w:bookmarkStart w:id="3741" w:name="_Toc21127603"/>
      <w:bookmarkStart w:id="3742" w:name="_Toc29811812"/>
      <w:bookmarkStart w:id="3743" w:name="_Toc36817364"/>
      <w:bookmarkStart w:id="3744" w:name="_Toc37260286"/>
      <w:bookmarkStart w:id="3745" w:name="_Toc37267674"/>
      <w:bookmarkStart w:id="3746" w:name="_Toc44712276"/>
      <w:bookmarkStart w:id="3747" w:name="_Toc45893589"/>
      <w:bookmarkStart w:id="3748" w:name="_Toc53178311"/>
      <w:bookmarkStart w:id="3749" w:name="_Toc53178762"/>
      <w:bookmarkStart w:id="3750" w:name="_Toc61179000"/>
      <w:bookmarkStart w:id="3751" w:name="_Toc61179470"/>
      <w:bookmarkStart w:id="3752" w:name="_Toc67916766"/>
      <w:bookmarkStart w:id="3753" w:name="_Toc74663370"/>
      <w:bookmarkStart w:id="3754" w:name="_Toc82621911"/>
      <w:bookmarkStart w:id="3755" w:name="_Toc90422758"/>
      <w:bookmarkStart w:id="3756" w:name="_Toc106782954"/>
      <w:bookmarkStart w:id="3757" w:name="_Toc107311845"/>
      <w:bookmarkStart w:id="3758" w:name="_Toc107419429"/>
      <w:bookmarkStart w:id="3759" w:name="_Toc107475056"/>
      <w:bookmarkStart w:id="3760" w:name="_Toc114255649"/>
      <w:bookmarkStart w:id="3761" w:name="_Toc115186329"/>
      <w:bookmarkStart w:id="3762" w:name="_Toc123044214"/>
      <w:bookmarkStart w:id="3763" w:name="_Toc124157853"/>
      <w:bookmarkStart w:id="3764" w:name="_Toc124259776"/>
      <w:bookmarkStart w:id="3765" w:name="_Toc130584847"/>
      <w:bookmarkStart w:id="3766" w:name="_Toc137464503"/>
      <w:bookmarkStart w:id="3767" w:name="_Toc138884172"/>
      <w:bookmarkStart w:id="3768" w:name="_Toc145643373"/>
      <w:bookmarkStart w:id="3769" w:name="_Toc155472207"/>
      <w:bookmarkStart w:id="3770" w:name="_Toc155777096"/>
      <w:bookmarkStart w:id="3771" w:name="_Toc161668432"/>
      <w:bookmarkStart w:id="3772" w:name="_Toc169713745"/>
      <w:bookmarkStart w:id="3773" w:name="_Toc176445296"/>
      <w:bookmarkStart w:id="3774" w:name="_Toc187246771"/>
      <w:bookmarkStart w:id="3775" w:name="_Toc192602857"/>
      <w:r w:rsidRPr="00F95B02">
        <w:rPr>
          <w:lang w:eastAsia="zh-CN"/>
        </w:rPr>
        <w:t>8.3.7.2</w:t>
      </w:r>
      <w:r w:rsidRPr="00F95B02">
        <w:rPr>
          <w:lang w:eastAsia="zh-CN"/>
        </w:rPr>
        <w:tab/>
        <w:t>Performance requirements for multi-slot PUCCH format 1</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78260430" w14:textId="77777777" w:rsidR="00A32616" w:rsidRPr="00F95B02" w:rsidRDefault="00A32616" w:rsidP="00A32616">
      <w:pPr>
        <w:pStyle w:val="Heading5"/>
      </w:pPr>
      <w:bookmarkStart w:id="3776" w:name="_Toc21127604"/>
      <w:bookmarkStart w:id="3777" w:name="_Toc29811813"/>
      <w:bookmarkStart w:id="3778" w:name="_Toc36817365"/>
      <w:bookmarkStart w:id="3779" w:name="_Toc37260287"/>
      <w:bookmarkStart w:id="3780" w:name="_Toc37267675"/>
      <w:bookmarkStart w:id="3781" w:name="_Toc44712277"/>
      <w:bookmarkStart w:id="3782" w:name="_Toc45893590"/>
      <w:bookmarkStart w:id="3783" w:name="_Toc53178312"/>
      <w:bookmarkStart w:id="3784" w:name="_Toc53178763"/>
      <w:bookmarkStart w:id="3785" w:name="_Toc61179001"/>
      <w:bookmarkStart w:id="3786" w:name="_Toc61179471"/>
      <w:bookmarkStart w:id="3787" w:name="_Toc67916767"/>
      <w:bookmarkStart w:id="3788" w:name="_Toc74663371"/>
      <w:bookmarkStart w:id="3789" w:name="_Toc82621912"/>
      <w:bookmarkStart w:id="3790" w:name="_Toc90422759"/>
      <w:bookmarkStart w:id="3791" w:name="_Toc106782955"/>
      <w:bookmarkStart w:id="3792" w:name="_Toc107311846"/>
      <w:bookmarkStart w:id="3793" w:name="_Toc107419430"/>
      <w:bookmarkStart w:id="3794" w:name="_Toc107475057"/>
      <w:bookmarkStart w:id="3795" w:name="_Toc114255650"/>
      <w:bookmarkStart w:id="3796" w:name="_Toc115186330"/>
      <w:bookmarkStart w:id="3797" w:name="_Toc123044215"/>
      <w:bookmarkStart w:id="3798" w:name="_Toc124157854"/>
      <w:bookmarkStart w:id="3799" w:name="_Toc124259777"/>
      <w:bookmarkStart w:id="3800" w:name="_Toc130584848"/>
      <w:bookmarkStart w:id="3801" w:name="_Toc137464504"/>
      <w:bookmarkStart w:id="3802" w:name="_Toc138884173"/>
      <w:bookmarkStart w:id="3803" w:name="_Toc145643374"/>
      <w:bookmarkStart w:id="3804" w:name="_Toc155472208"/>
      <w:bookmarkStart w:id="3805" w:name="_Toc155777097"/>
      <w:bookmarkStart w:id="3806" w:name="_Toc161668433"/>
      <w:bookmarkStart w:id="3807" w:name="_Toc169713746"/>
      <w:bookmarkStart w:id="3808" w:name="_Toc176445297"/>
      <w:bookmarkStart w:id="3809" w:name="_Toc187246772"/>
      <w:bookmarkStart w:id="3810" w:name="_Toc192602858"/>
      <w:r w:rsidRPr="00F95B02">
        <w:t>8.3.7.2.1</w:t>
      </w:r>
      <w:r w:rsidRPr="00F95B02">
        <w:tab/>
        <w:t>NACK to ACK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657B8AAA" w14:textId="77777777" w:rsidR="00A32616" w:rsidRPr="00F95B02" w:rsidRDefault="00A32616" w:rsidP="00D63CE4">
      <w:pPr>
        <w:pStyle w:val="H6"/>
      </w:pPr>
      <w:bookmarkStart w:id="3811" w:name="_Toc21127605"/>
      <w:bookmarkStart w:id="3812" w:name="_Toc29811814"/>
      <w:bookmarkStart w:id="3813" w:name="_Toc36817366"/>
      <w:bookmarkStart w:id="3814" w:name="_Toc37260288"/>
      <w:bookmarkStart w:id="3815" w:name="_Toc37267676"/>
      <w:bookmarkStart w:id="3816" w:name="_Toc44712278"/>
      <w:bookmarkStart w:id="3817" w:name="_Toc45893591"/>
      <w:bookmarkStart w:id="3818" w:name="_Toc53178313"/>
      <w:bookmarkStart w:id="3819" w:name="_Toc53178764"/>
      <w:bookmarkStart w:id="3820" w:name="_Toc61179002"/>
      <w:bookmarkStart w:id="3821" w:name="_Toc61179472"/>
      <w:bookmarkStart w:id="3822" w:name="_Toc67916768"/>
      <w:bookmarkStart w:id="3823" w:name="_Toc74663372"/>
      <w:bookmarkStart w:id="3824" w:name="_Toc82621913"/>
      <w:bookmarkStart w:id="3825" w:name="_Toc90422760"/>
      <w:bookmarkStart w:id="3826" w:name="_Toc106782956"/>
      <w:bookmarkStart w:id="3827" w:name="_Toc107311847"/>
      <w:bookmarkStart w:id="3828" w:name="_Toc107419431"/>
      <w:bookmarkStart w:id="3829" w:name="_Toc107475058"/>
      <w:bookmarkStart w:id="3830" w:name="_Toc114255651"/>
      <w:bookmarkStart w:id="3831" w:name="_Toc115186331"/>
      <w:bookmarkStart w:id="3832" w:name="_Toc123044216"/>
      <w:bookmarkStart w:id="3833" w:name="_Toc124157855"/>
      <w:bookmarkStart w:id="3834" w:name="_Toc124259778"/>
      <w:bookmarkStart w:id="3835" w:name="_Toc130584849"/>
      <w:bookmarkStart w:id="3836" w:name="_Toc137464505"/>
      <w:bookmarkStart w:id="3837" w:name="_Toc138884174"/>
      <w:bookmarkStart w:id="3838" w:name="_Toc145643375"/>
      <w:bookmarkStart w:id="3839" w:name="_Toc155472209"/>
      <w:bookmarkStart w:id="3840" w:name="_Toc155777098"/>
      <w:r w:rsidRPr="00F95B02">
        <w:t>8.3.7.2.1.1</w:t>
      </w:r>
      <w:r w:rsidRPr="00F95B02">
        <w:tab/>
        <w:t>General</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841" w:name="_Toc21127606"/>
      <w:bookmarkStart w:id="3842" w:name="_Toc29811815"/>
      <w:bookmarkStart w:id="3843" w:name="_Toc36817367"/>
      <w:bookmarkStart w:id="3844" w:name="_Toc37260289"/>
      <w:bookmarkStart w:id="3845" w:name="_Toc37267677"/>
      <w:bookmarkStart w:id="3846" w:name="_Toc44712279"/>
      <w:bookmarkStart w:id="3847" w:name="_Toc45893592"/>
      <w:bookmarkStart w:id="3848" w:name="_Toc53178314"/>
      <w:bookmarkStart w:id="3849" w:name="_Toc53178765"/>
      <w:bookmarkStart w:id="3850" w:name="_Toc61179003"/>
      <w:bookmarkStart w:id="3851" w:name="_Toc61179473"/>
      <w:bookmarkStart w:id="3852" w:name="_Toc67916769"/>
      <w:bookmarkStart w:id="3853" w:name="_Toc74663373"/>
      <w:bookmarkStart w:id="3854" w:name="_Toc82621914"/>
      <w:bookmarkStart w:id="3855" w:name="_Toc90422761"/>
      <w:bookmarkStart w:id="3856" w:name="_Toc106782957"/>
      <w:bookmarkStart w:id="3857" w:name="_Toc107311848"/>
      <w:bookmarkStart w:id="3858" w:name="_Toc107419432"/>
      <w:bookmarkStart w:id="3859" w:name="_Toc107475059"/>
      <w:bookmarkStart w:id="3860" w:name="_Toc114255652"/>
      <w:bookmarkStart w:id="3861" w:name="_Toc115186332"/>
      <w:bookmarkStart w:id="3862" w:name="_Toc123044217"/>
      <w:bookmarkStart w:id="3863" w:name="_Toc124157856"/>
      <w:bookmarkStart w:id="3864" w:name="_Toc124259779"/>
      <w:bookmarkStart w:id="3865" w:name="_Toc130584850"/>
      <w:bookmarkStart w:id="3866" w:name="_Toc137464506"/>
      <w:bookmarkStart w:id="3867" w:name="_Toc138884175"/>
      <w:bookmarkStart w:id="3868" w:name="_Toc145643376"/>
      <w:bookmarkStart w:id="3869" w:name="_Toc155472210"/>
      <w:bookmarkStart w:id="3870" w:name="_Toc155777099"/>
      <w:r w:rsidRPr="00F95B02">
        <w:lastRenderedPageBreak/>
        <w:t>8.3.7.2.1.2</w:t>
      </w:r>
      <w:r w:rsidRPr="00F95B02">
        <w:tab/>
        <w:t>Minimum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871" w:name="_Toc21127607"/>
      <w:bookmarkStart w:id="3872" w:name="_Toc29811816"/>
      <w:bookmarkStart w:id="3873" w:name="_Toc36817368"/>
      <w:bookmarkStart w:id="3874" w:name="_Toc37260290"/>
      <w:bookmarkStart w:id="3875" w:name="_Toc37267678"/>
      <w:bookmarkStart w:id="3876" w:name="_Toc44712280"/>
      <w:bookmarkStart w:id="3877" w:name="_Toc45893593"/>
      <w:bookmarkStart w:id="3878" w:name="_Toc53178315"/>
      <w:bookmarkStart w:id="3879" w:name="_Toc53178766"/>
      <w:bookmarkStart w:id="3880" w:name="_Toc61179004"/>
      <w:bookmarkStart w:id="3881" w:name="_Toc61179474"/>
      <w:bookmarkStart w:id="3882" w:name="_Toc67916770"/>
      <w:bookmarkStart w:id="3883" w:name="_Toc74663374"/>
      <w:bookmarkStart w:id="3884" w:name="_Toc82621915"/>
      <w:bookmarkStart w:id="3885" w:name="_Toc90422762"/>
      <w:bookmarkStart w:id="3886" w:name="_Toc106782958"/>
      <w:bookmarkStart w:id="3887" w:name="_Toc107311849"/>
      <w:bookmarkStart w:id="3888" w:name="_Toc107419433"/>
      <w:bookmarkStart w:id="3889" w:name="_Toc107475060"/>
      <w:bookmarkStart w:id="3890" w:name="_Toc114255653"/>
      <w:bookmarkStart w:id="3891" w:name="_Toc115186333"/>
      <w:bookmarkStart w:id="3892" w:name="_Toc123044218"/>
      <w:bookmarkStart w:id="3893" w:name="_Toc124157857"/>
      <w:bookmarkStart w:id="3894" w:name="_Toc124259780"/>
      <w:bookmarkStart w:id="3895" w:name="_Toc130584851"/>
      <w:bookmarkStart w:id="3896" w:name="_Toc137464507"/>
      <w:bookmarkStart w:id="3897" w:name="_Toc138884176"/>
      <w:bookmarkStart w:id="3898" w:name="_Toc145643377"/>
      <w:bookmarkStart w:id="3899" w:name="_Toc155472211"/>
      <w:bookmarkStart w:id="3900" w:name="_Toc155777100"/>
      <w:bookmarkStart w:id="3901" w:name="_Toc161668434"/>
      <w:bookmarkStart w:id="3902" w:name="_Toc169713747"/>
      <w:bookmarkStart w:id="3903" w:name="_Toc176445298"/>
      <w:bookmarkStart w:id="3904" w:name="_Toc187246773"/>
      <w:bookmarkStart w:id="3905" w:name="_Toc192602859"/>
      <w:r w:rsidRPr="00F95B02">
        <w:t>8.3.7.2.2</w:t>
      </w:r>
      <w:r w:rsidRPr="00F95B02">
        <w:tab/>
        <w:t>ACK missed detection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BAFC841" w14:textId="77777777" w:rsidR="00A32616" w:rsidRPr="008307D3" w:rsidRDefault="00A32616" w:rsidP="00D63CE4">
      <w:pPr>
        <w:pStyle w:val="H6"/>
      </w:pPr>
      <w:bookmarkStart w:id="3906" w:name="_Toc21127608"/>
      <w:bookmarkStart w:id="3907" w:name="_Toc29811817"/>
      <w:bookmarkStart w:id="3908" w:name="_Toc36817369"/>
      <w:bookmarkStart w:id="3909" w:name="_Toc37260291"/>
      <w:bookmarkStart w:id="3910" w:name="_Toc37267679"/>
      <w:bookmarkStart w:id="3911" w:name="_Toc44712281"/>
      <w:bookmarkStart w:id="3912" w:name="_Toc45893594"/>
      <w:bookmarkStart w:id="3913" w:name="_Toc123044219"/>
      <w:bookmarkStart w:id="3914" w:name="_Toc124157858"/>
      <w:bookmarkStart w:id="3915" w:name="_Toc124259781"/>
      <w:bookmarkStart w:id="3916" w:name="_Toc130584852"/>
      <w:bookmarkStart w:id="3917" w:name="_Toc137464508"/>
      <w:bookmarkStart w:id="3918" w:name="_Toc138884177"/>
      <w:bookmarkStart w:id="3919" w:name="_Toc145643378"/>
      <w:bookmarkStart w:id="3920" w:name="_Toc155472212"/>
      <w:bookmarkStart w:id="3921" w:name="_Toc155777101"/>
      <w:r w:rsidRPr="008307D3">
        <w:t>8.3.7.2.2.1</w:t>
      </w:r>
      <w:r w:rsidRPr="008307D3">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922" w:name="_Toc21127609"/>
      <w:bookmarkStart w:id="3923" w:name="_Toc29811818"/>
      <w:bookmarkStart w:id="3924" w:name="_Toc36817370"/>
      <w:bookmarkStart w:id="3925" w:name="_Toc37260292"/>
      <w:bookmarkStart w:id="3926" w:name="_Toc37267680"/>
      <w:bookmarkStart w:id="3927" w:name="_Toc44712282"/>
      <w:bookmarkStart w:id="3928" w:name="_Toc45893595"/>
      <w:bookmarkStart w:id="3929" w:name="_Toc123044220"/>
      <w:bookmarkStart w:id="3930" w:name="_Toc124157859"/>
      <w:bookmarkStart w:id="3931" w:name="_Toc124259782"/>
      <w:bookmarkStart w:id="3932" w:name="_Toc130584853"/>
      <w:bookmarkStart w:id="3933" w:name="_Toc137464509"/>
      <w:bookmarkStart w:id="3934" w:name="_Toc138884178"/>
      <w:bookmarkStart w:id="3935" w:name="_Toc145643379"/>
      <w:bookmarkStart w:id="3936" w:name="_Toc155472213"/>
      <w:bookmarkStart w:id="3937" w:name="_Toc155777102"/>
      <w:r w:rsidRPr="008307D3">
        <w:t>8.3.7.2.2.2</w:t>
      </w:r>
      <w:r w:rsidRPr="008307D3">
        <w:tab/>
        <w:t>Minimum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938" w:name="_Toc104311049"/>
      <w:bookmarkStart w:id="3939" w:name="_Toc106126750"/>
      <w:bookmarkStart w:id="3940" w:name="_Toc106177063"/>
      <w:bookmarkStart w:id="3941" w:name="_Toc114242231"/>
      <w:bookmarkStart w:id="3942" w:name="_Toc123044221"/>
      <w:bookmarkStart w:id="3943" w:name="_Toc124157860"/>
      <w:bookmarkStart w:id="3944" w:name="_Toc124259783"/>
      <w:bookmarkStart w:id="3945" w:name="_Toc130584854"/>
      <w:bookmarkStart w:id="3946" w:name="_Toc137464510"/>
      <w:bookmarkStart w:id="3947" w:name="_Toc138884179"/>
      <w:bookmarkStart w:id="3948" w:name="_Toc145643380"/>
      <w:bookmarkStart w:id="3949" w:name="_Toc155472214"/>
      <w:bookmarkStart w:id="3950" w:name="_Toc155777103"/>
      <w:bookmarkStart w:id="3951" w:name="_Toc161668435"/>
      <w:bookmarkStart w:id="3952" w:name="_Toc169713748"/>
      <w:bookmarkStart w:id="3953" w:name="_Toc176445299"/>
      <w:bookmarkStart w:id="3954" w:name="_Toc187246774"/>
      <w:bookmarkStart w:id="3955" w:name="_Toc192602860"/>
      <w:r>
        <w:rPr>
          <w:lang w:eastAsia="zh-CN"/>
        </w:rPr>
        <w:lastRenderedPageBreak/>
        <w:t>8.4</w:t>
      </w:r>
      <w:r>
        <w:rPr>
          <w:lang w:eastAsia="zh-CN"/>
        </w:rPr>
        <w:tab/>
        <w:t>Performance requirements for PRACH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5F31DAC2" w14:textId="77777777" w:rsidR="00465EAA" w:rsidRPr="00C958DD" w:rsidRDefault="00465EAA" w:rsidP="00465EAA">
      <w:pPr>
        <w:pStyle w:val="Heading3"/>
      </w:pPr>
      <w:bookmarkStart w:id="3956" w:name="_Toc21127611"/>
      <w:bookmarkStart w:id="3957" w:name="_Toc29811820"/>
      <w:bookmarkStart w:id="3958" w:name="_Toc36817372"/>
      <w:bookmarkStart w:id="3959" w:name="_Toc37260294"/>
      <w:bookmarkStart w:id="3960" w:name="_Toc37267682"/>
      <w:bookmarkStart w:id="3961" w:name="_Toc44712284"/>
      <w:bookmarkStart w:id="3962" w:name="_Toc45893597"/>
      <w:bookmarkStart w:id="3963" w:name="_Toc53178317"/>
      <w:bookmarkStart w:id="3964" w:name="_Toc53178768"/>
      <w:bookmarkStart w:id="3965" w:name="_Toc61179006"/>
      <w:bookmarkStart w:id="3966" w:name="_Toc61179476"/>
      <w:bookmarkStart w:id="3967" w:name="_Toc67916772"/>
      <w:bookmarkStart w:id="3968" w:name="_Toc74663392"/>
      <w:bookmarkStart w:id="3969" w:name="_Toc82621933"/>
      <w:bookmarkStart w:id="3970" w:name="_Toc90422780"/>
      <w:bookmarkStart w:id="3971" w:name="_Toc106782976"/>
      <w:bookmarkStart w:id="3972" w:name="_Toc107311867"/>
      <w:bookmarkStart w:id="3973" w:name="_Toc107419451"/>
      <w:bookmarkStart w:id="3974" w:name="_Toc107475078"/>
      <w:bookmarkStart w:id="3975" w:name="_Toc114255671"/>
      <w:bookmarkStart w:id="3976" w:name="_Toc115186351"/>
      <w:bookmarkStart w:id="3977" w:name="_Toc123044222"/>
      <w:bookmarkStart w:id="3978" w:name="_Toc124157861"/>
      <w:bookmarkStart w:id="3979" w:name="_Toc124259784"/>
      <w:bookmarkStart w:id="3980" w:name="_Toc130584855"/>
      <w:bookmarkStart w:id="3981" w:name="_Toc137464511"/>
      <w:bookmarkStart w:id="3982" w:name="_Toc138884180"/>
      <w:bookmarkStart w:id="3983" w:name="_Toc145643381"/>
      <w:bookmarkStart w:id="3984" w:name="_Toc155472215"/>
      <w:bookmarkStart w:id="3985" w:name="_Toc155777104"/>
      <w:bookmarkStart w:id="3986" w:name="_Toc161668436"/>
      <w:bookmarkStart w:id="3987" w:name="_Toc169713749"/>
      <w:bookmarkStart w:id="3988" w:name="_Toc176445300"/>
      <w:bookmarkStart w:id="3989" w:name="_Toc187246775"/>
      <w:bookmarkStart w:id="3990" w:name="_Toc192602861"/>
      <w:r w:rsidRPr="00C958DD">
        <w:t>8.4.1</w:t>
      </w:r>
      <w:r w:rsidRPr="00C958DD">
        <w:tab/>
        <w:t>PRACH False alarm probability</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6A2304D" w14:textId="77777777" w:rsidR="00465EAA" w:rsidRPr="00C958DD" w:rsidRDefault="00465EAA" w:rsidP="00465EAA">
      <w:pPr>
        <w:pStyle w:val="Heading4"/>
        <w:rPr>
          <w:lang w:eastAsia="zh-CN"/>
        </w:rPr>
      </w:pPr>
      <w:bookmarkStart w:id="3991" w:name="_Toc21127612"/>
      <w:bookmarkStart w:id="3992" w:name="_Toc29811821"/>
      <w:bookmarkStart w:id="3993" w:name="_Toc36817373"/>
      <w:bookmarkStart w:id="3994" w:name="_Toc37260295"/>
      <w:bookmarkStart w:id="3995" w:name="_Toc37267683"/>
      <w:bookmarkStart w:id="3996" w:name="_Toc44712285"/>
      <w:bookmarkStart w:id="3997" w:name="_Toc45893598"/>
      <w:bookmarkStart w:id="3998" w:name="_Toc53178318"/>
      <w:bookmarkStart w:id="3999" w:name="_Toc53178769"/>
      <w:bookmarkStart w:id="4000" w:name="_Toc61179007"/>
      <w:bookmarkStart w:id="4001" w:name="_Toc61179477"/>
      <w:bookmarkStart w:id="4002" w:name="_Toc67916773"/>
      <w:bookmarkStart w:id="4003" w:name="_Toc74663393"/>
      <w:bookmarkStart w:id="4004" w:name="_Toc82621934"/>
      <w:bookmarkStart w:id="4005" w:name="_Toc90422781"/>
      <w:bookmarkStart w:id="4006" w:name="_Toc106782977"/>
      <w:bookmarkStart w:id="4007" w:name="_Toc107311868"/>
      <w:bookmarkStart w:id="4008" w:name="_Toc107419452"/>
      <w:bookmarkStart w:id="4009" w:name="_Toc107475079"/>
      <w:bookmarkStart w:id="4010" w:name="_Toc114255672"/>
      <w:bookmarkStart w:id="4011" w:name="_Toc115186352"/>
      <w:bookmarkStart w:id="4012" w:name="_Toc123044223"/>
      <w:bookmarkStart w:id="4013" w:name="_Toc124157862"/>
      <w:bookmarkStart w:id="4014" w:name="_Toc124259785"/>
      <w:bookmarkStart w:id="4015" w:name="_Toc130584856"/>
      <w:bookmarkStart w:id="4016" w:name="_Toc137464512"/>
      <w:bookmarkStart w:id="4017" w:name="_Toc138884181"/>
      <w:bookmarkStart w:id="4018" w:name="_Toc145643382"/>
      <w:bookmarkStart w:id="4019" w:name="_Toc155472216"/>
      <w:bookmarkStart w:id="4020" w:name="_Toc155777105"/>
      <w:bookmarkStart w:id="4021" w:name="_Toc161668437"/>
      <w:bookmarkStart w:id="4022" w:name="_Toc169713750"/>
      <w:bookmarkStart w:id="4023" w:name="_Toc176445301"/>
      <w:bookmarkStart w:id="4024" w:name="_Toc187246776"/>
      <w:bookmarkStart w:id="4025" w:name="_Toc192602862"/>
      <w:r w:rsidRPr="00C958DD">
        <w:t>8.4.1.1</w:t>
      </w:r>
      <w:r w:rsidRPr="00C958DD">
        <w:tab/>
      </w:r>
      <w:r w:rsidRPr="00C958DD">
        <w:rPr>
          <w:lang w:eastAsia="zh-CN"/>
        </w:rPr>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026" w:name="_Toc21127613"/>
      <w:bookmarkStart w:id="4027" w:name="_Toc29811822"/>
      <w:bookmarkStart w:id="4028" w:name="_Toc36817374"/>
      <w:bookmarkStart w:id="4029" w:name="_Toc37260296"/>
      <w:bookmarkStart w:id="4030" w:name="_Toc37267684"/>
      <w:bookmarkStart w:id="4031" w:name="_Toc44712286"/>
      <w:bookmarkStart w:id="4032" w:name="_Toc45893599"/>
      <w:bookmarkStart w:id="4033" w:name="_Toc53178319"/>
      <w:bookmarkStart w:id="4034" w:name="_Toc53178770"/>
      <w:bookmarkStart w:id="4035" w:name="_Toc61179008"/>
      <w:bookmarkStart w:id="4036" w:name="_Toc61179478"/>
      <w:bookmarkStart w:id="4037" w:name="_Toc67916774"/>
      <w:bookmarkStart w:id="4038" w:name="_Toc74663394"/>
      <w:bookmarkStart w:id="4039" w:name="_Toc82621935"/>
      <w:bookmarkStart w:id="4040" w:name="_Toc90422782"/>
      <w:bookmarkStart w:id="4041" w:name="_Toc106782978"/>
      <w:bookmarkStart w:id="4042" w:name="_Toc107311869"/>
      <w:bookmarkStart w:id="4043" w:name="_Toc107419453"/>
      <w:bookmarkStart w:id="4044" w:name="_Toc107475080"/>
      <w:bookmarkStart w:id="4045" w:name="_Toc114255673"/>
      <w:bookmarkStart w:id="4046" w:name="_Toc115186353"/>
      <w:bookmarkStart w:id="4047" w:name="_Toc123044224"/>
      <w:bookmarkStart w:id="4048" w:name="_Toc124157863"/>
      <w:bookmarkStart w:id="4049" w:name="_Toc124259786"/>
      <w:bookmarkStart w:id="4050" w:name="_Toc130584857"/>
      <w:bookmarkStart w:id="4051" w:name="_Toc137464513"/>
      <w:bookmarkStart w:id="4052" w:name="_Toc138884182"/>
      <w:bookmarkStart w:id="4053" w:name="_Toc145643383"/>
      <w:bookmarkStart w:id="4054" w:name="_Toc155472217"/>
      <w:bookmarkStart w:id="4055" w:name="_Toc155777106"/>
      <w:bookmarkStart w:id="4056" w:name="_Toc161668438"/>
      <w:bookmarkStart w:id="4057" w:name="_Toc169713751"/>
      <w:bookmarkStart w:id="4058" w:name="_Toc176445302"/>
      <w:bookmarkStart w:id="4059" w:name="_Toc187246777"/>
      <w:bookmarkStart w:id="4060" w:name="_Toc192602863"/>
      <w:r w:rsidRPr="00C958DD">
        <w:t>8.4.1.2</w:t>
      </w:r>
      <w:r w:rsidRPr="00C958DD">
        <w:tab/>
        <w:t>Minimum requirement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061" w:name="_Toc21127614"/>
      <w:bookmarkStart w:id="4062" w:name="_Toc29811823"/>
      <w:bookmarkStart w:id="4063" w:name="_Toc36817375"/>
      <w:bookmarkStart w:id="4064" w:name="_Toc37260297"/>
      <w:bookmarkStart w:id="4065" w:name="_Toc37267685"/>
      <w:bookmarkStart w:id="4066" w:name="_Toc44712287"/>
      <w:bookmarkStart w:id="4067" w:name="_Toc45893600"/>
      <w:bookmarkStart w:id="4068" w:name="_Toc53178320"/>
      <w:bookmarkStart w:id="4069" w:name="_Toc53178771"/>
      <w:bookmarkStart w:id="4070" w:name="_Toc61179009"/>
      <w:bookmarkStart w:id="4071" w:name="_Toc61179479"/>
      <w:bookmarkStart w:id="4072" w:name="_Toc67916775"/>
      <w:bookmarkStart w:id="4073" w:name="_Toc74663395"/>
      <w:bookmarkStart w:id="4074" w:name="_Toc82621936"/>
      <w:bookmarkStart w:id="4075" w:name="_Toc90422783"/>
      <w:bookmarkStart w:id="4076" w:name="_Toc106782979"/>
      <w:bookmarkStart w:id="4077" w:name="_Toc107311870"/>
      <w:bookmarkStart w:id="4078" w:name="_Toc107419454"/>
      <w:bookmarkStart w:id="4079" w:name="_Toc107475081"/>
      <w:bookmarkStart w:id="4080" w:name="_Toc114255674"/>
      <w:bookmarkStart w:id="4081" w:name="_Toc115186354"/>
      <w:bookmarkStart w:id="4082" w:name="_Toc123044225"/>
      <w:bookmarkStart w:id="4083" w:name="_Toc124157864"/>
      <w:bookmarkStart w:id="4084" w:name="_Toc124259787"/>
      <w:bookmarkStart w:id="4085" w:name="_Toc130584858"/>
      <w:bookmarkStart w:id="4086" w:name="_Toc137464514"/>
      <w:bookmarkStart w:id="4087" w:name="_Toc138884183"/>
      <w:bookmarkStart w:id="4088" w:name="_Toc145643384"/>
      <w:bookmarkStart w:id="4089" w:name="_Toc155472218"/>
      <w:bookmarkStart w:id="4090" w:name="_Toc155777107"/>
      <w:bookmarkStart w:id="4091" w:name="_Toc161668439"/>
      <w:bookmarkStart w:id="4092" w:name="_Toc169713752"/>
      <w:bookmarkStart w:id="4093" w:name="_Toc176445303"/>
      <w:bookmarkStart w:id="4094" w:name="_Toc187246778"/>
      <w:bookmarkStart w:id="4095" w:name="_Toc192602864"/>
      <w:r w:rsidRPr="00C958DD">
        <w:t>8.4.2</w:t>
      </w:r>
      <w:r w:rsidRPr="00C958DD">
        <w:tab/>
        <w:t>PRACH detection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49D2F33A" w14:textId="77777777" w:rsidR="00465EAA" w:rsidRPr="00C958DD" w:rsidRDefault="00465EAA" w:rsidP="00465EAA">
      <w:pPr>
        <w:pStyle w:val="Heading4"/>
        <w:rPr>
          <w:lang w:eastAsia="zh-CN"/>
        </w:rPr>
      </w:pPr>
      <w:bookmarkStart w:id="4096" w:name="_Toc21127615"/>
      <w:bookmarkStart w:id="4097" w:name="_Toc29811824"/>
      <w:bookmarkStart w:id="4098" w:name="_Toc36817376"/>
      <w:bookmarkStart w:id="4099" w:name="_Toc37260298"/>
      <w:bookmarkStart w:id="4100" w:name="_Toc37267686"/>
      <w:bookmarkStart w:id="4101" w:name="_Toc44712288"/>
      <w:bookmarkStart w:id="4102" w:name="_Toc45893601"/>
      <w:bookmarkStart w:id="4103" w:name="_Toc53178321"/>
      <w:bookmarkStart w:id="4104" w:name="_Toc53178772"/>
      <w:bookmarkStart w:id="4105" w:name="_Toc61179010"/>
      <w:bookmarkStart w:id="4106" w:name="_Toc61179480"/>
      <w:bookmarkStart w:id="4107" w:name="_Toc67916776"/>
      <w:bookmarkStart w:id="4108" w:name="_Toc74663396"/>
      <w:bookmarkStart w:id="4109" w:name="_Toc82621937"/>
      <w:bookmarkStart w:id="4110" w:name="_Toc90422784"/>
      <w:bookmarkStart w:id="4111" w:name="_Toc106782980"/>
      <w:bookmarkStart w:id="4112" w:name="_Toc107311871"/>
      <w:bookmarkStart w:id="4113" w:name="_Toc107419455"/>
      <w:bookmarkStart w:id="4114" w:name="_Toc107475082"/>
      <w:bookmarkStart w:id="4115" w:name="_Toc114255675"/>
      <w:bookmarkStart w:id="4116" w:name="_Toc115186355"/>
      <w:bookmarkStart w:id="4117" w:name="_Toc123044226"/>
      <w:bookmarkStart w:id="4118" w:name="_Toc124157865"/>
      <w:bookmarkStart w:id="4119" w:name="_Toc124259788"/>
      <w:bookmarkStart w:id="4120" w:name="_Toc130584859"/>
      <w:bookmarkStart w:id="4121" w:name="_Toc137464515"/>
      <w:bookmarkStart w:id="4122" w:name="_Toc138884184"/>
      <w:bookmarkStart w:id="4123" w:name="_Toc145643385"/>
      <w:bookmarkStart w:id="4124" w:name="_Toc155472219"/>
      <w:bookmarkStart w:id="4125" w:name="_Toc155777108"/>
      <w:bookmarkStart w:id="4126" w:name="_Toc161668440"/>
      <w:bookmarkStart w:id="4127" w:name="_Toc169713753"/>
      <w:bookmarkStart w:id="4128" w:name="_Toc176445304"/>
      <w:bookmarkStart w:id="4129" w:name="_Toc187246779"/>
      <w:bookmarkStart w:id="4130" w:name="_Toc192602865"/>
      <w:r w:rsidRPr="00C958DD">
        <w:t>8.4.2.1</w:t>
      </w:r>
      <w:r w:rsidRPr="00C958DD">
        <w:tab/>
      </w:r>
      <w:r w:rsidRPr="00C958DD">
        <w:rPr>
          <w:lang w:eastAsia="zh-CN"/>
        </w:rPr>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131" w:name="_Toc21127616"/>
      <w:bookmarkStart w:id="4132" w:name="_Toc29811825"/>
      <w:bookmarkStart w:id="4133" w:name="_Toc36817377"/>
      <w:bookmarkStart w:id="4134" w:name="_Toc37260299"/>
      <w:bookmarkStart w:id="4135" w:name="_Toc37267687"/>
      <w:bookmarkStart w:id="4136" w:name="_Toc44712289"/>
      <w:bookmarkStart w:id="4137" w:name="_Toc45893602"/>
      <w:bookmarkStart w:id="4138" w:name="_Toc53178322"/>
      <w:bookmarkStart w:id="4139" w:name="_Toc53178773"/>
      <w:bookmarkStart w:id="4140" w:name="_Toc61179011"/>
      <w:bookmarkStart w:id="4141" w:name="_Toc61179481"/>
      <w:bookmarkStart w:id="414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143" w:name="_Toc74663397"/>
      <w:bookmarkStart w:id="4144" w:name="_Toc82621938"/>
      <w:bookmarkStart w:id="4145" w:name="_Toc90422785"/>
      <w:bookmarkStart w:id="4146" w:name="_Toc106782981"/>
      <w:bookmarkStart w:id="4147" w:name="_Toc107311872"/>
      <w:bookmarkStart w:id="4148" w:name="_Toc107419456"/>
      <w:bookmarkStart w:id="4149" w:name="_Toc107475083"/>
      <w:bookmarkStart w:id="4150" w:name="_Toc114255676"/>
      <w:bookmarkStart w:id="4151" w:name="_Toc115186356"/>
      <w:bookmarkStart w:id="4152" w:name="_Toc123044227"/>
      <w:bookmarkStart w:id="4153" w:name="_Toc124157866"/>
      <w:bookmarkStart w:id="4154" w:name="_Toc124259789"/>
      <w:bookmarkStart w:id="4155" w:name="_Toc130584860"/>
      <w:bookmarkStart w:id="4156" w:name="_Toc137464516"/>
      <w:bookmarkStart w:id="4157" w:name="_Toc138884185"/>
      <w:bookmarkStart w:id="4158" w:name="_Toc145643386"/>
      <w:bookmarkStart w:id="4159" w:name="_Toc155472220"/>
      <w:bookmarkStart w:id="4160" w:name="_Toc155777109"/>
      <w:bookmarkStart w:id="4161" w:name="_Toc161668441"/>
      <w:bookmarkStart w:id="4162" w:name="_Toc169713754"/>
      <w:bookmarkStart w:id="4163" w:name="_Toc176445305"/>
      <w:bookmarkStart w:id="4164" w:name="_Toc187246780"/>
      <w:bookmarkStart w:id="4165" w:name="_Toc192602866"/>
      <w:r w:rsidRPr="00C958DD">
        <w:t>8.4.2.</w:t>
      </w:r>
      <w:r w:rsidRPr="00C958DD">
        <w:rPr>
          <w:lang w:eastAsia="zh-CN"/>
        </w:rPr>
        <w:t>2</w:t>
      </w:r>
      <w:r w:rsidRPr="00C958DD">
        <w:tab/>
        <w:t>Minimum requirements</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166" w:name="_Toc21127617"/>
      <w:bookmarkStart w:id="4167" w:name="_Toc29811826"/>
      <w:bookmarkStart w:id="4168" w:name="_Toc36817378"/>
      <w:bookmarkStart w:id="4169" w:name="_Toc37260300"/>
      <w:bookmarkStart w:id="4170" w:name="_Toc37267688"/>
      <w:bookmarkStart w:id="4171" w:name="_Toc44712291"/>
      <w:bookmarkStart w:id="4172" w:name="_Toc45893604"/>
      <w:bookmarkStart w:id="4173" w:name="_Toc53178324"/>
      <w:bookmarkStart w:id="4174" w:name="_Toc53178775"/>
      <w:bookmarkStart w:id="4175" w:name="_Toc61179013"/>
      <w:bookmarkStart w:id="4176" w:name="_Toc61179483"/>
      <w:bookmarkStart w:id="4177" w:name="_Toc67916779"/>
      <w:bookmarkStart w:id="4178" w:name="_Toc74663400"/>
      <w:bookmarkStart w:id="4179" w:name="_Toc104311050"/>
      <w:bookmarkStart w:id="4180" w:name="_Toc106126751"/>
      <w:bookmarkStart w:id="4181" w:name="_Toc106177064"/>
      <w:bookmarkStart w:id="4182" w:name="_Toc114242232"/>
      <w:bookmarkStart w:id="4183" w:name="_Toc123044228"/>
      <w:bookmarkStart w:id="4184" w:name="_Toc124157867"/>
      <w:bookmarkStart w:id="4185" w:name="_Toc124259790"/>
      <w:bookmarkStart w:id="4186" w:name="_Toc130584861"/>
      <w:bookmarkStart w:id="4187" w:name="_Toc137464517"/>
      <w:bookmarkStart w:id="4188" w:name="_Toc138884186"/>
      <w:bookmarkStart w:id="4189" w:name="_Toc145643387"/>
      <w:bookmarkStart w:id="4190" w:name="_Toc155472221"/>
      <w:bookmarkStart w:id="4191" w:name="_Toc155777110"/>
      <w:bookmarkStart w:id="4192" w:name="_Toc161668442"/>
      <w:bookmarkStart w:id="4193" w:name="_Toc169713755"/>
      <w:bookmarkStart w:id="4194" w:name="_Toc176445306"/>
      <w:bookmarkStart w:id="4195" w:name="_Toc187246781"/>
      <w:bookmarkStart w:id="4196" w:name="_Toc192602867"/>
      <w:r w:rsidRPr="00F95B02">
        <w:t>9</w:t>
      </w:r>
      <w:r w:rsidRPr="00F95B02">
        <w:tab/>
        <w:t>Radiated transmitter characteristics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7AD0F26D" w14:textId="53E4F199" w:rsidR="00DA0CFA" w:rsidRDefault="00DA0CFA" w:rsidP="00DA0CFA">
      <w:pPr>
        <w:pStyle w:val="Heading2"/>
      </w:pPr>
      <w:bookmarkStart w:id="4197" w:name="_Toc21127618"/>
      <w:bookmarkStart w:id="4198" w:name="_Toc29811827"/>
      <w:bookmarkStart w:id="4199" w:name="_Toc36817379"/>
      <w:bookmarkStart w:id="4200" w:name="_Toc37260301"/>
      <w:bookmarkStart w:id="4201" w:name="_Toc37267689"/>
      <w:bookmarkStart w:id="4202" w:name="_Toc44712292"/>
      <w:bookmarkStart w:id="4203" w:name="_Toc45893605"/>
      <w:bookmarkStart w:id="4204" w:name="_Toc53178325"/>
      <w:bookmarkStart w:id="4205" w:name="_Toc53178776"/>
      <w:bookmarkStart w:id="4206" w:name="_Toc61179014"/>
      <w:bookmarkStart w:id="4207" w:name="_Toc61179484"/>
      <w:bookmarkStart w:id="4208" w:name="_Toc67916780"/>
      <w:bookmarkStart w:id="4209" w:name="_Toc74663401"/>
      <w:bookmarkStart w:id="4210" w:name="_Toc104311051"/>
      <w:bookmarkStart w:id="4211" w:name="_Toc106126752"/>
      <w:bookmarkStart w:id="4212" w:name="_Toc106177065"/>
      <w:bookmarkStart w:id="4213" w:name="_Toc114242233"/>
      <w:bookmarkStart w:id="4214" w:name="_Toc123044229"/>
      <w:bookmarkStart w:id="4215" w:name="_Toc124157868"/>
      <w:bookmarkStart w:id="4216" w:name="_Toc124259791"/>
      <w:bookmarkStart w:id="4217" w:name="_Toc130584862"/>
      <w:bookmarkStart w:id="4218" w:name="_Toc137464518"/>
      <w:bookmarkStart w:id="4219" w:name="_Toc138884187"/>
      <w:bookmarkStart w:id="4220" w:name="_Toc145643388"/>
      <w:bookmarkStart w:id="4221" w:name="_Toc155472222"/>
      <w:bookmarkStart w:id="4222" w:name="_Toc155777111"/>
      <w:bookmarkStart w:id="4223" w:name="_Toc161668443"/>
      <w:bookmarkStart w:id="4224" w:name="_Toc169713756"/>
      <w:bookmarkStart w:id="4225" w:name="_Toc176445307"/>
      <w:bookmarkStart w:id="4226" w:name="_Toc187246782"/>
      <w:bookmarkStart w:id="4227" w:name="_Toc192602868"/>
      <w:r w:rsidRPr="00F95B02">
        <w:t>9.1</w:t>
      </w:r>
      <w:r w:rsidRPr="00F95B02">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228" w:name="_Toc21127619"/>
      <w:bookmarkStart w:id="4229" w:name="_Toc29811828"/>
      <w:bookmarkStart w:id="4230" w:name="_Toc36817380"/>
      <w:bookmarkStart w:id="4231" w:name="_Toc37260302"/>
      <w:bookmarkStart w:id="4232" w:name="_Toc37267690"/>
      <w:bookmarkStart w:id="4233" w:name="_Toc44712293"/>
      <w:bookmarkStart w:id="4234" w:name="_Toc45893606"/>
      <w:bookmarkStart w:id="4235" w:name="_Toc53178326"/>
      <w:bookmarkStart w:id="4236" w:name="_Toc53178777"/>
      <w:bookmarkStart w:id="4237" w:name="_Toc61179015"/>
      <w:bookmarkStart w:id="4238" w:name="_Toc61179485"/>
      <w:bookmarkStart w:id="4239" w:name="_Toc67916781"/>
      <w:bookmarkStart w:id="4240" w:name="_Toc74663402"/>
      <w:bookmarkStart w:id="4241" w:name="_Toc104311052"/>
      <w:bookmarkStart w:id="4242" w:name="_Toc106126753"/>
      <w:bookmarkStart w:id="4243" w:name="_Toc106177066"/>
      <w:bookmarkStart w:id="4244" w:name="_Toc114242234"/>
      <w:bookmarkStart w:id="4245" w:name="_Toc123044230"/>
      <w:bookmarkStart w:id="4246" w:name="_Toc124157869"/>
      <w:bookmarkStart w:id="4247" w:name="_Toc124259792"/>
      <w:bookmarkStart w:id="4248" w:name="_Toc130584863"/>
      <w:bookmarkStart w:id="4249" w:name="_Toc137464519"/>
      <w:bookmarkStart w:id="4250" w:name="_Toc138884188"/>
      <w:bookmarkStart w:id="4251" w:name="_Toc145643389"/>
      <w:bookmarkStart w:id="4252" w:name="_Toc155472223"/>
      <w:bookmarkStart w:id="4253" w:name="_Toc155777112"/>
      <w:bookmarkStart w:id="4254" w:name="_Toc161668444"/>
      <w:bookmarkStart w:id="4255" w:name="_Toc169713757"/>
      <w:bookmarkStart w:id="4256" w:name="_Toc176445308"/>
      <w:bookmarkStart w:id="4257" w:name="_Toc187246783"/>
      <w:bookmarkStart w:id="4258" w:name="_Toc192602869"/>
      <w:r w:rsidRPr="00F95B02">
        <w:t>9.2</w:t>
      </w:r>
      <w:r w:rsidRPr="00F95B02">
        <w:tab/>
        <w:t>Radiated transmit power</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AF597F9" w14:textId="77777777" w:rsidR="00356079" w:rsidRPr="00F95B02" w:rsidRDefault="00356079" w:rsidP="006822DB">
      <w:pPr>
        <w:pStyle w:val="Heading3"/>
      </w:pPr>
      <w:bookmarkStart w:id="4259" w:name="_Toc104311053"/>
      <w:bookmarkStart w:id="4260" w:name="_Toc106126754"/>
      <w:bookmarkStart w:id="4261" w:name="_Toc106177067"/>
      <w:bookmarkStart w:id="4262" w:name="_Toc114242235"/>
      <w:bookmarkStart w:id="4263" w:name="_Toc123044231"/>
      <w:bookmarkStart w:id="4264" w:name="_Toc124157870"/>
      <w:bookmarkStart w:id="4265" w:name="_Toc124259793"/>
      <w:bookmarkStart w:id="4266" w:name="_Toc130584864"/>
      <w:bookmarkStart w:id="4267" w:name="_Toc137464520"/>
      <w:bookmarkStart w:id="4268" w:name="_Toc138884189"/>
      <w:bookmarkStart w:id="4269" w:name="_Toc145643390"/>
      <w:bookmarkStart w:id="4270" w:name="_Toc155472224"/>
      <w:bookmarkStart w:id="4271" w:name="_Toc155777113"/>
      <w:bookmarkStart w:id="4272" w:name="_Toc161668445"/>
      <w:bookmarkStart w:id="4273" w:name="_Toc169713758"/>
      <w:bookmarkStart w:id="4274" w:name="_Toc176445309"/>
      <w:bookmarkStart w:id="4275" w:name="_Toc187246784"/>
      <w:bookmarkStart w:id="4276" w:name="_Toc192602870"/>
      <w:r w:rsidRPr="00F95B02">
        <w:t>9.2.1</w:t>
      </w:r>
      <w:r w:rsidRPr="00F95B02">
        <w:tab/>
        <w:t>General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lastRenderedPageBreak/>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277" w:name="_Toc104311054"/>
      <w:bookmarkStart w:id="4278" w:name="_Toc106126755"/>
      <w:bookmarkStart w:id="4279" w:name="_Toc106177068"/>
      <w:bookmarkStart w:id="4280" w:name="_Toc114242236"/>
      <w:bookmarkStart w:id="4281" w:name="_Toc123044232"/>
      <w:bookmarkStart w:id="4282" w:name="_Toc124157871"/>
      <w:bookmarkStart w:id="4283" w:name="_Toc124259794"/>
      <w:bookmarkStart w:id="4284" w:name="_Toc130584865"/>
      <w:bookmarkStart w:id="4285" w:name="_Toc137464521"/>
      <w:bookmarkStart w:id="4286" w:name="_Toc138884190"/>
      <w:bookmarkStart w:id="4287" w:name="_Toc145643391"/>
      <w:bookmarkStart w:id="4288" w:name="_Toc155472225"/>
      <w:bookmarkStart w:id="4289" w:name="_Toc155777114"/>
      <w:bookmarkStart w:id="4290" w:name="_Toc161668446"/>
      <w:bookmarkStart w:id="4291" w:name="_Toc169713759"/>
      <w:bookmarkStart w:id="4292" w:name="_Toc176445310"/>
      <w:bookmarkStart w:id="4293" w:name="_Toc187246785"/>
      <w:bookmarkStart w:id="4294" w:name="_Toc19260287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295" w:name="_Toc21127622"/>
      <w:bookmarkStart w:id="4296" w:name="_Toc29811831"/>
      <w:bookmarkStart w:id="4297" w:name="_Toc36817383"/>
      <w:bookmarkStart w:id="4298" w:name="_Toc37260305"/>
      <w:bookmarkStart w:id="4299" w:name="_Toc37267693"/>
      <w:bookmarkStart w:id="4300" w:name="_Toc44712296"/>
      <w:bookmarkStart w:id="4301" w:name="_Toc45893609"/>
      <w:bookmarkStart w:id="4302" w:name="_Toc53178329"/>
      <w:bookmarkStart w:id="4303" w:name="_Toc53178780"/>
      <w:bookmarkStart w:id="4304" w:name="_Toc61179018"/>
      <w:bookmarkStart w:id="4305" w:name="_Toc61179488"/>
      <w:bookmarkStart w:id="4306" w:name="_Toc67916784"/>
      <w:bookmarkStart w:id="4307" w:name="_Toc74663405"/>
      <w:bookmarkStart w:id="4308" w:name="_Toc82621946"/>
      <w:bookmarkStart w:id="4309" w:name="_Toc90422793"/>
      <w:bookmarkStart w:id="4310" w:name="_Toc106782989"/>
      <w:bookmarkStart w:id="4311" w:name="_Toc107311880"/>
      <w:bookmarkStart w:id="4312" w:name="_Toc107419464"/>
      <w:bookmarkStart w:id="4313" w:name="_Toc107475091"/>
      <w:bookmarkStart w:id="4314" w:name="_Toc114255684"/>
      <w:bookmarkStart w:id="4315" w:name="_Toc115186364"/>
      <w:bookmarkStart w:id="4316" w:name="_Toc123049194"/>
      <w:bookmarkStart w:id="4317" w:name="_Toc123052116"/>
      <w:bookmarkStart w:id="4318" w:name="_Toc123054585"/>
      <w:bookmarkStart w:id="4319" w:name="_Toc123717686"/>
      <w:bookmarkStart w:id="4320" w:name="_Toc124157262"/>
      <w:bookmarkStart w:id="4321" w:name="_Toc124266666"/>
      <w:bookmarkStart w:id="4322" w:name="_Toc131596024"/>
      <w:bookmarkStart w:id="4323" w:name="_Toc131741022"/>
      <w:bookmarkStart w:id="4324" w:name="_Toc131766556"/>
      <w:bookmarkStart w:id="4325" w:name="_Toc138837778"/>
      <w:bookmarkStart w:id="4326" w:name="_Toc138934864"/>
      <w:bookmarkStart w:id="4327" w:name="_Toc169713760"/>
      <w:bookmarkStart w:id="4328" w:name="_Toc176445311"/>
      <w:bookmarkStart w:id="4329" w:name="_Toc187246786"/>
      <w:bookmarkStart w:id="4330" w:name="_Toc192602872"/>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331" w:name="_Toc21127623"/>
      <w:bookmarkStart w:id="4332" w:name="_Toc29811832"/>
      <w:bookmarkStart w:id="4333" w:name="_Toc36817384"/>
      <w:bookmarkStart w:id="4334" w:name="_Toc37260306"/>
      <w:bookmarkStart w:id="4335" w:name="_Toc37267694"/>
      <w:bookmarkStart w:id="4336" w:name="_Toc44712297"/>
      <w:bookmarkStart w:id="4337" w:name="_Toc45893610"/>
      <w:bookmarkStart w:id="4338" w:name="_Toc53178330"/>
      <w:bookmarkStart w:id="4339" w:name="_Toc53178781"/>
      <w:bookmarkStart w:id="4340" w:name="_Toc61179019"/>
      <w:bookmarkStart w:id="4341" w:name="_Toc61179489"/>
      <w:bookmarkStart w:id="4342" w:name="_Toc67916785"/>
      <w:bookmarkStart w:id="4343" w:name="_Toc74663406"/>
      <w:bookmarkStart w:id="4344" w:name="_Toc104311055"/>
      <w:bookmarkStart w:id="4345" w:name="_Toc106126756"/>
      <w:bookmarkStart w:id="4346" w:name="_Toc106177069"/>
      <w:bookmarkStart w:id="4347" w:name="_Toc114242237"/>
      <w:bookmarkStart w:id="4348" w:name="_Toc123044233"/>
      <w:bookmarkStart w:id="4349" w:name="_Toc124157872"/>
      <w:bookmarkStart w:id="4350" w:name="_Toc124259795"/>
      <w:bookmarkStart w:id="4351" w:name="_Toc130584866"/>
      <w:bookmarkStart w:id="4352" w:name="_Toc137464522"/>
      <w:bookmarkStart w:id="4353" w:name="_Toc138884191"/>
      <w:bookmarkStart w:id="4354" w:name="_Toc145643392"/>
      <w:bookmarkStart w:id="4355" w:name="_Toc155472226"/>
      <w:bookmarkStart w:id="4356" w:name="_Toc155777115"/>
      <w:bookmarkStart w:id="4357" w:name="_Toc161668447"/>
      <w:bookmarkStart w:id="4358" w:name="_Toc169713761"/>
      <w:bookmarkStart w:id="4359" w:name="_Toc176445312"/>
      <w:bookmarkStart w:id="4360" w:name="_Toc187246787"/>
      <w:bookmarkStart w:id="4361" w:name="_Toc192602873"/>
      <w:r w:rsidRPr="00F95B02">
        <w:t>9.3</w:t>
      </w:r>
      <w:r w:rsidRPr="00F95B02">
        <w:tab/>
        <w:t xml:space="preserve">OTA </w:t>
      </w:r>
      <w:r w:rsidR="00624CE1">
        <w:t>Satellite Access Node</w:t>
      </w:r>
      <w:r w:rsidRPr="00F95B02">
        <w:t xml:space="preserve"> output power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2CDFFC39" w14:textId="77777777" w:rsidR="00FE798D" w:rsidRDefault="00FE798D" w:rsidP="00FE798D">
      <w:pPr>
        <w:pStyle w:val="Heading3"/>
      </w:pPr>
      <w:bookmarkStart w:id="4362" w:name="_Toc90422795"/>
      <w:bookmarkStart w:id="4363" w:name="_Toc82621948"/>
      <w:bookmarkStart w:id="4364" w:name="_Toc74663407"/>
      <w:bookmarkStart w:id="4365" w:name="_Toc67916786"/>
      <w:bookmarkStart w:id="4366" w:name="_Toc61179490"/>
      <w:bookmarkStart w:id="4367" w:name="_Toc61179020"/>
      <w:bookmarkStart w:id="4368" w:name="_Toc53178782"/>
      <w:bookmarkStart w:id="4369" w:name="_Toc53178331"/>
      <w:bookmarkStart w:id="4370" w:name="_Toc45893611"/>
      <w:bookmarkStart w:id="4371" w:name="_Toc44712298"/>
      <w:bookmarkStart w:id="4372" w:name="_Toc37267695"/>
      <w:bookmarkStart w:id="4373" w:name="_Toc37260307"/>
      <w:bookmarkStart w:id="4374" w:name="_Toc36817385"/>
      <w:bookmarkStart w:id="4375" w:name="_Toc29811833"/>
      <w:bookmarkStart w:id="4376" w:name="_Toc21127624"/>
      <w:bookmarkStart w:id="4377" w:name="_Toc104311056"/>
      <w:bookmarkStart w:id="4378" w:name="_Toc106126757"/>
      <w:bookmarkStart w:id="4379" w:name="_Toc106177070"/>
      <w:bookmarkStart w:id="4380" w:name="_Toc114242238"/>
      <w:bookmarkStart w:id="4381" w:name="_Toc123044234"/>
      <w:bookmarkStart w:id="4382" w:name="_Toc124157873"/>
      <w:bookmarkStart w:id="4383" w:name="_Toc124259796"/>
      <w:bookmarkStart w:id="4384" w:name="_Toc130584867"/>
      <w:bookmarkStart w:id="4385" w:name="_Toc137464523"/>
      <w:bookmarkStart w:id="4386" w:name="_Toc138884192"/>
      <w:bookmarkStart w:id="4387" w:name="_Toc145643393"/>
      <w:bookmarkStart w:id="4388" w:name="_Toc155472227"/>
      <w:bookmarkStart w:id="4389" w:name="_Toc155777116"/>
      <w:bookmarkStart w:id="4390" w:name="_Toc161668448"/>
      <w:bookmarkStart w:id="4391" w:name="_Toc169713762"/>
      <w:bookmarkStart w:id="4392" w:name="_Toc176445313"/>
      <w:bookmarkStart w:id="4393" w:name="_Toc187246788"/>
      <w:bookmarkStart w:id="4394" w:name="_Toc192602874"/>
      <w:r>
        <w:t>9.3.1</w:t>
      </w:r>
      <w:r>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395"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395"/>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396" w:name="_Toc90422796"/>
      <w:bookmarkStart w:id="4397" w:name="_Toc82621949"/>
      <w:bookmarkStart w:id="4398" w:name="_Toc74663408"/>
      <w:bookmarkStart w:id="4399" w:name="_Toc67916787"/>
      <w:bookmarkStart w:id="4400" w:name="_Toc61179491"/>
      <w:bookmarkStart w:id="4401" w:name="_Toc61179021"/>
      <w:bookmarkStart w:id="4402" w:name="_Toc53178783"/>
      <w:bookmarkStart w:id="4403" w:name="_Toc53178332"/>
      <w:bookmarkStart w:id="4404" w:name="_Toc45893612"/>
      <w:bookmarkStart w:id="4405" w:name="_Toc44712299"/>
      <w:bookmarkStart w:id="4406" w:name="_Toc37267696"/>
      <w:bookmarkStart w:id="4407" w:name="_Toc37260308"/>
      <w:bookmarkStart w:id="4408" w:name="_Toc36817386"/>
      <w:bookmarkStart w:id="4409" w:name="_Toc29811834"/>
      <w:bookmarkStart w:id="4410" w:name="_Toc21127625"/>
      <w:bookmarkStart w:id="4411" w:name="_Toc104311057"/>
      <w:bookmarkStart w:id="4412" w:name="_Toc106126758"/>
      <w:bookmarkStart w:id="4413" w:name="_Toc106177071"/>
      <w:bookmarkStart w:id="4414" w:name="_Toc114242239"/>
      <w:bookmarkStart w:id="4415" w:name="_Toc123044235"/>
      <w:bookmarkStart w:id="4416" w:name="_Toc124157874"/>
      <w:bookmarkStart w:id="4417" w:name="_Toc124259797"/>
      <w:bookmarkStart w:id="4418" w:name="_Toc130584868"/>
      <w:bookmarkStart w:id="4419" w:name="_Toc137464524"/>
      <w:bookmarkStart w:id="4420" w:name="_Toc138884193"/>
      <w:bookmarkStart w:id="4421" w:name="_Toc145643394"/>
      <w:bookmarkStart w:id="4422" w:name="_Toc155472228"/>
      <w:bookmarkStart w:id="4423" w:name="_Toc155777117"/>
      <w:bookmarkStart w:id="4424" w:name="_Toc161668449"/>
      <w:bookmarkStart w:id="4425" w:name="_Toc169713763"/>
      <w:bookmarkStart w:id="4426" w:name="_Toc176445314"/>
      <w:bookmarkStart w:id="4427" w:name="_Toc187246789"/>
      <w:bookmarkStart w:id="4428" w:name="_Toc192602875"/>
      <w:r>
        <w:t>9.3.2</w:t>
      </w:r>
      <w:r>
        <w:tab/>
        <w:t xml:space="preserve">Minimum requirement for </w:t>
      </w:r>
      <w:r>
        <w:rPr>
          <w:i/>
        </w:rPr>
        <w:t>SAN type 1-O</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429" w:name="_Toc21127626"/>
      <w:bookmarkStart w:id="4430" w:name="_Toc29811835"/>
      <w:bookmarkStart w:id="4431" w:name="_Toc36817387"/>
      <w:bookmarkStart w:id="4432" w:name="_Toc37260309"/>
      <w:bookmarkStart w:id="4433" w:name="_Toc37267697"/>
      <w:bookmarkStart w:id="4434" w:name="_Toc44712300"/>
      <w:bookmarkStart w:id="4435" w:name="_Toc45893613"/>
      <w:bookmarkStart w:id="4436" w:name="_Toc53178333"/>
      <w:bookmarkStart w:id="4437" w:name="_Toc53178784"/>
      <w:bookmarkStart w:id="4438" w:name="_Toc61179022"/>
      <w:bookmarkStart w:id="4439" w:name="_Toc61179492"/>
      <w:bookmarkStart w:id="4440" w:name="_Toc67916788"/>
      <w:bookmarkStart w:id="4441" w:name="_Toc74663409"/>
      <w:bookmarkStart w:id="4442" w:name="_Toc82621950"/>
      <w:bookmarkStart w:id="4443" w:name="_Toc90422797"/>
      <w:bookmarkStart w:id="4444" w:name="_Toc106782993"/>
      <w:bookmarkStart w:id="4445" w:name="_Toc107311884"/>
      <w:bookmarkStart w:id="4446" w:name="_Toc107419468"/>
      <w:bookmarkStart w:id="4447" w:name="_Toc107475095"/>
      <w:bookmarkStart w:id="4448" w:name="_Toc114255688"/>
      <w:bookmarkStart w:id="4449" w:name="_Toc115186368"/>
      <w:bookmarkStart w:id="4450" w:name="_Toc123049198"/>
      <w:bookmarkStart w:id="4451" w:name="_Toc123052120"/>
      <w:bookmarkStart w:id="4452" w:name="_Toc123054589"/>
      <w:bookmarkStart w:id="4453" w:name="_Toc123717690"/>
      <w:bookmarkStart w:id="4454" w:name="_Toc124157266"/>
      <w:bookmarkStart w:id="4455" w:name="_Toc124266670"/>
      <w:bookmarkStart w:id="4456" w:name="_Toc131596028"/>
      <w:bookmarkStart w:id="4457" w:name="_Toc131741026"/>
      <w:bookmarkStart w:id="4458" w:name="_Toc131766560"/>
      <w:bookmarkStart w:id="4459" w:name="_Toc138837782"/>
      <w:bookmarkStart w:id="4460" w:name="_Toc138934868"/>
      <w:bookmarkStart w:id="4461" w:name="_Toc169713764"/>
      <w:bookmarkStart w:id="4462" w:name="_Toc176445315"/>
      <w:bookmarkStart w:id="4463" w:name="_Toc187246790"/>
      <w:bookmarkStart w:id="4464" w:name="_Toc192602876"/>
      <w:r w:rsidRPr="00F95B02">
        <w:rPr>
          <w:lang w:eastAsia="zh-CN"/>
        </w:rPr>
        <w:lastRenderedPageBreak/>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465" w:name="_Toc21127628"/>
      <w:bookmarkStart w:id="4466" w:name="_Toc29811837"/>
      <w:bookmarkStart w:id="4467" w:name="_Toc36817389"/>
      <w:bookmarkStart w:id="4468" w:name="_Toc37260311"/>
      <w:bookmarkStart w:id="4469" w:name="_Toc37267699"/>
      <w:bookmarkStart w:id="4470" w:name="_Toc44712302"/>
      <w:bookmarkStart w:id="4471" w:name="_Toc45893615"/>
      <w:bookmarkStart w:id="4472" w:name="_Toc53178335"/>
      <w:bookmarkStart w:id="4473" w:name="_Toc53178786"/>
      <w:bookmarkStart w:id="4474" w:name="_Toc61179024"/>
      <w:bookmarkStart w:id="4475" w:name="_Toc61179494"/>
      <w:bookmarkStart w:id="4476" w:name="_Toc67916790"/>
      <w:bookmarkStart w:id="4477" w:name="_Toc74663411"/>
      <w:bookmarkStart w:id="4478" w:name="_Toc104311058"/>
      <w:bookmarkStart w:id="4479" w:name="_Toc106126759"/>
      <w:bookmarkStart w:id="4480" w:name="_Toc106177072"/>
      <w:bookmarkStart w:id="4481" w:name="_Toc114242240"/>
      <w:bookmarkStart w:id="4482" w:name="_Toc123044236"/>
      <w:bookmarkStart w:id="4483" w:name="_Toc124157875"/>
      <w:bookmarkStart w:id="4484" w:name="_Toc124259798"/>
      <w:bookmarkStart w:id="4485" w:name="_Toc130584869"/>
      <w:bookmarkStart w:id="4486" w:name="_Toc137464525"/>
      <w:bookmarkStart w:id="4487" w:name="_Toc138884194"/>
      <w:bookmarkStart w:id="4488" w:name="_Toc145643395"/>
      <w:bookmarkStart w:id="4489" w:name="_Toc155472229"/>
      <w:bookmarkStart w:id="4490" w:name="_Toc155777118"/>
      <w:bookmarkStart w:id="4491" w:name="_Toc161668450"/>
      <w:bookmarkStart w:id="4492" w:name="_Toc169713765"/>
      <w:bookmarkStart w:id="4493" w:name="_Toc176445316"/>
      <w:bookmarkStart w:id="4494" w:name="_Toc187246791"/>
      <w:bookmarkStart w:id="4495" w:name="_Toc192602877"/>
      <w:bookmarkStart w:id="4496" w:name="_Hlk500499328"/>
      <w:r w:rsidRPr="00F95B02">
        <w:t>9.4</w:t>
      </w:r>
      <w:r w:rsidRPr="00F95B02">
        <w:tab/>
        <w:t>OTA output power dynamics</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3D2790D3" w14:textId="77777777" w:rsidR="000836C7" w:rsidRDefault="000836C7" w:rsidP="000836C7">
      <w:pPr>
        <w:pStyle w:val="Heading3"/>
      </w:pPr>
      <w:bookmarkStart w:id="4497" w:name="_Toc37267700"/>
      <w:bookmarkStart w:id="4498" w:name="_Toc21127629"/>
      <w:bookmarkStart w:id="4499" w:name="_Toc37260312"/>
      <w:bookmarkStart w:id="4500" w:name="_Toc29811838"/>
      <w:bookmarkStart w:id="4501" w:name="_Toc36817390"/>
      <w:bookmarkStart w:id="4502" w:name="_Toc53178336"/>
      <w:bookmarkStart w:id="4503" w:name="_Toc53178787"/>
      <w:bookmarkStart w:id="4504" w:name="_Toc90422800"/>
      <w:bookmarkStart w:id="4505" w:name="_Toc61179025"/>
      <w:bookmarkStart w:id="4506" w:name="_Toc44712303"/>
      <w:bookmarkStart w:id="4507" w:name="_Toc61179495"/>
      <w:bookmarkStart w:id="4508" w:name="_Toc74663412"/>
      <w:bookmarkStart w:id="4509" w:name="_Toc67916791"/>
      <w:bookmarkStart w:id="4510" w:name="_Toc82621953"/>
      <w:bookmarkStart w:id="4511" w:name="_Toc45893616"/>
      <w:bookmarkStart w:id="4512" w:name="_Toc104311059"/>
      <w:bookmarkStart w:id="4513" w:name="_Toc106126760"/>
      <w:bookmarkStart w:id="4514" w:name="_Toc106177073"/>
      <w:bookmarkStart w:id="4515" w:name="_Toc114242241"/>
      <w:bookmarkStart w:id="4516" w:name="_Toc123044237"/>
      <w:bookmarkStart w:id="4517" w:name="_Toc124157876"/>
      <w:bookmarkStart w:id="4518" w:name="_Toc124259799"/>
      <w:bookmarkStart w:id="4519" w:name="_Toc130584870"/>
      <w:bookmarkStart w:id="4520" w:name="_Toc137464526"/>
      <w:bookmarkStart w:id="4521" w:name="_Toc138884195"/>
      <w:bookmarkStart w:id="4522" w:name="_Toc145643396"/>
      <w:bookmarkStart w:id="4523" w:name="_Toc155472230"/>
      <w:bookmarkStart w:id="4524" w:name="_Toc155777119"/>
      <w:bookmarkStart w:id="4525" w:name="_Toc161668451"/>
      <w:bookmarkStart w:id="4526" w:name="_Toc169713766"/>
      <w:bookmarkStart w:id="4527" w:name="_Toc176445317"/>
      <w:bookmarkStart w:id="4528" w:name="_Toc187246792"/>
      <w:bookmarkStart w:id="4529" w:name="_Toc192602878"/>
      <w:r>
        <w:t>9.4.1</w:t>
      </w:r>
      <w:r>
        <w:tab/>
        <w:t>General</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530" w:name="_Toc67916792"/>
      <w:bookmarkStart w:id="4531" w:name="_Toc44712304"/>
      <w:bookmarkStart w:id="4532" w:name="_Toc82621954"/>
      <w:bookmarkStart w:id="4533" w:name="_Toc74663413"/>
      <w:bookmarkStart w:id="4534" w:name="_Toc61179496"/>
      <w:bookmarkStart w:id="4535" w:name="_Toc29811839"/>
      <w:bookmarkStart w:id="4536" w:name="_Toc21127630"/>
      <w:bookmarkStart w:id="4537" w:name="_Toc37267701"/>
      <w:bookmarkStart w:id="4538" w:name="_Toc61179026"/>
      <w:bookmarkStart w:id="4539" w:name="_Toc45893617"/>
      <w:bookmarkStart w:id="4540" w:name="_Toc36817391"/>
      <w:bookmarkStart w:id="4541" w:name="_Toc90422801"/>
      <w:bookmarkStart w:id="4542" w:name="_Toc53178788"/>
      <w:bookmarkStart w:id="4543" w:name="_Toc53178337"/>
      <w:bookmarkStart w:id="4544" w:name="_Toc37260313"/>
      <w:bookmarkStart w:id="4545" w:name="_Toc104311060"/>
      <w:bookmarkStart w:id="4546" w:name="_Toc106126761"/>
      <w:bookmarkStart w:id="4547" w:name="_Toc106177074"/>
      <w:bookmarkStart w:id="4548" w:name="_Toc114242242"/>
      <w:bookmarkStart w:id="4549" w:name="_Toc123044238"/>
      <w:bookmarkStart w:id="4550" w:name="_Toc124157877"/>
      <w:bookmarkStart w:id="4551" w:name="_Toc124259800"/>
      <w:bookmarkStart w:id="4552" w:name="_Toc130584871"/>
      <w:bookmarkStart w:id="4553" w:name="_Toc137464527"/>
      <w:bookmarkStart w:id="4554" w:name="_Toc138884196"/>
      <w:bookmarkStart w:id="4555" w:name="_Toc145643397"/>
      <w:bookmarkStart w:id="4556" w:name="_Toc155472231"/>
      <w:bookmarkStart w:id="4557" w:name="_Toc155777120"/>
      <w:bookmarkStart w:id="4558" w:name="_Toc161668452"/>
      <w:bookmarkStart w:id="4559" w:name="_Toc169713767"/>
      <w:bookmarkStart w:id="4560" w:name="_Toc176445318"/>
      <w:bookmarkStart w:id="4561" w:name="_Toc187246793"/>
      <w:bookmarkStart w:id="4562" w:name="_Toc192602879"/>
      <w:r>
        <w:t>9.4.2</w:t>
      </w:r>
      <w:r>
        <w:tab/>
        <w:t>OTA RE power control dynamic range</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627541C8" w14:textId="77777777" w:rsidR="000836C7" w:rsidRDefault="000836C7" w:rsidP="000836C7">
      <w:pPr>
        <w:pStyle w:val="Heading4"/>
      </w:pPr>
      <w:bookmarkStart w:id="4563" w:name="_Toc45893618"/>
      <w:bookmarkStart w:id="4564" w:name="_Toc36817392"/>
      <w:bookmarkStart w:id="4565" w:name="_Toc53178338"/>
      <w:bookmarkStart w:id="4566" w:name="_Toc37267702"/>
      <w:bookmarkStart w:id="4567" w:name="_Toc61179027"/>
      <w:bookmarkStart w:id="4568" w:name="_Toc61179497"/>
      <w:bookmarkStart w:id="4569" w:name="_Toc44712305"/>
      <w:bookmarkStart w:id="4570" w:name="_Toc74663414"/>
      <w:bookmarkStart w:id="4571" w:name="_Toc82621955"/>
      <w:bookmarkStart w:id="4572" w:name="_Toc37260314"/>
      <w:bookmarkStart w:id="4573" w:name="_Toc90422802"/>
      <w:bookmarkStart w:id="4574" w:name="_Toc29811840"/>
      <w:bookmarkStart w:id="4575" w:name="_Toc21127631"/>
      <w:bookmarkStart w:id="4576" w:name="_Toc53178789"/>
      <w:bookmarkStart w:id="4577" w:name="_Toc67916793"/>
      <w:bookmarkStart w:id="4578" w:name="_Toc104311061"/>
      <w:bookmarkStart w:id="4579" w:name="_Toc106126762"/>
      <w:bookmarkStart w:id="4580" w:name="_Toc106177075"/>
      <w:bookmarkStart w:id="4581" w:name="_Toc114242243"/>
      <w:bookmarkStart w:id="4582" w:name="_Toc123044239"/>
      <w:bookmarkStart w:id="4583" w:name="_Toc124157878"/>
      <w:bookmarkStart w:id="4584" w:name="_Toc124259801"/>
      <w:bookmarkStart w:id="4585" w:name="_Toc130584872"/>
      <w:bookmarkStart w:id="4586" w:name="_Toc137464528"/>
      <w:bookmarkStart w:id="4587" w:name="_Toc138884197"/>
      <w:bookmarkStart w:id="4588" w:name="_Toc145643398"/>
      <w:bookmarkStart w:id="4589" w:name="_Toc155472232"/>
      <w:bookmarkStart w:id="4590" w:name="_Toc155777121"/>
      <w:bookmarkStart w:id="4591" w:name="_Toc161668453"/>
      <w:bookmarkStart w:id="4592" w:name="_Toc169713768"/>
      <w:bookmarkStart w:id="4593" w:name="_Toc176445319"/>
      <w:bookmarkStart w:id="4594" w:name="_Toc187246794"/>
      <w:bookmarkStart w:id="4595" w:name="_Toc192602880"/>
      <w:r>
        <w:t>9.4.2.1</w:t>
      </w:r>
      <w: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596" w:name="_Toc53178790"/>
      <w:bookmarkStart w:id="4597" w:name="_Toc74663415"/>
      <w:bookmarkStart w:id="4598" w:name="_Toc90422803"/>
      <w:bookmarkStart w:id="4599" w:name="_Toc67916794"/>
      <w:bookmarkStart w:id="4600" w:name="_Toc61179028"/>
      <w:bookmarkStart w:id="4601" w:name="_Toc21127632"/>
      <w:bookmarkStart w:id="4602" w:name="_Toc53178339"/>
      <w:bookmarkStart w:id="4603" w:name="_Toc44712306"/>
      <w:bookmarkStart w:id="4604" w:name="_Toc29811841"/>
      <w:bookmarkStart w:id="4605" w:name="_Toc37267703"/>
      <w:bookmarkStart w:id="4606" w:name="_Toc61179498"/>
      <w:bookmarkStart w:id="4607" w:name="_Toc37260315"/>
      <w:bookmarkStart w:id="4608" w:name="_Toc36817393"/>
      <w:bookmarkStart w:id="4609" w:name="_Toc82621956"/>
      <w:bookmarkStart w:id="4610" w:name="_Toc45893619"/>
      <w:bookmarkStart w:id="4611" w:name="_Toc104311062"/>
      <w:bookmarkStart w:id="4612" w:name="_Toc106126763"/>
      <w:bookmarkStart w:id="4613" w:name="_Toc106177076"/>
      <w:bookmarkStart w:id="4614" w:name="_Toc114242244"/>
      <w:bookmarkStart w:id="4615" w:name="_Toc123044240"/>
      <w:bookmarkStart w:id="4616" w:name="_Toc124157879"/>
      <w:bookmarkStart w:id="4617" w:name="_Toc124259802"/>
      <w:bookmarkStart w:id="4618" w:name="_Toc130584873"/>
      <w:bookmarkStart w:id="4619" w:name="_Toc137464529"/>
      <w:bookmarkStart w:id="4620" w:name="_Toc138884198"/>
      <w:bookmarkStart w:id="4621" w:name="_Toc145643399"/>
      <w:bookmarkStart w:id="4622" w:name="_Toc155472233"/>
      <w:bookmarkStart w:id="4623" w:name="_Toc155777122"/>
      <w:bookmarkStart w:id="4624" w:name="_Toc161668454"/>
      <w:bookmarkStart w:id="4625" w:name="_Toc169713769"/>
      <w:bookmarkStart w:id="4626" w:name="_Toc176445320"/>
      <w:bookmarkStart w:id="4627" w:name="_Toc187246795"/>
      <w:bookmarkStart w:id="4628" w:name="_Toc192602881"/>
      <w:r>
        <w:t>9.4.2.2</w:t>
      </w:r>
      <w:r>
        <w:tab/>
        <w:t xml:space="preserve">Minimum requirement for </w:t>
      </w:r>
      <w:r>
        <w:rPr>
          <w:rFonts w:eastAsia="SimSun" w:hint="eastAsia"/>
          <w:i/>
          <w:lang w:eastAsia="zh-CN"/>
        </w:rPr>
        <w:t>SAN</w:t>
      </w:r>
      <w:r>
        <w:rPr>
          <w:i/>
        </w:rPr>
        <w:t xml:space="preserve"> type 1-O</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629" w:name="_Toc45893620"/>
      <w:bookmarkStart w:id="4630" w:name="_Toc53178340"/>
      <w:bookmarkStart w:id="4631" w:name="_Toc74663416"/>
      <w:bookmarkStart w:id="4632" w:name="_Toc36817394"/>
      <w:bookmarkStart w:id="4633" w:name="_Toc61179029"/>
      <w:bookmarkStart w:id="4634" w:name="_Toc37260316"/>
      <w:bookmarkStart w:id="4635" w:name="_Toc29811842"/>
      <w:bookmarkStart w:id="4636" w:name="_Toc37267704"/>
      <w:bookmarkStart w:id="4637" w:name="_Toc44712307"/>
      <w:bookmarkStart w:id="4638" w:name="_Toc67916795"/>
      <w:bookmarkStart w:id="4639" w:name="_Toc82621957"/>
      <w:bookmarkStart w:id="4640" w:name="_Toc61179499"/>
      <w:bookmarkStart w:id="4641" w:name="_Toc90422804"/>
      <w:bookmarkStart w:id="4642" w:name="_Toc21127633"/>
      <w:bookmarkStart w:id="4643" w:name="_Toc53178791"/>
      <w:bookmarkStart w:id="4644" w:name="_Toc104311063"/>
      <w:bookmarkStart w:id="4645" w:name="_Toc106126764"/>
      <w:bookmarkStart w:id="4646" w:name="_Toc106177077"/>
      <w:bookmarkStart w:id="4647" w:name="_Toc114242245"/>
      <w:bookmarkStart w:id="4648" w:name="_Toc123044241"/>
      <w:bookmarkStart w:id="4649" w:name="_Toc124157880"/>
      <w:bookmarkStart w:id="4650" w:name="_Toc124259803"/>
      <w:bookmarkStart w:id="4651" w:name="_Toc130584874"/>
      <w:bookmarkStart w:id="4652" w:name="_Toc137464530"/>
      <w:bookmarkStart w:id="4653" w:name="_Toc138884199"/>
      <w:bookmarkStart w:id="4654" w:name="_Toc145643400"/>
      <w:bookmarkStart w:id="4655" w:name="_Toc155472234"/>
      <w:bookmarkStart w:id="4656" w:name="_Toc155777123"/>
      <w:bookmarkStart w:id="4657" w:name="_Toc161668455"/>
      <w:bookmarkStart w:id="4658" w:name="_Toc169713770"/>
      <w:bookmarkStart w:id="4659" w:name="_Toc176445321"/>
      <w:bookmarkStart w:id="4660" w:name="_Toc187246796"/>
      <w:bookmarkStart w:id="4661" w:name="_Toc192602882"/>
      <w:r>
        <w:t>9.4.3</w:t>
      </w:r>
      <w:r>
        <w:tab/>
        <w:t>OTA total power dynamic range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15582AA9" w14:textId="77777777" w:rsidR="000836C7" w:rsidRDefault="000836C7" w:rsidP="000836C7">
      <w:pPr>
        <w:pStyle w:val="Heading4"/>
      </w:pPr>
      <w:bookmarkStart w:id="4662" w:name="_Toc29811843"/>
      <w:bookmarkStart w:id="4663" w:name="_Toc21127634"/>
      <w:bookmarkStart w:id="4664" w:name="_Toc37260317"/>
      <w:bookmarkStart w:id="4665" w:name="_Toc44712308"/>
      <w:bookmarkStart w:id="4666" w:name="_Toc61179030"/>
      <w:bookmarkStart w:id="4667" w:name="_Toc53178792"/>
      <w:bookmarkStart w:id="4668" w:name="_Toc90422805"/>
      <w:bookmarkStart w:id="4669" w:name="_Toc82621958"/>
      <w:bookmarkStart w:id="4670" w:name="_Toc74663417"/>
      <w:bookmarkStart w:id="4671" w:name="_Toc67916796"/>
      <w:bookmarkStart w:id="4672" w:name="_Toc37267705"/>
      <w:bookmarkStart w:id="4673" w:name="_Toc36817395"/>
      <w:bookmarkStart w:id="4674" w:name="_Toc53178341"/>
      <w:bookmarkStart w:id="4675" w:name="_Toc61179500"/>
      <w:bookmarkStart w:id="4676" w:name="_Toc45893621"/>
      <w:bookmarkStart w:id="4677" w:name="_Toc104311064"/>
      <w:bookmarkStart w:id="4678" w:name="_Toc106126765"/>
      <w:bookmarkStart w:id="4679" w:name="_Toc106177078"/>
      <w:bookmarkStart w:id="4680" w:name="_Toc114242246"/>
      <w:bookmarkStart w:id="4681" w:name="_Toc123044242"/>
      <w:bookmarkStart w:id="4682" w:name="_Toc124157881"/>
      <w:bookmarkStart w:id="4683" w:name="_Toc124259804"/>
      <w:bookmarkStart w:id="4684" w:name="_Toc130584875"/>
      <w:bookmarkStart w:id="4685" w:name="_Toc137464531"/>
      <w:bookmarkStart w:id="4686" w:name="_Toc138884200"/>
      <w:bookmarkStart w:id="4687" w:name="_Toc145643401"/>
      <w:bookmarkStart w:id="4688" w:name="_Toc155472235"/>
      <w:bookmarkStart w:id="4689" w:name="_Toc155777124"/>
      <w:bookmarkStart w:id="4690" w:name="_Toc161668456"/>
      <w:bookmarkStart w:id="4691" w:name="_Toc169713771"/>
      <w:bookmarkStart w:id="4692" w:name="_Toc176445322"/>
      <w:bookmarkStart w:id="4693" w:name="_Toc187246797"/>
      <w:bookmarkStart w:id="4694" w:name="_Toc192602883"/>
      <w:r>
        <w:t>9.4.3.1</w:t>
      </w:r>
      <w:r>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695" w:name="_Hlk528437478"/>
      <w:r>
        <w:t>when transmitting on all RBs</w:t>
      </w:r>
      <w:bookmarkEnd w:id="469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696" w:name="_Toc21127635"/>
      <w:bookmarkStart w:id="4697" w:name="_Toc53178793"/>
      <w:bookmarkStart w:id="4698" w:name="_Toc45893622"/>
      <w:bookmarkStart w:id="4699" w:name="_Toc90422806"/>
      <w:bookmarkStart w:id="4700" w:name="_Toc37267706"/>
      <w:bookmarkStart w:id="4701" w:name="_Toc74663418"/>
      <w:bookmarkStart w:id="4702" w:name="_Toc61179501"/>
      <w:bookmarkStart w:id="4703" w:name="_Toc44712309"/>
      <w:bookmarkStart w:id="4704" w:name="_Toc53178342"/>
      <w:bookmarkStart w:id="4705" w:name="_Toc82621959"/>
      <w:bookmarkStart w:id="4706" w:name="_Toc37260318"/>
      <w:bookmarkStart w:id="4707" w:name="_Toc67916797"/>
      <w:bookmarkStart w:id="4708" w:name="_Toc29811844"/>
      <w:bookmarkStart w:id="4709" w:name="_Toc36817396"/>
      <w:bookmarkStart w:id="4710" w:name="_Toc61179031"/>
      <w:bookmarkStart w:id="4711" w:name="_Toc104311065"/>
      <w:bookmarkStart w:id="4712" w:name="_Toc106126766"/>
      <w:bookmarkStart w:id="4713" w:name="_Toc106177079"/>
      <w:bookmarkStart w:id="4714" w:name="_Toc114242247"/>
      <w:bookmarkStart w:id="4715" w:name="_Toc123044243"/>
      <w:bookmarkStart w:id="4716" w:name="_Toc124157882"/>
      <w:bookmarkStart w:id="4717" w:name="_Toc124259805"/>
      <w:bookmarkStart w:id="4718" w:name="_Toc130584876"/>
      <w:bookmarkStart w:id="4719" w:name="_Toc137464532"/>
      <w:bookmarkStart w:id="4720" w:name="_Toc138884201"/>
      <w:bookmarkStart w:id="4721" w:name="_Toc145643402"/>
      <w:bookmarkStart w:id="4722" w:name="_Toc155472236"/>
      <w:bookmarkStart w:id="4723" w:name="_Toc155777125"/>
      <w:bookmarkStart w:id="4724" w:name="_Toc161668457"/>
      <w:bookmarkStart w:id="4725" w:name="_Toc169713772"/>
      <w:bookmarkStart w:id="4726" w:name="_Toc176445323"/>
      <w:bookmarkStart w:id="4727" w:name="_Toc187246798"/>
      <w:bookmarkStart w:id="4728" w:name="_Toc192602884"/>
      <w:r>
        <w:t>9.4.3.2</w:t>
      </w:r>
      <w:r>
        <w:tab/>
        <w:t xml:space="preserve">Minimum requirement for </w:t>
      </w:r>
      <w:r>
        <w:rPr>
          <w:rFonts w:eastAsia="SimSun" w:hint="eastAsia"/>
          <w:i/>
          <w:lang w:eastAsia="zh-CN"/>
        </w:rPr>
        <w:t>SAN</w:t>
      </w:r>
      <w:r>
        <w:rPr>
          <w:i/>
        </w:rPr>
        <w:t xml:space="preserve"> type 1-O</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729" w:name="_Toc21127636"/>
      <w:bookmarkStart w:id="4730" w:name="_Toc29811845"/>
      <w:bookmarkStart w:id="4731" w:name="_Toc36817397"/>
      <w:bookmarkStart w:id="4732" w:name="_Toc37260319"/>
      <w:bookmarkStart w:id="4733" w:name="_Toc37267707"/>
      <w:bookmarkStart w:id="4734" w:name="_Toc44712310"/>
      <w:bookmarkStart w:id="4735" w:name="_Toc45893623"/>
      <w:bookmarkStart w:id="4736" w:name="_Toc53178343"/>
      <w:bookmarkStart w:id="4737" w:name="_Toc53178794"/>
      <w:bookmarkStart w:id="4738" w:name="_Toc61179032"/>
      <w:bookmarkStart w:id="4739" w:name="_Toc61179502"/>
      <w:bookmarkStart w:id="4740" w:name="_Toc67916798"/>
      <w:bookmarkStart w:id="4741" w:name="_Toc74663419"/>
      <w:bookmarkStart w:id="4742" w:name="_Toc82621960"/>
      <w:bookmarkStart w:id="4743" w:name="_Toc90422807"/>
      <w:bookmarkStart w:id="4744" w:name="_Toc106783003"/>
      <w:bookmarkStart w:id="4745" w:name="_Toc107311894"/>
      <w:bookmarkStart w:id="4746" w:name="_Toc107419478"/>
      <w:bookmarkStart w:id="4747" w:name="_Toc107475105"/>
      <w:bookmarkStart w:id="4748" w:name="_Toc169713773"/>
      <w:bookmarkStart w:id="4749" w:name="_Toc176445324"/>
      <w:bookmarkStart w:id="4750" w:name="_Toc187246799"/>
      <w:bookmarkStart w:id="4751" w:name="_Toc192602885"/>
      <w:r w:rsidRPr="00F95B02">
        <w:t>9.4.3.3</w:t>
      </w:r>
      <w:r w:rsidRPr="00F95B02">
        <w:tab/>
        <w:t xml:space="preserve">Minimum requirement for </w:t>
      </w:r>
      <w:r w:rsidR="00045A71">
        <w:rPr>
          <w:i/>
        </w:rPr>
        <w:t>SAN</w:t>
      </w:r>
      <w:r w:rsidRPr="00F95B02">
        <w:rPr>
          <w:i/>
        </w:rPr>
        <w:t xml:space="preserve"> type 2-O</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752" w:name="_Toc192602886"/>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752"/>
    </w:p>
    <w:p w14:paraId="35375684" w14:textId="77777777" w:rsidR="002F6CF6" w:rsidRPr="00F95B02" w:rsidRDefault="002F6CF6" w:rsidP="000E14FB">
      <w:pPr>
        <w:pStyle w:val="Heading4"/>
      </w:pPr>
      <w:bookmarkStart w:id="4753" w:name="_Toc192602887"/>
      <w:r>
        <w:t>9</w:t>
      </w:r>
      <w:r w:rsidRPr="00F95B02">
        <w:t>.</w:t>
      </w:r>
      <w:r>
        <w:t>4</w:t>
      </w:r>
      <w:r w:rsidRPr="00F95B02">
        <w:t>.4.1</w:t>
      </w:r>
      <w:r w:rsidRPr="00F95B02">
        <w:tab/>
        <w:t>General</w:t>
      </w:r>
      <w:bookmarkEnd w:id="4753"/>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754" w:name="_Toc192602888"/>
      <w:r>
        <w:t>9</w:t>
      </w:r>
      <w:r w:rsidRPr="00F95B02">
        <w:t>.</w:t>
      </w:r>
      <w:r>
        <w:t>4</w:t>
      </w:r>
      <w:r w:rsidRPr="00F95B02">
        <w:t>.4.2</w:t>
      </w:r>
      <w:r w:rsidRPr="00F95B02">
        <w:tab/>
        <w:t>Minimum Requirement</w:t>
      </w:r>
      <w:bookmarkEnd w:id="4754"/>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7777777" w:rsidR="002F6CF6" w:rsidRDefault="002F6CF6" w:rsidP="008C5F9D">
            <w:pPr>
              <w:pStyle w:val="TAH"/>
            </w:pPr>
            <w:r w:rsidRPr="00F95B02">
              <w:rPr>
                <w:lang w:eastAsia="zh-CN"/>
              </w:rPr>
              <w:t>BS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77777777" w:rsidR="002F6CF6" w:rsidRPr="00F95B02" w:rsidRDefault="002F6CF6" w:rsidP="008C5F9D">
            <w:pPr>
              <w:pStyle w:val="TAC"/>
            </w:pPr>
            <w:r w:rsidRPr="00F95B02">
              <w:t>Within center 90% of BS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755" w:name="_Toc21127637"/>
      <w:bookmarkStart w:id="4756" w:name="_Toc29811846"/>
      <w:bookmarkStart w:id="4757" w:name="_Toc36817398"/>
      <w:bookmarkStart w:id="4758" w:name="_Toc37260320"/>
      <w:bookmarkStart w:id="4759" w:name="_Toc37267708"/>
      <w:bookmarkStart w:id="4760" w:name="_Toc44712311"/>
      <w:bookmarkStart w:id="4761" w:name="_Toc45893624"/>
      <w:bookmarkStart w:id="4762" w:name="_Toc53178344"/>
      <w:bookmarkStart w:id="4763" w:name="_Toc53178795"/>
      <w:bookmarkStart w:id="4764" w:name="_Toc61179033"/>
      <w:bookmarkStart w:id="4765" w:name="_Toc61179503"/>
      <w:bookmarkStart w:id="4766" w:name="_Toc67916799"/>
      <w:bookmarkStart w:id="4767" w:name="_Toc74663420"/>
      <w:bookmarkStart w:id="4768" w:name="_Toc104311066"/>
      <w:bookmarkStart w:id="4769" w:name="_Toc106126767"/>
      <w:bookmarkStart w:id="4770" w:name="_Toc106177080"/>
      <w:bookmarkStart w:id="4771" w:name="_Toc114242248"/>
      <w:bookmarkStart w:id="4772" w:name="_Toc123044244"/>
      <w:bookmarkStart w:id="4773" w:name="_Toc124157883"/>
      <w:bookmarkStart w:id="4774" w:name="_Toc124259806"/>
      <w:bookmarkStart w:id="4775" w:name="_Toc130584877"/>
      <w:bookmarkStart w:id="4776" w:name="_Toc137464533"/>
      <w:bookmarkStart w:id="4777" w:name="_Toc138884202"/>
      <w:bookmarkStart w:id="4778" w:name="_Toc145643403"/>
      <w:bookmarkStart w:id="4779" w:name="_Toc155472237"/>
      <w:bookmarkStart w:id="4780" w:name="_Toc155777126"/>
      <w:bookmarkStart w:id="4781" w:name="_Toc161668458"/>
      <w:bookmarkStart w:id="4782" w:name="_Toc169713774"/>
      <w:bookmarkStart w:id="4783" w:name="_Toc176445325"/>
      <w:bookmarkStart w:id="4784" w:name="_Toc187246800"/>
      <w:bookmarkStart w:id="4785" w:name="_Toc192602889"/>
      <w:bookmarkEnd w:id="4496"/>
      <w:r w:rsidRPr="00E80AD8">
        <w:t>9.5</w:t>
      </w:r>
      <w:r w:rsidRPr="00E80AD8">
        <w:tab/>
        <w:t>OTA transmit ON/OFF power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786" w:name="_Toc21127647"/>
      <w:bookmarkStart w:id="4787" w:name="_Toc29811856"/>
      <w:bookmarkStart w:id="4788" w:name="_Toc36817408"/>
      <w:bookmarkStart w:id="4789" w:name="_Toc37260330"/>
      <w:bookmarkStart w:id="4790" w:name="_Toc37267718"/>
      <w:bookmarkStart w:id="4791" w:name="_Toc44712321"/>
      <w:bookmarkStart w:id="4792" w:name="_Toc45893634"/>
      <w:bookmarkStart w:id="4793" w:name="_Toc53178354"/>
      <w:bookmarkStart w:id="4794" w:name="_Toc53178805"/>
      <w:bookmarkStart w:id="4795" w:name="_Toc61179043"/>
      <w:bookmarkStart w:id="4796" w:name="_Toc61179513"/>
      <w:bookmarkStart w:id="4797" w:name="_Toc67916809"/>
      <w:bookmarkStart w:id="4798" w:name="_Toc74663430"/>
      <w:bookmarkStart w:id="4799" w:name="_Toc104311067"/>
      <w:bookmarkStart w:id="4800" w:name="_Toc106126768"/>
      <w:bookmarkStart w:id="4801" w:name="_Toc106177081"/>
      <w:bookmarkStart w:id="4802" w:name="_Toc114242249"/>
      <w:bookmarkStart w:id="4803" w:name="_Toc123044245"/>
      <w:bookmarkStart w:id="4804" w:name="_Toc124157884"/>
      <w:bookmarkStart w:id="4805" w:name="_Toc124259807"/>
      <w:bookmarkStart w:id="4806" w:name="_Toc130584878"/>
      <w:bookmarkStart w:id="4807" w:name="_Toc137464534"/>
      <w:bookmarkStart w:id="4808" w:name="_Toc138884203"/>
      <w:bookmarkStart w:id="4809" w:name="_Toc145643404"/>
      <w:bookmarkStart w:id="4810" w:name="_Toc155472238"/>
      <w:bookmarkStart w:id="4811" w:name="_Toc155777127"/>
      <w:bookmarkStart w:id="4812" w:name="_Toc161668459"/>
      <w:bookmarkStart w:id="4813" w:name="_Toc169713775"/>
      <w:bookmarkStart w:id="4814" w:name="_Toc176445326"/>
      <w:bookmarkStart w:id="4815" w:name="_Toc187246801"/>
      <w:bookmarkStart w:id="4816" w:name="_Toc192602890"/>
      <w:r w:rsidRPr="00F95B02">
        <w:t>9.6</w:t>
      </w:r>
      <w:r w:rsidRPr="00F95B02">
        <w:tab/>
        <w:t>OTA transmitted signal quality</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7253F343" w14:textId="77777777" w:rsidR="009C098A" w:rsidRPr="00F95B02" w:rsidRDefault="009C098A" w:rsidP="009C098A">
      <w:pPr>
        <w:pStyle w:val="Heading3"/>
      </w:pPr>
      <w:bookmarkStart w:id="4817" w:name="_Toc104311068"/>
      <w:bookmarkStart w:id="4818" w:name="_Toc106126769"/>
      <w:bookmarkStart w:id="4819" w:name="_Toc106177082"/>
      <w:bookmarkStart w:id="4820" w:name="_Toc114242250"/>
      <w:bookmarkStart w:id="4821" w:name="_Toc123044246"/>
      <w:bookmarkStart w:id="4822" w:name="_Toc124157885"/>
      <w:bookmarkStart w:id="4823" w:name="_Toc124259808"/>
      <w:bookmarkStart w:id="4824" w:name="_Toc130584879"/>
      <w:bookmarkStart w:id="4825" w:name="_Toc137464535"/>
      <w:bookmarkStart w:id="4826" w:name="_Toc138884204"/>
      <w:bookmarkStart w:id="4827" w:name="_Toc145643405"/>
      <w:bookmarkStart w:id="4828" w:name="_Toc155472239"/>
      <w:bookmarkStart w:id="4829" w:name="_Toc155777128"/>
      <w:bookmarkStart w:id="4830" w:name="_Toc161668460"/>
      <w:bookmarkStart w:id="4831" w:name="_Toc169713776"/>
      <w:bookmarkStart w:id="4832" w:name="_Toc176445327"/>
      <w:bookmarkStart w:id="4833" w:name="_Toc187246802"/>
      <w:bookmarkStart w:id="4834" w:name="_Toc192602891"/>
      <w:r w:rsidRPr="00F566AD">
        <w:rPr>
          <w:lang w:eastAsia="zh-CN"/>
        </w:rPr>
        <w:t>9</w:t>
      </w:r>
      <w:r w:rsidRPr="00F566AD">
        <w:t>.</w:t>
      </w:r>
      <w:r w:rsidRPr="00F566AD">
        <w:rPr>
          <w:lang w:eastAsia="zh-CN"/>
        </w:rPr>
        <w:t>6</w:t>
      </w:r>
      <w:r w:rsidRPr="00F566AD">
        <w:t>.1</w:t>
      </w:r>
      <w:r w:rsidRPr="00F566AD">
        <w:tab/>
        <w:t>OTA frequency error</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9A852F8" w14:textId="77777777" w:rsidR="009C098A" w:rsidRPr="00F95B02" w:rsidRDefault="009C098A" w:rsidP="009C098A">
      <w:pPr>
        <w:pStyle w:val="Heading4"/>
        <w:rPr>
          <w:lang w:eastAsia="zh-CN"/>
        </w:rPr>
      </w:pPr>
      <w:bookmarkStart w:id="4835" w:name="_Toc21127649"/>
      <w:bookmarkStart w:id="4836" w:name="_Toc29811858"/>
      <w:bookmarkStart w:id="4837" w:name="_Toc36817410"/>
      <w:bookmarkStart w:id="4838" w:name="_Toc37260332"/>
      <w:bookmarkStart w:id="4839" w:name="_Toc37267720"/>
      <w:bookmarkStart w:id="4840" w:name="_Toc44712323"/>
      <w:bookmarkStart w:id="4841" w:name="_Toc45893636"/>
      <w:bookmarkStart w:id="4842" w:name="_Toc53178356"/>
      <w:bookmarkStart w:id="4843" w:name="_Toc53178807"/>
      <w:bookmarkStart w:id="4844" w:name="_Toc61179045"/>
      <w:bookmarkStart w:id="4845" w:name="_Toc61179515"/>
      <w:bookmarkStart w:id="4846" w:name="_Toc67916811"/>
      <w:bookmarkStart w:id="4847" w:name="_Toc74663432"/>
      <w:bookmarkStart w:id="4848" w:name="_Toc82621973"/>
      <w:bookmarkStart w:id="4849" w:name="_Toc90422820"/>
      <w:bookmarkStart w:id="4850" w:name="_Toc104311069"/>
      <w:bookmarkStart w:id="4851" w:name="_Toc106126770"/>
      <w:bookmarkStart w:id="4852" w:name="_Toc106177083"/>
      <w:bookmarkStart w:id="4853" w:name="_Toc114242251"/>
      <w:bookmarkStart w:id="4854" w:name="_Toc123044247"/>
      <w:bookmarkStart w:id="4855" w:name="_Toc124157886"/>
      <w:bookmarkStart w:id="4856" w:name="_Toc124259809"/>
      <w:bookmarkStart w:id="4857" w:name="_Toc130584880"/>
      <w:bookmarkStart w:id="4858" w:name="_Toc137464536"/>
      <w:bookmarkStart w:id="4859" w:name="_Toc138884205"/>
      <w:bookmarkStart w:id="4860" w:name="_Toc145643406"/>
      <w:bookmarkStart w:id="4861" w:name="_Toc155472240"/>
      <w:bookmarkStart w:id="4862" w:name="_Toc155777129"/>
      <w:bookmarkStart w:id="4863" w:name="_Toc161668461"/>
      <w:bookmarkStart w:id="4864" w:name="_Toc169713777"/>
      <w:bookmarkStart w:id="4865" w:name="_Toc176445328"/>
      <w:bookmarkStart w:id="4866" w:name="_Toc187246803"/>
      <w:bookmarkStart w:id="4867" w:name="_Toc19260289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86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869" w:name="_Toc29811859"/>
      <w:bookmarkStart w:id="4870" w:name="_Toc36817411"/>
      <w:bookmarkStart w:id="4871" w:name="_Toc37260333"/>
      <w:bookmarkStart w:id="4872" w:name="_Toc37267721"/>
      <w:bookmarkStart w:id="4873" w:name="_Toc44712324"/>
      <w:bookmarkStart w:id="4874" w:name="_Toc45893637"/>
      <w:bookmarkStart w:id="4875" w:name="_Toc53178357"/>
      <w:bookmarkStart w:id="4876" w:name="_Toc53178808"/>
      <w:bookmarkStart w:id="4877" w:name="_Toc61179046"/>
      <w:bookmarkStart w:id="4878" w:name="_Toc61179516"/>
      <w:bookmarkStart w:id="4879" w:name="_Toc67916812"/>
      <w:bookmarkStart w:id="4880" w:name="_Toc74663433"/>
      <w:bookmarkStart w:id="4881" w:name="_Toc82621974"/>
      <w:bookmarkStart w:id="4882" w:name="_Toc90422821"/>
      <w:bookmarkStart w:id="4883" w:name="_Toc104311070"/>
      <w:bookmarkStart w:id="4884" w:name="_Toc106126771"/>
      <w:bookmarkStart w:id="4885" w:name="_Toc106177084"/>
      <w:bookmarkStart w:id="4886" w:name="_Toc114242252"/>
      <w:bookmarkStart w:id="4887" w:name="_Toc123044248"/>
      <w:bookmarkStart w:id="4888" w:name="_Toc124157887"/>
      <w:bookmarkStart w:id="4889" w:name="_Toc124259810"/>
      <w:bookmarkStart w:id="4890" w:name="_Toc130584881"/>
      <w:bookmarkStart w:id="4891" w:name="_Toc137464537"/>
      <w:bookmarkStart w:id="4892" w:name="_Toc138884206"/>
      <w:bookmarkStart w:id="4893" w:name="_Toc145643407"/>
      <w:bookmarkStart w:id="4894" w:name="_Toc155472241"/>
      <w:bookmarkStart w:id="4895" w:name="_Toc155777130"/>
      <w:bookmarkStart w:id="4896" w:name="_Toc161668462"/>
      <w:bookmarkStart w:id="4897" w:name="_Toc169713778"/>
      <w:bookmarkStart w:id="4898" w:name="_Toc176445329"/>
      <w:bookmarkStart w:id="4899" w:name="_Toc187246804"/>
      <w:bookmarkStart w:id="4900" w:name="_Toc192602893"/>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4901" w:name="_Toc169713779"/>
      <w:bookmarkStart w:id="4902" w:name="_Toc176445330"/>
      <w:bookmarkStart w:id="4903" w:name="_Toc187246805"/>
      <w:bookmarkStart w:id="4904" w:name="_Toc192602894"/>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901"/>
      <w:bookmarkEnd w:id="4902"/>
      <w:bookmarkEnd w:id="4903"/>
      <w:bookmarkEnd w:id="4904"/>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905" w:name="_Toc21127652"/>
      <w:bookmarkStart w:id="4906" w:name="_Toc29811861"/>
      <w:bookmarkStart w:id="4907" w:name="_Toc36817413"/>
      <w:bookmarkStart w:id="4908" w:name="_Toc37260335"/>
      <w:bookmarkStart w:id="4909" w:name="_Toc37267723"/>
      <w:bookmarkStart w:id="4910" w:name="_Toc44712326"/>
      <w:bookmarkStart w:id="4911" w:name="_Toc45893639"/>
      <w:bookmarkStart w:id="4912" w:name="_Toc53178359"/>
      <w:bookmarkStart w:id="4913" w:name="_Toc53178810"/>
      <w:bookmarkStart w:id="4914" w:name="_Toc61179048"/>
      <w:bookmarkStart w:id="4915" w:name="_Toc61179518"/>
      <w:bookmarkStart w:id="4916" w:name="_Toc67916814"/>
      <w:bookmarkStart w:id="4917" w:name="_Toc74663435"/>
      <w:bookmarkStart w:id="4918" w:name="_Toc82621976"/>
      <w:bookmarkStart w:id="4919" w:name="_Toc90422823"/>
      <w:bookmarkStart w:id="4920" w:name="_Toc104311071"/>
      <w:bookmarkStart w:id="4921" w:name="_Toc106126772"/>
      <w:bookmarkStart w:id="4922" w:name="_Toc106177085"/>
      <w:bookmarkStart w:id="4923" w:name="_Toc114242253"/>
      <w:bookmarkStart w:id="4924" w:name="_Toc123044249"/>
      <w:bookmarkStart w:id="4925" w:name="_Toc124157888"/>
      <w:bookmarkStart w:id="4926" w:name="_Toc124259811"/>
      <w:bookmarkStart w:id="4927" w:name="_Toc130584882"/>
      <w:bookmarkStart w:id="4928" w:name="_Toc137464538"/>
      <w:bookmarkStart w:id="4929" w:name="_Toc138884207"/>
      <w:bookmarkStart w:id="4930" w:name="_Toc145643408"/>
      <w:bookmarkStart w:id="4931" w:name="_Toc155472242"/>
      <w:bookmarkStart w:id="4932" w:name="_Toc155777131"/>
      <w:bookmarkStart w:id="4933" w:name="_Toc161668463"/>
      <w:bookmarkStart w:id="4934" w:name="_Toc169713780"/>
      <w:bookmarkStart w:id="4935" w:name="_Toc176445331"/>
      <w:bookmarkStart w:id="4936" w:name="_Toc187246806"/>
      <w:bookmarkStart w:id="4937" w:name="_Toc192602895"/>
      <w:r w:rsidRPr="00F95B02">
        <w:t>9.6.2</w:t>
      </w:r>
      <w:r w:rsidRPr="00F95B02">
        <w:tab/>
        <w:t>OTA modulation quality</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32582176" w14:textId="77777777" w:rsidR="009C098A" w:rsidRPr="00F95B02" w:rsidRDefault="009C098A" w:rsidP="009C098A">
      <w:pPr>
        <w:pStyle w:val="Heading4"/>
      </w:pPr>
      <w:bookmarkStart w:id="4938" w:name="_Toc21127653"/>
      <w:bookmarkStart w:id="4939" w:name="_Toc29811862"/>
      <w:bookmarkStart w:id="4940" w:name="_Toc36817414"/>
      <w:bookmarkStart w:id="4941" w:name="_Toc37260336"/>
      <w:bookmarkStart w:id="4942" w:name="_Toc37267724"/>
      <w:bookmarkStart w:id="4943" w:name="_Toc44712327"/>
      <w:bookmarkStart w:id="4944" w:name="_Toc45893640"/>
      <w:bookmarkStart w:id="4945" w:name="_Toc53178360"/>
      <w:bookmarkStart w:id="4946" w:name="_Toc53178811"/>
      <w:bookmarkStart w:id="4947" w:name="_Toc61179049"/>
      <w:bookmarkStart w:id="4948" w:name="_Toc61179519"/>
      <w:bookmarkStart w:id="4949" w:name="_Toc67916815"/>
      <w:bookmarkStart w:id="4950" w:name="_Toc74663436"/>
      <w:bookmarkStart w:id="4951" w:name="_Toc82621977"/>
      <w:bookmarkStart w:id="4952" w:name="_Toc90422824"/>
      <w:bookmarkStart w:id="4953" w:name="_Toc104311072"/>
      <w:bookmarkStart w:id="4954" w:name="_Toc106126773"/>
      <w:bookmarkStart w:id="4955" w:name="_Toc106177086"/>
      <w:bookmarkStart w:id="4956" w:name="_Toc114242254"/>
      <w:bookmarkStart w:id="4957" w:name="_Toc123044250"/>
      <w:bookmarkStart w:id="4958" w:name="_Toc124157889"/>
      <w:bookmarkStart w:id="4959" w:name="_Toc124259812"/>
      <w:bookmarkStart w:id="4960" w:name="_Toc130584883"/>
      <w:bookmarkStart w:id="4961" w:name="_Toc137464539"/>
      <w:bookmarkStart w:id="4962" w:name="_Toc138884208"/>
      <w:bookmarkStart w:id="4963" w:name="_Toc145643409"/>
      <w:bookmarkStart w:id="4964" w:name="_Toc155472243"/>
      <w:bookmarkStart w:id="4965" w:name="_Toc155777132"/>
      <w:bookmarkStart w:id="4966" w:name="_Toc161668464"/>
      <w:bookmarkStart w:id="4967" w:name="_Toc169713781"/>
      <w:bookmarkStart w:id="4968" w:name="_Toc176445332"/>
      <w:bookmarkStart w:id="4969" w:name="_Toc187246807"/>
      <w:bookmarkStart w:id="4970" w:name="_Toc192602896"/>
      <w:r w:rsidRPr="00F95B02">
        <w:t>9.6.2.1</w:t>
      </w:r>
      <w:r w:rsidRPr="00F95B02">
        <w:tab/>
        <w:t>General</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97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972" w:name="_Toc29811863"/>
      <w:bookmarkStart w:id="4973" w:name="_Toc36817415"/>
      <w:bookmarkStart w:id="4974" w:name="_Toc37260337"/>
      <w:bookmarkStart w:id="4975" w:name="_Toc37267725"/>
      <w:bookmarkStart w:id="4976" w:name="_Toc44712328"/>
      <w:bookmarkStart w:id="4977" w:name="_Toc45893641"/>
      <w:bookmarkStart w:id="4978" w:name="_Toc53178361"/>
      <w:bookmarkStart w:id="4979" w:name="_Toc53178812"/>
      <w:bookmarkStart w:id="4980" w:name="_Toc61179050"/>
      <w:bookmarkStart w:id="4981" w:name="_Toc61179520"/>
      <w:bookmarkStart w:id="4982" w:name="_Toc67916816"/>
      <w:bookmarkStart w:id="4983" w:name="_Toc74663437"/>
      <w:bookmarkStart w:id="4984" w:name="_Toc82621978"/>
      <w:bookmarkStart w:id="4985" w:name="_Toc90422825"/>
      <w:bookmarkStart w:id="4986" w:name="_Toc104311073"/>
      <w:bookmarkStart w:id="4987" w:name="_Toc106126774"/>
      <w:bookmarkStart w:id="4988" w:name="_Toc106177087"/>
      <w:bookmarkStart w:id="4989" w:name="_Toc114242255"/>
      <w:bookmarkStart w:id="4990" w:name="_Toc123044251"/>
      <w:bookmarkStart w:id="4991" w:name="_Toc124157890"/>
      <w:bookmarkStart w:id="4992" w:name="_Toc124259813"/>
      <w:bookmarkStart w:id="4993" w:name="_Toc130584884"/>
      <w:bookmarkStart w:id="4994" w:name="_Toc137464540"/>
      <w:bookmarkStart w:id="4995" w:name="_Toc138884209"/>
      <w:bookmarkStart w:id="4996" w:name="_Toc145643410"/>
      <w:bookmarkStart w:id="4997" w:name="_Toc155472244"/>
      <w:bookmarkStart w:id="4998" w:name="_Toc155777133"/>
      <w:bookmarkStart w:id="4999" w:name="_Toc161668465"/>
      <w:bookmarkStart w:id="5000" w:name="_Toc169713782"/>
      <w:bookmarkStart w:id="5001" w:name="_Toc176445333"/>
      <w:bookmarkStart w:id="5002" w:name="_Toc187246808"/>
      <w:bookmarkStart w:id="5003" w:name="_Toc192602897"/>
      <w:r>
        <w:t>9.6.2.2</w:t>
      </w:r>
      <w:r>
        <w:tab/>
        <w:t>Minimum r</w:t>
      </w:r>
      <w:r w:rsidRPr="00F95B02">
        <w:t xml:space="preserve">equirement for </w:t>
      </w:r>
      <w:r>
        <w:rPr>
          <w:i/>
          <w:lang w:eastAsia="zh-CN"/>
        </w:rPr>
        <w:t xml:space="preserve">SAN </w:t>
      </w:r>
      <w:r w:rsidRPr="00F95B02">
        <w:rPr>
          <w:i/>
        </w:rPr>
        <w:t>type 1-O</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004" w:name="_Toc169713783"/>
      <w:bookmarkStart w:id="5005" w:name="_Toc176445334"/>
      <w:bookmarkStart w:id="5006" w:name="_Toc187246809"/>
      <w:bookmarkStart w:id="5007" w:name="_Toc192602898"/>
      <w:r>
        <w:t>9.6.2.3</w:t>
      </w:r>
      <w:r>
        <w:tab/>
        <w:t>Minimum r</w:t>
      </w:r>
      <w:r w:rsidRPr="00F95B02">
        <w:t xml:space="preserve">equirement for </w:t>
      </w:r>
      <w:r>
        <w:rPr>
          <w:i/>
          <w:lang w:eastAsia="zh-CN"/>
        </w:rPr>
        <w:t xml:space="preserve">SAN </w:t>
      </w:r>
      <w:r>
        <w:rPr>
          <w:i/>
        </w:rPr>
        <w:t>type 2</w:t>
      </w:r>
      <w:r w:rsidRPr="00F95B02">
        <w:rPr>
          <w:i/>
        </w:rPr>
        <w:t>-O</w:t>
      </w:r>
      <w:bookmarkEnd w:id="5004"/>
      <w:bookmarkEnd w:id="5005"/>
      <w:bookmarkEnd w:id="5006"/>
      <w:bookmarkEnd w:id="5007"/>
    </w:p>
    <w:p w14:paraId="55A55E9B" w14:textId="77777777" w:rsidR="00A24217" w:rsidRPr="00F95B02" w:rsidRDefault="00A24217" w:rsidP="00A24217">
      <w:pPr>
        <w:pStyle w:val="Heading5"/>
      </w:pPr>
      <w:bookmarkStart w:id="5008" w:name="_Toc169713784"/>
      <w:bookmarkStart w:id="5009" w:name="_Toc176445335"/>
      <w:bookmarkStart w:id="5010" w:name="_Toc187246810"/>
      <w:bookmarkStart w:id="5011" w:name="_Toc192602899"/>
      <w:r w:rsidRPr="00F95B02">
        <w:t>9.6.2.3.1</w:t>
      </w:r>
      <w:r w:rsidRPr="00F95B02">
        <w:tab/>
        <w:t>EVM frame structure for measurement</w:t>
      </w:r>
      <w:bookmarkEnd w:id="5008"/>
      <w:bookmarkEnd w:id="5009"/>
      <w:bookmarkEnd w:id="5010"/>
      <w:bookmarkEnd w:id="5011"/>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012" w:name="_Toc106783023"/>
      <w:bookmarkStart w:id="5013" w:name="_Toc107311914"/>
      <w:bookmarkStart w:id="5014" w:name="_Toc107419498"/>
      <w:bookmarkStart w:id="5015" w:name="_Toc107475125"/>
      <w:bookmarkStart w:id="5016" w:name="_Toc114255718"/>
      <w:bookmarkStart w:id="5017" w:name="_Toc115186398"/>
      <w:bookmarkStart w:id="5018" w:name="_Toc123049228"/>
      <w:bookmarkStart w:id="5019" w:name="_Toc123052150"/>
      <w:bookmarkStart w:id="5020" w:name="_Toc123054619"/>
      <w:bookmarkStart w:id="5021" w:name="_Toc123717720"/>
      <w:bookmarkStart w:id="5022" w:name="_Toc124157296"/>
      <w:bookmarkStart w:id="5023" w:name="_Toc124266700"/>
      <w:bookmarkStart w:id="5024" w:name="_Toc131596058"/>
      <w:bookmarkStart w:id="5025" w:name="_Toc131741056"/>
      <w:bookmarkStart w:id="5026" w:name="_Toc131766590"/>
      <w:bookmarkStart w:id="5027" w:name="_Toc138837812"/>
      <w:bookmarkStart w:id="5028" w:name="_Toc138934898"/>
      <w:bookmarkStart w:id="5029" w:name="_Toc169713785"/>
      <w:bookmarkStart w:id="5030" w:name="_Toc176445336"/>
      <w:bookmarkStart w:id="5031" w:name="_Toc187246811"/>
      <w:bookmarkStart w:id="5032" w:name="_Toc192602900"/>
      <w:r w:rsidRPr="00F95B02">
        <w:t>9.6.2.3.</w:t>
      </w:r>
      <w:r>
        <w:t>2</w:t>
      </w:r>
      <w:r w:rsidRPr="00F95B02">
        <w:tab/>
        <w:t>EVM frame structure for measurement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033" w:name="_Toc21127657"/>
      <w:bookmarkStart w:id="5034" w:name="_Toc29811866"/>
      <w:bookmarkStart w:id="5035" w:name="_Toc36817418"/>
      <w:bookmarkStart w:id="5036" w:name="_Toc37260340"/>
      <w:bookmarkStart w:id="5037" w:name="_Toc37267728"/>
      <w:bookmarkStart w:id="5038" w:name="_Toc44712331"/>
      <w:bookmarkStart w:id="5039" w:name="_Toc45893644"/>
      <w:bookmarkStart w:id="5040" w:name="_Toc53178364"/>
      <w:bookmarkStart w:id="5041" w:name="_Toc53178815"/>
      <w:bookmarkStart w:id="5042" w:name="_Toc61179053"/>
      <w:bookmarkStart w:id="5043" w:name="_Toc61179523"/>
      <w:bookmarkStart w:id="5044" w:name="_Toc67916819"/>
      <w:bookmarkStart w:id="5045" w:name="_Toc74663440"/>
      <w:bookmarkStart w:id="5046" w:name="_Toc82621981"/>
      <w:bookmarkStart w:id="5047" w:name="_Toc90422828"/>
      <w:bookmarkStart w:id="5048" w:name="_Toc104311074"/>
      <w:bookmarkStart w:id="5049" w:name="_Toc106126775"/>
      <w:bookmarkStart w:id="5050" w:name="_Toc106177088"/>
      <w:bookmarkStart w:id="5051" w:name="_Toc114242256"/>
      <w:bookmarkStart w:id="5052" w:name="_Toc123044252"/>
      <w:bookmarkStart w:id="5053" w:name="_Toc124157891"/>
      <w:bookmarkStart w:id="5054" w:name="_Toc124259814"/>
      <w:bookmarkStart w:id="5055" w:name="_Toc130584885"/>
      <w:bookmarkStart w:id="5056" w:name="_Toc137464541"/>
      <w:bookmarkStart w:id="5057" w:name="_Toc138884210"/>
      <w:bookmarkStart w:id="5058" w:name="_Toc145643411"/>
      <w:bookmarkStart w:id="5059" w:name="_Toc155472245"/>
      <w:bookmarkStart w:id="5060" w:name="_Toc155777134"/>
      <w:bookmarkStart w:id="5061" w:name="_Toc161668466"/>
      <w:bookmarkStart w:id="5062" w:name="_Toc169713786"/>
      <w:bookmarkStart w:id="5063" w:name="_Toc176445337"/>
      <w:bookmarkStart w:id="5064" w:name="_Toc187246812"/>
      <w:bookmarkStart w:id="5065" w:name="_Toc192602901"/>
      <w:r w:rsidRPr="00F95B02">
        <w:rPr>
          <w:lang w:val="en-US"/>
        </w:rPr>
        <w:t>9.6.3</w:t>
      </w:r>
      <w:r w:rsidRPr="00F95B02">
        <w:rPr>
          <w:lang w:val="en-US"/>
        </w:rPr>
        <w:tab/>
        <w:t>OTA time alignment error</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066" w:name="_Toc21127661"/>
      <w:bookmarkStart w:id="5067" w:name="_Toc29811870"/>
      <w:bookmarkStart w:id="5068" w:name="_Toc36817422"/>
      <w:bookmarkStart w:id="5069" w:name="_Toc37260344"/>
      <w:bookmarkStart w:id="5070" w:name="_Toc37267732"/>
      <w:bookmarkStart w:id="5071" w:name="_Toc44712335"/>
      <w:bookmarkStart w:id="5072" w:name="_Toc45893648"/>
      <w:bookmarkStart w:id="5073" w:name="_Toc53178368"/>
      <w:bookmarkStart w:id="5074" w:name="_Toc53178819"/>
      <w:bookmarkStart w:id="5075" w:name="_Toc61179057"/>
      <w:bookmarkStart w:id="5076" w:name="_Toc61179527"/>
      <w:bookmarkStart w:id="5077" w:name="_Toc67916823"/>
      <w:bookmarkStart w:id="5078" w:name="_Toc74663444"/>
      <w:bookmarkStart w:id="5079" w:name="_Toc104311075"/>
      <w:bookmarkStart w:id="5080" w:name="_Toc106126776"/>
      <w:bookmarkStart w:id="5081" w:name="_Toc106177089"/>
      <w:bookmarkStart w:id="5082" w:name="_Toc114242257"/>
      <w:bookmarkStart w:id="5083" w:name="_Toc123044253"/>
      <w:bookmarkStart w:id="5084" w:name="_Toc124157892"/>
      <w:bookmarkStart w:id="5085" w:name="_Toc124259815"/>
      <w:bookmarkStart w:id="5086" w:name="_Toc130584886"/>
      <w:bookmarkStart w:id="5087" w:name="_Toc137464542"/>
      <w:bookmarkStart w:id="5088" w:name="_Toc138884211"/>
      <w:bookmarkStart w:id="5089" w:name="_Toc145643412"/>
      <w:bookmarkStart w:id="5090" w:name="_Toc155472246"/>
      <w:bookmarkStart w:id="5091" w:name="_Toc155777135"/>
      <w:bookmarkStart w:id="5092" w:name="_Toc161668467"/>
      <w:bookmarkStart w:id="5093" w:name="_Toc169713787"/>
      <w:bookmarkStart w:id="5094" w:name="_Toc176445338"/>
      <w:bookmarkStart w:id="5095" w:name="_Toc187246813"/>
      <w:bookmarkStart w:id="5096" w:name="_Toc192602902"/>
      <w:r w:rsidRPr="00F95B02">
        <w:lastRenderedPageBreak/>
        <w:t>9.7</w:t>
      </w:r>
      <w:r w:rsidRPr="00F95B02">
        <w:tab/>
        <w:t>OTA unwanted emissions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D80BE5E" w14:textId="65B0327A" w:rsidR="00E17859" w:rsidRDefault="00E17859" w:rsidP="00DB39F1">
      <w:pPr>
        <w:pStyle w:val="Heading3"/>
      </w:pPr>
      <w:bookmarkStart w:id="5097" w:name="_Toc90422833"/>
      <w:bookmarkStart w:id="5098" w:name="_Toc82621986"/>
      <w:bookmarkStart w:id="5099" w:name="_Toc74663445"/>
      <w:bookmarkStart w:id="5100" w:name="_Toc67916824"/>
      <w:bookmarkStart w:id="5101" w:name="_Toc61179528"/>
      <w:bookmarkStart w:id="5102" w:name="_Toc61179058"/>
      <w:bookmarkStart w:id="5103" w:name="_Toc53178820"/>
      <w:bookmarkStart w:id="5104" w:name="_Toc53178369"/>
      <w:bookmarkStart w:id="5105" w:name="_Toc45893649"/>
      <w:bookmarkStart w:id="5106" w:name="_Toc44712336"/>
      <w:bookmarkStart w:id="5107" w:name="_Toc37267733"/>
      <w:bookmarkStart w:id="5108" w:name="_Toc37260345"/>
      <w:bookmarkStart w:id="5109" w:name="_Toc36817423"/>
      <w:bookmarkStart w:id="5110" w:name="_Toc29811871"/>
      <w:bookmarkStart w:id="5111" w:name="_Toc21127662"/>
      <w:bookmarkStart w:id="5112" w:name="_Toc104311076"/>
      <w:bookmarkStart w:id="5113" w:name="_Toc106126777"/>
      <w:bookmarkStart w:id="5114" w:name="_Toc106177090"/>
      <w:bookmarkStart w:id="5115" w:name="_Toc114242258"/>
      <w:bookmarkStart w:id="5116" w:name="_Toc123044254"/>
      <w:bookmarkStart w:id="5117" w:name="_Toc124157893"/>
      <w:bookmarkStart w:id="5118" w:name="_Toc124259816"/>
      <w:bookmarkStart w:id="5119" w:name="_Toc130584887"/>
      <w:bookmarkStart w:id="5120" w:name="_Toc137464543"/>
      <w:bookmarkStart w:id="5121" w:name="_Toc138884212"/>
      <w:bookmarkStart w:id="5122" w:name="_Toc145643413"/>
      <w:bookmarkStart w:id="5123" w:name="_Toc155472247"/>
      <w:bookmarkStart w:id="5124" w:name="_Toc155777136"/>
      <w:bookmarkStart w:id="5125" w:name="_Toc161668468"/>
      <w:bookmarkStart w:id="5126" w:name="_Toc169713788"/>
      <w:bookmarkStart w:id="5127" w:name="_Toc176445339"/>
      <w:bookmarkStart w:id="5128" w:name="_Toc187246814"/>
      <w:bookmarkStart w:id="5129" w:name="_Toc192602903"/>
      <w:r>
        <w:t>9.7.1</w:t>
      </w:r>
      <w:r>
        <w:tab/>
        <w:t>General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5F13FB15" w14:textId="77777777" w:rsidR="00E17859" w:rsidRDefault="00E17859" w:rsidP="00E17859">
      <w:bookmarkStart w:id="513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13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131" w:name="_Toc90422834"/>
      <w:bookmarkStart w:id="5132" w:name="_Toc82621987"/>
      <w:bookmarkStart w:id="5133" w:name="_Toc74663446"/>
      <w:bookmarkStart w:id="5134" w:name="_Toc67916825"/>
      <w:bookmarkStart w:id="5135" w:name="_Toc61179529"/>
      <w:bookmarkStart w:id="5136" w:name="_Toc61179059"/>
      <w:bookmarkStart w:id="5137" w:name="_Toc53178821"/>
      <w:bookmarkStart w:id="5138" w:name="_Toc53178370"/>
      <w:bookmarkStart w:id="5139" w:name="_Toc45893650"/>
      <w:bookmarkStart w:id="5140" w:name="_Toc44712337"/>
      <w:bookmarkStart w:id="5141" w:name="_Toc37267734"/>
      <w:bookmarkStart w:id="5142" w:name="_Toc37260346"/>
      <w:bookmarkStart w:id="5143" w:name="_Toc36817424"/>
      <w:bookmarkStart w:id="5144" w:name="_Toc29811872"/>
      <w:bookmarkStart w:id="5145" w:name="_Toc21127663"/>
      <w:bookmarkStart w:id="5146" w:name="_Toc104311077"/>
      <w:bookmarkStart w:id="5147" w:name="_Toc106126778"/>
      <w:bookmarkStart w:id="5148" w:name="_Toc106177091"/>
      <w:bookmarkStart w:id="5149" w:name="_Toc114242259"/>
      <w:bookmarkStart w:id="5150" w:name="_Toc123044255"/>
      <w:bookmarkStart w:id="5151" w:name="_Toc124157894"/>
      <w:bookmarkStart w:id="5152" w:name="_Toc124259817"/>
      <w:bookmarkStart w:id="5153" w:name="_Toc130584888"/>
      <w:bookmarkStart w:id="5154" w:name="_Toc137464544"/>
      <w:bookmarkStart w:id="5155" w:name="_Toc138884213"/>
      <w:bookmarkStart w:id="5156" w:name="_Toc145643414"/>
      <w:bookmarkStart w:id="5157" w:name="_Toc155472248"/>
      <w:bookmarkStart w:id="5158" w:name="_Toc155777137"/>
      <w:bookmarkStart w:id="5159" w:name="_Toc161668469"/>
      <w:bookmarkStart w:id="5160" w:name="_Toc169713789"/>
      <w:bookmarkStart w:id="5161" w:name="_Toc176445340"/>
      <w:bookmarkStart w:id="5162" w:name="_Toc187246815"/>
      <w:bookmarkStart w:id="5163" w:name="_Toc192602904"/>
      <w:r>
        <w:t>9.7.2</w:t>
      </w:r>
      <w:r>
        <w:tab/>
        <w:t>OTA occupied bandwidth</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6F5F66C5" w14:textId="77777777" w:rsidR="00E17859" w:rsidRDefault="00E17859" w:rsidP="00DB39F1">
      <w:pPr>
        <w:pStyle w:val="Heading4"/>
      </w:pPr>
      <w:bookmarkStart w:id="5164" w:name="_Toc90422835"/>
      <w:bookmarkStart w:id="5165" w:name="_Toc82621988"/>
      <w:bookmarkStart w:id="5166" w:name="_Toc74663447"/>
      <w:bookmarkStart w:id="5167" w:name="_Toc67916826"/>
      <w:bookmarkStart w:id="5168" w:name="_Toc61179530"/>
      <w:bookmarkStart w:id="5169" w:name="_Toc61179060"/>
      <w:bookmarkStart w:id="5170" w:name="_Toc53178822"/>
      <w:bookmarkStart w:id="5171" w:name="_Toc53178371"/>
      <w:bookmarkStart w:id="5172" w:name="_Toc45893651"/>
      <w:bookmarkStart w:id="5173" w:name="_Toc44712338"/>
      <w:bookmarkStart w:id="5174" w:name="_Toc37267735"/>
      <w:bookmarkStart w:id="5175" w:name="_Toc37260347"/>
      <w:bookmarkStart w:id="5176" w:name="_Toc36817425"/>
      <w:bookmarkStart w:id="5177" w:name="_Toc29811873"/>
      <w:bookmarkStart w:id="5178" w:name="_Toc21127664"/>
      <w:bookmarkStart w:id="5179" w:name="_Toc104311078"/>
      <w:bookmarkStart w:id="5180" w:name="_Toc106126779"/>
      <w:bookmarkStart w:id="5181" w:name="_Toc106177092"/>
      <w:bookmarkStart w:id="5182" w:name="_Toc114242260"/>
      <w:bookmarkStart w:id="5183" w:name="_Toc123044256"/>
      <w:bookmarkStart w:id="5184" w:name="_Toc124157895"/>
      <w:bookmarkStart w:id="5185" w:name="_Toc124259818"/>
      <w:bookmarkStart w:id="5186" w:name="_Toc130584889"/>
      <w:bookmarkStart w:id="5187" w:name="_Toc137464545"/>
      <w:bookmarkStart w:id="5188" w:name="_Toc138884214"/>
      <w:bookmarkStart w:id="5189" w:name="_Toc145643415"/>
      <w:bookmarkStart w:id="5190" w:name="_Toc155472249"/>
      <w:bookmarkStart w:id="5191" w:name="_Toc155777138"/>
      <w:bookmarkStart w:id="5192" w:name="_Toc161668470"/>
      <w:bookmarkStart w:id="5193" w:name="_Toc169713790"/>
      <w:bookmarkStart w:id="5194" w:name="_Toc176445341"/>
      <w:bookmarkStart w:id="5195" w:name="_Toc187246816"/>
      <w:bookmarkStart w:id="5196" w:name="_Toc192602905"/>
      <w:r>
        <w:t>9.7.2.1</w:t>
      </w:r>
      <w:r>
        <w:tab/>
        <w:t>General</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197" w:name="_Toc90422836"/>
      <w:bookmarkStart w:id="5198" w:name="_Toc82621989"/>
      <w:bookmarkStart w:id="5199" w:name="_Toc74663448"/>
      <w:bookmarkStart w:id="5200" w:name="_Toc67916827"/>
      <w:bookmarkStart w:id="5201" w:name="_Toc61179531"/>
      <w:bookmarkStart w:id="5202" w:name="_Toc61179061"/>
      <w:bookmarkStart w:id="5203" w:name="_Toc53178823"/>
      <w:bookmarkStart w:id="5204" w:name="_Toc53178372"/>
      <w:bookmarkStart w:id="5205" w:name="_Toc45893652"/>
      <w:bookmarkStart w:id="5206" w:name="_Toc44712339"/>
      <w:bookmarkStart w:id="5207" w:name="_Toc37267736"/>
      <w:bookmarkStart w:id="5208" w:name="_Toc37260348"/>
      <w:bookmarkStart w:id="5209" w:name="_Toc36817426"/>
      <w:bookmarkStart w:id="5210" w:name="_Toc29811874"/>
      <w:bookmarkStart w:id="5211" w:name="_Toc21127665"/>
      <w:bookmarkStart w:id="5212" w:name="_Toc104311079"/>
      <w:bookmarkStart w:id="5213" w:name="_Toc106126780"/>
      <w:bookmarkStart w:id="5214" w:name="_Toc106177093"/>
      <w:bookmarkStart w:id="5215" w:name="_Toc114242261"/>
      <w:bookmarkStart w:id="5216" w:name="_Toc123044257"/>
      <w:bookmarkStart w:id="5217" w:name="_Toc124157896"/>
      <w:bookmarkStart w:id="5218" w:name="_Toc124259819"/>
      <w:bookmarkStart w:id="5219" w:name="_Toc130584890"/>
      <w:bookmarkStart w:id="5220" w:name="_Toc137464546"/>
      <w:bookmarkStart w:id="5221" w:name="_Toc138884215"/>
      <w:bookmarkStart w:id="5222" w:name="_Toc145643416"/>
      <w:bookmarkStart w:id="5223" w:name="_Toc155472250"/>
      <w:bookmarkStart w:id="5224" w:name="_Toc155777139"/>
      <w:bookmarkStart w:id="5225" w:name="_Toc161668471"/>
      <w:bookmarkStart w:id="5226" w:name="_Toc169713791"/>
      <w:bookmarkStart w:id="5227" w:name="_Toc176445342"/>
      <w:bookmarkStart w:id="5228" w:name="_Toc187246817"/>
      <w:bookmarkStart w:id="5229" w:name="_Toc192602906"/>
      <w:r>
        <w:t>9.7.2.2</w:t>
      </w:r>
      <w:r>
        <w:tab/>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226"/>
      <w:bookmarkEnd w:id="5227"/>
      <w:bookmarkEnd w:id="5228"/>
      <w:bookmarkEnd w:id="522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230" w:name="_Toc90422837"/>
      <w:bookmarkStart w:id="5231" w:name="_Toc82621990"/>
      <w:bookmarkStart w:id="5232" w:name="_Toc74663449"/>
      <w:bookmarkStart w:id="5233" w:name="_Toc67916828"/>
      <w:bookmarkStart w:id="5234" w:name="_Toc61179532"/>
      <w:bookmarkStart w:id="5235" w:name="_Toc61179062"/>
      <w:bookmarkStart w:id="5236" w:name="_Toc53178824"/>
      <w:bookmarkStart w:id="5237" w:name="_Toc53178373"/>
      <w:bookmarkStart w:id="5238" w:name="_Toc45893653"/>
      <w:bookmarkStart w:id="5239" w:name="_Toc44712340"/>
      <w:bookmarkStart w:id="5240" w:name="_Toc37267737"/>
      <w:bookmarkStart w:id="5241" w:name="_Toc37260349"/>
      <w:bookmarkStart w:id="5242" w:name="_Toc36817427"/>
      <w:bookmarkStart w:id="5243" w:name="_Toc29811875"/>
      <w:bookmarkStart w:id="5244" w:name="_Toc21127666"/>
    </w:p>
    <w:p w14:paraId="400D7293" w14:textId="1E16F35A" w:rsidR="00E17859" w:rsidRDefault="00E17859" w:rsidP="00E17859">
      <w:pPr>
        <w:pStyle w:val="Heading3"/>
      </w:pPr>
      <w:bookmarkStart w:id="5245" w:name="_Toc104311080"/>
      <w:bookmarkStart w:id="5246" w:name="_Toc106126781"/>
      <w:bookmarkStart w:id="5247" w:name="_Toc106177094"/>
      <w:bookmarkStart w:id="5248" w:name="_Toc114242262"/>
      <w:bookmarkStart w:id="5249" w:name="_Toc123044258"/>
      <w:bookmarkStart w:id="5250" w:name="_Toc124157897"/>
      <w:bookmarkStart w:id="5251" w:name="_Toc124259820"/>
      <w:bookmarkStart w:id="5252" w:name="_Toc130584891"/>
      <w:bookmarkStart w:id="5253" w:name="_Toc137464547"/>
      <w:bookmarkStart w:id="5254" w:name="_Toc138884216"/>
      <w:bookmarkStart w:id="5255" w:name="_Toc145643417"/>
      <w:bookmarkStart w:id="5256" w:name="_Toc155472251"/>
      <w:bookmarkStart w:id="5257" w:name="_Toc155777140"/>
      <w:bookmarkStart w:id="5258" w:name="_Toc161668472"/>
      <w:bookmarkStart w:id="5259" w:name="_Toc169713792"/>
      <w:bookmarkStart w:id="5260" w:name="_Toc176445343"/>
      <w:bookmarkStart w:id="5261" w:name="_Toc187246818"/>
      <w:bookmarkStart w:id="5262" w:name="_Toc192602907"/>
      <w:r>
        <w:t>9.7.3</w:t>
      </w:r>
      <w:r>
        <w:tab/>
        <w:t>OTA Adjacent Channel Leakage Power Ratio (ACLR)</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EF15222" w14:textId="77777777" w:rsidR="00E17859" w:rsidRDefault="00E17859" w:rsidP="00E17859">
      <w:pPr>
        <w:pStyle w:val="Heading4"/>
      </w:pPr>
      <w:bookmarkStart w:id="5263" w:name="_Toc90422838"/>
      <w:bookmarkStart w:id="5264" w:name="_Toc82621991"/>
      <w:bookmarkStart w:id="5265" w:name="_Toc74663450"/>
      <w:bookmarkStart w:id="5266" w:name="_Toc67916829"/>
      <w:bookmarkStart w:id="5267" w:name="_Toc61179533"/>
      <w:bookmarkStart w:id="5268" w:name="_Toc61179063"/>
      <w:bookmarkStart w:id="5269" w:name="_Toc53178825"/>
      <w:bookmarkStart w:id="5270" w:name="_Toc53178374"/>
      <w:bookmarkStart w:id="5271" w:name="_Toc45893654"/>
      <w:bookmarkStart w:id="5272" w:name="_Toc44712341"/>
      <w:bookmarkStart w:id="5273" w:name="_Toc37267738"/>
      <w:bookmarkStart w:id="5274" w:name="_Toc37260350"/>
      <w:bookmarkStart w:id="5275" w:name="_Toc36817428"/>
      <w:bookmarkStart w:id="5276" w:name="_Toc29811876"/>
      <w:bookmarkStart w:id="5277" w:name="_Toc21127667"/>
      <w:bookmarkStart w:id="5278" w:name="_Toc104311081"/>
      <w:bookmarkStart w:id="5279" w:name="_Toc106126782"/>
      <w:bookmarkStart w:id="5280" w:name="_Toc106177095"/>
      <w:bookmarkStart w:id="5281" w:name="_Toc114242263"/>
      <w:bookmarkStart w:id="5282" w:name="_Toc123044259"/>
      <w:bookmarkStart w:id="5283" w:name="_Toc124157898"/>
      <w:bookmarkStart w:id="5284" w:name="_Toc124259821"/>
      <w:bookmarkStart w:id="5285" w:name="_Toc130584892"/>
      <w:bookmarkStart w:id="5286" w:name="_Toc137464548"/>
      <w:bookmarkStart w:id="5287" w:name="_Toc138884217"/>
      <w:bookmarkStart w:id="5288" w:name="_Toc145643418"/>
      <w:bookmarkStart w:id="5289" w:name="_Toc155472252"/>
      <w:bookmarkStart w:id="5290" w:name="_Toc155777141"/>
      <w:bookmarkStart w:id="5291" w:name="_Toc161668473"/>
      <w:bookmarkStart w:id="5292" w:name="_Toc169713793"/>
      <w:bookmarkStart w:id="5293" w:name="_Toc176445344"/>
      <w:bookmarkStart w:id="5294" w:name="_Toc187246819"/>
      <w:bookmarkStart w:id="5295" w:name="_Toc192602908"/>
      <w:r>
        <w:t>9.7.3.1</w:t>
      </w:r>
      <w:r>
        <w:tab/>
        <w:t>General</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296" w:name="_Toc90422839"/>
      <w:bookmarkStart w:id="5297" w:name="_Toc82621992"/>
      <w:bookmarkStart w:id="5298" w:name="_Toc74663451"/>
      <w:bookmarkStart w:id="5299" w:name="_Toc67916830"/>
      <w:bookmarkStart w:id="5300" w:name="_Toc61179534"/>
      <w:bookmarkStart w:id="5301" w:name="_Toc61179064"/>
      <w:bookmarkStart w:id="5302" w:name="_Toc53178826"/>
      <w:bookmarkStart w:id="5303" w:name="_Toc53178375"/>
      <w:bookmarkStart w:id="5304" w:name="_Toc45893655"/>
      <w:bookmarkStart w:id="5305" w:name="_Toc44712342"/>
      <w:bookmarkStart w:id="5306" w:name="_Toc37267739"/>
      <w:bookmarkStart w:id="5307" w:name="_Toc37260351"/>
      <w:bookmarkStart w:id="5308" w:name="_Toc36817429"/>
      <w:bookmarkStart w:id="5309" w:name="_Toc29811877"/>
      <w:bookmarkStart w:id="5310" w:name="_Toc21127668"/>
      <w:bookmarkStart w:id="5311" w:name="_Toc104311082"/>
      <w:bookmarkStart w:id="5312" w:name="_Toc106126783"/>
      <w:bookmarkStart w:id="5313" w:name="_Toc106177096"/>
      <w:bookmarkStart w:id="5314" w:name="_Toc114242264"/>
      <w:bookmarkStart w:id="5315" w:name="_Toc123044260"/>
      <w:bookmarkStart w:id="5316" w:name="_Toc124157899"/>
      <w:bookmarkStart w:id="5317" w:name="_Toc124259822"/>
      <w:bookmarkStart w:id="5318" w:name="_Toc130584893"/>
      <w:bookmarkStart w:id="5319" w:name="_Toc137464549"/>
      <w:bookmarkStart w:id="5320" w:name="_Toc138884218"/>
      <w:bookmarkStart w:id="5321" w:name="_Toc145643419"/>
      <w:bookmarkStart w:id="5322" w:name="_Toc155472253"/>
      <w:bookmarkStart w:id="5323" w:name="_Toc155777142"/>
      <w:bookmarkStart w:id="5324" w:name="_Toc161668474"/>
      <w:bookmarkStart w:id="5325" w:name="_Toc169713794"/>
      <w:bookmarkStart w:id="5326" w:name="_Toc176445345"/>
      <w:bookmarkStart w:id="5327" w:name="_Toc187246820"/>
      <w:bookmarkStart w:id="5328" w:name="_Toc192602909"/>
      <w:r>
        <w:t>9.7.3.2</w:t>
      </w:r>
      <w:r>
        <w:tab/>
        <w:t xml:space="preserve">Minimum requirement for </w:t>
      </w:r>
      <w:r>
        <w:rPr>
          <w:i/>
        </w:rPr>
        <w:t>SAN type 1-O</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329" w:name="_Toc169713795"/>
      <w:bookmarkStart w:id="5330" w:name="_Toc176445346"/>
      <w:bookmarkStart w:id="5331" w:name="_Toc187246821"/>
      <w:bookmarkStart w:id="5332" w:name="_Toc192602910"/>
      <w:r w:rsidRPr="00B74040">
        <w:lastRenderedPageBreak/>
        <w:t>9</w:t>
      </w:r>
      <w:r>
        <w:t>.7.3.3</w:t>
      </w:r>
      <w:r w:rsidRPr="00B74040">
        <w:tab/>
        <w:t xml:space="preserve">Minimum requirement for </w:t>
      </w:r>
      <w:r>
        <w:rPr>
          <w:i/>
        </w:rPr>
        <w:t>SAN type 2</w:t>
      </w:r>
      <w:r w:rsidRPr="00B74040">
        <w:rPr>
          <w:i/>
        </w:rPr>
        <w:t>-O</w:t>
      </w:r>
      <w:bookmarkEnd w:id="5329"/>
      <w:bookmarkEnd w:id="5330"/>
      <w:bookmarkEnd w:id="5331"/>
      <w:bookmarkEnd w:id="5332"/>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333" w:name="_Toc21127670"/>
      <w:bookmarkStart w:id="5334" w:name="_Toc29811879"/>
      <w:bookmarkStart w:id="5335" w:name="_Toc36817431"/>
      <w:bookmarkStart w:id="5336" w:name="_Toc37260353"/>
      <w:bookmarkStart w:id="5337" w:name="_Toc37267741"/>
      <w:bookmarkStart w:id="5338" w:name="_Toc44712344"/>
      <w:bookmarkStart w:id="5339" w:name="_Toc45893657"/>
      <w:bookmarkStart w:id="5340" w:name="_Toc53178377"/>
      <w:bookmarkStart w:id="5341" w:name="_Toc53178828"/>
      <w:bookmarkStart w:id="5342" w:name="_Toc61179066"/>
      <w:bookmarkStart w:id="5343" w:name="_Toc61179536"/>
      <w:bookmarkStart w:id="5344" w:name="_Toc67916832"/>
      <w:bookmarkStart w:id="5345" w:name="_Toc74663453"/>
      <w:bookmarkStart w:id="5346" w:name="_Toc82621994"/>
      <w:bookmarkStart w:id="5347" w:name="_Toc90422841"/>
      <w:bookmarkStart w:id="5348" w:name="_Toc104311083"/>
      <w:bookmarkStart w:id="5349" w:name="_Toc106126784"/>
      <w:bookmarkStart w:id="5350" w:name="_Toc106177097"/>
      <w:bookmarkStart w:id="5351" w:name="_Toc114242265"/>
      <w:bookmarkStart w:id="5352" w:name="_Toc123044261"/>
      <w:bookmarkStart w:id="5353" w:name="_Toc124157900"/>
      <w:bookmarkStart w:id="5354" w:name="_Toc124259823"/>
      <w:bookmarkStart w:id="5355" w:name="_Toc130584894"/>
      <w:bookmarkStart w:id="5356" w:name="_Toc137464550"/>
      <w:bookmarkStart w:id="5357" w:name="_Toc138884219"/>
      <w:bookmarkStart w:id="5358" w:name="_Toc145643420"/>
      <w:bookmarkStart w:id="5359" w:name="_Toc155472254"/>
      <w:bookmarkStart w:id="5360" w:name="_Toc155777143"/>
      <w:bookmarkStart w:id="5361" w:name="_Toc161668475"/>
      <w:bookmarkStart w:id="5362" w:name="_Toc169713796"/>
      <w:bookmarkStart w:id="5363" w:name="_Toc176445347"/>
      <w:bookmarkStart w:id="5364" w:name="_Toc187246822"/>
      <w:bookmarkStart w:id="5365" w:name="_Toc192602911"/>
      <w:r>
        <w:t>9.7.4</w:t>
      </w:r>
      <w:r>
        <w:tab/>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r w:rsidR="00C1584F">
        <w:t>OTA</w:t>
      </w:r>
      <w:bookmarkStart w:id="5366" w:name="_Hlk496084370"/>
      <w:r w:rsidR="00C1584F">
        <w:t xml:space="preserve"> out-of-band emissions</w:t>
      </w:r>
      <w:bookmarkEnd w:id="5355"/>
      <w:bookmarkEnd w:id="5356"/>
      <w:bookmarkEnd w:id="5357"/>
      <w:bookmarkEnd w:id="5358"/>
      <w:bookmarkEnd w:id="5359"/>
      <w:bookmarkEnd w:id="5360"/>
      <w:bookmarkEnd w:id="5361"/>
      <w:bookmarkEnd w:id="5362"/>
      <w:bookmarkEnd w:id="5363"/>
      <w:bookmarkEnd w:id="5364"/>
      <w:bookmarkEnd w:id="5365"/>
      <w:bookmarkEnd w:id="5366"/>
    </w:p>
    <w:p w14:paraId="20C6F4E5" w14:textId="77777777" w:rsidR="00E17859" w:rsidRDefault="00E17859" w:rsidP="00E17859">
      <w:pPr>
        <w:pStyle w:val="Heading4"/>
      </w:pPr>
      <w:bookmarkStart w:id="5367" w:name="_Toc90422842"/>
      <w:bookmarkStart w:id="5368" w:name="_Toc82621995"/>
      <w:bookmarkStart w:id="5369" w:name="_Toc74663454"/>
      <w:bookmarkStart w:id="5370" w:name="_Toc67916833"/>
      <w:bookmarkStart w:id="5371" w:name="_Toc61179537"/>
      <w:bookmarkStart w:id="5372" w:name="_Toc61179067"/>
      <w:bookmarkStart w:id="5373" w:name="_Toc53178829"/>
      <w:bookmarkStart w:id="5374" w:name="_Toc53178378"/>
      <w:bookmarkStart w:id="5375" w:name="_Toc45893658"/>
      <w:bookmarkStart w:id="5376" w:name="_Toc44712345"/>
      <w:bookmarkStart w:id="5377" w:name="_Toc37267742"/>
      <w:bookmarkStart w:id="5378" w:name="_Toc37260354"/>
      <w:bookmarkStart w:id="5379" w:name="_Toc36817432"/>
      <w:bookmarkStart w:id="5380" w:name="_Toc29811880"/>
      <w:bookmarkStart w:id="5381" w:name="_Toc21127671"/>
      <w:bookmarkStart w:id="5382" w:name="_Toc104311084"/>
      <w:bookmarkStart w:id="5383" w:name="_Toc106126785"/>
      <w:bookmarkStart w:id="5384" w:name="_Toc106177098"/>
      <w:bookmarkStart w:id="5385" w:name="_Toc114242266"/>
      <w:bookmarkStart w:id="5386" w:name="_Toc123044262"/>
      <w:bookmarkStart w:id="5387" w:name="_Toc124157901"/>
      <w:bookmarkStart w:id="5388" w:name="_Toc124259824"/>
      <w:bookmarkStart w:id="5389" w:name="_Toc130584895"/>
      <w:bookmarkStart w:id="5390" w:name="_Toc137464551"/>
      <w:bookmarkStart w:id="5391" w:name="_Toc138884220"/>
      <w:bookmarkStart w:id="5392" w:name="_Toc145643421"/>
      <w:bookmarkStart w:id="5393" w:name="_Toc155472255"/>
      <w:bookmarkStart w:id="5394" w:name="_Toc155777144"/>
      <w:bookmarkStart w:id="5395" w:name="_Toc161668476"/>
      <w:bookmarkStart w:id="5396" w:name="_Toc169713797"/>
      <w:bookmarkStart w:id="5397" w:name="_Toc176445348"/>
      <w:bookmarkStart w:id="5398" w:name="_Toc187246823"/>
      <w:bookmarkStart w:id="5399" w:name="_Toc192602912"/>
      <w:r>
        <w:t>9.7.4.1</w:t>
      </w:r>
      <w:r>
        <w:tab/>
        <w:t>General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400" w:name="_Toc90422843"/>
      <w:bookmarkStart w:id="5401" w:name="_Toc82621996"/>
      <w:bookmarkStart w:id="5402" w:name="_Toc74663455"/>
      <w:bookmarkStart w:id="5403" w:name="_Toc67916834"/>
      <w:bookmarkStart w:id="5404" w:name="_Toc61179538"/>
      <w:bookmarkStart w:id="5405" w:name="_Toc61179068"/>
      <w:bookmarkStart w:id="5406" w:name="_Toc53178830"/>
      <w:bookmarkStart w:id="5407" w:name="_Toc53178379"/>
      <w:bookmarkStart w:id="5408" w:name="_Toc45893659"/>
      <w:bookmarkStart w:id="5409" w:name="_Toc44712346"/>
      <w:bookmarkStart w:id="5410" w:name="_Toc37267743"/>
      <w:bookmarkStart w:id="5411" w:name="_Toc37260355"/>
      <w:bookmarkStart w:id="5412" w:name="_Toc36817433"/>
      <w:bookmarkStart w:id="5413" w:name="_Toc29811881"/>
      <w:bookmarkStart w:id="5414" w:name="_Toc21127672"/>
      <w:bookmarkStart w:id="5415" w:name="_Toc104311085"/>
      <w:bookmarkStart w:id="5416" w:name="_Toc106126786"/>
      <w:bookmarkStart w:id="5417" w:name="_Toc106177099"/>
      <w:bookmarkStart w:id="5418" w:name="_Toc114242267"/>
      <w:bookmarkStart w:id="5419" w:name="_Toc123044263"/>
      <w:bookmarkStart w:id="5420" w:name="_Toc124157902"/>
      <w:bookmarkStart w:id="5421" w:name="_Toc124259825"/>
      <w:bookmarkStart w:id="5422" w:name="_Toc130584896"/>
      <w:bookmarkStart w:id="5423" w:name="_Toc137464552"/>
      <w:bookmarkStart w:id="5424" w:name="_Toc138884221"/>
      <w:bookmarkStart w:id="5425" w:name="_Toc145643422"/>
      <w:bookmarkStart w:id="5426" w:name="_Toc155472256"/>
      <w:bookmarkStart w:id="5427" w:name="_Toc155777145"/>
      <w:bookmarkStart w:id="5428" w:name="_Toc161668477"/>
      <w:bookmarkStart w:id="5429" w:name="_Toc169713798"/>
      <w:bookmarkStart w:id="5430" w:name="_Toc176445349"/>
      <w:bookmarkStart w:id="5431" w:name="_Toc187246824"/>
      <w:bookmarkStart w:id="5432" w:name="_Toc192602913"/>
      <w:r>
        <w:t>9.7.4.2</w:t>
      </w:r>
      <w:r>
        <w:tab/>
        <w:t xml:space="preserve">Minimum requirement for </w:t>
      </w:r>
      <w:r>
        <w:rPr>
          <w:i/>
        </w:rPr>
        <w:t>SAN type 1-O</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433" w:name="_Toc169713799"/>
      <w:bookmarkStart w:id="5434" w:name="_Toc176445350"/>
      <w:bookmarkStart w:id="5435" w:name="_Toc187246825"/>
      <w:bookmarkStart w:id="5436" w:name="_Toc192602914"/>
      <w:r>
        <w:lastRenderedPageBreak/>
        <w:t>9.7.4.3</w:t>
      </w:r>
      <w:r w:rsidRPr="00B74040">
        <w:tab/>
        <w:t xml:space="preserve">Minimum requirement for </w:t>
      </w:r>
      <w:r>
        <w:rPr>
          <w:i/>
        </w:rPr>
        <w:t>SAN type 2</w:t>
      </w:r>
      <w:r w:rsidRPr="00B74040">
        <w:rPr>
          <w:i/>
        </w:rPr>
        <w:t>-O</w:t>
      </w:r>
      <w:bookmarkEnd w:id="5433"/>
      <w:bookmarkEnd w:id="5434"/>
      <w:bookmarkEnd w:id="5435"/>
      <w:bookmarkEnd w:id="5436"/>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437" w:name="_Toc90422850"/>
      <w:bookmarkStart w:id="5438" w:name="_Toc82622003"/>
      <w:bookmarkStart w:id="5439" w:name="_Toc74663462"/>
      <w:bookmarkStart w:id="5440" w:name="_Toc67916841"/>
      <w:bookmarkStart w:id="5441" w:name="_Toc61179545"/>
      <w:bookmarkStart w:id="5442" w:name="_Toc61179075"/>
      <w:bookmarkStart w:id="5443" w:name="_Toc53178837"/>
      <w:bookmarkStart w:id="5444" w:name="_Toc53178386"/>
      <w:bookmarkStart w:id="5445" w:name="_Toc45893668"/>
      <w:bookmarkStart w:id="5446" w:name="_Toc44712356"/>
      <w:bookmarkStart w:id="5447" w:name="_Toc37267751"/>
      <w:bookmarkStart w:id="5448" w:name="_Toc37260363"/>
      <w:bookmarkStart w:id="5449" w:name="_Toc36817441"/>
      <w:bookmarkStart w:id="5450" w:name="_Toc29811889"/>
      <w:bookmarkStart w:id="5451" w:name="_Toc21127680"/>
      <w:bookmarkStart w:id="5452" w:name="_Toc104311086"/>
      <w:bookmarkStart w:id="5453" w:name="_Toc106126787"/>
      <w:bookmarkStart w:id="5454" w:name="_Toc106177100"/>
      <w:bookmarkStart w:id="5455" w:name="_Toc114242268"/>
      <w:bookmarkStart w:id="5456" w:name="_Toc123044264"/>
      <w:bookmarkStart w:id="5457" w:name="_Toc124157903"/>
      <w:bookmarkStart w:id="5458" w:name="_Toc124259826"/>
      <w:bookmarkStart w:id="5459" w:name="_Toc130584897"/>
      <w:bookmarkStart w:id="5460" w:name="_Toc137464553"/>
      <w:bookmarkStart w:id="5461" w:name="_Toc138884222"/>
      <w:bookmarkStart w:id="5462" w:name="_Toc145643423"/>
      <w:bookmarkStart w:id="5463" w:name="_Toc155472257"/>
      <w:bookmarkStart w:id="5464" w:name="_Toc155777146"/>
      <w:bookmarkStart w:id="5465" w:name="_Toc161668478"/>
      <w:bookmarkStart w:id="5466" w:name="_Toc169713800"/>
      <w:bookmarkStart w:id="5467" w:name="_Toc176445351"/>
      <w:bookmarkStart w:id="5468" w:name="_Toc187246826"/>
      <w:bookmarkStart w:id="5469" w:name="_Toc192602915"/>
      <w:r>
        <w:t>9.7.5</w:t>
      </w:r>
      <w:r>
        <w:tab/>
        <w:t>OTA transmitter spurious emissions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294EE3C0" w14:textId="77777777" w:rsidR="00E17859" w:rsidRDefault="00E17859" w:rsidP="00E17859">
      <w:pPr>
        <w:pStyle w:val="Heading4"/>
      </w:pPr>
      <w:bookmarkStart w:id="5470" w:name="_Toc90422851"/>
      <w:bookmarkStart w:id="5471" w:name="_Toc82622004"/>
      <w:bookmarkStart w:id="5472" w:name="_Toc74663463"/>
      <w:bookmarkStart w:id="5473" w:name="_Toc67916842"/>
      <w:bookmarkStart w:id="5474" w:name="_Toc61179546"/>
      <w:bookmarkStart w:id="5475" w:name="_Toc61179076"/>
      <w:bookmarkStart w:id="5476" w:name="_Toc53178838"/>
      <w:bookmarkStart w:id="5477" w:name="_Toc53178387"/>
      <w:bookmarkStart w:id="5478" w:name="_Toc45893669"/>
      <w:bookmarkStart w:id="5479" w:name="_Toc44712357"/>
      <w:bookmarkStart w:id="5480" w:name="_Toc37267752"/>
      <w:bookmarkStart w:id="5481" w:name="_Toc37260364"/>
      <w:bookmarkStart w:id="5482" w:name="_Toc36817442"/>
      <w:bookmarkStart w:id="5483" w:name="_Toc29811890"/>
      <w:bookmarkStart w:id="5484" w:name="_Toc21127681"/>
      <w:bookmarkStart w:id="5485" w:name="_Toc104311087"/>
      <w:bookmarkStart w:id="5486" w:name="_Toc106126788"/>
      <w:bookmarkStart w:id="5487" w:name="_Toc106177101"/>
      <w:bookmarkStart w:id="5488" w:name="_Toc114242269"/>
      <w:bookmarkStart w:id="5489" w:name="_Toc123044265"/>
      <w:bookmarkStart w:id="5490" w:name="_Toc124157904"/>
      <w:bookmarkStart w:id="5491" w:name="_Toc124259827"/>
      <w:bookmarkStart w:id="5492" w:name="_Toc130584898"/>
      <w:bookmarkStart w:id="5493" w:name="_Toc137464554"/>
      <w:bookmarkStart w:id="5494" w:name="_Toc138884223"/>
      <w:bookmarkStart w:id="5495" w:name="_Toc145643424"/>
      <w:bookmarkStart w:id="5496" w:name="_Toc155472258"/>
      <w:bookmarkStart w:id="5497" w:name="_Toc155777147"/>
      <w:bookmarkStart w:id="5498" w:name="_Toc161668479"/>
      <w:bookmarkStart w:id="5499" w:name="_Toc169713801"/>
      <w:bookmarkStart w:id="5500" w:name="_Toc176445352"/>
      <w:bookmarkStart w:id="5501" w:name="_Toc187246827"/>
      <w:bookmarkStart w:id="5502" w:name="_Toc192602916"/>
      <w:r>
        <w:t>9.7.5.1</w:t>
      </w:r>
      <w:r>
        <w:tab/>
        <w:t>General</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503" w:name="_Toc90422852"/>
      <w:bookmarkStart w:id="5504" w:name="_Toc82622005"/>
      <w:bookmarkStart w:id="5505" w:name="_Toc74663464"/>
      <w:bookmarkStart w:id="5506" w:name="_Toc67916843"/>
      <w:bookmarkStart w:id="5507" w:name="_Toc61179547"/>
      <w:bookmarkStart w:id="5508" w:name="_Toc61179077"/>
      <w:bookmarkStart w:id="5509" w:name="_Toc53178839"/>
      <w:bookmarkStart w:id="5510" w:name="_Toc53178388"/>
      <w:bookmarkStart w:id="5511" w:name="_Toc45893670"/>
      <w:bookmarkStart w:id="5512" w:name="_Toc44712358"/>
      <w:bookmarkStart w:id="5513" w:name="_Toc37267753"/>
      <w:bookmarkStart w:id="5514" w:name="_Toc37260365"/>
      <w:bookmarkStart w:id="5515" w:name="_Toc36817443"/>
      <w:bookmarkStart w:id="5516" w:name="_Toc29811891"/>
      <w:bookmarkStart w:id="5517" w:name="_Toc21127682"/>
      <w:bookmarkStart w:id="5518" w:name="_Toc104311088"/>
      <w:bookmarkStart w:id="5519" w:name="_Toc106126789"/>
      <w:bookmarkStart w:id="5520" w:name="_Toc106177102"/>
      <w:bookmarkStart w:id="5521" w:name="_Toc114242270"/>
      <w:bookmarkStart w:id="5522" w:name="_Toc123044266"/>
      <w:bookmarkStart w:id="5523" w:name="_Toc124157905"/>
      <w:bookmarkStart w:id="5524" w:name="_Toc124259828"/>
      <w:bookmarkStart w:id="5525" w:name="_Toc130584899"/>
      <w:bookmarkStart w:id="5526" w:name="_Toc137464555"/>
      <w:bookmarkStart w:id="5527" w:name="_Toc138884224"/>
      <w:bookmarkStart w:id="5528" w:name="_Toc145643425"/>
      <w:bookmarkStart w:id="5529" w:name="_Toc155472259"/>
      <w:bookmarkStart w:id="5530" w:name="_Toc155777148"/>
      <w:bookmarkStart w:id="5531" w:name="_Toc161668480"/>
      <w:bookmarkStart w:id="5532" w:name="_Toc169713802"/>
      <w:bookmarkStart w:id="5533" w:name="_Toc176445353"/>
      <w:bookmarkStart w:id="5534" w:name="_Toc187246828"/>
      <w:bookmarkStart w:id="5535" w:name="_Toc192602917"/>
      <w:r>
        <w:t>9.7.5.2</w:t>
      </w:r>
      <w:r>
        <w:tab/>
        <w:t>Minimum requirement for</w:t>
      </w:r>
      <w:r>
        <w:rPr>
          <w:rFonts w:hint="eastAsia"/>
          <w:i/>
        </w:rPr>
        <w:t xml:space="preserve"> SAN</w:t>
      </w:r>
      <w:r>
        <w:rPr>
          <w:i/>
        </w:rPr>
        <w:t xml:space="preserve">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3AEF6E1" w14:textId="77777777" w:rsidR="00E17859" w:rsidRDefault="00E17859" w:rsidP="00E17859">
      <w:pPr>
        <w:pStyle w:val="Heading5"/>
      </w:pPr>
      <w:bookmarkStart w:id="5536" w:name="_Toc90422853"/>
      <w:bookmarkStart w:id="5537" w:name="_Toc82622006"/>
      <w:bookmarkStart w:id="5538" w:name="_Toc74663465"/>
      <w:bookmarkStart w:id="5539" w:name="_Toc67916844"/>
      <w:bookmarkStart w:id="5540" w:name="_Toc61179548"/>
      <w:bookmarkStart w:id="5541" w:name="_Toc61179078"/>
      <w:bookmarkStart w:id="5542" w:name="_Toc53178840"/>
      <w:bookmarkStart w:id="5543" w:name="_Toc53178389"/>
      <w:bookmarkStart w:id="5544" w:name="_Toc45893671"/>
      <w:bookmarkStart w:id="5545" w:name="_Toc44712359"/>
      <w:bookmarkStart w:id="5546" w:name="_Toc37267754"/>
      <w:bookmarkStart w:id="5547" w:name="_Toc37260366"/>
      <w:bookmarkStart w:id="5548" w:name="_Toc36817444"/>
      <w:bookmarkStart w:id="5549" w:name="_Toc29811892"/>
      <w:bookmarkStart w:id="5550" w:name="_Toc21127683"/>
      <w:bookmarkStart w:id="5551" w:name="_Toc104311089"/>
      <w:bookmarkStart w:id="5552" w:name="_Toc106126790"/>
      <w:bookmarkStart w:id="5553" w:name="_Toc106177103"/>
      <w:bookmarkStart w:id="5554" w:name="_Toc114242271"/>
      <w:bookmarkStart w:id="5555" w:name="_Toc123044267"/>
      <w:bookmarkStart w:id="5556" w:name="_Toc124157906"/>
      <w:bookmarkStart w:id="5557" w:name="_Toc124259829"/>
      <w:bookmarkStart w:id="5558" w:name="_Toc130584900"/>
      <w:bookmarkStart w:id="5559" w:name="_Toc137464556"/>
      <w:bookmarkStart w:id="5560" w:name="_Toc138884225"/>
      <w:bookmarkStart w:id="5561" w:name="_Toc145643426"/>
      <w:bookmarkStart w:id="5562" w:name="_Toc155472260"/>
      <w:bookmarkStart w:id="5563" w:name="_Toc155777149"/>
      <w:bookmarkStart w:id="5564" w:name="_Toc161668481"/>
      <w:bookmarkStart w:id="5565" w:name="_Toc169713803"/>
      <w:bookmarkStart w:id="5566" w:name="_Toc176445354"/>
      <w:bookmarkStart w:id="5567" w:name="_Toc187246829"/>
      <w:bookmarkStart w:id="5568" w:name="_Toc192602918"/>
      <w:r>
        <w:t>9.7.5.2.1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569" w:name="_Toc90422854"/>
      <w:bookmarkStart w:id="5570" w:name="_Toc82622007"/>
      <w:bookmarkStart w:id="5571" w:name="_Toc74663466"/>
      <w:bookmarkStart w:id="5572" w:name="_Toc67916845"/>
      <w:bookmarkStart w:id="5573" w:name="_Toc61179549"/>
      <w:bookmarkStart w:id="5574" w:name="_Toc61179079"/>
      <w:bookmarkStart w:id="5575" w:name="_Toc53178841"/>
      <w:bookmarkStart w:id="5576" w:name="_Toc53178390"/>
      <w:bookmarkStart w:id="5577" w:name="_Toc45893672"/>
      <w:bookmarkStart w:id="5578" w:name="_Toc44712360"/>
      <w:bookmarkStart w:id="5579" w:name="_Toc37267755"/>
      <w:bookmarkStart w:id="5580" w:name="_Toc37260367"/>
      <w:bookmarkStart w:id="5581" w:name="_Toc36817445"/>
      <w:bookmarkStart w:id="5582" w:name="_Toc29811893"/>
      <w:bookmarkStart w:id="5583" w:name="_Toc21127684"/>
      <w:bookmarkStart w:id="5584" w:name="_Toc104311090"/>
      <w:bookmarkStart w:id="5585" w:name="_Toc106126791"/>
      <w:bookmarkStart w:id="5586" w:name="_Toc106177104"/>
      <w:bookmarkStart w:id="5587" w:name="_Toc114242272"/>
      <w:bookmarkStart w:id="5588" w:name="_Toc123044268"/>
      <w:bookmarkStart w:id="5589" w:name="_Toc124157907"/>
      <w:bookmarkStart w:id="5590" w:name="_Toc124259830"/>
      <w:bookmarkStart w:id="5591" w:name="_Toc130584901"/>
      <w:bookmarkStart w:id="5592" w:name="_Toc137464557"/>
      <w:bookmarkStart w:id="5593" w:name="_Toc138884226"/>
      <w:bookmarkStart w:id="5594" w:name="_Toc145643427"/>
      <w:bookmarkStart w:id="5595" w:name="_Toc155472261"/>
      <w:bookmarkStart w:id="5596" w:name="_Toc155777150"/>
      <w:bookmarkStart w:id="5597" w:name="_Toc161668482"/>
      <w:bookmarkStart w:id="5598" w:name="_Toc169713804"/>
      <w:bookmarkStart w:id="5599" w:name="_Toc176445355"/>
      <w:bookmarkStart w:id="5600" w:name="_Toc187246830"/>
      <w:bookmarkStart w:id="5601" w:name="_Toc192602919"/>
      <w:r>
        <w:t>9.7.5.2.2</w:t>
      </w:r>
      <w:r>
        <w:tab/>
        <w:t>General OTA transmitter spurious emissions requirements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3BB2B0B9" w14:textId="63539AB7" w:rsidR="001C30EA" w:rsidRPr="00A9637C" w:rsidRDefault="003116AF" w:rsidP="001C30EA">
      <w:pPr>
        <w:keepNext/>
        <w:rPr>
          <w:rFonts w:cs="v5.0.0"/>
          <w:lang w:val="en-US"/>
        </w:rPr>
      </w:pPr>
      <w:bookmarkStart w:id="5602" w:name="_Toc90422855"/>
      <w:bookmarkStart w:id="5603" w:name="_Toc82622008"/>
      <w:bookmarkStart w:id="5604" w:name="_Toc74663467"/>
      <w:bookmarkStart w:id="5605" w:name="_Toc67916846"/>
      <w:bookmarkStart w:id="5606" w:name="_Toc61179550"/>
      <w:bookmarkStart w:id="5607" w:name="_Toc61179080"/>
      <w:bookmarkStart w:id="5608" w:name="_Toc53178842"/>
      <w:bookmarkStart w:id="5609" w:name="_Toc53178391"/>
      <w:bookmarkStart w:id="5610" w:name="_Toc45893673"/>
      <w:bookmarkStart w:id="5611" w:name="_Toc44712361"/>
      <w:bookmarkStart w:id="5612" w:name="_Toc37267756"/>
      <w:bookmarkStart w:id="5613" w:name="_Toc37260368"/>
      <w:bookmarkStart w:id="5614" w:name="_Toc36817446"/>
      <w:bookmarkStart w:id="5615" w:name="_Toc29811894"/>
      <w:bookmarkStart w:id="5616" w:name="_Toc21127685"/>
      <w:bookmarkStart w:id="5617" w:name="_Toc104311091"/>
      <w:bookmarkStart w:id="5618" w:name="_Toc106126792"/>
      <w:bookmarkStart w:id="561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620" w:name="_Toc124157908"/>
      <w:bookmarkStart w:id="5621" w:name="_Toc124259831"/>
      <w:bookmarkStart w:id="5622" w:name="_Toc130584902"/>
      <w:bookmarkStart w:id="5623" w:name="_Toc137464558"/>
      <w:bookmarkStart w:id="5624" w:name="_Toc138884227"/>
      <w:bookmarkStart w:id="5625" w:name="_Toc145643428"/>
      <w:bookmarkStart w:id="5626" w:name="_Toc155472262"/>
      <w:bookmarkStart w:id="5627" w:name="_Toc155777151"/>
      <w:bookmarkStart w:id="5628" w:name="_Toc161668483"/>
      <w:bookmarkStart w:id="5629" w:name="_Toc169713805"/>
      <w:bookmarkStart w:id="5630" w:name="_Toc176445356"/>
      <w:bookmarkStart w:id="5631" w:name="_Toc187246831"/>
      <w:bookmarkStart w:id="5632" w:name="_Toc192602920"/>
      <w:bookmarkStart w:id="5633" w:name="_Toc9532"/>
      <w:bookmarkStart w:id="5634" w:name="_Toc114242273"/>
      <w:bookmarkStart w:id="5635" w:name="_Toc123044269"/>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r w:rsidRPr="00F527E5">
        <w:rPr>
          <w:rFonts w:cs="Arial"/>
          <w:color w:val="000000" w:themeColor="text1"/>
        </w:rPr>
        <w:lastRenderedPageBreak/>
        <w:t>9</w:t>
      </w:r>
      <w:r w:rsidRPr="00F527E5">
        <w:rPr>
          <w:rFonts w:cs="Arial"/>
          <w:iCs/>
          <w:color w:val="000000" w:themeColor="text1"/>
        </w:rPr>
        <w:t>.7.5.2.3</w:t>
      </w:r>
      <w:r w:rsidRPr="00F527E5">
        <w:rPr>
          <w:rFonts w:cs="Arial"/>
          <w:iCs/>
          <w:color w:val="000000" w:themeColor="text1"/>
        </w:rPr>
        <w:tab/>
        <w:t>Protection of the SAN receiver</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r w:rsidRPr="00F527E5">
        <w:rPr>
          <w:rFonts w:cs="Arial"/>
          <w:iCs/>
          <w:color w:val="000000" w:themeColor="text1"/>
        </w:rPr>
        <w:t xml:space="preserve"> </w:t>
      </w:r>
      <w:bookmarkEnd w:id="5633"/>
      <w:bookmarkEnd w:id="5634"/>
      <w:bookmarkEnd w:id="5635"/>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636" w:name="_Toc130584903"/>
      <w:bookmarkStart w:id="5637" w:name="_Toc137464559"/>
      <w:bookmarkStart w:id="5638" w:name="_Toc138884228"/>
      <w:bookmarkStart w:id="5639" w:name="_Toc145643429"/>
      <w:bookmarkStart w:id="5640" w:name="_Toc155472263"/>
      <w:bookmarkStart w:id="5641" w:name="_Toc155777152"/>
      <w:bookmarkStart w:id="5642" w:name="_Toc161668484"/>
      <w:bookmarkStart w:id="5643" w:name="_Toc169713806"/>
      <w:bookmarkStart w:id="5644" w:name="_Toc176445357"/>
      <w:bookmarkStart w:id="5645" w:name="_Toc187246832"/>
      <w:bookmarkStart w:id="5646" w:name="_Toc192602921"/>
      <w:r>
        <w:rPr>
          <w:lang w:eastAsia="zh-CN"/>
        </w:rPr>
        <w:t>9.7.5.2.4</w:t>
      </w:r>
      <w:r>
        <w:rPr>
          <w:lang w:eastAsia="zh-CN"/>
        </w:rPr>
        <w:tab/>
      </w:r>
      <w:r>
        <w:t>Additional spurious emissions requirements</w:t>
      </w:r>
      <w:bookmarkEnd w:id="5636"/>
      <w:bookmarkEnd w:id="5637"/>
      <w:bookmarkEnd w:id="5638"/>
      <w:bookmarkEnd w:id="5639"/>
      <w:bookmarkEnd w:id="5640"/>
      <w:bookmarkEnd w:id="5641"/>
      <w:bookmarkEnd w:id="5642"/>
      <w:bookmarkEnd w:id="5643"/>
      <w:bookmarkEnd w:id="5644"/>
      <w:bookmarkEnd w:id="5645"/>
      <w:bookmarkEnd w:id="5646"/>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647" w:name="_Toc169713807"/>
      <w:bookmarkStart w:id="5648" w:name="_Toc176445358"/>
      <w:bookmarkStart w:id="5649" w:name="_Toc187246833"/>
      <w:bookmarkStart w:id="5650" w:name="_Toc192602922"/>
      <w:r>
        <w:t>9.7.5.3</w:t>
      </w:r>
      <w:r w:rsidRPr="00B74040">
        <w:tab/>
        <w:t>Minimum requirement for</w:t>
      </w:r>
      <w:r w:rsidRPr="00B74040">
        <w:rPr>
          <w:rFonts w:hint="eastAsia"/>
          <w:i/>
        </w:rPr>
        <w:t xml:space="preserve"> SAN</w:t>
      </w:r>
      <w:r>
        <w:rPr>
          <w:i/>
        </w:rPr>
        <w:t xml:space="preserve"> type 2</w:t>
      </w:r>
      <w:r w:rsidRPr="00B74040">
        <w:rPr>
          <w:i/>
        </w:rPr>
        <w:t>-O</w:t>
      </w:r>
      <w:bookmarkEnd w:id="5647"/>
      <w:bookmarkEnd w:id="5648"/>
      <w:bookmarkEnd w:id="5649"/>
      <w:bookmarkEnd w:id="5650"/>
    </w:p>
    <w:p w14:paraId="605EA15A" w14:textId="77777777" w:rsidR="00EE6037" w:rsidRPr="00B74040" w:rsidRDefault="00EE6037" w:rsidP="00EE6037">
      <w:pPr>
        <w:pStyle w:val="Heading5"/>
      </w:pPr>
      <w:bookmarkStart w:id="5651" w:name="_Toc169713808"/>
      <w:bookmarkStart w:id="5652" w:name="_Toc176445359"/>
      <w:bookmarkStart w:id="5653" w:name="_Toc187246834"/>
      <w:bookmarkStart w:id="5654" w:name="_Toc192602923"/>
      <w:r>
        <w:t>9.7.5.3</w:t>
      </w:r>
      <w:r w:rsidRPr="00B74040">
        <w:t>.1</w:t>
      </w:r>
      <w:r w:rsidRPr="00B74040">
        <w:tab/>
        <w:t>General</w:t>
      </w:r>
      <w:bookmarkEnd w:id="5651"/>
      <w:bookmarkEnd w:id="5652"/>
      <w:bookmarkEnd w:id="5653"/>
      <w:bookmarkEnd w:id="5654"/>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655" w:name="_Toc169713809"/>
      <w:bookmarkStart w:id="5656" w:name="_Toc176445360"/>
      <w:bookmarkStart w:id="5657" w:name="_Toc187246835"/>
      <w:bookmarkStart w:id="5658" w:name="_Toc192602924"/>
      <w:r>
        <w:t>9.7.5.3</w:t>
      </w:r>
      <w:r w:rsidRPr="00B74040">
        <w:t>.2</w:t>
      </w:r>
      <w:r w:rsidRPr="00B74040">
        <w:tab/>
        <w:t>General OTA transmitter spurious emissions requirements</w:t>
      </w:r>
      <w:bookmarkEnd w:id="5655"/>
      <w:bookmarkEnd w:id="5656"/>
      <w:bookmarkEnd w:id="5657"/>
      <w:bookmarkEnd w:id="5658"/>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659" w:name="_Toc169713810"/>
      <w:bookmarkStart w:id="5660" w:name="_Toc176445361"/>
      <w:bookmarkStart w:id="5661" w:name="_Toc187246836"/>
      <w:bookmarkStart w:id="5662" w:name="_Toc192602925"/>
      <w:r w:rsidRPr="00B74040">
        <w:t>9</w:t>
      </w:r>
      <w:r>
        <w:t>.7.5.3</w:t>
      </w:r>
      <w:r w:rsidRPr="00B74040">
        <w:t>.3</w:t>
      </w:r>
      <w:r w:rsidRPr="00B74040">
        <w:tab/>
        <w:t>Protection of the SAN receiver</w:t>
      </w:r>
      <w:bookmarkEnd w:id="5659"/>
      <w:bookmarkEnd w:id="5660"/>
      <w:bookmarkEnd w:id="5661"/>
      <w:bookmarkEnd w:id="5662"/>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663" w:name="_Toc169713811"/>
      <w:bookmarkStart w:id="5664" w:name="_Toc176445362"/>
      <w:bookmarkStart w:id="5665" w:name="_Toc187246837"/>
      <w:bookmarkStart w:id="5666" w:name="_Toc192602926"/>
      <w:r>
        <w:rPr>
          <w:lang w:eastAsia="zh-CN"/>
        </w:rPr>
        <w:t>9.7.5.3</w:t>
      </w:r>
      <w:r w:rsidRPr="00B74040">
        <w:rPr>
          <w:lang w:eastAsia="zh-CN"/>
        </w:rPr>
        <w:t>.4</w:t>
      </w:r>
      <w:r w:rsidRPr="00B74040">
        <w:rPr>
          <w:lang w:eastAsia="zh-CN"/>
        </w:rPr>
        <w:tab/>
      </w:r>
      <w:r w:rsidRPr="00B74040">
        <w:t>Additional spurious emissions requirements</w:t>
      </w:r>
      <w:bookmarkEnd w:id="5663"/>
      <w:bookmarkEnd w:id="5664"/>
      <w:bookmarkEnd w:id="5665"/>
      <w:bookmarkEnd w:id="5666"/>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667" w:name="_Toc44712372"/>
      <w:bookmarkStart w:id="5668" w:name="_Toc45893684"/>
      <w:bookmarkStart w:id="5669" w:name="_Toc53178398"/>
      <w:bookmarkStart w:id="5670" w:name="_Toc53178849"/>
      <w:bookmarkStart w:id="5671" w:name="_Toc61179087"/>
      <w:bookmarkStart w:id="5672" w:name="_Toc61179557"/>
      <w:bookmarkStart w:id="5673" w:name="_Toc67916853"/>
      <w:bookmarkStart w:id="5674" w:name="_Toc74663474"/>
      <w:bookmarkStart w:id="5675" w:name="_Toc104311092"/>
      <w:bookmarkStart w:id="5676" w:name="_Toc106126793"/>
      <w:bookmarkStart w:id="5677" w:name="_Toc106177106"/>
      <w:bookmarkStart w:id="5678" w:name="_Toc114242274"/>
      <w:bookmarkStart w:id="5679" w:name="_Toc123044270"/>
      <w:bookmarkStart w:id="5680" w:name="_Toc124157909"/>
      <w:bookmarkStart w:id="5681" w:name="_Toc124259832"/>
      <w:bookmarkStart w:id="5682" w:name="_Toc130584904"/>
      <w:bookmarkStart w:id="5683" w:name="_Toc137464560"/>
      <w:bookmarkStart w:id="5684" w:name="_Toc138884229"/>
      <w:bookmarkStart w:id="5685" w:name="_Toc145643430"/>
      <w:bookmarkStart w:id="5686" w:name="_Toc155472264"/>
      <w:bookmarkStart w:id="5687" w:name="_Toc155777153"/>
      <w:bookmarkStart w:id="5688" w:name="_Toc161668485"/>
      <w:bookmarkStart w:id="5689" w:name="_Toc169713812"/>
      <w:bookmarkStart w:id="5690" w:name="_Toc176445363"/>
      <w:bookmarkStart w:id="5691" w:name="_Toc187246838"/>
      <w:bookmarkStart w:id="5692" w:name="_Toc192602927"/>
      <w:r w:rsidRPr="00E80AD8">
        <w:t>9.8</w:t>
      </w:r>
      <w:r w:rsidRPr="00E80AD8">
        <w:tab/>
        <w:t>OTA transmitter intermodulation</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693" w:name="_Toc21127698"/>
      <w:bookmarkStart w:id="5694" w:name="_Toc29811907"/>
      <w:bookmarkStart w:id="5695" w:name="_Toc36817459"/>
      <w:bookmarkStart w:id="5696" w:name="_Toc37260381"/>
      <w:bookmarkStart w:id="5697" w:name="_Toc37267769"/>
      <w:bookmarkStart w:id="5698" w:name="_Toc44712375"/>
      <w:bookmarkStart w:id="5699" w:name="_Toc45893687"/>
      <w:bookmarkStart w:id="5700" w:name="_Toc53178401"/>
      <w:bookmarkStart w:id="5701" w:name="_Toc53178852"/>
      <w:bookmarkStart w:id="5702" w:name="_Toc61179090"/>
      <w:bookmarkStart w:id="5703" w:name="_Toc61179560"/>
      <w:bookmarkStart w:id="5704" w:name="_Toc67916856"/>
      <w:bookmarkStart w:id="5705" w:name="_Toc74663477"/>
      <w:bookmarkStart w:id="5706" w:name="_Toc104311093"/>
      <w:bookmarkStart w:id="5707" w:name="_Toc106126794"/>
      <w:bookmarkStart w:id="5708" w:name="_Toc106177107"/>
      <w:bookmarkStart w:id="5709" w:name="_Toc114242275"/>
      <w:bookmarkStart w:id="5710" w:name="_Toc123044271"/>
      <w:bookmarkStart w:id="5711" w:name="_Toc124157910"/>
      <w:bookmarkStart w:id="5712" w:name="_Toc124259833"/>
      <w:bookmarkStart w:id="5713" w:name="_Toc130584905"/>
      <w:bookmarkStart w:id="5714" w:name="_Toc137464561"/>
      <w:bookmarkStart w:id="5715" w:name="_Toc138884230"/>
      <w:bookmarkStart w:id="5716" w:name="_Toc145643431"/>
      <w:bookmarkStart w:id="5717" w:name="_Toc155472265"/>
      <w:bookmarkStart w:id="5718" w:name="_Toc155777154"/>
      <w:bookmarkStart w:id="5719" w:name="_Toc161668486"/>
      <w:bookmarkStart w:id="5720" w:name="_Toc169713813"/>
      <w:bookmarkStart w:id="5721" w:name="_Toc176445364"/>
      <w:bookmarkStart w:id="5722" w:name="_Toc187246839"/>
      <w:bookmarkStart w:id="5723" w:name="_Toc192602928"/>
      <w:r w:rsidRPr="00F95B02">
        <w:lastRenderedPageBreak/>
        <w:t>10</w:t>
      </w:r>
      <w:r w:rsidRPr="00F95B02">
        <w:tab/>
        <w:t>Radiated receiver characteristics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518EB76D" w14:textId="10C4F9B9" w:rsidR="00DA0CFA" w:rsidRDefault="00DA0CFA" w:rsidP="00DA0CFA">
      <w:pPr>
        <w:pStyle w:val="Heading2"/>
      </w:pPr>
      <w:bookmarkStart w:id="5724" w:name="_Toc21127699"/>
      <w:bookmarkStart w:id="5725" w:name="_Toc29811908"/>
      <w:bookmarkStart w:id="5726" w:name="_Toc36817460"/>
      <w:bookmarkStart w:id="5727" w:name="_Toc37260382"/>
      <w:bookmarkStart w:id="5728" w:name="_Toc37267770"/>
      <w:bookmarkStart w:id="5729" w:name="_Toc44712376"/>
      <w:bookmarkStart w:id="5730" w:name="_Toc45893688"/>
      <w:bookmarkStart w:id="5731" w:name="_Toc53178402"/>
      <w:bookmarkStart w:id="5732" w:name="_Toc53178853"/>
      <w:bookmarkStart w:id="5733" w:name="_Toc61179091"/>
      <w:bookmarkStart w:id="5734" w:name="_Toc61179561"/>
      <w:bookmarkStart w:id="5735" w:name="_Toc67916857"/>
      <w:bookmarkStart w:id="5736" w:name="_Toc74663478"/>
      <w:bookmarkStart w:id="5737" w:name="_Toc104311094"/>
      <w:bookmarkStart w:id="5738" w:name="_Toc106126795"/>
      <w:bookmarkStart w:id="5739" w:name="_Toc106177108"/>
      <w:bookmarkStart w:id="5740" w:name="_Toc114242276"/>
      <w:bookmarkStart w:id="5741" w:name="_Toc123044272"/>
      <w:bookmarkStart w:id="5742" w:name="_Toc124157911"/>
      <w:bookmarkStart w:id="5743" w:name="_Toc124259834"/>
      <w:bookmarkStart w:id="5744" w:name="_Toc130584906"/>
      <w:bookmarkStart w:id="5745" w:name="_Toc137464562"/>
      <w:bookmarkStart w:id="5746" w:name="_Toc138884231"/>
      <w:bookmarkStart w:id="5747" w:name="_Toc145643432"/>
      <w:bookmarkStart w:id="5748" w:name="_Toc155472266"/>
      <w:bookmarkStart w:id="5749" w:name="_Toc155777155"/>
      <w:bookmarkStart w:id="5750" w:name="_Toc161668487"/>
      <w:bookmarkStart w:id="5751" w:name="_Toc169713814"/>
      <w:bookmarkStart w:id="5752" w:name="_Toc176445365"/>
      <w:bookmarkStart w:id="5753" w:name="_Toc187246840"/>
      <w:bookmarkStart w:id="5754" w:name="_Toc192602929"/>
      <w:r w:rsidRPr="00F95B02">
        <w:t>10.1</w:t>
      </w:r>
      <w:r w:rsidRPr="00F95B02">
        <w:tab/>
        <w:t>General</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755" w:name="_Toc21127700"/>
      <w:bookmarkStart w:id="5756" w:name="_Toc29811909"/>
      <w:bookmarkStart w:id="5757" w:name="_Toc36817461"/>
      <w:bookmarkStart w:id="5758" w:name="_Toc37260383"/>
      <w:bookmarkStart w:id="5759" w:name="_Toc37267771"/>
      <w:bookmarkStart w:id="5760" w:name="_Toc44712377"/>
      <w:bookmarkStart w:id="5761" w:name="_Toc45893689"/>
      <w:bookmarkStart w:id="5762" w:name="_Toc53178403"/>
      <w:bookmarkStart w:id="5763" w:name="_Toc53178854"/>
      <w:bookmarkStart w:id="5764" w:name="_Toc61179092"/>
      <w:bookmarkStart w:id="5765" w:name="_Toc61179562"/>
      <w:bookmarkStart w:id="5766" w:name="_Toc67916858"/>
      <w:bookmarkStart w:id="5767" w:name="_Toc74663479"/>
      <w:bookmarkStart w:id="5768" w:name="_Toc104311095"/>
      <w:bookmarkStart w:id="5769"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770" w:name="_Toc106177109"/>
      <w:bookmarkStart w:id="5771" w:name="_Toc114242277"/>
      <w:bookmarkStart w:id="5772" w:name="_Toc123044273"/>
      <w:bookmarkStart w:id="5773" w:name="_Toc124157912"/>
      <w:bookmarkStart w:id="5774" w:name="_Toc124259835"/>
      <w:bookmarkStart w:id="5775" w:name="_Toc130584907"/>
      <w:bookmarkStart w:id="5776" w:name="_Toc137464563"/>
      <w:bookmarkStart w:id="5777" w:name="_Toc138884232"/>
      <w:bookmarkStart w:id="5778" w:name="_Toc145643433"/>
      <w:bookmarkStart w:id="5779" w:name="_Toc155472267"/>
      <w:bookmarkStart w:id="5780" w:name="_Toc155777156"/>
      <w:bookmarkStart w:id="5781" w:name="_Toc161668488"/>
      <w:bookmarkStart w:id="5782" w:name="_Toc169713815"/>
      <w:bookmarkStart w:id="5783" w:name="_Toc176445366"/>
      <w:bookmarkStart w:id="5784" w:name="_Toc187246841"/>
      <w:bookmarkStart w:id="5785" w:name="_Toc192602930"/>
      <w:r w:rsidRPr="00F95B02">
        <w:rPr>
          <w:lang w:val="en-US"/>
        </w:rPr>
        <w:t>10.2</w:t>
      </w:r>
      <w:r w:rsidRPr="00F95B02">
        <w:rPr>
          <w:lang w:val="en-US"/>
        </w:rPr>
        <w:tab/>
        <w:t>OTA sensitivity</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3E237F64" w14:textId="77777777" w:rsidR="006D6925" w:rsidRPr="00FD0493" w:rsidRDefault="006D6925" w:rsidP="006822DB">
      <w:pPr>
        <w:pStyle w:val="Heading4"/>
        <w:ind w:left="1134" w:hanging="1134"/>
        <w:rPr>
          <w:sz w:val="28"/>
        </w:rPr>
      </w:pPr>
      <w:bookmarkStart w:id="5786" w:name="_Toc29811911"/>
      <w:bookmarkStart w:id="5787" w:name="_Toc36817463"/>
      <w:bookmarkStart w:id="5788" w:name="_Toc37260385"/>
      <w:bookmarkStart w:id="5789" w:name="_Toc37267773"/>
      <w:bookmarkStart w:id="5790" w:name="_Toc44712379"/>
      <w:bookmarkStart w:id="5791" w:name="_Toc45893691"/>
      <w:bookmarkStart w:id="5792" w:name="_Toc53178405"/>
      <w:bookmarkStart w:id="5793" w:name="_Toc53178856"/>
      <w:bookmarkStart w:id="5794" w:name="_Toc61179094"/>
      <w:bookmarkStart w:id="5795" w:name="_Toc61179564"/>
      <w:bookmarkStart w:id="5796" w:name="_Toc67916860"/>
      <w:bookmarkStart w:id="5797" w:name="_Toc74663481"/>
      <w:bookmarkStart w:id="5798" w:name="_Toc82622022"/>
      <w:bookmarkStart w:id="5799" w:name="_Toc90422869"/>
      <w:bookmarkStart w:id="5800" w:name="_Toc104311096"/>
      <w:bookmarkStart w:id="5801" w:name="_Toc106126797"/>
      <w:bookmarkStart w:id="5802" w:name="_Toc106177110"/>
      <w:bookmarkStart w:id="5803" w:name="_Toc114242278"/>
      <w:bookmarkStart w:id="5804" w:name="_Toc123044274"/>
      <w:bookmarkStart w:id="5805" w:name="_Toc124157913"/>
      <w:bookmarkStart w:id="5806" w:name="_Toc124259836"/>
      <w:bookmarkStart w:id="5807" w:name="_Toc130584908"/>
      <w:bookmarkStart w:id="5808" w:name="_Toc137464564"/>
      <w:bookmarkStart w:id="5809" w:name="_Toc138884233"/>
      <w:bookmarkStart w:id="5810" w:name="_Toc145643434"/>
      <w:bookmarkStart w:id="5811" w:name="_Toc155472268"/>
      <w:bookmarkStart w:id="5812" w:name="_Toc155777157"/>
      <w:bookmarkStart w:id="5813" w:name="_Toc161668489"/>
      <w:bookmarkStart w:id="5814" w:name="_Toc169713816"/>
      <w:bookmarkStart w:id="5815" w:name="_Toc176445367"/>
      <w:bookmarkStart w:id="5816" w:name="_Toc187246842"/>
      <w:bookmarkStart w:id="5817" w:name="_Toc192602931"/>
      <w:r w:rsidRPr="00FD0493">
        <w:rPr>
          <w:sz w:val="28"/>
        </w:rPr>
        <w:t>10.2.1</w:t>
      </w:r>
      <w:r w:rsidRPr="00FD0493">
        <w:rPr>
          <w:sz w:val="28"/>
        </w:rPr>
        <w:tab/>
        <w:t>General</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72DB0441" w14:textId="77777777" w:rsidR="006D6925" w:rsidRPr="00CD4556" w:rsidRDefault="006D6925" w:rsidP="006D6925">
      <w:pPr>
        <w:rPr>
          <w:lang w:val="en-US"/>
        </w:rPr>
      </w:pPr>
      <w:r w:rsidRPr="00CD4556">
        <w:rPr>
          <w:lang w:val="en-US"/>
        </w:rPr>
        <w:t xml:space="preserve">The OTA sensitivity requirement is </w:t>
      </w:r>
      <w:bookmarkStart w:id="5818" w:name="_Hlk500328880"/>
      <w:r w:rsidRPr="00CD4556">
        <w:rPr>
          <w:lang w:val="en-US"/>
        </w:rPr>
        <w:t xml:space="preserve">a </w:t>
      </w:r>
      <w:r w:rsidRPr="00CD4556">
        <w:rPr>
          <w:i/>
          <w:lang w:val="en-US"/>
        </w:rPr>
        <w:t>directional requirement</w:t>
      </w:r>
      <w:bookmarkEnd w:id="581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819" w:name="_Toc21127703"/>
      <w:bookmarkStart w:id="5820" w:name="_Toc29811912"/>
      <w:bookmarkStart w:id="5821" w:name="_Toc36817464"/>
      <w:bookmarkStart w:id="5822" w:name="_Toc37260386"/>
      <w:bookmarkStart w:id="5823" w:name="_Toc37267774"/>
      <w:bookmarkStart w:id="5824" w:name="_Toc44712380"/>
      <w:bookmarkStart w:id="5825" w:name="_Toc45893692"/>
      <w:bookmarkStart w:id="5826" w:name="_Toc53178406"/>
      <w:bookmarkStart w:id="5827" w:name="_Toc53178857"/>
      <w:bookmarkStart w:id="5828" w:name="_Toc61179095"/>
      <w:bookmarkStart w:id="5829" w:name="_Toc61179565"/>
      <w:bookmarkStart w:id="5830" w:name="_Toc67916861"/>
      <w:bookmarkStart w:id="5831" w:name="_Toc74663482"/>
      <w:bookmarkStart w:id="5832" w:name="_Toc82622023"/>
      <w:bookmarkStart w:id="5833" w:name="_Toc90422870"/>
      <w:bookmarkStart w:id="5834" w:name="_Toc104311097"/>
      <w:bookmarkStart w:id="5835" w:name="_Toc106126798"/>
      <w:bookmarkStart w:id="5836" w:name="_Toc106177111"/>
      <w:bookmarkStart w:id="5837" w:name="_Toc114242279"/>
      <w:bookmarkStart w:id="5838" w:name="_Toc123044275"/>
      <w:bookmarkStart w:id="5839" w:name="_Toc124157914"/>
      <w:bookmarkStart w:id="5840" w:name="_Toc124259837"/>
      <w:bookmarkStart w:id="5841" w:name="_Toc130584909"/>
      <w:bookmarkStart w:id="5842" w:name="_Toc137464565"/>
      <w:bookmarkStart w:id="5843" w:name="_Toc138884234"/>
      <w:bookmarkStart w:id="5844" w:name="_Toc145643435"/>
      <w:bookmarkStart w:id="5845" w:name="_Toc155472269"/>
      <w:bookmarkStart w:id="5846" w:name="_Toc155777158"/>
      <w:bookmarkStart w:id="5847" w:name="_Toc161668490"/>
      <w:bookmarkStart w:id="5848" w:name="_Toc169713817"/>
      <w:bookmarkStart w:id="5849" w:name="_Toc176445368"/>
      <w:bookmarkStart w:id="5850" w:name="_Toc187246843"/>
      <w:bookmarkStart w:id="5851" w:name="_Toc192602932"/>
      <w:r w:rsidRPr="00FD0493">
        <w:t>10.2.2</w:t>
      </w:r>
      <w:r w:rsidRPr="00FD0493">
        <w:tab/>
        <w:t>Minimum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t xml:space="preserve"> for </w:t>
      </w:r>
      <w:r w:rsidRPr="003F69DC">
        <w:rPr>
          <w:i/>
          <w:iCs/>
        </w:rPr>
        <w:t>SAN type 1-O</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852" w:name="_Toc21127705"/>
      <w:bookmarkStart w:id="5853" w:name="_Toc29811914"/>
      <w:bookmarkStart w:id="5854" w:name="_Toc36817466"/>
      <w:bookmarkStart w:id="5855" w:name="_Toc37260388"/>
      <w:bookmarkStart w:id="5856" w:name="_Toc37267776"/>
      <w:bookmarkStart w:id="5857" w:name="_Toc44712382"/>
      <w:bookmarkStart w:id="5858" w:name="_Toc45893694"/>
      <w:bookmarkStart w:id="5859" w:name="_Toc53178408"/>
      <w:bookmarkStart w:id="5860" w:name="_Toc53178859"/>
      <w:bookmarkStart w:id="5861" w:name="_Toc61179097"/>
      <w:bookmarkStart w:id="5862" w:name="_Toc61179567"/>
      <w:bookmarkStart w:id="5863" w:name="_Toc67916863"/>
      <w:bookmarkStart w:id="5864" w:name="_Toc74663484"/>
      <w:bookmarkStart w:id="5865" w:name="_Toc104311098"/>
      <w:bookmarkStart w:id="5866" w:name="_Toc106126799"/>
      <w:bookmarkStart w:id="5867" w:name="_Toc106177112"/>
      <w:bookmarkStart w:id="5868" w:name="_Toc114242280"/>
      <w:bookmarkStart w:id="5869" w:name="_Toc123044276"/>
      <w:bookmarkStart w:id="5870" w:name="_Toc124157915"/>
      <w:bookmarkStart w:id="5871" w:name="_Toc124259838"/>
      <w:bookmarkStart w:id="5872" w:name="_Toc130584910"/>
      <w:bookmarkStart w:id="5873" w:name="_Toc137464566"/>
      <w:bookmarkStart w:id="5874" w:name="_Toc138884235"/>
      <w:bookmarkStart w:id="5875" w:name="_Toc145643436"/>
      <w:bookmarkStart w:id="5876" w:name="_Toc155472270"/>
      <w:bookmarkStart w:id="5877" w:name="_Toc155777159"/>
      <w:bookmarkStart w:id="5878" w:name="_Toc161668491"/>
      <w:bookmarkStart w:id="5879" w:name="_Toc169713818"/>
      <w:bookmarkStart w:id="5880" w:name="_Toc176445369"/>
      <w:bookmarkStart w:id="5881" w:name="_Toc187246844"/>
      <w:bookmarkStart w:id="5882" w:name="_Toc192602933"/>
      <w:r w:rsidRPr="00F95B02">
        <w:t>10.3</w:t>
      </w:r>
      <w:r w:rsidRPr="00F95B02">
        <w:tab/>
        <w:t>OTA reference sensitivity level</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45A8A559" w14:textId="77777777" w:rsidR="006D6925" w:rsidRDefault="006D6925" w:rsidP="00E61BAF">
      <w:pPr>
        <w:pStyle w:val="Heading3"/>
        <w:numPr>
          <w:ilvl w:val="2"/>
          <w:numId w:val="0"/>
        </w:numPr>
        <w:ind w:left="1134" w:hanging="1134"/>
      </w:pPr>
      <w:bookmarkStart w:id="5883" w:name="_Toc74663485"/>
      <w:bookmarkStart w:id="5884" w:name="_Toc29811915"/>
      <w:bookmarkStart w:id="5885" w:name="_Toc90422873"/>
      <w:bookmarkStart w:id="5886" w:name="_Toc67916864"/>
      <w:bookmarkStart w:id="5887" w:name="_Toc36817467"/>
      <w:bookmarkStart w:id="5888" w:name="_Toc37267777"/>
      <w:bookmarkStart w:id="5889" w:name="_Toc44712383"/>
      <w:bookmarkStart w:id="5890" w:name="_Toc53178409"/>
      <w:bookmarkStart w:id="5891" w:name="_Toc82622026"/>
      <w:bookmarkStart w:id="5892" w:name="_Toc53178860"/>
      <w:bookmarkStart w:id="5893" w:name="_Toc21127706"/>
      <w:bookmarkStart w:id="5894" w:name="_Toc45893695"/>
      <w:bookmarkStart w:id="5895" w:name="_Toc37260389"/>
      <w:bookmarkStart w:id="5896" w:name="_Toc61179568"/>
      <w:bookmarkStart w:id="5897" w:name="_Toc61179098"/>
      <w:bookmarkStart w:id="5898" w:name="_Toc104311099"/>
      <w:bookmarkStart w:id="5899" w:name="_Toc106126800"/>
      <w:bookmarkStart w:id="5900" w:name="_Toc106177113"/>
      <w:bookmarkStart w:id="5901" w:name="_Toc114242281"/>
      <w:bookmarkStart w:id="5902" w:name="_Toc123044277"/>
      <w:bookmarkStart w:id="5903" w:name="_Toc124157916"/>
      <w:bookmarkStart w:id="5904" w:name="_Toc124259839"/>
      <w:bookmarkStart w:id="5905" w:name="_Toc130584911"/>
      <w:bookmarkStart w:id="5906" w:name="_Toc137464567"/>
      <w:bookmarkStart w:id="5907" w:name="_Toc138884236"/>
      <w:bookmarkStart w:id="5908" w:name="_Toc145643437"/>
      <w:bookmarkStart w:id="5909" w:name="_Toc155472271"/>
      <w:bookmarkStart w:id="5910" w:name="_Toc155777160"/>
      <w:bookmarkStart w:id="5911" w:name="_Toc161668492"/>
      <w:bookmarkStart w:id="5912" w:name="_Toc169713819"/>
      <w:bookmarkStart w:id="5913" w:name="_Toc176445370"/>
      <w:bookmarkStart w:id="5914" w:name="_Toc187246845"/>
      <w:bookmarkStart w:id="5915" w:name="_Toc192602934"/>
      <w:bookmarkStart w:id="5916" w:name="_Hlk500365921"/>
      <w:r>
        <w:t>10.3.1</w:t>
      </w:r>
      <w:r>
        <w:tab/>
      </w:r>
      <w:r>
        <w:rPr>
          <w:rFonts w:eastAsia="SimSun" w:hint="eastAsia"/>
          <w:lang w:val="en-US" w:eastAsia="zh-CN"/>
        </w:rPr>
        <w:tab/>
      </w:r>
      <w:r>
        <w:t>General</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917" w:name="_Toc53178410"/>
      <w:bookmarkStart w:id="5918" w:name="_Toc37267778"/>
      <w:bookmarkStart w:id="5919" w:name="_Toc67916865"/>
      <w:bookmarkStart w:id="5920" w:name="_Toc44712384"/>
      <w:bookmarkStart w:id="5921" w:name="_Toc53178861"/>
      <w:bookmarkStart w:id="5922" w:name="_Toc45893696"/>
      <w:bookmarkStart w:id="5923" w:name="_Toc90422874"/>
      <w:bookmarkStart w:id="5924" w:name="_Toc82622027"/>
      <w:bookmarkStart w:id="5925" w:name="_Toc29811916"/>
      <w:bookmarkStart w:id="5926" w:name="_Toc74663486"/>
      <w:bookmarkStart w:id="5927" w:name="_Toc36817468"/>
      <w:bookmarkStart w:id="5928" w:name="_Toc61179569"/>
      <w:bookmarkStart w:id="5929" w:name="_Toc61179099"/>
      <w:bookmarkStart w:id="5930" w:name="_Toc21127707"/>
      <w:bookmarkStart w:id="5931" w:name="_Toc37260390"/>
      <w:bookmarkStart w:id="5932" w:name="_Toc104311100"/>
      <w:bookmarkStart w:id="5933" w:name="_Toc106126801"/>
      <w:bookmarkStart w:id="5934" w:name="_Toc106177114"/>
      <w:bookmarkStart w:id="5935" w:name="_Toc114242282"/>
      <w:bookmarkStart w:id="5936" w:name="_Toc123044278"/>
      <w:bookmarkStart w:id="5937" w:name="_Toc124157917"/>
      <w:bookmarkStart w:id="5938" w:name="_Toc124259840"/>
      <w:bookmarkStart w:id="5939" w:name="_Toc130584912"/>
      <w:bookmarkStart w:id="5940" w:name="_Toc137464568"/>
      <w:bookmarkStart w:id="5941" w:name="_Toc138884237"/>
      <w:bookmarkStart w:id="5942" w:name="_Toc145643438"/>
      <w:bookmarkStart w:id="5943" w:name="_Toc155472272"/>
      <w:bookmarkStart w:id="5944" w:name="_Toc155777161"/>
      <w:bookmarkStart w:id="5945" w:name="_Toc161668493"/>
      <w:bookmarkStart w:id="5946" w:name="_Toc169713820"/>
      <w:bookmarkStart w:id="5947" w:name="_Toc176445371"/>
      <w:bookmarkStart w:id="5948" w:name="_Toc187246846"/>
      <w:bookmarkStart w:id="5949" w:name="_Toc192602935"/>
      <w:bookmarkEnd w:id="591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950" w:name="_Toc21127709"/>
      <w:bookmarkStart w:id="5951" w:name="_Toc29811918"/>
      <w:bookmarkStart w:id="5952" w:name="_Toc36817470"/>
      <w:bookmarkStart w:id="5953" w:name="_Toc37260392"/>
      <w:bookmarkStart w:id="5954" w:name="_Toc37267780"/>
      <w:bookmarkStart w:id="5955" w:name="_Toc44712386"/>
      <w:bookmarkStart w:id="5956" w:name="_Toc45893698"/>
      <w:bookmarkStart w:id="5957" w:name="_Toc53178412"/>
      <w:bookmarkStart w:id="5958" w:name="_Toc53178863"/>
      <w:bookmarkStart w:id="5959" w:name="_Toc61179101"/>
      <w:bookmarkStart w:id="5960" w:name="_Toc61179571"/>
      <w:bookmarkStart w:id="5961" w:name="_Toc67916867"/>
      <w:bookmarkStart w:id="5962" w:name="_Toc74663488"/>
      <w:bookmarkStart w:id="5963" w:name="_Toc104311101"/>
      <w:bookmarkStart w:id="5964" w:name="_Toc106126802"/>
      <w:bookmarkStart w:id="5965"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5966" w:name="_Toc169713821"/>
            <w:bookmarkStart w:id="5967" w:name="_Toc176445372"/>
            <w:bookmarkStart w:id="5968"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5969" w:name="_Toc192602936"/>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966"/>
      <w:bookmarkEnd w:id="5967"/>
      <w:bookmarkEnd w:id="5968"/>
      <w:bookmarkEnd w:id="596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w:t>
      </w:r>
      <w:r w:rsidRPr="00F95B02">
        <w:lastRenderedPageBreak/>
        <w:t xml:space="preserve">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970" w:name="_Toc114242283"/>
      <w:bookmarkStart w:id="5971" w:name="_Toc123044279"/>
      <w:bookmarkStart w:id="5972" w:name="_Toc124157918"/>
      <w:bookmarkStart w:id="5973" w:name="_Toc124259841"/>
      <w:bookmarkStart w:id="5974" w:name="_Toc130584913"/>
      <w:bookmarkStart w:id="5975" w:name="_Toc137464569"/>
      <w:bookmarkStart w:id="5976" w:name="_Toc138884238"/>
      <w:bookmarkStart w:id="5977" w:name="_Toc145643439"/>
      <w:bookmarkStart w:id="5978" w:name="_Toc155472273"/>
      <w:bookmarkStart w:id="5979" w:name="_Toc155777162"/>
      <w:bookmarkStart w:id="5980" w:name="_Toc161668494"/>
      <w:bookmarkStart w:id="5981" w:name="_Toc169713822"/>
      <w:bookmarkStart w:id="5982" w:name="_Toc176445373"/>
      <w:bookmarkStart w:id="5983" w:name="_Toc187246848"/>
      <w:bookmarkStart w:id="5984" w:name="_Toc192602937"/>
      <w:r w:rsidRPr="00F95B02">
        <w:t>10.4</w:t>
      </w:r>
      <w:r w:rsidRPr="00F95B02">
        <w:tab/>
        <w:t xml:space="preserve">OTA </w:t>
      </w:r>
      <w:bookmarkEnd w:id="5950"/>
      <w:r w:rsidRPr="00F95B02">
        <w:t>dynamic range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211E055A" w14:textId="5DDB7946" w:rsidR="006D6925" w:rsidRDefault="006D6925" w:rsidP="0090261D">
      <w:pPr>
        <w:pStyle w:val="Heading2"/>
      </w:pPr>
      <w:bookmarkStart w:id="5985" w:name="_Toc37260393"/>
      <w:bookmarkStart w:id="5986" w:name="_Toc45893699"/>
      <w:bookmarkStart w:id="5987" w:name="_Toc74663489"/>
      <w:bookmarkStart w:id="5988" w:name="_Toc82622030"/>
      <w:bookmarkStart w:id="5989" w:name="_Toc67916868"/>
      <w:bookmarkStart w:id="5990" w:name="_Toc29811919"/>
      <w:bookmarkStart w:id="5991" w:name="_Toc61179572"/>
      <w:bookmarkStart w:id="5992" w:name="_Toc37267781"/>
      <w:bookmarkStart w:id="5993" w:name="_Toc21127710"/>
      <w:bookmarkStart w:id="5994" w:name="_Toc44712387"/>
      <w:bookmarkStart w:id="5995" w:name="_Toc61179102"/>
      <w:bookmarkStart w:id="5996" w:name="_Toc53178413"/>
      <w:bookmarkStart w:id="5997" w:name="_Toc90422877"/>
      <w:bookmarkStart w:id="5998" w:name="_Toc36817471"/>
      <w:bookmarkStart w:id="5999" w:name="_Toc53178864"/>
      <w:bookmarkStart w:id="6000" w:name="_Toc104311102"/>
      <w:bookmarkStart w:id="6001" w:name="_Toc106126803"/>
      <w:bookmarkStart w:id="6002" w:name="_Toc106177116"/>
      <w:bookmarkStart w:id="6003" w:name="_Toc114242284"/>
      <w:bookmarkStart w:id="6004" w:name="_Toc123044280"/>
      <w:bookmarkStart w:id="6005" w:name="_Toc124157919"/>
      <w:bookmarkStart w:id="6006" w:name="_Toc124259842"/>
      <w:bookmarkStart w:id="6007" w:name="_Toc130584914"/>
      <w:bookmarkStart w:id="6008" w:name="_Toc137464570"/>
      <w:bookmarkStart w:id="6009" w:name="_Toc138884239"/>
      <w:bookmarkStart w:id="6010" w:name="_Toc145643440"/>
      <w:bookmarkStart w:id="6011" w:name="_Toc155472274"/>
      <w:bookmarkStart w:id="6012" w:name="_Toc155777163"/>
      <w:bookmarkStart w:id="6013" w:name="_Toc161668495"/>
      <w:bookmarkStart w:id="6014" w:name="_Toc169713823"/>
      <w:bookmarkStart w:id="6015" w:name="_Toc176445374"/>
      <w:bookmarkStart w:id="6016" w:name="_Toc187246849"/>
      <w:bookmarkStart w:id="6017" w:name="_Toc192602938"/>
      <w:r>
        <w:t>10.4.1</w:t>
      </w:r>
      <w:r>
        <w:tab/>
        <w:t>General</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018" w:name="_Toc61179573"/>
      <w:bookmarkStart w:id="6019" w:name="_Toc45893700"/>
      <w:bookmarkStart w:id="6020" w:name="_Toc44712388"/>
      <w:bookmarkStart w:id="6021" w:name="_Toc37267782"/>
      <w:bookmarkStart w:id="6022" w:name="_Toc90422878"/>
      <w:bookmarkStart w:id="6023" w:name="_Toc82622031"/>
      <w:bookmarkStart w:id="6024" w:name="_Toc67916869"/>
      <w:bookmarkStart w:id="6025" w:name="_Toc29811920"/>
      <w:bookmarkStart w:id="6026" w:name="_Toc61179103"/>
      <w:bookmarkStart w:id="6027" w:name="_Toc74663490"/>
      <w:bookmarkStart w:id="6028" w:name="_Toc21127711"/>
      <w:bookmarkStart w:id="6029" w:name="_Toc53178865"/>
      <w:bookmarkStart w:id="6030" w:name="_Toc53178414"/>
      <w:bookmarkStart w:id="6031" w:name="_Toc37260394"/>
      <w:bookmarkStart w:id="6032" w:name="_Toc36817472"/>
      <w:bookmarkStart w:id="6033" w:name="_Toc104311103"/>
      <w:bookmarkStart w:id="6034" w:name="_Toc106126804"/>
      <w:bookmarkStart w:id="6035" w:name="_Toc106177117"/>
      <w:bookmarkStart w:id="6036" w:name="_Toc114242285"/>
      <w:bookmarkStart w:id="6037" w:name="_Toc123044281"/>
      <w:bookmarkStart w:id="6038" w:name="_Toc124157920"/>
      <w:bookmarkStart w:id="6039" w:name="_Toc124259843"/>
      <w:bookmarkStart w:id="6040" w:name="_Toc130584915"/>
      <w:bookmarkStart w:id="6041" w:name="_Toc137464571"/>
      <w:bookmarkStart w:id="6042" w:name="_Toc138884240"/>
      <w:bookmarkStart w:id="6043" w:name="_Toc145643441"/>
      <w:bookmarkStart w:id="6044" w:name="_Toc155472275"/>
      <w:bookmarkStart w:id="6045" w:name="_Toc155777164"/>
      <w:bookmarkStart w:id="6046" w:name="_Toc161668496"/>
      <w:bookmarkStart w:id="6047" w:name="_Toc169713824"/>
      <w:bookmarkStart w:id="6048" w:name="_Toc176445375"/>
      <w:bookmarkStart w:id="6049" w:name="_Toc187246850"/>
      <w:bookmarkStart w:id="6050" w:name="_Toc192602939"/>
      <w:r>
        <w:t>10.4.2</w:t>
      </w:r>
      <w:r>
        <w:tab/>
        <w:t xml:space="preserve">Minimum requirement for </w:t>
      </w:r>
      <w:r>
        <w:rPr>
          <w:rFonts w:hint="eastAsia"/>
          <w:i/>
          <w:iCs/>
          <w:lang w:val="en-US" w:eastAsia="zh-CN"/>
        </w:rPr>
        <w:t>SAN</w:t>
      </w:r>
      <w:r>
        <w:rPr>
          <w:i/>
        </w:rPr>
        <w:t xml:space="preserve"> type 1-O</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7777777" w:rsidR="00DB58E7" w:rsidRPr="007E346D" w:rsidRDefault="00DB58E7" w:rsidP="008C5F9D">
            <w:pPr>
              <w:pStyle w:val="TAH"/>
              <w:rPr>
                <w:rFonts w:cs="v5.0.0"/>
              </w:rPr>
            </w:pPr>
            <w:r w:rsidRPr="007E346D">
              <w:rPr>
                <w:rFonts w:cs="v5.0.0"/>
                <w:i/>
              </w:rPr>
              <w:t>BS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051" w:name="_Toc21127712"/>
      <w:bookmarkStart w:id="6052" w:name="_Toc29811921"/>
      <w:bookmarkStart w:id="6053" w:name="_Toc36817473"/>
      <w:bookmarkStart w:id="6054" w:name="_Toc37260395"/>
      <w:bookmarkStart w:id="6055" w:name="_Toc37267783"/>
      <w:bookmarkStart w:id="6056" w:name="_Toc44712389"/>
      <w:bookmarkStart w:id="6057" w:name="_Toc45893701"/>
      <w:bookmarkStart w:id="6058" w:name="_Toc53178415"/>
      <w:bookmarkStart w:id="6059" w:name="_Toc53178866"/>
      <w:bookmarkStart w:id="6060" w:name="_Toc61179104"/>
      <w:bookmarkStart w:id="6061" w:name="_Toc61179574"/>
      <w:bookmarkStart w:id="6062" w:name="_Toc67916870"/>
      <w:bookmarkStart w:id="6063" w:name="_Toc74663491"/>
      <w:bookmarkStart w:id="6064" w:name="_Toc104311104"/>
      <w:bookmarkStart w:id="6065" w:name="_Toc106126805"/>
      <w:bookmarkStart w:id="6066" w:name="_Toc106177118"/>
      <w:bookmarkStart w:id="6067" w:name="_Toc114242286"/>
      <w:bookmarkStart w:id="6068" w:name="_Toc123044282"/>
      <w:bookmarkStart w:id="6069" w:name="_Toc124157921"/>
      <w:bookmarkStart w:id="6070" w:name="_Toc124259844"/>
      <w:bookmarkStart w:id="6071" w:name="_Toc130584916"/>
      <w:bookmarkStart w:id="6072" w:name="_Toc137464572"/>
      <w:bookmarkStart w:id="6073" w:name="_Toc138884241"/>
      <w:bookmarkStart w:id="6074" w:name="_Toc145643442"/>
      <w:bookmarkStart w:id="6075" w:name="_Toc155472276"/>
      <w:bookmarkStart w:id="6076" w:name="_Toc155777165"/>
      <w:bookmarkStart w:id="6077" w:name="_Toc161668497"/>
      <w:bookmarkStart w:id="6078" w:name="_Toc169713825"/>
      <w:bookmarkStart w:id="6079" w:name="_Toc176445376"/>
      <w:bookmarkStart w:id="6080" w:name="_Toc187246851"/>
      <w:bookmarkStart w:id="6081" w:name="_Toc192602940"/>
      <w:r w:rsidRPr="00F95B02">
        <w:lastRenderedPageBreak/>
        <w:t>10.5</w:t>
      </w:r>
      <w:r w:rsidRPr="00F95B02">
        <w:tab/>
        <w:t>OTA in-band selectivity and blocking</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29B1061C" w14:textId="77777777" w:rsidR="006D6925" w:rsidRDefault="006D6925" w:rsidP="0090261D">
      <w:pPr>
        <w:pStyle w:val="Heading3"/>
      </w:pPr>
      <w:bookmarkStart w:id="6082" w:name="_Toc90422880"/>
      <w:bookmarkStart w:id="6083" w:name="_Toc82622033"/>
      <w:bookmarkStart w:id="6084" w:name="_Toc74663492"/>
      <w:bookmarkStart w:id="6085" w:name="_Toc67916871"/>
      <w:bookmarkStart w:id="6086" w:name="_Toc61179575"/>
      <w:bookmarkStart w:id="6087" w:name="_Toc61179105"/>
      <w:bookmarkStart w:id="6088" w:name="_Toc53178867"/>
      <w:bookmarkStart w:id="6089" w:name="_Toc53178416"/>
      <w:bookmarkStart w:id="6090" w:name="_Toc45893702"/>
      <w:bookmarkStart w:id="6091" w:name="_Toc44712390"/>
      <w:bookmarkStart w:id="6092" w:name="_Toc37267784"/>
      <w:bookmarkStart w:id="6093" w:name="_Toc37260396"/>
      <w:bookmarkStart w:id="6094" w:name="_Toc36817474"/>
      <w:bookmarkStart w:id="6095" w:name="_Toc29811922"/>
      <w:bookmarkStart w:id="6096" w:name="_Toc21127713"/>
      <w:bookmarkStart w:id="6097" w:name="_Toc104311105"/>
      <w:bookmarkStart w:id="6098" w:name="_Toc106126806"/>
      <w:bookmarkStart w:id="6099" w:name="_Toc106177119"/>
      <w:bookmarkStart w:id="6100" w:name="_Toc114242287"/>
      <w:bookmarkStart w:id="6101" w:name="_Toc123044283"/>
      <w:bookmarkStart w:id="6102" w:name="_Toc124157922"/>
      <w:bookmarkStart w:id="6103" w:name="_Toc124259845"/>
      <w:bookmarkStart w:id="6104" w:name="_Toc130584917"/>
      <w:bookmarkStart w:id="6105" w:name="_Toc137464573"/>
      <w:bookmarkStart w:id="6106" w:name="_Toc138884242"/>
      <w:bookmarkStart w:id="6107" w:name="_Toc145643443"/>
      <w:bookmarkStart w:id="6108" w:name="_Toc155472277"/>
      <w:bookmarkStart w:id="6109" w:name="_Toc155777166"/>
      <w:bookmarkStart w:id="6110" w:name="_Toc161668498"/>
      <w:bookmarkStart w:id="6111" w:name="_Toc169713826"/>
      <w:bookmarkStart w:id="6112" w:name="_Toc176445377"/>
      <w:bookmarkStart w:id="6113" w:name="_Toc187246852"/>
      <w:bookmarkStart w:id="6114" w:name="_Toc192602941"/>
      <w:r>
        <w:t>10.5.1</w:t>
      </w:r>
      <w:r>
        <w:tab/>
        <w:t>OTA adjacent channel selectivity</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074432AC" w14:textId="77777777" w:rsidR="006D6925" w:rsidRDefault="006D6925" w:rsidP="0090261D">
      <w:pPr>
        <w:pStyle w:val="Heading4"/>
      </w:pPr>
      <w:bookmarkStart w:id="6115" w:name="_Toc90422881"/>
      <w:bookmarkStart w:id="6116" w:name="_Toc82622034"/>
      <w:bookmarkStart w:id="6117" w:name="_Toc74663493"/>
      <w:bookmarkStart w:id="6118" w:name="_Toc67916872"/>
      <w:bookmarkStart w:id="6119" w:name="_Toc61179576"/>
      <w:bookmarkStart w:id="6120" w:name="_Toc61179106"/>
      <w:bookmarkStart w:id="6121" w:name="_Toc53178868"/>
      <w:bookmarkStart w:id="6122" w:name="_Toc53178417"/>
      <w:bookmarkStart w:id="6123" w:name="_Toc45893703"/>
      <w:bookmarkStart w:id="6124" w:name="_Toc44712391"/>
      <w:bookmarkStart w:id="6125" w:name="_Toc37267785"/>
      <w:bookmarkStart w:id="6126" w:name="_Toc37260397"/>
      <w:bookmarkStart w:id="6127" w:name="_Toc36817475"/>
      <w:bookmarkStart w:id="6128" w:name="_Toc29811923"/>
      <w:bookmarkStart w:id="6129" w:name="_Toc21127714"/>
      <w:bookmarkStart w:id="6130" w:name="_Toc104311106"/>
      <w:bookmarkStart w:id="6131" w:name="_Toc106126807"/>
      <w:bookmarkStart w:id="6132" w:name="_Toc106177120"/>
      <w:bookmarkStart w:id="6133" w:name="_Toc114242288"/>
      <w:bookmarkStart w:id="6134" w:name="_Toc123044284"/>
      <w:bookmarkStart w:id="6135" w:name="_Toc124157923"/>
      <w:bookmarkStart w:id="6136" w:name="_Toc124259846"/>
      <w:bookmarkStart w:id="6137" w:name="_Toc130584918"/>
      <w:bookmarkStart w:id="6138" w:name="_Toc137464574"/>
      <w:bookmarkStart w:id="6139" w:name="_Toc138884243"/>
      <w:bookmarkStart w:id="6140" w:name="_Toc145643444"/>
      <w:bookmarkStart w:id="6141" w:name="_Toc155472278"/>
      <w:bookmarkStart w:id="6142" w:name="_Toc155777167"/>
      <w:bookmarkStart w:id="6143" w:name="_Toc161668499"/>
      <w:bookmarkStart w:id="6144" w:name="_Toc169713827"/>
      <w:bookmarkStart w:id="6145" w:name="_Toc176445378"/>
      <w:bookmarkStart w:id="6146" w:name="_Toc187246853"/>
      <w:bookmarkStart w:id="6147" w:name="_Toc192602942"/>
      <w:r>
        <w:t>10.5.1.1</w:t>
      </w:r>
      <w:r>
        <w:tab/>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148" w:name="_Toc90422882"/>
      <w:bookmarkStart w:id="6149" w:name="_Toc82622035"/>
      <w:bookmarkStart w:id="6150" w:name="_Toc74663494"/>
      <w:bookmarkStart w:id="6151" w:name="_Toc67916873"/>
      <w:bookmarkStart w:id="6152" w:name="_Toc61179577"/>
      <w:bookmarkStart w:id="6153" w:name="_Toc61179107"/>
      <w:bookmarkStart w:id="6154" w:name="_Toc53178869"/>
      <w:bookmarkStart w:id="6155" w:name="_Toc53178418"/>
      <w:bookmarkStart w:id="6156" w:name="_Toc45893704"/>
      <w:bookmarkStart w:id="6157" w:name="_Toc44712392"/>
      <w:bookmarkStart w:id="6158" w:name="_Toc37267786"/>
      <w:bookmarkStart w:id="6159" w:name="_Toc37260398"/>
      <w:bookmarkStart w:id="6160" w:name="_Toc36817476"/>
      <w:bookmarkStart w:id="6161" w:name="_Toc29811924"/>
      <w:bookmarkStart w:id="6162" w:name="_Toc21127715"/>
      <w:bookmarkStart w:id="6163" w:name="_Toc104311107"/>
      <w:bookmarkStart w:id="6164" w:name="_Toc106126808"/>
      <w:bookmarkStart w:id="6165" w:name="_Toc106177121"/>
      <w:bookmarkStart w:id="6166" w:name="_Toc114242289"/>
      <w:bookmarkStart w:id="6167" w:name="_Toc123044285"/>
      <w:bookmarkStart w:id="6168" w:name="_Toc124157924"/>
      <w:bookmarkStart w:id="6169" w:name="_Toc124259847"/>
      <w:bookmarkStart w:id="6170" w:name="_Toc130584919"/>
      <w:bookmarkStart w:id="6171" w:name="_Toc137464575"/>
      <w:bookmarkStart w:id="6172" w:name="_Toc138884244"/>
      <w:bookmarkStart w:id="6173" w:name="_Toc145643445"/>
      <w:bookmarkStart w:id="6174" w:name="_Toc155472279"/>
      <w:bookmarkStart w:id="6175" w:name="_Toc155777168"/>
      <w:bookmarkStart w:id="6176" w:name="_Toc161668500"/>
      <w:bookmarkStart w:id="6177" w:name="_Toc169713828"/>
      <w:bookmarkStart w:id="6178" w:name="_Toc176445379"/>
      <w:bookmarkStart w:id="6179" w:name="_Toc187246854"/>
      <w:bookmarkStart w:id="6180" w:name="_Toc192602943"/>
      <w:r>
        <w:t>10.5.1.2</w:t>
      </w:r>
      <w:r>
        <w:tab/>
        <w:t xml:space="preserve">Minimum requirement for </w:t>
      </w:r>
      <w:r>
        <w:rPr>
          <w:i/>
        </w:rPr>
        <w:t>SAN type 1-O</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181" w:name="_Toc104311108"/>
      <w:bookmarkStart w:id="6182" w:name="_Toc106126809"/>
      <w:bookmarkStart w:id="6183"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184" w:name="_Toc169713829"/>
      <w:bookmarkStart w:id="6185" w:name="_Toc176445380"/>
      <w:bookmarkStart w:id="6186" w:name="_Toc187246855"/>
      <w:bookmarkStart w:id="6187" w:name="_Toc192602944"/>
      <w:r>
        <w:lastRenderedPageBreak/>
        <w:t>10.5.1.3</w:t>
      </w:r>
      <w:r>
        <w:tab/>
        <w:t xml:space="preserve">Minimum requirement for </w:t>
      </w:r>
      <w:r>
        <w:rPr>
          <w:i/>
        </w:rPr>
        <w:t xml:space="preserve">SAN type </w:t>
      </w:r>
      <w:r>
        <w:rPr>
          <w:rFonts w:hint="eastAsia"/>
          <w:i/>
          <w:lang w:val="en-US" w:eastAsia="zh-CN"/>
        </w:rPr>
        <w:t>2</w:t>
      </w:r>
      <w:r>
        <w:rPr>
          <w:i/>
        </w:rPr>
        <w:t>-O</w:t>
      </w:r>
      <w:bookmarkEnd w:id="6184"/>
      <w:bookmarkEnd w:id="6185"/>
      <w:bookmarkEnd w:id="6186"/>
      <w:bookmarkEnd w:id="6187"/>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188" w:name="_Toc114242290"/>
      <w:bookmarkStart w:id="6189" w:name="_Toc123044286"/>
      <w:bookmarkStart w:id="6190" w:name="_Toc124157925"/>
      <w:bookmarkStart w:id="6191" w:name="_Toc124259848"/>
      <w:bookmarkStart w:id="6192" w:name="_Toc130584920"/>
      <w:bookmarkStart w:id="6193" w:name="_Toc137464576"/>
      <w:bookmarkStart w:id="6194" w:name="_Toc138884245"/>
      <w:bookmarkStart w:id="6195" w:name="_Toc145643446"/>
      <w:bookmarkStart w:id="6196" w:name="_Toc155472280"/>
      <w:bookmarkStart w:id="6197" w:name="_Toc155777169"/>
      <w:bookmarkStart w:id="6198" w:name="_Toc161668501"/>
      <w:bookmarkStart w:id="6199" w:name="_Toc169713830"/>
      <w:bookmarkStart w:id="6200" w:name="_Toc176445381"/>
      <w:bookmarkStart w:id="6201" w:name="_Toc187246856"/>
      <w:bookmarkStart w:id="6202" w:name="_Toc192602945"/>
      <w:r>
        <w:t>10.5.2</w:t>
      </w:r>
      <w:r>
        <w:tab/>
        <w:t>OTA in-band blocking</w:t>
      </w:r>
      <w:bookmarkEnd w:id="6181"/>
      <w:bookmarkEnd w:id="6182"/>
      <w:bookmarkEnd w:id="6183"/>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203" w:name="_Toc21127721"/>
      <w:bookmarkStart w:id="6204" w:name="_Toc29811930"/>
      <w:bookmarkStart w:id="6205" w:name="_Toc36817482"/>
      <w:bookmarkStart w:id="6206" w:name="_Toc37260404"/>
      <w:bookmarkStart w:id="6207" w:name="_Toc37267792"/>
      <w:bookmarkStart w:id="6208" w:name="_Toc44712398"/>
      <w:bookmarkStart w:id="6209" w:name="_Toc45893710"/>
      <w:bookmarkStart w:id="6210" w:name="_Toc53178424"/>
      <w:bookmarkStart w:id="6211" w:name="_Toc53178875"/>
      <w:bookmarkStart w:id="6212" w:name="_Toc61179113"/>
      <w:bookmarkStart w:id="6213" w:name="_Toc61179583"/>
      <w:bookmarkStart w:id="6214" w:name="_Toc67916879"/>
      <w:bookmarkStart w:id="6215" w:name="_Toc74663500"/>
      <w:bookmarkStart w:id="6216" w:name="_Toc104311109"/>
      <w:bookmarkStart w:id="6217" w:name="_Toc106126810"/>
      <w:bookmarkStart w:id="6218" w:name="_Toc106177123"/>
      <w:bookmarkStart w:id="6219" w:name="_Toc114242291"/>
      <w:bookmarkStart w:id="6220" w:name="_Toc123044287"/>
      <w:bookmarkStart w:id="6221" w:name="_Toc124157926"/>
      <w:bookmarkStart w:id="6222" w:name="_Toc124259849"/>
      <w:bookmarkStart w:id="6223" w:name="_Toc130584921"/>
      <w:bookmarkStart w:id="6224" w:name="_Toc137464577"/>
      <w:bookmarkStart w:id="6225" w:name="_Toc138884246"/>
      <w:bookmarkStart w:id="6226" w:name="_Toc145643447"/>
      <w:bookmarkStart w:id="6227" w:name="_Toc155472281"/>
      <w:bookmarkStart w:id="6228" w:name="_Toc155777170"/>
      <w:bookmarkStart w:id="6229" w:name="_Toc161668502"/>
      <w:bookmarkStart w:id="6230" w:name="_Toc169713831"/>
      <w:bookmarkStart w:id="6231" w:name="_Toc176445382"/>
      <w:bookmarkStart w:id="6232" w:name="_Toc187246857"/>
      <w:bookmarkStart w:id="6233" w:name="_Toc192602946"/>
      <w:r w:rsidRPr="00F95B02">
        <w:t>10.6</w:t>
      </w:r>
      <w:r w:rsidRPr="00F95B02">
        <w:tab/>
        <w:t>OTA out-of-band blocking</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174D8760" w14:textId="38136C20" w:rsidR="006D6925" w:rsidRDefault="006D6925" w:rsidP="0090261D">
      <w:pPr>
        <w:pStyle w:val="Heading3"/>
      </w:pPr>
      <w:bookmarkStart w:id="6234" w:name="_Toc90422889"/>
      <w:bookmarkStart w:id="6235" w:name="_Toc74663501"/>
      <w:bookmarkStart w:id="6236" w:name="_Toc21127722"/>
      <w:bookmarkStart w:id="6237" w:name="_Toc61179584"/>
      <w:bookmarkStart w:id="6238" w:name="_Toc67916880"/>
      <w:bookmarkStart w:id="6239" w:name="_Toc44712399"/>
      <w:bookmarkStart w:id="6240" w:name="_Toc45893711"/>
      <w:bookmarkStart w:id="6241" w:name="_Toc29811931"/>
      <w:bookmarkStart w:id="6242" w:name="_Toc61179114"/>
      <w:bookmarkStart w:id="6243" w:name="_Toc37260405"/>
      <w:bookmarkStart w:id="6244" w:name="_Toc53178425"/>
      <w:bookmarkStart w:id="6245" w:name="_Toc82622042"/>
      <w:bookmarkStart w:id="6246" w:name="_Toc37267793"/>
      <w:bookmarkStart w:id="6247" w:name="_Toc53178876"/>
      <w:bookmarkStart w:id="6248" w:name="_Toc36817483"/>
      <w:bookmarkStart w:id="6249" w:name="_Toc104311110"/>
      <w:bookmarkStart w:id="6250" w:name="_Toc106126811"/>
      <w:bookmarkStart w:id="6251" w:name="_Toc106177124"/>
      <w:bookmarkStart w:id="6252" w:name="_Toc114242292"/>
      <w:bookmarkStart w:id="6253" w:name="_Toc123044288"/>
      <w:bookmarkStart w:id="6254" w:name="_Toc124157927"/>
      <w:bookmarkStart w:id="6255" w:name="_Toc124259850"/>
      <w:bookmarkStart w:id="6256" w:name="_Toc130584922"/>
      <w:bookmarkStart w:id="6257" w:name="_Toc137464578"/>
      <w:bookmarkStart w:id="6258" w:name="_Toc138884247"/>
      <w:bookmarkStart w:id="6259" w:name="_Toc145643448"/>
      <w:bookmarkStart w:id="6260" w:name="_Toc155472282"/>
      <w:bookmarkStart w:id="6261" w:name="_Toc155777171"/>
      <w:bookmarkStart w:id="6262" w:name="_Toc161668503"/>
      <w:bookmarkStart w:id="6263" w:name="_Toc169713832"/>
      <w:bookmarkStart w:id="6264" w:name="_Toc176445383"/>
      <w:bookmarkStart w:id="6265" w:name="_Toc187246858"/>
      <w:bookmarkStart w:id="6266" w:name="_Toc192602947"/>
      <w:r>
        <w:t>10.6.1</w:t>
      </w:r>
      <w:r>
        <w:tab/>
        <w:t>General</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267" w:name="_Toc61179115"/>
      <w:bookmarkStart w:id="6268" w:name="_Toc37260406"/>
      <w:bookmarkStart w:id="6269" w:name="_Toc53178426"/>
      <w:bookmarkStart w:id="6270" w:name="_Toc61179585"/>
      <w:bookmarkStart w:id="6271" w:name="_Toc67916881"/>
      <w:bookmarkStart w:id="6272" w:name="_Toc45893712"/>
      <w:bookmarkStart w:id="6273" w:name="_Toc21127723"/>
      <w:bookmarkStart w:id="6274" w:name="_Toc82622043"/>
      <w:bookmarkStart w:id="6275" w:name="_Toc29811932"/>
      <w:bookmarkStart w:id="6276" w:name="_Toc37267794"/>
      <w:bookmarkStart w:id="6277" w:name="_Toc36817484"/>
      <w:bookmarkStart w:id="6278" w:name="_Toc74663502"/>
      <w:bookmarkStart w:id="6279" w:name="_Toc44712400"/>
      <w:bookmarkStart w:id="6280" w:name="_Toc90422890"/>
      <w:bookmarkStart w:id="6281" w:name="_Toc53178877"/>
      <w:bookmarkStart w:id="6282" w:name="_Toc104311111"/>
      <w:bookmarkStart w:id="6283" w:name="_Toc106126812"/>
      <w:bookmarkStart w:id="6284" w:name="_Toc106177125"/>
      <w:bookmarkStart w:id="6285" w:name="_Toc114242293"/>
      <w:bookmarkStart w:id="6286" w:name="_Toc123044289"/>
      <w:bookmarkStart w:id="6287" w:name="_Toc124157928"/>
      <w:bookmarkStart w:id="6288" w:name="_Toc124259851"/>
      <w:bookmarkStart w:id="6289" w:name="_Toc130584923"/>
      <w:bookmarkStart w:id="6290" w:name="_Toc137464579"/>
      <w:bookmarkStart w:id="6291" w:name="_Toc138884248"/>
      <w:bookmarkStart w:id="6292" w:name="_Toc145643449"/>
      <w:bookmarkStart w:id="6293" w:name="_Toc155472283"/>
      <w:bookmarkStart w:id="6294" w:name="_Toc155777172"/>
      <w:bookmarkStart w:id="6295" w:name="_Toc161668504"/>
      <w:bookmarkStart w:id="6296" w:name="_Toc169713833"/>
      <w:bookmarkStart w:id="6297" w:name="_Toc176445384"/>
      <w:bookmarkStart w:id="6298" w:name="_Toc187246859"/>
      <w:bookmarkStart w:id="6299" w:name="_Toc192602948"/>
      <w:r>
        <w:lastRenderedPageBreak/>
        <w:t>10.6.2</w:t>
      </w:r>
      <w:r>
        <w:tab/>
        <w:t xml:space="preserve">Minimum requirement for </w:t>
      </w:r>
      <w:r>
        <w:rPr>
          <w:rFonts w:hint="eastAsia"/>
          <w:i/>
          <w:lang w:val="en-US" w:eastAsia="zh-CN"/>
        </w:rPr>
        <w:t>SAN</w:t>
      </w:r>
      <w:r>
        <w:rPr>
          <w:i/>
        </w:rPr>
        <w:t xml:space="preserve"> type 1-O</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7CD7049A" w14:textId="1F0587F1" w:rsidR="006D6925" w:rsidRDefault="006D6925" w:rsidP="00CE253C">
      <w:pPr>
        <w:pStyle w:val="Heading4"/>
      </w:pPr>
      <w:bookmarkStart w:id="6300" w:name="_Toc90422891"/>
      <w:bookmarkStart w:id="6301" w:name="_Toc44712401"/>
      <w:bookmarkStart w:id="6302" w:name="_Toc45893713"/>
      <w:bookmarkStart w:id="6303" w:name="_Toc61179586"/>
      <w:bookmarkStart w:id="6304" w:name="_Toc21127724"/>
      <w:bookmarkStart w:id="6305" w:name="_Toc36817485"/>
      <w:bookmarkStart w:id="6306" w:name="_Toc53178427"/>
      <w:bookmarkStart w:id="6307" w:name="_Toc29811933"/>
      <w:bookmarkStart w:id="6308" w:name="_Toc74663503"/>
      <w:bookmarkStart w:id="6309" w:name="_Toc37267795"/>
      <w:bookmarkStart w:id="6310" w:name="_Toc53178878"/>
      <w:bookmarkStart w:id="6311" w:name="_Toc67916882"/>
      <w:bookmarkStart w:id="6312" w:name="_Toc37260407"/>
      <w:bookmarkStart w:id="6313" w:name="_Toc61179116"/>
      <w:bookmarkStart w:id="6314" w:name="_Toc82622044"/>
      <w:bookmarkStart w:id="6315" w:name="_Toc104311112"/>
      <w:bookmarkStart w:id="6316" w:name="_Toc106126813"/>
      <w:bookmarkStart w:id="6317" w:name="_Toc106177126"/>
      <w:bookmarkStart w:id="6318" w:name="_Toc114242294"/>
      <w:bookmarkStart w:id="6319" w:name="_Toc123044290"/>
      <w:bookmarkStart w:id="6320" w:name="_Toc124157929"/>
      <w:bookmarkStart w:id="6321" w:name="_Toc124259852"/>
      <w:bookmarkStart w:id="6322" w:name="_Toc130584924"/>
      <w:bookmarkStart w:id="6323" w:name="_Toc137464580"/>
      <w:bookmarkStart w:id="6324" w:name="_Toc138884249"/>
      <w:bookmarkStart w:id="6325" w:name="_Toc145643450"/>
      <w:bookmarkStart w:id="6326" w:name="_Toc155472284"/>
      <w:bookmarkStart w:id="6327" w:name="_Toc155777173"/>
      <w:bookmarkStart w:id="6328" w:name="_Toc161668505"/>
      <w:bookmarkStart w:id="6329" w:name="_Toc169713834"/>
      <w:bookmarkStart w:id="6330" w:name="_Toc176445385"/>
      <w:bookmarkStart w:id="6331" w:name="_Toc187246860"/>
      <w:bookmarkStart w:id="6332" w:name="_Toc192602949"/>
      <w:r>
        <w:t>10.6.2.1</w:t>
      </w:r>
      <w:r w:rsidR="00CE253C">
        <w:tab/>
      </w:r>
      <w:r>
        <w:t>General minimum requirement</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pt;height:31pt" o:ole="">
                  <v:imagedata r:id="rId32" o:title=""/>
                </v:shape>
                <o:OLEObject Type="Embed" ProgID="Equation.3" ShapeID="_x0000_i1033" DrawAspect="Content" ObjectID="_1812279035"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333" w:name="_Toc169713835"/>
      <w:bookmarkStart w:id="6334" w:name="_Toc176445386"/>
      <w:bookmarkStart w:id="6335" w:name="_Toc187246861"/>
      <w:bookmarkStart w:id="6336" w:name="_Toc192602950"/>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333"/>
      <w:bookmarkEnd w:id="6334"/>
      <w:bookmarkEnd w:id="6335"/>
      <w:bookmarkEnd w:id="6336"/>
    </w:p>
    <w:p w14:paraId="4A14F684" w14:textId="77777777" w:rsidR="00F84126" w:rsidRDefault="00F84126" w:rsidP="00F84126">
      <w:pPr>
        <w:pStyle w:val="Heading4"/>
      </w:pPr>
      <w:bookmarkStart w:id="6337" w:name="_Toc74663506"/>
      <w:bookmarkStart w:id="6338" w:name="_Toc37267798"/>
      <w:bookmarkStart w:id="6339" w:name="_Toc29811936"/>
      <w:bookmarkStart w:id="6340" w:name="_Toc53178430"/>
      <w:bookmarkStart w:id="6341" w:name="_Toc44712404"/>
      <w:bookmarkStart w:id="6342" w:name="_Toc67916885"/>
      <w:bookmarkStart w:id="6343" w:name="_Toc61179119"/>
      <w:bookmarkStart w:id="6344" w:name="_Toc45893716"/>
      <w:bookmarkStart w:id="6345" w:name="_Toc53178881"/>
      <w:bookmarkStart w:id="6346" w:name="_Toc36817488"/>
      <w:bookmarkStart w:id="6347" w:name="_Toc21127727"/>
      <w:bookmarkStart w:id="6348" w:name="_Toc61179589"/>
      <w:bookmarkStart w:id="6349" w:name="_Toc37260410"/>
      <w:bookmarkStart w:id="6350" w:name="_Toc169713836"/>
      <w:bookmarkStart w:id="6351" w:name="_Toc176445387"/>
      <w:bookmarkStart w:id="6352" w:name="_Toc187246862"/>
      <w:bookmarkStart w:id="6353" w:name="_Toc192602951"/>
      <w:r>
        <w:t>10.6.3.1</w:t>
      </w:r>
      <w:r>
        <w:tab/>
        <w:t>General minimum requirement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lastRenderedPageBreak/>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354" w:name="_Toc21127728"/>
      <w:bookmarkStart w:id="6355" w:name="_Toc29811937"/>
      <w:bookmarkStart w:id="6356" w:name="_Toc36817489"/>
      <w:bookmarkStart w:id="6357" w:name="_Toc37260411"/>
      <w:bookmarkStart w:id="6358" w:name="_Toc37267799"/>
      <w:bookmarkStart w:id="6359" w:name="_Toc44712405"/>
      <w:bookmarkStart w:id="6360" w:name="_Toc45893717"/>
      <w:bookmarkStart w:id="6361" w:name="_Toc53178431"/>
      <w:bookmarkStart w:id="6362" w:name="_Toc53178882"/>
      <w:bookmarkStart w:id="6363" w:name="_Toc61179120"/>
      <w:bookmarkStart w:id="6364" w:name="_Toc61179590"/>
      <w:bookmarkStart w:id="6365" w:name="_Toc67916886"/>
      <w:bookmarkStart w:id="6366" w:name="_Toc74663507"/>
      <w:bookmarkStart w:id="6367" w:name="_Toc104311113"/>
      <w:bookmarkStart w:id="6368" w:name="_Toc106126814"/>
      <w:bookmarkStart w:id="6369" w:name="_Toc106177127"/>
      <w:bookmarkStart w:id="6370" w:name="_Toc114242295"/>
      <w:bookmarkStart w:id="6371" w:name="_Toc123044291"/>
      <w:bookmarkStart w:id="6372" w:name="_Toc124157930"/>
      <w:bookmarkStart w:id="6373" w:name="_Toc124259853"/>
      <w:bookmarkStart w:id="6374" w:name="_Toc130584925"/>
      <w:bookmarkStart w:id="6375" w:name="_Toc137464581"/>
      <w:bookmarkStart w:id="6376" w:name="_Toc138884250"/>
      <w:bookmarkStart w:id="6377" w:name="_Toc145643451"/>
      <w:bookmarkStart w:id="6378" w:name="_Toc155472285"/>
      <w:bookmarkStart w:id="6379" w:name="_Toc155777174"/>
      <w:bookmarkStart w:id="6380" w:name="_Toc161668506"/>
      <w:bookmarkStart w:id="6381" w:name="_Toc169713837"/>
      <w:bookmarkStart w:id="6382" w:name="_Toc176445388"/>
      <w:bookmarkStart w:id="6383" w:name="_Toc187246863"/>
      <w:bookmarkStart w:id="6384" w:name="_Toc192602952"/>
      <w:r w:rsidRPr="00F95B02">
        <w:t>10.7</w:t>
      </w:r>
      <w:r w:rsidRPr="00F95B02">
        <w:tab/>
        <w:t>OTA receiver spurious emissions</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385" w:name="_Toc21127729"/>
      <w:bookmarkStart w:id="6386" w:name="_Toc29811938"/>
      <w:bookmarkStart w:id="6387" w:name="_Toc36817490"/>
      <w:bookmarkStart w:id="6388" w:name="_Toc37260412"/>
      <w:bookmarkStart w:id="6389" w:name="_Toc37267800"/>
      <w:bookmarkStart w:id="6390" w:name="_Toc44712406"/>
      <w:bookmarkStart w:id="6391" w:name="_Toc45893718"/>
      <w:bookmarkStart w:id="6392" w:name="_Toc53178432"/>
      <w:bookmarkStart w:id="6393" w:name="_Toc53178883"/>
      <w:bookmarkStart w:id="6394" w:name="_Toc61179121"/>
      <w:bookmarkStart w:id="6395" w:name="_Toc61179591"/>
      <w:bookmarkStart w:id="6396" w:name="_Toc67916887"/>
      <w:bookmarkStart w:id="6397" w:name="_Toc74663508"/>
      <w:bookmarkStart w:id="6398" w:name="_Toc82622049"/>
      <w:bookmarkStart w:id="6399" w:name="_Toc90422896"/>
      <w:bookmarkStart w:id="6400" w:name="_Toc104311114"/>
      <w:bookmarkStart w:id="6401" w:name="_Toc106126815"/>
      <w:bookmarkStart w:id="6402" w:name="_Toc106177128"/>
      <w:bookmarkStart w:id="6403" w:name="_Toc114242296"/>
      <w:bookmarkStart w:id="6404" w:name="_Toc123044292"/>
      <w:bookmarkStart w:id="6405" w:name="_Toc124157931"/>
      <w:bookmarkStart w:id="6406" w:name="_Toc124259854"/>
      <w:bookmarkStart w:id="6407" w:name="_Toc130584926"/>
      <w:bookmarkStart w:id="6408" w:name="_Toc137464582"/>
      <w:bookmarkStart w:id="6409" w:name="_Toc138884251"/>
      <w:bookmarkStart w:id="6410" w:name="_Toc145643452"/>
      <w:bookmarkStart w:id="6411" w:name="_Toc155472286"/>
      <w:bookmarkStart w:id="6412" w:name="_Toc155777175"/>
      <w:bookmarkStart w:id="6413" w:name="_Toc161668507"/>
      <w:bookmarkStart w:id="6414" w:name="_Toc169713838"/>
      <w:bookmarkStart w:id="6415" w:name="_Toc176445389"/>
      <w:bookmarkStart w:id="6416" w:name="_Toc187246864"/>
      <w:bookmarkStart w:id="6417" w:name="_Toc192602953"/>
      <w:r w:rsidRPr="00472C57">
        <w:t>10.7.1</w:t>
      </w:r>
      <w:r w:rsidRPr="00472C57">
        <w:tab/>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r w:rsidR="00EB6FA4">
        <w:t>Void</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13970A2" w14:textId="1C4D2804" w:rsidR="0021325A" w:rsidRPr="00F95B02" w:rsidRDefault="0021325A" w:rsidP="0021325A">
      <w:pPr>
        <w:pStyle w:val="Heading3"/>
      </w:pPr>
      <w:bookmarkStart w:id="6418" w:name="_Toc21127730"/>
      <w:bookmarkStart w:id="6419" w:name="_Toc29811939"/>
      <w:bookmarkStart w:id="6420" w:name="_Toc36817491"/>
      <w:bookmarkStart w:id="6421" w:name="_Toc37260413"/>
      <w:bookmarkStart w:id="6422" w:name="_Toc37267801"/>
      <w:bookmarkStart w:id="6423" w:name="_Toc44712407"/>
      <w:bookmarkStart w:id="6424" w:name="_Toc45893719"/>
      <w:bookmarkStart w:id="6425" w:name="_Toc53178433"/>
      <w:bookmarkStart w:id="6426" w:name="_Toc53178884"/>
      <w:bookmarkStart w:id="6427" w:name="_Toc61179122"/>
      <w:bookmarkStart w:id="6428" w:name="_Toc61179592"/>
      <w:bookmarkStart w:id="6429" w:name="_Toc67916888"/>
      <w:bookmarkStart w:id="6430" w:name="_Toc74663509"/>
      <w:bookmarkStart w:id="6431" w:name="_Toc82622050"/>
      <w:bookmarkStart w:id="6432" w:name="_Toc90422897"/>
      <w:bookmarkStart w:id="6433" w:name="_Toc104311115"/>
      <w:bookmarkStart w:id="6434" w:name="_Toc106126816"/>
      <w:bookmarkStart w:id="6435" w:name="_Toc106177129"/>
      <w:bookmarkStart w:id="6436" w:name="_Toc114242297"/>
      <w:bookmarkStart w:id="6437" w:name="_Toc123044293"/>
      <w:bookmarkStart w:id="6438" w:name="_Toc124157932"/>
      <w:bookmarkStart w:id="6439" w:name="_Toc124259855"/>
      <w:bookmarkStart w:id="6440" w:name="_Toc130584927"/>
      <w:bookmarkStart w:id="6441" w:name="_Toc137464583"/>
      <w:bookmarkStart w:id="6442" w:name="_Toc138884252"/>
      <w:bookmarkStart w:id="6443" w:name="_Toc145643453"/>
      <w:bookmarkStart w:id="6444" w:name="_Toc155472287"/>
      <w:bookmarkStart w:id="6445" w:name="_Toc155777176"/>
      <w:bookmarkStart w:id="6446" w:name="_Toc161668508"/>
      <w:bookmarkStart w:id="6447" w:name="_Toc169713839"/>
      <w:bookmarkStart w:id="6448" w:name="_Toc176445390"/>
      <w:bookmarkStart w:id="6449" w:name="_Toc187246865"/>
      <w:bookmarkStart w:id="6450" w:name="_Toc192602954"/>
      <w:r w:rsidRPr="00472C57">
        <w:t>10.7.2</w:t>
      </w:r>
      <w:r w:rsidRPr="00472C57">
        <w:tab/>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r w:rsidR="00EB6FA4">
        <w:t>Void</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359874F" w14:textId="77777777" w:rsidR="003B2FE6" w:rsidRPr="00A80688" w:rsidRDefault="003B2FE6" w:rsidP="00E80AD8"/>
    <w:p w14:paraId="7FE029A1" w14:textId="278A61C2" w:rsidR="00DA0CFA" w:rsidRPr="00E80AD8" w:rsidRDefault="00DA0CFA" w:rsidP="00DA0CFA">
      <w:pPr>
        <w:pStyle w:val="Heading2"/>
      </w:pPr>
      <w:bookmarkStart w:id="6451" w:name="_Toc21127732"/>
      <w:bookmarkStart w:id="6452" w:name="_Toc29811941"/>
      <w:bookmarkStart w:id="6453" w:name="_Toc36817493"/>
      <w:bookmarkStart w:id="6454" w:name="_Toc37260415"/>
      <w:bookmarkStart w:id="6455" w:name="_Toc37267803"/>
      <w:bookmarkStart w:id="6456" w:name="_Toc44712409"/>
      <w:bookmarkStart w:id="6457" w:name="_Toc45893721"/>
      <w:bookmarkStart w:id="6458" w:name="_Toc53178435"/>
      <w:bookmarkStart w:id="6459" w:name="_Toc53178886"/>
      <w:bookmarkStart w:id="6460" w:name="_Toc61179124"/>
      <w:bookmarkStart w:id="6461" w:name="_Toc61179594"/>
      <w:bookmarkStart w:id="6462" w:name="_Toc67916890"/>
      <w:bookmarkStart w:id="6463" w:name="_Toc74663511"/>
      <w:bookmarkStart w:id="6464" w:name="_Toc104311116"/>
      <w:bookmarkStart w:id="6465" w:name="_Toc106126817"/>
      <w:bookmarkStart w:id="6466" w:name="_Toc106177130"/>
      <w:bookmarkStart w:id="6467" w:name="_Toc114242298"/>
      <w:bookmarkStart w:id="6468" w:name="_Toc123044294"/>
      <w:bookmarkStart w:id="6469" w:name="_Toc124157933"/>
      <w:bookmarkStart w:id="6470" w:name="_Toc124259856"/>
      <w:bookmarkStart w:id="6471" w:name="_Toc130584928"/>
      <w:bookmarkStart w:id="6472" w:name="_Toc137464584"/>
      <w:bookmarkStart w:id="6473" w:name="_Toc138884253"/>
      <w:bookmarkStart w:id="6474" w:name="_Toc145643454"/>
      <w:bookmarkStart w:id="6475" w:name="_Toc155472288"/>
      <w:bookmarkStart w:id="6476" w:name="_Toc155777177"/>
      <w:bookmarkStart w:id="6477" w:name="_Toc161668509"/>
      <w:bookmarkStart w:id="6478" w:name="_Toc169713840"/>
      <w:bookmarkStart w:id="6479" w:name="_Toc176445391"/>
      <w:bookmarkStart w:id="6480" w:name="_Toc187246866"/>
      <w:bookmarkStart w:id="6481" w:name="_Toc192602955"/>
      <w:r w:rsidRPr="00E80AD8">
        <w:t>10.8</w:t>
      </w:r>
      <w:r w:rsidRPr="00E80AD8">
        <w:tab/>
        <w:t>OTA receiver intermodulation</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482" w:name="_Toc21127736"/>
      <w:bookmarkStart w:id="6483" w:name="_Toc29811945"/>
      <w:bookmarkStart w:id="6484" w:name="_Toc36817497"/>
      <w:bookmarkStart w:id="6485" w:name="_Toc37260419"/>
      <w:bookmarkStart w:id="6486" w:name="_Toc37267807"/>
      <w:bookmarkStart w:id="6487" w:name="_Toc44712413"/>
      <w:bookmarkStart w:id="6488" w:name="_Toc45893725"/>
      <w:bookmarkStart w:id="6489" w:name="_Toc53178439"/>
      <w:bookmarkStart w:id="6490" w:name="_Toc53178890"/>
      <w:bookmarkStart w:id="6491" w:name="_Toc61179128"/>
      <w:bookmarkStart w:id="6492" w:name="_Toc61179598"/>
      <w:bookmarkStart w:id="6493" w:name="_Toc67916894"/>
      <w:bookmarkStart w:id="6494" w:name="_Toc74663515"/>
      <w:bookmarkStart w:id="6495" w:name="_Toc104311117"/>
      <w:bookmarkStart w:id="6496" w:name="_Toc106126818"/>
      <w:bookmarkStart w:id="6497" w:name="_Toc106177131"/>
      <w:bookmarkStart w:id="6498" w:name="_Toc114242299"/>
      <w:bookmarkStart w:id="6499" w:name="_Toc123044295"/>
      <w:bookmarkStart w:id="6500" w:name="_Toc124157934"/>
      <w:bookmarkStart w:id="6501" w:name="_Toc124259857"/>
      <w:bookmarkStart w:id="6502" w:name="_Toc130584929"/>
      <w:bookmarkStart w:id="6503" w:name="_Toc137464585"/>
      <w:bookmarkStart w:id="6504" w:name="_Toc138884254"/>
      <w:bookmarkStart w:id="6505" w:name="_Toc145643455"/>
      <w:bookmarkStart w:id="6506" w:name="_Toc155472289"/>
      <w:bookmarkStart w:id="6507" w:name="_Toc155777178"/>
      <w:bookmarkStart w:id="6508" w:name="_Toc161668510"/>
      <w:bookmarkStart w:id="6509" w:name="_Toc169713841"/>
      <w:bookmarkStart w:id="6510" w:name="_Toc176445392"/>
      <w:bookmarkStart w:id="6511" w:name="_Toc187246867"/>
      <w:bookmarkStart w:id="6512" w:name="_Toc192602956"/>
      <w:r w:rsidRPr="00F95B02">
        <w:t>10.9</w:t>
      </w:r>
      <w:r w:rsidRPr="00F95B02">
        <w:tab/>
        <w:t>OTA in-channel selectivity</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6EE9D939" w14:textId="067C19CF" w:rsidR="006D6925" w:rsidRDefault="006D6925" w:rsidP="0090261D">
      <w:pPr>
        <w:pStyle w:val="Heading3"/>
      </w:pPr>
      <w:bookmarkStart w:id="6513" w:name="_Toc36817498"/>
      <w:bookmarkStart w:id="6514" w:name="_Toc37267808"/>
      <w:bookmarkStart w:id="6515" w:name="_Toc53178440"/>
      <w:bookmarkStart w:id="6516" w:name="_Toc74663516"/>
      <w:bookmarkStart w:id="6517" w:name="_Toc61179129"/>
      <w:bookmarkStart w:id="6518" w:name="_Toc21127737"/>
      <w:bookmarkStart w:id="6519" w:name="_Toc44712414"/>
      <w:bookmarkStart w:id="6520" w:name="_Toc53178891"/>
      <w:bookmarkStart w:id="6521" w:name="_Toc45893726"/>
      <w:bookmarkStart w:id="6522" w:name="_Toc61179599"/>
      <w:bookmarkStart w:id="6523" w:name="_Toc29811946"/>
      <w:bookmarkStart w:id="6524" w:name="_Toc90422904"/>
      <w:bookmarkStart w:id="6525" w:name="_Toc37260420"/>
      <w:bookmarkStart w:id="6526" w:name="_Toc67916895"/>
      <w:bookmarkStart w:id="6527" w:name="_Toc82622057"/>
      <w:bookmarkStart w:id="6528" w:name="_Toc104311118"/>
      <w:bookmarkStart w:id="6529" w:name="_Toc106126819"/>
      <w:bookmarkStart w:id="6530" w:name="_Toc106177132"/>
      <w:bookmarkStart w:id="6531" w:name="_Toc114242300"/>
      <w:bookmarkStart w:id="6532" w:name="_Toc123044296"/>
      <w:bookmarkStart w:id="6533" w:name="_Toc124157935"/>
      <w:bookmarkStart w:id="6534" w:name="_Toc124259858"/>
      <w:bookmarkStart w:id="6535" w:name="_Toc130584930"/>
      <w:bookmarkStart w:id="6536" w:name="_Toc137464586"/>
      <w:bookmarkStart w:id="6537" w:name="_Toc138884255"/>
      <w:bookmarkStart w:id="6538" w:name="_Toc145643456"/>
      <w:bookmarkStart w:id="6539" w:name="_Toc155472290"/>
      <w:bookmarkStart w:id="6540" w:name="_Toc155777179"/>
      <w:bookmarkStart w:id="6541" w:name="_Toc161668511"/>
      <w:bookmarkStart w:id="6542" w:name="_Toc169713842"/>
      <w:bookmarkStart w:id="6543" w:name="_Toc176445393"/>
      <w:bookmarkStart w:id="6544" w:name="_Toc187246868"/>
      <w:bookmarkStart w:id="6545" w:name="_Toc192602957"/>
      <w:r>
        <w:t>10.</w:t>
      </w:r>
      <w:r>
        <w:rPr>
          <w:lang w:eastAsia="zh-CN"/>
        </w:rPr>
        <w:t>9</w:t>
      </w:r>
      <w:r>
        <w:t>.1</w:t>
      </w:r>
      <w:r>
        <w:tab/>
        <w:t>General</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546" w:name="_Toc53178892"/>
      <w:bookmarkStart w:id="6547" w:name="_Toc61179130"/>
      <w:bookmarkStart w:id="6548" w:name="_Toc82622058"/>
      <w:bookmarkStart w:id="6549" w:name="_Toc37267809"/>
      <w:bookmarkStart w:id="6550" w:name="_Toc21127738"/>
      <w:bookmarkStart w:id="6551" w:name="_Toc37260421"/>
      <w:bookmarkStart w:id="6552" w:name="_Toc44712415"/>
      <w:bookmarkStart w:id="6553" w:name="_Toc67916896"/>
      <w:bookmarkStart w:id="6554" w:name="_Toc36817499"/>
      <w:bookmarkStart w:id="6555" w:name="_Toc29811947"/>
      <w:bookmarkStart w:id="6556" w:name="_Toc90422905"/>
      <w:bookmarkStart w:id="6557" w:name="_Toc74663517"/>
      <w:bookmarkStart w:id="6558" w:name="_Toc61179600"/>
      <w:bookmarkStart w:id="6559" w:name="_Toc45893727"/>
      <w:bookmarkStart w:id="6560" w:name="_Toc53178441"/>
      <w:bookmarkStart w:id="6561" w:name="_Toc104311119"/>
      <w:bookmarkStart w:id="6562" w:name="_Toc106126820"/>
      <w:bookmarkStart w:id="6563" w:name="_Toc106177133"/>
      <w:bookmarkStart w:id="6564" w:name="_Toc114242301"/>
      <w:bookmarkStart w:id="6565" w:name="_Toc123044297"/>
      <w:bookmarkStart w:id="6566" w:name="_Toc124157936"/>
      <w:bookmarkStart w:id="6567" w:name="_Toc124259859"/>
      <w:bookmarkStart w:id="6568" w:name="_Toc130584931"/>
      <w:bookmarkStart w:id="6569" w:name="_Toc137464587"/>
      <w:bookmarkStart w:id="6570" w:name="_Toc138884256"/>
      <w:bookmarkStart w:id="6571" w:name="_Toc145643457"/>
      <w:bookmarkStart w:id="6572" w:name="_Toc155472291"/>
      <w:bookmarkStart w:id="6573" w:name="_Toc155777180"/>
      <w:bookmarkStart w:id="6574" w:name="_Toc161668512"/>
      <w:bookmarkStart w:id="6575" w:name="_Toc169713843"/>
      <w:bookmarkStart w:id="6576" w:name="_Toc176445394"/>
      <w:bookmarkStart w:id="6577" w:name="_Toc187246869"/>
      <w:bookmarkStart w:id="6578" w:name="_Toc1926029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lastRenderedPageBreak/>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7777777" w:rsidR="007D288F" w:rsidRDefault="007D288F"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579" w:name="_Toc21127740"/>
      <w:bookmarkStart w:id="6580" w:name="_Toc29811949"/>
      <w:bookmarkStart w:id="6581" w:name="_Toc36817501"/>
      <w:bookmarkStart w:id="6582" w:name="_Toc37260423"/>
      <w:bookmarkStart w:id="6583" w:name="_Toc37267811"/>
      <w:bookmarkStart w:id="6584" w:name="_Toc44712417"/>
      <w:bookmarkStart w:id="6585" w:name="_Toc45893729"/>
      <w:bookmarkStart w:id="6586" w:name="_Toc53178443"/>
      <w:bookmarkStart w:id="6587" w:name="_Toc53178894"/>
      <w:bookmarkStart w:id="6588" w:name="_Toc61179132"/>
      <w:bookmarkStart w:id="6589" w:name="_Toc61179602"/>
      <w:bookmarkStart w:id="6590" w:name="_Toc67916898"/>
      <w:bookmarkStart w:id="6591" w:name="_Toc74663519"/>
      <w:bookmarkStart w:id="6592"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77777777" w:rsidR="006D74AD" w:rsidRDefault="006D74AD"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593" w:name="_Toc169713844"/>
      <w:bookmarkStart w:id="6594" w:name="_Toc176445395"/>
      <w:bookmarkStart w:id="6595" w:name="_Toc187246870"/>
      <w:bookmarkStart w:id="6596" w:name="_Toc19260295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593"/>
      <w:bookmarkEnd w:id="6594"/>
      <w:bookmarkEnd w:id="6595"/>
      <w:bookmarkEnd w:id="6596"/>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597" w:name="_Toc106126821"/>
      <w:bookmarkStart w:id="6598" w:name="_Toc106177134"/>
      <w:bookmarkStart w:id="6599" w:name="_Toc114242302"/>
      <w:bookmarkStart w:id="6600" w:name="_Toc123044298"/>
      <w:bookmarkStart w:id="6601" w:name="_Toc124157937"/>
      <w:bookmarkStart w:id="6602" w:name="_Toc124259860"/>
      <w:bookmarkStart w:id="6603" w:name="_Toc130584932"/>
      <w:bookmarkStart w:id="6604" w:name="_Toc137464588"/>
      <w:bookmarkStart w:id="6605" w:name="_Toc138884257"/>
      <w:bookmarkStart w:id="6606" w:name="_Toc145643458"/>
      <w:bookmarkStart w:id="6607" w:name="_Toc155472292"/>
      <w:bookmarkStart w:id="6608" w:name="_Toc155777181"/>
      <w:bookmarkStart w:id="6609" w:name="_Toc161668513"/>
      <w:bookmarkStart w:id="6610" w:name="_Toc169713845"/>
      <w:bookmarkStart w:id="6611" w:name="_Toc176445396"/>
      <w:bookmarkStart w:id="6612" w:name="_Toc187246871"/>
      <w:bookmarkStart w:id="6613" w:name="_Toc192602960"/>
      <w:r w:rsidRPr="00F95B02">
        <w:t>11</w:t>
      </w:r>
      <w:r w:rsidRPr="00F95B02">
        <w:tab/>
        <w:t>Radiated performance requirements</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7457C0AC" w14:textId="041B7525" w:rsidR="00DA0CFA" w:rsidRDefault="00DA0CFA" w:rsidP="00DA0CFA">
      <w:pPr>
        <w:pStyle w:val="Heading2"/>
        <w:rPr>
          <w:noProof/>
        </w:rPr>
      </w:pPr>
      <w:bookmarkStart w:id="6614" w:name="_Toc21127741"/>
      <w:bookmarkStart w:id="6615" w:name="_Toc29811950"/>
      <w:bookmarkStart w:id="6616" w:name="_Toc36817502"/>
      <w:bookmarkStart w:id="6617" w:name="_Toc37260424"/>
      <w:bookmarkStart w:id="6618" w:name="_Toc37267812"/>
      <w:bookmarkStart w:id="6619" w:name="_Toc44712418"/>
      <w:bookmarkStart w:id="6620" w:name="_Toc45893730"/>
      <w:bookmarkStart w:id="6621" w:name="_Toc53178444"/>
      <w:bookmarkStart w:id="6622" w:name="_Toc53178895"/>
      <w:bookmarkStart w:id="6623" w:name="_Toc61179133"/>
      <w:bookmarkStart w:id="6624" w:name="_Toc61179603"/>
      <w:bookmarkStart w:id="6625" w:name="_Toc67916899"/>
      <w:bookmarkStart w:id="6626" w:name="_Toc74663520"/>
      <w:bookmarkStart w:id="6627" w:name="_Toc104311121"/>
      <w:bookmarkStart w:id="6628" w:name="_Toc106126822"/>
      <w:bookmarkStart w:id="6629" w:name="_Toc106177135"/>
      <w:bookmarkStart w:id="6630" w:name="_Toc114242303"/>
      <w:bookmarkStart w:id="6631" w:name="_Toc123044299"/>
      <w:bookmarkStart w:id="6632" w:name="_Toc124157938"/>
      <w:bookmarkStart w:id="6633" w:name="_Toc124259861"/>
      <w:bookmarkStart w:id="6634" w:name="_Toc130584933"/>
      <w:bookmarkStart w:id="6635" w:name="_Toc137464589"/>
      <w:bookmarkStart w:id="6636" w:name="_Toc138884258"/>
      <w:bookmarkStart w:id="6637" w:name="_Toc145643459"/>
      <w:bookmarkStart w:id="6638" w:name="_Toc155472293"/>
      <w:bookmarkStart w:id="6639" w:name="_Toc155777182"/>
      <w:bookmarkStart w:id="6640" w:name="_Toc161668514"/>
      <w:bookmarkStart w:id="6641" w:name="_Toc169713846"/>
      <w:bookmarkStart w:id="6642" w:name="_Toc176445397"/>
      <w:bookmarkStart w:id="6643" w:name="_Toc187246872"/>
      <w:bookmarkStart w:id="6644" w:name="_Toc192602961"/>
      <w:r w:rsidRPr="00F95B02">
        <w:rPr>
          <w:noProof/>
        </w:rPr>
        <w:t>11.1</w:t>
      </w:r>
      <w:r w:rsidRPr="00F95B02">
        <w:rPr>
          <w:noProof/>
        </w:rPr>
        <w:tab/>
        <w:t>General</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72A0B4D9" w14:textId="77777777" w:rsidR="005D74BC" w:rsidRPr="00F95B02" w:rsidRDefault="005D74BC" w:rsidP="005D74BC">
      <w:pPr>
        <w:pStyle w:val="Heading3"/>
        <w:rPr>
          <w:lang w:eastAsia="ko-KR"/>
        </w:rPr>
      </w:pPr>
      <w:bookmarkStart w:id="6645" w:name="_Toc123044300"/>
      <w:bookmarkStart w:id="6646" w:name="_Toc124157939"/>
      <w:bookmarkStart w:id="6647" w:name="_Toc124259862"/>
      <w:bookmarkStart w:id="6648" w:name="_Toc130584934"/>
      <w:bookmarkStart w:id="6649" w:name="_Toc137464590"/>
      <w:bookmarkStart w:id="6650" w:name="_Toc138884259"/>
      <w:bookmarkStart w:id="6651" w:name="_Toc145643460"/>
      <w:bookmarkStart w:id="6652" w:name="_Toc155472294"/>
      <w:bookmarkStart w:id="6653" w:name="_Toc155777183"/>
      <w:bookmarkStart w:id="6654" w:name="_Toc161668515"/>
      <w:bookmarkStart w:id="6655" w:name="_Toc169713847"/>
      <w:bookmarkStart w:id="6656" w:name="_Toc176445398"/>
      <w:bookmarkStart w:id="6657" w:name="_Toc187246873"/>
      <w:bookmarkStart w:id="6658" w:name="_Toc192602962"/>
      <w:r w:rsidRPr="00F95B02">
        <w:rPr>
          <w:lang w:eastAsia="ko-KR"/>
        </w:rPr>
        <w:t>11.1.1</w:t>
      </w:r>
      <w:r w:rsidRPr="00F95B02">
        <w:rPr>
          <w:lang w:eastAsia="ko-KR"/>
        </w:rPr>
        <w:tab/>
        <w:t>Scope and definitions</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lastRenderedPageBreak/>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659" w:name="_Toc123044301"/>
      <w:bookmarkStart w:id="6660" w:name="_Toc124157940"/>
      <w:bookmarkStart w:id="6661" w:name="_Toc124259863"/>
      <w:bookmarkStart w:id="6662" w:name="_Toc130584935"/>
      <w:bookmarkStart w:id="6663" w:name="_Toc137464591"/>
      <w:bookmarkStart w:id="6664" w:name="_Toc138884260"/>
      <w:bookmarkStart w:id="6665" w:name="_Toc145643461"/>
      <w:bookmarkStart w:id="6666" w:name="_Toc155472295"/>
      <w:bookmarkStart w:id="6667" w:name="_Toc155777184"/>
      <w:bookmarkStart w:id="6668" w:name="_Toc161668516"/>
      <w:bookmarkStart w:id="6669" w:name="_Toc169713848"/>
      <w:bookmarkStart w:id="6670" w:name="_Toc176445399"/>
      <w:bookmarkStart w:id="6671" w:name="_Toc187246874"/>
      <w:bookmarkStart w:id="6672" w:name="_Toc192602963"/>
      <w:r w:rsidRPr="00A1057A">
        <w:t>11.1.2</w:t>
      </w:r>
      <w:r w:rsidRPr="00A1057A">
        <w:tab/>
        <w:t>OTA demodulation branches</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673" w:name="_Toc21127745"/>
      <w:bookmarkStart w:id="6674" w:name="_Toc29811954"/>
      <w:bookmarkStart w:id="6675" w:name="_Toc36817506"/>
      <w:bookmarkStart w:id="6676" w:name="_Toc37260428"/>
      <w:bookmarkStart w:id="6677" w:name="_Toc37267816"/>
      <w:bookmarkStart w:id="6678" w:name="_Toc44712422"/>
      <w:bookmarkStart w:id="6679" w:name="_Toc45893734"/>
      <w:bookmarkStart w:id="6680" w:name="_Toc53178448"/>
      <w:bookmarkStart w:id="6681" w:name="_Toc53178899"/>
      <w:bookmarkStart w:id="6682" w:name="_Toc61179137"/>
      <w:bookmarkStart w:id="6683" w:name="_Toc61179607"/>
      <w:bookmarkStart w:id="6684" w:name="_Toc67916903"/>
      <w:bookmarkStart w:id="6685" w:name="_Toc74663524"/>
      <w:bookmarkStart w:id="6686" w:name="_Toc104311122"/>
      <w:bookmarkStart w:id="6687" w:name="_Toc106126823"/>
      <w:bookmarkStart w:id="6688" w:name="_Toc106177136"/>
      <w:bookmarkStart w:id="6689" w:name="_Toc114242304"/>
      <w:bookmarkStart w:id="6690" w:name="_Toc123044302"/>
      <w:bookmarkStart w:id="6691" w:name="_Toc124157941"/>
      <w:bookmarkStart w:id="6692" w:name="_Toc124259864"/>
      <w:bookmarkStart w:id="6693" w:name="_Toc130584936"/>
      <w:bookmarkStart w:id="6694" w:name="_Toc137464592"/>
      <w:bookmarkStart w:id="6695" w:name="_Toc138884261"/>
      <w:bookmarkStart w:id="6696" w:name="_Toc145643462"/>
      <w:bookmarkStart w:id="6697" w:name="_Toc155472296"/>
      <w:bookmarkStart w:id="6698" w:name="_Toc155777185"/>
      <w:bookmarkStart w:id="6699" w:name="_Toc161668517"/>
      <w:bookmarkStart w:id="6700" w:name="_Toc169713849"/>
      <w:bookmarkStart w:id="6701" w:name="_Toc176445400"/>
      <w:bookmarkStart w:id="6702" w:name="_Toc187246875"/>
      <w:bookmarkStart w:id="6703" w:name="_Toc192602964"/>
      <w:r w:rsidRPr="00F95B02">
        <w:rPr>
          <w:noProof/>
        </w:rPr>
        <w:t>11.</w:t>
      </w:r>
      <w:r w:rsidRPr="00F95B02">
        <w:rPr>
          <w:rFonts w:eastAsia="DengXian"/>
          <w:noProof/>
          <w:lang w:eastAsia="zh-CN"/>
        </w:rPr>
        <w:t>2</w:t>
      </w:r>
      <w:r w:rsidRPr="00F95B02">
        <w:rPr>
          <w:noProof/>
        </w:rPr>
        <w:tab/>
        <w:t>Performance requirements for PUSCH</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89802EE" w14:textId="50CCC82F" w:rsidR="00AB7909" w:rsidRPr="00AB7909" w:rsidRDefault="00AB7909" w:rsidP="00AB7909">
      <w:pPr>
        <w:pStyle w:val="Heading3"/>
      </w:pPr>
      <w:bookmarkStart w:id="6704" w:name="_Toc21127746"/>
      <w:bookmarkStart w:id="6705" w:name="_Toc29811955"/>
      <w:bookmarkStart w:id="6706" w:name="_Toc36817507"/>
      <w:bookmarkStart w:id="6707" w:name="_Toc37260429"/>
      <w:bookmarkStart w:id="6708" w:name="_Toc37267817"/>
      <w:bookmarkStart w:id="6709" w:name="_Toc44712423"/>
      <w:bookmarkStart w:id="6710" w:name="_Toc45893735"/>
      <w:bookmarkStart w:id="6711" w:name="_Toc53178449"/>
      <w:bookmarkStart w:id="6712" w:name="_Toc53178900"/>
      <w:bookmarkStart w:id="6713" w:name="_Toc61179138"/>
      <w:bookmarkStart w:id="6714" w:name="_Toc61179608"/>
      <w:bookmarkStart w:id="6715" w:name="_Toc67916904"/>
      <w:bookmarkStart w:id="6716" w:name="_Toc74663525"/>
      <w:bookmarkStart w:id="6717" w:name="_Toc82622066"/>
      <w:bookmarkStart w:id="6718" w:name="_Toc90422913"/>
      <w:bookmarkStart w:id="6719" w:name="_Toc106783109"/>
      <w:bookmarkStart w:id="6720" w:name="_Toc107312000"/>
      <w:bookmarkStart w:id="6721" w:name="_Toc107419584"/>
      <w:bookmarkStart w:id="6722" w:name="_Toc107475213"/>
      <w:bookmarkStart w:id="6723" w:name="_Toc114255806"/>
      <w:bookmarkStart w:id="6724" w:name="_Toc115186486"/>
      <w:bookmarkStart w:id="6725" w:name="_Toc123049316"/>
      <w:bookmarkStart w:id="6726" w:name="_Toc123052238"/>
      <w:bookmarkStart w:id="6727" w:name="_Toc123054707"/>
      <w:bookmarkStart w:id="6728" w:name="_Toc123717808"/>
      <w:bookmarkStart w:id="6729" w:name="_Toc124157384"/>
      <w:bookmarkStart w:id="6730" w:name="_Toc124266788"/>
      <w:bookmarkStart w:id="6731" w:name="_Toc131596146"/>
      <w:bookmarkStart w:id="6732" w:name="_Toc131741144"/>
      <w:bookmarkStart w:id="6733" w:name="_Toc131766678"/>
      <w:bookmarkStart w:id="6734" w:name="_Toc138837900"/>
      <w:bookmarkStart w:id="6735" w:name="_Toc156567722"/>
      <w:bookmarkStart w:id="6736" w:name="_Toc169713850"/>
      <w:bookmarkStart w:id="6737" w:name="_Toc176445401"/>
      <w:bookmarkStart w:id="6738" w:name="_Toc187246876"/>
      <w:bookmarkStart w:id="6739" w:name="_Toc19260296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4CB4BE05" w14:textId="6FAC3539" w:rsidR="005D74BC" w:rsidRPr="00312333" w:rsidRDefault="005D74BC" w:rsidP="00E5559F">
      <w:pPr>
        <w:pStyle w:val="Heading4"/>
      </w:pPr>
      <w:bookmarkStart w:id="6740" w:name="_Toc21127747"/>
      <w:bookmarkStart w:id="6741" w:name="_Toc29811956"/>
      <w:bookmarkStart w:id="6742" w:name="_Toc36817508"/>
      <w:bookmarkStart w:id="6743" w:name="_Toc37260430"/>
      <w:bookmarkStart w:id="6744" w:name="_Toc37267818"/>
      <w:bookmarkStart w:id="6745" w:name="_Toc44712424"/>
      <w:bookmarkStart w:id="6746" w:name="_Toc45893736"/>
      <w:bookmarkStart w:id="6747" w:name="_Toc53178450"/>
      <w:bookmarkStart w:id="6748" w:name="_Toc53178901"/>
      <w:bookmarkStart w:id="6749" w:name="_Toc61179139"/>
      <w:bookmarkStart w:id="6750" w:name="_Toc61179609"/>
      <w:bookmarkStart w:id="6751" w:name="_Toc67916905"/>
      <w:bookmarkStart w:id="6752" w:name="_Toc74663526"/>
      <w:bookmarkStart w:id="6753" w:name="_Toc82622067"/>
      <w:bookmarkStart w:id="6754" w:name="_Toc90422914"/>
      <w:bookmarkStart w:id="6755" w:name="_Toc106783110"/>
      <w:bookmarkStart w:id="6756" w:name="_Toc107312001"/>
      <w:bookmarkStart w:id="6757" w:name="_Toc107419585"/>
      <w:bookmarkStart w:id="6758" w:name="_Toc107475214"/>
      <w:bookmarkStart w:id="6759" w:name="_Toc114255807"/>
      <w:bookmarkStart w:id="6760" w:name="_Toc115186487"/>
      <w:bookmarkStart w:id="6761" w:name="_Toc123044303"/>
      <w:bookmarkStart w:id="6762" w:name="_Toc124157942"/>
      <w:bookmarkStart w:id="6763" w:name="_Toc124259865"/>
      <w:bookmarkStart w:id="6764" w:name="_Toc130584937"/>
      <w:bookmarkStart w:id="6765" w:name="_Toc137464593"/>
      <w:bookmarkStart w:id="6766" w:name="_Toc138884262"/>
      <w:bookmarkStart w:id="6767" w:name="_Toc145643463"/>
      <w:bookmarkStart w:id="6768" w:name="_Toc155472297"/>
      <w:bookmarkStart w:id="6769" w:name="_Toc155777186"/>
      <w:bookmarkStart w:id="6770" w:name="_Toc161668518"/>
      <w:bookmarkStart w:id="6771" w:name="_Toc169713851"/>
      <w:bookmarkStart w:id="6772" w:name="_Toc176445402"/>
      <w:bookmarkStart w:id="6773" w:name="_Toc187246877"/>
      <w:bookmarkStart w:id="6774" w:name="_Toc192602966"/>
      <w:r w:rsidRPr="00312333">
        <w:t>11.2.1</w:t>
      </w:r>
      <w:r w:rsidR="00AB7909">
        <w:t>.1</w:t>
      </w:r>
      <w:r w:rsidRPr="00312333">
        <w:tab/>
        <w:t>Requirements for PUSCH with transform precoding disabled</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775" w:name="_Toc21127748"/>
      <w:bookmarkStart w:id="6776" w:name="_Toc29811957"/>
      <w:bookmarkStart w:id="6777" w:name="_Toc36817509"/>
      <w:bookmarkStart w:id="6778" w:name="_Toc37260431"/>
      <w:bookmarkStart w:id="6779" w:name="_Toc37267819"/>
      <w:bookmarkStart w:id="6780" w:name="_Toc44712425"/>
      <w:bookmarkStart w:id="6781" w:name="_Toc45893737"/>
      <w:bookmarkStart w:id="6782" w:name="_Toc53178451"/>
      <w:bookmarkStart w:id="6783" w:name="_Toc53178902"/>
      <w:bookmarkStart w:id="6784" w:name="_Toc61179140"/>
      <w:bookmarkStart w:id="6785" w:name="_Toc61179610"/>
      <w:bookmarkStart w:id="6786" w:name="_Toc67916906"/>
      <w:bookmarkStart w:id="6787" w:name="_Toc74663527"/>
      <w:bookmarkStart w:id="6788" w:name="_Toc82622068"/>
      <w:bookmarkStart w:id="6789" w:name="_Toc90422915"/>
      <w:bookmarkStart w:id="6790" w:name="_Toc106783111"/>
      <w:bookmarkStart w:id="6791" w:name="_Toc107312002"/>
      <w:bookmarkStart w:id="6792" w:name="_Toc107419586"/>
      <w:bookmarkStart w:id="6793" w:name="_Toc107475215"/>
      <w:bookmarkStart w:id="6794" w:name="_Toc114255808"/>
      <w:bookmarkStart w:id="6795" w:name="_Toc115186488"/>
      <w:bookmarkStart w:id="6796" w:name="_Toc123044304"/>
      <w:bookmarkStart w:id="6797" w:name="_Toc124157943"/>
      <w:bookmarkStart w:id="6798" w:name="_Toc124259866"/>
      <w:bookmarkStart w:id="6799" w:name="_Toc130584938"/>
      <w:bookmarkStart w:id="6800" w:name="_Toc137464594"/>
      <w:bookmarkStart w:id="6801" w:name="_Toc138884263"/>
      <w:bookmarkStart w:id="6802" w:name="_Toc145643464"/>
      <w:bookmarkStart w:id="6803" w:name="_Toc155472298"/>
      <w:bookmarkStart w:id="6804" w:name="_Toc155777187"/>
      <w:bookmarkStart w:id="6805" w:name="_Toc161668519"/>
      <w:bookmarkStart w:id="6806" w:name="_Toc169713852"/>
      <w:bookmarkStart w:id="6807" w:name="_Toc176445403"/>
      <w:bookmarkStart w:id="6808" w:name="_Toc187246878"/>
      <w:bookmarkStart w:id="6809" w:name="_Toc19260296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810" w:name="_Toc44712428"/>
      <w:bookmarkStart w:id="6811" w:name="_Toc45893740"/>
      <w:bookmarkStart w:id="6812" w:name="_Toc53178454"/>
      <w:bookmarkStart w:id="6813" w:name="_Toc53178905"/>
      <w:bookmarkStart w:id="6814" w:name="_Toc61179143"/>
      <w:bookmarkStart w:id="6815" w:name="_Toc61179613"/>
      <w:bookmarkStart w:id="6816" w:name="_Toc67916909"/>
      <w:bookmarkStart w:id="6817" w:name="_Toc74663530"/>
      <w:bookmarkStart w:id="6818" w:name="_Toc82622071"/>
      <w:bookmarkStart w:id="6819" w:name="_Toc90422918"/>
      <w:bookmarkStart w:id="6820" w:name="_Toc106783114"/>
      <w:bookmarkStart w:id="6821" w:name="_Toc107312005"/>
      <w:bookmarkStart w:id="6822" w:name="_Toc107419589"/>
      <w:bookmarkStart w:id="6823" w:name="_Toc107475218"/>
      <w:bookmarkStart w:id="6824" w:name="_Toc114255811"/>
      <w:bookmarkStart w:id="6825" w:name="_Toc115186491"/>
      <w:bookmarkStart w:id="6826" w:name="_Toc123044305"/>
      <w:bookmarkStart w:id="6827" w:name="_Toc124157944"/>
      <w:bookmarkStart w:id="6828" w:name="_Toc124259867"/>
      <w:bookmarkStart w:id="6829" w:name="_Toc130584939"/>
      <w:bookmarkStart w:id="6830" w:name="_Toc137464595"/>
      <w:bookmarkStart w:id="6831" w:name="_Toc138884264"/>
      <w:bookmarkStart w:id="6832" w:name="_Toc145643465"/>
      <w:bookmarkStart w:id="6833" w:name="_Toc155472299"/>
      <w:bookmarkStart w:id="6834" w:name="_Toc155777188"/>
      <w:bookmarkStart w:id="6835" w:name="_Toc161668520"/>
      <w:bookmarkStart w:id="6836" w:name="_Toc169713853"/>
      <w:bookmarkStart w:id="6837" w:name="_Toc176445404"/>
      <w:bookmarkStart w:id="6838" w:name="_Toc187246879"/>
      <w:bookmarkStart w:id="6839" w:name="_Toc19260296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840" w:name="_Toc61179145"/>
      <w:bookmarkStart w:id="6841" w:name="_Toc61179615"/>
      <w:bookmarkStart w:id="6842" w:name="_Toc67916911"/>
      <w:bookmarkStart w:id="6843" w:name="_Toc74663532"/>
      <w:bookmarkStart w:id="6844" w:name="_Toc82622073"/>
      <w:bookmarkStart w:id="6845" w:name="_Toc90422920"/>
      <w:bookmarkStart w:id="6846" w:name="_Toc106783116"/>
      <w:bookmarkStart w:id="6847" w:name="_Toc107312007"/>
      <w:bookmarkStart w:id="6848" w:name="_Toc107419591"/>
      <w:bookmarkStart w:id="6849" w:name="_Toc107475220"/>
      <w:bookmarkStart w:id="6850" w:name="_Toc114255813"/>
      <w:bookmarkStart w:id="6851" w:name="_Toc115186493"/>
      <w:bookmarkStart w:id="6852" w:name="_Toc123044306"/>
      <w:bookmarkStart w:id="6853" w:name="_Toc124157945"/>
      <w:bookmarkStart w:id="6854" w:name="_Toc124259868"/>
      <w:bookmarkStart w:id="6855" w:name="_Toc130584940"/>
      <w:bookmarkStart w:id="6856" w:name="_Toc137464596"/>
      <w:bookmarkStart w:id="6857" w:name="_Toc138884265"/>
      <w:bookmarkStart w:id="6858" w:name="_Toc145643466"/>
      <w:bookmarkStart w:id="6859" w:name="_Toc155472300"/>
      <w:bookmarkStart w:id="6860" w:name="_Toc155777189"/>
      <w:bookmarkStart w:id="6861" w:name="_Toc161668521"/>
      <w:bookmarkStart w:id="6862" w:name="_Toc169713854"/>
      <w:bookmarkStart w:id="6863" w:name="_Toc176445405"/>
      <w:bookmarkStart w:id="6864" w:name="_Toc187246880"/>
      <w:bookmarkStart w:id="6865" w:name="_Toc19260296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866" w:name="_Toc176445406"/>
      <w:bookmarkStart w:id="6867" w:name="_Toc187246881"/>
      <w:bookmarkStart w:id="6868" w:name="_Toc19260297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866"/>
      <w:bookmarkEnd w:id="6867"/>
      <w:bookmarkEnd w:id="6868"/>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869" w:name="_Toc169713855"/>
      <w:bookmarkStart w:id="6870" w:name="_Toc176445407"/>
      <w:bookmarkStart w:id="6871" w:name="_Toc187246882"/>
      <w:bookmarkStart w:id="6872" w:name="_Toc192602971"/>
      <w:r w:rsidRPr="00242C10">
        <w:rPr>
          <w:noProof/>
        </w:rPr>
        <w:lastRenderedPageBreak/>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869"/>
      <w:bookmarkEnd w:id="6870"/>
      <w:bookmarkEnd w:id="6871"/>
      <w:bookmarkEnd w:id="6872"/>
    </w:p>
    <w:p w14:paraId="35B20F2D" w14:textId="77777777" w:rsidR="00802E2F" w:rsidRPr="00242C10" w:rsidRDefault="00802E2F" w:rsidP="00BC3D93">
      <w:pPr>
        <w:pStyle w:val="Heading4"/>
      </w:pPr>
      <w:bookmarkStart w:id="6873" w:name="_Toc21127751"/>
      <w:bookmarkStart w:id="6874" w:name="_Toc29811960"/>
      <w:bookmarkStart w:id="6875" w:name="_Toc36817512"/>
      <w:bookmarkStart w:id="6876" w:name="_Toc37260435"/>
      <w:bookmarkStart w:id="6877" w:name="_Toc37267823"/>
      <w:bookmarkStart w:id="6878" w:name="_Toc44712430"/>
      <w:bookmarkStart w:id="6879" w:name="_Toc45893742"/>
      <w:bookmarkStart w:id="6880" w:name="_Toc53178456"/>
      <w:bookmarkStart w:id="6881" w:name="_Toc53178907"/>
      <w:bookmarkStart w:id="6882" w:name="_Toc61179149"/>
      <w:bookmarkStart w:id="6883" w:name="_Toc61179619"/>
      <w:bookmarkStart w:id="6884" w:name="_Toc67916915"/>
      <w:bookmarkStart w:id="6885" w:name="_Toc74663536"/>
      <w:bookmarkStart w:id="6886" w:name="_Toc82622079"/>
      <w:bookmarkStart w:id="6887" w:name="_Toc90422926"/>
      <w:bookmarkStart w:id="6888" w:name="_Toc106783122"/>
      <w:bookmarkStart w:id="6889" w:name="_Toc107312013"/>
      <w:bookmarkStart w:id="6890" w:name="_Toc107419597"/>
      <w:bookmarkStart w:id="6891" w:name="_Toc107475226"/>
      <w:bookmarkStart w:id="6892" w:name="_Toc114255819"/>
      <w:bookmarkStart w:id="6893" w:name="_Toc115186499"/>
      <w:bookmarkStart w:id="6894" w:name="_Toc123049329"/>
      <w:bookmarkStart w:id="6895" w:name="_Toc123052251"/>
      <w:bookmarkStart w:id="6896" w:name="_Toc123054720"/>
      <w:bookmarkStart w:id="6897" w:name="_Toc123717823"/>
      <w:bookmarkStart w:id="6898" w:name="_Toc124157399"/>
      <w:bookmarkStart w:id="6899" w:name="_Toc124266803"/>
      <w:bookmarkStart w:id="6900" w:name="_Toc131596161"/>
      <w:bookmarkStart w:id="6901" w:name="_Toc131741159"/>
      <w:bookmarkStart w:id="6902" w:name="_Toc131766693"/>
      <w:bookmarkStart w:id="6903" w:name="_Toc138837915"/>
      <w:bookmarkStart w:id="6904" w:name="_Toc156567737"/>
      <w:bookmarkStart w:id="6905" w:name="_Toc169713856"/>
      <w:bookmarkStart w:id="6906" w:name="_Toc176445408"/>
      <w:bookmarkStart w:id="6907" w:name="_Toc187246883"/>
      <w:bookmarkStart w:id="6908" w:name="_Toc192602972"/>
      <w:r w:rsidRPr="00242C10">
        <w:t>11.2.2.1</w:t>
      </w:r>
      <w:r w:rsidRPr="00242C10">
        <w:tab/>
        <w:t>Requirements for PUSCH with transform precoding disabled</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AFD0B0A" w14:textId="77777777" w:rsidR="00802E2F" w:rsidRPr="00242C10" w:rsidRDefault="00802E2F" w:rsidP="00BC3D93">
      <w:pPr>
        <w:pStyle w:val="Heading5"/>
      </w:pPr>
      <w:bookmarkStart w:id="6909" w:name="_Toc21127752"/>
      <w:bookmarkStart w:id="6910" w:name="_Toc29811961"/>
      <w:bookmarkStart w:id="6911" w:name="_Toc36817513"/>
      <w:bookmarkStart w:id="6912" w:name="_Toc37260436"/>
      <w:bookmarkStart w:id="6913" w:name="_Toc37267824"/>
      <w:bookmarkStart w:id="6914" w:name="_Toc44712431"/>
      <w:bookmarkStart w:id="6915" w:name="_Toc45893743"/>
      <w:bookmarkStart w:id="6916" w:name="_Toc53178457"/>
      <w:bookmarkStart w:id="6917" w:name="_Toc53178908"/>
      <w:bookmarkStart w:id="6918" w:name="_Toc61179150"/>
      <w:bookmarkStart w:id="6919" w:name="_Toc61179620"/>
      <w:bookmarkStart w:id="6920" w:name="_Toc67916916"/>
      <w:bookmarkStart w:id="6921" w:name="_Toc74663537"/>
      <w:bookmarkStart w:id="6922" w:name="_Toc82622080"/>
      <w:bookmarkStart w:id="6923" w:name="_Toc90422927"/>
      <w:bookmarkStart w:id="6924" w:name="_Toc106783123"/>
      <w:bookmarkStart w:id="6925" w:name="_Toc107312014"/>
      <w:bookmarkStart w:id="6926" w:name="_Toc107419598"/>
      <w:bookmarkStart w:id="6927" w:name="_Toc107475227"/>
      <w:bookmarkStart w:id="6928" w:name="_Toc114255820"/>
      <w:bookmarkStart w:id="6929" w:name="_Toc115186500"/>
      <w:bookmarkStart w:id="6930" w:name="_Toc123049330"/>
      <w:bookmarkStart w:id="6931" w:name="_Toc123052252"/>
      <w:bookmarkStart w:id="6932" w:name="_Toc123054721"/>
      <w:bookmarkStart w:id="6933" w:name="_Toc123717824"/>
      <w:bookmarkStart w:id="6934" w:name="_Toc124157400"/>
      <w:bookmarkStart w:id="6935" w:name="_Toc124266804"/>
      <w:bookmarkStart w:id="6936" w:name="_Toc131596162"/>
      <w:bookmarkStart w:id="6937" w:name="_Toc131741160"/>
      <w:bookmarkStart w:id="6938" w:name="_Toc131766694"/>
      <w:bookmarkStart w:id="6939" w:name="_Toc138837916"/>
      <w:bookmarkStart w:id="6940" w:name="_Toc156567738"/>
      <w:bookmarkStart w:id="6941" w:name="_Toc169713857"/>
      <w:bookmarkStart w:id="6942" w:name="_Toc176445409"/>
      <w:bookmarkStart w:id="6943" w:name="_Toc187246884"/>
      <w:bookmarkStart w:id="6944" w:name="_Toc192602973"/>
      <w:r w:rsidRPr="00242C10">
        <w:t>11.2.2.1.1</w:t>
      </w:r>
      <w:r w:rsidRPr="00242C10">
        <w:tab/>
        <w:t>General</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945" w:name="_Toc21127753"/>
      <w:bookmarkStart w:id="6946" w:name="_Toc29811962"/>
      <w:bookmarkStart w:id="6947" w:name="_Toc36817514"/>
      <w:bookmarkStart w:id="6948" w:name="_Toc37260437"/>
      <w:bookmarkStart w:id="6949" w:name="_Toc37267825"/>
      <w:bookmarkStart w:id="6950" w:name="_Toc44712432"/>
      <w:bookmarkStart w:id="6951" w:name="_Toc45893744"/>
      <w:bookmarkStart w:id="6952" w:name="_Toc53178458"/>
      <w:bookmarkStart w:id="6953" w:name="_Toc53178909"/>
      <w:bookmarkStart w:id="6954" w:name="_Toc61179151"/>
      <w:bookmarkStart w:id="6955" w:name="_Toc61179621"/>
      <w:bookmarkStart w:id="6956" w:name="_Toc67916917"/>
      <w:bookmarkStart w:id="6957" w:name="_Toc74663538"/>
      <w:bookmarkStart w:id="6958" w:name="_Toc82622081"/>
      <w:bookmarkStart w:id="6959" w:name="_Toc90422928"/>
      <w:bookmarkStart w:id="6960" w:name="_Toc106783124"/>
      <w:bookmarkStart w:id="6961" w:name="_Toc107312015"/>
      <w:bookmarkStart w:id="6962" w:name="_Toc107419599"/>
      <w:bookmarkStart w:id="6963" w:name="_Toc107475228"/>
      <w:bookmarkStart w:id="6964" w:name="_Toc114255821"/>
      <w:bookmarkStart w:id="6965" w:name="_Toc115186501"/>
      <w:bookmarkStart w:id="6966" w:name="_Toc123049331"/>
      <w:bookmarkStart w:id="6967" w:name="_Toc123052253"/>
      <w:bookmarkStart w:id="6968" w:name="_Toc123054722"/>
      <w:bookmarkStart w:id="6969" w:name="_Toc123717825"/>
      <w:bookmarkStart w:id="6970" w:name="_Toc124157401"/>
      <w:bookmarkStart w:id="6971" w:name="_Toc124266805"/>
      <w:bookmarkStart w:id="6972" w:name="_Toc131596163"/>
      <w:bookmarkStart w:id="6973" w:name="_Toc131741161"/>
      <w:bookmarkStart w:id="6974" w:name="_Toc131766695"/>
      <w:bookmarkStart w:id="6975" w:name="_Toc138837917"/>
      <w:bookmarkStart w:id="6976" w:name="_Toc156567739"/>
      <w:bookmarkStart w:id="6977" w:name="_Toc169713858"/>
      <w:bookmarkStart w:id="6978" w:name="_Toc176445410"/>
      <w:bookmarkStart w:id="6979" w:name="_Toc187246885"/>
      <w:bookmarkStart w:id="6980" w:name="_Toc192602974"/>
      <w:r w:rsidRPr="00242C10">
        <w:t>11.2.2.1.2</w:t>
      </w:r>
      <w:r w:rsidRPr="00242C10">
        <w:tab/>
        <w:t>Minimum requirements</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981"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6981"/>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982" w:name="_Toc21127754"/>
      <w:bookmarkStart w:id="6983" w:name="_Toc29811963"/>
      <w:bookmarkStart w:id="6984" w:name="_Toc36817515"/>
      <w:bookmarkStart w:id="6985" w:name="_Toc37260438"/>
      <w:bookmarkStart w:id="6986" w:name="_Toc37267826"/>
      <w:bookmarkStart w:id="6987" w:name="_Toc44712433"/>
      <w:bookmarkStart w:id="6988" w:name="_Toc45893745"/>
      <w:bookmarkStart w:id="6989" w:name="_Toc53178459"/>
      <w:bookmarkStart w:id="6990" w:name="_Toc53178910"/>
      <w:bookmarkStart w:id="6991" w:name="_Toc61179152"/>
      <w:bookmarkStart w:id="6992" w:name="_Toc61179622"/>
      <w:bookmarkStart w:id="6993" w:name="_Toc67916918"/>
      <w:bookmarkStart w:id="6994" w:name="_Toc74663539"/>
      <w:bookmarkStart w:id="6995" w:name="_Toc82622082"/>
      <w:bookmarkStart w:id="6996" w:name="_Toc90422929"/>
      <w:bookmarkStart w:id="6997" w:name="_Toc106783125"/>
      <w:bookmarkStart w:id="6998" w:name="_Toc107312016"/>
      <w:bookmarkStart w:id="6999" w:name="_Toc107419600"/>
      <w:bookmarkStart w:id="7000" w:name="_Toc107475229"/>
      <w:bookmarkStart w:id="7001" w:name="_Toc114255822"/>
      <w:bookmarkStart w:id="7002" w:name="_Toc115186502"/>
      <w:bookmarkStart w:id="7003" w:name="_Toc123049332"/>
      <w:bookmarkStart w:id="7004" w:name="_Toc123052254"/>
      <w:bookmarkStart w:id="7005" w:name="_Toc123054723"/>
      <w:bookmarkStart w:id="7006" w:name="_Toc123717826"/>
      <w:bookmarkStart w:id="7007" w:name="_Toc124157402"/>
      <w:bookmarkStart w:id="7008" w:name="_Toc124266806"/>
      <w:bookmarkStart w:id="7009" w:name="_Toc131596164"/>
      <w:bookmarkStart w:id="7010" w:name="_Toc131741162"/>
      <w:bookmarkStart w:id="7011" w:name="_Toc131766696"/>
      <w:bookmarkStart w:id="7012" w:name="_Toc138837918"/>
      <w:bookmarkStart w:id="7013" w:name="_Toc156567740"/>
      <w:bookmarkStart w:id="7014" w:name="_Toc169713859"/>
      <w:bookmarkStart w:id="7015" w:name="_Toc176445411"/>
      <w:bookmarkStart w:id="7016" w:name="_Toc187246886"/>
      <w:bookmarkStart w:id="7017" w:name="_Toc19260297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p>
    <w:p w14:paraId="1B760EDB" w14:textId="77777777" w:rsidR="00802E2F" w:rsidRPr="00242C10" w:rsidRDefault="00802E2F" w:rsidP="0038545D">
      <w:pPr>
        <w:pStyle w:val="Heading5"/>
      </w:pPr>
      <w:bookmarkStart w:id="7018" w:name="_Toc21127755"/>
      <w:bookmarkStart w:id="7019" w:name="_Toc29811964"/>
      <w:bookmarkStart w:id="7020" w:name="_Toc36817516"/>
      <w:bookmarkStart w:id="7021" w:name="_Toc37260439"/>
      <w:bookmarkStart w:id="7022" w:name="_Toc37267827"/>
      <w:bookmarkStart w:id="7023" w:name="_Toc44712434"/>
      <w:bookmarkStart w:id="7024" w:name="_Toc45893746"/>
      <w:bookmarkStart w:id="7025" w:name="_Toc53178460"/>
      <w:bookmarkStart w:id="7026" w:name="_Toc53178911"/>
      <w:bookmarkStart w:id="7027" w:name="_Toc61179153"/>
      <w:bookmarkStart w:id="7028" w:name="_Toc61179623"/>
      <w:bookmarkStart w:id="7029" w:name="_Toc67916919"/>
      <w:bookmarkStart w:id="7030" w:name="_Toc74663540"/>
      <w:bookmarkStart w:id="7031" w:name="_Toc82622083"/>
      <w:bookmarkStart w:id="7032" w:name="_Toc90422930"/>
      <w:bookmarkStart w:id="7033" w:name="_Toc106783126"/>
      <w:bookmarkStart w:id="7034" w:name="_Toc107312017"/>
      <w:bookmarkStart w:id="7035" w:name="_Toc107419601"/>
      <w:bookmarkStart w:id="7036" w:name="_Toc107475230"/>
      <w:bookmarkStart w:id="7037" w:name="_Toc114255823"/>
      <w:bookmarkStart w:id="7038" w:name="_Toc115186503"/>
      <w:bookmarkStart w:id="7039" w:name="_Toc123049333"/>
      <w:bookmarkStart w:id="7040" w:name="_Toc123052255"/>
      <w:bookmarkStart w:id="7041" w:name="_Toc123054724"/>
      <w:bookmarkStart w:id="7042" w:name="_Toc123717827"/>
      <w:bookmarkStart w:id="7043" w:name="_Toc124157403"/>
      <w:bookmarkStart w:id="7044" w:name="_Toc124266807"/>
      <w:bookmarkStart w:id="7045" w:name="_Toc131596165"/>
      <w:bookmarkStart w:id="7046" w:name="_Toc131741163"/>
      <w:bookmarkStart w:id="7047" w:name="_Toc131766697"/>
      <w:bookmarkStart w:id="7048" w:name="_Toc138837919"/>
      <w:bookmarkStart w:id="7049" w:name="_Toc156567741"/>
      <w:bookmarkStart w:id="7050" w:name="_Toc169713860"/>
      <w:bookmarkStart w:id="7051" w:name="_Toc176445412"/>
      <w:bookmarkStart w:id="7052" w:name="_Toc187246887"/>
      <w:bookmarkStart w:id="7053" w:name="_Toc19260297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054" w:name="_Toc21127756"/>
      <w:bookmarkStart w:id="7055" w:name="_Toc29811965"/>
      <w:bookmarkStart w:id="7056" w:name="_Toc36817517"/>
      <w:bookmarkStart w:id="7057" w:name="_Toc37260440"/>
      <w:bookmarkStart w:id="7058" w:name="_Toc37267828"/>
      <w:bookmarkStart w:id="7059" w:name="_Toc44712435"/>
      <w:bookmarkStart w:id="7060" w:name="_Toc45893747"/>
      <w:bookmarkStart w:id="7061" w:name="_Toc53178461"/>
      <w:bookmarkStart w:id="7062" w:name="_Toc53178912"/>
      <w:bookmarkStart w:id="7063" w:name="_Toc61179154"/>
      <w:bookmarkStart w:id="7064" w:name="_Toc61179624"/>
      <w:bookmarkStart w:id="7065" w:name="_Toc67916920"/>
      <w:bookmarkStart w:id="7066" w:name="_Toc74663541"/>
      <w:bookmarkStart w:id="7067" w:name="_Toc82622084"/>
      <w:bookmarkStart w:id="7068" w:name="_Toc90422931"/>
      <w:bookmarkStart w:id="7069" w:name="_Toc106783127"/>
      <w:bookmarkStart w:id="7070" w:name="_Toc107312018"/>
      <w:bookmarkStart w:id="7071" w:name="_Toc107419602"/>
      <w:bookmarkStart w:id="7072" w:name="_Toc107475231"/>
      <w:bookmarkStart w:id="7073" w:name="_Toc114255824"/>
      <w:bookmarkStart w:id="7074" w:name="_Toc115186504"/>
      <w:bookmarkStart w:id="7075" w:name="_Toc123049334"/>
      <w:bookmarkStart w:id="7076" w:name="_Toc123052256"/>
      <w:bookmarkStart w:id="7077" w:name="_Toc123054725"/>
      <w:bookmarkStart w:id="7078" w:name="_Toc123717828"/>
      <w:bookmarkStart w:id="7079" w:name="_Toc124157404"/>
      <w:bookmarkStart w:id="7080" w:name="_Toc124266808"/>
      <w:bookmarkStart w:id="7081" w:name="_Toc131596166"/>
      <w:bookmarkStart w:id="7082" w:name="_Toc131741164"/>
      <w:bookmarkStart w:id="7083" w:name="_Toc131766698"/>
      <w:bookmarkStart w:id="7084" w:name="_Toc138837920"/>
      <w:bookmarkStart w:id="7085" w:name="_Toc156567742"/>
      <w:bookmarkStart w:id="7086" w:name="_Toc169713861"/>
      <w:bookmarkStart w:id="7087" w:name="_Toc176445413"/>
      <w:bookmarkStart w:id="7088" w:name="_Toc187246888"/>
      <w:bookmarkStart w:id="7089" w:name="_Toc19260297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090" w:name="_Toc67916927"/>
      <w:bookmarkStart w:id="7091" w:name="_Toc74663548"/>
      <w:bookmarkStart w:id="7092" w:name="_Toc82622091"/>
      <w:bookmarkStart w:id="7093" w:name="_Toc90422938"/>
      <w:bookmarkStart w:id="7094" w:name="_Toc106783134"/>
      <w:bookmarkStart w:id="7095" w:name="_Toc107312025"/>
      <w:bookmarkStart w:id="7096" w:name="_Toc107419609"/>
      <w:bookmarkStart w:id="7097" w:name="_Toc107475238"/>
      <w:bookmarkStart w:id="7098" w:name="_Toc114255831"/>
      <w:bookmarkStart w:id="7099" w:name="_Toc115186511"/>
      <w:bookmarkStart w:id="7100" w:name="_Toc123049341"/>
      <w:bookmarkStart w:id="7101" w:name="_Toc123052263"/>
      <w:bookmarkStart w:id="7102" w:name="_Toc123054732"/>
      <w:bookmarkStart w:id="7103" w:name="_Toc123717835"/>
      <w:bookmarkStart w:id="7104" w:name="_Toc124157411"/>
      <w:bookmarkStart w:id="7105" w:name="_Toc124266815"/>
      <w:bookmarkStart w:id="7106" w:name="_Toc131596173"/>
      <w:bookmarkStart w:id="7107" w:name="_Toc131741171"/>
      <w:bookmarkStart w:id="7108" w:name="_Toc131766705"/>
      <w:bookmarkStart w:id="7109" w:name="_Toc138837927"/>
      <w:bookmarkStart w:id="7110" w:name="_Toc156567749"/>
      <w:bookmarkStart w:id="7111" w:name="_Toc169713862"/>
      <w:bookmarkStart w:id="7112" w:name="_Toc176445414"/>
      <w:bookmarkStart w:id="7113" w:name="_Toc187246889"/>
      <w:bookmarkStart w:id="7114" w:name="_Toc19260297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
    <w:p w14:paraId="34459A9A" w14:textId="77777777" w:rsidR="00802E2F" w:rsidRPr="00242C10" w:rsidRDefault="00802E2F" w:rsidP="0038545D">
      <w:pPr>
        <w:pStyle w:val="Heading5"/>
      </w:pPr>
      <w:bookmarkStart w:id="7115" w:name="_Toc67916928"/>
      <w:bookmarkStart w:id="7116" w:name="_Toc74663549"/>
      <w:bookmarkStart w:id="7117" w:name="_Toc82622092"/>
      <w:bookmarkStart w:id="7118" w:name="_Toc90422939"/>
      <w:bookmarkStart w:id="7119" w:name="_Toc106783135"/>
      <w:bookmarkStart w:id="7120" w:name="_Toc107312026"/>
      <w:bookmarkStart w:id="7121" w:name="_Toc107419610"/>
      <w:bookmarkStart w:id="7122" w:name="_Toc107475239"/>
      <w:bookmarkStart w:id="7123" w:name="_Toc114255832"/>
      <w:bookmarkStart w:id="7124" w:name="_Toc115186512"/>
      <w:bookmarkStart w:id="7125" w:name="_Toc123049342"/>
      <w:bookmarkStart w:id="7126" w:name="_Toc123052264"/>
      <w:bookmarkStart w:id="7127" w:name="_Toc123054733"/>
      <w:bookmarkStart w:id="7128" w:name="_Toc123717836"/>
      <w:bookmarkStart w:id="7129" w:name="_Toc124157412"/>
      <w:bookmarkStart w:id="7130" w:name="_Toc124266816"/>
      <w:bookmarkStart w:id="7131" w:name="_Toc131596174"/>
      <w:bookmarkStart w:id="7132" w:name="_Toc131741172"/>
      <w:bookmarkStart w:id="7133" w:name="_Toc131766706"/>
      <w:bookmarkStart w:id="7134" w:name="_Toc138837928"/>
      <w:bookmarkStart w:id="7135" w:name="_Toc156567750"/>
      <w:bookmarkStart w:id="7136" w:name="_Toc169713863"/>
      <w:bookmarkStart w:id="7137" w:name="_Toc176445415"/>
      <w:bookmarkStart w:id="7138" w:name="_Toc187246890"/>
      <w:bookmarkStart w:id="7139" w:name="_Toc19260297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140" w:name="_Toc67916929"/>
      <w:bookmarkStart w:id="7141" w:name="_Toc74663550"/>
      <w:bookmarkStart w:id="7142" w:name="_Toc82622093"/>
      <w:bookmarkStart w:id="7143" w:name="_Toc90422940"/>
      <w:bookmarkStart w:id="7144" w:name="_Toc106783136"/>
      <w:bookmarkStart w:id="7145" w:name="_Toc107312027"/>
      <w:bookmarkStart w:id="7146" w:name="_Toc107419611"/>
      <w:bookmarkStart w:id="7147" w:name="_Toc107475240"/>
      <w:bookmarkStart w:id="7148" w:name="_Toc114255833"/>
      <w:bookmarkStart w:id="7149" w:name="_Toc115186513"/>
      <w:bookmarkStart w:id="7150" w:name="_Toc123049343"/>
      <w:bookmarkStart w:id="7151" w:name="_Toc123052265"/>
      <w:bookmarkStart w:id="7152" w:name="_Toc123054734"/>
      <w:bookmarkStart w:id="7153" w:name="_Toc123717837"/>
      <w:bookmarkStart w:id="7154" w:name="_Toc124157413"/>
      <w:bookmarkStart w:id="7155" w:name="_Toc124266817"/>
      <w:bookmarkStart w:id="7156" w:name="_Toc131596175"/>
      <w:bookmarkStart w:id="7157" w:name="_Toc131741173"/>
      <w:bookmarkStart w:id="7158" w:name="_Toc131766707"/>
      <w:bookmarkStart w:id="7159" w:name="_Toc138837929"/>
      <w:bookmarkStart w:id="7160" w:name="_Toc156567751"/>
      <w:bookmarkStart w:id="7161" w:name="_Toc169713864"/>
      <w:bookmarkStart w:id="7162" w:name="_Toc176445416"/>
      <w:bookmarkStart w:id="7163" w:name="_Toc187246891"/>
      <w:bookmarkStart w:id="7164" w:name="_Toc192602980"/>
      <w:r w:rsidRPr="00242C10">
        <w:t>11.2.2.</w:t>
      </w:r>
      <w:r>
        <w:t>3</w:t>
      </w:r>
      <w:r w:rsidRPr="00242C10">
        <w:t>.2</w:t>
      </w:r>
      <w:r w:rsidRPr="00242C10">
        <w:tab/>
        <w:t>Minimum requirements</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165" w:name="_Toc67916933"/>
      <w:bookmarkStart w:id="7166" w:name="_Toc74663554"/>
      <w:bookmarkStart w:id="7167" w:name="_Toc104311123"/>
      <w:bookmarkStart w:id="7168" w:name="_Toc106126824"/>
      <w:bookmarkStart w:id="7169" w:name="_Toc106177137"/>
      <w:bookmarkStart w:id="7170" w:name="_Toc114242305"/>
      <w:bookmarkStart w:id="7171" w:name="_Toc123044307"/>
      <w:bookmarkStart w:id="7172" w:name="_Toc124157946"/>
      <w:bookmarkStart w:id="7173" w:name="_Toc124259869"/>
      <w:bookmarkStart w:id="7174" w:name="_Toc130584941"/>
      <w:bookmarkStart w:id="7175" w:name="_Toc137464597"/>
      <w:bookmarkStart w:id="7176" w:name="_Toc138884266"/>
      <w:bookmarkStart w:id="7177" w:name="_Toc145643467"/>
      <w:bookmarkStart w:id="7178" w:name="_Toc155472301"/>
      <w:bookmarkStart w:id="7179" w:name="_Toc155777190"/>
      <w:bookmarkStart w:id="7180" w:name="_Toc161668522"/>
      <w:bookmarkStart w:id="7181" w:name="_Toc169713865"/>
      <w:bookmarkStart w:id="7182" w:name="_Toc176445417"/>
      <w:bookmarkStart w:id="7183" w:name="_Toc187246892"/>
      <w:bookmarkStart w:id="7184" w:name="_Toc192602981"/>
      <w:r w:rsidRPr="00F95B02">
        <w:rPr>
          <w:noProof/>
        </w:rPr>
        <w:t>11.</w:t>
      </w:r>
      <w:r w:rsidRPr="00F95B02">
        <w:rPr>
          <w:rFonts w:eastAsia="DengXian"/>
          <w:noProof/>
          <w:lang w:eastAsia="zh-CN"/>
        </w:rPr>
        <w:t>3</w:t>
      </w:r>
      <w:r w:rsidRPr="00F95B02">
        <w:rPr>
          <w:noProof/>
        </w:rPr>
        <w:tab/>
        <w:t>Performance requirements for PUCCH</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6E1872D5" w14:textId="77777777" w:rsidR="005D74BC" w:rsidRPr="00F95B02" w:rsidRDefault="005D74BC" w:rsidP="005D74BC">
      <w:pPr>
        <w:pStyle w:val="Heading3"/>
        <w:rPr>
          <w:rFonts w:eastAsia="DengXian"/>
          <w:noProof/>
          <w:lang w:eastAsia="zh-CN"/>
        </w:rPr>
      </w:pPr>
      <w:bookmarkStart w:id="7185" w:name="_Toc123044308"/>
      <w:bookmarkStart w:id="7186" w:name="_Toc124157947"/>
      <w:bookmarkStart w:id="7187" w:name="_Toc124259870"/>
      <w:bookmarkStart w:id="7188" w:name="_Toc130584942"/>
      <w:bookmarkStart w:id="7189" w:name="_Toc137464598"/>
      <w:bookmarkStart w:id="7190" w:name="_Toc138884267"/>
      <w:bookmarkStart w:id="7191" w:name="_Toc145643468"/>
      <w:bookmarkStart w:id="7192" w:name="_Toc155472302"/>
      <w:bookmarkStart w:id="7193" w:name="_Toc155777191"/>
      <w:bookmarkStart w:id="7194" w:name="_Toc161668523"/>
      <w:bookmarkStart w:id="7195" w:name="_Toc169713866"/>
      <w:bookmarkStart w:id="7196" w:name="_Toc176445418"/>
      <w:bookmarkStart w:id="7197" w:name="_Toc187246893"/>
      <w:bookmarkStart w:id="7198" w:name="_Toc192602982"/>
      <w:bookmarkStart w:id="7199" w:name="_Toc21127761"/>
      <w:bookmarkStart w:id="7200" w:name="_Toc29811970"/>
      <w:bookmarkStart w:id="7201" w:name="_Toc36817522"/>
      <w:bookmarkStart w:id="7202" w:name="_Toc37260445"/>
      <w:bookmarkStart w:id="7203" w:name="_Toc37267833"/>
      <w:bookmarkStart w:id="7204" w:name="_Toc44712440"/>
      <w:bookmarkStart w:id="7205" w:name="_Toc45893752"/>
      <w:bookmarkStart w:id="7206" w:name="_Toc53178466"/>
      <w:bookmarkStart w:id="7207" w:name="_Toc53178917"/>
      <w:bookmarkStart w:id="7208" w:name="_Toc61179162"/>
      <w:bookmarkStart w:id="7209" w:name="_Toc61179632"/>
      <w:bookmarkStart w:id="7210" w:name="_Toc67916934"/>
      <w:bookmarkStart w:id="7211" w:name="_Toc74663555"/>
      <w:bookmarkStart w:id="7212" w:name="_Toc82622098"/>
      <w:bookmarkStart w:id="7213" w:name="_Toc90422945"/>
      <w:bookmarkStart w:id="7214" w:name="_Toc106783147"/>
      <w:bookmarkStart w:id="7215" w:name="_Toc107312038"/>
      <w:bookmarkStart w:id="7216" w:name="_Toc107419622"/>
      <w:bookmarkStart w:id="721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AFA537C" w14:textId="77777777" w:rsidR="005D74BC" w:rsidRPr="00F95B02" w:rsidRDefault="005D74BC" w:rsidP="005D74BC">
      <w:pPr>
        <w:pStyle w:val="Heading4"/>
      </w:pPr>
      <w:bookmarkStart w:id="7218" w:name="_Toc123044309"/>
      <w:bookmarkStart w:id="7219" w:name="_Toc124157948"/>
      <w:bookmarkStart w:id="7220" w:name="_Toc124259871"/>
      <w:bookmarkStart w:id="7221" w:name="_Toc130584943"/>
      <w:bookmarkStart w:id="7222" w:name="_Toc137464599"/>
      <w:bookmarkStart w:id="7223" w:name="_Toc138884268"/>
      <w:bookmarkStart w:id="7224" w:name="_Toc145643469"/>
      <w:bookmarkStart w:id="7225" w:name="_Toc155472303"/>
      <w:bookmarkStart w:id="7226" w:name="_Toc155777192"/>
      <w:bookmarkStart w:id="7227" w:name="_Toc161668524"/>
      <w:bookmarkStart w:id="7228" w:name="_Toc169713867"/>
      <w:bookmarkStart w:id="7229" w:name="_Toc176445419"/>
      <w:bookmarkStart w:id="7230" w:name="_Toc187246894"/>
      <w:bookmarkStart w:id="7231" w:name="_Toc192602983"/>
      <w:r w:rsidRPr="00F95B02">
        <w:t>11.3.1.1</w:t>
      </w:r>
      <w:r w:rsidRPr="00F95B02">
        <w:tab/>
        <w:t>DTX to ACK probability</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232" w:name="_Toc123044310"/>
      <w:bookmarkStart w:id="7233" w:name="_Toc124157949"/>
      <w:bookmarkStart w:id="7234" w:name="_Toc124259872"/>
      <w:bookmarkStart w:id="7235" w:name="_Toc130584944"/>
      <w:bookmarkStart w:id="7236" w:name="_Toc137464600"/>
      <w:bookmarkStart w:id="7237" w:name="_Toc138884269"/>
      <w:bookmarkStart w:id="7238" w:name="_Toc145643470"/>
      <w:bookmarkStart w:id="7239" w:name="_Toc155472304"/>
      <w:bookmarkStart w:id="7240" w:name="_Toc155777193"/>
      <w:bookmarkStart w:id="7241" w:name="_Toc161668525"/>
      <w:bookmarkStart w:id="7242" w:name="_Toc169713868"/>
      <w:bookmarkStart w:id="7243" w:name="_Toc176445420"/>
      <w:bookmarkStart w:id="7244" w:name="_Toc187246895"/>
      <w:bookmarkStart w:id="7245" w:name="_Toc192602984"/>
      <w:r w:rsidRPr="00F95B02">
        <w:t>11.3.1.2</w:t>
      </w:r>
      <w:r w:rsidRPr="00F95B02">
        <w:tab/>
        <w:t>Performance requirements for PUCCH format 0</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246" w:name="_Toc123044311"/>
      <w:bookmarkStart w:id="7247" w:name="_Toc124157950"/>
      <w:bookmarkStart w:id="7248" w:name="_Toc124259873"/>
      <w:bookmarkStart w:id="7249" w:name="_Toc130584945"/>
      <w:bookmarkStart w:id="7250" w:name="_Toc137464601"/>
      <w:bookmarkStart w:id="7251" w:name="_Toc138884270"/>
      <w:bookmarkStart w:id="7252" w:name="_Toc145643471"/>
      <w:bookmarkStart w:id="7253" w:name="_Toc155472305"/>
      <w:bookmarkStart w:id="7254" w:name="_Toc155777194"/>
      <w:bookmarkStart w:id="7255" w:name="_Toc161668526"/>
      <w:bookmarkStart w:id="7256" w:name="_Toc169713869"/>
      <w:bookmarkStart w:id="7257" w:name="_Toc176445421"/>
      <w:bookmarkStart w:id="7258" w:name="_Toc187246896"/>
      <w:bookmarkStart w:id="7259" w:name="_Toc192602985"/>
      <w:r w:rsidRPr="00F95B02">
        <w:t>11.3.1.</w:t>
      </w:r>
      <w:r w:rsidRPr="00F95B02">
        <w:rPr>
          <w:lang w:eastAsia="zh-CN"/>
        </w:rPr>
        <w:t>3</w:t>
      </w:r>
      <w:r w:rsidRPr="00F95B02">
        <w:tab/>
        <w:t>Performance requirements for PUCCH format 1</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260" w:name="_Toc123044312"/>
      <w:bookmarkStart w:id="7261" w:name="_Toc124157951"/>
      <w:bookmarkStart w:id="7262" w:name="_Toc124259874"/>
      <w:bookmarkStart w:id="7263" w:name="_Toc130584946"/>
      <w:bookmarkStart w:id="7264" w:name="_Toc137464602"/>
      <w:bookmarkStart w:id="7265" w:name="_Toc138884271"/>
      <w:bookmarkStart w:id="7266" w:name="_Toc145643472"/>
      <w:bookmarkStart w:id="7267" w:name="_Toc155472306"/>
      <w:bookmarkStart w:id="7268" w:name="_Toc155777195"/>
      <w:bookmarkStart w:id="7269" w:name="_Toc161668527"/>
      <w:bookmarkStart w:id="7270" w:name="_Toc169713870"/>
      <w:bookmarkStart w:id="7271" w:name="_Toc176445422"/>
      <w:bookmarkStart w:id="7272" w:name="_Toc187246897"/>
      <w:bookmarkStart w:id="7273" w:name="_Toc192602986"/>
      <w:r w:rsidRPr="00F95B02">
        <w:lastRenderedPageBreak/>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274" w:name="_Toc123044313"/>
      <w:bookmarkStart w:id="7275" w:name="_Toc124157952"/>
      <w:bookmarkStart w:id="7276" w:name="_Toc124259875"/>
      <w:bookmarkStart w:id="7277" w:name="_Toc130584947"/>
      <w:bookmarkStart w:id="7278" w:name="_Toc137464603"/>
      <w:bookmarkStart w:id="7279" w:name="_Toc138884272"/>
      <w:bookmarkStart w:id="7280" w:name="_Toc145643473"/>
      <w:bookmarkStart w:id="7281" w:name="_Toc155472307"/>
      <w:bookmarkStart w:id="7282" w:name="_Toc155777196"/>
      <w:bookmarkStart w:id="7283" w:name="_Toc161668528"/>
      <w:bookmarkStart w:id="7284" w:name="_Toc169713871"/>
      <w:bookmarkStart w:id="7285" w:name="_Toc176445423"/>
      <w:bookmarkStart w:id="7286" w:name="_Toc187246898"/>
      <w:bookmarkStart w:id="7287" w:name="_Toc192602987"/>
      <w:r w:rsidRPr="00F95B02">
        <w:t>11.3.1.5</w:t>
      </w:r>
      <w:r>
        <w:tab/>
      </w:r>
      <w:r w:rsidRPr="00F95B02">
        <w:t>Performance requirements for PUCCH format 3</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288" w:name="_Toc123044314"/>
      <w:bookmarkStart w:id="7289" w:name="_Toc124157953"/>
      <w:bookmarkStart w:id="7290" w:name="_Toc124259876"/>
      <w:bookmarkStart w:id="7291" w:name="_Toc130584948"/>
      <w:bookmarkStart w:id="7292" w:name="_Toc137464604"/>
      <w:bookmarkStart w:id="7293" w:name="_Toc138884273"/>
      <w:bookmarkStart w:id="7294" w:name="_Toc145643474"/>
      <w:bookmarkStart w:id="7295" w:name="_Toc155472308"/>
      <w:bookmarkStart w:id="7296" w:name="_Toc155777197"/>
      <w:bookmarkStart w:id="7297" w:name="_Toc161668529"/>
      <w:bookmarkStart w:id="7298" w:name="_Toc169713872"/>
      <w:bookmarkStart w:id="7299" w:name="_Toc176445424"/>
      <w:bookmarkStart w:id="7300" w:name="_Toc187246899"/>
      <w:bookmarkStart w:id="7301" w:name="_Toc192602988"/>
      <w:r w:rsidRPr="00F95B02">
        <w:t>11.3.1.6</w:t>
      </w:r>
      <w:r>
        <w:tab/>
      </w:r>
      <w:r w:rsidRPr="00F95B02">
        <w:t>Performance requirements for PUCCH format 4</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302" w:name="_Toc123044315"/>
      <w:bookmarkStart w:id="7303" w:name="_Toc124157954"/>
      <w:bookmarkStart w:id="7304" w:name="_Toc124259877"/>
      <w:bookmarkStart w:id="7305" w:name="_Toc130584949"/>
      <w:bookmarkStart w:id="7306" w:name="_Toc137464605"/>
      <w:bookmarkStart w:id="7307" w:name="_Toc138884274"/>
      <w:bookmarkStart w:id="7308" w:name="_Toc145643475"/>
      <w:bookmarkStart w:id="7309" w:name="_Toc155472309"/>
      <w:bookmarkStart w:id="7310" w:name="_Toc155777198"/>
      <w:bookmarkStart w:id="7311" w:name="_Toc161668530"/>
      <w:bookmarkStart w:id="7312" w:name="_Toc169713873"/>
      <w:bookmarkStart w:id="7313" w:name="_Toc176445425"/>
      <w:bookmarkStart w:id="7314" w:name="_Toc187246900"/>
      <w:bookmarkStart w:id="7315" w:name="_Toc192602989"/>
      <w:r w:rsidRPr="00F95B02">
        <w:t>11.3.1.</w:t>
      </w:r>
      <w:r>
        <w:t>7</w:t>
      </w:r>
      <w:r>
        <w:tab/>
      </w:r>
      <w:r w:rsidRPr="00F95B02">
        <w:t xml:space="preserve">Performance requirements for </w:t>
      </w:r>
      <w:r>
        <w:t>multi-slot</w:t>
      </w:r>
      <w:r w:rsidRPr="00F95B02">
        <w:t xml:space="preserve"> PUCCH</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316" w:name="_Toc169713874"/>
      <w:bookmarkStart w:id="7317" w:name="_Toc176445426"/>
      <w:bookmarkStart w:id="7318" w:name="_Toc187246901"/>
      <w:bookmarkStart w:id="7319" w:name="_Toc19260299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316"/>
      <w:bookmarkEnd w:id="7317"/>
      <w:bookmarkEnd w:id="7318"/>
      <w:bookmarkEnd w:id="7319"/>
    </w:p>
    <w:p w14:paraId="3EFC3039" w14:textId="77777777" w:rsidR="00FA740A" w:rsidRPr="00F95B02" w:rsidRDefault="00FA740A" w:rsidP="00FA740A">
      <w:pPr>
        <w:pStyle w:val="Heading4"/>
      </w:pPr>
      <w:bookmarkStart w:id="7320" w:name="_Toc114255622"/>
      <w:bookmarkStart w:id="7321" w:name="_Toc115186302"/>
      <w:bookmarkStart w:id="7322" w:name="_Toc123049122"/>
      <w:bookmarkStart w:id="7323" w:name="_Toc123052041"/>
      <w:bookmarkStart w:id="7324" w:name="_Toc123054510"/>
      <w:bookmarkStart w:id="7325" w:name="_Toc123717611"/>
      <w:bookmarkStart w:id="7326" w:name="_Toc124157187"/>
      <w:bookmarkStart w:id="7327" w:name="_Toc124266591"/>
      <w:bookmarkStart w:id="7328" w:name="_Toc131595949"/>
      <w:bookmarkStart w:id="7329" w:name="_Toc131740947"/>
      <w:bookmarkStart w:id="7330" w:name="_Toc131766481"/>
      <w:bookmarkStart w:id="7331" w:name="_Toc138837703"/>
      <w:bookmarkStart w:id="7332" w:name="_Toc156567524"/>
      <w:bookmarkStart w:id="7333" w:name="_Toc169713875"/>
      <w:bookmarkStart w:id="7334" w:name="_Toc176445427"/>
      <w:bookmarkStart w:id="7335" w:name="_Toc187246902"/>
      <w:bookmarkStart w:id="7336" w:name="_Toc192602991"/>
      <w:r>
        <w:t>11</w:t>
      </w:r>
      <w:r w:rsidRPr="00F95B02">
        <w:t>.3.</w:t>
      </w:r>
      <w:r>
        <w:t>2</w:t>
      </w:r>
      <w:r w:rsidRPr="00F95B02">
        <w:t>.1</w:t>
      </w:r>
      <w:r w:rsidRPr="00F95B02">
        <w:tab/>
        <w:t>General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337" w:name="_Toc169713876"/>
      <w:bookmarkStart w:id="7338" w:name="_Toc176445428"/>
      <w:bookmarkStart w:id="7339" w:name="_Toc187246903"/>
      <w:bookmarkStart w:id="7340" w:name="_Toc192602992"/>
      <w:r w:rsidRPr="00F95B02">
        <w:t>11.3.</w:t>
      </w:r>
      <w:r>
        <w:t>2</w:t>
      </w:r>
      <w:r w:rsidRPr="00F95B02">
        <w:t>.2</w:t>
      </w:r>
      <w:r w:rsidRPr="00F95B02">
        <w:tab/>
        <w:t>Performance requirements for PUCCH format 0</w:t>
      </w:r>
      <w:bookmarkEnd w:id="7337"/>
      <w:bookmarkEnd w:id="7338"/>
      <w:bookmarkEnd w:id="7339"/>
      <w:bookmarkEnd w:id="7340"/>
    </w:p>
    <w:p w14:paraId="20AB9A90" w14:textId="77777777" w:rsidR="00FA740A" w:rsidRPr="00F95B02" w:rsidRDefault="00FA740A" w:rsidP="00FA740A">
      <w:pPr>
        <w:pStyle w:val="Heading5"/>
      </w:pPr>
      <w:bookmarkStart w:id="7341" w:name="_Toc21127771"/>
      <w:bookmarkStart w:id="7342" w:name="_Toc29811980"/>
      <w:bookmarkStart w:id="7343" w:name="_Toc36817532"/>
      <w:bookmarkStart w:id="7344" w:name="_Toc37260455"/>
      <w:bookmarkStart w:id="7345" w:name="_Toc37267843"/>
      <w:bookmarkStart w:id="7346" w:name="_Toc44712450"/>
      <w:bookmarkStart w:id="7347" w:name="_Toc45893762"/>
      <w:bookmarkStart w:id="7348" w:name="_Toc53178476"/>
      <w:bookmarkStart w:id="7349" w:name="_Toc53178927"/>
      <w:bookmarkStart w:id="7350" w:name="_Toc61179172"/>
      <w:bookmarkStart w:id="7351" w:name="_Toc61179642"/>
      <w:bookmarkStart w:id="7352" w:name="_Toc67916944"/>
      <w:bookmarkStart w:id="7353" w:name="_Toc74663565"/>
      <w:bookmarkStart w:id="7354" w:name="_Toc82622108"/>
      <w:bookmarkStart w:id="7355" w:name="_Toc90422955"/>
      <w:bookmarkStart w:id="7356" w:name="_Toc106783157"/>
      <w:bookmarkStart w:id="7357" w:name="_Toc107312048"/>
      <w:bookmarkStart w:id="7358" w:name="_Toc107419632"/>
      <w:bookmarkStart w:id="7359" w:name="_Toc107475261"/>
      <w:bookmarkStart w:id="7360" w:name="_Toc114255854"/>
      <w:bookmarkStart w:id="7361" w:name="_Toc115186534"/>
      <w:bookmarkStart w:id="7362" w:name="_Toc123049373"/>
      <w:bookmarkStart w:id="7363" w:name="_Toc123052296"/>
      <w:bookmarkStart w:id="7364" w:name="_Toc123054765"/>
      <w:bookmarkStart w:id="7365" w:name="_Toc123717868"/>
      <w:bookmarkStart w:id="7366" w:name="_Toc124157444"/>
      <w:bookmarkStart w:id="7367" w:name="_Toc124266848"/>
      <w:bookmarkStart w:id="7368" w:name="_Toc131596206"/>
      <w:bookmarkStart w:id="7369" w:name="_Toc131741204"/>
      <w:bookmarkStart w:id="7370" w:name="_Toc131766738"/>
      <w:bookmarkStart w:id="7371" w:name="_Toc138837960"/>
      <w:bookmarkStart w:id="7372" w:name="_Toc156567782"/>
      <w:bookmarkStart w:id="7373" w:name="_Toc169713877"/>
      <w:bookmarkStart w:id="7374" w:name="_Toc176445429"/>
      <w:bookmarkStart w:id="7375" w:name="_Toc187246904"/>
      <w:bookmarkStart w:id="7376" w:name="_Toc192602993"/>
      <w:r w:rsidRPr="00F95B02">
        <w:t>11.3.2.2.1</w:t>
      </w:r>
      <w:r w:rsidRPr="00F95B02">
        <w:tab/>
        <w:t>General</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377" w:name="_Toc21127772"/>
      <w:bookmarkStart w:id="7378" w:name="_Toc29811981"/>
      <w:bookmarkStart w:id="7379" w:name="_Toc36817533"/>
      <w:bookmarkStart w:id="7380" w:name="_Toc37260456"/>
      <w:bookmarkStart w:id="7381" w:name="_Toc37267844"/>
      <w:bookmarkStart w:id="7382" w:name="_Toc44712451"/>
      <w:bookmarkStart w:id="7383" w:name="_Toc45893763"/>
      <w:bookmarkStart w:id="7384" w:name="_Toc53178477"/>
      <w:bookmarkStart w:id="7385" w:name="_Toc53178928"/>
      <w:bookmarkStart w:id="7386" w:name="_Toc61179173"/>
      <w:bookmarkStart w:id="7387" w:name="_Toc61179643"/>
      <w:bookmarkStart w:id="7388" w:name="_Toc67916945"/>
      <w:bookmarkStart w:id="7389" w:name="_Toc74663566"/>
      <w:bookmarkStart w:id="7390" w:name="_Toc82622109"/>
      <w:bookmarkStart w:id="7391" w:name="_Toc90422956"/>
      <w:bookmarkStart w:id="7392" w:name="_Toc106783158"/>
      <w:bookmarkStart w:id="7393" w:name="_Toc107312049"/>
      <w:bookmarkStart w:id="7394" w:name="_Toc107419633"/>
      <w:bookmarkStart w:id="7395" w:name="_Toc107475262"/>
      <w:bookmarkStart w:id="7396" w:name="_Toc114255855"/>
      <w:bookmarkStart w:id="7397" w:name="_Toc115186535"/>
      <w:bookmarkStart w:id="7398" w:name="_Toc123049374"/>
      <w:bookmarkStart w:id="7399" w:name="_Toc123052297"/>
      <w:bookmarkStart w:id="7400" w:name="_Toc123054766"/>
      <w:bookmarkStart w:id="7401" w:name="_Toc123717869"/>
      <w:bookmarkStart w:id="7402" w:name="_Toc124157445"/>
      <w:bookmarkStart w:id="7403" w:name="_Toc124266849"/>
      <w:bookmarkStart w:id="7404" w:name="_Toc131596207"/>
      <w:bookmarkStart w:id="7405" w:name="_Toc131741205"/>
      <w:bookmarkStart w:id="7406" w:name="_Toc131766739"/>
      <w:bookmarkStart w:id="7407" w:name="_Toc138837961"/>
      <w:bookmarkStart w:id="7408" w:name="_Toc156567783"/>
      <w:bookmarkStart w:id="7409" w:name="_Toc169713878"/>
      <w:bookmarkStart w:id="7410" w:name="_Toc176445430"/>
      <w:bookmarkStart w:id="7411" w:name="_Toc187246905"/>
      <w:bookmarkStart w:id="7412" w:name="_Toc192602994"/>
      <w:r w:rsidRPr="00F95B02">
        <w:lastRenderedPageBreak/>
        <w:t>11.3.2.2.2</w:t>
      </w:r>
      <w:r w:rsidRPr="00F95B02">
        <w:tab/>
        <w:t>Minimum requirements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413" w:name="_Toc21127773"/>
      <w:bookmarkStart w:id="7414" w:name="_Toc29811982"/>
      <w:bookmarkStart w:id="7415" w:name="_Toc36817534"/>
      <w:bookmarkStart w:id="7416" w:name="_Toc37260457"/>
      <w:bookmarkStart w:id="7417" w:name="_Toc37267845"/>
      <w:bookmarkStart w:id="7418" w:name="_Toc44712452"/>
      <w:bookmarkStart w:id="7419" w:name="_Toc45893764"/>
      <w:bookmarkStart w:id="7420" w:name="_Toc53178478"/>
      <w:bookmarkStart w:id="7421" w:name="_Toc53178929"/>
      <w:bookmarkStart w:id="7422" w:name="_Toc61179174"/>
      <w:bookmarkStart w:id="7423" w:name="_Toc61179644"/>
      <w:bookmarkStart w:id="7424" w:name="_Toc67916946"/>
      <w:bookmarkStart w:id="7425" w:name="_Toc74663567"/>
      <w:bookmarkStart w:id="7426" w:name="_Toc82622110"/>
      <w:bookmarkStart w:id="7427" w:name="_Toc90422957"/>
      <w:bookmarkStart w:id="7428" w:name="_Toc106783159"/>
      <w:bookmarkStart w:id="7429" w:name="_Toc107312050"/>
      <w:bookmarkStart w:id="7430" w:name="_Toc107419634"/>
      <w:bookmarkStart w:id="7431" w:name="_Toc107475263"/>
      <w:bookmarkStart w:id="7432" w:name="_Toc114255856"/>
      <w:bookmarkStart w:id="7433" w:name="_Toc115186536"/>
      <w:bookmarkStart w:id="7434" w:name="_Toc123049375"/>
      <w:bookmarkStart w:id="7435" w:name="_Toc123052298"/>
      <w:bookmarkStart w:id="7436" w:name="_Toc123054767"/>
      <w:bookmarkStart w:id="7437" w:name="_Toc123717870"/>
      <w:bookmarkStart w:id="7438" w:name="_Toc124157446"/>
      <w:bookmarkStart w:id="7439" w:name="_Toc124266850"/>
      <w:bookmarkStart w:id="7440" w:name="_Toc131596208"/>
      <w:bookmarkStart w:id="7441" w:name="_Toc131741206"/>
      <w:bookmarkStart w:id="7442" w:name="_Toc131766740"/>
      <w:bookmarkStart w:id="7443" w:name="_Toc138837962"/>
      <w:bookmarkStart w:id="7444" w:name="_Toc156567784"/>
    </w:p>
    <w:p w14:paraId="79ED6025" w14:textId="77777777" w:rsidR="00FA740A" w:rsidRPr="00F95B02" w:rsidRDefault="00FA740A" w:rsidP="00FA740A">
      <w:pPr>
        <w:pStyle w:val="Heading4"/>
        <w:rPr>
          <w:noProof/>
        </w:rPr>
      </w:pPr>
      <w:bookmarkStart w:id="7445" w:name="_Toc169713879"/>
      <w:bookmarkStart w:id="7446" w:name="_Toc176445431"/>
      <w:bookmarkStart w:id="7447" w:name="_Toc187246906"/>
      <w:bookmarkStart w:id="7448" w:name="_Toc192602995"/>
      <w:r w:rsidRPr="00F95B02">
        <w:rPr>
          <w:noProof/>
        </w:rPr>
        <w:t>11.3.2.3</w:t>
      </w:r>
      <w:r w:rsidRPr="00F95B02">
        <w:rPr>
          <w:noProof/>
        </w:rPr>
        <w:tab/>
        <w:t>Performance requirements for PUCCH format 1</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r>
        <w:rPr>
          <w:noProof/>
        </w:rPr>
        <w:t>.</w:t>
      </w:r>
      <w:bookmarkEnd w:id="7440"/>
      <w:bookmarkEnd w:id="7441"/>
      <w:bookmarkEnd w:id="7442"/>
      <w:bookmarkEnd w:id="7443"/>
      <w:bookmarkEnd w:id="7444"/>
      <w:bookmarkEnd w:id="7445"/>
      <w:bookmarkEnd w:id="7446"/>
      <w:bookmarkEnd w:id="7447"/>
      <w:bookmarkEnd w:id="7448"/>
    </w:p>
    <w:p w14:paraId="228E68B9" w14:textId="77777777" w:rsidR="00FA740A" w:rsidRPr="00F95B02" w:rsidRDefault="00FA740A" w:rsidP="00FA740A">
      <w:pPr>
        <w:pStyle w:val="Heading5"/>
        <w:rPr>
          <w:noProof/>
        </w:rPr>
      </w:pPr>
      <w:bookmarkStart w:id="7449" w:name="_Toc21127774"/>
      <w:bookmarkStart w:id="7450" w:name="_Toc29811983"/>
      <w:bookmarkStart w:id="7451" w:name="_Toc36817535"/>
      <w:bookmarkStart w:id="7452" w:name="_Toc37260458"/>
      <w:bookmarkStart w:id="7453" w:name="_Toc37267846"/>
      <w:bookmarkStart w:id="7454" w:name="_Toc44712453"/>
      <w:bookmarkStart w:id="7455" w:name="_Toc45893765"/>
      <w:bookmarkStart w:id="7456" w:name="_Toc53178479"/>
      <w:bookmarkStart w:id="7457" w:name="_Toc53178930"/>
      <w:bookmarkStart w:id="7458" w:name="_Toc61179175"/>
      <w:bookmarkStart w:id="7459" w:name="_Toc61179645"/>
      <w:bookmarkStart w:id="7460" w:name="_Toc67916947"/>
      <w:bookmarkStart w:id="7461" w:name="_Toc74663568"/>
      <w:bookmarkStart w:id="7462" w:name="_Toc82622111"/>
      <w:bookmarkStart w:id="7463" w:name="_Toc90422958"/>
      <w:bookmarkStart w:id="7464" w:name="_Toc106783160"/>
      <w:bookmarkStart w:id="7465" w:name="_Toc107312051"/>
      <w:bookmarkStart w:id="7466" w:name="_Toc107419635"/>
      <w:bookmarkStart w:id="7467" w:name="_Toc107475264"/>
      <w:bookmarkStart w:id="7468" w:name="_Toc114255857"/>
      <w:bookmarkStart w:id="7469" w:name="_Toc115186537"/>
      <w:bookmarkStart w:id="7470" w:name="_Toc123049376"/>
      <w:bookmarkStart w:id="7471" w:name="_Toc123052299"/>
      <w:bookmarkStart w:id="7472" w:name="_Toc123054768"/>
      <w:bookmarkStart w:id="7473" w:name="_Toc123717871"/>
      <w:bookmarkStart w:id="7474" w:name="_Toc124157447"/>
      <w:bookmarkStart w:id="7475" w:name="_Toc124266851"/>
      <w:bookmarkStart w:id="7476" w:name="_Toc131596209"/>
      <w:bookmarkStart w:id="7477" w:name="_Toc131741207"/>
      <w:bookmarkStart w:id="7478" w:name="_Toc131766741"/>
      <w:bookmarkStart w:id="7479" w:name="_Toc138837963"/>
      <w:bookmarkStart w:id="7480" w:name="_Toc156567785"/>
      <w:bookmarkStart w:id="7481" w:name="_Toc169713880"/>
      <w:bookmarkStart w:id="7482" w:name="_Toc176445432"/>
      <w:bookmarkStart w:id="7483" w:name="_Toc187246907"/>
      <w:bookmarkStart w:id="7484" w:name="_Toc192602996"/>
      <w:r w:rsidRPr="00F95B02">
        <w:rPr>
          <w:noProof/>
        </w:rPr>
        <w:t>11.3.2.3.1</w:t>
      </w:r>
      <w:r w:rsidRPr="00F95B02">
        <w:rPr>
          <w:noProof/>
        </w:rPr>
        <w:tab/>
        <w:t>NACK to ACK requirements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4C544FA8" w14:textId="77777777" w:rsidR="00FA740A" w:rsidRPr="008307D3" w:rsidRDefault="00FA740A" w:rsidP="00FA740A">
      <w:pPr>
        <w:pStyle w:val="Heading6"/>
        <w:rPr>
          <w:noProof/>
        </w:rPr>
      </w:pPr>
      <w:bookmarkStart w:id="7485" w:name="_Toc21127775"/>
      <w:bookmarkStart w:id="7486" w:name="_Toc29811984"/>
      <w:bookmarkStart w:id="7487" w:name="_Toc36817536"/>
      <w:bookmarkStart w:id="7488" w:name="_Toc37260459"/>
      <w:bookmarkStart w:id="7489" w:name="_Toc37267847"/>
      <w:bookmarkStart w:id="7490" w:name="_Toc44712454"/>
      <w:bookmarkStart w:id="7491" w:name="_Toc45893766"/>
      <w:bookmarkStart w:id="7492" w:name="_Toc107475265"/>
      <w:bookmarkStart w:id="7493" w:name="_Toc114255858"/>
      <w:bookmarkStart w:id="7494" w:name="_Toc115186538"/>
      <w:bookmarkStart w:id="7495" w:name="_Toc123049377"/>
      <w:bookmarkStart w:id="7496" w:name="_Toc123052300"/>
      <w:bookmarkStart w:id="7497" w:name="_Toc123054769"/>
      <w:bookmarkStart w:id="7498" w:name="_Toc123717872"/>
      <w:bookmarkStart w:id="7499" w:name="_Toc124157448"/>
      <w:bookmarkStart w:id="7500" w:name="_Toc124266852"/>
      <w:bookmarkStart w:id="7501" w:name="_Toc131596210"/>
      <w:bookmarkStart w:id="7502" w:name="_Toc131741208"/>
      <w:bookmarkStart w:id="7503" w:name="_Toc131766742"/>
      <w:bookmarkStart w:id="7504" w:name="_Toc138837964"/>
      <w:bookmarkStart w:id="7505" w:name="_Toc156567786"/>
      <w:bookmarkStart w:id="7506" w:name="_Toc169713881"/>
      <w:bookmarkStart w:id="7507" w:name="_Toc176445433"/>
      <w:bookmarkStart w:id="7508" w:name="_Toc187246908"/>
      <w:bookmarkStart w:id="7509" w:name="_Toc192602997"/>
      <w:r w:rsidRPr="008307D3">
        <w:rPr>
          <w:noProof/>
        </w:rPr>
        <w:t>11.3.2.3.1.1</w:t>
      </w:r>
      <w:r w:rsidRPr="008307D3">
        <w:rPr>
          <w:noProof/>
        </w:rPr>
        <w:tab/>
        <w:t>General</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510" w:name="_Toc21127776"/>
      <w:bookmarkStart w:id="7511" w:name="_Toc29811985"/>
      <w:bookmarkStart w:id="7512" w:name="_Toc36817537"/>
      <w:bookmarkStart w:id="7513" w:name="_Toc37260460"/>
      <w:bookmarkStart w:id="7514" w:name="_Toc37267848"/>
      <w:bookmarkStart w:id="7515" w:name="_Toc44712455"/>
      <w:bookmarkStart w:id="7516" w:name="_Toc45893767"/>
      <w:bookmarkStart w:id="7517" w:name="_Toc107475266"/>
      <w:bookmarkStart w:id="7518" w:name="_Toc114255859"/>
      <w:bookmarkStart w:id="7519" w:name="_Toc115186539"/>
      <w:bookmarkStart w:id="7520" w:name="_Toc123049378"/>
      <w:bookmarkStart w:id="7521" w:name="_Toc123052301"/>
      <w:bookmarkStart w:id="7522" w:name="_Toc123054770"/>
      <w:bookmarkStart w:id="7523" w:name="_Toc123717873"/>
      <w:bookmarkStart w:id="7524" w:name="_Toc124157449"/>
      <w:bookmarkStart w:id="7525" w:name="_Toc124266853"/>
      <w:bookmarkStart w:id="7526" w:name="_Toc131596211"/>
      <w:bookmarkStart w:id="7527" w:name="_Toc131741209"/>
      <w:bookmarkStart w:id="7528" w:name="_Toc131766743"/>
      <w:bookmarkStart w:id="7529" w:name="_Toc138837965"/>
      <w:bookmarkStart w:id="7530" w:name="_Toc156567787"/>
      <w:bookmarkStart w:id="7531" w:name="_Toc169713882"/>
      <w:bookmarkStart w:id="7532" w:name="_Toc176445434"/>
      <w:bookmarkStart w:id="7533" w:name="_Toc187246909"/>
      <w:bookmarkStart w:id="7534" w:name="_Toc192602998"/>
      <w:r w:rsidRPr="00DA037C">
        <w:t>11.3.2.3.1.2</w:t>
      </w:r>
      <w:r w:rsidRPr="00DA037C">
        <w:tab/>
        <w:t>Minimum requirement</w:t>
      </w:r>
      <w:r w:rsidRPr="008307D3">
        <w:rPr>
          <w:noProof/>
        </w:rPr>
        <w:t>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lastRenderedPageBreak/>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535" w:name="_Toc21127777"/>
      <w:bookmarkStart w:id="7536" w:name="_Toc29811986"/>
      <w:bookmarkStart w:id="7537" w:name="_Toc36817538"/>
      <w:bookmarkStart w:id="7538" w:name="_Toc37260461"/>
      <w:bookmarkStart w:id="7539" w:name="_Toc37267849"/>
      <w:bookmarkStart w:id="7540" w:name="_Toc44712456"/>
      <w:bookmarkStart w:id="7541" w:name="_Toc45893768"/>
      <w:bookmarkStart w:id="7542" w:name="_Toc53178480"/>
      <w:bookmarkStart w:id="7543" w:name="_Toc53178931"/>
      <w:bookmarkStart w:id="7544" w:name="_Toc61179176"/>
      <w:bookmarkStart w:id="7545" w:name="_Toc61179646"/>
      <w:bookmarkStart w:id="7546" w:name="_Toc67916948"/>
      <w:bookmarkStart w:id="7547" w:name="_Toc74663569"/>
      <w:bookmarkStart w:id="7548" w:name="_Toc82622112"/>
      <w:bookmarkStart w:id="7549" w:name="_Toc90422959"/>
      <w:bookmarkStart w:id="7550" w:name="_Toc106783161"/>
      <w:bookmarkStart w:id="7551" w:name="_Toc107312052"/>
      <w:bookmarkStart w:id="7552" w:name="_Toc107419636"/>
      <w:bookmarkStart w:id="7553" w:name="_Toc107475267"/>
      <w:bookmarkStart w:id="7554" w:name="_Toc114255860"/>
      <w:bookmarkStart w:id="7555" w:name="_Toc115186540"/>
      <w:bookmarkStart w:id="7556" w:name="_Toc123049379"/>
      <w:bookmarkStart w:id="7557" w:name="_Toc123052302"/>
      <w:bookmarkStart w:id="7558" w:name="_Toc123054771"/>
      <w:bookmarkStart w:id="7559" w:name="_Toc123717874"/>
      <w:bookmarkStart w:id="7560" w:name="_Toc124157450"/>
      <w:bookmarkStart w:id="7561" w:name="_Toc124266854"/>
      <w:bookmarkStart w:id="7562" w:name="_Toc131596212"/>
      <w:bookmarkStart w:id="7563" w:name="_Toc131741210"/>
      <w:bookmarkStart w:id="7564" w:name="_Toc131766744"/>
      <w:bookmarkStart w:id="7565" w:name="_Toc138837966"/>
      <w:bookmarkStart w:id="7566" w:name="_Toc156567788"/>
    </w:p>
    <w:p w14:paraId="030F99FF" w14:textId="0F9D8FE6" w:rsidR="00FA740A" w:rsidRPr="00F95B02" w:rsidRDefault="00FA740A" w:rsidP="00FA740A">
      <w:pPr>
        <w:pStyle w:val="Heading5"/>
        <w:rPr>
          <w:noProof/>
        </w:rPr>
      </w:pPr>
      <w:bookmarkStart w:id="7567" w:name="_Toc169713883"/>
      <w:bookmarkStart w:id="7568" w:name="_Toc176445435"/>
      <w:bookmarkStart w:id="7569" w:name="_Toc187246910"/>
      <w:bookmarkStart w:id="7570" w:name="_Toc192602999"/>
      <w:r w:rsidRPr="00F95B02">
        <w:rPr>
          <w:noProof/>
        </w:rPr>
        <w:t>11.3.2.3.2</w:t>
      </w:r>
      <w:r w:rsidRPr="00F95B02">
        <w:rPr>
          <w:noProof/>
        </w:rPr>
        <w:tab/>
        <w:t>ACK missed detection requirements</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14:paraId="08937573" w14:textId="77777777" w:rsidR="00FA740A" w:rsidRPr="008307D3" w:rsidRDefault="00FA740A" w:rsidP="00FA740A">
      <w:pPr>
        <w:pStyle w:val="Heading6"/>
        <w:rPr>
          <w:noProof/>
        </w:rPr>
      </w:pPr>
      <w:bookmarkStart w:id="7571" w:name="_Toc21127778"/>
      <w:bookmarkStart w:id="7572" w:name="_Toc29811987"/>
      <w:bookmarkStart w:id="7573" w:name="_Toc36817539"/>
      <w:bookmarkStart w:id="7574" w:name="_Toc37260462"/>
      <w:bookmarkStart w:id="7575" w:name="_Toc37267850"/>
      <w:bookmarkStart w:id="7576" w:name="_Toc44712457"/>
      <w:bookmarkStart w:id="7577" w:name="_Toc45893769"/>
      <w:bookmarkStart w:id="7578" w:name="_Toc107475268"/>
      <w:bookmarkStart w:id="7579" w:name="_Toc114255861"/>
      <w:bookmarkStart w:id="7580" w:name="_Toc115186541"/>
      <w:bookmarkStart w:id="7581" w:name="_Toc123049380"/>
      <w:bookmarkStart w:id="7582" w:name="_Toc123052303"/>
      <w:bookmarkStart w:id="7583" w:name="_Toc123054772"/>
      <w:bookmarkStart w:id="7584" w:name="_Toc123717875"/>
      <w:bookmarkStart w:id="7585" w:name="_Toc124157451"/>
      <w:bookmarkStart w:id="7586" w:name="_Toc124266855"/>
      <w:bookmarkStart w:id="7587" w:name="_Toc131596213"/>
      <w:bookmarkStart w:id="7588" w:name="_Toc131741211"/>
      <w:bookmarkStart w:id="7589" w:name="_Toc131766745"/>
      <w:bookmarkStart w:id="7590" w:name="_Toc138837967"/>
      <w:bookmarkStart w:id="7591" w:name="_Toc156567789"/>
      <w:bookmarkStart w:id="7592" w:name="_Toc169713884"/>
      <w:bookmarkStart w:id="7593" w:name="_Toc176445436"/>
      <w:bookmarkStart w:id="7594" w:name="_Toc187246911"/>
      <w:bookmarkStart w:id="7595" w:name="_Toc192603000"/>
      <w:r w:rsidRPr="008307D3">
        <w:rPr>
          <w:noProof/>
        </w:rPr>
        <w:t>11.3.2.3.2.1</w:t>
      </w:r>
      <w:r w:rsidRPr="008307D3">
        <w:rPr>
          <w:noProof/>
        </w:rPr>
        <w:tab/>
        <w:t>General</w:t>
      </w:r>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596" w:name="_Toc21127779"/>
      <w:bookmarkStart w:id="7597" w:name="_Toc29811988"/>
      <w:bookmarkStart w:id="7598" w:name="_Toc36817540"/>
      <w:bookmarkStart w:id="7599" w:name="_Toc37260463"/>
      <w:bookmarkStart w:id="7600" w:name="_Toc37267851"/>
      <w:bookmarkStart w:id="7601" w:name="_Toc44712458"/>
      <w:bookmarkStart w:id="7602" w:name="_Toc45893770"/>
      <w:bookmarkStart w:id="7603" w:name="_Toc107475269"/>
      <w:bookmarkStart w:id="7604" w:name="_Toc114255862"/>
      <w:bookmarkStart w:id="7605" w:name="_Toc115186542"/>
      <w:bookmarkStart w:id="7606" w:name="_Toc123049381"/>
      <w:bookmarkStart w:id="7607" w:name="_Toc123052304"/>
      <w:bookmarkStart w:id="7608" w:name="_Toc123054773"/>
      <w:bookmarkStart w:id="7609" w:name="_Toc123717876"/>
      <w:bookmarkStart w:id="7610" w:name="_Toc124157452"/>
      <w:bookmarkStart w:id="7611" w:name="_Toc124266856"/>
      <w:bookmarkStart w:id="7612" w:name="_Toc131596214"/>
      <w:bookmarkStart w:id="7613" w:name="_Toc131741212"/>
      <w:bookmarkStart w:id="7614" w:name="_Toc131766746"/>
      <w:bookmarkStart w:id="7615" w:name="_Toc138837968"/>
      <w:bookmarkStart w:id="7616" w:name="_Toc156567790"/>
      <w:bookmarkStart w:id="7617" w:name="_Toc169713885"/>
      <w:bookmarkStart w:id="7618" w:name="_Toc176445437"/>
      <w:bookmarkStart w:id="7619" w:name="_Toc187246912"/>
      <w:bookmarkStart w:id="7620" w:name="_Toc192603001"/>
      <w:r w:rsidRPr="008307D3">
        <w:rPr>
          <w:noProof/>
        </w:rPr>
        <w:t>11.3.2.3.2.2</w:t>
      </w:r>
      <w:r w:rsidRPr="008307D3">
        <w:rPr>
          <w:noProof/>
        </w:rPr>
        <w:tab/>
        <w:t>Minimum requirements</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621" w:name="_Toc21127780"/>
      <w:bookmarkStart w:id="7622" w:name="_Toc29811989"/>
      <w:bookmarkStart w:id="7623" w:name="_Toc36817541"/>
      <w:bookmarkStart w:id="7624" w:name="_Toc37260464"/>
      <w:bookmarkStart w:id="7625" w:name="_Toc37267852"/>
      <w:bookmarkStart w:id="7626" w:name="_Toc44712459"/>
      <w:bookmarkStart w:id="7627" w:name="_Toc45893771"/>
      <w:bookmarkStart w:id="7628" w:name="_Toc53178481"/>
      <w:bookmarkStart w:id="7629" w:name="_Toc53178932"/>
      <w:bookmarkStart w:id="7630" w:name="_Toc61179177"/>
      <w:bookmarkStart w:id="7631" w:name="_Toc61179647"/>
      <w:bookmarkStart w:id="7632" w:name="_Toc67916949"/>
      <w:bookmarkStart w:id="7633" w:name="_Toc74663570"/>
      <w:bookmarkStart w:id="7634" w:name="_Toc82622113"/>
      <w:bookmarkStart w:id="7635" w:name="_Toc90422960"/>
      <w:bookmarkStart w:id="7636" w:name="_Toc106783162"/>
      <w:bookmarkStart w:id="7637" w:name="_Toc107312053"/>
      <w:bookmarkStart w:id="7638" w:name="_Toc107419637"/>
      <w:bookmarkStart w:id="7639" w:name="_Toc107475270"/>
      <w:bookmarkStart w:id="7640" w:name="_Toc114255863"/>
      <w:bookmarkStart w:id="7641" w:name="_Toc115186543"/>
      <w:bookmarkStart w:id="7642" w:name="_Toc123049382"/>
      <w:bookmarkStart w:id="7643" w:name="_Toc123052305"/>
      <w:bookmarkStart w:id="7644" w:name="_Toc123054774"/>
      <w:bookmarkStart w:id="7645" w:name="_Toc123717877"/>
      <w:bookmarkStart w:id="7646" w:name="_Toc124157453"/>
      <w:bookmarkStart w:id="7647" w:name="_Toc124266857"/>
      <w:bookmarkStart w:id="7648" w:name="_Toc131596215"/>
      <w:bookmarkStart w:id="7649" w:name="_Toc131741213"/>
      <w:bookmarkStart w:id="7650" w:name="_Toc131766747"/>
      <w:bookmarkStart w:id="7651" w:name="_Toc138837969"/>
      <w:bookmarkStart w:id="7652" w:name="_Toc156567791"/>
      <w:bookmarkStart w:id="7653" w:name="_Toc169713886"/>
      <w:bookmarkStart w:id="7654" w:name="_Toc176445438"/>
      <w:bookmarkStart w:id="7655" w:name="_Toc187246913"/>
      <w:bookmarkStart w:id="7656" w:name="_Toc19260300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5B8D1965" w14:textId="77777777" w:rsidR="00FA740A" w:rsidRPr="00F95B02" w:rsidRDefault="00FA740A" w:rsidP="00FA740A">
      <w:pPr>
        <w:pStyle w:val="Heading5"/>
        <w:rPr>
          <w:rFonts w:eastAsia="DengXian"/>
          <w:lang w:eastAsia="zh-CN"/>
        </w:rPr>
      </w:pPr>
      <w:bookmarkStart w:id="7657" w:name="_Toc21127781"/>
      <w:bookmarkStart w:id="7658" w:name="_Toc29811990"/>
      <w:bookmarkStart w:id="7659" w:name="_Toc36817542"/>
      <w:bookmarkStart w:id="7660" w:name="_Toc37260465"/>
      <w:bookmarkStart w:id="7661" w:name="_Toc37267853"/>
      <w:bookmarkStart w:id="7662" w:name="_Toc44712460"/>
      <w:bookmarkStart w:id="7663" w:name="_Toc45893772"/>
      <w:bookmarkStart w:id="7664" w:name="_Toc53178482"/>
      <w:bookmarkStart w:id="7665" w:name="_Toc53178933"/>
      <w:bookmarkStart w:id="7666" w:name="_Toc61179178"/>
      <w:bookmarkStart w:id="7667" w:name="_Toc61179648"/>
      <w:bookmarkStart w:id="7668" w:name="_Toc67916950"/>
      <w:bookmarkStart w:id="7669" w:name="_Toc74663571"/>
      <w:bookmarkStart w:id="7670" w:name="_Toc82622114"/>
      <w:bookmarkStart w:id="7671" w:name="_Toc90422961"/>
      <w:bookmarkStart w:id="7672" w:name="_Toc106783163"/>
      <w:bookmarkStart w:id="7673" w:name="_Toc107312054"/>
      <w:bookmarkStart w:id="7674" w:name="_Toc107419638"/>
      <w:bookmarkStart w:id="7675" w:name="_Toc107475271"/>
      <w:bookmarkStart w:id="7676" w:name="_Toc114255864"/>
      <w:bookmarkStart w:id="7677" w:name="_Toc115186544"/>
      <w:bookmarkStart w:id="7678" w:name="_Toc123049383"/>
      <w:bookmarkStart w:id="7679" w:name="_Toc123052306"/>
      <w:bookmarkStart w:id="7680" w:name="_Toc123054775"/>
      <w:bookmarkStart w:id="7681" w:name="_Toc123717878"/>
      <w:bookmarkStart w:id="7682" w:name="_Toc124157454"/>
      <w:bookmarkStart w:id="7683" w:name="_Toc124266858"/>
      <w:bookmarkStart w:id="7684" w:name="_Toc131596216"/>
      <w:bookmarkStart w:id="7685" w:name="_Toc131741214"/>
      <w:bookmarkStart w:id="7686" w:name="_Toc131766748"/>
      <w:bookmarkStart w:id="7687" w:name="_Toc138837970"/>
      <w:bookmarkStart w:id="7688" w:name="_Toc156567792"/>
      <w:bookmarkStart w:id="7689" w:name="_Toc169713887"/>
      <w:bookmarkStart w:id="7690" w:name="_Toc176445439"/>
      <w:bookmarkStart w:id="7691" w:name="_Toc187246914"/>
      <w:bookmarkStart w:id="7692" w:name="_Toc19260300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4F140D7C" w14:textId="77777777" w:rsidR="00FA740A" w:rsidRPr="008307D3" w:rsidRDefault="00FA740A" w:rsidP="00FA740A">
      <w:pPr>
        <w:pStyle w:val="Heading6"/>
        <w:rPr>
          <w:rFonts w:eastAsia="DengXian"/>
          <w:lang w:eastAsia="zh-CN"/>
        </w:rPr>
      </w:pPr>
      <w:bookmarkStart w:id="7693" w:name="_Toc21127782"/>
      <w:bookmarkStart w:id="7694" w:name="_Toc29811991"/>
      <w:bookmarkStart w:id="7695" w:name="_Toc36817543"/>
      <w:bookmarkStart w:id="7696" w:name="_Toc37260466"/>
      <w:bookmarkStart w:id="7697" w:name="_Toc37267854"/>
      <w:bookmarkStart w:id="7698" w:name="_Toc44712461"/>
      <w:bookmarkStart w:id="7699" w:name="_Toc45893773"/>
      <w:bookmarkStart w:id="7700" w:name="_Toc107475272"/>
      <w:bookmarkStart w:id="7701" w:name="_Toc114255865"/>
      <w:bookmarkStart w:id="7702" w:name="_Toc115186545"/>
      <w:bookmarkStart w:id="7703" w:name="_Toc123049384"/>
      <w:bookmarkStart w:id="7704" w:name="_Toc123052307"/>
      <w:bookmarkStart w:id="7705" w:name="_Toc123054776"/>
      <w:bookmarkStart w:id="7706" w:name="_Toc123717879"/>
      <w:bookmarkStart w:id="7707" w:name="_Toc124157455"/>
      <w:bookmarkStart w:id="7708" w:name="_Toc124266859"/>
      <w:bookmarkStart w:id="7709" w:name="_Toc131596217"/>
      <w:bookmarkStart w:id="7710" w:name="_Toc131741215"/>
      <w:bookmarkStart w:id="7711" w:name="_Toc131766749"/>
      <w:bookmarkStart w:id="7712" w:name="_Toc138837971"/>
      <w:bookmarkStart w:id="7713" w:name="_Toc156567793"/>
      <w:bookmarkStart w:id="7714" w:name="_Toc169713888"/>
      <w:bookmarkStart w:id="7715" w:name="_Toc176445440"/>
      <w:bookmarkStart w:id="7716" w:name="_Toc187246915"/>
      <w:bookmarkStart w:id="7717" w:name="_Toc19260300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7718" w:name="_Toc21127783"/>
      <w:bookmarkStart w:id="7719" w:name="_Toc29811992"/>
      <w:bookmarkStart w:id="7720" w:name="_Toc36817544"/>
      <w:bookmarkStart w:id="7721" w:name="_Toc37260467"/>
      <w:bookmarkStart w:id="7722" w:name="_Toc37267855"/>
      <w:bookmarkStart w:id="7723" w:name="_Toc44712462"/>
      <w:bookmarkStart w:id="7724" w:name="_Toc45893774"/>
      <w:bookmarkStart w:id="7725" w:name="_Toc107475273"/>
      <w:bookmarkStart w:id="7726" w:name="_Toc114255866"/>
      <w:bookmarkStart w:id="7727" w:name="_Toc115186546"/>
      <w:bookmarkStart w:id="7728" w:name="_Toc123049385"/>
      <w:bookmarkStart w:id="7729" w:name="_Toc123052308"/>
      <w:bookmarkStart w:id="7730" w:name="_Toc123054777"/>
      <w:bookmarkStart w:id="7731" w:name="_Toc123717880"/>
      <w:bookmarkStart w:id="7732" w:name="_Toc124157456"/>
      <w:bookmarkStart w:id="7733" w:name="_Toc124266860"/>
      <w:bookmarkStart w:id="7734" w:name="_Toc131596218"/>
      <w:bookmarkStart w:id="7735" w:name="_Toc131741216"/>
      <w:bookmarkStart w:id="7736" w:name="_Toc131766750"/>
      <w:bookmarkStart w:id="7737" w:name="_Toc138837972"/>
      <w:bookmarkStart w:id="7738" w:name="_Toc156567794"/>
      <w:bookmarkStart w:id="7739" w:name="_Toc169713889"/>
      <w:bookmarkStart w:id="7740" w:name="_Toc176445441"/>
      <w:bookmarkStart w:id="7741" w:name="_Toc187246916"/>
      <w:bookmarkStart w:id="7742" w:name="_Toc19260300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743" w:name="_Toc21127784"/>
      <w:bookmarkStart w:id="7744" w:name="_Toc29811993"/>
      <w:bookmarkStart w:id="7745" w:name="_Toc36817545"/>
      <w:bookmarkStart w:id="7746" w:name="_Toc37260468"/>
      <w:bookmarkStart w:id="7747" w:name="_Toc37267856"/>
      <w:bookmarkStart w:id="7748" w:name="_Toc44712463"/>
      <w:bookmarkStart w:id="7749" w:name="_Toc45893775"/>
      <w:bookmarkStart w:id="7750" w:name="_Toc53178483"/>
      <w:bookmarkStart w:id="7751" w:name="_Toc53178934"/>
      <w:bookmarkStart w:id="7752" w:name="_Toc61179179"/>
      <w:bookmarkStart w:id="7753" w:name="_Toc61179649"/>
      <w:bookmarkStart w:id="7754" w:name="_Toc67916951"/>
      <w:bookmarkStart w:id="7755" w:name="_Toc74663572"/>
      <w:bookmarkStart w:id="7756" w:name="_Toc82622115"/>
      <w:bookmarkStart w:id="7757" w:name="_Toc90422962"/>
      <w:bookmarkStart w:id="7758" w:name="_Toc106783164"/>
      <w:bookmarkStart w:id="7759" w:name="_Toc107312055"/>
      <w:bookmarkStart w:id="7760" w:name="_Toc107419639"/>
      <w:bookmarkStart w:id="7761" w:name="_Toc107475274"/>
      <w:bookmarkStart w:id="7762" w:name="_Toc114255867"/>
      <w:bookmarkStart w:id="7763" w:name="_Toc115186547"/>
      <w:bookmarkStart w:id="7764" w:name="_Toc123049386"/>
      <w:bookmarkStart w:id="7765" w:name="_Toc123052309"/>
      <w:bookmarkStart w:id="7766" w:name="_Toc123054778"/>
      <w:bookmarkStart w:id="7767" w:name="_Toc123717881"/>
      <w:bookmarkStart w:id="7768" w:name="_Toc124157457"/>
      <w:bookmarkStart w:id="7769" w:name="_Toc124266861"/>
      <w:bookmarkStart w:id="7770" w:name="_Toc131596219"/>
      <w:bookmarkStart w:id="7771" w:name="_Toc131741217"/>
      <w:bookmarkStart w:id="7772" w:name="_Toc131766751"/>
      <w:bookmarkStart w:id="7773" w:name="_Toc138837973"/>
      <w:bookmarkStart w:id="7774" w:name="_Toc156567795"/>
      <w:bookmarkStart w:id="7775" w:name="_Toc169713890"/>
      <w:bookmarkStart w:id="7776" w:name="_Toc176445442"/>
      <w:bookmarkStart w:id="7777" w:name="_Toc187246917"/>
      <w:bookmarkStart w:id="7778" w:name="_Toc19260300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6836D01A" w14:textId="77777777" w:rsidR="00FA740A" w:rsidRPr="008307D3" w:rsidRDefault="00FA740A" w:rsidP="00FA740A">
      <w:pPr>
        <w:pStyle w:val="H6"/>
        <w:rPr>
          <w:rFonts w:eastAsia="DengXian"/>
          <w:lang w:eastAsia="zh-CN"/>
        </w:rPr>
      </w:pPr>
      <w:bookmarkStart w:id="7779" w:name="_Toc107475275"/>
      <w:bookmarkStart w:id="7780" w:name="_Toc114255868"/>
      <w:bookmarkStart w:id="7781" w:name="_Toc115186548"/>
      <w:bookmarkStart w:id="7782" w:name="_Toc123049387"/>
      <w:bookmarkStart w:id="7783" w:name="_Toc123052310"/>
      <w:bookmarkStart w:id="7784" w:name="_Toc123054779"/>
      <w:bookmarkStart w:id="7785" w:name="_Toc123717882"/>
      <w:bookmarkStart w:id="7786" w:name="_Toc124157458"/>
      <w:bookmarkStart w:id="7787" w:name="_Toc124266862"/>
      <w:bookmarkStart w:id="7788" w:name="_Toc131596220"/>
      <w:bookmarkStart w:id="7789" w:name="_Toc131741218"/>
      <w:bookmarkStart w:id="7790" w:name="_Toc131766752"/>
      <w:bookmarkStart w:id="7791" w:name="_Toc138837974"/>
      <w:bookmarkStart w:id="7792" w:name="_Toc156567796"/>
      <w:bookmarkStart w:id="7793" w:name="_Toc169713891"/>
      <w:bookmarkStart w:id="7794" w:name="_Toc176445443"/>
      <w:bookmarkStart w:id="7795" w:name="_Toc187246918"/>
      <w:bookmarkStart w:id="7796" w:name="_Toc192603007"/>
      <w:bookmarkStart w:id="7797" w:name="_Toc21127785"/>
      <w:bookmarkStart w:id="7798" w:name="_Toc29811994"/>
      <w:bookmarkStart w:id="7799" w:name="_Toc36817546"/>
      <w:bookmarkStart w:id="7800" w:name="_Toc37260469"/>
      <w:bookmarkStart w:id="7801" w:name="_Toc37267857"/>
      <w:bookmarkStart w:id="7802" w:name="_Toc44712464"/>
      <w:bookmarkStart w:id="7803"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r w:rsidRPr="008307D3">
        <w:rPr>
          <w:lang w:eastAsia="zh-CN"/>
        </w:rPr>
        <w:t>l</w:t>
      </w:r>
      <w:bookmarkEnd w:id="7797"/>
      <w:bookmarkEnd w:id="7798"/>
      <w:bookmarkEnd w:id="7799"/>
      <w:bookmarkEnd w:id="7800"/>
      <w:bookmarkEnd w:id="7801"/>
      <w:bookmarkEnd w:id="7802"/>
      <w:bookmarkEnd w:id="780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804" w:name="_Toc21127786"/>
      <w:bookmarkStart w:id="7805" w:name="_Toc29811995"/>
      <w:bookmarkStart w:id="7806" w:name="_Toc36817547"/>
      <w:bookmarkStart w:id="7807" w:name="_Toc37260470"/>
      <w:bookmarkStart w:id="7808" w:name="_Toc37267858"/>
      <w:bookmarkStart w:id="7809" w:name="_Toc44712465"/>
      <w:bookmarkStart w:id="7810" w:name="_Toc45893777"/>
      <w:bookmarkStart w:id="7811" w:name="_Toc107475276"/>
      <w:bookmarkStart w:id="7812" w:name="_Toc114255869"/>
      <w:bookmarkStart w:id="7813" w:name="_Toc115186549"/>
      <w:bookmarkStart w:id="7814" w:name="_Toc123049388"/>
      <w:bookmarkStart w:id="7815" w:name="_Toc123052311"/>
      <w:bookmarkStart w:id="7816" w:name="_Toc123054780"/>
      <w:bookmarkStart w:id="7817" w:name="_Toc123717883"/>
      <w:bookmarkStart w:id="7818" w:name="_Toc124157459"/>
      <w:bookmarkStart w:id="7819" w:name="_Toc124266863"/>
      <w:bookmarkStart w:id="7820" w:name="_Toc131596221"/>
      <w:bookmarkStart w:id="7821" w:name="_Toc131741219"/>
      <w:bookmarkStart w:id="7822" w:name="_Toc131766753"/>
      <w:bookmarkStart w:id="7823" w:name="_Toc138837975"/>
      <w:bookmarkStart w:id="7824" w:name="_Toc156567797"/>
      <w:bookmarkStart w:id="7825" w:name="_Toc169713892"/>
      <w:bookmarkStart w:id="7826" w:name="_Toc176445444"/>
      <w:bookmarkStart w:id="7827" w:name="_Toc187246919"/>
      <w:bookmarkStart w:id="7828" w:name="_Toc19260300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829" w:name="_Toc21127787"/>
      <w:bookmarkStart w:id="7830" w:name="_Toc29811996"/>
      <w:bookmarkStart w:id="7831" w:name="_Toc36817548"/>
      <w:bookmarkStart w:id="7832" w:name="_Toc37260471"/>
      <w:bookmarkStart w:id="7833" w:name="_Toc37267859"/>
      <w:bookmarkStart w:id="7834" w:name="_Toc44712466"/>
      <w:bookmarkStart w:id="7835" w:name="_Toc45893778"/>
      <w:bookmarkStart w:id="7836" w:name="_Toc53178484"/>
      <w:bookmarkStart w:id="7837" w:name="_Toc53178935"/>
      <w:bookmarkStart w:id="7838" w:name="_Toc61179180"/>
      <w:bookmarkStart w:id="7839" w:name="_Toc61179650"/>
      <w:bookmarkStart w:id="7840" w:name="_Toc67916952"/>
      <w:bookmarkStart w:id="7841" w:name="_Toc74663573"/>
      <w:bookmarkStart w:id="7842" w:name="_Toc82622116"/>
      <w:bookmarkStart w:id="7843" w:name="_Toc90422963"/>
      <w:bookmarkStart w:id="7844" w:name="_Toc106783165"/>
      <w:bookmarkStart w:id="7845" w:name="_Toc107312056"/>
      <w:bookmarkStart w:id="7846" w:name="_Toc107419640"/>
      <w:bookmarkStart w:id="7847" w:name="_Toc107475277"/>
      <w:bookmarkStart w:id="7848" w:name="_Toc114255870"/>
      <w:bookmarkStart w:id="7849" w:name="_Toc115186550"/>
      <w:bookmarkStart w:id="7850" w:name="_Toc123049389"/>
      <w:bookmarkStart w:id="7851" w:name="_Toc123052312"/>
      <w:bookmarkStart w:id="7852" w:name="_Toc123054781"/>
      <w:bookmarkStart w:id="7853" w:name="_Toc123717884"/>
      <w:bookmarkStart w:id="7854" w:name="_Toc124157460"/>
      <w:bookmarkStart w:id="7855" w:name="_Toc124266864"/>
      <w:bookmarkStart w:id="7856" w:name="_Toc131596222"/>
      <w:bookmarkStart w:id="7857" w:name="_Toc131741220"/>
      <w:bookmarkStart w:id="7858" w:name="_Toc131766754"/>
      <w:bookmarkStart w:id="7859" w:name="_Toc138837976"/>
      <w:bookmarkStart w:id="7860" w:name="_Toc156567798"/>
      <w:bookmarkStart w:id="7861" w:name="_Toc169713893"/>
      <w:bookmarkStart w:id="7862" w:name="_Toc176445445"/>
      <w:bookmarkStart w:id="7863" w:name="_Toc187246920"/>
      <w:bookmarkStart w:id="7864" w:name="_Toc192603009"/>
      <w:r w:rsidRPr="00F95B02">
        <w:t>11.3.2.5</w:t>
      </w:r>
      <w:r w:rsidRPr="00F95B02">
        <w:tab/>
        <w:t>Performance requirements for PUCCH format 3</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60D80318" w14:textId="77777777" w:rsidR="00FA740A" w:rsidRPr="00F95B02" w:rsidRDefault="00FA740A" w:rsidP="00FA740A">
      <w:pPr>
        <w:pStyle w:val="Heading5"/>
      </w:pPr>
      <w:bookmarkStart w:id="7865" w:name="_Toc21127788"/>
      <w:bookmarkStart w:id="7866" w:name="_Toc29811997"/>
      <w:bookmarkStart w:id="7867" w:name="_Toc36817549"/>
      <w:bookmarkStart w:id="7868" w:name="_Toc37260472"/>
      <w:bookmarkStart w:id="7869" w:name="_Toc37267860"/>
      <w:bookmarkStart w:id="7870" w:name="_Toc44712467"/>
      <w:bookmarkStart w:id="7871" w:name="_Toc45893779"/>
      <w:bookmarkStart w:id="7872" w:name="_Toc53178485"/>
      <w:bookmarkStart w:id="7873" w:name="_Toc53178936"/>
      <w:bookmarkStart w:id="7874" w:name="_Toc61179181"/>
      <w:bookmarkStart w:id="7875" w:name="_Toc61179651"/>
      <w:bookmarkStart w:id="7876" w:name="_Toc67916953"/>
      <w:bookmarkStart w:id="7877" w:name="_Toc74663574"/>
      <w:bookmarkStart w:id="7878" w:name="_Toc82622117"/>
      <w:bookmarkStart w:id="7879" w:name="_Toc90422964"/>
      <w:bookmarkStart w:id="7880" w:name="_Toc106783166"/>
      <w:bookmarkStart w:id="7881" w:name="_Toc107312057"/>
      <w:bookmarkStart w:id="7882" w:name="_Toc107419641"/>
      <w:bookmarkStart w:id="7883" w:name="_Toc107475278"/>
      <w:bookmarkStart w:id="7884" w:name="_Toc114255871"/>
      <w:bookmarkStart w:id="7885" w:name="_Toc115186551"/>
      <w:bookmarkStart w:id="7886" w:name="_Toc123049390"/>
      <w:bookmarkStart w:id="7887" w:name="_Toc123052313"/>
      <w:bookmarkStart w:id="7888" w:name="_Toc123054782"/>
      <w:bookmarkStart w:id="7889" w:name="_Toc123717885"/>
      <w:bookmarkStart w:id="7890" w:name="_Toc124157461"/>
      <w:bookmarkStart w:id="7891" w:name="_Toc124266865"/>
      <w:bookmarkStart w:id="7892" w:name="_Toc131596223"/>
      <w:bookmarkStart w:id="7893" w:name="_Toc131741221"/>
      <w:bookmarkStart w:id="7894" w:name="_Toc131766755"/>
      <w:bookmarkStart w:id="7895" w:name="_Toc138837977"/>
      <w:bookmarkStart w:id="7896" w:name="_Toc156567799"/>
      <w:bookmarkStart w:id="7897" w:name="_Toc169713894"/>
      <w:bookmarkStart w:id="7898" w:name="_Toc176445446"/>
      <w:bookmarkStart w:id="7899" w:name="_Toc187246921"/>
      <w:bookmarkStart w:id="7900" w:name="_Toc192603010"/>
      <w:r w:rsidRPr="00F95B02">
        <w:t>11.3.2.5.1</w:t>
      </w:r>
      <w:r w:rsidRPr="00F95B02">
        <w:tab/>
        <w:t>General</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lastRenderedPageBreak/>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901" w:name="_Toc21127789"/>
      <w:bookmarkStart w:id="7902" w:name="_Toc29811998"/>
      <w:bookmarkStart w:id="7903" w:name="_Toc36817550"/>
      <w:bookmarkStart w:id="7904" w:name="_Toc37260473"/>
      <w:bookmarkStart w:id="7905" w:name="_Toc37267861"/>
      <w:bookmarkStart w:id="7906" w:name="_Toc44712468"/>
      <w:bookmarkStart w:id="7907" w:name="_Toc45893780"/>
      <w:bookmarkStart w:id="7908" w:name="_Toc53178486"/>
      <w:bookmarkStart w:id="7909" w:name="_Toc53178937"/>
      <w:bookmarkStart w:id="7910" w:name="_Toc61179182"/>
      <w:bookmarkStart w:id="7911" w:name="_Toc61179652"/>
      <w:bookmarkStart w:id="7912" w:name="_Toc67916954"/>
      <w:bookmarkStart w:id="7913" w:name="_Toc74663575"/>
      <w:bookmarkStart w:id="7914" w:name="_Toc82622118"/>
      <w:bookmarkStart w:id="7915" w:name="_Toc90422965"/>
      <w:bookmarkStart w:id="7916" w:name="_Toc106783167"/>
      <w:bookmarkStart w:id="7917" w:name="_Toc107312058"/>
      <w:bookmarkStart w:id="7918" w:name="_Toc107419642"/>
      <w:bookmarkStart w:id="7919" w:name="_Toc107475279"/>
      <w:bookmarkStart w:id="7920" w:name="_Toc114255872"/>
      <w:bookmarkStart w:id="7921" w:name="_Toc115186552"/>
      <w:bookmarkStart w:id="7922" w:name="_Toc123049391"/>
      <w:bookmarkStart w:id="7923" w:name="_Toc123052314"/>
      <w:bookmarkStart w:id="7924" w:name="_Toc123054783"/>
      <w:bookmarkStart w:id="7925" w:name="_Toc123717886"/>
      <w:bookmarkStart w:id="7926" w:name="_Toc124157462"/>
      <w:bookmarkStart w:id="7927" w:name="_Toc124266866"/>
      <w:bookmarkStart w:id="7928" w:name="_Toc131596224"/>
      <w:bookmarkStart w:id="7929" w:name="_Toc131741222"/>
      <w:bookmarkStart w:id="7930" w:name="_Toc131766756"/>
      <w:bookmarkStart w:id="7931" w:name="_Toc138837978"/>
      <w:bookmarkStart w:id="7932" w:name="_Toc156567800"/>
      <w:bookmarkStart w:id="7933" w:name="_Toc169713895"/>
      <w:bookmarkStart w:id="7934" w:name="_Toc176445447"/>
      <w:bookmarkStart w:id="7935" w:name="_Toc187246922"/>
      <w:bookmarkStart w:id="7936" w:name="_Toc192603011"/>
      <w:r w:rsidRPr="00F95B02">
        <w:t>11.3.2.5.2</w:t>
      </w:r>
      <w:r w:rsidRPr="00F95B02">
        <w:tab/>
        <w:t>Minimum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7937" w:name="_Toc21127790"/>
      <w:bookmarkStart w:id="7938" w:name="_Toc29811999"/>
      <w:bookmarkStart w:id="7939" w:name="_Toc36817551"/>
      <w:bookmarkStart w:id="7940" w:name="_Toc37260474"/>
      <w:bookmarkStart w:id="7941" w:name="_Toc37267862"/>
      <w:bookmarkStart w:id="7942" w:name="_Toc44712469"/>
      <w:bookmarkStart w:id="7943" w:name="_Toc45893781"/>
      <w:bookmarkStart w:id="7944" w:name="_Toc53178487"/>
      <w:bookmarkStart w:id="7945" w:name="_Toc53178938"/>
      <w:bookmarkStart w:id="7946" w:name="_Toc61179183"/>
      <w:bookmarkStart w:id="7947" w:name="_Toc61179653"/>
      <w:bookmarkStart w:id="7948" w:name="_Toc67916955"/>
      <w:bookmarkStart w:id="7949" w:name="_Toc74663576"/>
      <w:bookmarkStart w:id="7950" w:name="_Toc82622119"/>
      <w:bookmarkStart w:id="7951" w:name="_Toc90422966"/>
      <w:bookmarkStart w:id="7952" w:name="_Toc106783168"/>
      <w:bookmarkStart w:id="7953" w:name="_Toc107312059"/>
      <w:bookmarkStart w:id="7954" w:name="_Toc107419643"/>
      <w:bookmarkStart w:id="7955" w:name="_Toc107475280"/>
      <w:bookmarkStart w:id="7956" w:name="_Toc114255873"/>
      <w:bookmarkStart w:id="7957" w:name="_Toc115186553"/>
      <w:bookmarkStart w:id="7958" w:name="_Toc123049392"/>
      <w:bookmarkStart w:id="7959" w:name="_Toc123052315"/>
      <w:bookmarkStart w:id="7960" w:name="_Toc123054784"/>
      <w:bookmarkStart w:id="7961" w:name="_Toc123717887"/>
      <w:bookmarkStart w:id="7962" w:name="_Toc124157463"/>
      <w:bookmarkStart w:id="7963" w:name="_Toc124266867"/>
      <w:bookmarkStart w:id="7964" w:name="_Toc131596225"/>
      <w:bookmarkStart w:id="7965" w:name="_Toc131741223"/>
      <w:bookmarkStart w:id="7966" w:name="_Toc131766757"/>
      <w:bookmarkStart w:id="7967" w:name="_Toc138837979"/>
      <w:bookmarkStart w:id="7968" w:name="_Toc156567801"/>
    </w:p>
    <w:p w14:paraId="40E1B838" w14:textId="77777777" w:rsidR="00FA740A" w:rsidRPr="00F95B02" w:rsidRDefault="00FA740A" w:rsidP="00FA740A">
      <w:pPr>
        <w:pStyle w:val="Heading4"/>
      </w:pPr>
      <w:bookmarkStart w:id="7969" w:name="_Toc169713896"/>
      <w:bookmarkStart w:id="7970" w:name="_Toc176445448"/>
      <w:bookmarkStart w:id="7971" w:name="_Toc187246923"/>
      <w:bookmarkStart w:id="7972" w:name="_Toc192603012"/>
      <w:r w:rsidRPr="00F95B02">
        <w:t>11.3.2.6</w:t>
      </w:r>
      <w:r w:rsidRPr="00F95B02">
        <w:tab/>
        <w:t>Performance requirements for PUCCH format 4</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2E650999" w14:textId="77777777" w:rsidR="00FA740A" w:rsidRPr="00F95B02" w:rsidRDefault="00FA740A" w:rsidP="00FA740A">
      <w:pPr>
        <w:pStyle w:val="Heading5"/>
      </w:pPr>
      <w:bookmarkStart w:id="7973" w:name="_Toc21127791"/>
      <w:bookmarkStart w:id="7974" w:name="_Toc29812000"/>
      <w:bookmarkStart w:id="7975" w:name="_Toc36817552"/>
      <w:bookmarkStart w:id="7976" w:name="_Toc37260475"/>
      <w:bookmarkStart w:id="7977" w:name="_Toc37267863"/>
      <w:bookmarkStart w:id="7978" w:name="_Toc44712470"/>
      <w:bookmarkStart w:id="7979" w:name="_Toc45893782"/>
      <w:bookmarkStart w:id="7980" w:name="_Toc53178488"/>
      <w:bookmarkStart w:id="7981" w:name="_Toc53178939"/>
      <w:bookmarkStart w:id="7982" w:name="_Toc61179184"/>
      <w:bookmarkStart w:id="7983" w:name="_Toc61179654"/>
      <w:bookmarkStart w:id="7984" w:name="_Toc67916956"/>
      <w:bookmarkStart w:id="7985" w:name="_Toc74663577"/>
      <w:bookmarkStart w:id="7986" w:name="_Toc82622120"/>
      <w:bookmarkStart w:id="7987" w:name="_Toc90422967"/>
      <w:bookmarkStart w:id="7988" w:name="_Toc106783169"/>
      <w:bookmarkStart w:id="7989" w:name="_Toc107312060"/>
      <w:bookmarkStart w:id="7990" w:name="_Toc107419644"/>
      <w:bookmarkStart w:id="7991" w:name="_Toc107475281"/>
      <w:bookmarkStart w:id="7992" w:name="_Toc114255874"/>
      <w:bookmarkStart w:id="7993" w:name="_Toc115186554"/>
      <w:bookmarkStart w:id="7994" w:name="_Toc123049393"/>
      <w:bookmarkStart w:id="7995" w:name="_Toc123052316"/>
      <w:bookmarkStart w:id="7996" w:name="_Toc123054785"/>
      <w:bookmarkStart w:id="7997" w:name="_Toc123717888"/>
      <w:bookmarkStart w:id="7998" w:name="_Toc124157464"/>
      <w:bookmarkStart w:id="7999" w:name="_Toc124266868"/>
      <w:bookmarkStart w:id="8000" w:name="_Toc131596226"/>
      <w:bookmarkStart w:id="8001" w:name="_Toc131741224"/>
      <w:bookmarkStart w:id="8002" w:name="_Toc131766758"/>
      <w:bookmarkStart w:id="8003" w:name="_Toc138837980"/>
      <w:bookmarkStart w:id="8004" w:name="_Toc156567802"/>
      <w:bookmarkStart w:id="8005" w:name="_Toc169713897"/>
      <w:bookmarkStart w:id="8006" w:name="_Toc176445449"/>
      <w:bookmarkStart w:id="8007" w:name="_Toc187246924"/>
      <w:bookmarkStart w:id="8008" w:name="_Toc192603013"/>
      <w:r w:rsidRPr="00F95B02">
        <w:t>11.3.2.6.1</w:t>
      </w:r>
      <w:r w:rsidRPr="00F95B02">
        <w:tab/>
        <w:t>General</w:t>
      </w:r>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009" w:name="_Toc21127792"/>
      <w:bookmarkStart w:id="8010" w:name="_Toc29812001"/>
      <w:bookmarkStart w:id="8011" w:name="_Toc36817553"/>
      <w:bookmarkStart w:id="8012" w:name="_Toc37260476"/>
      <w:bookmarkStart w:id="8013" w:name="_Toc37267864"/>
      <w:bookmarkStart w:id="8014" w:name="_Toc44712471"/>
      <w:bookmarkStart w:id="8015" w:name="_Toc45893783"/>
      <w:bookmarkStart w:id="8016" w:name="_Toc53178489"/>
      <w:bookmarkStart w:id="8017" w:name="_Toc53178940"/>
      <w:bookmarkStart w:id="8018" w:name="_Toc61179185"/>
      <w:bookmarkStart w:id="8019" w:name="_Toc61179655"/>
      <w:bookmarkStart w:id="8020" w:name="_Toc67916957"/>
      <w:bookmarkStart w:id="8021" w:name="_Toc74663578"/>
      <w:bookmarkStart w:id="8022" w:name="_Toc82622121"/>
      <w:bookmarkStart w:id="8023" w:name="_Toc90422968"/>
      <w:bookmarkStart w:id="8024" w:name="_Toc106783170"/>
      <w:bookmarkStart w:id="8025" w:name="_Toc107312061"/>
      <w:bookmarkStart w:id="8026" w:name="_Toc107419645"/>
      <w:bookmarkStart w:id="8027" w:name="_Toc107475282"/>
      <w:bookmarkStart w:id="8028" w:name="_Toc114255875"/>
      <w:bookmarkStart w:id="8029" w:name="_Toc115186555"/>
      <w:bookmarkStart w:id="8030" w:name="_Toc123049394"/>
      <w:bookmarkStart w:id="8031" w:name="_Toc123052317"/>
      <w:bookmarkStart w:id="8032" w:name="_Toc123054786"/>
      <w:bookmarkStart w:id="8033" w:name="_Toc123717889"/>
      <w:bookmarkStart w:id="8034" w:name="_Toc124157465"/>
      <w:bookmarkStart w:id="8035" w:name="_Toc124266869"/>
      <w:bookmarkStart w:id="8036" w:name="_Toc131596227"/>
      <w:bookmarkStart w:id="8037" w:name="_Toc131741225"/>
      <w:bookmarkStart w:id="8038" w:name="_Toc131766759"/>
      <w:bookmarkStart w:id="8039" w:name="_Toc138837981"/>
      <w:bookmarkStart w:id="8040" w:name="_Toc156567803"/>
      <w:bookmarkStart w:id="8041" w:name="_Toc169713898"/>
      <w:bookmarkStart w:id="8042" w:name="_Toc176445450"/>
      <w:bookmarkStart w:id="8043" w:name="_Toc187246925"/>
      <w:bookmarkStart w:id="8044" w:name="_Toc192603014"/>
      <w:r w:rsidRPr="00F95B02">
        <w:t>11.3.2.6.2</w:t>
      </w:r>
      <w:r w:rsidRPr="00F95B02">
        <w:tab/>
        <w:t>Minimum requirements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045" w:name="_Toc21127793"/>
      <w:bookmarkStart w:id="8046" w:name="_Toc29812002"/>
      <w:bookmarkStart w:id="8047" w:name="_Toc36817554"/>
      <w:bookmarkStart w:id="8048" w:name="_Toc37260477"/>
      <w:bookmarkStart w:id="8049" w:name="_Toc37267865"/>
      <w:bookmarkStart w:id="8050" w:name="_Toc44712472"/>
      <w:bookmarkStart w:id="8051" w:name="_Toc45893784"/>
      <w:bookmarkStart w:id="8052" w:name="_Toc53178490"/>
      <w:bookmarkStart w:id="8053" w:name="_Toc53178941"/>
      <w:bookmarkStart w:id="8054" w:name="_Toc61179186"/>
      <w:bookmarkStart w:id="8055" w:name="_Toc61179656"/>
      <w:bookmarkStart w:id="8056" w:name="_Toc67916958"/>
      <w:bookmarkStart w:id="8057" w:name="_Toc74663579"/>
      <w:bookmarkStart w:id="8058" w:name="_Toc104311124"/>
      <w:bookmarkStart w:id="8059" w:name="_Toc106126825"/>
      <w:bookmarkStart w:id="8060" w:name="_Toc106177138"/>
      <w:bookmarkStart w:id="8061" w:name="_Toc114242306"/>
      <w:bookmarkStart w:id="8062" w:name="_Toc123044316"/>
      <w:bookmarkStart w:id="8063" w:name="_Toc124157955"/>
      <w:bookmarkStart w:id="8064" w:name="_Toc124259878"/>
      <w:bookmarkStart w:id="8065" w:name="_Toc130584950"/>
      <w:bookmarkStart w:id="8066" w:name="_Toc137464606"/>
      <w:bookmarkStart w:id="8067" w:name="_Toc138884275"/>
      <w:bookmarkStart w:id="8068" w:name="_Toc145643476"/>
      <w:bookmarkStart w:id="8069" w:name="_Toc155472310"/>
      <w:bookmarkStart w:id="8070" w:name="_Toc155777199"/>
      <w:bookmarkStart w:id="8071" w:name="_Toc161668531"/>
      <w:bookmarkStart w:id="8072" w:name="_Toc169713899"/>
      <w:bookmarkStart w:id="8073" w:name="_Toc176445451"/>
      <w:bookmarkStart w:id="8074" w:name="_Toc187246926"/>
      <w:bookmarkStart w:id="8075" w:name="_Toc192603015"/>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r w:rsidRPr="00F95B02">
        <w:rPr>
          <w:noProof/>
        </w:rPr>
        <w:t>11.</w:t>
      </w:r>
      <w:r w:rsidRPr="00F95B02">
        <w:rPr>
          <w:rFonts w:eastAsia="DengXian"/>
          <w:noProof/>
          <w:lang w:eastAsia="zh-CN"/>
        </w:rPr>
        <w:t>4</w:t>
      </w:r>
      <w:r w:rsidRPr="00F95B02">
        <w:rPr>
          <w:noProof/>
        </w:rPr>
        <w:tab/>
        <w:t>Performance requirements for PRACH</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29B3F712" w14:textId="7A35728A" w:rsidR="00500CEC" w:rsidRPr="00500CEC" w:rsidRDefault="00500CEC" w:rsidP="00500CEC">
      <w:pPr>
        <w:pStyle w:val="Heading3"/>
      </w:pPr>
      <w:bookmarkStart w:id="8076" w:name="_Toc169713900"/>
      <w:bookmarkStart w:id="8077" w:name="_Toc176445452"/>
      <w:bookmarkStart w:id="8078" w:name="_Toc187246927"/>
      <w:bookmarkStart w:id="8079" w:name="_Toc192603016"/>
      <w:r>
        <w:rPr>
          <w:rFonts w:hint="eastAsia"/>
          <w:lang w:eastAsia="zh-CN"/>
        </w:rPr>
        <w:t>11.4.1</w:t>
      </w:r>
      <w:r>
        <w:rPr>
          <w:lang w:eastAsia="zh-CN"/>
        </w:rPr>
        <w:tab/>
      </w:r>
      <w:r>
        <w:rPr>
          <w:rFonts w:hint="eastAsia"/>
        </w:rPr>
        <w:t>Requirements for SAN type 1-O</w:t>
      </w:r>
      <w:bookmarkEnd w:id="8076"/>
      <w:bookmarkEnd w:id="8077"/>
      <w:bookmarkEnd w:id="8078"/>
      <w:bookmarkEnd w:id="8079"/>
    </w:p>
    <w:p w14:paraId="2BA1CDD4" w14:textId="2557DBAD" w:rsidR="005D74BC" w:rsidRPr="00C958DD" w:rsidRDefault="00500CEC" w:rsidP="00500CEC">
      <w:pPr>
        <w:pStyle w:val="Heading4"/>
        <w:rPr>
          <w:lang w:val="sv-FI" w:eastAsia="zh-CN"/>
        </w:rPr>
      </w:pPr>
      <w:bookmarkStart w:id="8080" w:name="_Toc21127795"/>
      <w:bookmarkStart w:id="8081" w:name="_Toc29812004"/>
      <w:bookmarkStart w:id="8082" w:name="_Toc36817556"/>
      <w:bookmarkStart w:id="8083" w:name="_Toc37260479"/>
      <w:bookmarkStart w:id="8084" w:name="_Toc37267867"/>
      <w:bookmarkStart w:id="8085" w:name="_Toc44712474"/>
      <w:bookmarkStart w:id="8086" w:name="_Toc45893786"/>
      <w:bookmarkStart w:id="8087" w:name="_Toc53178492"/>
      <w:bookmarkStart w:id="8088" w:name="_Toc53178943"/>
      <w:bookmarkStart w:id="8089" w:name="_Toc61179188"/>
      <w:bookmarkStart w:id="8090" w:name="_Toc61179658"/>
      <w:bookmarkStart w:id="8091" w:name="_Toc67916960"/>
      <w:bookmarkStart w:id="8092" w:name="_Toc74663581"/>
      <w:bookmarkStart w:id="8093" w:name="_Toc82622124"/>
      <w:bookmarkStart w:id="8094" w:name="_Toc90422971"/>
      <w:bookmarkStart w:id="8095" w:name="_Toc106783173"/>
      <w:bookmarkStart w:id="8096" w:name="_Toc107312064"/>
      <w:bookmarkStart w:id="8097" w:name="_Toc107419648"/>
      <w:bookmarkStart w:id="8098" w:name="_Toc107475285"/>
      <w:bookmarkStart w:id="8099" w:name="_Toc114255878"/>
      <w:bookmarkStart w:id="8100" w:name="_Toc115186558"/>
      <w:bookmarkStart w:id="8101" w:name="_Toc123044317"/>
      <w:bookmarkStart w:id="8102" w:name="_Toc124157956"/>
      <w:bookmarkStart w:id="8103" w:name="_Toc124259879"/>
      <w:bookmarkStart w:id="8104" w:name="_Toc130584951"/>
      <w:bookmarkStart w:id="8105" w:name="_Toc137464607"/>
      <w:bookmarkStart w:id="8106" w:name="_Toc138884276"/>
      <w:bookmarkStart w:id="8107" w:name="_Toc145643477"/>
      <w:bookmarkStart w:id="8108" w:name="_Toc155472311"/>
      <w:bookmarkStart w:id="8109" w:name="_Toc155777200"/>
      <w:bookmarkStart w:id="8110" w:name="_Toc161668532"/>
      <w:bookmarkStart w:id="8111" w:name="_Toc169713901"/>
      <w:bookmarkStart w:id="8112" w:name="_Toc176445453"/>
      <w:bookmarkStart w:id="8113" w:name="_Toc187246928"/>
      <w:bookmarkStart w:id="8114" w:name="_Toc192603017"/>
      <w:r w:rsidRPr="00C958DD">
        <w:t>11.4</w:t>
      </w:r>
      <w:r>
        <w:rPr>
          <w:rFonts w:hint="eastAsia"/>
          <w:lang w:eastAsia="zh-CN"/>
        </w:rPr>
        <w:t>.1</w:t>
      </w:r>
      <w:r w:rsidRPr="00C958DD">
        <w:t>.1</w:t>
      </w:r>
      <w:r w:rsidR="005D74BC" w:rsidRPr="00C958DD">
        <w:tab/>
        <w:t>PRACH False alarm probability</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115" w:name="_Toc21127796"/>
      <w:bookmarkStart w:id="8116" w:name="_Toc29812005"/>
      <w:bookmarkStart w:id="8117" w:name="_Toc36817557"/>
      <w:bookmarkStart w:id="8118" w:name="_Toc37260480"/>
      <w:bookmarkStart w:id="8119" w:name="_Toc37267868"/>
      <w:bookmarkStart w:id="8120" w:name="_Toc44712475"/>
      <w:bookmarkStart w:id="8121" w:name="_Toc45893787"/>
      <w:bookmarkStart w:id="8122" w:name="_Toc53178493"/>
      <w:bookmarkStart w:id="8123" w:name="_Toc53178944"/>
      <w:bookmarkStart w:id="8124" w:name="_Toc61179189"/>
      <w:bookmarkStart w:id="8125" w:name="_Toc61179659"/>
      <w:bookmarkStart w:id="8126" w:name="_Toc67916961"/>
      <w:bookmarkStart w:id="8127" w:name="_Toc74663582"/>
      <w:bookmarkStart w:id="8128" w:name="_Toc82622125"/>
      <w:bookmarkStart w:id="8129" w:name="_Toc90422972"/>
      <w:bookmarkStart w:id="8130" w:name="_Toc106783174"/>
      <w:bookmarkStart w:id="8131" w:name="_Toc107312065"/>
      <w:bookmarkStart w:id="8132" w:name="_Toc107419649"/>
      <w:bookmarkStart w:id="8133" w:name="_Toc107475286"/>
      <w:bookmarkStart w:id="8134" w:name="_Toc114255879"/>
      <w:bookmarkStart w:id="8135" w:name="_Toc115186559"/>
      <w:bookmarkStart w:id="8136" w:name="_Toc123044318"/>
      <w:bookmarkStart w:id="8137" w:name="_Toc124157957"/>
      <w:bookmarkStart w:id="8138" w:name="_Toc124259880"/>
      <w:bookmarkStart w:id="8139" w:name="_Toc130584952"/>
      <w:bookmarkStart w:id="8140" w:name="_Toc137464608"/>
      <w:bookmarkStart w:id="8141" w:name="_Toc138884277"/>
      <w:bookmarkStart w:id="8142" w:name="_Toc145643478"/>
      <w:bookmarkStart w:id="8143" w:name="_Toc155472312"/>
      <w:bookmarkStart w:id="8144" w:name="_Toc155777201"/>
      <w:bookmarkStart w:id="8145" w:name="_Toc161668533"/>
      <w:bookmarkStart w:id="8146" w:name="_Toc169713902"/>
      <w:bookmarkStart w:id="8147" w:name="_Toc176445454"/>
      <w:bookmarkStart w:id="8148" w:name="_Toc187246929"/>
      <w:bookmarkStart w:id="8149" w:name="_Toc192603018"/>
      <w:r w:rsidRPr="00C958DD">
        <w:t>11.4</w:t>
      </w:r>
      <w:r>
        <w:rPr>
          <w:rFonts w:hint="eastAsia"/>
          <w:lang w:eastAsia="zh-CN"/>
        </w:rPr>
        <w:t>.1</w:t>
      </w:r>
      <w:r w:rsidRPr="00C958DD">
        <w:t>.2</w:t>
      </w:r>
      <w:r w:rsidR="005D74BC" w:rsidRPr="00C958DD">
        <w:tab/>
        <w:t>PRACH detection requirements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150" w:name="_Toc169713903"/>
      <w:bookmarkStart w:id="8151" w:name="_Toc176445455"/>
      <w:bookmarkStart w:id="8152" w:name="_Toc187246930"/>
      <w:bookmarkStart w:id="8153" w:name="_Toc192603019"/>
      <w:r>
        <w:rPr>
          <w:rFonts w:hint="eastAsia"/>
          <w:lang w:eastAsia="zh-CN"/>
        </w:rPr>
        <w:t>11.4.2</w:t>
      </w:r>
      <w:r>
        <w:rPr>
          <w:lang w:eastAsia="zh-CN"/>
        </w:rPr>
        <w:tab/>
      </w:r>
      <w:r>
        <w:rPr>
          <w:rFonts w:hint="eastAsia"/>
        </w:rPr>
        <w:t>Requirements for SAN type 2-O</w:t>
      </w:r>
      <w:bookmarkEnd w:id="8150"/>
      <w:bookmarkEnd w:id="8151"/>
      <w:bookmarkEnd w:id="8152"/>
      <w:bookmarkEnd w:id="8153"/>
    </w:p>
    <w:p w14:paraId="3DD22EFF" w14:textId="77777777" w:rsidR="00500CEC" w:rsidRDefault="00500CEC" w:rsidP="00500CEC">
      <w:pPr>
        <w:pStyle w:val="Heading4"/>
      </w:pPr>
      <w:bookmarkStart w:id="8154" w:name="_Toc169713904"/>
      <w:bookmarkStart w:id="8155" w:name="_Toc176445456"/>
      <w:bookmarkStart w:id="8156" w:name="_Toc187246931"/>
      <w:bookmarkStart w:id="8157" w:name="_Toc192603020"/>
      <w:r>
        <w:rPr>
          <w:rFonts w:hint="eastAsia"/>
        </w:rPr>
        <w:t>11.4.2.1</w:t>
      </w:r>
      <w:r>
        <w:tab/>
        <w:t>PRACH False alarm probability</w:t>
      </w:r>
      <w:bookmarkEnd w:id="8154"/>
      <w:bookmarkEnd w:id="8155"/>
      <w:bookmarkEnd w:id="8156"/>
      <w:bookmarkEnd w:id="8157"/>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58" w:name="_Toc169713905"/>
      <w:bookmarkStart w:id="8159" w:name="_Toc176445457"/>
      <w:bookmarkStart w:id="8160" w:name="_Toc187246932"/>
      <w:bookmarkStart w:id="8161" w:name="_Toc192603021"/>
      <w:r w:rsidRPr="00005B2D">
        <w:rPr>
          <w:rFonts w:eastAsia="Malgun Gothic"/>
          <w:lang w:eastAsia="zh-CN"/>
        </w:rPr>
        <w:t>11.4.2.1.1</w:t>
      </w:r>
      <w:r w:rsidRPr="00005B2D">
        <w:rPr>
          <w:rFonts w:eastAsia="Malgun Gothic"/>
          <w:lang w:eastAsia="zh-CN"/>
        </w:rPr>
        <w:tab/>
        <w:t>General</w:t>
      </w:r>
      <w:bookmarkEnd w:id="8158"/>
      <w:bookmarkEnd w:id="8159"/>
      <w:bookmarkEnd w:id="8160"/>
      <w:bookmarkEnd w:id="8161"/>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62" w:name="_Toc169713906"/>
      <w:bookmarkStart w:id="8163" w:name="_Toc176445458"/>
      <w:bookmarkStart w:id="8164" w:name="_Toc187246933"/>
      <w:bookmarkStart w:id="8165" w:name="_Toc192603022"/>
      <w:r w:rsidRPr="00005B2D">
        <w:rPr>
          <w:rFonts w:eastAsia="Malgun Gothic"/>
          <w:lang w:eastAsia="zh-CN"/>
        </w:rPr>
        <w:lastRenderedPageBreak/>
        <w:t>11.4.2.1.2</w:t>
      </w:r>
      <w:r w:rsidRPr="00005B2D">
        <w:rPr>
          <w:rFonts w:eastAsia="Malgun Gothic"/>
          <w:lang w:eastAsia="zh-CN"/>
        </w:rPr>
        <w:tab/>
        <w:t>Minimum requirement</w:t>
      </w:r>
      <w:bookmarkEnd w:id="8162"/>
      <w:bookmarkEnd w:id="8163"/>
      <w:bookmarkEnd w:id="8164"/>
      <w:bookmarkEnd w:id="816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166" w:name="_Toc169713907"/>
      <w:bookmarkStart w:id="8167" w:name="_Toc176445459"/>
      <w:bookmarkStart w:id="8168" w:name="_Toc187246934"/>
      <w:bookmarkStart w:id="8169" w:name="_Toc192603023"/>
      <w:r>
        <w:rPr>
          <w:rFonts w:hint="eastAsia"/>
        </w:rPr>
        <w:t>11.4.2.2</w:t>
      </w:r>
      <w:r>
        <w:tab/>
        <w:t>PRACH detection requirements</w:t>
      </w:r>
      <w:bookmarkEnd w:id="8166"/>
      <w:bookmarkEnd w:id="8167"/>
      <w:bookmarkEnd w:id="8168"/>
      <w:bookmarkEnd w:id="816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0" w:name="_Toc169713908"/>
      <w:bookmarkStart w:id="8171" w:name="_Toc176445460"/>
      <w:bookmarkStart w:id="8172" w:name="_Toc187246935"/>
      <w:bookmarkStart w:id="8173" w:name="_Toc19260302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170"/>
      <w:bookmarkEnd w:id="8171"/>
      <w:bookmarkEnd w:id="8172"/>
      <w:bookmarkEnd w:id="8173"/>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4" w:name="_Toc169713909"/>
      <w:bookmarkStart w:id="8175" w:name="_Toc176445461"/>
      <w:bookmarkStart w:id="8176" w:name="_Toc187246936"/>
      <w:bookmarkStart w:id="8177" w:name="_Toc19260302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174"/>
      <w:bookmarkEnd w:id="8175"/>
      <w:bookmarkEnd w:id="8176"/>
      <w:bookmarkEnd w:id="8177"/>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178" w:name="startOfAnnexes"/>
      <w:bookmarkStart w:id="8179" w:name="_Toc104311125"/>
      <w:bookmarkStart w:id="8180" w:name="_Toc106126826"/>
      <w:bookmarkStart w:id="8181" w:name="_Toc106177139"/>
      <w:bookmarkStart w:id="8182" w:name="_Toc114242307"/>
      <w:bookmarkStart w:id="8183" w:name="_Toc123044319"/>
      <w:bookmarkStart w:id="8184" w:name="_Toc124157958"/>
      <w:bookmarkStart w:id="8185" w:name="_Toc124259881"/>
      <w:bookmarkStart w:id="8186" w:name="_Toc130584953"/>
      <w:bookmarkStart w:id="8187" w:name="_Toc137464609"/>
      <w:bookmarkStart w:id="8188" w:name="_Toc138884278"/>
      <w:bookmarkStart w:id="8189" w:name="_Toc145643479"/>
      <w:bookmarkStart w:id="8190" w:name="_Toc155472313"/>
      <w:bookmarkStart w:id="8191" w:name="_Toc155777202"/>
      <w:bookmarkStart w:id="8192" w:name="_Toc161668534"/>
      <w:bookmarkStart w:id="8193" w:name="_Toc169713910"/>
      <w:bookmarkStart w:id="8194" w:name="_Toc176445462"/>
      <w:bookmarkStart w:id="8195" w:name="_Toc187246937"/>
      <w:bookmarkStart w:id="8196" w:name="_Toc192603026"/>
      <w:bookmarkEnd w:id="8178"/>
      <w:r w:rsidRPr="004D3578">
        <w:t xml:space="preserve">Annex </w:t>
      </w:r>
      <w:r>
        <w:t>A</w:t>
      </w:r>
      <w:r w:rsidRPr="004D3578">
        <w:t xml:space="preserve"> (normative):</w:t>
      </w:r>
      <w:r w:rsidR="00080512" w:rsidRPr="004D3578">
        <w:br/>
      </w:r>
      <w:r w:rsidR="00624CE1">
        <w:t>Reference measurement channels</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p>
    <w:p w14:paraId="396842BE" w14:textId="69E47AC8" w:rsidR="008D0B52" w:rsidRPr="001176AB" w:rsidRDefault="008D0B52" w:rsidP="008D0B52">
      <w:pPr>
        <w:pStyle w:val="Heading1"/>
      </w:pPr>
      <w:bookmarkStart w:id="8197" w:name="_Toc21127805"/>
      <w:bookmarkStart w:id="8198" w:name="_Toc29812014"/>
      <w:bookmarkStart w:id="8199" w:name="_Toc36817566"/>
      <w:bookmarkStart w:id="8200" w:name="_Toc37260489"/>
      <w:bookmarkStart w:id="8201" w:name="_Toc37267877"/>
      <w:bookmarkStart w:id="8202" w:name="_Toc44712484"/>
      <w:bookmarkStart w:id="8203" w:name="_Toc45893796"/>
      <w:bookmarkStart w:id="8204" w:name="_Toc53178502"/>
      <w:bookmarkStart w:id="8205" w:name="_Toc53178953"/>
      <w:bookmarkStart w:id="8206" w:name="_Toc61179198"/>
      <w:bookmarkStart w:id="8207" w:name="_Toc61179668"/>
      <w:bookmarkStart w:id="8208" w:name="_Toc67916970"/>
      <w:bookmarkStart w:id="8209" w:name="_Toc74663591"/>
      <w:bookmarkStart w:id="8210" w:name="_Toc82622134"/>
      <w:bookmarkStart w:id="8211" w:name="_Toc90422981"/>
      <w:bookmarkStart w:id="8212" w:name="_Toc104311126"/>
      <w:bookmarkStart w:id="8213" w:name="_Toc106126827"/>
      <w:bookmarkStart w:id="8214" w:name="_Toc106177140"/>
      <w:bookmarkStart w:id="8215" w:name="_Toc114242308"/>
      <w:bookmarkStart w:id="8216" w:name="_Toc123044320"/>
      <w:bookmarkStart w:id="8217" w:name="_Toc124157959"/>
      <w:bookmarkStart w:id="8218" w:name="_Toc124259882"/>
      <w:bookmarkStart w:id="8219" w:name="_Toc130584954"/>
      <w:bookmarkStart w:id="8220" w:name="_Toc137464610"/>
      <w:bookmarkStart w:id="8221" w:name="_Toc138884279"/>
      <w:bookmarkStart w:id="8222" w:name="_Toc145643480"/>
      <w:bookmarkStart w:id="8223" w:name="_Toc155472314"/>
      <w:bookmarkStart w:id="8224" w:name="_Toc155777203"/>
      <w:bookmarkStart w:id="8225" w:name="_Toc161668535"/>
      <w:bookmarkStart w:id="8226" w:name="_Toc169713911"/>
      <w:bookmarkStart w:id="8227" w:name="_Toc176445463"/>
      <w:bookmarkStart w:id="8228" w:name="_Toc187246938"/>
      <w:bookmarkStart w:id="8229" w:name="_Toc192603027"/>
      <w:r w:rsidRPr="005C4058">
        <w:t>A.1</w:t>
      </w:r>
      <w:r w:rsidRPr="005C4058">
        <w:tab/>
      </w:r>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227"/>
      <w:bookmarkEnd w:id="8228"/>
      <w:bookmarkEnd w:id="8229"/>
    </w:p>
    <w:p w14:paraId="6FD54657" w14:textId="6F2CFC43" w:rsidR="008D0B52" w:rsidRPr="001176AB" w:rsidRDefault="0004179E" w:rsidP="008D0B52">
      <w:bookmarkStart w:id="8230" w:name="OLE_LINK15"/>
      <w:bookmarkStart w:id="823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lastRenderedPageBreak/>
        <w:t xml:space="preserve">Table A.1-1: </w:t>
      </w:r>
      <w:bookmarkEnd w:id="8230"/>
      <w:bookmarkEnd w:id="8231"/>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232" w:name="_Toc21127806"/>
      <w:bookmarkStart w:id="8233" w:name="_Toc29812015"/>
      <w:bookmarkStart w:id="8234" w:name="_Toc36817567"/>
      <w:bookmarkStart w:id="8235" w:name="_Toc37260490"/>
      <w:bookmarkStart w:id="8236" w:name="_Toc37267878"/>
      <w:bookmarkStart w:id="8237" w:name="_Toc44712485"/>
      <w:bookmarkStart w:id="8238" w:name="_Toc45893797"/>
      <w:bookmarkStart w:id="8239" w:name="_Toc53178503"/>
      <w:bookmarkStart w:id="8240" w:name="_Toc53178954"/>
      <w:bookmarkStart w:id="8241" w:name="_Toc61179199"/>
      <w:bookmarkStart w:id="8242" w:name="_Toc61179669"/>
      <w:bookmarkStart w:id="8243" w:name="_Toc67916971"/>
      <w:bookmarkStart w:id="8244" w:name="_Toc74663592"/>
      <w:bookmarkStart w:id="8245" w:name="_Toc82622135"/>
      <w:bookmarkStart w:id="8246" w:name="_Toc90422982"/>
      <w:bookmarkStart w:id="8247" w:name="_Toc104311127"/>
      <w:bookmarkStart w:id="8248" w:name="_Toc106126828"/>
      <w:bookmarkStart w:id="8249" w:name="_Toc106177141"/>
      <w:bookmarkStart w:id="8250" w:name="_Toc114242309"/>
      <w:bookmarkStart w:id="8251" w:name="_Toc123044321"/>
      <w:bookmarkStart w:id="8252" w:name="_Toc124157960"/>
      <w:bookmarkStart w:id="8253" w:name="_Toc124259883"/>
      <w:bookmarkStart w:id="8254" w:name="_Toc130584955"/>
      <w:bookmarkStart w:id="8255" w:name="_Toc137464611"/>
      <w:bookmarkStart w:id="8256" w:name="_Toc138884280"/>
      <w:bookmarkStart w:id="8257" w:name="_Toc145643481"/>
      <w:bookmarkStart w:id="8258" w:name="_Toc155472315"/>
      <w:bookmarkStart w:id="8259" w:name="_Toc155777204"/>
      <w:bookmarkStart w:id="8260" w:name="_Toc161668536"/>
      <w:bookmarkStart w:id="8261" w:name="_Toc169713912"/>
      <w:bookmarkStart w:id="8262" w:name="_Toc176445464"/>
      <w:bookmarkStart w:id="8263" w:name="_Toc187246939"/>
      <w:bookmarkStart w:id="8264" w:name="_Toc192603028"/>
      <w:r w:rsidRPr="001176AB">
        <w:lastRenderedPageBreak/>
        <w:t>A.2</w:t>
      </w:r>
      <w:r w:rsidRPr="001176AB">
        <w:tab/>
        <w:t>Fixed Reference Channels for dynamic range (16QAM, R=2/3)</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265" w:name="OLE_LINK104"/>
            <w:bookmarkStart w:id="8266" w:name="OLE_LINK105"/>
            <w:r w:rsidRPr="00B37968">
              <w:rPr>
                <w:rFonts w:cs="Arial"/>
                <w:lang w:eastAsia="zh-CN"/>
              </w:rPr>
              <w:t xml:space="preserve">slot </w:t>
            </w:r>
            <w:bookmarkEnd w:id="8265"/>
            <w:bookmarkEnd w:id="8266"/>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267" w:name="_Hlk498674609"/>
            <w:bookmarkStart w:id="8268"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267"/>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269"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269"/>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268"/>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270" w:name="_Toc104311128"/>
      <w:bookmarkStart w:id="8271" w:name="_Toc106126829"/>
      <w:bookmarkStart w:id="8272" w:name="_Toc106177142"/>
      <w:bookmarkStart w:id="8273" w:name="_Toc114242310"/>
      <w:bookmarkStart w:id="8274" w:name="_Toc123044322"/>
      <w:bookmarkStart w:id="8275" w:name="_Toc124157961"/>
      <w:bookmarkStart w:id="8276" w:name="_Toc124259884"/>
      <w:bookmarkStart w:id="8277" w:name="_Toc130584956"/>
      <w:bookmarkStart w:id="8278" w:name="_Toc137464612"/>
      <w:bookmarkStart w:id="8279" w:name="_Toc138884281"/>
      <w:bookmarkStart w:id="8280" w:name="_Toc145643482"/>
      <w:bookmarkStart w:id="8281" w:name="_Toc155472316"/>
      <w:bookmarkStart w:id="8282" w:name="_Toc155777205"/>
      <w:bookmarkStart w:id="8283" w:name="_Toc161668537"/>
      <w:bookmarkStart w:id="8284" w:name="_Toc169713913"/>
      <w:bookmarkStart w:id="8285" w:name="_Toc176445465"/>
      <w:bookmarkStart w:id="8286" w:name="_Toc187246940"/>
      <w:bookmarkStart w:id="8287" w:name="_Toc192603029"/>
      <w:r>
        <w:t>A.3</w:t>
      </w:r>
      <w:r w:rsidRPr="001176AB">
        <w:tab/>
      </w:r>
      <w:bookmarkEnd w:id="8270"/>
      <w:bookmarkEnd w:id="8271"/>
      <w:bookmarkEnd w:id="8272"/>
      <w:bookmarkEnd w:id="8273"/>
      <w:r w:rsidR="005D74BC" w:rsidRPr="00114CB6">
        <w:rPr>
          <w:rFonts w:eastAsia="DengXian"/>
        </w:rPr>
        <w:t>Fixed Reference Channels for performance requirements (QPSK, R=308/1024)</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lastRenderedPageBreak/>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288" w:name="_Toc123044323"/>
      <w:bookmarkStart w:id="8289" w:name="_Toc124157962"/>
      <w:bookmarkStart w:id="8290" w:name="_Toc124259885"/>
      <w:bookmarkStart w:id="8291" w:name="_Toc130584957"/>
      <w:bookmarkStart w:id="8292" w:name="_Toc137464613"/>
      <w:bookmarkStart w:id="8293" w:name="_Toc138884282"/>
      <w:bookmarkStart w:id="8294" w:name="_Toc145643483"/>
      <w:bookmarkStart w:id="8295" w:name="_Toc155472317"/>
      <w:bookmarkStart w:id="8296" w:name="_Toc155777206"/>
      <w:bookmarkStart w:id="8297" w:name="_Toc161668538"/>
      <w:bookmarkStart w:id="8298" w:name="_Toc169713914"/>
      <w:bookmarkStart w:id="8299" w:name="_Toc176445466"/>
      <w:bookmarkStart w:id="8300" w:name="_Toc187246941"/>
      <w:bookmarkStart w:id="8301" w:name="_Toc19260303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lastRenderedPageBreak/>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302" w:name="_Toc101453670"/>
      <w:bookmarkStart w:id="8303" w:name="_Toc123044324"/>
      <w:bookmarkStart w:id="8304" w:name="_Toc124157963"/>
      <w:bookmarkStart w:id="8305" w:name="_Toc124259886"/>
      <w:bookmarkStart w:id="8306" w:name="_Toc130584958"/>
      <w:bookmarkStart w:id="8307" w:name="_Toc137464614"/>
      <w:bookmarkStart w:id="8308" w:name="_Toc138884283"/>
      <w:bookmarkStart w:id="8309" w:name="_Toc145643484"/>
      <w:bookmarkStart w:id="8310" w:name="_Toc155472318"/>
      <w:bookmarkStart w:id="8311" w:name="_Toc155777207"/>
      <w:bookmarkStart w:id="8312" w:name="_Toc161668539"/>
      <w:bookmarkStart w:id="8313" w:name="_Toc169713915"/>
      <w:bookmarkStart w:id="8314" w:name="_Toc176445467"/>
      <w:bookmarkStart w:id="8315" w:name="_Toc187246942"/>
      <w:bookmarkStart w:id="8316" w:name="_Toc192603031"/>
      <w:r w:rsidRPr="00241D94">
        <w:rPr>
          <w:rFonts w:hint="eastAsia"/>
          <w:lang w:eastAsia="zh-CN"/>
        </w:rPr>
        <w:t>A.4</w:t>
      </w:r>
      <w:r w:rsidRPr="00241D94">
        <w:rPr>
          <w:rFonts w:hint="eastAsia"/>
          <w:lang w:eastAsia="zh-CN"/>
        </w:rPr>
        <w:tab/>
        <w:t xml:space="preserve">PRACH test </w:t>
      </w:r>
      <w:bookmarkEnd w:id="8302"/>
      <w:r w:rsidRPr="00241D94">
        <w:rPr>
          <w:lang w:eastAsia="zh-CN"/>
        </w:rPr>
        <w:t>preambles</w:t>
      </w:r>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lastRenderedPageBreak/>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317" w:name="_Toc169713916"/>
      <w:bookmarkStart w:id="8318" w:name="_Toc176445468"/>
      <w:bookmarkStart w:id="8319" w:name="_Toc187246943"/>
      <w:bookmarkStart w:id="8320" w:name="_Toc192603032"/>
      <w:bookmarkStart w:id="8321" w:name="_Toc21127808"/>
      <w:bookmarkStart w:id="8322" w:name="_Toc29812017"/>
      <w:bookmarkStart w:id="8323" w:name="_Toc36817569"/>
      <w:bookmarkStart w:id="8324" w:name="_Toc37260492"/>
      <w:bookmarkStart w:id="8325" w:name="_Toc37267880"/>
      <w:bookmarkStart w:id="8326" w:name="_Toc44712487"/>
      <w:bookmarkStart w:id="8327" w:name="_Toc45893799"/>
      <w:bookmarkStart w:id="8328" w:name="_Toc53178505"/>
      <w:bookmarkStart w:id="8329" w:name="_Toc53178956"/>
      <w:bookmarkStart w:id="8330" w:name="_Toc61179203"/>
      <w:bookmarkStart w:id="8331" w:name="_Toc61179673"/>
      <w:bookmarkStart w:id="8332" w:name="_Toc67916975"/>
      <w:bookmarkStart w:id="8333" w:name="_Toc74663596"/>
      <w:bookmarkStart w:id="8334" w:name="_Toc82622139"/>
      <w:bookmarkStart w:id="8335" w:name="_Toc90422986"/>
      <w:bookmarkStart w:id="8336" w:name="_Toc106783188"/>
      <w:bookmarkStart w:id="8337" w:name="_Toc107312080"/>
      <w:bookmarkStart w:id="8338" w:name="_Toc107419664"/>
      <w:bookmarkStart w:id="8339" w:name="_Toc107475301"/>
      <w:bookmarkStart w:id="8340" w:name="_Toc114255894"/>
      <w:bookmarkStart w:id="8341" w:name="_Toc115186574"/>
      <w:bookmarkStart w:id="8342" w:name="_Toc123049423"/>
      <w:bookmarkStart w:id="8343" w:name="_Toc123052346"/>
      <w:bookmarkStart w:id="8344" w:name="_Toc123054815"/>
      <w:bookmarkStart w:id="8345" w:name="_Toc123717918"/>
      <w:bookmarkStart w:id="8346" w:name="_Toc124157494"/>
      <w:bookmarkStart w:id="8347" w:name="_Toc124266898"/>
      <w:bookmarkStart w:id="8348" w:name="_Toc131596257"/>
      <w:bookmarkStart w:id="8349" w:name="_Toc131741255"/>
      <w:bookmarkStart w:id="8350" w:name="_Toc131766789"/>
      <w:bookmarkStart w:id="8351" w:name="_Toc138838011"/>
      <w:bookmarkStart w:id="8352"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317"/>
      <w:bookmarkEnd w:id="8318"/>
      <w:bookmarkEnd w:id="8319"/>
      <w:bookmarkEnd w:id="8320"/>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353" w:name="_Toc169713917"/>
      <w:bookmarkStart w:id="8354" w:name="_Toc176445469"/>
      <w:bookmarkStart w:id="8355" w:name="_Toc187246944"/>
      <w:bookmarkStart w:id="8356" w:name="_Toc192603033"/>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353"/>
      <w:bookmarkEnd w:id="8354"/>
      <w:bookmarkEnd w:id="8355"/>
      <w:bookmarkEnd w:id="8356"/>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357" w:name="_Toc104311129"/>
      <w:bookmarkStart w:id="8358" w:name="_Toc106126830"/>
      <w:bookmarkStart w:id="8359" w:name="_Toc106177143"/>
      <w:bookmarkStart w:id="8360" w:name="_Toc114242311"/>
      <w:bookmarkStart w:id="8361" w:name="_Toc123044325"/>
      <w:bookmarkStart w:id="8362" w:name="_Toc124157964"/>
      <w:bookmarkStart w:id="8363" w:name="_Toc124259887"/>
      <w:bookmarkStart w:id="8364" w:name="_Toc130584959"/>
      <w:bookmarkStart w:id="8365" w:name="_Toc137464615"/>
      <w:bookmarkStart w:id="8366" w:name="_Toc138884284"/>
      <w:bookmarkStart w:id="8367" w:name="_Toc145643485"/>
      <w:bookmarkStart w:id="8368" w:name="_Toc155472319"/>
      <w:bookmarkStart w:id="8369" w:name="_Toc155777208"/>
      <w:bookmarkStart w:id="8370" w:name="_Toc161668540"/>
      <w:bookmarkStart w:id="8371" w:name="_Toc169713918"/>
      <w:bookmarkStart w:id="8372" w:name="_Toc176445470"/>
      <w:bookmarkStart w:id="8373" w:name="_Toc187246945"/>
      <w:bookmarkStart w:id="8374" w:name="_Toc192603034"/>
      <w:r w:rsidRPr="00047AD5">
        <w:lastRenderedPageBreak/>
        <w:t>Annex B (normative):</w:t>
      </w:r>
      <w:r w:rsidRPr="00047AD5">
        <w:br/>
        <w:t>Error Vector Magnitude (FR1</w:t>
      </w:r>
      <w:r w:rsidR="00377FD9">
        <w:t>-NTN</w:t>
      </w:r>
      <w:r w:rsidRPr="00047AD5">
        <w:t>)</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2B1EFC93" w14:textId="2DF412CB" w:rsidR="00FE798D" w:rsidRDefault="00FE798D" w:rsidP="00FD0493">
      <w:pPr>
        <w:pStyle w:val="Heading1"/>
        <w:numPr>
          <w:ilvl w:val="255"/>
          <w:numId w:val="0"/>
        </w:numPr>
        <w:ind w:left="1134" w:hanging="1134"/>
      </w:pPr>
      <w:bookmarkStart w:id="8375" w:name="_Toc29812021"/>
      <w:bookmarkStart w:id="8376" w:name="_Toc53178510"/>
      <w:bookmarkStart w:id="8377" w:name="_Toc67916981"/>
      <w:bookmarkStart w:id="8378" w:name="_Toc37267885"/>
      <w:bookmarkStart w:id="8379" w:name="_Toc21127812"/>
      <w:bookmarkStart w:id="8380" w:name="_Toc53178961"/>
      <w:bookmarkStart w:id="8381" w:name="_Toc61179209"/>
      <w:bookmarkStart w:id="8382" w:name="_Toc44712492"/>
      <w:bookmarkStart w:id="8383" w:name="_Toc74663602"/>
      <w:bookmarkStart w:id="8384" w:name="_Toc61179679"/>
      <w:bookmarkStart w:id="8385" w:name="_Toc82622145"/>
      <w:bookmarkStart w:id="8386" w:name="_Toc36817573"/>
      <w:bookmarkStart w:id="8387" w:name="_Toc37260497"/>
      <w:bookmarkStart w:id="8388" w:name="_Toc90422992"/>
      <w:bookmarkStart w:id="8389" w:name="_Toc45893804"/>
      <w:bookmarkStart w:id="8390" w:name="_Toc104311130"/>
      <w:bookmarkStart w:id="8391" w:name="_Toc106126831"/>
      <w:bookmarkStart w:id="8392" w:name="_Toc106177144"/>
      <w:bookmarkStart w:id="8393" w:name="_Toc114242312"/>
      <w:bookmarkStart w:id="8394" w:name="_Toc123044326"/>
      <w:bookmarkStart w:id="8395" w:name="_Toc124157965"/>
      <w:bookmarkStart w:id="8396" w:name="_Toc124259888"/>
      <w:bookmarkStart w:id="8397" w:name="_Toc130584960"/>
      <w:bookmarkStart w:id="8398" w:name="_Toc137464616"/>
      <w:bookmarkStart w:id="8399" w:name="_Toc138884285"/>
      <w:bookmarkStart w:id="8400" w:name="_Toc145643486"/>
      <w:bookmarkStart w:id="8401" w:name="_Toc155472320"/>
      <w:bookmarkStart w:id="8402" w:name="_Toc155777209"/>
      <w:bookmarkStart w:id="8403" w:name="_Toc161668541"/>
      <w:bookmarkStart w:id="8404" w:name="_Toc169713919"/>
      <w:bookmarkStart w:id="8405" w:name="_Toc176445471"/>
      <w:bookmarkStart w:id="8406" w:name="_Toc187246946"/>
      <w:bookmarkStart w:id="8407" w:name="_Toc192603035"/>
      <w:r>
        <w:t>B.1</w:t>
      </w:r>
      <w:r w:rsidR="00252052">
        <w:rPr>
          <w:rFonts w:eastAsia="SimSun"/>
          <w:lang w:val="en-US" w:eastAsia="zh-CN"/>
        </w:rPr>
        <w:tab/>
      </w:r>
      <w:r>
        <w:t>Reference point for measurement</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4" o:title=""/>
          </v:shape>
          <o:OLEObject Type="Embed" ProgID="Word.Picture.8" ShapeID="_x0000_i1034" DrawAspect="Content" ObjectID="_1812279036"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408" w:name="_Toc21127813"/>
      <w:bookmarkStart w:id="8409" w:name="_Toc37260498"/>
      <w:bookmarkStart w:id="8410" w:name="_Toc44712493"/>
      <w:bookmarkStart w:id="8411" w:name="_Toc29812022"/>
      <w:bookmarkStart w:id="8412" w:name="_Toc36817574"/>
      <w:bookmarkStart w:id="8413" w:name="_Toc53178962"/>
      <w:bookmarkStart w:id="8414" w:name="_Toc74663603"/>
      <w:bookmarkStart w:id="8415" w:name="_Toc37267886"/>
      <w:bookmarkStart w:id="8416" w:name="_Toc61179680"/>
      <w:bookmarkStart w:id="8417" w:name="_Toc82622146"/>
      <w:bookmarkStart w:id="8418" w:name="_Toc45893805"/>
      <w:bookmarkStart w:id="8419" w:name="_Toc53178511"/>
      <w:bookmarkStart w:id="8420" w:name="_Toc67916982"/>
      <w:bookmarkStart w:id="8421" w:name="_Toc61179210"/>
      <w:bookmarkStart w:id="8422" w:name="_Toc90422993"/>
      <w:bookmarkStart w:id="8423" w:name="_Toc104311131"/>
      <w:bookmarkStart w:id="8424" w:name="_Toc106126832"/>
      <w:bookmarkStart w:id="8425" w:name="_Toc106177145"/>
      <w:bookmarkStart w:id="8426" w:name="_Toc114242313"/>
      <w:bookmarkStart w:id="8427" w:name="_Toc123044327"/>
      <w:bookmarkStart w:id="8428" w:name="_Toc124157966"/>
      <w:bookmarkStart w:id="8429" w:name="_Toc124259889"/>
      <w:bookmarkStart w:id="8430" w:name="_Toc130584961"/>
      <w:bookmarkStart w:id="8431" w:name="_Toc137464617"/>
      <w:bookmarkStart w:id="8432" w:name="_Toc138884286"/>
      <w:bookmarkStart w:id="8433" w:name="_Toc145643487"/>
      <w:bookmarkStart w:id="8434" w:name="_Toc155472321"/>
      <w:bookmarkStart w:id="8435" w:name="_Toc155777210"/>
      <w:bookmarkStart w:id="8436" w:name="_Toc161668542"/>
      <w:bookmarkStart w:id="8437" w:name="_Toc169713920"/>
      <w:bookmarkStart w:id="8438" w:name="_Toc176445472"/>
      <w:bookmarkStart w:id="8439" w:name="_Toc187246947"/>
      <w:bookmarkStart w:id="8440" w:name="_Toc192603036"/>
      <w:r>
        <w:t>B.2</w:t>
      </w:r>
      <w:r>
        <w:tab/>
        <w:t>Basic unit of measurement</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1pt;height:21pt" o:ole="">
            <v:imagedata r:id="rId36" o:title=""/>
          </v:shape>
          <o:OLEObject Type="Embed" ProgID="Equation.3" ShapeID="_x0000_i1035" DrawAspect="Content" ObjectID="_1812279037"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pt;height:61.5pt" o:ole="">
            <v:imagedata r:id="rId38" o:title=""/>
          </v:shape>
          <o:OLEObject Type="Embed" ProgID="Equation.3" ShapeID="_x0000_i1036" DrawAspect="Content" ObjectID="_1812279038"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1pt;height:15.5pt" o:ole="">
            <v:imagedata r:id="rId40" o:title=""/>
          </v:shape>
          <o:OLEObject Type="Embed" ProgID="Equation.3" ShapeID="_x0000_i1037" DrawAspect="Content" ObjectID="_1812279039" r:id="rId41"/>
        </w:object>
      </w:r>
      <w:r>
        <w:t xml:space="preserve">is the set of subcarriers within the </w:t>
      </w:r>
      <w:r>
        <w:rPr>
          <w:position w:val="-10"/>
        </w:rPr>
        <w:object w:dxaOrig="410" w:dyaOrig="310" w14:anchorId="19EC2227">
          <v:shape id="_x0000_i1038" type="#_x0000_t75" style="width:21pt;height:15.5pt" o:ole="">
            <v:imagedata r:id="rId42" o:title=""/>
          </v:shape>
          <o:OLEObject Type="Embed" ProgID="Equation.3" ShapeID="_x0000_i1038" DrawAspect="Content" ObjectID="_1812279040"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5pt" o:ole="">
            <v:imagedata r:id="rId44" o:title=""/>
          </v:shape>
          <o:OLEObject Type="Embed" ProgID="Equation.3" ShapeID="_x0000_i1039" DrawAspect="Content" ObjectID="_1812279041"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pt;height:15.5pt" o:ole="">
            <v:imagedata r:id="rId46" o:title=""/>
          </v:shape>
          <o:OLEObject Type="Embed" ProgID="Equation.3" ShapeID="_x0000_i1040" DrawAspect="Content" ObjectID="_1812279042"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441" w:name="_Toc53178963"/>
      <w:bookmarkStart w:id="8442" w:name="_Toc21127814"/>
      <w:bookmarkStart w:id="8443" w:name="_Toc90422994"/>
      <w:bookmarkStart w:id="8444" w:name="_Toc45893806"/>
      <w:bookmarkStart w:id="8445" w:name="_Toc29812023"/>
      <w:bookmarkStart w:id="8446" w:name="_Toc37260499"/>
      <w:bookmarkStart w:id="8447" w:name="_Toc44712494"/>
      <w:bookmarkStart w:id="8448" w:name="_Toc67916983"/>
      <w:bookmarkStart w:id="8449" w:name="_Toc37267887"/>
      <w:bookmarkStart w:id="8450" w:name="_Toc61179211"/>
      <w:bookmarkStart w:id="8451" w:name="_Toc61179681"/>
      <w:bookmarkStart w:id="8452" w:name="_Toc36817575"/>
      <w:bookmarkStart w:id="8453" w:name="_Toc74663604"/>
      <w:bookmarkStart w:id="8454" w:name="_Toc82622147"/>
      <w:bookmarkStart w:id="8455" w:name="_Toc53178512"/>
      <w:bookmarkStart w:id="8456" w:name="_Toc104311132"/>
      <w:bookmarkStart w:id="8457" w:name="_Toc106126833"/>
      <w:bookmarkStart w:id="8458" w:name="_Toc106177146"/>
      <w:bookmarkStart w:id="8459" w:name="_Toc114242314"/>
      <w:bookmarkStart w:id="8460" w:name="_Toc123044328"/>
      <w:bookmarkStart w:id="8461" w:name="_Toc124157967"/>
      <w:bookmarkStart w:id="8462" w:name="_Toc124259890"/>
      <w:bookmarkStart w:id="8463" w:name="_Toc130584962"/>
      <w:bookmarkStart w:id="8464" w:name="_Toc137464618"/>
      <w:bookmarkStart w:id="8465" w:name="_Toc138884287"/>
      <w:bookmarkStart w:id="8466" w:name="_Toc145643488"/>
      <w:bookmarkStart w:id="8467" w:name="_Toc155472322"/>
      <w:bookmarkStart w:id="8468" w:name="_Toc155777211"/>
      <w:bookmarkStart w:id="8469" w:name="_Toc161668543"/>
      <w:bookmarkStart w:id="8470" w:name="_Toc169713921"/>
      <w:bookmarkStart w:id="8471" w:name="_Toc176445473"/>
      <w:bookmarkStart w:id="8472" w:name="_Toc187246948"/>
      <w:bookmarkStart w:id="8473" w:name="_Toc192603037"/>
      <w:r>
        <w:lastRenderedPageBreak/>
        <w:t>B.3</w:t>
      </w:r>
      <w:r>
        <w:tab/>
        <w:t>Modified signal under test</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pt" o:ole="">
            <v:imagedata r:id="rId48" o:title=""/>
          </v:shape>
          <o:OLEObject Type="Embed" ProgID="Equation.3" ShapeID="_x0000_i1041" DrawAspect="Content" ObjectID="_1812279043"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1pt;height:15.5pt" o:ole="">
            <v:imagedata r:id="rId50" o:title=""/>
          </v:shape>
          <o:OLEObject Type="Embed" ProgID="Equation.3" ShapeID="_x0000_i1042" DrawAspect="Content" ObjectID="_1812279044"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1pt;height:15.5pt" o:ole="">
            <v:imagedata r:id="rId52" o:title=""/>
          </v:shape>
          <o:OLEObject Type="Embed" ProgID="Equation.3" ShapeID="_x0000_i1043" DrawAspect="Content" ObjectID="_1812279045"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1pt;height:21pt" o:ole="">
            <v:imagedata r:id="rId54" o:title=""/>
          </v:shape>
          <o:OLEObject Type="Embed" ProgID="Equation.3" ShapeID="_x0000_i1044" DrawAspect="Content" ObjectID="_1812279046"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5pt" o:ole="">
            <v:imagedata r:id="rId56" o:title=""/>
          </v:shape>
          <o:OLEObject Type="Embed" ProgID="Equation.3" ShapeID="_x0000_i1045" DrawAspect="Content" ObjectID="_1812279047"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5pt" o:ole="">
            <v:imagedata r:id="rId58" o:title=""/>
          </v:shape>
          <o:OLEObject Type="Embed" ProgID="Equation.3" ShapeID="_x0000_i1046" DrawAspect="Content" ObjectID="_1812279048"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474" w:name="_Toc61179212"/>
      <w:bookmarkStart w:id="8475" w:name="_Toc37267888"/>
      <w:bookmarkStart w:id="8476" w:name="_Toc53178964"/>
      <w:bookmarkStart w:id="8477" w:name="_Toc44712495"/>
      <w:bookmarkStart w:id="8478" w:name="_Toc45893807"/>
      <w:bookmarkStart w:id="8479" w:name="_Toc74663605"/>
      <w:bookmarkStart w:id="8480" w:name="_Toc90422995"/>
      <w:bookmarkStart w:id="8481" w:name="_Toc21127815"/>
      <w:bookmarkStart w:id="8482" w:name="_Toc29812024"/>
      <w:bookmarkStart w:id="8483" w:name="_Toc67916984"/>
      <w:bookmarkStart w:id="8484" w:name="_Toc36817576"/>
      <w:bookmarkStart w:id="8485" w:name="_Toc82622148"/>
      <w:bookmarkStart w:id="8486" w:name="_Toc61179682"/>
      <w:bookmarkStart w:id="8487" w:name="_Toc37260500"/>
      <w:bookmarkStart w:id="8488" w:name="_Toc53178513"/>
      <w:bookmarkStart w:id="8489" w:name="_Toc104311133"/>
      <w:bookmarkStart w:id="8490" w:name="_Toc106126834"/>
      <w:bookmarkStart w:id="8491" w:name="_Toc106177147"/>
      <w:bookmarkStart w:id="8492" w:name="_Toc114242315"/>
      <w:bookmarkStart w:id="8493" w:name="_Toc123044329"/>
      <w:bookmarkStart w:id="8494" w:name="_Toc124157968"/>
      <w:bookmarkStart w:id="8495" w:name="_Toc124259891"/>
      <w:bookmarkStart w:id="8496" w:name="_Toc130584963"/>
      <w:bookmarkStart w:id="8497" w:name="_Toc137464619"/>
      <w:bookmarkStart w:id="8498" w:name="_Toc138884288"/>
      <w:bookmarkStart w:id="8499" w:name="_Toc145643489"/>
      <w:bookmarkStart w:id="8500" w:name="_Toc155472323"/>
      <w:bookmarkStart w:id="8501" w:name="_Toc155777212"/>
      <w:bookmarkStart w:id="8502" w:name="_Toc161668544"/>
      <w:bookmarkStart w:id="8503" w:name="_Toc169713922"/>
      <w:bookmarkStart w:id="8504" w:name="_Toc176445474"/>
      <w:bookmarkStart w:id="8505" w:name="_Toc187246949"/>
      <w:bookmarkStart w:id="8506" w:name="_Toc192603038"/>
      <w:r>
        <w:t>B.4</w:t>
      </w:r>
      <w:r>
        <w:tab/>
        <w:t>Estimation of frequency offset</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1pt;height:21pt" o:ole="">
            <v:imagedata r:id="rId54" o:title=""/>
          </v:shape>
          <o:OLEObject Type="Embed" ProgID="Equation.3" ShapeID="_x0000_i1047" DrawAspect="Content" ObjectID="_1812279049" r:id="rId60"/>
        </w:object>
      </w:r>
      <w:r>
        <w:t xml:space="preserve"> shall be 1 slot.</w:t>
      </w:r>
    </w:p>
    <w:p w14:paraId="0EB7B834" w14:textId="00849F2C" w:rsidR="00FE798D" w:rsidRDefault="00FE798D" w:rsidP="00FD0493">
      <w:pPr>
        <w:pStyle w:val="Heading1"/>
        <w:numPr>
          <w:ilvl w:val="255"/>
          <w:numId w:val="0"/>
        </w:numPr>
        <w:ind w:left="1134" w:hanging="1134"/>
      </w:pPr>
      <w:bookmarkStart w:id="8507" w:name="_Toc61179683"/>
      <w:bookmarkStart w:id="8508" w:name="_Toc45893808"/>
      <w:bookmarkStart w:id="8509" w:name="_Toc67916985"/>
      <w:bookmarkStart w:id="8510" w:name="_Toc37260501"/>
      <w:bookmarkStart w:id="8511" w:name="_Toc29812025"/>
      <w:bookmarkStart w:id="8512" w:name="_Toc74663606"/>
      <w:bookmarkStart w:id="8513" w:name="_Toc82622149"/>
      <w:bookmarkStart w:id="8514" w:name="_Toc21127816"/>
      <w:bookmarkStart w:id="8515" w:name="_Toc61179213"/>
      <w:bookmarkStart w:id="8516" w:name="_Toc53178965"/>
      <w:bookmarkStart w:id="8517" w:name="_Toc36817577"/>
      <w:bookmarkStart w:id="8518" w:name="_Toc90422996"/>
      <w:bookmarkStart w:id="8519" w:name="_Toc44712496"/>
      <w:bookmarkStart w:id="8520" w:name="_Toc53178514"/>
      <w:bookmarkStart w:id="8521" w:name="_Toc37267889"/>
      <w:bookmarkStart w:id="8522" w:name="_Toc104311134"/>
      <w:bookmarkStart w:id="8523" w:name="_Toc106126835"/>
      <w:bookmarkStart w:id="8524" w:name="_Toc106177148"/>
      <w:bookmarkStart w:id="8525" w:name="_Toc114242316"/>
      <w:bookmarkStart w:id="8526" w:name="_Toc123044330"/>
      <w:bookmarkStart w:id="8527" w:name="_Toc124157969"/>
      <w:bookmarkStart w:id="8528" w:name="_Toc124259892"/>
      <w:bookmarkStart w:id="8529" w:name="_Toc130584964"/>
      <w:bookmarkStart w:id="8530" w:name="_Toc137464620"/>
      <w:bookmarkStart w:id="8531" w:name="_Toc138884289"/>
      <w:bookmarkStart w:id="8532" w:name="_Toc145643490"/>
      <w:bookmarkStart w:id="8533" w:name="_Toc155472324"/>
      <w:bookmarkStart w:id="8534" w:name="_Toc155777213"/>
      <w:bookmarkStart w:id="8535" w:name="_Toc161668545"/>
      <w:bookmarkStart w:id="8536" w:name="_Toc169713923"/>
      <w:bookmarkStart w:id="8537" w:name="_Toc176445475"/>
      <w:bookmarkStart w:id="8538" w:name="_Toc187246950"/>
      <w:bookmarkStart w:id="8539" w:name="_Toc192603039"/>
      <w:r>
        <w:t>B.5</w:t>
      </w:r>
      <w:r>
        <w:tab/>
        <w:t>Estimation of time offset</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3922492E" w14:textId="77777777" w:rsidR="00FE798D" w:rsidRDefault="00FE798D" w:rsidP="00FD0493">
      <w:pPr>
        <w:pStyle w:val="Heading2"/>
        <w:numPr>
          <w:ilvl w:val="255"/>
          <w:numId w:val="0"/>
        </w:numPr>
        <w:ind w:left="1134" w:hanging="1134"/>
      </w:pPr>
      <w:bookmarkStart w:id="8540" w:name="_Toc82622150"/>
      <w:bookmarkStart w:id="8541" w:name="_Toc74663607"/>
      <w:bookmarkStart w:id="8542" w:name="_Toc36817578"/>
      <w:bookmarkStart w:id="8543" w:name="_Toc45893809"/>
      <w:bookmarkStart w:id="8544" w:name="_Toc53178515"/>
      <w:bookmarkStart w:id="8545" w:name="_Toc67916986"/>
      <w:bookmarkStart w:id="8546" w:name="_Toc21127817"/>
      <w:bookmarkStart w:id="8547" w:name="_Toc37267890"/>
      <w:bookmarkStart w:id="8548" w:name="_Toc61179684"/>
      <w:bookmarkStart w:id="8549" w:name="_Toc44712497"/>
      <w:bookmarkStart w:id="8550" w:name="_Toc53178966"/>
      <w:bookmarkStart w:id="8551" w:name="_Toc61179214"/>
      <w:bookmarkStart w:id="8552" w:name="_Toc29812026"/>
      <w:bookmarkStart w:id="8553" w:name="_Toc90422997"/>
      <w:bookmarkStart w:id="8554" w:name="_Toc37260502"/>
      <w:bookmarkStart w:id="8555" w:name="_Toc104311135"/>
      <w:bookmarkStart w:id="8556" w:name="_Toc106126836"/>
      <w:bookmarkStart w:id="8557" w:name="_Toc106177149"/>
      <w:bookmarkStart w:id="8558" w:name="_Toc114242317"/>
      <w:bookmarkStart w:id="8559" w:name="_Toc123044331"/>
      <w:bookmarkStart w:id="8560" w:name="_Toc124157970"/>
      <w:bookmarkStart w:id="8561" w:name="_Toc124259893"/>
      <w:bookmarkStart w:id="8562" w:name="_Toc130584965"/>
      <w:bookmarkStart w:id="8563" w:name="_Toc137464621"/>
      <w:bookmarkStart w:id="8564" w:name="_Toc138884290"/>
      <w:bookmarkStart w:id="8565" w:name="_Toc145643491"/>
      <w:bookmarkStart w:id="8566" w:name="_Toc155472325"/>
      <w:bookmarkStart w:id="8567" w:name="_Toc155777214"/>
      <w:bookmarkStart w:id="8568" w:name="_Toc161668546"/>
      <w:bookmarkStart w:id="8569" w:name="_Toc169713924"/>
      <w:bookmarkStart w:id="8570" w:name="_Toc176445476"/>
      <w:bookmarkStart w:id="8571" w:name="_Toc187246951"/>
      <w:bookmarkStart w:id="8572" w:name="_Toc192603040"/>
      <w:r>
        <w:t>B.5.1</w:t>
      </w:r>
      <w:r>
        <w:tab/>
        <w:t>General</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1pt;height:15.5pt" o:ole="">
            <v:imagedata r:id="rId52" o:title=""/>
          </v:shape>
          <o:OLEObject Type="Embed" ProgID="Equation.3" ShapeID="_x0000_i1048" DrawAspect="Content" ObjectID="_1812279050"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1pt;height:15.5pt" o:ole="">
            <v:imagedata r:id="rId62" o:title=""/>
          </v:shape>
          <o:OLEObject Type="Embed" ProgID="Equation.3" ShapeID="_x0000_i1049" DrawAspect="Content" ObjectID="_1812279051"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1pt;height:15.5pt" o:ole="">
            <v:imagedata r:id="rId62" o:title=""/>
          </v:shape>
          <o:OLEObject Type="Embed" ProgID="Equation.3" ShapeID="_x0000_i1050" DrawAspect="Content" ObjectID="_1812279052"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1pt;height:15.5pt" o:ole="">
            <v:imagedata r:id="rId65" o:title=""/>
          </v:shape>
          <o:OLEObject Type="Embed" ProgID="Equation.3" ShapeID="_x0000_i1051" DrawAspect="Content" ObjectID="_1812279053"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pt" o:ole="">
            <v:imagedata r:id="rId67" o:title=""/>
          </v:shape>
          <o:OLEObject Type="Embed" ProgID="Equation.3" ShapeID="_x0000_i1052" DrawAspect="Content" ObjectID="_1812279054" r:id="rId68"/>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pt" o:ole="">
            <v:imagedata r:id="rId69" o:title=""/>
          </v:shape>
          <o:OLEObject Type="Embed" ProgID="Equation.3" ShapeID="_x0000_i1053" DrawAspect="Content" ObjectID="_1812279055" r:id="rId70"/>
        </w:object>
      </w:r>
      <w:r>
        <w:t xml:space="preserve"> where </w:t>
      </w:r>
      <w:r>
        <w:rPr>
          <w:position w:val="-6"/>
        </w:rPr>
        <w:object w:dxaOrig="620" w:dyaOrig="310" w14:anchorId="33CB8911">
          <v:shape id="_x0000_i1054" type="#_x0000_t75" style="width:31pt;height:15.5pt" o:ole="">
            <v:imagedata r:id="rId71" o:title=""/>
          </v:shape>
          <o:OLEObject Type="Embed" ProgID="Equation.3" ShapeID="_x0000_i1054" DrawAspect="Content" ObjectID="_1812279056" r:id="rId72"/>
        </w:object>
      </w:r>
      <w:r>
        <w:t xml:space="preserve"> if </w:t>
      </w:r>
      <w:r>
        <w:rPr>
          <w:i/>
        </w:rPr>
        <w:t>W</w:t>
      </w:r>
      <w:r>
        <w:t xml:space="preserve"> is odd and </w:t>
      </w:r>
      <w:r>
        <w:rPr>
          <w:position w:val="-6"/>
        </w:rPr>
        <w:object w:dxaOrig="620" w:dyaOrig="310" w14:anchorId="225621BA">
          <v:shape id="_x0000_i1055" type="#_x0000_t75" style="width:31pt;height:15.5pt" o:ole="">
            <v:imagedata r:id="rId73" o:title=""/>
          </v:shape>
          <o:OLEObject Type="Embed" ProgID="Equation.3" ShapeID="_x0000_i1055" DrawAspect="Content" ObjectID="_1812279057"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573" w:name="_Toc36817579"/>
      <w:bookmarkStart w:id="8574" w:name="_Toc44712498"/>
      <w:bookmarkStart w:id="8575" w:name="_Toc61179215"/>
      <w:bookmarkStart w:id="8576" w:name="_Toc53178516"/>
      <w:bookmarkStart w:id="8577" w:name="_Toc53178967"/>
      <w:bookmarkStart w:id="8578" w:name="_Toc21127818"/>
      <w:bookmarkStart w:id="8579" w:name="_Toc61179685"/>
      <w:bookmarkStart w:id="8580" w:name="_Toc90422998"/>
      <w:bookmarkStart w:id="8581" w:name="_Toc37260503"/>
      <w:bookmarkStart w:id="8582" w:name="_Toc45893810"/>
      <w:bookmarkStart w:id="8583" w:name="_Toc74663608"/>
      <w:bookmarkStart w:id="8584" w:name="_Toc29812027"/>
      <w:bookmarkStart w:id="8585" w:name="_Toc37267891"/>
      <w:bookmarkStart w:id="8586" w:name="_Toc67916987"/>
      <w:bookmarkStart w:id="8587" w:name="_Toc82622151"/>
      <w:bookmarkStart w:id="8588" w:name="_Toc104311136"/>
      <w:bookmarkStart w:id="8589" w:name="_Toc106126837"/>
      <w:bookmarkStart w:id="8590" w:name="_Toc106177150"/>
      <w:bookmarkStart w:id="8591" w:name="_Toc114242318"/>
      <w:bookmarkStart w:id="8592" w:name="_Toc123044332"/>
      <w:bookmarkStart w:id="8593" w:name="_Toc124157971"/>
      <w:bookmarkStart w:id="8594" w:name="_Toc124259894"/>
      <w:bookmarkStart w:id="8595" w:name="_Toc130584966"/>
      <w:bookmarkStart w:id="8596" w:name="_Toc137464622"/>
      <w:bookmarkStart w:id="8597" w:name="_Toc138884291"/>
      <w:bookmarkStart w:id="8598" w:name="_Toc145643492"/>
      <w:bookmarkStart w:id="8599" w:name="_Toc155472326"/>
      <w:bookmarkStart w:id="8600" w:name="_Toc155777215"/>
      <w:bookmarkStart w:id="8601" w:name="_Toc161668547"/>
      <w:bookmarkStart w:id="8602" w:name="_Toc169713925"/>
      <w:bookmarkStart w:id="8603" w:name="_Toc176445477"/>
      <w:bookmarkStart w:id="8604" w:name="_Toc187246952"/>
      <w:bookmarkStart w:id="8605" w:name="_Toc192603041"/>
      <w:r>
        <w:lastRenderedPageBreak/>
        <w:t>B.5.2</w:t>
      </w:r>
      <w:r>
        <w:tab/>
        <w:t>Window length</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70C3C84C" w14:textId="77777777" w:rsidR="00FE798D" w:rsidRDefault="00FE798D" w:rsidP="00FE798D">
      <w:bookmarkStart w:id="8606"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607" w:name="_Toc53178517"/>
      <w:bookmarkStart w:id="8608" w:name="_Toc36817580"/>
      <w:bookmarkStart w:id="8609" w:name="_Toc44712499"/>
      <w:bookmarkStart w:id="8610" w:name="_Toc61179216"/>
      <w:bookmarkStart w:id="8611" w:name="_Toc82622152"/>
      <w:bookmarkStart w:id="8612" w:name="_Toc45893811"/>
      <w:bookmarkStart w:id="8613" w:name="_Toc90422999"/>
      <w:bookmarkStart w:id="8614" w:name="_Toc37267892"/>
      <w:bookmarkStart w:id="8615" w:name="_Toc61179686"/>
      <w:bookmarkStart w:id="8616" w:name="_Toc67916988"/>
      <w:bookmarkStart w:id="8617" w:name="_Toc53178968"/>
      <w:bookmarkStart w:id="8618" w:name="_Toc37260504"/>
      <w:bookmarkStart w:id="8619" w:name="_Toc21127819"/>
      <w:bookmarkStart w:id="8620" w:name="_Toc74663609"/>
      <w:bookmarkStart w:id="8621" w:name="_Toc29812028"/>
      <w:bookmarkStart w:id="8622" w:name="_Toc104311137"/>
      <w:bookmarkStart w:id="8623" w:name="_Toc106126838"/>
      <w:bookmarkStart w:id="8624" w:name="_Toc106177151"/>
      <w:bookmarkStart w:id="8625" w:name="_Toc114242319"/>
      <w:bookmarkStart w:id="8626" w:name="_Toc123044333"/>
      <w:bookmarkStart w:id="8627" w:name="_Toc124157972"/>
      <w:bookmarkStart w:id="8628" w:name="_Toc124259895"/>
      <w:bookmarkStart w:id="8629" w:name="_Toc130584967"/>
      <w:bookmarkStart w:id="8630" w:name="_Toc137464623"/>
      <w:bookmarkStart w:id="8631" w:name="_Toc138884292"/>
      <w:bookmarkStart w:id="8632" w:name="_Toc145643493"/>
      <w:bookmarkStart w:id="8633" w:name="_Toc155472327"/>
      <w:bookmarkStart w:id="8634" w:name="_Toc155777216"/>
      <w:bookmarkStart w:id="8635" w:name="_Toc161668548"/>
      <w:bookmarkStart w:id="8636" w:name="_Toc169713926"/>
      <w:bookmarkStart w:id="8637" w:name="_Toc176445478"/>
      <w:bookmarkStart w:id="8638" w:name="_Toc187246953"/>
      <w:bookmarkStart w:id="8639" w:name="_Toc192603042"/>
      <w:bookmarkEnd w:id="8606"/>
      <w:r>
        <w:t>B.6</w:t>
      </w:r>
      <w:r>
        <w:tab/>
        <w:t>Estimation of TX chain amplitude and frequency response parameters</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5pt;height:5in" o:ole="">
            <v:imagedata r:id="rId89" o:title=""/>
          </v:shape>
          <o:OLEObject Type="Embed" ProgID="Word.Picture.8" ShapeID="_x0000_i1056" DrawAspect="Content" ObjectID="_1812279058"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640" w:name="_Toc21127820"/>
      <w:bookmarkStart w:id="8641" w:name="_Toc61179217"/>
      <w:bookmarkStart w:id="8642" w:name="_Toc90423000"/>
      <w:bookmarkStart w:id="8643" w:name="_Toc45893812"/>
      <w:bookmarkStart w:id="8644" w:name="_Toc44712500"/>
      <w:bookmarkStart w:id="8645" w:name="_Toc36817581"/>
      <w:bookmarkStart w:id="8646" w:name="_Toc37260505"/>
      <w:bookmarkStart w:id="8647" w:name="_Toc29812029"/>
      <w:bookmarkStart w:id="8648" w:name="_Toc82622153"/>
      <w:bookmarkStart w:id="8649" w:name="_Toc53178969"/>
      <w:bookmarkStart w:id="8650" w:name="_Toc67916989"/>
      <w:bookmarkStart w:id="8651" w:name="_Toc37267893"/>
      <w:bookmarkStart w:id="8652" w:name="_Toc53178518"/>
      <w:bookmarkStart w:id="8653" w:name="_Toc61179687"/>
      <w:bookmarkStart w:id="8654" w:name="_Toc74663610"/>
      <w:bookmarkStart w:id="8655" w:name="_Toc104311138"/>
      <w:bookmarkStart w:id="8656" w:name="_Toc106126839"/>
      <w:bookmarkStart w:id="8657" w:name="_Toc106177152"/>
      <w:bookmarkStart w:id="8658" w:name="_Toc114242320"/>
      <w:bookmarkStart w:id="8659" w:name="_Toc123044334"/>
      <w:bookmarkStart w:id="8660" w:name="_Toc124157973"/>
      <w:bookmarkStart w:id="8661" w:name="_Toc124259896"/>
      <w:bookmarkStart w:id="8662" w:name="_Toc130584968"/>
      <w:bookmarkStart w:id="8663" w:name="_Toc137464624"/>
      <w:bookmarkStart w:id="8664" w:name="_Toc138884293"/>
      <w:bookmarkStart w:id="8665" w:name="_Toc145643494"/>
      <w:bookmarkStart w:id="8666" w:name="_Toc155472328"/>
      <w:bookmarkStart w:id="8667" w:name="_Toc155777217"/>
      <w:bookmarkStart w:id="8668" w:name="_Toc161668549"/>
      <w:bookmarkStart w:id="8669" w:name="_Toc169713927"/>
      <w:bookmarkStart w:id="8670" w:name="_Toc176445479"/>
      <w:bookmarkStart w:id="8671" w:name="_Toc187246954"/>
      <w:bookmarkStart w:id="8672" w:name="_Toc192603043"/>
      <w:r>
        <w:rPr>
          <w:lang w:eastAsia="en-CA"/>
        </w:rPr>
        <w:t>B.7</w:t>
      </w:r>
      <w:r>
        <w:rPr>
          <w:lang w:eastAsia="en-CA"/>
        </w:rPr>
        <w:tab/>
        <w:t>Averaged EVM</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2963EA"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673" w:name="_Toc104311139"/>
      <w:bookmarkStart w:id="8674" w:name="_Toc106126840"/>
      <w:bookmarkStart w:id="8675" w:name="_Toc106177153"/>
      <w:bookmarkStart w:id="8676" w:name="_Toc114242321"/>
      <w:bookmarkStart w:id="8677" w:name="_Toc123044335"/>
      <w:bookmarkStart w:id="8678" w:name="_Toc124157974"/>
      <w:bookmarkStart w:id="8679" w:name="_Toc124259897"/>
      <w:bookmarkStart w:id="8680" w:name="_Toc130584969"/>
      <w:bookmarkStart w:id="8681" w:name="_Toc137464625"/>
      <w:bookmarkStart w:id="8682" w:name="_Toc138884294"/>
      <w:bookmarkStart w:id="8683" w:name="_Toc145643495"/>
      <w:bookmarkStart w:id="8684" w:name="_Toc155472329"/>
      <w:bookmarkStart w:id="8685" w:name="_Toc155777218"/>
      <w:bookmarkStart w:id="8686" w:name="_Toc161668550"/>
      <w:bookmarkStart w:id="8687" w:name="_Toc169713928"/>
      <w:bookmarkStart w:id="8688" w:name="_Toc176445480"/>
      <w:bookmarkStart w:id="8689" w:name="_Toc187246955"/>
      <w:bookmarkStart w:id="8690" w:name="_Toc192603044"/>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8691" w:name="_Toc21127837"/>
      <w:bookmarkStart w:id="8692" w:name="_Toc29812046"/>
      <w:bookmarkStart w:id="8693" w:name="_Toc36817598"/>
      <w:bookmarkStart w:id="8694" w:name="_Toc37260522"/>
      <w:bookmarkStart w:id="8695" w:name="_Toc37267910"/>
      <w:bookmarkStart w:id="8696" w:name="_Toc44712517"/>
      <w:bookmarkStart w:id="8697" w:name="_Toc45893829"/>
      <w:bookmarkStart w:id="8698" w:name="_Toc53178535"/>
      <w:bookmarkStart w:id="8699" w:name="_Toc53178986"/>
      <w:bookmarkStart w:id="8700" w:name="_Toc61179234"/>
      <w:bookmarkStart w:id="8701" w:name="_Toc61179704"/>
      <w:bookmarkStart w:id="8702" w:name="_Toc67917006"/>
      <w:bookmarkStart w:id="8703" w:name="_Toc74663627"/>
      <w:bookmarkStart w:id="8704" w:name="_Toc82622170"/>
      <w:bookmarkStart w:id="8705" w:name="_Toc90423017"/>
      <w:bookmarkStart w:id="8706" w:name="_Toc106783221"/>
      <w:bookmarkStart w:id="8707" w:name="_Toc107312113"/>
      <w:bookmarkStart w:id="8708" w:name="_Toc107419697"/>
      <w:bookmarkStart w:id="8709" w:name="_Toc107475334"/>
      <w:bookmarkStart w:id="8710" w:name="_Toc114255927"/>
      <w:bookmarkStart w:id="8711" w:name="_Toc115186607"/>
      <w:bookmarkStart w:id="8712" w:name="_Toc123044336"/>
      <w:bookmarkStart w:id="8713" w:name="_Toc124157975"/>
      <w:bookmarkStart w:id="8714" w:name="_Toc124259898"/>
      <w:bookmarkStart w:id="8715" w:name="_Toc130584970"/>
      <w:bookmarkStart w:id="8716" w:name="_Toc137464626"/>
      <w:bookmarkStart w:id="8717" w:name="_Toc138884295"/>
      <w:bookmarkStart w:id="8718" w:name="_Toc145643496"/>
      <w:bookmarkStart w:id="8719" w:name="_Toc155472330"/>
      <w:bookmarkStart w:id="8720" w:name="_Toc155777219"/>
      <w:bookmarkStart w:id="8721" w:name="_Toc161668551"/>
      <w:bookmarkStart w:id="8722" w:name="_Toc169713929"/>
      <w:bookmarkStart w:id="8723" w:name="_Toc176445481"/>
      <w:bookmarkStart w:id="8724" w:name="_Toc187246956"/>
      <w:bookmarkStart w:id="8725" w:name="_Toc19260304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268F13F3" w14:textId="77777777" w:rsidR="005D74BC" w:rsidRPr="009C5E3E" w:rsidRDefault="005D74BC" w:rsidP="005D74BC">
      <w:pPr>
        <w:pStyle w:val="Heading1"/>
        <w:rPr>
          <w:lang w:val="fr-FR"/>
        </w:rPr>
      </w:pPr>
      <w:bookmarkStart w:id="8726" w:name="_Toc21127838"/>
      <w:bookmarkStart w:id="8727" w:name="_Toc29812047"/>
      <w:bookmarkStart w:id="8728" w:name="_Toc36817599"/>
      <w:bookmarkStart w:id="8729" w:name="_Toc37260523"/>
      <w:bookmarkStart w:id="8730" w:name="_Toc37267911"/>
      <w:bookmarkStart w:id="8731" w:name="_Toc44712518"/>
      <w:bookmarkStart w:id="8732" w:name="_Toc45893830"/>
      <w:bookmarkStart w:id="8733" w:name="_Toc53178536"/>
      <w:bookmarkStart w:id="8734" w:name="_Toc53178987"/>
      <w:bookmarkStart w:id="8735" w:name="_Toc61179235"/>
      <w:bookmarkStart w:id="8736" w:name="_Toc61179705"/>
      <w:bookmarkStart w:id="8737" w:name="_Toc67917007"/>
      <w:bookmarkStart w:id="8738" w:name="_Toc74663628"/>
      <w:bookmarkStart w:id="8739" w:name="_Toc82622171"/>
      <w:bookmarkStart w:id="8740" w:name="_Toc90423018"/>
      <w:bookmarkStart w:id="8741" w:name="_Toc106783222"/>
      <w:bookmarkStart w:id="8742" w:name="_Toc107312114"/>
      <w:bookmarkStart w:id="8743" w:name="_Toc107419698"/>
      <w:bookmarkStart w:id="8744" w:name="_Toc107475335"/>
      <w:bookmarkStart w:id="8745" w:name="_Toc114255928"/>
      <w:bookmarkStart w:id="8746" w:name="_Toc115186608"/>
      <w:bookmarkStart w:id="8747" w:name="_Toc123044337"/>
      <w:bookmarkStart w:id="8748" w:name="_Toc124157976"/>
      <w:bookmarkStart w:id="8749" w:name="_Toc124259899"/>
      <w:bookmarkStart w:id="8750" w:name="_Toc130584971"/>
      <w:bookmarkStart w:id="8751" w:name="_Toc137464627"/>
      <w:bookmarkStart w:id="8752" w:name="_Toc138884296"/>
      <w:bookmarkStart w:id="8753" w:name="_Toc145643497"/>
      <w:bookmarkStart w:id="8754" w:name="_Toc155472331"/>
      <w:bookmarkStart w:id="8755" w:name="_Toc155777220"/>
      <w:bookmarkStart w:id="8756" w:name="_Toc161668552"/>
      <w:bookmarkStart w:id="8757" w:name="_Toc169713930"/>
      <w:bookmarkStart w:id="8758" w:name="_Toc176445482"/>
      <w:bookmarkStart w:id="8759" w:name="_Toc187246957"/>
      <w:bookmarkStart w:id="8760" w:name="_Toc192603046"/>
      <w:r>
        <w:rPr>
          <w:lang w:val="fr-FR"/>
        </w:rPr>
        <w:t>D</w:t>
      </w:r>
      <w:r w:rsidRPr="009C5E3E">
        <w:rPr>
          <w:lang w:val="fr-FR"/>
        </w:rPr>
        <w:t>.1</w:t>
      </w:r>
      <w:r w:rsidRPr="009C5E3E">
        <w:rPr>
          <w:lang w:val="fr-FR"/>
        </w:rPr>
        <w:tab/>
        <w:t>Static propagation condition</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8761" w:name="_Toc21127839"/>
      <w:bookmarkStart w:id="8762" w:name="_Toc29812048"/>
      <w:bookmarkStart w:id="8763" w:name="_Toc36817600"/>
      <w:bookmarkStart w:id="8764" w:name="_Toc37260524"/>
      <w:bookmarkStart w:id="8765" w:name="_Toc37267912"/>
      <w:bookmarkStart w:id="8766" w:name="_Toc44712519"/>
      <w:bookmarkStart w:id="8767" w:name="_Toc45893831"/>
      <w:bookmarkStart w:id="8768" w:name="_Toc53178537"/>
      <w:bookmarkStart w:id="8769" w:name="_Toc53178988"/>
      <w:bookmarkStart w:id="8770" w:name="_Toc61179236"/>
      <w:bookmarkStart w:id="8771" w:name="_Toc61179706"/>
      <w:bookmarkStart w:id="8772" w:name="_Toc67917008"/>
      <w:bookmarkStart w:id="8773" w:name="_Toc74663629"/>
      <w:bookmarkStart w:id="8774" w:name="_Toc82622172"/>
      <w:bookmarkStart w:id="8775" w:name="_Toc90423019"/>
      <w:bookmarkStart w:id="8776" w:name="_Toc106783223"/>
      <w:bookmarkStart w:id="8777" w:name="_Toc107312115"/>
      <w:bookmarkStart w:id="8778" w:name="_Toc107419699"/>
      <w:bookmarkStart w:id="8779" w:name="_Toc107475336"/>
      <w:bookmarkStart w:id="8780" w:name="_Toc114255929"/>
      <w:bookmarkStart w:id="8781" w:name="_Toc115186609"/>
      <w:bookmarkStart w:id="8782" w:name="_Toc123044338"/>
      <w:bookmarkStart w:id="8783" w:name="_Toc124157977"/>
      <w:bookmarkStart w:id="8784" w:name="_Toc124259900"/>
      <w:bookmarkStart w:id="8785" w:name="_Toc130584972"/>
      <w:bookmarkStart w:id="8786" w:name="_Toc137464628"/>
      <w:bookmarkStart w:id="8787" w:name="_Toc138884297"/>
      <w:bookmarkStart w:id="8788" w:name="_Toc145643498"/>
      <w:bookmarkStart w:id="8789" w:name="_Toc155472332"/>
      <w:bookmarkStart w:id="8790" w:name="_Toc155777221"/>
      <w:bookmarkStart w:id="8791" w:name="_Toc161668553"/>
      <w:bookmarkStart w:id="8792" w:name="_Toc169713931"/>
      <w:bookmarkStart w:id="8793" w:name="_Toc176445483"/>
      <w:bookmarkStart w:id="8794" w:name="_Toc187246958"/>
      <w:bookmarkStart w:id="8795" w:name="_Toc192603047"/>
      <w:r>
        <w:rPr>
          <w:lang w:eastAsia="zh-CN"/>
        </w:rPr>
        <w:t>D</w:t>
      </w:r>
      <w:r w:rsidRPr="009C5E3E">
        <w:rPr>
          <w:lang w:eastAsia="zh-CN"/>
        </w:rPr>
        <w:t>.2</w:t>
      </w:r>
      <w:r w:rsidRPr="009C5E3E">
        <w:rPr>
          <w:lang w:eastAsia="zh-CN"/>
        </w:rPr>
        <w:tab/>
        <w:t>Multi-path fading propagation conditions</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8796" w:name="_Toc21127840"/>
      <w:bookmarkStart w:id="8797" w:name="_Toc29812049"/>
      <w:bookmarkStart w:id="8798" w:name="_Toc36817601"/>
      <w:bookmarkStart w:id="8799" w:name="_Toc37260525"/>
      <w:bookmarkStart w:id="8800" w:name="_Toc37267913"/>
      <w:bookmarkStart w:id="8801" w:name="_Toc44712520"/>
      <w:bookmarkStart w:id="8802" w:name="_Toc45893832"/>
      <w:bookmarkStart w:id="8803" w:name="_Toc53178538"/>
      <w:bookmarkStart w:id="8804" w:name="_Toc53178989"/>
      <w:bookmarkStart w:id="8805" w:name="_Toc61179237"/>
      <w:bookmarkStart w:id="8806" w:name="_Toc61179707"/>
      <w:bookmarkStart w:id="8807" w:name="_Toc67917009"/>
      <w:bookmarkStart w:id="8808" w:name="_Toc74663630"/>
      <w:bookmarkStart w:id="8809" w:name="_Toc82622173"/>
      <w:bookmarkStart w:id="8810" w:name="_Toc90423020"/>
      <w:bookmarkStart w:id="8811" w:name="_Toc106783224"/>
      <w:bookmarkStart w:id="8812" w:name="_Toc107312116"/>
      <w:bookmarkStart w:id="8813" w:name="_Toc107419700"/>
      <w:bookmarkStart w:id="8814" w:name="_Toc107475337"/>
      <w:bookmarkStart w:id="8815" w:name="_Toc114255930"/>
      <w:bookmarkStart w:id="8816" w:name="_Toc115186610"/>
      <w:bookmarkStart w:id="8817" w:name="_Toc123044339"/>
      <w:bookmarkStart w:id="8818" w:name="_Toc124157978"/>
      <w:bookmarkStart w:id="8819" w:name="_Toc124259901"/>
      <w:bookmarkStart w:id="8820" w:name="_Toc130584973"/>
      <w:bookmarkStart w:id="8821" w:name="_Toc137464629"/>
      <w:bookmarkStart w:id="8822" w:name="_Toc138884298"/>
      <w:bookmarkStart w:id="8823" w:name="_Toc145643499"/>
      <w:bookmarkStart w:id="8824" w:name="_Toc155472333"/>
      <w:bookmarkStart w:id="8825" w:name="_Toc155777222"/>
      <w:bookmarkStart w:id="8826" w:name="_Toc161668554"/>
      <w:bookmarkStart w:id="8827" w:name="_Toc169713932"/>
      <w:bookmarkStart w:id="8828" w:name="_Toc176445484"/>
      <w:bookmarkStart w:id="8829" w:name="_Toc187246959"/>
      <w:bookmarkStart w:id="8830" w:name="_Toc192603048"/>
      <w:r>
        <w:rPr>
          <w:rFonts w:hint="eastAsia"/>
          <w:lang w:eastAsia="zh-CN"/>
        </w:rPr>
        <w:t>D</w:t>
      </w:r>
      <w:r w:rsidRPr="009C5E3E">
        <w:rPr>
          <w:lang w:eastAsia="zh-CN"/>
        </w:rPr>
        <w:t>.2.1</w:t>
      </w:r>
      <w:r w:rsidRPr="009C5E3E">
        <w:rPr>
          <w:lang w:eastAsia="zh-CN"/>
        </w:rPr>
        <w:tab/>
        <w:t>Delay profiles</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831" w:name="_Toc21127841"/>
      <w:bookmarkStart w:id="8832" w:name="_Toc29812050"/>
      <w:bookmarkStart w:id="8833" w:name="_Toc36817602"/>
      <w:bookmarkStart w:id="8834" w:name="_Toc37260526"/>
      <w:bookmarkStart w:id="8835" w:name="_Toc37267914"/>
      <w:bookmarkStart w:id="8836" w:name="_Toc44712521"/>
      <w:bookmarkStart w:id="8837" w:name="_Toc45893833"/>
      <w:bookmarkStart w:id="8838" w:name="_Toc53178539"/>
      <w:bookmarkStart w:id="8839" w:name="_Toc53178990"/>
      <w:bookmarkStart w:id="8840" w:name="_Toc61179238"/>
      <w:bookmarkStart w:id="8841" w:name="_Toc61179708"/>
      <w:bookmarkStart w:id="8842" w:name="_Toc67917010"/>
      <w:bookmarkStart w:id="8843" w:name="_Toc74663631"/>
      <w:bookmarkStart w:id="8844" w:name="_Toc82622174"/>
      <w:bookmarkStart w:id="8845" w:name="_Toc90423021"/>
      <w:bookmarkStart w:id="8846" w:name="_Toc106783225"/>
      <w:bookmarkStart w:id="8847" w:name="_Toc107312117"/>
      <w:bookmarkStart w:id="8848" w:name="_Toc107419701"/>
      <w:bookmarkStart w:id="8849" w:name="_Toc107475338"/>
      <w:bookmarkStart w:id="8850" w:name="_Toc114255931"/>
      <w:bookmarkStart w:id="8851" w:name="_Toc115186611"/>
      <w:bookmarkStart w:id="8852" w:name="_Toc123044340"/>
      <w:bookmarkStart w:id="8853" w:name="_Toc124157979"/>
      <w:bookmarkStart w:id="8854" w:name="_Toc124259902"/>
      <w:bookmarkStart w:id="8855" w:name="_Toc130584974"/>
      <w:bookmarkStart w:id="8856" w:name="_Toc137464630"/>
      <w:bookmarkStart w:id="8857" w:name="_Toc138884299"/>
      <w:bookmarkStart w:id="8858" w:name="_Toc145643500"/>
      <w:bookmarkStart w:id="8859" w:name="_Toc155472334"/>
      <w:bookmarkStart w:id="8860" w:name="_Toc155777223"/>
      <w:bookmarkStart w:id="8861" w:name="_Toc161668555"/>
      <w:bookmarkStart w:id="8862" w:name="_Toc169713933"/>
      <w:bookmarkStart w:id="8863" w:name="_Toc176445485"/>
      <w:bookmarkStart w:id="8864" w:name="_Toc187246960"/>
      <w:bookmarkStart w:id="8865" w:name="_Toc192603049"/>
      <w:r>
        <w:rPr>
          <w:lang w:eastAsia="zh-CN"/>
        </w:rPr>
        <w:t>D</w:t>
      </w:r>
      <w:r w:rsidRPr="009C5E3E">
        <w:rPr>
          <w:lang w:eastAsia="zh-CN"/>
        </w:rPr>
        <w:t>.2.1.1</w:t>
      </w:r>
      <w:r w:rsidRPr="009C5E3E">
        <w:rPr>
          <w:lang w:eastAsia="zh-CN"/>
        </w:rPr>
        <w:tab/>
        <w:t>Delay profiles for FR1</w:t>
      </w:r>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r w:rsidR="00377FD9">
        <w:rPr>
          <w:lang w:eastAsia="zh-CN"/>
        </w:rPr>
        <w:t>-NTN</w:t>
      </w:r>
      <w:bookmarkEnd w:id="8863"/>
      <w:bookmarkEnd w:id="8864"/>
      <w:bookmarkEnd w:id="8865"/>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866" w:name="_Toc169713934"/>
      <w:bookmarkStart w:id="8867" w:name="_Toc176445486"/>
      <w:bookmarkStart w:id="8868" w:name="_Toc187246961"/>
      <w:bookmarkStart w:id="8869" w:name="_Toc19260305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866"/>
      <w:bookmarkEnd w:id="8867"/>
      <w:bookmarkEnd w:id="8868"/>
      <w:bookmarkEnd w:id="886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870" w:name="_Toc21127843"/>
      <w:bookmarkStart w:id="8871" w:name="_Toc29812052"/>
      <w:bookmarkStart w:id="8872" w:name="_Toc36817604"/>
      <w:bookmarkStart w:id="8873" w:name="_Toc37260528"/>
      <w:bookmarkStart w:id="8874" w:name="_Toc37267916"/>
      <w:bookmarkStart w:id="8875" w:name="_Toc44712523"/>
      <w:bookmarkStart w:id="8876" w:name="_Toc45893835"/>
      <w:bookmarkStart w:id="8877" w:name="_Toc53178541"/>
      <w:bookmarkStart w:id="8878" w:name="_Toc53178992"/>
      <w:bookmarkStart w:id="8879" w:name="_Toc61179240"/>
      <w:bookmarkStart w:id="8880" w:name="_Toc61179710"/>
      <w:bookmarkStart w:id="8881" w:name="_Toc67917012"/>
      <w:bookmarkStart w:id="8882" w:name="_Toc74663633"/>
      <w:bookmarkStart w:id="8883" w:name="_Toc82622176"/>
      <w:bookmarkStart w:id="8884" w:name="_Toc90423023"/>
      <w:bookmarkStart w:id="8885" w:name="_Toc106783227"/>
      <w:bookmarkStart w:id="8886" w:name="_Toc107312119"/>
      <w:bookmarkStart w:id="8887" w:name="_Toc107419703"/>
      <w:bookmarkStart w:id="8888" w:name="_Toc107475340"/>
      <w:bookmarkStart w:id="8889" w:name="_Toc114255933"/>
      <w:bookmarkStart w:id="8890" w:name="_Toc115186613"/>
      <w:bookmarkStart w:id="8891" w:name="_Toc123044341"/>
      <w:bookmarkStart w:id="8892" w:name="_Toc124157980"/>
      <w:bookmarkStart w:id="8893" w:name="_Toc124259903"/>
      <w:bookmarkStart w:id="8894" w:name="_Toc130584975"/>
      <w:bookmarkStart w:id="8895" w:name="_Toc137464631"/>
      <w:bookmarkStart w:id="8896" w:name="_Toc138884300"/>
      <w:bookmarkStart w:id="8897" w:name="_Toc145643501"/>
      <w:bookmarkStart w:id="8898" w:name="_Toc155472335"/>
      <w:bookmarkStart w:id="8899" w:name="_Toc155777224"/>
      <w:bookmarkStart w:id="8900" w:name="_Toc161668556"/>
      <w:bookmarkStart w:id="8901" w:name="_Toc169713935"/>
      <w:bookmarkStart w:id="8902" w:name="_Toc176445487"/>
      <w:bookmarkStart w:id="8903" w:name="_Toc187246962"/>
      <w:bookmarkStart w:id="8904" w:name="_Toc192603051"/>
      <w:r>
        <w:rPr>
          <w:lang w:eastAsia="zh-CN"/>
        </w:rPr>
        <w:lastRenderedPageBreak/>
        <w:t>D.</w:t>
      </w:r>
      <w:r w:rsidRPr="009C5E3E">
        <w:rPr>
          <w:lang w:eastAsia="zh-CN"/>
        </w:rPr>
        <w:t>2.2</w:t>
      </w:r>
      <w:r w:rsidRPr="009C5E3E">
        <w:rPr>
          <w:lang w:eastAsia="zh-CN"/>
        </w:rPr>
        <w:tab/>
        <w:t>Combinations of channel model parameters</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905" w:name="_Toc58860591"/>
      <w:bookmarkStart w:id="8906" w:name="_Toc58863095"/>
      <w:bookmarkStart w:id="8907" w:name="_Toc61183080"/>
      <w:bookmarkStart w:id="8908" w:name="_Toc66728395"/>
      <w:bookmarkStart w:id="8909" w:name="_Toc74962272"/>
      <w:bookmarkStart w:id="8910" w:name="_Toc75243182"/>
      <w:bookmarkStart w:id="8911" w:name="_Toc76545528"/>
      <w:bookmarkStart w:id="8912" w:name="_Toc82595631"/>
      <w:bookmarkStart w:id="8913" w:name="_Toc89955662"/>
      <w:bookmarkStart w:id="8914" w:name="_Toc98774090"/>
      <w:bookmarkStart w:id="8915" w:name="_Toc106201851"/>
      <w:bookmarkStart w:id="8916" w:name="_Toc120545067"/>
      <w:bookmarkStart w:id="8917" w:name="_Toc120545426"/>
      <w:bookmarkStart w:id="8918" w:name="_Toc120546056"/>
      <w:bookmarkStart w:id="8919" w:name="_Toc120606960"/>
      <w:bookmarkStart w:id="8920" w:name="_Toc120607314"/>
      <w:bookmarkStart w:id="8921" w:name="_Toc120607671"/>
      <w:bookmarkStart w:id="8922" w:name="_Toc120608034"/>
      <w:bookmarkStart w:id="8923" w:name="_Toc120608399"/>
      <w:bookmarkStart w:id="8924" w:name="_Toc120608779"/>
      <w:bookmarkStart w:id="8925" w:name="_Toc120609159"/>
      <w:bookmarkStart w:id="8926" w:name="_Toc120609550"/>
      <w:bookmarkStart w:id="8927" w:name="_Toc120609941"/>
      <w:bookmarkStart w:id="8928" w:name="_Toc120610342"/>
      <w:bookmarkStart w:id="8929" w:name="_Toc120611095"/>
      <w:bookmarkStart w:id="8930" w:name="_Toc120611504"/>
      <w:bookmarkStart w:id="8931" w:name="_Toc120611922"/>
      <w:bookmarkStart w:id="8932" w:name="_Toc120612342"/>
      <w:bookmarkStart w:id="8933" w:name="_Toc120612769"/>
      <w:bookmarkStart w:id="8934" w:name="_Toc120613198"/>
      <w:bookmarkStart w:id="8935" w:name="_Toc120613628"/>
      <w:bookmarkStart w:id="8936" w:name="_Toc120614058"/>
      <w:bookmarkStart w:id="8937" w:name="_Toc120614501"/>
      <w:bookmarkStart w:id="8938" w:name="_Toc120614960"/>
      <w:bookmarkStart w:id="8939" w:name="_Toc120615435"/>
      <w:bookmarkStart w:id="8940" w:name="_Toc120622643"/>
      <w:bookmarkStart w:id="8941" w:name="_Toc120623149"/>
      <w:bookmarkStart w:id="8942" w:name="_Toc120623787"/>
      <w:bookmarkStart w:id="8943" w:name="_Toc120624324"/>
      <w:bookmarkStart w:id="8944" w:name="_Toc120624861"/>
      <w:bookmarkStart w:id="8945" w:name="_Toc120625398"/>
      <w:bookmarkStart w:id="8946" w:name="_Toc120625935"/>
      <w:bookmarkStart w:id="8947" w:name="_Toc120626482"/>
      <w:bookmarkStart w:id="8948" w:name="_Toc120627038"/>
      <w:bookmarkStart w:id="8949" w:name="_Toc120627603"/>
      <w:bookmarkStart w:id="8950" w:name="_Toc120628179"/>
      <w:bookmarkStart w:id="8951" w:name="_Toc120628764"/>
      <w:bookmarkStart w:id="8952" w:name="_Toc120629352"/>
      <w:bookmarkStart w:id="8953" w:name="_Toc120629972"/>
      <w:bookmarkStart w:id="8954" w:name="_Toc120631503"/>
      <w:bookmarkStart w:id="8955" w:name="_Toc120632154"/>
      <w:bookmarkStart w:id="8956" w:name="_Toc120632804"/>
      <w:bookmarkStart w:id="8957" w:name="_Toc120633454"/>
      <w:bookmarkStart w:id="8958" w:name="_Toc120634104"/>
      <w:bookmarkStart w:id="8959" w:name="_Toc120634756"/>
      <w:bookmarkStart w:id="8960" w:name="_Toc120635412"/>
      <w:bookmarkStart w:id="8961" w:name="_Toc121754536"/>
      <w:bookmarkStart w:id="8962" w:name="_Toc121755206"/>
      <w:bookmarkStart w:id="8963" w:name="_Toc121823162"/>
      <w:bookmarkStart w:id="8964" w:name="_Toc137464632"/>
      <w:bookmarkStart w:id="8965" w:name="_Toc138884301"/>
      <w:bookmarkStart w:id="8966" w:name="_Toc145643502"/>
      <w:bookmarkStart w:id="8967" w:name="_Toc155472336"/>
      <w:bookmarkStart w:id="8968" w:name="_Toc155777225"/>
      <w:bookmarkStart w:id="8969" w:name="_Toc161668557"/>
      <w:bookmarkStart w:id="8970" w:name="_Toc169713936"/>
      <w:bookmarkStart w:id="8971" w:name="_Toc176445488"/>
      <w:bookmarkStart w:id="8972" w:name="_Toc187246963"/>
      <w:bookmarkStart w:id="8973" w:name="_Toc192603052"/>
      <w:r>
        <w:rPr>
          <w:lang w:eastAsia="en-GB"/>
        </w:rPr>
        <w:t>D</w:t>
      </w:r>
      <w:r w:rsidRPr="00CB6754">
        <w:rPr>
          <w:lang w:eastAsia="en-GB"/>
        </w:rPr>
        <w:t>.2.3</w:t>
      </w:r>
      <w:r w:rsidRPr="00CB6754">
        <w:rPr>
          <w:lang w:eastAsia="en-GB"/>
        </w:rPr>
        <w:tab/>
        <w:t>MIMO channel correlation matrices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974" w:name="_Toc21100279"/>
      <w:bookmarkStart w:id="8975" w:name="_Toc29810077"/>
      <w:bookmarkStart w:id="8976" w:name="_Toc36645470"/>
      <w:bookmarkStart w:id="8977" w:name="_Toc37272524"/>
      <w:bookmarkStart w:id="8978" w:name="_Toc45884771"/>
      <w:bookmarkStart w:id="8979" w:name="_Toc53182805"/>
      <w:bookmarkStart w:id="8980" w:name="_Toc58860592"/>
      <w:bookmarkStart w:id="8981" w:name="_Toc58863096"/>
      <w:bookmarkStart w:id="8982" w:name="_Toc61183081"/>
      <w:bookmarkStart w:id="8983" w:name="_Toc66728396"/>
      <w:bookmarkStart w:id="8984" w:name="_Toc74962273"/>
      <w:bookmarkStart w:id="8985" w:name="_Toc75243183"/>
      <w:bookmarkStart w:id="8986" w:name="_Toc76545529"/>
      <w:bookmarkStart w:id="8987" w:name="_Toc82595632"/>
      <w:bookmarkStart w:id="8988" w:name="_Toc89955663"/>
      <w:bookmarkStart w:id="8989" w:name="_Toc98774091"/>
      <w:bookmarkStart w:id="8990" w:name="_Toc106201852"/>
      <w:bookmarkStart w:id="8991" w:name="_Toc120545068"/>
      <w:bookmarkStart w:id="8992" w:name="_Toc120545427"/>
      <w:bookmarkStart w:id="8993" w:name="_Toc120546057"/>
      <w:bookmarkStart w:id="8994" w:name="_Toc120606961"/>
      <w:bookmarkStart w:id="8995" w:name="_Toc120607315"/>
      <w:bookmarkStart w:id="8996" w:name="_Toc120607672"/>
      <w:bookmarkStart w:id="8997" w:name="_Toc120608035"/>
      <w:bookmarkStart w:id="8998" w:name="_Toc120608400"/>
      <w:bookmarkStart w:id="8999" w:name="_Toc120608780"/>
      <w:bookmarkStart w:id="9000" w:name="_Toc120609160"/>
      <w:bookmarkStart w:id="9001" w:name="_Toc120609551"/>
      <w:bookmarkStart w:id="9002" w:name="_Toc120609942"/>
      <w:bookmarkStart w:id="9003" w:name="_Toc120610343"/>
      <w:bookmarkStart w:id="9004" w:name="_Toc120611096"/>
      <w:bookmarkStart w:id="9005" w:name="_Toc120611505"/>
      <w:bookmarkStart w:id="9006" w:name="_Toc120611923"/>
      <w:bookmarkStart w:id="9007" w:name="_Toc120612343"/>
      <w:bookmarkStart w:id="9008" w:name="_Toc120612770"/>
      <w:bookmarkStart w:id="9009" w:name="_Toc120613199"/>
      <w:bookmarkStart w:id="9010" w:name="_Toc120613629"/>
      <w:bookmarkStart w:id="9011" w:name="_Toc120614059"/>
      <w:bookmarkStart w:id="9012" w:name="_Toc120614502"/>
      <w:bookmarkStart w:id="9013" w:name="_Toc120614961"/>
      <w:bookmarkStart w:id="9014" w:name="_Toc120615436"/>
      <w:bookmarkStart w:id="9015" w:name="_Toc120622644"/>
      <w:bookmarkStart w:id="9016" w:name="_Toc120623150"/>
      <w:bookmarkStart w:id="9017" w:name="_Toc120623788"/>
      <w:bookmarkStart w:id="9018" w:name="_Toc120624325"/>
      <w:bookmarkStart w:id="9019" w:name="_Toc120624862"/>
      <w:bookmarkStart w:id="9020" w:name="_Toc120625399"/>
      <w:bookmarkStart w:id="9021" w:name="_Toc120625936"/>
      <w:bookmarkStart w:id="9022" w:name="_Toc120626483"/>
      <w:bookmarkStart w:id="9023" w:name="_Toc120627039"/>
      <w:bookmarkStart w:id="9024" w:name="_Toc120627604"/>
      <w:bookmarkStart w:id="9025" w:name="_Toc120628180"/>
      <w:bookmarkStart w:id="9026" w:name="_Toc120628765"/>
      <w:bookmarkStart w:id="9027" w:name="_Toc120629353"/>
      <w:bookmarkStart w:id="9028" w:name="_Toc120629973"/>
      <w:bookmarkStart w:id="9029" w:name="_Toc120631504"/>
      <w:bookmarkStart w:id="9030" w:name="_Toc120632155"/>
      <w:bookmarkStart w:id="9031" w:name="_Toc120632805"/>
      <w:bookmarkStart w:id="9032" w:name="_Toc120633455"/>
      <w:bookmarkStart w:id="9033" w:name="_Toc120634105"/>
      <w:bookmarkStart w:id="9034" w:name="_Toc120634757"/>
      <w:bookmarkStart w:id="9035" w:name="_Toc120635413"/>
      <w:bookmarkStart w:id="9036" w:name="_Toc121754537"/>
      <w:bookmarkStart w:id="9037" w:name="_Toc121755207"/>
      <w:bookmarkStart w:id="9038" w:name="_Toc121823163"/>
      <w:bookmarkStart w:id="9039" w:name="_Toc137464633"/>
      <w:bookmarkStart w:id="9040" w:name="_Toc138884302"/>
      <w:bookmarkStart w:id="9041" w:name="_Toc145643503"/>
      <w:bookmarkStart w:id="9042" w:name="_Toc155472337"/>
      <w:bookmarkStart w:id="9043" w:name="_Toc155777226"/>
      <w:bookmarkStart w:id="9044" w:name="_Toc161668558"/>
      <w:bookmarkStart w:id="9045" w:name="_Toc169713937"/>
      <w:bookmarkStart w:id="9046" w:name="_Toc176445489"/>
      <w:bookmarkStart w:id="9047" w:name="_Toc187246964"/>
      <w:bookmarkStart w:id="9048" w:name="_Toc192603053"/>
      <w:r>
        <w:rPr>
          <w:lang w:eastAsia="en-GB"/>
        </w:rPr>
        <w:t>D</w:t>
      </w:r>
      <w:r w:rsidRPr="00CB6754">
        <w:rPr>
          <w:lang w:eastAsia="en-GB"/>
        </w:rPr>
        <w:t>.2.3.1</w:t>
      </w:r>
      <w:r w:rsidRPr="00CB6754">
        <w:rPr>
          <w:lang w:eastAsia="en-GB"/>
        </w:rPr>
        <w:tab/>
        <w:t>MIMO correlation matrices using Uniform Linear Array</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049" w:name="_Toc21100280"/>
      <w:bookmarkStart w:id="9050" w:name="_Toc29810078"/>
      <w:bookmarkStart w:id="9051" w:name="_Toc36645471"/>
      <w:bookmarkStart w:id="9052" w:name="_Toc37272525"/>
      <w:bookmarkStart w:id="9053" w:name="_Toc45884772"/>
      <w:bookmarkStart w:id="9054" w:name="_Toc53182806"/>
      <w:bookmarkStart w:id="9055" w:name="_Toc58860593"/>
      <w:bookmarkStart w:id="9056" w:name="_Toc58863097"/>
      <w:bookmarkStart w:id="9057" w:name="_Toc61183082"/>
      <w:bookmarkStart w:id="9058" w:name="_Toc66728397"/>
      <w:bookmarkStart w:id="9059" w:name="_Toc74962274"/>
      <w:bookmarkStart w:id="9060" w:name="_Toc75243184"/>
      <w:bookmarkStart w:id="9061" w:name="_Toc76545530"/>
      <w:bookmarkStart w:id="9062" w:name="_Toc82595633"/>
      <w:bookmarkStart w:id="9063" w:name="_Toc89955664"/>
      <w:bookmarkStart w:id="9064" w:name="_Toc98774092"/>
      <w:bookmarkStart w:id="9065" w:name="_Toc106201853"/>
      <w:bookmarkStart w:id="9066" w:name="_Toc120545069"/>
      <w:bookmarkStart w:id="9067" w:name="_Toc120545428"/>
      <w:bookmarkStart w:id="9068" w:name="_Toc120546058"/>
      <w:bookmarkStart w:id="9069" w:name="_Toc120606962"/>
      <w:bookmarkStart w:id="9070" w:name="_Toc120607316"/>
      <w:bookmarkStart w:id="9071" w:name="_Toc120607673"/>
      <w:bookmarkStart w:id="9072" w:name="_Toc120608036"/>
      <w:bookmarkStart w:id="9073" w:name="_Toc120608401"/>
      <w:bookmarkStart w:id="9074" w:name="_Toc120608781"/>
      <w:bookmarkStart w:id="9075" w:name="_Toc120609161"/>
      <w:bookmarkStart w:id="9076" w:name="_Toc120609552"/>
      <w:bookmarkStart w:id="9077" w:name="_Toc120609943"/>
      <w:bookmarkStart w:id="9078" w:name="_Toc120610344"/>
      <w:bookmarkStart w:id="9079" w:name="_Toc120611097"/>
      <w:bookmarkStart w:id="9080" w:name="_Toc120611506"/>
      <w:bookmarkStart w:id="9081" w:name="_Toc120611924"/>
      <w:bookmarkStart w:id="9082" w:name="_Toc120612344"/>
      <w:bookmarkStart w:id="9083" w:name="_Toc120612771"/>
      <w:bookmarkStart w:id="9084" w:name="_Toc120613200"/>
      <w:bookmarkStart w:id="9085" w:name="_Toc120613630"/>
      <w:bookmarkStart w:id="9086" w:name="_Toc120614060"/>
      <w:bookmarkStart w:id="9087" w:name="_Toc120614503"/>
      <w:bookmarkStart w:id="9088" w:name="_Toc120614962"/>
      <w:bookmarkStart w:id="9089" w:name="_Toc120615437"/>
      <w:bookmarkStart w:id="9090" w:name="_Toc120622645"/>
      <w:bookmarkStart w:id="9091" w:name="_Toc120623151"/>
      <w:bookmarkStart w:id="9092" w:name="_Toc120623789"/>
      <w:bookmarkStart w:id="9093" w:name="_Toc120624326"/>
      <w:bookmarkStart w:id="9094" w:name="_Toc120624863"/>
      <w:bookmarkStart w:id="9095" w:name="_Toc120625400"/>
      <w:bookmarkStart w:id="9096" w:name="_Toc120625937"/>
      <w:bookmarkStart w:id="9097" w:name="_Toc120626484"/>
      <w:bookmarkStart w:id="9098" w:name="_Toc120627040"/>
      <w:bookmarkStart w:id="9099" w:name="_Toc120627605"/>
      <w:bookmarkStart w:id="9100" w:name="_Toc120628181"/>
      <w:bookmarkStart w:id="9101" w:name="_Toc120628766"/>
      <w:bookmarkStart w:id="9102" w:name="_Toc120629354"/>
      <w:bookmarkStart w:id="9103" w:name="_Toc120629974"/>
      <w:bookmarkStart w:id="9104" w:name="_Toc120631505"/>
      <w:bookmarkStart w:id="9105" w:name="_Toc120632156"/>
      <w:bookmarkStart w:id="9106" w:name="_Toc120632806"/>
      <w:bookmarkStart w:id="9107" w:name="_Toc120633456"/>
      <w:bookmarkStart w:id="9108" w:name="_Toc120634106"/>
      <w:bookmarkStart w:id="9109" w:name="_Toc120634758"/>
      <w:bookmarkStart w:id="9110" w:name="_Toc120635414"/>
      <w:bookmarkStart w:id="9111" w:name="_Toc121754538"/>
      <w:bookmarkStart w:id="9112" w:name="_Toc121755208"/>
      <w:bookmarkStart w:id="9113" w:name="_Toc121823164"/>
      <w:bookmarkStart w:id="9114" w:name="_Toc137464634"/>
      <w:bookmarkStart w:id="9115" w:name="_Toc138884303"/>
      <w:bookmarkStart w:id="9116" w:name="_Toc145643504"/>
      <w:bookmarkStart w:id="9117" w:name="_Toc155472338"/>
      <w:bookmarkStart w:id="9118" w:name="_Toc155777227"/>
      <w:bookmarkStart w:id="9119" w:name="_Toc161668559"/>
      <w:bookmarkStart w:id="9120" w:name="_Toc169713938"/>
      <w:bookmarkStart w:id="9121" w:name="_Toc176445490"/>
      <w:bookmarkStart w:id="9122" w:name="_Toc187246965"/>
      <w:bookmarkStart w:id="9123" w:name="_Toc192603054"/>
      <w:r>
        <w:rPr>
          <w:lang w:eastAsia="ko-KR"/>
        </w:rPr>
        <w:t>D</w:t>
      </w:r>
      <w:r w:rsidRPr="00CB6754">
        <w:rPr>
          <w:lang w:eastAsia="ko-KR"/>
        </w:rPr>
        <w:t>.2.3.1.1</w:t>
      </w:r>
      <w:r w:rsidRPr="00CB6754">
        <w:rPr>
          <w:lang w:eastAsia="ko-KR"/>
        </w:rPr>
        <w:tab/>
        <w:t>Definition of MIMO correlation matrices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2963EA"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2963EA"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124" w:name="_Toc21100281"/>
      <w:bookmarkStart w:id="9125" w:name="_Toc29810079"/>
      <w:bookmarkStart w:id="9126" w:name="_Toc36645472"/>
      <w:bookmarkStart w:id="9127" w:name="_Toc37272526"/>
      <w:bookmarkStart w:id="9128" w:name="_Toc45884773"/>
      <w:bookmarkStart w:id="9129" w:name="_Toc53182807"/>
      <w:bookmarkStart w:id="9130" w:name="_Toc58860594"/>
      <w:bookmarkStart w:id="9131" w:name="_Toc58863098"/>
      <w:bookmarkStart w:id="9132" w:name="_Toc61183083"/>
      <w:bookmarkStart w:id="9133" w:name="_Toc66728398"/>
      <w:bookmarkStart w:id="9134" w:name="_Toc74962275"/>
      <w:bookmarkStart w:id="9135" w:name="_Toc75243185"/>
      <w:bookmarkStart w:id="9136" w:name="_Toc76545531"/>
      <w:bookmarkStart w:id="9137" w:name="_Toc82595634"/>
      <w:bookmarkStart w:id="9138" w:name="_Toc89955665"/>
      <w:bookmarkStart w:id="9139" w:name="_Toc98774093"/>
      <w:bookmarkStart w:id="9140" w:name="_Toc106201854"/>
      <w:bookmarkStart w:id="9141" w:name="_Toc120545070"/>
      <w:bookmarkStart w:id="9142" w:name="_Toc120545429"/>
      <w:bookmarkStart w:id="9143" w:name="_Toc120546059"/>
      <w:bookmarkStart w:id="9144" w:name="_Toc120606963"/>
      <w:bookmarkStart w:id="9145" w:name="_Toc120607317"/>
      <w:bookmarkStart w:id="9146" w:name="_Toc120607674"/>
      <w:bookmarkStart w:id="9147" w:name="_Toc120608037"/>
      <w:bookmarkStart w:id="9148" w:name="_Toc120608402"/>
      <w:bookmarkStart w:id="9149" w:name="_Toc120608782"/>
      <w:bookmarkStart w:id="9150" w:name="_Toc120609162"/>
      <w:bookmarkStart w:id="9151" w:name="_Toc120609553"/>
      <w:bookmarkStart w:id="9152" w:name="_Toc120609944"/>
      <w:bookmarkStart w:id="9153" w:name="_Toc120610345"/>
      <w:bookmarkStart w:id="9154" w:name="_Toc120611098"/>
      <w:bookmarkStart w:id="9155" w:name="_Toc120611507"/>
      <w:bookmarkStart w:id="9156" w:name="_Toc120611925"/>
      <w:bookmarkStart w:id="9157" w:name="_Toc120612345"/>
      <w:bookmarkStart w:id="9158" w:name="_Toc120612772"/>
      <w:bookmarkStart w:id="9159" w:name="_Toc120613201"/>
      <w:bookmarkStart w:id="9160" w:name="_Toc120613631"/>
      <w:bookmarkStart w:id="9161" w:name="_Toc120614061"/>
      <w:bookmarkStart w:id="9162" w:name="_Toc120614504"/>
      <w:bookmarkStart w:id="9163" w:name="_Toc120614963"/>
      <w:bookmarkStart w:id="9164" w:name="_Toc120615438"/>
      <w:bookmarkStart w:id="9165" w:name="_Toc120622646"/>
      <w:bookmarkStart w:id="9166" w:name="_Toc120623152"/>
      <w:bookmarkStart w:id="9167" w:name="_Toc120623790"/>
      <w:bookmarkStart w:id="9168" w:name="_Toc120624327"/>
      <w:bookmarkStart w:id="9169" w:name="_Toc120624864"/>
      <w:bookmarkStart w:id="9170" w:name="_Toc120625401"/>
      <w:bookmarkStart w:id="9171" w:name="_Toc120625938"/>
      <w:bookmarkStart w:id="9172" w:name="_Toc120626485"/>
      <w:bookmarkStart w:id="9173" w:name="_Toc120627041"/>
      <w:bookmarkStart w:id="9174" w:name="_Toc120627606"/>
      <w:bookmarkStart w:id="9175" w:name="_Toc120628182"/>
      <w:bookmarkStart w:id="9176" w:name="_Toc120628767"/>
      <w:bookmarkStart w:id="9177" w:name="_Toc120629355"/>
      <w:bookmarkStart w:id="9178" w:name="_Toc120629975"/>
      <w:bookmarkStart w:id="9179" w:name="_Toc120631506"/>
      <w:bookmarkStart w:id="9180" w:name="_Toc120632157"/>
      <w:bookmarkStart w:id="9181" w:name="_Toc120632807"/>
      <w:bookmarkStart w:id="9182" w:name="_Toc120633457"/>
      <w:bookmarkStart w:id="9183" w:name="_Toc120634107"/>
      <w:bookmarkStart w:id="9184" w:name="_Toc120634759"/>
      <w:bookmarkStart w:id="9185" w:name="_Toc120635415"/>
      <w:bookmarkStart w:id="9186" w:name="_Toc121754539"/>
      <w:bookmarkStart w:id="9187" w:name="_Toc121755209"/>
      <w:bookmarkStart w:id="9188" w:name="_Toc121823165"/>
      <w:bookmarkStart w:id="9189" w:name="_Toc137464635"/>
      <w:bookmarkStart w:id="9190" w:name="_Toc138884304"/>
      <w:bookmarkStart w:id="9191" w:name="_Toc145643505"/>
      <w:bookmarkStart w:id="9192" w:name="_Toc155472339"/>
      <w:bookmarkStart w:id="9193" w:name="_Toc155777228"/>
      <w:bookmarkStart w:id="9194" w:name="_Toc161668560"/>
      <w:bookmarkStart w:id="9195" w:name="_Toc169713939"/>
      <w:bookmarkStart w:id="9196" w:name="_Toc176445491"/>
      <w:bookmarkStart w:id="9197" w:name="_Toc187246966"/>
      <w:bookmarkStart w:id="9198" w:name="_Toc192603055"/>
      <w:r>
        <w:rPr>
          <w:lang w:eastAsia="ko-KR"/>
        </w:rPr>
        <w:t>D</w:t>
      </w:r>
      <w:r w:rsidRPr="00CB6754">
        <w:rPr>
          <w:lang w:eastAsia="ko-KR"/>
        </w:rPr>
        <w:t>.2.3.1.2</w:t>
      </w:r>
      <w:r w:rsidRPr="00CB6754">
        <w:rPr>
          <w:lang w:eastAsia="ko-KR"/>
        </w:rPr>
        <w:tab/>
        <w:t>MIMO correlation matrices at high, medium and low level</w:t>
      </w:r>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2963EA"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2963EA"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5pt" o:ole="">
                  <v:imagedata r:id="rId103" o:title=""/>
                </v:shape>
                <o:OLEObject Type="Embed" ProgID="Equation.3" ShapeID="_x0000_i1057" DrawAspect="Content" ObjectID="_1812279059"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199" w:name="_Toc508717195"/>
      <w:bookmarkStart w:id="9200" w:name="_Toc37260540"/>
      <w:bookmarkStart w:id="9201" w:name="_Toc37267928"/>
      <w:bookmarkStart w:id="9202" w:name="_Toc44712535"/>
      <w:bookmarkStart w:id="9203" w:name="_Toc45893847"/>
      <w:bookmarkStart w:id="9204" w:name="_Toc53178553"/>
      <w:bookmarkStart w:id="9205" w:name="_Toc53179004"/>
      <w:bookmarkStart w:id="9206" w:name="_Toc61179252"/>
      <w:bookmarkStart w:id="9207" w:name="_Toc61179722"/>
      <w:bookmarkStart w:id="9208" w:name="_Toc67917024"/>
      <w:bookmarkStart w:id="9209" w:name="_Toc74663645"/>
      <w:bookmarkStart w:id="9210" w:name="_Toc82622188"/>
      <w:bookmarkStart w:id="9211" w:name="_Toc90423035"/>
      <w:bookmarkStart w:id="9212" w:name="_Toc106783239"/>
      <w:bookmarkStart w:id="9213" w:name="_Toc107312131"/>
      <w:bookmarkStart w:id="9214" w:name="_Toc107419715"/>
      <w:bookmarkStart w:id="9215" w:name="_Toc107475352"/>
      <w:bookmarkStart w:id="9216" w:name="_Toc114255945"/>
      <w:bookmarkStart w:id="9217" w:name="_Toc115186625"/>
      <w:bookmarkStart w:id="9218" w:name="_Toc169713940"/>
      <w:bookmarkStart w:id="9219" w:name="_Toc176445492"/>
      <w:bookmarkStart w:id="9220" w:name="_Toc187246967"/>
      <w:bookmarkStart w:id="9221" w:name="_Toc192603056"/>
      <w:r>
        <w:rPr>
          <w:noProof/>
        </w:rPr>
        <w:t>D.3</w:t>
      </w:r>
      <w:r w:rsidRPr="009C5E3E">
        <w:rPr>
          <w:noProof/>
        </w:rPr>
        <w:tab/>
        <w:t>Moving propagation conditions</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p>
    <w:p w14:paraId="3F39DAEF" w14:textId="77777777" w:rsidR="005D74BC" w:rsidRPr="009C5E3E" w:rsidRDefault="005D74BC" w:rsidP="005D74BC">
      <w:pPr>
        <w:rPr>
          <w:rFonts w:eastAsia="DengXian" w:cs="v5.0.0"/>
        </w:rPr>
      </w:pPr>
      <w:bookmarkStart w:id="9222" w:name="_MON_987703773"/>
      <w:bookmarkStart w:id="9223" w:name="_MON_989248841"/>
      <w:bookmarkStart w:id="9224" w:name="_MON_1280167238"/>
      <w:bookmarkStart w:id="9225" w:name="_MON_1280167446"/>
      <w:bookmarkStart w:id="9226" w:name="_MON_1280167494"/>
      <w:bookmarkStart w:id="9227" w:name="_MON_987700724"/>
      <w:bookmarkStart w:id="9228" w:name="_MON_987701350"/>
      <w:bookmarkStart w:id="9229" w:name="_MON_987701393"/>
      <w:bookmarkStart w:id="9230" w:name="_MON_987701529"/>
      <w:bookmarkStart w:id="9231" w:name="_MON_987701557"/>
      <w:bookmarkStart w:id="9232" w:name="_MON_987701658"/>
      <w:bookmarkStart w:id="9233" w:name="_MON_987701769"/>
      <w:bookmarkStart w:id="9234" w:name="_MON_987702060"/>
      <w:bookmarkStart w:id="9235" w:name="_MON_987702611"/>
      <w:bookmarkStart w:id="9236" w:name="_MON_98770363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237" w:name="_MON_987703744"/>
    <w:bookmarkEnd w:id="9237"/>
    <w:p w14:paraId="2990C9C8" w14:textId="77777777" w:rsidR="005D74BC" w:rsidRPr="009C5E3E" w:rsidRDefault="005D74BC" w:rsidP="00D63CE4">
      <w:pPr>
        <w:pStyle w:val="TH"/>
      </w:pPr>
      <w:r w:rsidRPr="009C5E3E">
        <w:object w:dxaOrig="4317" w:dyaOrig="2878" w14:anchorId="72BAE475">
          <v:shape id="_x0000_i1058" type="#_x0000_t75" style="width:267.5pt;height:113.5pt" o:ole="" fillcolor="window">
            <v:imagedata r:id="rId107" o:title=""/>
          </v:shape>
          <o:OLEObject Type="Embed" ProgID="Word.Picture.8" ShapeID="_x0000_i1058" DrawAspect="Content" ObjectID="_1812279060"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pt;height:31pt" o:ole="">
            <v:imagedata r:id="rId109" o:title=""/>
          </v:shape>
          <o:OLEObject Type="Embed" ProgID="Equation.3" ShapeID="_x0000_i1059" DrawAspect="Content" ObjectID="_1812279061"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238" w:name="_Toc169713941"/>
      <w:bookmarkStart w:id="9239" w:name="_Toc176445493"/>
      <w:bookmarkStart w:id="9240" w:name="_Toc187246968"/>
      <w:bookmarkStart w:id="9241" w:name="_Toc192603057"/>
      <w:r w:rsidRPr="00047AD5">
        <w:t xml:space="preserve">Annex </w:t>
      </w:r>
      <w:r>
        <w:t>E</w:t>
      </w:r>
      <w:r w:rsidRPr="00047AD5">
        <w:t xml:space="preserve"> (normative):</w:t>
      </w:r>
      <w:r w:rsidRPr="00047AD5">
        <w:br/>
        <w:t>Error Vector Magnitude (FR</w:t>
      </w:r>
      <w:r>
        <w:t>2-NTN</w:t>
      </w:r>
      <w:r w:rsidRPr="00047AD5">
        <w:t>)</w:t>
      </w:r>
      <w:bookmarkEnd w:id="9238"/>
      <w:bookmarkEnd w:id="9239"/>
      <w:bookmarkEnd w:id="9240"/>
      <w:bookmarkEnd w:id="9241"/>
    </w:p>
    <w:p w14:paraId="402B910E" w14:textId="77777777" w:rsidR="008F3EAD" w:rsidRDefault="008F3EAD" w:rsidP="008F3EAD">
      <w:pPr>
        <w:pStyle w:val="Heading1"/>
        <w:numPr>
          <w:ilvl w:val="255"/>
          <w:numId w:val="0"/>
        </w:numPr>
        <w:ind w:left="1134" w:hanging="1134"/>
      </w:pPr>
      <w:bookmarkStart w:id="9242" w:name="_Toc169713942"/>
      <w:bookmarkStart w:id="9243" w:name="_Toc176445494"/>
      <w:bookmarkStart w:id="9244" w:name="_Toc187246969"/>
      <w:bookmarkStart w:id="9245" w:name="_Toc192603058"/>
      <w:r>
        <w:t>E.1</w:t>
      </w:r>
      <w:r>
        <w:rPr>
          <w:rFonts w:eastAsia="SimSun"/>
          <w:lang w:val="en-US" w:eastAsia="zh-CN"/>
        </w:rPr>
        <w:tab/>
      </w:r>
      <w:r>
        <w:t>Reference point for measurement</w:t>
      </w:r>
      <w:bookmarkEnd w:id="9242"/>
      <w:bookmarkEnd w:id="9243"/>
      <w:bookmarkEnd w:id="9244"/>
      <w:bookmarkEnd w:id="9245"/>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246" w:name="_MON_1761399509"/>
    <w:bookmarkEnd w:id="9246"/>
    <w:p w14:paraId="63AC4EAE" w14:textId="11F9359C" w:rsidR="008F3EAD" w:rsidRDefault="008F3EAD" w:rsidP="008F3EAD">
      <w:pPr>
        <w:jc w:val="center"/>
      </w:pPr>
      <w:r>
        <w:object w:dxaOrig="9720" w:dyaOrig="5051" w14:anchorId="3B49C31B">
          <v:shape id="_x0000_i1060" type="#_x0000_t75" style="width:483.5pt;height:252.5pt" o:ole="">
            <v:imagedata r:id="rId111" o:title=""/>
          </v:shape>
          <o:OLEObject Type="Embed" ProgID="Word.Picture.8" ShapeID="_x0000_i1060" DrawAspect="Content" ObjectID="_1812279062"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247" w:name="_Toc138935116"/>
      <w:bookmarkStart w:id="9248" w:name="_Toc138838030"/>
      <w:bookmarkStart w:id="9249" w:name="_Toc131766808"/>
      <w:bookmarkStart w:id="9250" w:name="_Toc131741274"/>
      <w:bookmarkStart w:id="9251" w:name="_Toc131596276"/>
      <w:bookmarkStart w:id="9252" w:name="_Toc124266917"/>
      <w:bookmarkStart w:id="9253" w:name="_Toc124157513"/>
      <w:bookmarkStart w:id="9254" w:name="_Toc123717937"/>
      <w:bookmarkStart w:id="9255" w:name="_Toc123054834"/>
      <w:bookmarkStart w:id="9256" w:name="_Toc123052365"/>
      <w:bookmarkStart w:id="9257" w:name="_Toc123049442"/>
      <w:bookmarkStart w:id="9258" w:name="_Toc115186593"/>
      <w:bookmarkStart w:id="9259" w:name="_Toc114255913"/>
      <w:bookmarkStart w:id="9260" w:name="_Toc107475320"/>
      <w:bookmarkStart w:id="9261" w:name="_Toc107419683"/>
      <w:bookmarkStart w:id="9262" w:name="_Toc107312099"/>
      <w:bookmarkStart w:id="9263" w:name="_Toc106783207"/>
      <w:bookmarkStart w:id="9264" w:name="_Toc90423003"/>
      <w:bookmarkStart w:id="9265" w:name="_Toc82622156"/>
      <w:bookmarkStart w:id="9266" w:name="_Toc74663613"/>
      <w:bookmarkStart w:id="9267" w:name="_Toc67916992"/>
      <w:bookmarkStart w:id="9268" w:name="_Toc61179690"/>
      <w:bookmarkStart w:id="9269" w:name="_Toc61179220"/>
      <w:bookmarkStart w:id="9270" w:name="_Toc53178972"/>
      <w:bookmarkStart w:id="9271" w:name="_Toc53178521"/>
      <w:bookmarkStart w:id="9272" w:name="_Toc45893815"/>
      <w:bookmarkStart w:id="9273" w:name="_Toc44712503"/>
      <w:bookmarkStart w:id="9274" w:name="_Toc37267896"/>
      <w:bookmarkStart w:id="9275" w:name="_Toc37260508"/>
      <w:bookmarkStart w:id="9276" w:name="_Toc36817584"/>
      <w:bookmarkStart w:id="9277" w:name="_Toc29812032"/>
      <w:bookmarkStart w:id="9278" w:name="_Toc21127823"/>
      <w:bookmarkStart w:id="9279" w:name="_Toc169713943"/>
      <w:bookmarkStart w:id="9280" w:name="_Toc176445495"/>
      <w:bookmarkStart w:id="9281" w:name="_Toc187246970"/>
      <w:bookmarkStart w:id="9282" w:name="_Toc192603059"/>
      <w:r>
        <w:rPr>
          <w:lang w:eastAsia="en-CA"/>
        </w:rPr>
        <w:t>E.2</w:t>
      </w:r>
      <w:r>
        <w:rPr>
          <w:lang w:eastAsia="en-CA"/>
        </w:rPr>
        <w:tab/>
        <w:t>Basic unit of measurement</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1pt;height:21pt" o:ole="">
            <v:imagedata r:id="rId113" o:title=""/>
          </v:shape>
          <o:OLEObject Type="Embed" ProgID="Equation.3" ShapeID="_x0000_i1061" DrawAspect="Content" ObjectID="_1812279063"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pt;height:61.5pt" o:ole="">
            <v:imagedata r:id="rId115" o:title=""/>
          </v:shape>
          <o:OLEObject Type="Embed" ProgID="Equation.3" ShapeID="_x0000_i1062" DrawAspect="Content" ObjectID="_1812279064"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1pt;height:15.5pt" o:ole="">
            <v:imagedata r:id="rId117" o:title=""/>
          </v:shape>
          <o:OLEObject Type="Embed" ProgID="Equation.3" ShapeID="_x0000_i1063" DrawAspect="Content" ObjectID="_1812279065"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1pt;height:15.5pt" o:ole="">
            <v:imagedata r:id="rId119" o:title=""/>
          </v:shape>
          <o:OLEObject Type="Embed" ProgID="Equation.3" ShapeID="_x0000_i1064" DrawAspect="Content" ObjectID="_1812279066" r:id="rId120"/>
        </w:object>
      </w:r>
      <w:r>
        <w:rPr>
          <w:lang w:eastAsia="ko-KR"/>
        </w:rPr>
        <w:t xml:space="preserve">is the set of subcarriers within the </w:t>
      </w:r>
      <w:r>
        <w:rPr>
          <w:position w:val="-10"/>
          <w:lang w:eastAsia="ko-KR"/>
        </w:rPr>
        <w:object w:dxaOrig="405" w:dyaOrig="315" w14:anchorId="458B299A">
          <v:shape id="_x0000_i1065" type="#_x0000_t75" style="width:21pt;height:15.5pt" o:ole="">
            <v:imagedata r:id="rId121" o:title=""/>
          </v:shape>
          <o:OLEObject Type="Embed" ProgID="Equation.3" ShapeID="_x0000_i1065" DrawAspect="Content" ObjectID="_1812279067"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5pt" o:ole="">
            <v:imagedata r:id="rId123" o:title=""/>
          </v:shape>
          <o:OLEObject Type="Embed" ProgID="Equation.3" ShapeID="_x0000_i1066" DrawAspect="Content" ObjectID="_1812279068"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pt;height:15.5pt" o:ole="">
            <v:imagedata r:id="rId125" o:title=""/>
          </v:shape>
          <o:OLEObject Type="Embed" ProgID="Equation.3" ShapeID="_x0000_i1067" DrawAspect="Content" ObjectID="_1812279069"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283" w:name="_Toc138935117"/>
      <w:bookmarkStart w:id="9284" w:name="_Toc138838031"/>
      <w:bookmarkStart w:id="9285" w:name="_Toc131766809"/>
      <w:bookmarkStart w:id="9286" w:name="_Toc131741275"/>
      <w:bookmarkStart w:id="9287" w:name="_Toc131596277"/>
      <w:bookmarkStart w:id="9288" w:name="_Toc124266918"/>
      <w:bookmarkStart w:id="9289" w:name="_Toc124157514"/>
      <w:bookmarkStart w:id="9290" w:name="_Toc123717938"/>
      <w:bookmarkStart w:id="9291" w:name="_Toc123054835"/>
      <w:bookmarkStart w:id="9292" w:name="_Toc123052366"/>
      <w:bookmarkStart w:id="9293" w:name="_Toc123049443"/>
      <w:bookmarkStart w:id="9294" w:name="_Toc115186594"/>
      <w:bookmarkStart w:id="9295" w:name="_Toc114255914"/>
      <w:bookmarkStart w:id="9296" w:name="_Toc107475321"/>
      <w:bookmarkStart w:id="9297" w:name="_Toc107419684"/>
      <w:bookmarkStart w:id="9298" w:name="_Toc107312100"/>
      <w:bookmarkStart w:id="9299" w:name="_Toc106783208"/>
      <w:bookmarkStart w:id="9300" w:name="_Toc90423004"/>
      <w:bookmarkStart w:id="9301" w:name="_Toc82622157"/>
      <w:bookmarkStart w:id="9302" w:name="_Toc74663614"/>
      <w:bookmarkStart w:id="9303" w:name="_Toc67916993"/>
      <w:bookmarkStart w:id="9304" w:name="_Toc61179691"/>
      <w:bookmarkStart w:id="9305" w:name="_Toc61179221"/>
      <w:bookmarkStart w:id="9306" w:name="_Toc53178973"/>
      <w:bookmarkStart w:id="9307" w:name="_Toc53178522"/>
      <w:bookmarkStart w:id="9308" w:name="_Toc45893816"/>
      <w:bookmarkStart w:id="9309" w:name="_Toc44712504"/>
      <w:bookmarkStart w:id="9310" w:name="_Toc37267897"/>
      <w:bookmarkStart w:id="9311" w:name="_Toc37260509"/>
      <w:bookmarkStart w:id="9312" w:name="_Toc36817585"/>
      <w:bookmarkStart w:id="9313" w:name="_Toc29812033"/>
      <w:bookmarkStart w:id="9314" w:name="_Toc21127824"/>
      <w:bookmarkStart w:id="9315" w:name="_Toc169713944"/>
      <w:bookmarkStart w:id="9316" w:name="_Toc176445496"/>
      <w:bookmarkStart w:id="9317" w:name="_Toc187246971"/>
      <w:bookmarkStart w:id="9318" w:name="_Toc192603060"/>
      <w:r>
        <w:rPr>
          <w:lang w:eastAsia="en-CA"/>
        </w:rPr>
        <w:t>E.3</w:t>
      </w:r>
      <w:r>
        <w:rPr>
          <w:lang w:eastAsia="en-CA"/>
        </w:rPr>
        <w:tab/>
        <w:t>Modified signal under test</w:t>
      </w:r>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8" type="#_x0000_t75" style="width:200.5pt;height:36pt" o:ole="">
            <v:imagedata r:id="rId127" o:title=""/>
          </v:shape>
          <o:OLEObject Type="Embed" ProgID="Equation.3" ShapeID="_x0000_i1068" DrawAspect="Content" ObjectID="_1812279070"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1pt;height:15.5pt" o:ole="">
            <v:imagedata r:id="rId129" o:title=""/>
          </v:shape>
          <o:OLEObject Type="Embed" ProgID="Equation.3" ShapeID="_x0000_i1069" DrawAspect="Content" ObjectID="_1812279071"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1pt;height:15.5pt" o:ole="" fillcolor="window">
            <v:imagedata r:id="rId131" o:title=""/>
          </v:shape>
          <o:OLEObject Type="Embed" ProgID="Equation.3" ShapeID="_x0000_i1070" DrawAspect="Content" ObjectID="_1812279072"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1pt;height:21pt" o:ole="" fillcolor="window">
            <v:imagedata r:id="rId133" o:title=""/>
          </v:shape>
          <o:OLEObject Type="Embed" ProgID="Equation.3" ShapeID="_x0000_i1071" DrawAspect="Content" ObjectID="_1812279073"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5pt" o:ole="" fillcolor="window">
            <v:imagedata r:id="rId135" o:title=""/>
          </v:shape>
          <o:OLEObject Type="Embed" ProgID="Equation.3" ShapeID="_x0000_i1072" DrawAspect="Content" ObjectID="_1812279074"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5pt" o:ole="" fillcolor="window">
            <v:imagedata r:id="rId137" o:title=""/>
          </v:shape>
          <o:OLEObject Type="Embed" ProgID="Equation.3" ShapeID="_x0000_i1073" DrawAspect="Content" ObjectID="_1812279075"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319" w:name="_Toc138935118"/>
      <w:bookmarkStart w:id="9320" w:name="_Toc138838032"/>
      <w:bookmarkStart w:id="9321" w:name="_Toc131766810"/>
      <w:bookmarkStart w:id="9322" w:name="_Toc131741276"/>
      <w:bookmarkStart w:id="9323" w:name="_Toc131596278"/>
      <w:bookmarkStart w:id="9324" w:name="_Toc124266919"/>
      <w:bookmarkStart w:id="9325" w:name="_Toc124157515"/>
      <w:bookmarkStart w:id="9326" w:name="_Toc123717939"/>
      <w:bookmarkStart w:id="9327" w:name="_Toc123054836"/>
      <w:bookmarkStart w:id="9328" w:name="_Toc123052367"/>
      <w:bookmarkStart w:id="9329" w:name="_Toc123049444"/>
      <w:bookmarkStart w:id="9330" w:name="_Toc115186595"/>
      <w:bookmarkStart w:id="9331" w:name="_Toc114255915"/>
      <w:bookmarkStart w:id="9332" w:name="_Toc107475322"/>
      <w:bookmarkStart w:id="9333" w:name="_Toc107419685"/>
      <w:bookmarkStart w:id="9334" w:name="_Toc107312101"/>
      <w:bookmarkStart w:id="9335" w:name="_Toc106783209"/>
      <w:bookmarkStart w:id="9336" w:name="_Toc90423005"/>
      <w:bookmarkStart w:id="9337" w:name="_Toc82622158"/>
      <w:bookmarkStart w:id="9338" w:name="_Toc74663615"/>
      <w:bookmarkStart w:id="9339" w:name="_Toc67916994"/>
      <w:bookmarkStart w:id="9340" w:name="_Toc61179692"/>
      <w:bookmarkStart w:id="9341" w:name="_Toc61179222"/>
      <w:bookmarkStart w:id="9342" w:name="_Toc53178974"/>
      <w:bookmarkStart w:id="9343" w:name="_Toc53178523"/>
      <w:bookmarkStart w:id="9344" w:name="_Toc45893817"/>
      <w:bookmarkStart w:id="9345" w:name="_Toc44712505"/>
      <w:bookmarkStart w:id="9346" w:name="_Toc37267898"/>
      <w:bookmarkStart w:id="9347" w:name="_Toc37260510"/>
      <w:bookmarkStart w:id="9348" w:name="_Toc36817586"/>
      <w:bookmarkStart w:id="9349" w:name="_Toc29812034"/>
      <w:bookmarkStart w:id="9350" w:name="_Toc21127825"/>
      <w:bookmarkStart w:id="9351" w:name="_Toc169713945"/>
      <w:bookmarkStart w:id="9352" w:name="_Toc176445497"/>
      <w:bookmarkStart w:id="9353" w:name="_Toc187246972"/>
      <w:bookmarkStart w:id="9354" w:name="_Toc192603061"/>
      <w:r>
        <w:rPr>
          <w:lang w:eastAsia="en-CA"/>
        </w:rPr>
        <w:t>E.4</w:t>
      </w:r>
      <w:r>
        <w:rPr>
          <w:lang w:eastAsia="en-CA"/>
        </w:rPr>
        <w:tab/>
        <w:t>Estimation of frequency offset</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1pt;height:21pt" o:ole="" fillcolor="window">
            <v:imagedata r:id="rId133" o:title=""/>
          </v:shape>
          <o:OLEObject Type="Embed" ProgID="Equation.3" ShapeID="_x0000_i1074" DrawAspect="Content" ObjectID="_1812279076"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355" w:name="_Toc138935119"/>
      <w:bookmarkStart w:id="9356" w:name="_Toc138838033"/>
      <w:bookmarkStart w:id="9357" w:name="_Toc131766811"/>
      <w:bookmarkStart w:id="9358" w:name="_Toc131741277"/>
      <w:bookmarkStart w:id="9359" w:name="_Toc131596279"/>
      <w:bookmarkStart w:id="9360" w:name="_Toc124266920"/>
      <w:bookmarkStart w:id="9361" w:name="_Toc124157516"/>
      <w:bookmarkStart w:id="9362" w:name="_Toc123717940"/>
      <w:bookmarkStart w:id="9363" w:name="_Toc123054837"/>
      <w:bookmarkStart w:id="9364" w:name="_Toc123052368"/>
      <w:bookmarkStart w:id="9365" w:name="_Toc123049445"/>
      <w:bookmarkStart w:id="9366" w:name="_Toc115186596"/>
      <w:bookmarkStart w:id="9367" w:name="_Toc114255916"/>
      <w:bookmarkStart w:id="9368" w:name="_Toc107475323"/>
      <w:bookmarkStart w:id="9369" w:name="_Toc107419686"/>
      <w:bookmarkStart w:id="9370" w:name="_Toc107312102"/>
      <w:bookmarkStart w:id="9371" w:name="_Toc106783210"/>
      <w:bookmarkStart w:id="9372" w:name="_Toc90423006"/>
      <w:bookmarkStart w:id="9373" w:name="_Toc82622159"/>
      <w:bookmarkStart w:id="9374" w:name="_Toc74663616"/>
      <w:bookmarkStart w:id="9375" w:name="_Toc67916995"/>
      <w:bookmarkStart w:id="9376" w:name="_Toc61179693"/>
      <w:bookmarkStart w:id="9377" w:name="_Toc61179223"/>
      <w:bookmarkStart w:id="9378" w:name="_Toc53178975"/>
      <w:bookmarkStart w:id="9379" w:name="_Toc53178524"/>
      <w:bookmarkStart w:id="9380" w:name="_Toc45893818"/>
      <w:bookmarkStart w:id="9381" w:name="_Toc44712506"/>
      <w:bookmarkStart w:id="9382" w:name="_Toc37267899"/>
      <w:bookmarkStart w:id="9383" w:name="_Toc37260511"/>
      <w:bookmarkStart w:id="9384" w:name="_Toc36817587"/>
      <w:bookmarkStart w:id="9385" w:name="_Toc29812035"/>
      <w:bookmarkStart w:id="9386" w:name="_Toc21127826"/>
      <w:bookmarkStart w:id="9387" w:name="_Toc169713946"/>
      <w:bookmarkStart w:id="9388" w:name="_Toc176445498"/>
      <w:bookmarkStart w:id="9389" w:name="_Toc187246973"/>
      <w:bookmarkStart w:id="9390" w:name="_Toc192603062"/>
      <w:r>
        <w:rPr>
          <w:lang w:eastAsia="en-CA"/>
        </w:rPr>
        <w:t>E.5</w:t>
      </w:r>
      <w:r>
        <w:rPr>
          <w:lang w:eastAsia="en-CA"/>
        </w:rPr>
        <w:tab/>
        <w:t>Estimation of time offset</w:t>
      </w:r>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081A0FF8" w14:textId="77777777" w:rsidR="008F3EAD" w:rsidRDefault="008F3EAD" w:rsidP="008F3EAD">
      <w:pPr>
        <w:pStyle w:val="Heading2"/>
      </w:pPr>
      <w:bookmarkStart w:id="9391" w:name="_Toc138935120"/>
      <w:bookmarkStart w:id="9392" w:name="_Toc138838034"/>
      <w:bookmarkStart w:id="9393" w:name="_Toc131766812"/>
      <w:bookmarkStart w:id="9394" w:name="_Toc131741278"/>
      <w:bookmarkStart w:id="9395" w:name="_Toc131596280"/>
      <w:bookmarkStart w:id="9396" w:name="_Toc124266921"/>
      <w:bookmarkStart w:id="9397" w:name="_Toc124157517"/>
      <w:bookmarkStart w:id="9398" w:name="_Toc123717941"/>
      <w:bookmarkStart w:id="9399" w:name="_Toc123054838"/>
      <w:bookmarkStart w:id="9400" w:name="_Toc123052369"/>
      <w:bookmarkStart w:id="9401" w:name="_Toc123049446"/>
      <w:bookmarkStart w:id="9402" w:name="_Toc115186597"/>
      <w:bookmarkStart w:id="9403" w:name="_Toc114255917"/>
      <w:bookmarkStart w:id="9404" w:name="_Toc107475324"/>
      <w:bookmarkStart w:id="9405" w:name="_Toc107419687"/>
      <w:bookmarkStart w:id="9406" w:name="_Toc107312103"/>
      <w:bookmarkStart w:id="9407" w:name="_Toc106783211"/>
      <w:bookmarkStart w:id="9408" w:name="_Toc90423007"/>
      <w:bookmarkStart w:id="9409" w:name="_Toc82622160"/>
      <w:bookmarkStart w:id="9410" w:name="_Toc74663617"/>
      <w:bookmarkStart w:id="9411" w:name="_Toc67916996"/>
      <w:bookmarkStart w:id="9412" w:name="_Toc61179694"/>
      <w:bookmarkStart w:id="9413" w:name="_Toc61179224"/>
      <w:bookmarkStart w:id="9414" w:name="_Toc53178976"/>
      <w:bookmarkStart w:id="9415" w:name="_Toc53178525"/>
      <w:bookmarkStart w:id="9416" w:name="_Toc45893819"/>
      <w:bookmarkStart w:id="9417" w:name="_Toc44712507"/>
      <w:bookmarkStart w:id="9418" w:name="_Toc37267900"/>
      <w:bookmarkStart w:id="9419" w:name="_Toc37260512"/>
      <w:bookmarkStart w:id="9420" w:name="_Toc36817588"/>
      <w:bookmarkStart w:id="9421" w:name="_Toc29812036"/>
      <w:bookmarkStart w:id="9422" w:name="_Toc21127827"/>
      <w:bookmarkStart w:id="9423" w:name="_Toc169713947"/>
      <w:bookmarkStart w:id="9424" w:name="_Toc176445499"/>
      <w:bookmarkStart w:id="9425" w:name="_Toc187246974"/>
      <w:bookmarkStart w:id="9426" w:name="_Toc192603063"/>
      <w:r>
        <w:t>E.5.1</w:t>
      </w:r>
      <w:r>
        <w:tab/>
        <w:t>General</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1pt;height:15.5pt" o:ole="" fillcolor="window">
            <v:imagedata r:id="rId131" o:title=""/>
          </v:shape>
          <o:OLEObject Type="Embed" ProgID="Equation.3" ShapeID="_x0000_i1075" DrawAspect="Content" ObjectID="_1812279077"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1pt;height:15.5pt" o:ole="" fillcolor="window">
            <v:imagedata r:id="rId141" o:title=""/>
          </v:shape>
          <o:OLEObject Type="Embed" ProgID="Equation.3" ShapeID="_x0000_i1076" DrawAspect="Content" ObjectID="_1812279078"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812279079"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812279080"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1pt;height:15.5pt" o:ole="" fillcolor="window">
            <v:imagedata r:id="rId141" o:title=""/>
          </v:shape>
          <o:OLEObject Type="Embed" ProgID="Equation.3" ShapeID="_x0000_i1079" DrawAspect="Content" ObjectID="_1812279081"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812279082"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1pt;height:15.5pt" o:ole="" fillcolor="window">
            <v:imagedata r:id="rId148" o:title=""/>
          </v:shape>
          <o:OLEObject Type="Embed" ProgID="Equation.3" ShapeID="_x0000_i1081" DrawAspect="Content" ObjectID="_1812279083"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pt" o:ole="" fillcolor="window">
            <v:imagedata r:id="rId150" o:title=""/>
          </v:shape>
          <o:OLEObject Type="Embed" ProgID="Equation.3" ShapeID="_x0000_i1082" DrawAspect="Content" ObjectID="_1812279084"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5pt;height:36pt" o:ole="" fillcolor="window">
            <v:imagedata r:id="rId152" o:title=""/>
          </v:shape>
          <o:OLEObject Type="Embed" ProgID="Equation.3" ShapeID="_x0000_i1083" DrawAspect="Content" ObjectID="_1812279085" r:id="rId153"/>
        </w:object>
      </w:r>
      <w:r>
        <w:rPr>
          <w:lang w:eastAsia="ko-KR"/>
        </w:rPr>
        <w:t xml:space="preserve"> where </w:t>
      </w:r>
      <w:r>
        <w:rPr>
          <w:position w:val="-6"/>
          <w:lang w:eastAsia="ko-KR"/>
        </w:rPr>
        <w:object w:dxaOrig="615" w:dyaOrig="315" w14:anchorId="4FED5836">
          <v:shape id="_x0000_i1084" type="#_x0000_t75" style="width:31pt;height:15.5pt" o:ole="" fillcolor="window">
            <v:imagedata r:id="rId154" o:title=""/>
          </v:shape>
          <o:OLEObject Type="Embed" ProgID="Equation.3" ShapeID="_x0000_i1084" DrawAspect="Content" ObjectID="_1812279086" r:id="rId155"/>
        </w:object>
      </w:r>
      <w:r>
        <w:rPr>
          <w:lang w:eastAsia="ko-KR"/>
        </w:rPr>
        <w:t xml:space="preserve"> if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812279087" r:id="rId157"/>
        </w:object>
      </w:r>
      <w:r>
        <w:rPr>
          <w:lang w:eastAsia="ko-KR"/>
        </w:rPr>
        <w:t xml:space="preserve"> is odd and </w:t>
      </w:r>
      <w:r>
        <w:rPr>
          <w:position w:val="-6"/>
          <w:lang w:eastAsia="ko-KR"/>
        </w:rPr>
        <w:object w:dxaOrig="615" w:dyaOrig="315" w14:anchorId="2F64EF9A">
          <v:shape id="_x0000_i1086" type="#_x0000_t75" style="width:31pt;height:15.5pt" o:ole="" fillcolor="window">
            <v:imagedata r:id="rId158" o:title=""/>
          </v:shape>
          <o:OLEObject Type="Embed" ProgID="Equation.3" ShapeID="_x0000_i1086" DrawAspect="Content" ObjectID="_1812279088"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812279089"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812279090"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427" w:name="_Toc138935121"/>
      <w:bookmarkStart w:id="9428" w:name="_Toc138838035"/>
      <w:bookmarkStart w:id="9429" w:name="_Toc131766813"/>
      <w:bookmarkStart w:id="9430" w:name="_Toc131741279"/>
      <w:bookmarkStart w:id="9431" w:name="_Toc131596281"/>
      <w:bookmarkStart w:id="9432" w:name="_Toc124266922"/>
      <w:bookmarkStart w:id="9433" w:name="_Toc124157518"/>
      <w:bookmarkStart w:id="9434" w:name="_Toc123717942"/>
      <w:bookmarkStart w:id="9435" w:name="_Toc123054839"/>
      <w:bookmarkStart w:id="9436" w:name="_Toc123052370"/>
      <w:bookmarkStart w:id="9437" w:name="_Toc123049447"/>
      <w:bookmarkStart w:id="9438" w:name="_Toc115186598"/>
      <w:bookmarkStart w:id="9439" w:name="_Toc114255918"/>
      <w:bookmarkStart w:id="9440" w:name="_Toc107475325"/>
      <w:bookmarkStart w:id="9441" w:name="_Toc107419688"/>
      <w:bookmarkStart w:id="9442" w:name="_Toc107312104"/>
      <w:bookmarkStart w:id="9443" w:name="_Toc106783212"/>
      <w:bookmarkStart w:id="9444" w:name="_Toc90423008"/>
      <w:bookmarkStart w:id="9445" w:name="_Toc82622161"/>
      <w:bookmarkStart w:id="9446" w:name="_Toc74663618"/>
      <w:bookmarkStart w:id="9447" w:name="_Toc67916997"/>
      <w:bookmarkStart w:id="9448" w:name="_Toc61179695"/>
      <w:bookmarkStart w:id="9449" w:name="_Toc61179225"/>
      <w:bookmarkStart w:id="9450" w:name="_Toc53178977"/>
      <w:bookmarkStart w:id="9451" w:name="_Toc53178526"/>
      <w:bookmarkStart w:id="9452" w:name="_Toc45893820"/>
      <w:bookmarkStart w:id="9453" w:name="_Toc44712508"/>
      <w:bookmarkStart w:id="9454" w:name="_Toc37267901"/>
      <w:bookmarkStart w:id="9455" w:name="_Toc37260513"/>
      <w:bookmarkStart w:id="9456" w:name="_Toc36817589"/>
      <w:bookmarkStart w:id="9457" w:name="_Toc29812037"/>
      <w:bookmarkStart w:id="9458" w:name="_Toc21127828"/>
      <w:bookmarkStart w:id="9459" w:name="_Toc169713948"/>
      <w:bookmarkStart w:id="9460" w:name="_Toc176445500"/>
      <w:bookmarkStart w:id="9461" w:name="_Toc187246975"/>
      <w:bookmarkStart w:id="9462" w:name="_Toc192603064"/>
      <w:r>
        <w:t>E.5.2</w:t>
      </w:r>
      <w:r>
        <w:tab/>
        <w:t>Window length</w:t>
      </w: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175E9A3A" w14:textId="77777777" w:rsidR="008F3EAD" w:rsidRDefault="008F3EAD" w:rsidP="008F3EAD">
      <w:pPr>
        <w:rPr>
          <w:lang w:eastAsia="ko-KR"/>
        </w:rPr>
      </w:pPr>
      <w:bookmarkStart w:id="9463"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9464" w:name="_Hlk501113868"/>
      <w:bookmarkEnd w:id="9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464"/>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465" w:name="OLE_LINK14"/>
            <w:r>
              <w:rPr>
                <w:rFonts w:eastAsia="SimSun"/>
                <w:lang w:val="en-US" w:eastAsia="zh-CN"/>
              </w:rPr>
              <w:t>of slot 0 and slot 2</w:t>
            </w:r>
            <w:bookmarkEnd w:id="9465"/>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466" w:name="_Toc138935122"/>
      <w:bookmarkStart w:id="9467" w:name="_Toc138838036"/>
      <w:bookmarkStart w:id="9468" w:name="_Toc131766814"/>
      <w:bookmarkStart w:id="9469" w:name="_Toc131741280"/>
      <w:bookmarkStart w:id="9470" w:name="_Toc131596282"/>
      <w:bookmarkStart w:id="9471" w:name="_Toc124266923"/>
      <w:bookmarkStart w:id="9472" w:name="_Toc124157519"/>
      <w:bookmarkStart w:id="9473" w:name="_Toc123717943"/>
      <w:bookmarkStart w:id="9474" w:name="_Toc123054840"/>
      <w:bookmarkStart w:id="9475" w:name="_Toc123052371"/>
      <w:bookmarkStart w:id="9476" w:name="_Toc123049448"/>
      <w:bookmarkStart w:id="9477" w:name="_Toc115186599"/>
      <w:bookmarkStart w:id="9478" w:name="_Toc114255919"/>
      <w:bookmarkStart w:id="9479" w:name="_Toc107475326"/>
      <w:bookmarkStart w:id="9480" w:name="_Toc107419689"/>
      <w:bookmarkStart w:id="9481" w:name="_Toc107312105"/>
      <w:bookmarkStart w:id="9482" w:name="_Toc106783213"/>
      <w:bookmarkStart w:id="9483" w:name="_Toc90423009"/>
      <w:bookmarkStart w:id="9484" w:name="_Toc82622162"/>
      <w:bookmarkStart w:id="9485" w:name="_Toc74663619"/>
      <w:bookmarkStart w:id="9486" w:name="_Toc67916998"/>
      <w:bookmarkStart w:id="9487" w:name="_Toc61179696"/>
      <w:bookmarkStart w:id="9488" w:name="_Toc61179226"/>
      <w:bookmarkStart w:id="9489" w:name="_Toc53178978"/>
      <w:bookmarkStart w:id="9490" w:name="_Toc53178527"/>
      <w:bookmarkStart w:id="9491" w:name="_Toc45893821"/>
      <w:bookmarkStart w:id="9492" w:name="_Toc44712509"/>
      <w:bookmarkStart w:id="9493" w:name="_Toc37267902"/>
      <w:bookmarkStart w:id="9494" w:name="_Toc37260514"/>
      <w:bookmarkStart w:id="9495" w:name="_Toc36817590"/>
      <w:bookmarkStart w:id="9496" w:name="_Toc29812038"/>
      <w:bookmarkStart w:id="9497" w:name="_Toc21127829"/>
      <w:bookmarkStart w:id="9498" w:name="_Toc169713949"/>
      <w:bookmarkStart w:id="9499" w:name="_Toc176445501"/>
      <w:bookmarkStart w:id="9500" w:name="_Toc187246976"/>
      <w:bookmarkStart w:id="9501" w:name="_Toc192603065"/>
      <w:r>
        <w:rPr>
          <w:lang w:eastAsia="en-CA"/>
        </w:rPr>
        <w:t>E.6</w:t>
      </w:r>
      <w:r>
        <w:rPr>
          <w:lang w:eastAsia="en-CA"/>
        </w:rPr>
        <w:tab/>
        <w:t>Estimation of TX chain amplitude and frequency response parameters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2963EA"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2963EA"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2963EA"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502" w:name="_MON_1354977729"/>
    <w:bookmarkEnd w:id="9502"/>
    <w:bookmarkStart w:id="9503" w:name="_MON_1417454025"/>
    <w:bookmarkEnd w:id="9503"/>
    <w:p w14:paraId="6B940CA6" w14:textId="77777777" w:rsidR="008F3EAD" w:rsidRDefault="008F3EAD" w:rsidP="008F3EAD">
      <w:pPr>
        <w:pStyle w:val="TH"/>
      </w:pPr>
      <w:r>
        <w:object w:dxaOrig="9465" w:dyaOrig="7200" w14:anchorId="5C43225A">
          <v:shape id="_x0000_i1089" type="#_x0000_t75" style="width:474.5pt;height:5in" o:ole="">
            <v:imagedata r:id="rId170" o:title=""/>
          </v:shape>
          <o:OLEObject Type="Embed" ProgID="Word.Picture.8" ShapeID="_x0000_i1089" DrawAspect="Content" ObjectID="_1812279091"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504" w:name="_Toc138935123"/>
      <w:bookmarkStart w:id="9505" w:name="_Toc138838037"/>
      <w:bookmarkStart w:id="9506" w:name="_Toc131766815"/>
      <w:bookmarkStart w:id="9507" w:name="_Toc131741281"/>
      <w:bookmarkStart w:id="9508" w:name="_Toc131596283"/>
      <w:bookmarkStart w:id="9509" w:name="_Toc124266924"/>
      <w:bookmarkStart w:id="9510" w:name="_Toc124157520"/>
      <w:bookmarkStart w:id="9511" w:name="_Toc123717944"/>
      <w:bookmarkStart w:id="9512" w:name="_Toc123054841"/>
      <w:bookmarkStart w:id="9513" w:name="_Toc123052372"/>
      <w:bookmarkStart w:id="9514" w:name="_Toc123049449"/>
      <w:bookmarkStart w:id="9515" w:name="_Toc115186600"/>
      <w:bookmarkStart w:id="9516" w:name="_Toc114255920"/>
      <w:bookmarkStart w:id="9517" w:name="_Toc107475327"/>
      <w:bookmarkStart w:id="9518" w:name="_Toc107419690"/>
      <w:bookmarkStart w:id="9519" w:name="_Toc107312106"/>
      <w:bookmarkStart w:id="9520" w:name="_Toc106783214"/>
      <w:bookmarkStart w:id="9521" w:name="_Toc90423010"/>
      <w:bookmarkStart w:id="9522" w:name="_Toc82622163"/>
      <w:bookmarkStart w:id="9523" w:name="_Toc74663620"/>
      <w:bookmarkStart w:id="9524" w:name="_Toc67916999"/>
      <w:bookmarkStart w:id="9525" w:name="_Toc61179697"/>
      <w:bookmarkStart w:id="9526" w:name="_Toc61179227"/>
      <w:bookmarkStart w:id="9527" w:name="_Toc53178979"/>
      <w:bookmarkStart w:id="9528" w:name="_Toc53178528"/>
      <w:bookmarkStart w:id="9529" w:name="_Toc45893822"/>
      <w:bookmarkStart w:id="9530" w:name="_Toc44712510"/>
      <w:bookmarkStart w:id="9531" w:name="_Toc37267903"/>
      <w:bookmarkStart w:id="9532" w:name="_Toc37260515"/>
      <w:bookmarkStart w:id="9533" w:name="_Toc36817591"/>
      <w:bookmarkStart w:id="9534" w:name="_Toc29812039"/>
      <w:bookmarkStart w:id="9535" w:name="_Toc21127830"/>
      <w:bookmarkStart w:id="9536" w:name="_Toc169713950"/>
      <w:bookmarkStart w:id="9537" w:name="_Toc176445502"/>
      <w:bookmarkStart w:id="9538" w:name="_Toc187246977"/>
      <w:bookmarkStart w:id="9539" w:name="_Toc192603066"/>
      <w:r>
        <w:rPr>
          <w:lang w:eastAsia="en-CA"/>
        </w:rPr>
        <w:t>E.7</w:t>
      </w:r>
      <w:r>
        <w:rPr>
          <w:lang w:eastAsia="en-CA"/>
        </w:rPr>
        <w:tab/>
        <w:t>Averaged EVM</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2963EA"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540" w:name="_Toc104311140"/>
      <w:bookmarkStart w:id="9541" w:name="_Toc106126841"/>
      <w:bookmarkStart w:id="9542" w:name="_Toc106177154"/>
      <w:bookmarkStart w:id="9543" w:name="_Toc114242322"/>
      <w:bookmarkStart w:id="9544" w:name="_Toc123044342"/>
      <w:bookmarkStart w:id="9545" w:name="_Toc124157981"/>
      <w:bookmarkStart w:id="9546" w:name="_Toc124259904"/>
      <w:bookmarkStart w:id="9547" w:name="_Toc130584976"/>
      <w:bookmarkStart w:id="9548" w:name="_Toc137464636"/>
      <w:bookmarkStart w:id="9549" w:name="_Toc138884305"/>
      <w:bookmarkStart w:id="9550" w:name="_Toc145643506"/>
      <w:bookmarkStart w:id="9551" w:name="_Toc155472340"/>
      <w:bookmarkStart w:id="9552" w:name="_Toc155777229"/>
      <w:bookmarkStart w:id="9553" w:name="_Toc161668561"/>
      <w:bookmarkStart w:id="9554" w:name="_Toc169713951"/>
      <w:bookmarkStart w:id="9555" w:name="_Toc176445503"/>
      <w:bookmarkStart w:id="9556" w:name="_Toc187246978"/>
      <w:bookmarkStart w:id="9557" w:name="_Toc192603067"/>
      <w:r w:rsidRPr="00047AD5">
        <w:lastRenderedPageBreak/>
        <w:t xml:space="preserve">Annex </w:t>
      </w:r>
      <w:r w:rsidR="007E1447">
        <w:t>F</w:t>
      </w:r>
      <w:r w:rsidR="007E1447" w:rsidRPr="00047AD5">
        <w:t xml:space="preserve"> </w:t>
      </w:r>
      <w:r w:rsidRPr="00047AD5">
        <w:t>(informative):</w:t>
      </w:r>
      <w:r w:rsidRPr="00047AD5">
        <w:br/>
        <w:t>Change history</w:t>
      </w:r>
      <w:bookmarkStart w:id="9558" w:name="historyclause"/>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55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559"/>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E821" w14:textId="77777777" w:rsidR="00D73520" w:rsidRDefault="00D73520">
      <w:r>
        <w:separator/>
      </w:r>
    </w:p>
  </w:endnote>
  <w:endnote w:type="continuationSeparator" w:id="0">
    <w:p w14:paraId="371820AD" w14:textId="77777777" w:rsidR="00D73520" w:rsidRDefault="00D7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1015A" w14:textId="77777777" w:rsidR="00D73520" w:rsidRDefault="00D73520">
      <w:r>
        <w:separator/>
      </w:r>
    </w:p>
  </w:footnote>
  <w:footnote w:type="continuationSeparator" w:id="0">
    <w:p w14:paraId="36A8B46A" w14:textId="77777777" w:rsidR="00D73520" w:rsidRDefault="00D7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139BAAD1"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3EA">
      <w:rPr>
        <w:rFonts w:ascii="Arial" w:hAnsi="Arial" w:cs="Arial"/>
        <w:b/>
        <w:noProof/>
        <w:sz w:val="18"/>
        <w:szCs w:val="18"/>
      </w:rPr>
      <w:t>3GPP TS 38.108 V18.7.0 (2025-06)</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2CFF7028"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3EA">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75A7"/>
    <w:rsid w:val="00133525"/>
    <w:rsid w:val="00137390"/>
    <w:rsid w:val="0014331C"/>
    <w:rsid w:val="0014346D"/>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47A2"/>
    <w:rsid w:val="0025026F"/>
    <w:rsid w:val="00252052"/>
    <w:rsid w:val="0025306A"/>
    <w:rsid w:val="0025588D"/>
    <w:rsid w:val="002675F0"/>
    <w:rsid w:val="00276BEE"/>
    <w:rsid w:val="002841E1"/>
    <w:rsid w:val="00287B6F"/>
    <w:rsid w:val="00295C4B"/>
    <w:rsid w:val="002963EA"/>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3B90"/>
    <w:rsid w:val="00414332"/>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22DB"/>
    <w:rsid w:val="006827A3"/>
    <w:rsid w:val="00684293"/>
    <w:rsid w:val="00687FED"/>
    <w:rsid w:val="00690A5F"/>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121</Pages>
  <Words>40847</Words>
  <Characters>232833</Characters>
  <Application>Microsoft Office Word</Application>
  <DocSecurity>0</DocSecurity>
  <Lines>1940</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273134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61</cp:revision>
  <cp:lastPrinted>2022-05-25T14:27:00Z</cp:lastPrinted>
  <dcterms:created xsi:type="dcterms:W3CDTF">2024-06-28T07:37:00Z</dcterms:created>
  <dcterms:modified xsi:type="dcterms:W3CDTF">2025-06-24T12:03:00Z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