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5F74D3F6" w:rsidR="00221EAA" w:rsidRPr="00C6449B" w:rsidRDefault="00221EAA" w:rsidP="00221EAA">
      <w:pPr>
        <w:pStyle w:val="ZA"/>
        <w:framePr w:wrap="notBeside"/>
      </w:pPr>
      <w:bookmarkStart w:id="0" w:name="page1"/>
      <w:bookmarkStart w:id="1" w:name="_GoBack"/>
      <w:bookmarkEnd w:id="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F02A74" w:rsidRPr="00C6449B">
        <w:t>9</w:t>
      </w:r>
      <w:r w:rsidRPr="00C6449B">
        <w:t>.</w:t>
      </w:r>
      <w:r w:rsidRPr="00C6449B">
        <w:rPr>
          <w:lang w:eastAsia="ko-KR"/>
        </w:rPr>
        <w:t>0</w:t>
      </w:r>
      <w:r w:rsidRPr="00C6449B">
        <w:t xml:space="preserve"> </w:t>
      </w:r>
      <w:r w:rsidRPr="00C6449B">
        <w:rPr>
          <w:sz w:val="32"/>
        </w:rPr>
        <w:t>(</w:t>
      </w:r>
      <w:r w:rsidRPr="00C6449B">
        <w:rPr>
          <w:sz w:val="32"/>
          <w:lang w:eastAsia="ko-KR"/>
        </w:rPr>
        <w:t>20</w:t>
      </w:r>
      <w:r w:rsidR="00F02A74" w:rsidRPr="00C6449B">
        <w:rPr>
          <w:sz w:val="32"/>
          <w:lang w:eastAsia="ko-KR"/>
        </w:rPr>
        <w:t>20</w:t>
      </w:r>
      <w:r w:rsidRPr="00C6449B">
        <w:rPr>
          <w:sz w:val="32"/>
        </w:rPr>
        <w:t>-</w:t>
      </w:r>
      <w:r w:rsidR="00F02A74" w:rsidRPr="00C6449B">
        <w:rPr>
          <w:sz w:val="32"/>
          <w:lang w:eastAsia="ko-KR"/>
        </w:rPr>
        <w:t>03</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2"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5C1083C0" w:rsidR="00221EAA" w:rsidRPr="00C6449B" w:rsidRDefault="00221EAA" w:rsidP="00221EAA">
      <w:pPr>
        <w:pStyle w:val="FP"/>
        <w:framePr w:h="3057" w:hRule="exact" w:wrap="notBeside" w:vAnchor="page" w:hAnchor="margin" w:y="12605"/>
        <w:jc w:val="center"/>
        <w:rPr>
          <w:noProof/>
          <w:sz w:val="18"/>
        </w:rPr>
      </w:pPr>
      <w:r w:rsidRPr="00C6449B">
        <w:rPr>
          <w:noProof/>
          <w:sz w:val="18"/>
        </w:rPr>
        <w:t>© 20</w:t>
      </w:r>
      <w:r w:rsidR="00F02A74" w:rsidRPr="00C6449B">
        <w:rPr>
          <w:noProof/>
          <w:sz w:val="18"/>
        </w:rPr>
        <w:t>20</w:t>
      </w:r>
      <w:r w:rsidRPr="00C6449B">
        <w:rPr>
          <w:noProof/>
          <w:sz w:val="18"/>
        </w:rPr>
        <w:t>, 3GPP Organizational Partners (ARIB, ATIS, CCSA, ETSI, TSDSI, TTA, TTC).</w:t>
      </w:r>
      <w:bookmarkStart w:id="3" w:name="copyrightaddon"/>
      <w:bookmarkEnd w:id="3"/>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2"/>
    <w:p w14:paraId="62E89C6D" w14:textId="77777777" w:rsidR="00221EAA" w:rsidRPr="00C6449B" w:rsidRDefault="00221EAA" w:rsidP="00221EAA">
      <w:pPr>
        <w:pStyle w:val="TT"/>
        <w:outlineLvl w:val="0"/>
      </w:pPr>
      <w:r w:rsidRPr="00C6449B">
        <w:br w:type="page"/>
      </w:r>
      <w:r w:rsidRPr="00C6449B">
        <w:lastRenderedPageBreak/>
        <w:t>Contents</w:t>
      </w:r>
    </w:p>
    <w:p w14:paraId="242E0F71" w14:textId="547C37B8" w:rsidR="00767879" w:rsidRDefault="00767879">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_Toc37268459 \h </w:instrText>
      </w:r>
      <w:r>
        <w:fldChar w:fldCharType="separate"/>
      </w:r>
      <w:r>
        <w:t>12</w:t>
      </w:r>
      <w:r>
        <w:fldChar w:fldCharType="end"/>
      </w:r>
    </w:p>
    <w:p w14:paraId="161319F3" w14:textId="574710F8" w:rsidR="00767879" w:rsidRDefault="0076787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_Toc37268460 \h </w:instrText>
      </w:r>
      <w:r>
        <w:fldChar w:fldCharType="separate"/>
      </w:r>
      <w:r>
        <w:t>13</w:t>
      </w:r>
      <w:r>
        <w:fldChar w:fldCharType="end"/>
      </w:r>
    </w:p>
    <w:p w14:paraId="75D74615" w14:textId="57490CEB" w:rsidR="00767879" w:rsidRDefault="0076787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_Toc37268461 \h </w:instrText>
      </w:r>
      <w:r>
        <w:fldChar w:fldCharType="separate"/>
      </w:r>
      <w:r>
        <w:t>13</w:t>
      </w:r>
      <w:r>
        <w:fldChar w:fldCharType="end"/>
      </w:r>
    </w:p>
    <w:p w14:paraId="5EA8866B" w14:textId="091E4D2F" w:rsidR="00767879" w:rsidRDefault="0076787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_Toc37268462 \h </w:instrText>
      </w:r>
      <w:r>
        <w:fldChar w:fldCharType="separate"/>
      </w:r>
      <w:r>
        <w:t>14</w:t>
      </w:r>
      <w:r>
        <w:fldChar w:fldCharType="end"/>
      </w:r>
    </w:p>
    <w:p w14:paraId="02399B34" w14:textId="2E145510" w:rsidR="00767879" w:rsidRDefault="0076787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_Toc37268463 \h </w:instrText>
      </w:r>
      <w:r>
        <w:fldChar w:fldCharType="separate"/>
      </w:r>
      <w:r>
        <w:t>14</w:t>
      </w:r>
      <w:r>
        <w:fldChar w:fldCharType="end"/>
      </w:r>
    </w:p>
    <w:p w14:paraId="7703D5AE" w14:textId="10FCFD5E" w:rsidR="00767879" w:rsidRDefault="0076787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_Toc37268464 \h </w:instrText>
      </w:r>
      <w:r>
        <w:fldChar w:fldCharType="separate"/>
      </w:r>
      <w:r>
        <w:t>18</w:t>
      </w:r>
      <w:r>
        <w:fldChar w:fldCharType="end"/>
      </w:r>
    </w:p>
    <w:p w14:paraId="69297277" w14:textId="72AAEB53" w:rsidR="00767879" w:rsidRDefault="00767879">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_Toc37268465 \h </w:instrText>
      </w:r>
      <w:r>
        <w:fldChar w:fldCharType="separate"/>
      </w:r>
      <w:r>
        <w:t>20</w:t>
      </w:r>
      <w:r>
        <w:fldChar w:fldCharType="end"/>
      </w:r>
    </w:p>
    <w:p w14:paraId="7619328B" w14:textId="26D7474A" w:rsidR="00767879" w:rsidRDefault="0076787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_Toc37268466 \h </w:instrText>
      </w:r>
      <w:r>
        <w:fldChar w:fldCharType="separate"/>
      </w:r>
      <w:r>
        <w:t>22</w:t>
      </w:r>
      <w:r>
        <w:fldChar w:fldCharType="end"/>
      </w:r>
    </w:p>
    <w:p w14:paraId="3FB4ED3E" w14:textId="7688FA8D" w:rsidR="00767879" w:rsidRDefault="0076787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_Toc37268467 \h </w:instrText>
      </w:r>
      <w:r>
        <w:fldChar w:fldCharType="separate"/>
      </w:r>
      <w:r>
        <w:t>22</w:t>
      </w:r>
      <w:r>
        <w:fldChar w:fldCharType="end"/>
      </w:r>
    </w:p>
    <w:p w14:paraId="1AFE28FC" w14:textId="2DE5A79A" w:rsidR="00767879" w:rsidRDefault="0076787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_Toc37268468 \h </w:instrText>
      </w:r>
      <w:r>
        <w:fldChar w:fldCharType="separate"/>
      </w:r>
      <w:r>
        <w:t>22</w:t>
      </w:r>
      <w:r>
        <w:fldChar w:fldCharType="end"/>
      </w:r>
    </w:p>
    <w:p w14:paraId="23770DA3" w14:textId="4B550E1C" w:rsidR="00767879" w:rsidRDefault="00767879">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_Toc37268469 \h </w:instrText>
      </w:r>
      <w:r>
        <w:fldChar w:fldCharType="separate"/>
      </w:r>
      <w:r>
        <w:t>22</w:t>
      </w:r>
      <w:r>
        <w:fldChar w:fldCharType="end"/>
      </w:r>
    </w:p>
    <w:p w14:paraId="2952E1A2" w14:textId="1737E34B" w:rsidR="00767879" w:rsidRDefault="00767879">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4819C2">
        <w:rPr>
          <w:i/>
        </w:rPr>
        <w:t>BS type 1-C</w:t>
      </w:r>
      <w:r>
        <w:tab/>
      </w:r>
      <w:r>
        <w:fldChar w:fldCharType="begin" w:fldLock="1"/>
      </w:r>
      <w:r>
        <w:instrText xml:space="preserve"> PAGEREF _Toc37268470 \h </w:instrText>
      </w:r>
      <w:r>
        <w:fldChar w:fldCharType="separate"/>
      </w:r>
      <w:r>
        <w:t>22</w:t>
      </w:r>
      <w:r>
        <w:fldChar w:fldCharType="end"/>
      </w:r>
    </w:p>
    <w:p w14:paraId="6BA6DF43" w14:textId="2F7F5467" w:rsidR="00767879" w:rsidRDefault="00767879">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4819C2">
        <w:rPr>
          <w:i/>
        </w:rPr>
        <w:t>BS type 1-H</w:t>
      </w:r>
      <w:r>
        <w:tab/>
      </w:r>
      <w:r>
        <w:fldChar w:fldCharType="begin" w:fldLock="1"/>
      </w:r>
      <w:r>
        <w:instrText xml:space="preserve"> PAGEREF _Toc37268471 \h </w:instrText>
      </w:r>
      <w:r>
        <w:fldChar w:fldCharType="separate"/>
      </w:r>
      <w:r>
        <w:t>23</w:t>
      </w:r>
      <w:r>
        <w:fldChar w:fldCharType="end"/>
      </w:r>
    </w:p>
    <w:p w14:paraId="7BCFFE41" w14:textId="189F8DF9" w:rsidR="00767879" w:rsidRDefault="00767879">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4819C2">
        <w:rPr>
          <w:i/>
        </w:rPr>
        <w:t>BS type 1-O</w:t>
      </w:r>
      <w:r>
        <w:t xml:space="preserve"> and </w:t>
      </w:r>
      <w:r w:rsidRPr="004819C2">
        <w:rPr>
          <w:i/>
        </w:rPr>
        <w:t>BS type 2-O</w:t>
      </w:r>
      <w:r>
        <w:tab/>
      </w:r>
      <w:r>
        <w:fldChar w:fldCharType="begin" w:fldLock="1"/>
      </w:r>
      <w:r>
        <w:instrText xml:space="preserve"> PAGEREF _Toc37268472 \h </w:instrText>
      </w:r>
      <w:r>
        <w:fldChar w:fldCharType="separate"/>
      </w:r>
      <w:r>
        <w:t>24</w:t>
      </w:r>
      <w:r>
        <w:fldChar w:fldCharType="end"/>
      </w:r>
    </w:p>
    <w:p w14:paraId="7559F99F" w14:textId="6F56E1E6" w:rsidR="00767879" w:rsidRDefault="00767879">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_Toc37268473 \h </w:instrText>
      </w:r>
      <w:r>
        <w:fldChar w:fldCharType="separate"/>
      </w:r>
      <w:r>
        <w:t>24</w:t>
      </w:r>
      <w:r>
        <w:fldChar w:fldCharType="end"/>
      </w:r>
    </w:p>
    <w:p w14:paraId="17CA4C43" w14:textId="438909E2" w:rsidR="00767879" w:rsidRDefault="00767879">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_Toc37268474 \h </w:instrText>
      </w:r>
      <w:r>
        <w:fldChar w:fldCharType="separate"/>
      </w:r>
      <w:r>
        <w:t>25</w:t>
      </w:r>
      <w:r>
        <w:fldChar w:fldCharType="end"/>
      </w:r>
    </w:p>
    <w:p w14:paraId="46DC77C9" w14:textId="0C8579AF" w:rsidR="00767879" w:rsidRDefault="00767879">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_Toc37268475 \h </w:instrText>
      </w:r>
      <w:r>
        <w:fldChar w:fldCharType="separate"/>
      </w:r>
      <w:r>
        <w:t>25</w:t>
      </w:r>
      <w:r>
        <w:fldChar w:fldCharType="end"/>
      </w:r>
    </w:p>
    <w:p w14:paraId="12EC44DF" w14:textId="5C0F3CF2" w:rsidR="00767879" w:rsidRDefault="00767879">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4819C2">
        <w:rPr>
          <w:i/>
        </w:rPr>
        <w:t>non-contiguous spectrum</w:t>
      </w:r>
      <w:r>
        <w:tab/>
      </w:r>
      <w:r>
        <w:fldChar w:fldCharType="begin" w:fldLock="1"/>
      </w:r>
      <w:r>
        <w:instrText xml:space="preserve"> PAGEREF _Toc37268476 \h </w:instrText>
      </w:r>
      <w:r>
        <w:fldChar w:fldCharType="separate"/>
      </w:r>
      <w:r>
        <w:t>26</w:t>
      </w:r>
      <w:r>
        <w:fldChar w:fldCharType="end"/>
      </w:r>
    </w:p>
    <w:p w14:paraId="0D1AD33D" w14:textId="77398330" w:rsidR="00767879" w:rsidRDefault="00767879">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_Toc37268477 \h </w:instrText>
      </w:r>
      <w:r>
        <w:fldChar w:fldCharType="separate"/>
      </w:r>
      <w:r>
        <w:t>26</w:t>
      </w:r>
      <w:r>
        <w:fldChar w:fldCharType="end"/>
      </w:r>
    </w:p>
    <w:p w14:paraId="592695CA" w14:textId="7EB4805A" w:rsidR="00767879" w:rsidRDefault="00767879">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_Toc37268478 \h </w:instrText>
      </w:r>
      <w:r>
        <w:fldChar w:fldCharType="separate"/>
      </w:r>
      <w:r>
        <w:t>28</w:t>
      </w:r>
      <w:r>
        <w:fldChar w:fldCharType="end"/>
      </w:r>
    </w:p>
    <w:p w14:paraId="384D3CED" w14:textId="2DEE303C" w:rsidR="00767879" w:rsidRDefault="0076787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4819C2">
        <w:rPr>
          <w:i/>
        </w:rPr>
        <w:t>Operating bands</w:t>
      </w:r>
      <w:r>
        <w:t xml:space="preserve"> and channel arrangement</w:t>
      </w:r>
      <w:r>
        <w:tab/>
      </w:r>
      <w:r>
        <w:fldChar w:fldCharType="begin" w:fldLock="1"/>
      </w:r>
      <w:r>
        <w:instrText xml:space="preserve"> PAGEREF _Toc37268479 \h </w:instrText>
      </w:r>
      <w:r>
        <w:fldChar w:fldCharType="separate"/>
      </w:r>
      <w:r>
        <w:t>29</w:t>
      </w:r>
      <w:r>
        <w:fldChar w:fldCharType="end"/>
      </w:r>
    </w:p>
    <w:p w14:paraId="06272213" w14:textId="618C9D22" w:rsidR="00767879" w:rsidRDefault="0076787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_Toc37268480 \h </w:instrText>
      </w:r>
      <w:r>
        <w:fldChar w:fldCharType="separate"/>
      </w:r>
      <w:r>
        <w:t>29</w:t>
      </w:r>
      <w:r>
        <w:fldChar w:fldCharType="end"/>
      </w:r>
    </w:p>
    <w:p w14:paraId="2652DB71" w14:textId="583521CC" w:rsidR="00767879" w:rsidRDefault="00767879">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4819C2">
        <w:rPr>
          <w:i/>
        </w:rPr>
        <w:t>Operating bands</w:t>
      </w:r>
      <w:r>
        <w:tab/>
      </w:r>
      <w:r>
        <w:fldChar w:fldCharType="begin" w:fldLock="1"/>
      </w:r>
      <w:r>
        <w:instrText xml:space="preserve"> PAGEREF _Toc37268481 \h </w:instrText>
      </w:r>
      <w:r>
        <w:fldChar w:fldCharType="separate"/>
      </w:r>
      <w:r>
        <w:t>29</w:t>
      </w:r>
      <w:r>
        <w:fldChar w:fldCharType="end"/>
      </w:r>
    </w:p>
    <w:p w14:paraId="53B93BCA" w14:textId="7839CDD0" w:rsidR="00767879" w:rsidRDefault="00767879">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4819C2">
        <w:rPr>
          <w:i/>
        </w:rPr>
        <w:t>BS channel bandwidth</w:t>
      </w:r>
      <w:r>
        <w:tab/>
      </w:r>
      <w:r>
        <w:fldChar w:fldCharType="begin" w:fldLock="1"/>
      </w:r>
      <w:r>
        <w:instrText xml:space="preserve"> PAGEREF _Toc37268482 \h </w:instrText>
      </w:r>
      <w:r>
        <w:fldChar w:fldCharType="separate"/>
      </w:r>
      <w:r>
        <w:t>30</w:t>
      </w:r>
      <w:r>
        <w:fldChar w:fldCharType="end"/>
      </w:r>
    </w:p>
    <w:p w14:paraId="0437A800" w14:textId="027F114A" w:rsidR="00767879" w:rsidRDefault="00767879">
      <w:pPr>
        <w:pStyle w:val="TOC3"/>
        <w:rPr>
          <w:rFonts w:asciiTheme="minorHAnsi" w:hAnsiTheme="minorHAnsi" w:cstheme="minorBidi"/>
          <w:sz w:val="22"/>
          <w:szCs w:val="22"/>
          <w:lang w:eastAsia="en-GB"/>
        </w:rPr>
      </w:pPr>
      <w:r w:rsidRPr="004819C2">
        <w:rPr>
          <w:rFonts w:eastAsia="SimSun"/>
        </w:rPr>
        <w:t>5.3.1</w:t>
      </w:r>
      <w:r>
        <w:rPr>
          <w:rFonts w:asciiTheme="minorHAnsi" w:hAnsiTheme="minorHAnsi" w:cstheme="minorBidi"/>
          <w:sz w:val="22"/>
          <w:szCs w:val="22"/>
          <w:lang w:eastAsia="en-GB"/>
        </w:rPr>
        <w:tab/>
      </w:r>
      <w:r w:rsidRPr="004819C2">
        <w:rPr>
          <w:rFonts w:eastAsia="SimSun"/>
        </w:rPr>
        <w:t>General</w:t>
      </w:r>
      <w:r>
        <w:tab/>
      </w:r>
      <w:r>
        <w:fldChar w:fldCharType="begin" w:fldLock="1"/>
      </w:r>
      <w:r>
        <w:instrText xml:space="preserve"> PAGEREF _Toc37268483 \h </w:instrText>
      </w:r>
      <w:r>
        <w:fldChar w:fldCharType="separate"/>
      </w:r>
      <w:r>
        <w:t>30</w:t>
      </w:r>
      <w:r>
        <w:fldChar w:fldCharType="end"/>
      </w:r>
    </w:p>
    <w:p w14:paraId="6634C5E4" w14:textId="4EEB575E" w:rsidR="00767879" w:rsidRDefault="00767879">
      <w:pPr>
        <w:pStyle w:val="TOC3"/>
        <w:rPr>
          <w:rFonts w:asciiTheme="minorHAnsi" w:hAnsiTheme="minorHAnsi" w:cstheme="minorBidi"/>
          <w:sz w:val="22"/>
          <w:szCs w:val="22"/>
          <w:lang w:eastAsia="en-GB"/>
        </w:rPr>
      </w:pPr>
      <w:r w:rsidRPr="004819C2">
        <w:rPr>
          <w:rFonts w:eastAsia="Yu Mincho"/>
        </w:rPr>
        <w:t>5.3.2</w:t>
      </w:r>
      <w:r>
        <w:rPr>
          <w:rFonts w:asciiTheme="minorHAnsi" w:hAnsiTheme="minorHAnsi" w:cstheme="minorBidi"/>
          <w:sz w:val="22"/>
          <w:szCs w:val="22"/>
          <w:lang w:eastAsia="en-GB"/>
        </w:rPr>
        <w:tab/>
      </w:r>
      <w:r w:rsidRPr="004819C2">
        <w:rPr>
          <w:rFonts w:eastAsia="Yu Mincho"/>
          <w:i/>
        </w:rPr>
        <w:t>Transmission bandwidth configuration</w:t>
      </w:r>
      <w:r>
        <w:tab/>
      </w:r>
      <w:r>
        <w:fldChar w:fldCharType="begin" w:fldLock="1"/>
      </w:r>
      <w:r>
        <w:instrText xml:space="preserve"> PAGEREF _Toc37268484 \h </w:instrText>
      </w:r>
      <w:r>
        <w:fldChar w:fldCharType="separate"/>
      </w:r>
      <w:r>
        <w:t>31</w:t>
      </w:r>
      <w:r>
        <w:fldChar w:fldCharType="end"/>
      </w:r>
    </w:p>
    <w:p w14:paraId="11989705" w14:textId="50C855F4" w:rsidR="00767879" w:rsidRDefault="00767879">
      <w:pPr>
        <w:pStyle w:val="TOC3"/>
        <w:rPr>
          <w:rFonts w:asciiTheme="minorHAnsi" w:hAnsiTheme="minorHAnsi" w:cstheme="minorBidi"/>
          <w:sz w:val="22"/>
          <w:szCs w:val="22"/>
          <w:lang w:eastAsia="en-GB"/>
        </w:rPr>
      </w:pPr>
      <w:r w:rsidRPr="004819C2">
        <w:rPr>
          <w:rFonts w:eastAsia="Yu Mincho"/>
        </w:rPr>
        <w:t>5.3.3</w:t>
      </w:r>
      <w:r>
        <w:rPr>
          <w:rFonts w:asciiTheme="minorHAnsi" w:hAnsiTheme="minorHAnsi" w:cstheme="minorBidi"/>
          <w:sz w:val="22"/>
          <w:szCs w:val="22"/>
          <w:lang w:eastAsia="en-GB"/>
        </w:rPr>
        <w:tab/>
      </w:r>
      <w:r w:rsidRPr="004819C2">
        <w:rPr>
          <w:rFonts w:eastAsia="Yu Mincho"/>
        </w:rPr>
        <w:t xml:space="preserve">Minimum guardband and </w:t>
      </w:r>
      <w:r w:rsidRPr="004819C2">
        <w:rPr>
          <w:rFonts w:eastAsia="Yu Mincho"/>
          <w:i/>
        </w:rPr>
        <w:t>transmission bandwidth configuration</w:t>
      </w:r>
      <w:r>
        <w:tab/>
      </w:r>
      <w:r>
        <w:fldChar w:fldCharType="begin" w:fldLock="1"/>
      </w:r>
      <w:r>
        <w:instrText xml:space="preserve"> PAGEREF _Toc37268485 \h </w:instrText>
      </w:r>
      <w:r>
        <w:fldChar w:fldCharType="separate"/>
      </w:r>
      <w:r>
        <w:t>31</w:t>
      </w:r>
      <w:r>
        <w:fldChar w:fldCharType="end"/>
      </w:r>
    </w:p>
    <w:p w14:paraId="25E65078" w14:textId="7C01A796" w:rsidR="00767879" w:rsidRDefault="00767879">
      <w:pPr>
        <w:pStyle w:val="TOC3"/>
        <w:rPr>
          <w:rFonts w:asciiTheme="minorHAnsi" w:hAnsiTheme="minorHAnsi" w:cstheme="minorBidi"/>
          <w:sz w:val="22"/>
          <w:szCs w:val="22"/>
          <w:lang w:eastAsia="en-GB"/>
        </w:rPr>
      </w:pPr>
      <w:r w:rsidRPr="004819C2">
        <w:rPr>
          <w:rFonts w:eastAsia="Yu Mincho"/>
        </w:rPr>
        <w:t>5.3.4</w:t>
      </w:r>
      <w:r>
        <w:rPr>
          <w:rFonts w:asciiTheme="minorHAnsi" w:hAnsiTheme="minorHAnsi" w:cstheme="minorBidi"/>
          <w:sz w:val="22"/>
          <w:szCs w:val="22"/>
          <w:lang w:eastAsia="en-GB"/>
        </w:rPr>
        <w:tab/>
      </w:r>
      <w:r w:rsidRPr="004819C2">
        <w:rPr>
          <w:rFonts w:eastAsia="Yu Mincho"/>
        </w:rPr>
        <w:t>RB alignment</w:t>
      </w:r>
      <w:r>
        <w:tab/>
      </w:r>
      <w:r>
        <w:fldChar w:fldCharType="begin" w:fldLock="1"/>
      </w:r>
      <w:r>
        <w:instrText xml:space="preserve"> PAGEREF _Toc37268486 \h </w:instrText>
      </w:r>
      <w:r>
        <w:fldChar w:fldCharType="separate"/>
      </w:r>
      <w:r>
        <w:t>33</w:t>
      </w:r>
      <w:r>
        <w:fldChar w:fldCharType="end"/>
      </w:r>
    </w:p>
    <w:p w14:paraId="0FA9C12C" w14:textId="0F557B29" w:rsidR="00767879" w:rsidRDefault="00767879">
      <w:pPr>
        <w:pStyle w:val="TOC3"/>
        <w:rPr>
          <w:rFonts w:asciiTheme="minorHAnsi" w:hAnsiTheme="minorHAnsi" w:cstheme="minorBidi"/>
          <w:sz w:val="22"/>
          <w:szCs w:val="22"/>
          <w:lang w:eastAsia="en-GB"/>
        </w:rPr>
      </w:pPr>
      <w:r w:rsidRPr="004819C2">
        <w:rPr>
          <w:rFonts w:eastAsia="Yu Mincho"/>
        </w:rPr>
        <w:t>5.3.5</w:t>
      </w:r>
      <w:r>
        <w:rPr>
          <w:rFonts w:asciiTheme="minorHAnsi" w:hAnsiTheme="minorHAnsi" w:cstheme="minorBidi"/>
          <w:sz w:val="22"/>
          <w:szCs w:val="22"/>
          <w:lang w:eastAsia="en-GB"/>
        </w:rPr>
        <w:tab/>
      </w:r>
      <w:r w:rsidRPr="004819C2">
        <w:rPr>
          <w:rFonts w:eastAsia="Yu Mincho"/>
          <w:i/>
        </w:rPr>
        <w:t>BS channel bandwidth</w:t>
      </w:r>
      <w:r w:rsidRPr="004819C2">
        <w:rPr>
          <w:rFonts w:eastAsia="Yu Mincho"/>
        </w:rPr>
        <w:t xml:space="preserve"> per </w:t>
      </w:r>
      <w:r w:rsidRPr="004819C2">
        <w:rPr>
          <w:rFonts w:eastAsia="Yu Mincho"/>
          <w:i/>
        </w:rPr>
        <w:t>operating band</w:t>
      </w:r>
      <w:r>
        <w:tab/>
      </w:r>
      <w:r>
        <w:fldChar w:fldCharType="begin" w:fldLock="1"/>
      </w:r>
      <w:r>
        <w:instrText xml:space="preserve"> PAGEREF _Toc37268487 \h </w:instrText>
      </w:r>
      <w:r>
        <w:fldChar w:fldCharType="separate"/>
      </w:r>
      <w:r>
        <w:t>33</w:t>
      </w:r>
      <w:r>
        <w:fldChar w:fldCharType="end"/>
      </w:r>
    </w:p>
    <w:p w14:paraId="7E646396" w14:textId="13CF1EB7" w:rsidR="00767879" w:rsidRDefault="00767879">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4819C2">
        <w:rPr>
          <w:i/>
        </w:rPr>
        <w:t>BS channel bandwidth</w:t>
      </w:r>
      <w:r>
        <w:t xml:space="preserve"> for CA</w:t>
      </w:r>
      <w:r>
        <w:tab/>
      </w:r>
      <w:r>
        <w:fldChar w:fldCharType="begin" w:fldLock="1"/>
      </w:r>
      <w:r>
        <w:instrText xml:space="preserve"> PAGEREF _Toc37268488 \h </w:instrText>
      </w:r>
      <w:r>
        <w:fldChar w:fldCharType="separate"/>
      </w:r>
      <w:r>
        <w:t>37</w:t>
      </w:r>
      <w:r>
        <w:fldChar w:fldCharType="end"/>
      </w:r>
    </w:p>
    <w:p w14:paraId="6C4D70F1" w14:textId="3B628072" w:rsidR="00767879" w:rsidRDefault="00767879">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4819C2">
        <w:rPr>
          <w:i/>
        </w:rPr>
        <w:t>Transmission bandwidth configuration</w:t>
      </w:r>
      <w:r>
        <w:t xml:space="preserve"> for CA</w:t>
      </w:r>
      <w:r>
        <w:tab/>
      </w:r>
      <w:r>
        <w:fldChar w:fldCharType="begin" w:fldLock="1"/>
      </w:r>
      <w:r>
        <w:instrText xml:space="preserve"> PAGEREF _Toc37268489 \h </w:instrText>
      </w:r>
      <w:r>
        <w:fldChar w:fldCharType="separate"/>
      </w:r>
      <w:r>
        <w:t>37</w:t>
      </w:r>
      <w:r>
        <w:fldChar w:fldCharType="end"/>
      </w:r>
    </w:p>
    <w:p w14:paraId="71F2CCB4" w14:textId="4AD5F8E0" w:rsidR="00767879" w:rsidRDefault="00767879">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4819C2">
        <w:rPr>
          <w:i/>
        </w:rPr>
        <w:t>transmission bandwidth configuration</w:t>
      </w:r>
      <w:r>
        <w:t xml:space="preserve"> for CA</w:t>
      </w:r>
      <w:r>
        <w:tab/>
      </w:r>
      <w:r>
        <w:fldChar w:fldCharType="begin" w:fldLock="1"/>
      </w:r>
      <w:r>
        <w:instrText xml:space="preserve"> PAGEREF _Toc37268490 \h </w:instrText>
      </w:r>
      <w:r>
        <w:fldChar w:fldCharType="separate"/>
      </w:r>
      <w:r>
        <w:t>37</w:t>
      </w:r>
      <w:r>
        <w:fldChar w:fldCharType="end"/>
      </w:r>
    </w:p>
    <w:p w14:paraId="0AA3F8AD" w14:textId="36D141DA" w:rsidR="00767879" w:rsidRDefault="00767879">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_Toc37268491 \h </w:instrText>
      </w:r>
      <w:r>
        <w:fldChar w:fldCharType="separate"/>
      </w:r>
      <w:r>
        <w:t>38</w:t>
      </w:r>
      <w:r>
        <w:fldChar w:fldCharType="end"/>
      </w:r>
    </w:p>
    <w:p w14:paraId="4F87ABE2" w14:textId="77ACF8E1" w:rsidR="00767879" w:rsidRDefault="00767879">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_Toc37268492 \h </w:instrText>
      </w:r>
      <w:r>
        <w:fldChar w:fldCharType="separate"/>
      </w:r>
      <w:r>
        <w:t>38</w:t>
      </w:r>
      <w:r>
        <w:fldChar w:fldCharType="end"/>
      </w:r>
    </w:p>
    <w:p w14:paraId="22D9EF4B" w14:textId="52501EBA" w:rsidR="00767879" w:rsidRDefault="00767879">
      <w:pPr>
        <w:pStyle w:val="TOC4"/>
        <w:rPr>
          <w:rFonts w:asciiTheme="minorHAnsi" w:hAnsiTheme="minorHAnsi" w:cstheme="minorBidi"/>
          <w:sz w:val="22"/>
          <w:szCs w:val="22"/>
          <w:lang w:eastAsia="en-GB"/>
        </w:rPr>
      </w:pPr>
      <w:r w:rsidRPr="004819C2">
        <w:rPr>
          <w:rFonts w:eastAsia="Yu Mincho"/>
        </w:rPr>
        <w:t>5.4.1.1</w:t>
      </w:r>
      <w:r>
        <w:rPr>
          <w:rFonts w:asciiTheme="minorHAnsi" w:hAnsiTheme="minorHAnsi" w:cstheme="minorBidi"/>
          <w:sz w:val="22"/>
          <w:szCs w:val="22"/>
          <w:lang w:eastAsia="en-GB"/>
        </w:rPr>
        <w:tab/>
      </w:r>
      <w:r w:rsidRPr="004819C2">
        <w:rPr>
          <w:rFonts w:eastAsia="Yu Mincho"/>
        </w:rPr>
        <w:t>Channel spacing for adjacent NR carriers</w:t>
      </w:r>
      <w:r>
        <w:tab/>
      </w:r>
      <w:r>
        <w:fldChar w:fldCharType="begin" w:fldLock="1"/>
      </w:r>
      <w:r>
        <w:instrText xml:space="preserve"> PAGEREF _Toc37268493 \h </w:instrText>
      </w:r>
      <w:r>
        <w:fldChar w:fldCharType="separate"/>
      </w:r>
      <w:r>
        <w:t>38</w:t>
      </w:r>
      <w:r>
        <w:fldChar w:fldCharType="end"/>
      </w:r>
    </w:p>
    <w:p w14:paraId="1DBDE332" w14:textId="1433597D" w:rsidR="00767879" w:rsidRDefault="00767879">
      <w:pPr>
        <w:pStyle w:val="TOC4"/>
        <w:rPr>
          <w:rFonts w:asciiTheme="minorHAnsi" w:hAnsiTheme="minorHAnsi" w:cstheme="minorBidi"/>
          <w:sz w:val="22"/>
          <w:szCs w:val="22"/>
          <w:lang w:eastAsia="en-GB"/>
        </w:rPr>
      </w:pPr>
      <w:r w:rsidRPr="004819C2">
        <w:rPr>
          <w:rFonts w:eastAsia="Yu Mincho"/>
        </w:rPr>
        <w:t>5.4.1.2</w:t>
      </w:r>
      <w:r>
        <w:rPr>
          <w:rFonts w:asciiTheme="minorHAnsi" w:hAnsiTheme="minorHAnsi" w:cstheme="minorBidi"/>
          <w:sz w:val="22"/>
          <w:szCs w:val="22"/>
          <w:lang w:eastAsia="en-GB"/>
        </w:rPr>
        <w:tab/>
      </w:r>
      <w:r w:rsidRPr="004819C2">
        <w:rPr>
          <w:rFonts w:eastAsia="Yu Mincho"/>
        </w:rPr>
        <w:t>Channel spacing for CA</w:t>
      </w:r>
      <w:r>
        <w:tab/>
      </w:r>
      <w:r>
        <w:fldChar w:fldCharType="begin" w:fldLock="1"/>
      </w:r>
      <w:r>
        <w:instrText xml:space="preserve"> PAGEREF _Toc37268494 \h </w:instrText>
      </w:r>
      <w:r>
        <w:fldChar w:fldCharType="separate"/>
      </w:r>
      <w:r>
        <w:t>39</w:t>
      </w:r>
      <w:r>
        <w:fldChar w:fldCharType="end"/>
      </w:r>
    </w:p>
    <w:p w14:paraId="18C1AB91" w14:textId="2B0012D7" w:rsidR="00767879" w:rsidRDefault="00767879">
      <w:pPr>
        <w:pStyle w:val="TOC3"/>
        <w:rPr>
          <w:rFonts w:asciiTheme="minorHAnsi" w:hAnsiTheme="minorHAnsi" w:cstheme="minorBidi"/>
          <w:sz w:val="22"/>
          <w:szCs w:val="22"/>
          <w:lang w:eastAsia="en-GB"/>
        </w:rPr>
      </w:pPr>
      <w:r w:rsidRPr="004819C2">
        <w:rPr>
          <w:rFonts w:eastAsia="Yu Mincho"/>
        </w:rPr>
        <w:t>5.4.2</w:t>
      </w:r>
      <w:r>
        <w:rPr>
          <w:rFonts w:asciiTheme="minorHAnsi" w:hAnsiTheme="minorHAnsi" w:cstheme="minorBidi"/>
          <w:sz w:val="22"/>
          <w:szCs w:val="22"/>
          <w:lang w:eastAsia="en-GB"/>
        </w:rPr>
        <w:tab/>
      </w:r>
      <w:r w:rsidRPr="004819C2">
        <w:rPr>
          <w:rFonts w:eastAsia="Yu Mincho"/>
        </w:rPr>
        <w:t>Channel raster</w:t>
      </w:r>
      <w:r>
        <w:tab/>
      </w:r>
      <w:r>
        <w:fldChar w:fldCharType="begin" w:fldLock="1"/>
      </w:r>
      <w:r>
        <w:instrText xml:space="preserve"> PAGEREF _Toc37268495 \h </w:instrText>
      </w:r>
      <w:r>
        <w:fldChar w:fldCharType="separate"/>
      </w:r>
      <w:r>
        <w:t>40</w:t>
      </w:r>
      <w:r>
        <w:fldChar w:fldCharType="end"/>
      </w:r>
    </w:p>
    <w:p w14:paraId="58DF8834" w14:textId="06163383" w:rsidR="00767879" w:rsidRDefault="00767879">
      <w:pPr>
        <w:pStyle w:val="TOC4"/>
        <w:rPr>
          <w:rFonts w:asciiTheme="minorHAnsi" w:hAnsiTheme="minorHAnsi" w:cstheme="minorBidi"/>
          <w:sz w:val="22"/>
          <w:szCs w:val="22"/>
          <w:lang w:eastAsia="en-GB"/>
        </w:rPr>
      </w:pPr>
      <w:r w:rsidRPr="004819C2">
        <w:rPr>
          <w:rFonts w:eastAsia="Yu Mincho"/>
        </w:rPr>
        <w:t>5.4.2.1</w:t>
      </w:r>
      <w:r>
        <w:rPr>
          <w:rFonts w:asciiTheme="minorHAnsi" w:hAnsiTheme="minorHAnsi" w:cstheme="minorBidi"/>
          <w:sz w:val="22"/>
          <w:szCs w:val="22"/>
          <w:lang w:eastAsia="en-GB"/>
        </w:rPr>
        <w:tab/>
      </w:r>
      <w:r w:rsidRPr="004819C2">
        <w:rPr>
          <w:rFonts w:eastAsia="Yu Mincho"/>
        </w:rPr>
        <w:t>NR-ARFCN and channel raster</w:t>
      </w:r>
      <w:r>
        <w:tab/>
      </w:r>
      <w:r>
        <w:fldChar w:fldCharType="begin" w:fldLock="1"/>
      </w:r>
      <w:r>
        <w:instrText xml:space="preserve"> PAGEREF _Toc37268496 \h </w:instrText>
      </w:r>
      <w:r>
        <w:fldChar w:fldCharType="separate"/>
      </w:r>
      <w:r>
        <w:t>40</w:t>
      </w:r>
      <w:r>
        <w:fldChar w:fldCharType="end"/>
      </w:r>
    </w:p>
    <w:p w14:paraId="12792B61" w14:textId="2F5B804D" w:rsidR="00767879" w:rsidRDefault="00767879">
      <w:pPr>
        <w:pStyle w:val="TOC4"/>
        <w:rPr>
          <w:rFonts w:asciiTheme="minorHAnsi" w:hAnsiTheme="minorHAnsi" w:cstheme="minorBidi"/>
          <w:sz w:val="22"/>
          <w:szCs w:val="22"/>
          <w:lang w:eastAsia="en-GB"/>
        </w:rPr>
      </w:pPr>
      <w:r w:rsidRPr="004819C2">
        <w:rPr>
          <w:rFonts w:eastAsia="Yu Mincho"/>
        </w:rPr>
        <w:t>5.4.2.2</w:t>
      </w:r>
      <w:r>
        <w:rPr>
          <w:rFonts w:asciiTheme="minorHAnsi" w:hAnsiTheme="minorHAnsi" w:cstheme="minorBidi"/>
          <w:sz w:val="22"/>
          <w:szCs w:val="22"/>
          <w:lang w:eastAsia="en-GB"/>
        </w:rPr>
        <w:tab/>
      </w:r>
      <w:r w:rsidRPr="004819C2">
        <w:rPr>
          <w:rFonts w:eastAsia="Yu Mincho"/>
        </w:rPr>
        <w:t>Channel raster to resource element mapping</w:t>
      </w:r>
      <w:r>
        <w:tab/>
      </w:r>
      <w:r>
        <w:fldChar w:fldCharType="begin" w:fldLock="1"/>
      </w:r>
      <w:r>
        <w:instrText xml:space="preserve"> PAGEREF _Toc37268497 \h </w:instrText>
      </w:r>
      <w:r>
        <w:fldChar w:fldCharType="separate"/>
      </w:r>
      <w:r>
        <w:t>40</w:t>
      </w:r>
      <w:r>
        <w:fldChar w:fldCharType="end"/>
      </w:r>
    </w:p>
    <w:p w14:paraId="4D81DEB6" w14:textId="1272C351" w:rsidR="00767879" w:rsidRDefault="00767879">
      <w:pPr>
        <w:pStyle w:val="TOC4"/>
        <w:rPr>
          <w:rFonts w:asciiTheme="minorHAnsi" w:hAnsiTheme="minorHAnsi" w:cstheme="minorBidi"/>
          <w:sz w:val="22"/>
          <w:szCs w:val="22"/>
          <w:lang w:eastAsia="en-GB"/>
        </w:rPr>
      </w:pPr>
      <w:r w:rsidRPr="004819C2">
        <w:rPr>
          <w:rFonts w:eastAsia="Yu Mincho"/>
        </w:rPr>
        <w:t>5.4.2.3</w:t>
      </w:r>
      <w:r>
        <w:rPr>
          <w:rFonts w:asciiTheme="minorHAnsi" w:hAnsiTheme="minorHAnsi" w:cstheme="minorBidi"/>
          <w:sz w:val="22"/>
          <w:szCs w:val="22"/>
          <w:lang w:eastAsia="en-GB"/>
        </w:rPr>
        <w:tab/>
      </w:r>
      <w:r w:rsidRPr="004819C2">
        <w:rPr>
          <w:rFonts w:eastAsia="Yu Mincho"/>
        </w:rPr>
        <w:t xml:space="preserve">Channel raster entries for each </w:t>
      </w:r>
      <w:r w:rsidRPr="004819C2">
        <w:rPr>
          <w:rFonts w:eastAsia="Yu Mincho"/>
          <w:i/>
        </w:rPr>
        <w:t>operating band</w:t>
      </w:r>
      <w:r>
        <w:tab/>
      </w:r>
      <w:r>
        <w:fldChar w:fldCharType="begin" w:fldLock="1"/>
      </w:r>
      <w:r>
        <w:instrText xml:space="preserve"> PAGEREF _Toc37268498 \h </w:instrText>
      </w:r>
      <w:r>
        <w:fldChar w:fldCharType="separate"/>
      </w:r>
      <w:r>
        <w:t>40</w:t>
      </w:r>
      <w:r>
        <w:fldChar w:fldCharType="end"/>
      </w:r>
    </w:p>
    <w:p w14:paraId="0A49C7FC" w14:textId="584F6DD4" w:rsidR="00767879" w:rsidRDefault="00767879">
      <w:pPr>
        <w:pStyle w:val="TOC3"/>
        <w:rPr>
          <w:rFonts w:asciiTheme="minorHAnsi" w:hAnsiTheme="minorHAnsi" w:cstheme="minorBidi"/>
          <w:sz w:val="22"/>
          <w:szCs w:val="22"/>
          <w:lang w:eastAsia="en-GB"/>
        </w:rPr>
      </w:pPr>
      <w:r w:rsidRPr="004819C2">
        <w:rPr>
          <w:rFonts w:eastAsia="Yu Mincho"/>
        </w:rPr>
        <w:t>5.4.3</w:t>
      </w:r>
      <w:r>
        <w:rPr>
          <w:rFonts w:asciiTheme="minorHAnsi" w:hAnsiTheme="minorHAnsi" w:cstheme="minorBidi"/>
          <w:sz w:val="22"/>
          <w:szCs w:val="22"/>
          <w:lang w:eastAsia="en-GB"/>
        </w:rPr>
        <w:tab/>
      </w:r>
      <w:r w:rsidRPr="004819C2">
        <w:rPr>
          <w:rFonts w:eastAsia="Yu Mincho"/>
        </w:rPr>
        <w:t>Synchronization raster</w:t>
      </w:r>
      <w:r>
        <w:tab/>
      </w:r>
      <w:r>
        <w:fldChar w:fldCharType="begin" w:fldLock="1"/>
      </w:r>
      <w:r>
        <w:instrText xml:space="preserve"> PAGEREF _Toc37268499 \h </w:instrText>
      </w:r>
      <w:r>
        <w:fldChar w:fldCharType="separate"/>
      </w:r>
      <w:r>
        <w:t>42</w:t>
      </w:r>
      <w:r>
        <w:fldChar w:fldCharType="end"/>
      </w:r>
    </w:p>
    <w:p w14:paraId="4B89B62F" w14:textId="3DB72BAE" w:rsidR="00767879" w:rsidRDefault="00767879">
      <w:pPr>
        <w:pStyle w:val="TOC4"/>
        <w:rPr>
          <w:rFonts w:asciiTheme="minorHAnsi" w:hAnsiTheme="minorHAnsi" w:cstheme="minorBidi"/>
          <w:sz w:val="22"/>
          <w:szCs w:val="22"/>
          <w:lang w:eastAsia="en-GB"/>
        </w:rPr>
      </w:pPr>
      <w:r w:rsidRPr="004819C2">
        <w:rPr>
          <w:rFonts w:eastAsia="Yu Mincho"/>
        </w:rPr>
        <w:t>5.4.3.1</w:t>
      </w:r>
      <w:r>
        <w:rPr>
          <w:rFonts w:asciiTheme="minorHAnsi" w:hAnsiTheme="minorHAnsi" w:cstheme="minorBidi"/>
          <w:sz w:val="22"/>
          <w:szCs w:val="22"/>
          <w:lang w:eastAsia="en-GB"/>
        </w:rPr>
        <w:tab/>
      </w:r>
      <w:r w:rsidRPr="004819C2">
        <w:rPr>
          <w:rFonts w:eastAsia="Yu Mincho"/>
        </w:rPr>
        <w:t>Synchronization raster and numbering</w:t>
      </w:r>
      <w:r>
        <w:tab/>
      </w:r>
      <w:r>
        <w:fldChar w:fldCharType="begin" w:fldLock="1"/>
      </w:r>
      <w:r>
        <w:instrText xml:space="preserve"> PAGEREF _Toc37268500 \h </w:instrText>
      </w:r>
      <w:r>
        <w:fldChar w:fldCharType="separate"/>
      </w:r>
      <w:r>
        <w:t>42</w:t>
      </w:r>
      <w:r>
        <w:fldChar w:fldCharType="end"/>
      </w:r>
    </w:p>
    <w:p w14:paraId="7D1F0648" w14:textId="66810F41" w:rsidR="00767879" w:rsidRDefault="00767879">
      <w:pPr>
        <w:pStyle w:val="TOC4"/>
        <w:rPr>
          <w:rFonts w:asciiTheme="minorHAnsi" w:hAnsiTheme="minorHAnsi" w:cstheme="minorBidi"/>
          <w:sz w:val="22"/>
          <w:szCs w:val="22"/>
          <w:lang w:eastAsia="en-GB"/>
        </w:rPr>
      </w:pPr>
      <w:r w:rsidRPr="004819C2">
        <w:rPr>
          <w:rFonts w:eastAsia="Yu Mincho"/>
        </w:rPr>
        <w:t>5.4.3.2</w:t>
      </w:r>
      <w:r>
        <w:rPr>
          <w:rFonts w:asciiTheme="minorHAnsi" w:hAnsiTheme="minorHAnsi" w:cstheme="minorBidi"/>
          <w:sz w:val="22"/>
          <w:szCs w:val="22"/>
          <w:lang w:eastAsia="en-GB"/>
        </w:rPr>
        <w:tab/>
      </w:r>
      <w:r w:rsidRPr="004819C2">
        <w:rPr>
          <w:rFonts w:eastAsia="Yu Mincho"/>
        </w:rPr>
        <w:t>Synchronization raster to synchronization block resource element mapping</w:t>
      </w:r>
      <w:r>
        <w:tab/>
      </w:r>
      <w:r>
        <w:fldChar w:fldCharType="begin" w:fldLock="1"/>
      </w:r>
      <w:r>
        <w:instrText xml:space="preserve"> PAGEREF _Toc37268501 \h </w:instrText>
      </w:r>
      <w:r>
        <w:fldChar w:fldCharType="separate"/>
      </w:r>
      <w:r>
        <w:t>42</w:t>
      </w:r>
      <w:r>
        <w:fldChar w:fldCharType="end"/>
      </w:r>
    </w:p>
    <w:p w14:paraId="2A40F6DD" w14:textId="32B008C8" w:rsidR="00767879" w:rsidRDefault="00767879">
      <w:pPr>
        <w:pStyle w:val="TOC4"/>
        <w:rPr>
          <w:rFonts w:asciiTheme="minorHAnsi" w:hAnsiTheme="minorHAnsi" w:cstheme="minorBidi"/>
          <w:sz w:val="22"/>
          <w:szCs w:val="22"/>
          <w:lang w:eastAsia="en-GB"/>
        </w:rPr>
      </w:pPr>
      <w:r w:rsidRPr="004819C2">
        <w:rPr>
          <w:rFonts w:eastAsia="Yu Mincho"/>
        </w:rPr>
        <w:t>5.4.3.3</w:t>
      </w:r>
      <w:r>
        <w:rPr>
          <w:rFonts w:asciiTheme="minorHAnsi" w:hAnsiTheme="minorHAnsi" w:cstheme="minorBidi"/>
          <w:sz w:val="22"/>
          <w:szCs w:val="22"/>
          <w:lang w:eastAsia="en-GB"/>
        </w:rPr>
        <w:tab/>
      </w:r>
      <w:r w:rsidRPr="004819C2">
        <w:rPr>
          <w:rFonts w:eastAsia="Yu Mincho"/>
        </w:rPr>
        <w:t xml:space="preserve">Synchronization raster entries for each </w:t>
      </w:r>
      <w:r w:rsidRPr="004819C2">
        <w:rPr>
          <w:rFonts w:eastAsia="Yu Mincho"/>
          <w:i/>
        </w:rPr>
        <w:t>operating band</w:t>
      </w:r>
      <w:r>
        <w:tab/>
      </w:r>
      <w:r>
        <w:fldChar w:fldCharType="begin" w:fldLock="1"/>
      </w:r>
      <w:r>
        <w:instrText xml:space="preserve"> PAGEREF _Toc37268502 \h </w:instrText>
      </w:r>
      <w:r>
        <w:fldChar w:fldCharType="separate"/>
      </w:r>
      <w:r>
        <w:t>42</w:t>
      </w:r>
      <w:r>
        <w:fldChar w:fldCharType="end"/>
      </w:r>
    </w:p>
    <w:p w14:paraId="194B35C2" w14:textId="73C21997" w:rsidR="00767879" w:rsidRDefault="0076787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_Toc37268503 \h </w:instrText>
      </w:r>
      <w:r>
        <w:fldChar w:fldCharType="separate"/>
      </w:r>
      <w:r>
        <w:t>44</w:t>
      </w:r>
      <w:r>
        <w:fldChar w:fldCharType="end"/>
      </w:r>
    </w:p>
    <w:p w14:paraId="755A132A" w14:textId="7560789E" w:rsidR="00767879" w:rsidRDefault="00767879">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_Toc37268504 \h </w:instrText>
      </w:r>
      <w:r>
        <w:fldChar w:fldCharType="separate"/>
      </w:r>
      <w:r>
        <w:t>44</w:t>
      </w:r>
      <w:r>
        <w:fldChar w:fldCharType="end"/>
      </w:r>
    </w:p>
    <w:p w14:paraId="1B9E1B3C" w14:textId="428132BE" w:rsidR="00767879" w:rsidRDefault="00767879">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_Toc37268505 \h </w:instrText>
      </w:r>
      <w:r>
        <w:fldChar w:fldCharType="separate"/>
      </w:r>
      <w:r>
        <w:t>44</w:t>
      </w:r>
      <w:r>
        <w:fldChar w:fldCharType="end"/>
      </w:r>
    </w:p>
    <w:p w14:paraId="1B8792B5" w14:textId="2D2D281D" w:rsidR="00767879" w:rsidRDefault="0076787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_Toc37268506 \h </w:instrText>
      </w:r>
      <w:r>
        <w:fldChar w:fldCharType="separate"/>
      </w:r>
      <w:r>
        <w:t>44</w:t>
      </w:r>
      <w:r>
        <w:fldChar w:fldCharType="end"/>
      </w:r>
    </w:p>
    <w:p w14:paraId="3B13EF4A" w14:textId="3B5A2918" w:rsidR="00767879" w:rsidRDefault="0076787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_Toc37268507 \h </w:instrText>
      </w:r>
      <w:r>
        <w:fldChar w:fldCharType="separate"/>
      </w:r>
      <w:r>
        <w:t>45</w:t>
      </w:r>
      <w:r>
        <w:fldChar w:fldCharType="end"/>
      </w:r>
    </w:p>
    <w:p w14:paraId="06CFB2F1" w14:textId="1551F7A2" w:rsidR="00767879" w:rsidRDefault="00767879">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_Toc37268508 \h </w:instrText>
      </w:r>
      <w:r>
        <w:fldChar w:fldCharType="separate"/>
      </w:r>
      <w:r>
        <w:t>45</w:t>
      </w:r>
      <w:r>
        <w:fldChar w:fldCharType="end"/>
      </w:r>
    </w:p>
    <w:p w14:paraId="69107ED8" w14:textId="3A84DD34" w:rsidR="00767879" w:rsidRDefault="00767879">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_Toc37268509 \h </w:instrText>
      </w:r>
      <w:r>
        <w:fldChar w:fldCharType="separate"/>
      </w:r>
      <w:r>
        <w:t>45</w:t>
      </w:r>
      <w:r>
        <w:fldChar w:fldCharType="end"/>
      </w:r>
    </w:p>
    <w:p w14:paraId="38DF269F" w14:textId="5813336A" w:rsidR="00767879" w:rsidRDefault="00767879">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_Toc37268510 \h </w:instrText>
      </w:r>
      <w:r>
        <w:fldChar w:fldCharType="separate"/>
      </w:r>
      <w:r>
        <w:t>45</w:t>
      </w:r>
      <w:r>
        <w:fldChar w:fldCharType="end"/>
      </w:r>
    </w:p>
    <w:p w14:paraId="63D968CB" w14:textId="56C6E659" w:rsidR="00767879" w:rsidRDefault="0076787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_Toc37268511 \h </w:instrText>
      </w:r>
      <w:r>
        <w:fldChar w:fldCharType="separate"/>
      </w:r>
      <w:r>
        <w:t>45</w:t>
      </w:r>
      <w:r>
        <w:fldChar w:fldCharType="end"/>
      </w:r>
    </w:p>
    <w:p w14:paraId="26961514" w14:textId="12C76D38" w:rsidR="00767879" w:rsidRDefault="0076787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_Toc37268512 \h </w:instrText>
      </w:r>
      <w:r>
        <w:fldChar w:fldCharType="separate"/>
      </w:r>
      <w:r>
        <w:t>45</w:t>
      </w:r>
      <w:r>
        <w:fldChar w:fldCharType="end"/>
      </w:r>
    </w:p>
    <w:p w14:paraId="66B3783B" w14:textId="2F0379B3" w:rsidR="00767879" w:rsidRDefault="0076787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_Toc37268513 \h </w:instrText>
      </w:r>
      <w:r>
        <w:fldChar w:fldCharType="separate"/>
      </w:r>
      <w:r>
        <w:t>45</w:t>
      </w:r>
      <w:r>
        <w:fldChar w:fldCharType="end"/>
      </w:r>
    </w:p>
    <w:p w14:paraId="0E1852B8" w14:textId="73E6EACF" w:rsidR="00767879" w:rsidRDefault="0076787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_Toc37268514 \h </w:instrText>
      </w:r>
      <w:r>
        <w:fldChar w:fldCharType="separate"/>
      </w:r>
      <w:r>
        <w:t>45</w:t>
      </w:r>
      <w:r>
        <w:fldChar w:fldCharType="end"/>
      </w:r>
    </w:p>
    <w:p w14:paraId="562A03CE" w14:textId="3CE79DD7" w:rsidR="00767879" w:rsidRDefault="00767879">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_Toc37268515 \h </w:instrText>
      </w:r>
      <w:r>
        <w:fldChar w:fldCharType="separate"/>
      </w:r>
      <w:r>
        <w:t>46</w:t>
      </w:r>
      <w:r>
        <w:fldChar w:fldCharType="end"/>
      </w:r>
    </w:p>
    <w:p w14:paraId="24E0E10F" w14:textId="45613876" w:rsidR="00767879" w:rsidRDefault="00767879">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_Toc37268516 \h </w:instrText>
      </w:r>
      <w:r>
        <w:fldChar w:fldCharType="separate"/>
      </w:r>
      <w:r>
        <w:t>46</w:t>
      </w:r>
      <w:r>
        <w:fldChar w:fldCharType="end"/>
      </w:r>
    </w:p>
    <w:p w14:paraId="6226D384" w14:textId="3DAFBED7" w:rsidR="00767879" w:rsidRDefault="00767879">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_Toc37268517 \h </w:instrText>
      </w:r>
      <w:r>
        <w:fldChar w:fldCharType="separate"/>
      </w:r>
      <w:r>
        <w:t>46</w:t>
      </w:r>
      <w:r>
        <w:fldChar w:fldCharType="end"/>
      </w:r>
    </w:p>
    <w:p w14:paraId="068D4B58" w14:textId="2CEA050E" w:rsidR="00767879" w:rsidRDefault="00767879">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_Toc37268518 \h </w:instrText>
      </w:r>
      <w:r>
        <w:fldChar w:fldCharType="separate"/>
      </w:r>
      <w:r>
        <w:t>47</w:t>
      </w:r>
      <w:r>
        <w:fldChar w:fldCharType="end"/>
      </w:r>
    </w:p>
    <w:p w14:paraId="75902105" w14:textId="16B343C2" w:rsidR="00767879" w:rsidRDefault="00767879">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_Toc37268519 \h </w:instrText>
      </w:r>
      <w:r>
        <w:fldChar w:fldCharType="separate"/>
      </w:r>
      <w:r>
        <w:t>47</w:t>
      </w:r>
      <w:r>
        <w:fldChar w:fldCharType="end"/>
      </w:r>
    </w:p>
    <w:p w14:paraId="354FA38B" w14:textId="76C2FB8E" w:rsidR="00767879" w:rsidRDefault="00767879">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_Toc37268520 \h </w:instrText>
      </w:r>
      <w:r>
        <w:fldChar w:fldCharType="separate"/>
      </w:r>
      <w:r>
        <w:t>47</w:t>
      </w:r>
      <w:r>
        <w:fldChar w:fldCharType="end"/>
      </w:r>
    </w:p>
    <w:p w14:paraId="4B41E689" w14:textId="057FB913" w:rsidR="00767879" w:rsidRDefault="00767879">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1-C</w:t>
      </w:r>
      <w:r>
        <w:tab/>
      </w:r>
      <w:r>
        <w:fldChar w:fldCharType="begin" w:fldLock="1"/>
      </w:r>
      <w:r>
        <w:instrText xml:space="preserve"> PAGEREF _Toc37268521 \h </w:instrText>
      </w:r>
      <w:r>
        <w:fldChar w:fldCharType="separate"/>
      </w:r>
      <w:r>
        <w:t>47</w:t>
      </w:r>
      <w:r>
        <w:fldChar w:fldCharType="end"/>
      </w:r>
    </w:p>
    <w:p w14:paraId="3A35E3D8" w14:textId="38DF2BA4" w:rsidR="00767879" w:rsidRDefault="00767879">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_Toc37268522 \h </w:instrText>
      </w:r>
      <w:r>
        <w:fldChar w:fldCharType="separate"/>
      </w:r>
      <w:r>
        <w:t>47</w:t>
      </w:r>
      <w:r>
        <w:fldChar w:fldCharType="end"/>
      </w:r>
    </w:p>
    <w:p w14:paraId="4072B9A6" w14:textId="04BF04F6" w:rsidR="00767879" w:rsidRDefault="0076787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4819C2">
        <w:rPr>
          <w:i/>
        </w:rPr>
        <w:t>Transmitter transient period</w:t>
      </w:r>
      <w:r>
        <w:tab/>
      </w:r>
      <w:r>
        <w:fldChar w:fldCharType="begin" w:fldLock="1"/>
      </w:r>
      <w:r>
        <w:instrText xml:space="preserve"> PAGEREF _Toc37268523 \h </w:instrText>
      </w:r>
      <w:r>
        <w:fldChar w:fldCharType="separate"/>
      </w:r>
      <w:r>
        <w:t>47</w:t>
      </w:r>
      <w:r>
        <w:fldChar w:fldCharType="end"/>
      </w:r>
    </w:p>
    <w:p w14:paraId="0C48E987" w14:textId="13FAFF21" w:rsidR="00767879" w:rsidRDefault="00767879">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_Toc37268524 \h </w:instrText>
      </w:r>
      <w:r>
        <w:fldChar w:fldCharType="separate"/>
      </w:r>
      <w:r>
        <w:t>47</w:t>
      </w:r>
      <w:r>
        <w:fldChar w:fldCharType="end"/>
      </w:r>
    </w:p>
    <w:p w14:paraId="643399D0" w14:textId="418029C3" w:rsidR="00767879" w:rsidRDefault="00767879">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1-C</w:t>
      </w:r>
      <w:r>
        <w:rPr>
          <w:lang w:eastAsia="zh-CN"/>
        </w:rPr>
        <w:t xml:space="preserve"> and </w:t>
      </w:r>
      <w:r w:rsidRPr="004819C2">
        <w:rPr>
          <w:i/>
          <w:lang w:eastAsia="zh-CN"/>
        </w:rPr>
        <w:t>BS type 1-H</w:t>
      </w:r>
      <w:r>
        <w:tab/>
      </w:r>
      <w:r>
        <w:fldChar w:fldCharType="begin" w:fldLock="1"/>
      </w:r>
      <w:r>
        <w:instrText xml:space="preserve"> PAGEREF _Toc37268525 \h </w:instrText>
      </w:r>
      <w:r>
        <w:fldChar w:fldCharType="separate"/>
      </w:r>
      <w:r>
        <w:t>48</w:t>
      </w:r>
      <w:r>
        <w:fldChar w:fldCharType="end"/>
      </w:r>
    </w:p>
    <w:p w14:paraId="2AA09C20" w14:textId="3454E6CD" w:rsidR="00767879" w:rsidRDefault="00767879">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_Toc37268526 \h </w:instrText>
      </w:r>
      <w:r>
        <w:fldChar w:fldCharType="separate"/>
      </w:r>
      <w:r>
        <w:t>48</w:t>
      </w:r>
      <w:r>
        <w:fldChar w:fldCharType="end"/>
      </w:r>
    </w:p>
    <w:p w14:paraId="6E92501D" w14:textId="01A673A1" w:rsidR="00767879" w:rsidRDefault="00767879">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_Toc37268527 \h </w:instrText>
      </w:r>
      <w:r>
        <w:fldChar w:fldCharType="separate"/>
      </w:r>
      <w:r>
        <w:t>48</w:t>
      </w:r>
      <w:r>
        <w:fldChar w:fldCharType="end"/>
      </w:r>
    </w:p>
    <w:p w14:paraId="7E18563A" w14:textId="3912F9FF" w:rsidR="00767879" w:rsidRDefault="0076787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_Toc37268528 \h </w:instrText>
      </w:r>
      <w:r>
        <w:fldChar w:fldCharType="separate"/>
      </w:r>
      <w:r>
        <w:t>48</w:t>
      </w:r>
      <w:r>
        <w:fldChar w:fldCharType="end"/>
      </w:r>
    </w:p>
    <w:p w14:paraId="06B0EC48" w14:textId="206A09EA" w:rsidR="00767879" w:rsidRDefault="00767879">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_Toc37268529 \h </w:instrText>
      </w:r>
      <w:r>
        <w:fldChar w:fldCharType="separate"/>
      </w:r>
      <w:r>
        <w:t>48</w:t>
      </w:r>
      <w:r>
        <w:fldChar w:fldCharType="end"/>
      </w:r>
    </w:p>
    <w:p w14:paraId="4C652759" w14:textId="19364D75" w:rsidR="00767879" w:rsidRDefault="00767879">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1-C</w:t>
      </w:r>
      <w:r>
        <w:rPr>
          <w:lang w:eastAsia="zh-CN"/>
        </w:rPr>
        <w:t xml:space="preserve"> and </w:t>
      </w:r>
      <w:r w:rsidRPr="004819C2">
        <w:rPr>
          <w:i/>
          <w:lang w:eastAsia="zh-CN"/>
        </w:rPr>
        <w:t>BS type 1-H</w:t>
      </w:r>
      <w:r>
        <w:tab/>
      </w:r>
      <w:r>
        <w:fldChar w:fldCharType="begin" w:fldLock="1"/>
      </w:r>
      <w:r>
        <w:instrText xml:space="preserve"> PAGEREF _Toc37268530 \h </w:instrText>
      </w:r>
      <w:r>
        <w:fldChar w:fldCharType="separate"/>
      </w:r>
      <w:r>
        <w:t>49</w:t>
      </w:r>
      <w:r>
        <w:fldChar w:fldCharType="end"/>
      </w:r>
    </w:p>
    <w:p w14:paraId="5FA36D14" w14:textId="3A6302EB" w:rsidR="00767879" w:rsidRDefault="00767879">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_Toc37268531 \h </w:instrText>
      </w:r>
      <w:r>
        <w:fldChar w:fldCharType="separate"/>
      </w:r>
      <w:r>
        <w:t>49</w:t>
      </w:r>
      <w:r>
        <w:fldChar w:fldCharType="end"/>
      </w:r>
    </w:p>
    <w:p w14:paraId="1B9C79C0" w14:textId="2AACA110" w:rsidR="00767879" w:rsidRDefault="00767879">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_Toc37268532 \h </w:instrText>
      </w:r>
      <w:r>
        <w:fldChar w:fldCharType="separate"/>
      </w:r>
      <w:r>
        <w:t>49</w:t>
      </w:r>
      <w:r>
        <w:fldChar w:fldCharType="end"/>
      </w:r>
    </w:p>
    <w:p w14:paraId="5CF77A4A" w14:textId="23A0B5EC" w:rsidR="00767879" w:rsidRDefault="00767879">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_Toc37268533 \h </w:instrText>
      </w:r>
      <w:r>
        <w:fldChar w:fldCharType="separate"/>
      </w:r>
      <w:r>
        <w:t>49</w:t>
      </w:r>
      <w:r>
        <w:fldChar w:fldCharType="end"/>
      </w:r>
    </w:p>
    <w:p w14:paraId="1D1B43EC" w14:textId="2C3134EB" w:rsidR="00767879" w:rsidRDefault="00767879">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_Toc37268534 \h </w:instrText>
      </w:r>
      <w:r>
        <w:fldChar w:fldCharType="separate"/>
      </w:r>
      <w:r>
        <w:t>49</w:t>
      </w:r>
      <w:r>
        <w:fldChar w:fldCharType="end"/>
      </w:r>
    </w:p>
    <w:p w14:paraId="3A0982CF" w14:textId="4A18C16D" w:rsidR="00767879" w:rsidRDefault="00767879">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_Toc37268535 \h </w:instrText>
      </w:r>
      <w:r>
        <w:fldChar w:fldCharType="separate"/>
      </w:r>
      <w:r>
        <w:t>49</w:t>
      </w:r>
      <w:r>
        <w:fldChar w:fldCharType="end"/>
      </w:r>
    </w:p>
    <w:p w14:paraId="19EC2362" w14:textId="22C9616F" w:rsidR="00767879" w:rsidRDefault="00767879">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_Toc37268536 \h </w:instrText>
      </w:r>
      <w:r>
        <w:fldChar w:fldCharType="separate"/>
      </w:r>
      <w:r>
        <w:t>49</w:t>
      </w:r>
      <w:r>
        <w:fldChar w:fldCharType="end"/>
      </w:r>
    </w:p>
    <w:p w14:paraId="13161476" w14:textId="35DA3EEA" w:rsidR="00767879" w:rsidRDefault="00767879">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1-C</w:t>
      </w:r>
      <w:r>
        <w:rPr>
          <w:lang w:eastAsia="ja-JP"/>
        </w:rPr>
        <w:t xml:space="preserve"> and</w:t>
      </w:r>
      <w:r w:rsidRPr="004819C2">
        <w:rPr>
          <w:lang w:val="en-US" w:eastAsia="zh-CN"/>
        </w:rPr>
        <w:t xml:space="preserve"> </w:t>
      </w:r>
      <w:r w:rsidRPr="004819C2">
        <w:rPr>
          <w:i/>
          <w:lang w:eastAsia="ja-JP"/>
        </w:rPr>
        <w:t>BS type</w:t>
      </w:r>
      <w:r>
        <w:rPr>
          <w:lang w:eastAsia="ja-JP"/>
        </w:rPr>
        <w:t xml:space="preserve"> 1-H</w:t>
      </w:r>
      <w:r>
        <w:tab/>
      </w:r>
      <w:r>
        <w:fldChar w:fldCharType="begin" w:fldLock="1"/>
      </w:r>
      <w:r>
        <w:instrText xml:space="preserve"> PAGEREF _Toc37268537 \h </w:instrText>
      </w:r>
      <w:r>
        <w:fldChar w:fldCharType="separate"/>
      </w:r>
      <w:r>
        <w:t>50</w:t>
      </w:r>
      <w:r>
        <w:fldChar w:fldCharType="end"/>
      </w:r>
    </w:p>
    <w:p w14:paraId="511BACA3" w14:textId="1DE1E598" w:rsidR="00767879" w:rsidRDefault="00767879">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_Toc37268538 \h </w:instrText>
      </w:r>
      <w:r>
        <w:fldChar w:fldCharType="separate"/>
      </w:r>
      <w:r>
        <w:t>50</w:t>
      </w:r>
      <w:r>
        <w:fldChar w:fldCharType="end"/>
      </w:r>
    </w:p>
    <w:p w14:paraId="2DBAC4C7" w14:textId="3BA1E764" w:rsidR="00767879" w:rsidRDefault="0076787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_Toc37268539 \h </w:instrText>
      </w:r>
      <w:r>
        <w:fldChar w:fldCharType="separate"/>
      </w:r>
      <w:r>
        <w:t>50</w:t>
      </w:r>
      <w:r>
        <w:fldChar w:fldCharType="end"/>
      </w:r>
    </w:p>
    <w:p w14:paraId="711BDEC8" w14:textId="532CA1C4" w:rsidR="00767879" w:rsidRDefault="0076787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_Toc37268540 \h </w:instrText>
      </w:r>
      <w:r>
        <w:fldChar w:fldCharType="separate"/>
      </w:r>
      <w:r>
        <w:t>51</w:t>
      </w:r>
      <w:r>
        <w:fldChar w:fldCharType="end"/>
      </w:r>
    </w:p>
    <w:p w14:paraId="553E8C5A" w14:textId="14192D2A" w:rsidR="00767879" w:rsidRDefault="00767879">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_Toc37268541 \h </w:instrText>
      </w:r>
      <w:r>
        <w:fldChar w:fldCharType="separate"/>
      </w:r>
      <w:r>
        <w:t>51</w:t>
      </w:r>
      <w:r>
        <w:fldChar w:fldCharType="end"/>
      </w:r>
    </w:p>
    <w:p w14:paraId="5B9B2F89" w14:textId="37758BBA" w:rsidR="00767879" w:rsidRDefault="00767879">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iCs/>
          <w:lang w:val="en-US" w:eastAsia="zh-CN"/>
        </w:rPr>
        <w:t xml:space="preserve">BS type </w:t>
      </w:r>
      <w:r w:rsidRPr="004819C2">
        <w:rPr>
          <w:i/>
        </w:rPr>
        <w:t>1-H</w:t>
      </w:r>
      <w:r>
        <w:tab/>
      </w:r>
      <w:r>
        <w:fldChar w:fldCharType="begin" w:fldLock="1"/>
      </w:r>
      <w:r>
        <w:instrText xml:space="preserve"> PAGEREF _Toc37268542 \h </w:instrText>
      </w:r>
      <w:r>
        <w:fldChar w:fldCharType="separate"/>
      </w:r>
      <w:r>
        <w:t>51</w:t>
      </w:r>
      <w:r>
        <w:fldChar w:fldCharType="end"/>
      </w:r>
    </w:p>
    <w:p w14:paraId="6B7B889D" w14:textId="544F406F" w:rsidR="00767879" w:rsidRDefault="00767879">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_Toc37268543 \h </w:instrText>
      </w:r>
      <w:r>
        <w:fldChar w:fldCharType="separate"/>
      </w:r>
      <w:r>
        <w:t>51</w:t>
      </w:r>
      <w:r>
        <w:fldChar w:fldCharType="end"/>
      </w:r>
    </w:p>
    <w:p w14:paraId="7D34D3CF" w14:textId="31813381" w:rsidR="00767879" w:rsidRDefault="00767879">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_Toc37268544 \h </w:instrText>
      </w:r>
      <w:r>
        <w:fldChar w:fldCharType="separate"/>
      </w:r>
      <w:r>
        <w:t>51</w:t>
      </w:r>
      <w:r>
        <w:fldChar w:fldCharType="end"/>
      </w:r>
    </w:p>
    <w:p w14:paraId="6EAEB83D" w14:textId="240CFBDD" w:rsidR="00767879" w:rsidRDefault="00767879">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4819C2">
        <w:rPr>
          <w:lang w:val="en-US" w:eastAsia="zh-CN"/>
        </w:rPr>
        <w:t xml:space="preserve">Limits and </w:t>
      </w:r>
      <w:r w:rsidRPr="004819C2">
        <w:rPr>
          <w:i/>
        </w:rPr>
        <w:t>Basic limits</w:t>
      </w:r>
      <w:r>
        <w:tab/>
      </w:r>
      <w:r>
        <w:fldChar w:fldCharType="begin" w:fldLock="1"/>
      </w:r>
      <w:r>
        <w:instrText xml:space="preserve"> PAGEREF _Toc37268545 \h </w:instrText>
      </w:r>
      <w:r>
        <w:fldChar w:fldCharType="separate"/>
      </w:r>
      <w:r>
        <w:t>51</w:t>
      </w:r>
      <w:r>
        <w:fldChar w:fldCharType="end"/>
      </w:r>
    </w:p>
    <w:p w14:paraId="3FDEE8BB" w14:textId="3638834E" w:rsidR="00767879" w:rsidRDefault="00767879">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_Toc37268546 \h </w:instrText>
      </w:r>
      <w:r>
        <w:fldChar w:fldCharType="separate"/>
      </w:r>
      <w:r>
        <w:t>54</w:t>
      </w:r>
      <w:r>
        <w:fldChar w:fldCharType="end"/>
      </w:r>
    </w:p>
    <w:p w14:paraId="65932F6A" w14:textId="43DFC69B" w:rsidR="00767879" w:rsidRDefault="00767879">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_Toc37268547 \h </w:instrText>
      </w:r>
      <w:r>
        <w:fldChar w:fldCharType="separate"/>
      </w:r>
      <w:r>
        <w:t>55</w:t>
      </w:r>
      <w:r>
        <w:fldChar w:fldCharType="end"/>
      </w:r>
    </w:p>
    <w:p w14:paraId="5A8EDB69" w14:textId="292C83C6" w:rsidR="00767879" w:rsidRDefault="00767879">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_Toc37268548 \h </w:instrText>
      </w:r>
      <w:r>
        <w:fldChar w:fldCharType="separate"/>
      </w:r>
      <w:r>
        <w:t>55</w:t>
      </w:r>
      <w:r>
        <w:fldChar w:fldCharType="end"/>
      </w:r>
    </w:p>
    <w:p w14:paraId="3584262F" w14:textId="4EF24441" w:rsidR="00767879" w:rsidRDefault="00767879">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_Toc37268549 \h </w:instrText>
      </w:r>
      <w:r>
        <w:fldChar w:fldCharType="separate"/>
      </w:r>
      <w:r>
        <w:t>55</w:t>
      </w:r>
      <w:r>
        <w:fldChar w:fldCharType="end"/>
      </w:r>
    </w:p>
    <w:p w14:paraId="29B9A727" w14:textId="5E08C06B" w:rsidR="00767879" w:rsidRDefault="00767879">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_Toc37268550 \h </w:instrText>
      </w:r>
      <w:r>
        <w:fldChar w:fldCharType="separate"/>
      </w:r>
      <w:r>
        <w:t>57</w:t>
      </w:r>
      <w:r>
        <w:fldChar w:fldCharType="end"/>
      </w:r>
    </w:p>
    <w:p w14:paraId="524E40FC" w14:textId="2A46EE13" w:rsidR="00767879" w:rsidRDefault="00767879">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4819C2">
        <w:rPr>
          <w:i/>
        </w:rPr>
        <w:t>Basic limits</w:t>
      </w:r>
      <w:r>
        <w:t xml:space="preserve"> </w:t>
      </w:r>
      <w:r>
        <w:rPr>
          <w:lang w:eastAsia="zh-CN"/>
        </w:rPr>
        <w:t>for Wide Area BS (Category A)</w:t>
      </w:r>
      <w:r>
        <w:tab/>
      </w:r>
      <w:r>
        <w:fldChar w:fldCharType="begin" w:fldLock="1"/>
      </w:r>
      <w:r>
        <w:instrText xml:space="preserve"> PAGEREF _Toc37268551 \h </w:instrText>
      </w:r>
      <w:r>
        <w:fldChar w:fldCharType="separate"/>
      </w:r>
      <w:r>
        <w:t>57</w:t>
      </w:r>
      <w:r>
        <w:fldChar w:fldCharType="end"/>
      </w:r>
    </w:p>
    <w:p w14:paraId="1F1FD7C5" w14:textId="48E436A3" w:rsidR="00767879" w:rsidRDefault="00767879">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4819C2">
        <w:rPr>
          <w:i/>
        </w:rPr>
        <w:t>Basic limits</w:t>
      </w:r>
      <w:r>
        <w:t xml:space="preserve"> </w:t>
      </w:r>
      <w:r>
        <w:rPr>
          <w:lang w:eastAsia="zh-CN"/>
        </w:rPr>
        <w:t>for Wide Area BS</w:t>
      </w:r>
      <w:r>
        <w:t xml:space="preserve"> (Category B)</w:t>
      </w:r>
      <w:r>
        <w:tab/>
      </w:r>
      <w:r>
        <w:fldChar w:fldCharType="begin" w:fldLock="1"/>
      </w:r>
      <w:r>
        <w:instrText xml:space="preserve"> PAGEREF _Toc37268552 \h </w:instrText>
      </w:r>
      <w:r>
        <w:fldChar w:fldCharType="separate"/>
      </w:r>
      <w:r>
        <w:t>57</w:t>
      </w:r>
      <w:r>
        <w:fldChar w:fldCharType="end"/>
      </w:r>
    </w:p>
    <w:p w14:paraId="23A55A57" w14:textId="477755BC" w:rsidR="00767879" w:rsidRDefault="00767879">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_Toc37268553 \h </w:instrText>
      </w:r>
      <w:r>
        <w:fldChar w:fldCharType="separate"/>
      </w:r>
      <w:r>
        <w:t>57</w:t>
      </w:r>
      <w:r>
        <w:fldChar w:fldCharType="end"/>
      </w:r>
    </w:p>
    <w:p w14:paraId="198770CF" w14:textId="2B907102" w:rsidR="00767879" w:rsidRDefault="00767879">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_Toc37268554 \h </w:instrText>
      </w:r>
      <w:r>
        <w:fldChar w:fldCharType="separate"/>
      </w:r>
      <w:r>
        <w:t>59</w:t>
      </w:r>
      <w:r>
        <w:fldChar w:fldCharType="end"/>
      </w:r>
    </w:p>
    <w:p w14:paraId="7BFF6753" w14:textId="64D29EF1" w:rsidR="00767879" w:rsidRDefault="00767879">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4819C2">
        <w:rPr>
          <w:i/>
        </w:rPr>
        <w:t>Basic limits</w:t>
      </w:r>
      <w:r>
        <w:t xml:space="preserve"> for Medium Range BS (Category A and B)</w:t>
      </w:r>
      <w:r>
        <w:tab/>
      </w:r>
      <w:r>
        <w:fldChar w:fldCharType="begin" w:fldLock="1"/>
      </w:r>
      <w:r>
        <w:instrText xml:space="preserve"> PAGEREF _Toc37268555 \h </w:instrText>
      </w:r>
      <w:r>
        <w:fldChar w:fldCharType="separate"/>
      </w:r>
      <w:r>
        <w:t>59</w:t>
      </w:r>
      <w:r>
        <w:fldChar w:fldCharType="end"/>
      </w:r>
    </w:p>
    <w:p w14:paraId="102BC8DA" w14:textId="654C60AD" w:rsidR="00767879" w:rsidRDefault="00767879">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4819C2">
        <w:rPr>
          <w:i/>
        </w:rPr>
        <w:t>Basic limits</w:t>
      </w:r>
      <w:r>
        <w:t xml:space="preserve"> </w:t>
      </w:r>
      <w:r>
        <w:rPr>
          <w:lang w:eastAsia="zh-CN"/>
        </w:rPr>
        <w:t>for Local Area BS (Category A and B)</w:t>
      </w:r>
      <w:r>
        <w:tab/>
      </w:r>
      <w:r>
        <w:fldChar w:fldCharType="begin" w:fldLock="1"/>
      </w:r>
      <w:r>
        <w:instrText xml:space="preserve"> PAGEREF _Toc37268556 \h </w:instrText>
      </w:r>
      <w:r>
        <w:fldChar w:fldCharType="separate"/>
      </w:r>
      <w:r>
        <w:t>60</w:t>
      </w:r>
      <w:r>
        <w:fldChar w:fldCharType="end"/>
      </w:r>
    </w:p>
    <w:p w14:paraId="7AC503AC" w14:textId="61E6344D" w:rsidR="00767879" w:rsidRDefault="00767879">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4819C2">
        <w:rPr>
          <w:i/>
        </w:rPr>
        <w:t>Basic limits</w:t>
      </w:r>
      <w:r>
        <w:t xml:space="preserve"> for additional requirements</w:t>
      </w:r>
      <w:r>
        <w:tab/>
      </w:r>
      <w:r>
        <w:fldChar w:fldCharType="begin" w:fldLock="1"/>
      </w:r>
      <w:r>
        <w:instrText xml:space="preserve"> PAGEREF _Toc37268557 \h </w:instrText>
      </w:r>
      <w:r>
        <w:fldChar w:fldCharType="separate"/>
      </w:r>
      <w:r>
        <w:t>60</w:t>
      </w:r>
      <w:r>
        <w:fldChar w:fldCharType="end"/>
      </w:r>
    </w:p>
    <w:p w14:paraId="732ACB54" w14:textId="362DCE50" w:rsidR="00767879" w:rsidRDefault="00767879">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_Toc37268558 \h </w:instrText>
      </w:r>
      <w:r>
        <w:fldChar w:fldCharType="separate"/>
      </w:r>
      <w:r>
        <w:t>60</w:t>
      </w:r>
      <w:r>
        <w:fldChar w:fldCharType="end"/>
      </w:r>
    </w:p>
    <w:p w14:paraId="4BC73A72" w14:textId="648A47D1" w:rsidR="00767879" w:rsidRDefault="00767879">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_Toc37268559 \h </w:instrText>
      </w:r>
      <w:r>
        <w:fldChar w:fldCharType="separate"/>
      </w:r>
      <w:r>
        <w:t>60</w:t>
      </w:r>
      <w:r>
        <w:fldChar w:fldCharType="end"/>
      </w:r>
    </w:p>
    <w:p w14:paraId="3519F4AB" w14:textId="6B179C9E" w:rsidR="00767879" w:rsidRDefault="00767879">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4819C2">
        <w:rPr>
          <w:i/>
        </w:rPr>
        <w:t>BS type 1-C</w:t>
      </w:r>
      <w:r>
        <w:tab/>
      </w:r>
      <w:r>
        <w:fldChar w:fldCharType="begin" w:fldLock="1"/>
      </w:r>
      <w:r>
        <w:instrText xml:space="preserve"> PAGEREF _Toc37268560 \h </w:instrText>
      </w:r>
      <w:r>
        <w:fldChar w:fldCharType="separate"/>
      </w:r>
      <w:r>
        <w:t>61</w:t>
      </w:r>
      <w:r>
        <w:fldChar w:fldCharType="end"/>
      </w:r>
    </w:p>
    <w:p w14:paraId="3FCC0203" w14:textId="2C43EEB2" w:rsidR="00767879" w:rsidRDefault="00767879">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4819C2">
        <w:rPr>
          <w:i/>
        </w:rPr>
        <w:t>BS type 1-H</w:t>
      </w:r>
      <w:r>
        <w:tab/>
      </w:r>
      <w:r>
        <w:fldChar w:fldCharType="begin" w:fldLock="1"/>
      </w:r>
      <w:r>
        <w:instrText xml:space="preserve"> PAGEREF _Toc37268561 \h </w:instrText>
      </w:r>
      <w:r>
        <w:fldChar w:fldCharType="separate"/>
      </w:r>
      <w:r>
        <w:t>61</w:t>
      </w:r>
      <w:r>
        <w:fldChar w:fldCharType="end"/>
      </w:r>
    </w:p>
    <w:p w14:paraId="10760848" w14:textId="4381ECFD" w:rsidR="00767879" w:rsidRDefault="00767879">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_Toc37268562 \h </w:instrText>
      </w:r>
      <w:r>
        <w:fldChar w:fldCharType="separate"/>
      </w:r>
      <w:r>
        <w:t>61</w:t>
      </w:r>
      <w:r>
        <w:fldChar w:fldCharType="end"/>
      </w:r>
    </w:p>
    <w:p w14:paraId="1B2867CF" w14:textId="043406CE" w:rsidR="00767879" w:rsidRDefault="00767879">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_Toc37268563 \h </w:instrText>
      </w:r>
      <w:r>
        <w:fldChar w:fldCharType="separate"/>
      </w:r>
      <w:r>
        <w:t>61</w:t>
      </w:r>
      <w:r>
        <w:fldChar w:fldCharType="end"/>
      </w:r>
    </w:p>
    <w:p w14:paraId="782325C5" w14:textId="7C28D380" w:rsidR="00767879" w:rsidRDefault="00767879">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_Toc37268564 \h </w:instrText>
      </w:r>
      <w:r>
        <w:fldChar w:fldCharType="separate"/>
      </w:r>
      <w:r>
        <w:t>62</w:t>
      </w:r>
      <w:r>
        <w:fldChar w:fldCharType="end"/>
      </w:r>
    </w:p>
    <w:p w14:paraId="776CF1E5" w14:textId="6D986D38" w:rsidR="00767879" w:rsidRDefault="00767879">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_Toc37268565 \h </w:instrText>
      </w:r>
      <w:r>
        <w:fldChar w:fldCharType="separate"/>
      </w:r>
      <w:r>
        <w:t>62</w:t>
      </w:r>
      <w:r>
        <w:fldChar w:fldCharType="end"/>
      </w:r>
    </w:p>
    <w:p w14:paraId="2988DDCC" w14:textId="1E63F0B0" w:rsidR="00767879" w:rsidRDefault="00767879">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_Toc37268566 \h </w:instrText>
      </w:r>
      <w:r>
        <w:fldChar w:fldCharType="separate"/>
      </w:r>
      <w:r>
        <w:t>62</w:t>
      </w:r>
      <w:r>
        <w:fldChar w:fldCharType="end"/>
      </w:r>
    </w:p>
    <w:p w14:paraId="02B19B7A" w14:textId="54996963" w:rsidR="00767879" w:rsidRDefault="00767879">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_Toc37268567 \h </w:instrText>
      </w:r>
      <w:r>
        <w:fldChar w:fldCharType="separate"/>
      </w:r>
      <w:r>
        <w:t>63</w:t>
      </w:r>
      <w:r>
        <w:fldChar w:fldCharType="end"/>
      </w:r>
    </w:p>
    <w:p w14:paraId="72A64BEB" w14:textId="617DF9BF" w:rsidR="00767879" w:rsidRDefault="00767879">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_Toc37268568 \h </w:instrText>
      </w:r>
      <w:r>
        <w:fldChar w:fldCharType="separate"/>
      </w:r>
      <w:r>
        <w:t>70</w:t>
      </w:r>
      <w:r>
        <w:fldChar w:fldCharType="end"/>
      </w:r>
    </w:p>
    <w:p w14:paraId="70BB63D7" w14:textId="02BBCAFF" w:rsidR="00767879" w:rsidRDefault="00767879">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4819C2">
        <w:rPr>
          <w:i/>
        </w:rPr>
        <w:t>BS type 1-C</w:t>
      </w:r>
      <w:r>
        <w:tab/>
      </w:r>
      <w:r>
        <w:fldChar w:fldCharType="begin" w:fldLock="1"/>
      </w:r>
      <w:r>
        <w:instrText xml:space="preserve"> PAGEREF _Toc37268569 \h </w:instrText>
      </w:r>
      <w:r>
        <w:fldChar w:fldCharType="separate"/>
      </w:r>
      <w:r>
        <w:t>75</w:t>
      </w:r>
      <w:r>
        <w:fldChar w:fldCharType="end"/>
      </w:r>
    </w:p>
    <w:p w14:paraId="5FF22E68" w14:textId="5D8F6957" w:rsidR="00767879" w:rsidRDefault="00767879">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4819C2">
        <w:rPr>
          <w:i/>
        </w:rPr>
        <w:t>BS type 1-H</w:t>
      </w:r>
      <w:r>
        <w:tab/>
      </w:r>
      <w:r>
        <w:fldChar w:fldCharType="begin" w:fldLock="1"/>
      </w:r>
      <w:r>
        <w:instrText xml:space="preserve"> PAGEREF _Toc37268570 \h </w:instrText>
      </w:r>
      <w:r>
        <w:fldChar w:fldCharType="separate"/>
      </w:r>
      <w:r>
        <w:t>75</w:t>
      </w:r>
      <w:r>
        <w:fldChar w:fldCharType="end"/>
      </w:r>
    </w:p>
    <w:p w14:paraId="68EB3CFF" w14:textId="4B42368A" w:rsidR="00767879" w:rsidRDefault="00767879">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_Toc37268571 \h </w:instrText>
      </w:r>
      <w:r>
        <w:fldChar w:fldCharType="separate"/>
      </w:r>
      <w:r>
        <w:t>75</w:t>
      </w:r>
      <w:r>
        <w:fldChar w:fldCharType="end"/>
      </w:r>
    </w:p>
    <w:p w14:paraId="238FEE16" w14:textId="7AE41FCE" w:rsidR="00767879" w:rsidRDefault="00767879">
      <w:pPr>
        <w:pStyle w:val="TOC3"/>
        <w:rPr>
          <w:rFonts w:asciiTheme="minorHAnsi" w:hAnsiTheme="minorHAnsi" w:cstheme="minorBidi"/>
          <w:sz w:val="22"/>
          <w:szCs w:val="22"/>
          <w:lang w:eastAsia="en-GB"/>
        </w:rPr>
      </w:pPr>
      <w:r w:rsidRPr="004819C2">
        <w:rPr>
          <w:rFonts w:eastAsia="SimSun"/>
        </w:rPr>
        <w:t>6.7.1</w:t>
      </w:r>
      <w:r>
        <w:rPr>
          <w:rFonts w:asciiTheme="minorHAnsi" w:hAnsiTheme="minorHAnsi" w:cstheme="minorBidi"/>
          <w:sz w:val="22"/>
          <w:szCs w:val="22"/>
          <w:lang w:eastAsia="en-GB"/>
        </w:rPr>
        <w:tab/>
      </w:r>
      <w:r w:rsidRPr="004819C2">
        <w:rPr>
          <w:rFonts w:eastAsia="SimSun"/>
          <w:lang w:eastAsia="zh-CN"/>
        </w:rPr>
        <w:t>General</w:t>
      </w:r>
      <w:r>
        <w:tab/>
      </w:r>
      <w:r>
        <w:fldChar w:fldCharType="begin" w:fldLock="1"/>
      </w:r>
      <w:r>
        <w:instrText xml:space="preserve"> PAGEREF _Toc37268572 \h </w:instrText>
      </w:r>
      <w:r>
        <w:fldChar w:fldCharType="separate"/>
      </w:r>
      <w:r>
        <w:t>75</w:t>
      </w:r>
      <w:r>
        <w:fldChar w:fldCharType="end"/>
      </w:r>
    </w:p>
    <w:p w14:paraId="63AD8799" w14:textId="048BBEDE" w:rsidR="00767879" w:rsidRDefault="0076787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4819C2">
        <w:rPr>
          <w:i/>
          <w:lang w:eastAsia="zh-CN"/>
        </w:rPr>
        <w:t xml:space="preserve">BS </w:t>
      </w:r>
      <w:r w:rsidRPr="004819C2">
        <w:rPr>
          <w:i/>
        </w:rPr>
        <w:t>type 1-C</w:t>
      </w:r>
      <w:r>
        <w:tab/>
      </w:r>
      <w:r>
        <w:fldChar w:fldCharType="begin" w:fldLock="1"/>
      </w:r>
      <w:r>
        <w:instrText xml:space="preserve"> PAGEREF _Toc37268573 \h </w:instrText>
      </w:r>
      <w:r>
        <w:fldChar w:fldCharType="separate"/>
      </w:r>
      <w:r>
        <w:t>75</w:t>
      </w:r>
      <w:r>
        <w:fldChar w:fldCharType="end"/>
      </w:r>
    </w:p>
    <w:p w14:paraId="1337EEF9" w14:textId="6FB0CDA5"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2</w:t>
      </w:r>
      <w:r w:rsidRPr="004819C2">
        <w:rPr>
          <w:rFonts w:eastAsia="SimSun"/>
        </w:rPr>
        <w:t>.</w:t>
      </w:r>
      <w:r w:rsidRPr="004819C2">
        <w:rPr>
          <w:rFonts w:eastAsia="SimSun"/>
          <w:lang w:eastAsia="zh-CN"/>
        </w:rPr>
        <w:t>1</w:t>
      </w:r>
      <w:r>
        <w:rPr>
          <w:rFonts w:asciiTheme="minorHAnsi" w:hAnsiTheme="minorHAnsi" w:cstheme="minorBidi"/>
          <w:sz w:val="22"/>
          <w:szCs w:val="22"/>
          <w:lang w:eastAsia="en-GB"/>
        </w:rPr>
        <w:tab/>
      </w:r>
      <w:r w:rsidRPr="004819C2">
        <w:rPr>
          <w:rFonts w:eastAsia="SimSun"/>
          <w:lang w:eastAsia="zh-CN"/>
        </w:rPr>
        <w:t>Co-location m</w:t>
      </w:r>
      <w:r w:rsidRPr="004819C2">
        <w:rPr>
          <w:rFonts w:eastAsia="SimSun"/>
        </w:rPr>
        <w:t>inimum requirements</w:t>
      </w:r>
      <w:r>
        <w:tab/>
      </w:r>
      <w:r>
        <w:fldChar w:fldCharType="begin" w:fldLock="1"/>
      </w:r>
      <w:r>
        <w:instrText xml:space="preserve"> PAGEREF _Toc37268574 \h </w:instrText>
      </w:r>
      <w:r>
        <w:fldChar w:fldCharType="separate"/>
      </w:r>
      <w:r>
        <w:t>75</w:t>
      </w:r>
      <w:r>
        <w:fldChar w:fldCharType="end"/>
      </w:r>
    </w:p>
    <w:p w14:paraId="63D779A2" w14:textId="76A523FA"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2</w:t>
      </w:r>
      <w:r w:rsidRPr="004819C2">
        <w:rPr>
          <w:rFonts w:eastAsia="SimSun"/>
        </w:rPr>
        <w:t>.</w:t>
      </w:r>
      <w:r w:rsidRPr="004819C2">
        <w:rPr>
          <w:rFonts w:eastAsia="SimSun"/>
          <w:lang w:eastAsia="zh-CN"/>
        </w:rPr>
        <w:t>2</w:t>
      </w:r>
      <w:r>
        <w:rPr>
          <w:rFonts w:asciiTheme="minorHAnsi" w:hAnsiTheme="minorHAnsi" w:cstheme="minorBidi"/>
          <w:sz w:val="22"/>
          <w:szCs w:val="22"/>
          <w:lang w:eastAsia="en-GB"/>
        </w:rPr>
        <w:tab/>
      </w:r>
      <w:r w:rsidRPr="004819C2">
        <w:rPr>
          <w:rFonts w:eastAsia="SimSun"/>
        </w:rPr>
        <w:t>A</w:t>
      </w:r>
      <w:r w:rsidRPr="004819C2">
        <w:rPr>
          <w:rFonts w:eastAsia="SimSun"/>
          <w:lang w:eastAsia="zh-CN"/>
        </w:rPr>
        <w:t>dditional</w:t>
      </w:r>
      <w:r w:rsidRPr="004819C2">
        <w:rPr>
          <w:rFonts w:eastAsia="SimSun"/>
        </w:rPr>
        <w:t xml:space="preserve"> requirement</w:t>
      </w:r>
      <w:r w:rsidRPr="004819C2">
        <w:rPr>
          <w:rFonts w:eastAsia="SimSun"/>
          <w:lang w:eastAsia="zh-CN"/>
        </w:rPr>
        <w:t>s</w:t>
      </w:r>
      <w:r>
        <w:tab/>
      </w:r>
      <w:r>
        <w:fldChar w:fldCharType="begin" w:fldLock="1"/>
      </w:r>
      <w:r>
        <w:instrText xml:space="preserve"> PAGEREF _Toc37268575 \h </w:instrText>
      </w:r>
      <w:r>
        <w:fldChar w:fldCharType="separate"/>
      </w:r>
      <w:r>
        <w:t>76</w:t>
      </w:r>
      <w:r>
        <w:fldChar w:fldCharType="end"/>
      </w:r>
    </w:p>
    <w:p w14:paraId="5C621803" w14:textId="52E6C74C" w:rsidR="00767879" w:rsidRDefault="00767879">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4819C2">
        <w:rPr>
          <w:i/>
          <w:lang w:eastAsia="zh-CN"/>
        </w:rPr>
        <w:t xml:space="preserve">BS </w:t>
      </w:r>
      <w:r w:rsidRPr="004819C2">
        <w:rPr>
          <w:i/>
        </w:rPr>
        <w:t>type 1-H</w:t>
      </w:r>
      <w:r>
        <w:tab/>
      </w:r>
      <w:r>
        <w:fldChar w:fldCharType="begin" w:fldLock="1"/>
      </w:r>
      <w:r>
        <w:instrText xml:space="preserve"> PAGEREF _Toc37268576 \h </w:instrText>
      </w:r>
      <w:r>
        <w:fldChar w:fldCharType="separate"/>
      </w:r>
      <w:r>
        <w:t>76</w:t>
      </w:r>
      <w:r>
        <w:fldChar w:fldCharType="end"/>
      </w:r>
    </w:p>
    <w:p w14:paraId="3A4014F7" w14:textId="79F6AB13"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1</w:t>
      </w:r>
      <w:r>
        <w:rPr>
          <w:rFonts w:asciiTheme="minorHAnsi" w:hAnsiTheme="minorHAnsi" w:cstheme="minorBidi"/>
          <w:sz w:val="22"/>
          <w:szCs w:val="22"/>
          <w:lang w:eastAsia="en-GB"/>
        </w:rPr>
        <w:tab/>
      </w:r>
      <w:r w:rsidRPr="004819C2">
        <w:rPr>
          <w:rFonts w:eastAsia="SimSun"/>
          <w:lang w:eastAsia="zh-CN"/>
        </w:rPr>
        <w:t>Co-location m</w:t>
      </w:r>
      <w:r w:rsidRPr="004819C2">
        <w:rPr>
          <w:rFonts w:eastAsia="SimSun"/>
        </w:rPr>
        <w:t>inimum requirements</w:t>
      </w:r>
      <w:r>
        <w:tab/>
      </w:r>
      <w:r>
        <w:fldChar w:fldCharType="begin" w:fldLock="1"/>
      </w:r>
      <w:r>
        <w:instrText xml:space="preserve"> PAGEREF _Toc37268577 \h </w:instrText>
      </w:r>
      <w:r>
        <w:fldChar w:fldCharType="separate"/>
      </w:r>
      <w:r>
        <w:t>76</w:t>
      </w:r>
      <w:r>
        <w:fldChar w:fldCharType="end"/>
      </w:r>
    </w:p>
    <w:p w14:paraId="47711475" w14:textId="29BA1652"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2</w:t>
      </w:r>
      <w:r>
        <w:rPr>
          <w:rFonts w:asciiTheme="minorHAnsi" w:hAnsiTheme="minorHAnsi" w:cstheme="minorBidi"/>
          <w:sz w:val="22"/>
          <w:szCs w:val="22"/>
          <w:lang w:eastAsia="en-GB"/>
        </w:rPr>
        <w:tab/>
      </w:r>
      <w:r w:rsidRPr="004819C2">
        <w:rPr>
          <w:rFonts w:eastAsia="SimSun"/>
          <w:lang w:eastAsia="zh-CN"/>
        </w:rPr>
        <w:t>Intra-system m</w:t>
      </w:r>
      <w:r w:rsidRPr="004819C2">
        <w:rPr>
          <w:rFonts w:eastAsia="SimSun"/>
        </w:rPr>
        <w:t>inimum requirements</w:t>
      </w:r>
      <w:r>
        <w:tab/>
      </w:r>
      <w:r>
        <w:fldChar w:fldCharType="begin" w:fldLock="1"/>
      </w:r>
      <w:r>
        <w:instrText xml:space="preserve"> PAGEREF _Toc37268578 \h </w:instrText>
      </w:r>
      <w:r>
        <w:fldChar w:fldCharType="separate"/>
      </w:r>
      <w:r>
        <w:t>77</w:t>
      </w:r>
      <w:r>
        <w:fldChar w:fldCharType="end"/>
      </w:r>
    </w:p>
    <w:p w14:paraId="582AA657" w14:textId="750F971F" w:rsidR="00767879" w:rsidRDefault="00767879">
      <w:pPr>
        <w:pStyle w:val="TOC4"/>
        <w:rPr>
          <w:rFonts w:asciiTheme="minorHAnsi" w:hAnsiTheme="minorHAnsi" w:cstheme="minorBidi"/>
          <w:sz w:val="22"/>
          <w:szCs w:val="22"/>
          <w:lang w:eastAsia="en-GB"/>
        </w:rPr>
      </w:pPr>
      <w:r w:rsidRPr="004819C2">
        <w:rPr>
          <w:rFonts w:eastAsia="SimSun"/>
          <w:lang w:eastAsia="zh-CN"/>
        </w:rPr>
        <w:t>6</w:t>
      </w:r>
      <w:r w:rsidRPr="004819C2">
        <w:rPr>
          <w:rFonts w:eastAsia="SimSun"/>
        </w:rPr>
        <w:t>.</w:t>
      </w:r>
      <w:r w:rsidRPr="004819C2">
        <w:rPr>
          <w:rFonts w:eastAsia="SimSun"/>
          <w:lang w:eastAsia="zh-CN"/>
        </w:rPr>
        <w:t>7</w:t>
      </w:r>
      <w:r w:rsidRPr="004819C2">
        <w:rPr>
          <w:rFonts w:eastAsia="SimSun"/>
        </w:rPr>
        <w:t>.</w:t>
      </w:r>
      <w:r w:rsidRPr="004819C2">
        <w:rPr>
          <w:rFonts w:eastAsia="SimSun"/>
          <w:lang w:eastAsia="zh-CN"/>
        </w:rPr>
        <w:t>3</w:t>
      </w:r>
      <w:r w:rsidRPr="004819C2">
        <w:rPr>
          <w:rFonts w:eastAsia="SimSun"/>
        </w:rPr>
        <w:t>.</w:t>
      </w:r>
      <w:r w:rsidRPr="004819C2">
        <w:rPr>
          <w:rFonts w:eastAsia="SimSun"/>
          <w:lang w:eastAsia="zh-CN"/>
        </w:rPr>
        <w:t>3</w:t>
      </w:r>
      <w:r>
        <w:rPr>
          <w:rFonts w:asciiTheme="minorHAnsi" w:hAnsiTheme="minorHAnsi" w:cstheme="minorBidi"/>
          <w:sz w:val="22"/>
          <w:szCs w:val="22"/>
          <w:lang w:eastAsia="en-GB"/>
        </w:rPr>
        <w:tab/>
      </w:r>
      <w:r w:rsidRPr="004819C2">
        <w:rPr>
          <w:rFonts w:eastAsia="SimSun"/>
          <w:lang w:eastAsia="zh-CN"/>
        </w:rPr>
        <w:t>Additional r</w:t>
      </w:r>
      <w:r w:rsidRPr="004819C2">
        <w:rPr>
          <w:rFonts w:eastAsia="SimSun"/>
        </w:rPr>
        <w:t>equirements</w:t>
      </w:r>
      <w:r>
        <w:tab/>
      </w:r>
      <w:r>
        <w:fldChar w:fldCharType="begin" w:fldLock="1"/>
      </w:r>
      <w:r>
        <w:instrText xml:space="preserve"> PAGEREF _Toc37268579 \h </w:instrText>
      </w:r>
      <w:r>
        <w:fldChar w:fldCharType="separate"/>
      </w:r>
      <w:r>
        <w:t>77</w:t>
      </w:r>
      <w:r>
        <w:fldChar w:fldCharType="end"/>
      </w:r>
    </w:p>
    <w:p w14:paraId="773C4FA3" w14:textId="41588D4B" w:rsidR="00767879" w:rsidRDefault="00767879">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_Toc37268580 \h </w:instrText>
      </w:r>
      <w:r>
        <w:fldChar w:fldCharType="separate"/>
      </w:r>
      <w:r>
        <w:t>78</w:t>
      </w:r>
      <w:r>
        <w:fldChar w:fldCharType="end"/>
      </w:r>
    </w:p>
    <w:p w14:paraId="5FC81FF7" w14:textId="5FB4F7E3" w:rsidR="00767879" w:rsidRDefault="00767879">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_Toc37268581 \h </w:instrText>
      </w:r>
      <w:r>
        <w:fldChar w:fldCharType="separate"/>
      </w:r>
      <w:r>
        <w:t>78</w:t>
      </w:r>
      <w:r>
        <w:fldChar w:fldCharType="end"/>
      </w:r>
    </w:p>
    <w:p w14:paraId="1B7F3B65" w14:textId="2924E645" w:rsidR="00767879" w:rsidRDefault="0076787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_Toc37268582 \h </w:instrText>
      </w:r>
      <w:r>
        <w:fldChar w:fldCharType="separate"/>
      </w:r>
      <w:r>
        <w:t>78</w:t>
      </w:r>
      <w:r>
        <w:fldChar w:fldCharType="end"/>
      </w:r>
    </w:p>
    <w:p w14:paraId="7B166469" w14:textId="398C1178" w:rsidR="00767879" w:rsidRDefault="00767879">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_Toc37268583 \h </w:instrText>
      </w:r>
      <w:r>
        <w:fldChar w:fldCharType="separate"/>
      </w:r>
      <w:r>
        <w:t>78</w:t>
      </w:r>
      <w:r>
        <w:fldChar w:fldCharType="end"/>
      </w:r>
    </w:p>
    <w:p w14:paraId="2516FE5E" w14:textId="7B500628" w:rsidR="00767879" w:rsidRDefault="00767879">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4819C2">
        <w:rPr>
          <w:i/>
        </w:rPr>
        <w:t>BS type 1-C</w:t>
      </w:r>
      <w:r>
        <w:t xml:space="preserve"> and </w:t>
      </w:r>
      <w:r w:rsidRPr="004819C2">
        <w:rPr>
          <w:i/>
        </w:rPr>
        <w:t>BS type 1-H</w:t>
      </w:r>
      <w:r>
        <w:tab/>
      </w:r>
      <w:r>
        <w:fldChar w:fldCharType="begin" w:fldLock="1"/>
      </w:r>
      <w:r>
        <w:instrText xml:space="preserve"> PAGEREF _Toc37268584 \h </w:instrText>
      </w:r>
      <w:r>
        <w:fldChar w:fldCharType="separate"/>
      </w:r>
      <w:r>
        <w:t>78</w:t>
      </w:r>
      <w:r>
        <w:fldChar w:fldCharType="end"/>
      </w:r>
    </w:p>
    <w:p w14:paraId="7E29171D" w14:textId="21AFDD03" w:rsidR="00767879" w:rsidRDefault="00767879">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_Toc37268585 \h </w:instrText>
      </w:r>
      <w:r>
        <w:fldChar w:fldCharType="separate"/>
      </w:r>
      <w:r>
        <w:t>80</w:t>
      </w:r>
      <w:r>
        <w:fldChar w:fldCharType="end"/>
      </w:r>
    </w:p>
    <w:p w14:paraId="0968B1DE" w14:textId="42B7B522" w:rsidR="00767879" w:rsidRDefault="00767879">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_Toc37268586 \h </w:instrText>
      </w:r>
      <w:r>
        <w:fldChar w:fldCharType="separate"/>
      </w:r>
      <w:r>
        <w:t>80</w:t>
      </w:r>
      <w:r>
        <w:fldChar w:fldCharType="end"/>
      </w:r>
    </w:p>
    <w:p w14:paraId="107C4EB8" w14:textId="0A657134" w:rsidR="00767879" w:rsidRDefault="00767879">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_Toc37268587 \h </w:instrText>
      </w:r>
      <w:r>
        <w:fldChar w:fldCharType="separate"/>
      </w:r>
      <w:r>
        <w:t>80</w:t>
      </w:r>
      <w:r>
        <w:fldChar w:fldCharType="end"/>
      </w:r>
    </w:p>
    <w:p w14:paraId="0BE49DBF" w14:textId="7737F015" w:rsidR="00767879" w:rsidRDefault="00767879">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_Toc37268588 \h </w:instrText>
      </w:r>
      <w:r>
        <w:fldChar w:fldCharType="separate"/>
      </w:r>
      <w:r>
        <w:t>82</w:t>
      </w:r>
      <w:r>
        <w:fldChar w:fldCharType="end"/>
      </w:r>
    </w:p>
    <w:p w14:paraId="5C846501" w14:textId="22E205B4" w:rsidR="00767879" w:rsidRDefault="00767879">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_Toc37268589 \h </w:instrText>
      </w:r>
      <w:r>
        <w:fldChar w:fldCharType="separate"/>
      </w:r>
      <w:r>
        <w:t>82</w:t>
      </w:r>
      <w:r>
        <w:fldChar w:fldCharType="end"/>
      </w:r>
    </w:p>
    <w:p w14:paraId="5E23AF2D" w14:textId="32882C7A" w:rsidR="00767879" w:rsidRDefault="00767879">
      <w:pPr>
        <w:pStyle w:val="TOC4"/>
        <w:rPr>
          <w:rFonts w:asciiTheme="minorHAnsi" w:hAnsiTheme="minorHAnsi" w:cstheme="minorBidi"/>
          <w:sz w:val="22"/>
          <w:szCs w:val="22"/>
          <w:lang w:eastAsia="en-GB"/>
        </w:rPr>
      </w:pPr>
      <w:r w:rsidRPr="004819C2">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_Toc37268590 \h </w:instrText>
      </w:r>
      <w:r>
        <w:fldChar w:fldCharType="separate"/>
      </w:r>
      <w:r>
        <w:t>82</w:t>
      </w:r>
      <w:r>
        <w:fldChar w:fldCharType="end"/>
      </w:r>
    </w:p>
    <w:p w14:paraId="1A044D0F" w14:textId="5D09C26B" w:rsidR="00767879" w:rsidRDefault="00767879">
      <w:pPr>
        <w:pStyle w:val="TOC4"/>
        <w:rPr>
          <w:rFonts w:asciiTheme="minorHAnsi" w:hAnsiTheme="minorHAnsi" w:cstheme="minorBidi"/>
          <w:sz w:val="22"/>
          <w:szCs w:val="22"/>
          <w:lang w:eastAsia="en-GB"/>
        </w:rPr>
      </w:pPr>
      <w:r w:rsidRPr="004819C2">
        <w:rPr>
          <w:rFonts w:eastAsia="SimSun"/>
        </w:rPr>
        <w:t>7.4.1.2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_Toc37268591 \h </w:instrText>
      </w:r>
      <w:r>
        <w:fldChar w:fldCharType="separate"/>
      </w:r>
      <w:r>
        <w:t>82</w:t>
      </w:r>
      <w:r>
        <w:fldChar w:fldCharType="end"/>
      </w:r>
    </w:p>
    <w:p w14:paraId="320CE7A8" w14:textId="710B7488" w:rsidR="00767879" w:rsidRDefault="00767879">
      <w:pPr>
        <w:pStyle w:val="TOC4"/>
        <w:rPr>
          <w:rFonts w:asciiTheme="minorHAnsi" w:hAnsiTheme="minorHAnsi" w:cstheme="minorBidi"/>
          <w:sz w:val="22"/>
          <w:szCs w:val="22"/>
          <w:lang w:eastAsia="en-GB"/>
        </w:rPr>
      </w:pPr>
      <w:r w:rsidRPr="004819C2">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_Toc37268592 \h </w:instrText>
      </w:r>
      <w:r>
        <w:fldChar w:fldCharType="separate"/>
      </w:r>
      <w:r>
        <w:t>84</w:t>
      </w:r>
      <w:r>
        <w:fldChar w:fldCharType="end"/>
      </w:r>
    </w:p>
    <w:p w14:paraId="341FDC24" w14:textId="424EE50E" w:rsidR="00767879" w:rsidRDefault="00767879">
      <w:pPr>
        <w:pStyle w:val="TOC4"/>
        <w:rPr>
          <w:rFonts w:asciiTheme="minorHAnsi" w:hAnsiTheme="minorHAnsi" w:cstheme="minorBidi"/>
          <w:sz w:val="22"/>
          <w:szCs w:val="22"/>
          <w:lang w:eastAsia="en-GB"/>
        </w:rPr>
      </w:pPr>
      <w:r w:rsidRPr="004819C2">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_Toc37268593 \h </w:instrText>
      </w:r>
      <w:r>
        <w:fldChar w:fldCharType="separate"/>
      </w:r>
      <w:r>
        <w:t>84</w:t>
      </w:r>
      <w:r>
        <w:fldChar w:fldCharType="end"/>
      </w:r>
    </w:p>
    <w:p w14:paraId="454D2F30" w14:textId="3309856D" w:rsidR="00767879" w:rsidRDefault="00767879">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_Toc37268594 \h </w:instrText>
      </w:r>
      <w:r>
        <w:fldChar w:fldCharType="separate"/>
      </w:r>
      <w:r>
        <w:t>84</w:t>
      </w:r>
      <w:r>
        <w:fldChar w:fldCharType="end"/>
      </w:r>
    </w:p>
    <w:p w14:paraId="3D1823AC" w14:textId="310AEC1B" w:rsidR="00767879" w:rsidRDefault="00767879">
      <w:pPr>
        <w:pStyle w:val="TOC4"/>
        <w:rPr>
          <w:rFonts w:asciiTheme="minorHAnsi" w:hAnsiTheme="minorHAnsi" w:cstheme="minorBidi"/>
          <w:sz w:val="22"/>
          <w:szCs w:val="22"/>
          <w:lang w:eastAsia="en-GB"/>
        </w:rPr>
      </w:pPr>
      <w:r w:rsidRPr="004819C2">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_Toc37268595 \h </w:instrText>
      </w:r>
      <w:r>
        <w:fldChar w:fldCharType="separate"/>
      </w:r>
      <w:r>
        <w:t>84</w:t>
      </w:r>
      <w:r>
        <w:fldChar w:fldCharType="end"/>
      </w:r>
    </w:p>
    <w:p w14:paraId="621D5227" w14:textId="5B60E5A5" w:rsidR="00767879" w:rsidRDefault="00767879">
      <w:pPr>
        <w:pStyle w:val="TOC4"/>
        <w:rPr>
          <w:rFonts w:asciiTheme="minorHAnsi" w:hAnsiTheme="minorHAnsi" w:cstheme="minorBidi"/>
          <w:sz w:val="22"/>
          <w:szCs w:val="22"/>
          <w:lang w:eastAsia="en-GB"/>
        </w:rPr>
      </w:pPr>
      <w:r w:rsidRPr="004819C2">
        <w:rPr>
          <w:rFonts w:eastAsia="SimSun"/>
        </w:rPr>
        <w:t>7.4.2.2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_Toc37268596 \h </w:instrText>
      </w:r>
      <w:r>
        <w:fldChar w:fldCharType="separate"/>
      </w:r>
      <w:r>
        <w:t>84</w:t>
      </w:r>
      <w:r>
        <w:fldChar w:fldCharType="end"/>
      </w:r>
    </w:p>
    <w:p w14:paraId="19E585C0" w14:textId="1C21BE0D" w:rsidR="00767879" w:rsidRDefault="00767879">
      <w:pPr>
        <w:pStyle w:val="TOC4"/>
        <w:rPr>
          <w:rFonts w:asciiTheme="minorHAnsi" w:hAnsiTheme="minorHAnsi" w:cstheme="minorBidi"/>
          <w:sz w:val="22"/>
          <w:szCs w:val="22"/>
          <w:lang w:eastAsia="en-GB"/>
        </w:rPr>
      </w:pPr>
      <w:r w:rsidRPr="004819C2">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_Toc37268597 \h </w:instrText>
      </w:r>
      <w:r>
        <w:fldChar w:fldCharType="separate"/>
      </w:r>
      <w:r>
        <w:t>86</w:t>
      </w:r>
      <w:r>
        <w:fldChar w:fldCharType="end"/>
      </w:r>
    </w:p>
    <w:p w14:paraId="1548D997" w14:textId="3FED7392" w:rsidR="00767879" w:rsidRDefault="00767879">
      <w:pPr>
        <w:pStyle w:val="TOC4"/>
        <w:rPr>
          <w:rFonts w:asciiTheme="minorHAnsi" w:hAnsiTheme="minorHAnsi" w:cstheme="minorBidi"/>
          <w:sz w:val="22"/>
          <w:szCs w:val="22"/>
          <w:lang w:eastAsia="en-GB"/>
        </w:rPr>
      </w:pPr>
      <w:r w:rsidRPr="004819C2">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_Toc37268598 \h </w:instrText>
      </w:r>
      <w:r>
        <w:fldChar w:fldCharType="separate"/>
      </w:r>
      <w:r>
        <w:t>86</w:t>
      </w:r>
      <w:r>
        <w:fldChar w:fldCharType="end"/>
      </w:r>
    </w:p>
    <w:p w14:paraId="26D02A3B" w14:textId="295888C5" w:rsidR="00767879" w:rsidRDefault="00767879">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_Toc37268599 \h </w:instrText>
      </w:r>
      <w:r>
        <w:fldChar w:fldCharType="separate"/>
      </w:r>
      <w:r>
        <w:t>86</w:t>
      </w:r>
      <w:r>
        <w:fldChar w:fldCharType="end"/>
      </w:r>
    </w:p>
    <w:p w14:paraId="1AF0F200" w14:textId="091A42A7" w:rsidR="00767879" w:rsidRDefault="00767879">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_Toc37268600 \h </w:instrText>
      </w:r>
      <w:r>
        <w:fldChar w:fldCharType="separate"/>
      </w:r>
      <w:r>
        <w:t>86</w:t>
      </w:r>
      <w:r>
        <w:fldChar w:fldCharType="end"/>
      </w:r>
    </w:p>
    <w:p w14:paraId="2880B84D" w14:textId="128C9384" w:rsidR="00767879" w:rsidRDefault="00767879">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i/>
        </w:rPr>
        <w:t>BS type 1-H</w:t>
      </w:r>
      <w:r>
        <w:tab/>
      </w:r>
      <w:r>
        <w:fldChar w:fldCharType="begin" w:fldLock="1"/>
      </w:r>
      <w:r>
        <w:instrText xml:space="preserve"> PAGEREF _Toc37268601 \h </w:instrText>
      </w:r>
      <w:r>
        <w:fldChar w:fldCharType="separate"/>
      </w:r>
      <w:r>
        <w:t>86</w:t>
      </w:r>
      <w:r>
        <w:fldChar w:fldCharType="end"/>
      </w:r>
    </w:p>
    <w:p w14:paraId="6D2B34B1" w14:textId="34C73518" w:rsidR="00767879" w:rsidRDefault="00767879">
      <w:pPr>
        <w:pStyle w:val="TOC3"/>
        <w:rPr>
          <w:rFonts w:asciiTheme="minorHAnsi" w:hAnsiTheme="minorHAnsi" w:cstheme="minorBidi"/>
          <w:sz w:val="22"/>
          <w:szCs w:val="22"/>
          <w:lang w:eastAsia="en-GB"/>
        </w:rPr>
      </w:pPr>
      <w:r w:rsidRPr="004819C2">
        <w:rPr>
          <w:lang w:val="en-US" w:eastAsia="zh-CN"/>
        </w:rPr>
        <w:t>7.5.3</w:t>
      </w:r>
      <w:r>
        <w:rPr>
          <w:rFonts w:asciiTheme="minorHAnsi" w:hAnsiTheme="minorHAnsi" w:cstheme="minorBidi"/>
          <w:sz w:val="22"/>
          <w:szCs w:val="22"/>
          <w:lang w:eastAsia="en-GB"/>
        </w:rPr>
        <w:tab/>
      </w:r>
      <w:r>
        <w:t xml:space="preserve">Co-location </w:t>
      </w:r>
      <w:r w:rsidRPr="004819C2">
        <w:rPr>
          <w:rFonts w:eastAsia="SimSun"/>
          <w:lang w:val="en-US" w:eastAsia="zh-CN"/>
        </w:rPr>
        <w:t>minimum requirements</w:t>
      </w:r>
      <w:r>
        <w:t xml:space="preserve"> for </w:t>
      </w:r>
      <w:r w:rsidRPr="004819C2">
        <w:rPr>
          <w:i/>
        </w:rPr>
        <w:t>BS type 1-C</w:t>
      </w:r>
      <w:r>
        <w:t xml:space="preserve"> and </w:t>
      </w:r>
      <w:r w:rsidRPr="004819C2">
        <w:rPr>
          <w:i/>
        </w:rPr>
        <w:t>BS type 1-H</w:t>
      </w:r>
      <w:r>
        <w:tab/>
      </w:r>
      <w:r>
        <w:fldChar w:fldCharType="begin" w:fldLock="1"/>
      </w:r>
      <w:r>
        <w:instrText xml:space="preserve"> PAGEREF _Toc37268602 \h </w:instrText>
      </w:r>
      <w:r>
        <w:fldChar w:fldCharType="separate"/>
      </w:r>
      <w:r>
        <w:t>87</w:t>
      </w:r>
      <w:r>
        <w:fldChar w:fldCharType="end"/>
      </w:r>
    </w:p>
    <w:p w14:paraId="2D915886" w14:textId="0050BF50" w:rsidR="00767879" w:rsidRDefault="00767879">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_Toc37268603 \h </w:instrText>
      </w:r>
      <w:r>
        <w:fldChar w:fldCharType="separate"/>
      </w:r>
      <w:r>
        <w:t>88</w:t>
      </w:r>
      <w:r>
        <w:fldChar w:fldCharType="end"/>
      </w:r>
    </w:p>
    <w:p w14:paraId="3BFDC7A6" w14:textId="04040C6F" w:rsidR="00767879" w:rsidRDefault="00767879">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_Toc37268604 \h </w:instrText>
      </w:r>
      <w:r>
        <w:fldChar w:fldCharType="separate"/>
      </w:r>
      <w:r>
        <w:t>88</w:t>
      </w:r>
      <w:r>
        <w:fldChar w:fldCharType="end"/>
      </w:r>
    </w:p>
    <w:p w14:paraId="11E10346" w14:textId="3D5CA2BD" w:rsidR="00767879" w:rsidRDefault="00767879">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_Toc37268605 \h </w:instrText>
      </w:r>
      <w:r>
        <w:fldChar w:fldCharType="separate"/>
      </w:r>
      <w:r>
        <w:t>88</w:t>
      </w:r>
      <w:r>
        <w:fldChar w:fldCharType="end"/>
      </w:r>
    </w:p>
    <w:p w14:paraId="0047515A" w14:textId="1F00B8DB" w:rsidR="00767879" w:rsidRDefault="00767879">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4819C2">
        <w:rPr>
          <w:i/>
        </w:rPr>
        <w:t>Basic limits</w:t>
      </w:r>
      <w:r>
        <w:tab/>
      </w:r>
      <w:r>
        <w:fldChar w:fldCharType="begin" w:fldLock="1"/>
      </w:r>
      <w:r>
        <w:instrText xml:space="preserve"> PAGEREF _Toc37268606 \h </w:instrText>
      </w:r>
      <w:r>
        <w:fldChar w:fldCharType="separate"/>
      </w:r>
      <w:r>
        <w:t>88</w:t>
      </w:r>
      <w:r>
        <w:fldChar w:fldCharType="end"/>
      </w:r>
    </w:p>
    <w:p w14:paraId="4B0890A8" w14:textId="37E2887B" w:rsidR="00767879" w:rsidRDefault="00767879">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4819C2">
        <w:rPr>
          <w:i/>
        </w:rPr>
        <w:t>BS type 1-C</w:t>
      </w:r>
      <w:r>
        <w:tab/>
      </w:r>
      <w:r>
        <w:fldChar w:fldCharType="begin" w:fldLock="1"/>
      </w:r>
      <w:r>
        <w:instrText xml:space="preserve"> PAGEREF _Toc37268607 \h </w:instrText>
      </w:r>
      <w:r>
        <w:fldChar w:fldCharType="separate"/>
      </w:r>
      <w:r>
        <w:t>89</w:t>
      </w:r>
      <w:r>
        <w:fldChar w:fldCharType="end"/>
      </w:r>
    </w:p>
    <w:p w14:paraId="22A26842" w14:textId="2DE53A8F" w:rsidR="00767879" w:rsidRDefault="00767879">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4819C2">
        <w:rPr>
          <w:i/>
        </w:rPr>
        <w:t>BS type 1-H</w:t>
      </w:r>
      <w:r>
        <w:tab/>
      </w:r>
      <w:r>
        <w:fldChar w:fldCharType="begin" w:fldLock="1"/>
      </w:r>
      <w:r>
        <w:instrText xml:space="preserve"> PAGEREF _Toc37268608 \h </w:instrText>
      </w:r>
      <w:r>
        <w:fldChar w:fldCharType="separate"/>
      </w:r>
      <w:r>
        <w:t>89</w:t>
      </w:r>
      <w:r>
        <w:fldChar w:fldCharType="end"/>
      </w:r>
    </w:p>
    <w:p w14:paraId="4B866B11" w14:textId="70A429D8" w:rsidR="00767879" w:rsidRDefault="00767879">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_Toc37268609 \h </w:instrText>
      </w:r>
      <w:r>
        <w:fldChar w:fldCharType="separate"/>
      </w:r>
      <w:r>
        <w:t>89</w:t>
      </w:r>
      <w:r>
        <w:fldChar w:fldCharType="end"/>
      </w:r>
    </w:p>
    <w:p w14:paraId="7EC642C3" w14:textId="31143EBE" w:rsidR="00767879" w:rsidRDefault="00767879">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_Toc37268610 \h </w:instrText>
      </w:r>
      <w:r>
        <w:fldChar w:fldCharType="separate"/>
      </w:r>
      <w:r>
        <w:t>89</w:t>
      </w:r>
      <w:r>
        <w:fldChar w:fldCharType="end"/>
      </w:r>
    </w:p>
    <w:p w14:paraId="16FC4002" w14:textId="4E93256B" w:rsidR="00767879" w:rsidRDefault="00767879">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lang w:eastAsia="zh-CN"/>
        </w:rPr>
        <w:t>BS type 1-H</w:t>
      </w:r>
      <w:r>
        <w:tab/>
      </w:r>
      <w:r>
        <w:fldChar w:fldCharType="begin" w:fldLock="1"/>
      </w:r>
      <w:r>
        <w:instrText xml:space="preserve"> PAGEREF _Toc37268611 \h </w:instrText>
      </w:r>
      <w:r>
        <w:fldChar w:fldCharType="separate"/>
      </w:r>
      <w:r>
        <w:t>89</w:t>
      </w:r>
      <w:r>
        <w:fldChar w:fldCharType="end"/>
      </w:r>
    </w:p>
    <w:p w14:paraId="6630484B" w14:textId="1AFF48D9" w:rsidR="00767879" w:rsidRDefault="00767879">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_Toc37268612 \h </w:instrText>
      </w:r>
      <w:r>
        <w:fldChar w:fldCharType="separate"/>
      </w:r>
      <w:r>
        <w:t>94</w:t>
      </w:r>
      <w:r>
        <w:fldChar w:fldCharType="end"/>
      </w:r>
    </w:p>
    <w:p w14:paraId="65524E98" w14:textId="6641B49A" w:rsidR="00767879" w:rsidRDefault="00767879">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_Toc37268613 \h </w:instrText>
      </w:r>
      <w:r>
        <w:fldChar w:fldCharType="separate"/>
      </w:r>
      <w:r>
        <w:t>94</w:t>
      </w:r>
      <w:r>
        <w:fldChar w:fldCharType="end"/>
      </w:r>
    </w:p>
    <w:p w14:paraId="219E05E5" w14:textId="5C85E52A" w:rsidR="00767879" w:rsidRDefault="00767879">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4819C2">
        <w:rPr>
          <w:i/>
        </w:rPr>
        <w:t>BS type 1-C</w:t>
      </w:r>
      <w:r>
        <w:t xml:space="preserve"> and </w:t>
      </w:r>
      <w:r w:rsidRPr="004819C2">
        <w:rPr>
          <w:rFonts w:eastAsia="SimSun"/>
          <w:i/>
          <w:lang w:eastAsia="zh-CN"/>
        </w:rPr>
        <w:t>BS type 1-H</w:t>
      </w:r>
      <w:r>
        <w:tab/>
      </w:r>
      <w:r>
        <w:fldChar w:fldCharType="begin" w:fldLock="1"/>
      </w:r>
      <w:r>
        <w:instrText xml:space="preserve"> PAGEREF _Toc37268614 \h </w:instrText>
      </w:r>
      <w:r>
        <w:fldChar w:fldCharType="separate"/>
      </w:r>
      <w:r>
        <w:t>94</w:t>
      </w:r>
      <w:r>
        <w:fldChar w:fldCharType="end"/>
      </w:r>
    </w:p>
    <w:p w14:paraId="4654F284" w14:textId="51B1613C" w:rsidR="00767879" w:rsidRDefault="00767879">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_Toc37268615 \h </w:instrText>
      </w:r>
      <w:r>
        <w:fldChar w:fldCharType="separate"/>
      </w:r>
      <w:r>
        <w:t>97</w:t>
      </w:r>
      <w:r>
        <w:fldChar w:fldCharType="end"/>
      </w:r>
    </w:p>
    <w:p w14:paraId="43E88101" w14:textId="55447F67" w:rsidR="00767879" w:rsidRDefault="00767879">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_Toc37268616 \h </w:instrText>
      </w:r>
      <w:r>
        <w:fldChar w:fldCharType="separate"/>
      </w:r>
      <w:r>
        <w:t>97</w:t>
      </w:r>
      <w:r>
        <w:fldChar w:fldCharType="end"/>
      </w:r>
    </w:p>
    <w:p w14:paraId="49A9CF0A" w14:textId="1C6E2F64" w:rsidR="00767879" w:rsidRDefault="00767879">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_Toc37268617 \h </w:instrText>
      </w:r>
      <w:r>
        <w:fldChar w:fldCharType="separate"/>
      </w:r>
      <w:r>
        <w:t>97</w:t>
      </w:r>
      <w:r>
        <w:fldChar w:fldCharType="end"/>
      </w:r>
    </w:p>
    <w:p w14:paraId="12789E02" w14:textId="4547A6E6" w:rsidR="00767879" w:rsidRDefault="00767879">
      <w:pPr>
        <w:pStyle w:val="TOC3"/>
        <w:rPr>
          <w:rFonts w:asciiTheme="minorHAnsi" w:hAnsiTheme="minorHAnsi" w:cstheme="minorBidi"/>
          <w:sz w:val="22"/>
          <w:szCs w:val="22"/>
          <w:lang w:eastAsia="en-GB"/>
        </w:rPr>
      </w:pPr>
      <w:r>
        <w:t>8.</w:t>
      </w:r>
      <w:r w:rsidRPr="004819C2">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_Toc37268618 \h </w:instrText>
      </w:r>
      <w:r>
        <w:fldChar w:fldCharType="separate"/>
      </w:r>
      <w:r>
        <w:t>97</w:t>
      </w:r>
      <w:r>
        <w:fldChar w:fldCharType="end"/>
      </w:r>
    </w:p>
    <w:p w14:paraId="3852715E" w14:textId="6CA47888" w:rsidR="00767879" w:rsidRDefault="00767879">
      <w:pPr>
        <w:pStyle w:val="TOC2"/>
        <w:rPr>
          <w:rFonts w:asciiTheme="minorHAnsi" w:hAnsiTheme="minorHAnsi" w:cstheme="minorBidi"/>
          <w:sz w:val="22"/>
          <w:szCs w:val="22"/>
          <w:lang w:eastAsia="en-GB"/>
        </w:rPr>
      </w:pPr>
      <w:r>
        <w:t>8.</w:t>
      </w:r>
      <w:r w:rsidRPr="004819C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_Toc37268619 \h </w:instrText>
      </w:r>
      <w:r>
        <w:fldChar w:fldCharType="separate"/>
      </w:r>
      <w:r>
        <w:t>97</w:t>
      </w:r>
      <w:r>
        <w:fldChar w:fldCharType="end"/>
      </w:r>
    </w:p>
    <w:p w14:paraId="4DD3F74B" w14:textId="36767D0D" w:rsidR="00767879" w:rsidRDefault="00767879">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_Toc37268620 \h </w:instrText>
      </w:r>
      <w:r>
        <w:fldChar w:fldCharType="separate"/>
      </w:r>
      <w:r>
        <w:t>97</w:t>
      </w:r>
      <w:r>
        <w:fldChar w:fldCharType="end"/>
      </w:r>
    </w:p>
    <w:p w14:paraId="57C2D169" w14:textId="7281D98E" w:rsidR="00767879" w:rsidRDefault="00767879">
      <w:pPr>
        <w:pStyle w:val="TOC4"/>
        <w:rPr>
          <w:rFonts w:asciiTheme="minorHAnsi" w:hAnsiTheme="minorHAnsi" w:cstheme="minorBidi"/>
          <w:sz w:val="22"/>
          <w:szCs w:val="22"/>
          <w:lang w:eastAsia="en-GB"/>
        </w:rPr>
      </w:pPr>
      <w:r w:rsidRPr="004819C2">
        <w:rPr>
          <w:rFonts w:eastAsia="Malgun Gothic"/>
        </w:rPr>
        <w:t>8.2.1.1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_Toc37268621 \h </w:instrText>
      </w:r>
      <w:r>
        <w:fldChar w:fldCharType="separate"/>
      </w:r>
      <w:r>
        <w:t>97</w:t>
      </w:r>
      <w:r>
        <w:fldChar w:fldCharType="end"/>
      </w:r>
    </w:p>
    <w:p w14:paraId="67E888D3" w14:textId="03984D11" w:rsidR="00767879" w:rsidRDefault="00767879">
      <w:pPr>
        <w:pStyle w:val="TOC4"/>
        <w:rPr>
          <w:rFonts w:asciiTheme="minorHAnsi" w:hAnsiTheme="minorHAnsi" w:cstheme="minorBidi"/>
          <w:sz w:val="22"/>
          <w:szCs w:val="22"/>
          <w:lang w:eastAsia="en-GB"/>
        </w:rPr>
      </w:pPr>
      <w:r w:rsidRPr="004819C2">
        <w:rPr>
          <w:rFonts w:eastAsia="Malgun Gothic"/>
        </w:rPr>
        <w:t>8.2.1</w:t>
      </w:r>
      <w:r w:rsidRPr="004819C2">
        <w:rPr>
          <w:rFonts w:eastAsia="Times New Roman"/>
          <w:lang w:eastAsia="zh-CN"/>
        </w:rPr>
        <w:t>.2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_Toc37268622 \h </w:instrText>
      </w:r>
      <w:r>
        <w:fldChar w:fldCharType="separate"/>
      </w:r>
      <w:r>
        <w:t>98</w:t>
      </w:r>
      <w:r>
        <w:fldChar w:fldCharType="end"/>
      </w:r>
    </w:p>
    <w:p w14:paraId="5ED60521" w14:textId="12A6875C" w:rsidR="00767879" w:rsidRDefault="00767879">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_Toc37268623 \h </w:instrText>
      </w:r>
      <w:r>
        <w:fldChar w:fldCharType="separate"/>
      </w:r>
      <w:r>
        <w:t>105</w:t>
      </w:r>
      <w:r>
        <w:fldChar w:fldCharType="end"/>
      </w:r>
    </w:p>
    <w:p w14:paraId="538FB434" w14:textId="1F27F736" w:rsidR="00767879" w:rsidRDefault="00767879">
      <w:pPr>
        <w:pStyle w:val="TOC4"/>
        <w:rPr>
          <w:rFonts w:asciiTheme="minorHAnsi" w:hAnsiTheme="minorHAnsi" w:cstheme="minorBidi"/>
          <w:sz w:val="22"/>
          <w:szCs w:val="22"/>
          <w:lang w:eastAsia="en-GB"/>
        </w:rPr>
      </w:pPr>
      <w:r w:rsidRPr="004819C2">
        <w:rPr>
          <w:rFonts w:eastAsia="Malgun Gothic"/>
        </w:rPr>
        <w:t>8.2.</w:t>
      </w:r>
      <w:r>
        <w:rPr>
          <w:lang w:eastAsia="zh-CN"/>
        </w:rPr>
        <w:t>2</w:t>
      </w:r>
      <w:r w:rsidRPr="004819C2">
        <w:rPr>
          <w:rFonts w:eastAsia="Malgun Gothic"/>
        </w:rPr>
        <w:t>.1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_Toc37268624 \h </w:instrText>
      </w:r>
      <w:r>
        <w:fldChar w:fldCharType="separate"/>
      </w:r>
      <w:r>
        <w:t>105</w:t>
      </w:r>
      <w:r>
        <w:fldChar w:fldCharType="end"/>
      </w:r>
    </w:p>
    <w:p w14:paraId="4B011A56" w14:textId="55ECC46B" w:rsidR="00767879" w:rsidRDefault="00767879">
      <w:pPr>
        <w:pStyle w:val="TOC4"/>
        <w:rPr>
          <w:rFonts w:asciiTheme="minorHAnsi" w:hAnsiTheme="minorHAnsi" w:cstheme="minorBidi"/>
          <w:sz w:val="22"/>
          <w:szCs w:val="22"/>
          <w:lang w:eastAsia="en-GB"/>
        </w:rPr>
      </w:pPr>
      <w:r w:rsidRPr="004819C2">
        <w:rPr>
          <w:rFonts w:eastAsia="Malgun Gothic"/>
        </w:rPr>
        <w:t>8.2.</w:t>
      </w:r>
      <w:r>
        <w:rPr>
          <w:lang w:eastAsia="zh-CN"/>
        </w:rPr>
        <w:t>2.2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_Toc37268625 \h </w:instrText>
      </w:r>
      <w:r>
        <w:fldChar w:fldCharType="separate"/>
      </w:r>
      <w:r>
        <w:t>106</w:t>
      </w:r>
      <w:r>
        <w:fldChar w:fldCharType="end"/>
      </w:r>
    </w:p>
    <w:p w14:paraId="045C4138" w14:textId="047B7C40" w:rsidR="00767879" w:rsidRDefault="00767879">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_Toc37268626 \h </w:instrText>
      </w:r>
      <w:r>
        <w:fldChar w:fldCharType="separate"/>
      </w:r>
      <w:r>
        <w:t>107</w:t>
      </w:r>
      <w:r>
        <w:fldChar w:fldCharType="end"/>
      </w:r>
    </w:p>
    <w:p w14:paraId="623EAB01" w14:textId="3B63C036" w:rsidR="00767879" w:rsidRDefault="00767879">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_Toc37268627 \h </w:instrText>
      </w:r>
      <w:r>
        <w:fldChar w:fldCharType="separate"/>
      </w:r>
      <w:r>
        <w:t>107</w:t>
      </w:r>
      <w:r>
        <w:fldChar w:fldCharType="end"/>
      </w:r>
    </w:p>
    <w:p w14:paraId="19331EE8" w14:textId="2E481454" w:rsidR="00767879" w:rsidRDefault="00767879">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_Toc37268628 \h </w:instrText>
      </w:r>
      <w:r>
        <w:fldChar w:fldCharType="separate"/>
      </w:r>
      <w:r>
        <w:t>108</w:t>
      </w:r>
      <w:r>
        <w:fldChar w:fldCharType="end"/>
      </w:r>
    </w:p>
    <w:p w14:paraId="59356014" w14:textId="3AE5791D" w:rsidR="00767879" w:rsidRDefault="00767879">
      <w:pPr>
        <w:pStyle w:val="TOC2"/>
        <w:rPr>
          <w:rFonts w:asciiTheme="minorHAnsi" w:hAnsiTheme="minorHAnsi" w:cstheme="minorBidi"/>
          <w:sz w:val="22"/>
          <w:szCs w:val="22"/>
          <w:lang w:eastAsia="en-GB"/>
        </w:rPr>
      </w:pPr>
      <w:r>
        <w:t>8.</w:t>
      </w:r>
      <w:r w:rsidRPr="004819C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_Toc37268629 \h </w:instrText>
      </w:r>
      <w:r>
        <w:fldChar w:fldCharType="separate"/>
      </w:r>
      <w:r>
        <w:t>109</w:t>
      </w:r>
      <w:r>
        <w:fldChar w:fldCharType="end"/>
      </w:r>
    </w:p>
    <w:p w14:paraId="6FB3C923" w14:textId="6442732F" w:rsidR="00767879" w:rsidRDefault="00767879">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_Toc37268630 \h </w:instrText>
      </w:r>
      <w:r>
        <w:fldChar w:fldCharType="separate"/>
      </w:r>
      <w:r>
        <w:t>109</w:t>
      </w:r>
      <w:r>
        <w:fldChar w:fldCharType="end"/>
      </w:r>
    </w:p>
    <w:p w14:paraId="5F3836CE" w14:textId="7A23EA23" w:rsidR="00767879" w:rsidRDefault="00767879">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_Toc37268631 \h </w:instrText>
      </w:r>
      <w:r>
        <w:fldChar w:fldCharType="separate"/>
      </w:r>
      <w:r>
        <w:t>109</w:t>
      </w:r>
      <w:r>
        <w:fldChar w:fldCharType="end"/>
      </w:r>
    </w:p>
    <w:p w14:paraId="0A9B56AE" w14:textId="583FC3BE" w:rsidR="00767879" w:rsidRDefault="00767879">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_Toc37268632 \h </w:instrText>
      </w:r>
      <w:r>
        <w:fldChar w:fldCharType="separate"/>
      </w:r>
      <w:r>
        <w:t>109</w:t>
      </w:r>
      <w:r>
        <w:fldChar w:fldCharType="end"/>
      </w:r>
    </w:p>
    <w:p w14:paraId="0458FC86" w14:textId="036634E2" w:rsidR="00767879" w:rsidRDefault="00767879">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_Toc37268633 \h </w:instrText>
      </w:r>
      <w:r>
        <w:fldChar w:fldCharType="separate"/>
      </w:r>
      <w:r>
        <w:t>109</w:t>
      </w:r>
      <w:r>
        <w:fldChar w:fldCharType="end"/>
      </w:r>
    </w:p>
    <w:p w14:paraId="64DC53B4" w14:textId="039A7143" w:rsidR="00767879" w:rsidRDefault="00767879">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_Toc37268634 \h </w:instrText>
      </w:r>
      <w:r>
        <w:fldChar w:fldCharType="separate"/>
      </w:r>
      <w:r>
        <w:t>109</w:t>
      </w:r>
      <w:r>
        <w:fldChar w:fldCharType="end"/>
      </w:r>
    </w:p>
    <w:p w14:paraId="738414FA" w14:textId="6DF61349" w:rsidR="00767879" w:rsidRDefault="00767879">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_Toc37268635 \h </w:instrText>
      </w:r>
      <w:r>
        <w:fldChar w:fldCharType="separate"/>
      </w:r>
      <w:r>
        <w:t>110</w:t>
      </w:r>
      <w:r>
        <w:fldChar w:fldCharType="end"/>
      </w:r>
    </w:p>
    <w:p w14:paraId="2D25ACF0" w14:textId="0161CF68" w:rsidR="00767879" w:rsidRDefault="00767879">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_Toc37268636 \h </w:instrText>
      </w:r>
      <w:r>
        <w:fldChar w:fldCharType="separate"/>
      </w:r>
      <w:r>
        <w:t>110</w:t>
      </w:r>
      <w:r>
        <w:fldChar w:fldCharType="end"/>
      </w:r>
    </w:p>
    <w:p w14:paraId="19683F3E" w14:textId="5DC9F030" w:rsidR="00767879" w:rsidRDefault="00767879">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_Toc37268637 \h </w:instrText>
      </w:r>
      <w:r>
        <w:fldChar w:fldCharType="separate"/>
      </w:r>
      <w:r>
        <w:t>110</w:t>
      </w:r>
      <w:r>
        <w:fldChar w:fldCharType="end"/>
      </w:r>
    </w:p>
    <w:p w14:paraId="4F4EEF03" w14:textId="2D354E27" w:rsidR="00767879" w:rsidRDefault="00767879">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_Toc37268638 \h </w:instrText>
      </w:r>
      <w:r>
        <w:fldChar w:fldCharType="separate"/>
      </w:r>
      <w:r>
        <w:t>110</w:t>
      </w:r>
      <w:r>
        <w:fldChar w:fldCharType="end"/>
      </w:r>
    </w:p>
    <w:p w14:paraId="2234167D" w14:textId="75F20CF8" w:rsidR="00767879" w:rsidRDefault="00767879">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_Toc37268639 \h </w:instrText>
      </w:r>
      <w:r>
        <w:fldChar w:fldCharType="separate"/>
      </w:r>
      <w:r>
        <w:t>111</w:t>
      </w:r>
      <w:r>
        <w:fldChar w:fldCharType="end"/>
      </w:r>
    </w:p>
    <w:p w14:paraId="434F8F6E" w14:textId="583233E5" w:rsidR="00767879" w:rsidRDefault="00767879">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_Toc37268640 \h </w:instrText>
      </w:r>
      <w:r>
        <w:fldChar w:fldCharType="separate"/>
      </w:r>
      <w:r>
        <w:t>112</w:t>
      </w:r>
      <w:r>
        <w:fldChar w:fldCharType="end"/>
      </w:r>
    </w:p>
    <w:p w14:paraId="5E3E3684" w14:textId="0FFB2831" w:rsidR="00767879" w:rsidRDefault="00767879">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_Toc37268641 \h </w:instrText>
      </w:r>
      <w:r>
        <w:fldChar w:fldCharType="separate"/>
      </w:r>
      <w:r>
        <w:t>112</w:t>
      </w:r>
      <w:r>
        <w:fldChar w:fldCharType="end"/>
      </w:r>
    </w:p>
    <w:p w14:paraId="13BE51B4" w14:textId="092914BE" w:rsidR="00767879" w:rsidRDefault="00767879">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_Toc37268642 \h </w:instrText>
      </w:r>
      <w:r>
        <w:fldChar w:fldCharType="separate"/>
      </w:r>
      <w:r>
        <w:t>112</w:t>
      </w:r>
      <w:r>
        <w:fldChar w:fldCharType="end"/>
      </w:r>
    </w:p>
    <w:p w14:paraId="07512183" w14:textId="5E5816E0" w:rsidR="00767879" w:rsidRDefault="00767879">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_Toc37268643 \h </w:instrText>
      </w:r>
      <w:r>
        <w:fldChar w:fldCharType="separate"/>
      </w:r>
      <w:r>
        <w:t>113</w:t>
      </w:r>
      <w:r>
        <w:fldChar w:fldCharType="end"/>
      </w:r>
    </w:p>
    <w:p w14:paraId="4E7F5E21" w14:textId="4DC43299" w:rsidR="00767879" w:rsidRDefault="00767879">
      <w:pPr>
        <w:pStyle w:val="TOC4"/>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_Toc37268644 \h </w:instrText>
      </w:r>
      <w:r>
        <w:fldChar w:fldCharType="separate"/>
      </w:r>
      <w:r>
        <w:t>113</w:t>
      </w:r>
      <w:r>
        <w:fldChar w:fldCharType="end"/>
      </w:r>
    </w:p>
    <w:p w14:paraId="074AF308" w14:textId="180D01CC"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_Toc37268645 \h </w:instrText>
      </w:r>
      <w:r>
        <w:fldChar w:fldCharType="separate"/>
      </w:r>
      <w:r>
        <w:t>113</w:t>
      </w:r>
      <w:r>
        <w:fldChar w:fldCharType="end"/>
      </w:r>
    </w:p>
    <w:p w14:paraId="615A219E" w14:textId="4A7B8E8E"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_Toc37268646 \h </w:instrText>
      </w:r>
      <w:r>
        <w:fldChar w:fldCharType="separate"/>
      </w:r>
      <w:r>
        <w:t>113</w:t>
      </w:r>
      <w:r>
        <w:fldChar w:fldCharType="end"/>
      </w:r>
    </w:p>
    <w:p w14:paraId="59C88E94" w14:textId="0A1DF8F4" w:rsidR="00767879" w:rsidRDefault="00767879">
      <w:pPr>
        <w:pStyle w:val="TOC4"/>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rPr>
          <w:rFonts w:asciiTheme="minorHAnsi" w:hAnsiTheme="minorHAnsi" w:cstheme="minorBidi"/>
          <w:sz w:val="22"/>
          <w:szCs w:val="22"/>
          <w:lang w:eastAsia="en-GB"/>
        </w:rPr>
        <w:tab/>
      </w:r>
      <w:r>
        <w:rPr>
          <w:lang w:eastAsia="zh-CN"/>
        </w:rPr>
        <w:t xml:space="preserve">UCI </w:t>
      </w:r>
      <w:r w:rsidRPr="004819C2">
        <w:rPr>
          <w:rFonts w:eastAsia="SimSun"/>
          <w:lang w:eastAsia="zh-CN"/>
        </w:rPr>
        <w:t xml:space="preserve">BLER </w:t>
      </w:r>
      <w:r>
        <w:rPr>
          <w:lang w:eastAsia="zh-CN"/>
        </w:rPr>
        <w:t>performance requirements</w:t>
      </w:r>
      <w:r>
        <w:tab/>
      </w:r>
      <w:r>
        <w:fldChar w:fldCharType="begin" w:fldLock="1"/>
      </w:r>
      <w:r>
        <w:instrText xml:space="preserve"> PAGEREF _Toc37268647 \h </w:instrText>
      </w:r>
      <w:r>
        <w:fldChar w:fldCharType="separate"/>
      </w:r>
      <w:r>
        <w:t>114</w:t>
      </w:r>
      <w:r>
        <w:fldChar w:fldCharType="end"/>
      </w:r>
    </w:p>
    <w:p w14:paraId="7E1297FB" w14:textId="4E227FFA"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_Toc37268648 \h </w:instrText>
      </w:r>
      <w:r>
        <w:fldChar w:fldCharType="separate"/>
      </w:r>
      <w:r>
        <w:t>114</w:t>
      </w:r>
      <w:r>
        <w:fldChar w:fldCharType="end"/>
      </w:r>
    </w:p>
    <w:p w14:paraId="2A5D7EAE" w14:textId="0EEF0C8C" w:rsidR="00767879" w:rsidRDefault="00767879">
      <w:pPr>
        <w:pStyle w:val="TOC5"/>
        <w:rPr>
          <w:rFonts w:asciiTheme="minorHAnsi" w:hAnsiTheme="minorHAnsi" w:cstheme="minorBidi"/>
          <w:sz w:val="22"/>
          <w:szCs w:val="22"/>
          <w:lang w:eastAsia="en-GB"/>
        </w:rPr>
      </w:pPr>
      <w:r>
        <w:t>8.3.</w:t>
      </w:r>
      <w:r>
        <w:rPr>
          <w:lang w:eastAsia="zh-CN"/>
        </w:rPr>
        <w:t>4</w:t>
      </w:r>
      <w:r>
        <w:t>.</w:t>
      </w:r>
      <w:r w:rsidRPr="004819C2">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_Toc37268649 \h </w:instrText>
      </w:r>
      <w:r>
        <w:fldChar w:fldCharType="separate"/>
      </w:r>
      <w:r>
        <w:t>114</w:t>
      </w:r>
      <w:r>
        <w:fldChar w:fldCharType="end"/>
      </w:r>
    </w:p>
    <w:p w14:paraId="5FD1B4D9" w14:textId="463C1235" w:rsidR="00767879" w:rsidRDefault="00767879">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_Toc37268650 \h </w:instrText>
      </w:r>
      <w:r>
        <w:fldChar w:fldCharType="separate"/>
      </w:r>
      <w:r>
        <w:t>114</w:t>
      </w:r>
      <w:r>
        <w:fldChar w:fldCharType="end"/>
      </w:r>
    </w:p>
    <w:p w14:paraId="0B13C84B" w14:textId="135630A8" w:rsidR="00767879" w:rsidRDefault="00767879">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_Toc37268651 \h </w:instrText>
      </w:r>
      <w:r>
        <w:fldChar w:fldCharType="separate"/>
      </w:r>
      <w:r>
        <w:t>114</w:t>
      </w:r>
      <w:r>
        <w:fldChar w:fldCharType="end"/>
      </w:r>
    </w:p>
    <w:p w14:paraId="10F7A876" w14:textId="1B745D7C" w:rsidR="00767879" w:rsidRDefault="00767879">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_Toc37268652 \h </w:instrText>
      </w:r>
      <w:r>
        <w:fldChar w:fldCharType="separate"/>
      </w:r>
      <w:r>
        <w:t>115</w:t>
      </w:r>
      <w:r>
        <w:fldChar w:fldCharType="end"/>
      </w:r>
    </w:p>
    <w:p w14:paraId="080667B9" w14:textId="1C2D7AB5" w:rsidR="00767879" w:rsidRDefault="00767879">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_Toc37268653 \h </w:instrText>
      </w:r>
      <w:r>
        <w:fldChar w:fldCharType="separate"/>
      </w:r>
      <w:r>
        <w:t>116</w:t>
      </w:r>
      <w:r>
        <w:fldChar w:fldCharType="end"/>
      </w:r>
    </w:p>
    <w:p w14:paraId="78C5E82A" w14:textId="5FA9DE32" w:rsidR="00767879" w:rsidRDefault="00767879">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_Toc37268654 \h </w:instrText>
      </w:r>
      <w:r>
        <w:fldChar w:fldCharType="separate"/>
      </w:r>
      <w:r>
        <w:t>116</w:t>
      </w:r>
      <w:r>
        <w:fldChar w:fldCharType="end"/>
      </w:r>
    </w:p>
    <w:p w14:paraId="5B6889CB" w14:textId="4974069D" w:rsidR="00767879" w:rsidRDefault="00767879">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_Toc37268655 \h </w:instrText>
      </w:r>
      <w:r>
        <w:fldChar w:fldCharType="separate"/>
      </w:r>
      <w:r>
        <w:t>117</w:t>
      </w:r>
      <w:r>
        <w:fldChar w:fldCharType="end"/>
      </w:r>
    </w:p>
    <w:p w14:paraId="547B185F" w14:textId="1A3E8379" w:rsidR="00767879" w:rsidRDefault="00767879">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_Toc37268656 \h </w:instrText>
      </w:r>
      <w:r>
        <w:fldChar w:fldCharType="separate"/>
      </w:r>
      <w:r>
        <w:t>117</w:t>
      </w:r>
      <w:r>
        <w:fldChar w:fldCharType="end"/>
      </w:r>
    </w:p>
    <w:p w14:paraId="1162D65F" w14:textId="370F8E02" w:rsidR="00767879" w:rsidRDefault="00767879">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_Toc37268657 \h </w:instrText>
      </w:r>
      <w:r>
        <w:fldChar w:fldCharType="separate"/>
      </w:r>
      <w:r>
        <w:t>117</w:t>
      </w:r>
      <w:r>
        <w:fldChar w:fldCharType="end"/>
      </w:r>
    </w:p>
    <w:p w14:paraId="17C6B688" w14:textId="3044C996" w:rsidR="00767879" w:rsidRDefault="00767879">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_Toc37268658 \h </w:instrText>
      </w:r>
      <w:r>
        <w:fldChar w:fldCharType="separate"/>
      </w:r>
      <w:r>
        <w:t>117</w:t>
      </w:r>
      <w:r>
        <w:fldChar w:fldCharType="end"/>
      </w:r>
    </w:p>
    <w:p w14:paraId="3D5545D7" w14:textId="354D0562" w:rsidR="00767879" w:rsidRDefault="00767879">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_Toc37268659 \h </w:instrText>
      </w:r>
      <w:r>
        <w:fldChar w:fldCharType="separate"/>
      </w:r>
      <w:r>
        <w:t>117</w:t>
      </w:r>
      <w:r>
        <w:fldChar w:fldCharType="end"/>
      </w:r>
    </w:p>
    <w:p w14:paraId="0B65190F" w14:textId="7B91FA5C" w:rsidR="00767879" w:rsidRDefault="00767879">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_Toc37268660 \h </w:instrText>
      </w:r>
      <w:r>
        <w:fldChar w:fldCharType="separate"/>
      </w:r>
      <w:r>
        <w:t>117</w:t>
      </w:r>
      <w:r>
        <w:fldChar w:fldCharType="end"/>
      </w:r>
    </w:p>
    <w:p w14:paraId="407F00A8" w14:textId="11DE1F1F" w:rsidR="00767879" w:rsidRDefault="00767879">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_Toc37268661 \h </w:instrText>
      </w:r>
      <w:r>
        <w:fldChar w:fldCharType="separate"/>
      </w:r>
      <w:r>
        <w:t>118</w:t>
      </w:r>
      <w:r>
        <w:fldChar w:fldCharType="end"/>
      </w:r>
    </w:p>
    <w:p w14:paraId="63490D50" w14:textId="5A9830FF" w:rsidR="00767879" w:rsidRDefault="00767879">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_Toc37268662 \h </w:instrText>
      </w:r>
      <w:r>
        <w:fldChar w:fldCharType="separate"/>
      </w:r>
      <w:r>
        <w:t>118</w:t>
      </w:r>
      <w:r>
        <w:fldChar w:fldCharType="end"/>
      </w:r>
    </w:p>
    <w:p w14:paraId="04909F91" w14:textId="129AF436" w:rsidR="00767879" w:rsidRDefault="00767879">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_Toc37268663 \h </w:instrText>
      </w:r>
      <w:r>
        <w:fldChar w:fldCharType="separate"/>
      </w:r>
      <w:r>
        <w:t>118</w:t>
      </w:r>
      <w:r>
        <w:fldChar w:fldCharType="end"/>
      </w:r>
    </w:p>
    <w:p w14:paraId="3B462790" w14:textId="24F47568" w:rsidR="00767879" w:rsidRDefault="00767879">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_Toc37268664 \h </w:instrText>
      </w:r>
      <w:r>
        <w:fldChar w:fldCharType="separate"/>
      </w:r>
      <w:r>
        <w:t>118</w:t>
      </w:r>
      <w:r>
        <w:fldChar w:fldCharType="end"/>
      </w:r>
    </w:p>
    <w:p w14:paraId="0D688766" w14:textId="373E911A" w:rsidR="00767879" w:rsidRDefault="00767879">
      <w:pPr>
        <w:pStyle w:val="TOC2"/>
        <w:rPr>
          <w:rFonts w:asciiTheme="minorHAnsi" w:hAnsiTheme="minorHAnsi" w:cstheme="minorBidi"/>
          <w:sz w:val="22"/>
          <w:szCs w:val="22"/>
          <w:lang w:eastAsia="en-GB"/>
        </w:rPr>
      </w:pPr>
      <w:r>
        <w:t>8.</w:t>
      </w:r>
      <w:r w:rsidRPr="004819C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_Toc37268665 \h </w:instrText>
      </w:r>
      <w:r>
        <w:fldChar w:fldCharType="separate"/>
      </w:r>
      <w:r>
        <w:t>119</w:t>
      </w:r>
      <w:r>
        <w:fldChar w:fldCharType="end"/>
      </w:r>
    </w:p>
    <w:p w14:paraId="7E1EFD7D" w14:textId="18437C07" w:rsidR="00767879" w:rsidRDefault="00767879">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_Toc37268666 \h </w:instrText>
      </w:r>
      <w:r>
        <w:fldChar w:fldCharType="separate"/>
      </w:r>
      <w:r>
        <w:t>119</w:t>
      </w:r>
      <w:r>
        <w:fldChar w:fldCharType="end"/>
      </w:r>
    </w:p>
    <w:p w14:paraId="05EF8F69" w14:textId="0D231FEC" w:rsidR="00767879" w:rsidRDefault="00767879">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_Toc37268667 \h </w:instrText>
      </w:r>
      <w:r>
        <w:fldChar w:fldCharType="separate"/>
      </w:r>
      <w:r>
        <w:t>119</w:t>
      </w:r>
      <w:r>
        <w:fldChar w:fldCharType="end"/>
      </w:r>
    </w:p>
    <w:p w14:paraId="525D714E" w14:textId="765C264C" w:rsidR="00767879" w:rsidRDefault="00767879">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_Toc37268668 \h </w:instrText>
      </w:r>
      <w:r>
        <w:fldChar w:fldCharType="separate"/>
      </w:r>
      <w:r>
        <w:t>119</w:t>
      </w:r>
      <w:r>
        <w:fldChar w:fldCharType="end"/>
      </w:r>
    </w:p>
    <w:p w14:paraId="65D0A615" w14:textId="1E6A6129" w:rsidR="00767879" w:rsidRDefault="00767879">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_Toc37268669 \h </w:instrText>
      </w:r>
      <w:r>
        <w:fldChar w:fldCharType="separate"/>
      </w:r>
      <w:r>
        <w:t>119</w:t>
      </w:r>
      <w:r>
        <w:fldChar w:fldCharType="end"/>
      </w:r>
    </w:p>
    <w:p w14:paraId="10807149" w14:textId="30AB9101" w:rsidR="00767879" w:rsidRDefault="00767879">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_Toc37268670 \h </w:instrText>
      </w:r>
      <w:r>
        <w:fldChar w:fldCharType="separate"/>
      </w:r>
      <w:r>
        <w:t>119</w:t>
      </w:r>
      <w:r>
        <w:fldChar w:fldCharType="end"/>
      </w:r>
    </w:p>
    <w:p w14:paraId="2A86C873" w14:textId="3124C150" w:rsidR="00767879" w:rsidRDefault="00767879">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_Toc37268671 \h </w:instrText>
      </w:r>
      <w:r>
        <w:fldChar w:fldCharType="separate"/>
      </w:r>
      <w:r>
        <w:t>119</w:t>
      </w:r>
      <w:r>
        <w:fldChar w:fldCharType="end"/>
      </w:r>
    </w:p>
    <w:p w14:paraId="0FC4AFD5" w14:textId="0BD69840" w:rsidR="00767879" w:rsidRDefault="0076787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_Toc37268672 \h </w:instrText>
      </w:r>
      <w:r>
        <w:fldChar w:fldCharType="separate"/>
      </w:r>
      <w:r>
        <w:t>121</w:t>
      </w:r>
      <w:r>
        <w:fldChar w:fldCharType="end"/>
      </w:r>
    </w:p>
    <w:p w14:paraId="079A3FDF" w14:textId="579565DC" w:rsidR="00767879" w:rsidRDefault="00767879">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_Toc37268673 \h </w:instrText>
      </w:r>
      <w:r>
        <w:fldChar w:fldCharType="separate"/>
      </w:r>
      <w:r>
        <w:t>121</w:t>
      </w:r>
      <w:r>
        <w:fldChar w:fldCharType="end"/>
      </w:r>
    </w:p>
    <w:p w14:paraId="4390F80C" w14:textId="79D610B3" w:rsidR="00767879" w:rsidRDefault="00767879">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_Toc37268674 \h </w:instrText>
      </w:r>
      <w:r>
        <w:fldChar w:fldCharType="separate"/>
      </w:r>
      <w:r>
        <w:t>121</w:t>
      </w:r>
      <w:r>
        <w:fldChar w:fldCharType="end"/>
      </w:r>
    </w:p>
    <w:p w14:paraId="2B88BA61" w14:textId="4095887B" w:rsidR="00767879" w:rsidRDefault="00767879">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_Toc37268675 \h </w:instrText>
      </w:r>
      <w:r>
        <w:fldChar w:fldCharType="separate"/>
      </w:r>
      <w:r>
        <w:t>121</w:t>
      </w:r>
      <w:r>
        <w:fldChar w:fldCharType="end"/>
      </w:r>
    </w:p>
    <w:p w14:paraId="3762E2CC" w14:textId="4A5E1117" w:rsidR="00767879" w:rsidRDefault="00767879">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4819C2">
        <w:rPr>
          <w:i/>
        </w:rPr>
        <w:t>BS type 1-H</w:t>
      </w:r>
      <w:r>
        <w:t xml:space="preserve"> and </w:t>
      </w:r>
      <w:r w:rsidRPr="004819C2">
        <w:rPr>
          <w:rFonts w:eastAsia="SimSun"/>
          <w:i/>
          <w:lang w:eastAsia="zh-CN"/>
        </w:rPr>
        <w:t>BS type 1-O</w:t>
      </w:r>
      <w:r>
        <w:tab/>
      </w:r>
      <w:r>
        <w:fldChar w:fldCharType="begin" w:fldLock="1"/>
      </w:r>
      <w:r>
        <w:instrText xml:space="preserve"> PAGEREF _Toc37268676 \h </w:instrText>
      </w:r>
      <w:r>
        <w:fldChar w:fldCharType="separate"/>
      </w:r>
      <w:r>
        <w:t>121</w:t>
      </w:r>
      <w:r>
        <w:fldChar w:fldCharType="end"/>
      </w:r>
    </w:p>
    <w:p w14:paraId="67A3717E" w14:textId="415DFE7C" w:rsidR="00767879" w:rsidRDefault="00767879">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_Toc37268677 \h </w:instrText>
      </w:r>
      <w:r>
        <w:fldChar w:fldCharType="separate"/>
      </w:r>
      <w:r>
        <w:t>122</w:t>
      </w:r>
      <w:r>
        <w:fldChar w:fldCharType="end"/>
      </w:r>
    </w:p>
    <w:p w14:paraId="0445D042" w14:textId="7E0B59C7" w:rsidR="00767879" w:rsidRDefault="00767879">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_Toc37268678 \h </w:instrText>
      </w:r>
      <w:r>
        <w:fldChar w:fldCharType="separate"/>
      </w:r>
      <w:r>
        <w:t>122</w:t>
      </w:r>
      <w:r>
        <w:fldChar w:fldCharType="end"/>
      </w:r>
    </w:p>
    <w:p w14:paraId="05533385" w14:textId="53133BC5" w:rsidR="00767879" w:rsidRDefault="00767879">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_Toc37268679 \h </w:instrText>
      </w:r>
      <w:r>
        <w:fldChar w:fldCharType="separate"/>
      </w:r>
      <w:r>
        <w:t>122</w:t>
      </w:r>
      <w:r>
        <w:fldChar w:fldCharType="end"/>
      </w:r>
    </w:p>
    <w:p w14:paraId="63EC29FD" w14:textId="2E297E12" w:rsidR="00767879" w:rsidRDefault="00767879">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_Toc37268680 \h </w:instrText>
      </w:r>
      <w:r>
        <w:fldChar w:fldCharType="separate"/>
      </w:r>
      <w:r>
        <w:t>122</w:t>
      </w:r>
      <w:r>
        <w:fldChar w:fldCharType="end"/>
      </w:r>
    </w:p>
    <w:p w14:paraId="7613C359" w14:textId="36D2AAA5" w:rsidR="00767879" w:rsidRDefault="00767879">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_Toc37268681 \h </w:instrText>
      </w:r>
      <w:r>
        <w:fldChar w:fldCharType="separate"/>
      </w:r>
      <w:r>
        <w:t>123</w:t>
      </w:r>
      <w:r>
        <w:fldChar w:fldCharType="end"/>
      </w:r>
    </w:p>
    <w:p w14:paraId="6F3A1182" w14:textId="53958EE7" w:rsidR="00767879" w:rsidRDefault="00767879">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_Toc37268682 \h </w:instrText>
      </w:r>
      <w:r>
        <w:fldChar w:fldCharType="separate"/>
      </w:r>
      <w:r>
        <w:t>123</w:t>
      </w:r>
      <w:r>
        <w:fldChar w:fldCharType="end"/>
      </w:r>
    </w:p>
    <w:p w14:paraId="21BEA2E3" w14:textId="1695A90E" w:rsidR="00767879" w:rsidRDefault="00767879">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_Toc37268683 \h </w:instrText>
      </w:r>
      <w:r>
        <w:fldChar w:fldCharType="separate"/>
      </w:r>
      <w:r>
        <w:t>123</w:t>
      </w:r>
      <w:r>
        <w:fldChar w:fldCharType="end"/>
      </w:r>
    </w:p>
    <w:p w14:paraId="297B9F48" w14:textId="3E18BA1D" w:rsidR="00767879" w:rsidRDefault="00767879">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_Toc37268684 \h </w:instrText>
      </w:r>
      <w:r>
        <w:fldChar w:fldCharType="separate"/>
      </w:r>
      <w:r>
        <w:t>123</w:t>
      </w:r>
      <w:r>
        <w:fldChar w:fldCharType="end"/>
      </w:r>
    </w:p>
    <w:p w14:paraId="069A4535" w14:textId="7CA2770D" w:rsidR="00767879" w:rsidRDefault="00767879">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_Toc37268685 \h </w:instrText>
      </w:r>
      <w:r>
        <w:fldChar w:fldCharType="separate"/>
      </w:r>
      <w:r>
        <w:t>123</w:t>
      </w:r>
      <w:r>
        <w:fldChar w:fldCharType="end"/>
      </w:r>
    </w:p>
    <w:p w14:paraId="675DB0A2" w14:textId="4F5B4E0C" w:rsidR="00767879" w:rsidRDefault="00767879">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_Toc37268686 \h </w:instrText>
      </w:r>
      <w:r>
        <w:fldChar w:fldCharType="separate"/>
      </w:r>
      <w:r>
        <w:t>123</w:t>
      </w:r>
      <w:r>
        <w:fldChar w:fldCharType="end"/>
      </w:r>
    </w:p>
    <w:p w14:paraId="104E2167" w14:textId="3D212FDA" w:rsidR="00767879" w:rsidRDefault="00767879">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_Toc37268687 \h </w:instrText>
      </w:r>
      <w:r>
        <w:fldChar w:fldCharType="separate"/>
      </w:r>
      <w:r>
        <w:t>123</w:t>
      </w:r>
      <w:r>
        <w:fldChar w:fldCharType="end"/>
      </w:r>
    </w:p>
    <w:p w14:paraId="20642B23" w14:textId="3F6FC303" w:rsidR="00767879" w:rsidRDefault="00767879">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_Toc37268688 \h </w:instrText>
      </w:r>
      <w:r>
        <w:fldChar w:fldCharType="separate"/>
      </w:r>
      <w:r>
        <w:t>123</w:t>
      </w:r>
      <w:r>
        <w:fldChar w:fldCharType="end"/>
      </w:r>
    </w:p>
    <w:p w14:paraId="3DD79277" w14:textId="7005E616" w:rsidR="00767879" w:rsidRDefault="00767879">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_Toc37268689 \h </w:instrText>
      </w:r>
      <w:r>
        <w:fldChar w:fldCharType="separate"/>
      </w:r>
      <w:r>
        <w:t>123</w:t>
      </w:r>
      <w:r>
        <w:fldChar w:fldCharType="end"/>
      </w:r>
    </w:p>
    <w:p w14:paraId="121AB447" w14:textId="19D5C58C" w:rsidR="00767879" w:rsidRDefault="00767879">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_Toc37268690 \h </w:instrText>
      </w:r>
      <w:r>
        <w:fldChar w:fldCharType="separate"/>
      </w:r>
      <w:r>
        <w:t>123</w:t>
      </w:r>
      <w:r>
        <w:fldChar w:fldCharType="end"/>
      </w:r>
    </w:p>
    <w:p w14:paraId="2582C17D" w14:textId="7F4B24BF" w:rsidR="00767879" w:rsidRDefault="00767879">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_Toc37268691 \h </w:instrText>
      </w:r>
      <w:r>
        <w:fldChar w:fldCharType="separate"/>
      </w:r>
      <w:r>
        <w:t>124</w:t>
      </w:r>
      <w:r>
        <w:fldChar w:fldCharType="end"/>
      </w:r>
    </w:p>
    <w:p w14:paraId="2445AD02" w14:textId="33A3F8DA" w:rsidR="00767879" w:rsidRDefault="00767879">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_Toc37268692 \h </w:instrText>
      </w:r>
      <w:r>
        <w:fldChar w:fldCharType="separate"/>
      </w:r>
      <w:r>
        <w:t>124</w:t>
      </w:r>
      <w:r>
        <w:fldChar w:fldCharType="end"/>
      </w:r>
    </w:p>
    <w:p w14:paraId="200ADBFA" w14:textId="0341BA72" w:rsidR="00767879" w:rsidRDefault="00767879">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_Toc37268693 \h </w:instrText>
      </w:r>
      <w:r>
        <w:fldChar w:fldCharType="separate"/>
      </w:r>
      <w:r>
        <w:t>124</w:t>
      </w:r>
      <w:r>
        <w:fldChar w:fldCharType="end"/>
      </w:r>
    </w:p>
    <w:p w14:paraId="5BA5CCC7" w14:textId="529C6656" w:rsidR="00767879" w:rsidRDefault="00767879">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_Toc37268694 \h </w:instrText>
      </w:r>
      <w:r>
        <w:fldChar w:fldCharType="separate"/>
      </w:r>
      <w:r>
        <w:t>124</w:t>
      </w:r>
      <w:r>
        <w:fldChar w:fldCharType="end"/>
      </w:r>
    </w:p>
    <w:p w14:paraId="02ADC8A9" w14:textId="05B91522" w:rsidR="00767879" w:rsidRDefault="00767879">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_Toc37268695 \h </w:instrText>
      </w:r>
      <w:r>
        <w:fldChar w:fldCharType="separate"/>
      </w:r>
      <w:r>
        <w:t>124</w:t>
      </w:r>
      <w:r>
        <w:fldChar w:fldCharType="end"/>
      </w:r>
    </w:p>
    <w:p w14:paraId="5FF7B11E" w14:textId="753C491C" w:rsidR="00767879" w:rsidRDefault="00767879">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1-O</w:t>
      </w:r>
      <w:r>
        <w:tab/>
      </w:r>
      <w:r>
        <w:fldChar w:fldCharType="begin" w:fldLock="1"/>
      </w:r>
      <w:r>
        <w:instrText xml:space="preserve"> PAGEREF _Toc37268696 \h </w:instrText>
      </w:r>
      <w:r>
        <w:fldChar w:fldCharType="separate"/>
      </w:r>
      <w:r>
        <w:t>124</w:t>
      </w:r>
      <w:r>
        <w:fldChar w:fldCharType="end"/>
      </w:r>
    </w:p>
    <w:p w14:paraId="3C52AECF" w14:textId="79B41ED9" w:rsidR="00767879" w:rsidRDefault="00767879">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2-O</w:t>
      </w:r>
      <w:r>
        <w:tab/>
      </w:r>
      <w:r>
        <w:fldChar w:fldCharType="begin" w:fldLock="1"/>
      </w:r>
      <w:r>
        <w:instrText xml:space="preserve"> PAGEREF _Toc37268697 \h </w:instrText>
      </w:r>
      <w:r>
        <w:fldChar w:fldCharType="separate"/>
      </w:r>
      <w:r>
        <w:t>124</w:t>
      </w:r>
      <w:r>
        <w:fldChar w:fldCharType="end"/>
      </w:r>
    </w:p>
    <w:p w14:paraId="4B08FCB0" w14:textId="47A2EE81" w:rsidR="00767879" w:rsidRDefault="00767879">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_Toc37268698 \h </w:instrText>
      </w:r>
      <w:r>
        <w:fldChar w:fldCharType="separate"/>
      </w:r>
      <w:r>
        <w:t>124</w:t>
      </w:r>
      <w:r>
        <w:fldChar w:fldCharType="end"/>
      </w:r>
    </w:p>
    <w:p w14:paraId="32D2BC56" w14:textId="715A755D" w:rsidR="00767879" w:rsidRDefault="00767879">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_Toc37268699 \h </w:instrText>
      </w:r>
      <w:r>
        <w:fldChar w:fldCharType="separate"/>
      </w:r>
      <w:r>
        <w:t>124</w:t>
      </w:r>
      <w:r>
        <w:fldChar w:fldCharType="end"/>
      </w:r>
    </w:p>
    <w:p w14:paraId="59900542" w14:textId="229E9EFB" w:rsidR="00767879" w:rsidRDefault="00767879">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_Toc37268700 \h </w:instrText>
      </w:r>
      <w:r>
        <w:fldChar w:fldCharType="separate"/>
      </w:r>
      <w:r>
        <w:t>125</w:t>
      </w:r>
      <w:r>
        <w:fldChar w:fldCharType="end"/>
      </w:r>
    </w:p>
    <w:p w14:paraId="0526A2E6" w14:textId="57B89D87" w:rsidR="00767879" w:rsidRDefault="00767879">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_Toc37268701 \h </w:instrText>
      </w:r>
      <w:r>
        <w:fldChar w:fldCharType="separate"/>
      </w:r>
      <w:r>
        <w:t>125</w:t>
      </w:r>
      <w:r>
        <w:fldChar w:fldCharType="end"/>
      </w:r>
    </w:p>
    <w:p w14:paraId="364416F0" w14:textId="38A7C85B" w:rsidR="00767879" w:rsidRDefault="00767879">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_Toc37268702 \h </w:instrText>
      </w:r>
      <w:r>
        <w:fldChar w:fldCharType="separate"/>
      </w:r>
      <w:r>
        <w:t>125</w:t>
      </w:r>
      <w:r>
        <w:fldChar w:fldCharType="end"/>
      </w:r>
    </w:p>
    <w:p w14:paraId="6D30D6AB" w14:textId="2C470590" w:rsidR="00767879" w:rsidRDefault="00767879">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_Toc37268703 \h </w:instrText>
      </w:r>
      <w:r>
        <w:fldChar w:fldCharType="separate"/>
      </w:r>
      <w:r>
        <w:t>125</w:t>
      </w:r>
      <w:r>
        <w:fldChar w:fldCharType="end"/>
      </w:r>
    </w:p>
    <w:p w14:paraId="05A84407" w14:textId="4727DAFB"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_Toc37268704 \h </w:instrText>
      </w:r>
      <w:r>
        <w:fldChar w:fldCharType="separate"/>
      </w:r>
      <w:r>
        <w:t>125</w:t>
      </w:r>
      <w:r>
        <w:fldChar w:fldCharType="end"/>
      </w:r>
    </w:p>
    <w:p w14:paraId="23467538" w14:textId="72BBC0EB"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1-O</w:t>
      </w:r>
      <w:r>
        <w:tab/>
      </w:r>
      <w:r>
        <w:fldChar w:fldCharType="begin" w:fldLock="1"/>
      </w:r>
      <w:r>
        <w:instrText xml:space="preserve"> PAGEREF _Toc37268705 \h </w:instrText>
      </w:r>
      <w:r>
        <w:fldChar w:fldCharType="separate"/>
      </w:r>
      <w:r>
        <w:t>125</w:t>
      </w:r>
      <w:r>
        <w:fldChar w:fldCharType="end"/>
      </w:r>
    </w:p>
    <w:p w14:paraId="610BB36B" w14:textId="024DFAB5" w:rsidR="00767879" w:rsidRDefault="00767879">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2-O</w:t>
      </w:r>
      <w:r>
        <w:tab/>
      </w:r>
      <w:r>
        <w:fldChar w:fldCharType="begin" w:fldLock="1"/>
      </w:r>
      <w:r>
        <w:instrText xml:space="preserve"> PAGEREF _Toc37268706 \h </w:instrText>
      </w:r>
      <w:r>
        <w:fldChar w:fldCharType="separate"/>
      </w:r>
      <w:r>
        <w:t>125</w:t>
      </w:r>
      <w:r>
        <w:fldChar w:fldCharType="end"/>
      </w:r>
    </w:p>
    <w:p w14:paraId="18EEF40E" w14:textId="57F2F088" w:rsidR="00767879" w:rsidRDefault="00767879">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_Toc37268707 \h </w:instrText>
      </w:r>
      <w:r>
        <w:fldChar w:fldCharType="separate"/>
      </w:r>
      <w:r>
        <w:t>126</w:t>
      </w:r>
      <w:r>
        <w:fldChar w:fldCharType="end"/>
      </w:r>
    </w:p>
    <w:p w14:paraId="22156AF2" w14:textId="57C65491" w:rsidR="00767879" w:rsidRDefault="00767879">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_Toc37268708 \h </w:instrText>
      </w:r>
      <w:r>
        <w:fldChar w:fldCharType="separate"/>
      </w:r>
      <w:r>
        <w:t>126</w:t>
      </w:r>
      <w:r>
        <w:fldChar w:fldCharType="end"/>
      </w:r>
    </w:p>
    <w:p w14:paraId="2AB47FAF" w14:textId="25A3E4A4" w:rsidR="00767879" w:rsidRDefault="00767879">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_Toc37268709 \h </w:instrText>
      </w:r>
      <w:r>
        <w:fldChar w:fldCharType="separate"/>
      </w:r>
      <w:r>
        <w:t>126</w:t>
      </w:r>
      <w:r>
        <w:fldChar w:fldCharType="end"/>
      </w:r>
    </w:p>
    <w:p w14:paraId="69933822" w14:textId="716CAFE5" w:rsidR="00767879" w:rsidRDefault="00767879">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_Toc37268710 \h </w:instrText>
      </w:r>
      <w:r>
        <w:fldChar w:fldCharType="separate"/>
      </w:r>
      <w:r>
        <w:t>126</w:t>
      </w:r>
      <w:r>
        <w:fldChar w:fldCharType="end"/>
      </w:r>
    </w:p>
    <w:p w14:paraId="4FDD6F34" w14:textId="27D1DF25" w:rsidR="00767879" w:rsidRDefault="00767879">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_Toc37268711 \h </w:instrText>
      </w:r>
      <w:r>
        <w:fldChar w:fldCharType="separate"/>
      </w:r>
      <w:r>
        <w:t>126</w:t>
      </w:r>
      <w:r>
        <w:fldChar w:fldCharType="end"/>
      </w:r>
    </w:p>
    <w:p w14:paraId="7D000B95" w14:textId="473E8659" w:rsidR="00767879" w:rsidRDefault="00767879">
      <w:pPr>
        <w:pStyle w:val="TOC3"/>
        <w:rPr>
          <w:rFonts w:asciiTheme="minorHAnsi" w:hAnsiTheme="minorHAnsi" w:cstheme="minorBidi"/>
          <w:sz w:val="22"/>
          <w:szCs w:val="22"/>
          <w:lang w:eastAsia="en-GB"/>
        </w:rPr>
      </w:pPr>
      <w:r w:rsidRPr="004819C2">
        <w:rPr>
          <w:lang w:val="en-US"/>
        </w:rPr>
        <w:t>9.6.3</w:t>
      </w:r>
      <w:r>
        <w:rPr>
          <w:rFonts w:asciiTheme="minorHAnsi" w:hAnsiTheme="minorHAnsi" w:cstheme="minorBidi"/>
          <w:sz w:val="22"/>
          <w:szCs w:val="22"/>
          <w:lang w:eastAsia="en-GB"/>
        </w:rPr>
        <w:tab/>
      </w:r>
      <w:r w:rsidRPr="004819C2">
        <w:rPr>
          <w:lang w:val="en-US"/>
        </w:rPr>
        <w:t>OTA time alignment error</w:t>
      </w:r>
      <w:r>
        <w:tab/>
      </w:r>
      <w:r>
        <w:fldChar w:fldCharType="begin" w:fldLock="1"/>
      </w:r>
      <w:r>
        <w:instrText xml:space="preserve"> PAGEREF _Toc37268712 \h </w:instrText>
      </w:r>
      <w:r>
        <w:fldChar w:fldCharType="separate"/>
      </w:r>
      <w:r>
        <w:t>126</w:t>
      </w:r>
      <w:r>
        <w:fldChar w:fldCharType="end"/>
      </w:r>
    </w:p>
    <w:p w14:paraId="05C95057" w14:textId="49576923" w:rsidR="00767879" w:rsidRDefault="00767879">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_Toc37268713 \h </w:instrText>
      </w:r>
      <w:r>
        <w:fldChar w:fldCharType="separate"/>
      </w:r>
      <w:r>
        <w:t>126</w:t>
      </w:r>
      <w:r>
        <w:fldChar w:fldCharType="end"/>
      </w:r>
    </w:p>
    <w:p w14:paraId="171BBACD" w14:textId="5C4910EB" w:rsidR="00767879" w:rsidRDefault="00767879">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1-O</w:t>
      </w:r>
      <w:r>
        <w:tab/>
      </w:r>
      <w:r>
        <w:fldChar w:fldCharType="begin" w:fldLock="1"/>
      </w:r>
      <w:r>
        <w:instrText xml:space="preserve"> PAGEREF _Toc37268714 \h </w:instrText>
      </w:r>
      <w:r>
        <w:fldChar w:fldCharType="separate"/>
      </w:r>
      <w:r>
        <w:t>126</w:t>
      </w:r>
      <w:r>
        <w:fldChar w:fldCharType="end"/>
      </w:r>
    </w:p>
    <w:p w14:paraId="1DDA0FDC" w14:textId="1435191F" w:rsidR="00767879" w:rsidRDefault="00767879">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4819C2">
        <w:rPr>
          <w:i/>
          <w:lang w:eastAsia="ja-JP"/>
        </w:rPr>
        <w:t>BS type 2-O</w:t>
      </w:r>
      <w:r>
        <w:tab/>
      </w:r>
      <w:r>
        <w:fldChar w:fldCharType="begin" w:fldLock="1"/>
      </w:r>
      <w:r>
        <w:instrText xml:space="preserve"> PAGEREF _Toc37268715 \h </w:instrText>
      </w:r>
      <w:r>
        <w:fldChar w:fldCharType="separate"/>
      </w:r>
      <w:r>
        <w:t>127</w:t>
      </w:r>
      <w:r>
        <w:fldChar w:fldCharType="end"/>
      </w:r>
    </w:p>
    <w:p w14:paraId="519F260A" w14:textId="2E433138" w:rsidR="00767879" w:rsidRDefault="00767879">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_Toc37268716 \h </w:instrText>
      </w:r>
      <w:r>
        <w:fldChar w:fldCharType="separate"/>
      </w:r>
      <w:r>
        <w:t>127</w:t>
      </w:r>
      <w:r>
        <w:fldChar w:fldCharType="end"/>
      </w:r>
    </w:p>
    <w:p w14:paraId="61833389" w14:textId="7C8E4C6A" w:rsidR="00767879" w:rsidRDefault="00767879">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_Toc37268717 \h </w:instrText>
      </w:r>
      <w:r>
        <w:fldChar w:fldCharType="separate"/>
      </w:r>
      <w:r>
        <w:t>127</w:t>
      </w:r>
      <w:r>
        <w:fldChar w:fldCharType="end"/>
      </w:r>
    </w:p>
    <w:p w14:paraId="015CE9D0" w14:textId="299881E1" w:rsidR="00767879" w:rsidRDefault="00767879">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_Toc37268718 \h </w:instrText>
      </w:r>
      <w:r>
        <w:fldChar w:fldCharType="separate"/>
      </w:r>
      <w:r>
        <w:t>128</w:t>
      </w:r>
      <w:r>
        <w:fldChar w:fldCharType="end"/>
      </w:r>
    </w:p>
    <w:p w14:paraId="64827846" w14:textId="3CD198A6" w:rsidR="00767879" w:rsidRDefault="00767879">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_Toc37268719 \h </w:instrText>
      </w:r>
      <w:r>
        <w:fldChar w:fldCharType="separate"/>
      </w:r>
      <w:r>
        <w:t>128</w:t>
      </w:r>
      <w:r>
        <w:fldChar w:fldCharType="end"/>
      </w:r>
    </w:p>
    <w:p w14:paraId="7C4CF99B" w14:textId="1F2D3BC5" w:rsidR="00767879" w:rsidRDefault="00767879">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4819C2">
        <w:rPr>
          <w:i/>
          <w:lang w:eastAsia="zh-CN"/>
        </w:rPr>
        <w:t>BS type 1-O</w:t>
      </w:r>
      <w:r>
        <w:rPr>
          <w:lang w:eastAsia="zh-CN"/>
        </w:rPr>
        <w:t xml:space="preserve"> and </w:t>
      </w:r>
      <w:r w:rsidRPr="004819C2">
        <w:rPr>
          <w:i/>
          <w:iCs/>
          <w:lang w:val="en-US" w:eastAsia="zh-CN"/>
        </w:rPr>
        <w:t xml:space="preserve">BS type </w:t>
      </w:r>
      <w:r>
        <w:rPr>
          <w:lang w:eastAsia="zh-CN"/>
        </w:rPr>
        <w:t>2-O</w:t>
      </w:r>
      <w:r>
        <w:tab/>
      </w:r>
      <w:r>
        <w:fldChar w:fldCharType="begin" w:fldLock="1"/>
      </w:r>
      <w:r>
        <w:instrText xml:space="preserve"> PAGEREF _Toc37268720 \h </w:instrText>
      </w:r>
      <w:r>
        <w:fldChar w:fldCharType="separate"/>
      </w:r>
      <w:r>
        <w:t>128</w:t>
      </w:r>
      <w:r>
        <w:fldChar w:fldCharType="end"/>
      </w:r>
    </w:p>
    <w:p w14:paraId="3010B55B" w14:textId="65FDEB94" w:rsidR="00767879" w:rsidRDefault="00767879">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_Toc37268721 \h </w:instrText>
      </w:r>
      <w:r>
        <w:fldChar w:fldCharType="separate"/>
      </w:r>
      <w:r>
        <w:t>128</w:t>
      </w:r>
      <w:r>
        <w:fldChar w:fldCharType="end"/>
      </w:r>
    </w:p>
    <w:p w14:paraId="0C0A3C41" w14:textId="033F31DC" w:rsidR="00767879" w:rsidRDefault="00767879">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_Toc37268722 \h </w:instrText>
      </w:r>
      <w:r>
        <w:fldChar w:fldCharType="separate"/>
      </w:r>
      <w:r>
        <w:t>128</w:t>
      </w:r>
      <w:r>
        <w:fldChar w:fldCharType="end"/>
      </w:r>
    </w:p>
    <w:p w14:paraId="7FB63511" w14:textId="5D677C40" w:rsidR="00767879" w:rsidRDefault="00767879">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_Toc37268723 \h </w:instrText>
      </w:r>
      <w:r>
        <w:fldChar w:fldCharType="separate"/>
      </w:r>
      <w:r>
        <w:t>128</w:t>
      </w:r>
      <w:r>
        <w:fldChar w:fldCharType="end"/>
      </w:r>
    </w:p>
    <w:p w14:paraId="0C1EDADE" w14:textId="590CD887" w:rsidR="00767879" w:rsidRDefault="00767879">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_Toc37268724 \h </w:instrText>
      </w:r>
      <w:r>
        <w:fldChar w:fldCharType="separate"/>
      </w:r>
      <w:r>
        <w:t>128</w:t>
      </w:r>
      <w:r>
        <w:fldChar w:fldCharType="end"/>
      </w:r>
    </w:p>
    <w:p w14:paraId="16BF3CB6" w14:textId="7976673C" w:rsidR="00767879" w:rsidRDefault="00767879">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_Toc37268725 \h </w:instrText>
      </w:r>
      <w:r>
        <w:fldChar w:fldCharType="separate"/>
      </w:r>
      <w:r>
        <w:t>131</w:t>
      </w:r>
      <w:r>
        <w:fldChar w:fldCharType="end"/>
      </w:r>
    </w:p>
    <w:p w14:paraId="4188BF39" w14:textId="79B8774F" w:rsidR="00767879" w:rsidRDefault="00767879">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_Toc37268726 \h </w:instrText>
      </w:r>
      <w:r>
        <w:fldChar w:fldCharType="separate"/>
      </w:r>
      <w:r>
        <w:t>131</w:t>
      </w:r>
      <w:r>
        <w:fldChar w:fldCharType="end"/>
      </w:r>
    </w:p>
    <w:p w14:paraId="361CD4E2" w14:textId="29DE60E5" w:rsidR="00767879" w:rsidRDefault="00767879">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_Toc37268727 \h </w:instrText>
      </w:r>
      <w:r>
        <w:fldChar w:fldCharType="separate"/>
      </w:r>
      <w:r>
        <w:t>131</w:t>
      </w:r>
      <w:r>
        <w:fldChar w:fldCharType="end"/>
      </w:r>
    </w:p>
    <w:p w14:paraId="0B1FC084" w14:textId="7DBECF07" w:rsidR="00767879" w:rsidRDefault="00767879">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_Toc37268728 \h </w:instrText>
      </w:r>
      <w:r>
        <w:fldChar w:fldCharType="separate"/>
      </w:r>
      <w:r>
        <w:t>131</w:t>
      </w:r>
      <w:r>
        <w:fldChar w:fldCharType="end"/>
      </w:r>
    </w:p>
    <w:p w14:paraId="5C293655" w14:textId="5495F429" w:rsidR="00767879" w:rsidRDefault="00767879">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_Toc37268729 \h </w:instrText>
      </w:r>
      <w:r>
        <w:fldChar w:fldCharType="separate"/>
      </w:r>
      <w:r>
        <w:t>131</w:t>
      </w:r>
      <w:r>
        <w:fldChar w:fldCharType="end"/>
      </w:r>
    </w:p>
    <w:p w14:paraId="3416456E" w14:textId="18794613" w:rsidR="00767879" w:rsidRDefault="00767879">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_Toc37268730 \h </w:instrText>
      </w:r>
      <w:r>
        <w:fldChar w:fldCharType="separate"/>
      </w:r>
      <w:r>
        <w:t>132</w:t>
      </w:r>
      <w:r>
        <w:fldChar w:fldCharType="end"/>
      </w:r>
    </w:p>
    <w:p w14:paraId="55724BAD" w14:textId="119F6303" w:rsidR="00767879" w:rsidRDefault="00767879">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_Toc37268731 \h </w:instrText>
      </w:r>
      <w:r>
        <w:fldChar w:fldCharType="separate"/>
      </w:r>
      <w:r>
        <w:t>132</w:t>
      </w:r>
      <w:r>
        <w:fldChar w:fldCharType="end"/>
      </w:r>
    </w:p>
    <w:p w14:paraId="1CCE06F7" w14:textId="59E77966" w:rsidR="00767879" w:rsidRDefault="00767879">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_Toc37268732 \h </w:instrText>
      </w:r>
      <w:r>
        <w:fldChar w:fldCharType="separate"/>
      </w:r>
      <w:r>
        <w:t>132</w:t>
      </w:r>
      <w:r>
        <w:fldChar w:fldCharType="end"/>
      </w:r>
    </w:p>
    <w:p w14:paraId="26EDE06A" w14:textId="664EC6FF" w:rsidR="00767879" w:rsidRDefault="00767879">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4819C2">
        <w:rPr>
          <w:rFonts w:eastAsia="Malgun Gothic"/>
        </w:rPr>
        <w:t>operating band unwanted emission limits (Category A)</w:t>
      </w:r>
      <w:r>
        <w:tab/>
      </w:r>
      <w:r>
        <w:fldChar w:fldCharType="begin" w:fldLock="1"/>
      </w:r>
      <w:r>
        <w:instrText xml:space="preserve"> PAGEREF _Toc37268733 \h </w:instrText>
      </w:r>
      <w:r>
        <w:fldChar w:fldCharType="separate"/>
      </w:r>
      <w:r>
        <w:t>133</w:t>
      </w:r>
      <w:r>
        <w:fldChar w:fldCharType="end"/>
      </w:r>
    </w:p>
    <w:p w14:paraId="0EC6FC35" w14:textId="4EA1BF44" w:rsidR="00767879" w:rsidRDefault="00767879">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4819C2">
        <w:rPr>
          <w:rFonts w:eastAsia="Malgun Gothic"/>
        </w:rPr>
        <w:t>operating band unwanted emission limits (Category B)</w:t>
      </w:r>
      <w:r>
        <w:tab/>
      </w:r>
      <w:r>
        <w:fldChar w:fldCharType="begin" w:fldLock="1"/>
      </w:r>
      <w:r>
        <w:instrText xml:space="preserve"> PAGEREF _Toc37268734 \h </w:instrText>
      </w:r>
      <w:r>
        <w:fldChar w:fldCharType="separate"/>
      </w:r>
      <w:r>
        <w:t>134</w:t>
      </w:r>
      <w:r>
        <w:fldChar w:fldCharType="end"/>
      </w:r>
    </w:p>
    <w:p w14:paraId="02C62B7D" w14:textId="30B9CD61" w:rsidR="00767879" w:rsidRDefault="00767879">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_Toc37268735 \h </w:instrText>
      </w:r>
      <w:r>
        <w:fldChar w:fldCharType="separate"/>
      </w:r>
      <w:r>
        <w:t>134</w:t>
      </w:r>
      <w:r>
        <w:fldChar w:fldCharType="end"/>
      </w:r>
    </w:p>
    <w:p w14:paraId="077F10A9" w14:textId="31948C53" w:rsidR="00767879" w:rsidRDefault="00767879">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_Toc37268736 \h </w:instrText>
      </w:r>
      <w:r>
        <w:fldChar w:fldCharType="separate"/>
      </w:r>
      <w:r>
        <w:t>134</w:t>
      </w:r>
      <w:r>
        <w:fldChar w:fldCharType="end"/>
      </w:r>
    </w:p>
    <w:p w14:paraId="30AEEA5B" w14:textId="7E40C0FD" w:rsidR="00767879" w:rsidRDefault="00767879">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_Toc37268737 \h </w:instrText>
      </w:r>
      <w:r>
        <w:fldChar w:fldCharType="separate"/>
      </w:r>
      <w:r>
        <w:t>134</w:t>
      </w:r>
      <w:r>
        <w:fldChar w:fldCharType="end"/>
      </w:r>
    </w:p>
    <w:p w14:paraId="4161700D" w14:textId="6B03A9FC" w:rsidR="00767879" w:rsidRDefault="00767879">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_Toc37268738 \h </w:instrText>
      </w:r>
      <w:r>
        <w:fldChar w:fldCharType="separate"/>
      </w:r>
      <w:r>
        <w:t>134</w:t>
      </w:r>
      <w:r>
        <w:fldChar w:fldCharType="end"/>
      </w:r>
    </w:p>
    <w:p w14:paraId="52148CDC" w14:textId="3240D7CC" w:rsidR="00767879" w:rsidRDefault="00767879">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_Toc37268739 \h </w:instrText>
      </w:r>
      <w:r>
        <w:fldChar w:fldCharType="separate"/>
      </w:r>
      <w:r>
        <w:t>135</w:t>
      </w:r>
      <w:r>
        <w:fldChar w:fldCharType="end"/>
      </w:r>
    </w:p>
    <w:p w14:paraId="796CA5E4" w14:textId="7B49C12F" w:rsidR="00767879" w:rsidRDefault="00767879">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_Toc37268740 \h </w:instrText>
      </w:r>
      <w:r>
        <w:fldChar w:fldCharType="separate"/>
      </w:r>
      <w:r>
        <w:t>135</w:t>
      </w:r>
      <w:r>
        <w:fldChar w:fldCharType="end"/>
      </w:r>
    </w:p>
    <w:p w14:paraId="58251117" w14:textId="4E9ECCF6" w:rsidR="00767879" w:rsidRDefault="00767879">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_Toc37268741 \h </w:instrText>
      </w:r>
      <w:r>
        <w:fldChar w:fldCharType="separate"/>
      </w:r>
      <w:r>
        <w:t>135</w:t>
      </w:r>
      <w:r>
        <w:fldChar w:fldCharType="end"/>
      </w:r>
    </w:p>
    <w:p w14:paraId="210D8389" w14:textId="66488982" w:rsidR="00767879" w:rsidRDefault="00767879">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_Toc37268742 \h </w:instrText>
      </w:r>
      <w:r>
        <w:fldChar w:fldCharType="separate"/>
      </w:r>
      <w:r>
        <w:t>135</w:t>
      </w:r>
      <w:r>
        <w:fldChar w:fldCharType="end"/>
      </w:r>
    </w:p>
    <w:p w14:paraId="1E7BF2FE" w14:textId="01B3EF5B" w:rsidR="00767879" w:rsidRDefault="00767879">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_Toc37268743 \h </w:instrText>
      </w:r>
      <w:r>
        <w:fldChar w:fldCharType="separate"/>
      </w:r>
      <w:r>
        <w:t>135</w:t>
      </w:r>
      <w:r>
        <w:fldChar w:fldCharType="end"/>
      </w:r>
    </w:p>
    <w:p w14:paraId="1425B40C" w14:textId="78D63702" w:rsidR="00767879" w:rsidRDefault="00767879">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_Toc37268744 \h </w:instrText>
      </w:r>
      <w:r>
        <w:fldChar w:fldCharType="separate"/>
      </w:r>
      <w:r>
        <w:t>135</w:t>
      </w:r>
      <w:r>
        <w:fldChar w:fldCharType="end"/>
      </w:r>
    </w:p>
    <w:p w14:paraId="0578E590" w14:textId="2611B243" w:rsidR="00767879" w:rsidRDefault="00767879">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_Toc37268745 \h </w:instrText>
      </w:r>
      <w:r>
        <w:fldChar w:fldCharType="separate"/>
      </w:r>
      <w:r>
        <w:t>136</w:t>
      </w:r>
      <w:r>
        <w:fldChar w:fldCharType="end"/>
      </w:r>
    </w:p>
    <w:p w14:paraId="0A0B7771" w14:textId="4677DF49" w:rsidR="00767879" w:rsidRDefault="00767879">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_Toc37268746 \h </w:instrText>
      </w:r>
      <w:r>
        <w:fldChar w:fldCharType="separate"/>
      </w:r>
      <w:r>
        <w:t>136</w:t>
      </w:r>
      <w:r>
        <w:fldChar w:fldCharType="end"/>
      </w:r>
    </w:p>
    <w:p w14:paraId="74F1F161" w14:textId="00FD24B5" w:rsidR="00767879" w:rsidRDefault="00767879">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_Toc37268747 \h </w:instrText>
      </w:r>
      <w:r>
        <w:fldChar w:fldCharType="separate"/>
      </w:r>
      <w:r>
        <w:t>136</w:t>
      </w:r>
      <w:r>
        <w:fldChar w:fldCharType="end"/>
      </w:r>
    </w:p>
    <w:p w14:paraId="00C61373" w14:textId="28A8700F" w:rsidR="00767879" w:rsidRDefault="00767879">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_Toc37268748 \h </w:instrText>
      </w:r>
      <w:r>
        <w:fldChar w:fldCharType="separate"/>
      </w:r>
      <w:r>
        <w:t>136</w:t>
      </w:r>
      <w:r>
        <w:fldChar w:fldCharType="end"/>
      </w:r>
    </w:p>
    <w:p w14:paraId="49E4C3F8" w14:textId="6EF86E63" w:rsidR="00767879" w:rsidRDefault="00767879">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_Toc37268749 \h </w:instrText>
      </w:r>
      <w:r>
        <w:fldChar w:fldCharType="separate"/>
      </w:r>
      <w:r>
        <w:t>137</w:t>
      </w:r>
      <w:r>
        <w:fldChar w:fldCharType="end"/>
      </w:r>
    </w:p>
    <w:p w14:paraId="683EECD7" w14:textId="08368AFE" w:rsidR="00767879" w:rsidRDefault="00767879">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_Toc37268750 \h </w:instrText>
      </w:r>
      <w:r>
        <w:fldChar w:fldCharType="separate"/>
      </w:r>
      <w:r>
        <w:t>137</w:t>
      </w:r>
      <w:r>
        <w:fldChar w:fldCharType="end"/>
      </w:r>
    </w:p>
    <w:p w14:paraId="5110E10D" w14:textId="0DD70DB2" w:rsidR="00767879" w:rsidRDefault="00767879">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_Toc37268751 \h </w:instrText>
      </w:r>
      <w:r>
        <w:fldChar w:fldCharType="separate"/>
      </w:r>
      <w:r>
        <w:t>137</w:t>
      </w:r>
      <w:r>
        <w:fldChar w:fldCharType="end"/>
      </w:r>
    </w:p>
    <w:p w14:paraId="0F968D9C" w14:textId="3701CA66" w:rsidR="00767879" w:rsidRDefault="00767879">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_Toc37268752 \h </w:instrText>
      </w:r>
      <w:r>
        <w:fldChar w:fldCharType="separate"/>
      </w:r>
      <w:r>
        <w:t>137</w:t>
      </w:r>
      <w:r>
        <w:fldChar w:fldCharType="end"/>
      </w:r>
    </w:p>
    <w:p w14:paraId="1DC36401" w14:textId="02BD05F6" w:rsidR="00767879" w:rsidRDefault="00767879">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_Toc37268753 \h </w:instrText>
      </w:r>
      <w:r>
        <w:fldChar w:fldCharType="separate"/>
      </w:r>
      <w:r>
        <w:t>139</w:t>
      </w:r>
      <w:r>
        <w:fldChar w:fldCharType="end"/>
      </w:r>
    </w:p>
    <w:p w14:paraId="6BE03508" w14:textId="5F9022D4" w:rsidR="00767879" w:rsidRDefault="00767879">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_Toc37268754 \h </w:instrText>
      </w:r>
      <w:r>
        <w:fldChar w:fldCharType="separate"/>
      </w:r>
      <w:r>
        <w:t>139</w:t>
      </w:r>
      <w:r>
        <w:fldChar w:fldCharType="end"/>
      </w:r>
    </w:p>
    <w:p w14:paraId="135F565D" w14:textId="5F7543D1" w:rsidR="00767879" w:rsidRDefault="00767879">
      <w:pPr>
        <w:pStyle w:val="TOC2"/>
        <w:rPr>
          <w:rFonts w:asciiTheme="minorHAnsi" w:hAnsiTheme="minorHAnsi" w:cstheme="minorBidi"/>
          <w:sz w:val="22"/>
          <w:szCs w:val="22"/>
          <w:lang w:eastAsia="en-GB"/>
        </w:rPr>
      </w:pPr>
      <w:r w:rsidRPr="004819C2">
        <w:rPr>
          <w:lang w:val="en-US"/>
        </w:rPr>
        <w:t>10.2</w:t>
      </w:r>
      <w:r>
        <w:rPr>
          <w:rFonts w:asciiTheme="minorHAnsi" w:hAnsiTheme="minorHAnsi" w:cstheme="minorBidi"/>
          <w:sz w:val="22"/>
          <w:szCs w:val="22"/>
          <w:lang w:eastAsia="en-GB"/>
        </w:rPr>
        <w:tab/>
      </w:r>
      <w:r w:rsidRPr="004819C2">
        <w:rPr>
          <w:lang w:val="en-US"/>
        </w:rPr>
        <w:t>OTA sensitivity</w:t>
      </w:r>
      <w:r>
        <w:tab/>
      </w:r>
      <w:r>
        <w:fldChar w:fldCharType="begin" w:fldLock="1"/>
      </w:r>
      <w:r>
        <w:instrText xml:space="preserve"> PAGEREF _Toc37268755 \h </w:instrText>
      </w:r>
      <w:r>
        <w:fldChar w:fldCharType="separate"/>
      </w:r>
      <w:r>
        <w:t>140</w:t>
      </w:r>
      <w:r>
        <w:fldChar w:fldCharType="end"/>
      </w:r>
    </w:p>
    <w:p w14:paraId="4B80FB56" w14:textId="6D1C73A7" w:rsidR="00767879" w:rsidRDefault="00767879">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4819C2">
        <w:rPr>
          <w:i/>
        </w:rPr>
        <w:t>BS type 1-H</w:t>
      </w:r>
      <w:r>
        <w:t xml:space="preserve"> and </w:t>
      </w:r>
      <w:r w:rsidRPr="004819C2">
        <w:rPr>
          <w:i/>
        </w:rPr>
        <w:t>BS type 1-O</w:t>
      </w:r>
      <w:r>
        <w:tab/>
      </w:r>
      <w:r>
        <w:fldChar w:fldCharType="begin" w:fldLock="1"/>
      </w:r>
      <w:r>
        <w:instrText xml:space="preserve"> PAGEREF _Toc37268756 \h </w:instrText>
      </w:r>
      <w:r>
        <w:fldChar w:fldCharType="separate"/>
      </w:r>
      <w:r>
        <w:t>140</w:t>
      </w:r>
      <w:r>
        <w:fldChar w:fldCharType="end"/>
      </w:r>
    </w:p>
    <w:p w14:paraId="2E36EC02" w14:textId="36B2395B" w:rsidR="00767879" w:rsidRDefault="00767879">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_Toc37268757 \h </w:instrText>
      </w:r>
      <w:r>
        <w:fldChar w:fldCharType="separate"/>
      </w:r>
      <w:r>
        <w:t>140</w:t>
      </w:r>
      <w:r>
        <w:fldChar w:fldCharType="end"/>
      </w:r>
    </w:p>
    <w:p w14:paraId="0C08D36F" w14:textId="65AB35F3" w:rsidR="00767879" w:rsidRDefault="00767879">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_Toc37268758 \h </w:instrText>
      </w:r>
      <w:r>
        <w:fldChar w:fldCharType="separate"/>
      </w:r>
      <w:r>
        <w:t>140</w:t>
      </w:r>
      <w:r>
        <w:fldChar w:fldCharType="end"/>
      </w:r>
    </w:p>
    <w:p w14:paraId="49A40079" w14:textId="06E5EF39" w:rsidR="00767879" w:rsidRDefault="00767879">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4819C2">
        <w:rPr>
          <w:i/>
        </w:rPr>
        <w:t>BS type 2-O</w:t>
      </w:r>
      <w:r>
        <w:tab/>
      </w:r>
      <w:r>
        <w:fldChar w:fldCharType="begin" w:fldLock="1"/>
      </w:r>
      <w:r>
        <w:instrText xml:space="preserve"> PAGEREF _Toc37268759 \h </w:instrText>
      </w:r>
      <w:r>
        <w:fldChar w:fldCharType="separate"/>
      </w:r>
      <w:r>
        <w:t>140</w:t>
      </w:r>
      <w:r>
        <w:fldChar w:fldCharType="end"/>
      </w:r>
    </w:p>
    <w:p w14:paraId="33B2EFCF" w14:textId="2B39A7A4" w:rsidR="00767879" w:rsidRDefault="00767879">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_Toc37268760 \h </w:instrText>
      </w:r>
      <w:r>
        <w:fldChar w:fldCharType="separate"/>
      </w:r>
      <w:r>
        <w:t>141</w:t>
      </w:r>
      <w:r>
        <w:fldChar w:fldCharType="end"/>
      </w:r>
    </w:p>
    <w:p w14:paraId="72A6A778" w14:textId="4A9E6422" w:rsidR="00767879" w:rsidRDefault="00767879">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_Toc37268761 \h </w:instrText>
      </w:r>
      <w:r>
        <w:fldChar w:fldCharType="separate"/>
      </w:r>
      <w:r>
        <w:t>141</w:t>
      </w:r>
      <w:r>
        <w:fldChar w:fldCharType="end"/>
      </w:r>
    </w:p>
    <w:p w14:paraId="7E73AD89" w14:textId="2BAADE8B" w:rsidR="00767879" w:rsidRDefault="00767879">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_Toc37268762 \h </w:instrText>
      </w:r>
      <w:r>
        <w:fldChar w:fldCharType="separate"/>
      </w:r>
      <w:r>
        <w:t>141</w:t>
      </w:r>
      <w:r>
        <w:fldChar w:fldCharType="end"/>
      </w:r>
    </w:p>
    <w:p w14:paraId="36D56638" w14:textId="2EC3DE5D" w:rsidR="00767879" w:rsidRDefault="00767879">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_Toc37268763 \h </w:instrText>
      </w:r>
      <w:r>
        <w:fldChar w:fldCharType="separate"/>
      </w:r>
      <w:r>
        <w:t>142</w:t>
      </w:r>
      <w:r>
        <w:fldChar w:fldCharType="end"/>
      </w:r>
    </w:p>
    <w:p w14:paraId="33BF3927" w14:textId="2FC30848" w:rsidR="00767879" w:rsidRDefault="00767879">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_Toc37268764 \h </w:instrText>
      </w:r>
      <w:r>
        <w:fldChar w:fldCharType="separate"/>
      </w:r>
      <w:r>
        <w:t>143</w:t>
      </w:r>
      <w:r>
        <w:fldChar w:fldCharType="end"/>
      </w:r>
    </w:p>
    <w:p w14:paraId="4A005998" w14:textId="5A7B5007" w:rsidR="00767879" w:rsidRDefault="00767879">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_Toc37268765 \h </w:instrText>
      </w:r>
      <w:r>
        <w:fldChar w:fldCharType="separate"/>
      </w:r>
      <w:r>
        <w:t>143</w:t>
      </w:r>
      <w:r>
        <w:fldChar w:fldCharType="end"/>
      </w:r>
    </w:p>
    <w:p w14:paraId="0A7A008D" w14:textId="38BB2576" w:rsidR="00767879" w:rsidRDefault="00767879">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_Toc37268766 \h </w:instrText>
      </w:r>
      <w:r>
        <w:fldChar w:fldCharType="separate"/>
      </w:r>
      <w:r>
        <w:t>143</w:t>
      </w:r>
      <w:r>
        <w:fldChar w:fldCharType="end"/>
      </w:r>
    </w:p>
    <w:p w14:paraId="0573DD05" w14:textId="70131A22" w:rsidR="00767879" w:rsidRDefault="00767879">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_Toc37268767 \h </w:instrText>
      </w:r>
      <w:r>
        <w:fldChar w:fldCharType="separate"/>
      </w:r>
      <w:r>
        <w:t>152</w:t>
      </w:r>
      <w:r>
        <w:fldChar w:fldCharType="end"/>
      </w:r>
    </w:p>
    <w:p w14:paraId="48F2BA58" w14:textId="0A87B0D6" w:rsidR="00767879" w:rsidRDefault="00767879">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_Toc37268768 \h </w:instrText>
      </w:r>
      <w:r>
        <w:fldChar w:fldCharType="separate"/>
      </w:r>
      <w:r>
        <w:t>152</w:t>
      </w:r>
      <w:r>
        <w:fldChar w:fldCharType="end"/>
      </w:r>
    </w:p>
    <w:p w14:paraId="22E39E48" w14:textId="03A8C07F" w:rsidR="00767879" w:rsidRDefault="00767879">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_Toc37268769 \h </w:instrText>
      </w:r>
      <w:r>
        <w:fldChar w:fldCharType="separate"/>
      </w:r>
      <w:r>
        <w:t>152</w:t>
      </w:r>
      <w:r>
        <w:fldChar w:fldCharType="end"/>
      </w:r>
    </w:p>
    <w:p w14:paraId="113C019B" w14:textId="7B6CD475" w:rsidR="00767879" w:rsidRDefault="00767879">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_Toc37268770 \h </w:instrText>
      </w:r>
      <w:r>
        <w:fldChar w:fldCharType="separate"/>
      </w:r>
      <w:r>
        <w:t>152</w:t>
      </w:r>
      <w:r>
        <w:fldChar w:fldCharType="end"/>
      </w:r>
    </w:p>
    <w:p w14:paraId="46165BCB" w14:textId="2B7F03F0" w:rsidR="00767879" w:rsidRDefault="00767879">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_Toc37268771 \h </w:instrText>
      </w:r>
      <w:r>
        <w:fldChar w:fldCharType="separate"/>
      </w:r>
      <w:r>
        <w:t>153</w:t>
      </w:r>
      <w:r>
        <w:fldChar w:fldCharType="end"/>
      </w:r>
    </w:p>
    <w:p w14:paraId="62CC5555" w14:textId="26925C16" w:rsidR="00767879" w:rsidRDefault="00767879">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_Toc37268772 \h </w:instrText>
      </w:r>
      <w:r>
        <w:fldChar w:fldCharType="separate"/>
      </w:r>
      <w:r>
        <w:t>154</w:t>
      </w:r>
      <w:r>
        <w:fldChar w:fldCharType="end"/>
      </w:r>
    </w:p>
    <w:p w14:paraId="53F28EDF" w14:textId="06824AA8" w:rsidR="00767879" w:rsidRDefault="00767879">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_Toc37268773 \h </w:instrText>
      </w:r>
      <w:r>
        <w:fldChar w:fldCharType="separate"/>
      </w:r>
      <w:r>
        <w:t>154</w:t>
      </w:r>
      <w:r>
        <w:fldChar w:fldCharType="end"/>
      </w:r>
    </w:p>
    <w:p w14:paraId="1B5FD78E" w14:textId="70C7A0A3" w:rsidR="00767879" w:rsidRDefault="00767879">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_Toc37268774 \h </w:instrText>
      </w:r>
      <w:r>
        <w:fldChar w:fldCharType="separate"/>
      </w:r>
      <w:r>
        <w:t>154</w:t>
      </w:r>
      <w:r>
        <w:fldChar w:fldCharType="end"/>
      </w:r>
    </w:p>
    <w:p w14:paraId="46DD348F" w14:textId="0CFED046" w:rsidR="00767879" w:rsidRDefault="00767879">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4819C2">
        <w:rPr>
          <w:rFonts w:eastAsia="SimSun"/>
          <w:lang w:val="en-US" w:eastAsia="zh-CN"/>
        </w:rPr>
        <w:t xml:space="preserve">Minimum requirement </w:t>
      </w:r>
      <w:r>
        <w:t xml:space="preserve">for </w:t>
      </w:r>
      <w:r w:rsidRPr="004819C2">
        <w:rPr>
          <w:i/>
        </w:rPr>
        <w:t>BS type 2-O</w:t>
      </w:r>
      <w:r>
        <w:tab/>
      </w:r>
      <w:r>
        <w:fldChar w:fldCharType="begin" w:fldLock="1"/>
      </w:r>
      <w:r>
        <w:instrText xml:space="preserve"> PAGEREF _Toc37268775 \h </w:instrText>
      </w:r>
      <w:r>
        <w:fldChar w:fldCharType="separate"/>
      </w:r>
      <w:r>
        <w:t>157</w:t>
      </w:r>
      <w:r>
        <w:fldChar w:fldCharType="end"/>
      </w:r>
    </w:p>
    <w:p w14:paraId="2F3620DA" w14:textId="6311E6F0" w:rsidR="00767879" w:rsidRDefault="00767879">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_Toc37268776 \h </w:instrText>
      </w:r>
      <w:r>
        <w:fldChar w:fldCharType="separate"/>
      </w:r>
      <w:r>
        <w:t>157</w:t>
      </w:r>
      <w:r>
        <w:fldChar w:fldCharType="end"/>
      </w:r>
    </w:p>
    <w:p w14:paraId="4A9708F0" w14:textId="6AE042DC" w:rsidR="00767879" w:rsidRDefault="00767879">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_Toc37268777 \h </w:instrText>
      </w:r>
      <w:r>
        <w:fldChar w:fldCharType="separate"/>
      </w:r>
      <w:r>
        <w:t>157</w:t>
      </w:r>
      <w:r>
        <w:fldChar w:fldCharType="end"/>
      </w:r>
    </w:p>
    <w:p w14:paraId="1F3EAC71" w14:textId="4055233E" w:rsidR="00767879" w:rsidRDefault="00767879">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_Toc37268778 \h </w:instrText>
      </w:r>
      <w:r>
        <w:fldChar w:fldCharType="separate"/>
      </w:r>
      <w:r>
        <w:t>158</w:t>
      </w:r>
      <w:r>
        <w:fldChar w:fldCharType="end"/>
      </w:r>
    </w:p>
    <w:p w14:paraId="426A28F1" w14:textId="1B7E45BB" w:rsidR="00767879" w:rsidRDefault="00767879">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_Toc37268779 \h </w:instrText>
      </w:r>
      <w:r>
        <w:fldChar w:fldCharType="separate"/>
      </w:r>
      <w:r>
        <w:t>158</w:t>
      </w:r>
      <w:r>
        <w:fldChar w:fldCharType="end"/>
      </w:r>
    </w:p>
    <w:p w14:paraId="7DB180BC" w14:textId="04715C81" w:rsidR="00767879" w:rsidRDefault="00767879">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_Toc37268780 \h </w:instrText>
      </w:r>
      <w:r>
        <w:fldChar w:fldCharType="separate"/>
      </w:r>
      <w:r>
        <w:t>158</w:t>
      </w:r>
      <w:r>
        <w:fldChar w:fldCharType="end"/>
      </w:r>
    </w:p>
    <w:p w14:paraId="1DA4AEAD" w14:textId="053981FD" w:rsidR="00767879" w:rsidRDefault="00767879">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_Toc37268781 \h </w:instrText>
      </w:r>
      <w:r>
        <w:fldChar w:fldCharType="separate"/>
      </w:r>
      <w:r>
        <w:t>159</w:t>
      </w:r>
      <w:r>
        <w:fldChar w:fldCharType="end"/>
      </w:r>
    </w:p>
    <w:p w14:paraId="51CDD86C" w14:textId="59D1DFA0" w:rsidR="00767879" w:rsidRDefault="00767879">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_Toc37268782 \h </w:instrText>
      </w:r>
      <w:r>
        <w:fldChar w:fldCharType="separate"/>
      </w:r>
      <w:r>
        <w:t>159</w:t>
      </w:r>
      <w:r>
        <w:fldChar w:fldCharType="end"/>
      </w:r>
    </w:p>
    <w:p w14:paraId="60F47C34" w14:textId="6BCE7ED9" w:rsidR="00767879" w:rsidRDefault="00767879">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_Toc37268783 \h </w:instrText>
      </w:r>
      <w:r>
        <w:fldChar w:fldCharType="separate"/>
      </w:r>
      <w:r>
        <w:t>159</w:t>
      </w:r>
      <w:r>
        <w:fldChar w:fldCharType="end"/>
      </w:r>
    </w:p>
    <w:p w14:paraId="1E4DAFFC" w14:textId="0FB871DE" w:rsidR="00767879" w:rsidRDefault="00767879">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_Toc37268784 \h </w:instrText>
      </w:r>
      <w:r>
        <w:fldChar w:fldCharType="separate"/>
      </w:r>
      <w:r>
        <w:t>159</w:t>
      </w:r>
      <w:r>
        <w:fldChar w:fldCharType="end"/>
      </w:r>
    </w:p>
    <w:p w14:paraId="256508E7" w14:textId="3502C45F" w:rsidR="00767879" w:rsidRDefault="00767879">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_Toc37268785 \h </w:instrText>
      </w:r>
      <w:r>
        <w:fldChar w:fldCharType="separate"/>
      </w:r>
      <w:r>
        <w:t>159</w:t>
      </w:r>
      <w:r>
        <w:fldChar w:fldCharType="end"/>
      </w:r>
    </w:p>
    <w:p w14:paraId="30133BCB" w14:textId="6686C149" w:rsidR="00767879" w:rsidRDefault="00767879">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_Toc37268786 \h </w:instrText>
      </w:r>
      <w:r>
        <w:fldChar w:fldCharType="separate"/>
      </w:r>
      <w:r>
        <w:t>160</w:t>
      </w:r>
      <w:r>
        <w:fldChar w:fldCharType="end"/>
      </w:r>
    </w:p>
    <w:p w14:paraId="6CE9A539" w14:textId="1F26B3D3" w:rsidR="00767879" w:rsidRDefault="00767879">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_Toc37268787 \h </w:instrText>
      </w:r>
      <w:r>
        <w:fldChar w:fldCharType="separate"/>
      </w:r>
      <w:r>
        <w:t>161</w:t>
      </w:r>
      <w:r>
        <w:fldChar w:fldCharType="end"/>
      </w:r>
    </w:p>
    <w:p w14:paraId="5A746AAD" w14:textId="49B1EE0B" w:rsidR="00767879" w:rsidRDefault="00767879">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_Toc37268788 \h </w:instrText>
      </w:r>
      <w:r>
        <w:fldChar w:fldCharType="separate"/>
      </w:r>
      <w:r>
        <w:t>161</w:t>
      </w:r>
      <w:r>
        <w:fldChar w:fldCharType="end"/>
      </w:r>
    </w:p>
    <w:p w14:paraId="3F2D4923" w14:textId="13701119" w:rsidR="00767879" w:rsidRDefault="00767879">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4819C2">
        <w:rPr>
          <w:i/>
        </w:rPr>
        <w:t>BS type 1-O</w:t>
      </w:r>
      <w:r>
        <w:tab/>
      </w:r>
      <w:r>
        <w:fldChar w:fldCharType="begin" w:fldLock="1"/>
      </w:r>
      <w:r>
        <w:instrText xml:space="preserve"> PAGEREF _Toc37268789 \h </w:instrText>
      </w:r>
      <w:r>
        <w:fldChar w:fldCharType="separate"/>
      </w:r>
      <w:r>
        <w:t>161</w:t>
      </w:r>
      <w:r>
        <w:fldChar w:fldCharType="end"/>
      </w:r>
    </w:p>
    <w:p w14:paraId="475B98D5" w14:textId="63576020" w:rsidR="00767879" w:rsidRDefault="00767879">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4819C2">
        <w:rPr>
          <w:i/>
        </w:rPr>
        <w:t>BS type 2-O</w:t>
      </w:r>
      <w:r>
        <w:tab/>
      </w:r>
      <w:r>
        <w:fldChar w:fldCharType="begin" w:fldLock="1"/>
      </w:r>
      <w:r>
        <w:instrText xml:space="preserve"> PAGEREF _Toc37268790 \h </w:instrText>
      </w:r>
      <w:r>
        <w:fldChar w:fldCharType="separate"/>
      </w:r>
      <w:r>
        <w:t>165</w:t>
      </w:r>
      <w:r>
        <w:fldChar w:fldCharType="end"/>
      </w:r>
    </w:p>
    <w:p w14:paraId="20030A68" w14:textId="2A2C2A1D" w:rsidR="00767879" w:rsidRDefault="00767879">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_Toc37268791 \h </w:instrText>
      </w:r>
      <w:r>
        <w:fldChar w:fldCharType="separate"/>
      </w:r>
      <w:r>
        <w:t>166</w:t>
      </w:r>
      <w:r>
        <w:fldChar w:fldCharType="end"/>
      </w:r>
    </w:p>
    <w:p w14:paraId="2FB30841" w14:textId="0AB6F655" w:rsidR="00767879" w:rsidRDefault="00767879">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_Toc37268792 \h </w:instrText>
      </w:r>
      <w:r>
        <w:fldChar w:fldCharType="separate"/>
      </w:r>
      <w:r>
        <w:t>166</w:t>
      </w:r>
      <w:r>
        <w:fldChar w:fldCharType="end"/>
      </w:r>
    </w:p>
    <w:p w14:paraId="0250829A" w14:textId="220BF5A2" w:rsidR="00767879" w:rsidRDefault="00767879">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1-O</w:t>
      </w:r>
      <w:r>
        <w:tab/>
      </w:r>
      <w:r>
        <w:fldChar w:fldCharType="begin" w:fldLock="1"/>
      </w:r>
      <w:r>
        <w:instrText xml:space="preserve"> PAGEREF _Toc37268793 \h </w:instrText>
      </w:r>
      <w:r>
        <w:fldChar w:fldCharType="separate"/>
      </w:r>
      <w:r>
        <w:t>166</w:t>
      </w:r>
      <w:r>
        <w:fldChar w:fldCharType="end"/>
      </w:r>
    </w:p>
    <w:p w14:paraId="65AF1161" w14:textId="12E33E44" w:rsidR="00767879" w:rsidRDefault="00767879">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4819C2">
        <w:rPr>
          <w:i/>
          <w:lang w:eastAsia="zh-CN"/>
        </w:rPr>
        <w:t>BS type 2-O</w:t>
      </w:r>
      <w:r>
        <w:tab/>
      </w:r>
      <w:r>
        <w:fldChar w:fldCharType="begin" w:fldLock="1"/>
      </w:r>
      <w:r>
        <w:instrText xml:space="preserve"> PAGEREF _Toc37268794 \h </w:instrText>
      </w:r>
      <w:r>
        <w:fldChar w:fldCharType="separate"/>
      </w:r>
      <w:r>
        <w:t>169</w:t>
      </w:r>
      <w:r>
        <w:fldChar w:fldCharType="end"/>
      </w:r>
    </w:p>
    <w:p w14:paraId="083AA25E" w14:textId="51274625" w:rsidR="00767879" w:rsidRDefault="00767879">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_Toc37268795 \h </w:instrText>
      </w:r>
      <w:r>
        <w:fldChar w:fldCharType="separate"/>
      </w:r>
      <w:r>
        <w:t>171</w:t>
      </w:r>
      <w:r>
        <w:fldChar w:fldCharType="end"/>
      </w:r>
    </w:p>
    <w:p w14:paraId="4C739862" w14:textId="05921D11" w:rsidR="00767879" w:rsidRDefault="00767879">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_Toc37268796 \h </w:instrText>
      </w:r>
      <w:r>
        <w:fldChar w:fldCharType="separate"/>
      </w:r>
      <w:r>
        <w:t>171</w:t>
      </w:r>
      <w:r>
        <w:fldChar w:fldCharType="end"/>
      </w:r>
    </w:p>
    <w:p w14:paraId="09A9D633" w14:textId="1004DD3A" w:rsidR="00767879" w:rsidRDefault="00767879">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_Toc37268797 \h </w:instrText>
      </w:r>
      <w:r>
        <w:fldChar w:fldCharType="separate"/>
      </w:r>
      <w:r>
        <w:t>171</w:t>
      </w:r>
      <w:r>
        <w:fldChar w:fldCharType="end"/>
      </w:r>
    </w:p>
    <w:p w14:paraId="538B19E6" w14:textId="49A901EB" w:rsidR="00767879" w:rsidRDefault="00767879">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_Toc37268798 \h </w:instrText>
      </w:r>
      <w:r>
        <w:fldChar w:fldCharType="separate"/>
      </w:r>
      <w:r>
        <w:t>171</w:t>
      </w:r>
      <w:r>
        <w:fldChar w:fldCharType="end"/>
      </w:r>
    </w:p>
    <w:p w14:paraId="1A6D6F50" w14:textId="07D3CCEF"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_Toc37268799 \h </w:instrText>
      </w:r>
      <w:r>
        <w:fldChar w:fldCharType="separate"/>
      </w:r>
      <w:r>
        <w:t>172</w:t>
      </w:r>
      <w:r>
        <w:fldChar w:fldCharType="end"/>
      </w:r>
    </w:p>
    <w:p w14:paraId="735412F8" w14:textId="7DD97EE2"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_Toc37268800 \h </w:instrText>
      </w:r>
      <w:r>
        <w:fldChar w:fldCharType="separate"/>
      </w:r>
      <w:r>
        <w:t>172</w:t>
      </w:r>
      <w:r>
        <w:fldChar w:fldCharType="end"/>
      </w:r>
    </w:p>
    <w:p w14:paraId="7B68BC29" w14:textId="4E1AC5E1"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2</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_Toc37268801 \h </w:instrText>
      </w:r>
      <w:r>
        <w:fldChar w:fldCharType="separate"/>
      </w:r>
      <w:r>
        <w:t>172</w:t>
      </w:r>
      <w:r>
        <w:fldChar w:fldCharType="end"/>
      </w:r>
    </w:p>
    <w:p w14:paraId="7C076BB3" w14:textId="3C45CADC" w:rsidR="00767879" w:rsidRDefault="00767879">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_Toc37268802 \h </w:instrText>
      </w:r>
      <w:r>
        <w:fldChar w:fldCharType="separate"/>
      </w:r>
      <w:r>
        <w:t>172</w:t>
      </w:r>
      <w:r>
        <w:fldChar w:fldCharType="end"/>
      </w:r>
    </w:p>
    <w:p w14:paraId="43BBA724" w14:textId="79B997B8" w:rsidR="00767879" w:rsidRDefault="00767879">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_Toc37268803 \h </w:instrText>
      </w:r>
      <w:r>
        <w:fldChar w:fldCharType="separate"/>
      </w:r>
      <w:r>
        <w:t>172</w:t>
      </w:r>
      <w:r>
        <w:fldChar w:fldCharType="end"/>
      </w:r>
    </w:p>
    <w:p w14:paraId="1107E653" w14:textId="11C77202" w:rsidR="00767879" w:rsidRDefault="00767879">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_Toc37268804 \h </w:instrText>
      </w:r>
      <w:r>
        <w:fldChar w:fldCharType="separate"/>
      </w:r>
      <w:r>
        <w:t>172</w:t>
      </w:r>
      <w:r>
        <w:fldChar w:fldCharType="end"/>
      </w:r>
    </w:p>
    <w:p w14:paraId="771BB43F" w14:textId="1065972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2</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_Toc37268805 \h </w:instrText>
      </w:r>
      <w:r>
        <w:fldChar w:fldCharType="separate"/>
      </w:r>
      <w:r>
        <w:t>172</w:t>
      </w:r>
      <w:r>
        <w:fldChar w:fldCharType="end"/>
      </w:r>
    </w:p>
    <w:p w14:paraId="7CDEDAA1" w14:textId="5E25D9D9" w:rsidR="00767879" w:rsidRDefault="00767879">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_Toc37268806 \h </w:instrText>
      </w:r>
      <w:r>
        <w:fldChar w:fldCharType="separate"/>
      </w:r>
      <w:r>
        <w:t>172</w:t>
      </w:r>
      <w:r>
        <w:fldChar w:fldCharType="end"/>
      </w:r>
    </w:p>
    <w:p w14:paraId="0C765B89" w14:textId="33D87382" w:rsidR="00767879" w:rsidRDefault="00767879">
      <w:pPr>
        <w:pStyle w:val="TOC5"/>
        <w:rPr>
          <w:rFonts w:asciiTheme="minorHAnsi" w:hAnsiTheme="minorHAnsi" w:cstheme="minorBidi"/>
          <w:sz w:val="22"/>
          <w:szCs w:val="22"/>
          <w:lang w:eastAsia="en-GB"/>
        </w:rPr>
      </w:pPr>
      <w:r w:rsidRPr="004819C2">
        <w:rPr>
          <w:rFonts w:eastAsia="Malgun Gothic"/>
        </w:rPr>
        <w:t>11.2.2.1.1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_Toc37268807 \h </w:instrText>
      </w:r>
      <w:r>
        <w:fldChar w:fldCharType="separate"/>
      </w:r>
      <w:r>
        <w:t>172</w:t>
      </w:r>
      <w:r>
        <w:fldChar w:fldCharType="end"/>
      </w:r>
    </w:p>
    <w:p w14:paraId="33A252CA" w14:textId="5F1319E8" w:rsidR="00767879" w:rsidRDefault="00767879">
      <w:pPr>
        <w:pStyle w:val="TOC5"/>
        <w:rPr>
          <w:rFonts w:asciiTheme="minorHAnsi" w:hAnsiTheme="minorHAnsi" w:cstheme="minorBidi"/>
          <w:sz w:val="22"/>
          <w:szCs w:val="22"/>
          <w:lang w:eastAsia="en-GB"/>
        </w:rPr>
      </w:pPr>
      <w:r w:rsidRPr="004819C2">
        <w:rPr>
          <w:rFonts w:eastAsia="Malgun Gothic"/>
        </w:rPr>
        <w:t>11.2.2.1.2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_Toc37268808 \h </w:instrText>
      </w:r>
      <w:r>
        <w:fldChar w:fldCharType="separate"/>
      </w:r>
      <w:r>
        <w:t>173</w:t>
      </w:r>
      <w:r>
        <w:fldChar w:fldCharType="end"/>
      </w:r>
    </w:p>
    <w:p w14:paraId="754ED5D0" w14:textId="6CAF8FB1" w:rsidR="00767879" w:rsidRDefault="00767879">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_Toc37268809 \h </w:instrText>
      </w:r>
      <w:r>
        <w:fldChar w:fldCharType="separate"/>
      </w:r>
      <w:r>
        <w:t>175</w:t>
      </w:r>
      <w:r>
        <w:fldChar w:fldCharType="end"/>
      </w:r>
    </w:p>
    <w:p w14:paraId="6C6D82DF" w14:textId="02F822A8"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_Toc37268810 \h </w:instrText>
      </w:r>
      <w:r>
        <w:fldChar w:fldCharType="separate"/>
      </w:r>
      <w:r>
        <w:t>175</w:t>
      </w:r>
      <w:r>
        <w:fldChar w:fldCharType="end"/>
      </w:r>
    </w:p>
    <w:p w14:paraId="40429E05" w14:textId="5A54A9D2"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4819C2">
        <w:rPr>
          <w:rFonts w:eastAsia="Malgun Gothic"/>
        </w:rPr>
        <w:t xml:space="preserve"> requirements</w:t>
      </w:r>
      <w:r>
        <w:tab/>
      </w:r>
      <w:r>
        <w:fldChar w:fldCharType="begin" w:fldLock="1"/>
      </w:r>
      <w:r>
        <w:instrText xml:space="preserve"> PAGEREF _Toc37268811 \h </w:instrText>
      </w:r>
      <w:r>
        <w:fldChar w:fldCharType="separate"/>
      </w:r>
      <w:r>
        <w:t>175</w:t>
      </w:r>
      <w:r>
        <w:fldChar w:fldCharType="end"/>
      </w:r>
    </w:p>
    <w:p w14:paraId="56B50D24" w14:textId="5B50BE70" w:rsidR="00767879" w:rsidRDefault="00767879">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_Toc37268812 \h </w:instrText>
      </w:r>
      <w:r>
        <w:fldChar w:fldCharType="separate"/>
      </w:r>
      <w:r>
        <w:t>176</w:t>
      </w:r>
      <w:r>
        <w:fldChar w:fldCharType="end"/>
      </w:r>
    </w:p>
    <w:p w14:paraId="7AC60A6C" w14:textId="61C06F1A"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_Toc37268813 \h </w:instrText>
      </w:r>
      <w:r>
        <w:fldChar w:fldCharType="separate"/>
      </w:r>
      <w:r>
        <w:t>176</w:t>
      </w:r>
      <w:r>
        <w:fldChar w:fldCharType="end"/>
      </w:r>
    </w:p>
    <w:p w14:paraId="1A8AC41A" w14:textId="2FF6F255" w:rsidR="00767879" w:rsidRDefault="00767879">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_Toc37268814 \h </w:instrText>
      </w:r>
      <w:r>
        <w:fldChar w:fldCharType="separate"/>
      </w:r>
      <w:r>
        <w:t>177</w:t>
      </w:r>
      <w:r>
        <w:fldChar w:fldCharType="end"/>
      </w:r>
    </w:p>
    <w:p w14:paraId="5891DE74" w14:textId="3285F1EA"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_Toc37268815 \h </w:instrText>
      </w:r>
      <w:r>
        <w:fldChar w:fldCharType="separate"/>
      </w:r>
      <w:r>
        <w:t>178</w:t>
      </w:r>
      <w:r>
        <w:fldChar w:fldCharType="end"/>
      </w:r>
    </w:p>
    <w:p w14:paraId="6F0FED24" w14:textId="3C77BD15"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3</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_Toc37268816 \h </w:instrText>
      </w:r>
      <w:r>
        <w:fldChar w:fldCharType="separate"/>
      </w:r>
      <w:r>
        <w:t>178</w:t>
      </w:r>
      <w:r>
        <w:fldChar w:fldCharType="end"/>
      </w:r>
    </w:p>
    <w:p w14:paraId="51097896" w14:textId="7DA24128" w:rsidR="00767879" w:rsidRDefault="00767879">
      <w:pPr>
        <w:pStyle w:val="TOC4"/>
        <w:rPr>
          <w:rFonts w:asciiTheme="minorHAnsi" w:hAnsiTheme="minorHAnsi" w:cstheme="minorBidi"/>
          <w:sz w:val="22"/>
          <w:szCs w:val="22"/>
          <w:lang w:eastAsia="en-GB"/>
        </w:rPr>
      </w:pPr>
      <w:r w:rsidRPr="004819C2">
        <w:rPr>
          <w:rFonts w:eastAsia="Times New Roman"/>
        </w:rPr>
        <w:t>11.3.1.1</w:t>
      </w:r>
      <w:r>
        <w:rPr>
          <w:rFonts w:asciiTheme="minorHAnsi" w:hAnsiTheme="minorHAnsi" w:cstheme="minorBidi"/>
          <w:sz w:val="22"/>
          <w:szCs w:val="22"/>
          <w:lang w:eastAsia="en-GB"/>
        </w:rPr>
        <w:tab/>
      </w:r>
      <w:r w:rsidRPr="004819C2">
        <w:rPr>
          <w:rFonts w:eastAsia="Times New Roman"/>
        </w:rPr>
        <w:t>DTX to ACK probability</w:t>
      </w:r>
      <w:r>
        <w:tab/>
      </w:r>
      <w:r>
        <w:fldChar w:fldCharType="begin" w:fldLock="1"/>
      </w:r>
      <w:r>
        <w:instrText xml:space="preserve"> PAGEREF _Toc37268817 \h </w:instrText>
      </w:r>
      <w:r>
        <w:fldChar w:fldCharType="separate"/>
      </w:r>
      <w:r>
        <w:t>178</w:t>
      </w:r>
      <w:r>
        <w:fldChar w:fldCharType="end"/>
      </w:r>
    </w:p>
    <w:p w14:paraId="7363EBBB" w14:textId="0A1BE8C2" w:rsidR="00767879" w:rsidRDefault="00767879">
      <w:pPr>
        <w:pStyle w:val="TOC4"/>
        <w:rPr>
          <w:rFonts w:asciiTheme="minorHAnsi" w:hAnsiTheme="minorHAnsi" w:cstheme="minorBidi"/>
          <w:sz w:val="22"/>
          <w:szCs w:val="22"/>
          <w:lang w:eastAsia="en-GB"/>
        </w:rPr>
      </w:pPr>
      <w:r w:rsidRPr="004819C2">
        <w:rPr>
          <w:rFonts w:eastAsia="Times New Roman"/>
        </w:rPr>
        <w:t>11.3.1.2</w:t>
      </w:r>
      <w:r>
        <w:rPr>
          <w:rFonts w:asciiTheme="minorHAnsi" w:hAnsiTheme="minorHAnsi" w:cstheme="minorBidi"/>
          <w:sz w:val="22"/>
          <w:szCs w:val="22"/>
          <w:lang w:eastAsia="en-GB"/>
        </w:rPr>
        <w:tab/>
      </w:r>
      <w:r w:rsidRPr="004819C2">
        <w:rPr>
          <w:rFonts w:eastAsia="Times New Roman"/>
        </w:rPr>
        <w:t>Performance requirements for PUCCH format 0</w:t>
      </w:r>
      <w:r>
        <w:tab/>
      </w:r>
      <w:r>
        <w:fldChar w:fldCharType="begin" w:fldLock="1"/>
      </w:r>
      <w:r>
        <w:instrText xml:space="preserve"> PAGEREF _Toc37268818 \h </w:instrText>
      </w:r>
      <w:r>
        <w:fldChar w:fldCharType="separate"/>
      </w:r>
      <w:r>
        <w:t>179</w:t>
      </w:r>
      <w:r>
        <w:fldChar w:fldCharType="end"/>
      </w:r>
    </w:p>
    <w:p w14:paraId="5B574B96" w14:textId="64922EBC" w:rsidR="00767879" w:rsidRDefault="00767879">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_Toc37268819 \h </w:instrText>
      </w:r>
      <w:r>
        <w:fldChar w:fldCharType="separate"/>
      </w:r>
      <w:r>
        <w:t>179</w:t>
      </w:r>
      <w:r>
        <w:fldChar w:fldCharType="end"/>
      </w:r>
    </w:p>
    <w:p w14:paraId="3EFB8DA3" w14:textId="189EACBB" w:rsidR="00767879" w:rsidRDefault="00767879">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_Toc37268820 \h </w:instrText>
      </w:r>
      <w:r>
        <w:fldChar w:fldCharType="separate"/>
      </w:r>
      <w:r>
        <w:t>179</w:t>
      </w:r>
      <w:r>
        <w:fldChar w:fldCharType="end"/>
      </w:r>
    </w:p>
    <w:p w14:paraId="53757F61" w14:textId="6D1A6310" w:rsidR="00767879" w:rsidRDefault="00767879">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_Toc37268821 \h </w:instrText>
      </w:r>
      <w:r>
        <w:fldChar w:fldCharType="separate"/>
      </w:r>
      <w:r>
        <w:t>179</w:t>
      </w:r>
      <w:r>
        <w:fldChar w:fldCharType="end"/>
      </w:r>
    </w:p>
    <w:p w14:paraId="5DA48BEC" w14:textId="417154B5" w:rsidR="00767879" w:rsidRDefault="00767879">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_Toc37268822 \h </w:instrText>
      </w:r>
      <w:r>
        <w:fldChar w:fldCharType="separate"/>
      </w:r>
      <w:r>
        <w:t>179</w:t>
      </w:r>
      <w:r>
        <w:fldChar w:fldCharType="end"/>
      </w:r>
    </w:p>
    <w:p w14:paraId="0C98B4DA" w14:textId="256496B2"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3</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_Toc37268823 \h </w:instrText>
      </w:r>
      <w:r>
        <w:fldChar w:fldCharType="separate"/>
      </w:r>
      <w:r>
        <w:t>179</w:t>
      </w:r>
      <w:r>
        <w:fldChar w:fldCharType="end"/>
      </w:r>
    </w:p>
    <w:p w14:paraId="595EDA0C" w14:textId="7894B172" w:rsidR="00767879" w:rsidRDefault="00767879">
      <w:pPr>
        <w:pStyle w:val="TOC4"/>
        <w:rPr>
          <w:rFonts w:asciiTheme="minorHAnsi" w:hAnsiTheme="minorHAnsi" w:cstheme="minorBidi"/>
          <w:sz w:val="22"/>
          <w:szCs w:val="22"/>
          <w:lang w:eastAsia="en-GB"/>
        </w:rPr>
      </w:pPr>
      <w:r w:rsidRPr="004819C2">
        <w:rPr>
          <w:rFonts w:eastAsia="Times New Roman"/>
        </w:rPr>
        <w:t>11.3.2.1</w:t>
      </w:r>
      <w:r>
        <w:rPr>
          <w:rFonts w:asciiTheme="minorHAnsi" w:hAnsiTheme="minorHAnsi" w:cstheme="minorBidi"/>
          <w:sz w:val="22"/>
          <w:szCs w:val="22"/>
          <w:lang w:eastAsia="en-GB"/>
        </w:rPr>
        <w:tab/>
      </w:r>
      <w:r w:rsidRPr="004819C2">
        <w:rPr>
          <w:rFonts w:eastAsia="Times New Roman"/>
        </w:rPr>
        <w:t>DTX to ACK probability</w:t>
      </w:r>
      <w:r>
        <w:tab/>
      </w:r>
      <w:r>
        <w:fldChar w:fldCharType="begin" w:fldLock="1"/>
      </w:r>
      <w:r>
        <w:instrText xml:space="preserve"> PAGEREF _Toc37268824 \h </w:instrText>
      </w:r>
      <w:r>
        <w:fldChar w:fldCharType="separate"/>
      </w:r>
      <w:r>
        <w:t>179</w:t>
      </w:r>
      <w:r>
        <w:fldChar w:fldCharType="end"/>
      </w:r>
    </w:p>
    <w:p w14:paraId="26DFE9CF" w14:textId="5F98CB51" w:rsidR="00767879" w:rsidRDefault="00767879">
      <w:pPr>
        <w:pStyle w:val="TOC4"/>
        <w:rPr>
          <w:rFonts w:asciiTheme="minorHAnsi" w:hAnsiTheme="minorHAnsi" w:cstheme="minorBidi"/>
          <w:sz w:val="22"/>
          <w:szCs w:val="22"/>
          <w:lang w:eastAsia="en-GB"/>
        </w:rPr>
      </w:pPr>
      <w:r w:rsidRPr="004819C2">
        <w:rPr>
          <w:rFonts w:eastAsia="Times New Roman"/>
        </w:rPr>
        <w:t>11.3.2.2</w:t>
      </w:r>
      <w:r>
        <w:rPr>
          <w:rFonts w:asciiTheme="minorHAnsi" w:hAnsiTheme="minorHAnsi" w:cstheme="minorBidi"/>
          <w:sz w:val="22"/>
          <w:szCs w:val="22"/>
          <w:lang w:eastAsia="en-GB"/>
        </w:rPr>
        <w:tab/>
      </w:r>
      <w:r w:rsidRPr="004819C2">
        <w:rPr>
          <w:rFonts w:eastAsia="Times New Roman"/>
        </w:rPr>
        <w:t>Performance requirements for PUCCH format 0</w:t>
      </w:r>
      <w:r>
        <w:tab/>
      </w:r>
      <w:r>
        <w:fldChar w:fldCharType="begin" w:fldLock="1"/>
      </w:r>
      <w:r>
        <w:instrText xml:space="preserve"> PAGEREF _Toc37268825 \h </w:instrText>
      </w:r>
      <w:r>
        <w:fldChar w:fldCharType="separate"/>
      </w:r>
      <w:r>
        <w:t>179</w:t>
      </w:r>
      <w:r>
        <w:fldChar w:fldCharType="end"/>
      </w:r>
    </w:p>
    <w:p w14:paraId="77196FCE" w14:textId="748B4323" w:rsidR="00767879" w:rsidRDefault="00767879">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_Toc37268826 \h </w:instrText>
      </w:r>
      <w:r>
        <w:fldChar w:fldCharType="separate"/>
      </w:r>
      <w:r>
        <w:t>179</w:t>
      </w:r>
      <w:r>
        <w:fldChar w:fldCharType="end"/>
      </w:r>
    </w:p>
    <w:p w14:paraId="25E32839" w14:textId="52A76277" w:rsidR="00767879" w:rsidRDefault="00767879">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_Toc37268827 \h </w:instrText>
      </w:r>
      <w:r>
        <w:fldChar w:fldCharType="separate"/>
      </w:r>
      <w:r>
        <w:t>179</w:t>
      </w:r>
      <w:r>
        <w:fldChar w:fldCharType="end"/>
      </w:r>
    </w:p>
    <w:p w14:paraId="168AEC40" w14:textId="425A773C" w:rsidR="00767879" w:rsidRDefault="00767879">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_Toc37268828 \h </w:instrText>
      </w:r>
      <w:r>
        <w:fldChar w:fldCharType="separate"/>
      </w:r>
      <w:r>
        <w:t>180</w:t>
      </w:r>
      <w:r>
        <w:fldChar w:fldCharType="end"/>
      </w:r>
    </w:p>
    <w:p w14:paraId="6A96090C" w14:textId="42577DC4" w:rsidR="00767879" w:rsidRDefault="00767879">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_Toc37268829 \h </w:instrText>
      </w:r>
      <w:r>
        <w:fldChar w:fldCharType="separate"/>
      </w:r>
      <w:r>
        <w:t>180</w:t>
      </w:r>
      <w:r>
        <w:fldChar w:fldCharType="end"/>
      </w:r>
    </w:p>
    <w:p w14:paraId="18E5FB3C" w14:textId="3693F915" w:rsidR="00767879" w:rsidRDefault="00767879">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_Toc37268830 \h </w:instrText>
      </w:r>
      <w:r>
        <w:fldChar w:fldCharType="separate"/>
      </w:r>
      <w:r>
        <w:t>180</w:t>
      </w:r>
      <w:r>
        <w:fldChar w:fldCharType="end"/>
      </w:r>
    </w:p>
    <w:p w14:paraId="49E3F986" w14:textId="053746DB" w:rsidR="00767879" w:rsidRDefault="00767879">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_Toc37268831 \h </w:instrText>
      </w:r>
      <w:r>
        <w:fldChar w:fldCharType="separate"/>
      </w:r>
      <w:r>
        <w:t>181</w:t>
      </w:r>
      <w:r>
        <w:fldChar w:fldCharType="end"/>
      </w:r>
    </w:p>
    <w:p w14:paraId="49E86385" w14:textId="6A9CE5B7" w:rsidR="00767879" w:rsidRDefault="00767879">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_Toc37268832 \h </w:instrText>
      </w:r>
      <w:r>
        <w:fldChar w:fldCharType="separate"/>
      </w:r>
      <w:r>
        <w:t>181</w:t>
      </w:r>
      <w:r>
        <w:fldChar w:fldCharType="end"/>
      </w:r>
    </w:p>
    <w:p w14:paraId="733EB6FC" w14:textId="5041A220" w:rsidR="00767879" w:rsidRDefault="00767879">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_Toc37268833 \h </w:instrText>
      </w:r>
      <w:r>
        <w:fldChar w:fldCharType="separate"/>
      </w:r>
      <w:r>
        <w:t>181</w:t>
      </w:r>
      <w:r>
        <w:fldChar w:fldCharType="end"/>
      </w:r>
    </w:p>
    <w:p w14:paraId="47FEE14D" w14:textId="26E01A90" w:rsidR="00767879" w:rsidRDefault="00767879">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_Toc37268834 \h </w:instrText>
      </w:r>
      <w:r>
        <w:fldChar w:fldCharType="separate"/>
      </w:r>
      <w:r>
        <w:t>181</w:t>
      </w:r>
      <w:r>
        <w:fldChar w:fldCharType="end"/>
      </w:r>
    </w:p>
    <w:p w14:paraId="18161547" w14:textId="5299D1F2" w:rsidR="00767879" w:rsidRDefault="00767879">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_Toc37268835 \h </w:instrText>
      </w:r>
      <w:r>
        <w:fldChar w:fldCharType="separate"/>
      </w:r>
      <w:r>
        <w:t>182</w:t>
      </w:r>
      <w:r>
        <w:fldChar w:fldCharType="end"/>
      </w:r>
    </w:p>
    <w:p w14:paraId="223AF127" w14:textId="1E8E19C2" w:rsidR="00767879" w:rsidRDefault="00767879">
      <w:pPr>
        <w:pStyle w:val="TOC5"/>
        <w:rPr>
          <w:rFonts w:asciiTheme="minorHAnsi" w:hAnsiTheme="minorHAnsi" w:cstheme="minorBidi"/>
          <w:sz w:val="22"/>
          <w:szCs w:val="22"/>
          <w:lang w:eastAsia="en-GB"/>
        </w:rPr>
      </w:pPr>
      <w:r w:rsidRPr="004819C2">
        <w:rPr>
          <w:rFonts w:eastAsia="Malgun Gothic"/>
        </w:rPr>
        <w:t>11.</w:t>
      </w:r>
      <w:r w:rsidRPr="004819C2">
        <w:rPr>
          <w:rFonts w:eastAsia="Malgun Gothic"/>
          <w:lang w:eastAsia="zh-CN"/>
        </w:rPr>
        <w:t>3</w:t>
      </w:r>
      <w:r w:rsidRPr="004819C2">
        <w:rPr>
          <w:rFonts w:eastAsia="Malgun Gothic"/>
        </w:rPr>
        <w:t>.2.</w:t>
      </w:r>
      <w:r w:rsidRPr="004819C2">
        <w:rPr>
          <w:rFonts w:eastAsia="Malgun Gothic"/>
          <w:lang w:eastAsia="zh-CN"/>
        </w:rPr>
        <w:t>4</w:t>
      </w:r>
      <w:r w:rsidRPr="004819C2">
        <w:rPr>
          <w:rFonts w:eastAsia="Malgun Gothic"/>
        </w:rPr>
        <w:t>.</w:t>
      </w:r>
      <w:r w:rsidRPr="004819C2">
        <w:rPr>
          <w:rFonts w:eastAsia="SimSun"/>
          <w:lang w:eastAsia="zh-CN"/>
        </w:rPr>
        <w:t>1</w:t>
      </w:r>
      <w:r>
        <w:rPr>
          <w:rFonts w:asciiTheme="minorHAnsi" w:hAnsiTheme="minorHAnsi" w:cstheme="minorBidi"/>
          <w:sz w:val="22"/>
          <w:szCs w:val="22"/>
          <w:lang w:eastAsia="en-GB"/>
        </w:rPr>
        <w:tab/>
      </w:r>
      <w:r w:rsidRPr="004819C2">
        <w:rPr>
          <w:rFonts w:eastAsia="Malgun Gothic"/>
          <w:lang w:eastAsia="zh-CN"/>
        </w:rPr>
        <w:t>ACK missed detection requirements</w:t>
      </w:r>
      <w:r>
        <w:tab/>
      </w:r>
      <w:r>
        <w:fldChar w:fldCharType="begin" w:fldLock="1"/>
      </w:r>
      <w:r>
        <w:instrText xml:space="preserve"> PAGEREF _Toc37268836 \h </w:instrText>
      </w:r>
      <w:r>
        <w:fldChar w:fldCharType="separate"/>
      </w:r>
      <w:r>
        <w:t>182</w:t>
      </w:r>
      <w:r>
        <w:fldChar w:fldCharType="end"/>
      </w:r>
    </w:p>
    <w:p w14:paraId="4A422D06" w14:textId="3A8FF402"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_Toc37268837 \h </w:instrText>
      </w:r>
      <w:r>
        <w:fldChar w:fldCharType="separate"/>
      </w:r>
      <w:r>
        <w:t>182</w:t>
      </w:r>
      <w:r>
        <w:fldChar w:fldCharType="end"/>
      </w:r>
    </w:p>
    <w:p w14:paraId="67C6206F" w14:textId="0022B867" w:rsidR="00767879" w:rsidRDefault="00767879">
      <w:pPr>
        <w:pStyle w:val="TOC6"/>
        <w:tabs>
          <w:tab w:val="left" w:pos="8763"/>
        </w:tabs>
        <w:rPr>
          <w:rFonts w:asciiTheme="minorHAnsi" w:hAnsiTheme="minorHAnsi" w:cstheme="minorBidi"/>
          <w:sz w:val="22"/>
          <w:szCs w:val="22"/>
          <w:lang w:eastAsia="en-GB"/>
        </w:rPr>
      </w:pPr>
      <w:r>
        <w:rPr>
          <w:lang w:eastAsia="zh-CN"/>
        </w:rPr>
        <w:t>The transient period as specified in TS 38.101-1 [17] and TS 38.101-2 [18] clause 6.3.3.1 is not taken into account for performance requirement testing, where the RB hopping is symmetric to the CC center, i.e. intra-slot frequency hopping is enabled.</w:t>
      </w:r>
      <w:r>
        <w:t>11.</w:t>
      </w:r>
      <w:r>
        <w:rPr>
          <w:lang w:eastAsia="zh-CN"/>
        </w:rPr>
        <w:t>3</w:t>
      </w:r>
      <w:r>
        <w:t>.2.</w:t>
      </w:r>
      <w:r>
        <w:rPr>
          <w:lang w:eastAsia="zh-CN"/>
        </w:rPr>
        <w:t>4</w:t>
      </w:r>
      <w:r>
        <w:t>.</w:t>
      </w:r>
      <w:r w:rsidRPr="004819C2">
        <w:rPr>
          <w:rFonts w:eastAsia="SimSun"/>
          <w:lang w:eastAsia="zh-CN"/>
        </w:rPr>
        <w:t>1</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_Toc37268838 \h </w:instrText>
      </w:r>
      <w:r>
        <w:fldChar w:fldCharType="separate"/>
      </w:r>
      <w:r>
        <w:t>182</w:t>
      </w:r>
      <w:r>
        <w:fldChar w:fldCharType="end"/>
      </w:r>
    </w:p>
    <w:p w14:paraId="36D739B0" w14:textId="09404276" w:rsidR="00767879" w:rsidRDefault="00767879">
      <w:pPr>
        <w:pStyle w:val="TOC5"/>
        <w:rPr>
          <w:rFonts w:asciiTheme="minorHAnsi" w:hAnsiTheme="minorHAnsi" w:cstheme="minorBidi"/>
          <w:sz w:val="22"/>
          <w:szCs w:val="22"/>
          <w:lang w:eastAsia="en-GB"/>
        </w:rPr>
      </w:pPr>
      <w:r w:rsidRPr="004819C2">
        <w:rPr>
          <w:rFonts w:eastAsia="Malgun Gothic"/>
        </w:rPr>
        <w:t>11.</w:t>
      </w:r>
      <w:r w:rsidRPr="004819C2">
        <w:rPr>
          <w:rFonts w:eastAsia="Malgun Gothic"/>
          <w:lang w:eastAsia="zh-CN"/>
        </w:rPr>
        <w:t>3</w:t>
      </w:r>
      <w:r w:rsidRPr="004819C2">
        <w:rPr>
          <w:rFonts w:eastAsia="Malgun Gothic"/>
        </w:rPr>
        <w:t>.2.</w:t>
      </w:r>
      <w:r w:rsidRPr="004819C2">
        <w:rPr>
          <w:rFonts w:eastAsia="Malgun Gothic"/>
          <w:lang w:eastAsia="zh-CN"/>
        </w:rPr>
        <w:t>4</w:t>
      </w:r>
      <w:r w:rsidRPr="004819C2">
        <w:rPr>
          <w:rFonts w:eastAsia="Malgun Gothic"/>
        </w:rPr>
        <w:t>.</w:t>
      </w:r>
      <w:r w:rsidRPr="004819C2">
        <w:rPr>
          <w:rFonts w:eastAsia="SimSun"/>
          <w:lang w:eastAsia="zh-CN"/>
        </w:rPr>
        <w:t>2</w:t>
      </w:r>
      <w:r>
        <w:rPr>
          <w:rFonts w:asciiTheme="minorHAnsi" w:hAnsiTheme="minorHAnsi" w:cstheme="minorBidi"/>
          <w:sz w:val="22"/>
          <w:szCs w:val="22"/>
          <w:lang w:eastAsia="en-GB"/>
        </w:rPr>
        <w:tab/>
      </w:r>
      <w:r w:rsidRPr="004819C2">
        <w:rPr>
          <w:rFonts w:eastAsia="Malgun Gothic"/>
          <w:lang w:eastAsia="zh-CN"/>
        </w:rPr>
        <w:t xml:space="preserve">UCI </w:t>
      </w:r>
      <w:r w:rsidRPr="004819C2">
        <w:rPr>
          <w:rFonts w:eastAsia="SimSun"/>
          <w:lang w:eastAsia="zh-CN"/>
        </w:rPr>
        <w:t xml:space="preserve">BLER </w:t>
      </w:r>
      <w:r w:rsidRPr="004819C2">
        <w:rPr>
          <w:rFonts w:eastAsia="Malgun Gothic"/>
          <w:lang w:eastAsia="zh-CN"/>
        </w:rPr>
        <w:t>performance requirements</w:t>
      </w:r>
      <w:r>
        <w:tab/>
      </w:r>
      <w:r>
        <w:fldChar w:fldCharType="begin" w:fldLock="1"/>
      </w:r>
      <w:r>
        <w:instrText xml:space="preserve"> PAGEREF _Toc37268839 \h </w:instrText>
      </w:r>
      <w:r>
        <w:fldChar w:fldCharType="separate"/>
      </w:r>
      <w:r>
        <w:t>182</w:t>
      </w:r>
      <w:r>
        <w:fldChar w:fldCharType="end"/>
      </w:r>
    </w:p>
    <w:p w14:paraId="79CCD5F9" w14:textId="4F1EA1E1"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_Toc37268840 \h </w:instrText>
      </w:r>
      <w:r>
        <w:fldChar w:fldCharType="separate"/>
      </w:r>
      <w:r>
        <w:t>182</w:t>
      </w:r>
      <w:r>
        <w:fldChar w:fldCharType="end"/>
      </w:r>
    </w:p>
    <w:p w14:paraId="4239A4C6" w14:textId="3510B2D3" w:rsidR="00767879" w:rsidRDefault="00767879">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4819C2">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_Toc37268841 \h </w:instrText>
      </w:r>
      <w:r>
        <w:fldChar w:fldCharType="separate"/>
      </w:r>
      <w:r>
        <w:t>183</w:t>
      </w:r>
      <w:r>
        <w:fldChar w:fldCharType="end"/>
      </w:r>
    </w:p>
    <w:p w14:paraId="38730863" w14:textId="4941817E" w:rsidR="00767879" w:rsidRDefault="00767879">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_Toc37268842 \h </w:instrText>
      </w:r>
      <w:r>
        <w:fldChar w:fldCharType="separate"/>
      </w:r>
      <w:r>
        <w:t>183</w:t>
      </w:r>
      <w:r>
        <w:fldChar w:fldCharType="end"/>
      </w:r>
    </w:p>
    <w:p w14:paraId="30158A3E" w14:textId="21E88C9E" w:rsidR="00767879" w:rsidRDefault="00767879">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_Toc37268843 \h </w:instrText>
      </w:r>
      <w:r>
        <w:fldChar w:fldCharType="separate"/>
      </w:r>
      <w:r>
        <w:t>183</w:t>
      </w:r>
      <w:r>
        <w:fldChar w:fldCharType="end"/>
      </w:r>
    </w:p>
    <w:p w14:paraId="456542EA" w14:textId="1D97ED22" w:rsidR="00767879" w:rsidRDefault="00767879">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_Toc37268844 \h </w:instrText>
      </w:r>
      <w:r>
        <w:fldChar w:fldCharType="separate"/>
      </w:r>
      <w:r>
        <w:t>184</w:t>
      </w:r>
      <w:r>
        <w:fldChar w:fldCharType="end"/>
      </w:r>
    </w:p>
    <w:p w14:paraId="58C4F568" w14:textId="640F8B98" w:rsidR="00767879" w:rsidRDefault="00767879">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_Toc37268845 \h </w:instrText>
      </w:r>
      <w:r>
        <w:fldChar w:fldCharType="separate"/>
      </w:r>
      <w:r>
        <w:t>184</w:t>
      </w:r>
      <w:r>
        <w:fldChar w:fldCharType="end"/>
      </w:r>
    </w:p>
    <w:p w14:paraId="17076DED" w14:textId="7D90BFF1" w:rsidR="00767879" w:rsidRDefault="00767879">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_Toc37268846 \h </w:instrText>
      </w:r>
      <w:r>
        <w:fldChar w:fldCharType="separate"/>
      </w:r>
      <w:r>
        <w:t>184</w:t>
      </w:r>
      <w:r>
        <w:fldChar w:fldCharType="end"/>
      </w:r>
    </w:p>
    <w:p w14:paraId="1310DA18" w14:textId="1392C9EE" w:rsidR="00767879" w:rsidRDefault="00767879">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_Toc37268847 \h </w:instrText>
      </w:r>
      <w:r>
        <w:fldChar w:fldCharType="separate"/>
      </w:r>
      <w:r>
        <w:t>185</w:t>
      </w:r>
      <w:r>
        <w:fldChar w:fldCharType="end"/>
      </w:r>
    </w:p>
    <w:p w14:paraId="088B78A7" w14:textId="406D04E1" w:rsidR="00767879" w:rsidRDefault="00767879">
      <w:pPr>
        <w:pStyle w:val="TOC2"/>
        <w:rPr>
          <w:rFonts w:asciiTheme="minorHAnsi" w:hAnsiTheme="minorHAnsi" w:cstheme="minorBidi"/>
          <w:sz w:val="22"/>
          <w:szCs w:val="22"/>
          <w:lang w:eastAsia="en-GB"/>
        </w:rPr>
      </w:pPr>
      <w:r>
        <w:t>11.</w:t>
      </w:r>
      <w:r w:rsidRPr="004819C2">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_Toc37268848 \h </w:instrText>
      </w:r>
      <w:r>
        <w:fldChar w:fldCharType="separate"/>
      </w:r>
      <w:r>
        <w:t>185</w:t>
      </w:r>
      <w:r>
        <w:fldChar w:fldCharType="end"/>
      </w:r>
    </w:p>
    <w:p w14:paraId="69A05F67" w14:textId="2DB4961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4</w:t>
      </w:r>
      <w:r>
        <w:t>.1</w:t>
      </w:r>
      <w:r>
        <w:rPr>
          <w:rFonts w:asciiTheme="minorHAnsi" w:hAnsiTheme="minorHAnsi" w:cstheme="minorBidi"/>
          <w:sz w:val="22"/>
          <w:szCs w:val="22"/>
          <w:lang w:eastAsia="en-GB"/>
        </w:rPr>
        <w:tab/>
      </w:r>
      <w:r>
        <w:t xml:space="preserve">Requirements for </w:t>
      </w:r>
      <w:r w:rsidRPr="004819C2">
        <w:rPr>
          <w:i/>
        </w:rPr>
        <w:t>BS type 1-O</w:t>
      </w:r>
      <w:r>
        <w:tab/>
      </w:r>
      <w:r>
        <w:fldChar w:fldCharType="begin" w:fldLock="1"/>
      </w:r>
      <w:r>
        <w:instrText xml:space="preserve"> PAGEREF _Toc37268849 \h </w:instrText>
      </w:r>
      <w:r>
        <w:fldChar w:fldCharType="separate"/>
      </w:r>
      <w:r>
        <w:t>185</w:t>
      </w:r>
      <w:r>
        <w:fldChar w:fldCharType="end"/>
      </w:r>
    </w:p>
    <w:p w14:paraId="4878F039" w14:textId="6B776140" w:rsidR="00767879" w:rsidRDefault="00767879">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_Toc37268850 \h </w:instrText>
      </w:r>
      <w:r>
        <w:fldChar w:fldCharType="separate"/>
      </w:r>
      <w:r>
        <w:t>185</w:t>
      </w:r>
      <w:r>
        <w:fldChar w:fldCharType="end"/>
      </w:r>
    </w:p>
    <w:p w14:paraId="62A49392" w14:textId="629977E4" w:rsidR="00767879" w:rsidRDefault="00767879">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_Toc37268851 \h </w:instrText>
      </w:r>
      <w:r>
        <w:fldChar w:fldCharType="separate"/>
      </w:r>
      <w:r>
        <w:t>185</w:t>
      </w:r>
      <w:r>
        <w:fldChar w:fldCharType="end"/>
      </w:r>
    </w:p>
    <w:p w14:paraId="5EBE3236" w14:textId="2D3323DD" w:rsidR="00767879" w:rsidRDefault="00767879">
      <w:pPr>
        <w:pStyle w:val="TOC3"/>
        <w:rPr>
          <w:rFonts w:asciiTheme="minorHAnsi" w:hAnsiTheme="minorHAnsi" w:cstheme="minorBidi"/>
          <w:sz w:val="22"/>
          <w:szCs w:val="22"/>
          <w:lang w:eastAsia="en-GB"/>
        </w:rPr>
      </w:pPr>
      <w:r>
        <w:t>11.</w:t>
      </w:r>
      <w:r w:rsidRPr="004819C2">
        <w:rPr>
          <w:rFonts w:eastAsia="DengXian"/>
          <w:lang w:eastAsia="zh-CN"/>
        </w:rPr>
        <w:t>4</w:t>
      </w:r>
      <w:r>
        <w:t>.2</w:t>
      </w:r>
      <w:r>
        <w:rPr>
          <w:rFonts w:asciiTheme="minorHAnsi" w:hAnsiTheme="minorHAnsi" w:cstheme="minorBidi"/>
          <w:sz w:val="22"/>
          <w:szCs w:val="22"/>
          <w:lang w:eastAsia="en-GB"/>
        </w:rPr>
        <w:tab/>
      </w:r>
      <w:r>
        <w:t xml:space="preserve">Requirements for </w:t>
      </w:r>
      <w:r w:rsidRPr="004819C2">
        <w:rPr>
          <w:i/>
        </w:rPr>
        <w:t xml:space="preserve">BS type </w:t>
      </w:r>
      <w:r w:rsidRPr="004819C2">
        <w:rPr>
          <w:rFonts w:eastAsia="DengXian"/>
          <w:i/>
          <w:lang w:eastAsia="zh-CN"/>
        </w:rPr>
        <w:t>2</w:t>
      </w:r>
      <w:r w:rsidRPr="004819C2">
        <w:rPr>
          <w:i/>
        </w:rPr>
        <w:t>-O</w:t>
      </w:r>
      <w:r>
        <w:tab/>
      </w:r>
      <w:r>
        <w:fldChar w:fldCharType="begin" w:fldLock="1"/>
      </w:r>
      <w:r>
        <w:instrText xml:space="preserve"> PAGEREF _Toc37268852 \h </w:instrText>
      </w:r>
      <w:r>
        <w:fldChar w:fldCharType="separate"/>
      </w:r>
      <w:r>
        <w:t>186</w:t>
      </w:r>
      <w:r>
        <w:fldChar w:fldCharType="end"/>
      </w:r>
    </w:p>
    <w:p w14:paraId="41992A38" w14:textId="689B2F6B" w:rsidR="00767879" w:rsidRDefault="00767879">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_Toc37268853 \h </w:instrText>
      </w:r>
      <w:r>
        <w:fldChar w:fldCharType="separate"/>
      </w:r>
      <w:r>
        <w:t>186</w:t>
      </w:r>
      <w:r>
        <w:fldChar w:fldCharType="end"/>
      </w:r>
    </w:p>
    <w:p w14:paraId="2BF56FB3" w14:textId="79532DED" w:rsidR="00767879" w:rsidRDefault="00767879">
      <w:pPr>
        <w:pStyle w:val="TOC5"/>
        <w:rPr>
          <w:rFonts w:asciiTheme="minorHAnsi" w:hAnsiTheme="minorHAnsi" w:cstheme="minorBidi"/>
          <w:sz w:val="22"/>
          <w:szCs w:val="22"/>
          <w:lang w:eastAsia="en-GB"/>
        </w:rPr>
      </w:pPr>
      <w:r w:rsidRPr="004819C2">
        <w:rPr>
          <w:rFonts w:eastAsia="Malgun Gothic"/>
        </w:rPr>
        <w:t>11.4.2.1.1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_Toc37268854 \h </w:instrText>
      </w:r>
      <w:r>
        <w:fldChar w:fldCharType="separate"/>
      </w:r>
      <w:r>
        <w:t>186</w:t>
      </w:r>
      <w:r>
        <w:fldChar w:fldCharType="end"/>
      </w:r>
    </w:p>
    <w:p w14:paraId="01CAF934" w14:textId="35657DDD" w:rsidR="00767879" w:rsidRDefault="00767879">
      <w:pPr>
        <w:pStyle w:val="TOC5"/>
        <w:rPr>
          <w:rFonts w:asciiTheme="minorHAnsi" w:hAnsiTheme="minorHAnsi" w:cstheme="minorBidi"/>
          <w:sz w:val="22"/>
          <w:szCs w:val="22"/>
          <w:lang w:eastAsia="en-GB"/>
        </w:rPr>
      </w:pPr>
      <w:r w:rsidRPr="004819C2">
        <w:rPr>
          <w:rFonts w:eastAsia="Malgun Gothic"/>
        </w:rPr>
        <w:t>11.4.2.1.</w:t>
      </w:r>
      <w:r>
        <w:rPr>
          <w:lang w:eastAsia="zh-CN"/>
        </w:rPr>
        <w:t>2</w:t>
      </w:r>
      <w:r>
        <w:rPr>
          <w:rFonts w:asciiTheme="minorHAnsi" w:hAnsiTheme="minorHAnsi" w:cstheme="minorBidi"/>
          <w:sz w:val="22"/>
          <w:szCs w:val="22"/>
          <w:lang w:eastAsia="en-GB"/>
        </w:rPr>
        <w:tab/>
      </w:r>
      <w:r w:rsidRPr="004819C2">
        <w:rPr>
          <w:rFonts w:eastAsia="Malgun Gothic"/>
        </w:rPr>
        <w:t>Minimum requirement</w:t>
      </w:r>
      <w:r>
        <w:tab/>
      </w:r>
      <w:r>
        <w:fldChar w:fldCharType="begin" w:fldLock="1"/>
      </w:r>
      <w:r>
        <w:instrText xml:space="preserve"> PAGEREF _Toc37268855 \h </w:instrText>
      </w:r>
      <w:r>
        <w:fldChar w:fldCharType="separate"/>
      </w:r>
      <w:r>
        <w:t>186</w:t>
      </w:r>
      <w:r>
        <w:fldChar w:fldCharType="end"/>
      </w:r>
    </w:p>
    <w:p w14:paraId="62C6E4D4" w14:textId="79D11B3E" w:rsidR="00767879" w:rsidRDefault="00767879">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_Toc37268856 \h </w:instrText>
      </w:r>
      <w:r>
        <w:fldChar w:fldCharType="separate"/>
      </w:r>
      <w:r>
        <w:t>186</w:t>
      </w:r>
      <w:r>
        <w:fldChar w:fldCharType="end"/>
      </w:r>
    </w:p>
    <w:p w14:paraId="034587EA" w14:textId="7F9E1A1B" w:rsidR="00767879" w:rsidRDefault="00767879">
      <w:pPr>
        <w:pStyle w:val="TOC5"/>
        <w:rPr>
          <w:rFonts w:asciiTheme="minorHAnsi" w:hAnsiTheme="minorHAnsi" w:cstheme="minorBidi"/>
          <w:sz w:val="22"/>
          <w:szCs w:val="22"/>
          <w:lang w:eastAsia="en-GB"/>
        </w:rPr>
      </w:pPr>
      <w:r w:rsidRPr="004819C2">
        <w:rPr>
          <w:rFonts w:eastAsia="Malgun Gothic"/>
        </w:rPr>
        <w:t>11.4.2.2.1</w:t>
      </w:r>
      <w:r>
        <w:rPr>
          <w:rFonts w:asciiTheme="minorHAnsi" w:hAnsiTheme="minorHAnsi" w:cstheme="minorBidi"/>
          <w:sz w:val="22"/>
          <w:szCs w:val="22"/>
          <w:lang w:eastAsia="en-GB"/>
        </w:rPr>
        <w:tab/>
      </w:r>
      <w:r w:rsidRPr="004819C2">
        <w:rPr>
          <w:rFonts w:eastAsia="Malgun Gothic"/>
        </w:rPr>
        <w:t>General</w:t>
      </w:r>
      <w:r>
        <w:tab/>
      </w:r>
      <w:r>
        <w:fldChar w:fldCharType="begin" w:fldLock="1"/>
      </w:r>
      <w:r>
        <w:instrText xml:space="preserve"> PAGEREF _Toc37268857 \h </w:instrText>
      </w:r>
      <w:r>
        <w:fldChar w:fldCharType="separate"/>
      </w:r>
      <w:r>
        <w:t>186</w:t>
      </w:r>
      <w:r>
        <w:fldChar w:fldCharType="end"/>
      </w:r>
    </w:p>
    <w:p w14:paraId="1D7BDFE5" w14:textId="3D933023" w:rsidR="00767879" w:rsidRDefault="00767879">
      <w:pPr>
        <w:pStyle w:val="TOC5"/>
        <w:rPr>
          <w:rFonts w:asciiTheme="minorHAnsi" w:hAnsiTheme="minorHAnsi" w:cstheme="minorBidi"/>
          <w:sz w:val="22"/>
          <w:szCs w:val="22"/>
          <w:lang w:eastAsia="en-GB"/>
        </w:rPr>
      </w:pPr>
      <w:r w:rsidRPr="004819C2">
        <w:rPr>
          <w:rFonts w:eastAsia="Malgun Gothic"/>
        </w:rPr>
        <w:t>11.4.2.2.2</w:t>
      </w:r>
      <w:r>
        <w:rPr>
          <w:rFonts w:asciiTheme="minorHAnsi" w:hAnsiTheme="minorHAnsi" w:cstheme="minorBidi"/>
          <w:sz w:val="22"/>
          <w:szCs w:val="22"/>
          <w:lang w:eastAsia="en-GB"/>
        </w:rPr>
        <w:tab/>
      </w:r>
      <w:r w:rsidRPr="004819C2">
        <w:rPr>
          <w:rFonts w:eastAsia="Malgun Gothic"/>
        </w:rPr>
        <w:t>Minimum requirements</w:t>
      </w:r>
      <w:r>
        <w:tab/>
      </w:r>
      <w:r>
        <w:fldChar w:fldCharType="begin" w:fldLock="1"/>
      </w:r>
      <w:r>
        <w:instrText xml:space="preserve"> PAGEREF _Toc37268858 \h </w:instrText>
      </w:r>
      <w:r>
        <w:fldChar w:fldCharType="separate"/>
      </w:r>
      <w:r>
        <w:t>186</w:t>
      </w:r>
      <w:r>
        <w:fldChar w:fldCharType="end"/>
      </w:r>
    </w:p>
    <w:p w14:paraId="34491D66" w14:textId="0B2BD104" w:rsidR="00767879" w:rsidRDefault="00767879">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_Toc37268859 \h </w:instrText>
      </w:r>
      <w:r>
        <w:fldChar w:fldCharType="separate"/>
      </w:r>
      <w:r>
        <w:t>188</w:t>
      </w:r>
      <w:r>
        <w:fldChar w:fldCharType="end"/>
      </w:r>
    </w:p>
    <w:p w14:paraId="73F9AE4A" w14:textId="6B49BEAF" w:rsidR="00767879" w:rsidRDefault="00767879">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_Toc37268860 \h </w:instrText>
      </w:r>
      <w:r>
        <w:fldChar w:fldCharType="separate"/>
      </w:r>
      <w:r>
        <w:t>188</w:t>
      </w:r>
      <w:r>
        <w:fldChar w:fldCharType="end"/>
      </w:r>
    </w:p>
    <w:p w14:paraId="4CA03DB9" w14:textId="51312785" w:rsidR="00767879" w:rsidRDefault="00767879">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_Toc37268861 \h </w:instrText>
      </w:r>
      <w:r>
        <w:fldChar w:fldCharType="separate"/>
      </w:r>
      <w:r>
        <w:t>189</w:t>
      </w:r>
      <w:r>
        <w:fldChar w:fldCharType="end"/>
      </w:r>
    </w:p>
    <w:p w14:paraId="3A6CD154" w14:textId="2D6898E7" w:rsidR="00767879" w:rsidRDefault="00767879">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_Toc37268862 \h </w:instrText>
      </w:r>
      <w:r>
        <w:fldChar w:fldCharType="separate"/>
      </w:r>
      <w:r>
        <w:t>189</w:t>
      </w:r>
      <w:r>
        <w:fldChar w:fldCharType="end"/>
      </w:r>
    </w:p>
    <w:p w14:paraId="7BA7454D" w14:textId="6C7EDB28" w:rsidR="00767879" w:rsidRDefault="00767879">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_Toc37268863 \h </w:instrText>
      </w:r>
      <w:r>
        <w:fldChar w:fldCharType="separate"/>
      </w:r>
      <w:r>
        <w:t>194</w:t>
      </w:r>
      <w:r>
        <w:fldChar w:fldCharType="end"/>
      </w:r>
    </w:p>
    <w:p w14:paraId="5B1A873E" w14:textId="3E177505" w:rsidR="00767879" w:rsidRDefault="00767879">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_Toc37268864 \h </w:instrText>
      </w:r>
      <w:r>
        <w:fldChar w:fldCharType="separate"/>
      </w:r>
      <w:r>
        <w:t>198</w:t>
      </w:r>
      <w:r>
        <w:fldChar w:fldCharType="end"/>
      </w:r>
    </w:p>
    <w:p w14:paraId="23C3417F" w14:textId="1EC1E488" w:rsidR="00767879" w:rsidRDefault="00767879">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_Toc37268865 \h </w:instrText>
      </w:r>
      <w:r>
        <w:fldChar w:fldCharType="separate"/>
      </w:r>
      <w:r>
        <w:t>200</w:t>
      </w:r>
      <w:r>
        <w:fldChar w:fldCharType="end"/>
      </w:r>
    </w:p>
    <w:p w14:paraId="14B4752A" w14:textId="5FF0D408" w:rsidR="00767879" w:rsidRDefault="00767879">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_Toc37268866 \h </w:instrText>
      </w:r>
      <w:r>
        <w:fldChar w:fldCharType="separate"/>
      </w:r>
      <w:r>
        <w:t>201</w:t>
      </w:r>
      <w:r>
        <w:fldChar w:fldCharType="end"/>
      </w:r>
    </w:p>
    <w:p w14:paraId="69FF7F6E" w14:textId="2EC3EB51" w:rsidR="00767879" w:rsidRDefault="00767879">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_Toc37268867 \h </w:instrText>
      </w:r>
      <w:r>
        <w:fldChar w:fldCharType="separate"/>
      </w:r>
      <w:r>
        <w:t>201</w:t>
      </w:r>
      <w:r>
        <w:fldChar w:fldCharType="end"/>
      </w:r>
    </w:p>
    <w:p w14:paraId="09C8A17D" w14:textId="549A908E" w:rsidR="00767879" w:rsidRDefault="00767879">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_Toc37268868 \h </w:instrText>
      </w:r>
      <w:r>
        <w:fldChar w:fldCharType="separate"/>
      </w:r>
      <w:r>
        <w:t>201</w:t>
      </w:r>
      <w:r>
        <w:fldChar w:fldCharType="end"/>
      </w:r>
    </w:p>
    <w:p w14:paraId="70E7FBEB" w14:textId="69415EE5" w:rsidR="00767879" w:rsidRDefault="00767879">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_Toc37268869 \h </w:instrText>
      </w:r>
      <w:r>
        <w:fldChar w:fldCharType="separate"/>
      </w:r>
      <w:r>
        <w:t>202</w:t>
      </w:r>
      <w:r>
        <w:fldChar w:fldCharType="end"/>
      </w:r>
    </w:p>
    <w:p w14:paraId="0EB85977" w14:textId="2EA9E39D" w:rsidR="00767879" w:rsidRDefault="00767879">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_Toc37268870 \h </w:instrText>
      </w:r>
      <w:r>
        <w:fldChar w:fldCharType="separate"/>
      </w:r>
      <w:r>
        <w:t>202</w:t>
      </w:r>
      <w:r>
        <w:fldChar w:fldCharType="end"/>
      </w:r>
    </w:p>
    <w:p w14:paraId="514CDDB5" w14:textId="2174A731" w:rsidR="00767879" w:rsidRDefault="00767879">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_Toc37268871 \h </w:instrText>
      </w:r>
      <w:r>
        <w:fldChar w:fldCharType="separate"/>
      </w:r>
      <w:r>
        <w:t>202</w:t>
      </w:r>
      <w:r>
        <w:fldChar w:fldCharType="end"/>
      </w:r>
    </w:p>
    <w:p w14:paraId="0CE23A6E" w14:textId="441041D7" w:rsidR="00767879" w:rsidRDefault="00767879">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_Toc37268872 \h </w:instrText>
      </w:r>
      <w:r>
        <w:fldChar w:fldCharType="separate"/>
      </w:r>
      <w:r>
        <w:t>202</w:t>
      </w:r>
      <w:r>
        <w:fldChar w:fldCharType="end"/>
      </w:r>
    </w:p>
    <w:p w14:paraId="5DE840FC" w14:textId="16BC52ED" w:rsidR="00767879" w:rsidRDefault="00767879">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_Toc37268873 \h </w:instrText>
      </w:r>
      <w:r>
        <w:fldChar w:fldCharType="separate"/>
      </w:r>
      <w:r>
        <w:t>203</w:t>
      </w:r>
      <w:r>
        <w:fldChar w:fldCharType="end"/>
      </w:r>
    </w:p>
    <w:p w14:paraId="3211F823" w14:textId="393C837B" w:rsidR="00767879" w:rsidRDefault="00767879">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_Toc37268874 \h </w:instrText>
      </w:r>
      <w:r>
        <w:fldChar w:fldCharType="separate"/>
      </w:r>
      <w:r>
        <w:t>204</w:t>
      </w:r>
      <w:r>
        <w:fldChar w:fldCharType="end"/>
      </w:r>
    </w:p>
    <w:p w14:paraId="76692277" w14:textId="5150DDFA" w:rsidR="00767879" w:rsidRDefault="00767879">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_Toc37268875 \h </w:instrText>
      </w:r>
      <w:r>
        <w:fldChar w:fldCharType="separate"/>
      </w:r>
      <w:r>
        <w:t>205</w:t>
      </w:r>
      <w:r>
        <w:fldChar w:fldCharType="end"/>
      </w:r>
    </w:p>
    <w:p w14:paraId="3A5C2192" w14:textId="52851CC2" w:rsidR="00767879" w:rsidRDefault="00767879">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_Toc37268876 \h </w:instrText>
      </w:r>
      <w:r>
        <w:fldChar w:fldCharType="separate"/>
      </w:r>
      <w:r>
        <w:t>207</w:t>
      </w:r>
      <w:r>
        <w:fldChar w:fldCharType="end"/>
      </w:r>
    </w:p>
    <w:p w14:paraId="7B80BF11" w14:textId="5435465E" w:rsidR="00767879" w:rsidRDefault="00767879">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_Toc37268877 \h </w:instrText>
      </w:r>
      <w:r>
        <w:fldChar w:fldCharType="separate"/>
      </w:r>
      <w:r>
        <w:t>207</w:t>
      </w:r>
      <w:r>
        <w:fldChar w:fldCharType="end"/>
      </w:r>
    </w:p>
    <w:p w14:paraId="152EF7FF" w14:textId="539D64EF" w:rsidR="00767879" w:rsidRDefault="00767879">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_Toc37268878 \h </w:instrText>
      </w:r>
      <w:r>
        <w:fldChar w:fldCharType="separate"/>
      </w:r>
      <w:r>
        <w:t>207</w:t>
      </w:r>
      <w:r>
        <w:fldChar w:fldCharType="end"/>
      </w:r>
    </w:p>
    <w:p w14:paraId="45ECBF30" w14:textId="3F9DA659" w:rsidR="00767879" w:rsidRDefault="00767879">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_Toc37268879 \h </w:instrText>
      </w:r>
      <w:r>
        <w:fldChar w:fldCharType="separate"/>
      </w:r>
      <w:r>
        <w:t>208</w:t>
      </w:r>
      <w:r>
        <w:fldChar w:fldCharType="end"/>
      </w:r>
    </w:p>
    <w:p w14:paraId="266F6E34" w14:textId="6424D84A" w:rsidR="00767879" w:rsidRDefault="00767879">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_Toc37268880 \h </w:instrText>
      </w:r>
      <w:r>
        <w:fldChar w:fldCharType="separate"/>
      </w:r>
      <w:r>
        <w:t>208</w:t>
      </w:r>
      <w:r>
        <w:fldChar w:fldCharType="end"/>
      </w:r>
    </w:p>
    <w:p w14:paraId="1BE38B99" w14:textId="2ED4888A" w:rsidR="00767879" w:rsidRDefault="00767879">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_Toc37268881 \h </w:instrText>
      </w:r>
      <w:r>
        <w:fldChar w:fldCharType="separate"/>
      </w:r>
      <w:r>
        <w:t>208</w:t>
      </w:r>
      <w:r>
        <w:fldChar w:fldCharType="end"/>
      </w:r>
    </w:p>
    <w:p w14:paraId="036F23BC" w14:textId="7236E3AF" w:rsidR="00767879" w:rsidRDefault="00767879">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_Toc37268882 \h </w:instrText>
      </w:r>
      <w:r>
        <w:fldChar w:fldCharType="separate"/>
      </w:r>
      <w:r>
        <w:t>208</w:t>
      </w:r>
      <w:r>
        <w:fldChar w:fldCharType="end"/>
      </w:r>
    </w:p>
    <w:p w14:paraId="59BA8AC8" w14:textId="10D463A0" w:rsidR="00767879" w:rsidRDefault="00767879">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_Toc37268883 \h </w:instrText>
      </w:r>
      <w:r>
        <w:fldChar w:fldCharType="separate"/>
      </w:r>
      <w:r>
        <w:t>209</w:t>
      </w:r>
      <w:r>
        <w:fldChar w:fldCharType="end"/>
      </w:r>
    </w:p>
    <w:p w14:paraId="646B104B" w14:textId="49251C53" w:rsidR="00767879" w:rsidRDefault="00767879">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_Toc37268884 \h </w:instrText>
      </w:r>
      <w:r>
        <w:fldChar w:fldCharType="separate"/>
      </w:r>
      <w:r>
        <w:t>209</w:t>
      </w:r>
      <w:r>
        <w:fldChar w:fldCharType="end"/>
      </w:r>
    </w:p>
    <w:p w14:paraId="7A5CEDD3" w14:textId="01C1F4ED" w:rsidR="00767879" w:rsidRDefault="00767879">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_Toc37268885 \h </w:instrText>
      </w:r>
      <w:r>
        <w:fldChar w:fldCharType="separate"/>
      </w:r>
      <w:r>
        <w:t>211</w:t>
      </w:r>
      <w:r>
        <w:fldChar w:fldCharType="end"/>
      </w:r>
    </w:p>
    <w:p w14:paraId="5A1CBD06" w14:textId="37341849" w:rsidR="00767879" w:rsidRDefault="00767879">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_Toc37268886 \h </w:instrText>
      </w:r>
      <w:r>
        <w:fldChar w:fldCharType="separate"/>
      </w:r>
      <w:r>
        <w:t>213</w:t>
      </w:r>
      <w:r>
        <w:fldChar w:fldCharType="end"/>
      </w:r>
    </w:p>
    <w:p w14:paraId="1B8C754F" w14:textId="7219B298" w:rsidR="00767879" w:rsidRDefault="00767879">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_Toc37268887 \h </w:instrText>
      </w:r>
      <w:r>
        <w:fldChar w:fldCharType="separate"/>
      </w:r>
      <w:r>
        <w:t>214</w:t>
      </w:r>
      <w:r>
        <w:fldChar w:fldCharType="end"/>
      </w:r>
    </w:p>
    <w:p w14:paraId="767D2147" w14:textId="0E10EF20" w:rsidR="00767879" w:rsidRDefault="00767879">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_Toc37268888 \h </w:instrText>
      </w:r>
      <w:r>
        <w:fldChar w:fldCharType="separate"/>
      </w:r>
      <w:r>
        <w:t>215</w:t>
      </w:r>
      <w:r>
        <w:fldChar w:fldCharType="end"/>
      </w:r>
    </w:p>
    <w:p w14:paraId="397288DE" w14:textId="0AE7DA83" w:rsidR="00767879" w:rsidRDefault="00767879">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_Toc37268889 \h </w:instrText>
      </w:r>
      <w:r>
        <w:fldChar w:fldCharType="separate"/>
      </w:r>
      <w:r>
        <w:t>215</w:t>
      </w:r>
      <w:r>
        <w:fldChar w:fldCharType="end"/>
      </w:r>
    </w:p>
    <w:p w14:paraId="79F99206" w14:textId="192D435A" w:rsidR="00767879" w:rsidRDefault="00767879">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_Toc37268890 \h </w:instrText>
      </w:r>
      <w:r>
        <w:fldChar w:fldCharType="separate"/>
      </w:r>
      <w:r>
        <w:t>215</w:t>
      </w:r>
      <w:r>
        <w:fldChar w:fldCharType="end"/>
      </w:r>
    </w:p>
    <w:p w14:paraId="7663E72A" w14:textId="684C4E84" w:rsidR="00767879" w:rsidRDefault="00767879">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_Toc37268891 \h </w:instrText>
      </w:r>
      <w:r>
        <w:fldChar w:fldCharType="separate"/>
      </w:r>
      <w:r>
        <w:t>216</w:t>
      </w:r>
      <w:r>
        <w:fldChar w:fldCharType="end"/>
      </w:r>
    </w:p>
    <w:p w14:paraId="71A8212E" w14:textId="00554124" w:rsidR="00767879" w:rsidRDefault="00767879">
      <w:pPr>
        <w:pStyle w:val="TOC8"/>
        <w:rPr>
          <w:rFonts w:asciiTheme="minorHAnsi" w:hAnsiTheme="minorHAnsi" w:cstheme="minorBidi"/>
          <w:b w:val="0"/>
          <w:szCs w:val="22"/>
          <w:lang w:eastAsia="en-GB"/>
        </w:rPr>
      </w:pPr>
      <w:r w:rsidRPr="004819C2">
        <w:rPr>
          <w:lang w:val="fr-FR"/>
        </w:rPr>
        <w:t>Annex G (Normative):  Propagation conditions</w:t>
      </w:r>
      <w:r>
        <w:tab/>
      </w:r>
      <w:r>
        <w:fldChar w:fldCharType="begin" w:fldLock="1"/>
      </w:r>
      <w:r>
        <w:instrText xml:space="preserve"> PAGEREF _Toc37268892 \h </w:instrText>
      </w:r>
      <w:r>
        <w:fldChar w:fldCharType="separate"/>
      </w:r>
      <w:r>
        <w:t>217</w:t>
      </w:r>
      <w:r>
        <w:fldChar w:fldCharType="end"/>
      </w:r>
    </w:p>
    <w:p w14:paraId="5A0DC357" w14:textId="0D5B2301" w:rsidR="00767879" w:rsidRDefault="00767879">
      <w:pPr>
        <w:pStyle w:val="TOC1"/>
        <w:rPr>
          <w:rFonts w:asciiTheme="minorHAnsi" w:hAnsiTheme="minorHAnsi" w:cstheme="minorBidi"/>
          <w:szCs w:val="22"/>
          <w:lang w:eastAsia="en-GB"/>
        </w:rPr>
      </w:pPr>
      <w:r w:rsidRPr="004819C2">
        <w:rPr>
          <w:lang w:val="fr-FR"/>
        </w:rPr>
        <w:t>G.1</w:t>
      </w:r>
      <w:r>
        <w:rPr>
          <w:rFonts w:asciiTheme="minorHAnsi" w:hAnsiTheme="minorHAnsi" w:cstheme="minorBidi"/>
          <w:szCs w:val="22"/>
          <w:lang w:eastAsia="en-GB"/>
        </w:rPr>
        <w:tab/>
      </w:r>
      <w:r w:rsidRPr="004819C2">
        <w:rPr>
          <w:lang w:val="fr-FR"/>
        </w:rPr>
        <w:t>Static propagation condition</w:t>
      </w:r>
      <w:r>
        <w:tab/>
      </w:r>
      <w:r>
        <w:fldChar w:fldCharType="begin" w:fldLock="1"/>
      </w:r>
      <w:r>
        <w:instrText xml:space="preserve"> PAGEREF _Toc37268893 \h </w:instrText>
      </w:r>
      <w:r>
        <w:fldChar w:fldCharType="separate"/>
      </w:r>
      <w:r>
        <w:t>217</w:t>
      </w:r>
      <w:r>
        <w:fldChar w:fldCharType="end"/>
      </w:r>
    </w:p>
    <w:p w14:paraId="5D0BD485" w14:textId="6DDBECF6" w:rsidR="00767879" w:rsidRDefault="00767879">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_Toc37268894 \h </w:instrText>
      </w:r>
      <w:r>
        <w:fldChar w:fldCharType="separate"/>
      </w:r>
      <w:r>
        <w:t>217</w:t>
      </w:r>
      <w:r>
        <w:fldChar w:fldCharType="end"/>
      </w:r>
    </w:p>
    <w:p w14:paraId="29E4CC15" w14:textId="0931DA09" w:rsidR="00767879" w:rsidRDefault="00767879">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_Toc37268895 \h </w:instrText>
      </w:r>
      <w:r>
        <w:fldChar w:fldCharType="separate"/>
      </w:r>
      <w:r>
        <w:t>217</w:t>
      </w:r>
      <w:r>
        <w:fldChar w:fldCharType="end"/>
      </w:r>
    </w:p>
    <w:p w14:paraId="49760C55" w14:textId="048645D2" w:rsidR="00767879" w:rsidRDefault="00767879">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_Toc37268896 \h </w:instrText>
      </w:r>
      <w:r>
        <w:fldChar w:fldCharType="separate"/>
      </w:r>
      <w:r>
        <w:t>218</w:t>
      </w:r>
      <w:r>
        <w:fldChar w:fldCharType="end"/>
      </w:r>
    </w:p>
    <w:p w14:paraId="50C3F664" w14:textId="5B9C838F" w:rsidR="00767879" w:rsidRDefault="00767879">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_Toc37268897 \h </w:instrText>
      </w:r>
      <w:r>
        <w:fldChar w:fldCharType="separate"/>
      </w:r>
      <w:r>
        <w:t>219</w:t>
      </w:r>
      <w:r>
        <w:fldChar w:fldCharType="end"/>
      </w:r>
    </w:p>
    <w:p w14:paraId="08D0282F" w14:textId="772E066D" w:rsidR="00767879" w:rsidRDefault="00767879">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_Toc37268898 \h </w:instrText>
      </w:r>
      <w:r>
        <w:fldChar w:fldCharType="separate"/>
      </w:r>
      <w:r>
        <w:t>220</w:t>
      </w:r>
      <w:r>
        <w:fldChar w:fldCharType="end"/>
      </w:r>
    </w:p>
    <w:p w14:paraId="34A23BFC" w14:textId="6E693B77" w:rsidR="00767879" w:rsidRDefault="00767879">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_Toc37268899 \h </w:instrText>
      </w:r>
      <w:r>
        <w:fldChar w:fldCharType="separate"/>
      </w:r>
      <w:r>
        <w:t>221</w:t>
      </w:r>
      <w:r>
        <w:fldChar w:fldCharType="end"/>
      </w:r>
    </w:p>
    <w:p w14:paraId="4EE41321" w14:textId="161F060B" w:rsidR="00767879" w:rsidRDefault="00767879">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_Toc37268900 \h </w:instrText>
      </w:r>
      <w:r>
        <w:fldChar w:fldCharType="separate"/>
      </w:r>
      <w:r>
        <w:t>221</w:t>
      </w:r>
      <w:r>
        <w:fldChar w:fldCharType="end"/>
      </w:r>
    </w:p>
    <w:p w14:paraId="1EBEB800" w14:textId="14ED1AA2" w:rsidR="00767879" w:rsidRDefault="00767879">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_Toc37268901 \h </w:instrText>
      </w:r>
      <w:r>
        <w:fldChar w:fldCharType="separate"/>
      </w:r>
      <w:r>
        <w:t>221</w:t>
      </w:r>
      <w:r>
        <w:fldChar w:fldCharType="end"/>
      </w:r>
    </w:p>
    <w:p w14:paraId="15A597C4" w14:textId="0BABC789" w:rsidR="00767879" w:rsidRDefault="00767879">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_Toc37268902 \h </w:instrText>
      </w:r>
      <w:r>
        <w:fldChar w:fldCharType="separate"/>
      </w:r>
      <w:r>
        <w:t>225</w:t>
      </w:r>
      <w:r>
        <w:fldChar w:fldCharType="end"/>
      </w:r>
    </w:p>
    <w:p w14:paraId="0CBC03C9" w14:textId="5BC125D1" w:rsidR="00767879" w:rsidRDefault="00767879">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_Toc37268903 \h </w:instrText>
      </w:r>
      <w:r>
        <w:fldChar w:fldCharType="separate"/>
      </w:r>
      <w:r>
        <w:t>227</w:t>
      </w:r>
      <w:r>
        <w:fldChar w:fldCharType="end"/>
      </w:r>
    </w:p>
    <w:p w14:paraId="23E9F7BC" w14:textId="1AC51212" w:rsidR="00767879" w:rsidRDefault="00767879">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_Toc37268904 \h </w:instrText>
      </w:r>
      <w:r>
        <w:fldChar w:fldCharType="separate"/>
      </w:r>
      <w:r>
        <w:t>228</w:t>
      </w:r>
      <w:r>
        <w:fldChar w:fldCharType="end"/>
      </w:r>
    </w:p>
    <w:p w14:paraId="61D1A63C" w14:textId="71D7B775" w:rsidR="00767879" w:rsidRDefault="00767879">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_Toc37268905 \h </w:instrText>
      </w:r>
      <w:r>
        <w:fldChar w:fldCharType="separate"/>
      </w:r>
      <w:r>
        <w:t>228</w:t>
      </w:r>
      <w:r>
        <w:fldChar w:fldCharType="end"/>
      </w:r>
    </w:p>
    <w:p w14:paraId="42E33BD1" w14:textId="55383B31" w:rsidR="00767879" w:rsidRDefault="00767879">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_Toc37268906 \h </w:instrText>
      </w:r>
      <w:r>
        <w:fldChar w:fldCharType="separate"/>
      </w:r>
      <w:r>
        <w:t>228</w:t>
      </w:r>
      <w:r>
        <w:fldChar w:fldCharType="end"/>
      </w:r>
    </w:p>
    <w:p w14:paraId="227A899C" w14:textId="26A02923" w:rsidR="00767879" w:rsidRDefault="00767879">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_Toc37268907 \h </w:instrText>
      </w:r>
      <w:r>
        <w:fldChar w:fldCharType="separate"/>
      </w:r>
      <w:r>
        <w:t>229</w:t>
      </w:r>
      <w:r>
        <w:fldChar w:fldCharType="end"/>
      </w:r>
    </w:p>
    <w:p w14:paraId="51FDE07D" w14:textId="35DB07BB" w:rsidR="00767879" w:rsidRDefault="00767879">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_Toc37268908 \h </w:instrText>
      </w:r>
      <w:r>
        <w:fldChar w:fldCharType="separate"/>
      </w:r>
      <w:r>
        <w:t>229</w:t>
      </w:r>
      <w:r>
        <w:fldChar w:fldCharType="end"/>
      </w:r>
    </w:p>
    <w:p w14:paraId="139A0BCE" w14:textId="735F9D28" w:rsidR="00767879" w:rsidRDefault="00767879">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_Toc37268909 \h </w:instrText>
      </w:r>
      <w:r>
        <w:fldChar w:fldCharType="separate"/>
      </w:r>
      <w:r>
        <w:t>230</w:t>
      </w:r>
      <w:r>
        <w:fldChar w:fldCharType="end"/>
      </w:r>
    </w:p>
    <w:p w14:paraId="3E601380" w14:textId="4361BA0A" w:rsidR="007D45E9" w:rsidRPr="00C6449B" w:rsidRDefault="00767879" w:rsidP="007D45E9">
      <w:r>
        <w:rPr>
          <w:noProof/>
          <w:sz w:val="22"/>
        </w:rPr>
        <w:fldChar w:fldCharType="end"/>
      </w:r>
    </w:p>
    <w:p w14:paraId="06D8F9C2" w14:textId="77777777" w:rsidR="007D45E9" w:rsidRPr="00C6449B" w:rsidRDefault="007D45E9" w:rsidP="007D45E9">
      <w:pPr>
        <w:pStyle w:val="Heading1"/>
      </w:pPr>
      <w:r w:rsidRPr="00C6449B">
        <w:br w:type="page"/>
      </w:r>
      <w:bookmarkStart w:id="4" w:name="_Toc21126168"/>
      <w:bookmarkStart w:id="5" w:name="_Toc29811053"/>
      <w:bookmarkStart w:id="6" w:name="_Toc29811504"/>
      <w:bookmarkStart w:id="7" w:name="_Toc37268008"/>
      <w:bookmarkStart w:id="8" w:name="_Toc37268459"/>
      <w:r w:rsidRPr="00C6449B">
        <w:lastRenderedPageBreak/>
        <w:t>Foreword</w:t>
      </w:r>
      <w:bookmarkEnd w:id="4"/>
      <w:bookmarkEnd w:id="5"/>
      <w:bookmarkEnd w:id="6"/>
      <w:bookmarkEnd w:id="7"/>
      <w:bookmarkEnd w:id="8"/>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9" w:name="_Toc21126169"/>
      <w:bookmarkStart w:id="10" w:name="_Toc29811054"/>
      <w:bookmarkStart w:id="11" w:name="_Toc29811505"/>
      <w:bookmarkStart w:id="12" w:name="_Toc37268009"/>
      <w:bookmarkStart w:id="13" w:name="_Toc37268460"/>
      <w:r w:rsidRPr="00C6449B">
        <w:lastRenderedPageBreak/>
        <w:t>1</w:t>
      </w:r>
      <w:r w:rsidRPr="00C6449B">
        <w:tab/>
        <w:t>Scope</w:t>
      </w:r>
      <w:bookmarkEnd w:id="9"/>
      <w:bookmarkEnd w:id="10"/>
      <w:bookmarkEnd w:id="11"/>
      <w:bookmarkEnd w:id="12"/>
      <w:bookmarkEnd w:id="13"/>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4" w:name="_Toc21126170"/>
      <w:bookmarkStart w:id="15" w:name="_Toc29811055"/>
      <w:bookmarkStart w:id="16" w:name="_Toc29811506"/>
      <w:bookmarkStart w:id="17" w:name="_Toc37268010"/>
      <w:bookmarkStart w:id="18" w:name="_Toc37268461"/>
      <w:r w:rsidRPr="00C6449B">
        <w:t>2</w:t>
      </w:r>
      <w:r w:rsidRPr="00C6449B">
        <w:tab/>
        <w:t>References</w:t>
      </w:r>
      <w:bookmarkEnd w:id="14"/>
      <w:bookmarkEnd w:id="15"/>
      <w:bookmarkEnd w:id="16"/>
      <w:bookmarkEnd w:id="17"/>
      <w:bookmarkEnd w:id="18"/>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19" w:name="OLE_LINK2"/>
      <w:bookmarkStart w:id="20" w:name="OLE_LINK3"/>
      <w:bookmarkStart w:id="21"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19"/>
    <w:bookmarkEnd w:id="20"/>
    <w:bookmarkEnd w:id="21"/>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2" w:name="_Hlk496105834"/>
      <w:r w:rsidRPr="00C6449B">
        <w:t>[3]</w:t>
      </w:r>
      <w:r w:rsidRPr="00C6449B">
        <w:tab/>
        <w:t>Recommendation ITU-R SM.328: "Spectra and bandwidth of emissions".</w:t>
      </w:r>
    </w:p>
    <w:bookmarkEnd w:id="22"/>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C6449B" w:rsidRDefault="000723CA" w:rsidP="000723CA">
      <w:pPr>
        <w:pStyle w:val="EX"/>
        <w:rPr>
          <w:lang w:val="sv-SE"/>
        </w:rPr>
      </w:pPr>
      <w:r w:rsidRPr="00C6449B">
        <w:rPr>
          <w:lang w:val="sv-SE"/>
        </w:rPr>
        <w:t>[5]</w:t>
      </w:r>
      <w:r w:rsidRPr="00C6449B">
        <w:rPr>
          <w:lang w:val="sv-SE"/>
        </w:rPr>
        <w:tab/>
        <w:t>3GPP TS 38.141-1: "NR; Base Station (BS) conformance testing; Part 1: Conducted conformance testing".</w:t>
      </w:r>
    </w:p>
    <w:p w14:paraId="78E9E80E" w14:textId="77777777" w:rsidR="000723CA" w:rsidRPr="00C6449B" w:rsidRDefault="000723CA" w:rsidP="000723CA">
      <w:pPr>
        <w:pStyle w:val="EX"/>
        <w:rPr>
          <w:lang w:val="sv-SE"/>
        </w:rPr>
      </w:pPr>
      <w:r w:rsidRPr="00C6449B">
        <w:rPr>
          <w:lang w:val="sv-SE"/>
        </w:rPr>
        <w:t>[6]</w:t>
      </w:r>
      <w:r w:rsidRPr="00C6449B">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3" w:name="_Toc13079568"/>
      <w:bookmarkStart w:id="24" w:name="_Toc29811056"/>
      <w:bookmarkStart w:id="25" w:name="_Toc29811507"/>
      <w:bookmarkStart w:id="26" w:name="_Toc37268011"/>
      <w:bookmarkStart w:id="27" w:name="_Toc37268462"/>
      <w:r w:rsidRPr="00C6449B">
        <w:lastRenderedPageBreak/>
        <w:t>3</w:t>
      </w:r>
      <w:r w:rsidRPr="00C6449B">
        <w:tab/>
        <w:t>Definitions, symbols and abbreviations</w:t>
      </w:r>
      <w:bookmarkEnd w:id="23"/>
      <w:bookmarkEnd w:id="24"/>
      <w:bookmarkEnd w:id="25"/>
      <w:bookmarkEnd w:id="26"/>
      <w:bookmarkEnd w:id="27"/>
    </w:p>
    <w:p w14:paraId="2A583093" w14:textId="77777777" w:rsidR="00CF08D6" w:rsidRPr="00C6449B" w:rsidRDefault="00CF08D6" w:rsidP="00CF08D6">
      <w:pPr>
        <w:pStyle w:val="Heading2"/>
      </w:pPr>
      <w:bookmarkStart w:id="28" w:name="_Toc13079569"/>
      <w:bookmarkStart w:id="29" w:name="_Toc29811057"/>
      <w:bookmarkStart w:id="30" w:name="_Toc29811508"/>
      <w:bookmarkStart w:id="31" w:name="_Toc37268012"/>
      <w:bookmarkStart w:id="32" w:name="_Toc37268463"/>
      <w:r w:rsidRPr="00C6449B">
        <w:t>3.1</w:t>
      </w:r>
      <w:r w:rsidRPr="00C6449B">
        <w:tab/>
        <w:t>Definitions</w:t>
      </w:r>
      <w:bookmarkEnd w:id="28"/>
      <w:bookmarkEnd w:id="29"/>
      <w:bookmarkEnd w:id="30"/>
      <w:bookmarkEnd w:id="31"/>
      <w:bookmarkEnd w:id="32"/>
    </w:p>
    <w:p w14:paraId="144C3333" w14:textId="77777777" w:rsidR="00CF08D6" w:rsidRPr="00C6449B" w:rsidRDefault="00CF08D6" w:rsidP="00CF08D6">
      <w:r w:rsidRPr="00C6449B">
        <w:t xml:space="preserve">For the purposes of the present document, the terms and definitions given in </w:t>
      </w:r>
      <w:bookmarkStart w:id="33" w:name="OLE_LINK6"/>
      <w:bookmarkStart w:id="34" w:name="OLE_LINK7"/>
      <w:bookmarkStart w:id="35" w:name="OLE_LINK8"/>
      <w:r w:rsidRPr="00C6449B">
        <w:t xml:space="preserve">3GPP </w:t>
      </w:r>
      <w:bookmarkEnd w:id="33"/>
      <w:bookmarkEnd w:id="34"/>
      <w:bookmarkEnd w:id="35"/>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36"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36"/>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37"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38" w:name="_Hlk490252228"/>
      <w:bookmarkStart w:id="39" w:name="_Hlk494631435"/>
      <w:bookmarkEnd w:id="37"/>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38"/>
    <w:bookmarkEnd w:id="39"/>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40"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40"/>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41" w:name="_Toc13079570"/>
      <w:bookmarkStart w:id="42" w:name="_Toc29811058"/>
      <w:bookmarkStart w:id="43" w:name="_Toc29811509"/>
      <w:bookmarkStart w:id="44" w:name="_Toc37268013"/>
      <w:bookmarkStart w:id="45" w:name="_Toc37268464"/>
      <w:r w:rsidRPr="00C6449B">
        <w:t>3.2</w:t>
      </w:r>
      <w:r w:rsidRPr="00C6449B">
        <w:tab/>
        <w:t>Symbols</w:t>
      </w:r>
      <w:bookmarkEnd w:id="41"/>
      <w:bookmarkEnd w:id="42"/>
      <w:bookmarkEnd w:id="43"/>
      <w:bookmarkEnd w:id="44"/>
      <w:bookmarkEnd w:id="45"/>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5.75pt" o:ole="">
            <v:imagedata r:id="rId12" o:title=""/>
          </v:shape>
          <o:OLEObject Type="Embed" ProgID="Equation.3" ShapeID="_x0000_i1025" DrawAspect="Content" ObjectID="_1647881310"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46"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46"/>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47" w:name="_Toc13079571"/>
      <w:bookmarkStart w:id="48" w:name="_Toc29811059"/>
      <w:bookmarkStart w:id="49" w:name="_Toc29811510"/>
      <w:bookmarkStart w:id="50" w:name="_Toc37268014"/>
      <w:bookmarkStart w:id="51" w:name="_Toc37268465"/>
      <w:r w:rsidRPr="00C6449B">
        <w:t>3.3</w:t>
      </w:r>
      <w:r w:rsidRPr="00C6449B">
        <w:tab/>
        <w:t>Abbreviations</w:t>
      </w:r>
      <w:bookmarkEnd w:id="47"/>
      <w:bookmarkEnd w:id="48"/>
      <w:bookmarkEnd w:id="49"/>
      <w:bookmarkEnd w:id="50"/>
      <w:bookmarkEnd w:id="51"/>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52"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53" w:name="OLE_LINK17"/>
      <w:r w:rsidRPr="00C6449B">
        <w:rPr>
          <w:lang w:val="fr-FR"/>
        </w:rPr>
        <w:t>RB</w:t>
      </w:r>
      <w:r w:rsidRPr="00C6449B">
        <w:rPr>
          <w:lang w:val="fr-FR"/>
        </w:rPr>
        <w:tab/>
        <w:t>Resource Bloc</w:t>
      </w:r>
      <w:bookmarkEnd w:id="53"/>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54"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54"/>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52"/>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55" w:name="_Toc13079572"/>
      <w:bookmarkStart w:id="56" w:name="_Toc29811060"/>
      <w:bookmarkStart w:id="57" w:name="_Toc29811511"/>
      <w:bookmarkStart w:id="58" w:name="_Toc37268015"/>
      <w:bookmarkStart w:id="59" w:name="_Toc37268466"/>
      <w:r w:rsidRPr="00C6449B">
        <w:lastRenderedPageBreak/>
        <w:t>4</w:t>
      </w:r>
      <w:r w:rsidRPr="00C6449B">
        <w:tab/>
        <w:t>General</w:t>
      </w:r>
      <w:bookmarkEnd w:id="55"/>
      <w:bookmarkEnd w:id="56"/>
      <w:bookmarkEnd w:id="57"/>
      <w:bookmarkEnd w:id="58"/>
      <w:bookmarkEnd w:id="59"/>
    </w:p>
    <w:p w14:paraId="235AB082" w14:textId="77777777" w:rsidR="00CF08D6" w:rsidRPr="00C6449B" w:rsidRDefault="00CF08D6" w:rsidP="00CF08D6">
      <w:pPr>
        <w:pStyle w:val="Heading2"/>
      </w:pPr>
      <w:bookmarkStart w:id="60" w:name="_Toc13079573"/>
      <w:bookmarkStart w:id="61" w:name="_Toc29811061"/>
      <w:bookmarkStart w:id="62" w:name="_Toc29811512"/>
      <w:bookmarkStart w:id="63" w:name="_Toc37268016"/>
      <w:bookmarkStart w:id="64" w:name="_Toc37268467"/>
      <w:r w:rsidRPr="00C6449B">
        <w:t>4.1</w:t>
      </w:r>
      <w:r w:rsidRPr="00C6449B">
        <w:tab/>
        <w:t>Relationship with other core specifications</w:t>
      </w:r>
      <w:bookmarkEnd w:id="60"/>
      <w:bookmarkEnd w:id="61"/>
      <w:bookmarkEnd w:id="62"/>
      <w:bookmarkEnd w:id="63"/>
      <w:bookmarkEnd w:id="64"/>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65" w:name="_Toc13079574"/>
      <w:bookmarkStart w:id="66" w:name="_Toc29811062"/>
      <w:bookmarkStart w:id="67" w:name="_Toc29811513"/>
      <w:bookmarkStart w:id="68" w:name="_Toc37268017"/>
      <w:bookmarkStart w:id="69" w:name="_Toc37268468"/>
      <w:r w:rsidRPr="00C6449B">
        <w:t>4.2</w:t>
      </w:r>
      <w:r w:rsidRPr="00C6449B">
        <w:tab/>
        <w:t>Relationship between minimum requirements and test requirements</w:t>
      </w:r>
      <w:bookmarkEnd w:id="65"/>
      <w:bookmarkEnd w:id="66"/>
      <w:bookmarkEnd w:id="67"/>
      <w:bookmarkEnd w:id="68"/>
      <w:bookmarkEnd w:id="69"/>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70" w:name="_Toc13079575"/>
      <w:bookmarkStart w:id="71" w:name="_Toc29811063"/>
      <w:bookmarkStart w:id="72" w:name="_Toc29811514"/>
      <w:bookmarkStart w:id="73" w:name="_Toc37268018"/>
      <w:bookmarkStart w:id="74" w:name="_Toc37268469"/>
      <w:r w:rsidRPr="00C6449B">
        <w:rPr>
          <w:lang w:eastAsia="zh-CN"/>
        </w:rPr>
        <w:t>4.3</w:t>
      </w:r>
      <w:r w:rsidRPr="00C6449B">
        <w:rPr>
          <w:lang w:eastAsia="zh-CN"/>
        </w:rPr>
        <w:tab/>
        <w:t>Conducted and radiated requirement reference points</w:t>
      </w:r>
      <w:bookmarkEnd w:id="70"/>
      <w:bookmarkEnd w:id="71"/>
      <w:bookmarkEnd w:id="72"/>
      <w:bookmarkEnd w:id="73"/>
      <w:bookmarkEnd w:id="74"/>
    </w:p>
    <w:p w14:paraId="3A9CA9E7" w14:textId="77777777" w:rsidR="00CF08D6" w:rsidRPr="00C6449B" w:rsidRDefault="00CF08D6" w:rsidP="00CF08D6">
      <w:pPr>
        <w:pStyle w:val="Heading3"/>
      </w:pPr>
      <w:bookmarkStart w:id="75" w:name="_Toc13079576"/>
      <w:bookmarkStart w:id="76" w:name="_Toc29811064"/>
      <w:bookmarkStart w:id="77" w:name="_Toc29811515"/>
      <w:bookmarkStart w:id="78" w:name="_Hlk500512144"/>
      <w:bookmarkStart w:id="79" w:name="_Toc37268019"/>
      <w:bookmarkStart w:id="80" w:name="_Toc37268470"/>
      <w:r w:rsidRPr="00C6449B">
        <w:t>4.3.1</w:t>
      </w:r>
      <w:r w:rsidRPr="00C6449B">
        <w:tab/>
      </w:r>
      <w:r w:rsidRPr="00C6449B">
        <w:rPr>
          <w:i/>
        </w:rPr>
        <w:t>BS type 1-C</w:t>
      </w:r>
      <w:bookmarkEnd w:id="75"/>
      <w:bookmarkEnd w:id="76"/>
      <w:bookmarkEnd w:id="77"/>
      <w:bookmarkEnd w:id="79"/>
      <w:bookmarkEnd w:id="80"/>
    </w:p>
    <w:bookmarkEnd w:id="78"/>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81" w:name="_Toc13079577"/>
      <w:bookmarkStart w:id="82" w:name="_Toc29811065"/>
      <w:bookmarkStart w:id="83" w:name="_Toc29811516"/>
      <w:bookmarkStart w:id="84" w:name="_Toc37268020"/>
      <w:bookmarkStart w:id="85" w:name="_Toc37268471"/>
      <w:r w:rsidRPr="00C6449B">
        <w:t>4.3.2</w:t>
      </w:r>
      <w:r w:rsidRPr="00C6449B">
        <w:tab/>
      </w:r>
      <w:r w:rsidRPr="00C6449B">
        <w:rPr>
          <w:i/>
        </w:rPr>
        <w:t>BS type 1-H</w:t>
      </w:r>
      <w:bookmarkEnd w:id="81"/>
      <w:bookmarkEnd w:id="82"/>
      <w:bookmarkEnd w:id="83"/>
      <w:bookmarkEnd w:id="84"/>
      <w:bookmarkEnd w:id="85"/>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25pt;height:194.25pt" o:ole="">
            <v:imagedata r:id="rId16" o:title=""/>
          </v:shape>
          <o:OLEObject Type="Embed" ProgID="Visio.Drawing.15" ShapeID="_x0000_i1026" DrawAspect="Content" ObjectID="_1647881311"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86" w:name="_Toc13079578"/>
      <w:bookmarkStart w:id="87" w:name="_Toc29811066"/>
      <w:bookmarkStart w:id="88" w:name="_Toc29811517"/>
      <w:bookmarkStart w:id="89" w:name="_Toc37268021"/>
      <w:bookmarkStart w:id="90" w:name="_Toc37268472"/>
      <w:r w:rsidRPr="00C6449B">
        <w:lastRenderedPageBreak/>
        <w:t>4.3.3</w:t>
      </w:r>
      <w:r w:rsidRPr="00C6449B">
        <w:tab/>
      </w:r>
      <w:r w:rsidRPr="00C6449B">
        <w:rPr>
          <w:i/>
        </w:rPr>
        <w:t>BS type 1-O</w:t>
      </w:r>
      <w:r w:rsidRPr="00C6449B">
        <w:t xml:space="preserve"> and </w:t>
      </w:r>
      <w:r w:rsidRPr="00C6449B">
        <w:rPr>
          <w:i/>
        </w:rPr>
        <w:t>BS type 2-O</w:t>
      </w:r>
      <w:bookmarkEnd w:id="86"/>
      <w:bookmarkEnd w:id="87"/>
      <w:bookmarkEnd w:id="88"/>
      <w:bookmarkEnd w:id="89"/>
      <w:bookmarkEnd w:id="90"/>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91" w:name="_Hlk500328328"/>
    <w:p w14:paraId="0A1244A0" w14:textId="77777777" w:rsidR="00CF08D6" w:rsidRPr="00C6449B" w:rsidRDefault="00CF08D6" w:rsidP="00CF08D6">
      <w:pPr>
        <w:pStyle w:val="TH"/>
      </w:pPr>
      <w:r w:rsidRPr="00C6449B">
        <w:object w:dxaOrig="6615" w:dyaOrig="3496" w14:anchorId="51C90384">
          <v:shape id="_x0000_i1027" type="#_x0000_t75" style="width:330.75pt;height:173.25pt" o:ole="">
            <v:imagedata r:id="rId18" o:title=""/>
          </v:shape>
          <o:OLEObject Type="Embed" ProgID="Visio.Drawing.15" ShapeID="_x0000_i1027" DrawAspect="Content" ObjectID="_1647881312"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91"/>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92" w:name="_Toc13079579"/>
      <w:bookmarkStart w:id="93" w:name="_Toc29811067"/>
      <w:bookmarkStart w:id="94" w:name="_Toc29811518"/>
      <w:bookmarkStart w:id="95" w:name="_Toc37268022"/>
      <w:bookmarkStart w:id="96" w:name="_Toc37268473"/>
      <w:r w:rsidRPr="00C6449B">
        <w:t>4.4</w:t>
      </w:r>
      <w:r w:rsidRPr="00C6449B">
        <w:tab/>
        <w:t>Base station classes</w:t>
      </w:r>
      <w:bookmarkEnd w:id="92"/>
      <w:bookmarkEnd w:id="93"/>
      <w:bookmarkEnd w:id="94"/>
      <w:bookmarkEnd w:id="95"/>
      <w:bookmarkEnd w:id="96"/>
    </w:p>
    <w:p w14:paraId="1CF39569" w14:textId="77777777" w:rsidR="00CF08D6" w:rsidRPr="00C6449B" w:rsidRDefault="00CF08D6" w:rsidP="00CF08D6">
      <w:bookmarkStart w:id="97" w:name="_Hlk487019015"/>
      <w:bookmarkStart w:id="98"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97"/>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98"/>
    </w:p>
    <w:p w14:paraId="2EBFDC13" w14:textId="77777777" w:rsidR="00CF08D6" w:rsidRPr="00C6449B" w:rsidRDefault="00CF08D6" w:rsidP="00CF08D6">
      <w:pPr>
        <w:pStyle w:val="Heading2"/>
      </w:pPr>
      <w:bookmarkStart w:id="99" w:name="_Toc13079580"/>
      <w:bookmarkStart w:id="100" w:name="_Toc29811068"/>
      <w:bookmarkStart w:id="101" w:name="_Toc29811519"/>
      <w:bookmarkStart w:id="102" w:name="_Toc37268023"/>
      <w:bookmarkStart w:id="103" w:name="_Toc37268474"/>
      <w:r w:rsidRPr="00C6449B">
        <w:lastRenderedPageBreak/>
        <w:t>4.5</w:t>
      </w:r>
      <w:r w:rsidRPr="00C6449B">
        <w:tab/>
        <w:t>Regional requirements</w:t>
      </w:r>
      <w:bookmarkEnd w:id="99"/>
      <w:bookmarkEnd w:id="100"/>
      <w:bookmarkEnd w:id="101"/>
      <w:bookmarkEnd w:id="102"/>
      <w:bookmarkEnd w:id="103"/>
    </w:p>
    <w:p w14:paraId="116AA291" w14:textId="77777777" w:rsidR="00CF08D6" w:rsidRPr="00C6449B" w:rsidRDefault="00CF08D6" w:rsidP="00CF08D6">
      <w:pPr>
        <w:keepNext/>
        <w:keepLines/>
        <w:rPr>
          <w:rFonts w:cs="v5.0.0"/>
        </w:rPr>
      </w:pPr>
      <w:bookmarkStart w:id="104"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4"/>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C6449B" w:rsidRDefault="00CF08D6" w:rsidP="00CF08D6">
            <w:pPr>
              <w:pStyle w:val="TAC"/>
            </w:pPr>
            <w:r w:rsidRPr="00C6449B">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Pr="00C6449B" w:rsidRDefault="00CF08D6" w:rsidP="00CF08D6">
            <w:pPr>
              <w:pStyle w:val="TAC"/>
              <w:ind w:left="284" w:hanging="284"/>
              <w:rPr>
                <w:rFonts w:cs="Arial"/>
              </w:rPr>
            </w:pPr>
            <w:r w:rsidRPr="00C6449B">
              <w:rPr>
                <w:rFonts w:cs="Arial"/>
              </w:rPr>
              <w:t>Base station output power:</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05" w:name="_Toc13079581"/>
      <w:bookmarkStart w:id="106" w:name="_Toc29811069"/>
      <w:bookmarkStart w:id="107" w:name="_Toc29811520"/>
      <w:bookmarkStart w:id="108" w:name="_Toc37268024"/>
      <w:bookmarkStart w:id="109" w:name="_Toc37268475"/>
      <w:r w:rsidRPr="00C6449B">
        <w:t>4.6</w:t>
      </w:r>
      <w:r w:rsidRPr="00C6449B">
        <w:tab/>
        <w:t>Applicability of requirements</w:t>
      </w:r>
      <w:bookmarkEnd w:id="105"/>
      <w:bookmarkEnd w:id="106"/>
      <w:bookmarkEnd w:id="107"/>
      <w:bookmarkEnd w:id="108"/>
      <w:bookmarkEnd w:id="109"/>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10" w:name="_Toc13079582"/>
      <w:bookmarkStart w:id="111" w:name="_Toc29811070"/>
      <w:bookmarkStart w:id="112" w:name="_Toc29811521"/>
      <w:bookmarkStart w:id="113" w:name="_Toc37268025"/>
      <w:bookmarkStart w:id="114" w:name="_Toc37268476"/>
      <w:r w:rsidRPr="00C6449B">
        <w:t>4.7</w:t>
      </w:r>
      <w:r w:rsidRPr="00C6449B">
        <w:tab/>
        <w:t xml:space="preserve">Requirements for contiguous and </w:t>
      </w:r>
      <w:r w:rsidRPr="00C6449B">
        <w:rPr>
          <w:i/>
        </w:rPr>
        <w:t>non-contiguous spectrum</w:t>
      </w:r>
      <w:bookmarkEnd w:id="110"/>
      <w:bookmarkEnd w:id="111"/>
      <w:bookmarkEnd w:id="112"/>
      <w:bookmarkEnd w:id="113"/>
      <w:bookmarkEnd w:id="114"/>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15" w:name="_Toc13079583"/>
      <w:bookmarkStart w:id="116" w:name="_Toc29811071"/>
      <w:bookmarkStart w:id="117" w:name="_Toc29811522"/>
      <w:bookmarkStart w:id="118" w:name="_Toc37268026"/>
      <w:bookmarkStart w:id="119" w:name="_Toc37268477"/>
      <w:r w:rsidRPr="00C6449B">
        <w:t>4.8</w:t>
      </w:r>
      <w:r w:rsidRPr="00C6449B">
        <w:tab/>
        <w:t>Requirements for BS capable of multi-band operation</w:t>
      </w:r>
      <w:bookmarkEnd w:id="115"/>
      <w:bookmarkEnd w:id="116"/>
      <w:bookmarkEnd w:id="117"/>
      <w:bookmarkEnd w:id="118"/>
      <w:bookmarkEnd w:id="119"/>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77777777"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t xml:space="preserve"> is FFS and is not covered by the present release of this specification.</w:t>
      </w:r>
    </w:p>
    <w:p w14:paraId="2186338E" w14:textId="77777777"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is FFS and is 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77777777"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are FFS</w:t>
      </w:r>
      <w:r w:rsidRPr="00C6449B">
        <w:t xml:space="preserve"> and are not covered by the present release of this specification.</w:t>
      </w:r>
    </w:p>
    <w:p w14:paraId="77FB9ADF" w14:textId="77777777" w:rsidR="00CF08D6" w:rsidRPr="00C6449B" w:rsidRDefault="00CF08D6" w:rsidP="00CF08D6">
      <w:pPr>
        <w:pStyle w:val="Heading2"/>
      </w:pPr>
      <w:bookmarkStart w:id="120" w:name="_Toc13079584"/>
      <w:bookmarkStart w:id="121" w:name="_Toc29811072"/>
      <w:bookmarkStart w:id="122" w:name="_Toc29811523"/>
      <w:bookmarkStart w:id="123" w:name="_Toc37268027"/>
      <w:bookmarkStart w:id="124" w:name="_Toc37268478"/>
      <w:r w:rsidRPr="00C6449B">
        <w:lastRenderedPageBreak/>
        <w:t>4.9</w:t>
      </w:r>
      <w:r w:rsidRPr="00C6449B">
        <w:tab/>
        <w:t>OTA co-location with other base stations</w:t>
      </w:r>
      <w:bookmarkEnd w:id="120"/>
      <w:bookmarkEnd w:id="121"/>
      <w:bookmarkEnd w:id="122"/>
      <w:bookmarkEnd w:id="123"/>
      <w:bookmarkEnd w:id="124"/>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25"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25"/>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26" w:name="_Toc13079585"/>
      <w:bookmarkStart w:id="127" w:name="_Toc29811073"/>
      <w:bookmarkStart w:id="128" w:name="_Toc29811524"/>
      <w:bookmarkStart w:id="129" w:name="_Toc37268028"/>
      <w:bookmarkStart w:id="130" w:name="_Toc37268479"/>
      <w:r w:rsidRPr="00C6449B">
        <w:lastRenderedPageBreak/>
        <w:t>5</w:t>
      </w:r>
      <w:r w:rsidRPr="00C6449B">
        <w:tab/>
      </w:r>
      <w:r w:rsidRPr="00C6449B">
        <w:rPr>
          <w:i/>
        </w:rPr>
        <w:t>Operating bands</w:t>
      </w:r>
      <w:r w:rsidRPr="00C6449B">
        <w:t xml:space="preserve"> and channel arrangement</w:t>
      </w:r>
      <w:bookmarkEnd w:id="126"/>
      <w:bookmarkEnd w:id="127"/>
      <w:bookmarkEnd w:id="128"/>
      <w:bookmarkEnd w:id="129"/>
      <w:bookmarkEnd w:id="130"/>
    </w:p>
    <w:p w14:paraId="2FBF7D8A" w14:textId="77777777" w:rsidR="00CF08D6" w:rsidRPr="00C6449B" w:rsidRDefault="00CF08D6" w:rsidP="00CF08D6">
      <w:pPr>
        <w:pStyle w:val="Heading2"/>
      </w:pPr>
      <w:bookmarkStart w:id="131" w:name="_Toc13079586"/>
      <w:bookmarkStart w:id="132" w:name="_Toc29811074"/>
      <w:bookmarkStart w:id="133" w:name="_Toc29811525"/>
      <w:bookmarkStart w:id="134" w:name="_Toc37268029"/>
      <w:bookmarkStart w:id="135" w:name="_Toc37268480"/>
      <w:r w:rsidRPr="00C6449B">
        <w:t>5.1</w:t>
      </w:r>
      <w:r w:rsidRPr="00C6449B">
        <w:tab/>
        <w:t>General</w:t>
      </w:r>
      <w:bookmarkEnd w:id="131"/>
      <w:bookmarkEnd w:id="132"/>
      <w:bookmarkEnd w:id="133"/>
      <w:bookmarkEnd w:id="134"/>
      <w:bookmarkEnd w:id="135"/>
    </w:p>
    <w:p w14:paraId="603FF431" w14:textId="77777777" w:rsidR="00CF08D6" w:rsidRPr="00C6449B" w:rsidRDefault="00CF08D6" w:rsidP="00CF08D6">
      <w:pPr>
        <w:rPr>
          <w:rFonts w:cs="v5.0.0"/>
        </w:rPr>
      </w:pPr>
      <w:bookmarkStart w:id="136"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36"/>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37" w:name="_Toc13079587"/>
      <w:bookmarkStart w:id="138" w:name="_Toc29811075"/>
      <w:bookmarkStart w:id="139" w:name="_Toc29811526"/>
      <w:bookmarkStart w:id="140" w:name="_Toc37268030"/>
      <w:bookmarkStart w:id="141" w:name="_Toc37268481"/>
      <w:r w:rsidRPr="00C6449B">
        <w:t>5.2</w:t>
      </w:r>
      <w:r w:rsidRPr="00C6449B">
        <w:tab/>
      </w:r>
      <w:r w:rsidRPr="00C6449B">
        <w:rPr>
          <w:i/>
        </w:rPr>
        <w:t>Operating bands</w:t>
      </w:r>
      <w:bookmarkEnd w:id="137"/>
      <w:bookmarkEnd w:id="138"/>
      <w:bookmarkEnd w:id="139"/>
      <w:bookmarkEnd w:id="140"/>
      <w:bookmarkEnd w:id="141"/>
    </w:p>
    <w:p w14:paraId="458A7A24" w14:textId="77777777" w:rsidR="00CF08D6" w:rsidRPr="00C6449B" w:rsidRDefault="00CF08D6" w:rsidP="00CF08D6">
      <w:bookmarkStart w:id="142"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42"/>
    </w:tbl>
    <w:p w14:paraId="3CDD0657" w14:textId="77777777" w:rsidR="00CF08D6" w:rsidRPr="00C6449B" w:rsidRDefault="00CF08D6" w:rsidP="00CF08D6"/>
    <w:p w14:paraId="06491532" w14:textId="77777777" w:rsidR="00CF08D6" w:rsidRPr="00C6449B" w:rsidRDefault="00CF08D6" w:rsidP="00CF08D6">
      <w:pPr>
        <w:pStyle w:val="Heading2"/>
      </w:pPr>
      <w:bookmarkStart w:id="143" w:name="_Toc13079588"/>
      <w:bookmarkStart w:id="144" w:name="_Toc29811076"/>
      <w:bookmarkStart w:id="145" w:name="_Toc29811527"/>
      <w:bookmarkStart w:id="146" w:name="_Toc37268031"/>
      <w:bookmarkStart w:id="147" w:name="_Toc37268482"/>
      <w:r w:rsidRPr="00C6449B">
        <w:t>5.3</w:t>
      </w:r>
      <w:r w:rsidRPr="00C6449B">
        <w:tab/>
      </w:r>
      <w:r w:rsidRPr="00C6449B">
        <w:rPr>
          <w:i/>
        </w:rPr>
        <w:t>BS channel bandwidth</w:t>
      </w:r>
      <w:bookmarkEnd w:id="143"/>
      <w:bookmarkEnd w:id="144"/>
      <w:bookmarkEnd w:id="145"/>
      <w:bookmarkEnd w:id="146"/>
      <w:bookmarkEnd w:id="147"/>
    </w:p>
    <w:p w14:paraId="3CBECD9F" w14:textId="77777777" w:rsidR="00CF08D6" w:rsidRPr="00C6449B" w:rsidRDefault="00CF08D6" w:rsidP="00CF08D6">
      <w:pPr>
        <w:pStyle w:val="Heading3"/>
        <w:rPr>
          <w:rFonts w:eastAsia="SimSun"/>
        </w:rPr>
      </w:pPr>
      <w:bookmarkStart w:id="148" w:name="_Toc13079589"/>
      <w:bookmarkStart w:id="149" w:name="_Toc29811077"/>
      <w:bookmarkStart w:id="150" w:name="_Toc29811528"/>
      <w:bookmarkStart w:id="151" w:name="_Toc37268032"/>
      <w:bookmarkStart w:id="152" w:name="_Toc37268483"/>
      <w:r w:rsidRPr="00C6449B">
        <w:rPr>
          <w:rFonts w:eastAsia="SimSun"/>
        </w:rPr>
        <w:t>5.3.1</w:t>
      </w:r>
      <w:r w:rsidRPr="00C6449B">
        <w:rPr>
          <w:rFonts w:eastAsia="SimSun"/>
        </w:rPr>
        <w:tab/>
        <w:t>General</w:t>
      </w:r>
      <w:bookmarkEnd w:id="148"/>
      <w:bookmarkEnd w:id="149"/>
      <w:bookmarkEnd w:id="150"/>
      <w:bookmarkEnd w:id="151"/>
      <w:bookmarkEnd w:id="152"/>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47881313"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53" w:name="_Toc13079590"/>
      <w:bookmarkStart w:id="154" w:name="_Toc29811078"/>
      <w:bookmarkStart w:id="155" w:name="_Toc29811529"/>
      <w:bookmarkStart w:id="156" w:name="_Toc37268033"/>
      <w:bookmarkStart w:id="157" w:name="_Toc37268484"/>
      <w:r w:rsidRPr="00C6449B">
        <w:rPr>
          <w:rFonts w:eastAsia="Yu Mincho"/>
        </w:rPr>
        <w:t>5.3.2</w:t>
      </w:r>
      <w:r w:rsidRPr="00C6449B">
        <w:rPr>
          <w:rFonts w:eastAsia="Yu Mincho"/>
        </w:rPr>
        <w:tab/>
      </w:r>
      <w:r w:rsidRPr="00C6449B">
        <w:rPr>
          <w:rFonts w:eastAsia="Yu Mincho"/>
          <w:i/>
        </w:rPr>
        <w:t>Transmission bandwidth configuration</w:t>
      </w:r>
      <w:bookmarkEnd w:id="153"/>
      <w:bookmarkEnd w:id="154"/>
      <w:bookmarkEnd w:id="155"/>
      <w:bookmarkEnd w:id="156"/>
      <w:bookmarkEnd w:id="157"/>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58" w:name="_Hlk497144372"/>
      <w:r w:rsidRPr="00C6449B">
        <w:rPr>
          <w:rFonts w:eastAsia="Yu Mincho"/>
        </w:rPr>
        <w:t xml:space="preserve">Table 5.3.2-1: </w:t>
      </w:r>
      <w:bookmarkEnd w:id="158"/>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59" w:name="_Toc13079591"/>
      <w:bookmarkStart w:id="160" w:name="_Toc29811079"/>
      <w:bookmarkStart w:id="161" w:name="_Toc29811530"/>
      <w:bookmarkStart w:id="162" w:name="_Toc37268034"/>
      <w:bookmarkStart w:id="163" w:name="_Toc37268485"/>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59"/>
      <w:bookmarkEnd w:id="160"/>
      <w:bookmarkEnd w:id="161"/>
      <w:bookmarkEnd w:id="162"/>
      <w:bookmarkEnd w:id="163"/>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64"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64"/>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65" w:name="_Toc13079592"/>
      <w:bookmarkStart w:id="166" w:name="_Toc29811080"/>
      <w:bookmarkStart w:id="167" w:name="_Toc29811531"/>
      <w:bookmarkStart w:id="168" w:name="_Toc37268035"/>
      <w:bookmarkStart w:id="169" w:name="_Toc37268486"/>
      <w:r w:rsidRPr="00C6449B">
        <w:rPr>
          <w:rFonts w:eastAsia="Yu Mincho"/>
        </w:rPr>
        <w:t>5.3.4</w:t>
      </w:r>
      <w:r w:rsidRPr="00C6449B">
        <w:rPr>
          <w:rFonts w:eastAsia="Yu Mincho"/>
        </w:rPr>
        <w:tab/>
        <w:t>RB alignment</w:t>
      </w:r>
      <w:bookmarkEnd w:id="165"/>
      <w:bookmarkEnd w:id="166"/>
      <w:bookmarkEnd w:id="167"/>
      <w:bookmarkEnd w:id="168"/>
      <w:bookmarkEnd w:id="169"/>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170"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170"/>
    </w:p>
    <w:p w14:paraId="5BF0555D" w14:textId="77777777" w:rsidR="00CF08D6" w:rsidRPr="00C6449B" w:rsidRDefault="00CF08D6" w:rsidP="00CF08D6">
      <w:pPr>
        <w:pStyle w:val="Heading3"/>
        <w:rPr>
          <w:rFonts w:eastAsia="Yu Mincho"/>
        </w:rPr>
      </w:pPr>
      <w:bookmarkStart w:id="171" w:name="_Toc13079593"/>
      <w:bookmarkStart w:id="172" w:name="_Toc29811081"/>
      <w:bookmarkStart w:id="173" w:name="_Toc29811532"/>
      <w:bookmarkStart w:id="174" w:name="_Toc37268036"/>
      <w:bookmarkStart w:id="175" w:name="_Toc37268487"/>
      <w:r w:rsidRPr="00C6449B">
        <w:rPr>
          <w:rFonts w:eastAsia="Yu Mincho"/>
        </w:rPr>
        <w:t>5.3.5</w:t>
      </w:r>
      <w:r w:rsidRPr="00C6449B">
        <w:rPr>
          <w:rFonts w:eastAsia="Yu Mincho"/>
        </w:rPr>
        <w:tab/>
      </w:r>
      <w:r w:rsidRPr="00C6449B">
        <w:rPr>
          <w:rFonts w:eastAsia="Yu Mincho"/>
          <w:i/>
        </w:rPr>
        <w:t>BS channel bandwidth</w:t>
      </w:r>
      <w:r w:rsidRPr="00C6449B">
        <w:rPr>
          <w:rFonts w:eastAsia="Yu Mincho"/>
        </w:rPr>
        <w:t xml:space="preserve"> per </w:t>
      </w:r>
      <w:r w:rsidRPr="00C6449B">
        <w:rPr>
          <w:rFonts w:eastAsia="Yu Mincho"/>
          <w:i/>
        </w:rPr>
        <w:t>operating band</w:t>
      </w:r>
      <w:bookmarkEnd w:id="171"/>
      <w:bookmarkEnd w:id="172"/>
      <w:bookmarkEnd w:id="173"/>
      <w:bookmarkEnd w:id="174"/>
      <w:bookmarkEnd w:id="175"/>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176" w:name="_Hlk500256944"/>
      <w:r w:rsidRPr="00C6449B">
        <w:lastRenderedPageBreak/>
        <w:t>Table 5.3.5-1</w:t>
      </w:r>
      <w:bookmarkEnd w:id="176"/>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2"/>
        <w:gridCol w:w="587"/>
        <w:gridCol w:w="615"/>
        <w:gridCol w:w="625"/>
        <w:gridCol w:w="627"/>
        <w:gridCol w:w="627"/>
        <w:gridCol w:w="627"/>
        <w:gridCol w:w="627"/>
        <w:gridCol w:w="627"/>
        <w:gridCol w:w="627"/>
        <w:gridCol w:w="627"/>
        <w:gridCol w:w="627"/>
        <w:gridCol w:w="627"/>
        <w:gridCol w:w="629"/>
        <w:gridCol w:w="638"/>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CF08D6" w:rsidRPr="00C6449B"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C6449B" w:rsidRDefault="00CF08D6" w:rsidP="00CF08D6">
            <w:pPr>
              <w:pStyle w:val="TAC"/>
            </w:pPr>
            <w:r w:rsidRPr="00C6449B">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C6449B" w:rsidRDefault="00CF08D6" w:rsidP="00CF08D6">
            <w:pPr>
              <w:pStyle w:val="TAC"/>
            </w:pPr>
            <w:r w:rsidRPr="00C6449B">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C6449B" w:rsidRDefault="00CF08D6" w:rsidP="00CF08D6">
            <w:pPr>
              <w:pStyle w:val="TAC"/>
            </w:pPr>
          </w:p>
        </w:tc>
      </w:tr>
      <w:tr w:rsidR="00CF08D6" w:rsidRPr="00C6449B"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C6449B" w:rsidRDefault="00CF08D6" w:rsidP="00CF08D6">
            <w:pPr>
              <w:pStyle w:val="TAC"/>
            </w:pPr>
            <w:r w:rsidRPr="00C6449B">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177" w:name="_Toc13079594"/>
      <w:bookmarkStart w:id="178" w:name="_Toc29811082"/>
      <w:bookmarkStart w:id="179" w:name="_Toc29811533"/>
      <w:bookmarkStart w:id="180" w:name="_Toc37268037"/>
      <w:bookmarkStart w:id="181" w:name="_Toc37268488"/>
      <w:r w:rsidRPr="00C6449B">
        <w:lastRenderedPageBreak/>
        <w:t>5.3A</w:t>
      </w:r>
      <w:r w:rsidRPr="00C6449B">
        <w:tab/>
      </w:r>
      <w:r w:rsidRPr="00C6449B">
        <w:rPr>
          <w:i/>
        </w:rPr>
        <w:t>BS channel bandwidth</w:t>
      </w:r>
      <w:r w:rsidRPr="00C6449B">
        <w:t xml:space="preserve"> for CA</w:t>
      </w:r>
      <w:bookmarkEnd w:id="177"/>
      <w:bookmarkEnd w:id="178"/>
      <w:bookmarkEnd w:id="179"/>
      <w:bookmarkEnd w:id="180"/>
      <w:bookmarkEnd w:id="181"/>
    </w:p>
    <w:p w14:paraId="09194543" w14:textId="77777777" w:rsidR="00CF08D6" w:rsidRPr="00C6449B" w:rsidRDefault="00CF08D6" w:rsidP="00CF08D6">
      <w:pPr>
        <w:pStyle w:val="Heading3"/>
      </w:pPr>
      <w:bookmarkStart w:id="182" w:name="_Toc13079595"/>
      <w:bookmarkStart w:id="183" w:name="_Toc29811083"/>
      <w:bookmarkStart w:id="184" w:name="_Toc29811534"/>
      <w:bookmarkStart w:id="185" w:name="_Toc37268038"/>
      <w:bookmarkStart w:id="186" w:name="_Toc37268489"/>
      <w:r w:rsidRPr="00C6449B">
        <w:t>5.3A.1</w:t>
      </w:r>
      <w:r w:rsidRPr="00C6449B">
        <w:tab/>
      </w:r>
      <w:r w:rsidRPr="00C6449B">
        <w:rPr>
          <w:i/>
        </w:rPr>
        <w:t>Transmission bandwidth configuration</w:t>
      </w:r>
      <w:r w:rsidRPr="00C6449B">
        <w:t xml:space="preserve"> for CA</w:t>
      </w:r>
      <w:bookmarkEnd w:id="182"/>
      <w:bookmarkEnd w:id="183"/>
      <w:bookmarkEnd w:id="184"/>
      <w:bookmarkEnd w:id="185"/>
      <w:bookmarkEnd w:id="186"/>
    </w:p>
    <w:p w14:paraId="2982D39D" w14:textId="6297C1AE" w:rsidR="00CF08D6" w:rsidRPr="00C6449B" w:rsidRDefault="00CF08D6" w:rsidP="00CF08D6">
      <w:pPr>
        <w:rPr>
          <w:rFonts w:eastAsia="SimSun"/>
          <w:lang w:val="en-US" w:eastAsia="zh-CN"/>
        </w:rPr>
      </w:pPr>
      <w:bookmarkStart w:id="187"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188" w:name="_Toc13079596"/>
      <w:bookmarkStart w:id="189" w:name="_Toc29811084"/>
      <w:bookmarkStart w:id="190" w:name="_Toc29811535"/>
      <w:bookmarkStart w:id="191" w:name="_Toc37268039"/>
      <w:bookmarkStart w:id="192" w:name="_Toc37268490"/>
      <w:bookmarkEnd w:id="187"/>
      <w:r w:rsidRPr="00C6449B">
        <w:t>5.3A.2</w:t>
      </w:r>
      <w:r w:rsidRPr="00C6449B">
        <w:tab/>
        <w:t xml:space="preserve">Minimum guardband and </w:t>
      </w:r>
      <w:r w:rsidRPr="00C6449B">
        <w:rPr>
          <w:i/>
        </w:rPr>
        <w:t>transmission bandwidth configuration</w:t>
      </w:r>
      <w:r w:rsidRPr="00C6449B">
        <w:t xml:space="preserve"> for CA</w:t>
      </w:r>
      <w:bookmarkEnd w:id="188"/>
      <w:bookmarkEnd w:id="189"/>
      <w:bookmarkEnd w:id="190"/>
      <w:bookmarkEnd w:id="191"/>
      <w:bookmarkEnd w:id="192"/>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6CA59AA8" w14:textId="00A67525" w:rsidR="00CF08D6" w:rsidRPr="00C6449B" w:rsidRDefault="007A033D" w:rsidP="00CF08D6">
      <w:pPr>
        <w:pStyle w:val="TH"/>
        <w:rPr>
          <w:rFonts w:eastAsia="Yu Mincho"/>
        </w:rPr>
      </w:pPr>
      <w:r w:rsidRPr="00C6449B">
        <w:rPr>
          <w:rFonts w:eastAsia="SimSun"/>
          <w:noProof/>
        </w:rPr>
        <mc:AlternateContent>
          <mc:Choice Requires="wpc">
            <w:drawing>
              <wp:inline distT="0" distB="0" distL="0" distR="0" wp14:anchorId="2999EE0C" wp14:editId="2412CF46">
                <wp:extent cx="6142990" cy="2778760"/>
                <wp:effectExtent l="19050" t="0" r="19685" b="2540"/>
                <wp:docPr id="1663"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38" name="组合 1530"/>
                        <wpg:cNvGrpSpPr>
                          <a:grpSpLocks/>
                        </wpg:cNvGrpSpPr>
                        <wpg:grpSpPr bwMode="auto">
                          <a:xfrm>
                            <a:off x="623509" y="1261127"/>
                            <a:ext cx="93401" cy="716215"/>
                            <a:chOff x="738" y="1687"/>
                            <a:chExt cx="242" cy="1684"/>
                          </a:xfrm>
                        </wpg:grpSpPr>
                        <wps:wsp>
                          <wps:cNvPr id="139"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0"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1" name="组合 1533"/>
                        <wpg:cNvGrpSpPr>
                          <a:grpSpLocks/>
                        </wpg:cNvGrpSpPr>
                        <wpg:grpSpPr bwMode="auto">
                          <a:xfrm>
                            <a:off x="716911" y="1262327"/>
                            <a:ext cx="93301" cy="715715"/>
                            <a:chOff x="1222" y="1690"/>
                            <a:chExt cx="243" cy="1684"/>
                          </a:xfrm>
                        </wpg:grpSpPr>
                        <wps:wsp>
                          <wps:cNvPr id="15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 name="组合 1536"/>
                        <wpg:cNvGrpSpPr>
                          <a:grpSpLocks/>
                        </wpg:cNvGrpSpPr>
                        <wpg:grpSpPr bwMode="auto">
                          <a:xfrm>
                            <a:off x="2129731" y="1263027"/>
                            <a:ext cx="92101" cy="716215"/>
                            <a:chOff x="6345" y="1687"/>
                            <a:chExt cx="242" cy="1685"/>
                          </a:xfrm>
                        </wpg:grpSpPr>
                        <wps:wsp>
                          <wps:cNvPr id="161"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2"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4"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5"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2E17"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66"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7"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69"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88"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F682" w14:textId="77777777" w:rsidR="00496138" w:rsidRDefault="00496138"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89"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E9E02" w14:textId="77777777" w:rsidR="00496138" w:rsidRDefault="00496138"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303"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0A930" w14:textId="77777777" w:rsidR="00496138" w:rsidRDefault="00496138"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351"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3"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6"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7"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398" name="组合 1554"/>
                        <wpg:cNvGrpSpPr>
                          <a:grpSpLocks/>
                        </wpg:cNvGrpSpPr>
                        <wpg:grpSpPr bwMode="auto">
                          <a:xfrm>
                            <a:off x="1181717" y="1266127"/>
                            <a:ext cx="90201" cy="716315"/>
                            <a:chOff x="738" y="1687"/>
                            <a:chExt cx="242" cy="1684"/>
                          </a:xfrm>
                        </wpg:grpSpPr>
                        <wps:wsp>
                          <wps:cNvPr id="420"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21"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23" name="组合 1557"/>
                        <wpg:cNvGrpSpPr>
                          <a:grpSpLocks/>
                        </wpg:cNvGrpSpPr>
                        <wpg:grpSpPr bwMode="auto">
                          <a:xfrm>
                            <a:off x="907413" y="1262327"/>
                            <a:ext cx="93301" cy="716315"/>
                            <a:chOff x="738" y="1687"/>
                            <a:chExt cx="242" cy="1684"/>
                          </a:xfrm>
                        </wpg:grpSpPr>
                        <wps:wsp>
                          <wps:cNvPr id="53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6" name="组合 1560"/>
                        <wpg:cNvGrpSpPr>
                          <a:grpSpLocks/>
                        </wpg:cNvGrpSpPr>
                        <wpg:grpSpPr bwMode="auto">
                          <a:xfrm>
                            <a:off x="814012" y="1260427"/>
                            <a:ext cx="93401" cy="715715"/>
                            <a:chOff x="1222" y="1690"/>
                            <a:chExt cx="243" cy="1684"/>
                          </a:xfrm>
                        </wpg:grpSpPr>
                        <wps:wsp>
                          <wps:cNvPr id="54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4"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5" name="组合 1563"/>
                        <wpg:cNvGrpSpPr>
                          <a:grpSpLocks/>
                        </wpg:cNvGrpSpPr>
                        <wpg:grpSpPr bwMode="auto">
                          <a:xfrm>
                            <a:off x="1001315" y="1260427"/>
                            <a:ext cx="93401" cy="716315"/>
                            <a:chOff x="738" y="1687"/>
                            <a:chExt cx="242" cy="1684"/>
                          </a:xfrm>
                        </wpg:grpSpPr>
                        <wps:wsp>
                          <wps:cNvPr id="1506"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7"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08" name="组合 1566"/>
                        <wpg:cNvGrpSpPr>
                          <a:grpSpLocks/>
                        </wpg:cNvGrpSpPr>
                        <wpg:grpSpPr bwMode="auto">
                          <a:xfrm>
                            <a:off x="1088316" y="1266127"/>
                            <a:ext cx="93401" cy="716315"/>
                            <a:chOff x="738" y="1687"/>
                            <a:chExt cx="242" cy="1684"/>
                          </a:xfrm>
                        </wpg:grpSpPr>
                        <wps:wsp>
                          <wps:cNvPr id="1509"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0"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1" name="组合 1569"/>
                        <wpg:cNvGrpSpPr>
                          <a:grpSpLocks/>
                        </wpg:cNvGrpSpPr>
                        <wpg:grpSpPr bwMode="auto">
                          <a:xfrm>
                            <a:off x="1275719" y="1265527"/>
                            <a:ext cx="93301" cy="716315"/>
                            <a:chOff x="738" y="1687"/>
                            <a:chExt cx="242" cy="1684"/>
                          </a:xfrm>
                        </wpg:grpSpPr>
                        <wps:wsp>
                          <wps:cNvPr id="1512"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3"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4" name="组合 1572"/>
                        <wpg:cNvGrpSpPr>
                          <a:grpSpLocks/>
                        </wpg:cNvGrpSpPr>
                        <wpg:grpSpPr bwMode="auto">
                          <a:xfrm>
                            <a:off x="1369020" y="1266827"/>
                            <a:ext cx="93401" cy="716315"/>
                            <a:chOff x="738" y="1687"/>
                            <a:chExt cx="242" cy="1684"/>
                          </a:xfrm>
                        </wpg:grpSpPr>
                        <wps:wsp>
                          <wps:cNvPr id="1515"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6"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7" name="组合 1575"/>
                        <wpg:cNvGrpSpPr>
                          <a:grpSpLocks/>
                        </wpg:cNvGrpSpPr>
                        <wpg:grpSpPr bwMode="auto">
                          <a:xfrm>
                            <a:off x="1462421" y="1268027"/>
                            <a:ext cx="93301" cy="715715"/>
                            <a:chOff x="1222" y="1690"/>
                            <a:chExt cx="243" cy="1684"/>
                          </a:xfrm>
                        </wpg:grpSpPr>
                        <wps:wsp>
                          <wps:cNvPr id="1518"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19"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0" name="组合 1578"/>
                        <wpg:cNvGrpSpPr>
                          <a:grpSpLocks/>
                        </wpg:cNvGrpSpPr>
                        <wpg:grpSpPr bwMode="auto">
                          <a:xfrm>
                            <a:off x="1946229" y="1265527"/>
                            <a:ext cx="90201" cy="716315"/>
                            <a:chOff x="738" y="1687"/>
                            <a:chExt cx="242" cy="1684"/>
                          </a:xfrm>
                        </wpg:grpSpPr>
                        <wps:wsp>
                          <wps:cNvPr id="1521"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2"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3" name="组合 1581"/>
                        <wpg:cNvGrpSpPr>
                          <a:grpSpLocks/>
                        </wpg:cNvGrpSpPr>
                        <wpg:grpSpPr bwMode="auto">
                          <a:xfrm>
                            <a:off x="1652924" y="1268027"/>
                            <a:ext cx="93301" cy="716315"/>
                            <a:chOff x="738" y="1687"/>
                            <a:chExt cx="242" cy="1684"/>
                          </a:xfrm>
                        </wpg:grpSpPr>
                        <wps:wsp>
                          <wps:cNvPr id="1524"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5"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6" name="组合 1584"/>
                        <wpg:cNvGrpSpPr>
                          <a:grpSpLocks/>
                        </wpg:cNvGrpSpPr>
                        <wpg:grpSpPr bwMode="auto">
                          <a:xfrm>
                            <a:off x="1559523" y="1266127"/>
                            <a:ext cx="93401" cy="715715"/>
                            <a:chOff x="1222" y="1690"/>
                            <a:chExt cx="243" cy="1684"/>
                          </a:xfrm>
                        </wpg:grpSpPr>
                        <wps:wsp>
                          <wps:cNvPr id="1527"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28"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29" name="组合 1587"/>
                        <wpg:cNvGrpSpPr>
                          <a:grpSpLocks/>
                        </wpg:cNvGrpSpPr>
                        <wpg:grpSpPr bwMode="auto">
                          <a:xfrm>
                            <a:off x="1746826" y="1266127"/>
                            <a:ext cx="93401" cy="716315"/>
                            <a:chOff x="738" y="1687"/>
                            <a:chExt cx="242" cy="1684"/>
                          </a:xfrm>
                        </wpg:grpSpPr>
                        <wps:wsp>
                          <wps:cNvPr id="1530"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1"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32" name="组合 1590"/>
                        <wpg:cNvGrpSpPr>
                          <a:grpSpLocks/>
                        </wpg:cNvGrpSpPr>
                        <wpg:grpSpPr bwMode="auto">
                          <a:xfrm>
                            <a:off x="1846527" y="1265527"/>
                            <a:ext cx="93401" cy="716315"/>
                            <a:chOff x="738" y="1687"/>
                            <a:chExt cx="242" cy="1684"/>
                          </a:xfrm>
                        </wpg:grpSpPr>
                        <wps:wsp>
                          <wps:cNvPr id="1534"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5"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82" name="组合 1593"/>
                        <wpg:cNvGrpSpPr>
                          <a:grpSpLocks/>
                        </wpg:cNvGrpSpPr>
                        <wpg:grpSpPr bwMode="auto">
                          <a:xfrm>
                            <a:off x="2040230" y="1264227"/>
                            <a:ext cx="93401" cy="716315"/>
                            <a:chOff x="738" y="1687"/>
                            <a:chExt cx="242" cy="1684"/>
                          </a:xfrm>
                        </wpg:grpSpPr>
                        <wps:wsp>
                          <wps:cNvPr id="58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2" name="组合 1596"/>
                        <wpg:cNvGrpSpPr>
                          <a:grpSpLocks/>
                        </wpg:cNvGrpSpPr>
                        <wpg:grpSpPr bwMode="auto">
                          <a:xfrm>
                            <a:off x="2134831" y="1261727"/>
                            <a:ext cx="93401" cy="716315"/>
                            <a:chOff x="738" y="1687"/>
                            <a:chExt cx="242" cy="1684"/>
                          </a:xfrm>
                        </wpg:grpSpPr>
                        <wps:wsp>
                          <wps:cNvPr id="61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5" name="组合 1599"/>
                        <wpg:cNvGrpSpPr>
                          <a:grpSpLocks/>
                        </wpg:cNvGrpSpPr>
                        <wpg:grpSpPr bwMode="auto">
                          <a:xfrm>
                            <a:off x="3827156" y="1261127"/>
                            <a:ext cx="93301" cy="716215"/>
                            <a:chOff x="738" y="1687"/>
                            <a:chExt cx="242" cy="1684"/>
                          </a:xfrm>
                        </wpg:grpSpPr>
                        <wps:wsp>
                          <wps:cNvPr id="61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8" name="组合 1602"/>
                        <wpg:cNvGrpSpPr>
                          <a:grpSpLocks/>
                        </wpg:cNvGrpSpPr>
                        <wpg:grpSpPr bwMode="auto">
                          <a:xfrm>
                            <a:off x="3920457" y="1262327"/>
                            <a:ext cx="93401" cy="715715"/>
                            <a:chOff x="1222" y="1690"/>
                            <a:chExt cx="243" cy="1684"/>
                          </a:xfrm>
                        </wpg:grpSpPr>
                        <wps:wsp>
                          <wps:cNvPr id="61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1" name="组合 1605"/>
                        <wpg:cNvGrpSpPr>
                          <a:grpSpLocks/>
                        </wpg:cNvGrpSpPr>
                        <wpg:grpSpPr bwMode="auto">
                          <a:xfrm>
                            <a:off x="5333378" y="1263027"/>
                            <a:ext cx="92101" cy="716215"/>
                            <a:chOff x="6345" y="1687"/>
                            <a:chExt cx="242" cy="1685"/>
                          </a:xfrm>
                        </wpg:grpSpPr>
                        <wps:wsp>
                          <wps:cNvPr id="62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4" name="组合 1608"/>
                        <wpg:cNvGrpSpPr>
                          <a:grpSpLocks/>
                        </wpg:cNvGrpSpPr>
                        <wpg:grpSpPr bwMode="auto">
                          <a:xfrm>
                            <a:off x="4385364" y="1266127"/>
                            <a:ext cx="90101" cy="716315"/>
                            <a:chOff x="738" y="1687"/>
                            <a:chExt cx="242" cy="1684"/>
                          </a:xfrm>
                        </wpg:grpSpPr>
                        <wps:wsp>
                          <wps:cNvPr id="62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7" name="组合 1611"/>
                        <wpg:cNvGrpSpPr>
                          <a:grpSpLocks/>
                        </wpg:cNvGrpSpPr>
                        <wpg:grpSpPr bwMode="auto">
                          <a:xfrm>
                            <a:off x="4110960" y="1262327"/>
                            <a:ext cx="93401" cy="716315"/>
                            <a:chOff x="738" y="1687"/>
                            <a:chExt cx="242" cy="1684"/>
                          </a:xfrm>
                        </wpg:grpSpPr>
                        <wps:wsp>
                          <wps:cNvPr id="62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0" name="组合 1614"/>
                        <wpg:cNvGrpSpPr>
                          <a:grpSpLocks/>
                        </wpg:cNvGrpSpPr>
                        <wpg:grpSpPr bwMode="auto">
                          <a:xfrm>
                            <a:off x="4017659" y="1260427"/>
                            <a:ext cx="93301" cy="715715"/>
                            <a:chOff x="1222" y="1690"/>
                            <a:chExt cx="243" cy="1684"/>
                          </a:xfrm>
                        </wpg:grpSpPr>
                        <wps:wsp>
                          <wps:cNvPr id="63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3" name="组合 1617"/>
                        <wpg:cNvGrpSpPr>
                          <a:grpSpLocks/>
                        </wpg:cNvGrpSpPr>
                        <wpg:grpSpPr bwMode="auto">
                          <a:xfrm>
                            <a:off x="4204962" y="1260427"/>
                            <a:ext cx="93401" cy="716315"/>
                            <a:chOff x="738" y="1687"/>
                            <a:chExt cx="242" cy="1684"/>
                          </a:xfrm>
                        </wpg:grpSpPr>
                        <wps:wsp>
                          <wps:cNvPr id="63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组合 1620"/>
                        <wpg:cNvGrpSpPr>
                          <a:grpSpLocks/>
                        </wpg:cNvGrpSpPr>
                        <wpg:grpSpPr bwMode="auto">
                          <a:xfrm>
                            <a:off x="4291963" y="1266127"/>
                            <a:ext cx="93401" cy="716315"/>
                            <a:chOff x="738" y="1687"/>
                            <a:chExt cx="242" cy="1684"/>
                          </a:xfrm>
                        </wpg:grpSpPr>
                        <wps:wsp>
                          <wps:cNvPr id="63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9" name="组合 1623"/>
                        <wpg:cNvGrpSpPr>
                          <a:grpSpLocks/>
                        </wpg:cNvGrpSpPr>
                        <wpg:grpSpPr bwMode="auto">
                          <a:xfrm>
                            <a:off x="4479266" y="1265527"/>
                            <a:ext cx="93401" cy="716315"/>
                            <a:chOff x="738" y="1687"/>
                            <a:chExt cx="242" cy="1684"/>
                          </a:xfrm>
                        </wpg:grpSpPr>
                        <wps:wsp>
                          <wps:cNvPr id="1568"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69"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0" name="组合 1626"/>
                        <wpg:cNvGrpSpPr>
                          <a:grpSpLocks/>
                        </wpg:cNvGrpSpPr>
                        <wpg:grpSpPr bwMode="auto">
                          <a:xfrm>
                            <a:off x="4572667" y="1266827"/>
                            <a:ext cx="93301" cy="716315"/>
                            <a:chOff x="738" y="1687"/>
                            <a:chExt cx="242" cy="1684"/>
                          </a:xfrm>
                        </wpg:grpSpPr>
                        <wps:wsp>
                          <wps:cNvPr id="1571"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2"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3" name="组合 1629"/>
                        <wpg:cNvGrpSpPr>
                          <a:grpSpLocks/>
                        </wpg:cNvGrpSpPr>
                        <wpg:grpSpPr bwMode="auto">
                          <a:xfrm>
                            <a:off x="4665968" y="1268027"/>
                            <a:ext cx="93401" cy="715715"/>
                            <a:chOff x="1222" y="1690"/>
                            <a:chExt cx="243" cy="1684"/>
                          </a:xfrm>
                        </wpg:grpSpPr>
                        <wps:wsp>
                          <wps:cNvPr id="1574"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5"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6" name="组合 1632"/>
                        <wpg:cNvGrpSpPr>
                          <a:grpSpLocks/>
                        </wpg:cNvGrpSpPr>
                        <wpg:grpSpPr bwMode="auto">
                          <a:xfrm>
                            <a:off x="5149875" y="1265527"/>
                            <a:ext cx="90201" cy="716315"/>
                            <a:chOff x="738" y="1687"/>
                            <a:chExt cx="242" cy="1684"/>
                          </a:xfrm>
                        </wpg:grpSpPr>
                        <wps:wsp>
                          <wps:cNvPr id="1577"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78"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9" name="组合 1635"/>
                        <wpg:cNvGrpSpPr>
                          <a:grpSpLocks/>
                        </wpg:cNvGrpSpPr>
                        <wpg:grpSpPr bwMode="auto">
                          <a:xfrm>
                            <a:off x="4856471" y="1268027"/>
                            <a:ext cx="93401" cy="716315"/>
                            <a:chOff x="738" y="1687"/>
                            <a:chExt cx="242" cy="1684"/>
                          </a:xfrm>
                        </wpg:grpSpPr>
                        <wps:wsp>
                          <wps:cNvPr id="1580"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1"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2" name="组合 1638"/>
                        <wpg:cNvGrpSpPr>
                          <a:grpSpLocks/>
                        </wpg:cNvGrpSpPr>
                        <wpg:grpSpPr bwMode="auto">
                          <a:xfrm>
                            <a:off x="4763170" y="1266127"/>
                            <a:ext cx="93301" cy="715715"/>
                            <a:chOff x="1222" y="1690"/>
                            <a:chExt cx="243" cy="1684"/>
                          </a:xfrm>
                        </wpg:grpSpPr>
                        <wps:wsp>
                          <wps:cNvPr id="1583"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4"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5" name="组合 1641"/>
                        <wpg:cNvGrpSpPr>
                          <a:grpSpLocks/>
                        </wpg:cNvGrpSpPr>
                        <wpg:grpSpPr bwMode="auto">
                          <a:xfrm>
                            <a:off x="4950473" y="1266127"/>
                            <a:ext cx="93401" cy="716315"/>
                            <a:chOff x="738" y="1687"/>
                            <a:chExt cx="242" cy="1684"/>
                          </a:xfrm>
                        </wpg:grpSpPr>
                        <wps:wsp>
                          <wps:cNvPr id="1586"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87"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8" name="组合 1644"/>
                        <wpg:cNvGrpSpPr>
                          <a:grpSpLocks/>
                        </wpg:cNvGrpSpPr>
                        <wpg:grpSpPr bwMode="auto">
                          <a:xfrm>
                            <a:off x="5050174" y="1265527"/>
                            <a:ext cx="93401" cy="716315"/>
                            <a:chOff x="738" y="1687"/>
                            <a:chExt cx="242" cy="1684"/>
                          </a:xfrm>
                        </wpg:grpSpPr>
                        <wps:wsp>
                          <wps:cNvPr id="1589"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0"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1" name="组合 1647"/>
                        <wpg:cNvGrpSpPr>
                          <a:grpSpLocks/>
                        </wpg:cNvGrpSpPr>
                        <wpg:grpSpPr bwMode="auto">
                          <a:xfrm>
                            <a:off x="5243877" y="1264227"/>
                            <a:ext cx="93301" cy="716315"/>
                            <a:chOff x="738" y="1687"/>
                            <a:chExt cx="242" cy="1684"/>
                          </a:xfrm>
                        </wpg:grpSpPr>
                        <wps:wsp>
                          <wps:cNvPr id="1593"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4"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95" name="组合 1650"/>
                        <wpg:cNvGrpSpPr>
                          <a:grpSpLocks/>
                        </wpg:cNvGrpSpPr>
                        <wpg:grpSpPr bwMode="auto">
                          <a:xfrm>
                            <a:off x="5338478" y="1261727"/>
                            <a:ext cx="93301" cy="716315"/>
                            <a:chOff x="738" y="1687"/>
                            <a:chExt cx="242" cy="1684"/>
                          </a:xfrm>
                        </wpg:grpSpPr>
                        <wps:wsp>
                          <wps:cNvPr id="1596"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7"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8"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599"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0"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1"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2"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77704"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603"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DD9D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496138" w:rsidRDefault="00496138" w:rsidP="00CF08D6">
                              <w:pPr>
                                <w:rPr>
                                  <w:rFonts w:eastAsia="SimSun"/>
                                  <w:szCs w:val="12"/>
                                </w:rPr>
                              </w:pPr>
                            </w:p>
                          </w:txbxContent>
                        </wps:txbx>
                        <wps:bodyPr rot="0" vert="horz" wrap="square" lIns="0" tIns="0" rIns="0" bIns="0" anchor="t" anchorCtr="0" upright="1">
                          <a:noAutofit/>
                        </wps:bodyPr>
                      </wps:wsp>
                      <wps:wsp>
                        <wps:cNvPr id="1604"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05"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6"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7"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8"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3173C" w14:textId="77777777" w:rsidR="00496138" w:rsidRDefault="00496138"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609"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F40DF" w14:textId="77777777" w:rsidR="00496138" w:rsidRDefault="00496138"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610"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89051" w14:textId="77777777" w:rsidR="00496138" w:rsidRDefault="00496138"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611"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2"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53D16"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613"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51750"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614"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C12E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496138" w:rsidRDefault="00496138" w:rsidP="00CF08D6">
                              <w:pPr>
                                <w:rPr>
                                  <w:rFonts w:eastAsia="SimSun"/>
                                  <w:szCs w:val="12"/>
                                </w:rPr>
                              </w:pPr>
                            </w:p>
                          </w:txbxContent>
                        </wps:txbx>
                        <wps:bodyPr rot="0" vert="horz" wrap="square" lIns="0" tIns="0" rIns="0" bIns="0" anchor="t" anchorCtr="0" upright="1">
                          <a:noAutofit/>
                        </wps:bodyPr>
                      </wps:wsp>
                      <wpg:wgp>
                        <wpg:cNvPr id="1615" name="组合 1670"/>
                        <wpg:cNvGrpSpPr>
                          <a:grpSpLocks/>
                        </wpg:cNvGrpSpPr>
                        <wpg:grpSpPr bwMode="auto">
                          <a:xfrm>
                            <a:off x="2776841" y="1260427"/>
                            <a:ext cx="90201" cy="716315"/>
                            <a:chOff x="738" y="1687"/>
                            <a:chExt cx="242" cy="1684"/>
                          </a:xfrm>
                        </wpg:grpSpPr>
                        <wps:wsp>
                          <wps:cNvPr id="1616"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17"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18" name="组合 1673"/>
                        <wpg:cNvGrpSpPr>
                          <a:grpSpLocks/>
                        </wpg:cNvGrpSpPr>
                        <wpg:grpSpPr bwMode="auto">
                          <a:xfrm>
                            <a:off x="2502537" y="1256627"/>
                            <a:ext cx="93301" cy="716315"/>
                            <a:chOff x="738" y="1687"/>
                            <a:chExt cx="242" cy="1684"/>
                          </a:xfrm>
                        </wpg:grpSpPr>
                        <wps:wsp>
                          <wps:cNvPr id="1619"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0"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1" name="组合 1676"/>
                        <wpg:cNvGrpSpPr>
                          <a:grpSpLocks/>
                        </wpg:cNvGrpSpPr>
                        <wpg:grpSpPr bwMode="auto">
                          <a:xfrm>
                            <a:off x="2409135" y="1254727"/>
                            <a:ext cx="93401" cy="715715"/>
                            <a:chOff x="1222" y="1690"/>
                            <a:chExt cx="243" cy="1684"/>
                          </a:xfrm>
                        </wpg:grpSpPr>
                        <wps:wsp>
                          <wps:cNvPr id="1622"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3"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4" name="组合 1679"/>
                        <wpg:cNvGrpSpPr>
                          <a:grpSpLocks/>
                        </wpg:cNvGrpSpPr>
                        <wpg:grpSpPr bwMode="auto">
                          <a:xfrm>
                            <a:off x="2596538" y="1254727"/>
                            <a:ext cx="93301" cy="716315"/>
                            <a:chOff x="738" y="1687"/>
                            <a:chExt cx="242" cy="1684"/>
                          </a:xfrm>
                        </wpg:grpSpPr>
                        <wps:wsp>
                          <wps:cNvPr id="1625"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6"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27" name="组合 1682"/>
                        <wpg:cNvGrpSpPr>
                          <a:grpSpLocks/>
                        </wpg:cNvGrpSpPr>
                        <wpg:grpSpPr bwMode="auto">
                          <a:xfrm>
                            <a:off x="2683539" y="1260427"/>
                            <a:ext cx="93301" cy="716315"/>
                            <a:chOff x="738" y="1687"/>
                            <a:chExt cx="242" cy="1684"/>
                          </a:xfrm>
                        </wpg:grpSpPr>
                        <wps:wsp>
                          <wps:cNvPr id="1628"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29"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0" name="组合 1685"/>
                        <wpg:cNvGrpSpPr>
                          <a:grpSpLocks/>
                        </wpg:cNvGrpSpPr>
                        <wpg:grpSpPr bwMode="auto">
                          <a:xfrm>
                            <a:off x="2870842" y="1259827"/>
                            <a:ext cx="93301" cy="716315"/>
                            <a:chOff x="738" y="1687"/>
                            <a:chExt cx="242" cy="1684"/>
                          </a:xfrm>
                        </wpg:grpSpPr>
                        <wps:wsp>
                          <wps:cNvPr id="1631"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2"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3" name="组合 1688"/>
                        <wpg:cNvGrpSpPr>
                          <a:grpSpLocks/>
                        </wpg:cNvGrpSpPr>
                        <wpg:grpSpPr bwMode="auto">
                          <a:xfrm>
                            <a:off x="2964143" y="1261127"/>
                            <a:ext cx="93401" cy="716215"/>
                            <a:chOff x="738" y="1687"/>
                            <a:chExt cx="242" cy="1684"/>
                          </a:xfrm>
                        </wpg:grpSpPr>
                        <wps:wsp>
                          <wps:cNvPr id="1634"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5"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6" name="组合 1691"/>
                        <wpg:cNvGrpSpPr>
                          <a:grpSpLocks/>
                        </wpg:cNvGrpSpPr>
                        <wpg:grpSpPr bwMode="auto">
                          <a:xfrm>
                            <a:off x="3057545" y="1262327"/>
                            <a:ext cx="93301" cy="715715"/>
                            <a:chOff x="1222" y="1690"/>
                            <a:chExt cx="243" cy="1684"/>
                          </a:xfrm>
                        </wpg:grpSpPr>
                        <wps:wsp>
                          <wps:cNvPr id="1637"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38"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39" name="组合 1694"/>
                        <wpg:cNvGrpSpPr>
                          <a:grpSpLocks/>
                        </wpg:cNvGrpSpPr>
                        <wpg:grpSpPr bwMode="auto">
                          <a:xfrm>
                            <a:off x="3541352" y="1259827"/>
                            <a:ext cx="90201" cy="716315"/>
                            <a:chOff x="738" y="1687"/>
                            <a:chExt cx="242" cy="1684"/>
                          </a:xfrm>
                        </wpg:grpSpPr>
                        <wps:wsp>
                          <wps:cNvPr id="1640"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2" name="组合 1697"/>
                        <wpg:cNvGrpSpPr>
                          <a:grpSpLocks/>
                        </wpg:cNvGrpSpPr>
                        <wpg:grpSpPr bwMode="auto">
                          <a:xfrm>
                            <a:off x="3248048" y="1262327"/>
                            <a:ext cx="93301" cy="716315"/>
                            <a:chOff x="738" y="1687"/>
                            <a:chExt cx="242" cy="1684"/>
                          </a:xfrm>
                        </wpg:grpSpPr>
                        <wps:wsp>
                          <wps:cNvPr id="1643"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5" name="组合 1700"/>
                        <wpg:cNvGrpSpPr>
                          <a:grpSpLocks/>
                        </wpg:cNvGrpSpPr>
                        <wpg:grpSpPr bwMode="auto">
                          <a:xfrm>
                            <a:off x="3154646" y="1260427"/>
                            <a:ext cx="93401" cy="715715"/>
                            <a:chOff x="1222" y="1690"/>
                            <a:chExt cx="243" cy="1684"/>
                          </a:xfrm>
                        </wpg:grpSpPr>
                        <wps:wsp>
                          <wps:cNvPr id="1646"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48" name="组合 1703"/>
                        <wpg:cNvGrpSpPr>
                          <a:grpSpLocks/>
                        </wpg:cNvGrpSpPr>
                        <wpg:grpSpPr bwMode="auto">
                          <a:xfrm>
                            <a:off x="3342049" y="1260427"/>
                            <a:ext cx="93301" cy="716315"/>
                            <a:chOff x="738" y="1687"/>
                            <a:chExt cx="242" cy="1684"/>
                          </a:xfrm>
                        </wpg:grpSpPr>
                        <wps:wsp>
                          <wps:cNvPr id="1649"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0"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1" name="组合 1706"/>
                        <wpg:cNvGrpSpPr>
                          <a:grpSpLocks/>
                        </wpg:cNvGrpSpPr>
                        <wpg:grpSpPr bwMode="auto">
                          <a:xfrm>
                            <a:off x="3441750" y="1259827"/>
                            <a:ext cx="93301" cy="716315"/>
                            <a:chOff x="738" y="1687"/>
                            <a:chExt cx="242" cy="1684"/>
                          </a:xfrm>
                        </wpg:grpSpPr>
                        <wps:wsp>
                          <wps:cNvPr id="1652"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3"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54"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55"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656" name="组合 1711"/>
                        <wpg:cNvGrpSpPr>
                          <a:grpSpLocks/>
                        </wpg:cNvGrpSpPr>
                        <wpg:grpSpPr bwMode="auto">
                          <a:xfrm>
                            <a:off x="2316434" y="1260427"/>
                            <a:ext cx="93401" cy="716315"/>
                            <a:chOff x="738" y="1687"/>
                            <a:chExt cx="242" cy="1684"/>
                          </a:xfrm>
                        </wpg:grpSpPr>
                        <wps:wsp>
                          <wps:cNvPr id="1657"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8"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659" name="组合 1714"/>
                        <wpg:cNvGrpSpPr>
                          <a:grpSpLocks/>
                        </wpg:cNvGrpSpPr>
                        <wpg:grpSpPr bwMode="auto">
                          <a:xfrm>
                            <a:off x="3639853" y="1260427"/>
                            <a:ext cx="93301" cy="715715"/>
                            <a:chOff x="1222" y="1690"/>
                            <a:chExt cx="243" cy="1684"/>
                          </a:xfrm>
                        </wpg:grpSpPr>
                        <wps:wsp>
                          <wps:cNvPr id="1660"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61"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662"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999EE0C"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21752E17"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" filled="f" stroked="f">
                  <v:textbox style="layout-flow:vertical-ideographic" inset="0,0,0,0">
                    <w:txbxContent>
                      <w:p w14:paraId="2775F682" w14:textId="77777777" w:rsidR="00496138" w:rsidRDefault="00496138"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" filled="f" stroked="f">
                  <v:textbox style="layout-flow:vertical-ideographic" inset="0,0,0,0">
                    <w:txbxContent>
                      <w:p w14:paraId="737E9E02" w14:textId="77777777" w:rsidR="00496138" w:rsidRDefault="00496138"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inset="0,0,0,0">
                    <w:txbxContent>
                      <w:p w14:paraId="5B80A930" w14:textId="77777777" w:rsidR="00496138" w:rsidRDefault="00496138"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W7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BlW9kBJ3fAAAA//8DAFBLAQItABQABgAIAAAAIQDb4fbL7gAAAIUBAAATAAAAAAAA&#10;AAAAAAAAAAAAAABbQ29udGVudF9UeXBlc10ueG1sUEsBAi0AFAAGAAgAAAAhAFr0LFu/AAAAFQEA&#10;AAsAAAAAAAAAAAAAAAAAHwEAAF9yZWxzLy5yZWxzUEsBAi0AFAAGAAgAAAAhAJFRxbvHAAAA3QAA&#10;AA8AAAAAAAAAAAAAAAAABwIAAGRycy9kb3ducmV2LnhtbFBLBQYAAAAAAwADALcAAAD7Ag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" filled="f" stroked="f">
                  <v:textbox inset="0,0,0,0">
                    <w:txbxContent>
                      <w:p w14:paraId="71E77704"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" filled="f" stroked="f">
                  <v:textbox inset="0,0,0,0">
                    <w:txbxContent>
                      <w:p w14:paraId="57CDD9D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496138" w:rsidRDefault="00496138" w:rsidP="00CF08D6">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" filled="f" stroked="f">
                  <v:textbox inset="0,0,0,0">
                    <w:txbxContent>
                      <w:p w14:paraId="66C3173C" w14:textId="77777777" w:rsidR="00496138" w:rsidRDefault="00496138"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" filled="f" stroked="f">
                  <v:textbox style="layout-flow:vertical-ideographic" inset="0,0,0,0">
                    <w:txbxContent>
                      <w:p w14:paraId="655F40DF" w14:textId="77777777" w:rsidR="00496138" w:rsidRDefault="00496138"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" filled="f" stroked="f">
                  <v:textbox inset="0,0,0,0">
                    <w:txbxContent>
                      <w:p w14:paraId="12489051" w14:textId="77777777" w:rsidR="00496138" w:rsidRDefault="00496138"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" filled="f" stroked="f">
                  <v:textbox inset="0,0,0,0">
                    <w:txbxContent>
                      <w:p w14:paraId="04D53D16"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2DbwgAAAN0AAAAPAAAAZHJzL2Rvd25yZXYueG1sRE9Ni8Iw&#10;EL0L/ocwgjdNXUG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Bq62DbwgAAAN0AAAAPAAAA&#10;AAAAAAAAAAAAAAcCAABkcnMvZG93bnJldi54bWxQSwUGAAAAAAMAAwC3AAAA9gIAAAAA&#10;" filled="f" stroked="f">
                  <v:textbox inset="0,0,0,0">
                    <w:txbxContent>
                      <w:p w14:paraId="03951750"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" filled="f" stroked="f">
                  <v:textbox inset="0,0,0,0">
                    <w:txbxContent>
                      <w:p w14:paraId="09AC12E3" w14:textId="77777777" w:rsidR="00496138" w:rsidRDefault="00496138"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496138" w:rsidRDefault="00496138" w:rsidP="00CF08D6">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" strokeweight="1.5pt">
                  <v:stroke dashstyle="1 1" endcap="round"/>
                </v:line>
                <w10:anchorlock/>
              </v:group>
            </w:pict>
          </mc:Fallback>
        </mc:AlternateContent>
      </w:r>
    </w:p>
    <w:p w14:paraId="282B15F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31F5DB88" w:rsidR="00CF08D6" w:rsidRPr="00C6449B" w:rsidRDefault="00CF08D6" w:rsidP="00CF08D6">
      <w:pPr>
        <w:rPr>
          <w:lang w:val="en-US"/>
        </w:rPr>
      </w:pPr>
      <w:r w:rsidRPr="00C6449B">
        <w:t>BW</w:t>
      </w:r>
      <w:r w:rsidRPr="00C6449B">
        <w:rPr>
          <w:vertAlign w:val="subscript"/>
        </w:rPr>
        <w:t>GB, low</w:t>
      </w:r>
      <w:r w:rsidRPr="00C6449B">
        <w:t xml:space="preserve"> and BW</w:t>
      </w:r>
      <w:r w:rsidRPr="00C6449B">
        <w:rPr>
          <w:vertAlign w:val="subscript"/>
        </w:rPr>
        <w:t>GB, high</w:t>
      </w:r>
      <w:r w:rsidRPr="00C6449B">
        <w:t xml:space="preserve"> are the minimum guard band defined in </w:t>
      </w:r>
      <w:r w:rsidR="00B41384" w:rsidRPr="00C6449B">
        <w:t>clause</w:t>
      </w:r>
      <w:r w:rsidRPr="00C6449B">
        <w:t xml:space="preserve"> 5.3.3 </w:t>
      </w:r>
      <w:r w:rsidRPr="00C6449B">
        <w:rPr>
          <w:rFonts w:eastAsia="Times New Roman"/>
          <w:lang w:val="en-US"/>
        </w:rPr>
        <w:t xml:space="preserve">for lowest and highest assigned component carrier, </w:t>
      </w:r>
      <w:r w:rsidRPr="00C6449B">
        <w:t>while 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p>
    <w:p w14:paraId="5B95BE29" w14:textId="77777777" w:rsidR="00CF08D6" w:rsidRPr="00C6449B" w:rsidRDefault="00CF08D6" w:rsidP="00CF08D6">
      <w:r w:rsidRPr="00C6449B">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7A0038F3" w14:textId="4565E355" w:rsidR="00CF08D6" w:rsidRPr="00C6449B" w:rsidRDefault="007A033D" w:rsidP="00CF08D6">
      <w:pPr>
        <w:pStyle w:val="TH"/>
        <w:rPr>
          <w:rFonts w:eastAsia="Yu Mincho"/>
        </w:rPr>
      </w:pPr>
      <w:r w:rsidRPr="00C6449B">
        <w:rPr>
          <w:rFonts w:eastAsia="SimSun"/>
          <w:noProof/>
        </w:rPr>
        <w:lastRenderedPageBreak/>
        <mc:AlternateContent>
          <mc:Choice Requires="wpc">
            <w:drawing>
              <wp:inline distT="0" distB="0" distL="0" distR="0" wp14:anchorId="114E1708" wp14:editId="17AF914D">
                <wp:extent cx="5876290" cy="3272155"/>
                <wp:effectExtent l="0" t="0" r="635" b="4445"/>
                <wp:docPr id="1592"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95"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90782"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37"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4E1708"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Gkh0AUAAB8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FLCwwAAANsAAAAPAAAAZHJzL2Rvd25yZXYueG1sRI9Bi8Iw&#10;FITvgv8hPMGbpi4o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T1hSwsMAAADbAAAADwAA&#10;AAAAAAAAAAAAAAAHAgAAZHJzL2Rvd25yZXYueG1sUEsFBgAAAAADAAMAtwAAAPcCAAAAAA==&#10;" filled="f" stroked="f">
                  <v:textbox inset="0,0,0,0">
                    <w:txbxContent>
                      <w:p w14:paraId="77590782"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C6449B">
        <w:rPr>
          <w:rFonts w:eastAsia="SimSun"/>
          <w:noProof/>
          <w:lang w:val="en-US"/>
        </w:rPr>
        <mc:AlternateContent>
          <mc:Choice Requires="wps">
            <w:drawing>
              <wp:anchor distT="0" distB="0" distL="114300" distR="114300" simplePos="0" relativeHeight="251899392" behindDoc="0" locked="0" layoutInCell="1" allowOverlap="1" wp14:anchorId="7B4D4BF7" wp14:editId="1EE95356">
                <wp:simplePos x="0" y="0"/>
                <wp:positionH relativeFrom="column">
                  <wp:posOffset>-38100</wp:posOffset>
                </wp:positionH>
                <wp:positionV relativeFrom="paragraph">
                  <wp:posOffset>1992630</wp:posOffset>
                </wp:positionV>
                <wp:extent cx="540385" cy="36195"/>
                <wp:effectExtent l="19050" t="30480" r="12065" b="28575"/>
                <wp:wrapNone/>
                <wp:docPr id="94" name="AutoShape 19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98D53" id="AutoShape 1912" o:spid="_x0000_s1026" style="position:absolute;margin-left:-3pt;margin-top:156.9pt;width:42.55pt;height:2.85pt;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8608" behindDoc="0" locked="0" layoutInCell="1" allowOverlap="1" wp14:anchorId="5F683A8A" wp14:editId="41F6042C">
                <wp:simplePos x="0" y="0"/>
                <wp:positionH relativeFrom="column">
                  <wp:posOffset>210185</wp:posOffset>
                </wp:positionH>
                <wp:positionV relativeFrom="paragraph">
                  <wp:posOffset>121285</wp:posOffset>
                </wp:positionV>
                <wp:extent cx="2609850" cy="117475"/>
                <wp:effectExtent l="0" t="0" r="0" b="0"/>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1F92B"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83A8A" id="矩形 1723" o:spid="_x0000_s1220" style="position:absolute;left:0;text-align:left;margin-left:16.55pt;margin-top:9.55pt;width:205.5pt;height:9.25pt;z-index:2519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14:paraId="2D81F92B"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2640" behindDoc="0" locked="0" layoutInCell="1" allowOverlap="1" wp14:anchorId="3C9AAB0E" wp14:editId="5A8E1999">
                <wp:simplePos x="0" y="0"/>
                <wp:positionH relativeFrom="column">
                  <wp:posOffset>3408045</wp:posOffset>
                </wp:positionH>
                <wp:positionV relativeFrom="paragraph">
                  <wp:posOffset>290195</wp:posOffset>
                </wp:positionV>
                <wp:extent cx="3175" cy="1797685"/>
                <wp:effectExtent l="0" t="0" r="15875" b="1206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D85C77" id="直线 1724" o:spid="_x0000_s1026" style="position:absolute;flip:x;z-index:25195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7408" behindDoc="0" locked="0" layoutInCell="1" allowOverlap="1" wp14:anchorId="14A119A5" wp14:editId="1ABB2CAE">
                <wp:simplePos x="0" y="0"/>
                <wp:positionH relativeFrom="column">
                  <wp:posOffset>-44450</wp:posOffset>
                </wp:positionH>
                <wp:positionV relativeFrom="paragraph">
                  <wp:posOffset>264795</wp:posOffset>
                </wp:positionV>
                <wp:extent cx="2540" cy="1814195"/>
                <wp:effectExtent l="0" t="0" r="16510" b="1460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520F34" id="直线 1725" o:spid="_x0000_s1026" style="position:absolute;flip:x;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10656" behindDoc="0" locked="0" layoutInCell="1" allowOverlap="1" wp14:anchorId="03619574" wp14:editId="5D0D2EAD">
                <wp:simplePos x="0" y="0"/>
                <wp:positionH relativeFrom="column">
                  <wp:posOffset>-223520</wp:posOffset>
                </wp:positionH>
                <wp:positionV relativeFrom="paragraph">
                  <wp:posOffset>2111375</wp:posOffset>
                </wp:positionV>
                <wp:extent cx="541020" cy="133985"/>
                <wp:effectExtent l="0" t="0" r="0" b="0"/>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0B2AC"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19574" id="矩形 1726" o:spid="_x0000_s1221" style="position:absolute;left:0;text-align:left;margin-left:-17.6pt;margin-top:166.25pt;width:42.6pt;height:10.5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14:paraId="6E40B2AC"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4864" behindDoc="0" locked="0" layoutInCell="1" allowOverlap="1" wp14:anchorId="51AF33B2" wp14:editId="0CDB1B44">
                <wp:simplePos x="0" y="0"/>
                <wp:positionH relativeFrom="column">
                  <wp:posOffset>3175635</wp:posOffset>
                </wp:positionH>
                <wp:positionV relativeFrom="paragraph">
                  <wp:posOffset>2127885</wp:posOffset>
                </wp:positionV>
                <wp:extent cx="545465" cy="149225"/>
                <wp:effectExtent l="0" t="0" r="0" b="0"/>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35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F33B2" id="矩形 1727" o:spid="_x0000_s1222" style="position:absolute;left:0;text-align:left;margin-left:250.05pt;margin-top:167.55pt;width:42.95pt;height:11.75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14:paraId="43135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94624" behindDoc="0" locked="0" layoutInCell="1" allowOverlap="1" wp14:anchorId="495F021D" wp14:editId="1916270D">
                <wp:simplePos x="0" y="0"/>
                <wp:positionH relativeFrom="column">
                  <wp:posOffset>5513705</wp:posOffset>
                </wp:positionH>
                <wp:positionV relativeFrom="paragraph">
                  <wp:posOffset>2114550</wp:posOffset>
                </wp:positionV>
                <wp:extent cx="574040" cy="202565"/>
                <wp:effectExtent l="0" t="0" r="0" b="0"/>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ABC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F021D" id="矩形 1728" o:spid="_x0000_s1223" style="position:absolute;left:0;text-align:left;margin-left:434.15pt;margin-top:166.5pt;width:45.2pt;height:15.9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14:paraId="5830ABC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0416" behindDoc="0" locked="0" layoutInCell="1" allowOverlap="1" wp14:anchorId="5CE0F331" wp14:editId="39B96AB4">
                <wp:simplePos x="0" y="0"/>
                <wp:positionH relativeFrom="column">
                  <wp:posOffset>2083435</wp:posOffset>
                </wp:positionH>
                <wp:positionV relativeFrom="paragraph">
                  <wp:posOffset>2124710</wp:posOffset>
                </wp:positionV>
                <wp:extent cx="534670" cy="312420"/>
                <wp:effectExtent l="0" t="0" r="0" b="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B4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E0F331" id="矩形 1729" o:spid="_x0000_s1224" style="position:absolute;left:0;text-align:left;margin-left:164.05pt;margin-top:167.3pt;width:42.1pt;height:24.6pt;z-index:2519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14:paraId="5E3B485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33184" behindDoc="0" locked="0" layoutInCell="1" allowOverlap="1" wp14:anchorId="3CDE84C7" wp14:editId="0A6BABCE">
                <wp:simplePos x="0" y="0"/>
                <wp:positionH relativeFrom="column">
                  <wp:posOffset>4533265</wp:posOffset>
                </wp:positionH>
                <wp:positionV relativeFrom="paragraph">
                  <wp:posOffset>2727325</wp:posOffset>
                </wp:positionV>
                <wp:extent cx="936625" cy="226695"/>
                <wp:effectExtent l="0" t="0" r="0" b="0"/>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2F0EC"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CDE84C7" id="文本框 1730" o:spid="_x0000_s1225" type="#_x0000_t202" style="position:absolute;left:0;text-align:left;margin-left:356.95pt;margin-top:214.75pt;width:73.75pt;height:17.85pt;z-index:25193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14:paraId="2352F0EC"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4208" behindDoc="0" locked="0" layoutInCell="1" allowOverlap="1" wp14:anchorId="3F98A84D" wp14:editId="248591F1">
                <wp:simplePos x="0" y="0"/>
                <wp:positionH relativeFrom="column">
                  <wp:posOffset>1079500</wp:posOffset>
                </wp:positionH>
                <wp:positionV relativeFrom="paragraph">
                  <wp:posOffset>2701925</wp:posOffset>
                </wp:positionV>
                <wp:extent cx="1037590" cy="201295"/>
                <wp:effectExtent l="0" t="0" r="0" b="0"/>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153DE"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3F98A84D" id="文本框 1731" o:spid="_x0000_s1226" type="#_x0000_t202" style="position:absolute;left:0;text-align:left;margin-left:85pt;margin-top:212.75pt;width:81.7pt;height:15.85pt;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14:paraId="3FF153DE"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6256" behindDoc="0" locked="0" layoutInCell="1" allowOverlap="1" wp14:anchorId="5E7D5BED" wp14:editId="4D847465">
                <wp:simplePos x="0" y="0"/>
                <wp:positionH relativeFrom="column">
                  <wp:posOffset>2353310</wp:posOffset>
                </wp:positionH>
                <wp:positionV relativeFrom="paragraph">
                  <wp:posOffset>3131185</wp:posOffset>
                </wp:positionV>
                <wp:extent cx="1661795" cy="201295"/>
                <wp:effectExtent l="0" t="0" r="0" b="0"/>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4617"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E7D5BED" id="文本框 1732" o:spid="_x0000_s1227" type="#_x0000_t202" style="position:absolute;left:0;text-align:left;margin-left:185.3pt;margin-top:246.55pt;width:130.85pt;height:15.85pt;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14:paraId="282B4617" w14:textId="77777777" w:rsidR="00496138" w:rsidRDefault="00496138"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00768" behindDoc="0" locked="0" layoutInCell="1" allowOverlap="1" wp14:anchorId="0A3C77A8" wp14:editId="19C6BCE2">
                <wp:simplePos x="0" y="0"/>
                <wp:positionH relativeFrom="column">
                  <wp:posOffset>5438775</wp:posOffset>
                </wp:positionH>
                <wp:positionV relativeFrom="paragraph">
                  <wp:posOffset>448310</wp:posOffset>
                </wp:positionV>
                <wp:extent cx="776605" cy="475615"/>
                <wp:effectExtent l="0" t="0" r="0" b="0"/>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2C9D0D"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3C77A8" id="矩形 1733" o:spid="_x0000_s1228" style="position:absolute;left:0;text-align:left;margin-left:428.25pt;margin-top:35.3pt;width:61.15pt;height:37.45pt;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14:paraId="1F2C9D0D"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1616" behindDoc="0" locked="0" layoutInCell="1" allowOverlap="1" wp14:anchorId="4CC7125E" wp14:editId="78326C79">
                <wp:simplePos x="0" y="0"/>
                <wp:positionH relativeFrom="column">
                  <wp:posOffset>3593465</wp:posOffset>
                </wp:positionH>
                <wp:positionV relativeFrom="paragraph">
                  <wp:posOffset>459105</wp:posOffset>
                </wp:positionV>
                <wp:extent cx="777875" cy="464185"/>
                <wp:effectExtent l="0" t="0" r="0" b="0"/>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1B42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C7125E" id="矩形 1734" o:spid="_x0000_s1229" style="position:absolute;left:0;text-align:left;margin-left:282.95pt;margin-top:36.15pt;width:61.25pt;height:36.55pt;z-index:25195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14:paraId="0D91B426"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06560" behindDoc="0" locked="0" layoutInCell="1" allowOverlap="1" wp14:anchorId="0C186BAE" wp14:editId="4B453054">
                <wp:simplePos x="0" y="0"/>
                <wp:positionH relativeFrom="column">
                  <wp:posOffset>2031365</wp:posOffset>
                </wp:positionH>
                <wp:positionV relativeFrom="paragraph">
                  <wp:posOffset>431165</wp:posOffset>
                </wp:positionV>
                <wp:extent cx="788035" cy="485140"/>
                <wp:effectExtent l="0" t="0" r="0" b="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8C0A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86BAE" id="矩形 1735" o:spid="_x0000_s1230" style="position:absolute;left:0;text-align:left;margin-left:159.95pt;margin-top:33.95pt;width:62.05pt;height:38.2pt;z-index:2519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14:paraId="29B8C0AA"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C6449B">
        <w:rPr>
          <w:rFonts w:eastAsia="SimSun"/>
          <w:noProof/>
          <w:lang w:val="en-US"/>
        </w:rPr>
        <mc:AlternateContent>
          <mc:Choice Requires="wps">
            <w:drawing>
              <wp:anchor distT="0" distB="0" distL="114300" distR="114300" simplePos="0" relativeHeight="251911680" behindDoc="0" locked="0" layoutInCell="1" allowOverlap="1" wp14:anchorId="1FE7A949" wp14:editId="304603D4">
                <wp:simplePos x="0" y="0"/>
                <wp:positionH relativeFrom="column">
                  <wp:posOffset>2618740</wp:posOffset>
                </wp:positionH>
                <wp:positionV relativeFrom="paragraph">
                  <wp:posOffset>2127885</wp:posOffset>
                </wp:positionV>
                <wp:extent cx="594360" cy="140335"/>
                <wp:effectExtent l="0" t="0" r="0" b="0"/>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40FB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E7A949" id="矩形 1736" o:spid="_x0000_s1231" style="position:absolute;left:0;text-align:left;margin-left:206.2pt;margin-top:167.55pt;width:46.8pt;height:11.0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14:paraId="2FC40FB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1950592" behindDoc="0" locked="0" layoutInCell="1" allowOverlap="1" wp14:anchorId="15561C68" wp14:editId="0DCD0195">
                <wp:simplePos x="0" y="0"/>
                <wp:positionH relativeFrom="column">
                  <wp:posOffset>6228080</wp:posOffset>
                </wp:positionH>
                <wp:positionV relativeFrom="paragraph">
                  <wp:posOffset>413385</wp:posOffset>
                </wp:positionV>
                <wp:extent cx="216535" cy="1196975"/>
                <wp:effectExtent l="0" t="0" r="0" b="0"/>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B2CFB"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561C68" id="文本框 1737" o:spid="_x0000_s1232" type="#_x0000_t202" style="position:absolute;left:0;text-align:left;margin-left:490.4pt;margin-top:32.55pt;width:17.05pt;height:94.25pt;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14:paraId="0F9B2CFB"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854336" behindDoc="0" locked="0" layoutInCell="1" allowOverlap="1" wp14:anchorId="238C6ED1" wp14:editId="13E7D9AC">
                <wp:simplePos x="0" y="0"/>
                <wp:positionH relativeFrom="column">
                  <wp:posOffset>-158750</wp:posOffset>
                </wp:positionH>
                <wp:positionV relativeFrom="paragraph">
                  <wp:posOffset>427355</wp:posOffset>
                </wp:positionV>
                <wp:extent cx="113665" cy="942975"/>
                <wp:effectExtent l="0" t="0" r="0" b="0"/>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962B0"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8C6ED1" id="文本框 1738" o:spid="_x0000_s1233" type="#_x0000_t202" style="position:absolute;left:0;text-align:left;margin-left:-12.5pt;margin-top:33.65pt;width:8.95pt;height:74.25pt;z-index:25185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14:paraId="4F1962B0"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49568" behindDoc="0" locked="0" layoutInCell="1" allowOverlap="1" wp14:anchorId="5D8401C5" wp14:editId="464B1935">
                <wp:simplePos x="0" y="0"/>
                <wp:positionH relativeFrom="column">
                  <wp:posOffset>3244215</wp:posOffset>
                </wp:positionH>
                <wp:positionV relativeFrom="paragraph">
                  <wp:posOffset>450850</wp:posOffset>
                </wp:positionV>
                <wp:extent cx="158115" cy="1127125"/>
                <wp:effectExtent l="0" t="0" r="0" b="0"/>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DB0C"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401C5" id="文本框 1739" o:spid="_x0000_s1234" type="#_x0000_t202" style="position:absolute;left:0;text-align:left;margin-left:255.45pt;margin-top:35.5pt;width:12.45pt;height:88.75pt;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14:paraId="1BEBDB0C" w14:textId="77777777" w:rsidR="00496138" w:rsidRDefault="00496138"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2028416" behindDoc="0" locked="0" layoutInCell="1" allowOverlap="1" wp14:anchorId="2C44C519" wp14:editId="03135C8C">
                <wp:simplePos x="0" y="0"/>
                <wp:positionH relativeFrom="column">
                  <wp:posOffset>6348730</wp:posOffset>
                </wp:positionH>
                <wp:positionV relativeFrom="paragraph">
                  <wp:posOffset>2345055</wp:posOffset>
                </wp:positionV>
                <wp:extent cx="1905" cy="405765"/>
                <wp:effectExtent l="0" t="0" r="1714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9FBD2" id="直线 1740" o:spid="_x0000_s1026" style="position:absolute;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7392" behindDoc="0" locked="0" layoutInCell="1" allowOverlap="1" wp14:anchorId="654A2473" wp14:editId="69FB0730">
                <wp:simplePos x="0" y="0"/>
                <wp:positionH relativeFrom="column">
                  <wp:posOffset>3438525</wp:posOffset>
                </wp:positionH>
                <wp:positionV relativeFrom="paragraph">
                  <wp:posOffset>2338070</wp:posOffset>
                </wp:positionV>
                <wp:extent cx="1270" cy="405765"/>
                <wp:effectExtent l="0" t="0" r="1778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A5C0F" id="直线 1741" o:spid="_x0000_s1026" style="position:absolute;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2026368" behindDoc="0" locked="0" layoutInCell="1" allowOverlap="1" wp14:anchorId="68653DD8" wp14:editId="743CC5B3">
                <wp:simplePos x="0" y="0"/>
                <wp:positionH relativeFrom="column">
                  <wp:posOffset>4826635</wp:posOffset>
                </wp:positionH>
                <wp:positionV relativeFrom="paragraph">
                  <wp:posOffset>1242060</wp:posOffset>
                </wp:positionV>
                <wp:extent cx="106045" cy="2874645"/>
                <wp:effectExtent l="1390650" t="0" r="1379855" b="0"/>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FEF77"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sidRPr="00C6449B">
        <w:rPr>
          <w:rFonts w:eastAsia="SimSun"/>
          <w:noProof/>
          <w:lang w:val="en-US"/>
        </w:rPr>
        <mc:AlternateContent>
          <mc:Choice Requires="wps">
            <w:drawing>
              <wp:anchor distT="0" distB="0" distL="114300" distR="114300" simplePos="0" relativeHeight="252025344" behindDoc="0" locked="0" layoutInCell="1" allowOverlap="1" wp14:anchorId="0F028128" wp14:editId="31CD9F59">
                <wp:simplePos x="0" y="0"/>
                <wp:positionH relativeFrom="column">
                  <wp:posOffset>4599305</wp:posOffset>
                </wp:positionH>
                <wp:positionV relativeFrom="paragraph">
                  <wp:posOffset>1105535</wp:posOffset>
                </wp:positionV>
                <wp:extent cx="537845" cy="6985"/>
                <wp:effectExtent l="0" t="0" r="14605" b="1206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0C571F" id="直线 1743" o:spid="_x0000_s1026" style="position:absolute;z-index:25202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2024320" behindDoc="0" locked="0" layoutInCell="1" allowOverlap="1" wp14:anchorId="6E218E68" wp14:editId="2E58EA2B">
                <wp:simplePos x="0" y="0"/>
                <wp:positionH relativeFrom="column">
                  <wp:posOffset>5238750</wp:posOffset>
                </wp:positionH>
                <wp:positionV relativeFrom="paragraph">
                  <wp:posOffset>1132205</wp:posOffset>
                </wp:positionV>
                <wp:extent cx="55245" cy="575310"/>
                <wp:effectExtent l="0" t="0" r="1905" b="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AF641F" id="组合 1744" o:spid="_x0000_s1026" style="position:absolute;margin-left:412.5pt;margin-top:89.15pt;width:4.35pt;height:45.3pt;z-index:2520243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23296" behindDoc="0" locked="0" layoutInCell="1" allowOverlap="1" wp14:anchorId="18611270" wp14:editId="2ED50C6A">
                <wp:simplePos x="0" y="0"/>
                <wp:positionH relativeFrom="column">
                  <wp:posOffset>4469765</wp:posOffset>
                </wp:positionH>
                <wp:positionV relativeFrom="paragraph">
                  <wp:posOffset>1132205</wp:posOffset>
                </wp:positionV>
                <wp:extent cx="54610" cy="576580"/>
                <wp:effectExtent l="0" t="0" r="2540" b="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7AAAC2" id="组合 1747" o:spid="_x0000_s1026" style="position:absolute;margin-left:351.95pt;margin-top:89.15pt;width:4.3pt;height:45.4pt;z-index:252023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22272" behindDoc="0" locked="0" layoutInCell="1" allowOverlap="1" wp14:anchorId="5F0D0078" wp14:editId="38A450D0">
                <wp:simplePos x="0" y="0"/>
                <wp:positionH relativeFrom="column">
                  <wp:posOffset>4101465</wp:posOffset>
                </wp:positionH>
                <wp:positionV relativeFrom="paragraph">
                  <wp:posOffset>1104265</wp:posOffset>
                </wp:positionV>
                <wp:extent cx="495935" cy="720725"/>
                <wp:effectExtent l="15240" t="18415" r="12700" b="13335"/>
                <wp:wrapNone/>
                <wp:docPr id="93" name="AutoShape 2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36F4F" id="AutoShape 2160" o:spid="_x0000_s1026" style="position:absolute;margin-left:322.95pt;margin-top:86.95pt;width:39.05pt;height:56.75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jq3h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21248" behindDoc="0" locked="0" layoutInCell="1" allowOverlap="1" wp14:anchorId="10D7D4C3" wp14:editId="41854CA6">
                <wp:simplePos x="0" y="0"/>
                <wp:positionH relativeFrom="column">
                  <wp:posOffset>5141595</wp:posOffset>
                </wp:positionH>
                <wp:positionV relativeFrom="paragraph">
                  <wp:posOffset>1107440</wp:posOffset>
                </wp:positionV>
                <wp:extent cx="565150" cy="718820"/>
                <wp:effectExtent l="7620" t="21590" r="17780" b="12065"/>
                <wp:wrapNone/>
                <wp:docPr id="92" name="AutoShape 2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E6C49" id="AutoShape 2159" o:spid="_x0000_s1026" style="position:absolute;margin-left:404.85pt;margin-top:87.2pt;width:44.5pt;height:56.6pt;flip:x;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2020224" behindDoc="0" locked="0" layoutInCell="1" allowOverlap="1" wp14:anchorId="4309F629" wp14:editId="1167606F">
                <wp:simplePos x="0" y="0"/>
                <wp:positionH relativeFrom="column">
                  <wp:posOffset>5123815</wp:posOffset>
                </wp:positionH>
                <wp:positionV relativeFrom="paragraph">
                  <wp:posOffset>1132205</wp:posOffset>
                </wp:positionV>
                <wp:extent cx="55245" cy="575310"/>
                <wp:effectExtent l="0" t="0" r="1905" b="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789E49" id="组合 1752" o:spid="_x0000_s1026" style="position:absolute;margin-left:403.45pt;margin-top:89.15pt;width:4.35pt;height:45.3pt;z-index:25202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9200" behindDoc="0" locked="0" layoutInCell="1" allowOverlap="1" wp14:anchorId="70355B02" wp14:editId="7723FB91">
                <wp:simplePos x="0" y="0"/>
                <wp:positionH relativeFrom="column">
                  <wp:posOffset>5065395</wp:posOffset>
                </wp:positionH>
                <wp:positionV relativeFrom="paragraph">
                  <wp:posOffset>1132205</wp:posOffset>
                </wp:positionV>
                <wp:extent cx="53975" cy="576580"/>
                <wp:effectExtent l="0" t="0" r="3175" b="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73EFA7" id="组合 1755" o:spid="_x0000_s1026" style="position:absolute;margin-left:398.85pt;margin-top:89.15pt;width:4.25pt;height:45.4pt;z-index:25201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8176" behindDoc="0" locked="0" layoutInCell="1" allowOverlap="1" wp14:anchorId="49F14CF1" wp14:editId="06B49C85">
                <wp:simplePos x="0" y="0"/>
                <wp:positionH relativeFrom="column">
                  <wp:posOffset>4956810</wp:posOffset>
                </wp:positionH>
                <wp:positionV relativeFrom="paragraph">
                  <wp:posOffset>1132205</wp:posOffset>
                </wp:positionV>
                <wp:extent cx="55245" cy="575310"/>
                <wp:effectExtent l="0" t="0" r="1905" b="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A4F6E" id="组合 1758" o:spid="_x0000_s1026" style="position:absolute;margin-left:390.3pt;margin-top:89.15pt;width:4.35pt;height:45.3pt;z-index:25201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7152" behindDoc="0" locked="0" layoutInCell="1" allowOverlap="1" wp14:anchorId="4921A513" wp14:editId="1A303527">
                <wp:simplePos x="0" y="0"/>
                <wp:positionH relativeFrom="column">
                  <wp:posOffset>5012055</wp:posOffset>
                </wp:positionH>
                <wp:positionV relativeFrom="paragraph">
                  <wp:posOffset>1135380</wp:posOffset>
                </wp:positionV>
                <wp:extent cx="53340" cy="573405"/>
                <wp:effectExtent l="0" t="0" r="3810" b="0"/>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14B273" id="组合 1761" o:spid="_x0000_s1026" style="position:absolute;margin-left:394.65pt;margin-top:89.4pt;width:4.2pt;height:45.15pt;z-index:25201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6128" behindDoc="0" locked="0" layoutInCell="1" allowOverlap="1" wp14:anchorId="2AC6967B" wp14:editId="356C26C4">
                <wp:simplePos x="0" y="0"/>
                <wp:positionH relativeFrom="column">
                  <wp:posOffset>5181600</wp:posOffset>
                </wp:positionH>
                <wp:positionV relativeFrom="paragraph">
                  <wp:posOffset>1132205</wp:posOffset>
                </wp:positionV>
                <wp:extent cx="52705" cy="575310"/>
                <wp:effectExtent l="0" t="0" r="4445" b="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8365FD" id="组合 1764" o:spid="_x0000_s1026" style="position:absolute;margin-left:408pt;margin-top:89.15pt;width:4.15pt;height:45.3pt;z-index:25201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5104" behindDoc="0" locked="0" layoutInCell="1" allowOverlap="1" wp14:anchorId="1F87B897" wp14:editId="66A64A44">
                <wp:simplePos x="0" y="0"/>
                <wp:positionH relativeFrom="column">
                  <wp:posOffset>4901565</wp:posOffset>
                </wp:positionH>
                <wp:positionV relativeFrom="paragraph">
                  <wp:posOffset>1135380</wp:posOffset>
                </wp:positionV>
                <wp:extent cx="53975" cy="573405"/>
                <wp:effectExtent l="0" t="0" r="3175" b="0"/>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C1F2D6" id="组合 1767" o:spid="_x0000_s1026" style="position:absolute;margin-left:385.95pt;margin-top:89.4pt;width:4.25pt;height:45.15pt;z-index:25201510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4080" behindDoc="0" locked="0" layoutInCell="1" allowOverlap="1" wp14:anchorId="34C12C68" wp14:editId="5609FAD0">
                <wp:simplePos x="0" y="0"/>
                <wp:positionH relativeFrom="column">
                  <wp:posOffset>4846320</wp:posOffset>
                </wp:positionH>
                <wp:positionV relativeFrom="paragraph">
                  <wp:posOffset>1133475</wp:posOffset>
                </wp:positionV>
                <wp:extent cx="55245" cy="575310"/>
                <wp:effectExtent l="0" t="0" r="1905" b="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CC232" id="组合 1770" o:spid="_x0000_s1026" style="position:absolute;margin-left:381.6pt;margin-top:89.25pt;width:4.35pt;height:45.3pt;z-index:252014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3056" behindDoc="0" locked="0" layoutInCell="1" allowOverlap="1" wp14:anchorId="71D16A6B" wp14:editId="552EDD55">
                <wp:simplePos x="0" y="0"/>
                <wp:positionH relativeFrom="column">
                  <wp:posOffset>4792980</wp:posOffset>
                </wp:positionH>
                <wp:positionV relativeFrom="paragraph">
                  <wp:posOffset>1132205</wp:posOffset>
                </wp:positionV>
                <wp:extent cx="53340" cy="575310"/>
                <wp:effectExtent l="0" t="0" r="3810" b="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D7FE65" id="组合 1773" o:spid="_x0000_s1026" style="position:absolute;margin-left:377.4pt;margin-top:89.15pt;width:4.2pt;height:45.3pt;z-index:25201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2032" behindDoc="0" locked="0" layoutInCell="1" allowOverlap="1" wp14:anchorId="09EC8682" wp14:editId="3B9F72B2">
                <wp:simplePos x="0" y="0"/>
                <wp:positionH relativeFrom="column">
                  <wp:posOffset>4684395</wp:posOffset>
                </wp:positionH>
                <wp:positionV relativeFrom="paragraph">
                  <wp:posOffset>1132205</wp:posOffset>
                </wp:positionV>
                <wp:extent cx="53340" cy="576580"/>
                <wp:effectExtent l="0" t="0" r="3810" b="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3A975B" id="组合 1776" o:spid="_x0000_s1026" style="position:absolute;margin-left:368.85pt;margin-top:89.15pt;width:4.2pt;height:45.4pt;z-index:25201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11008" behindDoc="0" locked="0" layoutInCell="1" allowOverlap="1" wp14:anchorId="51F0D19D" wp14:editId="212897DB">
                <wp:simplePos x="0" y="0"/>
                <wp:positionH relativeFrom="column">
                  <wp:posOffset>4633595</wp:posOffset>
                </wp:positionH>
                <wp:positionV relativeFrom="paragraph">
                  <wp:posOffset>1129665</wp:posOffset>
                </wp:positionV>
                <wp:extent cx="55245" cy="573405"/>
                <wp:effectExtent l="0" t="0" r="1905" b="0"/>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F5AAE3" id="组合 1779" o:spid="_x0000_s1026" style="position:absolute;margin-left:364.85pt;margin-top:88.95pt;width:4.35pt;height:45.15pt;z-index:25201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9984" behindDoc="0" locked="0" layoutInCell="1" allowOverlap="1" wp14:anchorId="1EA64A34" wp14:editId="2F9A337D">
                <wp:simplePos x="0" y="0"/>
                <wp:positionH relativeFrom="column">
                  <wp:posOffset>4524375</wp:posOffset>
                </wp:positionH>
                <wp:positionV relativeFrom="paragraph">
                  <wp:posOffset>1129665</wp:posOffset>
                </wp:positionV>
                <wp:extent cx="55245" cy="573405"/>
                <wp:effectExtent l="0" t="0" r="1905" b="0"/>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EBF2D8" id="组合 1782" o:spid="_x0000_s1026" style="position:absolute;margin-left:356.25pt;margin-top:88.95pt;width:4.35pt;height:45.15pt;z-index:25200998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8960" behindDoc="0" locked="0" layoutInCell="1" allowOverlap="1" wp14:anchorId="6C798262" wp14:editId="0C7DF3D1">
                <wp:simplePos x="0" y="0"/>
                <wp:positionH relativeFrom="column">
                  <wp:posOffset>4579620</wp:posOffset>
                </wp:positionH>
                <wp:positionV relativeFrom="paragraph">
                  <wp:posOffset>1130935</wp:posOffset>
                </wp:positionV>
                <wp:extent cx="53975" cy="573405"/>
                <wp:effectExtent l="0" t="0" r="3175" b="0"/>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2BBF5C" id="组合 1785" o:spid="_x0000_s1026" style="position:absolute;margin-left:360.6pt;margin-top:89.05pt;width:4.25pt;height:45.15pt;z-index:25200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2007936" behindDoc="0" locked="0" layoutInCell="1" allowOverlap="1" wp14:anchorId="0C8BCD1C" wp14:editId="482218BA">
                <wp:simplePos x="0" y="0"/>
                <wp:positionH relativeFrom="column">
                  <wp:posOffset>4737735</wp:posOffset>
                </wp:positionH>
                <wp:positionV relativeFrom="paragraph">
                  <wp:posOffset>1132205</wp:posOffset>
                </wp:positionV>
                <wp:extent cx="53975" cy="576580"/>
                <wp:effectExtent l="0" t="0" r="3175" b="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2F6CCF" id="组合 1788" o:spid="_x0000_s1026" style="position:absolute;margin-left:373.05pt;margin-top:89.15pt;width:4.25pt;height:45.4pt;z-index:2520079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2006912" behindDoc="0" locked="0" layoutInCell="1" allowOverlap="1" wp14:anchorId="6A48670A" wp14:editId="0DFBD2E5">
                <wp:simplePos x="0" y="0"/>
                <wp:positionH relativeFrom="column">
                  <wp:posOffset>5828665</wp:posOffset>
                </wp:positionH>
                <wp:positionV relativeFrom="paragraph">
                  <wp:posOffset>1897380</wp:posOffset>
                </wp:positionV>
                <wp:extent cx="472440" cy="111760"/>
                <wp:effectExtent l="0" t="0" r="0" b="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F1E6C"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48670A" id="矩形 1791" o:spid="_x0000_s1235" style="position:absolute;left:0;text-align:left;margin-left:458.95pt;margin-top:149.4pt;width:37.2pt;height:8.8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14:paraId="423F1E6C"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2005888" behindDoc="0" locked="0" layoutInCell="1" allowOverlap="1" wp14:anchorId="76A5C97D" wp14:editId="271D28CD">
                <wp:simplePos x="0" y="0"/>
                <wp:positionH relativeFrom="column">
                  <wp:posOffset>6142990</wp:posOffset>
                </wp:positionH>
                <wp:positionV relativeFrom="paragraph">
                  <wp:posOffset>2138045</wp:posOffset>
                </wp:positionV>
                <wp:extent cx="509905" cy="127635"/>
                <wp:effectExtent l="0" t="0" r="0" b="0"/>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B3A28"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5C97D" id="矩形 1792" o:spid="_x0000_s1236" style="position:absolute;left:0;text-align:left;margin-left:483.7pt;margin-top:168.35pt;width:40.15pt;height:10.05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14:paraId="402B3A28"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3840" behindDoc="0" locked="0" layoutInCell="1" allowOverlap="1" wp14:anchorId="512FBEF7" wp14:editId="06DC8703">
                <wp:simplePos x="0" y="0"/>
                <wp:positionH relativeFrom="column">
                  <wp:posOffset>4962525</wp:posOffset>
                </wp:positionH>
                <wp:positionV relativeFrom="paragraph">
                  <wp:posOffset>1115695</wp:posOffset>
                </wp:positionV>
                <wp:extent cx="506730" cy="718820"/>
                <wp:effectExtent l="19050" t="20320" r="7620" b="13335"/>
                <wp:wrapNone/>
                <wp:docPr id="91" name="AutoShape 2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A6C83" id="AutoShape 2116" o:spid="_x0000_s1026" style="position:absolute;margin-left:390.75pt;margin-top:87.85pt;width:39.9pt;height:56.6pt;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sj6xwAAN+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2002816" behindDoc="0" locked="0" layoutInCell="1" allowOverlap="1" wp14:anchorId="2FBDDBA1" wp14:editId="6E487A44">
                <wp:simplePos x="0" y="0"/>
                <wp:positionH relativeFrom="column">
                  <wp:posOffset>3603625</wp:posOffset>
                </wp:positionH>
                <wp:positionV relativeFrom="paragraph">
                  <wp:posOffset>158750</wp:posOffset>
                </wp:positionV>
                <wp:extent cx="2569210" cy="116205"/>
                <wp:effectExtent l="0" t="0" r="0" b="0"/>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2DFF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DDBA1" id="矩形 1794" o:spid="_x0000_s1237" style="position:absolute;left:0;text-align:left;margin-left:283.75pt;margin-top:12.5pt;width:202.3pt;height:9.15pt;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14:paraId="5562DFF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C6449B">
        <w:rPr>
          <w:rFonts w:eastAsia="SimSun"/>
          <w:noProof/>
          <w:lang w:val="en-US"/>
        </w:rPr>
        <mc:AlternateContent>
          <mc:Choice Requires="wps">
            <w:drawing>
              <wp:anchor distT="0" distB="0" distL="114300" distR="114300" simplePos="0" relativeHeight="252001792" behindDoc="0" locked="0" layoutInCell="1" allowOverlap="1" wp14:anchorId="219F776C" wp14:editId="0B4BFC6E">
                <wp:simplePos x="0" y="0"/>
                <wp:positionH relativeFrom="column">
                  <wp:posOffset>3709670</wp:posOffset>
                </wp:positionH>
                <wp:positionV relativeFrom="paragraph">
                  <wp:posOffset>1161415</wp:posOffset>
                </wp:positionV>
                <wp:extent cx="48895" cy="556895"/>
                <wp:effectExtent l="0" t="0" r="0" b="0"/>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68229"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9F776C" id="文本框 1795" o:spid="_x0000_s1238" type="#_x0000_t202" style="position:absolute;left:0;text-align:left;margin-left:292.1pt;margin-top:91.45pt;width:3.85pt;height:43.85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14:paraId="4D368229"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99744" behindDoc="0" locked="0" layoutInCell="1" allowOverlap="1" wp14:anchorId="7DB52C18" wp14:editId="132D7034">
                <wp:simplePos x="0" y="0"/>
                <wp:positionH relativeFrom="column">
                  <wp:posOffset>5478780</wp:posOffset>
                </wp:positionH>
                <wp:positionV relativeFrom="paragraph">
                  <wp:posOffset>1116965</wp:posOffset>
                </wp:positionV>
                <wp:extent cx="659765" cy="1270"/>
                <wp:effectExtent l="0" t="0" r="6985" b="1778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000E71" id="直线 1796" o:spid="_x0000_s1026" style="position:absolute;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98720" behindDoc="0" locked="0" layoutInCell="1" allowOverlap="1" wp14:anchorId="2A6987F6" wp14:editId="76197E11">
                <wp:simplePos x="0" y="0"/>
                <wp:positionH relativeFrom="column">
                  <wp:posOffset>4280535</wp:posOffset>
                </wp:positionH>
                <wp:positionV relativeFrom="paragraph">
                  <wp:posOffset>1109980</wp:posOffset>
                </wp:positionV>
                <wp:extent cx="513715" cy="718820"/>
                <wp:effectExtent l="13335" t="14605" r="15875" b="19050"/>
                <wp:wrapNone/>
                <wp:docPr id="90" name="AutoShape 2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E7C65" id="AutoShape 2111" o:spid="_x0000_s1026" style="position:absolute;margin-left:337.05pt;margin-top:87.4pt;width:40.45pt;height:56.6pt;flip:x;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zdIh0AAOm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7696" behindDoc="0" locked="0" layoutInCell="1" allowOverlap="1" wp14:anchorId="2D91A9EE" wp14:editId="7E7CA0B4">
                <wp:simplePos x="0" y="0"/>
                <wp:positionH relativeFrom="column">
                  <wp:posOffset>6125210</wp:posOffset>
                </wp:positionH>
                <wp:positionV relativeFrom="paragraph">
                  <wp:posOffset>1116965</wp:posOffset>
                </wp:positionV>
                <wp:extent cx="566420" cy="718820"/>
                <wp:effectExtent l="10160" t="21590" r="13970" b="12065"/>
                <wp:wrapNone/>
                <wp:docPr id="89"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6DEFD4" id="AutoShape 2110" o:spid="_x0000_s1026" style="position:absolute;margin-left:482.3pt;margin-top:87.95pt;width:44.6pt;height:56.6pt;flip:x;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96672" behindDoc="0" locked="0" layoutInCell="1" allowOverlap="1" wp14:anchorId="4830E6D4" wp14:editId="57A0AC9F">
                <wp:simplePos x="0" y="0"/>
                <wp:positionH relativeFrom="column">
                  <wp:posOffset>5821045</wp:posOffset>
                </wp:positionH>
                <wp:positionV relativeFrom="paragraph">
                  <wp:posOffset>2026285</wp:posOffset>
                </wp:positionV>
                <wp:extent cx="484505" cy="36195"/>
                <wp:effectExtent l="10795" t="26035" r="19050" b="33020"/>
                <wp:wrapNone/>
                <wp:docPr id="88" name="AutoShape 2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4C13E9" id="AutoShape 2109" o:spid="_x0000_s1026" style="position:absolute;margin-left:458.35pt;margin-top:159.55pt;width:38.15pt;height:2.85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995648" behindDoc="0" locked="0" layoutInCell="1" allowOverlap="1" wp14:anchorId="171424EA" wp14:editId="5FD88A80">
                <wp:simplePos x="0" y="0"/>
                <wp:positionH relativeFrom="column">
                  <wp:posOffset>3445510</wp:posOffset>
                </wp:positionH>
                <wp:positionV relativeFrom="paragraph">
                  <wp:posOffset>1901825</wp:posOffset>
                </wp:positionV>
                <wp:extent cx="474345" cy="110490"/>
                <wp:effectExtent l="0" t="0" r="0" b="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C35A9"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424EA" id="矩形 1800" o:spid="_x0000_s1239" style="position:absolute;left:0;text-align:left;margin-left:271.3pt;margin-top:149.75pt;width:37.35pt;height:8.7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14:paraId="3F2C35A9"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993600" behindDoc="0" locked="0" layoutInCell="1" allowOverlap="1" wp14:anchorId="7AD8ECF0" wp14:editId="10622E01">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5E8BCA" id="直线 1801" o:spid="_x0000_s1026" style="position:absolute;z-index:25199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92576" behindDoc="0" locked="0" layoutInCell="1" allowOverlap="1" wp14:anchorId="6F069B69" wp14:editId="7E6FBED9">
                <wp:simplePos x="0" y="0"/>
                <wp:positionH relativeFrom="column">
                  <wp:posOffset>4417060</wp:posOffset>
                </wp:positionH>
                <wp:positionV relativeFrom="paragraph">
                  <wp:posOffset>746125</wp:posOffset>
                </wp:positionV>
                <wp:extent cx="6350" cy="983615"/>
                <wp:effectExtent l="0" t="0" r="12700" b="698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BBD02" id="直线 1802" o:spid="_x0000_s1026" style="position:absolute;z-index:25199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4294967295" distB="4294967295" distL="114300" distR="114300" simplePos="0" relativeHeight="251991552" behindDoc="0" locked="0" layoutInCell="1" allowOverlap="1" wp14:anchorId="6B84FE75" wp14:editId="785BDAA8">
                <wp:simplePos x="0" y="0"/>
                <wp:positionH relativeFrom="column">
                  <wp:posOffset>3303905</wp:posOffset>
                </wp:positionH>
                <wp:positionV relativeFrom="paragraph">
                  <wp:posOffset>1708784</wp:posOffset>
                </wp:positionV>
                <wp:extent cx="3181985" cy="0"/>
                <wp:effectExtent l="0" t="95250" r="0" b="9525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B80D56" id="直线 1803" o:spid="_x0000_s1026" style="position:absolute;flip:y;z-index:25199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990528" behindDoc="0" locked="0" layoutInCell="1" allowOverlap="1" wp14:anchorId="6822BD52" wp14:editId="16D4058C">
                <wp:simplePos x="0" y="0"/>
                <wp:positionH relativeFrom="column">
                  <wp:posOffset>6224905</wp:posOffset>
                </wp:positionH>
                <wp:positionV relativeFrom="paragraph">
                  <wp:posOffset>1133475</wp:posOffset>
                </wp:positionV>
                <wp:extent cx="53975" cy="575310"/>
                <wp:effectExtent l="0" t="0" r="3175" b="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FF49D3" id="组合 1804" o:spid="_x0000_s1026" style="position:absolute;margin-left:490.15pt;margin-top:89.25pt;width:4.25pt;height:45.3pt;z-index:251990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9504" behindDoc="0" locked="0" layoutInCell="1" allowOverlap="1" wp14:anchorId="17C5E582" wp14:editId="6AAB63A3">
                <wp:simplePos x="0" y="0"/>
                <wp:positionH relativeFrom="column">
                  <wp:posOffset>6170295</wp:posOffset>
                </wp:positionH>
                <wp:positionV relativeFrom="paragraph">
                  <wp:posOffset>1136650</wp:posOffset>
                </wp:positionV>
                <wp:extent cx="53340" cy="573405"/>
                <wp:effectExtent l="0" t="0" r="3810" b="0"/>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2EB6B1" id="组合 1807" o:spid="_x0000_s1026" style="position:absolute;margin-left:485.85pt;margin-top:89.5pt;width:4.2pt;height:45.15pt;z-index:251989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8480" behindDoc="0" locked="0" layoutInCell="1" allowOverlap="1" wp14:anchorId="1E02633A" wp14:editId="04853C0A">
                <wp:simplePos x="0" y="0"/>
                <wp:positionH relativeFrom="column">
                  <wp:posOffset>6056630</wp:posOffset>
                </wp:positionH>
                <wp:positionV relativeFrom="paragraph">
                  <wp:posOffset>1137920</wp:posOffset>
                </wp:positionV>
                <wp:extent cx="55245" cy="573405"/>
                <wp:effectExtent l="0" t="0" r="1905" b="0"/>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CF0A9B" id="组合 1810" o:spid="_x0000_s1026" style="position:absolute;margin-left:476.9pt;margin-top:89.6pt;width:4.35pt;height:45.15pt;z-index:251988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7456" behindDoc="0" locked="0" layoutInCell="1" allowOverlap="1" wp14:anchorId="5CA567FC" wp14:editId="2923C867">
                <wp:simplePos x="0" y="0"/>
                <wp:positionH relativeFrom="column">
                  <wp:posOffset>6000115</wp:posOffset>
                </wp:positionH>
                <wp:positionV relativeFrom="paragraph">
                  <wp:posOffset>1137920</wp:posOffset>
                </wp:positionV>
                <wp:extent cx="52070" cy="573405"/>
                <wp:effectExtent l="0" t="0" r="5080" b="0"/>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311DAF" id="组合 1813" o:spid="_x0000_s1026" style="position:absolute;margin-left:472.45pt;margin-top:89.6pt;width:4.1pt;height:45.15pt;z-index:251987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6432" behindDoc="0" locked="0" layoutInCell="1" allowOverlap="1" wp14:anchorId="50930610" wp14:editId="1AE24E96">
                <wp:simplePos x="0" y="0"/>
                <wp:positionH relativeFrom="column">
                  <wp:posOffset>5891530</wp:posOffset>
                </wp:positionH>
                <wp:positionV relativeFrom="paragraph">
                  <wp:posOffset>1137920</wp:posOffset>
                </wp:positionV>
                <wp:extent cx="53340" cy="573405"/>
                <wp:effectExtent l="0" t="0" r="3810" b="0"/>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92795C" id="组合 1816" o:spid="_x0000_s1026" style="position:absolute;margin-left:463.9pt;margin-top:89.6pt;width:4.2pt;height:45.15pt;z-index:25198643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5408" behindDoc="0" locked="0" layoutInCell="1" allowOverlap="1" wp14:anchorId="335C73A6" wp14:editId="3D90C659">
                <wp:simplePos x="0" y="0"/>
                <wp:positionH relativeFrom="column">
                  <wp:posOffset>5944870</wp:posOffset>
                </wp:positionH>
                <wp:positionV relativeFrom="paragraph">
                  <wp:posOffset>1139190</wp:posOffset>
                </wp:positionV>
                <wp:extent cx="53975" cy="573405"/>
                <wp:effectExtent l="0" t="0" r="3175" b="0"/>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39B598" id="组合 1819" o:spid="_x0000_s1026" style="position:absolute;margin-left:468.1pt;margin-top:89.7pt;width:4.25pt;height:45.15pt;z-index:2519854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4384" behindDoc="0" locked="0" layoutInCell="1" allowOverlap="1" wp14:anchorId="7CCD66FE" wp14:editId="54A9A5A2">
                <wp:simplePos x="0" y="0"/>
                <wp:positionH relativeFrom="column">
                  <wp:posOffset>6115050</wp:posOffset>
                </wp:positionH>
                <wp:positionV relativeFrom="paragraph">
                  <wp:posOffset>1137920</wp:posOffset>
                </wp:positionV>
                <wp:extent cx="52070" cy="573405"/>
                <wp:effectExtent l="0" t="0" r="5080" b="0"/>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3F5B0" id="组合 1822" o:spid="_x0000_s1026" style="position:absolute;margin-left:481.5pt;margin-top:89.6pt;width:4.1pt;height:45.15pt;z-index:251984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3360" behindDoc="0" locked="0" layoutInCell="1" allowOverlap="1" wp14:anchorId="6EF5073F" wp14:editId="7F1A77E0">
                <wp:simplePos x="0" y="0"/>
                <wp:positionH relativeFrom="column">
                  <wp:posOffset>5834380</wp:posOffset>
                </wp:positionH>
                <wp:positionV relativeFrom="paragraph">
                  <wp:posOffset>1139190</wp:posOffset>
                </wp:positionV>
                <wp:extent cx="53975" cy="573405"/>
                <wp:effectExtent l="0" t="0" r="3175" b="0"/>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57F899" id="组合 1825" o:spid="_x0000_s1026" style="position:absolute;margin-left:459.4pt;margin-top:89.7pt;width:4.25pt;height:45.15pt;z-index:25198336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2336" behindDoc="0" locked="0" layoutInCell="1" allowOverlap="1" wp14:anchorId="4923E828" wp14:editId="136070E5">
                <wp:simplePos x="0" y="0"/>
                <wp:positionH relativeFrom="column">
                  <wp:posOffset>5781040</wp:posOffset>
                </wp:positionH>
                <wp:positionV relativeFrom="paragraph">
                  <wp:posOffset>1137920</wp:posOffset>
                </wp:positionV>
                <wp:extent cx="53340" cy="574675"/>
                <wp:effectExtent l="0" t="0" r="3810" b="0"/>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A753D" id="组合 1828" o:spid="_x0000_s1026" style="position:absolute;margin-left:455.2pt;margin-top:89.6pt;width:4.2pt;height:45.25pt;z-index:25198233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1312" behindDoc="0" locked="0" layoutInCell="1" allowOverlap="1" wp14:anchorId="018E3282" wp14:editId="5B30F952">
                <wp:simplePos x="0" y="0"/>
                <wp:positionH relativeFrom="column">
                  <wp:posOffset>5727065</wp:posOffset>
                </wp:positionH>
                <wp:positionV relativeFrom="paragraph">
                  <wp:posOffset>1137920</wp:posOffset>
                </wp:positionV>
                <wp:extent cx="53975" cy="573405"/>
                <wp:effectExtent l="0" t="0" r="3175" b="0"/>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64F964" id="组合 1831" o:spid="_x0000_s1026" style="position:absolute;margin-left:450.95pt;margin-top:89.6pt;width:4.25pt;height:45.15pt;z-index:2519813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80288" behindDoc="0" locked="0" layoutInCell="1" allowOverlap="1" wp14:anchorId="47344EE3" wp14:editId="45F84B03">
                <wp:simplePos x="0" y="0"/>
                <wp:positionH relativeFrom="column">
                  <wp:posOffset>5617210</wp:posOffset>
                </wp:positionH>
                <wp:positionV relativeFrom="paragraph">
                  <wp:posOffset>1137920</wp:posOffset>
                </wp:positionV>
                <wp:extent cx="55245" cy="573405"/>
                <wp:effectExtent l="0" t="0" r="1905" b="0"/>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E6D2" id="组合 1834" o:spid="_x0000_s1026" style="position:absolute;margin-left:442.3pt;margin-top:89.6pt;width:4.35pt;height:45.15pt;z-index:25198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9264" behindDoc="0" locked="0" layoutInCell="1" allowOverlap="1" wp14:anchorId="3CC33401" wp14:editId="0075598C">
                <wp:simplePos x="0" y="0"/>
                <wp:positionH relativeFrom="column">
                  <wp:posOffset>5566410</wp:posOffset>
                </wp:positionH>
                <wp:positionV relativeFrom="paragraph">
                  <wp:posOffset>1132205</wp:posOffset>
                </wp:positionV>
                <wp:extent cx="55245" cy="576580"/>
                <wp:effectExtent l="0" t="0" r="1905" b="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EBFA8F" id="组合 1837" o:spid="_x0000_s1026" style="position:absolute;margin-left:438.3pt;margin-top:89.15pt;width:4.35pt;height:45.4pt;z-index:251979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8240" behindDoc="0" locked="0" layoutInCell="1" allowOverlap="1" wp14:anchorId="27AEF1FE" wp14:editId="511EA84B">
                <wp:simplePos x="0" y="0"/>
                <wp:positionH relativeFrom="column">
                  <wp:posOffset>5459095</wp:posOffset>
                </wp:positionH>
                <wp:positionV relativeFrom="paragraph">
                  <wp:posOffset>1132205</wp:posOffset>
                </wp:positionV>
                <wp:extent cx="53975" cy="575310"/>
                <wp:effectExtent l="0" t="0" r="3175" b="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9B06A8" id="组合 1840" o:spid="_x0000_s1026" style="position:absolute;margin-left:429.85pt;margin-top:89.15pt;width:4.25pt;height:45.3pt;z-index:25197824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7216" behindDoc="0" locked="0" layoutInCell="1" allowOverlap="1" wp14:anchorId="7D8658C3" wp14:editId="2B0E2AD2">
                <wp:simplePos x="0" y="0"/>
                <wp:positionH relativeFrom="column">
                  <wp:posOffset>5513070</wp:posOffset>
                </wp:positionH>
                <wp:positionV relativeFrom="paragraph">
                  <wp:posOffset>1135380</wp:posOffset>
                </wp:positionV>
                <wp:extent cx="53340" cy="573405"/>
                <wp:effectExtent l="0" t="0" r="3810" b="0"/>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AD0683" id="组合 1843" o:spid="_x0000_s1026" style="position:absolute;margin-left:434.1pt;margin-top:89.4pt;width:4.2pt;height:45.15pt;z-index:251977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6192" behindDoc="0" locked="0" layoutInCell="1" allowOverlap="1" wp14:anchorId="26083996" wp14:editId="7352CFDC">
                <wp:simplePos x="0" y="0"/>
                <wp:positionH relativeFrom="column">
                  <wp:posOffset>5672455</wp:posOffset>
                </wp:positionH>
                <wp:positionV relativeFrom="paragraph">
                  <wp:posOffset>1137920</wp:posOffset>
                </wp:positionV>
                <wp:extent cx="50165" cy="573405"/>
                <wp:effectExtent l="0" t="0" r="6985" b="0"/>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3BAFE" id="组合 1846" o:spid="_x0000_s1026" style="position:absolute;margin-left:446.65pt;margin-top:89.6pt;width:3.95pt;height:45.15pt;z-index:251976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5168" behindDoc="0" locked="0" layoutInCell="1" allowOverlap="1" wp14:anchorId="2495F600" wp14:editId="538EC4DD">
                <wp:simplePos x="0" y="0"/>
                <wp:positionH relativeFrom="column">
                  <wp:posOffset>6222365</wp:posOffset>
                </wp:positionH>
                <wp:positionV relativeFrom="paragraph">
                  <wp:posOffset>1135380</wp:posOffset>
                </wp:positionV>
                <wp:extent cx="52070" cy="573405"/>
                <wp:effectExtent l="0" t="0" r="5080" b="0"/>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2E99B0" id="组合 1849" o:spid="_x0000_s1026" style="position:absolute;margin-left:489.95pt;margin-top:89.4pt;width:4.1pt;height:45.15pt;z-index:251975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4144" behindDoc="0" locked="0" layoutInCell="1" allowOverlap="1" wp14:anchorId="280B34EB" wp14:editId="120A8FE9">
                <wp:simplePos x="0" y="0"/>
                <wp:positionH relativeFrom="column">
                  <wp:posOffset>5402580</wp:posOffset>
                </wp:positionH>
                <wp:positionV relativeFrom="paragraph">
                  <wp:posOffset>1135380</wp:posOffset>
                </wp:positionV>
                <wp:extent cx="53340" cy="573405"/>
                <wp:effectExtent l="0" t="0" r="3810" b="0"/>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1C0066" id="组合 1852" o:spid="_x0000_s1026" style="position:absolute;margin-left:425.4pt;margin-top:89.4pt;width:4.2pt;height:45.15pt;z-index:251974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3120" behindDoc="0" locked="0" layoutInCell="1" allowOverlap="1" wp14:anchorId="50F9E9D2" wp14:editId="5208FD57">
                <wp:simplePos x="0" y="0"/>
                <wp:positionH relativeFrom="column">
                  <wp:posOffset>5348605</wp:posOffset>
                </wp:positionH>
                <wp:positionV relativeFrom="paragraph">
                  <wp:posOffset>1133475</wp:posOffset>
                </wp:positionV>
                <wp:extent cx="53975" cy="575310"/>
                <wp:effectExtent l="0" t="0" r="3175" b="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69D8F1" id="组合 1855" o:spid="_x0000_s1026" style="position:absolute;margin-left:421.15pt;margin-top:89.25pt;width:4.25pt;height:45.3pt;z-index:251973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2096" behindDoc="0" locked="0" layoutInCell="1" allowOverlap="1" wp14:anchorId="1E8BFDF3" wp14:editId="39333F0F">
                <wp:simplePos x="0" y="0"/>
                <wp:positionH relativeFrom="column">
                  <wp:posOffset>4366895</wp:posOffset>
                </wp:positionH>
                <wp:positionV relativeFrom="paragraph">
                  <wp:posOffset>1133475</wp:posOffset>
                </wp:positionV>
                <wp:extent cx="53340" cy="575310"/>
                <wp:effectExtent l="0" t="0" r="3810" b="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45FFF" id="组合 1858" o:spid="_x0000_s1026" style="position:absolute;margin-left:343.85pt;margin-top:89.25pt;width:4.2pt;height:45.3pt;z-index:2519720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1072" behindDoc="0" locked="0" layoutInCell="1" allowOverlap="1" wp14:anchorId="7B9A12E3" wp14:editId="095E04D9">
                <wp:simplePos x="0" y="0"/>
                <wp:positionH relativeFrom="column">
                  <wp:posOffset>4310380</wp:posOffset>
                </wp:positionH>
                <wp:positionV relativeFrom="paragraph">
                  <wp:posOffset>1136650</wp:posOffset>
                </wp:positionV>
                <wp:extent cx="54610" cy="573405"/>
                <wp:effectExtent l="0" t="0" r="2540" b="0"/>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73B90B" id="组合 1861" o:spid="_x0000_s1026" style="position:absolute;margin-left:339.4pt;margin-top:89.5pt;width:4.3pt;height:45.15pt;z-index:251971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70048" behindDoc="0" locked="0" layoutInCell="1" allowOverlap="1" wp14:anchorId="60D396D5" wp14:editId="53F38027">
                <wp:simplePos x="0" y="0"/>
                <wp:positionH relativeFrom="column">
                  <wp:posOffset>4197985</wp:posOffset>
                </wp:positionH>
                <wp:positionV relativeFrom="paragraph">
                  <wp:posOffset>1137920</wp:posOffset>
                </wp:positionV>
                <wp:extent cx="53975" cy="573405"/>
                <wp:effectExtent l="0" t="0" r="3175" b="0"/>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DD994" id="组合 1864" o:spid="_x0000_s1026" style="position:absolute;margin-left:330.55pt;margin-top:89.6pt;width:4.25pt;height:45.15pt;z-index:251970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9024" behindDoc="0" locked="0" layoutInCell="1" allowOverlap="1" wp14:anchorId="304E59B3" wp14:editId="5E2C0010">
                <wp:simplePos x="0" y="0"/>
                <wp:positionH relativeFrom="column">
                  <wp:posOffset>4141470</wp:posOffset>
                </wp:positionH>
                <wp:positionV relativeFrom="paragraph">
                  <wp:posOffset>1137920</wp:posOffset>
                </wp:positionV>
                <wp:extent cx="52070" cy="573405"/>
                <wp:effectExtent l="0" t="0" r="5080" b="0"/>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155755" id="组合 1867" o:spid="_x0000_s1026" style="position:absolute;margin-left:326.1pt;margin-top:89.6pt;width:4.1pt;height:45.15pt;z-index:251969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8000" behindDoc="0" locked="0" layoutInCell="1" allowOverlap="1" wp14:anchorId="48D3E638" wp14:editId="12D8D0A1">
                <wp:simplePos x="0" y="0"/>
                <wp:positionH relativeFrom="column">
                  <wp:posOffset>4032885</wp:posOffset>
                </wp:positionH>
                <wp:positionV relativeFrom="paragraph">
                  <wp:posOffset>1137920</wp:posOffset>
                </wp:positionV>
                <wp:extent cx="53340" cy="573405"/>
                <wp:effectExtent l="0" t="0" r="3810" b="0"/>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8B857" id="组合 1870" o:spid="_x0000_s1026" style="position:absolute;margin-left:317.55pt;margin-top:89.6pt;width:4.2pt;height:45.15pt;z-index:2519680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6976" behindDoc="0" locked="0" layoutInCell="1" allowOverlap="1" wp14:anchorId="0433C30C" wp14:editId="48145C51">
                <wp:simplePos x="0" y="0"/>
                <wp:positionH relativeFrom="column">
                  <wp:posOffset>4086225</wp:posOffset>
                </wp:positionH>
                <wp:positionV relativeFrom="paragraph">
                  <wp:posOffset>1139190</wp:posOffset>
                </wp:positionV>
                <wp:extent cx="53975" cy="573405"/>
                <wp:effectExtent l="0" t="0" r="3175" b="0"/>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FE27CB" id="组合 1873" o:spid="_x0000_s1026" style="position:absolute;margin-left:321.75pt;margin-top:89.7pt;width:4.25pt;height:45.15pt;z-index:2519669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5952" behindDoc="0" locked="0" layoutInCell="1" allowOverlap="1" wp14:anchorId="50CE4886" wp14:editId="107C8F21">
                <wp:simplePos x="0" y="0"/>
                <wp:positionH relativeFrom="column">
                  <wp:posOffset>4256405</wp:posOffset>
                </wp:positionH>
                <wp:positionV relativeFrom="paragraph">
                  <wp:posOffset>1137920</wp:posOffset>
                </wp:positionV>
                <wp:extent cx="52070" cy="573405"/>
                <wp:effectExtent l="0" t="0" r="5080" b="0"/>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3F334" id="组合 1876" o:spid="_x0000_s1026" style="position:absolute;margin-left:335.15pt;margin-top:89.6pt;width:4.1pt;height:45.15pt;z-index:251965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4928" behindDoc="0" locked="0" layoutInCell="1" allowOverlap="1" wp14:anchorId="14C11A1E" wp14:editId="4E8DD0DE">
                <wp:simplePos x="0" y="0"/>
                <wp:positionH relativeFrom="column">
                  <wp:posOffset>3974465</wp:posOffset>
                </wp:positionH>
                <wp:positionV relativeFrom="paragraph">
                  <wp:posOffset>1139190</wp:posOffset>
                </wp:positionV>
                <wp:extent cx="55245" cy="573405"/>
                <wp:effectExtent l="0" t="0" r="1905" b="0"/>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86B44B" id="组合 1879" o:spid="_x0000_s1026" style="position:absolute;margin-left:312.95pt;margin-top:89.7pt;width:4.35pt;height:45.15pt;z-index:2519649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3904" behindDoc="0" locked="0" layoutInCell="1" allowOverlap="1" wp14:anchorId="4F13B7C8" wp14:editId="6950E77C">
                <wp:simplePos x="0" y="0"/>
                <wp:positionH relativeFrom="column">
                  <wp:posOffset>3922395</wp:posOffset>
                </wp:positionH>
                <wp:positionV relativeFrom="paragraph">
                  <wp:posOffset>1137920</wp:posOffset>
                </wp:positionV>
                <wp:extent cx="52070" cy="574675"/>
                <wp:effectExtent l="0" t="0" r="5080" b="0"/>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899C00" id="组合 1882" o:spid="_x0000_s1026" style="position:absolute;margin-left:308.85pt;margin-top:89.6pt;width:4.1pt;height:45.25pt;z-index:2519639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2880" behindDoc="0" locked="0" layoutInCell="1" allowOverlap="1" wp14:anchorId="427E470D" wp14:editId="60959ECD">
                <wp:simplePos x="0" y="0"/>
                <wp:positionH relativeFrom="column">
                  <wp:posOffset>3867150</wp:posOffset>
                </wp:positionH>
                <wp:positionV relativeFrom="paragraph">
                  <wp:posOffset>1137920</wp:posOffset>
                </wp:positionV>
                <wp:extent cx="55245" cy="573405"/>
                <wp:effectExtent l="0" t="0" r="1905" b="0"/>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6DCDEA" id="组合 1885" o:spid="_x0000_s1026" style="position:absolute;margin-left:304.5pt;margin-top:89.6pt;width:4.35pt;height:45.15pt;z-index:2519628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1856" behindDoc="0" locked="0" layoutInCell="1" allowOverlap="1" wp14:anchorId="01789DEF" wp14:editId="132A7C7F">
                <wp:simplePos x="0" y="0"/>
                <wp:positionH relativeFrom="column">
                  <wp:posOffset>3758565</wp:posOffset>
                </wp:positionH>
                <wp:positionV relativeFrom="paragraph">
                  <wp:posOffset>1137920</wp:posOffset>
                </wp:positionV>
                <wp:extent cx="53975" cy="573405"/>
                <wp:effectExtent l="0" t="0" r="3175" b="0"/>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42441" id="组合 1888" o:spid="_x0000_s1026" style="position:absolute;margin-left:295.95pt;margin-top:89.6pt;width:4.25pt;height:45.15pt;z-index:2519618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60832" behindDoc="0" locked="0" layoutInCell="1" allowOverlap="1" wp14:anchorId="0B4F95FF" wp14:editId="26BB91AB">
                <wp:simplePos x="0" y="0"/>
                <wp:positionH relativeFrom="column">
                  <wp:posOffset>3707765</wp:posOffset>
                </wp:positionH>
                <wp:positionV relativeFrom="paragraph">
                  <wp:posOffset>1132205</wp:posOffset>
                </wp:positionV>
                <wp:extent cx="55245" cy="576580"/>
                <wp:effectExtent l="0" t="0" r="1905" b="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0A218" id="组合 1891" o:spid="_x0000_s1026" style="position:absolute;margin-left:291.95pt;margin-top:89.15pt;width:4.35pt;height:45.4pt;z-index:2519608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9808" behindDoc="0" locked="0" layoutInCell="1" allowOverlap="1" wp14:anchorId="073A05A6" wp14:editId="72B907B0">
                <wp:simplePos x="0" y="0"/>
                <wp:positionH relativeFrom="column">
                  <wp:posOffset>3599180</wp:posOffset>
                </wp:positionH>
                <wp:positionV relativeFrom="paragraph">
                  <wp:posOffset>1132205</wp:posOffset>
                </wp:positionV>
                <wp:extent cx="55245" cy="575310"/>
                <wp:effectExtent l="0" t="0" r="1905" b="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2FAC13" id="组合 1894" o:spid="_x0000_s1026" style="position:absolute;margin-left:283.4pt;margin-top:89.15pt;width:4.35pt;height:45.3pt;z-index:2519598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8784" behindDoc="0" locked="0" layoutInCell="1" allowOverlap="1" wp14:anchorId="57F75E26" wp14:editId="08293F93">
                <wp:simplePos x="0" y="0"/>
                <wp:positionH relativeFrom="column">
                  <wp:posOffset>3654425</wp:posOffset>
                </wp:positionH>
                <wp:positionV relativeFrom="paragraph">
                  <wp:posOffset>1135380</wp:posOffset>
                </wp:positionV>
                <wp:extent cx="53340" cy="573405"/>
                <wp:effectExtent l="0" t="0" r="3810" b="0"/>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F4F5D7" id="组合 1897" o:spid="_x0000_s1026" style="position:absolute;margin-left:287.75pt;margin-top:89.4pt;width:4.2pt;height:45.15pt;z-index:2519587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57760" behindDoc="0" locked="0" layoutInCell="1" allowOverlap="1" wp14:anchorId="47E3B9C6" wp14:editId="7631246A">
                <wp:simplePos x="0" y="0"/>
                <wp:positionH relativeFrom="column">
                  <wp:posOffset>3812540</wp:posOffset>
                </wp:positionH>
                <wp:positionV relativeFrom="paragraph">
                  <wp:posOffset>1137920</wp:posOffset>
                </wp:positionV>
                <wp:extent cx="52070" cy="573405"/>
                <wp:effectExtent l="0" t="0" r="5080" b="0"/>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BF33B5" id="组合 1900" o:spid="_x0000_s1026" style="position:absolute;margin-left:300.2pt;margin-top:89.6pt;width:4.1pt;height:45.15pt;z-index:2519577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56736" behindDoc="0" locked="0" layoutInCell="1" allowOverlap="1" wp14:anchorId="065ABA8C" wp14:editId="24C6FDBE">
                <wp:simplePos x="0" y="0"/>
                <wp:positionH relativeFrom="column">
                  <wp:posOffset>3424555</wp:posOffset>
                </wp:positionH>
                <wp:positionV relativeFrom="paragraph">
                  <wp:posOffset>332105</wp:posOffset>
                </wp:positionV>
                <wp:extent cx="2882265" cy="5715"/>
                <wp:effectExtent l="38100" t="76200" r="70485" b="7048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54395" id="直线 1903" o:spid="_x0000_s1026" style="position:absolute;z-index:25195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955712" behindDoc="0" locked="0" layoutInCell="1" allowOverlap="1" wp14:anchorId="61B349A0" wp14:editId="6D8D9CB6">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26ABF" id="直线 1904" o:spid="_x0000_s1026" style="position:absolute;z-index:251955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4688" behindDoc="0" locked="0" layoutInCell="1" allowOverlap="1" wp14:anchorId="361C64E1" wp14:editId="2CE48217">
                <wp:simplePos x="0" y="0"/>
                <wp:positionH relativeFrom="column">
                  <wp:posOffset>3486150</wp:posOffset>
                </wp:positionH>
                <wp:positionV relativeFrom="paragraph">
                  <wp:posOffset>728345</wp:posOffset>
                </wp:positionV>
                <wp:extent cx="2540" cy="991235"/>
                <wp:effectExtent l="0" t="0" r="16510" b="1841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14D400" id="直线 1905" o:spid="_x0000_s1026" style="position:absolute;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53664" behindDoc="0" locked="0" layoutInCell="1" allowOverlap="1" wp14:anchorId="7A56D8D6" wp14:editId="71633CE9">
                <wp:simplePos x="0" y="0"/>
                <wp:positionH relativeFrom="column">
                  <wp:posOffset>6327775</wp:posOffset>
                </wp:positionH>
                <wp:positionV relativeFrom="paragraph">
                  <wp:posOffset>285750</wp:posOffset>
                </wp:positionV>
                <wp:extent cx="1905" cy="1833880"/>
                <wp:effectExtent l="0" t="0" r="1714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2B97F5" id="直线 1906" o:spid="_x0000_s1026" style="position:absolute;z-index:2519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sidRPr="00C6449B">
        <w:rPr>
          <w:rFonts w:eastAsia="SimSun"/>
          <w:noProof/>
          <w:lang w:val="en-US"/>
        </w:rPr>
        <mc:AlternateContent>
          <mc:Choice Requires="wps">
            <w:drawing>
              <wp:anchor distT="0" distB="0" distL="114299" distR="114299" simplePos="0" relativeHeight="251948544" behindDoc="0" locked="0" layoutInCell="1" allowOverlap="1" wp14:anchorId="70C9866C" wp14:editId="7027243F">
                <wp:simplePos x="0" y="0"/>
                <wp:positionH relativeFrom="column">
                  <wp:posOffset>5806439</wp:posOffset>
                </wp:positionH>
                <wp:positionV relativeFrom="paragraph">
                  <wp:posOffset>1712595</wp:posOffset>
                </wp:positionV>
                <wp:extent cx="0" cy="381000"/>
                <wp:effectExtent l="76200" t="38100" r="38100" b="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5DFBFF" id="直线 1907" o:spid="_x0000_s1026" style="position:absolute;flip:y;z-index:251948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947520" behindDoc="0" locked="0" layoutInCell="1" allowOverlap="1" wp14:anchorId="7E36C0A9" wp14:editId="3DA3AAB3">
                <wp:simplePos x="0" y="0"/>
                <wp:positionH relativeFrom="column">
                  <wp:posOffset>3946524</wp:posOffset>
                </wp:positionH>
                <wp:positionV relativeFrom="paragraph">
                  <wp:posOffset>1721485</wp:posOffset>
                </wp:positionV>
                <wp:extent cx="0" cy="379095"/>
                <wp:effectExtent l="76200" t="38100" r="38100" b="190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40084C" id="直线 1908" o:spid="_x0000_s1026" style="position:absolute;flip:y;z-index:251947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946496" behindDoc="0" locked="0" layoutInCell="1" allowOverlap="1" wp14:anchorId="158A1519" wp14:editId="5372D55C">
                <wp:simplePos x="0" y="0"/>
                <wp:positionH relativeFrom="column">
                  <wp:posOffset>3621405</wp:posOffset>
                </wp:positionH>
                <wp:positionV relativeFrom="paragraph">
                  <wp:posOffset>1109980</wp:posOffset>
                </wp:positionV>
                <wp:extent cx="659130" cy="1270"/>
                <wp:effectExtent l="0" t="0" r="7620" b="1778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44BD46" id="直线 1909" o:spid="_x0000_s1026" style="position:absolute;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45472" behindDoc="0" locked="0" layoutInCell="1" allowOverlap="1" wp14:anchorId="6D5823BD" wp14:editId="614A30A1">
                <wp:simplePos x="0" y="0"/>
                <wp:positionH relativeFrom="column">
                  <wp:posOffset>5356225</wp:posOffset>
                </wp:positionH>
                <wp:positionV relativeFrom="paragraph">
                  <wp:posOffset>937895</wp:posOffset>
                </wp:positionV>
                <wp:extent cx="911860" cy="36195"/>
                <wp:effectExtent l="12700" t="23495" r="18415" b="16510"/>
                <wp:wrapNone/>
                <wp:docPr id="87" name="AutoShape 19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1DAB2" id="AutoShape 1993" o:spid="_x0000_s1026" style="position:absolute;margin-left:421.75pt;margin-top:73.85pt;width:71.8pt;height:2.85pt;z-index:2519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R61/ATQQAAGE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4448" behindDoc="0" locked="0" layoutInCell="1" allowOverlap="1" wp14:anchorId="69600AAF" wp14:editId="64E07833">
                <wp:simplePos x="0" y="0"/>
                <wp:positionH relativeFrom="column">
                  <wp:posOffset>3754120</wp:posOffset>
                </wp:positionH>
                <wp:positionV relativeFrom="paragraph">
                  <wp:posOffset>2129790</wp:posOffset>
                </wp:positionV>
                <wp:extent cx="381635" cy="132715"/>
                <wp:effectExtent l="0" t="0" r="0" b="0"/>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CEEF7"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600AAF" id="矩形 1911" o:spid="_x0000_s1240" style="position:absolute;left:0;text-align:left;margin-left:295.6pt;margin-top:167.7pt;width:30.05pt;height:10.4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14:paraId="6C6CEEF7"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C6449B">
        <w:rPr>
          <w:rFonts w:eastAsia="SimSun"/>
          <w:noProof/>
          <w:lang w:val="en-US"/>
        </w:rPr>
        <mc:AlternateContent>
          <mc:Choice Requires="wps">
            <w:drawing>
              <wp:anchor distT="0" distB="0" distL="114300" distR="114300" simplePos="0" relativeHeight="251943424" behindDoc="0" locked="0" layoutInCell="1" allowOverlap="1" wp14:anchorId="2486D3B0" wp14:editId="558B8E70">
                <wp:simplePos x="0" y="0"/>
                <wp:positionH relativeFrom="column">
                  <wp:posOffset>3486150</wp:posOffset>
                </wp:positionH>
                <wp:positionV relativeFrom="paragraph">
                  <wp:posOffset>937895</wp:posOffset>
                </wp:positionV>
                <wp:extent cx="934085" cy="36195"/>
                <wp:effectExtent l="19050" t="23495" r="18415" b="16510"/>
                <wp:wrapNone/>
                <wp:docPr id="86" name="AutoShape 19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6EB28F" id="AutoShape 1991" o:spid="_x0000_s1026" style="position:absolute;margin-left:274.5pt;margin-top:73.85pt;width:73.55pt;height:2.85pt;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C6449B">
        <w:rPr>
          <w:rFonts w:eastAsia="SimSun"/>
          <w:noProof/>
          <w:lang w:val="en-US"/>
        </w:rPr>
        <mc:AlternateContent>
          <mc:Choice Requires="wps">
            <w:drawing>
              <wp:anchor distT="0" distB="0" distL="114300" distR="114300" simplePos="0" relativeHeight="251942400" behindDoc="0" locked="0" layoutInCell="1" allowOverlap="1" wp14:anchorId="6373C0EE" wp14:editId="65AB1D8E">
                <wp:simplePos x="0" y="0"/>
                <wp:positionH relativeFrom="column">
                  <wp:posOffset>3126740</wp:posOffset>
                </wp:positionH>
                <wp:positionV relativeFrom="paragraph">
                  <wp:posOffset>1108710</wp:posOffset>
                </wp:positionV>
                <wp:extent cx="496570" cy="718820"/>
                <wp:effectExtent l="12065" t="13335" r="5715" b="10795"/>
                <wp:wrapNone/>
                <wp:docPr id="85" name="AutoShape 19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28CDBE" id="AutoShape 1990" o:spid="_x0000_s1026" style="position:absolute;margin-left:246.2pt;margin-top:87.3pt;width:39.1pt;height:56.6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B5zOIICh0AAN+WAAAOAAAAAAAAAAAAAAAAAC4CAABkcnMvZTJvRG9jLnhtbFBLAQItABQA&#10;BgAIAAAAIQDZ0i+e3gAAAAsBAAAPAAAAAAAAAAAAAAAAAGQfAABkcnMvZG93bnJldi54bWxQSwUG&#10;AAAAAAQABADzAAAAb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41376" behindDoc="0" locked="0" layoutInCell="1" allowOverlap="1" wp14:anchorId="6ABD5AED" wp14:editId="0EDE512F">
                <wp:simplePos x="0" y="0"/>
                <wp:positionH relativeFrom="column">
                  <wp:posOffset>4362450</wp:posOffset>
                </wp:positionH>
                <wp:positionV relativeFrom="paragraph">
                  <wp:posOffset>1135380</wp:posOffset>
                </wp:positionV>
                <wp:extent cx="53340" cy="573405"/>
                <wp:effectExtent l="0" t="0" r="3810" b="0"/>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18C27E" id="组合 1914" o:spid="_x0000_s1026" style="position:absolute;margin-left:343.5pt;margin-top:89.4pt;width:4.2pt;height:45.15pt;z-index:25194137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40352" behindDoc="0" locked="0" layoutInCell="1" allowOverlap="1" wp14:anchorId="7D562896" wp14:editId="2B112427">
                <wp:simplePos x="0" y="0"/>
                <wp:positionH relativeFrom="column">
                  <wp:posOffset>3543935</wp:posOffset>
                </wp:positionH>
                <wp:positionV relativeFrom="paragraph">
                  <wp:posOffset>1135380</wp:posOffset>
                </wp:positionV>
                <wp:extent cx="53975" cy="573405"/>
                <wp:effectExtent l="0" t="0" r="3175" b="0"/>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469CA5" id="组合 1917" o:spid="_x0000_s1026" style="position:absolute;margin-left:279.05pt;margin-top:89.4pt;width:4.25pt;height:45.15pt;z-index:2519403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39328" behindDoc="0" locked="0" layoutInCell="1" allowOverlap="1" wp14:anchorId="6D5FF14F" wp14:editId="130F7638">
                <wp:simplePos x="0" y="0"/>
                <wp:positionH relativeFrom="column">
                  <wp:posOffset>3488690</wp:posOffset>
                </wp:positionH>
                <wp:positionV relativeFrom="paragraph">
                  <wp:posOffset>1133475</wp:posOffset>
                </wp:positionV>
                <wp:extent cx="55245" cy="575310"/>
                <wp:effectExtent l="0" t="0" r="1905" b="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C4C19A" id="组合 1920" o:spid="_x0000_s1026" style="position:absolute;margin-left:274.7pt;margin-top:89.25pt;width:4.35pt;height:45.3pt;z-index:2519393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55360" behindDoc="0" locked="0" layoutInCell="1" allowOverlap="1" wp14:anchorId="14B9566B" wp14:editId="5A10253B">
                <wp:simplePos x="0" y="0"/>
                <wp:positionH relativeFrom="column">
                  <wp:posOffset>2919730</wp:posOffset>
                </wp:positionH>
                <wp:positionV relativeFrom="paragraph">
                  <wp:posOffset>354330</wp:posOffset>
                </wp:positionV>
                <wp:extent cx="148590" cy="1273175"/>
                <wp:effectExtent l="0" t="0" r="0" b="0"/>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5EF6"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9566B" id="文本框 1923" o:spid="_x0000_s1241" type="#_x0000_t202" style="position:absolute;left:0;text-align:left;margin-left:229.9pt;margin-top:27.9pt;width:11.7pt;height:100.25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14:paraId="2A185EF6" w14:textId="77777777" w:rsidR="00496138" w:rsidRDefault="00496138"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38304" behindDoc="0" locked="0" layoutInCell="1" allowOverlap="1" wp14:anchorId="2534FDF2" wp14:editId="1E823B96">
                <wp:simplePos x="0" y="0"/>
                <wp:positionH relativeFrom="column">
                  <wp:posOffset>2937510</wp:posOffset>
                </wp:positionH>
                <wp:positionV relativeFrom="paragraph">
                  <wp:posOffset>2338070</wp:posOffset>
                </wp:positionV>
                <wp:extent cx="1270" cy="372110"/>
                <wp:effectExtent l="0" t="0" r="17780" b="889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216388" id="直线 1924" o:spid="_x0000_s1026" style="position:absolute;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7280" behindDoc="0" locked="0" layoutInCell="1" allowOverlap="1" wp14:anchorId="7CFEF3CB" wp14:editId="6EFC50C9">
                <wp:simplePos x="0" y="0"/>
                <wp:positionH relativeFrom="column">
                  <wp:posOffset>-24130</wp:posOffset>
                </wp:positionH>
                <wp:positionV relativeFrom="paragraph">
                  <wp:posOffset>2327910</wp:posOffset>
                </wp:positionV>
                <wp:extent cx="1270" cy="408940"/>
                <wp:effectExtent l="0" t="0" r="1778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1FA324" id="直线 1925" o:spid="_x0000_s1026" style="position:absolute;z-index:25193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935232" behindDoc="0" locked="0" layoutInCell="1" allowOverlap="1" wp14:anchorId="5BDBAC81" wp14:editId="306F571D">
                <wp:simplePos x="0" y="0"/>
                <wp:positionH relativeFrom="column">
                  <wp:posOffset>3010535</wp:posOffset>
                </wp:positionH>
                <wp:positionV relativeFrom="paragraph">
                  <wp:posOffset>-200025</wp:posOffset>
                </wp:positionV>
                <wp:extent cx="264160" cy="6360795"/>
                <wp:effectExtent l="3048000" t="0" r="3050540" b="0"/>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A52D50" id="自选图形 1926" o:spid="_x0000_s1026" type="#_x0000_t87" style="position:absolute;margin-left:237.05pt;margin-top:-15.75pt;width:20.8pt;height:500.85pt;rotation:-90;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sidRPr="00C6449B">
        <w:rPr>
          <w:rFonts w:eastAsia="SimSun"/>
          <w:noProof/>
          <w:lang w:val="en-US"/>
        </w:rPr>
        <mc:AlternateContent>
          <mc:Choice Requires="wps">
            <w:drawing>
              <wp:anchor distT="0" distB="0" distL="114300" distR="114300" simplePos="0" relativeHeight="251932160" behindDoc="0" locked="0" layoutInCell="1" allowOverlap="1" wp14:anchorId="1575B126" wp14:editId="7A4F3CE2">
                <wp:simplePos x="0" y="0"/>
                <wp:positionH relativeFrom="column">
                  <wp:posOffset>1379855</wp:posOffset>
                </wp:positionH>
                <wp:positionV relativeFrom="paragraph">
                  <wp:posOffset>1195070</wp:posOffset>
                </wp:positionV>
                <wp:extent cx="123190" cy="2934335"/>
                <wp:effectExtent l="1409700" t="0" r="1400810" b="0"/>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41F95F9" id="自选图形 1927" o:spid="_x0000_s1026" type="#_x0000_t87" style="position:absolute;margin-left:108.65pt;margin-top:94.1pt;width:9.7pt;height:231.05pt;rotation:-90;z-index:2519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sidRPr="00C6449B">
        <w:rPr>
          <w:rFonts w:eastAsia="SimSun"/>
          <w:noProof/>
          <w:lang w:val="en-US"/>
        </w:rPr>
        <mc:AlternateContent>
          <mc:Choice Requires="wps">
            <w:drawing>
              <wp:anchor distT="0" distB="0" distL="114300" distR="114300" simplePos="0" relativeHeight="251931136" behindDoc="0" locked="0" layoutInCell="1" allowOverlap="1" wp14:anchorId="5F19C1F0" wp14:editId="36735F31">
                <wp:simplePos x="0" y="0"/>
                <wp:positionH relativeFrom="column">
                  <wp:posOffset>1170940</wp:posOffset>
                </wp:positionH>
                <wp:positionV relativeFrom="paragraph">
                  <wp:posOffset>1087755</wp:posOffset>
                </wp:positionV>
                <wp:extent cx="547370" cy="6985"/>
                <wp:effectExtent l="0" t="0" r="5080" b="1206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9A7F8A" id="直线 1928" o:spid="_x0000_s1026" style="position:absolute;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sidRPr="00C6449B">
        <w:rPr>
          <w:rFonts w:eastAsia="SimSun"/>
          <w:noProof/>
          <w:lang w:val="en-US"/>
        </w:rPr>
        <mc:AlternateContent>
          <mc:Choice Requires="wpg">
            <w:drawing>
              <wp:anchor distT="0" distB="0" distL="114300" distR="114300" simplePos="0" relativeHeight="251930112" behindDoc="0" locked="0" layoutInCell="1" allowOverlap="1" wp14:anchorId="7A320ACC" wp14:editId="77AAC27D">
                <wp:simplePos x="0" y="0"/>
                <wp:positionH relativeFrom="column">
                  <wp:posOffset>1821180</wp:posOffset>
                </wp:positionH>
                <wp:positionV relativeFrom="paragraph">
                  <wp:posOffset>1115695</wp:posOffset>
                </wp:positionV>
                <wp:extent cx="55245" cy="579120"/>
                <wp:effectExtent l="0" t="0" r="1905" b="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CAEF4" id="组合 1929" o:spid="_x0000_s1026" style="position:absolute;margin-left:143.4pt;margin-top:87.85pt;width:4.35pt;height:45.6pt;z-index:2519301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9088" behindDoc="0" locked="0" layoutInCell="1" allowOverlap="1" wp14:anchorId="6CD5228D" wp14:editId="3F580044">
                <wp:simplePos x="0" y="0"/>
                <wp:positionH relativeFrom="column">
                  <wp:posOffset>1040130</wp:posOffset>
                </wp:positionH>
                <wp:positionV relativeFrom="paragraph">
                  <wp:posOffset>1115695</wp:posOffset>
                </wp:positionV>
                <wp:extent cx="55245" cy="579120"/>
                <wp:effectExtent l="0" t="0" r="1905" b="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4CE100" id="组合 1932" o:spid="_x0000_s1026" style="position:absolute;margin-left:81.9pt;margin-top:87.85pt;width:4.35pt;height:45.6pt;z-index:251929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28064" behindDoc="0" locked="0" layoutInCell="1" allowOverlap="1" wp14:anchorId="479B7189" wp14:editId="7713EBAB">
                <wp:simplePos x="0" y="0"/>
                <wp:positionH relativeFrom="column">
                  <wp:posOffset>664210</wp:posOffset>
                </wp:positionH>
                <wp:positionV relativeFrom="paragraph">
                  <wp:posOffset>1085850</wp:posOffset>
                </wp:positionV>
                <wp:extent cx="505460" cy="726440"/>
                <wp:effectExtent l="16510" t="19050" r="11430" b="16510"/>
                <wp:wrapNone/>
                <wp:docPr id="84" name="AutoShape 1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672E7" id="AutoShape 1966" o:spid="_x0000_s1026" style="position:absolute;margin-left:52.3pt;margin-top:85.5pt;width:39.8pt;height:57.2pt;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MN3pxwAANW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27040" behindDoc="0" locked="0" layoutInCell="1" allowOverlap="1" wp14:anchorId="315F676B" wp14:editId="65C98F79">
                <wp:simplePos x="0" y="0"/>
                <wp:positionH relativeFrom="column">
                  <wp:posOffset>1722755</wp:posOffset>
                </wp:positionH>
                <wp:positionV relativeFrom="paragraph">
                  <wp:posOffset>1089025</wp:posOffset>
                </wp:positionV>
                <wp:extent cx="573405" cy="725805"/>
                <wp:effectExtent l="8255" t="12700" r="18415" b="13970"/>
                <wp:wrapNone/>
                <wp:docPr id="83" name="AutoShape 19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3E6C0F" id="AutoShape 1965" o:spid="_x0000_s1026" style="position:absolute;margin-left:135.65pt;margin-top:85.75pt;width:45.15pt;height:57.15pt;flip:x;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3wPEB0AAOm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926016" behindDoc="0" locked="0" layoutInCell="1" allowOverlap="1" wp14:anchorId="340F34C3" wp14:editId="20A62E56">
                <wp:simplePos x="0" y="0"/>
                <wp:positionH relativeFrom="column">
                  <wp:posOffset>1703070</wp:posOffset>
                </wp:positionH>
                <wp:positionV relativeFrom="paragraph">
                  <wp:posOffset>1115695</wp:posOffset>
                </wp:positionV>
                <wp:extent cx="57150" cy="579120"/>
                <wp:effectExtent l="0" t="0" r="0" b="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BA7CF1" id="组合 1937" o:spid="_x0000_s1026" style="position:absolute;margin-left:134.1pt;margin-top:87.85pt;width:4.5pt;height:45.6pt;z-index:251926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4992" behindDoc="0" locked="0" layoutInCell="1" allowOverlap="1" wp14:anchorId="4667DBDB" wp14:editId="5C287991">
                <wp:simplePos x="0" y="0"/>
                <wp:positionH relativeFrom="column">
                  <wp:posOffset>1645285</wp:posOffset>
                </wp:positionH>
                <wp:positionV relativeFrom="paragraph">
                  <wp:posOffset>1115695</wp:posOffset>
                </wp:positionV>
                <wp:extent cx="53340" cy="579120"/>
                <wp:effectExtent l="0" t="0" r="3810" b="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F96E18" id="组合 1940" o:spid="_x0000_s1026" style="position:absolute;margin-left:129.55pt;margin-top:87.85pt;width:4.2pt;height:45.6pt;z-index:251924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3968" behindDoc="0" locked="0" layoutInCell="1" allowOverlap="1" wp14:anchorId="196A312F" wp14:editId="77F90569">
                <wp:simplePos x="0" y="0"/>
                <wp:positionH relativeFrom="column">
                  <wp:posOffset>1533525</wp:posOffset>
                </wp:positionH>
                <wp:positionV relativeFrom="paragraph">
                  <wp:posOffset>1115695</wp:posOffset>
                </wp:positionV>
                <wp:extent cx="56515" cy="579120"/>
                <wp:effectExtent l="0" t="0" r="635" b="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13FBA" id="组合 1943" o:spid="_x0000_s1026" style="position:absolute;margin-left:120.75pt;margin-top:87.85pt;width:4.45pt;height:45.6pt;z-index:2519239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2944" behindDoc="0" locked="0" layoutInCell="1" allowOverlap="1" wp14:anchorId="19ED9CA3" wp14:editId="2436FD66">
                <wp:simplePos x="0" y="0"/>
                <wp:positionH relativeFrom="column">
                  <wp:posOffset>1590040</wp:posOffset>
                </wp:positionH>
                <wp:positionV relativeFrom="paragraph">
                  <wp:posOffset>1118235</wp:posOffset>
                </wp:positionV>
                <wp:extent cx="55245" cy="577850"/>
                <wp:effectExtent l="0" t="0" r="1905" b="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4E4311" id="组合 1946" o:spid="_x0000_s1026" style="position:absolute;margin-left:125.2pt;margin-top:88.05pt;width:4.35pt;height:45.5pt;z-index:2519229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1920" behindDoc="0" locked="0" layoutInCell="1" allowOverlap="1" wp14:anchorId="4B9ED468" wp14:editId="3AEA962F">
                <wp:simplePos x="0" y="0"/>
                <wp:positionH relativeFrom="column">
                  <wp:posOffset>1761490</wp:posOffset>
                </wp:positionH>
                <wp:positionV relativeFrom="paragraph">
                  <wp:posOffset>1115695</wp:posOffset>
                </wp:positionV>
                <wp:extent cx="53340" cy="579120"/>
                <wp:effectExtent l="0" t="0" r="3810" b="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5CD92" id="组合 1949" o:spid="_x0000_s1026" style="position:absolute;margin-left:138.7pt;margin-top:87.85pt;width:4.2pt;height:45.6pt;z-index:251921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20896" behindDoc="0" locked="0" layoutInCell="1" allowOverlap="1" wp14:anchorId="274786A7" wp14:editId="6F5BEF5C">
                <wp:simplePos x="0" y="0"/>
                <wp:positionH relativeFrom="column">
                  <wp:posOffset>1478280</wp:posOffset>
                </wp:positionH>
                <wp:positionV relativeFrom="paragraph">
                  <wp:posOffset>1118235</wp:posOffset>
                </wp:positionV>
                <wp:extent cx="53340" cy="576580"/>
                <wp:effectExtent l="0" t="0" r="3810" b="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C80EB" id="组合 1952" o:spid="_x0000_s1026" style="position:absolute;margin-left:116.4pt;margin-top:88.05pt;width:4.2pt;height:45.4pt;z-index:2519208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9872" behindDoc="0" locked="0" layoutInCell="1" allowOverlap="1" wp14:anchorId="7E058B95" wp14:editId="2B2EB61A">
                <wp:simplePos x="0" y="0"/>
                <wp:positionH relativeFrom="column">
                  <wp:posOffset>1421765</wp:posOffset>
                </wp:positionH>
                <wp:positionV relativeFrom="paragraph">
                  <wp:posOffset>1116965</wp:posOffset>
                </wp:positionV>
                <wp:extent cx="56515" cy="577850"/>
                <wp:effectExtent l="0" t="0" r="635" b="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88F9E9" id="组合 1955" o:spid="_x0000_s1026" style="position:absolute;margin-left:111.95pt;margin-top:87.95pt;width:4.45pt;height:45.5pt;z-index:2519198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8848" behindDoc="0" locked="0" layoutInCell="1" allowOverlap="1" wp14:anchorId="35C8C7F1" wp14:editId="036C8DB7">
                <wp:simplePos x="0" y="0"/>
                <wp:positionH relativeFrom="column">
                  <wp:posOffset>1367790</wp:posOffset>
                </wp:positionH>
                <wp:positionV relativeFrom="paragraph">
                  <wp:posOffset>1115695</wp:posOffset>
                </wp:positionV>
                <wp:extent cx="53975" cy="579120"/>
                <wp:effectExtent l="0" t="0" r="3175" b="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C8A7DC" id="组合 1958" o:spid="_x0000_s1026" style="position:absolute;margin-left:107.7pt;margin-top:87.85pt;width:4.25pt;height:45.6pt;z-index:2519188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7824" behindDoc="0" locked="0" layoutInCell="1" allowOverlap="1" wp14:anchorId="72AB4948" wp14:editId="40DF2161">
                <wp:simplePos x="0" y="0"/>
                <wp:positionH relativeFrom="column">
                  <wp:posOffset>1257935</wp:posOffset>
                </wp:positionH>
                <wp:positionV relativeFrom="paragraph">
                  <wp:posOffset>1115695</wp:posOffset>
                </wp:positionV>
                <wp:extent cx="54610" cy="579120"/>
                <wp:effectExtent l="0" t="0" r="2540" b="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A7BAD8" id="组合 1961" o:spid="_x0000_s1026" style="position:absolute;margin-left:99.05pt;margin-top:87.85pt;width:4.3pt;height:45.6pt;z-index:2519178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6800" behindDoc="0" locked="0" layoutInCell="1" allowOverlap="1" wp14:anchorId="30273C1A" wp14:editId="68DB0381">
                <wp:simplePos x="0" y="0"/>
                <wp:positionH relativeFrom="column">
                  <wp:posOffset>1205230</wp:posOffset>
                </wp:positionH>
                <wp:positionV relativeFrom="paragraph">
                  <wp:posOffset>1111250</wp:posOffset>
                </wp:positionV>
                <wp:extent cx="55245" cy="579120"/>
                <wp:effectExtent l="0" t="0" r="1905" b="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1BC8BD" id="组合 1964" o:spid="_x0000_s1026" style="position:absolute;margin-left:94.9pt;margin-top:87.5pt;width:4.35pt;height:45.6pt;z-index:2519168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5776" behindDoc="0" locked="0" layoutInCell="1" allowOverlap="1" wp14:anchorId="6C398F7A" wp14:editId="6D5B5F89">
                <wp:simplePos x="0" y="0"/>
                <wp:positionH relativeFrom="column">
                  <wp:posOffset>1095375</wp:posOffset>
                </wp:positionH>
                <wp:positionV relativeFrom="paragraph">
                  <wp:posOffset>1111250</wp:posOffset>
                </wp:positionV>
                <wp:extent cx="55245" cy="579120"/>
                <wp:effectExtent l="0" t="0" r="1905" b="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8AFF7A" id="组合 1967" o:spid="_x0000_s1026" style="position:absolute;margin-left:86.25pt;margin-top:87.5pt;width:4.35pt;height:45.6pt;z-index:2519157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4752" behindDoc="0" locked="0" layoutInCell="1" allowOverlap="1" wp14:anchorId="774239F2" wp14:editId="7C127B2D">
                <wp:simplePos x="0" y="0"/>
                <wp:positionH relativeFrom="column">
                  <wp:posOffset>1150620</wp:posOffset>
                </wp:positionH>
                <wp:positionV relativeFrom="paragraph">
                  <wp:posOffset>1112520</wp:posOffset>
                </wp:positionV>
                <wp:extent cx="54610" cy="579120"/>
                <wp:effectExtent l="0" t="0" r="2540" b="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51C779" id="组合 1970" o:spid="_x0000_s1026" style="position:absolute;margin-left:90.6pt;margin-top:87.6pt;width:4.3pt;height:45.6pt;z-index:2519147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913728" behindDoc="0" locked="0" layoutInCell="1" allowOverlap="1" wp14:anchorId="42B5F838" wp14:editId="74AE429C">
                <wp:simplePos x="0" y="0"/>
                <wp:positionH relativeFrom="column">
                  <wp:posOffset>1312545</wp:posOffset>
                </wp:positionH>
                <wp:positionV relativeFrom="paragraph">
                  <wp:posOffset>1115695</wp:posOffset>
                </wp:positionV>
                <wp:extent cx="52705" cy="579120"/>
                <wp:effectExtent l="0" t="0" r="4445" b="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D2006B" id="组合 1973" o:spid="_x0000_s1026" style="position:absolute;margin-left:103.35pt;margin-top:87.85pt;width:4.15pt;height:45.6pt;z-index:2519137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912704" behindDoc="0" locked="0" layoutInCell="1" allowOverlap="1" wp14:anchorId="5A004732" wp14:editId="1EF949F6">
                <wp:simplePos x="0" y="0"/>
                <wp:positionH relativeFrom="column">
                  <wp:posOffset>2418715</wp:posOffset>
                </wp:positionH>
                <wp:positionV relativeFrom="paragraph">
                  <wp:posOffset>1885950</wp:posOffset>
                </wp:positionV>
                <wp:extent cx="481330" cy="113665"/>
                <wp:effectExtent l="0" t="0" r="0" b="0"/>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FC622"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004732" id="矩形 1976" o:spid="_x0000_s1242" style="position:absolute;left:0;text-align:left;margin-left:190.45pt;margin-top:148.5pt;width:37.9pt;height:8.95pt;z-index:25191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14:paraId="03FFC622"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300" distR="114300" simplePos="0" relativeHeight="251909632" behindDoc="0" locked="0" layoutInCell="1" allowOverlap="1" wp14:anchorId="57B8349C" wp14:editId="34BB6EE1">
                <wp:simplePos x="0" y="0"/>
                <wp:positionH relativeFrom="column">
                  <wp:posOffset>1541145</wp:posOffset>
                </wp:positionH>
                <wp:positionV relativeFrom="paragraph">
                  <wp:posOffset>1097280</wp:posOffset>
                </wp:positionV>
                <wp:extent cx="513715" cy="725805"/>
                <wp:effectExtent l="17145" t="20955" r="12065" b="15240"/>
                <wp:wrapNone/>
                <wp:docPr id="82" name="AutoShape 19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64144" id="AutoShape 1922" o:spid="_x0000_s1026" style="position:absolute;margin-left:121.35pt;margin-top:86.4pt;width:40.45pt;height:57.1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9MrLR0AAN+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7584" behindDoc="0" locked="0" layoutInCell="1" allowOverlap="1" wp14:anchorId="50C730A5" wp14:editId="231D81EA">
                <wp:simplePos x="0" y="0"/>
                <wp:positionH relativeFrom="column">
                  <wp:posOffset>266700</wp:posOffset>
                </wp:positionH>
                <wp:positionV relativeFrom="paragraph">
                  <wp:posOffset>1144905</wp:posOffset>
                </wp:positionV>
                <wp:extent cx="50800" cy="560705"/>
                <wp:effectExtent l="0" t="0" r="0" b="0"/>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CF62A"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C730A5" id="文本框 1978" o:spid="_x0000_s1243" type="#_x0000_t202" style="position:absolute;left:0;text-align:left;margin-left:21pt;margin-top:90.15pt;width:4pt;height:44.15pt;z-index:25190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14:paraId="46DCF62A" w14:textId="77777777" w:rsidR="00496138" w:rsidRDefault="00496138"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C6449B">
        <w:rPr>
          <w:rFonts w:eastAsia="SimSun"/>
          <w:noProof/>
          <w:lang w:val="en-US"/>
        </w:rPr>
        <mc:AlternateContent>
          <mc:Choice Requires="wps">
            <w:drawing>
              <wp:anchor distT="0" distB="0" distL="114300" distR="114300" simplePos="0" relativeHeight="251905536" behindDoc="0" locked="0" layoutInCell="1" allowOverlap="1" wp14:anchorId="04A1F9F8" wp14:editId="7AECC597">
                <wp:simplePos x="0" y="0"/>
                <wp:positionH relativeFrom="column">
                  <wp:posOffset>2063750</wp:posOffset>
                </wp:positionH>
                <wp:positionV relativeFrom="paragraph">
                  <wp:posOffset>1098550</wp:posOffset>
                </wp:positionV>
                <wp:extent cx="671195" cy="1270"/>
                <wp:effectExtent l="0" t="0" r="14605" b="1778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BDAF3B" id="直线 1979" o:spid="_x0000_s1026" style="position:absolute;z-index:25190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904512" behindDoc="0" locked="0" layoutInCell="1" allowOverlap="1" wp14:anchorId="54FF5245" wp14:editId="71F467E4">
                <wp:simplePos x="0" y="0"/>
                <wp:positionH relativeFrom="column">
                  <wp:posOffset>847725</wp:posOffset>
                </wp:positionH>
                <wp:positionV relativeFrom="paragraph">
                  <wp:posOffset>1091565</wp:posOffset>
                </wp:positionV>
                <wp:extent cx="521970" cy="725805"/>
                <wp:effectExtent l="9525" t="15240" r="11430" b="11430"/>
                <wp:wrapNone/>
                <wp:docPr id="81" name="AutoShape 19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925C0C" id="AutoShape 1917" o:spid="_x0000_s1026" style="position:absolute;margin-left:66.75pt;margin-top:85.95pt;width:41.1pt;height:57.15pt;flip:x;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Pl8xwAAOm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3488" behindDoc="0" locked="0" layoutInCell="1" allowOverlap="1" wp14:anchorId="6203FD3A" wp14:editId="443B6FF6">
                <wp:simplePos x="0" y="0"/>
                <wp:positionH relativeFrom="column">
                  <wp:posOffset>2720975</wp:posOffset>
                </wp:positionH>
                <wp:positionV relativeFrom="paragraph">
                  <wp:posOffset>1098550</wp:posOffset>
                </wp:positionV>
                <wp:extent cx="575310" cy="724535"/>
                <wp:effectExtent l="6350" t="12700" r="18415" b="15240"/>
                <wp:wrapNone/>
                <wp:docPr id="80" name="AutoShape 19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269FD" id="AutoShape 1916" o:spid="_x0000_s1026" style="position:absolute;margin-left:214.25pt;margin-top:86.5pt;width:45.3pt;height:57.05pt;flip:x;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C6449B">
        <w:rPr>
          <w:rFonts w:eastAsia="SimSun"/>
          <w:noProof/>
          <w:lang w:val="en-US"/>
        </w:rPr>
        <mc:AlternateContent>
          <mc:Choice Requires="wps">
            <w:drawing>
              <wp:anchor distT="0" distB="0" distL="114300" distR="114300" simplePos="0" relativeHeight="251902464" behindDoc="0" locked="0" layoutInCell="1" allowOverlap="1" wp14:anchorId="4E1683F2" wp14:editId="2D685B1E">
                <wp:simplePos x="0" y="0"/>
                <wp:positionH relativeFrom="column">
                  <wp:posOffset>2413000</wp:posOffset>
                </wp:positionH>
                <wp:positionV relativeFrom="paragraph">
                  <wp:posOffset>2014855</wp:posOffset>
                </wp:positionV>
                <wp:extent cx="491490" cy="37465"/>
                <wp:effectExtent l="12700" t="33655" r="10160" b="33655"/>
                <wp:wrapNone/>
                <wp:docPr id="79" name="AutoShape 19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0784E" id="AutoShape 1915" o:spid="_x0000_s1026" style="position:absolute;margin-left:190pt;margin-top:158.65pt;width:38.7pt;height:2.95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C6449B">
        <w:rPr>
          <w:rFonts w:eastAsia="SimSun"/>
          <w:noProof/>
          <w:lang w:val="en-US"/>
        </w:rPr>
        <mc:AlternateContent>
          <mc:Choice Requires="wps">
            <w:drawing>
              <wp:anchor distT="0" distB="0" distL="114300" distR="114300" simplePos="0" relativeHeight="251901440" behindDoc="0" locked="0" layoutInCell="1" allowOverlap="1" wp14:anchorId="50D0A7A4" wp14:editId="3C8DD77E">
                <wp:simplePos x="0" y="0"/>
                <wp:positionH relativeFrom="column">
                  <wp:posOffset>0</wp:posOffset>
                </wp:positionH>
                <wp:positionV relativeFrom="paragraph">
                  <wp:posOffset>1890395</wp:posOffset>
                </wp:positionV>
                <wp:extent cx="479425" cy="111760"/>
                <wp:effectExtent l="0" t="0" r="0" b="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C772F"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496138" w:rsidRDefault="00496138" w:rsidP="00CF08D6">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0A7A4" id="矩形 1983" o:spid="_x0000_s1244" style="position:absolute;left:0;text-align:left;margin-left:0;margin-top:148.85pt;width:37.75pt;height:8.8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14:paraId="25DC772F" w14:textId="77777777" w:rsidR="00496138" w:rsidRDefault="00496138"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496138" w:rsidRDefault="00496138" w:rsidP="00CF08D6">
                      <w:pPr>
                        <w:autoSpaceDE w:val="0"/>
                        <w:autoSpaceDN w:val="0"/>
                        <w:adjustRightInd w:val="0"/>
                        <w:rPr>
                          <w:rFonts w:ascii="Arial" w:hAnsi="Arial" w:cs="Arial"/>
                          <w:color w:val="000000"/>
                          <w:sz w:val="36"/>
                          <w:szCs w:val="36"/>
                        </w:rPr>
                      </w:pPr>
                    </w:p>
                  </w:txbxContent>
                </v:textbox>
              </v:rect>
            </w:pict>
          </mc:Fallback>
        </mc:AlternateContent>
      </w:r>
      <w:r w:rsidRPr="00C6449B">
        <w:rPr>
          <w:rFonts w:eastAsia="SimSun"/>
          <w:noProof/>
          <w:lang w:val="en-US"/>
        </w:rPr>
        <mc:AlternateContent>
          <mc:Choice Requires="wps">
            <w:drawing>
              <wp:anchor distT="0" distB="0" distL="114299" distR="114299" simplePos="0" relativeHeight="251898368" behindDoc="0" locked="0" layoutInCell="1" allowOverlap="1" wp14:anchorId="6FBC186A" wp14:editId="159FE93A">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8DC696" id="直线 1984" o:spid="_x0000_s1026" style="position:absolute;z-index:251898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7344" behindDoc="0" locked="0" layoutInCell="1" allowOverlap="1" wp14:anchorId="1E01928C" wp14:editId="4993D1FA">
                <wp:simplePos x="0" y="0"/>
                <wp:positionH relativeFrom="column">
                  <wp:posOffset>986155</wp:posOffset>
                </wp:positionH>
                <wp:positionV relativeFrom="paragraph">
                  <wp:posOffset>725170</wp:posOffset>
                </wp:positionV>
                <wp:extent cx="4445" cy="991870"/>
                <wp:effectExtent l="0" t="0" r="1460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5A53B6" id="直线 1985" o:spid="_x0000_s1026" style="position:absolute;z-index:25189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sidRPr="00C6449B">
        <w:rPr>
          <w:rFonts w:eastAsia="SimSun"/>
          <w:noProof/>
          <w:lang w:val="en-US"/>
        </w:rPr>
        <mc:AlternateContent>
          <mc:Choice Requires="wps">
            <w:drawing>
              <wp:anchor distT="0" distB="0" distL="114300" distR="114300" simplePos="0" relativeHeight="251896320" behindDoc="0" locked="0" layoutInCell="1" allowOverlap="1" wp14:anchorId="3D5FB809" wp14:editId="49BB8E92">
                <wp:simplePos x="0" y="0"/>
                <wp:positionH relativeFrom="column">
                  <wp:posOffset>-144780</wp:posOffset>
                </wp:positionH>
                <wp:positionV relativeFrom="paragraph">
                  <wp:posOffset>1694815</wp:posOffset>
                </wp:positionV>
                <wp:extent cx="3232785" cy="1270"/>
                <wp:effectExtent l="0" t="0" r="5715" b="1778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697559" id="直线 1986" o:spid="_x0000_s1026" style="position:absolute;flip:y;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sidRPr="00C6449B">
        <w:rPr>
          <w:rFonts w:eastAsia="SimSun"/>
          <w:noProof/>
          <w:lang w:val="en-US"/>
        </w:rPr>
        <mc:AlternateContent>
          <mc:Choice Requires="wpg">
            <w:drawing>
              <wp:anchor distT="0" distB="0" distL="114300" distR="114300" simplePos="0" relativeHeight="251895296" behindDoc="0" locked="0" layoutInCell="1" allowOverlap="1" wp14:anchorId="1C240D6F" wp14:editId="3AA0980D">
                <wp:simplePos x="0" y="0"/>
                <wp:positionH relativeFrom="column">
                  <wp:posOffset>2822575</wp:posOffset>
                </wp:positionH>
                <wp:positionV relativeFrom="paragraph">
                  <wp:posOffset>1116965</wp:posOffset>
                </wp:positionV>
                <wp:extent cx="55245" cy="577850"/>
                <wp:effectExtent l="0" t="0" r="1905" b="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199AB4" id="组合 1987" o:spid="_x0000_s1026" style="position:absolute;margin-left:222.25pt;margin-top:87.95pt;width:4.35pt;height:45.5pt;z-index:251895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4272" behindDoc="0" locked="0" layoutInCell="1" allowOverlap="1" wp14:anchorId="2E241ED6" wp14:editId="0940958E">
                <wp:simplePos x="0" y="0"/>
                <wp:positionH relativeFrom="column">
                  <wp:posOffset>2766060</wp:posOffset>
                </wp:positionH>
                <wp:positionV relativeFrom="paragraph">
                  <wp:posOffset>1118235</wp:posOffset>
                </wp:positionV>
                <wp:extent cx="55245" cy="579120"/>
                <wp:effectExtent l="0" t="0" r="1905" b="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F0F2E" id="组合 1990" o:spid="_x0000_s1026" style="position:absolute;margin-left:217.8pt;margin-top:88.05pt;width:4.35pt;height:45.6pt;z-index:251894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3248" behindDoc="0" locked="0" layoutInCell="1" allowOverlap="1" wp14:anchorId="3ABFC478" wp14:editId="524915D0">
                <wp:simplePos x="0" y="0"/>
                <wp:positionH relativeFrom="column">
                  <wp:posOffset>2651125</wp:posOffset>
                </wp:positionH>
                <wp:positionV relativeFrom="paragraph">
                  <wp:posOffset>1119505</wp:posOffset>
                </wp:positionV>
                <wp:extent cx="56515" cy="579120"/>
                <wp:effectExtent l="0" t="0" r="635" b="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695599" id="组合 1993" o:spid="_x0000_s1026" style="position:absolute;margin-left:208.75pt;margin-top:88.15pt;width:4.45pt;height:45.6pt;z-index:251893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2224" behindDoc="0" locked="0" layoutInCell="1" allowOverlap="1" wp14:anchorId="69E1096E" wp14:editId="6E5E6FEC">
                <wp:simplePos x="0" y="0"/>
                <wp:positionH relativeFrom="column">
                  <wp:posOffset>2594610</wp:posOffset>
                </wp:positionH>
                <wp:positionV relativeFrom="paragraph">
                  <wp:posOffset>1119505</wp:posOffset>
                </wp:positionV>
                <wp:extent cx="53340" cy="579120"/>
                <wp:effectExtent l="0" t="0" r="3810" b="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82B305" id="组合 1996" o:spid="_x0000_s1026" style="position:absolute;margin-left:204.3pt;margin-top:88.15pt;width:4.2pt;height:45.6pt;z-index:251892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1200" behindDoc="0" locked="0" layoutInCell="1" allowOverlap="1" wp14:anchorId="7933B8FE" wp14:editId="1EA7D481">
                <wp:simplePos x="0" y="0"/>
                <wp:positionH relativeFrom="column">
                  <wp:posOffset>2482850</wp:posOffset>
                </wp:positionH>
                <wp:positionV relativeFrom="paragraph">
                  <wp:posOffset>1119505</wp:posOffset>
                </wp:positionV>
                <wp:extent cx="55245" cy="579120"/>
                <wp:effectExtent l="0" t="0" r="1905" b="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5A5EF4" id="组合 1999" o:spid="_x0000_s1026" style="position:absolute;margin-left:195.5pt;margin-top:88.15pt;width:4.35pt;height:45.6pt;z-index:2518912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90176" behindDoc="0" locked="0" layoutInCell="1" allowOverlap="1" wp14:anchorId="504CE807" wp14:editId="032A821B">
                <wp:simplePos x="0" y="0"/>
                <wp:positionH relativeFrom="column">
                  <wp:posOffset>2538095</wp:posOffset>
                </wp:positionH>
                <wp:positionV relativeFrom="paragraph">
                  <wp:posOffset>1120775</wp:posOffset>
                </wp:positionV>
                <wp:extent cx="55245" cy="579120"/>
                <wp:effectExtent l="0" t="0" r="1905" b="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6F9F7" id="组合 2002" o:spid="_x0000_s1026" style="position:absolute;margin-left:199.85pt;margin-top:88.25pt;width:4.35pt;height:45.6pt;z-index:251890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9152" behindDoc="0" locked="0" layoutInCell="1" allowOverlap="1" wp14:anchorId="316E22D8" wp14:editId="719B2510">
                <wp:simplePos x="0" y="0"/>
                <wp:positionH relativeFrom="column">
                  <wp:posOffset>2710815</wp:posOffset>
                </wp:positionH>
                <wp:positionV relativeFrom="paragraph">
                  <wp:posOffset>1119505</wp:posOffset>
                </wp:positionV>
                <wp:extent cx="52070" cy="579120"/>
                <wp:effectExtent l="0" t="0" r="5080" b="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7040B" id="组合 2005" o:spid="_x0000_s1026" style="position:absolute;margin-left:213.45pt;margin-top:88.15pt;width:4.1pt;height:45.6pt;z-index:251889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8128" behindDoc="0" locked="0" layoutInCell="1" allowOverlap="1" wp14:anchorId="693B8B30" wp14:editId="716CABB9">
                <wp:simplePos x="0" y="0"/>
                <wp:positionH relativeFrom="column">
                  <wp:posOffset>2426335</wp:posOffset>
                </wp:positionH>
                <wp:positionV relativeFrom="paragraph">
                  <wp:posOffset>1120775</wp:posOffset>
                </wp:positionV>
                <wp:extent cx="55245" cy="579120"/>
                <wp:effectExtent l="0" t="0" r="1905" b="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8AE7FB" id="组合 2008" o:spid="_x0000_s1026" style="position:absolute;margin-left:191.05pt;margin-top:88.25pt;width:4.35pt;height:45.6pt;z-index:2518881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7104" behindDoc="0" locked="0" layoutInCell="1" allowOverlap="1" wp14:anchorId="2C579EA9" wp14:editId="03ACB3C3">
                <wp:simplePos x="0" y="0"/>
                <wp:positionH relativeFrom="column">
                  <wp:posOffset>2371090</wp:posOffset>
                </wp:positionH>
                <wp:positionV relativeFrom="paragraph">
                  <wp:posOffset>1119505</wp:posOffset>
                </wp:positionV>
                <wp:extent cx="55245" cy="580390"/>
                <wp:effectExtent l="0" t="0" r="1905" b="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57D023" id="组合 2011" o:spid="_x0000_s1026" style="position:absolute;margin-left:186.7pt;margin-top:88.15pt;width:4.35pt;height:45.7pt;z-index:251887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6080" behindDoc="0" locked="0" layoutInCell="1" allowOverlap="1" wp14:anchorId="386E744A" wp14:editId="438CA1A8">
                <wp:simplePos x="0" y="0"/>
                <wp:positionH relativeFrom="column">
                  <wp:posOffset>2315845</wp:posOffset>
                </wp:positionH>
                <wp:positionV relativeFrom="paragraph">
                  <wp:posOffset>1119505</wp:posOffset>
                </wp:positionV>
                <wp:extent cx="55245" cy="579120"/>
                <wp:effectExtent l="0" t="0" r="1905" b="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0C7055" id="组合 2014" o:spid="_x0000_s1026" style="position:absolute;margin-left:182.35pt;margin-top:88.15pt;width:4.35pt;height:45.6pt;z-index:2518860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5056" behindDoc="0" locked="0" layoutInCell="1" allowOverlap="1" wp14:anchorId="00700BE2" wp14:editId="5F7E5697">
                <wp:simplePos x="0" y="0"/>
                <wp:positionH relativeFrom="column">
                  <wp:posOffset>2205355</wp:posOffset>
                </wp:positionH>
                <wp:positionV relativeFrom="paragraph">
                  <wp:posOffset>1119505</wp:posOffset>
                </wp:positionV>
                <wp:extent cx="55245" cy="579120"/>
                <wp:effectExtent l="0" t="0" r="1905" b="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74743B" id="组合 2017" o:spid="_x0000_s1026" style="position:absolute;margin-left:173.65pt;margin-top:88.15pt;width:4.35pt;height:45.6pt;z-index:251885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4032" behindDoc="0" locked="0" layoutInCell="1" allowOverlap="1" wp14:anchorId="65849E23" wp14:editId="0C188A77">
                <wp:simplePos x="0" y="0"/>
                <wp:positionH relativeFrom="column">
                  <wp:posOffset>2153285</wp:posOffset>
                </wp:positionH>
                <wp:positionV relativeFrom="paragraph">
                  <wp:posOffset>1115695</wp:posOffset>
                </wp:positionV>
                <wp:extent cx="56515" cy="579120"/>
                <wp:effectExtent l="0" t="0" r="635" b="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430B93" id="组合 2020" o:spid="_x0000_s1026" style="position:absolute;margin-left:169.55pt;margin-top:87.85pt;width:4.45pt;height:45.6pt;z-index:251884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3008" behindDoc="0" locked="0" layoutInCell="1" allowOverlap="1" wp14:anchorId="2BB39808" wp14:editId="1E58CB64">
                <wp:simplePos x="0" y="0"/>
                <wp:positionH relativeFrom="column">
                  <wp:posOffset>2044700</wp:posOffset>
                </wp:positionH>
                <wp:positionV relativeFrom="paragraph">
                  <wp:posOffset>1115695</wp:posOffset>
                </wp:positionV>
                <wp:extent cx="53340" cy="579120"/>
                <wp:effectExtent l="0" t="0" r="3810" b="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6CB2D1" id="组合 2023" o:spid="_x0000_s1026" style="position:absolute;margin-left:161pt;margin-top:87.85pt;width:4.2pt;height:45.6pt;z-index:2518830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1984" behindDoc="0" locked="0" layoutInCell="1" allowOverlap="1" wp14:anchorId="23DC3EC1" wp14:editId="095DC68E">
                <wp:simplePos x="0" y="0"/>
                <wp:positionH relativeFrom="column">
                  <wp:posOffset>2098040</wp:posOffset>
                </wp:positionH>
                <wp:positionV relativeFrom="paragraph">
                  <wp:posOffset>1118235</wp:posOffset>
                </wp:positionV>
                <wp:extent cx="55245" cy="577850"/>
                <wp:effectExtent l="0" t="0" r="1905" b="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5C530" id="组合 2026" o:spid="_x0000_s1026" style="position:absolute;margin-left:165.2pt;margin-top:88.05pt;width:4.35pt;height:45.5pt;z-index:251881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80960" behindDoc="0" locked="0" layoutInCell="1" allowOverlap="1" wp14:anchorId="53602F67" wp14:editId="22882040">
                <wp:simplePos x="0" y="0"/>
                <wp:positionH relativeFrom="column">
                  <wp:posOffset>2260600</wp:posOffset>
                </wp:positionH>
                <wp:positionV relativeFrom="paragraph">
                  <wp:posOffset>1119505</wp:posOffset>
                </wp:positionV>
                <wp:extent cx="52070" cy="579120"/>
                <wp:effectExtent l="0" t="0" r="5080" b="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374C7" id="组合 2029" o:spid="_x0000_s1026" style="position:absolute;margin-left:178pt;margin-top:88.15pt;width:4.1pt;height:45.6pt;z-index:251880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9936" behindDoc="0" locked="0" layoutInCell="1" allowOverlap="1" wp14:anchorId="2C077296" wp14:editId="115D134D">
                <wp:simplePos x="0" y="0"/>
                <wp:positionH relativeFrom="column">
                  <wp:posOffset>2819400</wp:posOffset>
                </wp:positionH>
                <wp:positionV relativeFrom="paragraph">
                  <wp:posOffset>1118235</wp:posOffset>
                </wp:positionV>
                <wp:extent cx="53975" cy="577850"/>
                <wp:effectExtent l="0" t="0" r="3175" b="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8FF524" id="组合 2032" o:spid="_x0000_s1026" style="position:absolute;margin-left:222pt;margin-top:88.05pt;width:4.25pt;height:45.5pt;z-index:2518799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8912" behindDoc="0" locked="0" layoutInCell="1" allowOverlap="1" wp14:anchorId="34C3BB1C" wp14:editId="2DB0A346">
                <wp:simplePos x="0" y="0"/>
                <wp:positionH relativeFrom="column">
                  <wp:posOffset>1986280</wp:posOffset>
                </wp:positionH>
                <wp:positionV relativeFrom="paragraph">
                  <wp:posOffset>1118235</wp:posOffset>
                </wp:positionV>
                <wp:extent cx="55245" cy="576580"/>
                <wp:effectExtent l="0" t="0" r="1905" b="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84B7F" id="组合 2035" o:spid="_x0000_s1026" style="position:absolute;margin-left:156.4pt;margin-top:88.05pt;width:4.35pt;height:45.4pt;z-index:2518789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7888" behindDoc="0" locked="0" layoutInCell="1" allowOverlap="1" wp14:anchorId="53EDFA1C" wp14:editId="616A0E45">
                <wp:simplePos x="0" y="0"/>
                <wp:positionH relativeFrom="column">
                  <wp:posOffset>1931035</wp:posOffset>
                </wp:positionH>
                <wp:positionV relativeFrom="paragraph">
                  <wp:posOffset>1116965</wp:posOffset>
                </wp:positionV>
                <wp:extent cx="55245" cy="577850"/>
                <wp:effectExtent l="0" t="0" r="1905" b="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85E28E" id="组合 2038" o:spid="_x0000_s1026" style="position:absolute;margin-left:152.05pt;margin-top:87.95pt;width:4.35pt;height:45.5pt;z-index:251877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6864" behindDoc="0" locked="0" layoutInCell="1" allowOverlap="1" wp14:anchorId="6BA0F550" wp14:editId="15F05D84">
                <wp:simplePos x="0" y="0"/>
                <wp:positionH relativeFrom="column">
                  <wp:posOffset>934085</wp:posOffset>
                </wp:positionH>
                <wp:positionV relativeFrom="paragraph">
                  <wp:posOffset>1116965</wp:posOffset>
                </wp:positionV>
                <wp:extent cx="55245" cy="577850"/>
                <wp:effectExtent l="0" t="0" r="1905" b="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3D0CF0" id="组合 2041" o:spid="_x0000_s1026" style="position:absolute;margin-left:73.55pt;margin-top:87.95pt;width:4.35pt;height:45.5pt;z-index:2518768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5840" behindDoc="0" locked="0" layoutInCell="1" allowOverlap="1" wp14:anchorId="18EFE28B" wp14:editId="7420B9C4">
                <wp:simplePos x="0" y="0"/>
                <wp:positionH relativeFrom="column">
                  <wp:posOffset>876300</wp:posOffset>
                </wp:positionH>
                <wp:positionV relativeFrom="paragraph">
                  <wp:posOffset>1118235</wp:posOffset>
                </wp:positionV>
                <wp:extent cx="56515" cy="579120"/>
                <wp:effectExtent l="0" t="0" r="635" b="0"/>
                <wp:wrapNone/>
                <wp:docPr id="67"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68"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00EB0" id="组合 2044" o:spid="_x0000_s1026" style="position:absolute;margin-left:69pt;margin-top:88.05pt;width:4.45pt;height:45.6pt;z-index:251875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YKAUAAC4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4816" behindDoc="0" locked="0" layoutInCell="1" allowOverlap="1" wp14:anchorId="45D2B84D" wp14:editId="27E01E18">
                <wp:simplePos x="0" y="0"/>
                <wp:positionH relativeFrom="column">
                  <wp:posOffset>762635</wp:posOffset>
                </wp:positionH>
                <wp:positionV relativeFrom="paragraph">
                  <wp:posOffset>1119505</wp:posOffset>
                </wp:positionV>
                <wp:extent cx="55245" cy="579120"/>
                <wp:effectExtent l="0" t="0" r="1905" b="0"/>
                <wp:wrapNone/>
                <wp:docPr id="64"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65"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6"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9A668C" id="组合 2047" o:spid="_x0000_s1026" style="position:absolute;margin-left:60.05pt;margin-top:88.15pt;width:4.35pt;height:45.6pt;z-index:251874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7OQUAAC0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3792" behindDoc="0" locked="0" layoutInCell="1" allowOverlap="1" wp14:anchorId="3FF53897" wp14:editId="7CDC652E">
                <wp:simplePos x="0" y="0"/>
                <wp:positionH relativeFrom="column">
                  <wp:posOffset>706120</wp:posOffset>
                </wp:positionH>
                <wp:positionV relativeFrom="paragraph">
                  <wp:posOffset>1119505</wp:posOffset>
                </wp:positionV>
                <wp:extent cx="53975" cy="579120"/>
                <wp:effectExtent l="0" t="0" r="3175" b="0"/>
                <wp:wrapNone/>
                <wp:docPr id="1275"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76"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7"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E41A27" id="组合 2050" o:spid="_x0000_s1026" style="position:absolute;margin-left:55.6pt;margin-top:88.15pt;width:4.25pt;height:45.6pt;z-index:251873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BeJAUAADM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2768" behindDoc="0" locked="0" layoutInCell="1" allowOverlap="1" wp14:anchorId="3D88D1CC" wp14:editId="4D9DAFBA">
                <wp:simplePos x="0" y="0"/>
                <wp:positionH relativeFrom="column">
                  <wp:posOffset>594360</wp:posOffset>
                </wp:positionH>
                <wp:positionV relativeFrom="paragraph">
                  <wp:posOffset>1119505</wp:posOffset>
                </wp:positionV>
                <wp:extent cx="55245" cy="579120"/>
                <wp:effectExtent l="0" t="0" r="1905" b="0"/>
                <wp:wrapNone/>
                <wp:docPr id="1272"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273"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4"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D7F6B4" id="组合 2053" o:spid="_x0000_s1026" style="position:absolute;margin-left:46.8pt;margin-top:88.15pt;width:4.35pt;height:45.6pt;z-index:2518727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1744" behindDoc="0" locked="0" layoutInCell="1" allowOverlap="1" wp14:anchorId="44E549E3" wp14:editId="4BDBB58C">
                <wp:simplePos x="0" y="0"/>
                <wp:positionH relativeFrom="column">
                  <wp:posOffset>649605</wp:posOffset>
                </wp:positionH>
                <wp:positionV relativeFrom="paragraph">
                  <wp:posOffset>1120775</wp:posOffset>
                </wp:positionV>
                <wp:extent cx="55245" cy="579120"/>
                <wp:effectExtent l="0" t="0" r="1905" b="0"/>
                <wp:wrapNone/>
                <wp:docPr id="1269"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70"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1"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CFFA36" id="组合 2056" o:spid="_x0000_s1026" style="position:absolute;margin-left:51.15pt;margin-top:88.25pt;width:4.35pt;height:45.6pt;z-index:2518717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Bv6EHtEQUAADMXAAAOAAAAAAAAAAAAAAAAAC4CAABk&#10;cnMvZTJvRG9jLnhtbFBLAQItABQABgAIAAAAIQCy+K9o4AAAAAsBAAAPAAAAAAAAAAAAAAAAAGsH&#10;AABkcnMvZG93bnJldi54bWxQSwUGAAAAAAQABADzAAAAeA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70720" behindDoc="0" locked="0" layoutInCell="1" allowOverlap="1" wp14:anchorId="2B506DF2" wp14:editId="636A13D1">
                <wp:simplePos x="0" y="0"/>
                <wp:positionH relativeFrom="column">
                  <wp:posOffset>822325</wp:posOffset>
                </wp:positionH>
                <wp:positionV relativeFrom="paragraph">
                  <wp:posOffset>1119505</wp:posOffset>
                </wp:positionV>
                <wp:extent cx="53975" cy="579120"/>
                <wp:effectExtent l="0" t="0" r="3175" b="0"/>
                <wp:wrapNone/>
                <wp:docPr id="1266"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67"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8"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B35858" id="组合 2059" o:spid="_x0000_s1026" style="position:absolute;margin-left:64.75pt;margin-top:88.15pt;width:4.25pt;height:45.6pt;z-index:251870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9696" behindDoc="0" locked="0" layoutInCell="1" allowOverlap="1" wp14:anchorId="4796A6A5" wp14:editId="0B67A1E0">
                <wp:simplePos x="0" y="0"/>
                <wp:positionH relativeFrom="column">
                  <wp:posOffset>536575</wp:posOffset>
                </wp:positionH>
                <wp:positionV relativeFrom="paragraph">
                  <wp:posOffset>1120775</wp:posOffset>
                </wp:positionV>
                <wp:extent cx="56515" cy="579120"/>
                <wp:effectExtent l="0" t="0" r="635" b="0"/>
                <wp:wrapNone/>
                <wp:docPr id="1263"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264"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5"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4C54A" id="组合 2062" o:spid="_x0000_s1026" style="position:absolute;margin-left:42.25pt;margin-top:88.25pt;width:4.45pt;height:45.6pt;z-index:2518696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U+RFAUAADY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8672" behindDoc="0" locked="0" layoutInCell="1" allowOverlap="1" wp14:anchorId="7983D796" wp14:editId="2C3A87B2">
                <wp:simplePos x="0" y="0"/>
                <wp:positionH relativeFrom="column">
                  <wp:posOffset>482600</wp:posOffset>
                </wp:positionH>
                <wp:positionV relativeFrom="paragraph">
                  <wp:posOffset>1119505</wp:posOffset>
                </wp:positionV>
                <wp:extent cx="53975" cy="580390"/>
                <wp:effectExtent l="0" t="0" r="3175" b="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5AE22D" id="组合 2065" o:spid="_x0000_s1026" style="position:absolute;margin-left:38pt;margin-top:88.15pt;width:4.25pt;height:45.7pt;z-index:251868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7648" behindDoc="0" locked="0" layoutInCell="1" allowOverlap="1" wp14:anchorId="51F298EA" wp14:editId="12F89255">
                <wp:simplePos x="0" y="0"/>
                <wp:positionH relativeFrom="column">
                  <wp:posOffset>426085</wp:posOffset>
                </wp:positionH>
                <wp:positionV relativeFrom="paragraph">
                  <wp:posOffset>1119505</wp:posOffset>
                </wp:positionV>
                <wp:extent cx="56515" cy="579120"/>
                <wp:effectExtent l="0" t="0" r="635" b="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1B2472" id="组合 2068" o:spid="_x0000_s1026" style="position:absolute;margin-left:33.55pt;margin-top:88.15pt;width:4.45pt;height:45.6pt;z-index:251867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6624" behindDoc="0" locked="0" layoutInCell="1" allowOverlap="1" wp14:anchorId="62E139EC" wp14:editId="2086296C">
                <wp:simplePos x="0" y="0"/>
                <wp:positionH relativeFrom="column">
                  <wp:posOffset>317500</wp:posOffset>
                </wp:positionH>
                <wp:positionV relativeFrom="paragraph">
                  <wp:posOffset>1119505</wp:posOffset>
                </wp:positionV>
                <wp:extent cx="54610" cy="579120"/>
                <wp:effectExtent l="0" t="0" r="2540" b="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31AFB7" id="组合 2071" o:spid="_x0000_s1026" style="position:absolute;margin-left:25pt;margin-top:88.15pt;width:4.3pt;height:45.6pt;z-index:251866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5600" behindDoc="0" locked="0" layoutInCell="1" allowOverlap="1" wp14:anchorId="757808AB" wp14:editId="536A8EC2">
                <wp:simplePos x="0" y="0"/>
                <wp:positionH relativeFrom="column">
                  <wp:posOffset>264795</wp:posOffset>
                </wp:positionH>
                <wp:positionV relativeFrom="paragraph">
                  <wp:posOffset>1115695</wp:posOffset>
                </wp:positionV>
                <wp:extent cx="57150" cy="579120"/>
                <wp:effectExtent l="0" t="0" r="0" b="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6824CD" id="组合 2074" o:spid="_x0000_s1026" style="position:absolute;margin-left:20.85pt;margin-top:87.85pt;width:4.5pt;height:45.6pt;z-index:2518656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4576" behindDoc="0" locked="0" layoutInCell="1" allowOverlap="1" wp14:anchorId="18F18494" wp14:editId="37713F87">
                <wp:simplePos x="0" y="0"/>
                <wp:positionH relativeFrom="column">
                  <wp:posOffset>154940</wp:posOffset>
                </wp:positionH>
                <wp:positionV relativeFrom="paragraph">
                  <wp:posOffset>1115695</wp:posOffset>
                </wp:positionV>
                <wp:extent cx="55245" cy="579120"/>
                <wp:effectExtent l="0" t="0" r="1905" b="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FF0003" id="组合 2077" o:spid="_x0000_s1026" style="position:absolute;margin-left:12.2pt;margin-top:87.85pt;width:4.35pt;height:45.6pt;z-index:2518645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3552" behindDoc="0" locked="0" layoutInCell="1" allowOverlap="1" wp14:anchorId="0477F05F" wp14:editId="6F0041ED">
                <wp:simplePos x="0" y="0"/>
                <wp:positionH relativeFrom="column">
                  <wp:posOffset>210185</wp:posOffset>
                </wp:positionH>
                <wp:positionV relativeFrom="paragraph">
                  <wp:posOffset>1118235</wp:posOffset>
                </wp:positionV>
                <wp:extent cx="54610" cy="577850"/>
                <wp:effectExtent l="0" t="0" r="2540" b="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B7163" id="组合 2080" o:spid="_x0000_s1026" style="position:absolute;margin-left:16.55pt;margin-top:88.05pt;width:4.3pt;height:45.5pt;z-index:251863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62528" behindDoc="0" locked="0" layoutInCell="1" allowOverlap="1" wp14:anchorId="084D0E62" wp14:editId="532A48A1">
                <wp:simplePos x="0" y="0"/>
                <wp:positionH relativeFrom="column">
                  <wp:posOffset>372110</wp:posOffset>
                </wp:positionH>
                <wp:positionV relativeFrom="paragraph">
                  <wp:posOffset>1119505</wp:posOffset>
                </wp:positionV>
                <wp:extent cx="52705" cy="579120"/>
                <wp:effectExtent l="0" t="0" r="4445" b="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4F51E6" id="组合 2083" o:spid="_x0000_s1026" style="position:absolute;margin-left:29.3pt;margin-top:88.15pt;width:4.15pt;height:45.6pt;z-index:2518625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61504" behindDoc="0" locked="0" layoutInCell="1" allowOverlap="1" wp14:anchorId="0F2D7CFA" wp14:editId="2EED5787">
                <wp:simplePos x="0" y="0"/>
                <wp:positionH relativeFrom="column">
                  <wp:posOffset>-22860</wp:posOffset>
                </wp:positionH>
                <wp:positionV relativeFrom="paragraph">
                  <wp:posOffset>306705</wp:posOffset>
                </wp:positionV>
                <wp:extent cx="2927350" cy="5715"/>
                <wp:effectExtent l="38100" t="76200" r="82550" b="7048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46774" id="直线 2086" o:spid="_x0000_s1026" style="position:absolute;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sidRPr="00C6449B">
        <w:rPr>
          <w:rFonts w:eastAsia="SimSun"/>
          <w:noProof/>
          <w:lang w:val="en-US"/>
        </w:rPr>
        <mc:AlternateContent>
          <mc:Choice Requires="wps">
            <w:drawing>
              <wp:anchor distT="0" distB="0" distL="114299" distR="114299" simplePos="0" relativeHeight="251860480" behindDoc="0" locked="0" layoutInCell="1" allowOverlap="1" wp14:anchorId="5F203F36" wp14:editId="261E27A5">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31AA4B" id="直线 2087" o:spid="_x0000_s1026" style="position:absolute;z-index:251860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9456" behindDoc="0" locked="0" layoutInCell="1" allowOverlap="1" wp14:anchorId="7325E3E3" wp14:editId="7BB06375">
                <wp:simplePos x="0" y="0"/>
                <wp:positionH relativeFrom="column">
                  <wp:posOffset>40005</wp:posOffset>
                </wp:positionH>
                <wp:positionV relativeFrom="paragraph">
                  <wp:posOffset>706755</wp:posOffset>
                </wp:positionV>
                <wp:extent cx="1270" cy="1000125"/>
                <wp:effectExtent l="0" t="0" r="17780" b="952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77F4B" id="直线 2088" o:spid="_x0000_s1026" style="position:absolute;z-index:2518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8432" behindDoc="0" locked="0" layoutInCell="1" allowOverlap="1" wp14:anchorId="0FA4838A" wp14:editId="1973AE0E">
                <wp:simplePos x="0" y="0"/>
                <wp:positionH relativeFrom="column">
                  <wp:posOffset>2926715</wp:posOffset>
                </wp:positionH>
                <wp:positionV relativeFrom="paragraph">
                  <wp:posOffset>260985</wp:posOffset>
                </wp:positionV>
                <wp:extent cx="1905" cy="1850390"/>
                <wp:effectExtent l="0" t="0" r="1714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A974DD" id="直线 2089" o:spid="_x0000_s1026" style="position:absolute;z-index:25185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sidRPr="00C6449B">
        <w:rPr>
          <w:rFonts w:eastAsia="SimSun"/>
          <w:noProof/>
          <w:lang w:val="en-US"/>
        </w:rPr>
        <mc:AlternateContent>
          <mc:Choice Requires="wps">
            <w:drawing>
              <wp:anchor distT="0" distB="0" distL="114300" distR="114300" simplePos="0" relativeHeight="251856384" behindDoc="0" locked="0" layoutInCell="1" allowOverlap="1" wp14:anchorId="3556F337" wp14:editId="5CC9A122">
                <wp:simplePos x="0" y="0"/>
                <wp:positionH relativeFrom="column">
                  <wp:posOffset>86360</wp:posOffset>
                </wp:positionH>
                <wp:positionV relativeFrom="paragraph">
                  <wp:posOffset>448310</wp:posOffset>
                </wp:positionV>
                <wp:extent cx="837565" cy="447675"/>
                <wp:effectExtent l="0" t="0" r="0" b="0"/>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C2BE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56F337" id="矩形 2090" o:spid="_x0000_s1245" style="position:absolute;left:0;text-align:left;margin-left:6.8pt;margin-top:35.3pt;width:65.95pt;height:35.25pt;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14:paraId="2BAC2BE4" w14:textId="77777777" w:rsidR="00496138" w:rsidRDefault="00496138"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C6449B">
        <w:rPr>
          <w:rFonts w:eastAsia="SimSun"/>
          <w:noProof/>
          <w:lang w:val="en-US"/>
        </w:rPr>
        <mc:AlternateContent>
          <mc:Choice Requires="wps">
            <w:drawing>
              <wp:anchor distT="0" distB="0" distL="114299" distR="114299" simplePos="0" relativeHeight="251853312" behindDoc="0" locked="0" layoutInCell="1" allowOverlap="1" wp14:anchorId="63BD53A7" wp14:editId="5B0571AB">
                <wp:simplePos x="0" y="0"/>
                <wp:positionH relativeFrom="column">
                  <wp:posOffset>2397759</wp:posOffset>
                </wp:positionH>
                <wp:positionV relativeFrom="paragraph">
                  <wp:posOffset>1699895</wp:posOffset>
                </wp:positionV>
                <wp:extent cx="0" cy="383540"/>
                <wp:effectExtent l="76200" t="38100" r="38100" b="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147168" id="直线 2091" o:spid="_x0000_s1026" style="position:absolute;flip:y;z-index:251853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sidRPr="00C6449B">
        <w:rPr>
          <w:rFonts w:eastAsia="SimSun"/>
          <w:noProof/>
          <w:lang w:val="en-US"/>
        </w:rPr>
        <mc:AlternateContent>
          <mc:Choice Requires="wps">
            <w:drawing>
              <wp:anchor distT="0" distB="0" distL="114299" distR="114299" simplePos="0" relativeHeight="251852288" behindDoc="0" locked="0" layoutInCell="1" allowOverlap="1" wp14:anchorId="713F233A" wp14:editId="1A5BAF90">
                <wp:simplePos x="0" y="0"/>
                <wp:positionH relativeFrom="column">
                  <wp:posOffset>507999</wp:posOffset>
                </wp:positionH>
                <wp:positionV relativeFrom="paragraph">
                  <wp:posOffset>1708785</wp:posOffset>
                </wp:positionV>
                <wp:extent cx="0" cy="382905"/>
                <wp:effectExtent l="76200" t="38100" r="38100" b="0"/>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D395CD" id="直线 2092" o:spid="_x0000_s1026" style="position:absolute;flip:y;z-index:251852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sidRPr="00C6449B">
        <w:rPr>
          <w:rFonts w:eastAsia="SimSun"/>
          <w:noProof/>
          <w:lang w:val="en-US"/>
        </w:rPr>
        <mc:AlternateContent>
          <mc:Choice Requires="wps">
            <w:drawing>
              <wp:anchor distT="0" distB="0" distL="114300" distR="114300" simplePos="0" relativeHeight="251851264" behindDoc="0" locked="0" layoutInCell="1" allowOverlap="1" wp14:anchorId="1E37680D" wp14:editId="1F5F175A">
                <wp:simplePos x="0" y="0"/>
                <wp:positionH relativeFrom="column">
                  <wp:posOffset>177165</wp:posOffset>
                </wp:positionH>
                <wp:positionV relativeFrom="paragraph">
                  <wp:posOffset>1091565</wp:posOffset>
                </wp:positionV>
                <wp:extent cx="670560" cy="1270"/>
                <wp:effectExtent l="0" t="0" r="15240" b="1778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7BDDFC" id="直线 2093" o:spid="_x0000_s1026" style="position:absolute;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sidRPr="00C6449B">
        <w:rPr>
          <w:rFonts w:eastAsia="SimSun"/>
          <w:noProof/>
          <w:lang w:val="en-US"/>
        </w:rPr>
        <mc:AlternateContent>
          <mc:Choice Requires="wps">
            <w:drawing>
              <wp:anchor distT="0" distB="0" distL="114300" distR="114300" simplePos="0" relativeHeight="251850240" behindDoc="0" locked="0" layoutInCell="1" allowOverlap="1" wp14:anchorId="4E9F777D" wp14:editId="6EFCD570">
                <wp:simplePos x="0" y="0"/>
                <wp:positionH relativeFrom="column">
                  <wp:posOffset>1940560</wp:posOffset>
                </wp:positionH>
                <wp:positionV relativeFrom="paragraph">
                  <wp:posOffset>918210</wp:posOffset>
                </wp:positionV>
                <wp:extent cx="925195" cy="37465"/>
                <wp:effectExtent l="16510" t="22860" r="20320" b="25400"/>
                <wp:wrapNone/>
                <wp:docPr id="1262" name="AutoShap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32A94" id="AutoShape 1798" o:spid="_x0000_s1026" style="position:absolute;margin-left:152.8pt;margin-top:72.3pt;width:72.85pt;height:2.95pt;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9216" behindDoc="0" locked="0" layoutInCell="1" allowOverlap="1" wp14:anchorId="56B7DC29" wp14:editId="61530189">
                <wp:simplePos x="0" y="0"/>
                <wp:positionH relativeFrom="column">
                  <wp:posOffset>40005</wp:posOffset>
                </wp:positionH>
                <wp:positionV relativeFrom="paragraph">
                  <wp:posOffset>918210</wp:posOffset>
                </wp:positionV>
                <wp:extent cx="949325" cy="37465"/>
                <wp:effectExtent l="20955" t="22860" r="20320" b="25400"/>
                <wp:wrapNone/>
                <wp:docPr id="1261" name="AutoShape 17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2DC76E" id="AutoShape 1797" o:spid="_x0000_s1026" style="position:absolute;margin-left:3.15pt;margin-top:72.3pt;width:74.75pt;height:2.95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C6449B">
        <w:rPr>
          <w:rFonts w:eastAsia="SimSun"/>
          <w:noProof/>
          <w:lang w:val="en-US"/>
        </w:rPr>
        <mc:AlternateContent>
          <mc:Choice Requires="wps">
            <w:drawing>
              <wp:anchor distT="0" distB="0" distL="114300" distR="114300" simplePos="0" relativeHeight="251848192" behindDoc="0" locked="0" layoutInCell="1" allowOverlap="1" wp14:anchorId="6686045B" wp14:editId="38BE6793">
                <wp:simplePos x="0" y="0"/>
                <wp:positionH relativeFrom="column">
                  <wp:posOffset>-325120</wp:posOffset>
                </wp:positionH>
                <wp:positionV relativeFrom="paragraph">
                  <wp:posOffset>1090295</wp:posOffset>
                </wp:positionV>
                <wp:extent cx="505460" cy="725805"/>
                <wp:effectExtent l="17780" t="13970" r="10160" b="12700"/>
                <wp:wrapNone/>
                <wp:docPr id="1260" name="AutoShape 17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E04B1" id="AutoShape 1796" o:spid="_x0000_s1026" style="position:absolute;margin-left:-25.6pt;margin-top:85.85pt;width:39.8pt;height:57.15pt;z-index:2518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C6449B">
        <w:rPr>
          <w:rFonts w:eastAsia="SimSun"/>
          <w:noProof/>
          <w:lang w:val="en-US"/>
        </w:rPr>
        <mc:AlternateContent>
          <mc:Choice Requires="wpg">
            <w:drawing>
              <wp:anchor distT="0" distB="0" distL="114300" distR="114300" simplePos="0" relativeHeight="251847168" behindDoc="0" locked="0" layoutInCell="1" allowOverlap="1" wp14:anchorId="3E6213BD" wp14:editId="4B4869D9">
                <wp:simplePos x="0" y="0"/>
                <wp:positionH relativeFrom="column">
                  <wp:posOffset>929640</wp:posOffset>
                </wp:positionH>
                <wp:positionV relativeFrom="paragraph">
                  <wp:posOffset>1118235</wp:posOffset>
                </wp:positionV>
                <wp:extent cx="55245" cy="577850"/>
                <wp:effectExtent l="0" t="0" r="1905" b="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830814" id="组合 2097" o:spid="_x0000_s1026" style="position:absolute;margin-left:73.2pt;margin-top:88.05pt;width:4.35pt;height:45.5pt;z-index:251847168"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6144" behindDoc="0" locked="0" layoutInCell="1" allowOverlap="1" wp14:anchorId="539C1D17" wp14:editId="78F7215B">
                <wp:simplePos x="0" y="0"/>
                <wp:positionH relativeFrom="column">
                  <wp:posOffset>98425</wp:posOffset>
                </wp:positionH>
                <wp:positionV relativeFrom="paragraph">
                  <wp:posOffset>1118235</wp:posOffset>
                </wp:positionV>
                <wp:extent cx="54610" cy="576580"/>
                <wp:effectExtent l="0" t="0" r="2540" b="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74"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5"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EC6016" id="组合 2100" o:spid="_x0000_s1026" style="position:absolute;margin-left:7.75pt;margin-top:88.05pt;width:4.3pt;height:45.4pt;z-index:2518461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C6449B">
        <w:rPr>
          <w:rFonts w:eastAsia="SimSun"/>
          <w:noProof/>
          <w:lang w:val="en-US"/>
        </w:rPr>
        <mc:AlternateContent>
          <mc:Choice Requires="wpg">
            <w:drawing>
              <wp:anchor distT="0" distB="0" distL="114300" distR="114300" simplePos="0" relativeHeight="251845120" behindDoc="0" locked="0" layoutInCell="1" allowOverlap="1" wp14:anchorId="2714D69F" wp14:editId="17E9C215">
                <wp:simplePos x="0" y="0"/>
                <wp:positionH relativeFrom="column">
                  <wp:posOffset>41275</wp:posOffset>
                </wp:positionH>
                <wp:positionV relativeFrom="paragraph">
                  <wp:posOffset>1116965</wp:posOffset>
                </wp:positionV>
                <wp:extent cx="57150" cy="577850"/>
                <wp:effectExtent l="0" t="0" r="0" b="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71"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2"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C7A706" id="组合 2103" o:spid="_x0000_s1026" style="position:absolute;margin-left:3.25pt;margin-top:87.95pt;width:4.5pt;height:45.5pt;z-index:251845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C6449B">
        <w:rPr>
          <w:rFonts w:eastAsia="SimSun"/>
          <w:noProof/>
          <w:lang w:val="en-US"/>
        </w:rPr>
        <mc:AlternateContent>
          <mc:Choice Requires="wps">
            <w:drawing>
              <wp:anchor distT="0" distB="0" distL="114300" distR="114300" simplePos="0" relativeHeight="251844096" behindDoc="0" locked="0" layoutInCell="1" allowOverlap="1" wp14:anchorId="657A4E60" wp14:editId="649FEB61">
                <wp:simplePos x="0" y="0"/>
                <wp:positionH relativeFrom="column">
                  <wp:posOffset>2977515</wp:posOffset>
                </wp:positionH>
                <wp:positionV relativeFrom="paragraph">
                  <wp:posOffset>1367155</wp:posOffset>
                </wp:positionV>
                <wp:extent cx="447040" cy="323215"/>
                <wp:effectExtent l="0" t="0" r="0" b="0"/>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C82DA" w14:textId="77777777" w:rsidR="00496138" w:rsidRDefault="00496138" w:rsidP="00CF08D6">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A4E60" id="文本框 2106" o:spid="_x0000_s1246" type="#_x0000_t202" style="position:absolute;left:0;text-align:left;margin-left:234.45pt;margin-top:107.65pt;width:35.2pt;height:25.45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14:paraId="071C82DA" w14:textId="77777777" w:rsidR="00496138" w:rsidRDefault="00496138"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7595BA62" w14:textId="77777777"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0674A6A2"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Pr="00C6449B">
        <w:t>BW</w:t>
      </w:r>
      <w:r w:rsidRPr="00C6449B">
        <w:rPr>
          <w:vertAlign w:val="subscript"/>
        </w:rPr>
        <w:t>GB</w:t>
      </w:r>
      <w:r w:rsidRPr="00C6449B">
        <w:rPr>
          <w:rFonts w:eastAsia="Times New Roman"/>
          <w:vertAlign w:val="subscript"/>
          <w:lang w:val="en-US"/>
        </w:rPr>
        <w:t>,low</w:t>
      </w:r>
      <w:r w:rsidRPr="00C6449B">
        <w:rPr>
          <w:rFonts w:eastAsia="Times New Roman"/>
          <w:lang w:val="en-US"/>
        </w:rPr>
        <w:t xml:space="preserve"> and </w:t>
      </w:r>
      <w:r w:rsidRPr="00C6449B">
        <w:t>BW</w:t>
      </w:r>
      <w:r w:rsidRPr="00C6449B">
        <w:rPr>
          <w:vertAlign w:val="subscript"/>
        </w:rPr>
        <w:t>GB</w:t>
      </w:r>
      <w:r w:rsidRPr="00C6449B">
        <w:rPr>
          <w:rFonts w:eastAsia="Times New Roman"/>
          <w:vertAlign w:val="subscript"/>
          <w:lang w:val="en-US"/>
        </w:rPr>
        <w:t>,high</w:t>
      </w:r>
      <w:r w:rsidRPr="00C6449B">
        <w:rPr>
          <w:rFonts w:eastAsia="Times New Roman"/>
          <w:lang w:val="en-US"/>
        </w:rPr>
        <w:t xml:space="preserve"> are </w:t>
      </w:r>
      <w:r w:rsidRPr="00C6449B">
        <w:t xml:space="preserve">the minimum guard band defined in </w:t>
      </w:r>
      <w:r w:rsidR="00B41384" w:rsidRPr="00C6449B">
        <w:t>clause</w:t>
      </w:r>
      <w:r w:rsidRPr="00C6449B">
        <w:t xml:space="preserve"> 5.3.3</w:t>
      </w:r>
      <w:r w:rsidRPr="00C6449B">
        <w:rPr>
          <w:rFonts w:eastAsia="Times New Roman"/>
          <w:lang w:val="en-US"/>
        </w:rPr>
        <w:t xml:space="preserve"> </w:t>
      </w:r>
      <w:r w:rsidRPr="00C6449B">
        <w:t>for the lowest and highest assigned component carrier respectively.</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193" w:name="_Toc13079597"/>
      <w:bookmarkStart w:id="194" w:name="_Toc29811085"/>
      <w:bookmarkStart w:id="195" w:name="_Toc29811536"/>
      <w:bookmarkStart w:id="196" w:name="_Toc37268040"/>
      <w:bookmarkStart w:id="197" w:name="_Toc37268491"/>
      <w:r w:rsidRPr="00C6449B">
        <w:t>5.4</w:t>
      </w:r>
      <w:r w:rsidRPr="00C6449B">
        <w:tab/>
        <w:t>Channel arrangement</w:t>
      </w:r>
      <w:bookmarkEnd w:id="193"/>
      <w:bookmarkEnd w:id="194"/>
      <w:bookmarkEnd w:id="195"/>
      <w:bookmarkEnd w:id="196"/>
      <w:bookmarkEnd w:id="197"/>
    </w:p>
    <w:p w14:paraId="67BEA65F" w14:textId="77777777" w:rsidR="00CF08D6" w:rsidRPr="00C6449B" w:rsidRDefault="00CF08D6" w:rsidP="00CF08D6">
      <w:pPr>
        <w:pStyle w:val="Heading3"/>
      </w:pPr>
      <w:bookmarkStart w:id="198" w:name="_Toc13079598"/>
      <w:bookmarkStart w:id="199" w:name="_Toc29811086"/>
      <w:bookmarkStart w:id="200" w:name="_Toc29811537"/>
      <w:bookmarkStart w:id="201" w:name="_Toc37268041"/>
      <w:bookmarkStart w:id="202" w:name="_Toc37268492"/>
      <w:r w:rsidRPr="00C6449B">
        <w:t>5.4.1</w:t>
      </w:r>
      <w:r w:rsidRPr="00C6449B">
        <w:tab/>
        <w:t>Channel spacing</w:t>
      </w:r>
      <w:bookmarkEnd w:id="198"/>
      <w:bookmarkEnd w:id="199"/>
      <w:bookmarkEnd w:id="200"/>
      <w:bookmarkEnd w:id="201"/>
      <w:bookmarkEnd w:id="202"/>
    </w:p>
    <w:p w14:paraId="18018206" w14:textId="77777777" w:rsidR="00CF08D6" w:rsidRPr="00C6449B" w:rsidRDefault="00CF08D6" w:rsidP="00CF08D6">
      <w:pPr>
        <w:pStyle w:val="Heading4"/>
        <w:rPr>
          <w:rFonts w:eastAsia="Yu Mincho"/>
        </w:rPr>
      </w:pPr>
      <w:bookmarkStart w:id="203" w:name="_Toc13079599"/>
      <w:bookmarkStart w:id="204" w:name="_Toc29811087"/>
      <w:bookmarkStart w:id="205" w:name="_Toc29811538"/>
      <w:bookmarkStart w:id="206" w:name="_Toc37268042"/>
      <w:bookmarkStart w:id="207" w:name="_Toc37268493"/>
      <w:r w:rsidRPr="00C6449B">
        <w:rPr>
          <w:rFonts w:eastAsia="Yu Mincho"/>
        </w:rPr>
        <w:t>5.4.1.1</w:t>
      </w:r>
      <w:r w:rsidRPr="00C6449B">
        <w:rPr>
          <w:rFonts w:eastAsia="Yu Mincho"/>
        </w:rPr>
        <w:tab/>
        <w:t>Channel spacing for adjacent NR carriers</w:t>
      </w:r>
      <w:bookmarkEnd w:id="203"/>
      <w:bookmarkEnd w:id="204"/>
      <w:bookmarkEnd w:id="205"/>
      <w:bookmarkEnd w:id="206"/>
      <w:bookmarkEnd w:id="207"/>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lastRenderedPageBreak/>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08" w:name="_Toc13079600"/>
      <w:bookmarkStart w:id="209" w:name="_Toc29811088"/>
      <w:bookmarkStart w:id="210" w:name="_Toc29811539"/>
      <w:bookmarkStart w:id="211" w:name="_Toc37268043"/>
      <w:bookmarkStart w:id="212" w:name="_Toc37268494"/>
      <w:r w:rsidRPr="00C6449B">
        <w:rPr>
          <w:rFonts w:eastAsia="Yu Mincho"/>
        </w:rPr>
        <w:t>5.4.1.2</w:t>
      </w:r>
      <w:r w:rsidRPr="00C6449B">
        <w:rPr>
          <w:rFonts w:eastAsia="Yu Mincho"/>
        </w:rPr>
        <w:tab/>
        <w:t>Channel spacing for CA</w:t>
      </w:r>
      <w:bookmarkEnd w:id="208"/>
      <w:bookmarkEnd w:id="209"/>
      <w:bookmarkEnd w:id="210"/>
      <w:bookmarkEnd w:id="211"/>
      <w:bookmarkEnd w:id="212"/>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13" w:name="_Toc13079601"/>
      <w:bookmarkStart w:id="214" w:name="_Toc29811089"/>
      <w:bookmarkStart w:id="215" w:name="_Toc29811540"/>
      <w:bookmarkStart w:id="216" w:name="_Toc37268044"/>
      <w:bookmarkStart w:id="217" w:name="_Toc37268495"/>
      <w:r w:rsidRPr="00C6449B">
        <w:rPr>
          <w:rFonts w:eastAsia="Yu Mincho"/>
        </w:rPr>
        <w:lastRenderedPageBreak/>
        <w:t>5.4.2</w:t>
      </w:r>
      <w:r w:rsidRPr="00C6449B">
        <w:rPr>
          <w:rFonts w:eastAsia="Yu Mincho"/>
        </w:rPr>
        <w:tab/>
        <w:t>Channel raster</w:t>
      </w:r>
      <w:bookmarkEnd w:id="213"/>
      <w:bookmarkEnd w:id="214"/>
      <w:bookmarkEnd w:id="215"/>
      <w:bookmarkEnd w:id="216"/>
      <w:bookmarkEnd w:id="217"/>
    </w:p>
    <w:p w14:paraId="2B9FDBD5" w14:textId="77777777" w:rsidR="00CF08D6" w:rsidRPr="00C6449B" w:rsidRDefault="00CF08D6" w:rsidP="00CF08D6">
      <w:pPr>
        <w:pStyle w:val="Heading4"/>
        <w:rPr>
          <w:rFonts w:eastAsia="Yu Mincho"/>
        </w:rPr>
      </w:pPr>
      <w:bookmarkStart w:id="218" w:name="_Toc13079602"/>
      <w:bookmarkStart w:id="219" w:name="_Toc29811090"/>
      <w:bookmarkStart w:id="220" w:name="_Toc29811541"/>
      <w:bookmarkStart w:id="221" w:name="_Toc37268045"/>
      <w:bookmarkStart w:id="222" w:name="_Toc37268496"/>
      <w:r w:rsidRPr="00C6449B">
        <w:rPr>
          <w:rFonts w:eastAsia="Yu Mincho"/>
        </w:rPr>
        <w:t>5.4.2.1</w:t>
      </w:r>
      <w:r w:rsidRPr="00C6449B">
        <w:rPr>
          <w:rFonts w:eastAsia="Yu Mincho"/>
        </w:rPr>
        <w:tab/>
        <w:t>NR-ARFCN and channel raster</w:t>
      </w:r>
      <w:bookmarkEnd w:id="218"/>
      <w:bookmarkEnd w:id="219"/>
      <w:bookmarkEnd w:id="220"/>
      <w:bookmarkEnd w:id="221"/>
      <w:bookmarkEnd w:id="222"/>
    </w:p>
    <w:p w14:paraId="2EC1392C" w14:textId="77777777" w:rsidR="00CF08D6" w:rsidRPr="00C6449B" w:rsidRDefault="00CF08D6" w:rsidP="00CF08D6">
      <w:pPr>
        <w:rPr>
          <w:rFonts w:eastAsia="Yu Mincho"/>
        </w:rPr>
      </w:pPr>
      <w:r w:rsidRPr="00C6449B">
        <w:rPr>
          <w:rFonts w:eastAsia="Yu Mincho"/>
        </w:rPr>
        <w:t xml:space="preserve">The </w:t>
      </w:r>
      <w:bookmarkStart w:id="223" w:name="_Hlk515622859"/>
      <w:bookmarkStart w:id="224" w:name="_Hlk514074796"/>
      <w:r w:rsidRPr="00C6449B">
        <w:rPr>
          <w:rFonts w:eastAsia="Yu Mincho"/>
        </w:rPr>
        <w:t>global frequency</w:t>
      </w:r>
      <w:bookmarkEnd w:id="223"/>
      <w:bookmarkEnd w:id="224"/>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25" w:name="_Hlk514074832"/>
      <w:r w:rsidRPr="00C6449B">
        <w:t>F</w:t>
      </w:r>
      <w:r w:rsidRPr="00C6449B">
        <w:rPr>
          <w:vertAlign w:val="subscript"/>
        </w:rPr>
        <w:t>REF</w:t>
      </w:r>
      <w:bookmarkEnd w:id="225"/>
      <w:r w:rsidRPr="00C6449B">
        <w:rPr>
          <w:rFonts w:eastAsia="Yu Mincho"/>
        </w:rPr>
        <w:t xml:space="preserve">. The </w:t>
      </w:r>
      <w:r w:rsidRPr="00C6449B">
        <w:rPr>
          <w:rFonts w:eastAsia="Yu Mincho"/>
          <w:i/>
        </w:rPr>
        <w:t>RF reference frequency</w:t>
      </w:r>
      <w:bookmarkStart w:id="226" w:name="_Hlk514074872"/>
      <w:bookmarkStart w:id="227" w:name="_Hlk515622922"/>
      <w:bookmarkStart w:id="228" w:name="_Hlk514075221"/>
      <w:r w:rsidRPr="00C6449B">
        <w:rPr>
          <w:rFonts w:eastAsia="Yu Mincho"/>
        </w:rPr>
        <w:t xml:space="preserve"> is used in signalling to identify the position of RF channels, SS blocks and other elements</w:t>
      </w:r>
      <w:bookmarkEnd w:id="226"/>
      <w:bookmarkEnd w:id="227"/>
      <w:bookmarkEnd w:id="228"/>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29"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29"/>
    <w:p w14:paraId="162BC070" w14:textId="77777777" w:rsidR="00CF08D6" w:rsidRPr="00C6449B" w:rsidRDefault="00CF08D6" w:rsidP="00CF08D6">
      <w:pPr>
        <w:rPr>
          <w:rFonts w:eastAsia="Yu Mincho"/>
        </w:rPr>
      </w:pPr>
      <w:r w:rsidRPr="00C6449B">
        <w:rPr>
          <w:rFonts w:eastAsia="Yu Mincho"/>
        </w:rPr>
        <w:t>For SUL bands and for the uplink of all FDD bands defined in table 5.2-1,</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77777777"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30" w:name="_Toc13079603"/>
      <w:bookmarkStart w:id="231" w:name="_Toc29811091"/>
      <w:bookmarkStart w:id="232" w:name="_Toc29811542"/>
      <w:bookmarkStart w:id="233" w:name="_Toc37268046"/>
      <w:bookmarkStart w:id="234" w:name="_Toc37268497"/>
      <w:r w:rsidRPr="00C6449B">
        <w:rPr>
          <w:rFonts w:eastAsia="Yu Mincho"/>
        </w:rPr>
        <w:t>5.4.2.2</w:t>
      </w:r>
      <w:r w:rsidRPr="00C6449B">
        <w:rPr>
          <w:rFonts w:eastAsia="Yu Mincho"/>
        </w:rPr>
        <w:tab/>
        <w:t>Channel raster to resource element mapping</w:t>
      </w:r>
      <w:bookmarkEnd w:id="230"/>
      <w:bookmarkEnd w:id="231"/>
      <w:bookmarkEnd w:id="232"/>
      <w:bookmarkEnd w:id="233"/>
      <w:bookmarkEnd w:id="234"/>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35" w:name="_Hlk514075049"/>
      <w:r w:rsidRPr="00C6449B">
        <w:rPr>
          <w:rFonts w:eastAsia="Yu Mincho"/>
        </w:rPr>
        <w:t>and can be used to identify the RF channel position</w:t>
      </w:r>
      <w:bookmarkEnd w:id="235"/>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64353C"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64353C"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29" type="#_x0000_t75" style="width:8.25pt;height:14.25pt" o:ole="">
                  <v:imagedata r:id="rId25" o:title=""/>
                </v:shape>
                <o:OLEObject Type="Embed" ProgID="Equation.3" ShapeID="_x0000_i1029" DrawAspect="Content" ObjectID="_1647881314"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0" type="#_x0000_t75" style="width:21.75pt;height:14.25pt" o:ole="">
                  <v:imagedata r:id="rId12" o:title=""/>
                </v:shape>
                <o:OLEObject Type="Embed" ProgID="Equation.3" ShapeID="_x0000_i1030" DrawAspect="Content" ObjectID="_1647881315" r:id="rId27"/>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1" type="#_x0000_t75" style="width:63.75pt;height:36.75pt" o:ole="">
                  <v:imagedata r:id="rId28" o:title=""/>
                </v:shape>
                <o:OLEObject Type="Embed" ProgID="Equation.3" ShapeID="_x0000_i1031" DrawAspect="Content" ObjectID="_1647881316"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2" type="#_x0000_t75" style="width:63.75pt;height:36.75pt" o:ole="">
                  <v:imagedata r:id="rId30" o:title=""/>
                </v:shape>
                <o:OLEObject Type="Embed" ProgID="Equation.3" ShapeID="_x0000_i1032" DrawAspect="Content" ObjectID="_1647881317" r:id="rId31"/>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3" type="#_x0000_t75" style="width:21.75pt;height:14.25pt" o:ole="">
            <v:imagedata r:id="rId12" o:title=""/>
          </v:shape>
          <o:OLEObject Type="Embed" ProgID="Equation.3" ShapeID="_x0000_i1033" DrawAspect="Content" ObjectID="_1647881318" r:id="rId32"/>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36" w:name="_Toc13079604"/>
      <w:bookmarkStart w:id="237" w:name="_Toc29811092"/>
      <w:bookmarkStart w:id="238" w:name="_Toc29811543"/>
      <w:bookmarkStart w:id="239" w:name="_Toc37268047"/>
      <w:bookmarkStart w:id="240" w:name="_Toc37268498"/>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236"/>
      <w:bookmarkEnd w:id="237"/>
      <w:bookmarkEnd w:id="238"/>
      <w:bookmarkEnd w:id="239"/>
      <w:bookmarkEnd w:id="240"/>
    </w:p>
    <w:p w14:paraId="489A44AD" w14:textId="58168D33" w:rsidR="00CF08D6" w:rsidRPr="00C6449B" w:rsidRDefault="00CF08D6" w:rsidP="00CF08D6">
      <w:r w:rsidRPr="00C6449B">
        <w:t xml:space="preserve">The </w:t>
      </w:r>
      <w:bookmarkStart w:id="241" w:name="_Hlk514075080"/>
      <w:r w:rsidRPr="00C6449B">
        <w:t>RF channel positions on the channel raster</w:t>
      </w:r>
      <w:bookmarkEnd w:id="241"/>
      <w:r w:rsidRPr="00C6449B">
        <w:t xml:space="preserve"> in each NR </w:t>
      </w:r>
      <w:r w:rsidRPr="00C6449B">
        <w:rPr>
          <w:i/>
        </w:rPr>
        <w:t>operating band</w:t>
      </w:r>
      <w:r w:rsidRPr="00C6449B">
        <w:t xml:space="preserve"> are given </w:t>
      </w:r>
      <w:bookmarkStart w:id="242" w:name="_Hlk514075096"/>
      <w:r w:rsidRPr="00C6449B">
        <w:t>through the applicable NR-ARFCN</w:t>
      </w:r>
      <w:bookmarkEnd w:id="242"/>
      <w:r w:rsidRPr="00C6449B">
        <w:t xml:space="preserve"> in table 5.4.2.3-1 for FR1 and table 5.4.2.3-2 for FR2</w:t>
      </w:r>
      <w:bookmarkStart w:id="243" w:name="_Hlk514075107"/>
      <w:r w:rsidRPr="00C6449B">
        <w:t xml:space="preserve">, using the channel raster to resource element mapping in </w:t>
      </w:r>
      <w:r w:rsidR="00B41384" w:rsidRPr="00C6449B">
        <w:t>clause</w:t>
      </w:r>
      <w:r w:rsidRPr="00C6449B">
        <w:t xml:space="preserve"> 5.4.2.2</w:t>
      </w:r>
      <w:bookmarkEnd w:id="243"/>
      <w:r w:rsidRPr="00C6449B">
        <w:t>.</w:t>
      </w:r>
    </w:p>
    <w:p w14:paraId="61497211" w14:textId="77777777" w:rsidR="00CF08D6" w:rsidRPr="00C6449B" w:rsidRDefault="00CF08D6" w:rsidP="00CF08D6">
      <w:pPr>
        <w:pStyle w:val="B1"/>
      </w:pPr>
      <w:r w:rsidRPr="00C6449B">
        <w:lastRenderedPageBreak/>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lastRenderedPageBreak/>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44" w:name="_Toc13079605"/>
      <w:bookmarkStart w:id="245" w:name="_Toc29811093"/>
      <w:bookmarkStart w:id="246" w:name="_Toc29811544"/>
      <w:bookmarkStart w:id="247" w:name="_Toc37268048"/>
      <w:bookmarkStart w:id="248" w:name="_Toc37268499"/>
      <w:r w:rsidRPr="00C6449B">
        <w:rPr>
          <w:rFonts w:eastAsia="Yu Mincho"/>
        </w:rPr>
        <w:t>5.4.3</w:t>
      </w:r>
      <w:r w:rsidRPr="00C6449B">
        <w:rPr>
          <w:rFonts w:eastAsia="Yu Mincho"/>
        </w:rPr>
        <w:tab/>
        <w:t>Synchronization raster</w:t>
      </w:r>
      <w:bookmarkEnd w:id="244"/>
      <w:bookmarkEnd w:id="245"/>
      <w:bookmarkEnd w:id="246"/>
      <w:bookmarkEnd w:id="247"/>
      <w:bookmarkEnd w:id="248"/>
    </w:p>
    <w:p w14:paraId="76BF1AE2" w14:textId="77777777" w:rsidR="00CF08D6" w:rsidRPr="00C6449B" w:rsidRDefault="00CF08D6" w:rsidP="00CF08D6">
      <w:pPr>
        <w:pStyle w:val="Heading4"/>
        <w:rPr>
          <w:rFonts w:eastAsia="Yu Mincho"/>
        </w:rPr>
      </w:pPr>
      <w:bookmarkStart w:id="249" w:name="_Toc13079606"/>
      <w:bookmarkStart w:id="250" w:name="_Toc29811094"/>
      <w:bookmarkStart w:id="251" w:name="_Toc29811545"/>
      <w:bookmarkStart w:id="252" w:name="_Toc37268049"/>
      <w:bookmarkStart w:id="253" w:name="_Toc37268500"/>
      <w:r w:rsidRPr="00C6449B">
        <w:rPr>
          <w:rFonts w:eastAsia="Yu Mincho"/>
        </w:rPr>
        <w:t>5.4.3.1</w:t>
      </w:r>
      <w:r w:rsidRPr="00C6449B">
        <w:rPr>
          <w:rFonts w:eastAsia="Yu Mincho"/>
        </w:rPr>
        <w:tab/>
        <w:t>Synchronization raster and numbering</w:t>
      </w:r>
      <w:bookmarkEnd w:id="249"/>
      <w:bookmarkEnd w:id="250"/>
      <w:bookmarkEnd w:id="251"/>
      <w:bookmarkEnd w:id="252"/>
      <w:bookmarkEnd w:id="253"/>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54" w:name="_Toc13079607"/>
      <w:bookmarkStart w:id="255" w:name="_Toc29811095"/>
      <w:bookmarkStart w:id="256" w:name="_Toc29811546"/>
      <w:bookmarkStart w:id="257" w:name="_Toc37268050"/>
      <w:bookmarkStart w:id="258" w:name="_Toc37268501"/>
      <w:r w:rsidRPr="00C6449B">
        <w:rPr>
          <w:rFonts w:eastAsia="Yu Mincho"/>
        </w:rPr>
        <w:t>5.4.3.2</w:t>
      </w:r>
      <w:r w:rsidRPr="00C6449B">
        <w:rPr>
          <w:rFonts w:eastAsia="Yu Mincho"/>
        </w:rPr>
        <w:tab/>
        <w:t>Synchronization raster to synchronization block resource element mapping</w:t>
      </w:r>
      <w:bookmarkEnd w:id="254"/>
      <w:bookmarkEnd w:id="255"/>
      <w:bookmarkEnd w:id="256"/>
      <w:bookmarkEnd w:id="257"/>
      <w:bookmarkEnd w:id="258"/>
    </w:p>
    <w:p w14:paraId="2A69CA13" w14:textId="2103EECF" w:rsidR="009106B5" w:rsidRPr="00C6449B" w:rsidRDefault="009106B5" w:rsidP="009106B5">
      <w:pPr>
        <w:rPr>
          <w:rFonts w:eastAsia="Yu Mincho"/>
        </w:rPr>
      </w:pPr>
      <w:bookmarkStart w:id="259"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260" w:name="_Toc29811096"/>
      <w:bookmarkStart w:id="261" w:name="_Toc29811547"/>
      <w:bookmarkStart w:id="262" w:name="_Toc37268051"/>
      <w:bookmarkStart w:id="263" w:name="_Toc37268502"/>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259"/>
      <w:bookmarkEnd w:id="260"/>
      <w:bookmarkEnd w:id="261"/>
      <w:bookmarkEnd w:id="262"/>
      <w:bookmarkEnd w:id="263"/>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C6449B" w:rsidRDefault="00CF08D6" w:rsidP="00CF08D6">
            <w:pPr>
              <w:pStyle w:val="TAH"/>
              <w:rPr>
                <w:lang w:eastAsia="zh-CN"/>
              </w:rPr>
            </w:pPr>
            <w:r w:rsidRPr="00C6449B">
              <w:rPr>
                <w:lang w:eastAsia="zh-CN"/>
              </w:rPr>
              <w:t>SS Block pattern</w:t>
            </w:r>
            <w:r w:rsidRPr="00C6449B">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CF08D6" w:rsidRPr="00C6449B"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C6449B" w:rsidRDefault="00CF08D6" w:rsidP="00CF08D6">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C6449B" w:rsidRDefault="00CF08D6" w:rsidP="00CF08D6">
            <w:pPr>
              <w:pStyle w:val="TAC"/>
              <w:rPr>
                <w:rFonts w:eastAsia="Yu Mincho"/>
              </w:rPr>
            </w:pPr>
            <w:r w:rsidRPr="00C6449B">
              <w:t>2177 – &lt;1&gt; – 2230</w:t>
            </w:r>
          </w:p>
        </w:tc>
      </w:tr>
      <w:tr w:rsidR="00CF08D6" w:rsidRPr="00C6449B"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C6449B"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C6449B" w:rsidRDefault="00CF08D6" w:rsidP="00CF08D6">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C6449B" w:rsidRDefault="00CF08D6" w:rsidP="00CF08D6">
            <w:pPr>
              <w:pStyle w:val="TAC"/>
            </w:pPr>
            <w:r w:rsidRPr="00C6449B">
              <w:t>2183 – &lt;1&gt; – 2224</w:t>
            </w:r>
          </w:p>
        </w:tc>
      </w:tr>
      <w:tr w:rsidR="00CF08D6"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C6449B" w:rsidRDefault="00CF08D6" w:rsidP="00CF08D6">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C6449B" w:rsidRDefault="00CF08D6" w:rsidP="00CF08D6">
            <w:pPr>
              <w:pStyle w:val="TAC"/>
              <w:rPr>
                <w:rFonts w:eastAsia="Yu Mincho"/>
              </w:rPr>
            </w:pPr>
            <w:r w:rsidRPr="00C6449B">
              <w:t>6554 – &lt;1&gt; – 6718</w:t>
            </w:r>
          </w:p>
        </w:tc>
      </w:tr>
      <w:tr w:rsidR="00CF08D6"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C6449B" w:rsidRDefault="00CF08D6" w:rsidP="00CF08D6">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C6449B" w:rsidRDefault="00CF08D6" w:rsidP="00CF08D6">
            <w:pPr>
              <w:pStyle w:val="TAC"/>
              <w:rPr>
                <w:rFonts w:eastAsia="Yu Mincho"/>
              </w:rPr>
            </w:pPr>
            <w:r w:rsidRPr="00C6449B">
              <w:t>2318 – &lt;1&gt; – 2395</w:t>
            </w:r>
          </w:p>
        </w:tc>
      </w:tr>
      <w:tr w:rsidR="00CF08D6"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C6449B" w:rsidRDefault="00CF08D6" w:rsidP="00CF08D6">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C6449B" w:rsidRDefault="00CF08D6" w:rsidP="00CF08D6">
            <w:pPr>
              <w:pStyle w:val="TAC"/>
            </w:pPr>
            <w:r w:rsidRPr="00C6449B">
              <w:t>1828 – &lt;1&gt; – 1858</w:t>
            </w:r>
          </w:p>
        </w:tc>
      </w:tr>
      <w:tr w:rsidR="00CF08D6"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C6449B" w:rsidRDefault="00CF08D6" w:rsidP="00CF08D6">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C6449B" w:rsidRDefault="00CF08D6" w:rsidP="00CF08D6">
            <w:pPr>
              <w:pStyle w:val="TAC"/>
              <w:rPr>
                <w:rFonts w:eastAsia="Yu Mincho"/>
              </w:rPr>
            </w:pPr>
            <w:r w:rsidRPr="00C6449B">
              <w:t>1982 – &lt;1&gt; – 2047</w:t>
            </w:r>
          </w:p>
        </w:tc>
      </w:tr>
      <w:tr w:rsidR="00CF08D6"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C6449B" w:rsidRDefault="00CF08D6" w:rsidP="00CF08D6">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C6449B" w:rsidRDefault="00CF08D6" w:rsidP="00CF08D6">
            <w:pPr>
              <w:pStyle w:val="TAC"/>
            </w:pPr>
            <w:r w:rsidRPr="00C6449B">
              <w:t>4829 – &lt;1&gt; – 4981</w:t>
            </w:r>
          </w:p>
        </w:tc>
      </w:tr>
      <w:tr w:rsidR="00CF08D6" w:rsidRPr="00C6449B"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C6449B" w:rsidRDefault="00CF08D6" w:rsidP="00CF08D6">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C6449B" w:rsidRDefault="00CF08D6" w:rsidP="00CF08D6">
            <w:pPr>
              <w:pStyle w:val="TAC"/>
              <w:rPr>
                <w:rFonts w:eastAsia="Yu Mincho"/>
              </w:rPr>
            </w:pPr>
            <w:r w:rsidRPr="00C6449B">
              <w:t>1901 – &lt;1&gt; – 2002</w:t>
            </w:r>
          </w:p>
        </w:tc>
      </w:tr>
      <w:tr w:rsidR="00CF08D6" w:rsidRPr="00C6449B"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C6449B" w:rsidRDefault="00CF08D6" w:rsidP="00CF08D6">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C6449B" w:rsidRDefault="00CF08D6" w:rsidP="00CF08D6">
            <w:pPr>
              <w:pStyle w:val="TAC"/>
            </w:pPr>
            <w:r w:rsidRPr="00C6449B">
              <w:rPr>
                <w:rFonts w:eastAsia="SimSun"/>
                <w:lang w:val="en-US" w:eastAsia="zh-CN"/>
              </w:rPr>
              <w:t>5030</w:t>
            </w:r>
            <w:r w:rsidRPr="00C6449B">
              <w:t xml:space="preserve"> – &lt;1&gt; – </w:t>
            </w:r>
            <w:r w:rsidRPr="00C6449B">
              <w:rPr>
                <w:rFonts w:eastAsia="SimSun"/>
                <w:lang w:val="en-US" w:eastAsia="zh-CN"/>
              </w:rPr>
              <w:t>5056</w:t>
            </w:r>
          </w:p>
        </w:tc>
      </w:tr>
      <w:tr w:rsidR="00CF08D6" w:rsidRPr="00C6449B"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C6449B" w:rsidRDefault="00CF08D6" w:rsidP="00CF08D6">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C6449B" w:rsidRDefault="00CF08D6" w:rsidP="00CF08D6">
            <w:pPr>
              <w:pStyle w:val="TAC"/>
              <w:rPr>
                <w:rFonts w:eastAsia="Yu Mincho"/>
              </w:rPr>
            </w:pPr>
            <w:r w:rsidRPr="00C6449B">
              <w:t>6431 – &lt;1&gt; – 6544</w:t>
            </w:r>
          </w:p>
        </w:tc>
      </w:tr>
      <w:tr w:rsidR="00CF08D6" w:rsidRPr="00C6449B"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C6449B" w:rsidRDefault="00CF08D6" w:rsidP="00CF08D6">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C6449B" w:rsidRDefault="00CF08D6" w:rsidP="00CF08D6">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C6449B" w:rsidRDefault="00CF08D6" w:rsidP="00CF08D6">
            <w:pPr>
              <w:pStyle w:val="TAC"/>
            </w:pPr>
            <w:r w:rsidRPr="00C6449B">
              <w:rPr>
                <w:rFonts w:eastAsia="SimSun"/>
                <w:lang w:val="en-US" w:eastAsia="zh-CN"/>
              </w:rPr>
              <w:t xml:space="preserve">4706 </w:t>
            </w:r>
            <w:r w:rsidRPr="00C6449B">
              <w:t xml:space="preserve">– &lt;1&gt; – </w:t>
            </w:r>
            <w:r w:rsidRPr="00C6449B">
              <w:rPr>
                <w:rFonts w:eastAsia="SimSun"/>
                <w:lang w:val="en-US" w:eastAsia="zh-CN"/>
              </w:rPr>
              <w:t>4795</w:t>
            </w:r>
          </w:p>
        </w:tc>
      </w:tr>
      <w:tr w:rsidR="00CF08D6"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C6449B" w:rsidRDefault="00CF08D6" w:rsidP="00CF08D6">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C6449B" w:rsidRDefault="00CF08D6" w:rsidP="00CF08D6">
            <w:pPr>
              <w:pStyle w:val="TAC"/>
            </w:pPr>
            <w:r w:rsidRPr="00C6449B">
              <w:t>5756 – &lt;1&gt; – 5995</w:t>
            </w:r>
          </w:p>
        </w:tc>
      </w:tr>
      <w:tr w:rsidR="00CF08D6" w:rsidRPr="00C6449B"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C6449B" w:rsidRDefault="00CF08D6" w:rsidP="00CF08D6">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C6449B" w:rsidDel="000B34DE"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C6449B" w:rsidRDefault="00CF08D6" w:rsidP="00CF08D6">
            <w:pPr>
              <w:pStyle w:val="TAC"/>
              <w:rPr>
                <w:rFonts w:eastAsia="Yu Mincho"/>
              </w:rPr>
            </w:pPr>
            <w:r w:rsidRPr="00C6449B">
              <w:t>6246 – &lt;3&gt; – 6717</w:t>
            </w:r>
          </w:p>
        </w:tc>
      </w:tr>
      <w:tr w:rsidR="00CF08D6" w:rsidRPr="00C6449B"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C6449B"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C6449B" w:rsidRDefault="00CF08D6" w:rsidP="00CF08D6">
            <w:pPr>
              <w:pStyle w:val="TAC"/>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C6449B" w:rsidRDefault="00CF08D6" w:rsidP="00CF08D6">
            <w:pPr>
              <w:pStyle w:val="TAC"/>
              <w:rPr>
                <w:lang w:val="en-US" w:eastAsia="zh-CN"/>
              </w:rPr>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C6449B" w:rsidRDefault="00CF08D6" w:rsidP="00CF08D6">
            <w:pPr>
              <w:pStyle w:val="TAC"/>
            </w:pPr>
            <w:r w:rsidRPr="00C6449B">
              <w:t>6252 – &lt;3&gt; – 6714</w:t>
            </w:r>
          </w:p>
        </w:tc>
      </w:tr>
      <w:tr w:rsidR="00CF08D6"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C6449B" w:rsidRDefault="00CF08D6" w:rsidP="00CF08D6">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C6449B" w:rsidRDefault="00CF08D6" w:rsidP="00CF08D6">
            <w:pPr>
              <w:pStyle w:val="TAC"/>
            </w:pPr>
            <w:r w:rsidRPr="00C6449B">
              <w:t>3584 – &lt;1&gt; – 3787</w:t>
            </w:r>
          </w:p>
        </w:tc>
      </w:tr>
      <w:tr w:rsidR="00CF08D6"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C6449B" w:rsidRDefault="00CF08D6" w:rsidP="00CF08D6">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C6449B" w:rsidRDefault="00CF08D6" w:rsidP="00CF08D6">
            <w:pPr>
              <w:pStyle w:val="TAC"/>
              <w:rPr>
                <w:rFonts w:eastAsia="Yu Mincho"/>
              </w:rPr>
            </w:pPr>
            <w:r w:rsidRPr="00C6449B">
              <w:t>3572 – &lt;1&gt; – 3574</w:t>
            </w:r>
          </w:p>
        </w:tc>
      </w:tr>
      <w:tr w:rsidR="00CF08D6" w:rsidRPr="00C6449B"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C6449B" w:rsidRDefault="00CF08D6" w:rsidP="00CF08D6">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C6449B" w:rsidRDefault="00CF08D6" w:rsidP="00CF08D6">
            <w:pPr>
              <w:pStyle w:val="TAC"/>
              <w:rPr>
                <w:rFonts w:eastAsia="Yu Mincho"/>
              </w:rPr>
            </w:pPr>
            <w:r w:rsidRPr="00C6449B">
              <w:t>5279 – &lt;1&gt; – 5494</w:t>
            </w:r>
          </w:p>
        </w:tc>
      </w:tr>
      <w:tr w:rsidR="00CF08D6" w:rsidRPr="00C6449B"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C6449B"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C6449B" w:rsidRDefault="00CF08D6" w:rsidP="00CF08D6">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C6449B" w:rsidRDefault="00CF08D6" w:rsidP="00CF08D6">
            <w:pPr>
              <w:pStyle w:val="TAC"/>
            </w:pPr>
            <w:r w:rsidRPr="00C6449B">
              <w:t>5285 – &lt;1&gt; – 5488</w:t>
            </w:r>
          </w:p>
        </w:tc>
      </w:tr>
      <w:tr w:rsidR="00CF08D6"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C6449B" w:rsidRDefault="00CF08D6" w:rsidP="00CF08D6">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C6449B" w:rsidRDefault="00CF08D6" w:rsidP="00CF08D6">
            <w:pPr>
              <w:pStyle w:val="TAC"/>
              <w:rPr>
                <w:rFonts w:eastAsia="Yu Mincho"/>
              </w:rPr>
            </w:pPr>
            <w:r w:rsidRPr="00C6449B">
              <w:t>4993 – &lt;1&gt; – 5044</w:t>
            </w:r>
          </w:p>
        </w:tc>
      </w:tr>
      <w:tr w:rsidR="00CF08D6"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C6449B" w:rsidRDefault="00CF08D6" w:rsidP="00CF08D6">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C6449B" w:rsidRDefault="00CF08D6" w:rsidP="00CF08D6">
            <w:pPr>
              <w:pStyle w:val="TAC"/>
              <w:rPr>
                <w:rFonts w:eastAsia="Yu Mincho"/>
              </w:rPr>
            </w:pPr>
            <w:r w:rsidRPr="00C6449B">
              <w:t>1547 – &lt;1&gt; – 1624</w:t>
            </w:r>
          </w:p>
        </w:tc>
      </w:tr>
      <w:tr w:rsidR="00CF08D6"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C6449B" w:rsidRDefault="00CF08D6" w:rsidP="00CF08D6">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C6449B" w:rsidRDefault="00CF08D6" w:rsidP="00CF08D6">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C6449B" w:rsidRDefault="00CF08D6" w:rsidP="00CF08D6">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C6449B" w:rsidRDefault="00CF08D6" w:rsidP="00CF08D6">
            <w:pPr>
              <w:pStyle w:val="TAC"/>
            </w:pPr>
            <w:r w:rsidRPr="00C6449B">
              <w:t>3692 – &lt;1&gt; – 3790</w:t>
            </w:r>
          </w:p>
        </w:tc>
      </w:tr>
      <w:tr w:rsidR="00CF08D6"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C6449B" w:rsidRDefault="00CF08D6" w:rsidP="00CF08D6">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C6449B" w:rsidRDefault="00CF08D6" w:rsidP="00CF08D6">
            <w:pPr>
              <w:pStyle w:val="TAC"/>
              <w:rPr>
                <w:rFonts w:eastAsia="Yu Mincho"/>
              </w:rPr>
            </w:pPr>
            <w:r w:rsidRPr="00C6449B">
              <w:t>3584 – &lt;1&gt; – 3787</w:t>
            </w:r>
          </w:p>
        </w:tc>
      </w:tr>
      <w:tr w:rsidR="00CF08D6"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C6449B" w:rsidRDefault="00CF08D6" w:rsidP="00CF08D6">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C6449B" w:rsidRDefault="00CF08D6" w:rsidP="00CF08D6">
            <w:pPr>
              <w:pStyle w:val="TAC"/>
              <w:rPr>
                <w:rFonts w:eastAsia="Yu Mincho"/>
              </w:rPr>
            </w:pPr>
            <w:r w:rsidRPr="00C6449B">
              <w:t>3572 – &lt;1&gt; – 3574</w:t>
            </w:r>
          </w:p>
        </w:tc>
      </w:tr>
      <w:tr w:rsidR="00CF08D6"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C6449B" w:rsidRDefault="00CF08D6" w:rsidP="00CF08D6">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C6449B" w:rsidDel="000B34DE" w:rsidRDefault="00CF08D6" w:rsidP="00CF08D6">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C6449B" w:rsidRDefault="00CF08D6" w:rsidP="00CF08D6">
            <w:pPr>
              <w:pStyle w:val="TAC"/>
              <w:rPr>
                <w:rFonts w:eastAsia="Yu Mincho"/>
              </w:rPr>
            </w:pPr>
            <w:r w:rsidRPr="00C6449B">
              <w:t>7711 – &lt;1&gt; – 8329</w:t>
            </w:r>
          </w:p>
        </w:tc>
      </w:tr>
      <w:tr w:rsidR="00CF08D6"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C6449B" w:rsidRDefault="00CF08D6" w:rsidP="00CF08D6">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C6449B" w:rsidDel="000B34DE" w:rsidRDefault="00CF08D6" w:rsidP="00CF08D6">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C6449B" w:rsidRDefault="00CF08D6" w:rsidP="00CF08D6">
            <w:pPr>
              <w:pStyle w:val="TAC"/>
              <w:rPr>
                <w:rFonts w:eastAsia="Yu Mincho"/>
              </w:rPr>
            </w:pPr>
            <w:r w:rsidRPr="00C6449B">
              <w:t>7711 – &lt;1&gt; – 8051</w:t>
            </w:r>
          </w:p>
        </w:tc>
      </w:tr>
      <w:tr w:rsidR="00CF08D6"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C6449B" w:rsidRDefault="00CF08D6" w:rsidP="00CF08D6">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C6449B" w:rsidRDefault="00CF08D6" w:rsidP="00CF08D6">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C6449B" w:rsidDel="00A44353" w:rsidRDefault="00CF08D6" w:rsidP="00CF08D6">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C6449B" w:rsidRDefault="00CF08D6" w:rsidP="00CF08D6">
            <w:pPr>
              <w:pStyle w:val="TAC"/>
              <w:rPr>
                <w:rFonts w:eastAsia="Yu Mincho"/>
              </w:rPr>
            </w:pPr>
            <w:r w:rsidRPr="00C6449B">
              <w:t>8480 – &lt;16&gt; – 8880</w:t>
            </w:r>
          </w:p>
        </w:tc>
      </w:tr>
      <w:tr w:rsidR="00CF08D6"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C6449B" w:rsidRDefault="00CF08D6" w:rsidP="00CF08D6">
            <w:pPr>
              <w:pStyle w:val="TAN"/>
            </w:pPr>
            <w:r w:rsidRPr="00C6449B">
              <w:t>NOTE:</w:t>
            </w:r>
            <w:r w:rsidRPr="00C6449B">
              <w:tab/>
              <w:t>SS Block pattern is defined in section 4.1 in TS 38.213 [10].</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C6449B"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C6449B" w:rsidRDefault="00CF08D6" w:rsidP="00CF08D6">
            <w:pPr>
              <w:pStyle w:val="TAH"/>
              <w:rPr>
                <w:rFonts w:eastAsia="Yu Mincho"/>
                <w:lang w:eastAsia="ja-JP"/>
              </w:rPr>
            </w:pPr>
            <w:r w:rsidRPr="00C6449B">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C6449B" w:rsidRDefault="00CF08D6" w:rsidP="00CF08D6">
            <w:pPr>
              <w:pStyle w:val="TAH"/>
              <w:rPr>
                <w:rFonts w:eastAsia="Yu Mincho"/>
              </w:rPr>
            </w:pPr>
            <w:r w:rsidRPr="00C6449B">
              <w:rPr>
                <w:lang w:eastAsia="zh-CN"/>
              </w:rPr>
              <w:t>SS Block pattern</w:t>
            </w:r>
            <w:r w:rsidRPr="00C6449B">
              <w:rPr>
                <w:lang w:eastAsia="zh-CN"/>
              </w:rPr>
              <w:br/>
            </w:r>
            <w:r w:rsidRPr="00C6449B">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C6449B" w:rsidRDefault="00CF08D6" w:rsidP="00CF08D6">
            <w:pPr>
              <w:pStyle w:val="TAH"/>
              <w:rPr>
                <w:rFonts w:eastAsia="Yu Mincho"/>
                <w:vertAlign w:val="subscript"/>
              </w:rPr>
            </w:pPr>
            <w:r w:rsidRPr="00C6449B">
              <w:rPr>
                <w:rFonts w:eastAsia="Yu Mincho"/>
              </w:rPr>
              <w:t>Range of GSCN</w:t>
            </w:r>
          </w:p>
          <w:p w14:paraId="4E0BBEA4"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C6449B" w:rsidRDefault="00CF08D6" w:rsidP="00CF08D6">
            <w:pPr>
              <w:pStyle w:val="TAC"/>
              <w:rPr>
                <w:rFonts w:eastAsia="Yu Mincho"/>
              </w:rPr>
            </w:pPr>
            <w:r w:rsidRPr="00C6449B">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C6449B" w:rsidRDefault="00CF08D6" w:rsidP="00CF08D6">
            <w:pPr>
              <w:pStyle w:val="TAC"/>
              <w:rPr>
                <w:rFonts w:eastAsia="Yu Mincho"/>
              </w:rPr>
            </w:pPr>
            <w:r w:rsidRPr="00C6449B">
              <w:t>22388 – &lt;1&gt; – 22558</w:t>
            </w:r>
          </w:p>
        </w:tc>
      </w:tr>
      <w:tr w:rsidR="00CF08D6" w:rsidRPr="00C6449B"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C6449B" w:rsidRDefault="00CF08D6" w:rsidP="00CF08D6">
            <w:pPr>
              <w:pStyle w:val="TAC"/>
            </w:pPr>
            <w:r w:rsidRPr="00C6449B">
              <w:t>22390 – &lt;2&gt; – 22556</w:t>
            </w:r>
          </w:p>
        </w:tc>
      </w:tr>
      <w:tr w:rsidR="00CF08D6" w:rsidRPr="00C6449B"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C6449B" w:rsidRDefault="00CF08D6" w:rsidP="00CF08D6">
            <w:pPr>
              <w:pStyle w:val="TAC"/>
              <w:rPr>
                <w:rFonts w:eastAsia="Yu Mincho"/>
              </w:rPr>
            </w:pPr>
            <w:r w:rsidRPr="00C6449B">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C6449B" w:rsidRDefault="00CF08D6" w:rsidP="00CF08D6">
            <w:pPr>
              <w:pStyle w:val="TAC"/>
              <w:rPr>
                <w:rFonts w:eastAsia="Yu Mincho"/>
              </w:rPr>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C6449B" w:rsidRDefault="00CF08D6" w:rsidP="00CF08D6">
            <w:pPr>
              <w:pStyle w:val="TAC"/>
            </w:pPr>
            <w:r w:rsidRPr="00C6449B">
              <w:t>22257 – &lt;1&gt; – 22443</w:t>
            </w:r>
          </w:p>
        </w:tc>
      </w:tr>
      <w:tr w:rsidR="00CF08D6" w:rsidRPr="00C6449B"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C6449B" w:rsidRDefault="00CF08D6" w:rsidP="00CF08D6">
            <w:pPr>
              <w:pStyle w:val="TAC"/>
              <w:rPr>
                <w:rFonts w:eastAsia="Yu Mincho"/>
              </w:rPr>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C6449B" w:rsidRDefault="00CF08D6" w:rsidP="00CF08D6">
            <w:pPr>
              <w:pStyle w:val="TAC"/>
            </w:pPr>
            <w:r w:rsidRPr="00C6449B">
              <w:t>22258 – &lt;2&gt; – 22442</w:t>
            </w:r>
          </w:p>
        </w:tc>
      </w:tr>
      <w:tr w:rsidR="00CF08D6" w:rsidRPr="00C6449B"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C6449B" w:rsidRDefault="00CF08D6" w:rsidP="00CF08D6">
            <w:pPr>
              <w:pStyle w:val="TAC"/>
              <w:rPr>
                <w:rFonts w:eastAsia="Yu Mincho"/>
              </w:rPr>
            </w:pPr>
            <w:r w:rsidRPr="00C6449B">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C6449B" w:rsidRDefault="00CF08D6" w:rsidP="00CF08D6">
            <w:pPr>
              <w:pStyle w:val="TAC"/>
              <w:rPr>
                <w:lang w:val="en-US" w:eastAsia="ja-JP"/>
              </w:rPr>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C6449B" w:rsidRDefault="00CF08D6" w:rsidP="00CF08D6">
            <w:pPr>
              <w:pStyle w:val="TAC"/>
              <w:rPr>
                <w:rFonts w:eastAsia="Yu Mincho"/>
              </w:rPr>
            </w:pPr>
            <w:r w:rsidRPr="00C6449B">
              <w:t>22995 – &lt;1&gt; – 23166</w:t>
            </w:r>
          </w:p>
        </w:tc>
      </w:tr>
      <w:tr w:rsidR="00CF08D6" w:rsidRPr="00C6449B"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C6449B" w:rsidRDefault="00CF08D6" w:rsidP="00CF08D6">
            <w:pPr>
              <w:pStyle w:val="TAC"/>
              <w:rPr>
                <w:lang w:val="en-US" w:eastAsia="ja-JP"/>
              </w:rPr>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C6449B" w:rsidRDefault="00CF08D6" w:rsidP="00CF08D6">
            <w:pPr>
              <w:pStyle w:val="TAC"/>
            </w:pPr>
            <w:r w:rsidRPr="00C6449B">
              <w:t>22996 – &lt;2&gt; – 23164</w:t>
            </w:r>
          </w:p>
        </w:tc>
      </w:tr>
      <w:tr w:rsidR="00CF08D6" w:rsidRPr="00C6449B"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C6449B" w:rsidRDefault="00CF08D6" w:rsidP="00CF08D6">
            <w:pPr>
              <w:pStyle w:val="TAC"/>
              <w:rPr>
                <w:rFonts w:eastAsia="Yu Mincho"/>
              </w:rPr>
            </w:pPr>
            <w:r w:rsidRPr="00C6449B">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C6449B" w:rsidRDefault="00CF08D6" w:rsidP="00CF08D6">
            <w:pPr>
              <w:pStyle w:val="TAC"/>
            </w:pPr>
            <w:r w:rsidRPr="00C6449B">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C6449B" w:rsidRDefault="00CF08D6" w:rsidP="00CF08D6">
            <w:pPr>
              <w:pStyle w:val="TAC"/>
            </w:pPr>
            <w:r w:rsidRPr="00C6449B">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C6449B" w:rsidRDefault="00CF08D6" w:rsidP="00CF08D6">
            <w:pPr>
              <w:pStyle w:val="TAC"/>
            </w:pPr>
            <w:r w:rsidRPr="00C6449B">
              <w:t>22446 – &lt;1&gt; – 22492</w:t>
            </w:r>
          </w:p>
        </w:tc>
      </w:tr>
      <w:tr w:rsidR="00CF08D6" w:rsidRPr="00C6449B"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C6449B"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C6449B" w:rsidRDefault="00CF08D6" w:rsidP="00CF08D6">
            <w:pPr>
              <w:pStyle w:val="TAC"/>
            </w:pPr>
            <w:r w:rsidRPr="00C6449B">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C6449B" w:rsidRDefault="00CF08D6" w:rsidP="00CF08D6">
            <w:pPr>
              <w:pStyle w:val="TAC"/>
            </w:pPr>
            <w:r w:rsidRPr="00C6449B">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C6449B" w:rsidRDefault="00CF08D6" w:rsidP="00CF08D6">
            <w:pPr>
              <w:pStyle w:val="TAC"/>
            </w:pPr>
            <w:r w:rsidRPr="00C6449B">
              <w:t>22446 – &lt;2&gt; – 22490</w:t>
            </w:r>
          </w:p>
        </w:tc>
      </w:tr>
      <w:tr w:rsidR="00CF08D6" w:rsidRPr="00C6449B"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C6449B" w:rsidRDefault="00CF08D6" w:rsidP="00CF08D6">
            <w:pPr>
              <w:pStyle w:val="TAN"/>
            </w:pPr>
            <w:r w:rsidRPr="00C6449B">
              <w:t>NOTE:</w:t>
            </w:r>
            <w:r w:rsidRPr="00C6449B">
              <w:tab/>
              <w:t>SS Block pattern is defined in section 4.1 in TS 38.213 [10].</w:t>
            </w:r>
          </w:p>
        </w:tc>
      </w:tr>
    </w:tbl>
    <w:p w14:paraId="037F80BB" w14:textId="77777777" w:rsidR="00CF08D6" w:rsidRPr="00C6449B" w:rsidRDefault="00CF08D6" w:rsidP="00CF08D6"/>
    <w:p w14:paraId="4D7A3D74" w14:textId="77777777" w:rsidR="00CF08D6" w:rsidRPr="00C6449B" w:rsidRDefault="00CF08D6" w:rsidP="00CF08D6">
      <w:pPr>
        <w:pStyle w:val="Heading1"/>
      </w:pPr>
      <w:r w:rsidRPr="00C6449B">
        <w:br w:type="page"/>
      </w:r>
      <w:bookmarkStart w:id="264" w:name="_Toc13079609"/>
      <w:bookmarkStart w:id="265" w:name="_Toc29811097"/>
      <w:bookmarkStart w:id="266" w:name="_Toc29811548"/>
      <w:bookmarkStart w:id="267" w:name="_Toc37268052"/>
      <w:bookmarkStart w:id="268" w:name="_Toc37268503"/>
      <w:r w:rsidRPr="00C6449B">
        <w:lastRenderedPageBreak/>
        <w:t>6</w:t>
      </w:r>
      <w:r w:rsidRPr="00C6449B">
        <w:tab/>
        <w:t>Conducted transmitter characteristics</w:t>
      </w:r>
      <w:bookmarkEnd w:id="264"/>
      <w:bookmarkEnd w:id="265"/>
      <w:bookmarkEnd w:id="266"/>
      <w:bookmarkEnd w:id="267"/>
      <w:bookmarkEnd w:id="268"/>
    </w:p>
    <w:p w14:paraId="65947BD5" w14:textId="77777777" w:rsidR="00CF08D6" w:rsidRPr="00C6449B" w:rsidRDefault="00CF08D6" w:rsidP="00CF08D6">
      <w:pPr>
        <w:pStyle w:val="Heading2"/>
      </w:pPr>
      <w:bookmarkStart w:id="269" w:name="_Toc13079610"/>
      <w:bookmarkStart w:id="270" w:name="_Toc29811098"/>
      <w:bookmarkStart w:id="271" w:name="_Toc29811549"/>
      <w:bookmarkStart w:id="272" w:name="_Toc37268053"/>
      <w:bookmarkStart w:id="273" w:name="_Toc37268504"/>
      <w:r w:rsidRPr="00C6449B">
        <w:t>6.1</w:t>
      </w:r>
      <w:r w:rsidRPr="00C6449B">
        <w:tab/>
        <w:t>General</w:t>
      </w:r>
      <w:bookmarkEnd w:id="269"/>
      <w:bookmarkEnd w:id="270"/>
      <w:bookmarkEnd w:id="271"/>
      <w:bookmarkEnd w:id="272"/>
      <w:bookmarkEnd w:id="273"/>
    </w:p>
    <w:p w14:paraId="0C5F7B6A" w14:textId="77777777" w:rsidR="00CF08D6" w:rsidRPr="00C6449B" w:rsidRDefault="00CF08D6" w:rsidP="00CF08D6">
      <w:bookmarkStart w:id="274"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275" w:name="_Toc13079611"/>
      <w:bookmarkStart w:id="276" w:name="_Toc29811099"/>
      <w:bookmarkStart w:id="277" w:name="_Toc29811550"/>
      <w:bookmarkStart w:id="278" w:name="_Toc37268054"/>
      <w:bookmarkStart w:id="279" w:name="_Toc37268505"/>
      <w:bookmarkEnd w:id="274"/>
      <w:r w:rsidRPr="00C6449B">
        <w:t>6.2</w:t>
      </w:r>
      <w:r w:rsidRPr="00C6449B">
        <w:tab/>
        <w:t>Base station output power</w:t>
      </w:r>
      <w:bookmarkEnd w:id="275"/>
      <w:bookmarkEnd w:id="276"/>
      <w:bookmarkEnd w:id="277"/>
      <w:bookmarkEnd w:id="278"/>
      <w:bookmarkEnd w:id="279"/>
    </w:p>
    <w:p w14:paraId="14281473" w14:textId="77777777" w:rsidR="00CF08D6" w:rsidRPr="00C6449B" w:rsidRDefault="00CF08D6" w:rsidP="00CF08D6">
      <w:pPr>
        <w:pStyle w:val="Heading3"/>
      </w:pPr>
      <w:bookmarkStart w:id="280" w:name="_Toc13079612"/>
      <w:bookmarkStart w:id="281" w:name="_Toc29811100"/>
      <w:bookmarkStart w:id="282" w:name="_Toc29811551"/>
      <w:bookmarkStart w:id="283" w:name="_Toc37268055"/>
      <w:bookmarkStart w:id="284" w:name="_Toc37268506"/>
      <w:r w:rsidRPr="00C6449B">
        <w:t>6.2.1</w:t>
      </w:r>
      <w:r w:rsidRPr="00C6449B">
        <w:tab/>
        <w:t>General</w:t>
      </w:r>
      <w:bookmarkEnd w:id="280"/>
      <w:bookmarkEnd w:id="281"/>
      <w:bookmarkEnd w:id="282"/>
      <w:bookmarkEnd w:id="283"/>
      <w:bookmarkEnd w:id="284"/>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37CCFCC8" w14:textId="77777777" w:rsidR="00CF08D6" w:rsidRPr="00C6449B" w:rsidRDefault="00CF08D6" w:rsidP="00CF08D6">
      <w:pPr>
        <w:pStyle w:val="Heading3"/>
      </w:pPr>
      <w:bookmarkStart w:id="285" w:name="_Toc13079613"/>
      <w:bookmarkStart w:id="286" w:name="_Toc29811101"/>
      <w:bookmarkStart w:id="287" w:name="_Toc29811552"/>
      <w:bookmarkStart w:id="288" w:name="_Toc37268056"/>
      <w:bookmarkStart w:id="289" w:name="_Toc37268507"/>
      <w:r w:rsidRPr="00C6449B">
        <w:lastRenderedPageBreak/>
        <w:t>6.2.2</w:t>
      </w:r>
      <w:r w:rsidRPr="00C6449B">
        <w:tab/>
        <w:t xml:space="preserve">Minimum requirement for </w:t>
      </w:r>
      <w:r w:rsidRPr="00C6449B">
        <w:rPr>
          <w:i/>
        </w:rPr>
        <w:t>BS type 1-C</w:t>
      </w:r>
      <w:bookmarkEnd w:id="285"/>
      <w:bookmarkEnd w:id="286"/>
      <w:bookmarkEnd w:id="287"/>
      <w:bookmarkEnd w:id="288"/>
      <w:bookmarkEnd w:id="289"/>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290" w:name="_Toc13079614"/>
      <w:bookmarkStart w:id="291" w:name="_Toc29811102"/>
      <w:bookmarkStart w:id="292" w:name="_Toc29811553"/>
      <w:bookmarkStart w:id="293" w:name="_Toc37268057"/>
      <w:bookmarkStart w:id="294" w:name="_Toc37268508"/>
      <w:r w:rsidRPr="00C6449B">
        <w:t>6.2.3</w:t>
      </w:r>
      <w:r w:rsidRPr="00C6449B">
        <w:tab/>
        <w:t xml:space="preserve">Minimum requirement for </w:t>
      </w:r>
      <w:r w:rsidRPr="00C6449B">
        <w:rPr>
          <w:i/>
        </w:rPr>
        <w:t>BS type 1-H</w:t>
      </w:r>
      <w:bookmarkEnd w:id="290"/>
      <w:bookmarkEnd w:id="291"/>
      <w:bookmarkEnd w:id="292"/>
      <w:bookmarkEnd w:id="293"/>
      <w:bookmarkEnd w:id="294"/>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295" w:name="_Toc13079615"/>
      <w:bookmarkStart w:id="296" w:name="_Toc29811103"/>
      <w:bookmarkStart w:id="297" w:name="_Toc29811554"/>
      <w:bookmarkStart w:id="298" w:name="_Toc37268058"/>
      <w:bookmarkStart w:id="299" w:name="_Toc37268509"/>
      <w:r w:rsidRPr="00C6449B">
        <w:t>6.2.4</w:t>
      </w:r>
      <w:r w:rsidRPr="00C6449B">
        <w:tab/>
        <w:t>Additional requirements (regional)</w:t>
      </w:r>
      <w:bookmarkEnd w:id="295"/>
      <w:bookmarkEnd w:id="296"/>
      <w:bookmarkEnd w:id="297"/>
      <w:bookmarkEnd w:id="298"/>
      <w:bookmarkEnd w:id="299"/>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300" w:name="_Toc13079616"/>
      <w:bookmarkStart w:id="301" w:name="_Toc29811104"/>
      <w:bookmarkStart w:id="302" w:name="_Toc29811555"/>
      <w:bookmarkStart w:id="303" w:name="_Hlk500499395"/>
      <w:bookmarkStart w:id="304" w:name="_Hlk497658293"/>
      <w:bookmarkStart w:id="305" w:name="_Toc37268059"/>
      <w:bookmarkStart w:id="306" w:name="_Toc37268510"/>
      <w:r w:rsidRPr="00C6449B">
        <w:t>6.3</w:t>
      </w:r>
      <w:r w:rsidRPr="00C6449B">
        <w:tab/>
        <w:t>Output power dynamics</w:t>
      </w:r>
      <w:bookmarkEnd w:id="300"/>
      <w:bookmarkEnd w:id="301"/>
      <w:bookmarkEnd w:id="302"/>
      <w:bookmarkEnd w:id="305"/>
      <w:bookmarkEnd w:id="306"/>
    </w:p>
    <w:p w14:paraId="4C79670C" w14:textId="77777777" w:rsidR="00CF08D6" w:rsidRPr="00C6449B" w:rsidRDefault="00CF08D6" w:rsidP="00CF08D6">
      <w:pPr>
        <w:pStyle w:val="Heading3"/>
      </w:pPr>
      <w:bookmarkStart w:id="307" w:name="_Toc13079617"/>
      <w:bookmarkStart w:id="308" w:name="_Toc29811105"/>
      <w:bookmarkStart w:id="309" w:name="_Toc29811556"/>
      <w:bookmarkStart w:id="310" w:name="_Toc37268060"/>
      <w:bookmarkStart w:id="311" w:name="_Toc37268511"/>
      <w:r w:rsidRPr="00C6449B">
        <w:t>6.3.1</w:t>
      </w:r>
      <w:r w:rsidRPr="00C6449B">
        <w:tab/>
        <w:t>General</w:t>
      </w:r>
      <w:bookmarkEnd w:id="307"/>
      <w:bookmarkEnd w:id="308"/>
      <w:bookmarkEnd w:id="309"/>
      <w:bookmarkEnd w:id="310"/>
      <w:bookmarkEnd w:id="311"/>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312" w:name="_Toc13079618"/>
      <w:bookmarkStart w:id="313" w:name="_Toc29811106"/>
      <w:bookmarkStart w:id="314" w:name="_Toc29811557"/>
      <w:bookmarkStart w:id="315" w:name="_Toc37268061"/>
      <w:bookmarkStart w:id="316" w:name="_Toc37268512"/>
      <w:r w:rsidRPr="00C6449B">
        <w:t>6.3.2</w:t>
      </w:r>
      <w:r w:rsidRPr="00C6449B">
        <w:tab/>
        <w:t>RE power control dynamic range</w:t>
      </w:r>
      <w:bookmarkEnd w:id="312"/>
      <w:bookmarkEnd w:id="313"/>
      <w:bookmarkEnd w:id="314"/>
      <w:bookmarkEnd w:id="315"/>
      <w:bookmarkEnd w:id="316"/>
    </w:p>
    <w:p w14:paraId="5EE9B27B" w14:textId="77777777" w:rsidR="00CF08D6" w:rsidRPr="00C6449B" w:rsidRDefault="00CF08D6" w:rsidP="00CF08D6">
      <w:pPr>
        <w:pStyle w:val="Heading4"/>
      </w:pPr>
      <w:bookmarkStart w:id="317" w:name="_Toc13079619"/>
      <w:bookmarkStart w:id="318" w:name="_Toc29811107"/>
      <w:bookmarkStart w:id="319" w:name="_Toc29811558"/>
      <w:bookmarkStart w:id="320" w:name="_Hlk503810786"/>
      <w:bookmarkStart w:id="321" w:name="_Toc37268062"/>
      <w:bookmarkStart w:id="322" w:name="_Toc37268513"/>
      <w:r w:rsidRPr="00C6449B">
        <w:t>6.3.2.1</w:t>
      </w:r>
      <w:r w:rsidRPr="00C6449B">
        <w:tab/>
        <w:t>General</w:t>
      </w:r>
      <w:bookmarkEnd w:id="317"/>
      <w:bookmarkEnd w:id="318"/>
      <w:bookmarkEnd w:id="319"/>
      <w:bookmarkEnd w:id="321"/>
      <w:bookmarkEnd w:id="322"/>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320"/>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323" w:name="_Toc13079620"/>
      <w:bookmarkStart w:id="324" w:name="_Toc29811108"/>
      <w:bookmarkStart w:id="325" w:name="_Toc29811559"/>
      <w:bookmarkStart w:id="326" w:name="_Toc37268063"/>
      <w:bookmarkStart w:id="327" w:name="_Toc37268514"/>
      <w:r w:rsidRPr="00C6449B">
        <w:t>6.3.2.2</w:t>
      </w:r>
      <w:r w:rsidRPr="00C6449B">
        <w:tab/>
        <w:t xml:space="preserve">Minimum requirement for </w:t>
      </w:r>
      <w:r w:rsidRPr="00C6449B">
        <w:rPr>
          <w:i/>
        </w:rPr>
        <w:t>BS type 1-C</w:t>
      </w:r>
      <w:r w:rsidRPr="00C6449B">
        <w:t xml:space="preserve"> and </w:t>
      </w:r>
      <w:r w:rsidRPr="00C6449B">
        <w:rPr>
          <w:i/>
        </w:rPr>
        <w:t>BS type 1-H</w:t>
      </w:r>
      <w:bookmarkEnd w:id="323"/>
      <w:bookmarkEnd w:id="324"/>
      <w:bookmarkEnd w:id="325"/>
      <w:bookmarkEnd w:id="326"/>
      <w:bookmarkEnd w:id="327"/>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328" w:name="_Toc13079621"/>
      <w:bookmarkStart w:id="329" w:name="_Toc29811109"/>
      <w:bookmarkStart w:id="330" w:name="_Toc29811560"/>
      <w:bookmarkStart w:id="331" w:name="_Toc37268064"/>
      <w:bookmarkStart w:id="332" w:name="_Toc37268515"/>
      <w:r w:rsidRPr="00C6449B">
        <w:t>6.3.3</w:t>
      </w:r>
      <w:r w:rsidRPr="00C6449B">
        <w:tab/>
        <w:t>Total power dynamic range</w:t>
      </w:r>
      <w:bookmarkEnd w:id="328"/>
      <w:bookmarkEnd w:id="329"/>
      <w:bookmarkEnd w:id="330"/>
      <w:bookmarkEnd w:id="331"/>
      <w:bookmarkEnd w:id="332"/>
    </w:p>
    <w:p w14:paraId="7F1668FE" w14:textId="77777777" w:rsidR="00CF08D6" w:rsidRPr="00C6449B" w:rsidRDefault="00CF08D6" w:rsidP="00CF08D6">
      <w:pPr>
        <w:pStyle w:val="Heading4"/>
      </w:pPr>
      <w:bookmarkStart w:id="333" w:name="_Toc13079622"/>
      <w:bookmarkStart w:id="334" w:name="_Toc29811110"/>
      <w:bookmarkStart w:id="335" w:name="_Toc29811561"/>
      <w:bookmarkStart w:id="336" w:name="_Toc37268065"/>
      <w:bookmarkStart w:id="337" w:name="_Toc37268516"/>
      <w:r w:rsidRPr="00C6449B">
        <w:t>6.3.3.1</w:t>
      </w:r>
      <w:r w:rsidRPr="00C6449B">
        <w:tab/>
        <w:t>General</w:t>
      </w:r>
      <w:bookmarkEnd w:id="333"/>
      <w:bookmarkEnd w:id="334"/>
      <w:bookmarkEnd w:id="335"/>
      <w:bookmarkEnd w:id="336"/>
      <w:bookmarkEnd w:id="337"/>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338" w:name="_Toc13079623"/>
      <w:bookmarkStart w:id="339" w:name="_Toc29811111"/>
      <w:bookmarkStart w:id="340" w:name="_Toc29811562"/>
      <w:bookmarkStart w:id="341" w:name="_Toc37268066"/>
      <w:bookmarkStart w:id="342" w:name="_Toc37268517"/>
      <w:r w:rsidRPr="00C6449B">
        <w:t>6.3.3.2</w:t>
      </w:r>
      <w:r w:rsidRPr="00C6449B">
        <w:tab/>
        <w:t xml:space="preserve">Minimum requirement for </w:t>
      </w:r>
      <w:r w:rsidRPr="00C6449B">
        <w:rPr>
          <w:i/>
        </w:rPr>
        <w:t>BS type 1-C</w:t>
      </w:r>
      <w:r w:rsidRPr="00C6449B">
        <w:t xml:space="preserve"> and </w:t>
      </w:r>
      <w:r w:rsidRPr="00C6449B">
        <w:rPr>
          <w:i/>
        </w:rPr>
        <w:t>BS type 1-H</w:t>
      </w:r>
      <w:bookmarkEnd w:id="338"/>
      <w:bookmarkEnd w:id="339"/>
      <w:bookmarkEnd w:id="340"/>
      <w:bookmarkEnd w:id="341"/>
      <w:bookmarkEnd w:id="342"/>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303"/>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343" w:name="_Toc13079624"/>
      <w:bookmarkStart w:id="344" w:name="_Toc29811112"/>
      <w:bookmarkStart w:id="345" w:name="_Toc29811563"/>
      <w:bookmarkStart w:id="346" w:name="_Hlk497658738"/>
      <w:bookmarkStart w:id="347" w:name="_Toc37268067"/>
      <w:bookmarkStart w:id="348" w:name="_Toc37268518"/>
      <w:bookmarkEnd w:id="304"/>
      <w:r w:rsidRPr="00C6449B">
        <w:lastRenderedPageBreak/>
        <w:t>6.4</w:t>
      </w:r>
      <w:r w:rsidRPr="00C6449B">
        <w:tab/>
        <w:t>Transmit ON/OFF power</w:t>
      </w:r>
      <w:bookmarkEnd w:id="343"/>
      <w:bookmarkEnd w:id="344"/>
      <w:bookmarkEnd w:id="345"/>
      <w:bookmarkEnd w:id="347"/>
      <w:bookmarkEnd w:id="348"/>
    </w:p>
    <w:p w14:paraId="583E9903" w14:textId="77777777" w:rsidR="00CF08D6" w:rsidRPr="00C6449B" w:rsidRDefault="00CF08D6" w:rsidP="00CF08D6">
      <w:pPr>
        <w:pStyle w:val="Heading3"/>
      </w:pPr>
      <w:bookmarkStart w:id="349" w:name="_Toc13079625"/>
      <w:bookmarkStart w:id="350" w:name="_Toc29811113"/>
      <w:bookmarkStart w:id="351" w:name="_Toc29811564"/>
      <w:bookmarkStart w:id="352" w:name="_Toc37268068"/>
      <w:bookmarkStart w:id="353" w:name="_Toc37268519"/>
      <w:r w:rsidRPr="00C6449B">
        <w:t>6.4.1</w:t>
      </w:r>
      <w:r w:rsidRPr="00C6449B">
        <w:tab/>
        <w:t>Transmitter OFF power</w:t>
      </w:r>
      <w:bookmarkEnd w:id="349"/>
      <w:bookmarkEnd w:id="350"/>
      <w:bookmarkEnd w:id="351"/>
      <w:bookmarkEnd w:id="352"/>
      <w:bookmarkEnd w:id="353"/>
    </w:p>
    <w:p w14:paraId="7480DBDB" w14:textId="77777777" w:rsidR="00CF08D6" w:rsidRPr="00C6449B" w:rsidRDefault="00CF08D6" w:rsidP="00CF08D6">
      <w:pPr>
        <w:pStyle w:val="Heading4"/>
      </w:pPr>
      <w:bookmarkStart w:id="354" w:name="_Toc13079626"/>
      <w:bookmarkStart w:id="355" w:name="_Toc29811114"/>
      <w:bookmarkStart w:id="356" w:name="_Toc29811565"/>
      <w:bookmarkStart w:id="357" w:name="_Toc37268069"/>
      <w:bookmarkStart w:id="358" w:name="_Toc37268520"/>
      <w:r w:rsidRPr="00C6449B">
        <w:t>6.4.1.1</w:t>
      </w:r>
      <w:r w:rsidRPr="00C6449B">
        <w:tab/>
        <w:t>General</w:t>
      </w:r>
      <w:bookmarkEnd w:id="354"/>
      <w:bookmarkEnd w:id="355"/>
      <w:bookmarkEnd w:id="356"/>
      <w:bookmarkEnd w:id="357"/>
      <w:bookmarkEnd w:id="358"/>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359"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360" w:name="_Toc13079627"/>
      <w:bookmarkStart w:id="361" w:name="_Toc29811115"/>
      <w:bookmarkStart w:id="362" w:name="_Toc29811566"/>
      <w:bookmarkStart w:id="363" w:name="_Toc37268070"/>
      <w:bookmarkStart w:id="364" w:name="_Toc37268521"/>
      <w:r w:rsidRPr="00C6449B">
        <w:t>6.4.1.2</w:t>
      </w:r>
      <w:r w:rsidRPr="00C6449B">
        <w:tab/>
      </w:r>
      <w:r w:rsidRPr="00C6449B">
        <w:rPr>
          <w:lang w:eastAsia="zh-CN"/>
        </w:rPr>
        <w:t xml:space="preserve">Minimum requirement for </w:t>
      </w:r>
      <w:r w:rsidRPr="00C6449B">
        <w:rPr>
          <w:i/>
          <w:lang w:eastAsia="zh-CN"/>
        </w:rPr>
        <w:t>BS type 1-C</w:t>
      </w:r>
      <w:bookmarkEnd w:id="360"/>
      <w:bookmarkEnd w:id="361"/>
      <w:bookmarkEnd w:id="362"/>
      <w:bookmarkEnd w:id="363"/>
      <w:bookmarkEnd w:id="364"/>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365" w:name="_Toc13079628"/>
      <w:bookmarkStart w:id="366" w:name="_Toc29811116"/>
      <w:bookmarkStart w:id="367" w:name="_Toc29811567"/>
      <w:bookmarkStart w:id="368" w:name="_Toc37268071"/>
      <w:bookmarkStart w:id="369" w:name="_Toc37268522"/>
      <w:r w:rsidRPr="00C6449B">
        <w:t>6.4.1.3</w:t>
      </w:r>
      <w:r w:rsidRPr="00C6449B">
        <w:tab/>
        <w:t xml:space="preserve">Minimum requirement for </w:t>
      </w:r>
      <w:r w:rsidRPr="00C6449B">
        <w:rPr>
          <w:i/>
        </w:rPr>
        <w:t>BS type 1-H</w:t>
      </w:r>
      <w:bookmarkEnd w:id="365"/>
      <w:bookmarkEnd w:id="366"/>
      <w:bookmarkEnd w:id="367"/>
      <w:bookmarkEnd w:id="368"/>
      <w:bookmarkEnd w:id="369"/>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370" w:name="_Toc13079629"/>
      <w:bookmarkStart w:id="371" w:name="_Toc29811117"/>
      <w:bookmarkStart w:id="372" w:name="_Toc29811568"/>
      <w:bookmarkStart w:id="373" w:name="_Toc37268072"/>
      <w:bookmarkStart w:id="374" w:name="_Toc37268523"/>
      <w:bookmarkEnd w:id="346"/>
      <w:r w:rsidRPr="00C6449B">
        <w:t>6.4.2</w:t>
      </w:r>
      <w:r w:rsidRPr="00C6449B">
        <w:tab/>
      </w:r>
      <w:r w:rsidRPr="00C6449B">
        <w:rPr>
          <w:i/>
        </w:rPr>
        <w:t>Transmitter transient period</w:t>
      </w:r>
      <w:bookmarkEnd w:id="370"/>
      <w:bookmarkEnd w:id="371"/>
      <w:bookmarkEnd w:id="372"/>
      <w:bookmarkEnd w:id="373"/>
      <w:bookmarkEnd w:id="374"/>
    </w:p>
    <w:p w14:paraId="04F09AC6" w14:textId="77777777" w:rsidR="00CF08D6" w:rsidRPr="00C6449B" w:rsidRDefault="00CF08D6" w:rsidP="00CF08D6">
      <w:pPr>
        <w:pStyle w:val="Heading4"/>
      </w:pPr>
      <w:bookmarkStart w:id="375" w:name="_Toc13079630"/>
      <w:bookmarkStart w:id="376" w:name="_Toc29811118"/>
      <w:bookmarkStart w:id="377" w:name="_Toc29811569"/>
      <w:bookmarkStart w:id="378" w:name="_Toc37268073"/>
      <w:bookmarkStart w:id="379" w:name="_Toc37268524"/>
      <w:r w:rsidRPr="00C6449B">
        <w:t>6.4.2.1</w:t>
      </w:r>
      <w:r w:rsidRPr="00C6449B">
        <w:tab/>
        <w:t>General</w:t>
      </w:r>
      <w:bookmarkEnd w:id="375"/>
      <w:bookmarkEnd w:id="376"/>
      <w:bookmarkEnd w:id="377"/>
      <w:bookmarkEnd w:id="378"/>
      <w:bookmarkEnd w:id="379"/>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p w14:paraId="261E3E5C" w14:textId="44E2BF32" w:rsidR="00CF08D6" w:rsidRPr="00C6449B" w:rsidRDefault="007A033D" w:rsidP="00CF08D6">
      <w:pPr>
        <w:pStyle w:val="TH"/>
      </w:pPr>
      <w:r w:rsidRPr="00C6449B">
        <w:rPr>
          <w:noProof/>
        </w:rPr>
        <w:lastRenderedPageBreak/>
        <mc:AlternateContent>
          <mc:Choice Requires="wpc">
            <w:drawing>
              <wp:inline distT="0" distB="0" distL="0" distR="0" wp14:anchorId="1C77D363" wp14:editId="370B3AFD">
                <wp:extent cx="6167755" cy="2980690"/>
                <wp:effectExtent l="0" t="0" r="4445" b="635"/>
                <wp:docPr id="1533"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4A16F"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35"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0"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1"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22106" w14:textId="77777777" w:rsidR="00496138" w:rsidRDefault="00496138" w:rsidP="00CF08D6">
                              <w:r>
                                <w:rPr>
                                  <w:color w:val="000000"/>
                                </w:rPr>
                                <w:t>Transmitter output power</w:t>
                              </w:r>
                            </w:p>
                          </w:txbxContent>
                        </wps:txbx>
                        <wps:bodyPr rot="0" vert="horz" wrap="none" lIns="0" tIns="0" rIns="0" bIns="0" anchor="t" anchorCtr="0" upright="1">
                          <a:spAutoFit/>
                        </wps:bodyPr>
                      </wps:wsp>
                      <wps:wsp>
                        <wps:cNvPr id="52"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F9CD35"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53"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21E8D" w14:textId="77777777" w:rsidR="00496138" w:rsidRDefault="00496138" w:rsidP="00CF08D6">
                              <w:r>
                                <w:rPr>
                                  <w:color w:val="000000"/>
                                </w:rPr>
                                <w:t>Time</w:t>
                              </w:r>
                            </w:p>
                          </w:txbxContent>
                        </wps:txbx>
                        <wps:bodyPr rot="0" vert="horz" wrap="none" lIns="0" tIns="0" rIns="0" bIns="0" anchor="t" anchorCtr="0" upright="1">
                          <a:spAutoFit/>
                        </wps:bodyPr>
                      </wps:wsp>
                      <wps:wsp>
                        <wps:cNvPr id="54"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AFF2F"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55"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8092" w14:textId="77777777" w:rsidR="00496138" w:rsidRDefault="00496138" w:rsidP="00CF08D6">
                              <w:r>
                                <w:rPr>
                                  <w:color w:val="000000"/>
                                </w:rPr>
                                <w:t>Transmitter ON period</w:t>
                              </w:r>
                            </w:p>
                          </w:txbxContent>
                        </wps:txbx>
                        <wps:bodyPr rot="0" vert="horz" wrap="none" lIns="0" tIns="0" rIns="0" bIns="0" anchor="t" anchorCtr="0" upright="1">
                          <a:spAutoFit/>
                        </wps:bodyPr>
                      </wps:wsp>
                      <wps:wsp>
                        <wps:cNvPr id="59"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D3A5B"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60"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47C51" w14:textId="77777777" w:rsidR="00496138" w:rsidRDefault="00496138"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61"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1FF4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62"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BF894" w14:textId="77777777" w:rsidR="00496138" w:rsidRDefault="00496138" w:rsidP="00CF08D6">
                              <w:r>
                                <w:rPr>
                                  <w:color w:val="000000"/>
                                </w:rPr>
                                <w:t xml:space="preserve">Transmitter OFF </w:t>
                              </w:r>
                            </w:p>
                          </w:txbxContent>
                        </wps:txbx>
                        <wps:bodyPr rot="0" vert="horz" wrap="none" lIns="0" tIns="0" rIns="0" bIns="0" anchor="t" anchorCtr="0" upright="1">
                          <a:spAutoFit/>
                        </wps:bodyPr>
                      </wps:wsp>
                      <wps:wsp>
                        <wps:cNvPr id="63"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C03CE" w14:textId="77777777" w:rsidR="00496138" w:rsidRDefault="00496138" w:rsidP="00CF08D6">
                              <w:r>
                                <w:rPr>
                                  <w:color w:val="000000"/>
                                </w:rPr>
                                <w:t>period</w:t>
                              </w:r>
                            </w:p>
                          </w:txbxContent>
                        </wps:txbx>
                        <wps:bodyPr rot="0" vert="horz" wrap="none" lIns="0" tIns="0" rIns="0" bIns="0" anchor="t" anchorCtr="0" upright="1">
                          <a:spAutoFit/>
                        </wps:bodyPr>
                      </wps:wsp>
                      <wps:wsp>
                        <wps:cNvPr id="104"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ADEF6"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05"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5723" w14:textId="77777777" w:rsidR="00496138" w:rsidRDefault="00496138" w:rsidP="00CF08D6">
                              <w:r>
                                <w:rPr>
                                  <w:color w:val="000000"/>
                                </w:rPr>
                                <w:t xml:space="preserve">Transmitter OFF </w:t>
                              </w:r>
                            </w:p>
                          </w:txbxContent>
                        </wps:txbx>
                        <wps:bodyPr rot="0" vert="horz" wrap="none" lIns="0" tIns="0" rIns="0" bIns="0" anchor="t" anchorCtr="0" upright="1">
                          <a:spAutoFit/>
                        </wps:bodyPr>
                      </wps:wsp>
                      <wps:wsp>
                        <wps:cNvPr id="106"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3B667" w14:textId="77777777" w:rsidR="00496138" w:rsidRDefault="00496138" w:rsidP="00CF08D6">
                              <w:r>
                                <w:rPr>
                                  <w:color w:val="000000"/>
                                </w:rPr>
                                <w:t>period</w:t>
                              </w:r>
                            </w:p>
                          </w:txbxContent>
                        </wps:txbx>
                        <wps:bodyPr rot="0" vert="horz" wrap="none" lIns="0" tIns="0" rIns="0" bIns="0" anchor="t" anchorCtr="0" upright="1">
                          <a:spAutoFit/>
                        </wps:bodyPr>
                      </wps:wsp>
                      <wps:wsp>
                        <wps:cNvPr id="107"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95B58"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0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21537" w14:textId="77777777" w:rsidR="00496138" w:rsidRDefault="00496138" w:rsidP="00CF08D6">
                              <w:r>
                                <w:rPr>
                                  <w:color w:val="000000"/>
                                </w:rPr>
                                <w:t xml:space="preserve">Transmitter transient </w:t>
                              </w:r>
                            </w:p>
                          </w:txbxContent>
                        </wps:txbx>
                        <wps:bodyPr rot="0" vert="horz" wrap="none" lIns="0" tIns="0" rIns="0" bIns="0" anchor="t" anchorCtr="0" upright="1">
                          <a:spAutoFit/>
                        </wps:bodyPr>
                      </wps:wsp>
                      <wps:wsp>
                        <wps:cNvPr id="112"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49514" w14:textId="77777777" w:rsidR="00496138" w:rsidRDefault="00496138" w:rsidP="00CF08D6">
                              <w:r>
                                <w:rPr>
                                  <w:color w:val="000000"/>
                                </w:rPr>
                                <w:t>period</w:t>
                              </w:r>
                            </w:p>
                          </w:txbxContent>
                        </wps:txbx>
                        <wps:bodyPr rot="0" vert="horz" wrap="none" lIns="0" tIns="0" rIns="0" bIns="0" anchor="t" anchorCtr="0" upright="1">
                          <a:spAutoFit/>
                        </wps:bodyPr>
                      </wps:wsp>
                      <wps:wsp>
                        <wps:cNvPr id="113"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7FFA6"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14"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5"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16"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7"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8"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1"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22"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765EA" w14:textId="77777777" w:rsidR="00496138" w:rsidRDefault="00496138" w:rsidP="00CF08D6">
                              <w:r>
                                <w:rPr>
                                  <w:color w:val="000000"/>
                                </w:rPr>
                                <w:t>OFF power level</w:t>
                              </w:r>
                            </w:p>
                          </w:txbxContent>
                        </wps:txbx>
                        <wps:bodyPr rot="0" vert="horz" wrap="none" lIns="0" tIns="0" rIns="0" bIns="0" anchor="t" anchorCtr="0" upright="1">
                          <a:spAutoFit/>
                        </wps:bodyPr>
                      </wps:wsp>
                      <wps:wsp>
                        <wps:cNvPr id="123"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D76FC"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4"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6522"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69D0D" w14:textId="77777777" w:rsidR="00496138" w:rsidRDefault="00496138" w:rsidP="00CF08D6">
                              <w:r>
                                <w:rPr>
                                  <w:color w:val="000000"/>
                                </w:rPr>
                                <w:t>ON power level</w:t>
                              </w:r>
                            </w:p>
                          </w:txbxContent>
                        </wps:txbx>
                        <wps:bodyPr rot="0" vert="horz" wrap="none" lIns="0" tIns="0" rIns="0" bIns="0" anchor="t" anchorCtr="0" upright="1">
                          <a:spAutoFit/>
                        </wps:bodyPr>
                      </wps:wsp>
                      <wps:wsp>
                        <wps:cNvPr id="126"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3AB14"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7"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F051" w14:textId="77777777" w:rsidR="00496138" w:rsidRDefault="00496138" w:rsidP="00CF08D6"/>
                          </w:txbxContent>
                        </wps:txbx>
                        <wps:bodyPr rot="0" vert="horz" wrap="none" lIns="0" tIns="0" rIns="0" bIns="0" anchor="t" anchorCtr="0" upright="1">
                          <a:spAutoFit/>
                        </wps:bodyPr>
                      </wps:wsp>
                      <wps:wsp>
                        <wps:cNvPr id="1248"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E02E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49"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0"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1"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2"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34472"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3"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5971D" w14:textId="77777777" w:rsidR="00496138" w:rsidRDefault="00496138"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254"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31B3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5"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8B5A0"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6"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C7306" w14:textId="77777777" w:rsidR="00496138" w:rsidRDefault="00496138"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257"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573FD" w14:textId="77777777" w:rsidR="00496138" w:rsidRDefault="00496138" w:rsidP="00CF08D6">
                              <w:r>
                                <w:rPr>
                                  <w:color w:val="000000"/>
                                </w:rPr>
                                <w:t xml:space="preserve"> </w:t>
                              </w:r>
                            </w:p>
                          </w:txbxContent>
                        </wps:txbx>
                        <wps:bodyPr rot="0" vert="horz" wrap="none" lIns="0" tIns="0" rIns="0" bIns="0" anchor="t" anchorCtr="0" upright="1">
                          <a:spAutoFit/>
                        </wps:bodyPr>
                      </wps:wsp>
                      <wps:wsp>
                        <wps:cNvPr id="1258"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59"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C77D363"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2pYaJkAAGv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6BD4A16F" w14:textId="77777777" w:rsidR="00496138" w:rsidRDefault="00496138" w:rsidP="00CF08D6">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57422106" w14:textId="77777777" w:rsidR="00496138" w:rsidRDefault="00496138" w:rsidP="00CF08D6">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EF9CD35" w14:textId="77777777" w:rsidR="00496138" w:rsidRDefault="00496138" w:rsidP="00CF08D6">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0421E8D" w14:textId="77777777" w:rsidR="00496138" w:rsidRDefault="00496138" w:rsidP="00CF08D6">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339AFF2F" w14:textId="77777777" w:rsidR="00496138" w:rsidRDefault="00496138" w:rsidP="00CF08D6">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C3C8092" w14:textId="77777777" w:rsidR="00496138" w:rsidRDefault="00496138" w:rsidP="00CF08D6">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81D3A5B" w14:textId="77777777" w:rsidR="00496138" w:rsidRDefault="00496138" w:rsidP="00CF08D6">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" filled="f" stroked="f">
                  <v:textbox style="mso-fit-shape-to-text:t" inset="0,0,0,0">
                    <w:txbxContent>
                      <w:p w14:paraId="34547C51" w14:textId="77777777" w:rsidR="00496138" w:rsidRDefault="00496138"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831FF4D" w14:textId="77777777" w:rsidR="00496138" w:rsidRDefault="00496138" w:rsidP="00CF08D6">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211BF894" w14:textId="77777777" w:rsidR="00496138" w:rsidRDefault="00496138" w:rsidP="00CF08D6">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91C03CE" w14:textId="77777777" w:rsidR="00496138" w:rsidRDefault="00496138" w:rsidP="00CF08D6">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52CADEF6" w14:textId="77777777" w:rsidR="00496138" w:rsidRDefault="00496138" w:rsidP="00CF08D6">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BD85723" w14:textId="77777777" w:rsidR="00496138" w:rsidRDefault="00496138" w:rsidP="00CF08D6">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593B667" w14:textId="77777777" w:rsidR="00496138" w:rsidRDefault="00496138" w:rsidP="00CF08D6">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EC95B58" w14:textId="77777777" w:rsidR="00496138" w:rsidRDefault="00496138" w:rsidP="00CF08D6">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DC21537" w14:textId="77777777" w:rsidR="00496138" w:rsidRDefault="00496138" w:rsidP="00CF08D6">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9B49514" w14:textId="77777777" w:rsidR="00496138" w:rsidRDefault="00496138" w:rsidP="00CF08D6">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FC7FFA6" w14:textId="77777777" w:rsidR="00496138" w:rsidRDefault="00496138" w:rsidP="00CF08D6">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" fillcolor="black" stroked="f">
                  <v:fill r:id="rId33"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" fillcolor="black" stroked="f">
                  <v:fill r:id="rId33"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16A765EA" w14:textId="77777777" w:rsidR="00496138" w:rsidRDefault="00496138" w:rsidP="00CF08D6">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EFD76FC" w14:textId="77777777" w:rsidR="00496138" w:rsidRDefault="00496138" w:rsidP="00CF08D6">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CCA6522" w14:textId="77777777" w:rsidR="00496138" w:rsidRDefault="00496138" w:rsidP="00CF08D6">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0B969D0D" w14:textId="77777777" w:rsidR="00496138" w:rsidRDefault="00496138" w:rsidP="00CF08D6">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2C13AB14" w14:textId="77777777" w:rsidR="00496138" w:rsidRDefault="00496138" w:rsidP="00CF08D6">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0996F051" w14:textId="77777777" w:rsidR="00496138" w:rsidRDefault="00496138" w:rsidP="00CF08D6"/>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7E8E02ED" w14:textId="77777777" w:rsidR="00496138" w:rsidRDefault="00496138" w:rsidP="00CF08D6">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29134472" w14:textId="77777777" w:rsidR="00496138" w:rsidRDefault="00496138" w:rsidP="00CF08D6">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6335971D" w14:textId="77777777" w:rsidR="00496138" w:rsidRDefault="00496138"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19F31B3D" w14:textId="77777777" w:rsidR="00496138" w:rsidRDefault="00496138" w:rsidP="00CF08D6">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1E68B5A0" w14:textId="77777777" w:rsidR="00496138" w:rsidRDefault="00496138" w:rsidP="00CF08D6">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320C7306" w14:textId="77777777" w:rsidR="00496138" w:rsidRDefault="00496138"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14:paraId="22A573FD" w14:textId="77777777" w:rsidR="00496138" w:rsidRDefault="00496138" w:rsidP="00CF08D6">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714B2882" w14:textId="77777777"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359"/>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380" w:name="_Toc13079631"/>
      <w:bookmarkStart w:id="381" w:name="_Toc29811119"/>
      <w:bookmarkStart w:id="382" w:name="_Toc29811570"/>
      <w:bookmarkStart w:id="383" w:name="_Toc37268074"/>
      <w:bookmarkStart w:id="384" w:name="_Toc37268525"/>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380"/>
      <w:bookmarkEnd w:id="381"/>
      <w:bookmarkEnd w:id="382"/>
      <w:bookmarkEnd w:id="383"/>
      <w:bookmarkEnd w:id="384"/>
    </w:p>
    <w:p w14:paraId="2BE56994" w14:textId="77777777" w:rsidR="00CF08D6" w:rsidRPr="00C6449B" w:rsidRDefault="00CF08D6" w:rsidP="00CF08D6">
      <w:bookmarkStart w:id="385"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385"/>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386" w:name="_Toc13079632"/>
      <w:bookmarkStart w:id="387" w:name="_Toc29811120"/>
      <w:bookmarkStart w:id="388" w:name="_Toc29811571"/>
      <w:bookmarkStart w:id="389" w:name="_Toc37268075"/>
      <w:bookmarkStart w:id="390" w:name="_Toc37268526"/>
      <w:r w:rsidRPr="00C6449B">
        <w:t>6.4.2.3</w:t>
      </w:r>
      <w:r w:rsidRPr="00C6449B">
        <w:tab/>
        <w:t>Void</w:t>
      </w:r>
      <w:bookmarkEnd w:id="386"/>
      <w:bookmarkEnd w:id="387"/>
      <w:bookmarkEnd w:id="388"/>
      <w:bookmarkEnd w:id="389"/>
      <w:bookmarkEnd w:id="390"/>
    </w:p>
    <w:p w14:paraId="36E65EC7" w14:textId="77777777" w:rsidR="00CF08D6" w:rsidRPr="00C6449B" w:rsidRDefault="00CF08D6" w:rsidP="00CF08D6">
      <w:pPr>
        <w:pStyle w:val="Heading2"/>
      </w:pPr>
      <w:bookmarkStart w:id="391" w:name="_Toc13079633"/>
      <w:bookmarkStart w:id="392" w:name="_Toc29811121"/>
      <w:bookmarkStart w:id="393" w:name="_Toc29811572"/>
      <w:bookmarkStart w:id="394" w:name="_Toc37268076"/>
      <w:bookmarkStart w:id="395" w:name="_Toc37268527"/>
      <w:r w:rsidRPr="00C6449B">
        <w:t>6.5</w:t>
      </w:r>
      <w:r w:rsidRPr="00C6449B">
        <w:tab/>
        <w:t>Transmitted signal quality</w:t>
      </w:r>
      <w:bookmarkEnd w:id="391"/>
      <w:bookmarkEnd w:id="392"/>
      <w:bookmarkEnd w:id="393"/>
      <w:bookmarkEnd w:id="394"/>
      <w:bookmarkEnd w:id="395"/>
    </w:p>
    <w:p w14:paraId="3ECECADD" w14:textId="77777777" w:rsidR="00CF08D6" w:rsidRPr="00C6449B" w:rsidRDefault="00CF08D6" w:rsidP="00CF08D6">
      <w:pPr>
        <w:pStyle w:val="Heading3"/>
      </w:pPr>
      <w:bookmarkStart w:id="396" w:name="_Toc13079634"/>
      <w:bookmarkStart w:id="397" w:name="_Toc29811122"/>
      <w:bookmarkStart w:id="398" w:name="_Toc29811573"/>
      <w:bookmarkStart w:id="399" w:name="_Toc37268077"/>
      <w:bookmarkStart w:id="400" w:name="_Toc37268528"/>
      <w:r w:rsidRPr="00C6449B">
        <w:t>6.5.1</w:t>
      </w:r>
      <w:r w:rsidRPr="00C6449B">
        <w:tab/>
        <w:t>Frequency error</w:t>
      </w:r>
      <w:bookmarkEnd w:id="396"/>
      <w:bookmarkEnd w:id="397"/>
      <w:bookmarkEnd w:id="398"/>
      <w:bookmarkEnd w:id="399"/>
      <w:bookmarkEnd w:id="400"/>
    </w:p>
    <w:p w14:paraId="1E496092" w14:textId="77777777" w:rsidR="00CF08D6" w:rsidRPr="00C6449B" w:rsidRDefault="00CF08D6" w:rsidP="00CF08D6">
      <w:pPr>
        <w:pStyle w:val="Heading4"/>
        <w:rPr>
          <w:lang w:eastAsia="zh-CN"/>
        </w:rPr>
      </w:pPr>
      <w:bookmarkStart w:id="401" w:name="_Toc13079635"/>
      <w:bookmarkStart w:id="402" w:name="_Toc29811123"/>
      <w:bookmarkStart w:id="403" w:name="_Toc29811574"/>
      <w:bookmarkStart w:id="404" w:name="_Toc37268078"/>
      <w:bookmarkStart w:id="405" w:name="_Toc37268529"/>
      <w:r w:rsidRPr="00C6449B">
        <w:t>6.5.1.1</w:t>
      </w:r>
      <w:r w:rsidRPr="00C6449B">
        <w:tab/>
      </w:r>
      <w:r w:rsidRPr="00C6449B">
        <w:rPr>
          <w:lang w:eastAsia="zh-CN"/>
        </w:rPr>
        <w:t>General</w:t>
      </w:r>
      <w:bookmarkEnd w:id="401"/>
      <w:bookmarkEnd w:id="402"/>
      <w:bookmarkEnd w:id="403"/>
      <w:bookmarkEnd w:id="404"/>
      <w:bookmarkEnd w:id="40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406" w:name="_Toc13079636"/>
      <w:bookmarkStart w:id="407" w:name="_Toc29811124"/>
      <w:bookmarkStart w:id="408" w:name="_Toc29811575"/>
      <w:bookmarkStart w:id="409" w:name="_Toc37268079"/>
      <w:bookmarkStart w:id="410" w:name="_Toc37268530"/>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406"/>
      <w:bookmarkEnd w:id="407"/>
      <w:bookmarkEnd w:id="408"/>
      <w:bookmarkEnd w:id="409"/>
      <w:bookmarkEnd w:id="410"/>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411" w:name="_Toc13079637"/>
      <w:bookmarkStart w:id="412" w:name="_Toc29811125"/>
      <w:bookmarkStart w:id="413" w:name="_Toc29811576"/>
      <w:bookmarkStart w:id="414" w:name="_Toc37268080"/>
      <w:bookmarkStart w:id="415" w:name="_Toc37268531"/>
      <w:r w:rsidRPr="00C6449B">
        <w:t>6.5.2</w:t>
      </w:r>
      <w:r w:rsidRPr="00C6449B">
        <w:tab/>
        <w:t>Modulation quality</w:t>
      </w:r>
      <w:bookmarkEnd w:id="411"/>
      <w:bookmarkEnd w:id="412"/>
      <w:bookmarkEnd w:id="413"/>
      <w:bookmarkEnd w:id="414"/>
      <w:bookmarkEnd w:id="415"/>
    </w:p>
    <w:p w14:paraId="311BD849" w14:textId="77777777" w:rsidR="00CF08D6" w:rsidRPr="00C6449B" w:rsidRDefault="00CF08D6" w:rsidP="00CF08D6">
      <w:pPr>
        <w:pStyle w:val="Heading4"/>
      </w:pPr>
      <w:bookmarkStart w:id="416" w:name="_Toc13079638"/>
      <w:bookmarkStart w:id="417" w:name="_Toc29811126"/>
      <w:bookmarkStart w:id="418" w:name="_Toc29811577"/>
      <w:bookmarkStart w:id="419" w:name="_Toc37268081"/>
      <w:bookmarkStart w:id="420" w:name="_Toc37268532"/>
      <w:r w:rsidRPr="00C6449B">
        <w:t>6.5.2.1</w:t>
      </w:r>
      <w:r w:rsidRPr="00C6449B">
        <w:tab/>
        <w:t>General</w:t>
      </w:r>
      <w:bookmarkEnd w:id="416"/>
      <w:bookmarkEnd w:id="417"/>
      <w:bookmarkEnd w:id="418"/>
      <w:bookmarkEnd w:id="419"/>
      <w:bookmarkEnd w:id="420"/>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421" w:name="_Toc13079639"/>
      <w:bookmarkStart w:id="422" w:name="_Toc29811127"/>
      <w:bookmarkStart w:id="423" w:name="_Toc29811578"/>
      <w:bookmarkStart w:id="424" w:name="_Toc37268082"/>
      <w:bookmarkStart w:id="425" w:name="_Toc37268533"/>
      <w:r w:rsidRPr="00C6449B">
        <w:t>6.5.2.2</w:t>
      </w:r>
      <w:r w:rsidRPr="00C6449B">
        <w:tab/>
        <w:t xml:space="preserve">Minimum Requirement for </w:t>
      </w:r>
      <w:r w:rsidRPr="00C6449B">
        <w:rPr>
          <w:i/>
        </w:rPr>
        <w:t>BS type 1-C</w:t>
      </w:r>
      <w:r w:rsidRPr="00C6449B">
        <w:t xml:space="preserve"> and </w:t>
      </w:r>
      <w:r w:rsidRPr="00C6449B">
        <w:rPr>
          <w:i/>
        </w:rPr>
        <w:t>BS type 1-H</w:t>
      </w:r>
      <w:bookmarkEnd w:id="421"/>
      <w:bookmarkEnd w:id="422"/>
      <w:bookmarkEnd w:id="423"/>
      <w:bookmarkEnd w:id="424"/>
      <w:bookmarkEnd w:id="42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426" w:name="_Toc13079640"/>
      <w:bookmarkStart w:id="427" w:name="_Toc29811128"/>
      <w:bookmarkStart w:id="428" w:name="_Toc29811579"/>
      <w:bookmarkStart w:id="429" w:name="_Toc37268083"/>
      <w:bookmarkStart w:id="430" w:name="_Toc37268534"/>
      <w:r w:rsidRPr="00C6449B">
        <w:t>6.5.2.3</w:t>
      </w:r>
      <w:r w:rsidRPr="00C6449B">
        <w:tab/>
        <w:t>EVM frame structure for measurement</w:t>
      </w:r>
      <w:bookmarkEnd w:id="426"/>
      <w:bookmarkEnd w:id="427"/>
      <w:bookmarkEnd w:id="428"/>
      <w:bookmarkEnd w:id="429"/>
      <w:bookmarkEnd w:id="430"/>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431" w:name="_Toc13079641"/>
      <w:bookmarkStart w:id="432" w:name="_Toc29811129"/>
      <w:bookmarkStart w:id="433" w:name="_Toc29811580"/>
      <w:bookmarkStart w:id="434" w:name="_Toc37268084"/>
      <w:bookmarkStart w:id="435" w:name="_Toc37268535"/>
      <w:r w:rsidRPr="00C6449B">
        <w:t>6.5.3</w:t>
      </w:r>
      <w:r w:rsidRPr="00C6449B">
        <w:tab/>
        <w:t>Time alignment error</w:t>
      </w:r>
      <w:bookmarkEnd w:id="431"/>
      <w:bookmarkEnd w:id="432"/>
      <w:bookmarkEnd w:id="433"/>
      <w:bookmarkEnd w:id="434"/>
      <w:bookmarkEnd w:id="435"/>
    </w:p>
    <w:p w14:paraId="016D6AFB" w14:textId="77777777" w:rsidR="00CF08D6" w:rsidRPr="00C6449B" w:rsidRDefault="00CF08D6" w:rsidP="00CF08D6">
      <w:pPr>
        <w:pStyle w:val="Heading4"/>
      </w:pPr>
      <w:bookmarkStart w:id="436" w:name="_Toc13079642"/>
      <w:bookmarkStart w:id="437" w:name="_Toc29811130"/>
      <w:bookmarkStart w:id="438" w:name="_Toc29811581"/>
      <w:bookmarkStart w:id="439" w:name="_Toc37268085"/>
      <w:bookmarkStart w:id="440" w:name="_Toc37268536"/>
      <w:r w:rsidRPr="00C6449B">
        <w:t>6.5.3.1</w:t>
      </w:r>
      <w:r w:rsidRPr="00C6449B">
        <w:tab/>
        <w:t>General</w:t>
      </w:r>
      <w:bookmarkEnd w:id="436"/>
      <w:bookmarkEnd w:id="437"/>
      <w:bookmarkEnd w:id="438"/>
      <w:bookmarkEnd w:id="439"/>
      <w:bookmarkEnd w:id="440"/>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441" w:name="_Toc13079643"/>
      <w:bookmarkStart w:id="442" w:name="_Toc29811131"/>
      <w:bookmarkStart w:id="443" w:name="_Toc29811582"/>
      <w:bookmarkStart w:id="444" w:name="_Toc37268086"/>
      <w:bookmarkStart w:id="445" w:name="_Toc37268537"/>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441"/>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442"/>
      <w:bookmarkEnd w:id="443"/>
      <w:bookmarkEnd w:id="444"/>
      <w:bookmarkEnd w:id="445"/>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446" w:name="OLE_LINK264"/>
      <w:bookmarkStart w:id="447" w:name="OLE_LINK265"/>
      <w:r w:rsidRPr="00C6449B">
        <w:rPr>
          <w:rFonts w:cs="Arial"/>
        </w:rPr>
        <w:t>µs</w:t>
      </w:r>
      <w:bookmarkEnd w:id="446"/>
      <w:bookmarkEnd w:id="447"/>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448" w:name="_Toc13079644"/>
      <w:bookmarkStart w:id="449" w:name="_Toc29811132"/>
      <w:bookmarkStart w:id="450" w:name="_Toc29811583"/>
      <w:bookmarkStart w:id="451" w:name="_Toc37268087"/>
      <w:bookmarkStart w:id="452" w:name="_Toc37268538"/>
      <w:r w:rsidRPr="00C6449B">
        <w:t>6.6</w:t>
      </w:r>
      <w:r w:rsidRPr="00C6449B">
        <w:tab/>
        <w:t>Unwanted emissions</w:t>
      </w:r>
      <w:bookmarkEnd w:id="448"/>
      <w:bookmarkEnd w:id="449"/>
      <w:bookmarkEnd w:id="450"/>
      <w:bookmarkEnd w:id="451"/>
      <w:bookmarkEnd w:id="452"/>
    </w:p>
    <w:p w14:paraId="5D5CF202" w14:textId="77777777" w:rsidR="00CF08D6" w:rsidRPr="00C6449B" w:rsidRDefault="00CF08D6" w:rsidP="00CF08D6">
      <w:pPr>
        <w:pStyle w:val="Heading3"/>
      </w:pPr>
      <w:bookmarkStart w:id="453" w:name="_Toc13079645"/>
      <w:bookmarkStart w:id="454" w:name="_Toc29811133"/>
      <w:bookmarkStart w:id="455" w:name="_Toc29811584"/>
      <w:bookmarkStart w:id="456" w:name="_Toc37268088"/>
      <w:bookmarkStart w:id="457" w:name="_Toc37268539"/>
      <w:r w:rsidRPr="00C6449B">
        <w:t>6.6.1</w:t>
      </w:r>
      <w:r w:rsidRPr="00C6449B">
        <w:tab/>
        <w:t>General</w:t>
      </w:r>
      <w:bookmarkEnd w:id="453"/>
      <w:bookmarkEnd w:id="454"/>
      <w:bookmarkEnd w:id="455"/>
      <w:bookmarkEnd w:id="456"/>
      <w:bookmarkEnd w:id="45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458" w:name="_Hlk497217795"/>
      <w:r w:rsidRPr="00C6449B">
        <w:rPr>
          <w:rFonts w:cs="v5.0.0"/>
        </w:rPr>
        <w:t xml:space="preserve">Adjacent Channel Leakage power Ratio </w:t>
      </w:r>
      <w:bookmarkEnd w:id="45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459" w:name="OLE_LINK95"/>
            <w:bookmarkStart w:id="46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46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462" w:name="OLE_LINK66"/>
            <w:bookmarkStart w:id="46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464" w:name="OLE_LINK21"/>
            <w:r w:rsidRPr="00C6449B">
              <w:t xml:space="preserve">&lt; </w:t>
            </w:r>
            <w:bookmarkEnd w:id="464"/>
            <w:r w:rsidRPr="00C6449B">
              <w:t xml:space="preserve">100 MHz  </w:t>
            </w:r>
            <w:bookmarkEnd w:id="462"/>
            <w:bookmarkEnd w:id="463"/>
          </w:p>
        </w:tc>
        <w:tc>
          <w:tcPr>
            <w:tcW w:w="0" w:type="auto"/>
            <w:shd w:val="clear" w:color="auto" w:fill="auto"/>
          </w:tcPr>
          <w:p w14:paraId="12CF5B90" w14:textId="77777777" w:rsidR="00CF08D6" w:rsidRPr="00C6449B" w:rsidRDefault="00CF08D6" w:rsidP="00CF08D6">
            <w:pPr>
              <w:pStyle w:val="TAC"/>
            </w:pPr>
            <w:bookmarkStart w:id="465" w:name="OLE_LINK64"/>
            <w:bookmarkStart w:id="466" w:name="OLE_LINK65"/>
            <w:r w:rsidRPr="00C6449B">
              <w:t xml:space="preserve">10 </w:t>
            </w:r>
            <w:bookmarkEnd w:id="465"/>
            <w:bookmarkEnd w:id="46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46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467" w:name="OLE_LINK27"/>
            <w:bookmarkStart w:id="468" w:name="OLE_LINK28"/>
            <w:r w:rsidRPr="00C6449B">
              <w:sym w:font="Symbol" w:char="00A3"/>
            </w:r>
            <w:bookmarkEnd w:id="467"/>
            <w:bookmarkEnd w:id="46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46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46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459"/>
      <w:bookmarkEnd w:id="46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470" w:name="_Toc13079646"/>
      <w:bookmarkStart w:id="471" w:name="_Toc29811134"/>
      <w:bookmarkStart w:id="472" w:name="_Toc29811585"/>
      <w:bookmarkStart w:id="473" w:name="_Toc37268089"/>
      <w:bookmarkStart w:id="474" w:name="_Toc37268540"/>
      <w:r w:rsidRPr="00C6449B">
        <w:lastRenderedPageBreak/>
        <w:t>6.6.2</w:t>
      </w:r>
      <w:r w:rsidRPr="00C6449B">
        <w:tab/>
        <w:t>Occupied bandwidth</w:t>
      </w:r>
      <w:bookmarkEnd w:id="470"/>
      <w:bookmarkEnd w:id="471"/>
      <w:bookmarkEnd w:id="472"/>
      <w:bookmarkEnd w:id="473"/>
      <w:bookmarkEnd w:id="474"/>
    </w:p>
    <w:p w14:paraId="34C80580" w14:textId="77777777" w:rsidR="00CF08D6" w:rsidRPr="00C6449B" w:rsidRDefault="00CF08D6" w:rsidP="00CF08D6">
      <w:pPr>
        <w:pStyle w:val="Heading4"/>
      </w:pPr>
      <w:bookmarkStart w:id="475" w:name="_Toc13079647"/>
      <w:bookmarkStart w:id="476" w:name="_Toc29811135"/>
      <w:bookmarkStart w:id="477" w:name="_Toc29811586"/>
      <w:bookmarkStart w:id="478" w:name="_Toc37268090"/>
      <w:bookmarkStart w:id="479" w:name="_Toc37268541"/>
      <w:r w:rsidRPr="00C6449B">
        <w:t>6.6.2.1</w:t>
      </w:r>
      <w:r w:rsidRPr="00C6449B">
        <w:tab/>
        <w:t>General</w:t>
      </w:r>
      <w:bookmarkEnd w:id="475"/>
      <w:bookmarkEnd w:id="476"/>
      <w:bookmarkEnd w:id="477"/>
      <w:bookmarkEnd w:id="478"/>
      <w:bookmarkEnd w:id="47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480" w:name="_Toc13079648"/>
      <w:bookmarkStart w:id="481" w:name="_Toc29811136"/>
      <w:bookmarkStart w:id="482" w:name="_Toc29811587"/>
      <w:bookmarkStart w:id="483" w:name="_Toc37268091"/>
      <w:bookmarkStart w:id="484" w:name="_Toc37268542"/>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480"/>
      <w:bookmarkEnd w:id="481"/>
      <w:bookmarkEnd w:id="482"/>
      <w:bookmarkEnd w:id="483"/>
      <w:bookmarkEnd w:id="484"/>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485" w:name="_Toc13079649"/>
      <w:bookmarkStart w:id="486" w:name="_Toc29811137"/>
      <w:bookmarkStart w:id="487" w:name="_Toc29811588"/>
      <w:bookmarkStart w:id="488" w:name="_Toc37268092"/>
      <w:bookmarkStart w:id="489" w:name="_Toc37268543"/>
      <w:r w:rsidRPr="00C6449B">
        <w:t>6.6.3</w:t>
      </w:r>
      <w:r w:rsidRPr="00C6449B">
        <w:tab/>
        <w:t>Adjacent Channel Leakage Power Ratio</w:t>
      </w:r>
      <w:bookmarkEnd w:id="485"/>
      <w:bookmarkEnd w:id="486"/>
      <w:bookmarkEnd w:id="487"/>
      <w:bookmarkEnd w:id="488"/>
      <w:bookmarkEnd w:id="489"/>
    </w:p>
    <w:p w14:paraId="409FD317" w14:textId="77777777" w:rsidR="00CF08D6" w:rsidRPr="00C6449B" w:rsidRDefault="00CF08D6" w:rsidP="00CF08D6">
      <w:pPr>
        <w:pStyle w:val="Heading4"/>
      </w:pPr>
      <w:bookmarkStart w:id="490" w:name="_Toc13079650"/>
      <w:bookmarkStart w:id="491" w:name="_Toc29811138"/>
      <w:bookmarkStart w:id="492" w:name="_Toc29811589"/>
      <w:bookmarkStart w:id="493" w:name="_Toc37268093"/>
      <w:bookmarkStart w:id="494" w:name="_Toc37268544"/>
      <w:r w:rsidRPr="00C6449B">
        <w:t>6.6.3.1</w:t>
      </w:r>
      <w:r w:rsidRPr="00C6449B">
        <w:tab/>
        <w:t>General</w:t>
      </w:r>
      <w:bookmarkEnd w:id="490"/>
      <w:bookmarkEnd w:id="491"/>
      <w:bookmarkEnd w:id="492"/>
      <w:bookmarkEnd w:id="493"/>
      <w:bookmarkEnd w:id="494"/>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495"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496" w:name="_Hlk508123095"/>
      <w:bookmarkEnd w:id="495"/>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496"/>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497" w:name="_Toc13079651"/>
      <w:bookmarkStart w:id="498" w:name="_Toc29811139"/>
      <w:bookmarkStart w:id="499" w:name="_Toc29811590"/>
      <w:bookmarkStart w:id="500" w:name="_Toc37268094"/>
      <w:bookmarkStart w:id="501" w:name="_Toc37268545"/>
      <w:r w:rsidRPr="00C6449B">
        <w:t>6.6.3.2</w:t>
      </w:r>
      <w:r w:rsidRPr="00C6449B">
        <w:tab/>
      </w:r>
      <w:r w:rsidRPr="00C6449B">
        <w:rPr>
          <w:lang w:val="en-US" w:eastAsia="zh-CN"/>
        </w:rPr>
        <w:t xml:space="preserve">Limits and </w:t>
      </w:r>
      <w:r w:rsidRPr="00C6449B">
        <w:rPr>
          <w:i/>
        </w:rPr>
        <w:t>Basic limits</w:t>
      </w:r>
      <w:bookmarkEnd w:id="497"/>
      <w:bookmarkEnd w:id="498"/>
      <w:bookmarkEnd w:id="499"/>
      <w:bookmarkEnd w:id="500"/>
      <w:bookmarkEnd w:id="501"/>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502"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502"/>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503"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503"/>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504" w:name="_Toc13079652"/>
      <w:bookmarkStart w:id="505" w:name="_Toc29811140"/>
      <w:bookmarkStart w:id="506" w:name="_Toc29811591"/>
      <w:bookmarkStart w:id="507" w:name="_Toc37268095"/>
      <w:bookmarkStart w:id="508" w:name="_Toc37268546"/>
      <w:r w:rsidRPr="00C6449B">
        <w:t>6.6.3.3</w:t>
      </w:r>
      <w:r w:rsidRPr="00C6449B">
        <w:tab/>
        <w:t xml:space="preserve">Minimum requirement for </w:t>
      </w:r>
      <w:r w:rsidRPr="00C6449B">
        <w:rPr>
          <w:i/>
        </w:rPr>
        <w:t>BS type 1-C</w:t>
      </w:r>
      <w:bookmarkEnd w:id="504"/>
      <w:bookmarkEnd w:id="505"/>
      <w:bookmarkEnd w:id="506"/>
      <w:bookmarkEnd w:id="507"/>
      <w:bookmarkEnd w:id="508"/>
    </w:p>
    <w:p w14:paraId="66429C94" w14:textId="77777777" w:rsidR="00CF08D6" w:rsidRPr="00C6449B" w:rsidRDefault="00CF08D6" w:rsidP="00CF08D6">
      <w:bookmarkStart w:id="509"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247DCE82" w14:textId="77777777" w:rsidR="00CF08D6" w:rsidRPr="00C6449B" w:rsidRDefault="00CF08D6" w:rsidP="00CF08D6">
      <w:pPr>
        <w:pStyle w:val="Heading4"/>
      </w:pPr>
      <w:bookmarkStart w:id="510" w:name="_Toc13079653"/>
      <w:bookmarkStart w:id="511" w:name="_Toc29811141"/>
      <w:bookmarkStart w:id="512" w:name="_Toc29811592"/>
      <w:bookmarkStart w:id="513" w:name="_Toc37268096"/>
      <w:bookmarkStart w:id="514" w:name="_Toc37268547"/>
      <w:bookmarkEnd w:id="509"/>
      <w:r w:rsidRPr="00C6449B">
        <w:lastRenderedPageBreak/>
        <w:t>6.6.3.4</w:t>
      </w:r>
      <w:r w:rsidRPr="00C6449B">
        <w:tab/>
        <w:t xml:space="preserve">Minimum requirement for </w:t>
      </w:r>
      <w:r w:rsidRPr="00C6449B">
        <w:rPr>
          <w:i/>
        </w:rPr>
        <w:t>BS type 1-H</w:t>
      </w:r>
      <w:bookmarkEnd w:id="510"/>
      <w:bookmarkEnd w:id="511"/>
      <w:bookmarkEnd w:id="512"/>
      <w:bookmarkEnd w:id="513"/>
      <w:bookmarkEnd w:id="514"/>
    </w:p>
    <w:p w14:paraId="0968048E" w14:textId="77777777" w:rsidR="00CF08D6" w:rsidRPr="00C6449B" w:rsidRDefault="00CF08D6" w:rsidP="00CF08D6">
      <w:bookmarkStart w:id="515"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515"/>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516" w:name="_Toc13079654"/>
      <w:bookmarkStart w:id="517" w:name="_Toc29811142"/>
      <w:bookmarkStart w:id="518" w:name="_Toc29811593"/>
      <w:bookmarkStart w:id="519" w:name="_Toc37268097"/>
      <w:bookmarkStart w:id="520" w:name="_Toc37268548"/>
      <w:r w:rsidRPr="00C6449B">
        <w:t>6.6.4</w:t>
      </w:r>
      <w:r w:rsidRPr="00C6449B">
        <w:tab/>
        <w:t>Operating band unwanted emissions</w:t>
      </w:r>
      <w:bookmarkEnd w:id="516"/>
      <w:bookmarkEnd w:id="517"/>
      <w:bookmarkEnd w:id="518"/>
      <w:bookmarkEnd w:id="519"/>
      <w:bookmarkEnd w:id="520"/>
      <w:r w:rsidRPr="00C6449B">
        <w:tab/>
      </w:r>
    </w:p>
    <w:p w14:paraId="6EEDE6F1" w14:textId="77777777" w:rsidR="00CF08D6" w:rsidRPr="00C6449B" w:rsidRDefault="00CF08D6" w:rsidP="00CF08D6">
      <w:pPr>
        <w:pStyle w:val="Heading4"/>
      </w:pPr>
      <w:bookmarkStart w:id="521" w:name="_Toc13079655"/>
      <w:bookmarkStart w:id="522" w:name="_Toc29811143"/>
      <w:bookmarkStart w:id="523" w:name="_Toc29811594"/>
      <w:bookmarkStart w:id="524" w:name="_Toc37268098"/>
      <w:bookmarkStart w:id="525" w:name="_Toc37268549"/>
      <w:r w:rsidRPr="00C6449B">
        <w:t>6.6.4.1</w:t>
      </w:r>
      <w:r w:rsidRPr="00C6449B">
        <w:tab/>
        <w:t>General</w:t>
      </w:r>
      <w:bookmarkEnd w:id="521"/>
      <w:bookmarkEnd w:id="522"/>
      <w:bookmarkEnd w:id="523"/>
      <w:bookmarkEnd w:id="524"/>
      <w:bookmarkEnd w:id="52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526" w:name="_Hlk497218315"/>
      <w:r w:rsidRPr="00C6449B">
        <w:rPr>
          <w:rFonts w:cs="v5.0.0"/>
        </w:rPr>
        <w:sym w:font="Symbol" w:char="F044"/>
      </w:r>
      <w:r w:rsidRPr="00C6449B">
        <w:rPr>
          <w:rFonts w:cs="v5.0.0"/>
        </w:rPr>
        <w:t>f</w:t>
      </w:r>
      <w:bookmarkEnd w:id="526"/>
      <w:r w:rsidRPr="00C6449B">
        <w:rPr>
          <w:rFonts w:cs="v5.0.0"/>
        </w:rPr>
        <w:t xml:space="preserve"> is the </w:t>
      </w:r>
      <w:bookmarkStart w:id="52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52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528" w:name="_Hlk497218343"/>
      <w:r w:rsidRPr="00C6449B">
        <w:rPr>
          <w:rFonts w:cs="v5.0.0"/>
        </w:rPr>
        <w:t xml:space="preserve">f_offset </w:t>
      </w:r>
      <w:bookmarkEnd w:id="528"/>
      <w:r w:rsidRPr="00C6449B">
        <w:rPr>
          <w:rFonts w:cs="v5.0.0"/>
        </w:rPr>
        <w:t xml:space="preserve">is the </w:t>
      </w:r>
      <w:bookmarkStart w:id="52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52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530" w:name="_Hlk497218367"/>
      <w:r w:rsidRPr="00C6449B">
        <w:rPr>
          <w:rFonts w:cs="v5.0.0"/>
        </w:rPr>
        <w:t>f_offset</w:t>
      </w:r>
      <w:r w:rsidRPr="00C6449B">
        <w:rPr>
          <w:rFonts w:cs="v5.0.0"/>
          <w:vertAlign w:val="subscript"/>
        </w:rPr>
        <w:t>max</w:t>
      </w:r>
      <w:bookmarkEnd w:id="530"/>
      <w:r w:rsidRPr="00C6449B">
        <w:rPr>
          <w:rFonts w:cs="v5.0.0"/>
        </w:rPr>
        <w:t xml:space="preserve"> is </w:t>
      </w:r>
      <w:bookmarkStart w:id="53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53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53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53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533" w:name="_Toc13079656"/>
      <w:bookmarkStart w:id="534" w:name="_Toc29811144"/>
      <w:bookmarkStart w:id="535" w:name="_Toc29811595"/>
      <w:bookmarkStart w:id="536" w:name="_Toc37268099"/>
      <w:bookmarkStart w:id="537" w:name="_Toc37268550"/>
      <w:r w:rsidRPr="00C6449B">
        <w:lastRenderedPageBreak/>
        <w:t>6.6.4.2</w:t>
      </w:r>
      <w:r w:rsidRPr="00C6449B">
        <w:tab/>
      </w:r>
      <w:r w:rsidRPr="00C6449B">
        <w:rPr>
          <w:i/>
        </w:rPr>
        <w:t>Basic limits</w:t>
      </w:r>
      <w:bookmarkEnd w:id="533"/>
      <w:bookmarkEnd w:id="534"/>
      <w:bookmarkEnd w:id="535"/>
      <w:bookmarkEnd w:id="536"/>
      <w:bookmarkEnd w:id="537"/>
    </w:p>
    <w:p w14:paraId="02E4406F" w14:textId="77777777" w:rsidR="00CF08D6" w:rsidRPr="00C6449B" w:rsidRDefault="00CF08D6" w:rsidP="00CF08D6">
      <w:pPr>
        <w:pStyle w:val="Heading5"/>
      </w:pPr>
      <w:bookmarkStart w:id="538" w:name="_Toc13079657"/>
      <w:bookmarkStart w:id="539" w:name="_Toc29811145"/>
      <w:bookmarkStart w:id="540" w:name="_Toc29811596"/>
      <w:bookmarkStart w:id="541" w:name="_Toc37268100"/>
      <w:bookmarkStart w:id="542" w:name="_Toc37268551"/>
      <w:r w:rsidRPr="00C6449B">
        <w:t>6.6.4.2.1</w:t>
      </w:r>
      <w:r w:rsidRPr="00C6449B">
        <w:tab/>
      </w:r>
      <w:r w:rsidRPr="00C6449B">
        <w:rPr>
          <w:i/>
        </w:rPr>
        <w:t>Basic limits</w:t>
      </w:r>
      <w:r w:rsidRPr="00C6449B">
        <w:t xml:space="preserve"> </w:t>
      </w:r>
      <w:r w:rsidRPr="00C6449B">
        <w:rPr>
          <w:lang w:eastAsia="zh-CN"/>
        </w:rPr>
        <w:t>for Wide Area BS (Category A)</w:t>
      </w:r>
      <w:bookmarkEnd w:id="538"/>
      <w:bookmarkEnd w:id="539"/>
      <w:bookmarkEnd w:id="540"/>
      <w:bookmarkEnd w:id="541"/>
      <w:bookmarkEnd w:id="54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543" w:name="_Toc13079658"/>
      <w:bookmarkStart w:id="544" w:name="_Toc29811146"/>
      <w:bookmarkStart w:id="545" w:name="_Toc29811597"/>
      <w:bookmarkStart w:id="546" w:name="_Toc37268101"/>
      <w:bookmarkStart w:id="547" w:name="_Toc37268552"/>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543"/>
      <w:bookmarkEnd w:id="544"/>
      <w:bookmarkEnd w:id="545"/>
      <w:bookmarkEnd w:id="546"/>
      <w:bookmarkEnd w:id="547"/>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548" w:name="_Toc13079659"/>
      <w:bookmarkStart w:id="549" w:name="_Toc29811147"/>
      <w:bookmarkStart w:id="550" w:name="_Toc29811598"/>
      <w:bookmarkStart w:id="551" w:name="_Toc37268102"/>
      <w:bookmarkStart w:id="552" w:name="_Toc37268553"/>
      <w:r w:rsidRPr="00C6449B">
        <w:t>6.6.4.2.2.1</w:t>
      </w:r>
      <w:r w:rsidRPr="00C6449B">
        <w:tab/>
        <w:t>Category B</w:t>
      </w:r>
      <w:r w:rsidRPr="00C6449B">
        <w:rPr>
          <w:lang w:eastAsia="zh-CN"/>
        </w:rPr>
        <w:t xml:space="preserve"> requirements (Option 1)</w:t>
      </w:r>
      <w:bookmarkEnd w:id="548"/>
      <w:bookmarkEnd w:id="549"/>
      <w:bookmarkEnd w:id="550"/>
      <w:bookmarkEnd w:id="551"/>
      <w:bookmarkEnd w:id="55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553" w:name="_Toc13079660"/>
      <w:bookmarkStart w:id="554" w:name="_Toc29811148"/>
      <w:bookmarkStart w:id="555" w:name="_Toc29811599"/>
      <w:bookmarkStart w:id="556" w:name="_Toc37268103"/>
      <w:bookmarkStart w:id="557" w:name="_Toc37268554"/>
      <w:r w:rsidRPr="00C6449B">
        <w:lastRenderedPageBreak/>
        <w:t>6.6.4.2.2.2</w:t>
      </w:r>
      <w:r w:rsidRPr="00C6449B">
        <w:tab/>
        <w:t>Category B</w:t>
      </w:r>
      <w:r w:rsidRPr="00C6449B">
        <w:rPr>
          <w:lang w:eastAsia="zh-CN"/>
        </w:rPr>
        <w:t xml:space="preserve"> requirements (Option 2)</w:t>
      </w:r>
      <w:bookmarkEnd w:id="553"/>
      <w:bookmarkEnd w:id="554"/>
      <w:bookmarkEnd w:id="555"/>
      <w:bookmarkEnd w:id="556"/>
      <w:bookmarkEnd w:id="557"/>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4" type="#_x0000_t75" style="width:152.25pt;height:29.25pt" o:ole="" fillcolor="window">
                  <v:imagedata r:id="rId35" o:title=""/>
                </v:shape>
                <o:OLEObject Type="Embed" ProgID="Equation.3" ShapeID="_x0000_i1034" DrawAspect="Content" ObjectID="_1647881319" r:id="rId3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558" w:name="_Toc13079661"/>
      <w:bookmarkStart w:id="559" w:name="_Toc29811149"/>
      <w:bookmarkStart w:id="560" w:name="_Toc29811600"/>
      <w:bookmarkStart w:id="561" w:name="_Toc37268104"/>
      <w:bookmarkStart w:id="562" w:name="_Toc37268555"/>
      <w:r w:rsidRPr="00C6449B">
        <w:t>6.6.4.2.3</w:t>
      </w:r>
      <w:r w:rsidRPr="00C6449B">
        <w:tab/>
      </w:r>
      <w:r w:rsidRPr="00C6449B">
        <w:rPr>
          <w:i/>
        </w:rPr>
        <w:t>Basic limits</w:t>
      </w:r>
      <w:r w:rsidRPr="00C6449B">
        <w:t xml:space="preserve"> for Medium Range BS (Category A and B)</w:t>
      </w:r>
      <w:bookmarkEnd w:id="558"/>
      <w:bookmarkEnd w:id="559"/>
      <w:bookmarkEnd w:id="560"/>
      <w:bookmarkEnd w:id="561"/>
      <w:bookmarkEnd w:id="562"/>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563" w:name="_Hlk515785994"/>
      <w:r w:rsidRPr="00C6449B">
        <w:t>P</w:t>
      </w:r>
      <w:r w:rsidRPr="00C6449B">
        <w:rPr>
          <w:vertAlign w:val="subscript"/>
        </w:rPr>
        <w:t>rated,x</w:t>
      </w:r>
      <w:r w:rsidRPr="00C6449B">
        <w:t xml:space="preserve"> = P</w:t>
      </w:r>
      <w:r w:rsidRPr="00C6449B">
        <w:rPr>
          <w:vertAlign w:val="subscript"/>
        </w:rPr>
        <w:t>rated,c,AC</w:t>
      </w:r>
      <w:bookmarkEnd w:id="563"/>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5" type="#_x0000_t75" style="width:136.5pt;height:29.25pt" o:ole="">
                  <v:imagedata r:id="rId37" o:title=""/>
                </v:shape>
                <o:OLEObject Type="Embed" ProgID="Equation.3" ShapeID="_x0000_i1035" DrawAspect="Content" ObjectID="_1647881320" r:id="rId3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564" w:name="_Toc13079662"/>
      <w:bookmarkStart w:id="565" w:name="_Toc29811150"/>
      <w:bookmarkStart w:id="566" w:name="_Toc29811601"/>
      <w:bookmarkStart w:id="567" w:name="_Toc37268105"/>
      <w:bookmarkStart w:id="568" w:name="_Toc37268556"/>
      <w:r w:rsidRPr="00C6449B">
        <w:t>6.6.4.2.4</w:t>
      </w:r>
      <w:r w:rsidRPr="00C6449B">
        <w:tab/>
      </w:r>
      <w:r w:rsidRPr="00C6449B">
        <w:rPr>
          <w:i/>
        </w:rPr>
        <w:t>Basic limits</w:t>
      </w:r>
      <w:r w:rsidRPr="00C6449B">
        <w:t xml:space="preserve"> </w:t>
      </w:r>
      <w:r w:rsidRPr="00C6449B">
        <w:rPr>
          <w:lang w:eastAsia="zh-CN"/>
        </w:rPr>
        <w:t>for Local Area BS (Category A and B)</w:t>
      </w:r>
      <w:bookmarkEnd w:id="564"/>
      <w:bookmarkEnd w:id="565"/>
      <w:bookmarkEnd w:id="566"/>
      <w:bookmarkEnd w:id="567"/>
      <w:bookmarkEnd w:id="568"/>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6" type="#_x0000_t75" style="width:152.25pt;height:29.25pt" o:ole="">
                  <v:imagedata r:id="rId39" o:title=""/>
                </v:shape>
                <o:OLEObject Type="Embed" ProgID="Equation.3" ShapeID="_x0000_i1036" DrawAspect="Content" ObjectID="_1647881321" r:id="rId4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569" w:name="_Toc13079663"/>
      <w:bookmarkStart w:id="570" w:name="_Toc29811151"/>
      <w:bookmarkStart w:id="571" w:name="_Toc29811602"/>
      <w:bookmarkStart w:id="572" w:name="_Toc37268106"/>
      <w:bookmarkStart w:id="573" w:name="_Toc37268557"/>
      <w:r w:rsidRPr="00C6449B">
        <w:t>6.6.4.2.5</w:t>
      </w:r>
      <w:r w:rsidRPr="00C6449B">
        <w:tab/>
      </w:r>
      <w:r w:rsidRPr="00C6449B">
        <w:rPr>
          <w:i/>
        </w:rPr>
        <w:t>Basic limits</w:t>
      </w:r>
      <w:r w:rsidRPr="00C6449B">
        <w:t xml:space="preserve"> for additional requirements</w:t>
      </w:r>
      <w:bookmarkEnd w:id="569"/>
      <w:bookmarkEnd w:id="570"/>
      <w:bookmarkEnd w:id="571"/>
      <w:bookmarkEnd w:id="572"/>
      <w:bookmarkEnd w:id="573"/>
    </w:p>
    <w:p w14:paraId="5EB7255E" w14:textId="77777777" w:rsidR="00CF08D6" w:rsidRPr="00C6449B" w:rsidRDefault="00CF08D6" w:rsidP="00CF08D6">
      <w:pPr>
        <w:pStyle w:val="Heading6"/>
      </w:pPr>
      <w:bookmarkStart w:id="574" w:name="_Toc13079664"/>
      <w:bookmarkStart w:id="575" w:name="_Toc29811152"/>
      <w:bookmarkStart w:id="576" w:name="_Toc29811603"/>
      <w:bookmarkStart w:id="577" w:name="_Toc37268107"/>
      <w:bookmarkStart w:id="578" w:name="_Toc37268558"/>
      <w:r w:rsidRPr="00C6449B">
        <w:t>6.6.4.2.5.1</w:t>
      </w:r>
      <w:r w:rsidRPr="00C6449B">
        <w:tab/>
        <w:t>Limits in FCC Title 47</w:t>
      </w:r>
      <w:bookmarkEnd w:id="574"/>
      <w:bookmarkEnd w:id="575"/>
      <w:bookmarkEnd w:id="576"/>
      <w:bookmarkEnd w:id="577"/>
      <w:bookmarkEnd w:id="578"/>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579" w:name="_Toc13079665"/>
      <w:bookmarkStart w:id="580" w:name="_Toc29811153"/>
      <w:bookmarkStart w:id="581" w:name="_Toc29811604"/>
      <w:bookmarkStart w:id="582" w:name="_Toc37268108"/>
      <w:bookmarkStart w:id="583" w:name="_Toc37268559"/>
      <w:r w:rsidRPr="00C6449B">
        <w:t>6.6.4.2.5.2</w:t>
      </w:r>
      <w:r w:rsidRPr="00C6449B">
        <w:tab/>
        <w:t>Protection of DTT</w:t>
      </w:r>
      <w:bookmarkEnd w:id="579"/>
      <w:bookmarkEnd w:id="580"/>
      <w:bookmarkEnd w:id="581"/>
      <w:bookmarkEnd w:id="582"/>
      <w:bookmarkEnd w:id="5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584" w:name="_Toc13079666"/>
      <w:bookmarkStart w:id="585" w:name="_Toc29811154"/>
      <w:bookmarkStart w:id="586" w:name="_Toc29811605"/>
      <w:bookmarkStart w:id="587" w:name="_Toc37268109"/>
      <w:bookmarkStart w:id="588" w:name="_Toc37268560"/>
      <w:r w:rsidRPr="00C6449B">
        <w:t>6.6.4.3</w:t>
      </w:r>
      <w:r w:rsidRPr="00C6449B">
        <w:tab/>
        <w:t xml:space="preserve">Minimum requirements for </w:t>
      </w:r>
      <w:r w:rsidRPr="00C6449B">
        <w:rPr>
          <w:i/>
        </w:rPr>
        <w:t>BS type 1-C</w:t>
      </w:r>
      <w:bookmarkEnd w:id="584"/>
      <w:bookmarkEnd w:id="585"/>
      <w:bookmarkEnd w:id="586"/>
      <w:bookmarkEnd w:id="587"/>
      <w:bookmarkEnd w:id="588"/>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6937FC9D" w14:textId="77777777" w:rsidR="00CF08D6" w:rsidRPr="00C6449B" w:rsidRDefault="00CF08D6" w:rsidP="00CF08D6">
      <w:pPr>
        <w:pStyle w:val="Heading4"/>
      </w:pPr>
      <w:bookmarkStart w:id="589" w:name="_Toc13079667"/>
      <w:bookmarkStart w:id="590" w:name="_Toc29811155"/>
      <w:bookmarkStart w:id="591" w:name="_Toc29811606"/>
      <w:bookmarkStart w:id="592" w:name="_Toc37268110"/>
      <w:bookmarkStart w:id="593" w:name="_Toc37268561"/>
      <w:r w:rsidRPr="00C6449B">
        <w:t>6.6.4.4</w:t>
      </w:r>
      <w:r w:rsidRPr="00C6449B">
        <w:tab/>
        <w:t xml:space="preserve">Minimum requirements for </w:t>
      </w:r>
      <w:r w:rsidRPr="00C6449B">
        <w:rPr>
          <w:i/>
        </w:rPr>
        <w:t>BS type 1-H</w:t>
      </w:r>
      <w:bookmarkEnd w:id="589"/>
      <w:bookmarkEnd w:id="590"/>
      <w:bookmarkEnd w:id="591"/>
      <w:bookmarkEnd w:id="592"/>
      <w:bookmarkEnd w:id="593"/>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594" w:name="_Toc13079668"/>
      <w:bookmarkStart w:id="595" w:name="_Toc29811156"/>
      <w:bookmarkStart w:id="596" w:name="_Toc29811607"/>
      <w:bookmarkStart w:id="597" w:name="_Hlk497677198"/>
      <w:bookmarkStart w:id="598" w:name="_Toc37268111"/>
      <w:bookmarkStart w:id="599" w:name="_Toc37268562"/>
      <w:r w:rsidRPr="00C6449B">
        <w:t>6.6.5</w:t>
      </w:r>
      <w:r w:rsidRPr="00C6449B">
        <w:tab/>
        <w:t>Transmitter spurious emissions</w:t>
      </w:r>
      <w:bookmarkEnd w:id="594"/>
      <w:bookmarkEnd w:id="595"/>
      <w:bookmarkEnd w:id="596"/>
      <w:bookmarkEnd w:id="598"/>
      <w:bookmarkEnd w:id="599"/>
    </w:p>
    <w:p w14:paraId="14F34E93" w14:textId="77777777" w:rsidR="00CF08D6" w:rsidRPr="00C6449B" w:rsidRDefault="00CF08D6" w:rsidP="00CF08D6">
      <w:pPr>
        <w:pStyle w:val="Heading4"/>
      </w:pPr>
      <w:bookmarkStart w:id="600" w:name="_Toc13079669"/>
      <w:bookmarkStart w:id="601" w:name="_Toc29811157"/>
      <w:bookmarkStart w:id="602" w:name="_Toc29811608"/>
      <w:bookmarkStart w:id="603" w:name="_Toc37268112"/>
      <w:bookmarkStart w:id="604" w:name="_Toc37268563"/>
      <w:r w:rsidRPr="00C6449B">
        <w:t>6.6.5.1</w:t>
      </w:r>
      <w:r w:rsidRPr="00C6449B">
        <w:tab/>
        <w:t>General</w:t>
      </w:r>
      <w:bookmarkEnd w:id="600"/>
      <w:bookmarkEnd w:id="601"/>
      <w:bookmarkEnd w:id="602"/>
      <w:bookmarkEnd w:id="603"/>
      <w:bookmarkEnd w:id="60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605" w:name="_Toc13079670"/>
      <w:bookmarkStart w:id="606" w:name="_Toc29811158"/>
      <w:bookmarkStart w:id="607" w:name="_Toc29811609"/>
      <w:bookmarkStart w:id="608" w:name="_Toc37268113"/>
      <w:bookmarkStart w:id="609" w:name="_Toc37268564"/>
      <w:r w:rsidRPr="00C6449B">
        <w:lastRenderedPageBreak/>
        <w:t>6.6.5.2</w:t>
      </w:r>
      <w:r w:rsidRPr="00C6449B">
        <w:tab/>
      </w:r>
      <w:r w:rsidRPr="00C6449B">
        <w:rPr>
          <w:i/>
        </w:rPr>
        <w:t>Basic limits</w:t>
      </w:r>
      <w:bookmarkEnd w:id="605"/>
      <w:bookmarkEnd w:id="606"/>
      <w:bookmarkEnd w:id="607"/>
      <w:bookmarkEnd w:id="608"/>
      <w:bookmarkEnd w:id="609"/>
    </w:p>
    <w:p w14:paraId="3B773664" w14:textId="77777777" w:rsidR="00CF08D6" w:rsidRPr="00C6449B" w:rsidRDefault="00CF08D6" w:rsidP="00CF08D6">
      <w:pPr>
        <w:pStyle w:val="Heading5"/>
      </w:pPr>
      <w:bookmarkStart w:id="610" w:name="_Toc13079671"/>
      <w:bookmarkStart w:id="611" w:name="_Toc29811159"/>
      <w:bookmarkStart w:id="612" w:name="_Toc29811610"/>
      <w:bookmarkStart w:id="613" w:name="_Toc37268114"/>
      <w:bookmarkStart w:id="614" w:name="_Toc37268565"/>
      <w:r w:rsidRPr="00C6449B">
        <w:t>6.6.5.2.1</w:t>
      </w:r>
      <w:r w:rsidRPr="00C6449B">
        <w:tab/>
        <w:t>General transmitter spurious emissions requirements</w:t>
      </w:r>
      <w:bookmarkEnd w:id="610"/>
      <w:bookmarkEnd w:id="611"/>
      <w:bookmarkEnd w:id="612"/>
      <w:bookmarkEnd w:id="613"/>
      <w:bookmarkEnd w:id="614"/>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615" w:name="_Toc13079672"/>
      <w:bookmarkStart w:id="616" w:name="_Toc29811160"/>
      <w:bookmarkStart w:id="617" w:name="_Toc29811611"/>
      <w:bookmarkStart w:id="618" w:name="_Toc37268115"/>
      <w:bookmarkStart w:id="619" w:name="_Toc37268566"/>
      <w:r w:rsidRPr="00C6449B">
        <w:t>6.6.5.2.2</w:t>
      </w:r>
      <w:r w:rsidRPr="00C6449B">
        <w:tab/>
        <w:t>Protection of the BS receiver of own or different BS</w:t>
      </w:r>
      <w:bookmarkEnd w:id="615"/>
      <w:bookmarkEnd w:id="616"/>
      <w:bookmarkEnd w:id="617"/>
      <w:bookmarkEnd w:id="618"/>
      <w:bookmarkEnd w:id="619"/>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620" w:name="_Toc13079673"/>
      <w:bookmarkStart w:id="621" w:name="_Toc29811161"/>
      <w:bookmarkStart w:id="622" w:name="_Toc29811612"/>
      <w:bookmarkStart w:id="623" w:name="_Toc37268116"/>
      <w:bookmarkStart w:id="624" w:name="_Toc37268567"/>
      <w:r w:rsidRPr="00C6449B">
        <w:lastRenderedPageBreak/>
        <w:t>6.6.5.2.3</w:t>
      </w:r>
      <w:r w:rsidRPr="00C6449B">
        <w:tab/>
        <w:t>Additional spurious emissions requirements</w:t>
      </w:r>
      <w:bookmarkEnd w:id="620"/>
      <w:bookmarkEnd w:id="621"/>
      <w:bookmarkEnd w:id="622"/>
      <w:bookmarkEnd w:id="623"/>
      <w:bookmarkEnd w:id="624"/>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97"/>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625"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3AAC6DE" w14:textId="77777777" w:rsidR="00CF08D6" w:rsidRPr="00C6449B" w:rsidRDefault="00CF08D6" w:rsidP="00CF08D6">
      <w:pPr>
        <w:pStyle w:val="Heading5"/>
      </w:pPr>
      <w:bookmarkStart w:id="626" w:name="_Toc13079674"/>
      <w:bookmarkStart w:id="627" w:name="_Toc29811162"/>
      <w:bookmarkStart w:id="628" w:name="_Toc29811613"/>
      <w:bookmarkStart w:id="629" w:name="_Toc37268117"/>
      <w:bookmarkStart w:id="630" w:name="_Toc37268568"/>
      <w:r w:rsidRPr="00C6449B">
        <w:t>6.6.5.2.4</w:t>
      </w:r>
      <w:r w:rsidRPr="00C6449B">
        <w:tab/>
        <w:t>Co-location with other base stations</w:t>
      </w:r>
      <w:bookmarkEnd w:id="626"/>
      <w:bookmarkEnd w:id="627"/>
      <w:bookmarkEnd w:id="628"/>
      <w:bookmarkEnd w:id="629"/>
      <w:bookmarkEnd w:id="630"/>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625"/>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631" w:name="_Toc13079675"/>
      <w:bookmarkStart w:id="632" w:name="_Toc29811163"/>
      <w:bookmarkStart w:id="633" w:name="_Toc29811614"/>
      <w:bookmarkStart w:id="634" w:name="_Toc37268118"/>
      <w:bookmarkStart w:id="635" w:name="_Toc37268569"/>
      <w:r w:rsidRPr="00C6449B">
        <w:t>6.6.5.3</w:t>
      </w:r>
      <w:r w:rsidRPr="00C6449B">
        <w:tab/>
        <w:t xml:space="preserve">Minimum requirements for </w:t>
      </w:r>
      <w:r w:rsidRPr="00C6449B">
        <w:rPr>
          <w:i/>
        </w:rPr>
        <w:t>BS type 1-C</w:t>
      </w:r>
      <w:bookmarkEnd w:id="631"/>
      <w:bookmarkEnd w:id="632"/>
      <w:bookmarkEnd w:id="633"/>
      <w:bookmarkEnd w:id="634"/>
      <w:bookmarkEnd w:id="63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6B46037D" w14:textId="77777777" w:rsidR="00CF08D6" w:rsidRPr="00C6449B" w:rsidRDefault="00CF08D6" w:rsidP="00CF08D6">
      <w:pPr>
        <w:pStyle w:val="Heading4"/>
      </w:pPr>
      <w:bookmarkStart w:id="636" w:name="_Toc13079676"/>
      <w:bookmarkStart w:id="637" w:name="_Toc29811164"/>
      <w:bookmarkStart w:id="638" w:name="_Toc29811615"/>
      <w:bookmarkStart w:id="639" w:name="_Toc37268119"/>
      <w:bookmarkStart w:id="640" w:name="_Toc37268570"/>
      <w:r w:rsidRPr="00C6449B">
        <w:t>6.6.5.4</w:t>
      </w:r>
      <w:r w:rsidRPr="00C6449B">
        <w:tab/>
        <w:t xml:space="preserve">Minimum requirements for </w:t>
      </w:r>
      <w:r w:rsidRPr="00C6449B">
        <w:rPr>
          <w:i/>
        </w:rPr>
        <w:t>BS type 1-H</w:t>
      </w:r>
      <w:bookmarkEnd w:id="636"/>
      <w:bookmarkEnd w:id="637"/>
      <w:bookmarkEnd w:id="638"/>
      <w:bookmarkEnd w:id="639"/>
      <w:bookmarkEnd w:id="640"/>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641" w:name="_Toc13079677"/>
      <w:bookmarkStart w:id="642" w:name="_Toc29811165"/>
      <w:bookmarkStart w:id="643" w:name="_Toc29811616"/>
      <w:bookmarkStart w:id="644" w:name="_Toc37268120"/>
      <w:bookmarkStart w:id="645" w:name="_Toc37268571"/>
      <w:r w:rsidRPr="00C6449B">
        <w:t>6.7</w:t>
      </w:r>
      <w:r w:rsidRPr="00C6449B">
        <w:tab/>
        <w:t>Transmitter intermodulation</w:t>
      </w:r>
      <w:bookmarkEnd w:id="641"/>
      <w:bookmarkEnd w:id="642"/>
      <w:bookmarkEnd w:id="643"/>
      <w:bookmarkEnd w:id="644"/>
      <w:bookmarkEnd w:id="645"/>
    </w:p>
    <w:p w14:paraId="1BFD8B9E" w14:textId="77777777" w:rsidR="00CF08D6" w:rsidRPr="00C6449B" w:rsidRDefault="00CF08D6" w:rsidP="00CF08D6">
      <w:pPr>
        <w:pStyle w:val="Heading3"/>
        <w:rPr>
          <w:rFonts w:eastAsia="SimSun"/>
          <w:lang w:eastAsia="zh-CN"/>
        </w:rPr>
      </w:pPr>
      <w:bookmarkStart w:id="646" w:name="_Toc13079678"/>
      <w:bookmarkStart w:id="647" w:name="_Toc29811166"/>
      <w:bookmarkStart w:id="648" w:name="_Toc29811617"/>
      <w:bookmarkStart w:id="649" w:name="_Hlk496081977"/>
      <w:bookmarkStart w:id="650" w:name="_Toc37268121"/>
      <w:bookmarkStart w:id="651" w:name="_Toc37268572"/>
      <w:r w:rsidRPr="00C6449B">
        <w:rPr>
          <w:rFonts w:eastAsia="SimSun"/>
        </w:rPr>
        <w:t>6.7.1</w:t>
      </w:r>
      <w:r w:rsidRPr="00C6449B">
        <w:rPr>
          <w:rFonts w:eastAsia="SimSun"/>
        </w:rPr>
        <w:tab/>
      </w:r>
      <w:r w:rsidRPr="00C6449B">
        <w:rPr>
          <w:rFonts w:eastAsia="SimSun"/>
          <w:lang w:eastAsia="zh-CN"/>
        </w:rPr>
        <w:t>General</w:t>
      </w:r>
      <w:bookmarkEnd w:id="646"/>
      <w:bookmarkEnd w:id="647"/>
      <w:bookmarkEnd w:id="648"/>
      <w:bookmarkEnd w:id="650"/>
      <w:bookmarkEnd w:id="651"/>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652" w:name="_Toc13079679"/>
      <w:bookmarkStart w:id="653" w:name="_Toc29811167"/>
      <w:bookmarkStart w:id="654" w:name="_Toc29811618"/>
      <w:bookmarkStart w:id="655" w:name="_Toc37268122"/>
      <w:bookmarkStart w:id="656" w:name="_Toc37268573"/>
      <w:r w:rsidRPr="00C6449B">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652"/>
      <w:bookmarkEnd w:id="653"/>
      <w:bookmarkEnd w:id="654"/>
      <w:bookmarkEnd w:id="655"/>
      <w:bookmarkEnd w:id="656"/>
    </w:p>
    <w:p w14:paraId="149C5A6E" w14:textId="77777777" w:rsidR="00CF08D6" w:rsidRPr="00C6449B" w:rsidRDefault="00CF08D6" w:rsidP="00CF08D6">
      <w:pPr>
        <w:pStyle w:val="Heading4"/>
        <w:rPr>
          <w:rFonts w:eastAsia="SimSun"/>
        </w:rPr>
      </w:pPr>
      <w:bookmarkStart w:id="657" w:name="_Toc13079680"/>
      <w:bookmarkStart w:id="658" w:name="_Toc29811168"/>
      <w:bookmarkStart w:id="659" w:name="_Toc29811619"/>
      <w:bookmarkStart w:id="660" w:name="_Toc37268123"/>
      <w:bookmarkStart w:id="661" w:name="_Toc37268574"/>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657"/>
      <w:bookmarkEnd w:id="658"/>
      <w:bookmarkEnd w:id="659"/>
      <w:bookmarkEnd w:id="660"/>
      <w:bookmarkEnd w:id="661"/>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lastRenderedPageBreak/>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37" type="#_x0000_t75" style="width:99.75pt;height:29.25pt" o:ole="">
                  <v:imagedata r:id="rId41" o:title=""/>
                </v:shape>
                <o:OLEObject Type="Embed" ProgID="Equation.3" ShapeID="_x0000_i1037" DrawAspect="Content" ObjectID="_1647881322" r:id="rId4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662" w:name="_Toc13079681"/>
      <w:bookmarkStart w:id="663" w:name="_Toc29811169"/>
      <w:bookmarkStart w:id="664" w:name="_Toc29811620"/>
      <w:bookmarkStart w:id="665" w:name="_Toc37268124"/>
      <w:bookmarkStart w:id="666" w:name="_Toc37268575"/>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662"/>
      <w:bookmarkEnd w:id="663"/>
      <w:bookmarkEnd w:id="664"/>
      <w:bookmarkEnd w:id="665"/>
      <w:bookmarkEnd w:id="666"/>
    </w:p>
    <w:p w14:paraId="29BE3722" w14:textId="77777777" w:rsidR="00CF08D6" w:rsidRPr="00C6449B" w:rsidRDefault="00CF08D6" w:rsidP="00CF08D6">
      <w:pPr>
        <w:pStyle w:val="Guidance"/>
        <w:rPr>
          <w:rFonts w:eastAsia="SimSun"/>
          <w:color w:val="auto"/>
          <w:lang w:eastAsia="zh-CN"/>
        </w:rPr>
      </w:pPr>
      <w:r w:rsidRPr="00C6449B">
        <w:rPr>
          <w:rFonts w:eastAsia="SimSun"/>
          <w:color w:val="auto"/>
          <w:lang w:eastAsia="zh-CN"/>
        </w:rPr>
        <w:t>TBD</w:t>
      </w:r>
    </w:p>
    <w:p w14:paraId="0155CCE7" w14:textId="77777777" w:rsidR="00CF08D6" w:rsidRPr="00C6449B" w:rsidRDefault="00CF08D6" w:rsidP="00CF08D6">
      <w:pPr>
        <w:pStyle w:val="Heading3"/>
        <w:rPr>
          <w:lang w:eastAsia="zh-CN"/>
        </w:rPr>
      </w:pPr>
      <w:bookmarkStart w:id="667" w:name="_Toc13079682"/>
      <w:bookmarkStart w:id="668" w:name="_Toc29811170"/>
      <w:bookmarkStart w:id="669" w:name="_Toc29811621"/>
      <w:bookmarkStart w:id="670" w:name="_Toc37268125"/>
      <w:bookmarkStart w:id="671" w:name="_Toc37268576"/>
      <w:r w:rsidRPr="00C6449B">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667"/>
      <w:bookmarkEnd w:id="668"/>
      <w:bookmarkEnd w:id="669"/>
      <w:bookmarkEnd w:id="670"/>
      <w:bookmarkEnd w:id="671"/>
    </w:p>
    <w:p w14:paraId="53A25A36" w14:textId="77777777" w:rsidR="00CF08D6" w:rsidRPr="00C6449B" w:rsidRDefault="00CF08D6" w:rsidP="00CF08D6">
      <w:pPr>
        <w:pStyle w:val="Heading4"/>
        <w:rPr>
          <w:rFonts w:eastAsia="SimSun"/>
          <w:lang w:eastAsia="zh-CN"/>
        </w:rPr>
      </w:pPr>
      <w:bookmarkStart w:id="672" w:name="_Toc13079683"/>
      <w:bookmarkStart w:id="673" w:name="_Toc29811171"/>
      <w:bookmarkStart w:id="674" w:name="_Toc29811622"/>
      <w:bookmarkStart w:id="675" w:name="_Toc37268126"/>
      <w:bookmarkStart w:id="676" w:name="_Toc3726857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672"/>
      <w:bookmarkEnd w:id="673"/>
      <w:bookmarkEnd w:id="674"/>
      <w:bookmarkEnd w:id="675"/>
      <w:bookmarkEnd w:id="676"/>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38" type="#_x0000_t75" style="width:101.25pt;height:29.25pt" o:ole="">
                  <v:imagedata r:id="rId43" o:title=""/>
                </v:shape>
                <o:OLEObject Type="Embed" ProgID="Equation.3" ShapeID="_x0000_i1038" DrawAspect="Content" ObjectID="_1647881323" r:id="rId4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677" w:name="_Toc13079684"/>
      <w:bookmarkStart w:id="678" w:name="_Toc29811172"/>
      <w:bookmarkStart w:id="679" w:name="_Toc29811623"/>
      <w:bookmarkStart w:id="680" w:name="_Toc37268127"/>
      <w:bookmarkStart w:id="681" w:name="_Toc3726857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677"/>
      <w:bookmarkEnd w:id="678"/>
      <w:bookmarkEnd w:id="679"/>
      <w:bookmarkEnd w:id="680"/>
      <w:bookmarkEnd w:id="68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682" w:name="_Toc13079685"/>
      <w:bookmarkStart w:id="683" w:name="_Toc29811173"/>
      <w:bookmarkStart w:id="684" w:name="_Toc29811624"/>
      <w:bookmarkStart w:id="685" w:name="_Toc37268128"/>
      <w:bookmarkStart w:id="686" w:name="_Toc3726857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682"/>
      <w:bookmarkEnd w:id="683"/>
      <w:bookmarkEnd w:id="684"/>
      <w:bookmarkEnd w:id="685"/>
      <w:bookmarkEnd w:id="686"/>
    </w:p>
    <w:p w14:paraId="2896D679" w14:textId="77777777" w:rsidR="00CF08D6" w:rsidRPr="00C6449B" w:rsidRDefault="00CF08D6" w:rsidP="00CF08D6">
      <w:pPr>
        <w:pStyle w:val="Guidance"/>
        <w:rPr>
          <w:color w:val="auto"/>
        </w:rPr>
      </w:pPr>
      <w:bookmarkStart w:id="687" w:name="OLE_LINK80"/>
      <w:bookmarkStart w:id="688" w:name="OLE_LINK81"/>
      <w:r w:rsidRPr="00C6449B">
        <w:rPr>
          <w:rFonts w:eastAsia="SimSun"/>
          <w:color w:val="auto"/>
          <w:lang w:eastAsia="zh-CN"/>
        </w:rPr>
        <w:t>TBD</w:t>
      </w:r>
    </w:p>
    <w:bookmarkEnd w:id="649"/>
    <w:bookmarkEnd w:id="687"/>
    <w:bookmarkEnd w:id="688"/>
    <w:p w14:paraId="3DAEB048" w14:textId="77777777" w:rsidR="00CF08D6" w:rsidRPr="00C6449B" w:rsidRDefault="00CF08D6" w:rsidP="00CF08D6">
      <w:pPr>
        <w:pStyle w:val="Heading1"/>
      </w:pPr>
      <w:r w:rsidRPr="00C6449B">
        <w:br w:type="page"/>
      </w:r>
      <w:bookmarkStart w:id="689" w:name="_Toc13079686"/>
      <w:bookmarkStart w:id="690" w:name="_Toc29811174"/>
      <w:bookmarkStart w:id="691" w:name="_Toc29811625"/>
      <w:bookmarkStart w:id="692" w:name="_Toc37268129"/>
      <w:bookmarkStart w:id="693" w:name="_Toc37268580"/>
      <w:r w:rsidRPr="00C6449B">
        <w:lastRenderedPageBreak/>
        <w:t>7</w:t>
      </w:r>
      <w:r w:rsidRPr="00C6449B">
        <w:tab/>
        <w:t>Conducted receiver characteristics</w:t>
      </w:r>
      <w:bookmarkEnd w:id="689"/>
      <w:bookmarkEnd w:id="690"/>
      <w:bookmarkEnd w:id="691"/>
      <w:bookmarkEnd w:id="692"/>
      <w:bookmarkEnd w:id="693"/>
    </w:p>
    <w:p w14:paraId="71AD8934" w14:textId="77777777" w:rsidR="00CF08D6" w:rsidRPr="00C6449B" w:rsidRDefault="00CF08D6" w:rsidP="00CF08D6">
      <w:pPr>
        <w:pStyle w:val="Heading2"/>
      </w:pPr>
      <w:bookmarkStart w:id="694" w:name="_Toc13079687"/>
      <w:bookmarkStart w:id="695" w:name="_Toc29811175"/>
      <w:bookmarkStart w:id="696" w:name="_Toc29811626"/>
      <w:bookmarkStart w:id="697" w:name="_Toc37268130"/>
      <w:bookmarkStart w:id="698" w:name="_Toc37268581"/>
      <w:r w:rsidRPr="00C6449B">
        <w:t>7.1</w:t>
      </w:r>
      <w:r w:rsidRPr="00C6449B">
        <w:tab/>
        <w:t>General</w:t>
      </w:r>
      <w:bookmarkEnd w:id="694"/>
      <w:bookmarkEnd w:id="695"/>
      <w:bookmarkEnd w:id="696"/>
      <w:bookmarkEnd w:id="697"/>
      <w:bookmarkEnd w:id="698"/>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699" w:name="_Toc13079688"/>
      <w:bookmarkStart w:id="700" w:name="_Toc29811176"/>
      <w:bookmarkStart w:id="701" w:name="_Toc29811627"/>
      <w:bookmarkStart w:id="702" w:name="_Toc37268131"/>
      <w:bookmarkStart w:id="703" w:name="_Toc37268582"/>
      <w:r w:rsidRPr="00C6449B">
        <w:t>7.2</w:t>
      </w:r>
      <w:r w:rsidRPr="00C6449B">
        <w:tab/>
        <w:t>Reference sensitivity level</w:t>
      </w:r>
      <w:bookmarkEnd w:id="699"/>
      <w:bookmarkEnd w:id="700"/>
      <w:bookmarkEnd w:id="701"/>
      <w:bookmarkEnd w:id="702"/>
      <w:bookmarkEnd w:id="703"/>
    </w:p>
    <w:p w14:paraId="4F3E11F6" w14:textId="77777777" w:rsidR="00CF08D6" w:rsidRPr="00C6449B" w:rsidRDefault="00CF08D6" w:rsidP="00CF08D6">
      <w:pPr>
        <w:pStyle w:val="Heading3"/>
      </w:pPr>
      <w:bookmarkStart w:id="704" w:name="_Toc13079689"/>
      <w:bookmarkStart w:id="705" w:name="_Toc29811177"/>
      <w:bookmarkStart w:id="706" w:name="_Toc29811628"/>
      <w:bookmarkStart w:id="707" w:name="_Toc37268132"/>
      <w:bookmarkStart w:id="708" w:name="_Toc37268583"/>
      <w:r w:rsidRPr="00C6449B">
        <w:t>7.2.1</w:t>
      </w:r>
      <w:r w:rsidRPr="00C6449B">
        <w:tab/>
        <w:t>General</w:t>
      </w:r>
      <w:bookmarkEnd w:id="704"/>
      <w:bookmarkEnd w:id="705"/>
      <w:bookmarkEnd w:id="706"/>
      <w:bookmarkEnd w:id="707"/>
      <w:bookmarkEnd w:id="708"/>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709"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709"/>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710" w:name="_Toc13079690"/>
      <w:bookmarkStart w:id="711" w:name="_Toc29811178"/>
      <w:bookmarkStart w:id="712" w:name="_Toc29811629"/>
      <w:bookmarkStart w:id="713" w:name="_Toc37268133"/>
      <w:bookmarkStart w:id="714" w:name="_Toc37268584"/>
      <w:r w:rsidRPr="00C6449B">
        <w:t>7.2.2</w:t>
      </w:r>
      <w:r w:rsidRPr="00C6449B">
        <w:tab/>
        <w:t xml:space="preserve">Minimum requirements for </w:t>
      </w:r>
      <w:r w:rsidRPr="00C6449B">
        <w:rPr>
          <w:i/>
        </w:rPr>
        <w:t>BS type 1-C</w:t>
      </w:r>
      <w:r w:rsidRPr="00C6449B">
        <w:t xml:space="preserve"> and </w:t>
      </w:r>
      <w:r w:rsidRPr="00C6449B">
        <w:rPr>
          <w:i/>
        </w:rPr>
        <w:t>BS type 1-H</w:t>
      </w:r>
      <w:bookmarkEnd w:id="710"/>
      <w:bookmarkEnd w:id="711"/>
      <w:bookmarkEnd w:id="712"/>
      <w:bookmarkEnd w:id="713"/>
      <w:bookmarkEnd w:id="714"/>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lastRenderedPageBreak/>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715" w:name="_Toc13079691"/>
      <w:bookmarkStart w:id="716" w:name="_Toc29811179"/>
      <w:bookmarkStart w:id="717" w:name="_Toc29811630"/>
      <w:bookmarkStart w:id="718" w:name="_Toc37268134"/>
      <w:bookmarkStart w:id="719" w:name="_Toc37268585"/>
      <w:r w:rsidRPr="00C6449B">
        <w:lastRenderedPageBreak/>
        <w:t>7.3</w:t>
      </w:r>
      <w:r w:rsidRPr="00C6449B">
        <w:tab/>
        <w:t>Dynamic range</w:t>
      </w:r>
      <w:bookmarkEnd w:id="715"/>
      <w:bookmarkEnd w:id="716"/>
      <w:bookmarkEnd w:id="717"/>
      <w:bookmarkEnd w:id="718"/>
      <w:bookmarkEnd w:id="719"/>
    </w:p>
    <w:p w14:paraId="408B5816" w14:textId="77777777" w:rsidR="00CF08D6" w:rsidRPr="00C6449B" w:rsidRDefault="00CF08D6" w:rsidP="00CF08D6">
      <w:pPr>
        <w:pStyle w:val="Heading3"/>
      </w:pPr>
      <w:bookmarkStart w:id="720" w:name="_Toc13079692"/>
      <w:bookmarkStart w:id="721" w:name="_Toc29811180"/>
      <w:bookmarkStart w:id="722" w:name="_Toc29811631"/>
      <w:bookmarkStart w:id="723" w:name="_Toc37268135"/>
      <w:bookmarkStart w:id="724" w:name="_Toc37268586"/>
      <w:r w:rsidRPr="00C6449B">
        <w:t>7.3.1</w:t>
      </w:r>
      <w:r w:rsidRPr="00C6449B">
        <w:tab/>
        <w:t>General</w:t>
      </w:r>
      <w:bookmarkEnd w:id="720"/>
      <w:bookmarkEnd w:id="721"/>
      <w:bookmarkEnd w:id="722"/>
      <w:bookmarkEnd w:id="723"/>
      <w:bookmarkEnd w:id="724"/>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725"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725"/>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726" w:name="_Toc13079693"/>
      <w:bookmarkStart w:id="727" w:name="_Toc29811181"/>
      <w:bookmarkStart w:id="728" w:name="_Toc29811632"/>
      <w:bookmarkStart w:id="729" w:name="_Toc37268136"/>
      <w:bookmarkStart w:id="730" w:name="_Toc37268587"/>
      <w:r w:rsidRPr="00C6449B">
        <w:t>7.3.2</w:t>
      </w:r>
      <w:r w:rsidRPr="00C6449B">
        <w:tab/>
        <w:t xml:space="preserve">Minimum requirement for </w:t>
      </w:r>
      <w:r w:rsidRPr="00C6449B">
        <w:rPr>
          <w:i/>
        </w:rPr>
        <w:t>BS type 1-C</w:t>
      </w:r>
      <w:r w:rsidRPr="00C6449B">
        <w:t xml:space="preserve"> and </w:t>
      </w:r>
      <w:r w:rsidRPr="00C6449B">
        <w:rPr>
          <w:i/>
        </w:rPr>
        <w:t>BS type 1-H</w:t>
      </w:r>
      <w:bookmarkEnd w:id="726"/>
      <w:bookmarkEnd w:id="727"/>
      <w:bookmarkEnd w:id="728"/>
      <w:bookmarkEnd w:id="729"/>
      <w:bookmarkEnd w:id="730"/>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731" w:name="_Toc13079694"/>
      <w:bookmarkStart w:id="732" w:name="_Toc29811182"/>
      <w:bookmarkStart w:id="733" w:name="_Toc29811633"/>
      <w:bookmarkStart w:id="734" w:name="_Toc37268137"/>
      <w:bookmarkStart w:id="735" w:name="_Toc37268588"/>
      <w:r w:rsidRPr="00C6449B">
        <w:t>7.4</w:t>
      </w:r>
      <w:r w:rsidRPr="00C6449B">
        <w:tab/>
        <w:t>In-band selectivity and blocking</w:t>
      </w:r>
      <w:bookmarkEnd w:id="731"/>
      <w:bookmarkEnd w:id="732"/>
      <w:bookmarkEnd w:id="733"/>
      <w:bookmarkEnd w:id="734"/>
      <w:bookmarkEnd w:id="735"/>
    </w:p>
    <w:p w14:paraId="05DBDD40" w14:textId="77777777" w:rsidR="00CF08D6" w:rsidRPr="00C6449B" w:rsidRDefault="00CF08D6" w:rsidP="00CF08D6">
      <w:pPr>
        <w:pStyle w:val="Heading3"/>
      </w:pPr>
      <w:bookmarkStart w:id="736" w:name="_Toc13079695"/>
      <w:bookmarkStart w:id="737" w:name="_Toc29811183"/>
      <w:bookmarkStart w:id="738" w:name="_Toc29811634"/>
      <w:bookmarkStart w:id="739" w:name="_Toc37268138"/>
      <w:bookmarkStart w:id="740" w:name="_Toc37268589"/>
      <w:r w:rsidRPr="00C6449B">
        <w:t>7.4.1</w:t>
      </w:r>
      <w:r w:rsidRPr="00C6449B">
        <w:tab/>
        <w:t>Adjacent Channel Selectivity (ACS)</w:t>
      </w:r>
      <w:bookmarkEnd w:id="736"/>
      <w:bookmarkEnd w:id="737"/>
      <w:bookmarkEnd w:id="738"/>
      <w:bookmarkEnd w:id="739"/>
      <w:bookmarkEnd w:id="740"/>
    </w:p>
    <w:p w14:paraId="5EC3A6D5" w14:textId="77777777" w:rsidR="00CF08D6" w:rsidRPr="00C6449B" w:rsidRDefault="00CF08D6" w:rsidP="00CF08D6">
      <w:pPr>
        <w:pStyle w:val="Heading4"/>
        <w:rPr>
          <w:rFonts w:eastAsia="SimSun"/>
        </w:rPr>
      </w:pPr>
      <w:bookmarkStart w:id="741" w:name="_Toc13079696"/>
      <w:bookmarkStart w:id="742" w:name="_Toc29811184"/>
      <w:bookmarkStart w:id="743" w:name="_Toc29811635"/>
      <w:bookmarkStart w:id="744" w:name="_Toc37268139"/>
      <w:bookmarkStart w:id="745" w:name="_Toc37268590"/>
      <w:r w:rsidRPr="00C6449B">
        <w:rPr>
          <w:rFonts w:eastAsia="SimSun"/>
        </w:rPr>
        <w:t>7.4.1.1</w:t>
      </w:r>
      <w:r w:rsidRPr="00C6449B">
        <w:tab/>
        <w:t>General</w:t>
      </w:r>
      <w:bookmarkEnd w:id="741"/>
      <w:bookmarkEnd w:id="742"/>
      <w:bookmarkEnd w:id="743"/>
      <w:bookmarkEnd w:id="744"/>
      <w:bookmarkEnd w:id="745"/>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746" w:name="_Toc13079697"/>
      <w:bookmarkStart w:id="747" w:name="_Toc29811185"/>
      <w:bookmarkStart w:id="748" w:name="_Toc29811636"/>
      <w:bookmarkStart w:id="749" w:name="_Toc37268140"/>
      <w:bookmarkStart w:id="750" w:name="_Toc37268591"/>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746"/>
      <w:bookmarkEnd w:id="747"/>
      <w:bookmarkEnd w:id="748"/>
      <w:bookmarkEnd w:id="749"/>
      <w:bookmarkEnd w:id="750"/>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751"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751"/>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752" w:name="_Toc13079698"/>
      <w:bookmarkStart w:id="753" w:name="_Toc29811186"/>
      <w:bookmarkStart w:id="754" w:name="_Toc29811637"/>
      <w:bookmarkStart w:id="755" w:name="_Toc37268141"/>
      <w:bookmarkStart w:id="756" w:name="_Toc37268592"/>
      <w:r w:rsidRPr="00C6449B">
        <w:rPr>
          <w:rFonts w:eastAsia="SimSun"/>
        </w:rPr>
        <w:lastRenderedPageBreak/>
        <w:t>7.4.1.3</w:t>
      </w:r>
      <w:r w:rsidRPr="00C6449B">
        <w:tab/>
        <w:t>Void</w:t>
      </w:r>
      <w:bookmarkEnd w:id="752"/>
      <w:bookmarkEnd w:id="753"/>
      <w:bookmarkEnd w:id="754"/>
      <w:bookmarkEnd w:id="755"/>
      <w:bookmarkEnd w:id="756"/>
    </w:p>
    <w:p w14:paraId="312101CC" w14:textId="77777777" w:rsidR="00CF08D6" w:rsidRPr="00C6449B" w:rsidRDefault="00CF08D6" w:rsidP="00CF08D6">
      <w:pPr>
        <w:pStyle w:val="Heading4"/>
        <w:rPr>
          <w:rFonts w:eastAsia="SimSun"/>
        </w:rPr>
      </w:pPr>
      <w:bookmarkStart w:id="757" w:name="_Toc13079699"/>
      <w:bookmarkStart w:id="758" w:name="_Toc29811187"/>
      <w:bookmarkStart w:id="759" w:name="_Toc29811638"/>
      <w:bookmarkStart w:id="760" w:name="_Toc37268142"/>
      <w:bookmarkStart w:id="761" w:name="_Toc37268593"/>
      <w:r w:rsidRPr="00C6449B">
        <w:rPr>
          <w:rFonts w:eastAsia="SimSun"/>
        </w:rPr>
        <w:t>7.4.1.4</w:t>
      </w:r>
      <w:r w:rsidRPr="00C6449B">
        <w:tab/>
        <w:t>Void</w:t>
      </w:r>
      <w:bookmarkEnd w:id="757"/>
      <w:bookmarkEnd w:id="758"/>
      <w:bookmarkEnd w:id="759"/>
      <w:bookmarkEnd w:id="760"/>
      <w:bookmarkEnd w:id="761"/>
    </w:p>
    <w:p w14:paraId="5A4ECFEA" w14:textId="77777777" w:rsidR="00CF08D6" w:rsidRPr="00C6449B" w:rsidRDefault="00CF08D6" w:rsidP="00CF08D6">
      <w:pPr>
        <w:pStyle w:val="Heading3"/>
      </w:pPr>
      <w:bookmarkStart w:id="762" w:name="_Toc13079700"/>
      <w:bookmarkStart w:id="763" w:name="_Toc29811188"/>
      <w:bookmarkStart w:id="764" w:name="_Toc29811639"/>
      <w:bookmarkStart w:id="765" w:name="_Toc37268143"/>
      <w:bookmarkStart w:id="766" w:name="_Toc37268594"/>
      <w:r w:rsidRPr="00C6449B">
        <w:t>7.4.2</w:t>
      </w:r>
      <w:r w:rsidRPr="00C6449B">
        <w:tab/>
        <w:t>In-band blocking</w:t>
      </w:r>
      <w:bookmarkEnd w:id="762"/>
      <w:bookmarkEnd w:id="763"/>
      <w:bookmarkEnd w:id="764"/>
      <w:bookmarkEnd w:id="765"/>
      <w:bookmarkEnd w:id="766"/>
    </w:p>
    <w:p w14:paraId="1C8B37ED" w14:textId="77777777" w:rsidR="00CF08D6" w:rsidRPr="00C6449B" w:rsidRDefault="00CF08D6" w:rsidP="00CF08D6">
      <w:pPr>
        <w:pStyle w:val="Heading4"/>
        <w:rPr>
          <w:rFonts w:eastAsia="SimSun"/>
        </w:rPr>
      </w:pPr>
      <w:bookmarkStart w:id="767" w:name="_Toc13079701"/>
      <w:bookmarkStart w:id="768" w:name="_Toc29811189"/>
      <w:bookmarkStart w:id="769" w:name="_Toc29811640"/>
      <w:bookmarkStart w:id="770" w:name="_Toc37268144"/>
      <w:bookmarkStart w:id="771" w:name="_Toc37268595"/>
      <w:r w:rsidRPr="00C6449B">
        <w:rPr>
          <w:rFonts w:eastAsia="SimSun"/>
        </w:rPr>
        <w:t>7.4.2.1</w:t>
      </w:r>
      <w:r w:rsidRPr="00C6449B">
        <w:tab/>
        <w:t>General</w:t>
      </w:r>
      <w:bookmarkEnd w:id="767"/>
      <w:bookmarkEnd w:id="768"/>
      <w:bookmarkEnd w:id="769"/>
      <w:bookmarkEnd w:id="770"/>
      <w:bookmarkEnd w:id="771"/>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772" w:name="_Toc13079702"/>
      <w:bookmarkStart w:id="773" w:name="_Toc29811190"/>
      <w:bookmarkStart w:id="774" w:name="_Toc29811641"/>
      <w:bookmarkStart w:id="775" w:name="_Toc37268145"/>
      <w:bookmarkStart w:id="776" w:name="_Toc37268596"/>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772"/>
      <w:bookmarkEnd w:id="773"/>
      <w:bookmarkEnd w:id="774"/>
      <w:bookmarkEnd w:id="775"/>
      <w:bookmarkEnd w:id="776"/>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956BB5" w:rsidRPr="00C6449B"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C6449B" w:rsidRDefault="00956BB5" w:rsidP="00956BB5">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25 RBs</w:t>
            </w:r>
          </w:p>
        </w:tc>
      </w:tr>
      <w:tr w:rsidR="00956BB5" w:rsidRPr="00C6449B"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C6449B" w:rsidRDefault="00956BB5" w:rsidP="00956BB5">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956BB5" w:rsidRPr="00C6449B" w:rsidRDefault="00956BB5" w:rsidP="00956BB5">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C6449B" w:rsidRDefault="00956BB5" w:rsidP="00956BB5">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C6449B" w:rsidRDefault="00956BB5" w:rsidP="00956BB5">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956BB5" w:rsidRPr="00C6449B" w:rsidRDefault="00956BB5" w:rsidP="00956BB5">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C6449B" w:rsidRDefault="00CF08D6" w:rsidP="00CF08D6">
            <w:pPr>
              <w:pStyle w:val="TAN"/>
              <w:rPr>
                <w:rFonts w:eastAsia="SimSun"/>
                <w:lang w:eastAsia="zh-CN"/>
              </w:rPr>
            </w:pPr>
            <w:r w:rsidRPr="00C6449B">
              <w:rPr>
                <w:rFonts w:eastAsia="SimSun"/>
                <w:lang w:eastAsia="zh-CN"/>
              </w:rPr>
              <w:t>NOTE:</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777"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777"/>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778" w:name="_Toc13079703"/>
      <w:bookmarkStart w:id="779" w:name="_Toc29811191"/>
      <w:bookmarkStart w:id="780" w:name="_Toc29811642"/>
      <w:bookmarkStart w:id="781" w:name="_Toc37268146"/>
      <w:bookmarkStart w:id="782" w:name="_Toc37268597"/>
      <w:r w:rsidRPr="00C6449B">
        <w:rPr>
          <w:rFonts w:eastAsia="SimSun"/>
        </w:rPr>
        <w:t>7.4.2.3</w:t>
      </w:r>
      <w:r w:rsidRPr="00C6449B">
        <w:tab/>
        <w:t>Void</w:t>
      </w:r>
      <w:bookmarkEnd w:id="778"/>
      <w:bookmarkEnd w:id="779"/>
      <w:bookmarkEnd w:id="780"/>
      <w:bookmarkEnd w:id="781"/>
      <w:bookmarkEnd w:id="782"/>
    </w:p>
    <w:p w14:paraId="70B381DA" w14:textId="77777777" w:rsidR="00CF08D6" w:rsidRPr="00C6449B" w:rsidRDefault="00CF08D6" w:rsidP="00CF08D6">
      <w:pPr>
        <w:pStyle w:val="Heading4"/>
        <w:rPr>
          <w:rFonts w:eastAsia="SimSun"/>
        </w:rPr>
      </w:pPr>
      <w:bookmarkStart w:id="783" w:name="_Toc13079704"/>
      <w:bookmarkStart w:id="784" w:name="_Toc29811192"/>
      <w:bookmarkStart w:id="785" w:name="_Toc29811643"/>
      <w:bookmarkStart w:id="786" w:name="_Toc37268147"/>
      <w:bookmarkStart w:id="787" w:name="_Toc37268598"/>
      <w:r w:rsidRPr="00C6449B">
        <w:rPr>
          <w:rFonts w:eastAsia="SimSun"/>
        </w:rPr>
        <w:t>7.4.2.4</w:t>
      </w:r>
      <w:r w:rsidRPr="00C6449B">
        <w:tab/>
        <w:t>Void</w:t>
      </w:r>
      <w:bookmarkEnd w:id="783"/>
      <w:bookmarkEnd w:id="784"/>
      <w:bookmarkEnd w:id="785"/>
      <w:bookmarkEnd w:id="786"/>
      <w:bookmarkEnd w:id="787"/>
    </w:p>
    <w:p w14:paraId="318978E3" w14:textId="77777777" w:rsidR="00CF08D6" w:rsidRPr="00C6449B" w:rsidRDefault="00CF08D6" w:rsidP="00CF08D6">
      <w:pPr>
        <w:pStyle w:val="Heading2"/>
      </w:pPr>
      <w:bookmarkStart w:id="788" w:name="_Toc13079705"/>
      <w:bookmarkStart w:id="789" w:name="_Toc29811193"/>
      <w:bookmarkStart w:id="790" w:name="_Toc29811644"/>
      <w:bookmarkStart w:id="791" w:name="_Toc37268148"/>
      <w:bookmarkStart w:id="792" w:name="_Toc37268599"/>
      <w:r w:rsidRPr="00C6449B">
        <w:t>7.5</w:t>
      </w:r>
      <w:r w:rsidRPr="00C6449B">
        <w:tab/>
        <w:t>Out-of-band blocking</w:t>
      </w:r>
      <w:bookmarkEnd w:id="788"/>
      <w:bookmarkEnd w:id="789"/>
      <w:bookmarkEnd w:id="790"/>
      <w:bookmarkEnd w:id="791"/>
      <w:bookmarkEnd w:id="792"/>
    </w:p>
    <w:p w14:paraId="01EF7D80" w14:textId="77777777" w:rsidR="00CF08D6" w:rsidRPr="00C6449B" w:rsidRDefault="00CF08D6" w:rsidP="00CF08D6">
      <w:pPr>
        <w:pStyle w:val="Heading3"/>
      </w:pPr>
      <w:bookmarkStart w:id="793" w:name="_Toc13079706"/>
      <w:bookmarkStart w:id="794" w:name="_Toc29811194"/>
      <w:bookmarkStart w:id="795" w:name="_Toc29811645"/>
      <w:bookmarkStart w:id="796" w:name="_Toc37268149"/>
      <w:bookmarkStart w:id="797" w:name="_Toc37268600"/>
      <w:r w:rsidRPr="00C6449B">
        <w:t>7.5.1</w:t>
      </w:r>
      <w:r w:rsidRPr="00C6449B">
        <w:tab/>
        <w:t>General</w:t>
      </w:r>
      <w:bookmarkEnd w:id="793"/>
      <w:bookmarkEnd w:id="794"/>
      <w:bookmarkEnd w:id="795"/>
      <w:bookmarkEnd w:id="796"/>
      <w:bookmarkEnd w:id="797"/>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798" w:name="_Toc13079707"/>
      <w:bookmarkStart w:id="799" w:name="_Toc29811195"/>
      <w:bookmarkStart w:id="800" w:name="_Toc29811646"/>
      <w:bookmarkStart w:id="801" w:name="_Toc37268150"/>
      <w:bookmarkStart w:id="802" w:name="_Toc37268601"/>
      <w:r w:rsidRPr="00C6449B">
        <w:t>7.5.2</w:t>
      </w:r>
      <w:r w:rsidRPr="00C6449B">
        <w:tab/>
        <w:t xml:space="preserve">Minimum requirement for </w:t>
      </w:r>
      <w:r w:rsidRPr="00C6449B">
        <w:rPr>
          <w:i/>
        </w:rPr>
        <w:t>BS type 1-C</w:t>
      </w:r>
      <w:r w:rsidRPr="00C6449B">
        <w:t xml:space="preserve"> and </w:t>
      </w:r>
      <w:r w:rsidRPr="00C6449B">
        <w:rPr>
          <w:i/>
        </w:rPr>
        <w:t>BS type 1-H</w:t>
      </w:r>
      <w:bookmarkEnd w:id="798"/>
      <w:bookmarkEnd w:id="799"/>
      <w:bookmarkEnd w:id="800"/>
      <w:bookmarkEnd w:id="801"/>
      <w:bookmarkEnd w:id="802"/>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803" w:name="_Toc13079708"/>
      <w:bookmarkStart w:id="804" w:name="_Toc29811196"/>
      <w:bookmarkStart w:id="805" w:name="_Toc29811647"/>
      <w:bookmarkStart w:id="806" w:name="_Toc37268151"/>
      <w:bookmarkStart w:id="807" w:name="_Toc37268602"/>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803"/>
      <w:bookmarkEnd w:id="804"/>
      <w:bookmarkEnd w:id="805"/>
      <w:bookmarkEnd w:id="806"/>
      <w:bookmarkEnd w:id="807"/>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1F0514A" w14:textId="77777777" w:rsidR="00CF08D6" w:rsidRPr="00C6449B" w:rsidRDefault="00CF08D6" w:rsidP="00CF08D6">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3B6B533C" w14:textId="7777777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77777777" w:rsidR="00CF08D6" w:rsidRPr="00C6449B" w:rsidRDefault="00CF08D6" w:rsidP="00CF08D6">
            <w:pPr>
              <w:pStyle w:val="TAH"/>
              <w:rPr>
                <w:lang w:eastAsia="ja-JP"/>
              </w:rPr>
            </w:pPr>
            <w:r w:rsidRPr="00C6449B">
              <w:rPr>
                <w:lang w:eastAsia="ja-JP"/>
              </w:rPr>
              <w:t>Wanted signal mean power for WA BS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808" w:name="_Toc13079709"/>
      <w:bookmarkStart w:id="809" w:name="_Toc29811197"/>
      <w:bookmarkStart w:id="810" w:name="_Toc29811648"/>
      <w:bookmarkStart w:id="811" w:name="_Toc37268152"/>
      <w:bookmarkStart w:id="812" w:name="_Toc37268603"/>
      <w:r w:rsidRPr="00C6449B">
        <w:lastRenderedPageBreak/>
        <w:t>7.5.4</w:t>
      </w:r>
      <w:r w:rsidRPr="00C6449B">
        <w:tab/>
        <w:t>Void</w:t>
      </w:r>
      <w:bookmarkEnd w:id="808"/>
      <w:bookmarkEnd w:id="809"/>
      <w:bookmarkEnd w:id="810"/>
      <w:bookmarkEnd w:id="811"/>
      <w:bookmarkEnd w:id="812"/>
    </w:p>
    <w:p w14:paraId="102380A2" w14:textId="77777777" w:rsidR="00CF08D6" w:rsidRPr="00C6449B" w:rsidRDefault="00CF08D6" w:rsidP="00CF08D6">
      <w:pPr>
        <w:pStyle w:val="Heading2"/>
      </w:pPr>
      <w:bookmarkStart w:id="813" w:name="_Toc13079710"/>
      <w:bookmarkStart w:id="814" w:name="_Toc29811198"/>
      <w:bookmarkStart w:id="815" w:name="_Toc29811649"/>
      <w:bookmarkStart w:id="816" w:name="_Toc37268153"/>
      <w:bookmarkStart w:id="817" w:name="_Toc37268604"/>
      <w:r w:rsidRPr="00C6449B">
        <w:t>7.6</w:t>
      </w:r>
      <w:r w:rsidRPr="00C6449B">
        <w:tab/>
        <w:t>Receiver spurious emissions</w:t>
      </w:r>
      <w:bookmarkEnd w:id="813"/>
      <w:bookmarkEnd w:id="814"/>
      <w:bookmarkEnd w:id="815"/>
      <w:bookmarkEnd w:id="816"/>
      <w:bookmarkEnd w:id="817"/>
    </w:p>
    <w:p w14:paraId="3D0A93A7" w14:textId="77777777" w:rsidR="00CF08D6" w:rsidRPr="00C6449B" w:rsidRDefault="00CF08D6" w:rsidP="00CF08D6">
      <w:pPr>
        <w:pStyle w:val="Heading3"/>
      </w:pPr>
      <w:bookmarkStart w:id="818" w:name="_Toc13079711"/>
      <w:bookmarkStart w:id="819" w:name="_Toc29811199"/>
      <w:bookmarkStart w:id="820" w:name="_Toc29811650"/>
      <w:bookmarkStart w:id="821" w:name="_Toc37268154"/>
      <w:bookmarkStart w:id="822" w:name="_Toc37268605"/>
      <w:r w:rsidRPr="00C6449B">
        <w:t>7.6.1</w:t>
      </w:r>
      <w:r w:rsidRPr="00C6449B">
        <w:tab/>
        <w:t>General</w:t>
      </w:r>
      <w:bookmarkEnd w:id="818"/>
      <w:bookmarkEnd w:id="819"/>
      <w:bookmarkEnd w:id="820"/>
      <w:bookmarkEnd w:id="821"/>
      <w:bookmarkEnd w:id="822"/>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823" w:name="_Toc13079712"/>
      <w:bookmarkStart w:id="824" w:name="_Toc29811200"/>
      <w:bookmarkStart w:id="825" w:name="_Toc29811651"/>
      <w:bookmarkStart w:id="826" w:name="_Toc37268155"/>
      <w:bookmarkStart w:id="827" w:name="_Toc37268606"/>
      <w:r w:rsidRPr="00C6449B">
        <w:t>7.6.2</w:t>
      </w:r>
      <w:r w:rsidRPr="00C6449B">
        <w:tab/>
      </w:r>
      <w:r w:rsidRPr="00C6449B">
        <w:rPr>
          <w:i/>
        </w:rPr>
        <w:t>Basic limits</w:t>
      </w:r>
      <w:bookmarkEnd w:id="823"/>
      <w:bookmarkEnd w:id="824"/>
      <w:bookmarkEnd w:id="825"/>
      <w:bookmarkEnd w:id="826"/>
      <w:bookmarkEnd w:id="827"/>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828" w:name="_Toc13079713"/>
      <w:bookmarkStart w:id="829" w:name="_Toc29811201"/>
      <w:bookmarkStart w:id="830" w:name="_Toc29811652"/>
      <w:bookmarkStart w:id="831" w:name="_Toc37268156"/>
      <w:bookmarkStart w:id="832" w:name="_Toc37268607"/>
      <w:r w:rsidRPr="00C6449B">
        <w:lastRenderedPageBreak/>
        <w:t>7.6.3</w:t>
      </w:r>
      <w:r w:rsidRPr="00C6449B">
        <w:tab/>
        <w:t xml:space="preserve">Minimum requirement for </w:t>
      </w:r>
      <w:r w:rsidRPr="00C6449B">
        <w:rPr>
          <w:i/>
        </w:rPr>
        <w:t>BS type 1-C</w:t>
      </w:r>
      <w:bookmarkEnd w:id="828"/>
      <w:bookmarkEnd w:id="829"/>
      <w:bookmarkEnd w:id="830"/>
      <w:bookmarkEnd w:id="831"/>
      <w:bookmarkEnd w:id="83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833" w:name="_Toc13079714"/>
      <w:bookmarkStart w:id="834" w:name="_Toc29811202"/>
      <w:bookmarkStart w:id="835" w:name="_Toc29811653"/>
      <w:bookmarkStart w:id="836" w:name="_Toc37268157"/>
      <w:bookmarkStart w:id="837" w:name="_Toc37268608"/>
      <w:r w:rsidRPr="00C6449B">
        <w:t>7.6.4</w:t>
      </w:r>
      <w:r w:rsidRPr="00C6449B">
        <w:tab/>
        <w:t xml:space="preserve">Minimum requirement for </w:t>
      </w:r>
      <w:r w:rsidRPr="00C6449B">
        <w:rPr>
          <w:i/>
        </w:rPr>
        <w:t>BS type 1-H</w:t>
      </w:r>
      <w:bookmarkEnd w:id="833"/>
      <w:bookmarkEnd w:id="834"/>
      <w:bookmarkEnd w:id="835"/>
      <w:bookmarkEnd w:id="836"/>
      <w:bookmarkEnd w:id="837"/>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838" w:name="_Toc13079715"/>
      <w:bookmarkStart w:id="839" w:name="_Toc29811203"/>
      <w:bookmarkStart w:id="840" w:name="_Toc29811654"/>
      <w:bookmarkStart w:id="841" w:name="_Hlk497680045"/>
      <w:bookmarkStart w:id="842" w:name="_Toc37268158"/>
      <w:bookmarkStart w:id="843" w:name="_Toc37268609"/>
      <w:r w:rsidRPr="00C6449B">
        <w:t>7.7</w:t>
      </w:r>
      <w:r w:rsidRPr="00C6449B">
        <w:tab/>
        <w:t>Receiver intermodulation</w:t>
      </w:r>
      <w:bookmarkEnd w:id="838"/>
      <w:bookmarkEnd w:id="839"/>
      <w:bookmarkEnd w:id="840"/>
      <w:bookmarkEnd w:id="842"/>
      <w:bookmarkEnd w:id="843"/>
    </w:p>
    <w:p w14:paraId="3AA692C0" w14:textId="77777777" w:rsidR="00CF08D6" w:rsidRPr="00C6449B" w:rsidRDefault="00CF08D6" w:rsidP="00CF08D6">
      <w:pPr>
        <w:pStyle w:val="Heading3"/>
      </w:pPr>
      <w:bookmarkStart w:id="844" w:name="_Toc13079716"/>
      <w:bookmarkStart w:id="845" w:name="_Toc29811204"/>
      <w:bookmarkStart w:id="846" w:name="_Toc29811655"/>
      <w:bookmarkStart w:id="847" w:name="_Toc37268159"/>
      <w:bookmarkStart w:id="848" w:name="_Toc37268610"/>
      <w:r w:rsidRPr="00C6449B">
        <w:t>7.7.1</w:t>
      </w:r>
      <w:r w:rsidRPr="00C6449B">
        <w:tab/>
        <w:t>General</w:t>
      </w:r>
      <w:bookmarkEnd w:id="844"/>
      <w:bookmarkEnd w:id="845"/>
      <w:bookmarkEnd w:id="846"/>
      <w:bookmarkEnd w:id="847"/>
      <w:bookmarkEnd w:id="848"/>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849" w:name="_Toc13079717"/>
      <w:bookmarkStart w:id="850" w:name="_Toc29811205"/>
      <w:bookmarkStart w:id="851" w:name="_Toc29811656"/>
      <w:bookmarkStart w:id="852" w:name="_Toc37268160"/>
      <w:bookmarkStart w:id="853" w:name="_Toc37268611"/>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849"/>
      <w:bookmarkEnd w:id="850"/>
      <w:bookmarkEnd w:id="851"/>
      <w:bookmarkEnd w:id="852"/>
      <w:bookmarkEnd w:id="853"/>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854"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854"/>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855" w:name="_Toc13079718"/>
      <w:bookmarkStart w:id="856" w:name="_Toc29811206"/>
      <w:bookmarkStart w:id="857" w:name="_Toc29811657"/>
      <w:bookmarkStart w:id="858" w:name="_Hlk497680119"/>
      <w:bookmarkStart w:id="859" w:name="_Toc37268161"/>
      <w:bookmarkStart w:id="860" w:name="_Toc37268612"/>
      <w:bookmarkEnd w:id="841"/>
      <w:r w:rsidRPr="00C6449B">
        <w:lastRenderedPageBreak/>
        <w:t>7.8</w:t>
      </w:r>
      <w:r w:rsidRPr="00C6449B">
        <w:tab/>
        <w:t>In-channel selectivity</w:t>
      </w:r>
      <w:bookmarkEnd w:id="855"/>
      <w:bookmarkEnd w:id="856"/>
      <w:bookmarkEnd w:id="857"/>
      <w:bookmarkEnd w:id="859"/>
      <w:bookmarkEnd w:id="860"/>
    </w:p>
    <w:p w14:paraId="4BF6D44F" w14:textId="77777777" w:rsidR="00CF08D6" w:rsidRPr="00C6449B" w:rsidRDefault="00CF08D6" w:rsidP="00CF08D6">
      <w:pPr>
        <w:pStyle w:val="Heading3"/>
      </w:pPr>
      <w:bookmarkStart w:id="861" w:name="_Toc13079719"/>
      <w:bookmarkStart w:id="862" w:name="_Toc29811207"/>
      <w:bookmarkStart w:id="863" w:name="_Toc29811658"/>
      <w:bookmarkStart w:id="864" w:name="_Toc37268162"/>
      <w:bookmarkStart w:id="865" w:name="_Toc37268613"/>
      <w:r w:rsidRPr="00C6449B">
        <w:t>7.</w:t>
      </w:r>
      <w:r w:rsidRPr="00C6449B">
        <w:rPr>
          <w:lang w:eastAsia="zh-CN"/>
        </w:rPr>
        <w:t>8</w:t>
      </w:r>
      <w:r w:rsidRPr="00C6449B">
        <w:t>.1</w:t>
      </w:r>
      <w:r w:rsidRPr="00C6449B">
        <w:tab/>
        <w:t>General</w:t>
      </w:r>
      <w:bookmarkEnd w:id="861"/>
      <w:bookmarkEnd w:id="862"/>
      <w:bookmarkEnd w:id="863"/>
      <w:bookmarkEnd w:id="864"/>
      <w:bookmarkEnd w:id="865"/>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866" w:name="_Toc13079720"/>
      <w:bookmarkStart w:id="867" w:name="_Toc29811208"/>
      <w:bookmarkStart w:id="868" w:name="_Toc29811659"/>
      <w:bookmarkStart w:id="869" w:name="_Toc37268163"/>
      <w:bookmarkStart w:id="870" w:name="_Toc37268614"/>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866"/>
      <w:bookmarkEnd w:id="867"/>
      <w:bookmarkEnd w:id="868"/>
      <w:bookmarkEnd w:id="869"/>
      <w:bookmarkEnd w:id="870"/>
    </w:p>
    <w:bookmarkEnd w:id="858"/>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871" w:name="_Toc13079721"/>
      <w:bookmarkStart w:id="872" w:name="_Toc29811209"/>
      <w:bookmarkStart w:id="873" w:name="_Toc29811660"/>
      <w:bookmarkStart w:id="874" w:name="_Toc37268164"/>
      <w:bookmarkStart w:id="875" w:name="_Toc37268615"/>
      <w:r w:rsidRPr="00C6449B">
        <w:lastRenderedPageBreak/>
        <w:t>8</w:t>
      </w:r>
      <w:r w:rsidRPr="00C6449B">
        <w:tab/>
        <w:t>Conducted performance requirements</w:t>
      </w:r>
      <w:bookmarkEnd w:id="871"/>
      <w:bookmarkEnd w:id="872"/>
      <w:bookmarkEnd w:id="873"/>
      <w:bookmarkEnd w:id="874"/>
      <w:bookmarkEnd w:id="875"/>
    </w:p>
    <w:p w14:paraId="1AD156D4" w14:textId="77777777" w:rsidR="00CF08D6" w:rsidRPr="00C6449B" w:rsidRDefault="00CF08D6" w:rsidP="00CF08D6">
      <w:pPr>
        <w:pStyle w:val="Heading2"/>
      </w:pPr>
      <w:bookmarkStart w:id="876" w:name="_Toc13079722"/>
      <w:bookmarkStart w:id="877" w:name="_Toc29811210"/>
      <w:bookmarkStart w:id="878" w:name="_Toc29811661"/>
      <w:bookmarkStart w:id="879" w:name="_Toc37268165"/>
      <w:bookmarkStart w:id="880" w:name="_Toc37268616"/>
      <w:r w:rsidRPr="00C6449B">
        <w:t>8.1</w:t>
      </w:r>
      <w:r w:rsidRPr="00C6449B">
        <w:tab/>
        <w:t>General</w:t>
      </w:r>
      <w:bookmarkEnd w:id="876"/>
      <w:bookmarkEnd w:id="877"/>
      <w:bookmarkEnd w:id="878"/>
      <w:bookmarkEnd w:id="879"/>
      <w:bookmarkEnd w:id="880"/>
    </w:p>
    <w:p w14:paraId="6BFCD2D0" w14:textId="77777777" w:rsidR="00CF08D6" w:rsidRPr="00C6449B" w:rsidRDefault="00CF08D6" w:rsidP="00CF08D6">
      <w:pPr>
        <w:pStyle w:val="Heading3"/>
        <w:rPr>
          <w:lang w:eastAsia="ko-KR"/>
        </w:rPr>
      </w:pPr>
      <w:bookmarkStart w:id="881" w:name="_Toc13079723"/>
      <w:bookmarkStart w:id="882" w:name="_Toc29811211"/>
      <w:bookmarkStart w:id="883" w:name="_Toc29811662"/>
      <w:bookmarkStart w:id="884" w:name="_Toc37268166"/>
      <w:bookmarkStart w:id="885" w:name="_Toc37268617"/>
      <w:r w:rsidRPr="00C6449B">
        <w:rPr>
          <w:lang w:eastAsia="ko-KR"/>
        </w:rPr>
        <w:t>8.1.1</w:t>
      </w:r>
      <w:r w:rsidRPr="00C6449B">
        <w:rPr>
          <w:lang w:eastAsia="ko-KR"/>
        </w:rPr>
        <w:tab/>
        <w:t>Scope and definitions</w:t>
      </w:r>
      <w:bookmarkEnd w:id="881"/>
      <w:bookmarkEnd w:id="882"/>
      <w:bookmarkEnd w:id="883"/>
      <w:bookmarkEnd w:id="884"/>
      <w:bookmarkEnd w:id="88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886" w:name="_Toc13079724"/>
      <w:bookmarkStart w:id="887" w:name="_Toc29811212"/>
      <w:bookmarkStart w:id="888" w:name="_Toc29811663"/>
      <w:bookmarkStart w:id="889" w:name="_Toc37268167"/>
      <w:bookmarkStart w:id="890" w:name="_Toc37268618"/>
      <w:r w:rsidRPr="00C6449B">
        <w:t>8.</w:t>
      </w:r>
      <w:r w:rsidRPr="00C6449B">
        <w:rPr>
          <w:rFonts w:eastAsia="DengXian"/>
          <w:lang w:eastAsia="zh-CN"/>
        </w:rPr>
        <w:t>1.</w:t>
      </w:r>
      <w:r w:rsidRPr="00C6449B">
        <w:t>2</w:t>
      </w:r>
      <w:r w:rsidRPr="00C6449B">
        <w:tab/>
        <w:t>Void</w:t>
      </w:r>
      <w:bookmarkEnd w:id="886"/>
      <w:bookmarkEnd w:id="887"/>
      <w:bookmarkEnd w:id="888"/>
      <w:bookmarkEnd w:id="889"/>
      <w:bookmarkEnd w:id="890"/>
    </w:p>
    <w:p w14:paraId="6AC37ED5" w14:textId="77777777" w:rsidR="00CF08D6" w:rsidRPr="00C6449B" w:rsidRDefault="00CF08D6" w:rsidP="00CF08D6">
      <w:pPr>
        <w:pStyle w:val="Heading2"/>
      </w:pPr>
      <w:bookmarkStart w:id="891" w:name="_Toc13079725"/>
      <w:bookmarkStart w:id="892" w:name="_Toc29811213"/>
      <w:bookmarkStart w:id="893" w:name="_Toc29811664"/>
      <w:bookmarkStart w:id="894" w:name="_Toc37268168"/>
      <w:bookmarkStart w:id="895" w:name="_Toc37268619"/>
      <w:r w:rsidRPr="00C6449B">
        <w:t>8.</w:t>
      </w:r>
      <w:r w:rsidRPr="00C6449B">
        <w:rPr>
          <w:rFonts w:eastAsia="DengXian"/>
          <w:lang w:eastAsia="zh-CN"/>
        </w:rPr>
        <w:t>2</w:t>
      </w:r>
      <w:r w:rsidRPr="00C6449B">
        <w:tab/>
        <w:t>Performance requirements for PUSCH</w:t>
      </w:r>
      <w:bookmarkEnd w:id="891"/>
      <w:bookmarkEnd w:id="892"/>
      <w:bookmarkEnd w:id="893"/>
      <w:bookmarkEnd w:id="894"/>
      <w:bookmarkEnd w:id="895"/>
    </w:p>
    <w:p w14:paraId="68E590E9" w14:textId="77777777" w:rsidR="00CF08D6" w:rsidRPr="00C6449B" w:rsidRDefault="00CF08D6" w:rsidP="00CF08D6">
      <w:pPr>
        <w:pStyle w:val="Heading3"/>
      </w:pPr>
      <w:bookmarkStart w:id="896" w:name="_Toc13079726"/>
      <w:bookmarkStart w:id="897" w:name="_Toc29811214"/>
      <w:bookmarkStart w:id="898" w:name="_Toc29811665"/>
      <w:bookmarkStart w:id="899" w:name="_Toc37268169"/>
      <w:bookmarkStart w:id="900" w:name="_Toc37268620"/>
      <w:r w:rsidRPr="00C6449B">
        <w:t>8.2.1</w:t>
      </w:r>
      <w:r w:rsidRPr="00C6449B">
        <w:tab/>
        <w:t>Requirements for PUSCH with transform precoding disabled</w:t>
      </w:r>
      <w:bookmarkEnd w:id="896"/>
      <w:bookmarkEnd w:id="897"/>
      <w:bookmarkEnd w:id="898"/>
      <w:bookmarkEnd w:id="899"/>
      <w:bookmarkEnd w:id="900"/>
    </w:p>
    <w:p w14:paraId="49F52B30" w14:textId="77777777" w:rsidR="00CF08D6" w:rsidRPr="00C6449B" w:rsidRDefault="00CF08D6" w:rsidP="00CF08D6">
      <w:pPr>
        <w:pStyle w:val="Heading4"/>
        <w:tabs>
          <w:tab w:val="left" w:pos="1134"/>
        </w:tabs>
        <w:rPr>
          <w:rFonts w:eastAsia="Malgun Gothic"/>
        </w:rPr>
      </w:pPr>
      <w:bookmarkStart w:id="901" w:name="_Toc13079727"/>
      <w:bookmarkStart w:id="902" w:name="_Toc29811215"/>
      <w:bookmarkStart w:id="903" w:name="_Toc29811666"/>
      <w:bookmarkStart w:id="904" w:name="_Toc37268170"/>
      <w:bookmarkStart w:id="905" w:name="_Toc37268621"/>
      <w:r w:rsidRPr="00C6449B">
        <w:rPr>
          <w:rFonts w:eastAsia="Malgun Gothic"/>
        </w:rPr>
        <w:t>8.2.1.1</w:t>
      </w:r>
      <w:r w:rsidRPr="00C6449B">
        <w:rPr>
          <w:rFonts w:eastAsia="Malgun Gothic"/>
        </w:rPr>
        <w:tab/>
        <w:t>General</w:t>
      </w:r>
      <w:bookmarkEnd w:id="901"/>
      <w:bookmarkEnd w:id="902"/>
      <w:bookmarkEnd w:id="903"/>
      <w:bookmarkEnd w:id="904"/>
      <w:bookmarkEnd w:id="905"/>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906" w:name="_Toc13079728"/>
      <w:bookmarkStart w:id="907" w:name="_Toc29811216"/>
      <w:bookmarkStart w:id="908" w:name="_Toc29811667"/>
      <w:bookmarkStart w:id="909" w:name="_Toc37268171"/>
      <w:bookmarkStart w:id="910" w:name="_Toc37268622"/>
      <w:r w:rsidRPr="00C6449B">
        <w:rPr>
          <w:rFonts w:eastAsia="Malgun Gothic"/>
        </w:rPr>
        <w:t>8.2.1</w:t>
      </w:r>
      <w:r w:rsidRPr="00C6449B">
        <w:rPr>
          <w:rFonts w:eastAsia="Times New Roman"/>
          <w:lang w:eastAsia="zh-CN"/>
        </w:rPr>
        <w:t>.2</w:t>
      </w:r>
      <w:r w:rsidRPr="00C6449B">
        <w:rPr>
          <w:rFonts w:eastAsia="Malgun Gothic"/>
        </w:rPr>
        <w:tab/>
        <w:t>Minimum requirements</w:t>
      </w:r>
      <w:bookmarkEnd w:id="906"/>
      <w:bookmarkEnd w:id="907"/>
      <w:bookmarkEnd w:id="908"/>
      <w:bookmarkEnd w:id="909"/>
      <w:bookmarkEnd w:id="910"/>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911" w:name="_Toc13079729"/>
      <w:bookmarkStart w:id="912" w:name="_Toc29811217"/>
      <w:bookmarkStart w:id="913" w:name="_Toc29811668"/>
      <w:bookmarkStart w:id="914" w:name="_Toc37268172"/>
      <w:bookmarkStart w:id="915" w:name="_Toc37268623"/>
      <w:r w:rsidRPr="00C6449B">
        <w:t>8.2.</w:t>
      </w:r>
      <w:r w:rsidRPr="00C6449B">
        <w:rPr>
          <w:lang w:eastAsia="zh-CN"/>
        </w:rPr>
        <w:t>2</w:t>
      </w:r>
      <w:r w:rsidRPr="00C6449B">
        <w:tab/>
        <w:t>Requirements for PUSCH with transform precoding enabled</w:t>
      </w:r>
      <w:bookmarkEnd w:id="911"/>
      <w:bookmarkEnd w:id="912"/>
      <w:bookmarkEnd w:id="913"/>
      <w:bookmarkEnd w:id="914"/>
      <w:bookmarkEnd w:id="915"/>
    </w:p>
    <w:p w14:paraId="0F9F5199" w14:textId="77777777" w:rsidR="00CF08D6" w:rsidRPr="00C6449B" w:rsidRDefault="00CF08D6" w:rsidP="00CF08D6">
      <w:pPr>
        <w:pStyle w:val="Heading4"/>
        <w:rPr>
          <w:rFonts w:eastAsia="Malgun Gothic"/>
        </w:rPr>
      </w:pPr>
      <w:bookmarkStart w:id="916" w:name="_Toc13079730"/>
      <w:bookmarkStart w:id="917" w:name="_Toc29811218"/>
      <w:bookmarkStart w:id="918" w:name="_Toc29811669"/>
      <w:bookmarkStart w:id="919" w:name="_Toc37268173"/>
      <w:bookmarkStart w:id="920" w:name="_Toc37268624"/>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916"/>
      <w:bookmarkEnd w:id="917"/>
      <w:bookmarkEnd w:id="918"/>
      <w:bookmarkEnd w:id="919"/>
      <w:bookmarkEnd w:id="920"/>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921" w:name="_Toc13079731"/>
      <w:bookmarkStart w:id="922" w:name="_Toc29811219"/>
      <w:bookmarkStart w:id="923" w:name="_Toc29811670"/>
      <w:bookmarkStart w:id="924" w:name="_Toc37268174"/>
      <w:bookmarkStart w:id="925" w:name="_Toc37268625"/>
      <w:r w:rsidRPr="00C6449B">
        <w:rPr>
          <w:rFonts w:eastAsia="Malgun Gothic"/>
        </w:rPr>
        <w:lastRenderedPageBreak/>
        <w:t>8.2.</w:t>
      </w:r>
      <w:r w:rsidRPr="00C6449B">
        <w:rPr>
          <w:lang w:eastAsia="zh-CN"/>
        </w:rPr>
        <w:t>2.2</w:t>
      </w:r>
      <w:r w:rsidRPr="00C6449B">
        <w:rPr>
          <w:rFonts w:eastAsia="Malgun Gothic"/>
        </w:rPr>
        <w:tab/>
        <w:t>Minimum requirements</w:t>
      </w:r>
      <w:bookmarkEnd w:id="921"/>
      <w:bookmarkEnd w:id="922"/>
      <w:bookmarkEnd w:id="923"/>
      <w:bookmarkEnd w:id="924"/>
      <w:bookmarkEnd w:id="925"/>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926" w:name="_Toc13079732"/>
      <w:bookmarkStart w:id="927" w:name="_Toc29811220"/>
      <w:bookmarkStart w:id="928" w:name="_Toc29811671"/>
      <w:bookmarkStart w:id="929" w:name="_Toc37268175"/>
      <w:bookmarkStart w:id="930" w:name="_Toc37268626"/>
      <w:r w:rsidRPr="00C6449B">
        <w:lastRenderedPageBreak/>
        <w:t>8.2.</w:t>
      </w:r>
      <w:r w:rsidRPr="00C6449B">
        <w:rPr>
          <w:lang w:eastAsia="zh-CN"/>
        </w:rPr>
        <w:t>3</w:t>
      </w:r>
      <w:r w:rsidRPr="00C6449B">
        <w:tab/>
        <w:t xml:space="preserve">Requirements for </w:t>
      </w:r>
      <w:r w:rsidRPr="00C6449B">
        <w:rPr>
          <w:lang w:eastAsia="zh-CN"/>
        </w:rPr>
        <w:t>UCI multiplexed on PUSCH</w:t>
      </w:r>
      <w:bookmarkEnd w:id="926"/>
      <w:bookmarkEnd w:id="927"/>
      <w:bookmarkEnd w:id="928"/>
      <w:bookmarkEnd w:id="929"/>
      <w:bookmarkEnd w:id="930"/>
    </w:p>
    <w:p w14:paraId="5A384764" w14:textId="77777777" w:rsidR="00CF08D6" w:rsidRPr="00C6449B" w:rsidRDefault="00CF08D6" w:rsidP="00CF08D6">
      <w:pPr>
        <w:pStyle w:val="Heading4"/>
      </w:pPr>
      <w:bookmarkStart w:id="931" w:name="_Toc13079733"/>
      <w:bookmarkStart w:id="932" w:name="_Toc29811221"/>
      <w:bookmarkStart w:id="933" w:name="_Toc29811672"/>
      <w:bookmarkStart w:id="934" w:name="_Toc37268176"/>
      <w:bookmarkStart w:id="935" w:name="_Toc37268627"/>
      <w:r w:rsidRPr="00C6449B">
        <w:t>8.2.</w:t>
      </w:r>
      <w:r w:rsidRPr="00C6449B">
        <w:rPr>
          <w:lang w:eastAsia="zh-CN"/>
        </w:rPr>
        <w:t>3</w:t>
      </w:r>
      <w:r w:rsidRPr="00C6449B">
        <w:t>.1</w:t>
      </w:r>
      <w:r w:rsidRPr="00C6449B">
        <w:tab/>
        <w:t>General</w:t>
      </w:r>
      <w:bookmarkEnd w:id="931"/>
      <w:bookmarkEnd w:id="932"/>
      <w:bookmarkEnd w:id="933"/>
      <w:bookmarkEnd w:id="934"/>
      <w:bookmarkEnd w:id="935"/>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936" w:name="_Toc13079734"/>
      <w:bookmarkStart w:id="937" w:name="_Toc29811222"/>
      <w:bookmarkStart w:id="938" w:name="_Toc29811673"/>
      <w:bookmarkStart w:id="939" w:name="_Toc37268177"/>
      <w:bookmarkStart w:id="940" w:name="_Toc37268628"/>
      <w:r w:rsidRPr="00C6449B">
        <w:t>8.2.</w:t>
      </w:r>
      <w:r w:rsidRPr="00C6449B">
        <w:rPr>
          <w:lang w:eastAsia="zh-CN"/>
        </w:rPr>
        <w:t>3.2</w:t>
      </w:r>
      <w:r w:rsidRPr="00C6449B">
        <w:tab/>
        <w:t>Minimum requirements</w:t>
      </w:r>
      <w:bookmarkEnd w:id="936"/>
      <w:bookmarkEnd w:id="937"/>
      <w:bookmarkEnd w:id="938"/>
      <w:bookmarkEnd w:id="939"/>
      <w:bookmarkEnd w:id="940"/>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CF08D6" w:rsidRPr="00C6449B" w14:paraId="4B6AF45A" w14:textId="77777777" w:rsidTr="00CF08D6">
        <w:trPr>
          <w:trHeight w:val="105"/>
          <w:jc w:val="center"/>
        </w:trPr>
        <w:tc>
          <w:tcPr>
            <w:tcW w:w="1008" w:type="dxa"/>
            <w:vMerge w:val="restart"/>
            <w:vAlign w:val="center"/>
          </w:tcPr>
          <w:p w14:paraId="1418269C" w14:textId="77777777" w:rsidR="00CF08D6" w:rsidRPr="00C6449B" w:rsidRDefault="00CF08D6" w:rsidP="00CF08D6">
            <w:pPr>
              <w:pStyle w:val="TAC"/>
            </w:pPr>
            <w:r w:rsidRPr="00C6449B">
              <w:t>1</w:t>
            </w:r>
          </w:p>
        </w:tc>
        <w:tc>
          <w:tcPr>
            <w:tcW w:w="1510" w:type="dxa"/>
            <w:vAlign w:val="center"/>
          </w:tcPr>
          <w:p w14:paraId="7D8DE42B" w14:textId="77777777" w:rsidR="00CF08D6" w:rsidRPr="00C6449B" w:rsidRDefault="00CF08D6" w:rsidP="00CF08D6">
            <w:pPr>
              <w:pStyle w:val="TAC"/>
            </w:pPr>
            <w:r w:rsidRPr="00C6449B">
              <w:t>2</w:t>
            </w:r>
          </w:p>
        </w:tc>
        <w:tc>
          <w:tcPr>
            <w:tcW w:w="851" w:type="dxa"/>
            <w:vAlign w:val="center"/>
          </w:tcPr>
          <w:p w14:paraId="477739FC" w14:textId="77777777" w:rsidR="00CF08D6" w:rsidRPr="00C6449B" w:rsidRDefault="00CF08D6" w:rsidP="00CF08D6">
            <w:pPr>
              <w:pStyle w:val="TAC"/>
            </w:pPr>
            <w:r w:rsidRPr="00C6449B">
              <w:t>Normal</w:t>
            </w:r>
          </w:p>
        </w:tc>
        <w:tc>
          <w:tcPr>
            <w:tcW w:w="1607" w:type="dxa"/>
            <w:vAlign w:val="center"/>
          </w:tcPr>
          <w:p w14:paraId="43F855D5" w14:textId="77777777" w:rsidR="00CF08D6" w:rsidRPr="00C6449B" w:rsidRDefault="00CF08D6" w:rsidP="00CF08D6">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40245A93" w14:textId="77777777" w:rsidR="00CF08D6" w:rsidRPr="00C6449B" w:rsidRDefault="00CF08D6" w:rsidP="00CF08D6">
            <w:pPr>
              <w:pStyle w:val="TAC"/>
            </w:pPr>
            <w:r w:rsidRPr="00C6449B">
              <w:rPr>
                <w:lang w:eastAsia="zh-CN"/>
              </w:rPr>
              <w:t>p</w:t>
            </w:r>
            <w:r w:rsidRPr="00C6449B">
              <w:t>os1</w:t>
            </w:r>
          </w:p>
        </w:tc>
        <w:tc>
          <w:tcPr>
            <w:tcW w:w="1380" w:type="dxa"/>
            <w:vAlign w:val="center"/>
          </w:tcPr>
          <w:p w14:paraId="4DB398DC" w14:textId="77777777" w:rsidR="00CF08D6" w:rsidRPr="00C6449B" w:rsidRDefault="00CF08D6" w:rsidP="00CF08D6">
            <w:pPr>
              <w:pStyle w:val="TAC"/>
              <w:rPr>
                <w:lang w:eastAsia="zh-CN"/>
              </w:rPr>
            </w:pPr>
            <w:r w:rsidRPr="00C6449B">
              <w:rPr>
                <w:lang w:eastAsia="zh-CN"/>
              </w:rPr>
              <w:t>G-FR1-A4-11</w:t>
            </w:r>
          </w:p>
        </w:tc>
        <w:tc>
          <w:tcPr>
            <w:tcW w:w="992" w:type="dxa"/>
            <w:vAlign w:val="center"/>
          </w:tcPr>
          <w:p w14:paraId="7DFC197E" w14:textId="77777777" w:rsidR="00CF08D6" w:rsidRPr="00C6449B" w:rsidRDefault="00CF08D6" w:rsidP="00CF08D6">
            <w:pPr>
              <w:pStyle w:val="TAC"/>
            </w:pPr>
            <w:r w:rsidRPr="00C6449B">
              <w:t>[</w:t>
            </w:r>
            <w:r w:rsidRPr="00C6449B">
              <w:rPr>
                <w:rFonts w:hint="eastAsia"/>
                <w:lang w:eastAsia="zh-CN"/>
              </w:rPr>
              <w:t>-0.2</w:t>
            </w:r>
            <w:r w:rsidRPr="00C6449B">
              <w:t>]</w:t>
            </w:r>
          </w:p>
        </w:tc>
      </w:tr>
      <w:tr w:rsidR="00CF08D6" w:rsidRPr="00C6449B" w14:paraId="1F2E681C" w14:textId="77777777" w:rsidTr="00CF08D6">
        <w:trPr>
          <w:trHeight w:val="105"/>
          <w:jc w:val="center"/>
        </w:trPr>
        <w:tc>
          <w:tcPr>
            <w:tcW w:w="1008" w:type="dxa"/>
            <w:vMerge/>
            <w:vAlign w:val="center"/>
          </w:tcPr>
          <w:p w14:paraId="612D0B04" w14:textId="77777777" w:rsidR="00CF08D6" w:rsidRPr="00C6449B" w:rsidRDefault="00CF08D6" w:rsidP="00CF08D6">
            <w:pPr>
              <w:pStyle w:val="TAC"/>
            </w:pPr>
          </w:p>
        </w:tc>
        <w:tc>
          <w:tcPr>
            <w:tcW w:w="1510" w:type="dxa"/>
            <w:vAlign w:val="center"/>
          </w:tcPr>
          <w:p w14:paraId="180C8EFE" w14:textId="77777777" w:rsidR="00CF08D6" w:rsidRPr="00C6449B" w:rsidRDefault="00CF08D6" w:rsidP="00CF08D6">
            <w:pPr>
              <w:pStyle w:val="TAC"/>
            </w:pPr>
            <w:r w:rsidRPr="00C6449B">
              <w:t>2</w:t>
            </w:r>
          </w:p>
        </w:tc>
        <w:tc>
          <w:tcPr>
            <w:tcW w:w="851" w:type="dxa"/>
            <w:vAlign w:val="center"/>
          </w:tcPr>
          <w:p w14:paraId="34D66763" w14:textId="77777777" w:rsidR="00CF08D6" w:rsidRPr="00C6449B" w:rsidRDefault="00CF08D6" w:rsidP="00CF08D6">
            <w:pPr>
              <w:pStyle w:val="TAC"/>
            </w:pPr>
            <w:r w:rsidRPr="00C6449B">
              <w:t>Normal</w:t>
            </w:r>
          </w:p>
        </w:tc>
        <w:tc>
          <w:tcPr>
            <w:tcW w:w="1607" w:type="dxa"/>
            <w:vAlign w:val="center"/>
          </w:tcPr>
          <w:p w14:paraId="204914E3" w14:textId="77777777" w:rsidR="00CF08D6" w:rsidRPr="00C6449B" w:rsidRDefault="00CF08D6" w:rsidP="00CF08D6">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25FC0141" w14:textId="77777777" w:rsidR="00CF08D6" w:rsidRPr="00C6449B" w:rsidRDefault="00CF08D6" w:rsidP="00CF08D6">
            <w:pPr>
              <w:pStyle w:val="TAC"/>
              <w:rPr>
                <w:rFonts w:eastAsia="SimSun"/>
              </w:rPr>
            </w:pPr>
            <w:r w:rsidRPr="00C6449B">
              <w:rPr>
                <w:lang w:eastAsia="zh-CN"/>
              </w:rPr>
              <w:t>pos1</w:t>
            </w:r>
          </w:p>
        </w:tc>
        <w:tc>
          <w:tcPr>
            <w:tcW w:w="1380" w:type="dxa"/>
            <w:vAlign w:val="center"/>
          </w:tcPr>
          <w:p w14:paraId="4FC8F19B" w14:textId="77777777" w:rsidR="00CF08D6" w:rsidRPr="00C6449B" w:rsidRDefault="00CF08D6" w:rsidP="00CF08D6">
            <w:pPr>
              <w:pStyle w:val="TAC"/>
            </w:pPr>
            <w:r w:rsidRPr="00C6449B">
              <w:rPr>
                <w:lang w:eastAsia="zh-CN"/>
              </w:rPr>
              <w:t>G-FR1-A4-11</w:t>
            </w:r>
          </w:p>
        </w:tc>
        <w:tc>
          <w:tcPr>
            <w:tcW w:w="992" w:type="dxa"/>
            <w:vAlign w:val="center"/>
          </w:tcPr>
          <w:p w14:paraId="6AE99CB9" w14:textId="77777777" w:rsidR="00CF08D6" w:rsidRPr="00C6449B" w:rsidRDefault="00CF08D6" w:rsidP="00CF08D6">
            <w:pPr>
              <w:pStyle w:val="TAC"/>
            </w:pPr>
            <w:r w:rsidRPr="00C6449B">
              <w:t>[</w:t>
            </w:r>
            <w:r w:rsidRPr="00C6449B">
              <w:rPr>
                <w:lang w:eastAsia="zh-CN"/>
              </w:rPr>
              <w:t>2.</w:t>
            </w:r>
            <w:r w:rsidRPr="00C6449B">
              <w:rPr>
                <w:rFonts w:hint="eastAsia"/>
                <w:lang w:eastAsia="zh-CN"/>
              </w:rPr>
              <w:t>4</w:t>
            </w:r>
            <w:r w:rsidRPr="00C6449B">
              <w:t>]</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941" w:name="_Toc13079735"/>
      <w:bookmarkStart w:id="942" w:name="_Toc29811223"/>
      <w:bookmarkStart w:id="943" w:name="_Toc29811674"/>
      <w:bookmarkStart w:id="944" w:name="_Toc37268178"/>
      <w:bookmarkStart w:id="945" w:name="_Toc37268629"/>
      <w:r w:rsidRPr="00C6449B">
        <w:t>8.</w:t>
      </w:r>
      <w:r w:rsidRPr="00C6449B">
        <w:rPr>
          <w:rFonts w:eastAsia="DengXian"/>
          <w:lang w:eastAsia="zh-CN"/>
        </w:rPr>
        <w:t>3</w:t>
      </w:r>
      <w:r w:rsidRPr="00C6449B">
        <w:tab/>
        <w:t>Performance requirements for PUCCH</w:t>
      </w:r>
      <w:bookmarkEnd w:id="941"/>
      <w:bookmarkEnd w:id="942"/>
      <w:bookmarkEnd w:id="943"/>
      <w:bookmarkEnd w:id="944"/>
      <w:bookmarkEnd w:id="945"/>
    </w:p>
    <w:p w14:paraId="774D8E76" w14:textId="77777777" w:rsidR="00CF08D6" w:rsidRPr="00C6449B" w:rsidRDefault="00CF08D6" w:rsidP="00CF08D6">
      <w:pPr>
        <w:pStyle w:val="Heading3"/>
      </w:pPr>
      <w:bookmarkStart w:id="946" w:name="_Toc13079736"/>
      <w:bookmarkStart w:id="947" w:name="_Toc29811224"/>
      <w:bookmarkStart w:id="948" w:name="_Toc29811675"/>
      <w:bookmarkStart w:id="949" w:name="_Toc37268179"/>
      <w:bookmarkStart w:id="950" w:name="_Toc37268630"/>
      <w:r w:rsidRPr="00C6449B">
        <w:t>8.3.1</w:t>
      </w:r>
      <w:r w:rsidRPr="00C6449B">
        <w:tab/>
        <w:t>DTX to ACK probability</w:t>
      </w:r>
      <w:bookmarkEnd w:id="946"/>
      <w:bookmarkEnd w:id="947"/>
      <w:bookmarkEnd w:id="948"/>
      <w:bookmarkEnd w:id="949"/>
      <w:bookmarkEnd w:id="950"/>
    </w:p>
    <w:p w14:paraId="755F4DC2" w14:textId="77777777" w:rsidR="00CF08D6" w:rsidRPr="00C6449B" w:rsidRDefault="00CF08D6" w:rsidP="00CF08D6">
      <w:pPr>
        <w:pStyle w:val="Heading4"/>
      </w:pPr>
      <w:bookmarkStart w:id="951" w:name="_Toc13079737"/>
      <w:bookmarkStart w:id="952" w:name="_Toc29811225"/>
      <w:bookmarkStart w:id="953" w:name="_Toc29811676"/>
      <w:bookmarkStart w:id="954" w:name="_Toc37268180"/>
      <w:bookmarkStart w:id="955" w:name="_Toc37268631"/>
      <w:r w:rsidRPr="00C6449B">
        <w:t>8.3.1.1</w:t>
      </w:r>
      <w:r w:rsidRPr="00C6449B">
        <w:tab/>
        <w:t>General</w:t>
      </w:r>
      <w:bookmarkEnd w:id="951"/>
      <w:bookmarkEnd w:id="952"/>
      <w:bookmarkEnd w:id="953"/>
      <w:bookmarkEnd w:id="954"/>
      <w:bookmarkEnd w:id="955"/>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956" w:name="_Toc13079738"/>
      <w:bookmarkStart w:id="957" w:name="_Toc29811226"/>
      <w:bookmarkStart w:id="958" w:name="_Toc29811677"/>
      <w:bookmarkStart w:id="959" w:name="_Toc37268181"/>
      <w:bookmarkStart w:id="960" w:name="_Toc37268632"/>
      <w:r w:rsidRPr="00C6449B">
        <w:t>8.3.1.2</w:t>
      </w:r>
      <w:r w:rsidRPr="00C6449B">
        <w:tab/>
        <w:t>Minimum requirement</w:t>
      </w:r>
      <w:bookmarkEnd w:id="956"/>
      <w:bookmarkEnd w:id="957"/>
      <w:bookmarkEnd w:id="958"/>
      <w:bookmarkEnd w:id="959"/>
      <w:bookmarkEnd w:id="960"/>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961" w:name="_Toc13079739"/>
      <w:bookmarkStart w:id="962" w:name="_Toc29811227"/>
      <w:bookmarkStart w:id="963" w:name="_Toc29811678"/>
      <w:bookmarkStart w:id="964" w:name="_Toc37268182"/>
      <w:bookmarkStart w:id="965" w:name="_Toc37268633"/>
      <w:r w:rsidRPr="00C6449B">
        <w:t>8.3.2</w:t>
      </w:r>
      <w:r w:rsidRPr="00C6449B">
        <w:tab/>
        <w:t xml:space="preserve">Performance requirements for PUCCH format </w:t>
      </w:r>
      <w:r w:rsidRPr="00C6449B">
        <w:rPr>
          <w:lang w:eastAsia="zh-CN"/>
        </w:rPr>
        <w:t>0</w:t>
      </w:r>
      <w:bookmarkEnd w:id="961"/>
      <w:bookmarkEnd w:id="962"/>
      <w:bookmarkEnd w:id="963"/>
      <w:bookmarkEnd w:id="964"/>
      <w:bookmarkEnd w:id="965"/>
    </w:p>
    <w:p w14:paraId="26080350" w14:textId="77777777" w:rsidR="00CF08D6" w:rsidRPr="00C6449B" w:rsidRDefault="00CF08D6" w:rsidP="00CF08D6">
      <w:pPr>
        <w:pStyle w:val="Heading4"/>
      </w:pPr>
      <w:bookmarkStart w:id="966" w:name="_Toc13079740"/>
      <w:bookmarkStart w:id="967" w:name="_Toc29811228"/>
      <w:bookmarkStart w:id="968" w:name="_Toc29811679"/>
      <w:bookmarkStart w:id="969" w:name="_Toc37268183"/>
      <w:bookmarkStart w:id="970" w:name="_Toc37268634"/>
      <w:r w:rsidRPr="00C6449B">
        <w:t>8.3.2.1</w:t>
      </w:r>
      <w:r w:rsidRPr="00C6449B">
        <w:tab/>
        <w:t>General</w:t>
      </w:r>
      <w:bookmarkEnd w:id="966"/>
      <w:bookmarkEnd w:id="967"/>
      <w:bookmarkEnd w:id="968"/>
      <w:bookmarkEnd w:id="969"/>
      <w:bookmarkEnd w:id="970"/>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971" w:name="_Toc13079741"/>
      <w:bookmarkStart w:id="972" w:name="_Toc29811229"/>
      <w:bookmarkStart w:id="973" w:name="_Toc29811680"/>
      <w:bookmarkStart w:id="974" w:name="_Toc37268184"/>
      <w:bookmarkStart w:id="975" w:name="_Toc37268635"/>
      <w:r w:rsidRPr="00C6449B">
        <w:t>8.3.2.2</w:t>
      </w:r>
      <w:r w:rsidRPr="00C6449B">
        <w:tab/>
        <w:t>Minimum requirements</w:t>
      </w:r>
      <w:bookmarkEnd w:id="971"/>
      <w:bookmarkEnd w:id="972"/>
      <w:bookmarkEnd w:id="973"/>
      <w:bookmarkEnd w:id="974"/>
      <w:bookmarkEnd w:id="975"/>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976" w:name="_Toc13079742"/>
      <w:bookmarkStart w:id="977" w:name="_Toc29811230"/>
      <w:bookmarkStart w:id="978" w:name="_Toc29811681"/>
      <w:bookmarkStart w:id="979" w:name="_Toc37268185"/>
      <w:bookmarkStart w:id="980" w:name="_Toc37268636"/>
      <w:r w:rsidRPr="00C6449B">
        <w:t>8.3.</w:t>
      </w:r>
      <w:r w:rsidRPr="00C6449B">
        <w:rPr>
          <w:lang w:eastAsia="zh-CN"/>
        </w:rPr>
        <w:t>3</w:t>
      </w:r>
      <w:r w:rsidRPr="00C6449B">
        <w:tab/>
        <w:t>Performance requirements for PUCCH format 1</w:t>
      </w:r>
      <w:bookmarkEnd w:id="976"/>
      <w:bookmarkEnd w:id="977"/>
      <w:bookmarkEnd w:id="978"/>
      <w:bookmarkEnd w:id="979"/>
      <w:bookmarkEnd w:id="980"/>
    </w:p>
    <w:p w14:paraId="03D183A0" w14:textId="77777777" w:rsidR="00CF08D6" w:rsidRPr="00C6449B" w:rsidRDefault="00CF08D6" w:rsidP="00CF08D6">
      <w:pPr>
        <w:pStyle w:val="Heading4"/>
        <w:rPr>
          <w:lang w:eastAsia="ko-KR"/>
        </w:rPr>
      </w:pPr>
      <w:bookmarkStart w:id="981" w:name="_Toc13079743"/>
      <w:bookmarkStart w:id="982" w:name="_Toc29811231"/>
      <w:bookmarkStart w:id="983" w:name="_Toc29811682"/>
      <w:bookmarkStart w:id="984" w:name="_Toc37268186"/>
      <w:bookmarkStart w:id="985" w:name="_Toc37268637"/>
      <w:r w:rsidRPr="00C6449B">
        <w:t>8.3.3.1</w:t>
      </w:r>
      <w:r w:rsidRPr="00C6449B">
        <w:tab/>
        <w:t>NACK to ACK requirements</w:t>
      </w:r>
      <w:bookmarkEnd w:id="981"/>
      <w:bookmarkEnd w:id="982"/>
      <w:bookmarkEnd w:id="983"/>
      <w:bookmarkEnd w:id="984"/>
      <w:bookmarkEnd w:id="985"/>
    </w:p>
    <w:p w14:paraId="17B35131" w14:textId="77777777" w:rsidR="00CF08D6" w:rsidRPr="00C6449B" w:rsidRDefault="00CF08D6" w:rsidP="00CF08D6">
      <w:pPr>
        <w:pStyle w:val="Heading5"/>
      </w:pPr>
      <w:bookmarkStart w:id="986" w:name="_Toc13079744"/>
      <w:bookmarkStart w:id="987" w:name="_Toc29811232"/>
      <w:bookmarkStart w:id="988" w:name="_Toc29811683"/>
      <w:bookmarkStart w:id="989" w:name="_Toc37268187"/>
      <w:bookmarkStart w:id="990" w:name="_Toc37268638"/>
      <w:r w:rsidRPr="00C6449B">
        <w:t>8.3.3.1.1</w:t>
      </w:r>
      <w:r w:rsidRPr="00C6449B">
        <w:tab/>
        <w:t>General</w:t>
      </w:r>
      <w:bookmarkEnd w:id="986"/>
      <w:bookmarkEnd w:id="987"/>
      <w:bookmarkEnd w:id="988"/>
      <w:bookmarkEnd w:id="989"/>
      <w:bookmarkEnd w:id="990"/>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991" w:name="_Toc13079745"/>
      <w:bookmarkStart w:id="992" w:name="_Toc29811233"/>
      <w:bookmarkStart w:id="993" w:name="_Toc29811684"/>
      <w:bookmarkStart w:id="994" w:name="_Toc37268188"/>
      <w:bookmarkStart w:id="995" w:name="_Toc37268639"/>
      <w:r w:rsidRPr="00C6449B">
        <w:t>8.3.3.1.2</w:t>
      </w:r>
      <w:r w:rsidRPr="00C6449B">
        <w:tab/>
        <w:t>Minimum requirements</w:t>
      </w:r>
      <w:bookmarkEnd w:id="991"/>
      <w:bookmarkEnd w:id="992"/>
      <w:bookmarkEnd w:id="993"/>
      <w:bookmarkEnd w:id="994"/>
      <w:bookmarkEnd w:id="995"/>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996" w:name="_Toc13079746"/>
      <w:bookmarkStart w:id="997" w:name="_Toc29811234"/>
      <w:bookmarkStart w:id="998" w:name="_Toc29811685"/>
      <w:bookmarkStart w:id="999" w:name="_Toc37268189"/>
      <w:bookmarkStart w:id="1000" w:name="_Toc37268640"/>
      <w:r w:rsidRPr="00C6449B">
        <w:t>8.3.3.2</w:t>
      </w:r>
      <w:r w:rsidRPr="00C6449B">
        <w:tab/>
        <w:t>ACK missed detection requirements</w:t>
      </w:r>
      <w:bookmarkEnd w:id="996"/>
      <w:bookmarkEnd w:id="997"/>
      <w:bookmarkEnd w:id="998"/>
      <w:bookmarkEnd w:id="999"/>
      <w:bookmarkEnd w:id="1000"/>
    </w:p>
    <w:p w14:paraId="1AF56342" w14:textId="77777777" w:rsidR="00CF08D6" w:rsidRPr="00C6449B" w:rsidRDefault="00CF08D6" w:rsidP="00CF08D6">
      <w:pPr>
        <w:pStyle w:val="Heading5"/>
      </w:pPr>
      <w:bookmarkStart w:id="1001" w:name="_Toc13079747"/>
      <w:bookmarkStart w:id="1002" w:name="_Toc29811235"/>
      <w:bookmarkStart w:id="1003" w:name="_Toc29811686"/>
      <w:bookmarkStart w:id="1004" w:name="_Toc37268190"/>
      <w:bookmarkStart w:id="1005" w:name="_Toc37268641"/>
      <w:r w:rsidRPr="00C6449B">
        <w:t>8.3.3.2.1</w:t>
      </w:r>
      <w:r w:rsidRPr="00C6449B">
        <w:tab/>
        <w:t>General</w:t>
      </w:r>
      <w:bookmarkEnd w:id="1001"/>
      <w:bookmarkEnd w:id="1002"/>
      <w:bookmarkEnd w:id="1003"/>
      <w:bookmarkEnd w:id="1004"/>
      <w:bookmarkEnd w:id="1005"/>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1006" w:name="_Toc13079748"/>
      <w:bookmarkStart w:id="1007" w:name="_Toc29811236"/>
      <w:bookmarkStart w:id="1008" w:name="_Toc29811687"/>
      <w:bookmarkStart w:id="1009" w:name="_Toc37268191"/>
      <w:bookmarkStart w:id="1010" w:name="_Toc37268642"/>
      <w:r w:rsidRPr="00C6449B">
        <w:t>8.3.3.2.2</w:t>
      </w:r>
      <w:r w:rsidRPr="00C6449B">
        <w:tab/>
        <w:t>Minimum requirements</w:t>
      </w:r>
      <w:bookmarkEnd w:id="1006"/>
      <w:bookmarkEnd w:id="1007"/>
      <w:bookmarkEnd w:id="1008"/>
      <w:bookmarkEnd w:id="1009"/>
      <w:bookmarkEnd w:id="1010"/>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1011" w:name="_Toc13079749"/>
      <w:bookmarkStart w:id="1012" w:name="_Toc29811237"/>
      <w:bookmarkStart w:id="1013" w:name="_Toc29811688"/>
      <w:bookmarkStart w:id="1014" w:name="_Toc37268192"/>
      <w:bookmarkStart w:id="1015" w:name="_Toc37268643"/>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1011"/>
      <w:bookmarkEnd w:id="1012"/>
      <w:bookmarkEnd w:id="1013"/>
      <w:bookmarkEnd w:id="1014"/>
      <w:bookmarkEnd w:id="1015"/>
    </w:p>
    <w:p w14:paraId="36939473" w14:textId="77777777" w:rsidR="00CF08D6" w:rsidRPr="00C6449B" w:rsidRDefault="00CF08D6" w:rsidP="00CF08D6">
      <w:pPr>
        <w:pStyle w:val="Heading4"/>
        <w:rPr>
          <w:rFonts w:eastAsia="DengXian"/>
          <w:lang w:eastAsia="zh-CN"/>
        </w:rPr>
      </w:pPr>
      <w:bookmarkStart w:id="1016" w:name="_Toc13079750"/>
      <w:bookmarkStart w:id="1017" w:name="_Toc29811238"/>
      <w:bookmarkStart w:id="1018" w:name="_Toc29811689"/>
      <w:bookmarkStart w:id="1019" w:name="_Toc37268193"/>
      <w:bookmarkStart w:id="1020" w:name="_Toc37268644"/>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1016"/>
      <w:bookmarkEnd w:id="1017"/>
      <w:bookmarkEnd w:id="1018"/>
      <w:bookmarkEnd w:id="1019"/>
      <w:bookmarkEnd w:id="1020"/>
    </w:p>
    <w:p w14:paraId="56B2D259" w14:textId="77777777" w:rsidR="00CF08D6" w:rsidRPr="00C6449B" w:rsidRDefault="00CF08D6" w:rsidP="00CF08D6">
      <w:pPr>
        <w:pStyle w:val="Heading5"/>
        <w:rPr>
          <w:rFonts w:eastAsia="DengXian"/>
          <w:lang w:eastAsia="zh-CN"/>
        </w:rPr>
      </w:pPr>
      <w:bookmarkStart w:id="1021" w:name="_Toc13079751"/>
      <w:bookmarkStart w:id="1022" w:name="_Toc29811239"/>
      <w:bookmarkStart w:id="1023" w:name="_Toc29811690"/>
      <w:bookmarkStart w:id="1024" w:name="_Toc37268194"/>
      <w:bookmarkStart w:id="1025" w:name="_Toc37268645"/>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1021"/>
      <w:bookmarkEnd w:id="1022"/>
      <w:bookmarkEnd w:id="1023"/>
      <w:bookmarkEnd w:id="1024"/>
      <w:bookmarkEnd w:id="1025"/>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1026" w:name="_Toc13079752"/>
      <w:bookmarkStart w:id="1027" w:name="_Toc29811240"/>
      <w:bookmarkStart w:id="1028" w:name="_Toc29811691"/>
      <w:bookmarkStart w:id="1029" w:name="_Toc37268195"/>
      <w:bookmarkStart w:id="1030" w:name="_Toc37268646"/>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1026"/>
      <w:bookmarkEnd w:id="1027"/>
      <w:bookmarkEnd w:id="1028"/>
      <w:bookmarkEnd w:id="1029"/>
      <w:bookmarkEnd w:id="1030"/>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1031" w:name="_Toc13079753"/>
      <w:bookmarkStart w:id="1032" w:name="_Toc29811241"/>
      <w:bookmarkStart w:id="1033" w:name="_Toc29811692"/>
      <w:bookmarkStart w:id="1034" w:name="_Toc37268196"/>
      <w:bookmarkStart w:id="1035" w:name="_Toc37268647"/>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1031"/>
      <w:bookmarkEnd w:id="1032"/>
      <w:bookmarkEnd w:id="1033"/>
      <w:bookmarkEnd w:id="1034"/>
      <w:bookmarkEnd w:id="1035"/>
    </w:p>
    <w:p w14:paraId="7662855A" w14:textId="77777777" w:rsidR="00CF08D6" w:rsidRPr="00C6449B" w:rsidRDefault="00CF08D6" w:rsidP="00CF08D6">
      <w:pPr>
        <w:pStyle w:val="Heading5"/>
        <w:rPr>
          <w:rFonts w:eastAsia="DengXian"/>
          <w:lang w:eastAsia="zh-CN"/>
        </w:rPr>
      </w:pPr>
      <w:bookmarkStart w:id="1036" w:name="_Toc13079754"/>
      <w:bookmarkStart w:id="1037" w:name="_Toc29811242"/>
      <w:bookmarkStart w:id="1038" w:name="_Toc29811693"/>
      <w:bookmarkStart w:id="1039" w:name="_Toc37268197"/>
      <w:bookmarkStart w:id="1040" w:name="_Toc37268648"/>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1036"/>
      <w:bookmarkEnd w:id="1037"/>
      <w:bookmarkEnd w:id="1038"/>
      <w:bookmarkEnd w:id="1039"/>
      <w:bookmarkEnd w:id="1040"/>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1041" w:name="_Toc13079755"/>
      <w:bookmarkStart w:id="1042" w:name="_Toc29811243"/>
      <w:bookmarkStart w:id="1043" w:name="_Toc29811694"/>
      <w:bookmarkStart w:id="1044" w:name="_Toc37268198"/>
      <w:bookmarkStart w:id="1045" w:name="_Toc37268649"/>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1041"/>
      <w:bookmarkEnd w:id="1042"/>
      <w:bookmarkEnd w:id="1043"/>
      <w:bookmarkEnd w:id="1044"/>
      <w:bookmarkEnd w:id="1045"/>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1046" w:name="_Toc13079756"/>
      <w:bookmarkStart w:id="1047" w:name="_Toc29811244"/>
      <w:bookmarkStart w:id="1048" w:name="_Toc29811695"/>
      <w:bookmarkStart w:id="1049" w:name="_Toc37268199"/>
      <w:bookmarkStart w:id="1050" w:name="_Toc37268650"/>
      <w:r w:rsidRPr="00C6449B">
        <w:t>8.3.5</w:t>
      </w:r>
      <w:r w:rsidRPr="00C6449B">
        <w:tab/>
        <w:t>Performance requirements for PUCCH format 3</w:t>
      </w:r>
      <w:bookmarkEnd w:id="1046"/>
      <w:bookmarkEnd w:id="1047"/>
      <w:bookmarkEnd w:id="1048"/>
      <w:bookmarkEnd w:id="1049"/>
      <w:bookmarkEnd w:id="1050"/>
    </w:p>
    <w:p w14:paraId="7F9A8B12" w14:textId="77777777" w:rsidR="00CF08D6" w:rsidRPr="00C6449B" w:rsidRDefault="00CF08D6" w:rsidP="00CF08D6">
      <w:pPr>
        <w:pStyle w:val="Heading4"/>
      </w:pPr>
      <w:bookmarkStart w:id="1051" w:name="_Toc13079757"/>
      <w:bookmarkStart w:id="1052" w:name="_Toc29811245"/>
      <w:bookmarkStart w:id="1053" w:name="_Toc29811696"/>
      <w:bookmarkStart w:id="1054" w:name="_Toc37268200"/>
      <w:bookmarkStart w:id="1055" w:name="_Toc37268651"/>
      <w:r w:rsidRPr="00C6449B">
        <w:t>8.3.5.1</w:t>
      </w:r>
      <w:r w:rsidRPr="00C6449B">
        <w:tab/>
        <w:t>General</w:t>
      </w:r>
      <w:bookmarkEnd w:id="1051"/>
      <w:bookmarkEnd w:id="1052"/>
      <w:bookmarkEnd w:id="1053"/>
      <w:bookmarkEnd w:id="1054"/>
      <w:bookmarkEnd w:id="1055"/>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1056" w:name="_Toc13079758"/>
      <w:bookmarkStart w:id="1057" w:name="_Toc29811246"/>
      <w:bookmarkStart w:id="1058" w:name="_Toc29811697"/>
      <w:bookmarkStart w:id="1059" w:name="_Toc37268201"/>
      <w:bookmarkStart w:id="1060" w:name="_Toc37268652"/>
      <w:r w:rsidRPr="00C6449B">
        <w:t>8.3.5.2</w:t>
      </w:r>
      <w:r w:rsidRPr="00C6449B">
        <w:tab/>
        <w:t>Minimum requirements</w:t>
      </w:r>
      <w:bookmarkEnd w:id="1056"/>
      <w:bookmarkEnd w:id="1057"/>
      <w:bookmarkEnd w:id="1058"/>
      <w:bookmarkEnd w:id="1059"/>
      <w:bookmarkEnd w:id="1060"/>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1061" w:name="_Toc13079759"/>
      <w:bookmarkStart w:id="1062" w:name="_Toc29811247"/>
      <w:bookmarkStart w:id="1063" w:name="_Toc29811698"/>
      <w:bookmarkStart w:id="1064" w:name="_Toc37268202"/>
      <w:bookmarkStart w:id="1065" w:name="_Toc37268653"/>
      <w:r w:rsidRPr="00C6449B">
        <w:t>8.3.6</w:t>
      </w:r>
      <w:r w:rsidRPr="00C6449B">
        <w:tab/>
        <w:t>Performance requirements for PUCCH format 4</w:t>
      </w:r>
      <w:bookmarkEnd w:id="1061"/>
      <w:bookmarkEnd w:id="1062"/>
      <w:bookmarkEnd w:id="1063"/>
      <w:bookmarkEnd w:id="1064"/>
      <w:bookmarkEnd w:id="1065"/>
    </w:p>
    <w:p w14:paraId="452105EC" w14:textId="77777777" w:rsidR="00CF08D6" w:rsidRPr="00C6449B" w:rsidRDefault="00CF08D6" w:rsidP="00CF08D6">
      <w:pPr>
        <w:pStyle w:val="Heading4"/>
      </w:pPr>
      <w:bookmarkStart w:id="1066" w:name="_Toc13079760"/>
      <w:bookmarkStart w:id="1067" w:name="_Toc29811248"/>
      <w:bookmarkStart w:id="1068" w:name="_Toc29811699"/>
      <w:bookmarkStart w:id="1069" w:name="_Toc37268203"/>
      <w:bookmarkStart w:id="1070" w:name="_Toc37268654"/>
      <w:r w:rsidRPr="00C6449B">
        <w:t>8.3.6.1</w:t>
      </w:r>
      <w:r w:rsidRPr="00C6449B">
        <w:tab/>
        <w:t>General</w:t>
      </w:r>
      <w:bookmarkEnd w:id="1066"/>
      <w:bookmarkEnd w:id="1067"/>
      <w:bookmarkEnd w:id="1068"/>
      <w:bookmarkEnd w:id="1069"/>
      <w:bookmarkEnd w:id="1070"/>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1071" w:name="_Toc13079761"/>
      <w:bookmarkStart w:id="1072" w:name="_Toc29811249"/>
      <w:bookmarkStart w:id="1073" w:name="_Toc29811700"/>
      <w:bookmarkStart w:id="1074" w:name="_Toc37268204"/>
      <w:bookmarkStart w:id="1075" w:name="_Toc37268655"/>
      <w:r w:rsidRPr="00C6449B">
        <w:lastRenderedPageBreak/>
        <w:t>8.3.6.2</w:t>
      </w:r>
      <w:r w:rsidRPr="00C6449B">
        <w:tab/>
        <w:t>Minimum requirement</w:t>
      </w:r>
      <w:bookmarkEnd w:id="1071"/>
      <w:bookmarkEnd w:id="1072"/>
      <w:bookmarkEnd w:id="1073"/>
      <w:bookmarkEnd w:id="1074"/>
      <w:bookmarkEnd w:id="1075"/>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1076" w:name="_Toc13079762"/>
      <w:bookmarkStart w:id="1077" w:name="_Toc29811250"/>
      <w:bookmarkStart w:id="1078" w:name="_Toc29811701"/>
      <w:bookmarkStart w:id="1079" w:name="_Toc37268205"/>
      <w:bookmarkStart w:id="1080" w:name="_Toc37268656"/>
      <w:r w:rsidRPr="00C6449B">
        <w:t>8.3.</w:t>
      </w:r>
      <w:r w:rsidRPr="00C6449B">
        <w:rPr>
          <w:lang w:eastAsia="zh-CN"/>
        </w:rPr>
        <w:t>7</w:t>
      </w:r>
      <w:r w:rsidRPr="00C6449B">
        <w:tab/>
        <w:t>Performance requirements for multi-slot PUCCH</w:t>
      </w:r>
      <w:bookmarkEnd w:id="1076"/>
      <w:bookmarkEnd w:id="1077"/>
      <w:bookmarkEnd w:id="1078"/>
      <w:bookmarkEnd w:id="1079"/>
      <w:bookmarkEnd w:id="1080"/>
    </w:p>
    <w:p w14:paraId="1B2889FD" w14:textId="77777777" w:rsidR="00CF08D6" w:rsidRPr="00C6449B" w:rsidRDefault="00CF08D6" w:rsidP="00CF08D6">
      <w:pPr>
        <w:pStyle w:val="Heading4"/>
      </w:pPr>
      <w:bookmarkStart w:id="1081" w:name="_Toc13079763"/>
      <w:bookmarkStart w:id="1082" w:name="_Toc29811251"/>
      <w:bookmarkStart w:id="1083" w:name="_Toc29811702"/>
      <w:bookmarkStart w:id="1084" w:name="_Toc37268206"/>
      <w:bookmarkStart w:id="1085" w:name="_Toc37268657"/>
      <w:r w:rsidRPr="00C6449B">
        <w:t>8.3.7.1</w:t>
      </w:r>
      <w:r w:rsidRPr="00C6449B">
        <w:tab/>
        <w:t>General</w:t>
      </w:r>
      <w:bookmarkEnd w:id="1081"/>
      <w:bookmarkEnd w:id="1082"/>
      <w:bookmarkEnd w:id="1083"/>
      <w:bookmarkEnd w:id="1084"/>
      <w:bookmarkEnd w:id="1085"/>
    </w:p>
    <w:p w14:paraId="7D427198" w14:textId="77777777" w:rsidR="00CF08D6" w:rsidRPr="00C6449B" w:rsidRDefault="00CF08D6" w:rsidP="00CF08D6">
      <w:pPr>
        <w:pStyle w:val="Heading4"/>
        <w:rPr>
          <w:lang w:eastAsia="zh-CN"/>
        </w:rPr>
      </w:pPr>
      <w:bookmarkStart w:id="1086" w:name="_Toc13079764"/>
      <w:bookmarkStart w:id="1087" w:name="_Toc29811252"/>
      <w:bookmarkStart w:id="1088" w:name="_Toc29811703"/>
      <w:bookmarkStart w:id="1089" w:name="_Toc37268207"/>
      <w:bookmarkStart w:id="1090" w:name="_Toc37268658"/>
      <w:r w:rsidRPr="00C6449B">
        <w:rPr>
          <w:lang w:eastAsia="zh-CN"/>
        </w:rPr>
        <w:t>8.3.7.2</w:t>
      </w:r>
      <w:r w:rsidRPr="00C6449B">
        <w:rPr>
          <w:lang w:eastAsia="zh-CN"/>
        </w:rPr>
        <w:tab/>
        <w:t>Performance requirements for multi-slot PUCCH format 1</w:t>
      </w:r>
      <w:bookmarkEnd w:id="1086"/>
      <w:bookmarkEnd w:id="1087"/>
      <w:bookmarkEnd w:id="1088"/>
      <w:bookmarkEnd w:id="1089"/>
      <w:bookmarkEnd w:id="1090"/>
    </w:p>
    <w:p w14:paraId="790CC761" w14:textId="77777777" w:rsidR="00CF08D6" w:rsidRPr="00C6449B" w:rsidRDefault="00CF08D6" w:rsidP="00CF08D6">
      <w:pPr>
        <w:pStyle w:val="Heading5"/>
      </w:pPr>
      <w:bookmarkStart w:id="1091" w:name="_Toc13079765"/>
      <w:bookmarkStart w:id="1092" w:name="_Toc29811253"/>
      <w:bookmarkStart w:id="1093" w:name="_Toc29811704"/>
      <w:bookmarkStart w:id="1094" w:name="_Toc37268208"/>
      <w:bookmarkStart w:id="1095" w:name="_Toc37268659"/>
      <w:r w:rsidRPr="00C6449B">
        <w:t>8.3.7.2.1</w:t>
      </w:r>
      <w:r w:rsidRPr="00C6449B">
        <w:tab/>
        <w:t>NACK to ACK requirements</w:t>
      </w:r>
      <w:bookmarkEnd w:id="1091"/>
      <w:bookmarkEnd w:id="1092"/>
      <w:bookmarkEnd w:id="1093"/>
      <w:bookmarkEnd w:id="1094"/>
      <w:bookmarkEnd w:id="1095"/>
    </w:p>
    <w:p w14:paraId="7A49DB7B" w14:textId="77777777" w:rsidR="00CF08D6" w:rsidRPr="00C6449B" w:rsidRDefault="00CF08D6" w:rsidP="00CF08D6">
      <w:pPr>
        <w:pStyle w:val="Heading5"/>
      </w:pPr>
      <w:bookmarkStart w:id="1096" w:name="_Toc13079766"/>
      <w:bookmarkStart w:id="1097" w:name="_Toc29811254"/>
      <w:bookmarkStart w:id="1098" w:name="_Toc29811705"/>
      <w:bookmarkStart w:id="1099" w:name="_Toc37268209"/>
      <w:bookmarkStart w:id="1100" w:name="_Toc37268660"/>
      <w:r w:rsidRPr="00C6449B">
        <w:t>8.3.7.2.1.1</w:t>
      </w:r>
      <w:r w:rsidRPr="00C6449B">
        <w:tab/>
        <w:t>General</w:t>
      </w:r>
      <w:bookmarkEnd w:id="1096"/>
      <w:bookmarkEnd w:id="1097"/>
      <w:bookmarkEnd w:id="1098"/>
      <w:bookmarkEnd w:id="1099"/>
      <w:bookmarkEnd w:id="1100"/>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1101" w:name="_Toc13079767"/>
      <w:bookmarkStart w:id="1102" w:name="_Toc29811255"/>
      <w:bookmarkStart w:id="1103" w:name="_Toc29811706"/>
      <w:bookmarkStart w:id="1104" w:name="_Toc37268210"/>
      <w:bookmarkStart w:id="1105" w:name="_Toc37268661"/>
      <w:r w:rsidRPr="00C6449B">
        <w:t>8.3.7.2.1.2</w:t>
      </w:r>
      <w:r w:rsidRPr="00C6449B">
        <w:tab/>
        <w:t>Minimum requirements</w:t>
      </w:r>
      <w:bookmarkEnd w:id="1101"/>
      <w:bookmarkEnd w:id="1102"/>
      <w:bookmarkEnd w:id="1103"/>
      <w:bookmarkEnd w:id="1104"/>
      <w:bookmarkEnd w:id="1105"/>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1106" w:name="_Toc13079768"/>
      <w:bookmarkStart w:id="1107" w:name="_Toc29811256"/>
      <w:bookmarkStart w:id="1108" w:name="_Toc29811707"/>
      <w:bookmarkStart w:id="1109" w:name="_Toc37268211"/>
      <w:bookmarkStart w:id="1110" w:name="_Toc37268662"/>
      <w:r w:rsidRPr="00C6449B">
        <w:t>8.3.7.2.2</w:t>
      </w:r>
      <w:r w:rsidRPr="00C6449B">
        <w:tab/>
        <w:t>ACK missed detection requirements</w:t>
      </w:r>
      <w:bookmarkEnd w:id="1106"/>
      <w:bookmarkEnd w:id="1107"/>
      <w:bookmarkEnd w:id="1108"/>
      <w:bookmarkEnd w:id="1109"/>
      <w:bookmarkEnd w:id="1110"/>
    </w:p>
    <w:p w14:paraId="32EEF43F" w14:textId="77777777" w:rsidR="00CF08D6" w:rsidRPr="00C6449B" w:rsidRDefault="00CF08D6" w:rsidP="00CF08D6">
      <w:pPr>
        <w:pStyle w:val="Heading6"/>
      </w:pPr>
      <w:bookmarkStart w:id="1111" w:name="_Toc13079769"/>
      <w:bookmarkStart w:id="1112" w:name="_Toc29811257"/>
      <w:bookmarkStart w:id="1113" w:name="_Toc29811708"/>
      <w:bookmarkStart w:id="1114" w:name="_Toc37268212"/>
      <w:bookmarkStart w:id="1115" w:name="_Toc37268663"/>
      <w:r w:rsidRPr="00C6449B">
        <w:t>8.3.7.2.2.1</w:t>
      </w:r>
      <w:r w:rsidRPr="00C6449B">
        <w:tab/>
        <w:t>General</w:t>
      </w:r>
      <w:bookmarkEnd w:id="1111"/>
      <w:bookmarkEnd w:id="1112"/>
      <w:bookmarkEnd w:id="1113"/>
      <w:bookmarkEnd w:id="1114"/>
      <w:bookmarkEnd w:id="1115"/>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1116" w:name="_Toc13079770"/>
      <w:bookmarkStart w:id="1117" w:name="_Toc29811258"/>
      <w:bookmarkStart w:id="1118" w:name="_Toc29811709"/>
      <w:bookmarkStart w:id="1119" w:name="_Toc37268213"/>
      <w:bookmarkStart w:id="1120" w:name="_Toc37268664"/>
      <w:r w:rsidRPr="00C6449B">
        <w:t>8.3.7.2.2.2</w:t>
      </w:r>
      <w:r w:rsidRPr="00C6449B">
        <w:tab/>
        <w:t>Minimum requirements</w:t>
      </w:r>
      <w:bookmarkEnd w:id="1116"/>
      <w:bookmarkEnd w:id="1117"/>
      <w:bookmarkEnd w:id="1118"/>
      <w:bookmarkEnd w:id="1119"/>
      <w:bookmarkEnd w:id="1120"/>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1121" w:name="_Toc13079771"/>
      <w:bookmarkStart w:id="1122" w:name="_Toc29811259"/>
      <w:bookmarkStart w:id="1123" w:name="_Toc29811710"/>
      <w:bookmarkStart w:id="1124" w:name="_Toc37268214"/>
      <w:bookmarkStart w:id="1125" w:name="_Toc37268665"/>
      <w:r w:rsidRPr="00C6449B">
        <w:t>8.</w:t>
      </w:r>
      <w:r w:rsidRPr="00C6449B">
        <w:rPr>
          <w:rFonts w:eastAsia="DengXian"/>
          <w:lang w:eastAsia="zh-CN"/>
        </w:rPr>
        <w:t>4</w:t>
      </w:r>
      <w:r w:rsidRPr="00C6449B">
        <w:tab/>
        <w:t>Performance requirements for PRACH</w:t>
      </w:r>
      <w:bookmarkEnd w:id="1121"/>
      <w:bookmarkEnd w:id="1122"/>
      <w:bookmarkEnd w:id="1123"/>
      <w:bookmarkEnd w:id="1124"/>
      <w:bookmarkEnd w:id="1125"/>
    </w:p>
    <w:p w14:paraId="4C0E1C5F" w14:textId="77777777" w:rsidR="00CF08D6" w:rsidRPr="00C6449B" w:rsidRDefault="00CF08D6" w:rsidP="00CF08D6">
      <w:pPr>
        <w:pStyle w:val="Heading3"/>
      </w:pPr>
      <w:bookmarkStart w:id="1126" w:name="_Toc13079772"/>
      <w:bookmarkStart w:id="1127" w:name="_Toc29811260"/>
      <w:bookmarkStart w:id="1128" w:name="_Toc29811711"/>
      <w:bookmarkStart w:id="1129" w:name="_Toc37268215"/>
      <w:bookmarkStart w:id="1130" w:name="_Toc37268666"/>
      <w:r w:rsidRPr="00C6449B">
        <w:t>8.4.1</w:t>
      </w:r>
      <w:r w:rsidRPr="00C6449B">
        <w:tab/>
        <w:t>PRACH False alarm probability</w:t>
      </w:r>
      <w:bookmarkEnd w:id="1126"/>
      <w:bookmarkEnd w:id="1127"/>
      <w:bookmarkEnd w:id="1128"/>
      <w:bookmarkEnd w:id="1129"/>
      <w:bookmarkEnd w:id="1130"/>
    </w:p>
    <w:p w14:paraId="546340B4" w14:textId="77777777" w:rsidR="00CF08D6" w:rsidRPr="00C6449B" w:rsidRDefault="00CF08D6" w:rsidP="00CF08D6">
      <w:pPr>
        <w:pStyle w:val="Heading4"/>
        <w:rPr>
          <w:lang w:eastAsia="zh-CN"/>
        </w:rPr>
      </w:pPr>
      <w:bookmarkStart w:id="1131" w:name="_Toc13079773"/>
      <w:bookmarkStart w:id="1132" w:name="_Toc29811261"/>
      <w:bookmarkStart w:id="1133" w:name="_Toc29811712"/>
      <w:bookmarkStart w:id="1134" w:name="_Toc37268216"/>
      <w:bookmarkStart w:id="1135" w:name="_Toc37268667"/>
      <w:r w:rsidRPr="00C6449B">
        <w:t>8.4.1.1</w:t>
      </w:r>
      <w:r w:rsidRPr="00C6449B">
        <w:tab/>
      </w:r>
      <w:r w:rsidRPr="00C6449B">
        <w:rPr>
          <w:lang w:eastAsia="zh-CN"/>
        </w:rPr>
        <w:t>General</w:t>
      </w:r>
      <w:bookmarkEnd w:id="1131"/>
      <w:bookmarkEnd w:id="1132"/>
      <w:bookmarkEnd w:id="1133"/>
      <w:bookmarkEnd w:id="1134"/>
      <w:bookmarkEnd w:id="113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1136" w:name="_Toc13079774"/>
      <w:bookmarkStart w:id="1137" w:name="_Toc29811262"/>
      <w:bookmarkStart w:id="1138" w:name="_Toc29811713"/>
      <w:bookmarkStart w:id="1139" w:name="_Toc37268217"/>
      <w:bookmarkStart w:id="1140" w:name="_Toc37268668"/>
      <w:r w:rsidRPr="00C6449B">
        <w:t>8.4.1.2</w:t>
      </w:r>
      <w:r w:rsidRPr="00C6449B">
        <w:tab/>
        <w:t>Minimum requirement</w:t>
      </w:r>
      <w:bookmarkEnd w:id="1136"/>
      <w:bookmarkEnd w:id="1137"/>
      <w:bookmarkEnd w:id="1138"/>
      <w:bookmarkEnd w:id="1139"/>
      <w:bookmarkEnd w:id="1140"/>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1141" w:name="_Toc13079775"/>
      <w:bookmarkStart w:id="1142" w:name="_Toc29811263"/>
      <w:bookmarkStart w:id="1143" w:name="_Toc29811714"/>
      <w:bookmarkStart w:id="1144" w:name="_Toc37268218"/>
      <w:bookmarkStart w:id="1145" w:name="_Toc37268669"/>
      <w:r w:rsidRPr="00C6449B">
        <w:t>8.4.2</w:t>
      </w:r>
      <w:r w:rsidRPr="00C6449B">
        <w:tab/>
        <w:t>PRACH detection requirements</w:t>
      </w:r>
      <w:bookmarkEnd w:id="1141"/>
      <w:bookmarkEnd w:id="1142"/>
      <w:bookmarkEnd w:id="1143"/>
      <w:bookmarkEnd w:id="1144"/>
      <w:bookmarkEnd w:id="1145"/>
    </w:p>
    <w:p w14:paraId="71851C52" w14:textId="77777777" w:rsidR="00CF08D6" w:rsidRPr="00C6449B" w:rsidRDefault="00CF08D6" w:rsidP="00CF08D6">
      <w:pPr>
        <w:pStyle w:val="Heading4"/>
        <w:rPr>
          <w:lang w:eastAsia="zh-CN"/>
        </w:rPr>
      </w:pPr>
      <w:bookmarkStart w:id="1146" w:name="_Toc13079776"/>
      <w:bookmarkStart w:id="1147" w:name="_Toc29811264"/>
      <w:bookmarkStart w:id="1148" w:name="_Toc29811715"/>
      <w:bookmarkStart w:id="1149" w:name="_Toc37268219"/>
      <w:bookmarkStart w:id="1150" w:name="_Toc37268670"/>
      <w:r w:rsidRPr="00C6449B">
        <w:t>8.4.2.1</w:t>
      </w:r>
      <w:r w:rsidRPr="00C6449B">
        <w:tab/>
      </w:r>
      <w:r w:rsidRPr="00C6449B">
        <w:rPr>
          <w:lang w:eastAsia="zh-CN"/>
        </w:rPr>
        <w:t>General</w:t>
      </w:r>
      <w:bookmarkEnd w:id="1146"/>
      <w:bookmarkEnd w:id="1147"/>
      <w:bookmarkEnd w:id="1148"/>
      <w:bookmarkEnd w:id="1149"/>
      <w:bookmarkEnd w:id="1150"/>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1151" w:name="_Toc13079777"/>
      <w:bookmarkStart w:id="1152" w:name="_Toc29811265"/>
      <w:bookmarkStart w:id="1153" w:name="_Toc29811716"/>
      <w:bookmarkStart w:id="1154" w:name="_Toc37268220"/>
      <w:bookmarkStart w:id="1155" w:name="_Toc37268671"/>
      <w:r w:rsidRPr="00C6449B">
        <w:t>8.4.2.</w:t>
      </w:r>
      <w:r w:rsidRPr="00C6449B">
        <w:rPr>
          <w:lang w:eastAsia="zh-CN"/>
        </w:rPr>
        <w:t>2</w:t>
      </w:r>
      <w:r w:rsidRPr="00C6449B">
        <w:tab/>
        <w:t>Minimum requirements</w:t>
      </w:r>
      <w:bookmarkEnd w:id="1151"/>
      <w:bookmarkEnd w:id="1152"/>
      <w:bookmarkEnd w:id="1153"/>
      <w:bookmarkEnd w:id="1154"/>
      <w:bookmarkEnd w:id="1155"/>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1156" w:name="_Toc13079778"/>
      <w:bookmarkStart w:id="1157" w:name="_Toc29811266"/>
      <w:bookmarkStart w:id="1158" w:name="_Toc29811717"/>
      <w:bookmarkStart w:id="1159" w:name="_Toc37268221"/>
      <w:bookmarkStart w:id="1160" w:name="_Toc37268672"/>
      <w:r w:rsidRPr="00C6449B">
        <w:lastRenderedPageBreak/>
        <w:t>9</w:t>
      </w:r>
      <w:r w:rsidRPr="00C6449B">
        <w:tab/>
        <w:t>Radiated transmitter characteristics</w:t>
      </w:r>
      <w:bookmarkEnd w:id="1156"/>
      <w:bookmarkEnd w:id="1157"/>
      <w:bookmarkEnd w:id="1158"/>
      <w:bookmarkEnd w:id="1159"/>
      <w:bookmarkEnd w:id="1160"/>
    </w:p>
    <w:p w14:paraId="5F8050E8" w14:textId="77777777" w:rsidR="00CF08D6" w:rsidRPr="00C6449B" w:rsidRDefault="00CF08D6" w:rsidP="00CF08D6">
      <w:pPr>
        <w:pStyle w:val="Heading2"/>
      </w:pPr>
      <w:bookmarkStart w:id="1161" w:name="_Toc13079779"/>
      <w:bookmarkStart w:id="1162" w:name="_Toc29811267"/>
      <w:bookmarkStart w:id="1163" w:name="_Toc29811718"/>
      <w:bookmarkStart w:id="1164" w:name="_Toc37268222"/>
      <w:bookmarkStart w:id="1165" w:name="_Toc37268673"/>
      <w:r w:rsidRPr="00C6449B">
        <w:t>9.1</w:t>
      </w:r>
      <w:r w:rsidRPr="00C6449B">
        <w:tab/>
        <w:t>General</w:t>
      </w:r>
      <w:bookmarkEnd w:id="1161"/>
      <w:bookmarkEnd w:id="1162"/>
      <w:bookmarkEnd w:id="1163"/>
      <w:bookmarkEnd w:id="1164"/>
      <w:bookmarkEnd w:id="1165"/>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1166" w:name="_Toc13079780"/>
      <w:bookmarkStart w:id="1167" w:name="_Toc29811268"/>
      <w:bookmarkStart w:id="1168" w:name="_Toc29811719"/>
      <w:bookmarkStart w:id="1169" w:name="_Toc37268223"/>
      <w:bookmarkStart w:id="1170" w:name="_Toc37268674"/>
      <w:r w:rsidRPr="00C6449B">
        <w:t>9.2</w:t>
      </w:r>
      <w:r w:rsidRPr="00C6449B">
        <w:tab/>
        <w:t>Radiated transmit power</w:t>
      </w:r>
      <w:bookmarkEnd w:id="1166"/>
      <w:bookmarkEnd w:id="1167"/>
      <w:bookmarkEnd w:id="1168"/>
      <w:bookmarkEnd w:id="1169"/>
      <w:bookmarkEnd w:id="1170"/>
    </w:p>
    <w:p w14:paraId="6DFF2187" w14:textId="77777777" w:rsidR="00CF08D6" w:rsidRPr="00C6449B" w:rsidRDefault="00CF08D6" w:rsidP="00CF08D6">
      <w:pPr>
        <w:pStyle w:val="Heading3"/>
      </w:pPr>
      <w:bookmarkStart w:id="1171" w:name="_Toc13079781"/>
      <w:bookmarkStart w:id="1172" w:name="_Toc29811269"/>
      <w:bookmarkStart w:id="1173" w:name="_Toc29811720"/>
      <w:bookmarkStart w:id="1174" w:name="_Toc37268224"/>
      <w:bookmarkStart w:id="1175" w:name="_Toc37268675"/>
      <w:r w:rsidRPr="00C6449B">
        <w:t>9.2.1</w:t>
      </w:r>
      <w:r w:rsidRPr="00C6449B">
        <w:tab/>
        <w:t>General</w:t>
      </w:r>
      <w:bookmarkEnd w:id="1171"/>
      <w:bookmarkEnd w:id="1172"/>
      <w:bookmarkEnd w:id="1173"/>
      <w:bookmarkEnd w:id="1174"/>
      <w:bookmarkEnd w:id="1175"/>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1176" w:name="_Toc13079782"/>
      <w:bookmarkStart w:id="1177" w:name="_Toc29811270"/>
      <w:bookmarkStart w:id="1178" w:name="_Toc29811721"/>
      <w:bookmarkStart w:id="1179" w:name="_Toc37268225"/>
      <w:bookmarkStart w:id="1180" w:name="_Toc37268676"/>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1176"/>
      <w:bookmarkEnd w:id="1177"/>
      <w:bookmarkEnd w:id="1178"/>
      <w:bookmarkEnd w:id="1179"/>
      <w:bookmarkEnd w:id="1180"/>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1181" w:name="_Toc13079783"/>
      <w:bookmarkStart w:id="1182" w:name="_Toc29811271"/>
      <w:bookmarkStart w:id="1183" w:name="_Toc29811722"/>
      <w:bookmarkStart w:id="1184" w:name="_Toc37268226"/>
      <w:bookmarkStart w:id="1185" w:name="_Toc37268677"/>
      <w:r w:rsidRPr="00C6449B">
        <w:rPr>
          <w:lang w:eastAsia="zh-CN"/>
        </w:rPr>
        <w:t>9.2.3</w:t>
      </w:r>
      <w:r w:rsidRPr="00C6449B">
        <w:rPr>
          <w:lang w:eastAsia="zh-CN"/>
        </w:rPr>
        <w:tab/>
      </w:r>
      <w:r w:rsidRPr="00C6449B">
        <w:t xml:space="preserve">Minimum requirement for </w:t>
      </w:r>
      <w:r w:rsidRPr="00C6449B">
        <w:rPr>
          <w:i/>
        </w:rPr>
        <w:t>BS type 2-O</w:t>
      </w:r>
      <w:bookmarkEnd w:id="1181"/>
      <w:bookmarkEnd w:id="1182"/>
      <w:bookmarkEnd w:id="1183"/>
      <w:bookmarkEnd w:id="1184"/>
      <w:bookmarkEnd w:id="1185"/>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1186" w:name="_Toc13079784"/>
      <w:bookmarkStart w:id="1187" w:name="_Toc29811272"/>
      <w:bookmarkStart w:id="1188" w:name="_Toc29811723"/>
      <w:bookmarkStart w:id="1189" w:name="_Toc37268227"/>
      <w:bookmarkStart w:id="1190" w:name="_Toc37268678"/>
      <w:r w:rsidRPr="00C6449B">
        <w:t>9.3</w:t>
      </w:r>
      <w:r w:rsidRPr="00C6449B">
        <w:tab/>
        <w:t>OTA base station output power</w:t>
      </w:r>
      <w:bookmarkEnd w:id="1186"/>
      <w:bookmarkEnd w:id="1187"/>
      <w:bookmarkEnd w:id="1188"/>
      <w:bookmarkEnd w:id="1189"/>
      <w:bookmarkEnd w:id="1190"/>
    </w:p>
    <w:p w14:paraId="4E0F619A" w14:textId="77777777" w:rsidR="00CF08D6" w:rsidRPr="00C6449B" w:rsidRDefault="00CF08D6" w:rsidP="00CF08D6">
      <w:pPr>
        <w:pStyle w:val="Heading3"/>
      </w:pPr>
      <w:bookmarkStart w:id="1191" w:name="_Toc13079785"/>
      <w:bookmarkStart w:id="1192" w:name="_Toc29811273"/>
      <w:bookmarkStart w:id="1193" w:name="_Toc29811724"/>
      <w:bookmarkStart w:id="1194" w:name="_Toc37268228"/>
      <w:bookmarkStart w:id="1195" w:name="_Toc37268679"/>
      <w:r w:rsidRPr="00C6449B">
        <w:t>9.3.1</w:t>
      </w:r>
      <w:r w:rsidRPr="00C6449B">
        <w:tab/>
        <w:t>General</w:t>
      </w:r>
      <w:bookmarkEnd w:id="1191"/>
      <w:bookmarkEnd w:id="1192"/>
      <w:bookmarkEnd w:id="1193"/>
      <w:bookmarkEnd w:id="1194"/>
      <w:bookmarkEnd w:id="1195"/>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1196" w:name="_Toc13079786"/>
      <w:bookmarkStart w:id="1197" w:name="_Toc29811274"/>
      <w:bookmarkStart w:id="1198" w:name="_Toc29811725"/>
      <w:bookmarkStart w:id="1199" w:name="_Toc37268229"/>
      <w:bookmarkStart w:id="1200" w:name="_Toc37268680"/>
      <w:r w:rsidRPr="00C6449B">
        <w:rPr>
          <w:lang w:eastAsia="zh-CN"/>
        </w:rPr>
        <w:t>9.3.2</w:t>
      </w:r>
      <w:r w:rsidRPr="00C6449B">
        <w:rPr>
          <w:lang w:eastAsia="zh-CN"/>
        </w:rPr>
        <w:tab/>
      </w:r>
      <w:r w:rsidRPr="00C6449B">
        <w:t xml:space="preserve">Minimum requirement for </w:t>
      </w:r>
      <w:r w:rsidRPr="00C6449B">
        <w:rPr>
          <w:i/>
        </w:rPr>
        <w:t>BS type 1-O</w:t>
      </w:r>
      <w:bookmarkEnd w:id="1196"/>
      <w:bookmarkEnd w:id="1197"/>
      <w:bookmarkEnd w:id="1198"/>
      <w:bookmarkEnd w:id="1199"/>
      <w:bookmarkEnd w:id="1200"/>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1201" w:name="_Toc13079787"/>
      <w:bookmarkStart w:id="1202" w:name="_Toc29811275"/>
      <w:bookmarkStart w:id="1203" w:name="_Toc29811726"/>
      <w:bookmarkStart w:id="1204" w:name="_Toc37268230"/>
      <w:bookmarkStart w:id="1205" w:name="_Toc37268681"/>
      <w:r w:rsidRPr="00C6449B">
        <w:rPr>
          <w:lang w:eastAsia="zh-CN"/>
        </w:rPr>
        <w:lastRenderedPageBreak/>
        <w:t>9.3.3</w:t>
      </w:r>
      <w:r w:rsidRPr="00C6449B">
        <w:rPr>
          <w:lang w:eastAsia="zh-CN"/>
        </w:rPr>
        <w:tab/>
      </w:r>
      <w:r w:rsidRPr="00C6449B">
        <w:t xml:space="preserve">Minimum requirement for </w:t>
      </w:r>
      <w:r w:rsidRPr="00C6449B">
        <w:rPr>
          <w:i/>
        </w:rPr>
        <w:t>BS type 2-O</w:t>
      </w:r>
      <w:bookmarkEnd w:id="1201"/>
      <w:bookmarkEnd w:id="1202"/>
      <w:bookmarkEnd w:id="1203"/>
      <w:bookmarkEnd w:id="1204"/>
      <w:bookmarkEnd w:id="1205"/>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1206" w:name="_Toc13079788"/>
      <w:bookmarkStart w:id="1207" w:name="_Toc29811276"/>
      <w:bookmarkStart w:id="1208" w:name="_Toc29811727"/>
      <w:bookmarkStart w:id="1209" w:name="_Toc37268231"/>
      <w:bookmarkStart w:id="1210" w:name="_Toc37268682"/>
      <w:r w:rsidRPr="00C6449B">
        <w:t>9.3.4</w:t>
      </w:r>
      <w:r w:rsidRPr="00C6449B">
        <w:tab/>
        <w:t>Additional requirements (regional)</w:t>
      </w:r>
      <w:bookmarkEnd w:id="1206"/>
      <w:bookmarkEnd w:id="1207"/>
      <w:bookmarkEnd w:id="1208"/>
      <w:bookmarkEnd w:id="1209"/>
      <w:bookmarkEnd w:id="1210"/>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1211" w:name="_Toc13079789"/>
      <w:bookmarkStart w:id="1212" w:name="_Toc29811277"/>
      <w:bookmarkStart w:id="1213" w:name="_Toc29811728"/>
      <w:bookmarkStart w:id="1214" w:name="_Hlk500499328"/>
      <w:bookmarkStart w:id="1215" w:name="_Toc37268232"/>
      <w:bookmarkStart w:id="1216" w:name="_Toc37268683"/>
      <w:r w:rsidRPr="00C6449B">
        <w:t>9.4</w:t>
      </w:r>
      <w:r w:rsidRPr="00C6449B">
        <w:tab/>
        <w:t>OTA output power dynamics</w:t>
      </w:r>
      <w:bookmarkEnd w:id="1211"/>
      <w:bookmarkEnd w:id="1212"/>
      <w:bookmarkEnd w:id="1213"/>
      <w:bookmarkEnd w:id="1215"/>
      <w:bookmarkEnd w:id="1216"/>
    </w:p>
    <w:p w14:paraId="11139BDD" w14:textId="77777777" w:rsidR="00CF08D6" w:rsidRPr="00C6449B" w:rsidRDefault="00CF08D6" w:rsidP="00CF08D6">
      <w:pPr>
        <w:pStyle w:val="Heading3"/>
      </w:pPr>
      <w:bookmarkStart w:id="1217" w:name="_Toc13079790"/>
      <w:bookmarkStart w:id="1218" w:name="_Toc29811278"/>
      <w:bookmarkStart w:id="1219" w:name="_Toc29811729"/>
      <w:bookmarkStart w:id="1220" w:name="_Hlk500499284"/>
      <w:bookmarkStart w:id="1221" w:name="_Toc37268233"/>
      <w:bookmarkStart w:id="1222" w:name="_Toc37268684"/>
      <w:bookmarkEnd w:id="1214"/>
      <w:r w:rsidRPr="00C6449B">
        <w:t>9.4.1</w:t>
      </w:r>
      <w:r w:rsidRPr="00C6449B">
        <w:tab/>
        <w:t>General</w:t>
      </w:r>
      <w:bookmarkEnd w:id="1217"/>
      <w:bookmarkEnd w:id="1218"/>
      <w:bookmarkEnd w:id="1219"/>
      <w:bookmarkEnd w:id="1221"/>
      <w:bookmarkEnd w:id="1222"/>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1223" w:name="_Toc13079791"/>
      <w:bookmarkStart w:id="1224" w:name="_Toc29811279"/>
      <w:bookmarkStart w:id="1225" w:name="_Toc29811730"/>
      <w:bookmarkStart w:id="1226" w:name="_Toc37268234"/>
      <w:bookmarkStart w:id="1227" w:name="_Toc37268685"/>
      <w:r w:rsidRPr="00C6449B">
        <w:t>9.4.2</w:t>
      </w:r>
      <w:r w:rsidRPr="00C6449B">
        <w:tab/>
        <w:t>OTA RE power control dynamic range</w:t>
      </w:r>
      <w:bookmarkEnd w:id="1223"/>
      <w:bookmarkEnd w:id="1224"/>
      <w:bookmarkEnd w:id="1225"/>
      <w:bookmarkEnd w:id="1226"/>
      <w:bookmarkEnd w:id="1227"/>
    </w:p>
    <w:p w14:paraId="4BC729A2" w14:textId="77777777" w:rsidR="00CF08D6" w:rsidRPr="00C6449B" w:rsidRDefault="00CF08D6" w:rsidP="00CF08D6">
      <w:pPr>
        <w:pStyle w:val="Heading4"/>
      </w:pPr>
      <w:bookmarkStart w:id="1228" w:name="_Toc13079792"/>
      <w:bookmarkStart w:id="1229" w:name="_Toc29811280"/>
      <w:bookmarkStart w:id="1230" w:name="_Toc29811731"/>
      <w:bookmarkStart w:id="1231" w:name="_Toc37268235"/>
      <w:bookmarkStart w:id="1232" w:name="_Toc37268686"/>
      <w:r w:rsidRPr="00C6449B">
        <w:t>9.4.2.1</w:t>
      </w:r>
      <w:r w:rsidRPr="00C6449B">
        <w:tab/>
        <w:t>General</w:t>
      </w:r>
      <w:bookmarkEnd w:id="1228"/>
      <w:bookmarkEnd w:id="1229"/>
      <w:bookmarkEnd w:id="1230"/>
      <w:bookmarkEnd w:id="1231"/>
      <w:bookmarkEnd w:id="1232"/>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1233" w:name="_Toc13079793"/>
      <w:bookmarkStart w:id="1234" w:name="_Toc29811281"/>
      <w:bookmarkStart w:id="1235" w:name="_Toc29811732"/>
      <w:bookmarkStart w:id="1236" w:name="_Toc37268236"/>
      <w:bookmarkStart w:id="1237" w:name="_Toc37268687"/>
      <w:r w:rsidRPr="00C6449B">
        <w:t>9.4.2.2</w:t>
      </w:r>
      <w:r w:rsidRPr="00C6449B">
        <w:tab/>
        <w:t xml:space="preserve">Minimum requirement for </w:t>
      </w:r>
      <w:r w:rsidRPr="00C6449B">
        <w:rPr>
          <w:i/>
        </w:rPr>
        <w:t>BS type 1-O</w:t>
      </w:r>
      <w:bookmarkEnd w:id="1233"/>
      <w:bookmarkEnd w:id="1234"/>
      <w:bookmarkEnd w:id="1235"/>
      <w:bookmarkEnd w:id="1236"/>
      <w:bookmarkEnd w:id="123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1238" w:name="_Toc13079794"/>
      <w:bookmarkStart w:id="1239" w:name="_Toc29811282"/>
      <w:bookmarkStart w:id="1240" w:name="_Toc29811733"/>
      <w:bookmarkStart w:id="1241" w:name="_Toc37268237"/>
      <w:bookmarkStart w:id="1242" w:name="_Toc37268688"/>
      <w:r w:rsidRPr="00C6449B">
        <w:t>9.4.3</w:t>
      </w:r>
      <w:r w:rsidRPr="00C6449B">
        <w:tab/>
        <w:t>OTA total power dynamic range</w:t>
      </w:r>
      <w:bookmarkEnd w:id="1238"/>
      <w:bookmarkEnd w:id="1239"/>
      <w:bookmarkEnd w:id="1240"/>
      <w:bookmarkEnd w:id="1241"/>
      <w:bookmarkEnd w:id="1242"/>
    </w:p>
    <w:p w14:paraId="6D11CF88" w14:textId="77777777" w:rsidR="00CF08D6" w:rsidRPr="00C6449B" w:rsidRDefault="00CF08D6" w:rsidP="00CF08D6">
      <w:pPr>
        <w:pStyle w:val="Heading4"/>
      </w:pPr>
      <w:bookmarkStart w:id="1243" w:name="_Toc13079795"/>
      <w:bookmarkStart w:id="1244" w:name="_Toc29811283"/>
      <w:bookmarkStart w:id="1245" w:name="_Toc29811734"/>
      <w:bookmarkStart w:id="1246" w:name="_Toc37268238"/>
      <w:bookmarkStart w:id="1247" w:name="_Toc37268689"/>
      <w:r w:rsidRPr="00C6449B">
        <w:t>9.4.3.1</w:t>
      </w:r>
      <w:r w:rsidRPr="00C6449B">
        <w:tab/>
        <w:t>General</w:t>
      </w:r>
      <w:bookmarkEnd w:id="1243"/>
      <w:bookmarkEnd w:id="1244"/>
      <w:bookmarkEnd w:id="1245"/>
      <w:bookmarkEnd w:id="1246"/>
      <w:bookmarkEnd w:id="1247"/>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1248" w:name="_Hlk528437478"/>
      <w:r w:rsidRPr="00C6449B">
        <w:t>when transmitting on all RBs</w:t>
      </w:r>
      <w:bookmarkEnd w:id="1248"/>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1249" w:name="_Toc13079796"/>
      <w:bookmarkStart w:id="1250" w:name="_Toc29811284"/>
      <w:bookmarkStart w:id="1251" w:name="_Toc29811735"/>
      <w:bookmarkStart w:id="1252" w:name="_Toc37268239"/>
      <w:bookmarkStart w:id="1253" w:name="_Toc37268690"/>
      <w:r w:rsidRPr="00C6449B">
        <w:t>9.4.3.2</w:t>
      </w:r>
      <w:r w:rsidRPr="00C6449B">
        <w:tab/>
        <w:t xml:space="preserve">Minimum requirement for </w:t>
      </w:r>
      <w:r w:rsidRPr="00C6449B">
        <w:rPr>
          <w:i/>
        </w:rPr>
        <w:t>BS type 1-O</w:t>
      </w:r>
      <w:bookmarkEnd w:id="1249"/>
      <w:bookmarkEnd w:id="1250"/>
      <w:bookmarkEnd w:id="1251"/>
      <w:bookmarkEnd w:id="1252"/>
      <w:bookmarkEnd w:id="1253"/>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1254" w:name="_Toc13079797"/>
      <w:bookmarkStart w:id="1255" w:name="_Toc29811285"/>
      <w:bookmarkStart w:id="1256" w:name="_Toc29811736"/>
      <w:bookmarkStart w:id="1257" w:name="_Toc37268240"/>
      <w:bookmarkStart w:id="1258" w:name="_Toc37268691"/>
      <w:r w:rsidRPr="00C6449B">
        <w:lastRenderedPageBreak/>
        <w:t>9.4.3.3</w:t>
      </w:r>
      <w:r w:rsidRPr="00C6449B">
        <w:tab/>
        <w:t xml:space="preserve">Minimum requirement for </w:t>
      </w:r>
      <w:r w:rsidRPr="00C6449B">
        <w:rPr>
          <w:i/>
        </w:rPr>
        <w:t>BS type 2-O</w:t>
      </w:r>
      <w:bookmarkEnd w:id="1254"/>
      <w:bookmarkEnd w:id="1255"/>
      <w:bookmarkEnd w:id="1256"/>
      <w:bookmarkEnd w:id="1257"/>
      <w:bookmarkEnd w:id="1258"/>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1220"/>
    </w:tbl>
    <w:p w14:paraId="29BCAE60" w14:textId="77777777" w:rsidR="00CF08D6" w:rsidRPr="00C6449B" w:rsidRDefault="00CF08D6" w:rsidP="00CF08D6"/>
    <w:p w14:paraId="467A64A1" w14:textId="77777777" w:rsidR="00CF08D6" w:rsidRPr="00C6449B" w:rsidRDefault="00CF08D6" w:rsidP="00CF08D6">
      <w:pPr>
        <w:pStyle w:val="Heading2"/>
      </w:pPr>
      <w:bookmarkStart w:id="1259" w:name="_Toc13079798"/>
      <w:bookmarkStart w:id="1260" w:name="_Toc29811286"/>
      <w:bookmarkStart w:id="1261" w:name="_Toc29811737"/>
      <w:bookmarkStart w:id="1262" w:name="_Toc37268241"/>
      <w:bookmarkStart w:id="1263" w:name="_Toc37268692"/>
      <w:r w:rsidRPr="00C6449B">
        <w:t>9.5</w:t>
      </w:r>
      <w:r w:rsidRPr="00C6449B">
        <w:tab/>
        <w:t>OTA transmit ON/OFF power</w:t>
      </w:r>
      <w:bookmarkEnd w:id="1259"/>
      <w:bookmarkEnd w:id="1260"/>
      <w:bookmarkEnd w:id="1261"/>
      <w:bookmarkEnd w:id="1262"/>
      <w:bookmarkEnd w:id="1263"/>
    </w:p>
    <w:p w14:paraId="60734077" w14:textId="77777777" w:rsidR="00CF08D6" w:rsidRPr="00C6449B" w:rsidRDefault="00CF08D6" w:rsidP="00CF08D6">
      <w:pPr>
        <w:pStyle w:val="Heading3"/>
      </w:pPr>
      <w:bookmarkStart w:id="1264" w:name="_Toc13079799"/>
      <w:bookmarkStart w:id="1265" w:name="_Toc29811287"/>
      <w:bookmarkStart w:id="1266" w:name="_Toc29811738"/>
      <w:bookmarkStart w:id="1267" w:name="_Toc37268242"/>
      <w:bookmarkStart w:id="1268" w:name="_Toc37268693"/>
      <w:r w:rsidRPr="00C6449B">
        <w:t>9.5.1</w:t>
      </w:r>
      <w:r w:rsidRPr="00C6449B">
        <w:tab/>
        <w:t>General</w:t>
      </w:r>
      <w:bookmarkEnd w:id="1264"/>
      <w:bookmarkEnd w:id="1265"/>
      <w:bookmarkEnd w:id="1266"/>
      <w:bookmarkEnd w:id="1267"/>
      <w:bookmarkEnd w:id="1268"/>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1269" w:name="_Toc13079800"/>
      <w:bookmarkStart w:id="1270" w:name="_Toc29811288"/>
      <w:bookmarkStart w:id="1271" w:name="_Toc29811739"/>
      <w:bookmarkStart w:id="1272" w:name="_Toc37268243"/>
      <w:bookmarkStart w:id="1273" w:name="_Toc37268694"/>
      <w:r w:rsidRPr="00C6449B">
        <w:t>9.5.2</w:t>
      </w:r>
      <w:r w:rsidRPr="00C6449B">
        <w:tab/>
        <w:t>OTA transmitter OFF power</w:t>
      </w:r>
      <w:bookmarkEnd w:id="1269"/>
      <w:bookmarkEnd w:id="1270"/>
      <w:bookmarkEnd w:id="1271"/>
      <w:bookmarkEnd w:id="1272"/>
      <w:bookmarkEnd w:id="1273"/>
    </w:p>
    <w:p w14:paraId="6AB56DBA" w14:textId="77777777" w:rsidR="00CF08D6" w:rsidRPr="00C6449B" w:rsidRDefault="00CF08D6" w:rsidP="00CF08D6">
      <w:pPr>
        <w:pStyle w:val="Heading4"/>
      </w:pPr>
      <w:bookmarkStart w:id="1274" w:name="_Toc13079801"/>
      <w:bookmarkStart w:id="1275" w:name="_Toc29811289"/>
      <w:bookmarkStart w:id="1276" w:name="_Toc29811740"/>
      <w:bookmarkStart w:id="1277" w:name="_Toc37268244"/>
      <w:bookmarkStart w:id="1278" w:name="_Toc37268695"/>
      <w:r w:rsidRPr="00C6449B">
        <w:t>9.5.2.1</w:t>
      </w:r>
      <w:r w:rsidRPr="00C6449B">
        <w:tab/>
        <w:t>General</w:t>
      </w:r>
      <w:bookmarkEnd w:id="1274"/>
      <w:bookmarkEnd w:id="1275"/>
      <w:bookmarkEnd w:id="1276"/>
      <w:bookmarkEnd w:id="1277"/>
      <w:bookmarkEnd w:id="1278"/>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1279" w:name="_Hlk498674997"/>
      <w:r w:rsidRPr="00C6449B">
        <w:t xml:space="preserve"> on the assigned channel frequency during the </w:t>
      </w:r>
      <w:r w:rsidRPr="00C6449B">
        <w:rPr>
          <w:i/>
        </w:rPr>
        <w:t>transmitter OFF period</w:t>
      </w:r>
      <w:r w:rsidRPr="00C6449B">
        <w:t>. N = SCS/15, where SCS is Sub Carrier Spacing in kHz</w:t>
      </w:r>
      <w:bookmarkEnd w:id="1279"/>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1280" w:name="_Hlk528438836"/>
      <w:r w:rsidRPr="00C6449B">
        <w:t>and</w:t>
      </w:r>
      <w:r w:rsidRPr="00C6449B">
        <w:rPr>
          <w:i/>
        </w:rPr>
        <w:t xml:space="preserve"> single band RIBs </w:t>
      </w:r>
      <w:r w:rsidRPr="00C6449B">
        <w:t>supporting transmission in multiple bands</w:t>
      </w:r>
      <w:bookmarkEnd w:id="1280"/>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1281" w:name="_Toc13079802"/>
      <w:bookmarkStart w:id="1282" w:name="_Toc29811290"/>
      <w:bookmarkStart w:id="1283" w:name="_Toc29811741"/>
      <w:bookmarkStart w:id="1284" w:name="_Toc37268245"/>
      <w:bookmarkStart w:id="1285" w:name="_Toc37268696"/>
      <w:r w:rsidRPr="00C6449B">
        <w:t>9.5.2.2</w:t>
      </w:r>
      <w:r w:rsidRPr="00C6449B">
        <w:tab/>
      </w:r>
      <w:r w:rsidRPr="00C6449B">
        <w:rPr>
          <w:lang w:eastAsia="zh-CN"/>
        </w:rPr>
        <w:t xml:space="preserve">Minimum requirement for </w:t>
      </w:r>
      <w:r w:rsidRPr="00C6449B">
        <w:rPr>
          <w:i/>
          <w:lang w:eastAsia="zh-CN"/>
        </w:rPr>
        <w:t>BS type 1-O</w:t>
      </w:r>
      <w:bookmarkEnd w:id="1281"/>
      <w:bookmarkEnd w:id="1282"/>
      <w:bookmarkEnd w:id="1283"/>
      <w:bookmarkEnd w:id="1284"/>
      <w:bookmarkEnd w:id="1285"/>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1286" w:name="_Toc13079803"/>
      <w:bookmarkStart w:id="1287" w:name="_Toc29811291"/>
      <w:bookmarkStart w:id="1288" w:name="_Toc29811742"/>
      <w:bookmarkStart w:id="1289" w:name="_Toc37268246"/>
      <w:bookmarkStart w:id="1290" w:name="_Toc37268697"/>
      <w:r w:rsidRPr="00C6449B">
        <w:t>9.5.2.3</w:t>
      </w:r>
      <w:r w:rsidRPr="00C6449B">
        <w:tab/>
      </w:r>
      <w:r w:rsidRPr="00C6449B">
        <w:rPr>
          <w:lang w:eastAsia="zh-CN"/>
        </w:rPr>
        <w:t xml:space="preserve">Minimum requirement for </w:t>
      </w:r>
      <w:r w:rsidRPr="00C6449B">
        <w:rPr>
          <w:i/>
          <w:lang w:eastAsia="zh-CN"/>
        </w:rPr>
        <w:t>BS type 2-O</w:t>
      </w:r>
      <w:bookmarkEnd w:id="1286"/>
      <w:bookmarkEnd w:id="1287"/>
      <w:bookmarkEnd w:id="1288"/>
      <w:bookmarkEnd w:id="1289"/>
      <w:bookmarkEnd w:id="129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1291" w:name="_Toc13079804"/>
      <w:bookmarkStart w:id="1292" w:name="_Toc29811292"/>
      <w:bookmarkStart w:id="1293" w:name="_Toc29811743"/>
      <w:bookmarkStart w:id="1294" w:name="_Toc37268247"/>
      <w:bookmarkStart w:id="1295" w:name="_Toc37268698"/>
      <w:r w:rsidRPr="00C6449B">
        <w:t>9.5.3</w:t>
      </w:r>
      <w:r w:rsidRPr="00C6449B">
        <w:tab/>
        <w:t>OTA transient period</w:t>
      </w:r>
      <w:bookmarkEnd w:id="1291"/>
      <w:bookmarkEnd w:id="1292"/>
      <w:bookmarkEnd w:id="1293"/>
      <w:bookmarkEnd w:id="1294"/>
      <w:bookmarkEnd w:id="1295"/>
    </w:p>
    <w:p w14:paraId="2115C69C" w14:textId="77777777" w:rsidR="00CF08D6" w:rsidRPr="00C6449B" w:rsidRDefault="00CF08D6" w:rsidP="00CF08D6">
      <w:pPr>
        <w:pStyle w:val="Heading4"/>
      </w:pPr>
      <w:bookmarkStart w:id="1296" w:name="_Toc13079805"/>
      <w:bookmarkStart w:id="1297" w:name="_Toc29811293"/>
      <w:bookmarkStart w:id="1298" w:name="_Toc29811744"/>
      <w:bookmarkStart w:id="1299" w:name="_Toc37268248"/>
      <w:bookmarkStart w:id="1300" w:name="_Toc37268699"/>
      <w:r w:rsidRPr="00C6449B">
        <w:t>9.5.3.1</w:t>
      </w:r>
      <w:r w:rsidRPr="00C6449B">
        <w:tab/>
        <w:t>General</w:t>
      </w:r>
      <w:bookmarkEnd w:id="1296"/>
      <w:bookmarkEnd w:id="1297"/>
      <w:bookmarkEnd w:id="1298"/>
      <w:bookmarkEnd w:id="1299"/>
      <w:bookmarkEnd w:id="1300"/>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1301" w:name="_Toc13079806"/>
      <w:bookmarkStart w:id="1302" w:name="_Toc29811294"/>
      <w:bookmarkStart w:id="1303" w:name="_Toc29811745"/>
      <w:bookmarkStart w:id="1304" w:name="_Toc37268249"/>
      <w:bookmarkStart w:id="1305" w:name="_Toc37268700"/>
      <w:r w:rsidRPr="00C6449B">
        <w:lastRenderedPageBreak/>
        <w:t>9.5.3.2</w:t>
      </w:r>
      <w:r w:rsidRPr="00C6449B">
        <w:tab/>
        <w:t xml:space="preserve">Minimum requirement for </w:t>
      </w:r>
      <w:r w:rsidRPr="00C6449B">
        <w:rPr>
          <w:i/>
        </w:rPr>
        <w:t>BS type 1-O</w:t>
      </w:r>
      <w:bookmarkEnd w:id="1301"/>
      <w:bookmarkEnd w:id="1302"/>
      <w:bookmarkEnd w:id="1303"/>
      <w:bookmarkEnd w:id="1304"/>
      <w:bookmarkEnd w:id="1305"/>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1306" w:name="_Toc13079807"/>
      <w:bookmarkStart w:id="1307" w:name="_Toc29811295"/>
      <w:bookmarkStart w:id="1308" w:name="_Toc29811746"/>
      <w:bookmarkStart w:id="1309" w:name="_Toc37268250"/>
      <w:bookmarkStart w:id="1310" w:name="_Toc37268701"/>
      <w:r w:rsidRPr="00C6449B">
        <w:t>9.5.3.3</w:t>
      </w:r>
      <w:r w:rsidRPr="00C6449B">
        <w:tab/>
        <w:t xml:space="preserve">Minimum requirement for </w:t>
      </w:r>
      <w:r w:rsidRPr="00C6449B">
        <w:rPr>
          <w:i/>
        </w:rPr>
        <w:t>BS type 2-O</w:t>
      </w:r>
      <w:bookmarkEnd w:id="1306"/>
      <w:bookmarkEnd w:id="1307"/>
      <w:bookmarkEnd w:id="1308"/>
      <w:bookmarkEnd w:id="1309"/>
      <w:bookmarkEnd w:id="1310"/>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1311" w:name="_Toc13079808"/>
      <w:bookmarkStart w:id="1312" w:name="_Toc29811296"/>
      <w:bookmarkStart w:id="1313" w:name="_Toc29811747"/>
      <w:bookmarkStart w:id="1314" w:name="_Toc37268251"/>
      <w:bookmarkStart w:id="1315" w:name="_Toc37268702"/>
      <w:r w:rsidRPr="00C6449B">
        <w:t>9.6</w:t>
      </w:r>
      <w:r w:rsidRPr="00C6449B">
        <w:tab/>
        <w:t>OTA transmitted signal quality</w:t>
      </w:r>
      <w:bookmarkEnd w:id="1311"/>
      <w:bookmarkEnd w:id="1312"/>
      <w:bookmarkEnd w:id="1313"/>
      <w:bookmarkEnd w:id="1314"/>
      <w:bookmarkEnd w:id="1315"/>
    </w:p>
    <w:p w14:paraId="673D6687" w14:textId="77777777" w:rsidR="00CF08D6" w:rsidRPr="00C6449B" w:rsidRDefault="00CF08D6" w:rsidP="00CF08D6">
      <w:pPr>
        <w:pStyle w:val="Heading3"/>
      </w:pPr>
      <w:bookmarkStart w:id="1316" w:name="_Toc13079809"/>
      <w:bookmarkStart w:id="1317" w:name="_Toc29811297"/>
      <w:bookmarkStart w:id="1318" w:name="_Toc29811748"/>
      <w:bookmarkStart w:id="1319" w:name="_Toc37268252"/>
      <w:bookmarkStart w:id="1320" w:name="_Toc37268703"/>
      <w:r w:rsidRPr="00C6449B">
        <w:rPr>
          <w:lang w:eastAsia="zh-CN"/>
        </w:rPr>
        <w:t>9</w:t>
      </w:r>
      <w:r w:rsidRPr="00C6449B">
        <w:t>.</w:t>
      </w:r>
      <w:r w:rsidRPr="00C6449B">
        <w:rPr>
          <w:lang w:eastAsia="zh-CN"/>
        </w:rPr>
        <w:t>6</w:t>
      </w:r>
      <w:r w:rsidRPr="00C6449B">
        <w:t>.1</w:t>
      </w:r>
      <w:r w:rsidRPr="00C6449B">
        <w:tab/>
        <w:t>OTA frequency error</w:t>
      </w:r>
      <w:bookmarkEnd w:id="1316"/>
      <w:bookmarkEnd w:id="1317"/>
      <w:bookmarkEnd w:id="1318"/>
      <w:bookmarkEnd w:id="1319"/>
      <w:bookmarkEnd w:id="1320"/>
    </w:p>
    <w:p w14:paraId="39934068" w14:textId="77777777" w:rsidR="00CF08D6" w:rsidRPr="00C6449B" w:rsidRDefault="00CF08D6" w:rsidP="00CF08D6">
      <w:pPr>
        <w:pStyle w:val="Heading4"/>
        <w:rPr>
          <w:lang w:eastAsia="zh-CN"/>
        </w:rPr>
      </w:pPr>
      <w:bookmarkStart w:id="1321" w:name="_Toc13079810"/>
      <w:bookmarkStart w:id="1322" w:name="_Toc29811298"/>
      <w:bookmarkStart w:id="1323" w:name="_Toc29811749"/>
      <w:bookmarkStart w:id="1324" w:name="_Toc37268253"/>
      <w:bookmarkStart w:id="1325" w:name="_Toc37268704"/>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1321"/>
      <w:bookmarkEnd w:id="1322"/>
      <w:bookmarkEnd w:id="1323"/>
      <w:bookmarkEnd w:id="1324"/>
      <w:bookmarkEnd w:id="1325"/>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1326" w:name="_Toc13079811"/>
      <w:bookmarkStart w:id="1327" w:name="_Toc29811299"/>
      <w:bookmarkStart w:id="1328" w:name="_Toc29811750"/>
      <w:bookmarkStart w:id="1329" w:name="_Toc37268254"/>
      <w:bookmarkStart w:id="1330" w:name="_Toc37268705"/>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1326"/>
      <w:bookmarkEnd w:id="1327"/>
      <w:bookmarkEnd w:id="1328"/>
      <w:bookmarkEnd w:id="1329"/>
      <w:bookmarkEnd w:id="1330"/>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1331" w:name="_Toc13079812"/>
      <w:bookmarkStart w:id="1332" w:name="_Toc29811300"/>
      <w:bookmarkStart w:id="1333" w:name="_Toc29811751"/>
      <w:bookmarkStart w:id="1334" w:name="_Toc37268255"/>
      <w:bookmarkStart w:id="1335" w:name="_Toc37268706"/>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1331"/>
      <w:bookmarkEnd w:id="1332"/>
      <w:bookmarkEnd w:id="1333"/>
      <w:bookmarkEnd w:id="1334"/>
      <w:bookmarkEnd w:id="1335"/>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1336" w:name="_Toc13079813"/>
      <w:bookmarkStart w:id="1337" w:name="_Toc29811301"/>
      <w:bookmarkStart w:id="1338" w:name="_Toc29811752"/>
      <w:bookmarkStart w:id="1339" w:name="_Toc37268256"/>
      <w:bookmarkStart w:id="1340" w:name="_Toc37268707"/>
      <w:r w:rsidRPr="00C6449B">
        <w:lastRenderedPageBreak/>
        <w:t>9.6.2</w:t>
      </w:r>
      <w:r w:rsidRPr="00C6449B">
        <w:tab/>
        <w:t>OTA modulation quality</w:t>
      </w:r>
      <w:bookmarkEnd w:id="1336"/>
      <w:bookmarkEnd w:id="1337"/>
      <w:bookmarkEnd w:id="1338"/>
      <w:bookmarkEnd w:id="1339"/>
      <w:bookmarkEnd w:id="1340"/>
    </w:p>
    <w:p w14:paraId="18655067" w14:textId="77777777" w:rsidR="00CF08D6" w:rsidRPr="00C6449B" w:rsidRDefault="00CF08D6" w:rsidP="00CF08D6">
      <w:pPr>
        <w:pStyle w:val="Heading4"/>
      </w:pPr>
      <w:bookmarkStart w:id="1341" w:name="_Toc13079814"/>
      <w:bookmarkStart w:id="1342" w:name="_Toc29811302"/>
      <w:bookmarkStart w:id="1343" w:name="_Toc29811753"/>
      <w:bookmarkStart w:id="1344" w:name="_Toc37268257"/>
      <w:bookmarkStart w:id="1345" w:name="_Toc37268708"/>
      <w:r w:rsidRPr="00C6449B">
        <w:t>9.6.2.1</w:t>
      </w:r>
      <w:r w:rsidRPr="00C6449B">
        <w:tab/>
        <w:t>General</w:t>
      </w:r>
      <w:bookmarkEnd w:id="1341"/>
      <w:bookmarkEnd w:id="1342"/>
      <w:bookmarkEnd w:id="1343"/>
      <w:bookmarkEnd w:id="1344"/>
      <w:bookmarkEnd w:id="1345"/>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1346" w:name="_Toc13079815"/>
      <w:bookmarkStart w:id="1347" w:name="_Toc29811303"/>
      <w:bookmarkStart w:id="1348" w:name="_Toc29811754"/>
      <w:bookmarkStart w:id="1349" w:name="_Toc37268258"/>
      <w:bookmarkStart w:id="1350" w:name="_Toc37268709"/>
      <w:r w:rsidRPr="00C6449B">
        <w:t>9.6.2.2</w:t>
      </w:r>
      <w:r w:rsidRPr="00C6449B">
        <w:tab/>
        <w:t xml:space="preserve">Minimum Requirement for </w:t>
      </w:r>
      <w:r w:rsidRPr="00C6449B">
        <w:rPr>
          <w:i/>
        </w:rPr>
        <w:t>BS type 1-O</w:t>
      </w:r>
      <w:bookmarkEnd w:id="1346"/>
      <w:bookmarkEnd w:id="1347"/>
      <w:bookmarkEnd w:id="1348"/>
      <w:bookmarkEnd w:id="1349"/>
      <w:bookmarkEnd w:id="1350"/>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1351" w:name="_Toc13079816"/>
      <w:bookmarkStart w:id="1352" w:name="_Toc29811304"/>
      <w:bookmarkStart w:id="1353" w:name="_Toc29811755"/>
      <w:bookmarkStart w:id="1354" w:name="_Toc37268259"/>
      <w:bookmarkStart w:id="1355" w:name="_Toc37268710"/>
      <w:r w:rsidRPr="00C6449B">
        <w:t>9.6.2.3</w:t>
      </w:r>
      <w:r w:rsidRPr="00C6449B">
        <w:tab/>
      </w:r>
      <w:bookmarkStart w:id="1356" w:name="_Hlk497671816"/>
      <w:r w:rsidRPr="00C6449B">
        <w:t xml:space="preserve">Minimum Requirement for </w:t>
      </w:r>
      <w:r w:rsidRPr="00C6449B">
        <w:rPr>
          <w:i/>
        </w:rPr>
        <w:t>BS type 2-O</w:t>
      </w:r>
      <w:bookmarkEnd w:id="1351"/>
      <w:bookmarkEnd w:id="1352"/>
      <w:bookmarkEnd w:id="1353"/>
      <w:bookmarkEnd w:id="1354"/>
      <w:bookmarkEnd w:id="1355"/>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1356"/>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1357" w:name="_Toc13079817"/>
      <w:bookmarkStart w:id="1358" w:name="_Toc29811305"/>
      <w:bookmarkStart w:id="1359" w:name="_Toc29811756"/>
      <w:bookmarkStart w:id="1360" w:name="_Toc37268260"/>
      <w:bookmarkStart w:id="1361" w:name="_Toc37268711"/>
      <w:r w:rsidRPr="00C6449B">
        <w:t>9.6.2.3.1</w:t>
      </w:r>
      <w:r w:rsidRPr="00C6449B">
        <w:tab/>
        <w:t>EVM frame structure for measurement</w:t>
      </w:r>
      <w:bookmarkEnd w:id="1357"/>
      <w:bookmarkEnd w:id="1358"/>
      <w:bookmarkEnd w:id="1359"/>
      <w:bookmarkEnd w:id="1360"/>
      <w:bookmarkEnd w:id="1361"/>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1362" w:name="_Toc13079818"/>
      <w:bookmarkStart w:id="1363" w:name="_Toc29811306"/>
      <w:bookmarkStart w:id="1364" w:name="_Toc29811757"/>
      <w:bookmarkStart w:id="1365" w:name="_Toc37268261"/>
      <w:bookmarkStart w:id="1366" w:name="_Toc37268712"/>
      <w:r w:rsidRPr="00C6449B">
        <w:rPr>
          <w:lang w:val="en-US"/>
        </w:rPr>
        <w:t>9.6.3</w:t>
      </w:r>
      <w:r w:rsidRPr="00C6449B">
        <w:rPr>
          <w:lang w:val="en-US"/>
        </w:rPr>
        <w:tab/>
        <w:t>OTA time alignment error</w:t>
      </w:r>
      <w:bookmarkEnd w:id="1362"/>
      <w:bookmarkEnd w:id="1363"/>
      <w:bookmarkEnd w:id="1364"/>
      <w:bookmarkEnd w:id="1365"/>
      <w:bookmarkEnd w:id="1366"/>
    </w:p>
    <w:p w14:paraId="54884337" w14:textId="77777777" w:rsidR="00CF08D6" w:rsidRPr="00C6449B" w:rsidRDefault="00CF08D6" w:rsidP="00CF08D6">
      <w:pPr>
        <w:pStyle w:val="Heading4"/>
        <w:rPr>
          <w:lang w:val="en-US"/>
        </w:rPr>
      </w:pPr>
      <w:bookmarkStart w:id="1367" w:name="_Toc13079819"/>
      <w:bookmarkStart w:id="1368" w:name="_Toc29811307"/>
      <w:bookmarkStart w:id="1369" w:name="_Toc29811758"/>
      <w:bookmarkStart w:id="1370" w:name="_Toc37268262"/>
      <w:bookmarkStart w:id="1371" w:name="_Toc37268713"/>
      <w:r w:rsidRPr="00C6449B">
        <w:t>9.6.3.1</w:t>
      </w:r>
      <w:r w:rsidRPr="00C6449B">
        <w:tab/>
        <w:t>General</w:t>
      </w:r>
      <w:bookmarkEnd w:id="1367"/>
      <w:bookmarkEnd w:id="1368"/>
      <w:bookmarkEnd w:id="1369"/>
      <w:bookmarkEnd w:id="1370"/>
      <w:bookmarkEnd w:id="1371"/>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1372" w:name="_Toc13079820"/>
      <w:bookmarkStart w:id="1373" w:name="_Toc29811308"/>
      <w:bookmarkStart w:id="1374" w:name="_Toc29811759"/>
      <w:bookmarkStart w:id="1375" w:name="_Toc37268263"/>
      <w:bookmarkStart w:id="1376" w:name="_Toc37268714"/>
      <w:r w:rsidRPr="00C6449B">
        <w:t>9.6.3.2</w:t>
      </w:r>
      <w:r w:rsidRPr="00C6449B">
        <w:tab/>
        <w:t>Minimum requirement</w:t>
      </w:r>
      <w:r w:rsidRPr="00C6449B">
        <w:rPr>
          <w:lang w:eastAsia="ja-JP"/>
        </w:rPr>
        <w:t xml:space="preserve"> for </w:t>
      </w:r>
      <w:r w:rsidRPr="00C6449B">
        <w:rPr>
          <w:i/>
          <w:lang w:eastAsia="ja-JP"/>
        </w:rPr>
        <w:t>BS type 1-O</w:t>
      </w:r>
      <w:bookmarkEnd w:id="1372"/>
      <w:bookmarkEnd w:id="1373"/>
      <w:bookmarkEnd w:id="1374"/>
      <w:bookmarkEnd w:id="1375"/>
      <w:bookmarkEnd w:id="1376"/>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1377" w:name="_Toc13079821"/>
      <w:bookmarkStart w:id="1378" w:name="_Toc29811309"/>
      <w:bookmarkStart w:id="1379" w:name="_Toc29811760"/>
      <w:bookmarkStart w:id="1380" w:name="_Toc37268264"/>
      <w:bookmarkStart w:id="1381" w:name="_Toc37268715"/>
      <w:r w:rsidRPr="00C6449B">
        <w:t>9.6.3.3</w:t>
      </w:r>
      <w:r w:rsidRPr="00C6449B">
        <w:tab/>
        <w:t>Minimum requirement</w:t>
      </w:r>
      <w:r w:rsidRPr="00C6449B">
        <w:rPr>
          <w:lang w:eastAsia="ja-JP"/>
        </w:rPr>
        <w:t xml:space="preserve"> for </w:t>
      </w:r>
      <w:r w:rsidRPr="00C6449B">
        <w:rPr>
          <w:i/>
          <w:lang w:eastAsia="ja-JP"/>
        </w:rPr>
        <w:t>BS type 2-O</w:t>
      </w:r>
      <w:bookmarkEnd w:id="1377"/>
      <w:bookmarkEnd w:id="1378"/>
      <w:bookmarkEnd w:id="1379"/>
      <w:bookmarkEnd w:id="1380"/>
      <w:bookmarkEnd w:id="1381"/>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1382" w:name="_Toc13079822"/>
      <w:bookmarkStart w:id="1383" w:name="_Toc29811310"/>
      <w:bookmarkStart w:id="1384" w:name="_Toc29811761"/>
      <w:bookmarkStart w:id="1385" w:name="_Toc37268265"/>
      <w:bookmarkStart w:id="1386" w:name="_Toc37268716"/>
      <w:r w:rsidRPr="00C6449B">
        <w:t>9.7</w:t>
      </w:r>
      <w:r w:rsidRPr="00C6449B">
        <w:tab/>
        <w:t>OTA unwanted emissions</w:t>
      </w:r>
      <w:bookmarkEnd w:id="1382"/>
      <w:bookmarkEnd w:id="1383"/>
      <w:bookmarkEnd w:id="1384"/>
      <w:bookmarkEnd w:id="1385"/>
      <w:bookmarkEnd w:id="1386"/>
    </w:p>
    <w:p w14:paraId="717B3001" w14:textId="77777777" w:rsidR="00CF08D6" w:rsidRPr="00C6449B" w:rsidRDefault="00CF08D6" w:rsidP="00CF08D6">
      <w:pPr>
        <w:pStyle w:val="Heading3"/>
      </w:pPr>
      <w:bookmarkStart w:id="1387" w:name="_Toc13079823"/>
      <w:bookmarkStart w:id="1388" w:name="_Toc29811311"/>
      <w:bookmarkStart w:id="1389" w:name="_Toc29811762"/>
      <w:bookmarkStart w:id="1390" w:name="_Toc37268266"/>
      <w:bookmarkStart w:id="1391" w:name="_Toc37268717"/>
      <w:r w:rsidRPr="00C6449B">
        <w:t>9.7.1</w:t>
      </w:r>
      <w:r w:rsidRPr="00C6449B">
        <w:tab/>
        <w:t>General</w:t>
      </w:r>
      <w:bookmarkEnd w:id="1387"/>
      <w:bookmarkEnd w:id="1388"/>
      <w:bookmarkEnd w:id="1389"/>
      <w:bookmarkEnd w:id="1390"/>
      <w:bookmarkEnd w:id="1391"/>
    </w:p>
    <w:p w14:paraId="1DED77FF" w14:textId="77777777" w:rsidR="00CF08D6" w:rsidRPr="00C6449B" w:rsidRDefault="00CF08D6" w:rsidP="00CF08D6">
      <w:bookmarkStart w:id="139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139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1393" w:name="_Toc13079824"/>
      <w:bookmarkStart w:id="1394" w:name="_Toc29811312"/>
      <w:bookmarkStart w:id="1395" w:name="_Toc29811763"/>
      <w:bookmarkStart w:id="1396" w:name="_Toc37268267"/>
      <w:bookmarkStart w:id="1397" w:name="_Toc37268718"/>
      <w:r w:rsidRPr="00C6449B">
        <w:rPr>
          <w:szCs w:val="28"/>
        </w:rPr>
        <w:t>9.7.2</w:t>
      </w:r>
      <w:r w:rsidRPr="00C6449B">
        <w:rPr>
          <w:szCs w:val="28"/>
        </w:rPr>
        <w:tab/>
        <w:t>OTA occupied bandwidth</w:t>
      </w:r>
      <w:bookmarkEnd w:id="1393"/>
      <w:bookmarkEnd w:id="1394"/>
      <w:bookmarkEnd w:id="1395"/>
      <w:bookmarkEnd w:id="1396"/>
      <w:bookmarkEnd w:id="1397"/>
    </w:p>
    <w:p w14:paraId="3C60A5DE" w14:textId="77777777" w:rsidR="00CF08D6" w:rsidRPr="00C6449B" w:rsidRDefault="00CF08D6" w:rsidP="00CF08D6">
      <w:pPr>
        <w:pStyle w:val="Heading4"/>
      </w:pPr>
      <w:bookmarkStart w:id="1398" w:name="_Toc13079825"/>
      <w:bookmarkStart w:id="1399" w:name="_Toc29811313"/>
      <w:bookmarkStart w:id="1400" w:name="_Toc29811764"/>
      <w:bookmarkStart w:id="1401" w:name="_Toc37268268"/>
      <w:bookmarkStart w:id="1402" w:name="_Toc37268719"/>
      <w:r w:rsidRPr="00C6449B">
        <w:t>9.7.2.1</w:t>
      </w:r>
      <w:r w:rsidRPr="00C6449B">
        <w:tab/>
        <w:t>General</w:t>
      </w:r>
      <w:bookmarkEnd w:id="1398"/>
      <w:bookmarkEnd w:id="1399"/>
      <w:bookmarkEnd w:id="1400"/>
      <w:bookmarkEnd w:id="1401"/>
      <w:bookmarkEnd w:id="1402"/>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1403" w:name="_Toc13079826"/>
      <w:bookmarkStart w:id="1404" w:name="_Toc29811314"/>
      <w:bookmarkStart w:id="1405" w:name="_Toc29811765"/>
      <w:bookmarkStart w:id="1406" w:name="_Toc37268269"/>
      <w:bookmarkStart w:id="1407" w:name="_Toc37268720"/>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1403"/>
      <w:bookmarkEnd w:id="1404"/>
      <w:bookmarkEnd w:id="1405"/>
      <w:bookmarkEnd w:id="1406"/>
      <w:bookmarkEnd w:id="1407"/>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1408" w:name="_Toc13079827"/>
      <w:bookmarkStart w:id="1409" w:name="_Toc29811315"/>
      <w:bookmarkStart w:id="1410" w:name="_Toc29811766"/>
      <w:bookmarkStart w:id="1411" w:name="_Toc37268270"/>
      <w:bookmarkStart w:id="1412" w:name="_Toc37268721"/>
      <w:r w:rsidRPr="00C6449B">
        <w:t>9.7.3</w:t>
      </w:r>
      <w:r w:rsidRPr="00C6449B">
        <w:tab/>
        <w:t>OTA Adjacent Channel Leakage Power Ratio (ACLR)</w:t>
      </w:r>
      <w:bookmarkEnd w:id="1408"/>
      <w:bookmarkEnd w:id="1409"/>
      <w:bookmarkEnd w:id="1410"/>
      <w:bookmarkEnd w:id="1411"/>
      <w:bookmarkEnd w:id="1412"/>
    </w:p>
    <w:p w14:paraId="6ABA55F3" w14:textId="77777777" w:rsidR="00CF08D6" w:rsidRPr="00C6449B" w:rsidRDefault="00CF08D6" w:rsidP="00CF08D6">
      <w:pPr>
        <w:pStyle w:val="Heading4"/>
      </w:pPr>
      <w:bookmarkStart w:id="1413" w:name="_Toc13079828"/>
      <w:bookmarkStart w:id="1414" w:name="_Toc29811316"/>
      <w:bookmarkStart w:id="1415" w:name="_Toc29811767"/>
      <w:bookmarkStart w:id="1416" w:name="_Toc37268271"/>
      <w:bookmarkStart w:id="1417" w:name="_Toc37268722"/>
      <w:r w:rsidRPr="00C6449B">
        <w:t>9.7.3.1</w:t>
      </w:r>
      <w:r w:rsidRPr="00C6449B">
        <w:tab/>
        <w:t>General</w:t>
      </w:r>
      <w:bookmarkEnd w:id="1413"/>
      <w:bookmarkEnd w:id="1414"/>
      <w:bookmarkEnd w:id="1415"/>
      <w:bookmarkEnd w:id="1416"/>
      <w:bookmarkEnd w:id="1417"/>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1418" w:name="_Toc13079829"/>
      <w:bookmarkStart w:id="1419" w:name="_Toc29811317"/>
      <w:bookmarkStart w:id="1420" w:name="_Toc29811768"/>
      <w:bookmarkStart w:id="1421" w:name="_Toc37268272"/>
      <w:bookmarkStart w:id="1422" w:name="_Toc37268723"/>
      <w:r w:rsidRPr="00C6449B">
        <w:t>9.7.3.2</w:t>
      </w:r>
      <w:r w:rsidRPr="00C6449B">
        <w:tab/>
        <w:t xml:space="preserve">Minimum requirement for </w:t>
      </w:r>
      <w:r w:rsidRPr="00C6449B">
        <w:rPr>
          <w:i/>
        </w:rPr>
        <w:t>BS type 1-O</w:t>
      </w:r>
      <w:bookmarkEnd w:id="1418"/>
      <w:bookmarkEnd w:id="1419"/>
      <w:bookmarkEnd w:id="1420"/>
      <w:bookmarkEnd w:id="1421"/>
      <w:bookmarkEnd w:id="1422"/>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1423" w:name="_Toc13079830"/>
      <w:bookmarkStart w:id="1424" w:name="_Toc29811318"/>
      <w:bookmarkStart w:id="1425" w:name="_Toc29811769"/>
      <w:bookmarkStart w:id="1426" w:name="_Toc37268273"/>
      <w:bookmarkStart w:id="1427" w:name="_Toc37268724"/>
      <w:r w:rsidRPr="00C6449B">
        <w:t>9.7.3.3</w:t>
      </w:r>
      <w:r w:rsidRPr="00C6449B">
        <w:tab/>
        <w:t xml:space="preserve">Minimum requirement for </w:t>
      </w:r>
      <w:r w:rsidRPr="00C6449B">
        <w:rPr>
          <w:i/>
        </w:rPr>
        <w:t>BS type 2-O</w:t>
      </w:r>
      <w:bookmarkEnd w:id="1423"/>
      <w:bookmarkEnd w:id="1424"/>
      <w:bookmarkEnd w:id="1425"/>
      <w:bookmarkEnd w:id="1426"/>
      <w:bookmarkEnd w:id="1427"/>
    </w:p>
    <w:p w14:paraId="10079E93" w14:textId="77777777" w:rsidR="00CF08D6" w:rsidRPr="00C6449B" w:rsidRDefault="00CF08D6" w:rsidP="00CF08D6">
      <w:bookmarkStart w:id="1428"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1428"/>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1429" w:name="_Hlk515966152"/>
      <w:r w:rsidRPr="00C6449B">
        <w:t>whichever is less stringent, shall apply.</w:t>
      </w:r>
    </w:p>
    <w:bookmarkEnd w:id="1429"/>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1430" w:name="_Toc13079831"/>
      <w:bookmarkStart w:id="1431" w:name="_Toc29811319"/>
      <w:bookmarkStart w:id="1432" w:name="_Toc29811770"/>
      <w:bookmarkStart w:id="1433" w:name="_Toc37268274"/>
      <w:bookmarkStart w:id="1434" w:name="_Toc37268725"/>
      <w:r w:rsidRPr="00C6449B">
        <w:t>9.7.4</w:t>
      </w:r>
      <w:r w:rsidRPr="00C6449B">
        <w:tab/>
        <w:t>OTA</w:t>
      </w:r>
      <w:bookmarkStart w:id="1435" w:name="_Hlk496084370"/>
      <w:r w:rsidRPr="00C6449B">
        <w:t xml:space="preserve"> operating band unwanted emissions</w:t>
      </w:r>
      <w:bookmarkEnd w:id="1430"/>
      <w:bookmarkEnd w:id="1431"/>
      <w:bookmarkEnd w:id="1432"/>
      <w:bookmarkEnd w:id="1433"/>
      <w:bookmarkEnd w:id="1434"/>
      <w:bookmarkEnd w:id="1435"/>
    </w:p>
    <w:p w14:paraId="4D4DCF83" w14:textId="77777777" w:rsidR="00CF08D6" w:rsidRPr="00C6449B" w:rsidRDefault="00CF08D6" w:rsidP="00CF08D6">
      <w:pPr>
        <w:pStyle w:val="Heading4"/>
      </w:pPr>
      <w:bookmarkStart w:id="1436" w:name="_Toc13079832"/>
      <w:bookmarkStart w:id="1437" w:name="_Toc29811320"/>
      <w:bookmarkStart w:id="1438" w:name="_Toc29811771"/>
      <w:bookmarkStart w:id="1439" w:name="_Toc37268275"/>
      <w:bookmarkStart w:id="1440" w:name="_Toc37268726"/>
      <w:r w:rsidRPr="00C6449B">
        <w:t>9.7.4.1</w:t>
      </w:r>
      <w:r w:rsidRPr="00C6449B">
        <w:tab/>
        <w:t>General</w:t>
      </w:r>
      <w:bookmarkEnd w:id="1436"/>
      <w:bookmarkEnd w:id="1437"/>
      <w:bookmarkEnd w:id="1438"/>
      <w:bookmarkEnd w:id="1439"/>
      <w:bookmarkEnd w:id="1440"/>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1441" w:name="_Toc13079833"/>
      <w:bookmarkStart w:id="1442" w:name="_Toc29811321"/>
      <w:bookmarkStart w:id="1443" w:name="_Toc29811772"/>
      <w:bookmarkStart w:id="1444" w:name="_Toc37268276"/>
      <w:bookmarkStart w:id="1445" w:name="_Toc37268727"/>
      <w:r w:rsidRPr="00C6449B">
        <w:t>9.7.4.2</w:t>
      </w:r>
      <w:r w:rsidRPr="00C6449B">
        <w:tab/>
        <w:t xml:space="preserve">Minimum requirement for </w:t>
      </w:r>
      <w:r w:rsidRPr="00C6449B">
        <w:rPr>
          <w:i/>
        </w:rPr>
        <w:t>BS type 1-O</w:t>
      </w:r>
      <w:bookmarkEnd w:id="1441"/>
      <w:bookmarkEnd w:id="1442"/>
      <w:bookmarkEnd w:id="1443"/>
      <w:bookmarkEnd w:id="1444"/>
      <w:bookmarkEnd w:id="144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1446" w:name="_Toc13079834"/>
      <w:bookmarkStart w:id="1447" w:name="_Toc29811322"/>
      <w:bookmarkStart w:id="1448" w:name="_Toc29811773"/>
      <w:bookmarkStart w:id="1449" w:name="_Toc37268277"/>
      <w:bookmarkStart w:id="1450" w:name="_Toc37268728"/>
      <w:r w:rsidRPr="00C6449B">
        <w:t>9.7.4.2.1</w:t>
      </w:r>
      <w:r w:rsidRPr="00C6449B">
        <w:tab/>
        <w:t>Additional requirements</w:t>
      </w:r>
      <w:bookmarkEnd w:id="1446"/>
      <w:bookmarkEnd w:id="1447"/>
      <w:bookmarkEnd w:id="1448"/>
      <w:bookmarkEnd w:id="1449"/>
      <w:bookmarkEnd w:id="1450"/>
    </w:p>
    <w:p w14:paraId="15B04774" w14:textId="77777777" w:rsidR="00CF08D6" w:rsidRPr="00C6449B" w:rsidRDefault="00CF08D6" w:rsidP="00CF08D6">
      <w:pPr>
        <w:pStyle w:val="Heading6"/>
      </w:pPr>
      <w:bookmarkStart w:id="1451" w:name="_Toc13079835"/>
      <w:bookmarkStart w:id="1452" w:name="_Toc29811323"/>
      <w:bookmarkStart w:id="1453" w:name="_Toc29811774"/>
      <w:bookmarkStart w:id="1454" w:name="_Toc37268278"/>
      <w:bookmarkStart w:id="1455" w:name="_Toc37268729"/>
      <w:r w:rsidRPr="00C6449B">
        <w:t>9.7.4.2.1.1</w:t>
      </w:r>
      <w:r w:rsidRPr="00C6449B">
        <w:tab/>
        <w:t>Protection of DTT</w:t>
      </w:r>
      <w:bookmarkEnd w:id="1451"/>
      <w:bookmarkEnd w:id="1452"/>
      <w:bookmarkEnd w:id="1453"/>
      <w:bookmarkEnd w:id="1454"/>
      <w:bookmarkEnd w:id="1455"/>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1456"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1456"/>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1457" w:name="_Toc5279782"/>
      <w:bookmarkStart w:id="1458" w:name="_Toc29811324"/>
      <w:bookmarkStart w:id="1459" w:name="_Toc29811775"/>
      <w:bookmarkStart w:id="1460" w:name="_Toc13079836"/>
      <w:bookmarkStart w:id="1461" w:name="_Toc37268279"/>
      <w:bookmarkStart w:id="1462" w:name="_Toc37268730"/>
      <w:r w:rsidRPr="00C6449B">
        <w:t>9.7.4.2.1.2</w:t>
      </w:r>
      <w:r w:rsidRPr="00C6449B">
        <w:tab/>
      </w:r>
      <w:bookmarkEnd w:id="1457"/>
      <w:r w:rsidRPr="00C6449B">
        <w:t>Limits in FCC Title 47</w:t>
      </w:r>
      <w:bookmarkEnd w:id="1458"/>
      <w:bookmarkEnd w:id="1459"/>
      <w:bookmarkEnd w:id="1461"/>
      <w:bookmarkEnd w:id="1462"/>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1463" w:name="_Toc29811325"/>
      <w:bookmarkStart w:id="1464" w:name="_Toc29811776"/>
      <w:bookmarkStart w:id="1465" w:name="_Toc37268280"/>
      <w:bookmarkStart w:id="1466" w:name="_Toc37268731"/>
      <w:r w:rsidRPr="00C6449B">
        <w:t>9.7.4.3</w:t>
      </w:r>
      <w:r w:rsidRPr="00C6449B">
        <w:tab/>
        <w:t xml:space="preserve">Minimum requirement for </w:t>
      </w:r>
      <w:r w:rsidRPr="00C6449B">
        <w:rPr>
          <w:i/>
        </w:rPr>
        <w:t>BS type 2-O</w:t>
      </w:r>
      <w:bookmarkEnd w:id="1460"/>
      <w:bookmarkEnd w:id="1463"/>
      <w:bookmarkEnd w:id="1464"/>
      <w:bookmarkEnd w:id="1465"/>
      <w:bookmarkEnd w:id="1466"/>
    </w:p>
    <w:p w14:paraId="2E8F4BD8" w14:textId="77777777" w:rsidR="00CF08D6" w:rsidRPr="00C6449B" w:rsidRDefault="00CF08D6" w:rsidP="00CF08D6">
      <w:pPr>
        <w:pStyle w:val="Heading5"/>
      </w:pPr>
      <w:bookmarkStart w:id="1467" w:name="_Toc13079837"/>
      <w:bookmarkStart w:id="1468" w:name="_Toc29811326"/>
      <w:bookmarkStart w:id="1469" w:name="_Toc29811777"/>
      <w:bookmarkStart w:id="1470" w:name="_Toc37268281"/>
      <w:bookmarkStart w:id="1471" w:name="_Toc37268732"/>
      <w:r w:rsidRPr="00C6449B">
        <w:t>9.7.4.3.1</w:t>
      </w:r>
      <w:r w:rsidRPr="00C6449B">
        <w:tab/>
        <w:t>General</w:t>
      </w:r>
      <w:bookmarkEnd w:id="1467"/>
      <w:bookmarkEnd w:id="1468"/>
      <w:bookmarkEnd w:id="1469"/>
      <w:bookmarkEnd w:id="1470"/>
      <w:bookmarkEnd w:id="1471"/>
    </w:p>
    <w:p w14:paraId="4A5D77C2" w14:textId="5CE4B22F" w:rsidR="00CF08D6" w:rsidRPr="00C6449B" w:rsidRDefault="00CF08D6" w:rsidP="00CF08D6">
      <w:bookmarkStart w:id="1472"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1472"/>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1473" w:name="_Toc13079838"/>
      <w:bookmarkStart w:id="1474" w:name="_Toc29811327"/>
      <w:bookmarkStart w:id="1475" w:name="_Toc29811778"/>
      <w:bookmarkStart w:id="1476" w:name="_Toc37268282"/>
      <w:bookmarkStart w:id="1477" w:name="_Toc37268733"/>
      <w:r w:rsidRPr="00C6449B">
        <w:t>9.7.4.3.2</w:t>
      </w:r>
      <w:r w:rsidRPr="00C6449B">
        <w:tab/>
        <w:t xml:space="preserve">OTA </w:t>
      </w:r>
      <w:r w:rsidRPr="00C6449B">
        <w:rPr>
          <w:rFonts w:eastAsia="Malgun Gothic"/>
        </w:rPr>
        <w:t>operating band unwanted emission limits (Category A)</w:t>
      </w:r>
      <w:bookmarkEnd w:id="1473"/>
      <w:bookmarkEnd w:id="1474"/>
      <w:bookmarkEnd w:id="1475"/>
      <w:bookmarkEnd w:id="1476"/>
      <w:bookmarkEnd w:id="1477"/>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1478" w:name="_Toc13079839"/>
      <w:bookmarkStart w:id="1479" w:name="_Toc29811328"/>
      <w:bookmarkStart w:id="1480" w:name="_Toc29811779"/>
      <w:bookmarkStart w:id="1481" w:name="_Toc37268283"/>
      <w:bookmarkStart w:id="1482" w:name="_Toc37268734"/>
      <w:r w:rsidRPr="00C6449B">
        <w:t>9.7.4.3.3</w:t>
      </w:r>
      <w:r w:rsidRPr="00C6449B">
        <w:tab/>
        <w:t xml:space="preserve">OTA </w:t>
      </w:r>
      <w:r w:rsidRPr="00C6449B">
        <w:rPr>
          <w:rFonts w:eastAsia="Malgun Gothic"/>
        </w:rPr>
        <w:t>operating band unwanted emission limits (Category B)</w:t>
      </w:r>
      <w:bookmarkEnd w:id="1478"/>
      <w:bookmarkEnd w:id="1479"/>
      <w:bookmarkEnd w:id="1480"/>
      <w:bookmarkEnd w:id="1481"/>
      <w:bookmarkEnd w:id="1482"/>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77777777" w:rsidR="00CF08D6" w:rsidRPr="00C6449B" w:rsidRDefault="00CF08D6" w:rsidP="00CF08D6"/>
    <w:p w14:paraId="1CFE721E" w14:textId="77777777" w:rsidR="00CF08D6" w:rsidRPr="00C6449B" w:rsidRDefault="00CF08D6" w:rsidP="00CF08D6">
      <w:pPr>
        <w:pStyle w:val="Heading3"/>
      </w:pPr>
      <w:bookmarkStart w:id="1483" w:name="_Toc13079840"/>
      <w:bookmarkStart w:id="1484" w:name="_Toc29811329"/>
      <w:bookmarkStart w:id="1485" w:name="_Toc29811780"/>
      <w:bookmarkStart w:id="1486" w:name="_Toc37268284"/>
      <w:bookmarkStart w:id="1487" w:name="_Toc37268735"/>
      <w:r w:rsidRPr="00C6449B">
        <w:t>9.7.5</w:t>
      </w:r>
      <w:r w:rsidRPr="00C6449B">
        <w:tab/>
        <w:t>OTA transmitter spurious emissions</w:t>
      </w:r>
      <w:bookmarkEnd w:id="1483"/>
      <w:bookmarkEnd w:id="1484"/>
      <w:bookmarkEnd w:id="1485"/>
      <w:bookmarkEnd w:id="1486"/>
      <w:bookmarkEnd w:id="1487"/>
    </w:p>
    <w:p w14:paraId="686CAAFC" w14:textId="77777777" w:rsidR="00CF08D6" w:rsidRPr="00C6449B" w:rsidRDefault="00CF08D6" w:rsidP="00CF08D6">
      <w:pPr>
        <w:pStyle w:val="Heading4"/>
      </w:pPr>
      <w:bookmarkStart w:id="1488" w:name="_Toc13079841"/>
      <w:bookmarkStart w:id="1489" w:name="_Toc29811330"/>
      <w:bookmarkStart w:id="1490" w:name="_Toc29811781"/>
      <w:bookmarkStart w:id="1491" w:name="_Hlk494698976"/>
      <w:bookmarkStart w:id="1492" w:name="_Toc37268285"/>
      <w:bookmarkStart w:id="1493" w:name="_Toc37268736"/>
      <w:r w:rsidRPr="00C6449B">
        <w:t>9.7.5.1</w:t>
      </w:r>
      <w:r w:rsidRPr="00C6449B">
        <w:tab/>
        <w:t>General</w:t>
      </w:r>
      <w:bookmarkEnd w:id="1488"/>
      <w:bookmarkEnd w:id="1489"/>
      <w:bookmarkEnd w:id="1490"/>
      <w:bookmarkEnd w:id="1492"/>
      <w:bookmarkEnd w:id="1493"/>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1494" w:name="_Toc13079842"/>
      <w:bookmarkStart w:id="1495" w:name="_Toc29811331"/>
      <w:bookmarkStart w:id="1496" w:name="_Toc29811782"/>
      <w:bookmarkStart w:id="1497" w:name="_Toc37268286"/>
      <w:bookmarkStart w:id="1498" w:name="_Toc37268737"/>
      <w:r w:rsidRPr="00C6449B">
        <w:t>9.7.5.2</w:t>
      </w:r>
      <w:r w:rsidRPr="00C6449B">
        <w:tab/>
        <w:t xml:space="preserve">Minimum requirement for </w:t>
      </w:r>
      <w:r w:rsidRPr="00C6449B">
        <w:rPr>
          <w:i/>
        </w:rPr>
        <w:t>BS type 1-O</w:t>
      </w:r>
      <w:bookmarkEnd w:id="1494"/>
      <w:bookmarkEnd w:id="1495"/>
      <w:bookmarkEnd w:id="1496"/>
      <w:bookmarkEnd w:id="1497"/>
      <w:bookmarkEnd w:id="1498"/>
    </w:p>
    <w:p w14:paraId="5C6EA607" w14:textId="77777777" w:rsidR="00CF08D6" w:rsidRPr="00C6449B" w:rsidRDefault="00CF08D6" w:rsidP="00CF08D6">
      <w:pPr>
        <w:pStyle w:val="Heading5"/>
        <w:rPr>
          <w:lang w:eastAsia="zh-CN"/>
        </w:rPr>
      </w:pPr>
      <w:bookmarkStart w:id="1499" w:name="_Toc13079843"/>
      <w:bookmarkStart w:id="1500" w:name="_Toc29811332"/>
      <w:bookmarkStart w:id="1501" w:name="_Toc29811783"/>
      <w:bookmarkStart w:id="1502" w:name="_Toc37268287"/>
      <w:bookmarkStart w:id="1503" w:name="_Toc37268738"/>
      <w:r w:rsidRPr="00C6449B">
        <w:rPr>
          <w:lang w:eastAsia="zh-CN"/>
        </w:rPr>
        <w:t>9.7.5.2.1</w:t>
      </w:r>
      <w:r w:rsidRPr="00C6449B">
        <w:rPr>
          <w:lang w:eastAsia="zh-CN"/>
        </w:rPr>
        <w:tab/>
        <w:t>General</w:t>
      </w:r>
      <w:bookmarkEnd w:id="1499"/>
      <w:bookmarkEnd w:id="1500"/>
      <w:bookmarkEnd w:id="1501"/>
      <w:bookmarkEnd w:id="1502"/>
      <w:bookmarkEnd w:id="1503"/>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lastRenderedPageBreak/>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1504" w:name="_Toc13079844"/>
      <w:bookmarkStart w:id="1505" w:name="_Toc29811333"/>
      <w:bookmarkStart w:id="1506" w:name="_Toc29811784"/>
      <w:bookmarkStart w:id="1507" w:name="_Toc37268288"/>
      <w:bookmarkStart w:id="1508" w:name="_Toc37268739"/>
      <w:r w:rsidRPr="00C6449B">
        <w:rPr>
          <w:lang w:eastAsia="zh-CN"/>
        </w:rPr>
        <w:t>9.7.5.2.2</w:t>
      </w:r>
      <w:r w:rsidRPr="00C6449B">
        <w:rPr>
          <w:lang w:eastAsia="zh-CN"/>
        </w:rPr>
        <w:tab/>
        <w:t>General OTA transmitter spurious emissions requirements</w:t>
      </w:r>
      <w:bookmarkEnd w:id="1504"/>
      <w:bookmarkEnd w:id="1505"/>
      <w:bookmarkEnd w:id="1506"/>
      <w:bookmarkEnd w:id="1507"/>
      <w:bookmarkEnd w:id="1508"/>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1509" w:name="_Hlk499807947"/>
      <w:r w:rsidRPr="00C6449B">
        <w:t>+ X, where X = 9 dB</w:t>
      </w:r>
      <w:bookmarkStart w:id="1510" w:name="_Hlk499881831"/>
      <w:r w:rsidRPr="00C6449B">
        <w:t xml:space="preserve">, </w:t>
      </w:r>
      <w:bookmarkEnd w:id="1509"/>
      <w:r w:rsidRPr="00C6449B">
        <w:t>unless stated differently in regional regulation</w:t>
      </w:r>
      <w:bookmarkEnd w:id="1510"/>
      <w:r w:rsidRPr="00C6449B">
        <w:t>.</w:t>
      </w:r>
    </w:p>
    <w:p w14:paraId="14883E19" w14:textId="77777777" w:rsidR="00CF08D6" w:rsidRPr="00C6449B" w:rsidRDefault="00CF08D6" w:rsidP="00CF08D6">
      <w:pPr>
        <w:pStyle w:val="Heading5"/>
        <w:rPr>
          <w:lang w:eastAsia="zh-CN"/>
        </w:rPr>
      </w:pPr>
      <w:bookmarkStart w:id="1511" w:name="_Toc13079845"/>
      <w:bookmarkStart w:id="1512" w:name="_Toc29811334"/>
      <w:bookmarkStart w:id="1513" w:name="_Toc29811785"/>
      <w:bookmarkStart w:id="1514" w:name="_Toc37268289"/>
      <w:bookmarkStart w:id="1515" w:name="_Toc37268740"/>
      <w:r w:rsidRPr="00C6449B">
        <w:rPr>
          <w:lang w:eastAsia="zh-CN"/>
        </w:rPr>
        <w:t>9.7.5.2.3</w:t>
      </w:r>
      <w:r w:rsidRPr="00C6449B">
        <w:rPr>
          <w:lang w:eastAsia="zh-CN"/>
        </w:rPr>
        <w:tab/>
        <w:t>Protection of the BS receiver of own or different BS</w:t>
      </w:r>
      <w:bookmarkEnd w:id="1511"/>
      <w:bookmarkEnd w:id="1512"/>
      <w:bookmarkEnd w:id="1513"/>
      <w:bookmarkEnd w:id="1514"/>
      <w:bookmarkEnd w:id="1515"/>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1516" w:name="_Toc13079846"/>
      <w:bookmarkStart w:id="1517" w:name="_Toc29811335"/>
      <w:bookmarkStart w:id="1518" w:name="_Toc29811786"/>
      <w:bookmarkStart w:id="1519" w:name="_Toc37268290"/>
      <w:bookmarkStart w:id="1520" w:name="_Toc37268741"/>
      <w:r w:rsidRPr="00C6449B">
        <w:rPr>
          <w:lang w:eastAsia="zh-CN"/>
        </w:rPr>
        <w:t>9.7.5.2.4</w:t>
      </w:r>
      <w:r w:rsidRPr="00C6449B">
        <w:rPr>
          <w:lang w:eastAsia="zh-CN"/>
        </w:rPr>
        <w:tab/>
        <w:t>Additional spurious emissions requirements</w:t>
      </w:r>
      <w:bookmarkEnd w:id="1516"/>
      <w:bookmarkEnd w:id="1517"/>
      <w:bookmarkEnd w:id="1518"/>
      <w:bookmarkEnd w:id="1519"/>
      <w:bookmarkEnd w:id="1520"/>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1521" w:name="_Toc13079847"/>
      <w:bookmarkStart w:id="1522" w:name="_Toc29811336"/>
      <w:bookmarkStart w:id="1523" w:name="_Toc29811787"/>
      <w:bookmarkStart w:id="1524" w:name="_Toc37268291"/>
      <w:bookmarkStart w:id="1525" w:name="_Toc37268742"/>
      <w:r w:rsidRPr="00C6449B">
        <w:rPr>
          <w:lang w:eastAsia="zh-CN"/>
        </w:rPr>
        <w:t>9.7.5.2.5</w:t>
      </w:r>
      <w:r w:rsidRPr="00C6449B">
        <w:rPr>
          <w:lang w:eastAsia="zh-CN"/>
        </w:rPr>
        <w:tab/>
        <w:t>Co-location with other base stations</w:t>
      </w:r>
      <w:bookmarkEnd w:id="1521"/>
      <w:bookmarkEnd w:id="1522"/>
      <w:bookmarkEnd w:id="1523"/>
      <w:bookmarkEnd w:id="1524"/>
      <w:bookmarkEnd w:id="1525"/>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1526" w:name="_Toc13079848"/>
      <w:bookmarkStart w:id="1527" w:name="_Toc29811337"/>
      <w:bookmarkStart w:id="1528" w:name="_Toc29811788"/>
      <w:bookmarkStart w:id="1529" w:name="_Toc37268292"/>
      <w:bookmarkStart w:id="1530" w:name="_Toc37268743"/>
      <w:r w:rsidRPr="00C6449B">
        <w:t>9.7.5.3</w:t>
      </w:r>
      <w:r w:rsidRPr="00C6449B">
        <w:tab/>
        <w:t xml:space="preserve">Minimum requirement for </w:t>
      </w:r>
      <w:r w:rsidRPr="00C6449B">
        <w:rPr>
          <w:i/>
        </w:rPr>
        <w:t>BS type 2-O</w:t>
      </w:r>
      <w:bookmarkEnd w:id="1526"/>
      <w:bookmarkEnd w:id="1527"/>
      <w:bookmarkEnd w:id="1528"/>
      <w:bookmarkEnd w:id="1529"/>
      <w:bookmarkEnd w:id="1530"/>
    </w:p>
    <w:p w14:paraId="557F8679" w14:textId="77777777" w:rsidR="00CF08D6" w:rsidRPr="00C6449B" w:rsidRDefault="00CF08D6" w:rsidP="00CF08D6">
      <w:pPr>
        <w:pStyle w:val="Heading5"/>
      </w:pPr>
      <w:bookmarkStart w:id="1531" w:name="_Toc13079849"/>
      <w:bookmarkStart w:id="1532" w:name="_Toc29811338"/>
      <w:bookmarkStart w:id="1533" w:name="_Toc29811789"/>
      <w:bookmarkStart w:id="1534" w:name="_Toc37268293"/>
      <w:bookmarkStart w:id="1535" w:name="_Toc37268744"/>
      <w:r w:rsidRPr="00C6449B">
        <w:t>9.7.5.3.1</w:t>
      </w:r>
      <w:r w:rsidRPr="00C6449B">
        <w:tab/>
        <w:t>General</w:t>
      </w:r>
      <w:bookmarkEnd w:id="1531"/>
      <w:bookmarkEnd w:id="1532"/>
      <w:bookmarkEnd w:id="1533"/>
      <w:bookmarkEnd w:id="1534"/>
      <w:bookmarkEnd w:id="1535"/>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w:t>
      </w:r>
      <w:r w:rsidRPr="00C6449B">
        <w:lastRenderedPageBreak/>
        <w:t xml:space="preserve">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1536" w:name="_Toc13079850"/>
      <w:bookmarkStart w:id="1537" w:name="_Toc29811339"/>
      <w:bookmarkStart w:id="1538" w:name="_Toc29811790"/>
      <w:bookmarkStart w:id="1539" w:name="_Toc37268294"/>
      <w:bookmarkStart w:id="1540" w:name="_Toc37268745"/>
      <w:r w:rsidRPr="00C6449B">
        <w:t>9.7.5.3.2</w:t>
      </w:r>
      <w:r w:rsidRPr="00C6449B">
        <w:tab/>
        <w:t>General OTA transmitter spurious emissions requirements</w:t>
      </w:r>
      <w:bookmarkEnd w:id="1536"/>
      <w:bookmarkEnd w:id="1537"/>
      <w:bookmarkEnd w:id="1538"/>
      <w:bookmarkEnd w:id="1539"/>
      <w:bookmarkEnd w:id="1540"/>
    </w:p>
    <w:p w14:paraId="02A9E199" w14:textId="77777777" w:rsidR="00CF08D6" w:rsidRPr="00C6449B" w:rsidRDefault="00CF08D6" w:rsidP="00CF08D6">
      <w:pPr>
        <w:pStyle w:val="Heading6"/>
      </w:pPr>
      <w:bookmarkStart w:id="1541" w:name="_Toc13079851"/>
      <w:bookmarkStart w:id="1542" w:name="_Toc29811340"/>
      <w:bookmarkStart w:id="1543" w:name="_Toc29811791"/>
      <w:bookmarkStart w:id="1544" w:name="_Toc37268295"/>
      <w:bookmarkStart w:id="1545" w:name="_Toc37268746"/>
      <w:bookmarkEnd w:id="1491"/>
      <w:r w:rsidRPr="00C6449B">
        <w:t>9.7.5.3.2.1</w:t>
      </w:r>
      <w:r w:rsidRPr="00C6449B">
        <w:tab/>
        <w:t>General</w:t>
      </w:r>
      <w:bookmarkEnd w:id="1541"/>
      <w:bookmarkEnd w:id="1542"/>
      <w:bookmarkEnd w:id="1543"/>
      <w:bookmarkEnd w:id="1544"/>
      <w:bookmarkEnd w:id="1545"/>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1546" w:name="_Toc13079852"/>
      <w:bookmarkStart w:id="1547" w:name="_Toc29811341"/>
      <w:bookmarkStart w:id="1548" w:name="_Toc29811792"/>
      <w:bookmarkStart w:id="1549" w:name="_Toc37268296"/>
      <w:bookmarkStart w:id="1550" w:name="_Toc37268747"/>
      <w:r w:rsidRPr="00C6449B">
        <w:t>9.7.5.3.2.2</w:t>
      </w:r>
      <w:r w:rsidRPr="00C6449B">
        <w:tab/>
        <w:t>OTA transmitter spurious emissions (Category A)</w:t>
      </w:r>
      <w:bookmarkEnd w:id="1546"/>
      <w:bookmarkEnd w:id="1547"/>
      <w:bookmarkEnd w:id="1548"/>
      <w:bookmarkEnd w:id="1549"/>
      <w:bookmarkEnd w:id="1550"/>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1551" w:name="_Toc13079853"/>
      <w:bookmarkStart w:id="1552" w:name="_Toc29811342"/>
      <w:bookmarkStart w:id="1553" w:name="_Toc29811793"/>
      <w:bookmarkStart w:id="1554" w:name="_Toc37268297"/>
      <w:bookmarkStart w:id="1555" w:name="_Toc37268748"/>
      <w:r w:rsidRPr="00C6449B">
        <w:t>9.7.5.3.2.3</w:t>
      </w:r>
      <w:r w:rsidRPr="00C6449B">
        <w:tab/>
        <w:t>OTA transmitter spurious emissions (Category B)</w:t>
      </w:r>
      <w:bookmarkEnd w:id="1551"/>
      <w:bookmarkEnd w:id="1552"/>
      <w:bookmarkEnd w:id="1553"/>
      <w:bookmarkEnd w:id="1554"/>
      <w:bookmarkEnd w:id="1555"/>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1556" w:name="_Toc13079854"/>
      <w:bookmarkStart w:id="1557" w:name="_Toc29811343"/>
      <w:bookmarkStart w:id="1558" w:name="_Toc29811794"/>
      <w:bookmarkStart w:id="1559" w:name="_Toc37268298"/>
      <w:bookmarkStart w:id="1560" w:name="_Toc37268749"/>
      <w:r w:rsidRPr="00C6449B">
        <w:t>9.7.5.3.3</w:t>
      </w:r>
      <w:r w:rsidRPr="00C6449B">
        <w:tab/>
        <w:t>Additional OTA transmitter spurious emissions requirements</w:t>
      </w:r>
      <w:bookmarkEnd w:id="1556"/>
      <w:bookmarkEnd w:id="1557"/>
      <w:bookmarkEnd w:id="1558"/>
      <w:bookmarkEnd w:id="1559"/>
      <w:bookmarkEnd w:id="1560"/>
    </w:p>
    <w:p w14:paraId="3B8C5BCE" w14:textId="77777777" w:rsidR="00CF08D6" w:rsidRPr="00C6449B" w:rsidRDefault="00CF08D6" w:rsidP="00CF08D6">
      <w:pPr>
        <w:pStyle w:val="Guidance"/>
        <w:rPr>
          <w:color w:val="auto"/>
        </w:rPr>
      </w:pPr>
      <w:r w:rsidRPr="00C6449B">
        <w:rPr>
          <w:color w:val="auto"/>
        </w:rPr>
        <w:t xml:space="preserve">Editor’s note: </w:t>
      </w:r>
      <w:bookmarkStart w:id="1561" w:name="_Hlk494704628"/>
      <w:r w:rsidRPr="00C6449B">
        <w:rPr>
          <w:color w:val="auto"/>
        </w:rPr>
        <w:t>Additional spurious emissions requirement for protecting specific services are ffs</w:t>
      </w:r>
      <w:bookmarkEnd w:id="1561"/>
      <w:r w:rsidRPr="00C6449B">
        <w:rPr>
          <w:color w:val="auto"/>
        </w:rPr>
        <w:t>.</w:t>
      </w:r>
    </w:p>
    <w:p w14:paraId="12AAB0D3" w14:textId="77777777" w:rsidR="00CF08D6" w:rsidRPr="00C6449B" w:rsidRDefault="00CF08D6" w:rsidP="00CF08D6">
      <w:pPr>
        <w:pStyle w:val="Heading2"/>
      </w:pPr>
      <w:bookmarkStart w:id="1562" w:name="_Toc13079855"/>
      <w:bookmarkStart w:id="1563" w:name="_Toc29811344"/>
      <w:bookmarkStart w:id="1564" w:name="_Toc29811795"/>
      <w:bookmarkStart w:id="1565" w:name="_Toc37268299"/>
      <w:bookmarkStart w:id="1566" w:name="_Toc37268750"/>
      <w:r w:rsidRPr="00C6449B">
        <w:t>9.8</w:t>
      </w:r>
      <w:r w:rsidRPr="00C6449B">
        <w:tab/>
        <w:t>OTA transmitter intermodulation</w:t>
      </w:r>
      <w:bookmarkEnd w:id="1562"/>
      <w:bookmarkEnd w:id="1563"/>
      <w:bookmarkEnd w:id="1564"/>
      <w:bookmarkEnd w:id="1565"/>
      <w:bookmarkEnd w:id="1566"/>
    </w:p>
    <w:p w14:paraId="394E50F7" w14:textId="77777777" w:rsidR="00CF08D6" w:rsidRPr="00C6449B" w:rsidRDefault="00CF08D6" w:rsidP="00CF08D6">
      <w:pPr>
        <w:pStyle w:val="Heading3"/>
      </w:pPr>
      <w:bookmarkStart w:id="1567" w:name="_Toc13079856"/>
      <w:bookmarkStart w:id="1568" w:name="_Toc29811345"/>
      <w:bookmarkStart w:id="1569" w:name="_Toc29811796"/>
      <w:bookmarkStart w:id="1570" w:name="_Toc37268300"/>
      <w:bookmarkStart w:id="1571" w:name="_Toc37268751"/>
      <w:r w:rsidRPr="00C6449B">
        <w:t>9.8.1</w:t>
      </w:r>
      <w:r w:rsidRPr="00C6449B">
        <w:tab/>
        <w:t>General</w:t>
      </w:r>
      <w:bookmarkEnd w:id="1567"/>
      <w:bookmarkEnd w:id="1568"/>
      <w:bookmarkEnd w:id="1569"/>
      <w:bookmarkEnd w:id="1570"/>
      <w:bookmarkEnd w:id="1571"/>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1572" w:name="_Toc13079857"/>
      <w:bookmarkStart w:id="1573" w:name="_Toc29811346"/>
      <w:bookmarkStart w:id="1574" w:name="_Toc29811797"/>
      <w:bookmarkStart w:id="1575" w:name="_Toc37268301"/>
      <w:bookmarkStart w:id="1576" w:name="_Toc37268752"/>
      <w:r w:rsidRPr="00C6449B">
        <w:t>9.8.2</w:t>
      </w:r>
      <w:r w:rsidRPr="00C6449B">
        <w:tab/>
        <w:t xml:space="preserve">Minimum requirement for </w:t>
      </w:r>
      <w:r w:rsidRPr="00C6449B">
        <w:rPr>
          <w:i/>
        </w:rPr>
        <w:t>BS type 1-O</w:t>
      </w:r>
      <w:bookmarkEnd w:id="1572"/>
      <w:bookmarkEnd w:id="1573"/>
      <w:bookmarkEnd w:id="1574"/>
      <w:bookmarkEnd w:id="1575"/>
      <w:bookmarkEnd w:id="1576"/>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lastRenderedPageBreak/>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39" type="#_x0000_t75" style="width:101.25pt;height:29.25pt;mso-wrap-style:square;mso-position-horizontal-relative:page;mso-position-vertical-relative:page" o:ole="">
                  <v:imagedata r:id="rId48" o:title=""/>
                </v:shape>
                <o:OLEObject Type="Embed" ProgID="Equation.3" ShapeID="对象 13" DrawAspect="Content" ObjectID="_1647881324" r:id="rId4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1577" w:name="_Toc13079858"/>
      <w:bookmarkStart w:id="1578" w:name="_Toc29811347"/>
      <w:bookmarkStart w:id="1579" w:name="_Toc29811798"/>
      <w:bookmarkStart w:id="1580" w:name="_Toc37268302"/>
      <w:bookmarkStart w:id="1581" w:name="_Toc37268753"/>
      <w:r w:rsidRPr="00C6449B">
        <w:lastRenderedPageBreak/>
        <w:t>10</w:t>
      </w:r>
      <w:r w:rsidRPr="00C6449B">
        <w:tab/>
        <w:t>Radiated receiver characteristics</w:t>
      </w:r>
      <w:bookmarkEnd w:id="1577"/>
      <w:bookmarkEnd w:id="1578"/>
      <w:bookmarkEnd w:id="1579"/>
      <w:bookmarkEnd w:id="1580"/>
      <w:bookmarkEnd w:id="1581"/>
    </w:p>
    <w:p w14:paraId="4B3CD292" w14:textId="77777777" w:rsidR="00CF08D6" w:rsidRPr="00C6449B" w:rsidRDefault="00CF08D6" w:rsidP="00CF08D6">
      <w:pPr>
        <w:pStyle w:val="Heading2"/>
      </w:pPr>
      <w:bookmarkStart w:id="1582" w:name="_Toc13079859"/>
      <w:bookmarkStart w:id="1583" w:name="_Toc29811348"/>
      <w:bookmarkStart w:id="1584" w:name="_Toc29811799"/>
      <w:bookmarkStart w:id="1585" w:name="_Toc37268303"/>
      <w:bookmarkStart w:id="1586" w:name="_Toc37268754"/>
      <w:r w:rsidRPr="00C6449B">
        <w:t>10.1</w:t>
      </w:r>
      <w:r w:rsidRPr="00C6449B">
        <w:tab/>
        <w:t>General</w:t>
      </w:r>
      <w:bookmarkEnd w:id="1582"/>
      <w:bookmarkEnd w:id="1583"/>
      <w:bookmarkEnd w:id="1584"/>
      <w:bookmarkEnd w:id="1585"/>
      <w:bookmarkEnd w:id="1586"/>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1587" w:name="_Toc13079860"/>
      <w:bookmarkStart w:id="1588" w:name="_Toc29811349"/>
      <w:bookmarkStart w:id="1589" w:name="_Toc29811800"/>
      <w:bookmarkStart w:id="1590" w:name="_Toc37268304"/>
      <w:bookmarkStart w:id="1591" w:name="_Toc37268755"/>
      <w:r w:rsidRPr="00C6449B">
        <w:rPr>
          <w:lang w:val="en-US"/>
        </w:rPr>
        <w:lastRenderedPageBreak/>
        <w:t>10.2</w:t>
      </w:r>
      <w:r w:rsidRPr="00C6449B">
        <w:rPr>
          <w:lang w:val="en-US"/>
        </w:rPr>
        <w:tab/>
        <w:t>OTA sensitivity</w:t>
      </w:r>
      <w:bookmarkEnd w:id="1587"/>
      <w:bookmarkEnd w:id="1588"/>
      <w:bookmarkEnd w:id="1589"/>
      <w:bookmarkEnd w:id="1590"/>
      <w:bookmarkEnd w:id="1591"/>
    </w:p>
    <w:p w14:paraId="163D38C1" w14:textId="77777777" w:rsidR="00CF08D6" w:rsidRPr="00C6449B" w:rsidRDefault="00CF08D6" w:rsidP="00CF08D6">
      <w:pPr>
        <w:pStyle w:val="Heading3"/>
      </w:pPr>
      <w:bookmarkStart w:id="1592" w:name="_Toc13079861"/>
      <w:bookmarkStart w:id="1593" w:name="_Toc29811350"/>
      <w:bookmarkStart w:id="1594" w:name="_Toc29811801"/>
      <w:bookmarkStart w:id="1595" w:name="_Toc37268305"/>
      <w:bookmarkStart w:id="1596" w:name="_Toc37268756"/>
      <w:r w:rsidRPr="00C6449B">
        <w:t>10.2.1</w:t>
      </w:r>
      <w:r w:rsidRPr="00C6449B">
        <w:tab/>
      </w:r>
      <w:r w:rsidRPr="00C6449B">
        <w:rPr>
          <w:i/>
        </w:rPr>
        <w:t>BS type 1-H</w:t>
      </w:r>
      <w:r w:rsidRPr="00C6449B">
        <w:t xml:space="preserve"> and </w:t>
      </w:r>
      <w:r w:rsidRPr="00C6449B">
        <w:rPr>
          <w:i/>
        </w:rPr>
        <w:t>BS type 1-O</w:t>
      </w:r>
      <w:bookmarkEnd w:id="1592"/>
      <w:bookmarkEnd w:id="1593"/>
      <w:bookmarkEnd w:id="1594"/>
      <w:bookmarkEnd w:id="1595"/>
      <w:bookmarkEnd w:id="1596"/>
    </w:p>
    <w:p w14:paraId="45B71064" w14:textId="77777777" w:rsidR="00CF08D6" w:rsidRPr="00C6449B" w:rsidRDefault="00CF08D6" w:rsidP="00CF08D6">
      <w:pPr>
        <w:pStyle w:val="Heading4"/>
      </w:pPr>
      <w:bookmarkStart w:id="1597" w:name="_Toc13079862"/>
      <w:bookmarkStart w:id="1598" w:name="_Toc29811351"/>
      <w:bookmarkStart w:id="1599" w:name="_Toc29811802"/>
      <w:bookmarkStart w:id="1600" w:name="_Toc37268306"/>
      <w:bookmarkStart w:id="1601" w:name="_Toc37268757"/>
      <w:r w:rsidRPr="00C6449B">
        <w:t>10.2.1.1</w:t>
      </w:r>
      <w:r w:rsidRPr="00C6449B">
        <w:tab/>
        <w:t>General</w:t>
      </w:r>
      <w:bookmarkEnd w:id="1597"/>
      <w:bookmarkEnd w:id="1598"/>
      <w:bookmarkEnd w:id="1599"/>
      <w:bookmarkEnd w:id="1600"/>
      <w:bookmarkEnd w:id="1601"/>
    </w:p>
    <w:p w14:paraId="1AFCA2B9" w14:textId="77777777" w:rsidR="00CF08D6" w:rsidRPr="00C6449B" w:rsidRDefault="00CF08D6" w:rsidP="00CF08D6">
      <w:r w:rsidRPr="00C6449B">
        <w:t xml:space="preserve">The OTA sensitivity requirement is </w:t>
      </w:r>
      <w:bookmarkStart w:id="1602" w:name="_Hlk500328880"/>
      <w:r w:rsidRPr="00C6449B">
        <w:t xml:space="preserve">a </w:t>
      </w:r>
      <w:r w:rsidRPr="00C6449B">
        <w:rPr>
          <w:i/>
        </w:rPr>
        <w:t>directional requirement</w:t>
      </w:r>
      <w:bookmarkEnd w:id="1602"/>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1603" w:name="_Toc13079863"/>
      <w:bookmarkStart w:id="1604" w:name="_Toc29811352"/>
      <w:bookmarkStart w:id="1605" w:name="_Toc29811803"/>
      <w:bookmarkStart w:id="1606" w:name="_Toc37268307"/>
      <w:bookmarkStart w:id="1607" w:name="_Toc37268758"/>
      <w:r w:rsidRPr="00C6449B">
        <w:t>10.2.1.2</w:t>
      </w:r>
      <w:r w:rsidRPr="00C6449B">
        <w:tab/>
        <w:t>Minimum requirement</w:t>
      </w:r>
      <w:bookmarkEnd w:id="1603"/>
      <w:bookmarkEnd w:id="1604"/>
      <w:bookmarkEnd w:id="1605"/>
      <w:bookmarkEnd w:id="1606"/>
      <w:bookmarkEnd w:id="1607"/>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1608" w:name="_Toc13079864"/>
      <w:bookmarkStart w:id="1609" w:name="_Toc29811353"/>
      <w:bookmarkStart w:id="1610" w:name="_Toc29811804"/>
      <w:bookmarkStart w:id="1611" w:name="_Toc37268308"/>
      <w:bookmarkStart w:id="1612" w:name="_Toc37268759"/>
      <w:r w:rsidRPr="00C6449B">
        <w:t>10.2.2</w:t>
      </w:r>
      <w:r w:rsidRPr="00C6449B">
        <w:tab/>
      </w:r>
      <w:r w:rsidRPr="00C6449B">
        <w:rPr>
          <w:i/>
        </w:rPr>
        <w:t>BS type 2-O</w:t>
      </w:r>
      <w:bookmarkEnd w:id="1608"/>
      <w:bookmarkEnd w:id="1609"/>
      <w:bookmarkEnd w:id="1610"/>
      <w:bookmarkEnd w:id="1611"/>
      <w:bookmarkEnd w:id="1612"/>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1613" w:name="_Toc13079865"/>
      <w:bookmarkStart w:id="1614" w:name="_Toc29811354"/>
      <w:bookmarkStart w:id="1615" w:name="_Toc29811805"/>
      <w:bookmarkStart w:id="1616" w:name="_Toc37268309"/>
      <w:bookmarkStart w:id="1617" w:name="_Toc37268760"/>
      <w:r w:rsidRPr="00C6449B">
        <w:lastRenderedPageBreak/>
        <w:t>10.3</w:t>
      </w:r>
      <w:r w:rsidRPr="00C6449B">
        <w:tab/>
        <w:t>OTA reference sensitivity level</w:t>
      </w:r>
      <w:bookmarkEnd w:id="1613"/>
      <w:bookmarkEnd w:id="1614"/>
      <w:bookmarkEnd w:id="1615"/>
      <w:bookmarkEnd w:id="1616"/>
      <w:bookmarkEnd w:id="1617"/>
    </w:p>
    <w:p w14:paraId="216F665C" w14:textId="77777777" w:rsidR="00CF08D6" w:rsidRPr="00C6449B" w:rsidRDefault="00CF08D6" w:rsidP="00CF08D6">
      <w:pPr>
        <w:pStyle w:val="Heading3"/>
      </w:pPr>
      <w:bookmarkStart w:id="1618" w:name="_Toc13079866"/>
      <w:bookmarkStart w:id="1619" w:name="_Toc29811355"/>
      <w:bookmarkStart w:id="1620" w:name="_Toc29811806"/>
      <w:bookmarkStart w:id="1621" w:name="_Hlk500365921"/>
      <w:bookmarkStart w:id="1622" w:name="_Toc37268310"/>
      <w:bookmarkStart w:id="1623" w:name="_Toc37268761"/>
      <w:r w:rsidRPr="00C6449B">
        <w:t>10.3.1</w:t>
      </w:r>
      <w:r w:rsidRPr="00C6449B">
        <w:tab/>
        <w:t>General</w:t>
      </w:r>
      <w:bookmarkEnd w:id="1618"/>
      <w:bookmarkEnd w:id="1619"/>
      <w:bookmarkEnd w:id="1620"/>
      <w:bookmarkEnd w:id="1622"/>
      <w:bookmarkEnd w:id="1623"/>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1624" w:name="_Toc13079867"/>
      <w:bookmarkStart w:id="1625" w:name="_Toc29811356"/>
      <w:bookmarkStart w:id="1626" w:name="_Toc29811807"/>
      <w:bookmarkStart w:id="1627" w:name="_Toc37268311"/>
      <w:bookmarkStart w:id="1628" w:name="_Toc37268762"/>
      <w:bookmarkEnd w:id="1621"/>
      <w:r w:rsidRPr="00C6449B">
        <w:t>10.3.2</w:t>
      </w:r>
      <w:r w:rsidRPr="00C6449B">
        <w:tab/>
        <w:t xml:space="preserve">Minimum requirement for </w:t>
      </w:r>
      <w:r w:rsidRPr="00C6449B">
        <w:rPr>
          <w:i/>
        </w:rPr>
        <w:t>BS type 1-O</w:t>
      </w:r>
      <w:bookmarkEnd w:id="1624"/>
      <w:bookmarkEnd w:id="1625"/>
      <w:bookmarkEnd w:id="1626"/>
      <w:bookmarkEnd w:id="1627"/>
      <w:bookmarkEnd w:id="1628"/>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1629" w:name="_Toc13079868"/>
      <w:bookmarkStart w:id="1630" w:name="_Toc29811357"/>
      <w:bookmarkStart w:id="1631" w:name="_Toc29811808"/>
      <w:bookmarkStart w:id="1632" w:name="_Toc37268312"/>
      <w:bookmarkStart w:id="1633" w:name="_Toc37268763"/>
      <w:r w:rsidRPr="00C6449B">
        <w:t>10.3.3</w:t>
      </w:r>
      <w:r w:rsidRPr="00C6449B">
        <w:tab/>
        <w:t xml:space="preserve">Minimum requirement for </w:t>
      </w:r>
      <w:r w:rsidRPr="00C6449B">
        <w:rPr>
          <w:i/>
        </w:rPr>
        <w:t>BS type 2-O</w:t>
      </w:r>
      <w:bookmarkEnd w:id="1629"/>
      <w:bookmarkEnd w:id="1630"/>
      <w:bookmarkEnd w:id="1631"/>
      <w:bookmarkEnd w:id="1632"/>
      <w:bookmarkEnd w:id="1633"/>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1634" w:name="_Toc13079869"/>
      <w:bookmarkStart w:id="1635" w:name="_Toc29811358"/>
      <w:bookmarkStart w:id="1636" w:name="_Toc29811809"/>
      <w:bookmarkStart w:id="1637" w:name="_Toc37268313"/>
      <w:bookmarkStart w:id="1638" w:name="_Toc37268764"/>
      <w:r w:rsidRPr="00C6449B">
        <w:lastRenderedPageBreak/>
        <w:t>10.4</w:t>
      </w:r>
      <w:r w:rsidRPr="00C6449B">
        <w:tab/>
      </w:r>
      <w:bookmarkEnd w:id="1634"/>
      <w:r w:rsidR="00D00595" w:rsidRPr="00C6449B">
        <w:t>OTA dynamic range</w:t>
      </w:r>
      <w:bookmarkEnd w:id="1635"/>
      <w:bookmarkEnd w:id="1636"/>
      <w:bookmarkEnd w:id="1637"/>
      <w:bookmarkEnd w:id="1638"/>
    </w:p>
    <w:p w14:paraId="4C3AD2B8" w14:textId="77777777" w:rsidR="00CF08D6" w:rsidRPr="00C6449B" w:rsidRDefault="00CF08D6" w:rsidP="00CF08D6">
      <w:pPr>
        <w:pStyle w:val="Heading3"/>
      </w:pPr>
      <w:bookmarkStart w:id="1639" w:name="_Toc13079870"/>
      <w:bookmarkStart w:id="1640" w:name="_Toc29811359"/>
      <w:bookmarkStart w:id="1641" w:name="_Toc29811810"/>
      <w:bookmarkStart w:id="1642" w:name="_Toc37268314"/>
      <w:bookmarkStart w:id="1643" w:name="_Toc37268765"/>
      <w:r w:rsidRPr="00C6449B">
        <w:t>10.4.1</w:t>
      </w:r>
      <w:r w:rsidRPr="00C6449B">
        <w:tab/>
        <w:t>General</w:t>
      </w:r>
      <w:bookmarkEnd w:id="1639"/>
      <w:bookmarkEnd w:id="1640"/>
      <w:bookmarkEnd w:id="1641"/>
      <w:bookmarkEnd w:id="1642"/>
      <w:bookmarkEnd w:id="1643"/>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1644" w:name="_Toc13079871"/>
      <w:bookmarkStart w:id="1645" w:name="_Toc29811360"/>
      <w:bookmarkStart w:id="1646" w:name="_Toc29811811"/>
      <w:bookmarkStart w:id="1647" w:name="_Toc37268315"/>
      <w:bookmarkStart w:id="1648" w:name="_Toc37268766"/>
      <w:r w:rsidRPr="00C6449B">
        <w:t>10.4.2</w:t>
      </w:r>
      <w:r w:rsidRPr="00C6449B">
        <w:tab/>
        <w:t xml:space="preserve">Minimum requirement for </w:t>
      </w:r>
      <w:r w:rsidRPr="00C6449B">
        <w:rPr>
          <w:i/>
        </w:rPr>
        <w:t>BS type 1-O</w:t>
      </w:r>
      <w:bookmarkEnd w:id="1644"/>
      <w:bookmarkEnd w:id="1645"/>
      <w:bookmarkEnd w:id="1646"/>
      <w:bookmarkEnd w:id="1647"/>
      <w:bookmarkEnd w:id="1648"/>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1649" w:name="RANGE!E9"/>
            <w:r w:rsidRPr="00C6449B">
              <w:t>-70.7</w:t>
            </w:r>
            <w:bookmarkEnd w:id="1649"/>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1650"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1651"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1651"/>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1650"/>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1652" w:name="OLE_LINK9"/>
            <w:bookmarkStart w:id="1653"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1654" w:name="OLE_LINK29"/>
            <w:bookmarkStart w:id="1655" w:name="OLE_LINK30"/>
            <w:r w:rsidRPr="00C6449B">
              <w:rPr>
                <w:rFonts w:cs="v5.0.0"/>
                <w:lang w:eastAsia="zh-CN"/>
              </w:rPr>
              <w:t>- Δ</w:t>
            </w:r>
            <w:r w:rsidRPr="00C6449B">
              <w:rPr>
                <w:rFonts w:cs="Arial"/>
                <w:vertAlign w:val="subscript"/>
              </w:rPr>
              <w:t>OTAREFSENS</w:t>
            </w:r>
            <w:bookmarkEnd w:id="1654"/>
            <w:bookmarkEnd w:id="1655"/>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1656"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1656"/>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1652"/>
      <w:bookmarkEnd w:id="1653"/>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1657"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1657"/>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1658"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1658"/>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1659" w:name="_Toc13079872"/>
      <w:bookmarkStart w:id="1660" w:name="_Toc29811361"/>
      <w:bookmarkStart w:id="1661" w:name="_Toc29811812"/>
      <w:bookmarkStart w:id="1662" w:name="_Toc37268316"/>
      <w:bookmarkStart w:id="1663" w:name="_Toc37268767"/>
      <w:r w:rsidRPr="00C6449B">
        <w:t>10.5</w:t>
      </w:r>
      <w:r w:rsidRPr="00C6449B">
        <w:tab/>
        <w:t>OTA in-band selectivity and blocking</w:t>
      </w:r>
      <w:bookmarkEnd w:id="1659"/>
      <w:bookmarkEnd w:id="1660"/>
      <w:bookmarkEnd w:id="1661"/>
      <w:bookmarkEnd w:id="1662"/>
      <w:bookmarkEnd w:id="1663"/>
    </w:p>
    <w:p w14:paraId="60FF7285" w14:textId="77777777" w:rsidR="00CF08D6" w:rsidRPr="00C6449B" w:rsidRDefault="00CF08D6" w:rsidP="00CF08D6">
      <w:pPr>
        <w:pStyle w:val="Heading3"/>
      </w:pPr>
      <w:bookmarkStart w:id="1664" w:name="_Toc13079873"/>
      <w:bookmarkStart w:id="1665" w:name="_Toc29811362"/>
      <w:bookmarkStart w:id="1666" w:name="_Toc29811813"/>
      <w:bookmarkStart w:id="1667" w:name="_Toc37268317"/>
      <w:bookmarkStart w:id="1668" w:name="_Toc37268768"/>
      <w:r w:rsidRPr="00C6449B">
        <w:t>10.5.1</w:t>
      </w:r>
      <w:r w:rsidRPr="00C6449B">
        <w:tab/>
        <w:t>OTA adjacent channel selectivity</w:t>
      </w:r>
      <w:bookmarkEnd w:id="1664"/>
      <w:bookmarkEnd w:id="1665"/>
      <w:bookmarkEnd w:id="1666"/>
      <w:bookmarkEnd w:id="1667"/>
      <w:bookmarkEnd w:id="1668"/>
    </w:p>
    <w:p w14:paraId="42D95539" w14:textId="77777777" w:rsidR="00CF08D6" w:rsidRPr="00C6449B" w:rsidRDefault="00CF08D6" w:rsidP="00CF08D6">
      <w:pPr>
        <w:pStyle w:val="Heading4"/>
      </w:pPr>
      <w:bookmarkStart w:id="1669" w:name="_Toc13079874"/>
      <w:bookmarkStart w:id="1670" w:name="_Toc29811363"/>
      <w:bookmarkStart w:id="1671" w:name="_Toc29811814"/>
      <w:bookmarkStart w:id="1672" w:name="_Toc37268318"/>
      <w:bookmarkStart w:id="1673" w:name="_Toc37268769"/>
      <w:r w:rsidRPr="00C6449B">
        <w:t>10.5.1.1</w:t>
      </w:r>
      <w:r w:rsidRPr="00C6449B">
        <w:tab/>
        <w:t>General</w:t>
      </w:r>
      <w:bookmarkEnd w:id="1669"/>
      <w:bookmarkEnd w:id="1670"/>
      <w:bookmarkEnd w:id="1671"/>
      <w:bookmarkEnd w:id="1672"/>
      <w:bookmarkEnd w:id="1673"/>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1674" w:name="_Toc13079875"/>
      <w:bookmarkStart w:id="1675" w:name="_Toc29811364"/>
      <w:bookmarkStart w:id="1676" w:name="_Toc29811815"/>
      <w:bookmarkStart w:id="1677" w:name="_Toc37268319"/>
      <w:bookmarkStart w:id="1678" w:name="_Toc37268770"/>
      <w:r w:rsidRPr="00C6449B">
        <w:t>10.5.1.2</w:t>
      </w:r>
      <w:r w:rsidRPr="00C6449B">
        <w:tab/>
        <w:t xml:space="preserve">Minimum requirement for </w:t>
      </w:r>
      <w:r w:rsidRPr="00C6449B">
        <w:rPr>
          <w:i/>
        </w:rPr>
        <w:t>BS type 1-O</w:t>
      </w:r>
      <w:bookmarkEnd w:id="1674"/>
      <w:bookmarkEnd w:id="1675"/>
      <w:bookmarkEnd w:id="1676"/>
      <w:bookmarkEnd w:id="1677"/>
      <w:bookmarkEnd w:id="1678"/>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1679" w:name="_Toc13079876"/>
      <w:bookmarkStart w:id="1680" w:name="_Toc29811365"/>
      <w:bookmarkStart w:id="1681" w:name="_Toc29811816"/>
      <w:bookmarkStart w:id="1682" w:name="_Toc37268320"/>
      <w:bookmarkStart w:id="1683" w:name="_Toc37268771"/>
      <w:r w:rsidRPr="00C6449B">
        <w:t>10.5.1.3</w:t>
      </w:r>
      <w:r w:rsidRPr="00C6449B">
        <w:tab/>
        <w:t xml:space="preserve">Minimum requirement for </w:t>
      </w:r>
      <w:r w:rsidRPr="00C6449B">
        <w:rPr>
          <w:i/>
        </w:rPr>
        <w:t>BS type 2-O</w:t>
      </w:r>
      <w:bookmarkEnd w:id="1679"/>
      <w:bookmarkEnd w:id="1680"/>
      <w:bookmarkEnd w:id="1681"/>
      <w:bookmarkEnd w:id="1682"/>
      <w:bookmarkEnd w:id="1683"/>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1684" w:name="_Toc13079877"/>
      <w:bookmarkStart w:id="1685" w:name="_Toc29811366"/>
      <w:bookmarkStart w:id="1686" w:name="_Toc29811817"/>
      <w:bookmarkStart w:id="1687" w:name="_Toc37268321"/>
      <w:bookmarkStart w:id="1688" w:name="_Toc37268772"/>
      <w:r w:rsidRPr="00C6449B">
        <w:t>10.5.2</w:t>
      </w:r>
      <w:r w:rsidRPr="00C6449B">
        <w:tab/>
        <w:t>OTA in-band blocking</w:t>
      </w:r>
      <w:bookmarkEnd w:id="1684"/>
      <w:bookmarkEnd w:id="1685"/>
      <w:bookmarkEnd w:id="1686"/>
      <w:bookmarkEnd w:id="1687"/>
      <w:bookmarkEnd w:id="1688"/>
    </w:p>
    <w:p w14:paraId="3A89748F" w14:textId="77777777" w:rsidR="00CF08D6" w:rsidRPr="00C6449B" w:rsidRDefault="00CF08D6" w:rsidP="00CF08D6">
      <w:pPr>
        <w:pStyle w:val="Heading4"/>
      </w:pPr>
      <w:bookmarkStart w:id="1689" w:name="_Toc13079878"/>
      <w:bookmarkStart w:id="1690" w:name="_Toc29811367"/>
      <w:bookmarkStart w:id="1691" w:name="_Toc29811818"/>
      <w:bookmarkStart w:id="1692" w:name="_Toc37268322"/>
      <w:bookmarkStart w:id="1693" w:name="_Toc37268773"/>
      <w:r w:rsidRPr="00C6449B">
        <w:t>10.5.2.1</w:t>
      </w:r>
      <w:r w:rsidRPr="00C6449B">
        <w:tab/>
        <w:t>General</w:t>
      </w:r>
      <w:bookmarkEnd w:id="1689"/>
      <w:bookmarkEnd w:id="1690"/>
      <w:bookmarkEnd w:id="1691"/>
      <w:bookmarkEnd w:id="1692"/>
      <w:bookmarkEnd w:id="1693"/>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1694" w:name="_Toc13079879"/>
      <w:bookmarkStart w:id="1695" w:name="_Toc29811368"/>
      <w:bookmarkStart w:id="1696" w:name="_Toc29811819"/>
      <w:bookmarkStart w:id="1697" w:name="_Toc37268323"/>
      <w:bookmarkStart w:id="1698" w:name="_Toc37268774"/>
      <w:r w:rsidRPr="00C6449B">
        <w:rPr>
          <w:lang w:eastAsia="zh-CN"/>
        </w:rPr>
        <w:t>10.5.2.2</w:t>
      </w:r>
      <w:r w:rsidRPr="00C6449B">
        <w:tab/>
        <w:t xml:space="preserve">Minimum requirement for </w:t>
      </w:r>
      <w:r w:rsidRPr="00C6449B">
        <w:rPr>
          <w:i/>
        </w:rPr>
        <w:t>BS type 1-O</w:t>
      </w:r>
      <w:bookmarkEnd w:id="1694"/>
      <w:bookmarkEnd w:id="1695"/>
      <w:bookmarkEnd w:id="1696"/>
      <w:bookmarkEnd w:id="1697"/>
      <w:bookmarkEnd w:id="169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94872"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94872"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C6449B" w:rsidRDefault="00B94872" w:rsidP="00B94872">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C6449B" w:rsidRDefault="00B94872" w:rsidP="00B94872">
            <w:pPr>
              <w:pStyle w:val="TAC"/>
              <w:tabs>
                <w:tab w:val="left" w:pos="540"/>
                <w:tab w:val="left" w:pos="1260"/>
                <w:tab w:val="left" w:pos="1800"/>
              </w:tabs>
              <w:rPr>
                <w:rFonts w:eastAsia="SimSun"/>
                <w:lang w:eastAsia="zh-CN"/>
              </w:rPr>
            </w:pPr>
          </w:p>
        </w:tc>
      </w:tr>
      <w:tr w:rsidR="00B94872"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94872" w:rsidRPr="00C6449B" w:rsidRDefault="00B94872" w:rsidP="00B94872">
            <w:pPr>
              <w:pStyle w:val="TAC"/>
              <w:tabs>
                <w:tab w:val="left" w:pos="540"/>
                <w:tab w:val="left" w:pos="1260"/>
                <w:tab w:val="left" w:pos="1800"/>
              </w:tabs>
              <w:rPr>
                <w:vertAlign w:val="subscript"/>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C6449B" w:rsidRDefault="00B94872" w:rsidP="00B94872">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94872" w:rsidRPr="00C6449B"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C6449B"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C6449B" w:rsidRDefault="00B94872" w:rsidP="00B94872">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Pr="00C6449B" w:rsidRDefault="00B94872" w:rsidP="00B94872">
            <w:pPr>
              <w:pStyle w:val="TAC"/>
              <w:tabs>
                <w:tab w:val="left" w:pos="540"/>
                <w:tab w:val="left" w:pos="1260"/>
                <w:tab w:val="left" w:pos="1800"/>
              </w:tabs>
              <w:rPr>
                <w:lang w:eastAsia="zh-CN"/>
              </w:rPr>
            </w:pPr>
            <w:r w:rsidRPr="00C6449B">
              <w:rPr>
                <w:lang w:eastAsia="zh-CN"/>
              </w:rPr>
              <w:t>Wide Area</w:t>
            </w:r>
            <w:r w:rsidR="007F08F1" w:rsidRPr="00C6449B">
              <w:rPr>
                <w:rFonts w:eastAsia="SimSun"/>
                <w:lang w:eastAsia="zh-CN"/>
              </w:rPr>
              <w:t xml:space="preserve"> BS</w:t>
            </w:r>
            <w:r w:rsidRPr="00C6449B">
              <w:rPr>
                <w:lang w:eastAsia="zh-CN"/>
              </w:rPr>
              <w:t>: -43  – Δ</w:t>
            </w:r>
            <w:r w:rsidRPr="00C6449B">
              <w:rPr>
                <w:vertAlign w:val="subscript"/>
                <w:lang w:eastAsia="zh-CN"/>
              </w:rPr>
              <w:t>minSENS</w:t>
            </w:r>
          </w:p>
          <w:p w14:paraId="05EFC42C" w14:textId="6056380E" w:rsidR="00B94872" w:rsidRPr="00C6449B" w:rsidRDefault="00B94872" w:rsidP="00B94872">
            <w:pPr>
              <w:pStyle w:val="TAC"/>
              <w:tabs>
                <w:tab w:val="left" w:pos="540"/>
                <w:tab w:val="left" w:pos="1260"/>
                <w:tab w:val="left" w:pos="1800"/>
              </w:tabs>
              <w:rPr>
                <w:lang w:eastAsia="zh-CN"/>
              </w:rPr>
            </w:pPr>
            <w:r w:rsidRPr="00C6449B">
              <w:rPr>
                <w:lang w:eastAsia="zh-CN"/>
              </w:rPr>
              <w:t>Medium Range</w:t>
            </w:r>
            <w:r w:rsidR="007F08F1"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693907D5" w:rsidR="00B94872" w:rsidRPr="00C6449B" w:rsidRDefault="00B94872" w:rsidP="00B94872">
            <w:pPr>
              <w:pStyle w:val="TAC"/>
              <w:tabs>
                <w:tab w:val="left" w:pos="540"/>
                <w:tab w:val="left" w:pos="1260"/>
                <w:tab w:val="left" w:pos="1800"/>
              </w:tabs>
              <w:rPr>
                <w:rFonts w:eastAsia="SimSun"/>
                <w:lang w:eastAsia="zh-CN"/>
              </w:rPr>
            </w:pPr>
            <w:r w:rsidRPr="00C6449B">
              <w:rPr>
                <w:lang w:eastAsia="zh-CN"/>
              </w:rPr>
              <w:t>Local Area</w:t>
            </w:r>
            <w:r w:rsidR="007F08F1"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C6449B" w:rsidRDefault="00B94872" w:rsidP="00B94872">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C6449B" w:rsidRDefault="00B94872" w:rsidP="00B94872">
            <w:pPr>
              <w:pStyle w:val="TAC"/>
              <w:tabs>
                <w:tab w:val="left" w:pos="540"/>
                <w:tab w:val="left" w:pos="1260"/>
                <w:tab w:val="left" w:pos="1800"/>
              </w:tabs>
              <w:rPr>
                <w:rFonts w:eastAsia="SimSun"/>
                <w:lang w:eastAsia="zh-CN"/>
              </w:rPr>
            </w:pP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1699" w:name="_Toc13079880"/>
      <w:bookmarkStart w:id="1700" w:name="_Toc29811369"/>
      <w:bookmarkStart w:id="1701" w:name="_Toc29811820"/>
      <w:bookmarkStart w:id="1702" w:name="_Toc37268324"/>
      <w:bookmarkStart w:id="1703" w:name="_Toc37268775"/>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1699"/>
      <w:bookmarkEnd w:id="1700"/>
      <w:bookmarkEnd w:id="1701"/>
      <w:bookmarkEnd w:id="1702"/>
      <w:bookmarkEnd w:id="1703"/>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1704" w:name="_Toc13079881"/>
      <w:bookmarkStart w:id="1705" w:name="_Toc29811370"/>
      <w:bookmarkStart w:id="1706" w:name="_Toc29811821"/>
      <w:bookmarkStart w:id="1707" w:name="_Toc37268325"/>
      <w:bookmarkStart w:id="1708" w:name="_Toc37268776"/>
      <w:r w:rsidRPr="00C6449B">
        <w:t>10.6</w:t>
      </w:r>
      <w:r w:rsidRPr="00C6449B">
        <w:tab/>
        <w:t>OTA out-of-band blocking</w:t>
      </w:r>
      <w:bookmarkEnd w:id="1704"/>
      <w:bookmarkEnd w:id="1705"/>
      <w:bookmarkEnd w:id="1706"/>
      <w:bookmarkEnd w:id="1707"/>
      <w:bookmarkEnd w:id="1708"/>
    </w:p>
    <w:p w14:paraId="13A3E27E" w14:textId="77777777" w:rsidR="00CF08D6" w:rsidRPr="00C6449B" w:rsidRDefault="00CF08D6" w:rsidP="00CF08D6">
      <w:pPr>
        <w:pStyle w:val="Heading3"/>
      </w:pPr>
      <w:bookmarkStart w:id="1709" w:name="_Toc13079882"/>
      <w:bookmarkStart w:id="1710" w:name="_Toc29811371"/>
      <w:bookmarkStart w:id="1711" w:name="_Toc29811822"/>
      <w:bookmarkStart w:id="1712" w:name="_Hlk500251177"/>
      <w:bookmarkStart w:id="1713" w:name="_Toc37268326"/>
      <w:bookmarkStart w:id="1714" w:name="_Toc37268777"/>
      <w:r w:rsidRPr="00C6449B">
        <w:t>10.6.1</w:t>
      </w:r>
      <w:r w:rsidRPr="00C6449B">
        <w:tab/>
        <w:t>General</w:t>
      </w:r>
      <w:bookmarkEnd w:id="1709"/>
      <w:bookmarkEnd w:id="1710"/>
      <w:bookmarkEnd w:id="1711"/>
      <w:bookmarkEnd w:id="1713"/>
      <w:bookmarkEnd w:id="1714"/>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1715" w:name="_Toc13079883"/>
      <w:bookmarkStart w:id="1716" w:name="_Toc29811372"/>
      <w:bookmarkStart w:id="1717" w:name="_Toc29811823"/>
      <w:bookmarkStart w:id="1718" w:name="_Toc37268327"/>
      <w:bookmarkStart w:id="1719" w:name="_Toc37268778"/>
      <w:r w:rsidRPr="00C6449B">
        <w:lastRenderedPageBreak/>
        <w:t>10.6.2</w:t>
      </w:r>
      <w:r w:rsidRPr="00C6449B">
        <w:tab/>
        <w:t xml:space="preserve">Minimum requirement for </w:t>
      </w:r>
      <w:r w:rsidRPr="00C6449B">
        <w:rPr>
          <w:i/>
        </w:rPr>
        <w:t>BS type 1-O</w:t>
      </w:r>
      <w:bookmarkEnd w:id="1715"/>
      <w:bookmarkEnd w:id="1716"/>
      <w:bookmarkEnd w:id="1717"/>
      <w:bookmarkEnd w:id="1718"/>
      <w:bookmarkEnd w:id="1719"/>
    </w:p>
    <w:p w14:paraId="14EE5381" w14:textId="77777777" w:rsidR="00CF08D6" w:rsidRPr="00C6449B" w:rsidRDefault="00CF08D6" w:rsidP="00CF08D6">
      <w:pPr>
        <w:pStyle w:val="Heading4"/>
      </w:pPr>
      <w:bookmarkStart w:id="1720" w:name="_Toc13079884"/>
      <w:bookmarkStart w:id="1721" w:name="_Toc29811373"/>
      <w:bookmarkStart w:id="1722" w:name="_Toc29811824"/>
      <w:bookmarkStart w:id="1723" w:name="_Toc37268328"/>
      <w:bookmarkStart w:id="1724" w:name="_Toc37268779"/>
      <w:r w:rsidRPr="00C6449B">
        <w:t>10.6.2.1</w:t>
      </w:r>
      <w:r w:rsidRPr="00C6449B">
        <w:tab/>
        <w:t>General minimum requirement</w:t>
      </w:r>
      <w:bookmarkEnd w:id="1720"/>
      <w:bookmarkEnd w:id="1721"/>
      <w:bookmarkEnd w:id="1722"/>
      <w:bookmarkEnd w:id="1723"/>
      <w:bookmarkEnd w:id="1724"/>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3E8E2934" w14:textId="01C27D78"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The characteristics of the interfering signal is further specified in annex D.</w:t>
      </w:r>
    </w:p>
    <w:p w14:paraId="6ECF83CF" w14:textId="3EA4F6C8" w:rsidR="00CF08D6" w:rsidRPr="00C6449B" w:rsidRDefault="00CF08D6" w:rsidP="00CF08D6">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0" type="#_x0000_t75" style="width:50.25pt;height:29.25pt" o:ole="">
                  <v:imagedata r:id="rId50" o:title=""/>
                </v:shape>
                <o:OLEObject Type="Embed" ProgID="Equation.3" ShapeID="_x0000_i1040" DrawAspect="Content" ObjectID="_1647881325" r:id="rId5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1725" w:name="_Toc13079885"/>
      <w:bookmarkStart w:id="1726" w:name="_Toc29811374"/>
      <w:bookmarkStart w:id="1727" w:name="_Toc29811825"/>
      <w:bookmarkStart w:id="1728" w:name="_Toc37268329"/>
      <w:bookmarkStart w:id="1729" w:name="_Toc37268780"/>
      <w:r w:rsidRPr="00C6449B">
        <w:t>10.6.2.2</w:t>
      </w:r>
      <w:r w:rsidRPr="00C6449B">
        <w:tab/>
        <w:t>Co-location minimum requirement</w:t>
      </w:r>
      <w:bookmarkEnd w:id="1725"/>
      <w:bookmarkEnd w:id="1726"/>
      <w:bookmarkEnd w:id="1727"/>
      <w:bookmarkEnd w:id="1728"/>
      <w:bookmarkEnd w:id="1729"/>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2B0EA968" w14:textId="096A9DFE"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C85D36B"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1712"/>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1730" w:name="_Toc13079886"/>
      <w:bookmarkStart w:id="1731" w:name="_Toc29811375"/>
      <w:bookmarkStart w:id="1732" w:name="_Toc29811826"/>
      <w:bookmarkStart w:id="1733" w:name="_Toc37268330"/>
      <w:bookmarkStart w:id="1734" w:name="_Toc37268781"/>
      <w:r w:rsidRPr="00C6449B">
        <w:t>10.6.3</w:t>
      </w:r>
      <w:r w:rsidRPr="00C6449B">
        <w:tab/>
      </w:r>
      <w:bookmarkStart w:id="1735" w:name="_Hlk509921867"/>
      <w:r w:rsidRPr="00C6449B">
        <w:t xml:space="preserve">Minimum requirement for </w:t>
      </w:r>
      <w:r w:rsidRPr="00C6449B">
        <w:rPr>
          <w:i/>
        </w:rPr>
        <w:t>BS type 2-O</w:t>
      </w:r>
      <w:bookmarkEnd w:id="1730"/>
      <w:bookmarkEnd w:id="1731"/>
      <w:bookmarkEnd w:id="1732"/>
      <w:bookmarkEnd w:id="1733"/>
      <w:bookmarkEnd w:id="1734"/>
      <w:bookmarkEnd w:id="1735"/>
    </w:p>
    <w:p w14:paraId="605390EA" w14:textId="77777777" w:rsidR="00CF08D6" w:rsidRPr="00C6449B" w:rsidRDefault="00CF08D6" w:rsidP="00CF08D6">
      <w:pPr>
        <w:pStyle w:val="Heading4"/>
      </w:pPr>
      <w:bookmarkStart w:id="1736" w:name="_Toc13079887"/>
      <w:bookmarkStart w:id="1737" w:name="_Toc29811376"/>
      <w:bookmarkStart w:id="1738" w:name="_Toc29811827"/>
      <w:bookmarkStart w:id="1739" w:name="_Toc37268331"/>
      <w:bookmarkStart w:id="1740" w:name="_Toc37268782"/>
      <w:r w:rsidRPr="00C6449B">
        <w:t>10.6.3.1</w:t>
      </w:r>
      <w:r w:rsidRPr="00C6449B">
        <w:tab/>
        <w:t>General minimum requirement</w:t>
      </w:r>
      <w:bookmarkEnd w:id="1736"/>
      <w:bookmarkEnd w:id="1737"/>
      <w:bookmarkEnd w:id="1738"/>
      <w:bookmarkEnd w:id="1739"/>
      <w:bookmarkEnd w:id="1740"/>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1741" w:name="_Toc13079888"/>
      <w:bookmarkStart w:id="1742" w:name="_Toc29811377"/>
      <w:bookmarkStart w:id="1743" w:name="_Toc29811828"/>
      <w:bookmarkStart w:id="1744" w:name="_Toc37268332"/>
      <w:bookmarkStart w:id="1745" w:name="_Toc37268783"/>
      <w:r w:rsidRPr="00C6449B">
        <w:t>10.7</w:t>
      </w:r>
      <w:r w:rsidRPr="00C6449B">
        <w:tab/>
        <w:t>OTA receiver spurious emissions</w:t>
      </w:r>
      <w:bookmarkEnd w:id="1741"/>
      <w:bookmarkEnd w:id="1742"/>
      <w:bookmarkEnd w:id="1743"/>
      <w:bookmarkEnd w:id="1744"/>
      <w:bookmarkEnd w:id="1745"/>
    </w:p>
    <w:p w14:paraId="026635C0" w14:textId="77777777" w:rsidR="00CF08D6" w:rsidRPr="00C6449B" w:rsidRDefault="00CF08D6" w:rsidP="00CF08D6">
      <w:pPr>
        <w:pStyle w:val="Heading3"/>
      </w:pPr>
      <w:bookmarkStart w:id="1746" w:name="_Toc13079889"/>
      <w:bookmarkStart w:id="1747" w:name="_Toc29811378"/>
      <w:bookmarkStart w:id="1748" w:name="_Toc29811829"/>
      <w:bookmarkStart w:id="1749" w:name="_Toc37268333"/>
      <w:bookmarkStart w:id="1750" w:name="_Toc37268784"/>
      <w:r w:rsidRPr="00C6449B">
        <w:t>10.7.1</w:t>
      </w:r>
      <w:r w:rsidRPr="00C6449B">
        <w:tab/>
        <w:t>General</w:t>
      </w:r>
      <w:bookmarkEnd w:id="1746"/>
      <w:bookmarkEnd w:id="1747"/>
      <w:bookmarkEnd w:id="1748"/>
      <w:bookmarkEnd w:id="1749"/>
      <w:bookmarkEnd w:id="1750"/>
    </w:p>
    <w:p w14:paraId="2628BEF3" w14:textId="77777777" w:rsidR="00CF08D6" w:rsidRPr="00C6449B" w:rsidRDefault="00CF08D6" w:rsidP="00CF08D6">
      <w:pPr>
        <w:rPr>
          <w:lang w:val="en-US" w:eastAsia="zh-CN"/>
        </w:rPr>
      </w:pPr>
      <w:bookmarkStart w:id="1751"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175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1752" w:name="_Toc13079890"/>
      <w:bookmarkStart w:id="1753" w:name="_Toc29811379"/>
      <w:bookmarkStart w:id="1754" w:name="_Toc29811830"/>
      <w:bookmarkStart w:id="1755" w:name="_Toc37268334"/>
      <w:bookmarkStart w:id="1756" w:name="_Toc37268785"/>
      <w:r w:rsidRPr="00C6449B">
        <w:t>10.7.2</w:t>
      </w:r>
      <w:r w:rsidRPr="00C6449B">
        <w:tab/>
        <w:t xml:space="preserve">Minimum requirement for </w:t>
      </w:r>
      <w:r w:rsidRPr="00C6449B">
        <w:rPr>
          <w:i/>
        </w:rPr>
        <w:t>BS type 1-O</w:t>
      </w:r>
      <w:bookmarkEnd w:id="1752"/>
      <w:bookmarkEnd w:id="1753"/>
      <w:bookmarkEnd w:id="1754"/>
      <w:bookmarkEnd w:id="1755"/>
      <w:bookmarkEnd w:id="1756"/>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1757"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32A7155A" w14:textId="77777777" w:rsidR="003F1681" w:rsidRPr="00C6449B" w:rsidRDefault="003F1681" w:rsidP="00496138">
            <w:pPr>
              <w:pStyle w:val="TAN"/>
              <w:rPr>
                <w:rFonts w:cs="Arial"/>
              </w:rPr>
            </w:pPr>
            <w:r w:rsidRPr="00C6449B">
              <w:t>NOTE 4:</w:t>
            </w:r>
            <w:r w:rsidRPr="00C6449B">
              <w:tab/>
              <w:t>Additional limits may apply regionally.</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1758" w:name="_Toc29811380"/>
      <w:bookmarkStart w:id="1759" w:name="_Toc29811831"/>
      <w:bookmarkStart w:id="1760" w:name="_Toc37268335"/>
      <w:bookmarkStart w:id="1761" w:name="_Toc37268786"/>
      <w:r w:rsidRPr="00C6449B">
        <w:t>10.7.3</w:t>
      </w:r>
      <w:r w:rsidRPr="00C6449B">
        <w:tab/>
        <w:t xml:space="preserve">Minimum requirement for </w:t>
      </w:r>
      <w:r w:rsidRPr="00C6449B">
        <w:rPr>
          <w:i/>
        </w:rPr>
        <w:t>BS type 2-O</w:t>
      </w:r>
      <w:bookmarkEnd w:id="1757"/>
      <w:bookmarkEnd w:id="1758"/>
      <w:bookmarkEnd w:id="1759"/>
      <w:bookmarkEnd w:id="1760"/>
      <w:bookmarkEnd w:id="1761"/>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t xml:space="preserve">Table 10.7.3-2: Step frequencies for defining </w:t>
      </w:r>
      <w:bookmarkStart w:id="1762" w:name="_Hlk25241782"/>
      <w:r w:rsidRPr="00C6449B">
        <w:t xml:space="preserve">the radiated Rx spurious emission limits for </w:t>
      </w:r>
      <w:r w:rsidRPr="00C6449B">
        <w:rPr>
          <w:i/>
        </w:rPr>
        <w:t>BS type 2-O</w:t>
      </w:r>
      <w:bookmarkEnd w:id="176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77777777" w:rsidR="00B7387A" w:rsidRPr="00C6449B" w:rsidRDefault="00B7387A" w:rsidP="00B7387A"/>
    <w:p w14:paraId="29F3BEE9" w14:textId="77777777" w:rsidR="00CF08D6" w:rsidRPr="00C6449B" w:rsidRDefault="00CF08D6" w:rsidP="00CF08D6">
      <w:pPr>
        <w:pStyle w:val="Heading2"/>
      </w:pPr>
      <w:bookmarkStart w:id="1763" w:name="_Toc13079892"/>
      <w:bookmarkStart w:id="1764" w:name="_Toc29811381"/>
      <w:bookmarkStart w:id="1765" w:name="_Toc29811832"/>
      <w:bookmarkStart w:id="1766" w:name="_Toc37268336"/>
      <w:bookmarkStart w:id="1767" w:name="_Toc37268787"/>
      <w:r w:rsidRPr="00C6449B">
        <w:lastRenderedPageBreak/>
        <w:t>10.8</w:t>
      </w:r>
      <w:r w:rsidRPr="00C6449B">
        <w:tab/>
        <w:t>OTA receiver intermodulation</w:t>
      </w:r>
      <w:bookmarkEnd w:id="1763"/>
      <w:bookmarkEnd w:id="1764"/>
      <w:bookmarkEnd w:id="1765"/>
      <w:bookmarkEnd w:id="1766"/>
      <w:bookmarkEnd w:id="1767"/>
    </w:p>
    <w:p w14:paraId="06EFB8F4" w14:textId="77777777" w:rsidR="00CF08D6" w:rsidRPr="00C6449B" w:rsidRDefault="00CF08D6" w:rsidP="00CF08D6">
      <w:pPr>
        <w:pStyle w:val="Heading3"/>
      </w:pPr>
      <w:bookmarkStart w:id="1768" w:name="_Toc13079893"/>
      <w:bookmarkStart w:id="1769" w:name="_Toc29811382"/>
      <w:bookmarkStart w:id="1770" w:name="_Toc29811833"/>
      <w:bookmarkStart w:id="1771" w:name="_Toc37268337"/>
      <w:bookmarkStart w:id="1772" w:name="_Toc37268788"/>
      <w:r w:rsidRPr="00C6449B">
        <w:t>10.8.1</w:t>
      </w:r>
      <w:r w:rsidRPr="00C6449B">
        <w:tab/>
        <w:t>General</w:t>
      </w:r>
      <w:bookmarkEnd w:id="1768"/>
      <w:bookmarkEnd w:id="1769"/>
      <w:bookmarkEnd w:id="1770"/>
      <w:bookmarkEnd w:id="1771"/>
      <w:bookmarkEnd w:id="1772"/>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1773" w:name="_Toc13079894"/>
      <w:bookmarkStart w:id="1774" w:name="_Toc29811383"/>
      <w:bookmarkStart w:id="1775" w:name="_Toc29811834"/>
      <w:bookmarkStart w:id="1776" w:name="_Toc37268338"/>
      <w:bookmarkStart w:id="1777" w:name="_Toc37268789"/>
      <w:r w:rsidRPr="00C6449B">
        <w:t>10.8.2</w:t>
      </w:r>
      <w:r w:rsidRPr="00C6449B">
        <w:tab/>
        <w:t xml:space="preserve">Minimum requirement for </w:t>
      </w:r>
      <w:r w:rsidRPr="00C6449B">
        <w:rPr>
          <w:i/>
        </w:rPr>
        <w:t>BS type 1-O</w:t>
      </w:r>
      <w:bookmarkEnd w:id="1773"/>
      <w:bookmarkEnd w:id="1774"/>
      <w:bookmarkEnd w:id="1775"/>
      <w:bookmarkEnd w:id="1776"/>
      <w:bookmarkEnd w:id="1777"/>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1778"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1778"/>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1779" w:name="_Toc13079895"/>
      <w:bookmarkStart w:id="1780" w:name="_Toc29811384"/>
      <w:bookmarkStart w:id="1781" w:name="_Toc29811835"/>
      <w:bookmarkStart w:id="1782" w:name="_Toc37268339"/>
      <w:bookmarkStart w:id="1783" w:name="_Toc37268790"/>
      <w:r w:rsidRPr="00C6449B">
        <w:t>10.8.3</w:t>
      </w:r>
      <w:r w:rsidRPr="00C6449B">
        <w:tab/>
        <w:t xml:space="preserve">Minimum requirement for </w:t>
      </w:r>
      <w:r w:rsidRPr="00C6449B">
        <w:rPr>
          <w:i/>
        </w:rPr>
        <w:t>BS type 2-O</w:t>
      </w:r>
      <w:bookmarkEnd w:id="1779"/>
      <w:bookmarkEnd w:id="1780"/>
      <w:bookmarkEnd w:id="1781"/>
      <w:bookmarkEnd w:id="1782"/>
      <w:bookmarkEnd w:id="1783"/>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1784" w:name="_Toc13079896"/>
      <w:bookmarkStart w:id="1785" w:name="_Toc29811385"/>
      <w:bookmarkStart w:id="1786" w:name="_Toc29811836"/>
      <w:bookmarkStart w:id="1787" w:name="_Toc37268340"/>
      <w:bookmarkStart w:id="1788" w:name="_Toc37268791"/>
      <w:r w:rsidRPr="00C6449B">
        <w:t>10.9</w:t>
      </w:r>
      <w:r w:rsidRPr="00C6449B">
        <w:tab/>
        <w:t>OTA in-channel selectivity</w:t>
      </w:r>
      <w:bookmarkEnd w:id="1784"/>
      <w:bookmarkEnd w:id="1785"/>
      <w:bookmarkEnd w:id="1786"/>
      <w:bookmarkEnd w:id="1787"/>
      <w:bookmarkEnd w:id="1788"/>
    </w:p>
    <w:p w14:paraId="2ECAF826" w14:textId="77777777" w:rsidR="00CF08D6" w:rsidRPr="00C6449B" w:rsidRDefault="00CF08D6" w:rsidP="00CF08D6">
      <w:pPr>
        <w:pStyle w:val="Heading3"/>
      </w:pPr>
      <w:bookmarkStart w:id="1789" w:name="_Toc13079897"/>
      <w:bookmarkStart w:id="1790" w:name="_Toc29811386"/>
      <w:bookmarkStart w:id="1791" w:name="_Toc29811837"/>
      <w:bookmarkStart w:id="1792" w:name="_Toc37268341"/>
      <w:bookmarkStart w:id="1793" w:name="_Toc37268792"/>
      <w:r w:rsidRPr="00C6449B">
        <w:t>10.</w:t>
      </w:r>
      <w:r w:rsidRPr="00C6449B">
        <w:rPr>
          <w:lang w:eastAsia="zh-CN"/>
        </w:rPr>
        <w:t>9</w:t>
      </w:r>
      <w:r w:rsidRPr="00C6449B">
        <w:t>.1</w:t>
      </w:r>
      <w:r w:rsidRPr="00C6449B">
        <w:tab/>
        <w:t>General</w:t>
      </w:r>
      <w:bookmarkEnd w:id="1789"/>
      <w:bookmarkEnd w:id="1790"/>
      <w:bookmarkEnd w:id="1791"/>
      <w:bookmarkEnd w:id="1792"/>
      <w:bookmarkEnd w:id="1793"/>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1794" w:name="_Toc13079898"/>
      <w:bookmarkStart w:id="1795" w:name="_Toc29811387"/>
      <w:bookmarkStart w:id="1796" w:name="_Toc29811838"/>
      <w:bookmarkStart w:id="1797" w:name="_Toc37268342"/>
      <w:bookmarkStart w:id="1798" w:name="_Toc37268793"/>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1794"/>
      <w:bookmarkEnd w:id="1795"/>
      <w:bookmarkEnd w:id="1796"/>
      <w:bookmarkEnd w:id="1797"/>
      <w:bookmarkEnd w:id="1798"/>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1799" w:name="_Toc13079899"/>
      <w:bookmarkStart w:id="1800" w:name="_Toc29811388"/>
      <w:bookmarkStart w:id="1801" w:name="_Toc29811839"/>
      <w:bookmarkStart w:id="1802" w:name="_Toc37268343"/>
      <w:bookmarkStart w:id="1803" w:name="_Toc37268794"/>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1799"/>
      <w:bookmarkEnd w:id="1800"/>
      <w:bookmarkEnd w:id="1801"/>
      <w:bookmarkEnd w:id="1802"/>
      <w:bookmarkEnd w:id="1803"/>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1804" w:name="_Toc13079900"/>
      <w:bookmarkStart w:id="1805" w:name="_Toc29811389"/>
      <w:bookmarkStart w:id="1806" w:name="_Toc29811840"/>
      <w:bookmarkStart w:id="1807" w:name="_Toc37268344"/>
      <w:bookmarkStart w:id="1808" w:name="_Toc37268795"/>
      <w:r w:rsidRPr="00C6449B">
        <w:lastRenderedPageBreak/>
        <w:t>11</w:t>
      </w:r>
      <w:r w:rsidRPr="00C6449B">
        <w:tab/>
        <w:t>Radiated performance requirements</w:t>
      </w:r>
      <w:bookmarkEnd w:id="1804"/>
      <w:bookmarkEnd w:id="1805"/>
      <w:bookmarkEnd w:id="1806"/>
      <w:bookmarkEnd w:id="1807"/>
      <w:bookmarkEnd w:id="1808"/>
    </w:p>
    <w:p w14:paraId="5A4729CA" w14:textId="77777777" w:rsidR="00CF08D6" w:rsidRPr="00C6449B" w:rsidRDefault="00CF08D6" w:rsidP="00CF08D6">
      <w:pPr>
        <w:pStyle w:val="Heading2"/>
        <w:rPr>
          <w:rFonts w:eastAsia="DengXian"/>
          <w:noProof/>
          <w:lang w:eastAsia="zh-CN"/>
        </w:rPr>
      </w:pPr>
      <w:bookmarkStart w:id="1809" w:name="_Toc13079901"/>
      <w:bookmarkStart w:id="1810" w:name="_Toc29811390"/>
      <w:bookmarkStart w:id="1811" w:name="_Toc29811841"/>
      <w:bookmarkStart w:id="1812" w:name="_Toc37268345"/>
      <w:bookmarkStart w:id="1813" w:name="_Toc37268796"/>
      <w:r w:rsidRPr="00C6449B">
        <w:rPr>
          <w:noProof/>
        </w:rPr>
        <w:t>11.1</w:t>
      </w:r>
      <w:r w:rsidRPr="00C6449B">
        <w:rPr>
          <w:noProof/>
        </w:rPr>
        <w:tab/>
        <w:t>General</w:t>
      </w:r>
      <w:bookmarkEnd w:id="1809"/>
      <w:bookmarkEnd w:id="1810"/>
      <w:bookmarkEnd w:id="1811"/>
      <w:bookmarkEnd w:id="1812"/>
      <w:bookmarkEnd w:id="1813"/>
    </w:p>
    <w:p w14:paraId="771B1899" w14:textId="77777777" w:rsidR="00CF08D6" w:rsidRPr="00C6449B" w:rsidRDefault="00CF08D6" w:rsidP="00CF08D6">
      <w:pPr>
        <w:pStyle w:val="Heading3"/>
        <w:rPr>
          <w:lang w:eastAsia="ko-KR"/>
        </w:rPr>
      </w:pPr>
      <w:bookmarkStart w:id="1814" w:name="_Toc13079902"/>
      <w:bookmarkStart w:id="1815" w:name="_Toc29811391"/>
      <w:bookmarkStart w:id="1816" w:name="_Toc29811842"/>
      <w:bookmarkStart w:id="1817" w:name="_Toc37268346"/>
      <w:bookmarkStart w:id="1818" w:name="_Toc37268797"/>
      <w:r w:rsidRPr="00C6449B">
        <w:rPr>
          <w:lang w:eastAsia="ko-KR"/>
        </w:rPr>
        <w:t>11.1.1</w:t>
      </w:r>
      <w:r w:rsidRPr="00C6449B">
        <w:rPr>
          <w:lang w:eastAsia="ko-KR"/>
        </w:rPr>
        <w:tab/>
        <w:t>Scope and definitions</w:t>
      </w:r>
      <w:bookmarkEnd w:id="1814"/>
      <w:bookmarkEnd w:id="1815"/>
      <w:bookmarkEnd w:id="1816"/>
      <w:bookmarkEnd w:id="1817"/>
      <w:bookmarkEnd w:id="1818"/>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1819" w:name="_Toc13079903"/>
      <w:bookmarkStart w:id="1820" w:name="_Toc29811392"/>
      <w:bookmarkStart w:id="1821" w:name="_Toc29811843"/>
      <w:bookmarkStart w:id="1822" w:name="_Toc37268347"/>
      <w:bookmarkStart w:id="1823" w:name="_Toc37268798"/>
      <w:r w:rsidRPr="00C6449B">
        <w:t>11.1.2</w:t>
      </w:r>
      <w:r w:rsidRPr="00C6449B">
        <w:tab/>
        <w:t>OTA demodulation branches</w:t>
      </w:r>
      <w:bookmarkEnd w:id="1819"/>
      <w:bookmarkEnd w:id="1820"/>
      <w:bookmarkEnd w:id="1821"/>
      <w:bookmarkEnd w:id="1822"/>
      <w:bookmarkEnd w:id="1823"/>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1824" w:name="_Toc13079904"/>
      <w:bookmarkStart w:id="1825" w:name="_Toc29811393"/>
      <w:bookmarkStart w:id="1826" w:name="_Toc29811844"/>
      <w:bookmarkStart w:id="1827" w:name="_Toc37268348"/>
      <w:bookmarkStart w:id="1828" w:name="_Toc37268799"/>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1824"/>
      <w:bookmarkEnd w:id="1825"/>
      <w:bookmarkEnd w:id="1826"/>
      <w:bookmarkEnd w:id="1827"/>
      <w:bookmarkEnd w:id="1828"/>
    </w:p>
    <w:p w14:paraId="58C5E161" w14:textId="77777777" w:rsidR="00CF08D6" w:rsidRPr="00C6449B" w:rsidRDefault="00CF08D6" w:rsidP="00CF08D6">
      <w:pPr>
        <w:pStyle w:val="Heading2"/>
        <w:rPr>
          <w:noProof/>
        </w:rPr>
      </w:pPr>
      <w:bookmarkStart w:id="1829" w:name="_Toc13079905"/>
      <w:bookmarkStart w:id="1830" w:name="_Toc29811394"/>
      <w:bookmarkStart w:id="1831" w:name="_Toc29811845"/>
      <w:bookmarkStart w:id="1832" w:name="_Toc37268349"/>
      <w:bookmarkStart w:id="1833" w:name="_Toc37268800"/>
      <w:r w:rsidRPr="00C6449B">
        <w:rPr>
          <w:noProof/>
        </w:rPr>
        <w:t>11.</w:t>
      </w:r>
      <w:r w:rsidRPr="00C6449B">
        <w:rPr>
          <w:rFonts w:eastAsia="DengXian"/>
          <w:noProof/>
          <w:lang w:eastAsia="zh-CN"/>
        </w:rPr>
        <w:t>2</w:t>
      </w:r>
      <w:r w:rsidRPr="00C6449B">
        <w:rPr>
          <w:noProof/>
        </w:rPr>
        <w:tab/>
        <w:t>Performance requirements for PUSCH</w:t>
      </w:r>
      <w:bookmarkEnd w:id="1829"/>
      <w:bookmarkEnd w:id="1830"/>
      <w:bookmarkEnd w:id="1831"/>
      <w:bookmarkEnd w:id="1832"/>
      <w:bookmarkEnd w:id="1833"/>
    </w:p>
    <w:p w14:paraId="3A6438A8" w14:textId="77777777" w:rsidR="00CF08D6" w:rsidRPr="00C6449B" w:rsidRDefault="00CF08D6" w:rsidP="00CF08D6">
      <w:pPr>
        <w:pStyle w:val="Heading3"/>
        <w:rPr>
          <w:noProof/>
        </w:rPr>
      </w:pPr>
      <w:bookmarkStart w:id="1834" w:name="_Toc13079906"/>
      <w:bookmarkStart w:id="1835" w:name="_Toc29811395"/>
      <w:bookmarkStart w:id="1836" w:name="_Toc29811846"/>
      <w:bookmarkStart w:id="1837" w:name="_Toc37268350"/>
      <w:bookmarkStart w:id="1838" w:name="_Toc37268801"/>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1834"/>
      <w:bookmarkEnd w:id="1835"/>
      <w:bookmarkEnd w:id="1836"/>
      <w:bookmarkEnd w:id="1837"/>
      <w:bookmarkEnd w:id="1838"/>
    </w:p>
    <w:p w14:paraId="31DE4685" w14:textId="77777777" w:rsidR="00CF08D6" w:rsidRPr="00C6449B" w:rsidRDefault="00CF08D6" w:rsidP="00CF08D6">
      <w:pPr>
        <w:pStyle w:val="Heading4"/>
      </w:pPr>
      <w:bookmarkStart w:id="1839" w:name="_Toc13079907"/>
      <w:bookmarkStart w:id="1840" w:name="_Toc29811396"/>
      <w:bookmarkStart w:id="1841" w:name="_Toc29811847"/>
      <w:bookmarkStart w:id="1842" w:name="_Toc37268351"/>
      <w:bookmarkStart w:id="1843" w:name="_Toc37268802"/>
      <w:r w:rsidRPr="00C6449B">
        <w:t>11.2.1.1</w:t>
      </w:r>
      <w:r w:rsidRPr="00C6449B">
        <w:tab/>
        <w:t>Requirements for PUSCH with transform precoding disabled</w:t>
      </w:r>
      <w:bookmarkEnd w:id="1839"/>
      <w:bookmarkEnd w:id="1840"/>
      <w:bookmarkEnd w:id="1841"/>
      <w:bookmarkEnd w:id="1842"/>
      <w:bookmarkEnd w:id="1843"/>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1844" w:name="_Toc13079908"/>
      <w:bookmarkStart w:id="1845" w:name="_Toc29811397"/>
      <w:bookmarkStart w:id="1846" w:name="_Toc29811848"/>
      <w:bookmarkStart w:id="1847" w:name="_Toc37268352"/>
      <w:bookmarkStart w:id="1848" w:name="_Toc37268803"/>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1844"/>
      <w:bookmarkEnd w:id="1845"/>
      <w:bookmarkEnd w:id="1846"/>
      <w:bookmarkEnd w:id="1847"/>
      <w:bookmarkEnd w:id="1848"/>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1849" w:name="_Toc13079909"/>
      <w:bookmarkStart w:id="1850" w:name="_Toc29811398"/>
      <w:bookmarkStart w:id="1851" w:name="_Toc29811849"/>
      <w:bookmarkStart w:id="1852" w:name="_Toc37268353"/>
      <w:bookmarkStart w:id="1853" w:name="_Toc37268804"/>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1849"/>
      <w:bookmarkEnd w:id="1850"/>
      <w:bookmarkEnd w:id="1851"/>
      <w:bookmarkEnd w:id="1852"/>
      <w:bookmarkEnd w:id="1853"/>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1854" w:name="_Toc13079910"/>
      <w:bookmarkStart w:id="1855" w:name="_Toc29811399"/>
      <w:bookmarkStart w:id="1856" w:name="_Toc29811850"/>
      <w:bookmarkStart w:id="1857" w:name="_Toc37268354"/>
      <w:bookmarkStart w:id="1858" w:name="_Toc37268805"/>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1854"/>
      <w:bookmarkEnd w:id="1855"/>
      <w:bookmarkEnd w:id="1856"/>
      <w:bookmarkEnd w:id="1857"/>
      <w:bookmarkEnd w:id="1858"/>
    </w:p>
    <w:p w14:paraId="489B1279" w14:textId="77777777" w:rsidR="00CF08D6" w:rsidRPr="00C6449B" w:rsidRDefault="00CF08D6" w:rsidP="00CF08D6">
      <w:pPr>
        <w:pStyle w:val="Heading4"/>
      </w:pPr>
      <w:bookmarkStart w:id="1859" w:name="_Toc13079911"/>
      <w:bookmarkStart w:id="1860" w:name="_Toc29811400"/>
      <w:bookmarkStart w:id="1861" w:name="_Toc29811851"/>
      <w:bookmarkStart w:id="1862" w:name="_Toc37268355"/>
      <w:bookmarkStart w:id="1863" w:name="_Toc37268806"/>
      <w:r w:rsidRPr="00C6449B">
        <w:t>11.2.2.1</w:t>
      </w:r>
      <w:r w:rsidRPr="00C6449B">
        <w:tab/>
        <w:t>Requirements for PUSCH with transform precoding disabled</w:t>
      </w:r>
      <w:bookmarkEnd w:id="1859"/>
      <w:bookmarkEnd w:id="1860"/>
      <w:bookmarkEnd w:id="1861"/>
      <w:bookmarkEnd w:id="1862"/>
      <w:bookmarkEnd w:id="1863"/>
    </w:p>
    <w:p w14:paraId="00207ADC" w14:textId="77777777" w:rsidR="00CF08D6" w:rsidRPr="00C6449B" w:rsidRDefault="00CF08D6" w:rsidP="00CF08D6">
      <w:pPr>
        <w:pStyle w:val="Heading5"/>
        <w:rPr>
          <w:rFonts w:eastAsia="Malgun Gothic"/>
        </w:rPr>
      </w:pPr>
      <w:bookmarkStart w:id="1864" w:name="_Toc13079912"/>
      <w:bookmarkStart w:id="1865" w:name="_Toc29811401"/>
      <w:bookmarkStart w:id="1866" w:name="_Toc29811852"/>
      <w:bookmarkStart w:id="1867" w:name="_Toc37268356"/>
      <w:bookmarkStart w:id="1868" w:name="_Toc37268807"/>
      <w:r w:rsidRPr="00C6449B">
        <w:rPr>
          <w:rFonts w:eastAsia="Malgun Gothic"/>
        </w:rPr>
        <w:t>11.2.2.1.1</w:t>
      </w:r>
      <w:r w:rsidRPr="00C6449B">
        <w:rPr>
          <w:rFonts w:eastAsia="Malgun Gothic"/>
        </w:rPr>
        <w:tab/>
        <w:t>General</w:t>
      </w:r>
      <w:bookmarkEnd w:id="1864"/>
      <w:bookmarkEnd w:id="1865"/>
      <w:bookmarkEnd w:id="1866"/>
      <w:bookmarkEnd w:id="1867"/>
      <w:bookmarkEnd w:id="1868"/>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1869"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1869"/>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CF08D6" w:rsidRPr="00C6449B" w14:paraId="297C9F85" w14:textId="77777777" w:rsidTr="00CF08D6">
        <w:trPr>
          <w:jc w:val="center"/>
        </w:trPr>
        <w:tc>
          <w:tcPr>
            <w:tcW w:w="1838" w:type="dxa"/>
            <w:vMerge w:val="restart"/>
            <w:vAlign w:val="center"/>
          </w:tcPr>
          <w:p w14:paraId="29549C61" w14:textId="77777777" w:rsidR="00CF08D6" w:rsidRPr="00C6449B" w:rsidRDefault="00CF08D6" w:rsidP="00CF08D6">
            <w:pPr>
              <w:pStyle w:val="TAL"/>
              <w:rPr>
                <w:lang w:eastAsia="zh-CN"/>
              </w:rPr>
            </w:pPr>
            <w:r w:rsidRPr="00C6449B">
              <w:rPr>
                <w:lang w:eastAsia="zh-CN"/>
              </w:rPr>
              <w:t>PT-RS configuration</w:t>
            </w:r>
          </w:p>
        </w:tc>
        <w:tc>
          <w:tcPr>
            <w:tcW w:w="4678" w:type="dxa"/>
            <w:vAlign w:val="center"/>
          </w:tcPr>
          <w:p w14:paraId="2DFFF514" w14:textId="77777777" w:rsidR="00CF08D6" w:rsidRPr="00C6449B" w:rsidRDefault="00CF08D6" w:rsidP="00CF08D6">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77777777" w:rsidR="00CF08D6" w:rsidRPr="00C6449B" w:rsidRDefault="00CF08D6" w:rsidP="00CF08D6">
            <w:pPr>
              <w:pStyle w:val="TAC"/>
              <w:rPr>
                <w:rFonts w:cs="Arial"/>
              </w:rPr>
            </w:pPr>
            <w:r w:rsidRPr="00C6449B">
              <w:rPr>
                <w:sz w:val="16"/>
                <w:szCs w:val="16"/>
              </w:rPr>
              <w:t>2</w:t>
            </w:r>
          </w:p>
        </w:tc>
      </w:tr>
      <w:tr w:rsidR="00CF08D6" w:rsidRPr="00C6449B" w14:paraId="26584B9B" w14:textId="77777777" w:rsidTr="00CF08D6">
        <w:trPr>
          <w:jc w:val="center"/>
        </w:trPr>
        <w:tc>
          <w:tcPr>
            <w:tcW w:w="1838" w:type="dxa"/>
            <w:vMerge/>
            <w:vAlign w:val="center"/>
          </w:tcPr>
          <w:p w14:paraId="2D0070A2" w14:textId="77777777" w:rsidR="00CF08D6" w:rsidRPr="00C6449B" w:rsidRDefault="00CF08D6" w:rsidP="00CF08D6">
            <w:pPr>
              <w:pStyle w:val="TAL"/>
              <w:rPr>
                <w:lang w:eastAsia="zh-CN"/>
              </w:rPr>
            </w:pPr>
          </w:p>
        </w:tc>
        <w:tc>
          <w:tcPr>
            <w:tcW w:w="4678" w:type="dxa"/>
            <w:vAlign w:val="center"/>
          </w:tcPr>
          <w:p w14:paraId="04EDBCFD" w14:textId="77777777" w:rsidR="00CF08D6" w:rsidRPr="00C6449B" w:rsidRDefault="00CF08D6" w:rsidP="00CF08D6">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77777777" w:rsidR="00CF08D6" w:rsidRPr="00C6449B" w:rsidRDefault="00CF08D6" w:rsidP="00CF08D6">
            <w:pPr>
              <w:pStyle w:val="TAC"/>
              <w:rPr>
                <w:rFonts w:cs="Arial"/>
              </w:rPr>
            </w:pPr>
            <w:r w:rsidRPr="00C6449B">
              <w:rPr>
                <w:sz w:val="16"/>
                <w:szCs w:val="16"/>
              </w:rPr>
              <w:t>1</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1870" w:name="_Toc13079913"/>
      <w:bookmarkStart w:id="1871" w:name="_Toc29811402"/>
      <w:bookmarkStart w:id="1872" w:name="_Toc29811853"/>
      <w:bookmarkStart w:id="1873" w:name="_Toc37268357"/>
      <w:bookmarkStart w:id="1874" w:name="_Toc37268808"/>
      <w:r w:rsidRPr="00C6449B">
        <w:rPr>
          <w:rFonts w:eastAsia="Malgun Gothic"/>
        </w:rPr>
        <w:lastRenderedPageBreak/>
        <w:t>11.2.2.1.2</w:t>
      </w:r>
      <w:r w:rsidRPr="00C6449B">
        <w:rPr>
          <w:rFonts w:eastAsia="Malgun Gothic"/>
        </w:rPr>
        <w:tab/>
        <w:t>Minimum requirements</w:t>
      </w:r>
      <w:bookmarkEnd w:id="1870"/>
      <w:bookmarkEnd w:id="1871"/>
      <w:bookmarkEnd w:id="1872"/>
      <w:bookmarkEnd w:id="1873"/>
      <w:bookmarkEnd w:id="1874"/>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1875" w:name="_Toc13079914"/>
      <w:bookmarkStart w:id="1876" w:name="_Toc29811403"/>
      <w:bookmarkStart w:id="1877" w:name="_Toc29811854"/>
      <w:bookmarkStart w:id="1878" w:name="_Toc37268358"/>
      <w:bookmarkStart w:id="1879" w:name="_Toc37268809"/>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1875"/>
      <w:bookmarkEnd w:id="1876"/>
      <w:bookmarkEnd w:id="1877"/>
      <w:bookmarkEnd w:id="1878"/>
      <w:bookmarkEnd w:id="1879"/>
    </w:p>
    <w:p w14:paraId="0BA812D2" w14:textId="77777777" w:rsidR="00CF08D6" w:rsidRPr="00C6449B" w:rsidRDefault="00CF08D6" w:rsidP="00CF08D6">
      <w:pPr>
        <w:pStyle w:val="Heading5"/>
      </w:pPr>
      <w:bookmarkStart w:id="1880" w:name="_Toc13079915"/>
      <w:bookmarkStart w:id="1881" w:name="_Toc29811404"/>
      <w:bookmarkStart w:id="1882" w:name="_Toc29811855"/>
      <w:bookmarkStart w:id="1883" w:name="_Toc37268359"/>
      <w:bookmarkStart w:id="1884" w:name="_Toc37268810"/>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1880"/>
      <w:bookmarkEnd w:id="1881"/>
      <w:bookmarkEnd w:id="1882"/>
      <w:bookmarkEnd w:id="1883"/>
      <w:bookmarkEnd w:id="1884"/>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1885" w:name="_Toc13079916"/>
      <w:bookmarkStart w:id="1886" w:name="_Toc29811405"/>
      <w:bookmarkStart w:id="1887" w:name="_Toc29811856"/>
      <w:bookmarkStart w:id="1888" w:name="_Toc37268360"/>
      <w:bookmarkStart w:id="1889" w:name="_Toc37268811"/>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1885"/>
      <w:bookmarkEnd w:id="1886"/>
      <w:bookmarkEnd w:id="1887"/>
      <w:bookmarkEnd w:id="1888"/>
      <w:bookmarkEnd w:id="1889"/>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1890" w:name="_Toc13079917"/>
      <w:bookmarkStart w:id="1891" w:name="_Toc29811406"/>
      <w:bookmarkStart w:id="1892" w:name="_Toc29811857"/>
      <w:bookmarkStart w:id="1893" w:name="_Toc37268361"/>
      <w:bookmarkStart w:id="1894" w:name="_Toc37268812"/>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1890"/>
      <w:bookmarkEnd w:id="1891"/>
      <w:bookmarkEnd w:id="1892"/>
      <w:bookmarkEnd w:id="1893"/>
      <w:bookmarkEnd w:id="1894"/>
    </w:p>
    <w:p w14:paraId="54CC1DFB" w14:textId="77777777" w:rsidR="00CF08D6" w:rsidRPr="00C6449B" w:rsidRDefault="00CF08D6" w:rsidP="00CF08D6">
      <w:pPr>
        <w:pStyle w:val="Heading5"/>
        <w:rPr>
          <w:lang w:eastAsia="zh-CN"/>
        </w:rPr>
      </w:pPr>
      <w:bookmarkStart w:id="1895" w:name="_Toc13079918"/>
      <w:bookmarkStart w:id="1896" w:name="_Toc29811407"/>
      <w:bookmarkStart w:id="1897" w:name="_Toc29811858"/>
      <w:bookmarkStart w:id="1898" w:name="_Toc37268362"/>
      <w:bookmarkStart w:id="1899" w:name="_Toc37268813"/>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1895"/>
      <w:bookmarkEnd w:id="1896"/>
      <w:bookmarkEnd w:id="1897"/>
      <w:bookmarkEnd w:id="1898"/>
      <w:bookmarkEnd w:id="1899"/>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1900" w:name="_Toc13079919"/>
      <w:bookmarkStart w:id="1901" w:name="_Toc29811408"/>
      <w:bookmarkStart w:id="1902" w:name="_Toc29811859"/>
      <w:bookmarkStart w:id="1903" w:name="_Toc37268363"/>
      <w:bookmarkStart w:id="1904" w:name="_Toc37268814"/>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1900"/>
      <w:bookmarkEnd w:id="1901"/>
      <w:bookmarkEnd w:id="1902"/>
      <w:bookmarkEnd w:id="1903"/>
      <w:bookmarkEnd w:id="1904"/>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CF08D6" w:rsidRPr="00C6449B" w14:paraId="06D0F6FE" w14:textId="77777777" w:rsidTr="00CF08D6">
        <w:trPr>
          <w:trHeight w:val="105"/>
          <w:jc w:val="center"/>
        </w:trPr>
        <w:tc>
          <w:tcPr>
            <w:tcW w:w="1008" w:type="dxa"/>
            <w:vMerge w:val="restart"/>
            <w:vAlign w:val="center"/>
          </w:tcPr>
          <w:p w14:paraId="4C89EEC9" w14:textId="77777777" w:rsidR="00CF08D6" w:rsidRPr="00C6449B" w:rsidRDefault="00CF08D6" w:rsidP="00CF08D6">
            <w:pPr>
              <w:pStyle w:val="TAC"/>
            </w:pPr>
            <w:r w:rsidRPr="00C6449B">
              <w:t>1</w:t>
            </w:r>
          </w:p>
        </w:tc>
        <w:tc>
          <w:tcPr>
            <w:tcW w:w="1510" w:type="dxa"/>
            <w:vAlign w:val="center"/>
          </w:tcPr>
          <w:p w14:paraId="629A6784" w14:textId="77777777" w:rsidR="00CF08D6" w:rsidRPr="00C6449B" w:rsidRDefault="00CF08D6" w:rsidP="00CF08D6">
            <w:pPr>
              <w:pStyle w:val="TAC"/>
            </w:pPr>
            <w:r w:rsidRPr="00C6449B">
              <w:t>2</w:t>
            </w:r>
          </w:p>
        </w:tc>
        <w:tc>
          <w:tcPr>
            <w:tcW w:w="851" w:type="dxa"/>
            <w:vAlign w:val="center"/>
          </w:tcPr>
          <w:p w14:paraId="58820C44" w14:textId="77777777" w:rsidR="00CF08D6" w:rsidRPr="00C6449B" w:rsidRDefault="00CF08D6" w:rsidP="00CF08D6">
            <w:pPr>
              <w:pStyle w:val="TAC"/>
            </w:pPr>
            <w:r w:rsidRPr="00C6449B">
              <w:t>Normal</w:t>
            </w:r>
          </w:p>
        </w:tc>
        <w:tc>
          <w:tcPr>
            <w:tcW w:w="1607" w:type="dxa"/>
            <w:vAlign w:val="center"/>
          </w:tcPr>
          <w:p w14:paraId="101D7A54"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22F0E226"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0E2089D9"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11550C99" w14:textId="77777777" w:rsidR="00CF08D6" w:rsidRPr="00C6449B" w:rsidRDefault="00CF08D6" w:rsidP="00CF08D6">
            <w:pPr>
              <w:pStyle w:val="TAC"/>
            </w:pPr>
            <w:r w:rsidRPr="00C6449B">
              <w:t>[</w:t>
            </w:r>
            <w:r w:rsidRPr="00C6449B">
              <w:rPr>
                <w:rFonts w:hint="eastAsia"/>
                <w:lang w:eastAsia="zh-CN"/>
              </w:rPr>
              <w:t>7.2</w:t>
            </w:r>
            <w:r w:rsidRPr="00C6449B">
              <w:t>]</w:t>
            </w:r>
          </w:p>
        </w:tc>
      </w:tr>
      <w:tr w:rsidR="00CF08D6" w:rsidRPr="00C6449B" w14:paraId="4F05C93B" w14:textId="77777777" w:rsidTr="00CF08D6">
        <w:trPr>
          <w:trHeight w:val="105"/>
          <w:jc w:val="center"/>
        </w:trPr>
        <w:tc>
          <w:tcPr>
            <w:tcW w:w="1008" w:type="dxa"/>
            <w:vMerge/>
            <w:vAlign w:val="center"/>
          </w:tcPr>
          <w:p w14:paraId="19A02499" w14:textId="77777777" w:rsidR="00CF08D6" w:rsidRPr="00C6449B" w:rsidRDefault="00CF08D6" w:rsidP="00CF08D6">
            <w:pPr>
              <w:pStyle w:val="TAC"/>
              <w:rPr>
                <w:lang w:eastAsia="zh-CN"/>
              </w:rPr>
            </w:pPr>
          </w:p>
        </w:tc>
        <w:tc>
          <w:tcPr>
            <w:tcW w:w="1510" w:type="dxa"/>
            <w:vAlign w:val="center"/>
          </w:tcPr>
          <w:p w14:paraId="2FA8CF82" w14:textId="77777777" w:rsidR="00CF08D6" w:rsidRPr="00C6449B" w:rsidRDefault="00CF08D6" w:rsidP="00CF08D6">
            <w:pPr>
              <w:pStyle w:val="TAC"/>
              <w:rPr>
                <w:lang w:eastAsia="zh-CN"/>
              </w:rPr>
            </w:pPr>
            <w:r w:rsidRPr="00C6449B">
              <w:rPr>
                <w:lang w:eastAsia="zh-CN"/>
              </w:rPr>
              <w:t>2</w:t>
            </w:r>
          </w:p>
        </w:tc>
        <w:tc>
          <w:tcPr>
            <w:tcW w:w="851" w:type="dxa"/>
            <w:vAlign w:val="center"/>
          </w:tcPr>
          <w:p w14:paraId="7A2D8477"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3F3FCC0E"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1F17E1F1"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7243ADA5"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29697DA4" w14:textId="77777777" w:rsidR="00CF08D6" w:rsidRPr="00C6449B" w:rsidRDefault="00CF08D6" w:rsidP="00CF08D6">
            <w:pPr>
              <w:pStyle w:val="TAC"/>
              <w:rPr>
                <w:lang w:eastAsia="zh-CN"/>
              </w:rPr>
            </w:pPr>
            <w:r w:rsidRPr="00C6449B">
              <w:rPr>
                <w:lang w:eastAsia="zh-CN"/>
              </w:rPr>
              <w:t>[</w:t>
            </w:r>
            <w:r w:rsidRPr="00C6449B">
              <w:rPr>
                <w:rFonts w:hint="eastAsia"/>
                <w:lang w:eastAsia="zh-CN"/>
              </w:rPr>
              <w:t>5.8</w:t>
            </w:r>
            <w:r w:rsidRPr="00C6449B">
              <w:rPr>
                <w:lang w:eastAsia="zh-CN"/>
              </w:rPr>
              <w:t>]</w:t>
            </w:r>
          </w:p>
        </w:tc>
      </w:tr>
      <w:tr w:rsidR="00CF08D6" w:rsidRPr="00C6449B" w14:paraId="62E3058B" w14:textId="77777777" w:rsidTr="00CF08D6">
        <w:trPr>
          <w:trHeight w:val="105"/>
          <w:jc w:val="center"/>
        </w:trPr>
        <w:tc>
          <w:tcPr>
            <w:tcW w:w="1008" w:type="dxa"/>
            <w:vMerge/>
            <w:vAlign w:val="center"/>
          </w:tcPr>
          <w:p w14:paraId="2C05AF4E" w14:textId="77777777" w:rsidR="00CF08D6" w:rsidRPr="00C6449B" w:rsidRDefault="00CF08D6" w:rsidP="00CF08D6">
            <w:pPr>
              <w:pStyle w:val="TAC"/>
            </w:pPr>
          </w:p>
        </w:tc>
        <w:tc>
          <w:tcPr>
            <w:tcW w:w="1510" w:type="dxa"/>
            <w:vAlign w:val="center"/>
          </w:tcPr>
          <w:p w14:paraId="71231920" w14:textId="77777777" w:rsidR="00CF08D6" w:rsidRPr="00C6449B" w:rsidRDefault="00CF08D6" w:rsidP="00CF08D6">
            <w:pPr>
              <w:pStyle w:val="TAC"/>
            </w:pPr>
            <w:r w:rsidRPr="00C6449B">
              <w:t>2</w:t>
            </w:r>
          </w:p>
        </w:tc>
        <w:tc>
          <w:tcPr>
            <w:tcW w:w="851" w:type="dxa"/>
            <w:vAlign w:val="center"/>
          </w:tcPr>
          <w:p w14:paraId="6A87E000" w14:textId="77777777" w:rsidR="00CF08D6" w:rsidRPr="00C6449B" w:rsidRDefault="00CF08D6" w:rsidP="00CF08D6">
            <w:pPr>
              <w:pStyle w:val="TAC"/>
            </w:pPr>
            <w:r w:rsidRPr="00C6449B">
              <w:t>Normal</w:t>
            </w:r>
          </w:p>
        </w:tc>
        <w:tc>
          <w:tcPr>
            <w:tcW w:w="1607" w:type="dxa"/>
            <w:vAlign w:val="center"/>
          </w:tcPr>
          <w:p w14:paraId="79A9581B" w14:textId="77777777" w:rsidR="00CF08D6" w:rsidRPr="00C6449B" w:rsidRDefault="00CF08D6" w:rsidP="00CF08D6">
            <w:pPr>
              <w:pStyle w:val="TAC"/>
            </w:pPr>
            <w:r w:rsidRPr="00C6449B">
              <w:t>TDLA30-300</w:t>
            </w:r>
            <w:r w:rsidRPr="00C6449B">
              <w:rPr>
                <w:lang w:eastAsia="zh-CN"/>
              </w:rPr>
              <w:t xml:space="preserve"> Low</w:t>
            </w:r>
          </w:p>
        </w:tc>
        <w:tc>
          <w:tcPr>
            <w:tcW w:w="1176" w:type="dxa"/>
            <w:vAlign w:val="center"/>
          </w:tcPr>
          <w:p w14:paraId="70A60A87"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2CEECDA9"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6054A688"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2A859CF4" w14:textId="77777777" w:rsidR="00CF08D6" w:rsidRPr="00C6449B" w:rsidRDefault="00CF08D6" w:rsidP="00CF08D6">
            <w:pPr>
              <w:pStyle w:val="TAC"/>
            </w:pPr>
            <w:r w:rsidRPr="00C6449B">
              <w:t>[</w:t>
            </w:r>
            <w:r w:rsidRPr="00C6449B">
              <w:rPr>
                <w:rFonts w:hint="eastAsia"/>
                <w:lang w:eastAsia="zh-CN"/>
              </w:rPr>
              <w:t>7.8</w:t>
            </w:r>
            <w:r w:rsidRPr="00C6449B">
              <w:t>]</w:t>
            </w:r>
          </w:p>
        </w:tc>
      </w:tr>
      <w:tr w:rsidR="00CF08D6" w:rsidRPr="00C6449B" w14:paraId="723CF982" w14:textId="77777777" w:rsidTr="00CF08D6">
        <w:trPr>
          <w:trHeight w:val="105"/>
          <w:jc w:val="center"/>
        </w:trPr>
        <w:tc>
          <w:tcPr>
            <w:tcW w:w="1008" w:type="dxa"/>
            <w:vMerge/>
            <w:vAlign w:val="center"/>
          </w:tcPr>
          <w:p w14:paraId="3A589B95" w14:textId="77777777" w:rsidR="00CF08D6" w:rsidRPr="00C6449B" w:rsidRDefault="00CF08D6" w:rsidP="00CF08D6">
            <w:pPr>
              <w:pStyle w:val="TAC"/>
              <w:rPr>
                <w:lang w:eastAsia="zh-CN"/>
              </w:rPr>
            </w:pPr>
          </w:p>
        </w:tc>
        <w:tc>
          <w:tcPr>
            <w:tcW w:w="1510" w:type="dxa"/>
            <w:vAlign w:val="center"/>
          </w:tcPr>
          <w:p w14:paraId="74558728" w14:textId="77777777" w:rsidR="00CF08D6" w:rsidRPr="00C6449B" w:rsidRDefault="00CF08D6" w:rsidP="00CF08D6">
            <w:pPr>
              <w:pStyle w:val="TAC"/>
              <w:rPr>
                <w:lang w:eastAsia="zh-CN"/>
              </w:rPr>
            </w:pPr>
            <w:r w:rsidRPr="00C6449B">
              <w:rPr>
                <w:lang w:eastAsia="zh-CN"/>
              </w:rPr>
              <w:t>2</w:t>
            </w:r>
          </w:p>
        </w:tc>
        <w:tc>
          <w:tcPr>
            <w:tcW w:w="851" w:type="dxa"/>
            <w:vAlign w:val="center"/>
          </w:tcPr>
          <w:p w14:paraId="102EF62E"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74A704DF"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3C665B48"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3DC8B206"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576253FD" w14:textId="77777777" w:rsidR="00CF08D6" w:rsidRPr="00C6449B" w:rsidRDefault="00CF08D6" w:rsidP="00CF08D6">
            <w:pPr>
              <w:pStyle w:val="TAC"/>
              <w:rPr>
                <w:lang w:eastAsia="zh-CN"/>
              </w:rPr>
            </w:pPr>
            <w:r w:rsidRPr="00C6449B">
              <w:rPr>
                <w:lang w:eastAsia="zh-CN"/>
              </w:rPr>
              <w:t>[</w:t>
            </w:r>
            <w:r w:rsidRPr="00C6449B">
              <w:rPr>
                <w:rFonts w:hint="eastAsia"/>
                <w:lang w:eastAsia="zh-CN"/>
              </w:rPr>
              <w:t>5.9</w:t>
            </w:r>
            <w:r w:rsidRPr="00C6449B">
              <w:rPr>
                <w:lang w:eastAsia="zh-CN"/>
              </w:rPr>
              <w:t>]</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CF08D6" w:rsidRPr="00C6449B" w14:paraId="710AFBA5" w14:textId="77777777" w:rsidTr="00CF08D6">
        <w:trPr>
          <w:trHeight w:val="105"/>
          <w:jc w:val="center"/>
        </w:trPr>
        <w:tc>
          <w:tcPr>
            <w:tcW w:w="1008" w:type="dxa"/>
            <w:vMerge w:val="restart"/>
            <w:vAlign w:val="center"/>
          </w:tcPr>
          <w:p w14:paraId="3DA3BE13" w14:textId="77777777" w:rsidR="00CF08D6" w:rsidRPr="00C6449B" w:rsidRDefault="00CF08D6" w:rsidP="00CF08D6">
            <w:pPr>
              <w:pStyle w:val="TAC"/>
            </w:pPr>
            <w:r w:rsidRPr="00C6449B">
              <w:t>1</w:t>
            </w:r>
          </w:p>
        </w:tc>
        <w:tc>
          <w:tcPr>
            <w:tcW w:w="1510" w:type="dxa"/>
            <w:vAlign w:val="center"/>
          </w:tcPr>
          <w:p w14:paraId="4DBFA45C" w14:textId="77777777" w:rsidR="00CF08D6" w:rsidRPr="00C6449B" w:rsidRDefault="00CF08D6" w:rsidP="00CF08D6">
            <w:pPr>
              <w:pStyle w:val="TAC"/>
            </w:pPr>
            <w:r w:rsidRPr="00C6449B">
              <w:t>2</w:t>
            </w:r>
          </w:p>
        </w:tc>
        <w:tc>
          <w:tcPr>
            <w:tcW w:w="851" w:type="dxa"/>
            <w:vAlign w:val="center"/>
          </w:tcPr>
          <w:p w14:paraId="4C1145DF" w14:textId="77777777" w:rsidR="00CF08D6" w:rsidRPr="00C6449B" w:rsidRDefault="00CF08D6" w:rsidP="00CF08D6">
            <w:pPr>
              <w:pStyle w:val="TAC"/>
            </w:pPr>
            <w:r w:rsidRPr="00C6449B">
              <w:t>Normal</w:t>
            </w:r>
          </w:p>
        </w:tc>
        <w:tc>
          <w:tcPr>
            <w:tcW w:w="1607" w:type="dxa"/>
            <w:vAlign w:val="center"/>
          </w:tcPr>
          <w:p w14:paraId="4DB25DCB"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7909BF72"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06026E5B"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265048F1" w14:textId="77777777" w:rsidR="00CF08D6" w:rsidRPr="00C6449B" w:rsidRDefault="00CF08D6" w:rsidP="00CF08D6">
            <w:pPr>
              <w:pStyle w:val="TAC"/>
            </w:pPr>
            <w:r w:rsidRPr="00C6449B">
              <w:t>[</w:t>
            </w:r>
            <w:r w:rsidRPr="00C6449B">
              <w:rPr>
                <w:rFonts w:hint="eastAsia"/>
                <w:lang w:eastAsia="zh-CN"/>
              </w:rPr>
              <w:t>7.1</w:t>
            </w:r>
            <w:r w:rsidRPr="00C6449B">
              <w:t>]</w:t>
            </w:r>
          </w:p>
        </w:tc>
      </w:tr>
      <w:tr w:rsidR="00CF08D6" w:rsidRPr="00C6449B" w14:paraId="249E16CE" w14:textId="77777777" w:rsidTr="00CF08D6">
        <w:trPr>
          <w:trHeight w:val="105"/>
          <w:jc w:val="center"/>
        </w:trPr>
        <w:tc>
          <w:tcPr>
            <w:tcW w:w="1008" w:type="dxa"/>
            <w:vMerge/>
            <w:vAlign w:val="center"/>
          </w:tcPr>
          <w:p w14:paraId="4D64EEB0" w14:textId="77777777" w:rsidR="00CF08D6" w:rsidRPr="00C6449B" w:rsidRDefault="00CF08D6" w:rsidP="00CF08D6">
            <w:pPr>
              <w:pStyle w:val="TAC"/>
              <w:rPr>
                <w:lang w:eastAsia="zh-CN"/>
              </w:rPr>
            </w:pPr>
          </w:p>
        </w:tc>
        <w:tc>
          <w:tcPr>
            <w:tcW w:w="1510" w:type="dxa"/>
            <w:vAlign w:val="center"/>
          </w:tcPr>
          <w:p w14:paraId="3425B89E" w14:textId="77777777" w:rsidR="00CF08D6" w:rsidRPr="00C6449B" w:rsidRDefault="00CF08D6" w:rsidP="00CF08D6">
            <w:pPr>
              <w:pStyle w:val="TAC"/>
              <w:rPr>
                <w:lang w:eastAsia="zh-CN"/>
              </w:rPr>
            </w:pPr>
            <w:r w:rsidRPr="00C6449B">
              <w:rPr>
                <w:lang w:eastAsia="zh-CN"/>
              </w:rPr>
              <w:t>2</w:t>
            </w:r>
          </w:p>
        </w:tc>
        <w:tc>
          <w:tcPr>
            <w:tcW w:w="851" w:type="dxa"/>
            <w:vAlign w:val="center"/>
          </w:tcPr>
          <w:p w14:paraId="262867B5"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771F4A37"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6F5526DA"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30C06AF0"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60D348D6" w14:textId="77777777" w:rsidR="00CF08D6" w:rsidRPr="00C6449B" w:rsidRDefault="00CF08D6" w:rsidP="00CF08D6">
            <w:pPr>
              <w:pStyle w:val="TAC"/>
              <w:rPr>
                <w:lang w:eastAsia="zh-CN"/>
              </w:rPr>
            </w:pPr>
            <w:r w:rsidRPr="00C6449B">
              <w:rPr>
                <w:lang w:eastAsia="zh-CN"/>
              </w:rPr>
              <w:t>[</w:t>
            </w:r>
            <w:r w:rsidRPr="00C6449B">
              <w:rPr>
                <w:rFonts w:hint="eastAsia"/>
                <w:lang w:eastAsia="zh-CN"/>
              </w:rPr>
              <w:t>5.8</w:t>
            </w:r>
            <w:r w:rsidRPr="00C6449B">
              <w:rPr>
                <w:lang w:eastAsia="zh-CN"/>
              </w:rPr>
              <w:t>]</w:t>
            </w:r>
          </w:p>
        </w:tc>
      </w:tr>
      <w:tr w:rsidR="00CF08D6" w:rsidRPr="00C6449B" w14:paraId="284D0514" w14:textId="77777777" w:rsidTr="00CF08D6">
        <w:trPr>
          <w:trHeight w:val="105"/>
          <w:jc w:val="center"/>
        </w:trPr>
        <w:tc>
          <w:tcPr>
            <w:tcW w:w="1008" w:type="dxa"/>
            <w:vMerge/>
            <w:vAlign w:val="center"/>
          </w:tcPr>
          <w:p w14:paraId="5FDDA73D" w14:textId="77777777" w:rsidR="00CF08D6" w:rsidRPr="00C6449B" w:rsidRDefault="00CF08D6" w:rsidP="00CF08D6">
            <w:pPr>
              <w:pStyle w:val="TAC"/>
            </w:pPr>
          </w:p>
        </w:tc>
        <w:tc>
          <w:tcPr>
            <w:tcW w:w="1510" w:type="dxa"/>
            <w:vAlign w:val="center"/>
          </w:tcPr>
          <w:p w14:paraId="5565B729" w14:textId="77777777" w:rsidR="00CF08D6" w:rsidRPr="00C6449B" w:rsidRDefault="00CF08D6" w:rsidP="00CF08D6">
            <w:pPr>
              <w:pStyle w:val="TAC"/>
            </w:pPr>
            <w:r w:rsidRPr="00C6449B">
              <w:t>2</w:t>
            </w:r>
          </w:p>
        </w:tc>
        <w:tc>
          <w:tcPr>
            <w:tcW w:w="851" w:type="dxa"/>
            <w:vAlign w:val="center"/>
          </w:tcPr>
          <w:p w14:paraId="3A307E3B" w14:textId="77777777" w:rsidR="00CF08D6" w:rsidRPr="00C6449B" w:rsidRDefault="00CF08D6" w:rsidP="00CF08D6">
            <w:pPr>
              <w:pStyle w:val="TAC"/>
            </w:pPr>
            <w:r w:rsidRPr="00C6449B">
              <w:t>Normal</w:t>
            </w:r>
          </w:p>
        </w:tc>
        <w:tc>
          <w:tcPr>
            <w:tcW w:w="1607" w:type="dxa"/>
            <w:vAlign w:val="center"/>
          </w:tcPr>
          <w:p w14:paraId="71676B35" w14:textId="77777777" w:rsidR="00CF08D6" w:rsidRPr="00C6449B" w:rsidRDefault="00CF08D6" w:rsidP="00CF08D6">
            <w:pPr>
              <w:pStyle w:val="TAC"/>
            </w:pPr>
            <w:r w:rsidRPr="00C6449B">
              <w:t>TDLA30-300</w:t>
            </w:r>
            <w:r w:rsidRPr="00C6449B">
              <w:rPr>
                <w:lang w:eastAsia="zh-CN"/>
              </w:rPr>
              <w:t xml:space="preserve"> LOW</w:t>
            </w:r>
          </w:p>
        </w:tc>
        <w:tc>
          <w:tcPr>
            <w:tcW w:w="1176" w:type="dxa"/>
            <w:vAlign w:val="center"/>
          </w:tcPr>
          <w:p w14:paraId="2788BEED"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44114883"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6617AF31"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35A8D054" w14:textId="77777777" w:rsidR="00CF08D6" w:rsidRPr="00C6449B" w:rsidRDefault="00CF08D6" w:rsidP="00CF08D6">
            <w:pPr>
              <w:pStyle w:val="TAC"/>
            </w:pPr>
            <w:r w:rsidRPr="00C6449B">
              <w:t>[</w:t>
            </w:r>
            <w:r w:rsidRPr="00C6449B">
              <w:rPr>
                <w:rFonts w:hint="eastAsia"/>
                <w:lang w:eastAsia="zh-CN"/>
              </w:rPr>
              <w:t>7.3</w:t>
            </w:r>
            <w:r w:rsidRPr="00C6449B">
              <w:t>]</w:t>
            </w:r>
          </w:p>
        </w:tc>
      </w:tr>
      <w:tr w:rsidR="00CF08D6" w:rsidRPr="00C6449B" w14:paraId="65102157" w14:textId="77777777" w:rsidTr="00CF08D6">
        <w:trPr>
          <w:trHeight w:val="105"/>
          <w:jc w:val="center"/>
        </w:trPr>
        <w:tc>
          <w:tcPr>
            <w:tcW w:w="1008" w:type="dxa"/>
            <w:vMerge/>
            <w:vAlign w:val="center"/>
          </w:tcPr>
          <w:p w14:paraId="2DC88C96" w14:textId="77777777" w:rsidR="00CF08D6" w:rsidRPr="00C6449B" w:rsidRDefault="00CF08D6" w:rsidP="00CF08D6">
            <w:pPr>
              <w:pStyle w:val="TAC"/>
              <w:rPr>
                <w:lang w:eastAsia="zh-CN"/>
              </w:rPr>
            </w:pPr>
          </w:p>
        </w:tc>
        <w:tc>
          <w:tcPr>
            <w:tcW w:w="1510" w:type="dxa"/>
            <w:vAlign w:val="center"/>
          </w:tcPr>
          <w:p w14:paraId="01C61270" w14:textId="77777777" w:rsidR="00CF08D6" w:rsidRPr="00C6449B" w:rsidRDefault="00CF08D6" w:rsidP="00CF08D6">
            <w:pPr>
              <w:pStyle w:val="TAC"/>
              <w:rPr>
                <w:lang w:eastAsia="zh-CN"/>
              </w:rPr>
            </w:pPr>
            <w:r w:rsidRPr="00C6449B">
              <w:rPr>
                <w:lang w:eastAsia="zh-CN"/>
              </w:rPr>
              <w:t>2</w:t>
            </w:r>
          </w:p>
        </w:tc>
        <w:tc>
          <w:tcPr>
            <w:tcW w:w="851" w:type="dxa"/>
            <w:vAlign w:val="center"/>
          </w:tcPr>
          <w:p w14:paraId="26BE1227"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64CB363D"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2C76C329"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6329D475"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56C8812B" w14:textId="77777777" w:rsidR="00CF08D6" w:rsidRPr="00C6449B" w:rsidRDefault="00CF08D6" w:rsidP="00CF08D6">
            <w:pPr>
              <w:pStyle w:val="TAC"/>
              <w:rPr>
                <w:lang w:eastAsia="zh-CN"/>
              </w:rPr>
            </w:pPr>
            <w:r w:rsidRPr="00C6449B">
              <w:rPr>
                <w:lang w:eastAsia="zh-CN"/>
              </w:rPr>
              <w:t>[</w:t>
            </w:r>
            <w:r w:rsidRPr="00C6449B">
              <w:rPr>
                <w:rFonts w:hint="eastAsia"/>
                <w:lang w:eastAsia="zh-CN"/>
              </w:rPr>
              <w:t>5.5</w:t>
            </w:r>
            <w:r w:rsidRPr="00C6449B">
              <w:rPr>
                <w:lang w:eastAsia="zh-CN"/>
              </w:rPr>
              <w:t>]</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CF08D6" w:rsidRPr="00C6449B" w14:paraId="6F4B9527" w14:textId="77777777" w:rsidTr="00CF08D6">
        <w:trPr>
          <w:trHeight w:val="105"/>
          <w:jc w:val="center"/>
        </w:trPr>
        <w:tc>
          <w:tcPr>
            <w:tcW w:w="1008" w:type="dxa"/>
            <w:vMerge w:val="restart"/>
            <w:vAlign w:val="center"/>
          </w:tcPr>
          <w:p w14:paraId="69E4D9BE" w14:textId="77777777" w:rsidR="00CF08D6" w:rsidRPr="00C6449B" w:rsidRDefault="00CF08D6" w:rsidP="00CF08D6">
            <w:pPr>
              <w:pStyle w:val="TAC"/>
            </w:pPr>
            <w:r w:rsidRPr="00C6449B">
              <w:t>1</w:t>
            </w:r>
          </w:p>
        </w:tc>
        <w:tc>
          <w:tcPr>
            <w:tcW w:w="1510" w:type="dxa"/>
            <w:vAlign w:val="center"/>
          </w:tcPr>
          <w:p w14:paraId="0B822F0F" w14:textId="77777777" w:rsidR="00CF08D6" w:rsidRPr="00C6449B" w:rsidRDefault="00CF08D6" w:rsidP="00CF08D6">
            <w:pPr>
              <w:pStyle w:val="TAC"/>
            </w:pPr>
            <w:r w:rsidRPr="00C6449B">
              <w:t>2</w:t>
            </w:r>
          </w:p>
        </w:tc>
        <w:tc>
          <w:tcPr>
            <w:tcW w:w="851" w:type="dxa"/>
            <w:vAlign w:val="center"/>
          </w:tcPr>
          <w:p w14:paraId="1C540E8B" w14:textId="77777777" w:rsidR="00CF08D6" w:rsidRPr="00C6449B" w:rsidRDefault="00CF08D6" w:rsidP="00CF08D6">
            <w:pPr>
              <w:pStyle w:val="TAC"/>
            </w:pPr>
            <w:r w:rsidRPr="00C6449B">
              <w:t>Normal</w:t>
            </w:r>
          </w:p>
        </w:tc>
        <w:tc>
          <w:tcPr>
            <w:tcW w:w="1607" w:type="dxa"/>
            <w:vAlign w:val="center"/>
          </w:tcPr>
          <w:p w14:paraId="5FBEB7E5"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0211888D"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75B03F9E"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05858BA9" w14:textId="77777777" w:rsidR="00CF08D6" w:rsidRPr="00C6449B" w:rsidRDefault="00CF08D6" w:rsidP="00CF08D6">
            <w:pPr>
              <w:pStyle w:val="TAC"/>
            </w:pPr>
            <w:r w:rsidRPr="00C6449B">
              <w:t>[</w:t>
            </w:r>
            <w:r w:rsidRPr="00C6449B">
              <w:rPr>
                <w:rFonts w:hint="eastAsia"/>
                <w:lang w:eastAsia="zh-CN"/>
              </w:rPr>
              <w:t>1.1</w:t>
            </w:r>
            <w:r w:rsidRPr="00C6449B">
              <w:t>]</w:t>
            </w:r>
          </w:p>
        </w:tc>
      </w:tr>
      <w:tr w:rsidR="00CF08D6" w:rsidRPr="00C6449B" w14:paraId="5C373CC3" w14:textId="77777777" w:rsidTr="00CF08D6">
        <w:trPr>
          <w:trHeight w:val="105"/>
          <w:jc w:val="center"/>
        </w:trPr>
        <w:tc>
          <w:tcPr>
            <w:tcW w:w="1008" w:type="dxa"/>
            <w:vMerge/>
            <w:vAlign w:val="center"/>
          </w:tcPr>
          <w:p w14:paraId="41A5F34D" w14:textId="77777777" w:rsidR="00CF08D6" w:rsidRPr="00C6449B" w:rsidRDefault="00CF08D6" w:rsidP="00CF08D6">
            <w:pPr>
              <w:pStyle w:val="TAC"/>
              <w:rPr>
                <w:lang w:eastAsia="zh-CN"/>
              </w:rPr>
            </w:pPr>
          </w:p>
        </w:tc>
        <w:tc>
          <w:tcPr>
            <w:tcW w:w="1510" w:type="dxa"/>
            <w:vAlign w:val="center"/>
          </w:tcPr>
          <w:p w14:paraId="1673ADD0" w14:textId="77777777" w:rsidR="00CF08D6" w:rsidRPr="00C6449B" w:rsidRDefault="00CF08D6" w:rsidP="00CF08D6">
            <w:pPr>
              <w:pStyle w:val="TAC"/>
              <w:rPr>
                <w:lang w:eastAsia="zh-CN"/>
              </w:rPr>
            </w:pPr>
            <w:r w:rsidRPr="00C6449B">
              <w:rPr>
                <w:lang w:eastAsia="zh-CN"/>
              </w:rPr>
              <w:t>2</w:t>
            </w:r>
          </w:p>
        </w:tc>
        <w:tc>
          <w:tcPr>
            <w:tcW w:w="851" w:type="dxa"/>
            <w:vAlign w:val="center"/>
          </w:tcPr>
          <w:p w14:paraId="6EDFBA0F"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17F1C5D1"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49A0F924"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3F82B5B7"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14820CF1" w14:textId="77777777" w:rsidR="00CF08D6" w:rsidRPr="00C6449B" w:rsidRDefault="00CF08D6" w:rsidP="00CF08D6">
            <w:pPr>
              <w:pStyle w:val="TAC"/>
              <w:rPr>
                <w:lang w:eastAsia="zh-CN"/>
              </w:rPr>
            </w:pPr>
            <w:r w:rsidRPr="00C6449B">
              <w:rPr>
                <w:lang w:eastAsia="zh-CN"/>
              </w:rPr>
              <w:t>[</w:t>
            </w:r>
            <w:r w:rsidRPr="00C6449B">
              <w:rPr>
                <w:rFonts w:hint="eastAsia"/>
                <w:lang w:eastAsia="zh-CN"/>
              </w:rPr>
              <w:t>4.0</w:t>
            </w:r>
            <w:r w:rsidRPr="00C6449B">
              <w:rPr>
                <w:lang w:eastAsia="zh-CN"/>
              </w:rPr>
              <w:t>]</w:t>
            </w:r>
          </w:p>
        </w:tc>
      </w:tr>
      <w:tr w:rsidR="00CF08D6" w:rsidRPr="00C6449B" w14:paraId="25ABF4AC" w14:textId="77777777" w:rsidTr="00CF08D6">
        <w:trPr>
          <w:trHeight w:val="105"/>
          <w:jc w:val="center"/>
        </w:trPr>
        <w:tc>
          <w:tcPr>
            <w:tcW w:w="1008" w:type="dxa"/>
            <w:vMerge/>
            <w:vAlign w:val="center"/>
          </w:tcPr>
          <w:p w14:paraId="4E22DC0E" w14:textId="77777777" w:rsidR="00CF08D6" w:rsidRPr="00C6449B" w:rsidRDefault="00CF08D6" w:rsidP="00CF08D6">
            <w:pPr>
              <w:pStyle w:val="TAC"/>
            </w:pPr>
          </w:p>
        </w:tc>
        <w:tc>
          <w:tcPr>
            <w:tcW w:w="1510" w:type="dxa"/>
            <w:vAlign w:val="center"/>
          </w:tcPr>
          <w:p w14:paraId="2A60EF69" w14:textId="77777777" w:rsidR="00CF08D6" w:rsidRPr="00C6449B" w:rsidRDefault="00CF08D6" w:rsidP="00CF08D6">
            <w:pPr>
              <w:pStyle w:val="TAC"/>
            </w:pPr>
            <w:r w:rsidRPr="00C6449B">
              <w:t>2</w:t>
            </w:r>
          </w:p>
        </w:tc>
        <w:tc>
          <w:tcPr>
            <w:tcW w:w="851" w:type="dxa"/>
            <w:vAlign w:val="center"/>
          </w:tcPr>
          <w:p w14:paraId="63CD5F51" w14:textId="77777777" w:rsidR="00CF08D6" w:rsidRPr="00C6449B" w:rsidRDefault="00CF08D6" w:rsidP="00CF08D6">
            <w:pPr>
              <w:pStyle w:val="TAC"/>
            </w:pPr>
            <w:r w:rsidRPr="00C6449B">
              <w:t>Normal</w:t>
            </w:r>
          </w:p>
        </w:tc>
        <w:tc>
          <w:tcPr>
            <w:tcW w:w="1607" w:type="dxa"/>
            <w:vAlign w:val="center"/>
          </w:tcPr>
          <w:p w14:paraId="58CE8DE7" w14:textId="77777777" w:rsidR="00CF08D6" w:rsidRPr="00C6449B" w:rsidRDefault="00CF08D6" w:rsidP="00CF08D6">
            <w:pPr>
              <w:pStyle w:val="TAC"/>
            </w:pPr>
            <w:r w:rsidRPr="00C6449B">
              <w:t>TDLA30-300</w:t>
            </w:r>
            <w:r w:rsidRPr="00C6449B">
              <w:rPr>
                <w:lang w:eastAsia="zh-CN"/>
              </w:rPr>
              <w:t xml:space="preserve"> LOW</w:t>
            </w:r>
          </w:p>
        </w:tc>
        <w:tc>
          <w:tcPr>
            <w:tcW w:w="1176" w:type="dxa"/>
            <w:vAlign w:val="center"/>
          </w:tcPr>
          <w:p w14:paraId="0726AAD7"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7174BE5D"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26B7E1D5"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775F7F84" w14:textId="77777777" w:rsidR="00CF08D6" w:rsidRPr="00C6449B" w:rsidRDefault="00CF08D6" w:rsidP="00CF08D6">
            <w:pPr>
              <w:pStyle w:val="TAC"/>
            </w:pPr>
            <w:r w:rsidRPr="00C6449B">
              <w:t>[</w:t>
            </w:r>
            <w:r w:rsidRPr="00C6449B">
              <w:rPr>
                <w:rFonts w:hint="eastAsia"/>
                <w:lang w:eastAsia="zh-CN"/>
              </w:rPr>
              <w:t>1.3</w:t>
            </w:r>
            <w:r w:rsidRPr="00C6449B">
              <w:t>]</w:t>
            </w:r>
          </w:p>
        </w:tc>
      </w:tr>
      <w:tr w:rsidR="00CF08D6" w:rsidRPr="00C6449B" w14:paraId="5EB8F6F6" w14:textId="77777777" w:rsidTr="00CF08D6">
        <w:trPr>
          <w:trHeight w:val="105"/>
          <w:jc w:val="center"/>
        </w:trPr>
        <w:tc>
          <w:tcPr>
            <w:tcW w:w="1008" w:type="dxa"/>
            <w:vMerge/>
            <w:vAlign w:val="center"/>
          </w:tcPr>
          <w:p w14:paraId="50D63EEE" w14:textId="77777777" w:rsidR="00CF08D6" w:rsidRPr="00C6449B" w:rsidRDefault="00CF08D6" w:rsidP="00CF08D6">
            <w:pPr>
              <w:pStyle w:val="TAC"/>
              <w:rPr>
                <w:lang w:eastAsia="zh-CN"/>
              </w:rPr>
            </w:pPr>
          </w:p>
        </w:tc>
        <w:tc>
          <w:tcPr>
            <w:tcW w:w="1510" w:type="dxa"/>
            <w:vAlign w:val="center"/>
          </w:tcPr>
          <w:p w14:paraId="4638FF23" w14:textId="77777777" w:rsidR="00CF08D6" w:rsidRPr="00C6449B" w:rsidRDefault="00CF08D6" w:rsidP="00CF08D6">
            <w:pPr>
              <w:pStyle w:val="TAC"/>
              <w:rPr>
                <w:lang w:eastAsia="zh-CN"/>
              </w:rPr>
            </w:pPr>
            <w:r w:rsidRPr="00C6449B">
              <w:rPr>
                <w:lang w:eastAsia="zh-CN"/>
              </w:rPr>
              <w:t>2</w:t>
            </w:r>
          </w:p>
        </w:tc>
        <w:tc>
          <w:tcPr>
            <w:tcW w:w="851" w:type="dxa"/>
            <w:vAlign w:val="center"/>
          </w:tcPr>
          <w:p w14:paraId="13A0B0EB"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16AFDAA0"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348D5895"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2D8C1962"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72B6827D" w14:textId="77777777" w:rsidR="00CF08D6" w:rsidRPr="00C6449B" w:rsidRDefault="00CF08D6" w:rsidP="00CF08D6">
            <w:pPr>
              <w:pStyle w:val="TAC"/>
              <w:rPr>
                <w:lang w:eastAsia="zh-CN"/>
              </w:rPr>
            </w:pPr>
            <w:r w:rsidRPr="00C6449B">
              <w:rPr>
                <w:lang w:eastAsia="zh-CN"/>
              </w:rPr>
              <w:t>[</w:t>
            </w:r>
            <w:r w:rsidRPr="00C6449B">
              <w:rPr>
                <w:rFonts w:hint="eastAsia"/>
                <w:lang w:eastAsia="zh-CN"/>
              </w:rPr>
              <w:t>4.0</w:t>
            </w:r>
            <w:r w:rsidRPr="00C6449B">
              <w:rPr>
                <w:lang w:eastAsia="zh-CN"/>
              </w:rPr>
              <w:t>]</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CF08D6" w:rsidRPr="00C6449B" w14:paraId="11B148D2" w14:textId="77777777" w:rsidTr="00CF08D6">
        <w:trPr>
          <w:trHeight w:val="105"/>
          <w:jc w:val="center"/>
        </w:trPr>
        <w:tc>
          <w:tcPr>
            <w:tcW w:w="1008" w:type="dxa"/>
            <w:vMerge w:val="restart"/>
            <w:vAlign w:val="center"/>
          </w:tcPr>
          <w:p w14:paraId="6C544F23" w14:textId="77777777" w:rsidR="00CF08D6" w:rsidRPr="00C6449B" w:rsidRDefault="00CF08D6" w:rsidP="00CF08D6">
            <w:pPr>
              <w:pStyle w:val="TAC"/>
            </w:pPr>
            <w:r w:rsidRPr="00C6449B">
              <w:t>1</w:t>
            </w:r>
          </w:p>
        </w:tc>
        <w:tc>
          <w:tcPr>
            <w:tcW w:w="1510" w:type="dxa"/>
            <w:vAlign w:val="center"/>
          </w:tcPr>
          <w:p w14:paraId="796CE720" w14:textId="77777777" w:rsidR="00CF08D6" w:rsidRPr="00C6449B" w:rsidRDefault="00CF08D6" w:rsidP="00CF08D6">
            <w:pPr>
              <w:pStyle w:val="TAC"/>
            </w:pPr>
            <w:r w:rsidRPr="00C6449B">
              <w:t>2</w:t>
            </w:r>
          </w:p>
        </w:tc>
        <w:tc>
          <w:tcPr>
            <w:tcW w:w="851" w:type="dxa"/>
            <w:vAlign w:val="center"/>
          </w:tcPr>
          <w:p w14:paraId="61EBA8BD" w14:textId="77777777" w:rsidR="00CF08D6" w:rsidRPr="00C6449B" w:rsidRDefault="00CF08D6" w:rsidP="00CF08D6">
            <w:pPr>
              <w:pStyle w:val="TAC"/>
            </w:pPr>
            <w:r w:rsidRPr="00C6449B">
              <w:t>Normal</w:t>
            </w:r>
          </w:p>
        </w:tc>
        <w:tc>
          <w:tcPr>
            <w:tcW w:w="1607" w:type="dxa"/>
            <w:vAlign w:val="center"/>
          </w:tcPr>
          <w:p w14:paraId="28B54D14"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0994F184"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3202049C"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12779C3B" w14:textId="77777777" w:rsidR="00CF08D6" w:rsidRPr="00C6449B" w:rsidRDefault="00CF08D6" w:rsidP="00CF08D6">
            <w:pPr>
              <w:pStyle w:val="TAC"/>
            </w:pPr>
            <w:r w:rsidRPr="00C6449B">
              <w:t>[</w:t>
            </w:r>
            <w:r w:rsidRPr="00C6449B">
              <w:rPr>
                <w:rFonts w:hint="eastAsia"/>
                <w:lang w:eastAsia="zh-CN"/>
              </w:rPr>
              <w:t>1.1</w:t>
            </w:r>
            <w:r w:rsidRPr="00C6449B">
              <w:t>]</w:t>
            </w:r>
          </w:p>
        </w:tc>
      </w:tr>
      <w:tr w:rsidR="00CF08D6" w:rsidRPr="00C6449B" w14:paraId="703A41F0" w14:textId="77777777" w:rsidTr="00CF08D6">
        <w:trPr>
          <w:trHeight w:val="105"/>
          <w:jc w:val="center"/>
        </w:trPr>
        <w:tc>
          <w:tcPr>
            <w:tcW w:w="1008" w:type="dxa"/>
            <w:vMerge/>
            <w:vAlign w:val="center"/>
          </w:tcPr>
          <w:p w14:paraId="59435B68" w14:textId="77777777" w:rsidR="00CF08D6" w:rsidRPr="00C6449B" w:rsidRDefault="00CF08D6" w:rsidP="00CF08D6">
            <w:pPr>
              <w:pStyle w:val="TAC"/>
              <w:rPr>
                <w:lang w:eastAsia="zh-CN"/>
              </w:rPr>
            </w:pPr>
          </w:p>
        </w:tc>
        <w:tc>
          <w:tcPr>
            <w:tcW w:w="1510" w:type="dxa"/>
            <w:vAlign w:val="center"/>
          </w:tcPr>
          <w:p w14:paraId="08168AB0" w14:textId="77777777" w:rsidR="00CF08D6" w:rsidRPr="00C6449B" w:rsidRDefault="00CF08D6" w:rsidP="00CF08D6">
            <w:pPr>
              <w:pStyle w:val="TAC"/>
              <w:rPr>
                <w:lang w:eastAsia="zh-CN"/>
              </w:rPr>
            </w:pPr>
            <w:r w:rsidRPr="00C6449B">
              <w:rPr>
                <w:lang w:eastAsia="zh-CN"/>
              </w:rPr>
              <w:t>2</w:t>
            </w:r>
          </w:p>
        </w:tc>
        <w:tc>
          <w:tcPr>
            <w:tcW w:w="851" w:type="dxa"/>
            <w:vAlign w:val="center"/>
          </w:tcPr>
          <w:p w14:paraId="63D3369C"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38E2F31C"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7E2B19E9" w14:textId="77777777" w:rsidR="00CF08D6" w:rsidRPr="00C6449B" w:rsidRDefault="00CF08D6" w:rsidP="00CF08D6">
            <w:pPr>
              <w:pStyle w:val="TAC"/>
              <w:rPr>
                <w:lang w:eastAsia="zh-CN"/>
              </w:rPr>
            </w:pPr>
            <w:r w:rsidRPr="00C6449B">
              <w:rPr>
                <w:lang w:eastAsia="zh-CN"/>
              </w:rPr>
              <w:t>pos0</w:t>
            </w:r>
          </w:p>
        </w:tc>
        <w:tc>
          <w:tcPr>
            <w:tcW w:w="1380" w:type="dxa"/>
            <w:vAlign w:val="center"/>
          </w:tcPr>
          <w:p w14:paraId="568E0624" w14:textId="77777777" w:rsidR="00CF08D6" w:rsidRPr="00C6449B" w:rsidRDefault="00CF08D6" w:rsidP="00CF08D6">
            <w:pPr>
              <w:pStyle w:val="TAC"/>
              <w:rPr>
                <w:lang w:eastAsia="zh-CN"/>
              </w:rPr>
            </w:pPr>
            <w:r w:rsidRPr="00C6449B">
              <w:rPr>
                <w:lang w:eastAsia="zh-CN"/>
              </w:rPr>
              <w:t>G-FR2-A4-3</w:t>
            </w:r>
          </w:p>
        </w:tc>
        <w:tc>
          <w:tcPr>
            <w:tcW w:w="992" w:type="dxa"/>
            <w:vAlign w:val="center"/>
          </w:tcPr>
          <w:p w14:paraId="218E6EB8" w14:textId="77777777" w:rsidR="00CF08D6" w:rsidRPr="00C6449B" w:rsidRDefault="00CF08D6" w:rsidP="00CF08D6">
            <w:pPr>
              <w:pStyle w:val="TAC"/>
              <w:rPr>
                <w:lang w:eastAsia="zh-CN"/>
              </w:rPr>
            </w:pPr>
            <w:r w:rsidRPr="00C6449B">
              <w:rPr>
                <w:lang w:eastAsia="zh-CN"/>
              </w:rPr>
              <w:t>[</w:t>
            </w:r>
            <w:r w:rsidRPr="00C6449B">
              <w:rPr>
                <w:rFonts w:hint="eastAsia"/>
                <w:lang w:eastAsia="zh-CN"/>
              </w:rPr>
              <w:t>3.9</w:t>
            </w:r>
            <w:r w:rsidRPr="00C6449B">
              <w:rPr>
                <w:lang w:eastAsia="zh-CN"/>
              </w:rPr>
              <w:t>]</w:t>
            </w:r>
          </w:p>
        </w:tc>
      </w:tr>
      <w:tr w:rsidR="00CF08D6" w:rsidRPr="00C6449B" w14:paraId="7871ADB2" w14:textId="77777777" w:rsidTr="00CF08D6">
        <w:trPr>
          <w:trHeight w:val="105"/>
          <w:jc w:val="center"/>
        </w:trPr>
        <w:tc>
          <w:tcPr>
            <w:tcW w:w="1008" w:type="dxa"/>
            <w:vMerge/>
            <w:vAlign w:val="center"/>
          </w:tcPr>
          <w:p w14:paraId="06007DC4" w14:textId="77777777" w:rsidR="00CF08D6" w:rsidRPr="00C6449B" w:rsidRDefault="00CF08D6" w:rsidP="00CF08D6">
            <w:pPr>
              <w:pStyle w:val="TAC"/>
            </w:pPr>
          </w:p>
        </w:tc>
        <w:tc>
          <w:tcPr>
            <w:tcW w:w="1510" w:type="dxa"/>
            <w:vAlign w:val="center"/>
          </w:tcPr>
          <w:p w14:paraId="5BE57921" w14:textId="77777777" w:rsidR="00CF08D6" w:rsidRPr="00C6449B" w:rsidRDefault="00CF08D6" w:rsidP="00CF08D6">
            <w:pPr>
              <w:pStyle w:val="TAC"/>
            </w:pPr>
            <w:r w:rsidRPr="00C6449B">
              <w:t>2</w:t>
            </w:r>
          </w:p>
        </w:tc>
        <w:tc>
          <w:tcPr>
            <w:tcW w:w="851" w:type="dxa"/>
            <w:vAlign w:val="center"/>
          </w:tcPr>
          <w:p w14:paraId="0D64D849" w14:textId="77777777" w:rsidR="00CF08D6" w:rsidRPr="00C6449B" w:rsidRDefault="00CF08D6" w:rsidP="00CF08D6">
            <w:pPr>
              <w:pStyle w:val="TAC"/>
            </w:pPr>
            <w:r w:rsidRPr="00C6449B">
              <w:t>Normal</w:t>
            </w:r>
          </w:p>
        </w:tc>
        <w:tc>
          <w:tcPr>
            <w:tcW w:w="1607" w:type="dxa"/>
            <w:vAlign w:val="center"/>
          </w:tcPr>
          <w:p w14:paraId="70CA0E35" w14:textId="77777777" w:rsidR="00CF08D6" w:rsidRPr="00C6449B" w:rsidRDefault="00CF08D6" w:rsidP="00CF08D6">
            <w:pPr>
              <w:pStyle w:val="TAC"/>
            </w:pPr>
            <w:r w:rsidRPr="00C6449B">
              <w:t>TDLA30-300</w:t>
            </w:r>
            <w:r w:rsidRPr="00C6449B">
              <w:rPr>
                <w:lang w:eastAsia="zh-CN"/>
              </w:rPr>
              <w:t xml:space="preserve"> LOW</w:t>
            </w:r>
          </w:p>
        </w:tc>
        <w:tc>
          <w:tcPr>
            <w:tcW w:w="1176" w:type="dxa"/>
            <w:vAlign w:val="center"/>
          </w:tcPr>
          <w:p w14:paraId="128FEF1C" w14:textId="77777777" w:rsidR="00CF08D6" w:rsidRPr="00C6449B" w:rsidRDefault="00CF08D6" w:rsidP="00CF08D6">
            <w:pPr>
              <w:pStyle w:val="TAC"/>
              <w:rPr>
                <w:lang w:eastAsia="zh-CN"/>
              </w:rPr>
            </w:pPr>
            <w:r w:rsidRPr="00C6449B">
              <w:t>7</w:t>
            </w:r>
            <w:r w:rsidRPr="00C6449B">
              <w:rPr>
                <w:lang w:eastAsia="zh-CN"/>
              </w:rPr>
              <w:t>(5,2)</w:t>
            </w:r>
          </w:p>
        </w:tc>
        <w:tc>
          <w:tcPr>
            <w:tcW w:w="1327" w:type="dxa"/>
            <w:vAlign w:val="center"/>
          </w:tcPr>
          <w:p w14:paraId="36D4AF5B"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18581A04"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06EACAC5" w14:textId="77777777" w:rsidR="00CF08D6" w:rsidRPr="00C6449B" w:rsidRDefault="00CF08D6" w:rsidP="00CF08D6">
            <w:pPr>
              <w:pStyle w:val="TAC"/>
            </w:pPr>
            <w:r w:rsidRPr="00C6449B">
              <w:t>[</w:t>
            </w:r>
            <w:r w:rsidRPr="00C6449B">
              <w:rPr>
                <w:rFonts w:hint="eastAsia"/>
                <w:lang w:eastAsia="zh-CN"/>
              </w:rPr>
              <w:t>1.2</w:t>
            </w:r>
            <w:r w:rsidRPr="00C6449B">
              <w:t>]</w:t>
            </w:r>
          </w:p>
        </w:tc>
      </w:tr>
      <w:tr w:rsidR="00CF08D6" w:rsidRPr="00C6449B" w14:paraId="1CF1CDBC" w14:textId="77777777" w:rsidTr="00CF08D6">
        <w:trPr>
          <w:trHeight w:val="105"/>
          <w:jc w:val="center"/>
        </w:trPr>
        <w:tc>
          <w:tcPr>
            <w:tcW w:w="1008" w:type="dxa"/>
            <w:vMerge/>
            <w:vAlign w:val="center"/>
          </w:tcPr>
          <w:p w14:paraId="3C218677" w14:textId="77777777" w:rsidR="00CF08D6" w:rsidRPr="00C6449B" w:rsidRDefault="00CF08D6" w:rsidP="00CF08D6">
            <w:pPr>
              <w:pStyle w:val="TAC"/>
              <w:rPr>
                <w:lang w:eastAsia="zh-CN"/>
              </w:rPr>
            </w:pPr>
          </w:p>
        </w:tc>
        <w:tc>
          <w:tcPr>
            <w:tcW w:w="1510" w:type="dxa"/>
            <w:vAlign w:val="center"/>
          </w:tcPr>
          <w:p w14:paraId="6D30665C" w14:textId="77777777" w:rsidR="00CF08D6" w:rsidRPr="00C6449B" w:rsidRDefault="00CF08D6" w:rsidP="00CF08D6">
            <w:pPr>
              <w:pStyle w:val="TAC"/>
              <w:rPr>
                <w:lang w:eastAsia="zh-CN"/>
              </w:rPr>
            </w:pPr>
            <w:r w:rsidRPr="00C6449B">
              <w:rPr>
                <w:lang w:eastAsia="zh-CN"/>
              </w:rPr>
              <w:t>2</w:t>
            </w:r>
          </w:p>
        </w:tc>
        <w:tc>
          <w:tcPr>
            <w:tcW w:w="851" w:type="dxa"/>
            <w:vAlign w:val="center"/>
          </w:tcPr>
          <w:p w14:paraId="74D3BD2C" w14:textId="77777777" w:rsidR="00CF08D6" w:rsidRPr="00C6449B" w:rsidRDefault="00CF08D6" w:rsidP="00CF08D6">
            <w:pPr>
              <w:pStyle w:val="TAC"/>
              <w:rPr>
                <w:lang w:eastAsia="zh-CN"/>
              </w:rPr>
            </w:pPr>
            <w:r w:rsidRPr="00C6449B">
              <w:rPr>
                <w:lang w:eastAsia="zh-CN"/>
              </w:rPr>
              <w:t>Normal</w:t>
            </w:r>
          </w:p>
        </w:tc>
        <w:tc>
          <w:tcPr>
            <w:tcW w:w="1607" w:type="dxa"/>
            <w:vAlign w:val="center"/>
          </w:tcPr>
          <w:p w14:paraId="7A0D3498" w14:textId="77777777" w:rsidR="00CF08D6" w:rsidRPr="00C6449B" w:rsidRDefault="00CF08D6" w:rsidP="00CF08D6">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CF08D6" w:rsidRPr="00C6449B" w:rsidRDefault="00CF08D6" w:rsidP="00CF08D6">
            <w:pPr>
              <w:pStyle w:val="TAC"/>
              <w:rPr>
                <w:lang w:eastAsia="zh-CN"/>
              </w:rPr>
            </w:pPr>
            <w:r w:rsidRPr="00C6449B">
              <w:rPr>
                <w:lang w:eastAsia="zh-CN"/>
              </w:rPr>
              <w:t>40(20,20)</w:t>
            </w:r>
          </w:p>
        </w:tc>
        <w:tc>
          <w:tcPr>
            <w:tcW w:w="1327" w:type="dxa"/>
            <w:vAlign w:val="center"/>
          </w:tcPr>
          <w:p w14:paraId="27FA8DE1" w14:textId="77777777" w:rsidR="00CF08D6" w:rsidRPr="00C6449B" w:rsidRDefault="00CF08D6" w:rsidP="00CF08D6">
            <w:pPr>
              <w:pStyle w:val="TAC"/>
              <w:rPr>
                <w:lang w:eastAsia="zh-CN"/>
              </w:rPr>
            </w:pPr>
            <w:r w:rsidRPr="00C6449B">
              <w:rPr>
                <w:lang w:eastAsia="zh-CN"/>
              </w:rPr>
              <w:t>pos1</w:t>
            </w:r>
          </w:p>
        </w:tc>
        <w:tc>
          <w:tcPr>
            <w:tcW w:w="1380" w:type="dxa"/>
            <w:vAlign w:val="center"/>
          </w:tcPr>
          <w:p w14:paraId="5221A93C" w14:textId="77777777" w:rsidR="00CF08D6" w:rsidRPr="00C6449B" w:rsidRDefault="00CF08D6" w:rsidP="00CF08D6">
            <w:pPr>
              <w:pStyle w:val="TAC"/>
              <w:rPr>
                <w:lang w:eastAsia="zh-CN"/>
              </w:rPr>
            </w:pPr>
            <w:r w:rsidRPr="00C6449B">
              <w:rPr>
                <w:lang w:eastAsia="zh-CN"/>
              </w:rPr>
              <w:t>G-FR2-A4-13</w:t>
            </w:r>
          </w:p>
        </w:tc>
        <w:tc>
          <w:tcPr>
            <w:tcW w:w="992" w:type="dxa"/>
            <w:vAlign w:val="center"/>
          </w:tcPr>
          <w:p w14:paraId="70663AFC" w14:textId="77777777" w:rsidR="00CF08D6" w:rsidRPr="00C6449B" w:rsidRDefault="00CF08D6" w:rsidP="00CF08D6">
            <w:pPr>
              <w:pStyle w:val="TAC"/>
              <w:rPr>
                <w:lang w:eastAsia="zh-CN"/>
              </w:rPr>
            </w:pPr>
            <w:r w:rsidRPr="00C6449B">
              <w:rPr>
                <w:lang w:eastAsia="zh-CN"/>
              </w:rPr>
              <w:t>[</w:t>
            </w:r>
            <w:r w:rsidRPr="00C6449B">
              <w:rPr>
                <w:rFonts w:hint="eastAsia"/>
                <w:lang w:eastAsia="zh-CN"/>
              </w:rPr>
              <w:t>3.7</w:t>
            </w:r>
            <w:r w:rsidRPr="00C6449B">
              <w:rPr>
                <w:lang w:eastAsia="zh-CN"/>
              </w:rPr>
              <w:t>]</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1905" w:name="_Toc13079920"/>
      <w:bookmarkStart w:id="1906" w:name="_Toc29811409"/>
      <w:bookmarkStart w:id="1907" w:name="_Toc29811860"/>
      <w:bookmarkStart w:id="1908" w:name="_Toc37268364"/>
      <w:bookmarkStart w:id="1909" w:name="_Toc37268815"/>
      <w:r w:rsidRPr="00C6449B">
        <w:rPr>
          <w:noProof/>
        </w:rPr>
        <w:t>11.</w:t>
      </w:r>
      <w:r w:rsidRPr="00C6449B">
        <w:rPr>
          <w:rFonts w:eastAsia="DengXian"/>
          <w:noProof/>
          <w:lang w:eastAsia="zh-CN"/>
        </w:rPr>
        <w:t>3</w:t>
      </w:r>
      <w:r w:rsidRPr="00C6449B">
        <w:rPr>
          <w:noProof/>
        </w:rPr>
        <w:tab/>
        <w:t>Performance requirements for PUCCH</w:t>
      </w:r>
      <w:bookmarkEnd w:id="1905"/>
      <w:bookmarkEnd w:id="1906"/>
      <w:bookmarkEnd w:id="1907"/>
      <w:bookmarkEnd w:id="1908"/>
      <w:bookmarkEnd w:id="1909"/>
    </w:p>
    <w:p w14:paraId="223EE2A8" w14:textId="77777777" w:rsidR="00CF08D6" w:rsidRPr="00C6449B" w:rsidRDefault="00CF08D6" w:rsidP="00CF08D6">
      <w:pPr>
        <w:pStyle w:val="Heading3"/>
        <w:rPr>
          <w:rFonts w:eastAsia="DengXian"/>
          <w:noProof/>
          <w:lang w:eastAsia="zh-CN"/>
        </w:rPr>
      </w:pPr>
      <w:bookmarkStart w:id="1910" w:name="_Toc13079921"/>
      <w:bookmarkStart w:id="1911" w:name="_Toc29811410"/>
      <w:bookmarkStart w:id="1912" w:name="_Toc29811861"/>
      <w:bookmarkStart w:id="1913" w:name="_Toc37268365"/>
      <w:bookmarkStart w:id="1914" w:name="_Toc37268816"/>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1910"/>
      <w:bookmarkEnd w:id="1911"/>
      <w:bookmarkEnd w:id="1912"/>
      <w:bookmarkEnd w:id="1913"/>
      <w:bookmarkEnd w:id="1914"/>
    </w:p>
    <w:p w14:paraId="618A0BF7" w14:textId="77777777" w:rsidR="00CF08D6" w:rsidRPr="00C6449B" w:rsidRDefault="00CF08D6" w:rsidP="00CF08D6">
      <w:pPr>
        <w:pStyle w:val="Heading4"/>
        <w:rPr>
          <w:rFonts w:eastAsia="Times New Roman"/>
        </w:rPr>
      </w:pPr>
      <w:bookmarkStart w:id="1915" w:name="_Toc13079922"/>
      <w:bookmarkStart w:id="1916" w:name="_Toc29811411"/>
      <w:bookmarkStart w:id="1917" w:name="_Toc29811862"/>
      <w:bookmarkStart w:id="1918" w:name="_Toc37268366"/>
      <w:bookmarkStart w:id="1919" w:name="_Toc37268817"/>
      <w:r w:rsidRPr="00C6449B">
        <w:rPr>
          <w:rFonts w:eastAsia="Times New Roman"/>
        </w:rPr>
        <w:t>11.3.1.1</w:t>
      </w:r>
      <w:r w:rsidRPr="00C6449B">
        <w:rPr>
          <w:rFonts w:eastAsia="Times New Roman"/>
        </w:rPr>
        <w:tab/>
        <w:t>DTX to ACK probability</w:t>
      </w:r>
      <w:bookmarkEnd w:id="1915"/>
      <w:bookmarkEnd w:id="1916"/>
      <w:bookmarkEnd w:id="1917"/>
      <w:bookmarkEnd w:id="1918"/>
      <w:bookmarkEnd w:id="1919"/>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1920" w:name="_Toc13079923"/>
      <w:bookmarkStart w:id="1921" w:name="_Toc29811412"/>
      <w:bookmarkStart w:id="1922" w:name="_Toc29811863"/>
      <w:bookmarkStart w:id="1923" w:name="_Toc37268367"/>
      <w:bookmarkStart w:id="1924" w:name="_Toc37268818"/>
      <w:r w:rsidRPr="00C6449B">
        <w:rPr>
          <w:rFonts w:eastAsia="Times New Roman"/>
        </w:rPr>
        <w:lastRenderedPageBreak/>
        <w:t>11.3.1.2</w:t>
      </w:r>
      <w:r w:rsidRPr="00C6449B">
        <w:rPr>
          <w:rFonts w:eastAsia="Times New Roman"/>
        </w:rPr>
        <w:tab/>
        <w:t>Performance requirements for PUCCH format 0</w:t>
      </w:r>
      <w:bookmarkEnd w:id="1920"/>
      <w:bookmarkEnd w:id="1921"/>
      <w:bookmarkEnd w:id="1922"/>
      <w:bookmarkEnd w:id="1923"/>
      <w:bookmarkEnd w:id="1924"/>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1925" w:name="_Toc13079924"/>
      <w:bookmarkStart w:id="1926" w:name="_Toc29811413"/>
      <w:bookmarkStart w:id="1927" w:name="_Toc29811864"/>
      <w:bookmarkStart w:id="1928" w:name="_Hlk531179956"/>
      <w:bookmarkStart w:id="1929" w:name="_Toc37268368"/>
      <w:bookmarkStart w:id="1930" w:name="_Toc37268819"/>
      <w:r w:rsidRPr="00C6449B">
        <w:t>11.3.1.</w:t>
      </w:r>
      <w:r w:rsidRPr="00C6449B">
        <w:rPr>
          <w:lang w:eastAsia="zh-CN"/>
        </w:rPr>
        <w:t>3</w:t>
      </w:r>
      <w:r w:rsidRPr="00C6449B">
        <w:tab/>
        <w:t>Performance requirements for PUCCH format 1</w:t>
      </w:r>
      <w:bookmarkEnd w:id="1925"/>
      <w:bookmarkEnd w:id="1926"/>
      <w:bookmarkEnd w:id="1927"/>
      <w:bookmarkEnd w:id="1929"/>
      <w:bookmarkEnd w:id="1930"/>
    </w:p>
    <w:p w14:paraId="297F3C8F" w14:textId="77777777" w:rsidR="00CF08D6" w:rsidRPr="00C6449B" w:rsidRDefault="00CF08D6" w:rsidP="00CF08D6">
      <w:pPr>
        <w:rPr>
          <w:noProof/>
        </w:rPr>
      </w:pPr>
      <w:r w:rsidRPr="00C6449B">
        <w:rPr>
          <w:noProof/>
          <w:lang w:eastAsia="zh-CN"/>
        </w:rPr>
        <w:t>Apply</w:t>
      </w:r>
      <w:r w:rsidRPr="00C6449B">
        <w:rPr>
          <w:noProof/>
        </w:rPr>
        <w:t xml:space="preserve"> the requirements defined in </w:t>
      </w:r>
      <w:r w:rsidRPr="00C6449B">
        <w:rPr>
          <w:noProof/>
          <w:lang w:eastAsia="zh-CN"/>
        </w:rPr>
        <w:t>sub-clause</w:t>
      </w:r>
      <w:r w:rsidRPr="00C6449B">
        <w:rPr>
          <w:noProof/>
        </w:rPr>
        <w:t xml:space="preserve"> 8.3.3 for 2Rx.</w:t>
      </w:r>
      <w:bookmarkEnd w:id="1928"/>
    </w:p>
    <w:p w14:paraId="114302EF" w14:textId="77777777" w:rsidR="00CF08D6" w:rsidRPr="00C6449B" w:rsidRDefault="00CF08D6" w:rsidP="00CF08D6">
      <w:pPr>
        <w:pStyle w:val="Heading4"/>
        <w:rPr>
          <w:rFonts w:eastAsia="DengXian"/>
          <w:lang w:eastAsia="zh-CN"/>
        </w:rPr>
      </w:pPr>
      <w:bookmarkStart w:id="1931" w:name="_Toc13079925"/>
      <w:bookmarkStart w:id="1932" w:name="_Toc29811414"/>
      <w:bookmarkStart w:id="1933" w:name="_Toc29811865"/>
      <w:bookmarkStart w:id="1934" w:name="_Toc37268369"/>
      <w:bookmarkStart w:id="1935" w:name="_Toc37268820"/>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1931"/>
      <w:bookmarkEnd w:id="1932"/>
      <w:bookmarkEnd w:id="1933"/>
      <w:bookmarkEnd w:id="1934"/>
      <w:bookmarkEnd w:id="1935"/>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1936" w:name="_Toc13079926"/>
      <w:bookmarkStart w:id="1937" w:name="_Toc29811415"/>
      <w:bookmarkStart w:id="1938" w:name="_Toc29811866"/>
      <w:bookmarkStart w:id="1939" w:name="_Toc37268370"/>
      <w:bookmarkStart w:id="1940" w:name="_Toc37268821"/>
      <w:r w:rsidRPr="00C6449B">
        <w:t>11.3.1.5 Performance requirements for PUCCH format 3</w:t>
      </w:r>
      <w:bookmarkEnd w:id="1936"/>
      <w:bookmarkEnd w:id="1937"/>
      <w:bookmarkEnd w:id="1938"/>
      <w:bookmarkEnd w:id="1939"/>
      <w:bookmarkEnd w:id="1940"/>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1941" w:name="_Toc13079927"/>
      <w:bookmarkStart w:id="1942" w:name="_Toc29811416"/>
      <w:bookmarkStart w:id="1943" w:name="_Toc29811867"/>
      <w:bookmarkStart w:id="1944" w:name="_Toc37268371"/>
      <w:bookmarkStart w:id="1945" w:name="_Toc37268822"/>
      <w:r w:rsidRPr="00C6449B">
        <w:t>11.3.1.6 Performance requirements for PUCCH format 4</w:t>
      </w:r>
      <w:bookmarkEnd w:id="1941"/>
      <w:bookmarkEnd w:id="1942"/>
      <w:bookmarkEnd w:id="1943"/>
      <w:bookmarkEnd w:id="1944"/>
      <w:bookmarkEnd w:id="1945"/>
    </w:p>
    <w:p w14:paraId="3668D137" w14:textId="3E04C731"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6E2EF3F5" w14:textId="77777777" w:rsidR="00CF08D6" w:rsidRPr="00C6449B" w:rsidRDefault="00CF08D6" w:rsidP="00CF08D6">
      <w:pPr>
        <w:pStyle w:val="Heading3"/>
        <w:rPr>
          <w:noProof/>
        </w:rPr>
      </w:pPr>
      <w:bookmarkStart w:id="1946" w:name="_Toc13079928"/>
      <w:bookmarkStart w:id="1947" w:name="_Toc29811417"/>
      <w:bookmarkStart w:id="1948" w:name="_Toc29811868"/>
      <w:bookmarkStart w:id="1949" w:name="_Toc37268372"/>
      <w:bookmarkStart w:id="1950" w:name="_Toc37268823"/>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1946"/>
      <w:bookmarkEnd w:id="1947"/>
      <w:bookmarkEnd w:id="1948"/>
      <w:bookmarkEnd w:id="1949"/>
      <w:bookmarkEnd w:id="1950"/>
    </w:p>
    <w:p w14:paraId="1A51FB10" w14:textId="77777777" w:rsidR="00CF08D6" w:rsidRPr="00C6449B" w:rsidRDefault="00CF08D6" w:rsidP="00CF08D6">
      <w:pPr>
        <w:pStyle w:val="Heading4"/>
        <w:rPr>
          <w:rFonts w:eastAsia="Times New Roman"/>
        </w:rPr>
      </w:pPr>
      <w:bookmarkStart w:id="1951" w:name="_Toc13079929"/>
      <w:bookmarkStart w:id="1952" w:name="_Toc29811418"/>
      <w:bookmarkStart w:id="1953" w:name="_Toc29811869"/>
      <w:bookmarkStart w:id="1954" w:name="_Toc37268373"/>
      <w:bookmarkStart w:id="1955" w:name="_Toc37268824"/>
      <w:r w:rsidRPr="00C6449B">
        <w:rPr>
          <w:rFonts w:eastAsia="Times New Roman"/>
        </w:rPr>
        <w:t>11.3.2.1</w:t>
      </w:r>
      <w:r w:rsidRPr="00C6449B">
        <w:rPr>
          <w:rFonts w:eastAsia="Times New Roman"/>
        </w:rPr>
        <w:tab/>
        <w:t>DTX to ACK probability</w:t>
      </w:r>
      <w:bookmarkEnd w:id="1951"/>
      <w:bookmarkEnd w:id="1952"/>
      <w:bookmarkEnd w:id="1953"/>
      <w:bookmarkEnd w:id="1954"/>
      <w:bookmarkEnd w:id="195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1956" w:name="_Toc13079930"/>
      <w:bookmarkStart w:id="1957" w:name="_Toc29811419"/>
      <w:bookmarkStart w:id="1958" w:name="_Toc29811870"/>
      <w:bookmarkStart w:id="1959" w:name="_Toc37268374"/>
      <w:bookmarkStart w:id="1960" w:name="_Toc37268825"/>
      <w:r w:rsidRPr="00C6449B">
        <w:rPr>
          <w:rFonts w:eastAsia="Times New Roman"/>
        </w:rPr>
        <w:t>11.3.2.2</w:t>
      </w:r>
      <w:r w:rsidRPr="00C6449B">
        <w:rPr>
          <w:rFonts w:eastAsia="Times New Roman"/>
        </w:rPr>
        <w:tab/>
        <w:t>Performance requirements for PUCCH format 0</w:t>
      </w:r>
      <w:bookmarkEnd w:id="1956"/>
      <w:bookmarkEnd w:id="1957"/>
      <w:bookmarkEnd w:id="1958"/>
      <w:bookmarkEnd w:id="1959"/>
      <w:bookmarkEnd w:id="1960"/>
    </w:p>
    <w:p w14:paraId="4DD0DC02" w14:textId="77777777" w:rsidR="00CF08D6" w:rsidRPr="00C6449B" w:rsidRDefault="00CF08D6" w:rsidP="00CF08D6">
      <w:pPr>
        <w:pStyle w:val="Heading5"/>
      </w:pPr>
      <w:bookmarkStart w:id="1961" w:name="_Toc13079931"/>
      <w:bookmarkStart w:id="1962" w:name="_Toc29811420"/>
      <w:bookmarkStart w:id="1963" w:name="_Toc29811871"/>
      <w:bookmarkStart w:id="1964" w:name="_Toc37268375"/>
      <w:bookmarkStart w:id="1965" w:name="_Toc37268826"/>
      <w:r w:rsidRPr="00C6449B">
        <w:t>11.3.2.2.1</w:t>
      </w:r>
      <w:r w:rsidRPr="00C6449B">
        <w:tab/>
        <w:t>General</w:t>
      </w:r>
      <w:bookmarkEnd w:id="1961"/>
      <w:bookmarkEnd w:id="1962"/>
      <w:bookmarkEnd w:id="1963"/>
      <w:bookmarkEnd w:id="1964"/>
      <w:bookmarkEnd w:id="1965"/>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1966" w:name="_Toc13079932"/>
      <w:bookmarkStart w:id="1967" w:name="_Toc29811421"/>
      <w:bookmarkStart w:id="1968" w:name="_Toc29811872"/>
      <w:bookmarkStart w:id="1969" w:name="_Toc37268376"/>
      <w:bookmarkStart w:id="1970" w:name="_Toc37268827"/>
      <w:r w:rsidRPr="00C6449B">
        <w:t>11.3.2.2.2</w:t>
      </w:r>
      <w:r w:rsidRPr="00C6449B">
        <w:tab/>
        <w:t>Minimum requirements</w:t>
      </w:r>
      <w:bookmarkEnd w:id="1966"/>
      <w:bookmarkEnd w:id="1967"/>
      <w:bookmarkEnd w:id="1968"/>
      <w:bookmarkEnd w:id="1969"/>
      <w:bookmarkEnd w:id="1970"/>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lastRenderedPageBreak/>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1971" w:name="_Toc13079933"/>
      <w:bookmarkStart w:id="1972" w:name="_Toc29811422"/>
      <w:bookmarkStart w:id="1973" w:name="_Toc29811873"/>
      <w:bookmarkStart w:id="1974" w:name="_Toc37268377"/>
      <w:bookmarkStart w:id="1975" w:name="_Toc37268828"/>
      <w:r w:rsidRPr="00C6449B">
        <w:rPr>
          <w:noProof/>
        </w:rPr>
        <w:t>11.3.2.3</w:t>
      </w:r>
      <w:r w:rsidRPr="00C6449B">
        <w:rPr>
          <w:noProof/>
        </w:rPr>
        <w:tab/>
        <w:t>Performance requirements for PUCCH format 1</w:t>
      </w:r>
      <w:bookmarkEnd w:id="1971"/>
      <w:bookmarkEnd w:id="1972"/>
      <w:bookmarkEnd w:id="1973"/>
      <w:bookmarkEnd w:id="1974"/>
      <w:bookmarkEnd w:id="1975"/>
    </w:p>
    <w:p w14:paraId="3050E891" w14:textId="77777777" w:rsidR="00CF08D6" w:rsidRPr="00C6449B" w:rsidRDefault="00CF08D6" w:rsidP="00CF08D6">
      <w:pPr>
        <w:pStyle w:val="Heading5"/>
        <w:rPr>
          <w:noProof/>
        </w:rPr>
      </w:pPr>
      <w:bookmarkStart w:id="1976" w:name="_Toc13079934"/>
      <w:bookmarkStart w:id="1977" w:name="_Toc29811423"/>
      <w:bookmarkStart w:id="1978" w:name="_Toc29811874"/>
      <w:bookmarkStart w:id="1979" w:name="_Toc37268378"/>
      <w:bookmarkStart w:id="1980" w:name="_Toc37268829"/>
      <w:r w:rsidRPr="00C6449B">
        <w:rPr>
          <w:noProof/>
        </w:rPr>
        <w:t>11.3.2.3.1</w:t>
      </w:r>
      <w:r w:rsidRPr="00C6449B">
        <w:rPr>
          <w:noProof/>
        </w:rPr>
        <w:tab/>
        <w:t>NACK to ACK requirements</w:t>
      </w:r>
      <w:bookmarkEnd w:id="1976"/>
      <w:bookmarkEnd w:id="1977"/>
      <w:bookmarkEnd w:id="1978"/>
      <w:bookmarkEnd w:id="1979"/>
      <w:bookmarkEnd w:id="1980"/>
    </w:p>
    <w:p w14:paraId="2AF6CD88" w14:textId="77777777" w:rsidR="00CF08D6" w:rsidRPr="00C6449B" w:rsidRDefault="00CF08D6" w:rsidP="00CF08D6">
      <w:pPr>
        <w:pStyle w:val="Heading6"/>
        <w:rPr>
          <w:noProof/>
        </w:rPr>
      </w:pPr>
      <w:bookmarkStart w:id="1981" w:name="_Toc13079935"/>
      <w:bookmarkStart w:id="1982" w:name="_Toc29811424"/>
      <w:bookmarkStart w:id="1983" w:name="_Toc29811875"/>
      <w:bookmarkStart w:id="1984" w:name="_Toc37268379"/>
      <w:bookmarkStart w:id="1985" w:name="_Toc37268830"/>
      <w:r w:rsidRPr="00C6449B">
        <w:rPr>
          <w:noProof/>
        </w:rPr>
        <w:t>11.3.2.3.1.1</w:t>
      </w:r>
      <w:r w:rsidRPr="00C6449B">
        <w:rPr>
          <w:noProof/>
        </w:rPr>
        <w:tab/>
        <w:t>General</w:t>
      </w:r>
      <w:bookmarkEnd w:id="1981"/>
      <w:bookmarkEnd w:id="1982"/>
      <w:bookmarkEnd w:id="1983"/>
      <w:bookmarkEnd w:id="1984"/>
      <w:bookmarkEnd w:id="1985"/>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lastRenderedPageBreak/>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1986" w:name="_Toc13079936"/>
      <w:bookmarkStart w:id="1987" w:name="_Toc29811425"/>
      <w:bookmarkStart w:id="1988" w:name="_Toc29811876"/>
      <w:bookmarkStart w:id="1989" w:name="_Toc37268380"/>
      <w:bookmarkStart w:id="1990" w:name="_Toc37268831"/>
      <w:r w:rsidRPr="00C6449B">
        <w:rPr>
          <w:noProof/>
        </w:rPr>
        <w:t>11.3.2.3.1.2</w:t>
      </w:r>
      <w:r w:rsidRPr="00C6449B">
        <w:rPr>
          <w:noProof/>
        </w:rPr>
        <w:tab/>
        <w:t>Minimum requirements</w:t>
      </w:r>
      <w:bookmarkEnd w:id="1986"/>
      <w:bookmarkEnd w:id="1987"/>
      <w:bookmarkEnd w:id="1988"/>
      <w:bookmarkEnd w:id="1989"/>
      <w:bookmarkEnd w:id="1990"/>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1991" w:name="_Toc13079937"/>
      <w:bookmarkStart w:id="1992" w:name="_Toc29811426"/>
      <w:bookmarkStart w:id="1993" w:name="_Toc29811877"/>
      <w:bookmarkStart w:id="1994" w:name="_Toc37268381"/>
      <w:bookmarkStart w:id="1995" w:name="_Toc37268832"/>
      <w:r w:rsidRPr="00C6449B">
        <w:rPr>
          <w:noProof/>
        </w:rPr>
        <w:t>11.3.2.3.2</w:t>
      </w:r>
      <w:r w:rsidRPr="00C6449B">
        <w:rPr>
          <w:noProof/>
        </w:rPr>
        <w:tab/>
        <w:t>ACK missed detection requirements</w:t>
      </w:r>
      <w:bookmarkEnd w:id="1991"/>
      <w:bookmarkEnd w:id="1992"/>
      <w:bookmarkEnd w:id="1993"/>
      <w:bookmarkEnd w:id="1994"/>
      <w:bookmarkEnd w:id="1995"/>
    </w:p>
    <w:p w14:paraId="189B0330" w14:textId="77777777" w:rsidR="00CF08D6" w:rsidRPr="00C6449B" w:rsidRDefault="00CF08D6" w:rsidP="00CF08D6">
      <w:pPr>
        <w:pStyle w:val="Heading6"/>
        <w:rPr>
          <w:noProof/>
        </w:rPr>
      </w:pPr>
      <w:bookmarkStart w:id="1996" w:name="_Toc13079938"/>
      <w:bookmarkStart w:id="1997" w:name="_Toc29811427"/>
      <w:bookmarkStart w:id="1998" w:name="_Toc29811878"/>
      <w:bookmarkStart w:id="1999" w:name="_Toc37268382"/>
      <w:bookmarkStart w:id="2000" w:name="_Toc37268833"/>
      <w:r w:rsidRPr="00C6449B">
        <w:rPr>
          <w:noProof/>
        </w:rPr>
        <w:t>11.3.2.3.2.1</w:t>
      </w:r>
      <w:r w:rsidRPr="00C6449B">
        <w:rPr>
          <w:noProof/>
        </w:rPr>
        <w:tab/>
        <w:t>General</w:t>
      </w:r>
      <w:bookmarkEnd w:id="1996"/>
      <w:bookmarkEnd w:id="1997"/>
      <w:bookmarkEnd w:id="1998"/>
      <w:bookmarkEnd w:id="1999"/>
      <w:bookmarkEnd w:id="2000"/>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2001" w:name="_Toc13079939"/>
      <w:bookmarkStart w:id="2002" w:name="_Toc29811428"/>
      <w:bookmarkStart w:id="2003" w:name="_Toc29811879"/>
      <w:bookmarkStart w:id="2004" w:name="_Toc37268383"/>
      <w:bookmarkStart w:id="2005" w:name="_Toc37268834"/>
      <w:r w:rsidRPr="00C6449B">
        <w:rPr>
          <w:noProof/>
        </w:rPr>
        <w:t>11.3.2.3.2.2</w:t>
      </w:r>
      <w:r w:rsidRPr="00C6449B">
        <w:rPr>
          <w:noProof/>
        </w:rPr>
        <w:tab/>
        <w:t>Minimum requirements</w:t>
      </w:r>
      <w:bookmarkEnd w:id="2001"/>
      <w:bookmarkEnd w:id="2002"/>
      <w:bookmarkEnd w:id="2003"/>
      <w:bookmarkEnd w:id="2004"/>
      <w:bookmarkEnd w:id="200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2006" w:name="_Toc13079940"/>
      <w:bookmarkStart w:id="2007" w:name="_Toc29811429"/>
      <w:bookmarkStart w:id="2008" w:name="_Toc29811880"/>
      <w:bookmarkStart w:id="2009" w:name="_Toc37268384"/>
      <w:bookmarkStart w:id="2010" w:name="_Toc37268835"/>
      <w:r w:rsidRPr="00C6449B">
        <w:lastRenderedPageBreak/>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2006"/>
      <w:bookmarkEnd w:id="2007"/>
      <w:bookmarkEnd w:id="2008"/>
      <w:bookmarkEnd w:id="2009"/>
      <w:bookmarkEnd w:id="2010"/>
    </w:p>
    <w:p w14:paraId="11F7B14A" w14:textId="77777777" w:rsidR="00CF08D6" w:rsidRPr="00C6449B" w:rsidRDefault="00CF08D6" w:rsidP="00CF08D6">
      <w:pPr>
        <w:pStyle w:val="Heading5"/>
        <w:rPr>
          <w:rFonts w:eastAsia="DengXian"/>
          <w:lang w:eastAsia="zh-CN"/>
        </w:rPr>
      </w:pPr>
      <w:bookmarkStart w:id="2011" w:name="_Toc13079941"/>
      <w:bookmarkStart w:id="2012" w:name="_Toc29811430"/>
      <w:bookmarkStart w:id="2013" w:name="_Toc29811881"/>
      <w:bookmarkStart w:id="2014" w:name="_Toc37268385"/>
      <w:bookmarkStart w:id="2015" w:name="_Toc37268836"/>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2011"/>
      <w:bookmarkEnd w:id="2012"/>
      <w:bookmarkEnd w:id="2013"/>
      <w:bookmarkEnd w:id="2014"/>
      <w:bookmarkEnd w:id="2015"/>
    </w:p>
    <w:p w14:paraId="66591868" w14:textId="77777777" w:rsidR="00CF08D6" w:rsidRPr="00C6449B" w:rsidRDefault="00CF08D6" w:rsidP="00CF08D6">
      <w:pPr>
        <w:pStyle w:val="Heading6"/>
        <w:rPr>
          <w:rFonts w:eastAsia="DengXian"/>
          <w:lang w:eastAsia="zh-CN"/>
        </w:rPr>
      </w:pPr>
      <w:bookmarkStart w:id="2016" w:name="_Toc13079942"/>
      <w:bookmarkStart w:id="2017" w:name="_Toc29811431"/>
      <w:bookmarkStart w:id="2018" w:name="_Toc29811882"/>
      <w:bookmarkStart w:id="2019" w:name="_Toc37268386"/>
      <w:bookmarkStart w:id="2020" w:name="_Toc37268837"/>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2016"/>
      <w:bookmarkEnd w:id="2017"/>
      <w:bookmarkEnd w:id="2018"/>
      <w:bookmarkEnd w:id="2019"/>
      <w:bookmarkEnd w:id="2020"/>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1C9C054D" w14:textId="174AA7CB" w:rsidR="00CF08D6" w:rsidRPr="00C6449B" w:rsidRDefault="001E3C19" w:rsidP="00CF08D6">
      <w:pPr>
        <w:pStyle w:val="Heading6"/>
        <w:rPr>
          <w:rFonts w:eastAsia="DengXian"/>
          <w:lang w:eastAsia="zh-CN"/>
        </w:rPr>
      </w:pPr>
      <w:bookmarkStart w:id="2021" w:name="_Toc29811432"/>
      <w:bookmarkStart w:id="2022" w:name="_Toc29811883"/>
      <w:bookmarkStart w:id="2023" w:name="_Toc37268387"/>
      <w:bookmarkStart w:id="2024" w:name="_Toc37268838"/>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6.3.3.1 is not taken into account for performance requirement testing, where the RB hopping is symmetric to the CC center, i.e. intra-slot frequency hopping is enabled.</w:t>
      </w:r>
      <w:bookmarkStart w:id="2025" w:name="_Toc13079943"/>
      <w:r w:rsidR="00CF08D6" w:rsidRPr="00C6449B">
        <w:t>11.</w:t>
      </w:r>
      <w:r w:rsidR="00CF08D6" w:rsidRPr="00C6449B">
        <w:rPr>
          <w:lang w:eastAsia="zh-CN"/>
        </w:rPr>
        <w:t>3</w:t>
      </w:r>
      <w:r w:rsidR="00CF08D6" w:rsidRPr="00C6449B">
        <w:t>.2.</w:t>
      </w:r>
      <w:r w:rsidR="00CF08D6" w:rsidRPr="00C6449B">
        <w:rPr>
          <w:lang w:eastAsia="zh-CN"/>
        </w:rPr>
        <w:t>4</w:t>
      </w:r>
      <w:r w:rsidR="00CF08D6" w:rsidRPr="00C6449B">
        <w:t>.</w:t>
      </w:r>
      <w:r w:rsidR="00CF08D6" w:rsidRPr="00C6449B">
        <w:rPr>
          <w:rFonts w:eastAsia="SimSun"/>
          <w:lang w:eastAsia="zh-CN"/>
        </w:rPr>
        <w:t>1</w:t>
      </w:r>
      <w:r w:rsidR="00CF08D6" w:rsidRPr="00C6449B">
        <w:rPr>
          <w:lang w:eastAsia="zh-CN"/>
        </w:rPr>
        <w:t>.2</w:t>
      </w:r>
      <w:r w:rsidR="00CF08D6" w:rsidRPr="00C6449B">
        <w:tab/>
      </w:r>
      <w:r w:rsidR="00CF08D6" w:rsidRPr="00C6449B">
        <w:rPr>
          <w:lang w:eastAsia="zh-CN"/>
        </w:rPr>
        <w:t>Minimum requirements</w:t>
      </w:r>
      <w:bookmarkEnd w:id="2021"/>
      <w:bookmarkEnd w:id="2022"/>
      <w:bookmarkEnd w:id="2023"/>
      <w:bookmarkEnd w:id="2024"/>
      <w:bookmarkEnd w:id="2025"/>
    </w:p>
    <w:p w14:paraId="28840E73" w14:textId="77777777"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cs="Arial"/>
                <w:lang w:val="fr-FR" w:eastAsia="zh-CN"/>
              </w:rPr>
              <w:t>[</w:t>
            </w:r>
            <w:r w:rsidRPr="00C6449B">
              <w:rPr>
                <w:rFonts w:eastAsia="SimSun" w:cs="Arial"/>
                <w:lang w:val="fr-FR" w:eastAsia="zh-CN"/>
              </w:rPr>
              <w:t>G</w:t>
            </w:r>
            <w:r w:rsidRPr="00C6449B">
              <w:rPr>
                <w:rFonts w:cs="Arial"/>
                <w:lang w:val="fr-FR" w:eastAsia="zh-CN"/>
              </w:rPr>
              <w:t>]</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w:t>
            </w:r>
            <w:r w:rsidRPr="00C6449B">
              <w:rPr>
                <w:rFonts w:eastAsia="SimSun" w:cs="Arial"/>
                <w:lang w:val="fr-FR" w:eastAsia="zh-CN"/>
              </w:rPr>
              <w:t>G</w:t>
            </w:r>
            <w:r w:rsidRPr="00C6449B">
              <w:rPr>
                <w:rFonts w:cs="Arial"/>
                <w:lang w:val="fr-FR" w:eastAsia="zh-CN"/>
              </w:rPr>
              <w:t>]</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2026" w:name="_Toc13079944"/>
      <w:bookmarkStart w:id="2027" w:name="_Toc29811433"/>
      <w:bookmarkStart w:id="2028" w:name="_Toc29811884"/>
      <w:bookmarkStart w:id="2029" w:name="_Toc37268388"/>
      <w:bookmarkStart w:id="2030" w:name="_Toc37268839"/>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2026"/>
      <w:bookmarkEnd w:id="2027"/>
      <w:bookmarkEnd w:id="2028"/>
      <w:bookmarkEnd w:id="2029"/>
      <w:bookmarkEnd w:id="2030"/>
    </w:p>
    <w:p w14:paraId="09F2D7AD" w14:textId="77777777" w:rsidR="00CF08D6" w:rsidRPr="00C6449B" w:rsidRDefault="00CF08D6" w:rsidP="00CF08D6">
      <w:pPr>
        <w:pStyle w:val="Heading6"/>
        <w:rPr>
          <w:rFonts w:eastAsia="DengXian"/>
          <w:lang w:eastAsia="zh-CN"/>
        </w:rPr>
      </w:pPr>
      <w:bookmarkStart w:id="2031" w:name="_Toc13079945"/>
      <w:bookmarkStart w:id="2032" w:name="_Toc29811434"/>
      <w:bookmarkStart w:id="2033" w:name="_Toc29811885"/>
      <w:bookmarkStart w:id="2034" w:name="_Toc37268389"/>
      <w:bookmarkStart w:id="2035" w:name="_Toc37268840"/>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2031"/>
      <w:bookmarkEnd w:id="2032"/>
      <w:bookmarkEnd w:id="2033"/>
      <w:bookmarkEnd w:id="2034"/>
      <w:bookmarkEnd w:id="2035"/>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lastRenderedPageBreak/>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2036" w:name="_Toc13079946"/>
      <w:bookmarkStart w:id="2037" w:name="_Toc29811435"/>
      <w:bookmarkStart w:id="2038" w:name="_Toc29811886"/>
      <w:bookmarkStart w:id="2039" w:name="_Toc37268390"/>
      <w:bookmarkStart w:id="2040" w:name="_Toc3726884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2036"/>
      <w:bookmarkEnd w:id="2037"/>
      <w:bookmarkEnd w:id="2038"/>
      <w:bookmarkEnd w:id="2039"/>
      <w:bookmarkEnd w:id="2040"/>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cs="Arial"/>
                <w:lang w:val="fr-FR" w:eastAsia="zh-CN"/>
              </w:rPr>
              <w:t>[</w:t>
            </w:r>
            <w:r w:rsidRPr="00C6449B">
              <w:rPr>
                <w:rFonts w:eastAsia="SimSun" w:cs="Arial"/>
                <w:lang w:val="fr-FR" w:eastAsia="zh-CN"/>
              </w:rPr>
              <w:t>G</w:t>
            </w:r>
            <w:r w:rsidRPr="00C6449B">
              <w:rPr>
                <w:rFonts w:cs="Arial"/>
                <w:lang w:val="fr-FR" w:eastAsia="zh-CN"/>
              </w:rPr>
              <w:t>]</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w:t>
            </w:r>
            <w:r w:rsidRPr="00C6449B">
              <w:rPr>
                <w:rFonts w:eastAsia="SimSun" w:cs="Arial"/>
                <w:lang w:val="fr-FR" w:eastAsia="zh-CN"/>
              </w:rPr>
              <w:t>G</w:t>
            </w:r>
            <w:r w:rsidRPr="00C6449B">
              <w:rPr>
                <w:rFonts w:cs="Arial"/>
                <w:lang w:val="fr-FR" w:eastAsia="zh-CN"/>
              </w:rPr>
              <w:t>]</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2041" w:name="_Toc13079947"/>
      <w:bookmarkStart w:id="2042" w:name="_Toc29811436"/>
      <w:bookmarkStart w:id="2043" w:name="_Toc29811887"/>
      <w:bookmarkStart w:id="2044" w:name="_Toc37268391"/>
      <w:bookmarkStart w:id="2045" w:name="_Toc37268842"/>
      <w:r w:rsidRPr="00C6449B">
        <w:t>11.3.2.5</w:t>
      </w:r>
      <w:r w:rsidRPr="00C6449B">
        <w:tab/>
        <w:t>Performance requirements for PUCCH format 3</w:t>
      </w:r>
      <w:bookmarkEnd w:id="2041"/>
      <w:bookmarkEnd w:id="2042"/>
      <w:bookmarkEnd w:id="2043"/>
      <w:bookmarkEnd w:id="2044"/>
      <w:bookmarkEnd w:id="2045"/>
    </w:p>
    <w:p w14:paraId="77169D1B" w14:textId="77777777" w:rsidR="00CF08D6" w:rsidRPr="00C6449B" w:rsidRDefault="00CF08D6" w:rsidP="00CF08D6">
      <w:pPr>
        <w:pStyle w:val="Heading5"/>
      </w:pPr>
      <w:bookmarkStart w:id="2046" w:name="_Toc13079948"/>
      <w:bookmarkStart w:id="2047" w:name="_Toc29811437"/>
      <w:bookmarkStart w:id="2048" w:name="_Toc29811888"/>
      <w:bookmarkStart w:id="2049" w:name="_Toc37268392"/>
      <w:bookmarkStart w:id="2050" w:name="_Toc37268843"/>
      <w:r w:rsidRPr="00C6449B">
        <w:t>11.3.2.5.1</w:t>
      </w:r>
      <w:r w:rsidRPr="00C6449B">
        <w:tab/>
        <w:t>General</w:t>
      </w:r>
      <w:bookmarkEnd w:id="2046"/>
      <w:bookmarkEnd w:id="2047"/>
      <w:bookmarkEnd w:id="2048"/>
      <w:bookmarkEnd w:id="2049"/>
      <w:bookmarkEnd w:id="2050"/>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lastRenderedPageBreak/>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2051" w:name="_Toc13079949"/>
      <w:bookmarkStart w:id="2052" w:name="_Toc29811438"/>
      <w:bookmarkStart w:id="2053" w:name="_Toc29811889"/>
      <w:bookmarkStart w:id="2054" w:name="_Toc37268393"/>
      <w:bookmarkStart w:id="2055" w:name="_Toc37268844"/>
      <w:r w:rsidRPr="00C6449B">
        <w:t>11.3.2.5.2</w:t>
      </w:r>
      <w:r w:rsidRPr="00C6449B">
        <w:tab/>
        <w:t>Minimum requirements</w:t>
      </w:r>
      <w:bookmarkEnd w:id="2051"/>
      <w:bookmarkEnd w:id="2052"/>
      <w:bookmarkEnd w:id="2053"/>
      <w:bookmarkEnd w:id="2054"/>
      <w:bookmarkEnd w:id="2055"/>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2056" w:name="_Toc13079950"/>
      <w:bookmarkStart w:id="2057" w:name="_Toc29811439"/>
      <w:bookmarkStart w:id="2058" w:name="_Toc29811890"/>
      <w:bookmarkStart w:id="2059" w:name="_Toc37268394"/>
      <w:bookmarkStart w:id="2060" w:name="_Toc37268845"/>
      <w:r w:rsidRPr="00C6449B">
        <w:t>11.3.2.6</w:t>
      </w:r>
      <w:r w:rsidRPr="00C6449B">
        <w:tab/>
        <w:t>Performance requirements for PUCCH format 4</w:t>
      </w:r>
      <w:bookmarkEnd w:id="2056"/>
      <w:bookmarkEnd w:id="2057"/>
      <w:bookmarkEnd w:id="2058"/>
      <w:bookmarkEnd w:id="2059"/>
      <w:bookmarkEnd w:id="2060"/>
    </w:p>
    <w:p w14:paraId="2D92936C" w14:textId="77777777" w:rsidR="00CF08D6" w:rsidRPr="00C6449B" w:rsidRDefault="00CF08D6" w:rsidP="00CF08D6">
      <w:pPr>
        <w:pStyle w:val="Heading5"/>
      </w:pPr>
      <w:bookmarkStart w:id="2061" w:name="_Toc13079951"/>
      <w:bookmarkStart w:id="2062" w:name="_Toc29811440"/>
      <w:bookmarkStart w:id="2063" w:name="_Toc29811891"/>
      <w:bookmarkStart w:id="2064" w:name="_Toc37268395"/>
      <w:bookmarkStart w:id="2065" w:name="_Toc37268846"/>
      <w:r w:rsidRPr="00C6449B">
        <w:t>11.3.2.6.1</w:t>
      </w:r>
      <w:r w:rsidRPr="00C6449B">
        <w:tab/>
        <w:t>General</w:t>
      </w:r>
      <w:bookmarkEnd w:id="2061"/>
      <w:bookmarkEnd w:id="2062"/>
      <w:bookmarkEnd w:id="2063"/>
      <w:bookmarkEnd w:id="2064"/>
      <w:bookmarkEnd w:id="2065"/>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lastRenderedPageBreak/>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2066" w:name="_Toc13079952"/>
      <w:bookmarkStart w:id="2067" w:name="_Toc29811441"/>
      <w:bookmarkStart w:id="2068" w:name="_Toc29811892"/>
      <w:bookmarkStart w:id="2069" w:name="_Toc37268396"/>
      <w:bookmarkStart w:id="2070" w:name="_Toc37268847"/>
      <w:r w:rsidRPr="00C6449B">
        <w:t>11.3.2.6.2</w:t>
      </w:r>
      <w:r w:rsidRPr="00C6449B">
        <w:tab/>
        <w:t>Minimum requirements</w:t>
      </w:r>
      <w:bookmarkEnd w:id="2066"/>
      <w:bookmarkEnd w:id="2067"/>
      <w:bookmarkEnd w:id="2068"/>
      <w:bookmarkEnd w:id="2069"/>
      <w:bookmarkEnd w:id="2070"/>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2071" w:name="_Toc13079953"/>
      <w:bookmarkStart w:id="2072" w:name="_Toc29811442"/>
      <w:bookmarkStart w:id="2073" w:name="_Toc29811893"/>
      <w:bookmarkStart w:id="2074" w:name="_Toc37268397"/>
      <w:bookmarkStart w:id="2075" w:name="_Toc37268848"/>
      <w:r w:rsidRPr="00C6449B">
        <w:rPr>
          <w:noProof/>
        </w:rPr>
        <w:t>11.</w:t>
      </w:r>
      <w:r w:rsidRPr="00C6449B">
        <w:rPr>
          <w:rFonts w:eastAsia="DengXian"/>
          <w:noProof/>
          <w:lang w:eastAsia="zh-CN"/>
        </w:rPr>
        <w:t>4</w:t>
      </w:r>
      <w:r w:rsidRPr="00C6449B">
        <w:rPr>
          <w:noProof/>
        </w:rPr>
        <w:tab/>
        <w:t>Performance requirements for PRACH</w:t>
      </w:r>
      <w:bookmarkEnd w:id="2071"/>
      <w:bookmarkEnd w:id="2072"/>
      <w:bookmarkEnd w:id="2073"/>
      <w:bookmarkEnd w:id="2074"/>
      <w:bookmarkEnd w:id="2075"/>
    </w:p>
    <w:p w14:paraId="15749EC1" w14:textId="77777777" w:rsidR="00CF08D6" w:rsidRPr="00C6449B" w:rsidRDefault="00CF08D6" w:rsidP="00CF08D6">
      <w:pPr>
        <w:pStyle w:val="Heading3"/>
        <w:rPr>
          <w:noProof/>
        </w:rPr>
      </w:pPr>
      <w:bookmarkStart w:id="2076" w:name="_Toc13079954"/>
      <w:bookmarkStart w:id="2077" w:name="_Toc29811443"/>
      <w:bookmarkStart w:id="2078" w:name="_Toc29811894"/>
      <w:bookmarkStart w:id="2079" w:name="_Toc37268398"/>
      <w:bookmarkStart w:id="2080" w:name="_Toc37268849"/>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2076"/>
      <w:bookmarkEnd w:id="2077"/>
      <w:bookmarkEnd w:id="2078"/>
      <w:bookmarkEnd w:id="2079"/>
      <w:bookmarkEnd w:id="2080"/>
    </w:p>
    <w:p w14:paraId="35FB1F84" w14:textId="77777777" w:rsidR="00CF08D6" w:rsidRPr="00C6449B" w:rsidRDefault="00CF08D6" w:rsidP="00CF08D6">
      <w:pPr>
        <w:pStyle w:val="Heading4"/>
        <w:rPr>
          <w:lang w:eastAsia="zh-CN"/>
        </w:rPr>
      </w:pPr>
      <w:bookmarkStart w:id="2081" w:name="_Toc13079955"/>
      <w:bookmarkStart w:id="2082" w:name="_Toc29811444"/>
      <w:bookmarkStart w:id="2083" w:name="_Toc29811895"/>
      <w:bookmarkStart w:id="2084" w:name="_Toc37268399"/>
      <w:bookmarkStart w:id="2085" w:name="_Toc37268850"/>
      <w:r w:rsidRPr="00C6449B">
        <w:t>11.</w:t>
      </w:r>
      <w:r w:rsidRPr="00C6449B">
        <w:rPr>
          <w:lang w:eastAsia="zh-CN"/>
        </w:rPr>
        <w:t>4</w:t>
      </w:r>
      <w:r w:rsidRPr="00C6449B">
        <w:t>.1.</w:t>
      </w:r>
      <w:r w:rsidRPr="00C6449B">
        <w:rPr>
          <w:lang w:eastAsia="zh-CN"/>
        </w:rPr>
        <w:t>1</w:t>
      </w:r>
      <w:r w:rsidRPr="00C6449B">
        <w:tab/>
        <w:t>PRACH False alarm probability</w:t>
      </w:r>
      <w:bookmarkEnd w:id="2081"/>
      <w:bookmarkEnd w:id="2082"/>
      <w:bookmarkEnd w:id="2083"/>
      <w:bookmarkEnd w:id="2084"/>
      <w:bookmarkEnd w:id="2085"/>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2086" w:name="_Toc13079956"/>
      <w:bookmarkStart w:id="2087" w:name="_Toc29811445"/>
      <w:bookmarkStart w:id="2088" w:name="_Toc29811896"/>
      <w:bookmarkStart w:id="2089" w:name="_Toc37268400"/>
      <w:bookmarkStart w:id="2090" w:name="_Toc37268851"/>
      <w:r w:rsidRPr="00C6449B">
        <w:t>11.</w:t>
      </w:r>
      <w:r w:rsidRPr="00C6449B">
        <w:rPr>
          <w:lang w:eastAsia="zh-CN"/>
        </w:rPr>
        <w:t>4</w:t>
      </w:r>
      <w:r w:rsidRPr="00C6449B">
        <w:t>.1.</w:t>
      </w:r>
      <w:r w:rsidRPr="00C6449B">
        <w:rPr>
          <w:lang w:eastAsia="zh-CN"/>
        </w:rPr>
        <w:t>2</w:t>
      </w:r>
      <w:r w:rsidRPr="00C6449B">
        <w:tab/>
        <w:t>PRACH detection requirements</w:t>
      </w:r>
      <w:bookmarkEnd w:id="2086"/>
      <w:bookmarkEnd w:id="2087"/>
      <w:bookmarkEnd w:id="2088"/>
      <w:bookmarkEnd w:id="2089"/>
      <w:bookmarkEnd w:id="2090"/>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2091" w:name="_Toc13079957"/>
      <w:bookmarkStart w:id="2092" w:name="_Toc29811446"/>
      <w:bookmarkStart w:id="2093" w:name="_Toc29811897"/>
      <w:bookmarkStart w:id="2094" w:name="_Toc37268401"/>
      <w:bookmarkStart w:id="2095" w:name="_Toc37268852"/>
      <w:r w:rsidRPr="00C6449B">
        <w:rPr>
          <w:noProof/>
        </w:rPr>
        <w:lastRenderedPageBreak/>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2091"/>
      <w:bookmarkEnd w:id="2092"/>
      <w:bookmarkEnd w:id="2093"/>
      <w:bookmarkEnd w:id="2094"/>
      <w:bookmarkEnd w:id="2095"/>
    </w:p>
    <w:p w14:paraId="1AF9DD52" w14:textId="77777777" w:rsidR="00CF08D6" w:rsidRPr="00C6449B" w:rsidRDefault="00CF08D6" w:rsidP="00CF08D6">
      <w:pPr>
        <w:pStyle w:val="Heading4"/>
        <w:rPr>
          <w:lang w:eastAsia="zh-CN"/>
        </w:rPr>
      </w:pPr>
      <w:bookmarkStart w:id="2096" w:name="_Toc13079958"/>
      <w:bookmarkStart w:id="2097" w:name="_Toc29811447"/>
      <w:bookmarkStart w:id="2098" w:name="_Toc29811898"/>
      <w:bookmarkStart w:id="2099" w:name="_Toc37268402"/>
      <w:bookmarkStart w:id="2100" w:name="_Toc37268853"/>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2096"/>
      <w:bookmarkEnd w:id="2097"/>
      <w:bookmarkEnd w:id="2098"/>
      <w:bookmarkEnd w:id="2099"/>
      <w:bookmarkEnd w:id="2100"/>
    </w:p>
    <w:p w14:paraId="7EAC49A2" w14:textId="77777777" w:rsidR="00CF08D6" w:rsidRPr="00C6449B" w:rsidRDefault="00CF08D6" w:rsidP="00CF08D6">
      <w:pPr>
        <w:pStyle w:val="Heading5"/>
        <w:rPr>
          <w:rFonts w:eastAsia="Malgun Gothic"/>
        </w:rPr>
      </w:pPr>
      <w:bookmarkStart w:id="2101" w:name="_Toc13079959"/>
      <w:bookmarkStart w:id="2102" w:name="_Toc29811448"/>
      <w:bookmarkStart w:id="2103" w:name="_Toc29811899"/>
      <w:bookmarkStart w:id="2104" w:name="_Toc37268403"/>
      <w:bookmarkStart w:id="2105" w:name="_Toc37268854"/>
      <w:r w:rsidRPr="00C6449B">
        <w:rPr>
          <w:rFonts w:eastAsia="Malgun Gothic"/>
        </w:rPr>
        <w:t>11.4.2.1.1</w:t>
      </w:r>
      <w:r w:rsidRPr="00C6449B">
        <w:rPr>
          <w:rFonts w:eastAsia="Malgun Gothic"/>
        </w:rPr>
        <w:tab/>
        <w:t>General</w:t>
      </w:r>
      <w:bookmarkEnd w:id="2101"/>
      <w:bookmarkEnd w:id="2102"/>
      <w:bookmarkEnd w:id="2103"/>
      <w:bookmarkEnd w:id="2104"/>
      <w:bookmarkEnd w:id="2105"/>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2106" w:name="_Toc13079960"/>
      <w:bookmarkStart w:id="2107" w:name="_Toc29811449"/>
      <w:bookmarkStart w:id="2108" w:name="_Toc29811900"/>
      <w:bookmarkStart w:id="2109" w:name="_Toc37268404"/>
      <w:bookmarkStart w:id="2110" w:name="_Toc37268855"/>
      <w:r w:rsidRPr="00C6449B">
        <w:rPr>
          <w:rFonts w:eastAsia="Malgun Gothic"/>
        </w:rPr>
        <w:t>11.4.2.1.</w:t>
      </w:r>
      <w:r w:rsidRPr="00C6449B">
        <w:rPr>
          <w:lang w:eastAsia="zh-CN"/>
        </w:rPr>
        <w:t>2</w:t>
      </w:r>
      <w:r w:rsidRPr="00C6449B">
        <w:rPr>
          <w:rFonts w:eastAsia="Malgun Gothic"/>
        </w:rPr>
        <w:tab/>
        <w:t>Minimum requirement</w:t>
      </w:r>
      <w:bookmarkEnd w:id="2106"/>
      <w:bookmarkEnd w:id="2107"/>
      <w:bookmarkEnd w:id="2108"/>
      <w:bookmarkEnd w:id="2109"/>
      <w:bookmarkEnd w:id="2110"/>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2111" w:name="_Toc13079961"/>
      <w:bookmarkStart w:id="2112" w:name="_Toc29811450"/>
      <w:bookmarkStart w:id="2113" w:name="_Toc29811901"/>
      <w:bookmarkStart w:id="2114" w:name="_Toc37268405"/>
      <w:bookmarkStart w:id="2115" w:name="_Toc37268856"/>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2111"/>
      <w:bookmarkEnd w:id="2112"/>
      <w:bookmarkEnd w:id="2113"/>
      <w:bookmarkEnd w:id="2114"/>
      <w:bookmarkEnd w:id="2115"/>
    </w:p>
    <w:p w14:paraId="5E57C334" w14:textId="77777777" w:rsidR="00CF08D6" w:rsidRPr="00C6449B" w:rsidRDefault="00CF08D6" w:rsidP="00CF08D6">
      <w:pPr>
        <w:pStyle w:val="Heading5"/>
        <w:rPr>
          <w:rFonts w:eastAsia="Malgun Gothic"/>
        </w:rPr>
      </w:pPr>
      <w:bookmarkStart w:id="2116" w:name="_Toc13079962"/>
      <w:bookmarkStart w:id="2117" w:name="_Toc29811451"/>
      <w:bookmarkStart w:id="2118" w:name="_Toc29811902"/>
      <w:bookmarkStart w:id="2119" w:name="_Toc37268406"/>
      <w:bookmarkStart w:id="2120" w:name="_Toc37268857"/>
      <w:r w:rsidRPr="00C6449B">
        <w:rPr>
          <w:rFonts w:eastAsia="Malgun Gothic"/>
        </w:rPr>
        <w:t>11.4.2.2.1</w:t>
      </w:r>
      <w:r w:rsidRPr="00C6449B">
        <w:rPr>
          <w:rFonts w:eastAsia="Malgun Gothic"/>
        </w:rPr>
        <w:tab/>
        <w:t>General</w:t>
      </w:r>
      <w:bookmarkEnd w:id="2116"/>
      <w:bookmarkEnd w:id="2117"/>
      <w:bookmarkEnd w:id="2118"/>
      <w:bookmarkEnd w:id="2119"/>
      <w:bookmarkEnd w:id="2120"/>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2121" w:name="_Toc13079963"/>
      <w:bookmarkStart w:id="2122" w:name="_Toc29811452"/>
      <w:bookmarkStart w:id="2123" w:name="_Toc29811903"/>
      <w:bookmarkStart w:id="2124" w:name="_Toc37268407"/>
      <w:bookmarkStart w:id="2125" w:name="_Toc37268858"/>
      <w:r w:rsidRPr="00C6449B">
        <w:rPr>
          <w:rFonts w:eastAsia="Malgun Gothic"/>
        </w:rPr>
        <w:t>11.4.2.2.2</w:t>
      </w:r>
      <w:r w:rsidRPr="00C6449B">
        <w:rPr>
          <w:rFonts w:eastAsia="Malgun Gothic"/>
        </w:rPr>
        <w:tab/>
        <w:t>Minimum requirements</w:t>
      </w:r>
      <w:bookmarkEnd w:id="2121"/>
      <w:bookmarkEnd w:id="2122"/>
      <w:bookmarkEnd w:id="2123"/>
      <w:bookmarkEnd w:id="2124"/>
      <w:bookmarkEnd w:id="2125"/>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2126" w:name="_Toc13079964"/>
      <w:bookmarkStart w:id="2127" w:name="_Toc29811453"/>
      <w:bookmarkStart w:id="2128" w:name="_Toc29811904"/>
      <w:bookmarkStart w:id="2129" w:name="_Toc37268408"/>
      <w:bookmarkStart w:id="2130" w:name="_Toc37268859"/>
      <w:r w:rsidRPr="00C6449B">
        <w:lastRenderedPageBreak/>
        <w:t>Annex A (normative):</w:t>
      </w:r>
      <w:r w:rsidRPr="00C6449B">
        <w:br/>
        <w:t>Reference measurement channels</w:t>
      </w:r>
      <w:bookmarkEnd w:id="2126"/>
      <w:bookmarkEnd w:id="2127"/>
      <w:bookmarkEnd w:id="2128"/>
      <w:bookmarkEnd w:id="2129"/>
      <w:bookmarkEnd w:id="2130"/>
    </w:p>
    <w:p w14:paraId="4A34B10B" w14:textId="77777777" w:rsidR="00CF08D6" w:rsidRPr="00C6449B" w:rsidRDefault="00CF08D6" w:rsidP="00CF08D6">
      <w:pPr>
        <w:pStyle w:val="Heading1"/>
      </w:pPr>
      <w:bookmarkStart w:id="2131" w:name="_Toc13079965"/>
      <w:bookmarkStart w:id="2132" w:name="_Toc29811454"/>
      <w:bookmarkStart w:id="2133" w:name="_Toc29811905"/>
      <w:bookmarkStart w:id="2134" w:name="_Hlk500250341"/>
      <w:bookmarkStart w:id="2135" w:name="_Toc37268409"/>
      <w:bookmarkStart w:id="2136" w:name="_Toc37268860"/>
      <w:r w:rsidRPr="00C6449B">
        <w:t>A.1</w:t>
      </w:r>
      <w:r w:rsidRPr="00C6449B">
        <w:tab/>
        <w:t>Fixed Reference Channels for reference sensitivity level, ACS, in-band blocking, out-of-band blocking, receiver intermodulation and in-channel selectivity (QPSK, R=1/3)</w:t>
      </w:r>
      <w:bookmarkEnd w:id="2131"/>
      <w:bookmarkEnd w:id="2132"/>
      <w:bookmarkEnd w:id="2133"/>
      <w:bookmarkEnd w:id="2135"/>
      <w:bookmarkEnd w:id="2136"/>
    </w:p>
    <w:p w14:paraId="6278BDB3" w14:textId="77777777" w:rsidR="00CF08D6" w:rsidRPr="00C6449B" w:rsidRDefault="00CF08D6" w:rsidP="00CF08D6">
      <w:bookmarkStart w:id="2137" w:name="OLE_LINK15"/>
      <w:bookmarkStart w:id="2138"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2137"/>
      <w:bookmarkEnd w:id="2138"/>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2139" w:name="OLE_LINK11"/>
            <w:bookmarkStart w:id="2140" w:name="OLE_LINK12"/>
            <w:bookmarkStart w:id="2141"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2142" w:name="OLE_LINK32"/>
            <w:bookmarkStart w:id="2143" w:name="OLE_LINK33"/>
            <w:bookmarkStart w:id="2144" w:name="OLE_LINK34"/>
            <w:bookmarkStart w:id="2145" w:name="OLE_LINK40"/>
            <w:bookmarkStart w:id="2146" w:name="OLE_LINK41"/>
            <w:bookmarkStart w:id="2147" w:name="OLE_LINK42"/>
            <w:bookmarkStart w:id="2148" w:name="OLE_LINK43"/>
            <w:r w:rsidRPr="00C6449B">
              <w:rPr>
                <w:rFonts w:cs="Arial"/>
                <w:lang w:eastAsia="zh-CN"/>
              </w:rPr>
              <w:t>G-FR1-A1-1</w:t>
            </w:r>
            <w:bookmarkEnd w:id="2142"/>
            <w:bookmarkEnd w:id="2143"/>
            <w:bookmarkEnd w:id="2144"/>
            <w:bookmarkEnd w:id="2145"/>
            <w:bookmarkEnd w:id="2146"/>
            <w:bookmarkEnd w:id="2147"/>
            <w:bookmarkEnd w:id="2148"/>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2149" w:name="OLE_LINK19"/>
            <w:r w:rsidRPr="00C6449B">
              <w:rPr>
                <w:rFonts w:cs="Arial"/>
                <w:lang w:eastAsia="zh-CN"/>
              </w:rPr>
              <w:t>1</w:t>
            </w:r>
            <w:bookmarkEnd w:id="2149"/>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2150"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139"/>
      <w:bookmarkEnd w:id="2140"/>
      <w:bookmarkEnd w:id="2141"/>
      <w:bookmarkEnd w:id="2150"/>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2151"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7777777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151"/>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2152" w:name="_Toc13079966"/>
      <w:bookmarkStart w:id="2153" w:name="_Toc29811455"/>
      <w:bookmarkStart w:id="2154" w:name="_Toc29811906"/>
      <w:bookmarkStart w:id="2155" w:name="_Toc37268410"/>
      <w:bookmarkStart w:id="2156" w:name="_Toc37268861"/>
      <w:r w:rsidRPr="00C6449B">
        <w:t>A.2</w:t>
      </w:r>
      <w:r w:rsidRPr="00C6449B">
        <w:tab/>
        <w:t>Fixed Reference Channels for dynamic range (16QAM, R=2/3)</w:t>
      </w:r>
      <w:bookmarkEnd w:id="2152"/>
      <w:bookmarkEnd w:id="2153"/>
      <w:bookmarkEnd w:id="2154"/>
      <w:bookmarkEnd w:id="2155"/>
      <w:bookmarkEnd w:id="2156"/>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2157" w:name="OLE_LINK104"/>
            <w:bookmarkStart w:id="2158" w:name="OLE_LINK105"/>
            <w:r w:rsidRPr="00C6449B">
              <w:rPr>
                <w:rFonts w:cs="Arial"/>
                <w:lang w:eastAsia="zh-CN"/>
              </w:rPr>
              <w:t xml:space="preserve">slot </w:t>
            </w:r>
            <w:bookmarkEnd w:id="2157"/>
            <w:bookmarkEnd w:id="2158"/>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2159" w:name="_Hlk498674609"/>
            <w:bookmarkStart w:id="2160"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2159"/>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2161"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2161"/>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77777777"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bookmarkEnd w:id="2160"/>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2162" w:name="_Toc13079967"/>
      <w:bookmarkStart w:id="2163" w:name="_Toc29811456"/>
      <w:bookmarkStart w:id="2164" w:name="_Toc29811907"/>
      <w:bookmarkStart w:id="2165" w:name="_Toc37268411"/>
      <w:bookmarkStart w:id="2166" w:name="_Toc37268862"/>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2162"/>
      <w:bookmarkEnd w:id="2163"/>
      <w:bookmarkEnd w:id="2164"/>
      <w:bookmarkEnd w:id="2165"/>
      <w:bookmarkEnd w:id="2166"/>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2167" w:name="_Toc13079968"/>
      <w:bookmarkStart w:id="2168" w:name="_Toc29811457"/>
      <w:bookmarkStart w:id="2169" w:name="_Toc29811908"/>
      <w:bookmarkStart w:id="2170" w:name="_Toc37268412"/>
      <w:bookmarkStart w:id="2171" w:name="_Toc37268863"/>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2167"/>
      <w:bookmarkEnd w:id="2168"/>
      <w:bookmarkEnd w:id="2169"/>
      <w:bookmarkEnd w:id="2170"/>
      <w:bookmarkEnd w:id="2171"/>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2172"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2172"/>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2173"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w:t>
            </w:r>
            <w:r w:rsidRPr="00C6449B">
              <w:rPr>
                <w:lang w:eastAsia="zh-CN"/>
              </w:rPr>
              <w:t>lause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2174" w:name="_Toc13079969"/>
      <w:bookmarkStart w:id="2175" w:name="_Toc29811458"/>
      <w:bookmarkStart w:id="2176" w:name="_Toc29811909"/>
      <w:bookmarkStart w:id="2177" w:name="_Toc37268413"/>
      <w:bookmarkStart w:id="2178" w:name="_Toc37268864"/>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2174"/>
      <w:bookmarkEnd w:id="2175"/>
      <w:bookmarkEnd w:id="2176"/>
      <w:bookmarkEnd w:id="2177"/>
      <w:bookmarkEnd w:id="2178"/>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7777777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sub-clause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2179" w:name="_Toc13079970"/>
      <w:bookmarkStart w:id="2180" w:name="_Toc29811459"/>
      <w:bookmarkStart w:id="2181" w:name="_Toc29811910"/>
      <w:bookmarkStart w:id="2182" w:name="_Toc37268414"/>
      <w:bookmarkStart w:id="2183" w:name="_Toc37268865"/>
      <w:r w:rsidRPr="00C6449B">
        <w:t>A.6</w:t>
      </w:r>
      <w:r w:rsidRPr="00C6449B">
        <w:tab/>
        <w:t>PRACH Test preambles</w:t>
      </w:r>
      <w:bookmarkEnd w:id="2179"/>
      <w:bookmarkEnd w:id="2180"/>
      <w:bookmarkEnd w:id="2181"/>
      <w:bookmarkEnd w:id="2182"/>
      <w:bookmarkEnd w:id="2183"/>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2173"/>
    </w:tbl>
    <w:p w14:paraId="4FE83BA8" w14:textId="77777777" w:rsidR="00CF08D6" w:rsidRPr="00C6449B" w:rsidRDefault="00CF08D6" w:rsidP="00CF08D6">
      <w:pPr>
        <w:rPr>
          <w:lang w:eastAsia="zh-CN"/>
        </w:rPr>
      </w:pPr>
    </w:p>
    <w:bookmarkEnd w:id="2134"/>
    <w:p w14:paraId="1B456F6E" w14:textId="77777777" w:rsidR="00CF08D6" w:rsidRPr="00C6449B" w:rsidRDefault="00CF08D6" w:rsidP="00CF08D6">
      <w:pPr>
        <w:pStyle w:val="Heading8"/>
      </w:pPr>
      <w:r w:rsidRPr="00C6449B">
        <w:br w:type="page"/>
      </w:r>
      <w:bookmarkStart w:id="2184" w:name="_Toc13079971"/>
      <w:bookmarkStart w:id="2185" w:name="_Toc29811460"/>
      <w:bookmarkStart w:id="2186" w:name="_Toc29811911"/>
      <w:bookmarkStart w:id="2187" w:name="_Toc37268415"/>
      <w:bookmarkStart w:id="2188" w:name="_Toc37268866"/>
      <w:r w:rsidRPr="00C6449B">
        <w:lastRenderedPageBreak/>
        <w:t>Annex B (normative):</w:t>
      </w:r>
      <w:r w:rsidRPr="00C6449B">
        <w:br/>
        <w:t>Error Vector Magnitude (FR1)</w:t>
      </w:r>
      <w:bookmarkEnd w:id="2184"/>
      <w:bookmarkEnd w:id="2185"/>
      <w:bookmarkEnd w:id="2186"/>
      <w:bookmarkEnd w:id="2187"/>
      <w:bookmarkEnd w:id="2188"/>
    </w:p>
    <w:p w14:paraId="51D088CE" w14:textId="77777777" w:rsidR="00CF08D6" w:rsidRPr="00C6449B" w:rsidRDefault="00CF08D6" w:rsidP="00CF08D6">
      <w:pPr>
        <w:pStyle w:val="Heading1"/>
      </w:pPr>
      <w:bookmarkStart w:id="2189" w:name="_Toc13079972"/>
      <w:bookmarkStart w:id="2190" w:name="_Toc29811461"/>
      <w:bookmarkStart w:id="2191" w:name="_Toc29811912"/>
      <w:bookmarkStart w:id="2192" w:name="_Toc37268416"/>
      <w:bookmarkStart w:id="2193" w:name="_Toc37268867"/>
      <w:r w:rsidRPr="00C6449B">
        <w:t>B.1</w:t>
      </w:r>
      <w:r w:rsidRPr="00C6449B">
        <w:tab/>
        <w:t>Reference point for measurement</w:t>
      </w:r>
      <w:bookmarkEnd w:id="2189"/>
      <w:bookmarkEnd w:id="2190"/>
      <w:bookmarkEnd w:id="2191"/>
      <w:bookmarkEnd w:id="2192"/>
      <w:bookmarkEnd w:id="2193"/>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1" type="#_x0000_t75" style="width:6in;height:223.5pt" o:ole="">
            <v:imagedata r:id="rId52" o:title=""/>
          </v:shape>
          <o:OLEObject Type="Embed" ProgID="Word.Picture.8" ShapeID="_x0000_i1041" DrawAspect="Content" ObjectID="_1647881326" r:id="rId5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2194" w:name="_Toc13079973"/>
      <w:bookmarkStart w:id="2195" w:name="_Toc29811462"/>
      <w:bookmarkStart w:id="2196" w:name="_Toc29811913"/>
      <w:bookmarkStart w:id="2197" w:name="_Toc37268417"/>
      <w:bookmarkStart w:id="2198" w:name="_Toc37268868"/>
      <w:r w:rsidRPr="00C6449B">
        <w:t>B.2</w:t>
      </w:r>
      <w:r w:rsidRPr="00C6449B">
        <w:tab/>
        <w:t>Basic unit of measurement</w:t>
      </w:r>
      <w:bookmarkEnd w:id="2194"/>
      <w:bookmarkEnd w:id="2195"/>
      <w:bookmarkEnd w:id="2196"/>
      <w:bookmarkEnd w:id="2197"/>
      <w:bookmarkEnd w:id="2198"/>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2" type="#_x0000_t75" style="width:21.75pt;height:21.75pt" o:ole="">
            <v:imagedata r:id="rId54" o:title=""/>
          </v:shape>
          <o:OLEObject Type="Embed" ProgID="Equation.3" ShapeID="_x0000_i1042" DrawAspect="Content" ObjectID="_1647881327" r:id="rId5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3" type="#_x0000_t75" style="width:187.5pt;height:57.75pt" o:ole="">
            <v:imagedata r:id="rId56" o:title=""/>
          </v:shape>
          <o:OLEObject Type="Embed" ProgID="Equation.3" ShapeID="_x0000_i1043" DrawAspect="Content" ObjectID="_1647881328" r:id="rId5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4" type="#_x0000_t75" style="width:21.75pt;height:14.25pt" o:ole="">
            <v:imagedata r:id="rId58" o:title=""/>
          </v:shape>
          <o:OLEObject Type="Embed" ProgID="Equation.3" ShapeID="_x0000_i1044" DrawAspect="Content" ObjectID="_1647881329" r:id="rId59"/>
        </w:object>
      </w:r>
      <w:r w:rsidRPr="00C6449B">
        <w:t xml:space="preserve">is the set of subcarriers within the </w:t>
      </w:r>
      <w:r w:rsidRPr="00C6449B">
        <w:rPr>
          <w:position w:val="-10"/>
        </w:rPr>
        <w:object w:dxaOrig="480" w:dyaOrig="340" w14:anchorId="0F1E3D26">
          <v:shape id="_x0000_i1045" type="#_x0000_t75" style="width:21.75pt;height:14.25pt" o:ole="">
            <v:imagedata r:id="rId60" o:title=""/>
          </v:shape>
          <o:OLEObject Type="Embed" ProgID="Equation.3" ShapeID="_x0000_i1045" DrawAspect="Content" ObjectID="_1647881330" r:id="rId6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6" type="#_x0000_t75" style="width:29.25pt;height:14.25pt" o:ole="">
            <v:imagedata r:id="rId62" o:title=""/>
          </v:shape>
          <o:OLEObject Type="Embed" ProgID="Equation.3" ShapeID="_x0000_i1046" DrawAspect="Content" ObjectID="_1647881331" r:id="rId6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47" type="#_x0000_t75" style="width:36.75pt;height:14.25pt" o:ole="">
            <v:imagedata r:id="rId64" o:title=""/>
          </v:shape>
          <o:OLEObject Type="Embed" ProgID="Equation.3" ShapeID="_x0000_i1047" DrawAspect="Content" ObjectID="_1647881332" r:id="rId6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2199" w:name="_Toc13079974"/>
      <w:bookmarkStart w:id="2200" w:name="_Toc29811463"/>
      <w:bookmarkStart w:id="2201" w:name="_Toc29811914"/>
      <w:bookmarkStart w:id="2202" w:name="_Toc37268418"/>
      <w:bookmarkStart w:id="2203" w:name="_Toc37268869"/>
      <w:r w:rsidRPr="00C6449B">
        <w:lastRenderedPageBreak/>
        <w:t>B.3</w:t>
      </w:r>
      <w:r w:rsidRPr="00C6449B">
        <w:tab/>
        <w:t>Modified signal under test</w:t>
      </w:r>
      <w:bookmarkEnd w:id="2199"/>
      <w:bookmarkEnd w:id="2200"/>
      <w:bookmarkEnd w:id="2201"/>
      <w:bookmarkEnd w:id="2202"/>
      <w:bookmarkEnd w:id="2203"/>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48" type="#_x0000_t75" style="width:201.75pt;height:36.75pt" o:ole="">
            <v:imagedata r:id="rId66" o:title=""/>
          </v:shape>
          <o:OLEObject Type="Embed" ProgID="Equation.3" ShapeID="_x0000_i1048" DrawAspect="Content" ObjectID="_1647881333" r:id="rId6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49" type="#_x0000_t75" style="width:21.75pt;height:14.25pt" o:ole="">
            <v:imagedata r:id="rId68" o:title=""/>
          </v:shape>
          <o:OLEObject Type="Embed" ProgID="Equation.3" ShapeID="_x0000_i1049" DrawAspect="Content" ObjectID="_1647881334" r:id="rId6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0" type="#_x0000_t75" style="width:21.75pt;height:14.25pt" o:ole="" fillcolor="window">
            <v:imagedata r:id="rId70" o:title=""/>
          </v:shape>
          <o:OLEObject Type="Embed" ProgID="Equation.3" ShapeID="_x0000_i1050" DrawAspect="Content" ObjectID="_1647881335" r:id="rId7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1" type="#_x0000_t75" style="width:21.75pt;height:21.75pt" o:ole="" fillcolor="window">
            <v:imagedata r:id="rId72" o:title=""/>
          </v:shape>
          <o:OLEObject Type="Embed" ProgID="Equation.3" ShapeID="_x0000_i1051" DrawAspect="Content" ObjectID="_1647881336" r:id="rId7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2" type="#_x0000_t75" style="width:29.25pt;height:14.25pt" o:ole="" fillcolor="window">
            <v:imagedata r:id="rId74" o:title=""/>
          </v:shape>
          <o:OLEObject Type="Embed" ProgID="Equation.3" ShapeID="_x0000_i1052" DrawAspect="Content" ObjectID="_1647881337" r:id="rId7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3" type="#_x0000_t75" style="width:29.25pt;height:14.25pt" o:ole="" fillcolor="window">
            <v:imagedata r:id="rId76" o:title=""/>
          </v:shape>
          <o:OLEObject Type="Embed" ProgID="Equation.3" ShapeID="_x0000_i1053" DrawAspect="Content" ObjectID="_1647881338" r:id="rId7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2204" w:name="_Toc13079975"/>
      <w:bookmarkStart w:id="2205" w:name="_Toc29811464"/>
      <w:bookmarkStart w:id="2206" w:name="_Toc29811915"/>
      <w:bookmarkStart w:id="2207" w:name="_Toc37268419"/>
      <w:bookmarkStart w:id="2208" w:name="_Toc37268870"/>
      <w:r w:rsidRPr="00C6449B">
        <w:t>B.4</w:t>
      </w:r>
      <w:r w:rsidRPr="00C6449B">
        <w:tab/>
        <w:t>Estimation of frequency offset</w:t>
      </w:r>
      <w:bookmarkEnd w:id="2204"/>
      <w:bookmarkEnd w:id="2205"/>
      <w:bookmarkEnd w:id="2206"/>
      <w:bookmarkEnd w:id="2207"/>
      <w:bookmarkEnd w:id="2208"/>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4" type="#_x0000_t75" style="width:21.75pt;height:21.75pt" o:ole="" fillcolor="window">
            <v:imagedata r:id="rId72" o:title=""/>
          </v:shape>
          <o:OLEObject Type="Embed" ProgID="Equation.3" ShapeID="_x0000_i1054" DrawAspect="Content" ObjectID="_1647881339" r:id="rId78"/>
        </w:object>
      </w:r>
      <w:r w:rsidRPr="00C6449B">
        <w:t xml:space="preserve"> shall be 1 slot.</w:t>
      </w:r>
    </w:p>
    <w:p w14:paraId="74465A31" w14:textId="77777777" w:rsidR="00CF08D6" w:rsidRPr="00C6449B" w:rsidRDefault="00CF08D6" w:rsidP="00CF08D6">
      <w:pPr>
        <w:pStyle w:val="Heading1"/>
      </w:pPr>
      <w:bookmarkStart w:id="2209" w:name="_Toc13079976"/>
      <w:bookmarkStart w:id="2210" w:name="_Toc29811465"/>
      <w:bookmarkStart w:id="2211" w:name="_Toc29811916"/>
      <w:bookmarkStart w:id="2212" w:name="_Toc37268420"/>
      <w:bookmarkStart w:id="2213" w:name="_Toc37268871"/>
      <w:r w:rsidRPr="00C6449B">
        <w:t>B.5</w:t>
      </w:r>
      <w:r w:rsidRPr="00C6449B">
        <w:tab/>
        <w:t>Estimation of time offset</w:t>
      </w:r>
      <w:bookmarkEnd w:id="2209"/>
      <w:bookmarkEnd w:id="2210"/>
      <w:bookmarkEnd w:id="2211"/>
      <w:bookmarkEnd w:id="2212"/>
      <w:bookmarkEnd w:id="2213"/>
    </w:p>
    <w:p w14:paraId="49FEF399" w14:textId="77777777" w:rsidR="00CF08D6" w:rsidRPr="00C6449B" w:rsidRDefault="00CF08D6" w:rsidP="00CF08D6">
      <w:pPr>
        <w:pStyle w:val="Heading2"/>
      </w:pPr>
      <w:bookmarkStart w:id="2214" w:name="_Toc13079977"/>
      <w:bookmarkStart w:id="2215" w:name="_Toc29811466"/>
      <w:bookmarkStart w:id="2216" w:name="_Toc29811917"/>
      <w:bookmarkStart w:id="2217" w:name="_Toc37268421"/>
      <w:bookmarkStart w:id="2218" w:name="_Toc37268872"/>
      <w:r w:rsidRPr="00C6449B">
        <w:t>B.5.1</w:t>
      </w:r>
      <w:r w:rsidRPr="00C6449B">
        <w:tab/>
        <w:t>General</w:t>
      </w:r>
      <w:bookmarkEnd w:id="2214"/>
      <w:bookmarkEnd w:id="2215"/>
      <w:bookmarkEnd w:id="2216"/>
      <w:bookmarkEnd w:id="2217"/>
      <w:bookmarkEnd w:id="2218"/>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5" type="#_x0000_t75" style="width:21.75pt;height:14.25pt" o:ole="" fillcolor="window">
            <v:imagedata r:id="rId70" o:title=""/>
          </v:shape>
          <o:OLEObject Type="Embed" ProgID="Equation.3" ShapeID="_x0000_i1055" DrawAspect="Content" ObjectID="_1647881340" r:id="rId7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6" type="#_x0000_t75" style="width:21.75pt;height:14.25pt" o:ole="" fillcolor="window">
            <v:imagedata r:id="rId80" o:title=""/>
          </v:shape>
          <o:OLEObject Type="Embed" ProgID="Equation.3" ShapeID="_x0000_i1056" DrawAspect="Content" ObjectID="_1647881341" r:id="rId8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57" type="#_x0000_t75" style="width:21.75pt;height:14.25pt" o:ole="" fillcolor="window">
            <v:imagedata r:id="rId80" o:title=""/>
          </v:shape>
          <o:OLEObject Type="Embed" ProgID="Equation.3" ShapeID="_x0000_i1057" DrawAspect="Content" ObjectID="_1647881342" r:id="rId8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58" type="#_x0000_t75" style="width:21.75pt;height:14.25pt" o:ole="" fillcolor="window">
            <v:imagedata r:id="rId83" o:title=""/>
          </v:shape>
          <o:OLEObject Type="Embed" ProgID="Equation.3" ShapeID="_x0000_i1058" DrawAspect="Content" ObjectID="_1647881343" r:id="rId8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59" type="#_x0000_t75" style="width:101.25pt;height:36.75pt" o:ole="" fillcolor="window">
            <v:imagedata r:id="rId85" o:title=""/>
          </v:shape>
          <o:OLEObject Type="Embed" ProgID="Equation.3" ShapeID="_x0000_i1059" DrawAspect="Content" ObjectID="_1647881344" r:id="rId8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0" type="#_x0000_t75" style="width:79.5pt;height:36.75pt" o:ole="" fillcolor="window">
            <v:imagedata r:id="rId87" o:title=""/>
          </v:shape>
          <o:OLEObject Type="Embed" ProgID="Equation.3" ShapeID="_x0000_i1060" DrawAspect="Content" ObjectID="_1647881345" r:id="rId88"/>
        </w:object>
      </w:r>
      <w:r w:rsidRPr="00C6449B">
        <w:t xml:space="preserve"> where </w:t>
      </w:r>
      <w:r w:rsidRPr="00C6449B">
        <w:rPr>
          <w:position w:val="-6"/>
        </w:rPr>
        <w:object w:dxaOrig="600" w:dyaOrig="279" w14:anchorId="28FCF0AB">
          <v:shape id="_x0000_i1061" type="#_x0000_t75" style="width:29.25pt;height:14.25pt" o:ole="" fillcolor="window">
            <v:imagedata r:id="rId89" o:title=""/>
          </v:shape>
          <o:OLEObject Type="Embed" ProgID="Equation.3" ShapeID="_x0000_i1061" DrawAspect="Content" ObjectID="_1647881346" r:id="rId90"/>
        </w:object>
      </w:r>
      <w:r w:rsidRPr="00C6449B">
        <w:t xml:space="preserve"> if </w:t>
      </w:r>
      <w:r w:rsidRPr="00C6449B">
        <w:rPr>
          <w:i/>
        </w:rPr>
        <w:t>W</w:t>
      </w:r>
      <w:r w:rsidRPr="00C6449B">
        <w:t xml:space="preserve"> is odd and </w:t>
      </w:r>
      <w:r w:rsidRPr="00C6449B">
        <w:rPr>
          <w:position w:val="-6"/>
        </w:rPr>
        <w:object w:dxaOrig="560" w:dyaOrig="279" w14:anchorId="0AA98EB1">
          <v:shape id="_x0000_i1062" type="#_x0000_t75" style="width:29.25pt;height:14.25pt" o:ole="" fillcolor="window">
            <v:imagedata r:id="rId91" o:title=""/>
          </v:shape>
          <o:OLEObject Type="Embed" ProgID="Equation.3" ShapeID="_x0000_i1062" DrawAspect="Content" ObjectID="_1647881347" r:id="rId9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2219" w:name="_Toc13079978"/>
      <w:bookmarkStart w:id="2220" w:name="_Toc29811467"/>
      <w:bookmarkStart w:id="2221" w:name="_Toc29811918"/>
      <w:bookmarkStart w:id="2222" w:name="_Toc37268422"/>
      <w:bookmarkStart w:id="2223" w:name="_Toc37268873"/>
      <w:r w:rsidRPr="00C6449B">
        <w:lastRenderedPageBreak/>
        <w:t>B.5.2</w:t>
      </w:r>
      <w:r w:rsidRPr="00C6449B">
        <w:tab/>
        <w:t>Window length</w:t>
      </w:r>
      <w:bookmarkEnd w:id="2219"/>
      <w:bookmarkEnd w:id="2220"/>
      <w:bookmarkEnd w:id="2221"/>
      <w:bookmarkEnd w:id="2222"/>
      <w:bookmarkEnd w:id="2223"/>
    </w:p>
    <w:p w14:paraId="03A9FD05" w14:textId="77777777" w:rsidR="00CF08D6" w:rsidRPr="00C6449B" w:rsidRDefault="00CF08D6" w:rsidP="00CF08D6">
      <w:bookmarkStart w:id="2224"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2225" w:name="_Toc13079979"/>
      <w:bookmarkStart w:id="2226" w:name="_Toc29811468"/>
      <w:bookmarkStart w:id="2227" w:name="_Toc29811919"/>
      <w:bookmarkStart w:id="2228" w:name="_Toc37268423"/>
      <w:bookmarkStart w:id="2229" w:name="_Toc37268874"/>
      <w:bookmarkEnd w:id="2224"/>
      <w:r w:rsidRPr="00C6449B">
        <w:t>B.6</w:t>
      </w:r>
      <w:r w:rsidRPr="00C6449B">
        <w:tab/>
        <w:t>Estimation of TX chain amplitude and frequency response parameters</w:t>
      </w:r>
      <w:bookmarkEnd w:id="2225"/>
      <w:bookmarkEnd w:id="2226"/>
      <w:bookmarkEnd w:id="2227"/>
      <w:bookmarkEnd w:id="2228"/>
      <w:bookmarkEnd w:id="2229"/>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3F4AF398" w14:textId="77777777" w:rsidR="00CF08D6" w:rsidRPr="00C6449B" w:rsidRDefault="00CF08D6" w:rsidP="00CF08D6">
      <w:pPr>
        <w:pStyle w:val="TH"/>
      </w:pPr>
      <w:r w:rsidRPr="00C6449B">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C6449B" w:rsidRDefault="00CF08D6" w:rsidP="00CF08D6">
      <w:pPr>
        <w:pStyle w:val="TF"/>
      </w:pPr>
      <w:r w:rsidRPr="00C6449B">
        <w:t>Figure B.6-1: Reference subcarrier smoothing in the frequency domain</w:t>
      </w:r>
    </w:p>
    <w:p w14:paraId="1748808D" w14:textId="77777777" w:rsidR="00CF08D6" w:rsidRPr="00C6449B" w:rsidRDefault="00CF08D6" w:rsidP="00CF08D6"/>
    <w:p w14:paraId="53786AE0" w14:textId="77777777" w:rsidR="00CF08D6" w:rsidRPr="00C6449B" w:rsidRDefault="00CF08D6" w:rsidP="00CF08D6">
      <w:pPr>
        <w:pStyle w:val="Heading1"/>
        <w:rPr>
          <w:lang w:eastAsia="en-CA"/>
        </w:rPr>
      </w:pPr>
      <w:bookmarkStart w:id="2230" w:name="_Toc13079980"/>
      <w:bookmarkStart w:id="2231" w:name="_Toc29811469"/>
      <w:bookmarkStart w:id="2232" w:name="_Toc29811920"/>
      <w:bookmarkStart w:id="2233" w:name="_Toc37268424"/>
      <w:bookmarkStart w:id="2234" w:name="_Toc37268875"/>
      <w:r w:rsidRPr="00C6449B">
        <w:rPr>
          <w:lang w:eastAsia="en-CA"/>
        </w:rPr>
        <w:t>B.7</w:t>
      </w:r>
      <w:r w:rsidRPr="00C6449B">
        <w:rPr>
          <w:lang w:eastAsia="en-CA"/>
        </w:rPr>
        <w:tab/>
        <w:t>Averaged EVM</w:t>
      </w:r>
      <w:bookmarkEnd w:id="2230"/>
      <w:bookmarkEnd w:id="2231"/>
      <w:bookmarkEnd w:id="2232"/>
      <w:bookmarkEnd w:id="2233"/>
      <w:bookmarkEnd w:id="2234"/>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lastRenderedPageBreak/>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64353C"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64353C"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64353C"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64353C"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64353C"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2235" w:name="_Toc13079981"/>
      <w:bookmarkStart w:id="2236" w:name="_Toc29811470"/>
      <w:bookmarkStart w:id="2237" w:name="_Toc29811921"/>
      <w:bookmarkStart w:id="2238" w:name="_Hlk500338155"/>
      <w:bookmarkStart w:id="2239" w:name="_Toc37268425"/>
      <w:bookmarkStart w:id="2240" w:name="_Toc37268876"/>
      <w:r w:rsidRPr="00C6449B">
        <w:rPr>
          <w:lang w:eastAsia="en-CA"/>
        </w:rPr>
        <w:lastRenderedPageBreak/>
        <w:t xml:space="preserve">Annex C (normative): </w:t>
      </w:r>
      <w:r w:rsidRPr="00C6449B">
        <w:rPr>
          <w:lang w:eastAsia="en-CA"/>
        </w:rPr>
        <w:br/>
        <w:t>Error Vector Magnitude (FR2)</w:t>
      </w:r>
      <w:bookmarkEnd w:id="2235"/>
      <w:bookmarkEnd w:id="2236"/>
      <w:bookmarkEnd w:id="2237"/>
      <w:bookmarkEnd w:id="2239"/>
      <w:bookmarkEnd w:id="2240"/>
    </w:p>
    <w:p w14:paraId="375D0C74" w14:textId="77777777" w:rsidR="00CF08D6" w:rsidRPr="00C6449B" w:rsidRDefault="00CF08D6" w:rsidP="00CF08D6">
      <w:pPr>
        <w:pStyle w:val="Heading1"/>
        <w:rPr>
          <w:lang w:eastAsia="en-CA"/>
        </w:rPr>
      </w:pPr>
      <w:bookmarkStart w:id="2241" w:name="_Toc13079982"/>
      <w:bookmarkStart w:id="2242" w:name="_Toc29811471"/>
      <w:bookmarkStart w:id="2243" w:name="_Toc29811922"/>
      <w:bookmarkStart w:id="2244" w:name="_Toc37268426"/>
      <w:bookmarkStart w:id="2245" w:name="_Toc37268877"/>
      <w:r w:rsidRPr="00C6449B">
        <w:rPr>
          <w:lang w:eastAsia="en-CA"/>
        </w:rPr>
        <w:t>C.1</w:t>
      </w:r>
      <w:r w:rsidRPr="00C6449B">
        <w:rPr>
          <w:lang w:eastAsia="en-CA"/>
        </w:rPr>
        <w:tab/>
        <w:t>Reference point for measurement</w:t>
      </w:r>
      <w:bookmarkEnd w:id="2241"/>
      <w:bookmarkEnd w:id="2242"/>
      <w:bookmarkEnd w:id="2243"/>
      <w:bookmarkEnd w:id="2244"/>
      <w:bookmarkEnd w:id="2245"/>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2246" w:name="_MON_1583318472"/>
    <w:bookmarkEnd w:id="2246"/>
    <w:p w14:paraId="10CBBEFF" w14:textId="77777777" w:rsidR="00CF08D6" w:rsidRPr="00C6449B" w:rsidRDefault="00CF08D6" w:rsidP="00CF08D6">
      <w:pPr>
        <w:jc w:val="center"/>
      </w:pPr>
      <w:r w:rsidRPr="00C6449B">
        <w:object w:dxaOrig="9720" w:dyaOrig="5051" w14:anchorId="25D3C31E">
          <v:shape id="_x0000_i1063" type="#_x0000_t75" style="width:381.75pt;height:201.75pt" o:ole="">
            <v:imagedata r:id="rId114" o:title=""/>
          </v:shape>
          <o:OLEObject Type="Embed" ProgID="Word.Picture.8" ShapeID="_x0000_i1063" DrawAspect="Content" ObjectID="_1647881348" r:id="rId115"/>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2247" w:name="_Toc13079983"/>
      <w:bookmarkStart w:id="2248" w:name="_Toc29811472"/>
      <w:bookmarkStart w:id="2249" w:name="_Toc29811923"/>
      <w:bookmarkStart w:id="2250" w:name="_Toc37268427"/>
      <w:bookmarkStart w:id="2251" w:name="_Toc37268878"/>
      <w:r w:rsidRPr="00C6449B">
        <w:rPr>
          <w:lang w:eastAsia="en-CA"/>
        </w:rPr>
        <w:t>C.2</w:t>
      </w:r>
      <w:r w:rsidRPr="00C6449B">
        <w:rPr>
          <w:lang w:eastAsia="en-CA"/>
        </w:rPr>
        <w:tab/>
        <w:t>Basic unit of measurement</w:t>
      </w:r>
      <w:bookmarkEnd w:id="2247"/>
      <w:bookmarkEnd w:id="2248"/>
      <w:bookmarkEnd w:id="2249"/>
      <w:bookmarkEnd w:id="2250"/>
      <w:bookmarkEnd w:id="2251"/>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4" type="#_x0000_t75" style="width:21.75pt;height:21.75pt" o:ole="">
            <v:imagedata r:id="rId54" o:title=""/>
          </v:shape>
          <o:OLEObject Type="Embed" ProgID="Equation.3" ShapeID="_x0000_i1064" DrawAspect="Content" ObjectID="_1647881349" r:id="rId116"/>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5" type="#_x0000_t75" style="width:187.5pt;height:57.75pt" o:ole="">
            <v:imagedata r:id="rId56" o:title=""/>
          </v:shape>
          <o:OLEObject Type="Embed" ProgID="Equation.3" ShapeID="_x0000_i1065" DrawAspect="Content" ObjectID="_1647881350" r:id="rId117"/>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66" type="#_x0000_t75" style="width:6.75pt;height:14.25pt" o:ole="">
            <v:imagedata r:id="rId118" o:title=""/>
          </v:shape>
          <o:OLEObject Type="Embed" ProgID="Equation.3" ShapeID="_x0000_i1066" DrawAspect="Content" ObjectID="_1647881351" r:id="rId119"/>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67" type="#_x0000_t75" style="width:21.75pt;height:14.25pt" o:ole="">
            <v:imagedata r:id="rId58" o:title=""/>
          </v:shape>
          <o:OLEObject Type="Embed" ProgID="Equation.3" ShapeID="_x0000_i1067" DrawAspect="Content" ObjectID="_1647881352" r:id="rId120"/>
        </w:object>
      </w:r>
      <w:r w:rsidRPr="00C6449B">
        <w:rPr>
          <w:lang w:eastAsia="ko-KR"/>
        </w:rPr>
        <w:t xml:space="preserve">is the set of subcarriers within the </w:t>
      </w:r>
      <w:r w:rsidRPr="00C6449B">
        <w:rPr>
          <w:position w:val="-10"/>
          <w:lang w:eastAsia="ko-KR"/>
        </w:rPr>
        <w:object w:dxaOrig="480" w:dyaOrig="340" w14:anchorId="63C94932">
          <v:shape id="_x0000_i1068" type="#_x0000_t75" style="width:21.75pt;height:14.25pt" o:ole="">
            <v:imagedata r:id="rId60" o:title=""/>
          </v:shape>
          <o:OLEObject Type="Embed" ProgID="Equation.3" ShapeID="_x0000_i1068" DrawAspect="Content" ObjectID="_1647881353" r:id="rId121"/>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69" type="#_x0000_t75" style="width:29.25pt;height:14.25pt" o:ole="">
            <v:imagedata r:id="rId62" o:title=""/>
          </v:shape>
          <o:OLEObject Type="Embed" ProgID="Equation.3" ShapeID="_x0000_i1069" DrawAspect="Content" ObjectID="_1647881354" r:id="rId122"/>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0" type="#_x0000_t75" style="width:36.75pt;height:14.25pt" o:ole="">
            <v:imagedata r:id="rId64" o:title=""/>
          </v:shape>
          <o:OLEObject Type="Embed" ProgID="Equation.3" ShapeID="_x0000_i1070" DrawAspect="Content" ObjectID="_1647881355" r:id="rId123"/>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2252" w:name="_Toc13079984"/>
      <w:bookmarkStart w:id="2253" w:name="_Toc29811473"/>
      <w:bookmarkStart w:id="2254" w:name="_Toc29811924"/>
      <w:bookmarkStart w:id="2255" w:name="_Toc37268428"/>
      <w:bookmarkStart w:id="2256" w:name="_Toc37268879"/>
      <w:r w:rsidRPr="00C6449B">
        <w:rPr>
          <w:lang w:eastAsia="en-CA"/>
        </w:rPr>
        <w:lastRenderedPageBreak/>
        <w:t>C.3</w:t>
      </w:r>
      <w:r w:rsidRPr="00C6449B">
        <w:rPr>
          <w:lang w:eastAsia="en-CA"/>
        </w:rPr>
        <w:tab/>
        <w:t>Modified signal under test</w:t>
      </w:r>
      <w:bookmarkEnd w:id="2252"/>
      <w:bookmarkEnd w:id="2253"/>
      <w:bookmarkEnd w:id="2254"/>
      <w:bookmarkEnd w:id="2255"/>
      <w:bookmarkEnd w:id="2256"/>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1" type="#_x0000_t75" style="width:201.75pt;height:36.75pt" o:ole="">
            <v:imagedata r:id="rId66" o:title=""/>
          </v:shape>
          <o:OLEObject Type="Embed" ProgID="Equation.3" ShapeID="_x0000_i1071" DrawAspect="Content" ObjectID="_1647881356" r:id="rId124"/>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2" type="#_x0000_t75" style="width:21.75pt;height:14.25pt" o:ole="">
            <v:imagedata r:id="rId68" o:title=""/>
          </v:shape>
          <o:OLEObject Type="Embed" ProgID="Equation.3" ShapeID="_x0000_i1072" DrawAspect="Content" ObjectID="_1647881357" r:id="rId125"/>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3" type="#_x0000_t75" style="width:21.75pt;height:14.25pt" o:ole="" fillcolor="window">
            <v:imagedata r:id="rId70" o:title=""/>
          </v:shape>
          <o:OLEObject Type="Embed" ProgID="Equation.3" ShapeID="_x0000_i1073" DrawAspect="Content" ObjectID="_1647881358" r:id="rId126"/>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4" type="#_x0000_t75" style="width:21.75pt;height:21.75pt" o:ole="" fillcolor="window">
            <v:imagedata r:id="rId72" o:title=""/>
          </v:shape>
          <o:OLEObject Type="Embed" ProgID="Equation.3" ShapeID="_x0000_i1074" DrawAspect="Content" ObjectID="_1647881359" r:id="rId127"/>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5" type="#_x0000_t75" style="width:29.25pt;height:14.25pt" o:ole="" fillcolor="window">
            <v:imagedata r:id="rId74" o:title=""/>
          </v:shape>
          <o:OLEObject Type="Embed" ProgID="Equation.3" ShapeID="_x0000_i1075" DrawAspect="Content" ObjectID="_1647881360" r:id="rId128"/>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76" type="#_x0000_t75" style="width:29.25pt;height:14.25pt" o:ole="" fillcolor="window">
            <v:imagedata r:id="rId76" o:title=""/>
          </v:shape>
          <o:OLEObject Type="Embed" ProgID="Equation.3" ShapeID="_x0000_i1076" DrawAspect="Content" ObjectID="_1647881361" r:id="rId129"/>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2257" w:name="_Toc13079985"/>
      <w:bookmarkStart w:id="2258" w:name="_Toc29811474"/>
      <w:bookmarkStart w:id="2259" w:name="_Toc29811925"/>
      <w:bookmarkStart w:id="2260" w:name="_Toc37268429"/>
      <w:bookmarkStart w:id="2261" w:name="_Toc37268880"/>
      <w:r w:rsidRPr="00C6449B">
        <w:rPr>
          <w:lang w:eastAsia="en-CA"/>
        </w:rPr>
        <w:t>C.4</w:t>
      </w:r>
      <w:r w:rsidRPr="00C6449B">
        <w:rPr>
          <w:lang w:eastAsia="en-CA"/>
        </w:rPr>
        <w:tab/>
        <w:t>Estimation of frequency offset</w:t>
      </w:r>
      <w:bookmarkEnd w:id="2257"/>
      <w:bookmarkEnd w:id="2258"/>
      <w:bookmarkEnd w:id="2259"/>
      <w:bookmarkEnd w:id="2260"/>
      <w:bookmarkEnd w:id="2261"/>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77" type="#_x0000_t75" style="width:21.75pt;height:21.75pt" o:ole="" fillcolor="window">
            <v:imagedata r:id="rId72" o:title=""/>
          </v:shape>
          <o:OLEObject Type="Embed" ProgID="Equation.3" ShapeID="_x0000_i1077" DrawAspect="Content" ObjectID="_1647881362" r:id="rId130"/>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2262" w:name="_Toc13079986"/>
      <w:bookmarkStart w:id="2263" w:name="_Toc29811475"/>
      <w:bookmarkStart w:id="2264" w:name="_Toc29811926"/>
      <w:bookmarkStart w:id="2265" w:name="_Toc37268430"/>
      <w:bookmarkStart w:id="2266" w:name="_Toc37268881"/>
      <w:r w:rsidRPr="00C6449B">
        <w:rPr>
          <w:lang w:eastAsia="en-CA"/>
        </w:rPr>
        <w:t>C.5</w:t>
      </w:r>
      <w:r w:rsidRPr="00C6449B">
        <w:rPr>
          <w:lang w:eastAsia="en-CA"/>
        </w:rPr>
        <w:tab/>
        <w:t>Estimation of time offset</w:t>
      </w:r>
      <w:bookmarkEnd w:id="2262"/>
      <w:bookmarkEnd w:id="2263"/>
      <w:bookmarkEnd w:id="2264"/>
      <w:bookmarkEnd w:id="2265"/>
      <w:bookmarkEnd w:id="2266"/>
    </w:p>
    <w:p w14:paraId="28663374" w14:textId="77777777" w:rsidR="00CF08D6" w:rsidRPr="00C6449B" w:rsidRDefault="00CF08D6" w:rsidP="00CF08D6">
      <w:pPr>
        <w:pStyle w:val="Heading2"/>
      </w:pPr>
      <w:bookmarkStart w:id="2267" w:name="_Toc13079987"/>
      <w:bookmarkStart w:id="2268" w:name="_Toc29811476"/>
      <w:bookmarkStart w:id="2269" w:name="_Toc29811927"/>
      <w:bookmarkStart w:id="2270" w:name="_Toc37268431"/>
      <w:bookmarkStart w:id="2271" w:name="_Toc37268882"/>
      <w:r w:rsidRPr="00C6449B">
        <w:t>C.5.1</w:t>
      </w:r>
      <w:r w:rsidRPr="00C6449B">
        <w:tab/>
        <w:t>General</w:t>
      </w:r>
      <w:bookmarkEnd w:id="2267"/>
      <w:bookmarkEnd w:id="2268"/>
      <w:bookmarkEnd w:id="2269"/>
      <w:bookmarkEnd w:id="2270"/>
      <w:bookmarkEnd w:id="2271"/>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78" type="#_x0000_t75" style="width:21.75pt;height:14.25pt" o:ole="" fillcolor="window">
            <v:imagedata r:id="rId70" o:title=""/>
          </v:shape>
          <o:OLEObject Type="Embed" ProgID="Equation.3" ShapeID="_x0000_i1078" DrawAspect="Content" ObjectID="_1647881363" r:id="rId131"/>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79" type="#_x0000_t75" style="width:21.75pt;height:14.25pt" o:ole="" fillcolor="window">
            <v:imagedata r:id="rId80" o:title=""/>
          </v:shape>
          <o:OLEObject Type="Embed" ProgID="Equation.3" ShapeID="_x0000_i1079" DrawAspect="Content" ObjectID="_1647881364" r:id="rId132"/>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0" type="#_x0000_t75" style="width:14.25pt;height:14.25pt" o:ole="">
            <v:imagedata r:id="rId133" o:title=""/>
          </v:shape>
          <o:OLEObject Type="Embed" ProgID="Equation.3" ShapeID="_x0000_i1080" DrawAspect="Content" ObjectID="_1647881365" r:id="rId134"/>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1" type="#_x0000_t75" style="width:14.25pt;height:14.25pt" o:ole="">
            <v:imagedata r:id="rId133" o:title=""/>
          </v:shape>
          <o:OLEObject Type="Embed" ProgID="Equation.3" ShapeID="_x0000_i1081" DrawAspect="Content" ObjectID="_1647881366" r:id="rId135"/>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2" type="#_x0000_t75" style="width:21.75pt;height:14.25pt" o:ole="" fillcolor="window">
            <v:imagedata r:id="rId80" o:title=""/>
          </v:shape>
          <o:OLEObject Type="Embed" ProgID="Equation.3" ShapeID="_x0000_i1082" DrawAspect="Content" ObjectID="_1647881367" r:id="rId136"/>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3" type="#_x0000_t75" style="width:14.25pt;height:14.25pt" o:ole="">
            <v:imagedata r:id="rId133" o:title=""/>
          </v:shape>
          <o:OLEObject Type="Embed" ProgID="Equation.3" ShapeID="_x0000_i1083" DrawAspect="Content" ObjectID="_1647881368" r:id="rId137"/>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4" type="#_x0000_t75" style="width:21.75pt;height:14.25pt" o:ole="" fillcolor="window">
            <v:imagedata r:id="rId83" o:title=""/>
          </v:shape>
          <o:OLEObject Type="Embed" ProgID="Equation.3" ShapeID="_x0000_i1084" DrawAspect="Content" ObjectID="_1647881369" r:id="rId138"/>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5" type="#_x0000_t75" style="width:101.25pt;height:36.75pt" o:ole="" fillcolor="window">
            <v:imagedata r:id="rId85" o:title=""/>
          </v:shape>
          <o:OLEObject Type="Embed" ProgID="Equation.3" ShapeID="_x0000_i1085" DrawAspect="Content" ObjectID="_1647881370" r:id="rId139"/>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86" type="#_x0000_t75" style="width:78.75pt;height:36.75pt" o:ole="" fillcolor="window">
            <v:imagedata r:id="rId87" o:title=""/>
          </v:shape>
          <o:OLEObject Type="Embed" ProgID="Equation.3" ShapeID="_x0000_i1086" DrawAspect="Content" ObjectID="_1647881371" r:id="rId140"/>
        </w:object>
      </w:r>
      <w:r w:rsidRPr="00C6449B">
        <w:rPr>
          <w:lang w:eastAsia="ko-KR"/>
        </w:rPr>
        <w:t xml:space="preserve"> where </w:t>
      </w:r>
      <w:r w:rsidRPr="00C6449B">
        <w:rPr>
          <w:position w:val="-6"/>
          <w:lang w:eastAsia="ko-KR"/>
        </w:rPr>
        <w:object w:dxaOrig="600" w:dyaOrig="279" w14:anchorId="56E96D91">
          <v:shape id="_x0000_i1087" type="#_x0000_t75" style="width:29.25pt;height:14.25pt" o:ole="" fillcolor="window">
            <v:imagedata r:id="rId89" o:title=""/>
          </v:shape>
          <o:OLEObject Type="Embed" ProgID="Equation.3" ShapeID="_x0000_i1087" DrawAspect="Content" ObjectID="_1647881372" r:id="rId141"/>
        </w:object>
      </w:r>
      <w:r w:rsidRPr="00C6449B">
        <w:rPr>
          <w:lang w:eastAsia="ko-KR"/>
        </w:rPr>
        <w:t xml:space="preserve"> if </w:t>
      </w:r>
      <w:r w:rsidRPr="00C6449B">
        <w:rPr>
          <w:position w:val="-6"/>
          <w:lang w:eastAsia="ko-KR"/>
        </w:rPr>
        <w:object w:dxaOrig="279" w:dyaOrig="279" w14:anchorId="541D3EE6">
          <v:shape id="_x0000_i1088" type="#_x0000_t75" style="width:14.25pt;height:14.25pt" o:ole="">
            <v:imagedata r:id="rId142" o:title=""/>
          </v:shape>
          <o:OLEObject Type="Embed" ProgID="Equation.3" ShapeID="_x0000_i1088" DrawAspect="Content" ObjectID="_1647881373" r:id="rId143"/>
        </w:object>
      </w:r>
      <w:r w:rsidRPr="00C6449B">
        <w:rPr>
          <w:lang w:eastAsia="ko-KR"/>
        </w:rPr>
        <w:t xml:space="preserve"> is odd and </w:t>
      </w:r>
      <w:r w:rsidRPr="00C6449B">
        <w:rPr>
          <w:position w:val="-6"/>
          <w:lang w:eastAsia="ko-KR"/>
        </w:rPr>
        <w:object w:dxaOrig="560" w:dyaOrig="279" w14:anchorId="0102D4A0">
          <v:shape id="_x0000_i1089" type="#_x0000_t75" style="width:29.25pt;height:14.25pt" o:ole="" fillcolor="window">
            <v:imagedata r:id="rId91" o:title=""/>
          </v:shape>
          <o:OLEObject Type="Embed" ProgID="Equation.3" ShapeID="_x0000_i1089" DrawAspect="Content" ObjectID="_1647881374" r:id="rId144"/>
        </w:object>
      </w:r>
      <w:r w:rsidRPr="00C6449B">
        <w:rPr>
          <w:lang w:eastAsia="ko-KR"/>
        </w:rPr>
        <w:t xml:space="preserve"> if </w:t>
      </w:r>
      <w:r w:rsidRPr="00C6449B">
        <w:rPr>
          <w:position w:val="-6"/>
          <w:lang w:eastAsia="ko-KR"/>
        </w:rPr>
        <w:object w:dxaOrig="279" w:dyaOrig="279" w14:anchorId="64A3B425">
          <v:shape id="_x0000_i1090" type="#_x0000_t75" style="width:14.25pt;height:14.25pt" o:ole="">
            <v:imagedata r:id="rId145" o:title=""/>
          </v:shape>
          <o:OLEObject Type="Embed" ProgID="Equation.3" ShapeID="_x0000_i1090" DrawAspect="Content" ObjectID="_1647881375" r:id="rId146"/>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1" type="#_x0000_t75" style="width:14.25pt;height:14.25pt" o:ole="">
            <v:imagedata r:id="rId147" o:title=""/>
          </v:shape>
          <o:OLEObject Type="Embed" ProgID="Equation.3" ShapeID="_x0000_i1091" DrawAspect="Content" ObjectID="_1647881376" r:id="rId148"/>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2272" w:name="_Toc13079988"/>
      <w:bookmarkStart w:id="2273" w:name="_Toc29811477"/>
      <w:bookmarkStart w:id="2274" w:name="_Toc29811928"/>
      <w:bookmarkStart w:id="2275" w:name="_Toc37268432"/>
      <w:bookmarkStart w:id="2276" w:name="_Toc37268883"/>
      <w:r w:rsidRPr="00C6449B">
        <w:lastRenderedPageBreak/>
        <w:t>C.5.2</w:t>
      </w:r>
      <w:r w:rsidRPr="00C6449B">
        <w:tab/>
        <w:t>Window length</w:t>
      </w:r>
      <w:bookmarkEnd w:id="2272"/>
      <w:bookmarkEnd w:id="2273"/>
      <w:bookmarkEnd w:id="2274"/>
      <w:bookmarkEnd w:id="2275"/>
      <w:bookmarkEnd w:id="2276"/>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2277"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2278" w:name="_Hlk501113868"/>
      <w:bookmarkEnd w:id="227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2278"/>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2279" w:name="OLE_LINK14"/>
            <w:r w:rsidRPr="00C6449B">
              <w:rPr>
                <w:rFonts w:eastAsia="SimSun" w:hint="eastAsia"/>
                <w:lang w:val="en-US" w:eastAsia="zh-CN"/>
              </w:rPr>
              <w:t>of slot 0 and slot 2</w:t>
            </w:r>
            <w:bookmarkEnd w:id="2279"/>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2280" w:name="_Toc13079989"/>
      <w:bookmarkStart w:id="2281" w:name="_Toc29811478"/>
      <w:bookmarkStart w:id="2282" w:name="_Toc29811929"/>
      <w:bookmarkStart w:id="2283" w:name="_Toc37268433"/>
      <w:bookmarkStart w:id="2284" w:name="_Toc37268884"/>
      <w:r w:rsidRPr="00C6449B">
        <w:rPr>
          <w:lang w:eastAsia="en-CA"/>
        </w:rPr>
        <w:t>C.6</w:t>
      </w:r>
      <w:r w:rsidRPr="00C6449B">
        <w:rPr>
          <w:lang w:eastAsia="en-CA"/>
        </w:rPr>
        <w:tab/>
        <w:t>Estimation of TX chain amplitude and frequency response parameters</w:t>
      </w:r>
      <w:bookmarkEnd w:id="2280"/>
      <w:bookmarkEnd w:id="2281"/>
      <w:bookmarkEnd w:id="2282"/>
      <w:bookmarkEnd w:id="2283"/>
      <w:bookmarkEnd w:id="2284"/>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77777777"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64353C"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64353C"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64353C"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p w14:paraId="5608C8DB" w14:textId="77777777" w:rsidR="00CF08D6" w:rsidRPr="00C6449B" w:rsidRDefault="00CF08D6" w:rsidP="00CF08D6">
      <w:pPr>
        <w:pStyle w:val="TH"/>
      </w:pPr>
      <w:bookmarkStart w:id="2285" w:name="_MON_1354977729"/>
      <w:bookmarkStart w:id="2286" w:name="_MON_1417454025"/>
      <w:bookmarkEnd w:id="2285"/>
      <w:bookmarkEnd w:id="2286"/>
      <w:r w:rsidRPr="00C6449B">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2287" w:name="_Toc13079990"/>
      <w:bookmarkStart w:id="2288" w:name="_Toc29811479"/>
      <w:bookmarkStart w:id="2289" w:name="_Toc29811930"/>
      <w:bookmarkStart w:id="2290" w:name="_Toc37268434"/>
      <w:bookmarkStart w:id="2291" w:name="_Toc37268885"/>
      <w:r w:rsidRPr="00C6449B">
        <w:rPr>
          <w:lang w:eastAsia="en-CA"/>
        </w:rPr>
        <w:t>C.7</w:t>
      </w:r>
      <w:r w:rsidRPr="00C6449B">
        <w:rPr>
          <w:lang w:eastAsia="en-CA"/>
        </w:rPr>
        <w:tab/>
        <w:t>Averaged EVM</w:t>
      </w:r>
      <w:bookmarkEnd w:id="2287"/>
      <w:bookmarkEnd w:id="2288"/>
      <w:bookmarkEnd w:id="2289"/>
      <w:bookmarkEnd w:id="2290"/>
      <w:bookmarkEnd w:id="2291"/>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64353C"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lastRenderedPageBreak/>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77777777" w:rsidR="00CF08D6" w:rsidRPr="00C6449B" w:rsidRDefault="0064353C"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C6449B">
        <w:rPr>
          <w:rFonts w:eastAsia="×–¾’©‘Ì"/>
        </w:rPr>
        <w:fldChar w:fldCharType="begin"/>
      </w:r>
      <w:r w:rsidR="00CF08D6" w:rsidRPr="00C6449B">
        <w:rPr>
          <w:rFonts w:eastAsia="×–¾’©‘Ì"/>
        </w:rPr>
        <w:fldChar w:fldCharType="end"/>
      </w:r>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64353C"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64353C"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2292" w:name="_Hlk515793306"/>
      <w:bookmarkEnd w:id="2238"/>
      <w:r w:rsidRPr="00C6449B">
        <w:br w:type="page"/>
      </w:r>
      <w:bookmarkStart w:id="2293" w:name="_Toc13079991"/>
      <w:bookmarkStart w:id="2294" w:name="_Toc29811480"/>
      <w:bookmarkStart w:id="2295" w:name="_Toc29811931"/>
      <w:bookmarkStart w:id="2296" w:name="_Toc37268435"/>
      <w:bookmarkStart w:id="2297" w:name="_Toc37268886"/>
      <w:r w:rsidRPr="00C6449B">
        <w:rPr>
          <w:lang w:eastAsia="en-CA"/>
        </w:rPr>
        <w:lastRenderedPageBreak/>
        <w:t xml:space="preserve">Annex D (normative): </w:t>
      </w:r>
      <w:r w:rsidRPr="00C6449B">
        <w:rPr>
          <w:lang w:eastAsia="en-CA"/>
        </w:rPr>
        <w:br/>
      </w:r>
      <w:r w:rsidRPr="00C6449B">
        <w:t>Characteristics of the interfering signals</w:t>
      </w:r>
      <w:bookmarkEnd w:id="2293"/>
      <w:bookmarkEnd w:id="2294"/>
      <w:bookmarkEnd w:id="2295"/>
      <w:bookmarkEnd w:id="2296"/>
      <w:bookmarkEnd w:id="2297"/>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2292"/>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2298" w:name="_Toc13079992"/>
      <w:bookmarkStart w:id="2299" w:name="_Toc29811481"/>
      <w:bookmarkStart w:id="2300" w:name="_Toc29811932"/>
      <w:bookmarkStart w:id="2301" w:name="_Toc37268436"/>
      <w:bookmarkStart w:id="2302" w:name="_Toc37268887"/>
      <w:r w:rsidRPr="00C6449B">
        <w:rPr>
          <w:lang w:eastAsia="en-CA"/>
        </w:rPr>
        <w:lastRenderedPageBreak/>
        <w:t>Annex E: Void</w:t>
      </w:r>
      <w:bookmarkEnd w:id="2298"/>
      <w:bookmarkEnd w:id="2299"/>
      <w:bookmarkEnd w:id="2300"/>
      <w:bookmarkEnd w:id="2301"/>
      <w:bookmarkEnd w:id="2302"/>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2303" w:name="_Toc13079993"/>
      <w:bookmarkStart w:id="2304" w:name="_Toc29811482"/>
      <w:bookmarkStart w:id="2305" w:name="_Toc29811933"/>
      <w:bookmarkStart w:id="2306" w:name="_Toc37268437"/>
      <w:bookmarkStart w:id="2307" w:name="_Toc37268888"/>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2303"/>
      <w:bookmarkEnd w:id="2304"/>
      <w:bookmarkEnd w:id="2305"/>
      <w:bookmarkEnd w:id="2306"/>
      <w:bookmarkEnd w:id="2307"/>
    </w:p>
    <w:p w14:paraId="02701392" w14:textId="77777777" w:rsidR="00CF08D6" w:rsidRPr="00C6449B" w:rsidRDefault="00CF08D6" w:rsidP="00CF08D6"/>
    <w:p w14:paraId="20AB6A6F" w14:textId="77777777" w:rsidR="00CF08D6" w:rsidRPr="00C6449B" w:rsidRDefault="00CF08D6" w:rsidP="00CF08D6">
      <w:pPr>
        <w:pStyle w:val="Heading1"/>
      </w:pPr>
      <w:bookmarkStart w:id="2308" w:name="_Toc13079994"/>
      <w:bookmarkStart w:id="2309" w:name="_Toc29811483"/>
      <w:bookmarkStart w:id="2310" w:name="_Toc29811934"/>
      <w:bookmarkStart w:id="2311" w:name="_Toc37268438"/>
      <w:bookmarkStart w:id="2312" w:name="_Toc37268889"/>
      <w:r w:rsidRPr="00C6449B">
        <w:t>F.1</w:t>
      </w:r>
      <w:r w:rsidRPr="00C6449B">
        <w:tab/>
        <w:t>General</w:t>
      </w:r>
      <w:bookmarkEnd w:id="2308"/>
      <w:bookmarkEnd w:id="2309"/>
      <w:bookmarkEnd w:id="2310"/>
      <w:bookmarkEnd w:id="2311"/>
      <w:bookmarkEnd w:id="2312"/>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2313" w:name="_Hlk528916858"/>
      <w:bookmarkStart w:id="2314" w:name="_Toc13079995"/>
      <w:bookmarkStart w:id="2315" w:name="_Toc29811484"/>
      <w:bookmarkStart w:id="2316" w:name="_Toc29811935"/>
      <w:bookmarkStart w:id="2317" w:name="_Toc37268439"/>
      <w:bookmarkStart w:id="2318" w:name="_Toc37268890"/>
      <w:r w:rsidRPr="00C6449B">
        <w:t>F.2</w:t>
      </w:r>
      <w:r w:rsidRPr="00C6449B">
        <w:tab/>
        <w:t>Relationship between EIRP based regulatory requirements and conducted requirements</w:t>
      </w:r>
      <w:bookmarkEnd w:id="2313"/>
      <w:bookmarkEnd w:id="2314"/>
      <w:bookmarkEnd w:id="2315"/>
      <w:bookmarkEnd w:id="2316"/>
      <w:bookmarkEnd w:id="2317"/>
      <w:bookmarkEnd w:id="2318"/>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2319" w:name="_Toc13079996"/>
      <w:bookmarkStart w:id="2320" w:name="_Toc29811485"/>
      <w:bookmarkStart w:id="2321" w:name="_Toc29811936"/>
      <w:bookmarkStart w:id="2322" w:name="_Toc37268440"/>
      <w:bookmarkStart w:id="2323" w:name="_Toc37268891"/>
      <w:r w:rsidRPr="00C6449B">
        <w:lastRenderedPageBreak/>
        <w:t>F.3</w:t>
      </w:r>
      <w:r w:rsidRPr="00C6449B">
        <w:tab/>
        <w:t>Relationship between EIRP based regulatory requirements and OTA requirements</w:t>
      </w:r>
      <w:bookmarkEnd w:id="2319"/>
      <w:bookmarkEnd w:id="2320"/>
      <w:bookmarkEnd w:id="2321"/>
      <w:bookmarkEnd w:id="2322"/>
      <w:bookmarkEnd w:id="2323"/>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2324" w:name="_Toc13079997"/>
      <w:bookmarkStart w:id="2325" w:name="_Toc29811486"/>
      <w:bookmarkStart w:id="2326" w:name="_Toc29811937"/>
      <w:bookmarkStart w:id="2327" w:name="historyclause"/>
      <w:bookmarkStart w:id="2328" w:name="_Toc37268441"/>
      <w:bookmarkStart w:id="2329" w:name="_Toc37268892"/>
      <w:r w:rsidRPr="00C6449B">
        <w:rPr>
          <w:lang w:val="fr-FR"/>
        </w:rPr>
        <w:lastRenderedPageBreak/>
        <w:t xml:space="preserve">Annex G (Normative): </w:t>
      </w:r>
      <w:r w:rsidRPr="00C6449B">
        <w:rPr>
          <w:lang w:val="fr-FR"/>
        </w:rPr>
        <w:br/>
        <w:t>Propagation conditions</w:t>
      </w:r>
      <w:bookmarkEnd w:id="2324"/>
      <w:bookmarkEnd w:id="2325"/>
      <w:bookmarkEnd w:id="2326"/>
      <w:bookmarkEnd w:id="2328"/>
      <w:bookmarkEnd w:id="2329"/>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2330" w:name="_Toc13079998"/>
      <w:bookmarkStart w:id="2331" w:name="_Toc29811487"/>
      <w:bookmarkStart w:id="2332" w:name="_Toc29811938"/>
      <w:bookmarkStart w:id="2333" w:name="_Toc37268442"/>
      <w:bookmarkStart w:id="2334" w:name="_Toc37268893"/>
      <w:r w:rsidRPr="00C6449B">
        <w:rPr>
          <w:lang w:val="fr-FR"/>
        </w:rPr>
        <w:t>G.1</w:t>
      </w:r>
      <w:r w:rsidRPr="00C6449B">
        <w:rPr>
          <w:lang w:val="fr-FR"/>
        </w:rPr>
        <w:tab/>
        <w:t>Static propagation condition</w:t>
      </w:r>
      <w:bookmarkEnd w:id="2330"/>
      <w:bookmarkEnd w:id="2331"/>
      <w:bookmarkEnd w:id="2332"/>
      <w:bookmarkEnd w:id="2333"/>
      <w:bookmarkEnd w:id="2334"/>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2335" w:name="_Toc13079999"/>
      <w:bookmarkStart w:id="2336" w:name="_Toc29811488"/>
      <w:bookmarkStart w:id="2337" w:name="_Toc29811939"/>
      <w:bookmarkStart w:id="2338" w:name="_Toc37268443"/>
      <w:bookmarkStart w:id="2339" w:name="_Toc37268894"/>
      <w:r w:rsidRPr="00C6449B">
        <w:rPr>
          <w:lang w:eastAsia="zh-CN"/>
        </w:rPr>
        <w:t>G.2</w:t>
      </w:r>
      <w:r w:rsidRPr="00C6449B">
        <w:rPr>
          <w:lang w:eastAsia="zh-CN"/>
        </w:rPr>
        <w:tab/>
        <w:t>Multi-path fading propagation conditions</w:t>
      </w:r>
      <w:bookmarkEnd w:id="2335"/>
      <w:bookmarkEnd w:id="2336"/>
      <w:bookmarkEnd w:id="2337"/>
      <w:bookmarkEnd w:id="2338"/>
      <w:bookmarkEnd w:id="2339"/>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2340" w:name="_Toc13080000"/>
      <w:bookmarkStart w:id="2341" w:name="_Toc29811489"/>
      <w:bookmarkStart w:id="2342" w:name="_Toc29811940"/>
      <w:bookmarkStart w:id="2343" w:name="_Toc37268444"/>
      <w:bookmarkStart w:id="2344" w:name="_Toc37268895"/>
      <w:r w:rsidRPr="00C6449B">
        <w:rPr>
          <w:lang w:eastAsia="zh-CN"/>
        </w:rPr>
        <w:t>G.2.1</w:t>
      </w:r>
      <w:r w:rsidRPr="00C6449B">
        <w:rPr>
          <w:lang w:eastAsia="zh-CN"/>
        </w:rPr>
        <w:tab/>
        <w:t>Delay profiles</w:t>
      </w:r>
      <w:bookmarkEnd w:id="2340"/>
      <w:bookmarkEnd w:id="2341"/>
      <w:bookmarkEnd w:id="2342"/>
      <w:bookmarkEnd w:id="2343"/>
      <w:bookmarkEnd w:id="2344"/>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2345" w:name="_Toc13080001"/>
      <w:bookmarkStart w:id="2346" w:name="_Toc29811490"/>
      <w:bookmarkStart w:id="2347" w:name="_Toc29811941"/>
      <w:bookmarkStart w:id="2348" w:name="_Toc37268445"/>
      <w:bookmarkStart w:id="2349" w:name="_Toc37268896"/>
      <w:r w:rsidRPr="00C6449B">
        <w:rPr>
          <w:lang w:eastAsia="zh-CN"/>
        </w:rPr>
        <w:t>G.2.1.1</w:t>
      </w:r>
      <w:r w:rsidRPr="00C6449B">
        <w:rPr>
          <w:lang w:eastAsia="zh-CN"/>
        </w:rPr>
        <w:tab/>
        <w:t>Delay profiles for FR1</w:t>
      </w:r>
      <w:bookmarkEnd w:id="2345"/>
      <w:bookmarkEnd w:id="2346"/>
      <w:bookmarkEnd w:id="2347"/>
      <w:bookmarkEnd w:id="2348"/>
      <w:bookmarkEnd w:id="2349"/>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2350" w:name="_Toc13080002"/>
      <w:bookmarkStart w:id="2351" w:name="_Toc29811491"/>
      <w:bookmarkStart w:id="2352" w:name="_Toc29811942"/>
      <w:bookmarkStart w:id="2353" w:name="_Toc37268446"/>
      <w:bookmarkStart w:id="2354" w:name="_Toc37268897"/>
      <w:r w:rsidRPr="00C6449B">
        <w:rPr>
          <w:lang w:eastAsia="zh-CN"/>
        </w:rPr>
        <w:t>G.2.1.2</w:t>
      </w:r>
      <w:r w:rsidRPr="00C6449B">
        <w:rPr>
          <w:lang w:eastAsia="zh-CN"/>
        </w:rPr>
        <w:tab/>
        <w:t>Delay profiles for FR2</w:t>
      </w:r>
      <w:bookmarkEnd w:id="2350"/>
      <w:bookmarkEnd w:id="2351"/>
      <w:bookmarkEnd w:id="2352"/>
      <w:bookmarkEnd w:id="2353"/>
      <w:bookmarkEnd w:id="2354"/>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2355" w:name="_Toc13080003"/>
      <w:bookmarkStart w:id="2356" w:name="_Toc29811492"/>
      <w:bookmarkStart w:id="2357" w:name="_Toc29811943"/>
      <w:bookmarkStart w:id="2358" w:name="_Toc37268447"/>
      <w:bookmarkStart w:id="2359" w:name="_Toc37268898"/>
      <w:r w:rsidRPr="00C6449B">
        <w:rPr>
          <w:lang w:eastAsia="zh-CN"/>
        </w:rPr>
        <w:t>G.2.2</w:t>
      </w:r>
      <w:r w:rsidRPr="00C6449B">
        <w:rPr>
          <w:lang w:eastAsia="zh-CN"/>
        </w:rPr>
        <w:tab/>
        <w:t>Combinations of channel model parameters</w:t>
      </w:r>
      <w:bookmarkEnd w:id="2355"/>
      <w:bookmarkEnd w:id="2356"/>
      <w:bookmarkEnd w:id="2357"/>
      <w:bookmarkEnd w:id="2358"/>
      <w:bookmarkEnd w:id="2359"/>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49"/>
          <w:footerReference w:type="default" r:id="rId150"/>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2360" w:name="_Toc13080004"/>
      <w:bookmarkStart w:id="2361" w:name="_Toc29811493"/>
      <w:bookmarkStart w:id="2362" w:name="_Toc29811944"/>
      <w:bookmarkStart w:id="2363" w:name="_Toc37268448"/>
      <w:bookmarkStart w:id="2364" w:name="_Toc37268899"/>
      <w:r w:rsidRPr="00C6449B">
        <w:rPr>
          <w:lang w:eastAsia="zh-CN"/>
        </w:rPr>
        <w:lastRenderedPageBreak/>
        <w:t>G.2.3</w:t>
      </w:r>
      <w:r w:rsidRPr="00C6449B">
        <w:rPr>
          <w:lang w:eastAsia="zh-CN"/>
        </w:rPr>
        <w:tab/>
        <w:t>MIMO Channel Correlation Matrices</w:t>
      </w:r>
      <w:bookmarkEnd w:id="2360"/>
      <w:bookmarkEnd w:id="2361"/>
      <w:bookmarkEnd w:id="2362"/>
      <w:bookmarkEnd w:id="2363"/>
      <w:bookmarkEnd w:id="2364"/>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2365" w:name="_Toc13080005"/>
      <w:bookmarkStart w:id="2366" w:name="_Toc29811494"/>
      <w:bookmarkStart w:id="2367" w:name="_Toc29811945"/>
      <w:bookmarkStart w:id="2368" w:name="_Toc37268449"/>
      <w:bookmarkStart w:id="2369" w:name="_Toc37268900"/>
      <w:r w:rsidRPr="00C6449B">
        <w:rPr>
          <w:lang w:eastAsia="zh-CN"/>
        </w:rPr>
        <w:t>G.2.3.1</w:t>
      </w:r>
      <w:r w:rsidRPr="00C6449B">
        <w:rPr>
          <w:lang w:eastAsia="zh-CN"/>
        </w:rPr>
        <w:tab/>
        <w:t>MIMO Correlation Matrices using Uniform Linear Array (ULA)</w:t>
      </w:r>
      <w:bookmarkEnd w:id="2365"/>
      <w:bookmarkEnd w:id="2366"/>
      <w:bookmarkEnd w:id="2367"/>
      <w:bookmarkEnd w:id="2368"/>
      <w:bookmarkEnd w:id="2369"/>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2370" w:name="_Toc13080006"/>
      <w:bookmarkStart w:id="2371" w:name="_Toc29811495"/>
      <w:bookmarkStart w:id="2372" w:name="_Toc29811946"/>
      <w:bookmarkStart w:id="2373" w:name="_Toc37268450"/>
      <w:bookmarkStart w:id="2374" w:name="_Toc37268901"/>
      <w:r w:rsidRPr="00C6449B">
        <w:rPr>
          <w:lang w:eastAsia="zh-CN"/>
        </w:rPr>
        <w:t>G.2.3.1.1</w:t>
      </w:r>
      <w:r w:rsidRPr="00C6449B">
        <w:rPr>
          <w:lang w:eastAsia="zh-CN"/>
        </w:rPr>
        <w:tab/>
        <w:t>Definition of MIMO Correlation Matrices</w:t>
      </w:r>
      <w:bookmarkEnd w:id="2370"/>
      <w:bookmarkEnd w:id="2371"/>
      <w:bookmarkEnd w:id="2372"/>
      <w:bookmarkEnd w:id="2373"/>
      <w:bookmarkEnd w:id="2374"/>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2" type="#_x0000_t75" style="width:42.75pt;height:21.75pt" o:ole="">
                  <v:imagedata r:id="rId151" o:title=""/>
                </v:shape>
                <o:OLEObject Type="Embed" ProgID="Equation.DSMT4" ShapeID="_x0000_i1092" DrawAspect="Content" ObjectID="_1647881377" r:id="rId152"/>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3" type="#_x0000_t75" style="width:86.25pt;height:35.25pt" o:ole="">
                  <v:imagedata r:id="rId153" o:title=""/>
                </v:shape>
                <o:OLEObject Type="Embed" ProgID="Equation.DSMT4" ShapeID="_x0000_i1093" DrawAspect="Content" ObjectID="_1647881378" r:id="rId154"/>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4" type="#_x0000_t75" style="width:165.75pt;height:93.75pt" o:ole="">
                  <v:imagedata r:id="rId155" o:title=""/>
                </v:shape>
                <o:OLEObject Type="Embed" ProgID="Equation.DSMT4" ShapeID="_x0000_i1094" DrawAspect="Content" ObjectID="_1647881379" r:id="rId156"/>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095" type="#_x0000_t75" style="width:281.25pt;height:158.25pt" o:ole="">
                  <v:imagedata r:id="rId157" o:title=""/>
                </v:shape>
                <o:OLEObject Type="Embed" ProgID="Equation.DSMT4" ShapeID="_x0000_i1095" DrawAspect="Content" ObjectID="_1647881380" r:id="rId158"/>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096" type="#_x0000_t75" style="width:36.75pt;height:14.25pt" o:ole="">
                  <v:imagedata r:id="rId159" o:title=""/>
                </v:shape>
                <o:OLEObject Type="Embed" ProgID="Equation.3" ShapeID="_x0000_i1096" DrawAspect="Content" ObjectID="_1647881381" r:id="rId160"/>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097" type="#_x0000_t75" style="width:78.75pt;height:35.25pt" o:ole="">
                  <v:imagedata r:id="rId161" o:title=""/>
                </v:shape>
                <o:OLEObject Type="Embed" ProgID="Equation.3" ShapeID="_x0000_i1097" DrawAspect="Content" ObjectID="_1647881382" r:id="rId162"/>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098" type="#_x0000_t75" style="width:129.75pt;height:86.25pt" o:ole="">
                  <v:imagedata r:id="rId163" o:title=""/>
                </v:shape>
                <o:OLEObject Type="Embed" ProgID="Equation.3" ShapeID="_x0000_i1098" DrawAspect="Content" ObjectID="_1647881383" r:id="rId164"/>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099" type="#_x0000_t75" style="width:122.25pt;height:35.25pt" o:ole="">
                  <v:imagedata r:id="rId166" o:title=""/>
                </v:shape>
                <o:OLEObject Type="Embed" ProgID="Equation.DSMT4" ShapeID="_x0000_i1099" DrawAspect="Content" ObjectID="_1647881384" r:id="rId167"/>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0" type="#_x0000_t75" style="width:180pt;height:86.25pt" o:ole="">
                  <v:imagedata r:id="rId168" o:title=""/>
                </v:shape>
                <o:OLEObject Type="Embed" ProgID="Equation.DSMT4" ShapeID="_x0000_i1100" DrawAspect="Content" ObjectID="_1647881385" r:id="rId169"/>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1" type="#_x0000_t75" style="width:309pt;height:158.25pt" o:ole="">
                  <v:imagedata r:id="rId170" o:title=""/>
                </v:shape>
                <o:OLEObject Type="Embed" ProgID="Equation.DSMT4" ShapeID="_x0000_i1101" DrawAspect="Content" ObjectID="_1647881386" r:id="rId171"/>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2" type="#_x0000_t75" style="width:338.25pt;height:1in" o:ole="">
                  <v:imagedata r:id="rId172" o:title=""/>
                </v:shape>
                <o:OLEObject Type="Embed" ProgID="Equation.DSMT4" ShapeID="_x0000_i1102" DrawAspect="Content" ObjectID="_1647881387" r:id="rId173"/>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3" type="#_x0000_t75" style="width:280.5pt;height:101.25pt" o:ole="">
                  <v:imagedata r:id="rId174" o:title=""/>
                </v:shape>
                <o:OLEObject Type="Embed" ProgID="Equation.DSMT4" ShapeID="_x0000_i1103" DrawAspect="Content" ObjectID="_1647881388" r:id="rId175"/>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4" type="#_x0000_t75" style="width:453.75pt;height:186.75pt" o:ole="">
                  <v:imagedata r:id="rId176" o:title=""/>
                </v:shape>
                <o:OLEObject Type="Embed" ProgID="Equation.DSMT4" ShapeID="_x0000_i1104" DrawAspect="Content" ObjectID="_1647881389" r:id="rId177"/>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05" type="#_x0000_t75" style="width:367.5pt;height:101.25pt" o:ole="">
                  <v:imagedata r:id="rId178" o:title=""/>
                </v:shape>
                <o:OLEObject Type="Embed" ProgID="Equation.DSMT4" ShapeID="_x0000_i1105" DrawAspect="Content" ObjectID="_1647881390" r:id="rId179"/>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06" type="#_x0000_t75" style="width:21.75pt;height:14.25pt" o:ole="">
            <v:imagedata r:id="rId180" o:title=""/>
          </v:shape>
          <o:OLEObject Type="Embed" ProgID="Equation.DSMT4" ShapeID="_x0000_i1106" DrawAspect="Content" ObjectID="_1647881391" r:id="rId181"/>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07" type="#_x0000_t75" style="width:21.75pt;height:21.75pt" o:ole="">
            <v:imagedata r:id="rId182" o:title=""/>
          </v:shape>
          <o:OLEObject Type="Embed" ProgID="Equation.DSMT4" ShapeID="_x0000_i1107" DrawAspect="Content" ObjectID="_1647881392" r:id="rId183"/>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08" type="#_x0000_t75" style="width:86.25pt;height:21.75pt" o:ole="">
            <v:imagedata r:id="rId184" o:title=""/>
          </v:shape>
          <o:OLEObject Type="Embed" ProgID="Equation.DSMT4" ShapeID="_x0000_i1108" DrawAspect="Content" ObjectID="_1647881393" r:id="rId185"/>
        </w:object>
      </w:r>
      <w:r w:rsidRPr="00C6449B">
        <w:t>.</w:t>
      </w:r>
    </w:p>
    <w:p w14:paraId="5712A628" w14:textId="77777777" w:rsidR="00CF08D6" w:rsidRPr="00C6449B" w:rsidRDefault="00CF08D6" w:rsidP="00CF08D6">
      <w:pPr>
        <w:pStyle w:val="Heading4"/>
        <w:rPr>
          <w:lang w:eastAsia="zh-CN"/>
        </w:rPr>
      </w:pPr>
      <w:bookmarkStart w:id="2375" w:name="_Toc13080007"/>
      <w:bookmarkStart w:id="2376" w:name="_Toc29811496"/>
      <w:bookmarkStart w:id="2377" w:name="_Toc29811947"/>
      <w:bookmarkStart w:id="2378" w:name="_Toc37268451"/>
      <w:bookmarkStart w:id="2379" w:name="_Toc37268902"/>
      <w:r w:rsidRPr="00C6449B">
        <w:rPr>
          <w:lang w:eastAsia="zh-CN"/>
        </w:rPr>
        <w:t>G.2.3.1.2</w:t>
      </w:r>
      <w:r w:rsidRPr="00C6449B">
        <w:rPr>
          <w:lang w:eastAsia="zh-CN"/>
        </w:rPr>
        <w:tab/>
        <w:t>MIMO Correlation Matrices at High, Medium and Low Level</w:t>
      </w:r>
      <w:bookmarkEnd w:id="2375"/>
      <w:bookmarkEnd w:id="2376"/>
      <w:bookmarkEnd w:id="2377"/>
      <w:bookmarkEnd w:id="2378"/>
      <w:bookmarkEnd w:id="2379"/>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09" type="#_x0000_t75" style="width:2in;height:21.75pt" o:ole="">
            <v:imagedata r:id="rId188" o:title=""/>
          </v:shape>
          <o:OLEObject Type="Embed" ProgID="Equation.3" ShapeID="_x0000_i1109" DrawAspect="Content" ObjectID="_1647881394" r:id="rId189"/>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0" type="#_x0000_t75" style="width:1in;height:29.25pt" o:ole="">
                  <v:imagedata r:id="rId190" o:title=""/>
                </v:shape>
                <o:OLEObject Type="Embed" ProgID="Equation.3" ShapeID="_x0000_i1110" DrawAspect="Content" ObjectID="_1647881395" r:id="rId191"/>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1" type="#_x0000_t75" style="width:114.75pt;height:65.25pt" o:ole="">
                  <v:imagedata r:id="rId192" o:title=""/>
                </v:shape>
                <o:OLEObject Type="Embed" ProgID="Equation.3" ShapeID="_x0000_i1111" DrawAspect="Content" ObjectID="_1647881396" r:id="rId193"/>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2" type="#_x0000_t75" style="width:318pt;height:78.75pt" o:ole="">
                  <v:imagedata r:id="rId194" o:title=""/>
                </v:shape>
                <o:OLEObject Type="Embed" ProgID="Equation.DSMT4" ShapeID="_x0000_i1112" DrawAspect="Content" ObjectID="_1647881397" r:id="rId195"/>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3" type="#_x0000_t75" style="width:403.5pt;height:186.75pt" o:ole="">
                  <v:imagedata r:id="rId196" o:title=""/>
                </v:shape>
                <o:OLEObject Type="Embed" ProgID="Equation.3" ShapeID="_x0000_i1113" DrawAspect="Content" ObjectID="_1647881398" r:id="rId197"/>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77777777" w:rsidR="00CF08D6" w:rsidRPr="00C6449B" w:rsidRDefault="00CF08D6" w:rsidP="00CF08D6">
            <w:pPr>
              <w:pStyle w:val="TAC"/>
              <w:rPr>
                <w:lang w:eastAsia="zh-CN"/>
              </w:rPr>
            </w:pPr>
            <w:r w:rsidRPr="00C6449B">
              <w:t>[</w:t>
            </w:r>
            <w:r w:rsidRPr="00C6449B">
              <w:object w:dxaOrig="4520" w:dyaOrig="1080" w14:anchorId="57E19024">
                <v:shape id="_x0000_i1114" type="#_x0000_t75" style="width:223.5pt;height:57.75pt" o:ole="">
                  <v:imagedata r:id="rId198" o:title=""/>
                </v:shape>
                <o:OLEObject Type="Embed" ProgID="Equation.DSMT4" ShapeID="_x0000_i1114" DrawAspect="Content" ObjectID="_1647881399" r:id="rId199"/>
              </w:object>
            </w:r>
            <w:r w:rsidRPr="00C6449B">
              <w:rPr>
                <w:rFonts w:hint="eastAsia"/>
                <w:lang w:eastAsia="zh-CN"/>
              </w:rPr>
              <w:t>]</w: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77777777" w:rsidR="00CF08D6" w:rsidRPr="00C6449B" w:rsidRDefault="00CF08D6" w:rsidP="00CF08D6">
            <w:pPr>
              <w:pStyle w:val="TAC"/>
              <w:rPr>
                <w:lang w:eastAsia="zh-CN"/>
              </w:rPr>
            </w:pPr>
            <w:r w:rsidRPr="00C6449B">
              <w:t>[</w:t>
            </w:r>
            <w:r w:rsidRPr="00C6449B">
              <w:object w:dxaOrig="7699" w:dyaOrig="2040" w14:anchorId="03639750">
                <v:shape id="_x0000_i1115" type="#_x0000_t75" style="width:402.75pt;height:108.75pt" o:ole="">
                  <v:imagedata r:id="rId200" o:title=""/>
                </v:shape>
                <o:OLEObject Type="Embed" ProgID="Equation.DSMT4" ShapeID="_x0000_i1115" DrawAspect="Content" ObjectID="_1647881400" r:id="rId201"/>
              </w:object>
            </w:r>
            <w:r w:rsidRPr="00C6449B">
              <w:rPr>
                <w:rFonts w:hint="eastAsia"/>
                <w:lang w:eastAsia="zh-CN"/>
              </w:rPr>
              <w:t>]</w:t>
            </w:r>
          </w:p>
        </w:tc>
      </w:tr>
      <w:tr w:rsidR="00CF08D6" w:rsidRPr="00C6449B" w14:paraId="1EEA0641" w14:textId="77777777" w:rsidTr="00CF08D6">
        <w:trPr>
          <w:trHeight w:val="902"/>
        </w:trPr>
        <w:tc>
          <w:tcPr>
            <w:tcW w:w="554" w:type="pct"/>
          </w:tcPr>
          <w:p w14:paraId="3566317F" w14:textId="77777777" w:rsidR="00CF08D6" w:rsidRPr="00C6449B" w:rsidRDefault="00CF08D6" w:rsidP="00CF08D6">
            <w:pPr>
              <w:pStyle w:val="TAH"/>
            </w:pPr>
            <w:r w:rsidRPr="00C6449B">
              <w:t>4x4 case</w:t>
            </w:r>
          </w:p>
        </w:tc>
        <w:tc>
          <w:tcPr>
            <w:tcW w:w="4446" w:type="pct"/>
          </w:tcPr>
          <w:p w14:paraId="2C85AA7B" w14:textId="77777777" w:rsidR="00CF08D6" w:rsidRPr="00C6449B" w:rsidRDefault="00CF08D6" w:rsidP="00CF08D6">
            <w:pPr>
              <w:pStyle w:val="TAC"/>
              <w:rPr>
                <w:lang w:eastAsia="zh-CN"/>
              </w:rPr>
            </w:pPr>
            <w:r w:rsidRPr="00C6449B">
              <w:t>[</w:t>
            </w:r>
            <w:r w:rsidRPr="00C6449B">
              <w:object w:dxaOrig="13120" w:dyaOrig="3920" w14:anchorId="1EB09090">
                <v:shape id="_x0000_i1116" type="#_x0000_t75" style="width:417.75pt;height:150.75pt" o:ole="">
                  <v:imagedata r:id="rId202" o:title=""/>
                </v:shape>
                <o:OLEObject Type="Embed" ProgID="Equation.DSMT4" ShapeID="_x0000_i1116" DrawAspect="Content" ObjectID="_1647881401" r:id="rId203"/>
              </w:object>
            </w:r>
            <w:r w:rsidRPr="00C6449B">
              <w:rPr>
                <w:rFonts w:hint="eastAsia"/>
                <w:lang w:eastAsia="zh-CN"/>
              </w:rPr>
              <w:t>]</w: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17" type="#_x0000_t75" style="width:42.75pt;height:14.25pt" o:ole="">
                  <v:imagedata r:id="rId204" o:title=""/>
                </v:shape>
                <o:OLEObject Type="Embed" ProgID="Equation.3" ShapeID="_x0000_i1117" DrawAspect="Content" ObjectID="_1647881402" r:id="rId205"/>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18" type="#_x0000_t75" style="width:42.75pt;height:14.25pt" o:ole="">
                  <v:imagedata r:id="rId206" o:title=""/>
                </v:shape>
                <o:OLEObject Type="Embed" ProgID="Equation.3" ShapeID="_x0000_i1118" DrawAspect="Content" ObjectID="_1647881403" r:id="rId207"/>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19" type="#_x0000_t75" style="width:42.75pt;height:14.25pt" o:ole="">
                  <v:imagedata r:id="rId208" o:title=""/>
                </v:shape>
                <o:OLEObject Type="Embed" ProgID="Equation.3" ShapeID="_x0000_i1119" DrawAspect="Content" ObjectID="_1647881404" r:id="rId209"/>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0" type="#_x0000_t75" style="width:42.75pt;height:14.25pt" o:ole="">
                  <v:imagedata r:id="rId206" o:title=""/>
                </v:shape>
                <o:OLEObject Type="Embed" ProgID="Equation.3" ShapeID="_x0000_i1120" DrawAspect="Content" ObjectID="_1647881405" r:id="rId210"/>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1" type="#_x0000_t75" style="width:42.75pt;height:14.25pt" o:ole="">
                  <v:imagedata r:id="rId208" o:title=""/>
                </v:shape>
                <o:OLEObject Type="Embed" ProgID="Equation.3" ShapeID="_x0000_i1121" DrawAspect="Content" ObjectID="_1647881406" r:id="rId211"/>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2" type="#_x0000_t75" style="width:42.75pt;height:14.25pt" o:ole="">
                  <v:imagedata r:id="rId212" o:title=""/>
                </v:shape>
                <o:OLEObject Type="Embed" ProgID="Equation.3" ShapeID="_x0000_i1122" DrawAspect="Content" ObjectID="_1647881407" r:id="rId213"/>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3" type="#_x0000_t75" style="width:42.75pt;height:14.25pt" o:ole="">
                  <v:imagedata r:id="rId212" o:title=""/>
                </v:shape>
                <o:OLEObject Type="Embed" ProgID="Equation.3" ShapeID="_x0000_i1123" DrawAspect="Content" ObjectID="_1647881408" r:id="rId214"/>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4" type="#_x0000_t75" style="width:14.25pt;height:14.25pt" o:ole="">
            <v:imagedata r:id="rId215" o:title=""/>
          </v:shape>
          <o:OLEObject Type="Embed" ProgID="Equation.3" ShapeID="_x0000_i1124" DrawAspect="Content" ObjectID="_1647881409" r:id="rId216"/>
        </w:object>
      </w:r>
      <w:r w:rsidRPr="00C6449B">
        <w:t xml:space="preserve"> is a </w:t>
      </w:r>
      <w:r w:rsidRPr="00C6449B">
        <w:rPr>
          <w:position w:val="-6"/>
        </w:rPr>
        <w:object w:dxaOrig="480" w:dyaOrig="260" w14:anchorId="08872DD2">
          <v:shape id="_x0000_i1125" type="#_x0000_t75" style="width:21.75pt;height:14.25pt" o:ole="">
            <v:imagedata r:id="rId217" o:title=""/>
          </v:shape>
          <o:OLEObject Type="Embed" ProgID="Equation.3" ShapeID="_x0000_i1125" DrawAspect="Content" ObjectID="_1647881410" r:id="rId218"/>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2380" w:name="_Toc13080008"/>
      <w:bookmarkStart w:id="2381" w:name="_Toc29811497"/>
      <w:bookmarkStart w:id="2382" w:name="_Toc29811948"/>
      <w:bookmarkStart w:id="2383" w:name="_Toc37268452"/>
      <w:bookmarkStart w:id="2384" w:name="_Toc37268903"/>
      <w:r w:rsidRPr="00C6449B">
        <w:rPr>
          <w:lang w:eastAsia="zh-CN"/>
        </w:rPr>
        <w:t>G.2.3.2</w:t>
      </w:r>
      <w:r w:rsidRPr="00C6449B">
        <w:rPr>
          <w:lang w:eastAsia="zh-CN"/>
        </w:rPr>
        <w:tab/>
        <w:t>Multi-Antenna channel models using cross polarized antennas</w:t>
      </w:r>
      <w:bookmarkEnd w:id="2380"/>
      <w:bookmarkEnd w:id="2381"/>
      <w:bookmarkEnd w:id="2382"/>
      <w:bookmarkEnd w:id="2383"/>
      <w:bookmarkEnd w:id="2384"/>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2385" w:name="_Toc13080009"/>
      <w:bookmarkStart w:id="2386" w:name="_Toc29811498"/>
      <w:bookmarkStart w:id="2387" w:name="_Toc29811949"/>
      <w:bookmarkStart w:id="2388" w:name="_Toc37268453"/>
      <w:bookmarkStart w:id="2389" w:name="_Toc37268904"/>
      <w:r w:rsidRPr="00C6449B">
        <w:rPr>
          <w:lang w:eastAsia="zh-CN"/>
        </w:rPr>
        <w:t>G.2.3.2.1</w:t>
      </w:r>
      <w:r w:rsidRPr="00C6449B">
        <w:rPr>
          <w:lang w:eastAsia="zh-CN"/>
        </w:rPr>
        <w:tab/>
        <w:t>Definition of MIMO Correlation Matrices using cross polarized antennas</w:t>
      </w:r>
      <w:bookmarkEnd w:id="2385"/>
      <w:bookmarkEnd w:id="2386"/>
      <w:bookmarkEnd w:id="2387"/>
      <w:bookmarkEnd w:id="2388"/>
      <w:bookmarkEnd w:id="2389"/>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26" type="#_x0000_t75" style="width:150.75pt;height:21.75pt" o:ole="">
            <v:imagedata r:id="rId219" o:title=""/>
          </v:shape>
          <o:OLEObject Type="Embed" ProgID="Equation.DSMT4" ShapeID="_x0000_i1126" DrawAspect="Content" ObjectID="_1647881411" r:id="rId220"/>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27" type="#_x0000_t75" style="width:21.75pt;height:21.75pt" o:ole="">
            <v:imagedata r:id="rId182" o:title=""/>
          </v:shape>
          <o:OLEObject Type="Embed" ProgID="Equation.DSMT4" ShapeID="_x0000_i1127" DrawAspect="Content" ObjectID="_1647881412" r:id="rId222"/>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28" type="#_x0000_t75" style="width:21.75pt;height:14.25pt" o:ole="">
            <v:imagedata r:id="rId223" o:title=""/>
          </v:shape>
          <o:OLEObject Type="Embed" ProgID="Equation.DSMT4" ShapeID="_x0000_i1128" DrawAspect="Content" ObjectID="_1647881413" r:id="rId224"/>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29" type="#_x0000_t75" style="width:14.25pt;height:14.25pt" o:ole="">
            <v:imagedata r:id="rId225" o:title=""/>
          </v:shape>
          <o:OLEObject Type="Embed" ProgID="Equation.DSMT4" ShapeID="_x0000_i1129" DrawAspect="Content" ObjectID="_1647881414" r:id="rId226"/>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0" type="#_x0000_t75" style="width:1in;height:35.25pt" o:ole="">
                  <v:imagedata r:id="rId228" o:title=""/>
                </v:shape>
                <o:OLEObject Type="Embed" ProgID="Equation.DSMT4" ShapeID="_x0000_i1130" DrawAspect="Content" ObjectID="_1647881415" r:id="rId229"/>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1" type="#_x0000_t75" style="width:108.75pt;height:65.25pt" o:ole="">
                  <v:imagedata r:id="rId230" o:title=""/>
                </v:shape>
                <o:OLEObject Type="Embed" ProgID="Equation.DSMT4" ShapeID="_x0000_i1131" DrawAspect="Content" ObjectID="_1647881416" r:id="rId231"/>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2" type="#_x0000_t75" style="width:14.25pt;height:14.25pt" o:ole="">
            <v:imagedata r:id="rId225" o:title=""/>
          </v:shape>
          <o:OLEObject Type="Embed" ProgID="Equation.DSMT4" ShapeID="_x0000_i1132" DrawAspect="Content" ObjectID="_1647881417" r:id="rId232"/>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3" type="#_x0000_t75" style="width:424.5pt;height:50.25pt" o:ole="">
            <v:imagedata r:id="rId233" o:title=""/>
          </v:shape>
          <o:OLEObject Type="Embed" ProgID="Equation.DSMT4" ShapeID="_x0000_i1133" DrawAspect="Content" ObjectID="_1647881418" r:id="rId234"/>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4" type="#_x0000_t75" style="width:14.25pt;height:14.25pt" o:ole="">
            <v:imagedata r:id="rId235" o:title=""/>
          </v:shape>
          <o:OLEObject Type="Embed" ProgID="Equation.DSMT4" ShapeID="_x0000_i1134" DrawAspect="Content" ObjectID="_1647881419" r:id="rId236"/>
        </w:object>
      </w:r>
      <w:r w:rsidRPr="00C6449B">
        <w:rPr>
          <w:rFonts w:hint="eastAsia"/>
        </w:rPr>
        <w:t xml:space="preserve"> </w:t>
      </w:r>
      <w:r w:rsidRPr="00C6449B">
        <w:t xml:space="preserve">and </w:t>
      </w:r>
      <w:r w:rsidRPr="00C6449B">
        <w:rPr>
          <w:position w:val="-6"/>
        </w:rPr>
        <w:object w:dxaOrig="320" w:dyaOrig="260" w14:anchorId="7D50C194">
          <v:shape id="_x0000_i1135" type="#_x0000_t75" style="width:14.25pt;height:14.25pt" o:ole="">
            <v:imagedata r:id="rId237" o:title=""/>
          </v:shape>
          <o:OLEObject Type="Embed" ProgID="Equation.DSMT4" ShapeID="_x0000_i1135" DrawAspect="Content" ObjectID="_1647881420" r:id="rId238"/>
        </w:object>
      </w:r>
      <w:r w:rsidRPr="00C6449B">
        <w:t xml:space="preserve"> is the number of TX and RX antennas respectively, and </w:t>
      </w:r>
      <w:r w:rsidRPr="00C6449B">
        <w:rPr>
          <w:position w:val="-12"/>
        </w:rPr>
        <w:object w:dxaOrig="360" w:dyaOrig="340" w14:anchorId="1E1F425B">
          <v:shape id="_x0000_i1136" type="#_x0000_t75" style="width:21.75pt;height:14.25pt" o:ole="">
            <v:imagedata r:id="rId239" o:title=""/>
          </v:shape>
          <o:OLEObject Type="Embed" ProgID="Equation.DSMT4" ShapeID="_x0000_i1136" DrawAspect="Content" ObjectID="_1647881421" r:id="rId240"/>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37" type="#_x0000_t75" style="width:14.25pt;height:14.25pt" o:ole="">
            <v:imagedata r:id="rId225" o:title=""/>
          </v:shape>
          <o:OLEObject Type="Embed" ProgID="Equation.DSMT4" ShapeID="_x0000_i1137" DrawAspect="Content" ObjectID="_1647881422" r:id="rId241"/>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2390" w:name="_Toc13080010"/>
      <w:bookmarkStart w:id="2391" w:name="_Toc29811499"/>
      <w:bookmarkStart w:id="2392" w:name="_Toc29811950"/>
      <w:bookmarkStart w:id="2393" w:name="_Toc37268454"/>
      <w:bookmarkStart w:id="2394" w:name="_Toc37268905"/>
      <w:r w:rsidRPr="00C6449B">
        <w:rPr>
          <w:lang w:eastAsia="zh-CN"/>
        </w:rPr>
        <w:t>G.2.3.2.2</w:t>
      </w:r>
      <w:r w:rsidRPr="00C6449B">
        <w:rPr>
          <w:lang w:eastAsia="zh-CN"/>
        </w:rPr>
        <w:tab/>
        <w:t>Spatial Correlation Matrices at UE and gNB sides</w:t>
      </w:r>
      <w:bookmarkEnd w:id="2390"/>
      <w:bookmarkEnd w:id="2391"/>
      <w:bookmarkEnd w:id="2392"/>
      <w:bookmarkEnd w:id="2393"/>
      <w:bookmarkEnd w:id="2394"/>
    </w:p>
    <w:p w14:paraId="3BE0ED1E" w14:textId="77777777" w:rsidR="00CF08D6" w:rsidRPr="00C6449B" w:rsidRDefault="00CF08D6" w:rsidP="00CF08D6">
      <w:pPr>
        <w:pStyle w:val="Heading5"/>
        <w:rPr>
          <w:lang w:eastAsia="zh-CN"/>
        </w:rPr>
      </w:pPr>
      <w:bookmarkStart w:id="2395" w:name="_Toc13080011"/>
      <w:bookmarkStart w:id="2396" w:name="_Toc29811500"/>
      <w:bookmarkStart w:id="2397" w:name="_Toc29811951"/>
      <w:bookmarkStart w:id="2398" w:name="_Toc37268455"/>
      <w:bookmarkStart w:id="2399" w:name="_Toc37268906"/>
      <w:r w:rsidRPr="00C6449B">
        <w:rPr>
          <w:lang w:eastAsia="zh-CN"/>
        </w:rPr>
        <w:t>G.2.3.2.2.1</w:t>
      </w:r>
      <w:r w:rsidRPr="00C6449B">
        <w:rPr>
          <w:lang w:eastAsia="zh-CN"/>
        </w:rPr>
        <w:tab/>
        <w:t>Spatial Correlation Matrices at UE side</w:t>
      </w:r>
      <w:bookmarkEnd w:id="2395"/>
      <w:bookmarkEnd w:id="2396"/>
      <w:bookmarkEnd w:id="2397"/>
      <w:bookmarkEnd w:id="2398"/>
      <w:bookmarkEnd w:id="2399"/>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38" type="#_x0000_t75" style="width:36.75pt;height:14.25pt" o:ole="">
            <v:imagedata r:id="rId242" o:title=""/>
          </v:shape>
          <o:OLEObject Type="Embed" ProgID="Equation.DSMT4" ShapeID="_x0000_i1138" DrawAspect="Content" ObjectID="_1647881423" r:id="rId243"/>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39" type="#_x0000_t75" style="width:36.75pt;height:14.25pt" o:ole="">
            <v:imagedata r:id="rId242" o:title=""/>
          </v:shape>
          <o:OLEObject Type="Embed" ProgID="Equation.DSMT4" ShapeID="_x0000_i1139" DrawAspect="Content" ObjectID="_1647881424" r:id="rId244"/>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0" type="#_x0000_t75" style="width:1in;height:36.75pt" o:ole="">
            <v:imagedata r:id="rId245" o:title=""/>
          </v:shape>
          <o:OLEObject Type="Embed" ProgID="Equation.DSMT4" ShapeID="_x0000_i1140" DrawAspect="Content" ObjectID="_1647881425" r:id="rId246"/>
        </w:object>
      </w:r>
      <w:r w:rsidRPr="00C6449B">
        <w:t>.</w:t>
      </w:r>
    </w:p>
    <w:p w14:paraId="298FA116" w14:textId="77777777" w:rsidR="00CF08D6" w:rsidRPr="00C6449B" w:rsidRDefault="00CF08D6" w:rsidP="00CF08D6">
      <w:pPr>
        <w:pStyle w:val="Heading5"/>
        <w:rPr>
          <w:lang w:eastAsia="zh-CN"/>
        </w:rPr>
      </w:pPr>
      <w:bookmarkStart w:id="2400" w:name="_Toc13080012"/>
      <w:bookmarkStart w:id="2401" w:name="_Toc29811501"/>
      <w:bookmarkStart w:id="2402" w:name="_Toc29811952"/>
      <w:bookmarkStart w:id="2403" w:name="_Toc37268456"/>
      <w:bookmarkStart w:id="2404" w:name="_Toc37268907"/>
      <w:r w:rsidRPr="00C6449B">
        <w:rPr>
          <w:lang w:eastAsia="zh-CN"/>
        </w:rPr>
        <w:t>G.2.3.2.2.2</w:t>
      </w:r>
      <w:r w:rsidRPr="00C6449B">
        <w:rPr>
          <w:lang w:eastAsia="zh-CN"/>
        </w:rPr>
        <w:tab/>
        <w:t>Spatial Correlation Matrices at gNB side</w:t>
      </w:r>
      <w:bookmarkEnd w:id="2400"/>
      <w:bookmarkEnd w:id="2401"/>
      <w:bookmarkEnd w:id="2402"/>
      <w:bookmarkEnd w:id="2403"/>
      <w:bookmarkEnd w:id="2404"/>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1" type="#_x0000_t75" style="width:35.25pt;height:21.75pt" o:ole="">
            <v:imagedata r:id="rId247" o:title=""/>
          </v:shape>
          <o:OLEObject Type="Embed" ProgID="Equation.DSMT4" ShapeID="_x0000_i1141" DrawAspect="Content" ObjectID="_1647881426" r:id="rId248"/>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2" type="#_x0000_t75" style="width:1in;height:36.75pt" o:ole="">
            <v:imagedata r:id="rId249" o:title=""/>
          </v:shape>
          <o:OLEObject Type="Embed" ProgID="Equation.DSMT4" ShapeID="_x0000_i1142" DrawAspect="Content" ObjectID="_1647881427" r:id="rId250"/>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3" type="#_x0000_t75" style="width:165.75pt;height:57.75pt" o:ole="">
            <v:imagedata r:id="rId251" o:title=""/>
          </v:shape>
          <o:OLEObject Type="Embed" ProgID="Equation.DSMT4" ShapeID="_x0000_i1143" DrawAspect="Content" ObjectID="_1647881428" r:id="rId252"/>
        </w:object>
      </w:r>
      <w:r w:rsidRPr="00C6449B">
        <w:t>.</w:t>
      </w:r>
    </w:p>
    <w:p w14:paraId="47CA975D" w14:textId="77777777" w:rsidR="00CF08D6" w:rsidRPr="00C6449B" w:rsidRDefault="00CF08D6" w:rsidP="00CF08D6">
      <w:pPr>
        <w:pStyle w:val="Heading4"/>
        <w:rPr>
          <w:lang w:eastAsia="zh-CN"/>
        </w:rPr>
      </w:pPr>
      <w:bookmarkStart w:id="2405" w:name="_Toc13080013"/>
      <w:bookmarkStart w:id="2406" w:name="_Toc29811502"/>
      <w:bookmarkStart w:id="2407" w:name="_Toc29811953"/>
      <w:bookmarkStart w:id="2408" w:name="_Toc37268457"/>
      <w:bookmarkStart w:id="2409" w:name="_Toc37268908"/>
      <w:r w:rsidRPr="00C6449B">
        <w:rPr>
          <w:lang w:eastAsia="zh-CN"/>
        </w:rPr>
        <w:t>G.2.3.2.3</w:t>
      </w:r>
      <w:r w:rsidRPr="00C6449B">
        <w:rPr>
          <w:lang w:eastAsia="zh-CN"/>
        </w:rPr>
        <w:tab/>
        <w:t>MIMO Correlation Matrices using cross polarized antennas</w:t>
      </w:r>
      <w:bookmarkEnd w:id="2405"/>
      <w:bookmarkEnd w:id="2406"/>
      <w:bookmarkEnd w:id="2407"/>
      <w:bookmarkEnd w:id="2408"/>
      <w:bookmarkEnd w:id="2409"/>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4" type="#_x0000_t75" style="width:36.75pt;height:14.25pt" o:ole="">
                  <v:imagedata r:id="rId253" o:title=""/>
                </v:shape>
                <o:OLEObject Type="Embed" ProgID="Equation.DSMT4" ShapeID="_x0000_i1144" DrawAspect="Content" ObjectID="_1647881429" r:id="rId254"/>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45" type="#_x0000_t75" style="width:42.75pt;height:14.25pt" o:ole="">
                  <v:imagedata r:id="rId255" o:title=""/>
                </v:shape>
                <o:OLEObject Type="Embed" ProgID="Equation.DSMT4" ShapeID="_x0000_i1145" DrawAspect="Content" ObjectID="_1647881430" r:id="rId256"/>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2410" w:name="_Toc13080014"/>
      <w:bookmarkStart w:id="2411" w:name="_Toc29811503"/>
      <w:bookmarkStart w:id="2412" w:name="_Toc29811954"/>
      <w:bookmarkStart w:id="2413" w:name="_Toc37268458"/>
      <w:bookmarkStart w:id="2414" w:name="_Toc37268909"/>
      <w:r w:rsidRPr="00C6449B">
        <w:lastRenderedPageBreak/>
        <w:t>Annex H (informative):</w:t>
      </w:r>
      <w:r w:rsidRPr="00C6449B">
        <w:br/>
        <w:t>Change history</w:t>
      </w:r>
      <w:bookmarkEnd w:id="2410"/>
      <w:bookmarkEnd w:id="2411"/>
      <w:bookmarkEnd w:id="2412"/>
      <w:bookmarkEnd w:id="2413"/>
      <w:bookmarkEnd w:id="2414"/>
    </w:p>
    <w:bookmarkEnd w:id="2327"/>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2415" w:name="_Hlk491867751"/>
            <w:r w:rsidRPr="00C6449B">
              <w:rPr>
                <w:b/>
                <w:sz w:val="16"/>
                <w:szCs w:val="16"/>
              </w:rPr>
              <w:t>R4-1708872</w:t>
            </w:r>
            <w:bookmarkEnd w:id="2415"/>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77777777"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(section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2416" w:name="_Hlk497687159"/>
            <w:r w:rsidRPr="00C6449B">
              <w:rPr>
                <w:sz w:val="16"/>
                <w:szCs w:val="16"/>
              </w:rPr>
              <w:t>Alignment of structure, terminology, and definitions between clauses.</w:t>
            </w:r>
            <w:bookmarkEnd w:id="2416"/>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77777777" w:rsidR="00CF08D6" w:rsidRPr="00C6449B" w:rsidRDefault="00CF08D6" w:rsidP="00CF08D6">
            <w:pPr>
              <w:pStyle w:val="TAL"/>
              <w:rPr>
                <w:sz w:val="16"/>
                <w:szCs w:val="16"/>
              </w:rPr>
            </w:pPr>
            <w:r w:rsidRPr="00C6449B">
              <w:rPr>
                <w:b/>
                <w:sz w:val="16"/>
                <w:szCs w:val="16"/>
              </w:rPr>
              <w:t>R4-1714136</w:t>
            </w:r>
            <w:r w:rsidRPr="00C6449B">
              <w:rPr>
                <w:sz w:val="16"/>
                <w:szCs w:val="16"/>
              </w:rPr>
              <w:t>, "TP for TS 38.104: Update of OTA TX IM requirement for sub-clause 4.9 and sub-clause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77777777" w:rsidR="00CF08D6" w:rsidRPr="00C6449B" w:rsidRDefault="00CF08D6" w:rsidP="00CF08D6">
            <w:pPr>
              <w:pStyle w:val="TAL"/>
              <w:rPr>
                <w:sz w:val="16"/>
                <w:szCs w:val="16"/>
              </w:rPr>
            </w:pPr>
            <w:r w:rsidRPr="00C6449B">
              <w:rPr>
                <w:b/>
                <w:sz w:val="16"/>
                <w:szCs w:val="16"/>
              </w:rPr>
              <w:t>R4-1714312</w:t>
            </w:r>
            <w:r w:rsidRPr="00C6449B">
              <w:rPr>
                <w:sz w:val="16"/>
                <w:szCs w:val="16"/>
              </w:rPr>
              <w:t>, "TP for TS 38.104: Update of applicability table in sub-clause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R4-1903836, "Draft CR to TS 38.104: Correction on description on multi-band operation in section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C6449B" w:rsidRDefault="00340ADA" w:rsidP="00340ADA">
            <w:pPr>
              <w:pStyle w:val="TAL"/>
              <w:rPr>
                <w:sz w:val="16"/>
                <w:szCs w:val="16"/>
                <w:lang w:eastAsia="zh-CN"/>
              </w:rPr>
            </w:pPr>
            <w:r w:rsidRPr="00C6449B">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59"/>
      <w:footerReference w:type="default" r:id="rId2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39B086" w14:textId="77777777" w:rsidR="0064353C" w:rsidRDefault="0064353C">
      <w:r>
        <w:separator/>
      </w:r>
    </w:p>
  </w:endnote>
  <w:endnote w:type="continuationSeparator" w:id="0">
    <w:p w14:paraId="51D9CCA4" w14:textId="77777777" w:rsidR="0064353C" w:rsidRDefault="006435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Arial Unicode MS"/>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496138" w:rsidRDefault="0049613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496138" w:rsidRDefault="004961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15E8A5" w14:textId="77777777" w:rsidR="0064353C" w:rsidRDefault="0064353C">
      <w:r>
        <w:separator/>
      </w:r>
    </w:p>
  </w:footnote>
  <w:footnote w:type="continuationSeparator" w:id="0">
    <w:p w14:paraId="2205D693" w14:textId="77777777" w:rsidR="0064353C" w:rsidRDefault="006435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496138" w:rsidRDefault="00496138">
    <w:r>
      <w:t xml:space="preserve">Page </w:t>
    </w:r>
    <w:r>
      <w:fldChar w:fldCharType="begin"/>
    </w:r>
    <w:r>
      <w:instrText>PAGE</w:instrText>
    </w:r>
    <w:r>
      <w:fldChar w:fldCharType="separate"/>
    </w:r>
    <w:r>
      <w:rPr>
        <w:noProof/>
      </w:rPr>
      <w:t>1</w:t>
    </w:r>
    <w:r>
      <w:rPr>
        <w:noProof/>
      </w:rPr>
      <w:fldChar w:fldCharType="end"/>
    </w:r>
    <w:r>
      <w:br/>
    </w:r>
  </w:p>
  <w:p w14:paraId="61AE29CE" w14:textId="77777777" w:rsidR="00496138" w:rsidRDefault="00496138"/>
  <w:p w14:paraId="0B20B9CD" w14:textId="77777777" w:rsidR="00496138" w:rsidRDefault="00496138"/>
  <w:p w14:paraId="7BAA85AB" w14:textId="77777777" w:rsidR="00496138" w:rsidRDefault="00496138"/>
  <w:p w14:paraId="3CF23D02" w14:textId="77777777" w:rsidR="00496138" w:rsidRDefault="00496138"/>
  <w:p w14:paraId="6FD42DFE" w14:textId="77777777" w:rsidR="00496138" w:rsidRDefault="0049613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496138" w:rsidRDefault="00496138"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496138" w:rsidRDefault="0049613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06FB82DB" w:rsidR="00496138" w:rsidRDefault="00496138"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w:t>
    </w:r>
    <w:r w:rsidR="00C6449B">
      <w:rPr>
        <w:rFonts w:ascii="Arial" w:hAnsi="Arial" w:cs="Arial"/>
        <w:b/>
        <w:noProof/>
        <w:sz w:val="18"/>
        <w:szCs w:val="18"/>
      </w:rPr>
      <w:t>9</w:t>
    </w:r>
    <w:r>
      <w:rPr>
        <w:rFonts w:ascii="Arial" w:hAnsi="Arial" w:cs="Arial"/>
        <w:b/>
        <w:noProof/>
        <w:sz w:val="18"/>
        <w:szCs w:val="18"/>
      </w:rPr>
      <w:t>.0 (20</w:t>
    </w:r>
    <w:r w:rsidR="00C6449B">
      <w:rPr>
        <w:rFonts w:ascii="Arial" w:hAnsi="Arial" w:cs="Arial"/>
        <w:b/>
        <w:noProof/>
        <w:sz w:val="18"/>
        <w:szCs w:val="18"/>
      </w:rPr>
      <w:t>20</w:t>
    </w:r>
    <w:r>
      <w:rPr>
        <w:rFonts w:ascii="Arial" w:hAnsi="Arial" w:cs="Arial"/>
        <w:b/>
        <w:noProof/>
        <w:sz w:val="18"/>
        <w:szCs w:val="18"/>
      </w:rPr>
      <w:t>-0</w:t>
    </w:r>
    <w:r w:rsidR="00C6449B">
      <w:rPr>
        <w:rFonts w:ascii="Arial" w:hAnsi="Arial" w:cs="Arial"/>
        <w:b/>
        <w:noProof/>
        <w:sz w:val="18"/>
        <w:szCs w:val="18"/>
      </w:rPr>
      <w:t>3</w:t>
    </w:r>
    <w:r>
      <w:rPr>
        <w:rFonts w:ascii="Arial" w:hAnsi="Arial" w:cs="Arial"/>
        <w:b/>
        <w:noProof/>
        <w:sz w:val="18"/>
        <w:szCs w:val="18"/>
      </w:rPr>
      <w:t>)</w:t>
    </w:r>
  </w:p>
  <w:p w14:paraId="53ABFE37" w14:textId="77777777" w:rsidR="00496138" w:rsidRPr="005A07C7" w:rsidRDefault="00496138"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0852003C" w:rsidR="00496138" w:rsidRDefault="0049613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7879">
      <w:rPr>
        <w:rFonts w:ascii="Arial" w:hAnsi="Arial" w:cs="Arial"/>
        <w:b/>
        <w:noProof/>
        <w:sz w:val="18"/>
        <w:szCs w:val="18"/>
      </w:rPr>
      <w:t>Release 15</w:t>
    </w:r>
    <w:r>
      <w:rPr>
        <w:rFonts w:ascii="Arial" w:hAnsi="Arial" w:cs="Arial"/>
        <w:b/>
        <w:sz w:val="18"/>
        <w:szCs w:val="18"/>
      </w:rPr>
      <w:fldChar w:fldCharType="end"/>
    </w:r>
  </w:p>
  <w:p w14:paraId="432CFF50" w14:textId="77777777" w:rsidR="00496138" w:rsidRDefault="0049613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3CAC1B96" w:rsidR="00496138" w:rsidRDefault="0049613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7879">
      <w:rPr>
        <w:rFonts w:ascii="Arial" w:hAnsi="Arial" w:cs="Arial"/>
        <w:b/>
        <w:noProof/>
        <w:sz w:val="18"/>
        <w:szCs w:val="18"/>
      </w:rPr>
      <w:t>3GPP TS 38.104 V15.9.0 (2020-03)</w:t>
    </w:r>
    <w:r>
      <w:rPr>
        <w:rFonts w:ascii="Arial" w:hAnsi="Arial" w:cs="Arial"/>
        <w:b/>
        <w:sz w:val="18"/>
        <w:szCs w:val="18"/>
      </w:rPr>
      <w:fldChar w:fldCharType="end"/>
    </w:r>
  </w:p>
  <w:p w14:paraId="58B05A30" w14:textId="77777777" w:rsidR="00496138" w:rsidRPr="005A07C7" w:rsidRDefault="0049613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6B62"/>
    <w:rsid w:val="00017C91"/>
    <w:rsid w:val="00021EAB"/>
    <w:rsid w:val="00022E4A"/>
    <w:rsid w:val="00023485"/>
    <w:rsid w:val="00024BB8"/>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2A74"/>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2.bin"/><Relationship Id="rId138" Type="http://schemas.openxmlformats.org/officeDocument/2006/relationships/oleObject" Target="embeddings/oleObject58.bin"/><Relationship Id="rId159" Type="http://schemas.openxmlformats.org/officeDocument/2006/relationships/image" Target="media/image76.wmf"/><Relationship Id="rId170" Type="http://schemas.openxmlformats.org/officeDocument/2006/relationships/image" Target="media/image82.wmf"/><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image" Target="media/image119.wmf"/><Relationship Id="rId107" Type="http://schemas.openxmlformats.org/officeDocument/2006/relationships/image" Target="media/image59.e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7.wmf"/><Relationship Id="rId128" Type="http://schemas.openxmlformats.org/officeDocument/2006/relationships/oleObject" Target="embeddings/oleObject49.bin"/><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8.bin"/><Relationship Id="rId237" Type="http://schemas.openxmlformats.org/officeDocument/2006/relationships/image" Target="media/image115.wmf"/><Relationship Id="rId258" Type="http://schemas.openxmlformats.org/officeDocument/2006/relationships/image" Target="media/image125.wmf"/><Relationship Id="rId22" Type="http://schemas.openxmlformats.org/officeDocument/2006/relationships/oleObject" Target="embeddings/oleObject2.bin"/><Relationship Id="rId43" Type="http://schemas.openxmlformats.org/officeDocument/2006/relationships/image" Target="media/image20.wmf"/><Relationship Id="rId64" Type="http://schemas.openxmlformats.org/officeDocument/2006/relationships/image" Target="media/image32.wmf"/><Relationship Id="rId118" Type="http://schemas.openxmlformats.org/officeDocument/2006/relationships/image" Target="media/image67.wmf"/><Relationship Id="rId139" Type="http://schemas.openxmlformats.org/officeDocument/2006/relationships/oleObject" Target="embeddings/oleObject59.bin"/><Relationship Id="rId85" Type="http://schemas.openxmlformats.org/officeDocument/2006/relationships/image" Target="media/image41.wmf"/><Relationship Id="rId150" Type="http://schemas.openxmlformats.org/officeDocument/2006/relationships/footer" Target="footer1.xml"/><Relationship Id="rId171" Type="http://schemas.openxmlformats.org/officeDocument/2006/relationships/oleObject" Target="embeddings/oleObject75.bin"/><Relationship Id="rId192" Type="http://schemas.openxmlformats.org/officeDocument/2006/relationships/image" Target="media/image94.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60.wmf"/><Relationship Id="rId129" Type="http://schemas.openxmlformats.org/officeDocument/2006/relationships/oleObject" Target="embeddings/oleObject50.bin"/><Relationship Id="rId54" Type="http://schemas.openxmlformats.org/officeDocument/2006/relationships/image" Target="media/image27.wmf"/><Relationship Id="rId75" Type="http://schemas.openxmlformats.org/officeDocument/2006/relationships/oleObject" Target="embeddings/oleObject26.bin"/><Relationship Id="rId96" Type="http://schemas.openxmlformats.org/officeDocument/2006/relationships/image" Target="media/image48.wmf"/><Relationship Id="rId140" Type="http://schemas.openxmlformats.org/officeDocument/2006/relationships/oleObject" Target="embeddings/oleObject60.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image" Target="media/image105.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wmf"/><Relationship Id="rId233" Type="http://schemas.openxmlformats.org/officeDocument/2006/relationships/image" Target="media/image113.wmf"/><Relationship Id="rId238" Type="http://schemas.openxmlformats.org/officeDocument/2006/relationships/oleObject" Target="embeddings/oleObject109.bin"/><Relationship Id="rId254" Type="http://schemas.openxmlformats.org/officeDocument/2006/relationships/oleObject" Target="embeddings/oleObject118.bin"/><Relationship Id="rId259"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6.emf"/><Relationship Id="rId119" Type="http://schemas.openxmlformats.org/officeDocument/2006/relationships/oleObject" Target="embeddings/oleObject40.bin"/><Relationship Id="rId44" Type="http://schemas.openxmlformats.org/officeDocument/2006/relationships/oleObject" Target="embeddings/oleObject12.bin"/><Relationship Id="rId60" Type="http://schemas.openxmlformats.org/officeDocument/2006/relationships/image" Target="media/image30.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1.bin"/><Relationship Id="rId135" Type="http://schemas.openxmlformats.org/officeDocument/2006/relationships/oleObject" Target="embeddings/oleObject55.bin"/><Relationship Id="rId151" Type="http://schemas.openxmlformats.org/officeDocument/2006/relationships/image" Target="media/image72.wmf"/><Relationship Id="rId156" Type="http://schemas.openxmlformats.org/officeDocument/2006/relationships/oleObject" Target="embeddings/oleObject68.bin"/><Relationship Id="rId177" Type="http://schemas.openxmlformats.org/officeDocument/2006/relationships/oleObject" Target="embeddings/oleObject78.bin"/><Relationship Id="rId198" Type="http://schemas.openxmlformats.org/officeDocument/2006/relationships/image" Target="media/image97.wmf"/><Relationship Id="rId172" Type="http://schemas.openxmlformats.org/officeDocument/2006/relationships/image" Target="media/image83.wmf"/><Relationship Id="rId193" Type="http://schemas.openxmlformats.org/officeDocument/2006/relationships/oleObject" Target="embeddings/oleObject85.bin"/><Relationship Id="rId202" Type="http://schemas.openxmlformats.org/officeDocument/2006/relationships/image" Target="media/image99.wmf"/><Relationship Id="rId207" Type="http://schemas.openxmlformats.org/officeDocument/2006/relationships/oleObject" Target="embeddings/oleObject92.bin"/><Relationship Id="rId223" Type="http://schemas.openxmlformats.org/officeDocument/2006/relationships/image" Target="media/image108.wmf"/><Relationship Id="rId228" Type="http://schemas.openxmlformats.org/officeDocument/2006/relationships/image" Target="media/image111.wmf"/><Relationship Id="rId244" Type="http://schemas.openxmlformats.org/officeDocument/2006/relationships/oleObject" Target="embeddings/oleObject113.bin"/><Relationship Id="rId249" Type="http://schemas.openxmlformats.org/officeDocument/2006/relationships/image" Target="media/image120.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61.wmf"/><Relationship Id="rId260" Type="http://schemas.openxmlformats.org/officeDocument/2006/relationships/footer" Target="footer2.xml"/><Relationship Id="rId34" Type="http://schemas.openxmlformats.org/officeDocument/2006/relationships/image" Target="media/image15.wmf"/><Relationship Id="rId50" Type="http://schemas.openxmlformats.org/officeDocument/2006/relationships/image" Target="media/image25.wmf"/><Relationship Id="rId55" Type="http://schemas.openxmlformats.org/officeDocument/2006/relationships/oleObject" Target="embeddings/oleObject16.bin"/><Relationship Id="rId76" Type="http://schemas.openxmlformats.org/officeDocument/2006/relationships/image" Target="media/image38.wmf"/><Relationship Id="rId97" Type="http://schemas.openxmlformats.org/officeDocument/2006/relationships/image" Target="media/image49.wmf"/><Relationship Id="rId104" Type="http://schemas.openxmlformats.org/officeDocument/2006/relationships/image" Target="media/image56.wmf"/><Relationship Id="rId120" Type="http://schemas.openxmlformats.org/officeDocument/2006/relationships/oleObject" Target="embeddings/oleObject41.bin"/><Relationship Id="rId125" Type="http://schemas.openxmlformats.org/officeDocument/2006/relationships/oleObject" Target="embeddings/oleObject46.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3.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7.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3.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1.wmf"/><Relationship Id="rId66" Type="http://schemas.openxmlformats.org/officeDocument/2006/relationships/image" Target="media/image33.wmf"/><Relationship Id="rId87" Type="http://schemas.openxmlformats.org/officeDocument/2006/relationships/image" Target="media/image42.wmf"/><Relationship Id="rId110" Type="http://schemas.openxmlformats.org/officeDocument/2006/relationships/image" Target="media/image62.wmf"/><Relationship Id="rId115" Type="http://schemas.openxmlformats.org/officeDocument/2006/relationships/oleObject" Target="embeddings/oleObject37.bin"/><Relationship Id="rId131" Type="http://schemas.openxmlformats.org/officeDocument/2006/relationships/oleObject" Target="embeddings/oleObject52.bin"/><Relationship Id="rId136" Type="http://schemas.openxmlformats.org/officeDocument/2006/relationships/oleObject" Target="embeddings/oleObject56.bin"/><Relationship Id="rId157" Type="http://schemas.openxmlformats.org/officeDocument/2006/relationships/image" Target="media/image75.wmf"/><Relationship Id="rId178" Type="http://schemas.openxmlformats.org/officeDocument/2006/relationships/image" Target="media/image86.wmf"/><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oleObject" Target="embeddings/oleObject76.bin"/><Relationship Id="rId194" Type="http://schemas.openxmlformats.org/officeDocument/2006/relationships/image" Target="media/image95.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2.wmf"/><Relationship Id="rId229" Type="http://schemas.openxmlformats.org/officeDocument/2006/relationships/oleObject" Target="embeddings/oleObject104.bin"/><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18.wmf"/><Relationship Id="rId261"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6.wmf"/><Relationship Id="rId56" Type="http://schemas.openxmlformats.org/officeDocument/2006/relationships/image" Target="media/image28.wmf"/><Relationship Id="rId77" Type="http://schemas.openxmlformats.org/officeDocument/2006/relationships/oleObject" Target="embeddings/oleObject27.bin"/><Relationship Id="rId100" Type="http://schemas.openxmlformats.org/officeDocument/2006/relationships/image" Target="media/image52.wmf"/><Relationship Id="rId105" Type="http://schemas.openxmlformats.org/officeDocument/2006/relationships/image" Target="media/image57.wmf"/><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image" Target="media/image81.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image" Target="media/image50.wmf"/><Relationship Id="rId121" Type="http://schemas.openxmlformats.org/officeDocument/2006/relationships/oleObject" Target="embeddings/oleObject42.bin"/><Relationship Id="rId142" Type="http://schemas.openxmlformats.org/officeDocument/2006/relationships/image" Target="media/image69.wmf"/><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3.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oleObject" Target="embeddings/oleObject97.bin"/><Relationship Id="rId230" Type="http://schemas.openxmlformats.org/officeDocument/2006/relationships/image" Target="media/image112.wmf"/><Relationship Id="rId235" Type="http://schemas.openxmlformats.org/officeDocument/2006/relationships/image" Target="media/image114.wmf"/><Relationship Id="rId251" Type="http://schemas.openxmlformats.org/officeDocument/2006/relationships/image" Target="media/image121.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2.wmf"/><Relationship Id="rId67" Type="http://schemas.openxmlformats.org/officeDocument/2006/relationships/oleObject" Target="embeddings/oleObject22.bin"/><Relationship Id="rId116" Type="http://schemas.openxmlformats.org/officeDocument/2006/relationships/oleObject" Target="embeddings/oleObject38.bin"/><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19.w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4.bin"/><Relationship Id="rId111" Type="http://schemas.openxmlformats.org/officeDocument/2006/relationships/image" Target="media/image63.wmf"/><Relationship Id="rId132" Type="http://schemas.openxmlformats.org/officeDocument/2006/relationships/oleObject" Target="embeddings/oleObject53.bin"/><Relationship Id="rId153" Type="http://schemas.openxmlformats.org/officeDocument/2006/relationships/image" Target="media/image73.wmf"/><Relationship Id="rId174" Type="http://schemas.openxmlformats.org/officeDocument/2006/relationships/image" Target="media/image84.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0.bin"/><Relationship Id="rId225" Type="http://schemas.openxmlformats.org/officeDocument/2006/relationships/image" Target="media/image109.wmf"/><Relationship Id="rId241" Type="http://schemas.openxmlformats.org/officeDocument/2006/relationships/oleObject" Target="embeddings/oleObject111.bin"/><Relationship Id="rId246" Type="http://schemas.openxmlformats.org/officeDocument/2006/relationships/oleObject" Target="embeddings/oleObject114.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8.wmf"/><Relationship Id="rId127" Type="http://schemas.openxmlformats.org/officeDocument/2006/relationships/oleObject" Target="embeddings/oleObject48.bin"/><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e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51.wmf"/><Relationship Id="rId101" Type="http://schemas.openxmlformats.org/officeDocument/2006/relationships/image" Target="media/image53.wmf"/><Relationship Id="rId122" Type="http://schemas.openxmlformats.org/officeDocument/2006/relationships/oleObject" Target="embeddings/oleObject43.bin"/><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oleObject" Target="embeddings/oleObject74.bin"/><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oleObject" Target="embeddings/oleObject94.bin"/><Relationship Id="rId215" Type="http://schemas.openxmlformats.org/officeDocument/2006/relationships/image" Target="media/image104.wmf"/><Relationship Id="rId236" Type="http://schemas.openxmlformats.org/officeDocument/2006/relationships/oleObject" Target="embeddings/oleObject108.bin"/><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7.bin"/><Relationship Id="rId47" Type="http://schemas.openxmlformats.org/officeDocument/2006/relationships/image" Target="media/image23.wmf"/><Relationship Id="rId68" Type="http://schemas.openxmlformats.org/officeDocument/2006/relationships/image" Target="media/image34.wmf"/><Relationship Id="rId89" Type="http://schemas.openxmlformats.org/officeDocument/2006/relationships/image" Target="media/image43.wmf"/><Relationship Id="rId112" Type="http://schemas.openxmlformats.org/officeDocument/2006/relationships/image" Target="media/image64.wmf"/><Relationship Id="rId133" Type="http://schemas.openxmlformats.org/officeDocument/2006/relationships/image" Target="media/image68.wmf"/><Relationship Id="rId154" Type="http://schemas.openxmlformats.org/officeDocument/2006/relationships/oleObject" Target="embeddings/oleObject67.bin"/><Relationship Id="rId175" Type="http://schemas.openxmlformats.org/officeDocument/2006/relationships/oleObject" Target="embeddings/oleObject77.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image" Target="media/image107.wmf"/><Relationship Id="rId242" Type="http://schemas.openxmlformats.org/officeDocument/2006/relationships/image" Target="media/image117.wmf"/><Relationship Id="rId37" Type="http://schemas.openxmlformats.org/officeDocument/2006/relationships/image" Target="media/image17.wmf"/><Relationship Id="rId58" Type="http://schemas.openxmlformats.org/officeDocument/2006/relationships/image" Target="media/image29.wmf"/><Relationship Id="rId79" Type="http://schemas.openxmlformats.org/officeDocument/2006/relationships/oleObject" Target="embeddings/oleObject29.bin"/><Relationship Id="rId102" Type="http://schemas.openxmlformats.org/officeDocument/2006/relationships/image" Target="media/image54.wmf"/><Relationship Id="rId123" Type="http://schemas.openxmlformats.org/officeDocument/2006/relationships/oleObject" Target="embeddings/oleObject44.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6.bin"/><Relationship Id="rId253" Type="http://schemas.openxmlformats.org/officeDocument/2006/relationships/image" Target="media/image122.wmf"/><Relationship Id="rId27" Type="http://schemas.openxmlformats.org/officeDocument/2006/relationships/oleObject" Target="embeddings/oleObject4.bin"/><Relationship Id="rId48" Type="http://schemas.openxmlformats.org/officeDocument/2006/relationships/image" Target="media/image24.wmf"/><Relationship Id="rId69" Type="http://schemas.openxmlformats.org/officeDocument/2006/relationships/oleObject" Target="embeddings/oleObject23.bin"/><Relationship Id="rId113" Type="http://schemas.openxmlformats.org/officeDocument/2006/relationships/image" Target="media/image65.wmf"/><Relationship Id="rId134" Type="http://schemas.openxmlformats.org/officeDocument/2006/relationships/oleObject" Target="embeddings/oleObject54.bin"/><Relationship Id="rId80" Type="http://schemas.openxmlformats.org/officeDocument/2006/relationships/image" Target="media/image39.wmf"/><Relationship Id="rId155" Type="http://schemas.openxmlformats.org/officeDocument/2006/relationships/image" Target="media/image74.wmf"/><Relationship Id="rId176" Type="http://schemas.openxmlformats.org/officeDocument/2006/relationships/image" Target="media/image85.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2.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5.wmf"/><Relationship Id="rId124" Type="http://schemas.openxmlformats.org/officeDocument/2006/relationships/oleObject" Target="embeddings/oleObject45.bin"/><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image" Target="media/image70.wmf"/><Relationship Id="rId166" Type="http://schemas.openxmlformats.org/officeDocument/2006/relationships/image" Target="media/image80.wmf"/><Relationship Id="rId187" Type="http://schemas.openxmlformats.org/officeDocument/2006/relationships/image" Target="media/image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9E1E73-65D1-4D56-8C60-DDA384B7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76107</Words>
  <Characters>433816</Characters>
  <Application>Microsoft Office Word</Application>
  <DocSecurity>0</DocSecurity>
  <Lines>3615</Lines>
  <Paragraphs>1017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508906</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CR0125r1</cp:lastModifiedBy>
  <cp:revision>5</cp:revision>
  <cp:lastPrinted>1900-01-01T08:00:00Z</cp:lastPrinted>
  <dcterms:created xsi:type="dcterms:W3CDTF">2020-04-03T19:21:00Z</dcterms:created>
  <dcterms:modified xsi:type="dcterms:W3CDTF">2020-04-08T17:56:00Z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