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50404" w:rsidRPr="004C1674" w14:paraId="0F84ADCB" w14:textId="77777777" w:rsidTr="00957C90">
        <w:tc>
          <w:tcPr>
            <w:tcW w:w="10423" w:type="dxa"/>
            <w:gridSpan w:val="2"/>
            <w:shd w:val="clear" w:color="auto" w:fill="auto"/>
          </w:tcPr>
          <w:p w14:paraId="7E048C3B" w14:textId="77777777" w:rsidR="00250404" w:rsidRPr="004C1674" w:rsidRDefault="00250404" w:rsidP="00957C90">
            <w:pPr>
              <w:pStyle w:val="ZA"/>
              <w:framePr w:w="0" w:hRule="auto" w:wrap="auto" w:vAnchor="margin" w:hAnchor="text" w:yAlign="inline"/>
              <w:rPr>
                <w:noProof w:val="0"/>
              </w:rPr>
            </w:pPr>
            <w:bookmarkStart w:id="0" w:name="page1"/>
            <w:bookmarkStart w:id="1" w:name="_Hlk219627953"/>
            <w:bookmarkStart w:id="2" w:name="_Hlk219628113"/>
            <w:r w:rsidRPr="004C1674">
              <w:rPr>
                <w:sz w:val="64"/>
              </w:rPr>
              <w:t xml:space="preserve">3GPP </w:t>
            </w:r>
            <w:bookmarkStart w:id="3" w:name="specType1"/>
            <w:r w:rsidRPr="004C1674">
              <w:rPr>
                <w:sz w:val="64"/>
              </w:rPr>
              <w:t>TS</w:t>
            </w:r>
            <w:bookmarkEnd w:id="3"/>
            <w:r w:rsidRPr="004C1674">
              <w:rPr>
                <w:sz w:val="64"/>
              </w:rPr>
              <w:t xml:space="preserve"> </w:t>
            </w:r>
            <w:bookmarkStart w:id="4" w:name="specNumber"/>
            <w:r w:rsidRPr="004C1674">
              <w:rPr>
                <w:sz w:val="64"/>
              </w:rPr>
              <w:t>38.</w:t>
            </w:r>
            <w:bookmarkEnd w:id="4"/>
            <w:r w:rsidRPr="004C1674">
              <w:rPr>
                <w:sz w:val="64"/>
              </w:rPr>
              <w:t xml:space="preserve">101-4 </w:t>
            </w:r>
            <w:bookmarkStart w:id="5" w:name="specVersion"/>
            <w:r w:rsidRPr="004C1674">
              <w:t>V17.19.</w:t>
            </w:r>
            <w:bookmarkEnd w:id="5"/>
            <w:r w:rsidRPr="004C1674">
              <w:t xml:space="preserve">0 </w:t>
            </w:r>
            <w:r w:rsidRPr="004C1674">
              <w:rPr>
                <w:sz w:val="32"/>
              </w:rPr>
              <w:t>(</w:t>
            </w:r>
            <w:bookmarkStart w:id="6" w:name="issueDate"/>
            <w:r w:rsidRPr="004C1674">
              <w:rPr>
                <w:sz w:val="32"/>
              </w:rPr>
              <w:t>2025-</w:t>
            </w:r>
            <w:bookmarkEnd w:id="6"/>
            <w:r w:rsidRPr="004C1674">
              <w:rPr>
                <w:sz w:val="32"/>
              </w:rPr>
              <w:t>12)</w:t>
            </w:r>
          </w:p>
        </w:tc>
      </w:tr>
      <w:tr w:rsidR="00250404" w:rsidRPr="004C1674" w14:paraId="707B0FDB" w14:textId="77777777" w:rsidTr="00957C90">
        <w:trPr>
          <w:trHeight w:hRule="exact" w:val="1134"/>
        </w:trPr>
        <w:tc>
          <w:tcPr>
            <w:tcW w:w="10423" w:type="dxa"/>
            <w:gridSpan w:val="2"/>
            <w:shd w:val="clear" w:color="auto" w:fill="auto"/>
          </w:tcPr>
          <w:p w14:paraId="700C100C" w14:textId="77777777" w:rsidR="00250404" w:rsidRPr="004C1674" w:rsidRDefault="00250404" w:rsidP="00957C90">
            <w:pPr>
              <w:pStyle w:val="ZB"/>
              <w:framePr w:w="0" w:hRule="auto" w:wrap="auto" w:vAnchor="margin" w:hAnchor="text" w:yAlign="inline"/>
            </w:pPr>
            <w:r w:rsidRPr="004C1674">
              <w:t xml:space="preserve">Technical </w:t>
            </w:r>
            <w:bookmarkStart w:id="7" w:name="spectype2"/>
            <w:r w:rsidRPr="004C1674">
              <w:t>Specification</w:t>
            </w:r>
            <w:bookmarkEnd w:id="7"/>
          </w:p>
          <w:p w14:paraId="19D08B42" w14:textId="77777777" w:rsidR="00250404" w:rsidRPr="004C1674" w:rsidRDefault="00250404" w:rsidP="00957C90">
            <w:pPr>
              <w:pStyle w:val="Guidance"/>
            </w:pPr>
            <w:r w:rsidRPr="004C1674">
              <w:br/>
            </w:r>
          </w:p>
        </w:tc>
      </w:tr>
      <w:tr w:rsidR="00250404" w:rsidRPr="004C1674" w14:paraId="231A9196" w14:textId="77777777" w:rsidTr="00957C90">
        <w:trPr>
          <w:trHeight w:hRule="exact" w:val="3686"/>
        </w:trPr>
        <w:tc>
          <w:tcPr>
            <w:tcW w:w="10423" w:type="dxa"/>
            <w:gridSpan w:val="2"/>
            <w:shd w:val="clear" w:color="auto" w:fill="auto"/>
          </w:tcPr>
          <w:p w14:paraId="3C1C3D32" w14:textId="77777777" w:rsidR="00250404" w:rsidRPr="004C1674" w:rsidRDefault="00250404" w:rsidP="00957C90">
            <w:pPr>
              <w:pStyle w:val="ZT"/>
              <w:framePr w:wrap="auto" w:hAnchor="text" w:yAlign="inline"/>
            </w:pPr>
            <w:r w:rsidRPr="004C1674">
              <w:t>3rd Generation Partnership Project;</w:t>
            </w:r>
          </w:p>
          <w:p w14:paraId="22646BBA" w14:textId="77777777" w:rsidR="00250404" w:rsidRPr="004C1674" w:rsidRDefault="00250404" w:rsidP="00957C90">
            <w:pPr>
              <w:pStyle w:val="ZT"/>
              <w:framePr w:wrap="auto" w:hAnchor="text" w:yAlign="inline"/>
            </w:pPr>
            <w:r w:rsidRPr="004C1674">
              <w:t>Technical Specification Group Radio Access Network</w:t>
            </w:r>
            <w:bookmarkStart w:id="8" w:name="specTitle"/>
            <w:r w:rsidRPr="004C1674">
              <w:t>;</w:t>
            </w:r>
          </w:p>
          <w:p w14:paraId="018579C5" w14:textId="77777777" w:rsidR="00250404" w:rsidRPr="004C1674" w:rsidRDefault="00250404" w:rsidP="00957C90">
            <w:pPr>
              <w:pStyle w:val="ZT"/>
              <w:framePr w:wrap="auto" w:hAnchor="text" w:yAlign="inline"/>
            </w:pPr>
            <w:r w:rsidRPr="004C1674">
              <w:t>NR;</w:t>
            </w:r>
          </w:p>
          <w:p w14:paraId="789D1AB5" w14:textId="77777777" w:rsidR="00250404" w:rsidRPr="004C1674" w:rsidRDefault="00250404" w:rsidP="00957C90">
            <w:pPr>
              <w:pStyle w:val="ZT"/>
              <w:framePr w:wrap="auto" w:hAnchor="text" w:yAlign="inline"/>
              <w:rPr>
                <w:lang w:val="en-US"/>
              </w:rPr>
            </w:pPr>
            <w:r w:rsidRPr="004C1674">
              <w:rPr>
                <w:lang w:val="en-US"/>
              </w:rPr>
              <w:t>User Equipment (UE) radio transmission and reception;</w:t>
            </w:r>
          </w:p>
          <w:p w14:paraId="3E168F09" w14:textId="77777777" w:rsidR="00250404" w:rsidRPr="004C1674" w:rsidRDefault="00250404" w:rsidP="00957C90">
            <w:pPr>
              <w:pStyle w:val="ZT"/>
              <w:framePr w:wrap="auto" w:hAnchor="text" w:yAlign="inline"/>
            </w:pPr>
            <w:r w:rsidRPr="004C1674">
              <w:rPr>
                <w:lang w:val="en-US"/>
              </w:rPr>
              <w:t xml:space="preserve">Part 4: </w:t>
            </w:r>
            <w:r w:rsidRPr="004C1674">
              <w:t>Performance requirements</w:t>
            </w:r>
            <w:bookmarkEnd w:id="8"/>
          </w:p>
          <w:p w14:paraId="027A2643" w14:textId="77777777" w:rsidR="00250404" w:rsidRPr="004C1674" w:rsidRDefault="00250404" w:rsidP="00957C90">
            <w:pPr>
              <w:pStyle w:val="ZT"/>
              <w:framePr w:wrap="auto" w:hAnchor="text" w:yAlign="inline"/>
              <w:rPr>
                <w:i/>
                <w:sz w:val="28"/>
              </w:rPr>
            </w:pPr>
            <w:r w:rsidRPr="004C1674">
              <w:t>(</w:t>
            </w:r>
            <w:r w:rsidRPr="004C1674">
              <w:rPr>
                <w:rStyle w:val="ZGSM"/>
              </w:rPr>
              <w:t>Release 17</w:t>
            </w:r>
            <w:r w:rsidRPr="004C1674">
              <w:t>)</w:t>
            </w:r>
          </w:p>
        </w:tc>
      </w:tr>
      <w:bookmarkEnd w:id="2"/>
      <w:tr w:rsidR="00250404" w:rsidRPr="004C1674" w14:paraId="1002918F" w14:textId="77777777" w:rsidTr="00957C90">
        <w:tc>
          <w:tcPr>
            <w:tcW w:w="10423" w:type="dxa"/>
            <w:gridSpan w:val="2"/>
            <w:shd w:val="clear" w:color="auto" w:fill="auto"/>
          </w:tcPr>
          <w:p w14:paraId="4D4FF8A4" w14:textId="77777777" w:rsidR="00250404" w:rsidRPr="004C1674" w:rsidRDefault="00250404" w:rsidP="00957C90">
            <w:pPr>
              <w:pStyle w:val="ZU"/>
              <w:framePr w:w="0" w:wrap="auto" w:vAnchor="margin" w:hAnchor="text" w:yAlign="inline"/>
              <w:tabs>
                <w:tab w:val="right" w:pos="10206"/>
              </w:tabs>
              <w:jc w:val="left"/>
              <w:rPr>
                <w:noProof w:val="0"/>
                <w:color w:val="0000FF"/>
              </w:rPr>
            </w:pPr>
            <w:r w:rsidRPr="004C1674">
              <w:rPr>
                <w:noProof w:val="0"/>
                <w:color w:val="0000FF"/>
              </w:rPr>
              <w:tab/>
            </w:r>
          </w:p>
        </w:tc>
      </w:tr>
      <w:bookmarkStart w:id="9" w:name="_MON_1710316271"/>
      <w:bookmarkEnd w:id="9"/>
      <w:tr w:rsidR="00250404" w:rsidRPr="004C1674" w14:paraId="2FF12F8A" w14:textId="77777777" w:rsidTr="00957C90">
        <w:trPr>
          <w:cantSplit/>
          <w:trHeight w:hRule="exact" w:val="1531"/>
        </w:trPr>
        <w:tc>
          <w:tcPr>
            <w:tcW w:w="5211" w:type="dxa"/>
            <w:tcBorders>
              <w:top w:val="dashed" w:sz="4" w:space="0" w:color="auto"/>
              <w:bottom w:val="dashed" w:sz="4" w:space="0" w:color="auto"/>
            </w:tcBorders>
            <w:shd w:val="clear" w:color="auto" w:fill="auto"/>
          </w:tcPr>
          <w:p w14:paraId="4D96D697" w14:textId="77777777" w:rsidR="00250404" w:rsidRPr="004C1674" w:rsidRDefault="00250404" w:rsidP="00957C90">
            <w:pPr>
              <w:pStyle w:val="TAL"/>
            </w:pPr>
            <w:r w:rsidRPr="004C1674">
              <w:object w:dxaOrig="1836" w:dyaOrig="1272" w14:anchorId="07620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96.5pt;height:66.5pt" o:ole="">
                  <v:imagedata r:id="rId9" o:title=""/>
                </v:shape>
                <o:OLEObject Type="Embed" ProgID="Word.Picture.8" ShapeID="_x0000_i1119" DrawAspect="Content" ObjectID="_1830245758" r:id="rId10"/>
              </w:object>
            </w:r>
          </w:p>
        </w:tc>
        <w:tc>
          <w:tcPr>
            <w:tcW w:w="5212" w:type="dxa"/>
            <w:tcBorders>
              <w:top w:val="dashed" w:sz="4" w:space="0" w:color="auto"/>
              <w:bottom w:val="dashed" w:sz="4" w:space="0" w:color="auto"/>
            </w:tcBorders>
            <w:shd w:val="clear" w:color="auto" w:fill="auto"/>
          </w:tcPr>
          <w:p w14:paraId="2EB34F2D" w14:textId="77777777" w:rsidR="00250404" w:rsidRPr="004C1674" w:rsidRDefault="00250404" w:rsidP="00957C90">
            <w:pPr>
              <w:pStyle w:val="TAR"/>
            </w:pPr>
            <w:r w:rsidRPr="004C1674">
              <w:object w:dxaOrig="2126" w:dyaOrig="1243" w14:anchorId="57E81899">
                <v:shape id="_x0000_i1120" type="#_x0000_t75" style="width:126.5pt;height:1in" o:ole="">
                  <v:imagedata r:id="rId11" o:title=""/>
                </v:shape>
                <o:OLEObject Type="Embed" ProgID="Word.Picture.8" ShapeID="_x0000_i1120" DrawAspect="Content" ObjectID="_1830245759" r:id="rId12"/>
              </w:object>
            </w:r>
          </w:p>
        </w:tc>
      </w:tr>
      <w:tr w:rsidR="00250404" w:rsidRPr="004C1674" w14:paraId="341C63E8"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52B991D4" w14:textId="77777777" w:rsidR="00250404" w:rsidRPr="004C1674" w:rsidRDefault="00250404" w:rsidP="00957C90">
            <w:pPr>
              <w:pStyle w:val="TAL"/>
            </w:pPr>
            <w:bookmarkStart w:id="10" w:name="_Hlk99699974"/>
            <w:bookmarkEnd w:id="10"/>
          </w:p>
        </w:tc>
      </w:tr>
      <w:tr w:rsidR="00250404" w:rsidRPr="004C1674" w14:paraId="49BC91BA" w14:textId="77777777" w:rsidTr="00957C90">
        <w:trPr>
          <w:cantSplit/>
          <w:trHeight w:hRule="exact" w:val="964"/>
        </w:trPr>
        <w:tc>
          <w:tcPr>
            <w:tcW w:w="10423" w:type="dxa"/>
            <w:gridSpan w:val="2"/>
            <w:tcBorders>
              <w:top w:val="dashed" w:sz="4" w:space="0" w:color="auto"/>
            </w:tcBorders>
            <w:shd w:val="clear" w:color="auto" w:fill="auto"/>
          </w:tcPr>
          <w:p w14:paraId="403198B8" w14:textId="77777777" w:rsidR="00250404" w:rsidRPr="004C1674" w:rsidRDefault="00250404" w:rsidP="00957C90">
            <w:pPr>
              <w:rPr>
                <w:sz w:val="16"/>
                <w:szCs w:val="16"/>
              </w:rPr>
            </w:pPr>
            <w:r w:rsidRPr="004C1674">
              <w:rPr>
                <w:sz w:val="16"/>
                <w:szCs w:val="16"/>
              </w:rPr>
              <w:t>The present document has been developed within the 3rd Generation Partnership Project (3GPP</w:t>
            </w:r>
            <w:r w:rsidRPr="004C1674">
              <w:rPr>
                <w:sz w:val="16"/>
                <w:szCs w:val="16"/>
                <w:vertAlign w:val="superscript"/>
              </w:rPr>
              <w:t xml:space="preserve"> TM</w:t>
            </w:r>
            <w:r w:rsidRPr="004C1674">
              <w:rPr>
                <w:sz w:val="16"/>
                <w:szCs w:val="16"/>
              </w:rPr>
              <w:t>) and may be further elaborated for the purposes of 3GPP.</w:t>
            </w:r>
            <w:r w:rsidRPr="004C1674">
              <w:rPr>
                <w:sz w:val="16"/>
                <w:szCs w:val="16"/>
              </w:rPr>
              <w:br/>
              <w:t>The present document has not been subject to any approval process by the 3GPP</w:t>
            </w:r>
            <w:r w:rsidRPr="004C1674">
              <w:rPr>
                <w:sz w:val="16"/>
                <w:szCs w:val="16"/>
                <w:vertAlign w:val="superscript"/>
              </w:rPr>
              <w:t xml:space="preserve"> </w:t>
            </w:r>
            <w:r w:rsidRPr="004C1674">
              <w:rPr>
                <w:sz w:val="16"/>
                <w:szCs w:val="16"/>
              </w:rPr>
              <w:t>Organizational Partners and shall not be implemented.</w:t>
            </w:r>
            <w:r w:rsidRPr="004C1674">
              <w:rPr>
                <w:sz w:val="16"/>
                <w:szCs w:val="16"/>
              </w:rPr>
              <w:br/>
              <w:t>This Specification is provided for future development work within 3GPP</w:t>
            </w:r>
            <w:r w:rsidRPr="004C1674">
              <w:rPr>
                <w:sz w:val="16"/>
                <w:szCs w:val="16"/>
                <w:vertAlign w:val="superscript"/>
              </w:rPr>
              <w:t xml:space="preserve"> </w:t>
            </w:r>
            <w:r w:rsidRPr="004C1674">
              <w:rPr>
                <w:sz w:val="16"/>
                <w:szCs w:val="16"/>
              </w:rPr>
              <w:t>only. The Organizational Partners accept no liability for any use of this Specification.</w:t>
            </w:r>
            <w:r w:rsidRPr="004C1674">
              <w:rPr>
                <w:sz w:val="16"/>
                <w:szCs w:val="16"/>
              </w:rPr>
              <w:br/>
              <w:t>Specifications and Reports for implementation of the 3GPP</w:t>
            </w:r>
            <w:r w:rsidRPr="004C1674">
              <w:rPr>
                <w:sz w:val="16"/>
                <w:szCs w:val="16"/>
                <w:vertAlign w:val="superscript"/>
              </w:rPr>
              <w:t xml:space="preserve"> TM</w:t>
            </w:r>
            <w:r w:rsidRPr="004C1674">
              <w:rPr>
                <w:sz w:val="16"/>
                <w:szCs w:val="16"/>
              </w:rPr>
              <w:t xml:space="preserve"> system should be obtained via the 3GPP Organizational Partners' Publications Offices.</w:t>
            </w:r>
          </w:p>
        </w:tc>
      </w:tr>
    </w:tbl>
    <w:p w14:paraId="622F5FF7" w14:textId="77777777" w:rsidR="00250404" w:rsidRPr="004C1674" w:rsidRDefault="00250404" w:rsidP="00250404">
      <w:pPr>
        <w:sectPr w:rsidR="00250404" w:rsidRPr="004C1674" w:rsidSect="0025040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250404" w:rsidRPr="004C1674" w14:paraId="5556E7B8" w14:textId="77777777" w:rsidTr="00957C90">
        <w:trPr>
          <w:trHeight w:hRule="exact" w:val="5670"/>
        </w:trPr>
        <w:tc>
          <w:tcPr>
            <w:tcW w:w="10423" w:type="dxa"/>
            <w:shd w:val="clear" w:color="auto" w:fill="auto"/>
          </w:tcPr>
          <w:p w14:paraId="4E8166F0" w14:textId="77777777" w:rsidR="00250404" w:rsidRPr="004C1674" w:rsidRDefault="00250404" w:rsidP="00957C90">
            <w:pPr>
              <w:pStyle w:val="Guidance"/>
            </w:pPr>
            <w:bookmarkStart w:id="12" w:name="page2"/>
          </w:p>
        </w:tc>
      </w:tr>
      <w:tr w:rsidR="00250404" w:rsidRPr="004C1674" w14:paraId="19C6097C" w14:textId="77777777" w:rsidTr="00957C90">
        <w:trPr>
          <w:trHeight w:hRule="exact" w:val="5387"/>
        </w:trPr>
        <w:tc>
          <w:tcPr>
            <w:tcW w:w="10423" w:type="dxa"/>
            <w:shd w:val="clear" w:color="auto" w:fill="auto"/>
          </w:tcPr>
          <w:p w14:paraId="02045238" w14:textId="77777777" w:rsidR="00250404" w:rsidRPr="004C1674" w:rsidRDefault="00250404" w:rsidP="00957C90">
            <w:pPr>
              <w:pStyle w:val="FP"/>
              <w:spacing w:after="240"/>
              <w:ind w:left="2835" w:right="2835"/>
              <w:jc w:val="center"/>
              <w:rPr>
                <w:rFonts w:ascii="Arial" w:hAnsi="Arial"/>
                <w:b/>
                <w:i/>
              </w:rPr>
            </w:pPr>
            <w:bookmarkStart w:id="13" w:name="coords3gpp"/>
            <w:r w:rsidRPr="004C1674">
              <w:rPr>
                <w:rFonts w:ascii="Arial" w:hAnsi="Arial"/>
                <w:b/>
                <w:i/>
              </w:rPr>
              <w:t>3GPP</w:t>
            </w:r>
          </w:p>
          <w:p w14:paraId="7AD2CFAF" w14:textId="77777777" w:rsidR="00250404" w:rsidRPr="004C1674" w:rsidRDefault="00250404" w:rsidP="00957C90">
            <w:pPr>
              <w:pStyle w:val="FP"/>
              <w:pBdr>
                <w:bottom w:val="single" w:sz="6" w:space="1" w:color="auto"/>
              </w:pBdr>
              <w:ind w:left="2835" w:right="2835"/>
              <w:jc w:val="center"/>
            </w:pPr>
            <w:r w:rsidRPr="004C1674">
              <w:t>Postal address</w:t>
            </w:r>
          </w:p>
          <w:p w14:paraId="04766644" w14:textId="77777777" w:rsidR="00250404" w:rsidRPr="004C1674" w:rsidRDefault="00250404" w:rsidP="00957C90">
            <w:pPr>
              <w:pStyle w:val="FP"/>
              <w:ind w:left="2835" w:right="2835"/>
              <w:jc w:val="center"/>
              <w:rPr>
                <w:rFonts w:ascii="Arial" w:hAnsi="Arial"/>
                <w:sz w:val="18"/>
              </w:rPr>
            </w:pPr>
          </w:p>
          <w:p w14:paraId="4D3DE24B" w14:textId="77777777" w:rsidR="00250404" w:rsidRPr="004C1674" w:rsidRDefault="00250404" w:rsidP="00957C90">
            <w:pPr>
              <w:pStyle w:val="FP"/>
              <w:pBdr>
                <w:bottom w:val="single" w:sz="6" w:space="1" w:color="auto"/>
              </w:pBdr>
              <w:spacing w:before="240"/>
              <w:ind w:left="2835" w:right="2835"/>
              <w:jc w:val="center"/>
            </w:pPr>
            <w:r w:rsidRPr="004C1674">
              <w:t>3GPP support office address</w:t>
            </w:r>
          </w:p>
          <w:p w14:paraId="5A1F3BCC" w14:textId="77777777" w:rsidR="00250404" w:rsidRPr="004C1674" w:rsidRDefault="00250404" w:rsidP="00957C90">
            <w:pPr>
              <w:pStyle w:val="FP"/>
              <w:ind w:left="2835" w:right="2835"/>
              <w:jc w:val="center"/>
              <w:rPr>
                <w:rFonts w:ascii="Arial" w:hAnsi="Arial"/>
                <w:sz w:val="18"/>
                <w:lang w:val="fr-FR"/>
              </w:rPr>
            </w:pPr>
            <w:r w:rsidRPr="004C1674">
              <w:rPr>
                <w:rFonts w:ascii="Arial" w:hAnsi="Arial"/>
                <w:sz w:val="18"/>
                <w:lang w:val="fr-FR"/>
              </w:rPr>
              <w:t>650 Route des Lucioles - Sophia Antipolis</w:t>
            </w:r>
          </w:p>
          <w:p w14:paraId="7B45F82B" w14:textId="77777777" w:rsidR="00250404" w:rsidRPr="004C1674" w:rsidRDefault="00250404" w:rsidP="00957C90">
            <w:pPr>
              <w:pStyle w:val="FP"/>
              <w:ind w:left="2835" w:right="2835"/>
              <w:jc w:val="center"/>
              <w:rPr>
                <w:rFonts w:ascii="Arial" w:hAnsi="Arial"/>
                <w:sz w:val="18"/>
                <w:lang w:val="fr-FR"/>
              </w:rPr>
            </w:pPr>
            <w:r w:rsidRPr="004C1674">
              <w:rPr>
                <w:rFonts w:ascii="Arial" w:hAnsi="Arial"/>
                <w:sz w:val="18"/>
                <w:lang w:val="fr-FR"/>
              </w:rPr>
              <w:t>Valbonne - FRANCE</w:t>
            </w:r>
          </w:p>
          <w:p w14:paraId="464E7B83" w14:textId="77777777" w:rsidR="00250404" w:rsidRPr="004C1674" w:rsidRDefault="00250404" w:rsidP="00957C90">
            <w:pPr>
              <w:pStyle w:val="FP"/>
              <w:spacing w:after="20"/>
              <w:ind w:left="2835" w:right="2835"/>
              <w:jc w:val="center"/>
              <w:rPr>
                <w:rFonts w:ascii="Arial" w:hAnsi="Arial"/>
                <w:sz w:val="18"/>
              </w:rPr>
            </w:pPr>
            <w:r w:rsidRPr="004C1674">
              <w:rPr>
                <w:rFonts w:ascii="Arial" w:hAnsi="Arial"/>
                <w:sz w:val="18"/>
              </w:rPr>
              <w:t>Tel.: +33 4 92 94 42 00 Fax: +33 4 93 65 47 16</w:t>
            </w:r>
          </w:p>
          <w:p w14:paraId="4BE52E06" w14:textId="77777777" w:rsidR="00250404" w:rsidRPr="004C1674" w:rsidRDefault="00250404" w:rsidP="00957C90">
            <w:pPr>
              <w:pStyle w:val="FP"/>
              <w:pBdr>
                <w:bottom w:val="single" w:sz="6" w:space="1" w:color="auto"/>
              </w:pBdr>
              <w:spacing w:before="240"/>
              <w:ind w:left="2835" w:right="2835"/>
              <w:jc w:val="center"/>
            </w:pPr>
            <w:r w:rsidRPr="004C1674">
              <w:t>Internet</w:t>
            </w:r>
          </w:p>
          <w:p w14:paraId="3223896D" w14:textId="77777777" w:rsidR="00250404" w:rsidRPr="004C1674" w:rsidRDefault="00250404" w:rsidP="00957C90">
            <w:pPr>
              <w:pStyle w:val="FP"/>
              <w:ind w:left="2835" w:right="2835"/>
              <w:jc w:val="center"/>
              <w:rPr>
                <w:rFonts w:ascii="Arial" w:hAnsi="Arial"/>
                <w:sz w:val="18"/>
              </w:rPr>
            </w:pPr>
            <w:r w:rsidRPr="004C1674">
              <w:rPr>
                <w:rFonts w:ascii="Arial" w:hAnsi="Arial"/>
                <w:sz w:val="18"/>
              </w:rPr>
              <w:t>https://www.3gpp.org</w:t>
            </w:r>
            <w:bookmarkEnd w:id="13"/>
          </w:p>
          <w:p w14:paraId="185BEDFF" w14:textId="77777777" w:rsidR="00250404" w:rsidRPr="004C1674" w:rsidRDefault="00250404" w:rsidP="00957C90"/>
        </w:tc>
      </w:tr>
      <w:tr w:rsidR="00250404" w14:paraId="18DDDD83" w14:textId="77777777" w:rsidTr="00957C90">
        <w:tc>
          <w:tcPr>
            <w:tcW w:w="10423" w:type="dxa"/>
            <w:shd w:val="clear" w:color="auto" w:fill="auto"/>
            <w:vAlign w:val="bottom"/>
          </w:tcPr>
          <w:p w14:paraId="5D669636" w14:textId="77777777" w:rsidR="00250404" w:rsidRPr="004C1674" w:rsidRDefault="00250404" w:rsidP="00957C90">
            <w:pPr>
              <w:pStyle w:val="FP"/>
              <w:pBdr>
                <w:bottom w:val="single" w:sz="6" w:space="1" w:color="auto"/>
              </w:pBdr>
              <w:spacing w:after="240"/>
              <w:jc w:val="center"/>
              <w:rPr>
                <w:rFonts w:ascii="Arial" w:hAnsi="Arial"/>
                <w:b/>
                <w:i/>
                <w:noProof/>
              </w:rPr>
            </w:pPr>
            <w:bookmarkStart w:id="14" w:name="copyrightNotification"/>
            <w:r w:rsidRPr="004C1674">
              <w:rPr>
                <w:rFonts w:ascii="Arial" w:hAnsi="Arial"/>
                <w:b/>
                <w:i/>
                <w:noProof/>
              </w:rPr>
              <w:t>Copyright Notification</w:t>
            </w:r>
          </w:p>
          <w:p w14:paraId="439D905A" w14:textId="77777777" w:rsidR="00250404" w:rsidRPr="004C1674" w:rsidRDefault="00250404" w:rsidP="00957C90">
            <w:pPr>
              <w:pStyle w:val="FP"/>
              <w:jc w:val="center"/>
              <w:rPr>
                <w:noProof/>
              </w:rPr>
            </w:pPr>
            <w:r w:rsidRPr="004C1674">
              <w:rPr>
                <w:noProof/>
              </w:rPr>
              <w:t>No part may be reproduced except as authorized by written permission.</w:t>
            </w:r>
            <w:r w:rsidRPr="004C1674">
              <w:rPr>
                <w:noProof/>
              </w:rPr>
              <w:br/>
              <w:t>The copyright and the foregoing restriction extend to reproduction in all media.</w:t>
            </w:r>
          </w:p>
          <w:p w14:paraId="0EB79468" w14:textId="77777777" w:rsidR="00250404" w:rsidRPr="004C1674" w:rsidRDefault="00250404" w:rsidP="00957C90">
            <w:pPr>
              <w:pStyle w:val="FP"/>
              <w:jc w:val="center"/>
              <w:rPr>
                <w:noProof/>
              </w:rPr>
            </w:pPr>
          </w:p>
          <w:p w14:paraId="33C506BD" w14:textId="77777777" w:rsidR="00250404" w:rsidRPr="004C1674" w:rsidRDefault="00250404" w:rsidP="00957C90">
            <w:pPr>
              <w:pStyle w:val="FP"/>
              <w:jc w:val="center"/>
              <w:rPr>
                <w:noProof/>
                <w:sz w:val="18"/>
              </w:rPr>
            </w:pPr>
            <w:r w:rsidRPr="004C1674">
              <w:rPr>
                <w:noProof/>
                <w:sz w:val="18"/>
              </w:rPr>
              <w:t xml:space="preserve">© </w:t>
            </w:r>
            <w:bookmarkStart w:id="15" w:name="copyrightDate"/>
            <w:r w:rsidRPr="004C1674">
              <w:rPr>
                <w:noProof/>
                <w:sz w:val="18"/>
              </w:rPr>
              <w:t>2025</w:t>
            </w:r>
            <w:bookmarkEnd w:id="15"/>
            <w:r w:rsidRPr="004C1674">
              <w:rPr>
                <w:noProof/>
                <w:sz w:val="18"/>
              </w:rPr>
              <w:t>, 3GPP Organizational Partners (ARIB, ATIS, CCSA, ETSI, TSDSI, TTA, TTC).</w:t>
            </w:r>
            <w:bookmarkStart w:id="16" w:name="copyrightaddon"/>
            <w:bookmarkEnd w:id="16"/>
          </w:p>
          <w:p w14:paraId="28A059E7" w14:textId="77777777" w:rsidR="00250404" w:rsidRPr="004C1674" w:rsidRDefault="00250404" w:rsidP="00957C90">
            <w:pPr>
              <w:pStyle w:val="FP"/>
              <w:jc w:val="center"/>
              <w:rPr>
                <w:noProof/>
                <w:sz w:val="18"/>
              </w:rPr>
            </w:pPr>
            <w:r w:rsidRPr="004C1674">
              <w:rPr>
                <w:noProof/>
                <w:sz w:val="18"/>
              </w:rPr>
              <w:t>All rights reserved.</w:t>
            </w:r>
          </w:p>
          <w:p w14:paraId="2AA5B335" w14:textId="77777777" w:rsidR="00250404" w:rsidRPr="004C1674" w:rsidRDefault="00250404" w:rsidP="00957C90">
            <w:pPr>
              <w:pStyle w:val="FP"/>
              <w:rPr>
                <w:noProof/>
                <w:sz w:val="18"/>
              </w:rPr>
            </w:pPr>
          </w:p>
          <w:p w14:paraId="31D8CC40" w14:textId="77777777" w:rsidR="00250404" w:rsidRPr="004C1674" w:rsidRDefault="00250404" w:rsidP="00957C90">
            <w:pPr>
              <w:pStyle w:val="FP"/>
              <w:rPr>
                <w:noProof/>
                <w:sz w:val="18"/>
              </w:rPr>
            </w:pPr>
            <w:r w:rsidRPr="004C1674">
              <w:rPr>
                <w:noProof/>
                <w:sz w:val="18"/>
              </w:rPr>
              <w:t>UMTS™ is a Trade Mark of ETSI registered for the benefit of its members</w:t>
            </w:r>
          </w:p>
          <w:p w14:paraId="65207E7A" w14:textId="77777777" w:rsidR="00250404" w:rsidRPr="004C1674" w:rsidRDefault="00250404" w:rsidP="00957C90">
            <w:pPr>
              <w:pStyle w:val="FP"/>
              <w:rPr>
                <w:noProof/>
                <w:sz w:val="18"/>
              </w:rPr>
            </w:pPr>
            <w:r w:rsidRPr="004C1674">
              <w:rPr>
                <w:noProof/>
                <w:sz w:val="18"/>
              </w:rPr>
              <w:t>3GPP™ is a Trade Mark of ETSI registered for the benefit of its Members and of the 3GPP Organizational Partners</w:t>
            </w:r>
            <w:r w:rsidRPr="004C1674">
              <w:rPr>
                <w:noProof/>
                <w:sz w:val="18"/>
              </w:rPr>
              <w:br/>
              <w:t>LTE™ is a Trade Mark of ETSI registered for the benefit of its Members and of the 3GPP Organizational Partners</w:t>
            </w:r>
          </w:p>
          <w:p w14:paraId="2AA0F63F" w14:textId="77777777" w:rsidR="00250404" w:rsidRPr="00133525" w:rsidRDefault="00250404" w:rsidP="00957C90">
            <w:pPr>
              <w:pStyle w:val="FP"/>
              <w:rPr>
                <w:noProof/>
                <w:sz w:val="18"/>
              </w:rPr>
            </w:pPr>
            <w:r w:rsidRPr="004C1674">
              <w:rPr>
                <w:noProof/>
                <w:sz w:val="18"/>
              </w:rPr>
              <w:t>GSM® and the GSM logo are registered and owned by the GSM Association</w:t>
            </w:r>
            <w:bookmarkEnd w:id="14"/>
          </w:p>
          <w:p w14:paraId="7C13A640" w14:textId="77777777" w:rsidR="00250404" w:rsidRDefault="00250404" w:rsidP="00957C90"/>
        </w:tc>
      </w:tr>
      <w:bookmarkEnd w:id="1"/>
      <w:bookmarkEnd w:id="12"/>
    </w:tbl>
    <w:p w14:paraId="66884EB2" w14:textId="77777777" w:rsidR="00080512" w:rsidRPr="004D3578" w:rsidRDefault="00080512">
      <w:pPr>
        <w:pStyle w:val="TT"/>
      </w:pPr>
      <w:r w:rsidRPr="004D3578">
        <w:br w:type="page"/>
      </w:r>
      <w:bookmarkStart w:id="17" w:name="tableOfContents"/>
      <w:bookmarkEnd w:id="17"/>
      <w:r w:rsidRPr="004D3578">
        <w:lastRenderedPageBreak/>
        <w:t>Contents</w:t>
      </w:r>
    </w:p>
    <w:p w14:paraId="555F459A" w14:textId="77777777" w:rsidR="004805CF" w:rsidRDefault="0071415E">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4805CF">
        <w:t>Foreword</w:t>
      </w:r>
      <w:r w:rsidR="004805CF">
        <w:tab/>
        <w:t>16</w:t>
      </w:r>
    </w:p>
    <w:p w14:paraId="42FE1543"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18</w:t>
      </w:r>
    </w:p>
    <w:p w14:paraId="28828FE5"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18</w:t>
      </w:r>
    </w:p>
    <w:p w14:paraId="33D714E4"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19</w:t>
      </w:r>
    </w:p>
    <w:p w14:paraId="5D493A5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19</w:t>
      </w:r>
    </w:p>
    <w:p w14:paraId="5D50927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19</w:t>
      </w:r>
    </w:p>
    <w:p w14:paraId="7710D90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19</w:t>
      </w:r>
    </w:p>
    <w:p w14:paraId="5C626836"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21</w:t>
      </w:r>
    </w:p>
    <w:p w14:paraId="4644BFE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21</w:t>
      </w:r>
    </w:p>
    <w:p w14:paraId="5682C4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21</w:t>
      </w:r>
    </w:p>
    <w:p w14:paraId="71A81D5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21</w:t>
      </w:r>
    </w:p>
    <w:p w14:paraId="597A345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22</w:t>
      </w:r>
    </w:p>
    <w:p w14:paraId="4036241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4.4.0</w:t>
      </w:r>
      <w:r>
        <w:rPr>
          <w:rFonts w:asciiTheme="minorHAnsi" w:eastAsiaTheme="minorEastAsia" w:hAnsiTheme="minorHAnsi" w:cstheme="minorBidi"/>
          <w:kern w:val="2"/>
          <w:sz w:val="24"/>
          <w:szCs w:val="24"/>
          <w:lang w:eastAsia="ko-KR"/>
          <w14:ligatures w14:val="standardContextual"/>
        </w:rPr>
        <w:tab/>
      </w:r>
      <w:r>
        <w:t>Introduction</w:t>
      </w:r>
      <w:r>
        <w:tab/>
        <w:t>22</w:t>
      </w:r>
    </w:p>
    <w:p w14:paraId="7813CC0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22</w:t>
      </w:r>
    </w:p>
    <w:p w14:paraId="2A8695B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4.4.2</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SNR definition</w:t>
      </w:r>
      <w:r>
        <w:tab/>
        <w:t>22</w:t>
      </w:r>
    </w:p>
    <w:p w14:paraId="082B36E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4.4.3</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Noc</w:t>
      </w:r>
      <w:r>
        <w:tab/>
        <w:t>22</w:t>
      </w:r>
    </w:p>
    <w:p w14:paraId="7CE4E03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22</w:t>
      </w:r>
    </w:p>
    <w:p w14:paraId="737AFB6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22</w:t>
      </w:r>
    </w:p>
    <w:p w14:paraId="500B21F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23</w:t>
      </w:r>
    </w:p>
    <w:p w14:paraId="5621E2B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4.4.4</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Es</w:t>
      </w:r>
      <w:r>
        <w:tab/>
        <w:t>23</w:t>
      </w:r>
    </w:p>
    <w:p w14:paraId="6D03108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23</w:t>
      </w:r>
    </w:p>
    <w:p w14:paraId="299DA53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Es for </w:t>
      </w:r>
      <w:r>
        <w:t>NR operating bands in FR1</w:t>
      </w:r>
      <w:r>
        <w:tab/>
        <w:t>23</w:t>
      </w:r>
    </w:p>
    <w:p w14:paraId="1FD731C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Es values for </w:t>
      </w:r>
      <w:r>
        <w:t>NR operating bands in FR1</w:t>
      </w:r>
      <w:r>
        <w:tab/>
        <w:t>23</w:t>
      </w:r>
    </w:p>
    <w:p w14:paraId="1D9D652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4.4.5</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SINR definition</w:t>
      </w:r>
      <w:r>
        <w:tab/>
        <w:t>24</w:t>
      </w:r>
    </w:p>
    <w:p w14:paraId="3A3D618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24</w:t>
      </w:r>
    </w:p>
    <w:p w14:paraId="5FD451C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4.5.0</w:t>
      </w:r>
      <w:r>
        <w:rPr>
          <w:rFonts w:asciiTheme="minorHAnsi" w:eastAsiaTheme="minorEastAsia" w:hAnsiTheme="minorHAnsi" w:cstheme="minorBidi"/>
          <w:kern w:val="2"/>
          <w:sz w:val="24"/>
          <w:szCs w:val="24"/>
          <w:lang w:eastAsia="ko-KR"/>
          <w14:ligatures w14:val="standardContextual"/>
        </w:rPr>
        <w:tab/>
      </w:r>
      <w:r>
        <w:t>Introduction</w:t>
      </w:r>
      <w:r>
        <w:tab/>
        <w:t>24</w:t>
      </w:r>
    </w:p>
    <w:p w14:paraId="6F51831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25</w:t>
      </w:r>
    </w:p>
    <w:p w14:paraId="252041F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4.5.2</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SNR definition</w:t>
      </w:r>
      <w:r>
        <w:tab/>
        <w:t>25</w:t>
      </w:r>
    </w:p>
    <w:p w14:paraId="618E497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4.5.3</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Noc</w:t>
      </w:r>
      <w:r>
        <w:tab/>
        <w:t>25</w:t>
      </w:r>
    </w:p>
    <w:p w14:paraId="2AA5135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25</w:t>
      </w:r>
    </w:p>
    <w:p w14:paraId="19E340B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25</w:t>
      </w:r>
    </w:p>
    <w:p w14:paraId="3E36F6C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26</w:t>
      </w:r>
    </w:p>
    <w:p w14:paraId="5DA6675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4.5.4</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Angle of arrival</w:t>
      </w:r>
      <w:r>
        <w:tab/>
        <w:t>26</w:t>
      </w:r>
    </w:p>
    <w:p w14:paraId="53D76B2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4.5.5</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Es</w:t>
      </w:r>
      <w:r>
        <w:tab/>
        <w:t>27</w:t>
      </w:r>
    </w:p>
    <w:p w14:paraId="0A362B8F"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27</w:t>
      </w:r>
    </w:p>
    <w:p w14:paraId="5B31BA8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27</w:t>
      </w:r>
    </w:p>
    <w:p w14:paraId="1DCCD17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27</w:t>
      </w:r>
    </w:p>
    <w:p w14:paraId="558D6E1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27</w:t>
      </w:r>
    </w:p>
    <w:p w14:paraId="2DC565B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27</w:t>
      </w:r>
    </w:p>
    <w:p w14:paraId="08DBCC8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27</w:t>
      </w:r>
    </w:p>
    <w:p w14:paraId="7342804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5.1.1.4</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of requirements for mandatory UE features with capability signalling</w:t>
      </w:r>
      <w:r>
        <w:tab/>
        <w:t>32</w:t>
      </w:r>
    </w:p>
    <w:p w14:paraId="594116B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5.1.1.5</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of different requirements for HST</w:t>
      </w:r>
      <w:r>
        <w:tab/>
        <w:t>35</w:t>
      </w:r>
    </w:p>
    <w:p w14:paraId="31103C9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5.1.1.6</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and test rules for PDSCH performance requirements with power imbalance for intra-band contiguous CA</w:t>
      </w:r>
      <w:r>
        <w:tab/>
        <w:t>36</w:t>
      </w:r>
    </w:p>
    <w:p w14:paraId="56F096B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37</w:t>
      </w:r>
    </w:p>
    <w:p w14:paraId="66D1BC1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37</w:t>
      </w:r>
    </w:p>
    <w:p w14:paraId="172AD77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37</w:t>
      </w:r>
    </w:p>
    <w:p w14:paraId="6198C0C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lastRenderedPageBreak/>
        <w:t>5.1.1.7.</w:t>
      </w:r>
      <w:r w:rsidRPr="006906E1">
        <w:rPr>
          <w:rFonts w:eastAsiaTheme="minorEastAsia"/>
          <w:lang w:eastAsia="zh-CN"/>
        </w:rPr>
        <w:t>3</w:t>
      </w:r>
      <w:r>
        <w:rPr>
          <w:rFonts w:asciiTheme="minorHAnsi" w:eastAsiaTheme="minorEastAsia" w:hAnsiTheme="minorHAnsi" w:cstheme="minorBidi"/>
          <w:kern w:val="2"/>
          <w:sz w:val="24"/>
          <w:szCs w:val="24"/>
          <w:lang w:eastAsia="ko-KR"/>
          <w14:ligatures w14:val="standardContextual"/>
        </w:rPr>
        <w:tab/>
      </w:r>
      <w:r w:rsidRPr="006906E1">
        <w:rPr>
          <w:snapToGrid w:val="0"/>
          <w:kern w:val="2"/>
          <w:lang w:val="en-US"/>
        </w:rPr>
        <w:t xml:space="preserve">Applicability rule and </w:t>
      </w:r>
      <w:r w:rsidRPr="006906E1">
        <w:rPr>
          <w:snapToGrid w:val="0"/>
          <w:kern w:val="2"/>
        </w:rPr>
        <w:t xml:space="preserve">antenna connection for CA tests with </w:t>
      </w:r>
      <w:r w:rsidRPr="006906E1">
        <w:rPr>
          <w:snapToGrid w:val="0"/>
          <w:kern w:val="2"/>
          <w:lang w:eastAsia="zh-CN"/>
        </w:rPr>
        <w:t xml:space="preserve">4 </w:t>
      </w:r>
      <w:r w:rsidRPr="006906E1">
        <w:rPr>
          <w:snapToGrid w:val="0"/>
          <w:kern w:val="2"/>
        </w:rPr>
        <w:t>R</w:t>
      </w:r>
      <w:r w:rsidRPr="006906E1">
        <w:rPr>
          <w:snapToGrid w:val="0"/>
          <w:kern w:val="2"/>
          <w:lang w:eastAsia="zh-CN"/>
        </w:rPr>
        <w:t>X</w:t>
      </w:r>
      <w:r>
        <w:tab/>
        <w:t>39</w:t>
      </w:r>
    </w:p>
    <w:p w14:paraId="3C28763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6906E1">
        <w:rPr>
          <w:rFonts w:eastAsia="Malgun Gothic"/>
        </w:rPr>
        <w:t>Applicability of different requirements for HST</w:t>
      </w:r>
      <w:r>
        <w:tab/>
        <w:t>39</w:t>
      </w:r>
    </w:p>
    <w:p w14:paraId="774D349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5.1.1.8</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of different requirements with Multi-TRxP</w:t>
      </w:r>
      <w:r>
        <w:tab/>
        <w:t>43</w:t>
      </w:r>
    </w:p>
    <w:p w14:paraId="67E664C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44</w:t>
      </w:r>
    </w:p>
    <w:p w14:paraId="0CB633A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44</w:t>
      </w:r>
    </w:p>
    <w:p w14:paraId="44E7D74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44</w:t>
      </w:r>
    </w:p>
    <w:p w14:paraId="0D3A50D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45</w:t>
      </w:r>
    </w:p>
    <w:p w14:paraId="113C8C6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49</w:t>
      </w:r>
    </w:p>
    <w:p w14:paraId="5AE3BAD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49</w:t>
      </w:r>
    </w:p>
    <w:p w14:paraId="6D82A48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49</w:t>
      </w:r>
    </w:p>
    <w:p w14:paraId="47EE257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51</w:t>
      </w:r>
    </w:p>
    <w:p w14:paraId="161FDAB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51</w:t>
      </w:r>
    </w:p>
    <w:p w14:paraId="5F155BF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52</w:t>
      </w:r>
    </w:p>
    <w:p w14:paraId="5175FE4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w:t>
      </w:r>
    </w:p>
    <w:p w14:paraId="36A7D03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52</w:t>
      </w:r>
    </w:p>
    <w:p w14:paraId="5EEAB3B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54</w:t>
      </w:r>
    </w:p>
    <w:p w14:paraId="6CFCDA4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55</w:t>
      </w:r>
    </w:p>
    <w:p w14:paraId="3B4FBAF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56</w:t>
      </w:r>
    </w:p>
    <w:p w14:paraId="7CC4DE2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57</w:t>
      </w:r>
    </w:p>
    <w:p w14:paraId="278BC6D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58</w:t>
      </w:r>
    </w:p>
    <w:p w14:paraId="3857774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59</w:t>
      </w:r>
    </w:p>
    <w:p w14:paraId="0E87A47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60</w:t>
      </w:r>
    </w:p>
    <w:p w14:paraId="04BDB35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61</w:t>
      </w:r>
    </w:p>
    <w:p w14:paraId="7C94D97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62</w:t>
      </w:r>
    </w:p>
    <w:p w14:paraId="7568203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65</w:t>
      </w:r>
    </w:p>
    <w:p w14:paraId="36A8EAC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68</w:t>
      </w:r>
    </w:p>
    <w:p w14:paraId="09436D1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71</w:t>
      </w:r>
    </w:p>
    <w:p w14:paraId="7ABD104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74</w:t>
      </w:r>
    </w:p>
    <w:p w14:paraId="4226567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77</w:t>
      </w:r>
    </w:p>
    <w:p w14:paraId="53D0425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79</w:t>
      </w:r>
    </w:p>
    <w:p w14:paraId="778DCA0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80</w:t>
      </w:r>
    </w:p>
    <w:p w14:paraId="158CB19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82</w:t>
      </w:r>
    </w:p>
    <w:p w14:paraId="518573C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84</w:t>
      </w:r>
    </w:p>
    <w:p w14:paraId="07B75A2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87</w:t>
      </w:r>
    </w:p>
    <w:p w14:paraId="200B7C1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90</w:t>
      </w:r>
    </w:p>
    <w:p w14:paraId="73A44EF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93</w:t>
      </w:r>
    </w:p>
    <w:p w14:paraId="0176B7B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93</w:t>
      </w:r>
    </w:p>
    <w:p w14:paraId="4273D5A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95</w:t>
      </w:r>
    </w:p>
    <w:p w14:paraId="70D85B8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96</w:t>
      </w:r>
    </w:p>
    <w:p w14:paraId="373B687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97</w:t>
      </w:r>
    </w:p>
    <w:p w14:paraId="7D244A5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98</w:t>
      </w:r>
    </w:p>
    <w:p w14:paraId="7445D28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99</w:t>
      </w:r>
    </w:p>
    <w:p w14:paraId="35A9C7D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100</w:t>
      </w:r>
    </w:p>
    <w:p w14:paraId="4D63DA9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101</w:t>
      </w:r>
    </w:p>
    <w:p w14:paraId="0AC4E29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102</w:t>
      </w:r>
    </w:p>
    <w:p w14:paraId="3E3677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103</w:t>
      </w:r>
    </w:p>
    <w:p w14:paraId="4A84FB8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106</w:t>
      </w:r>
    </w:p>
    <w:p w14:paraId="6AB1B83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109</w:t>
      </w:r>
    </w:p>
    <w:p w14:paraId="3EF4F7D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112</w:t>
      </w:r>
    </w:p>
    <w:p w14:paraId="56D4AF1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115</w:t>
      </w:r>
    </w:p>
    <w:p w14:paraId="384F250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118</w:t>
      </w:r>
    </w:p>
    <w:p w14:paraId="4F4D806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lastRenderedPageBreak/>
        <w:t>5.2.2.2.16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119</w:t>
      </w:r>
    </w:p>
    <w:p w14:paraId="6B439BA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121</w:t>
      </w:r>
    </w:p>
    <w:p w14:paraId="1BB6296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122</w:t>
      </w:r>
    </w:p>
    <w:p w14:paraId="365F645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124</w:t>
      </w:r>
    </w:p>
    <w:p w14:paraId="0499CE4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125</w:t>
      </w:r>
    </w:p>
    <w:p w14:paraId="1B8B3DC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128</w:t>
      </w:r>
    </w:p>
    <w:p w14:paraId="47CCE54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131</w:t>
      </w:r>
    </w:p>
    <w:p w14:paraId="1A85090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135</w:t>
      </w:r>
    </w:p>
    <w:p w14:paraId="7CB6F28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135</w:t>
      </w:r>
    </w:p>
    <w:p w14:paraId="11841C3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135</w:t>
      </w:r>
    </w:p>
    <w:p w14:paraId="143B096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137</w:t>
      </w:r>
    </w:p>
    <w:p w14:paraId="37E385D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138</w:t>
      </w:r>
    </w:p>
    <w:p w14:paraId="2E92340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139</w:t>
      </w:r>
    </w:p>
    <w:p w14:paraId="39E3408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140</w:t>
      </w:r>
    </w:p>
    <w:p w14:paraId="5E2FF75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141</w:t>
      </w:r>
    </w:p>
    <w:p w14:paraId="71301B6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142</w:t>
      </w:r>
    </w:p>
    <w:p w14:paraId="5D97CF4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143</w:t>
      </w:r>
    </w:p>
    <w:p w14:paraId="23F7ABB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144</w:t>
      </w:r>
    </w:p>
    <w:p w14:paraId="6F82510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145</w:t>
      </w:r>
    </w:p>
    <w:p w14:paraId="756C894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148</w:t>
      </w:r>
    </w:p>
    <w:p w14:paraId="5FDB917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151</w:t>
      </w:r>
    </w:p>
    <w:p w14:paraId="05680A8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154</w:t>
      </w:r>
    </w:p>
    <w:p w14:paraId="03697CEC"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157</w:t>
      </w:r>
    </w:p>
    <w:p w14:paraId="00EA17F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160</w:t>
      </w:r>
    </w:p>
    <w:p w14:paraId="2FA63B5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162</w:t>
      </w:r>
    </w:p>
    <w:p w14:paraId="173F65E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164</w:t>
      </w:r>
    </w:p>
    <w:p w14:paraId="76361AF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166</w:t>
      </w:r>
    </w:p>
    <w:p w14:paraId="14B53A1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169</w:t>
      </w:r>
    </w:p>
    <w:p w14:paraId="0782DAE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172</w:t>
      </w:r>
    </w:p>
    <w:p w14:paraId="42139EA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175</w:t>
      </w:r>
    </w:p>
    <w:p w14:paraId="05B9B63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175</w:t>
      </w:r>
    </w:p>
    <w:p w14:paraId="408F73F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178</w:t>
      </w:r>
    </w:p>
    <w:p w14:paraId="5A61398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179</w:t>
      </w:r>
    </w:p>
    <w:p w14:paraId="5EE8C59C"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180</w:t>
      </w:r>
    </w:p>
    <w:p w14:paraId="22F1DC2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181</w:t>
      </w:r>
    </w:p>
    <w:p w14:paraId="3397558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182</w:t>
      </w:r>
    </w:p>
    <w:p w14:paraId="4FB9E17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183</w:t>
      </w:r>
    </w:p>
    <w:p w14:paraId="290B1A2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184</w:t>
      </w:r>
    </w:p>
    <w:p w14:paraId="29F7ED9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185</w:t>
      </w:r>
    </w:p>
    <w:p w14:paraId="2761968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186</w:t>
      </w:r>
    </w:p>
    <w:p w14:paraId="65D7FA5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189</w:t>
      </w:r>
    </w:p>
    <w:p w14:paraId="29AB411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192</w:t>
      </w:r>
    </w:p>
    <w:p w14:paraId="29EC90E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195</w:t>
      </w:r>
    </w:p>
    <w:p w14:paraId="7380CD2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198</w:t>
      </w:r>
    </w:p>
    <w:p w14:paraId="2F4C4BE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202</w:t>
      </w:r>
    </w:p>
    <w:p w14:paraId="1D09CACC"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205</w:t>
      </w:r>
    </w:p>
    <w:p w14:paraId="1BB5A5B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207</w:t>
      </w:r>
    </w:p>
    <w:p w14:paraId="22A31A6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209</w:t>
      </w:r>
    </w:p>
    <w:p w14:paraId="6638886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212</w:t>
      </w:r>
    </w:p>
    <w:p w14:paraId="21D4DC7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lastRenderedPageBreak/>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215</w:t>
      </w:r>
    </w:p>
    <w:p w14:paraId="7E1A71E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219</w:t>
      </w:r>
    </w:p>
    <w:p w14:paraId="5791BA3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220</w:t>
      </w:r>
    </w:p>
    <w:p w14:paraId="0CA1821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220</w:t>
      </w:r>
    </w:p>
    <w:p w14:paraId="2B09338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220</w:t>
      </w:r>
    </w:p>
    <w:p w14:paraId="1B09B2B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222</w:t>
      </w:r>
    </w:p>
    <w:p w14:paraId="5E19913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223</w:t>
      </w:r>
    </w:p>
    <w:p w14:paraId="15E58F9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5.2A.2.5</w:t>
      </w:r>
      <w:r>
        <w:rPr>
          <w:rFonts w:asciiTheme="minorHAnsi" w:eastAsiaTheme="minorEastAsia" w:hAnsiTheme="minorHAnsi" w:cstheme="minorBidi"/>
          <w:kern w:val="2"/>
          <w:sz w:val="24"/>
          <w:szCs w:val="24"/>
          <w:lang w:eastAsia="ko-KR"/>
          <w14:ligatures w14:val="standardContextual"/>
        </w:rPr>
        <w:tab/>
      </w:r>
      <w:r>
        <w:t>Minimum requirements for PDSCH HST-DPS CA</w:t>
      </w:r>
      <w:r>
        <w:tab/>
        <w:t>227</w:t>
      </w:r>
    </w:p>
    <w:p w14:paraId="22C1E00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234</w:t>
      </w:r>
    </w:p>
    <w:p w14:paraId="02BB6BE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5.2A.3.1</w:t>
      </w:r>
      <w:r>
        <w:rPr>
          <w:rFonts w:asciiTheme="minorHAnsi" w:eastAsiaTheme="minorEastAsia" w:hAnsiTheme="minorHAnsi" w:cstheme="minorBidi"/>
          <w:kern w:val="2"/>
          <w:sz w:val="24"/>
          <w:szCs w:val="24"/>
          <w:lang w:eastAsia="ko-KR"/>
          <w14:ligatures w14:val="standardContextual"/>
        </w:rPr>
        <w:tab/>
      </w:r>
      <w:r>
        <w:t>Minimum requirements</w:t>
      </w:r>
      <w:r>
        <w:tab/>
        <w:t>234</w:t>
      </w:r>
    </w:p>
    <w:p w14:paraId="6B26E86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235</w:t>
      </w:r>
    </w:p>
    <w:p w14:paraId="4EAE00A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236</w:t>
      </w:r>
    </w:p>
    <w:p w14:paraId="045BB3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6906E1">
        <w:rPr>
          <w:rFonts w:eastAsia="Malgun Gothic"/>
        </w:rPr>
        <w:t>Minimum requirements for HST-SFN CA</w:t>
      </w:r>
      <w:r>
        <w:tab/>
        <w:t>237</w:t>
      </w:r>
    </w:p>
    <w:p w14:paraId="4CF87B0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5.2A.3.5</w:t>
      </w:r>
      <w:r>
        <w:rPr>
          <w:rFonts w:asciiTheme="minorHAnsi" w:eastAsiaTheme="minorEastAsia" w:hAnsiTheme="minorHAnsi" w:cstheme="minorBidi"/>
          <w:kern w:val="2"/>
          <w:sz w:val="24"/>
          <w:szCs w:val="24"/>
          <w:lang w:eastAsia="ko-KR"/>
          <w14:ligatures w14:val="standardContextual"/>
        </w:rPr>
        <w:tab/>
      </w:r>
      <w:r>
        <w:t>Minimum requirements for PDSCH HST-DPS CA</w:t>
      </w:r>
      <w:r>
        <w:tab/>
        <w:t>240</w:t>
      </w:r>
    </w:p>
    <w:p w14:paraId="7393F6F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246</w:t>
      </w:r>
    </w:p>
    <w:p w14:paraId="0E76F3A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249</w:t>
      </w:r>
    </w:p>
    <w:p w14:paraId="046EC3F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eastAsia="PMingLiU"/>
        </w:rPr>
        <w:t>5.</w:t>
      </w:r>
      <w:r w:rsidRPr="006906E1">
        <w:rPr>
          <w:rFonts w:eastAsia="PMingLiU"/>
          <w:lang w:eastAsia="zh-CN"/>
        </w:rPr>
        <w:t>3</w:t>
      </w:r>
      <w:r w:rsidRPr="006906E1">
        <w:rPr>
          <w:rFonts w:eastAsia="PMingLiU"/>
        </w:rPr>
        <w:t>.</w:t>
      </w:r>
      <w:r w:rsidRPr="006906E1">
        <w:rPr>
          <w:rFonts w:eastAsia="PMingLiU"/>
          <w:lang w:eastAsia="zh-CN"/>
        </w:rPr>
        <w:t>1</w:t>
      </w:r>
      <w:r w:rsidRPr="006906E1">
        <w:rPr>
          <w:rFonts w:eastAsia="PMingLiU"/>
        </w:rPr>
        <w:t>.1</w:t>
      </w:r>
      <w:r>
        <w:rPr>
          <w:rFonts w:asciiTheme="minorHAnsi" w:eastAsiaTheme="minorEastAsia" w:hAnsiTheme="minorHAnsi" w:cstheme="minorBidi"/>
          <w:kern w:val="2"/>
          <w:sz w:val="24"/>
          <w:szCs w:val="24"/>
          <w:lang w:eastAsia="ko-KR"/>
          <w14:ligatures w14:val="standardContextual"/>
        </w:rPr>
        <w:tab/>
      </w:r>
      <w:r w:rsidRPr="006906E1">
        <w:rPr>
          <w:rFonts w:eastAsia="PMingLiU"/>
          <w:lang w:eastAsia="zh-CN"/>
        </w:rPr>
        <w:t>FDD</w:t>
      </w:r>
      <w:r>
        <w:tab/>
        <w:t>249</w:t>
      </w:r>
    </w:p>
    <w:p w14:paraId="286069D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Minimum requirements for RedCap</w:t>
      </w:r>
      <w:r>
        <w:tab/>
        <w:t>249</w:t>
      </w:r>
    </w:p>
    <w:p w14:paraId="15CA37A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eastAsia="PMingLiU"/>
        </w:rPr>
        <w:t>5.</w:t>
      </w:r>
      <w:r w:rsidRPr="006906E1">
        <w:rPr>
          <w:rFonts w:eastAsia="PMingLiU"/>
          <w:lang w:eastAsia="zh-CN"/>
        </w:rPr>
        <w:t>3</w:t>
      </w:r>
      <w:r w:rsidRPr="006906E1">
        <w:rPr>
          <w:rFonts w:eastAsia="PMingLiU"/>
        </w:rPr>
        <w:t>.</w:t>
      </w:r>
      <w:r w:rsidRPr="006906E1">
        <w:rPr>
          <w:rFonts w:eastAsia="PMingLiU"/>
          <w:lang w:eastAsia="zh-CN"/>
        </w:rPr>
        <w:t>1</w:t>
      </w:r>
      <w:r w:rsidRPr="006906E1">
        <w:rPr>
          <w:rFonts w:eastAsia="PMingLiU"/>
        </w:rPr>
        <w:t>.</w:t>
      </w:r>
      <w:r w:rsidRPr="006906E1">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6906E1">
        <w:rPr>
          <w:rFonts w:eastAsia="PMingLiU"/>
        </w:rPr>
        <w:t>TDD</w:t>
      </w:r>
      <w:r>
        <w:tab/>
        <w:t>250</w:t>
      </w:r>
    </w:p>
    <w:p w14:paraId="09C5B88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 xml:space="preserve">Minimum </w:t>
      </w:r>
      <w:r w:rsidRPr="006906E1">
        <w:rPr>
          <w:rFonts w:eastAsia="PMingLiU"/>
          <w:snapToGrid w:val="0"/>
          <w:lang w:eastAsia="zh-CN"/>
        </w:rPr>
        <w:t>requirements for RedCap</w:t>
      </w:r>
      <w:r>
        <w:tab/>
        <w:t>250</w:t>
      </w:r>
    </w:p>
    <w:p w14:paraId="0144784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250</w:t>
      </w:r>
    </w:p>
    <w:p w14:paraId="3AC7B50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250</w:t>
      </w:r>
    </w:p>
    <w:p w14:paraId="1A77C67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5.3.2.1.1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250</w:t>
      </w:r>
    </w:p>
    <w:p w14:paraId="0004FBF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5.3.2.1.2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251</w:t>
      </w:r>
    </w:p>
    <w:p w14:paraId="5A43634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251</w:t>
      </w:r>
    </w:p>
    <w:p w14:paraId="6643D91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 xml:space="preserve">Minimum </w:t>
      </w:r>
      <w:r w:rsidRPr="006906E1">
        <w:rPr>
          <w:rFonts w:eastAsia="PMingLiU"/>
          <w:snapToGrid w:val="0"/>
          <w:lang w:eastAsia="zh-CN"/>
        </w:rPr>
        <w:t>requirements for RedCap</w:t>
      </w:r>
      <w:r>
        <w:tab/>
        <w:t>252</w:t>
      </w:r>
    </w:p>
    <w:p w14:paraId="53EBD6D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252</w:t>
      </w:r>
    </w:p>
    <w:p w14:paraId="199ECD2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254</w:t>
      </w:r>
    </w:p>
    <w:p w14:paraId="7C30339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5.3.2.2.1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254</w:t>
      </w:r>
    </w:p>
    <w:p w14:paraId="6038286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5.3.2.2.2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254</w:t>
      </w:r>
    </w:p>
    <w:p w14:paraId="6573F87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254</w:t>
      </w:r>
    </w:p>
    <w:p w14:paraId="2D10251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 xml:space="preserve">Minimum </w:t>
      </w:r>
      <w:r w:rsidRPr="006906E1">
        <w:rPr>
          <w:rFonts w:eastAsia="PMingLiU"/>
          <w:snapToGrid w:val="0"/>
          <w:lang w:eastAsia="zh-CN"/>
        </w:rPr>
        <w:t>requirements for RedCap</w:t>
      </w:r>
      <w:r>
        <w:tab/>
        <w:t>255</w:t>
      </w:r>
    </w:p>
    <w:p w14:paraId="5F6C4CE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255</w:t>
      </w:r>
    </w:p>
    <w:p w14:paraId="58CF40C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257</w:t>
      </w:r>
    </w:p>
    <w:p w14:paraId="21F55D6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257</w:t>
      </w:r>
    </w:p>
    <w:p w14:paraId="5D0DE27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5.3.3.1.1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257</w:t>
      </w:r>
    </w:p>
    <w:p w14:paraId="78B6784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5.3.3.1.2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257</w:t>
      </w:r>
    </w:p>
    <w:p w14:paraId="0B301AD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257</w:t>
      </w:r>
    </w:p>
    <w:p w14:paraId="4F82CA6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258</w:t>
      </w:r>
    </w:p>
    <w:p w14:paraId="679AB30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260</w:t>
      </w:r>
    </w:p>
    <w:p w14:paraId="34D2A11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5.3.3.2.1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260</w:t>
      </w:r>
    </w:p>
    <w:p w14:paraId="0F7B5DE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5.3.3.2.2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260</w:t>
      </w:r>
    </w:p>
    <w:p w14:paraId="0ACF34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260</w:t>
      </w:r>
    </w:p>
    <w:p w14:paraId="4A0F801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261</w:t>
      </w:r>
    </w:p>
    <w:p w14:paraId="4FB21C1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263</w:t>
      </w:r>
    </w:p>
    <w:p w14:paraId="7EEBA1F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263</w:t>
      </w:r>
    </w:p>
    <w:p w14:paraId="30B1B99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263</w:t>
      </w:r>
    </w:p>
    <w:p w14:paraId="2D2940C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263</w:t>
      </w:r>
    </w:p>
    <w:p w14:paraId="22A7D0B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264</w:t>
      </w:r>
    </w:p>
    <w:p w14:paraId="1AFFBB7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264</w:t>
      </w:r>
    </w:p>
    <w:p w14:paraId="5FC70DF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264</w:t>
      </w:r>
    </w:p>
    <w:p w14:paraId="727042E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265</w:t>
      </w:r>
    </w:p>
    <w:p w14:paraId="57C3874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265</w:t>
      </w:r>
    </w:p>
    <w:p w14:paraId="0328EC3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266</w:t>
      </w:r>
    </w:p>
    <w:p w14:paraId="53F98E8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lastRenderedPageBreak/>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266</w:t>
      </w:r>
    </w:p>
    <w:p w14:paraId="27DEC25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266</w:t>
      </w:r>
    </w:p>
    <w:p w14:paraId="27D3666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267</w:t>
      </w:r>
    </w:p>
    <w:p w14:paraId="740BE6C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267</w:t>
      </w:r>
    </w:p>
    <w:p w14:paraId="07A1B2C5"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274</w:t>
      </w:r>
    </w:p>
    <w:p w14:paraId="6153EBE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274</w:t>
      </w:r>
    </w:p>
    <w:p w14:paraId="6B8D1F6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274</w:t>
      </w:r>
    </w:p>
    <w:p w14:paraId="1FFABE9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274</w:t>
      </w:r>
    </w:p>
    <w:p w14:paraId="716F3AD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274</w:t>
      </w:r>
    </w:p>
    <w:p w14:paraId="53303D1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274</w:t>
      </w:r>
    </w:p>
    <w:p w14:paraId="7CA47B2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276</w:t>
      </w:r>
    </w:p>
    <w:p w14:paraId="4D16C67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276</w:t>
      </w:r>
    </w:p>
    <w:p w14:paraId="7DC9928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Applicability and test rules for different </w:t>
      </w:r>
      <w:r w:rsidRPr="006906E1">
        <w:rPr>
          <w:snapToGrid w:val="0"/>
          <w:lang w:eastAsia="zh-CN"/>
        </w:rPr>
        <w:t>duplex modes and SCS combinations</w:t>
      </w:r>
      <w:r>
        <w:tab/>
        <w:t>276</w:t>
      </w:r>
    </w:p>
    <w:p w14:paraId="3907658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Applicability and test rules for different </w:t>
      </w:r>
      <w:r w:rsidRPr="006906E1">
        <w:rPr>
          <w:snapToGrid w:val="0"/>
          <w:kern w:val="2"/>
        </w:rPr>
        <w:t>CA configurations and bandwidth combination sets</w:t>
      </w:r>
      <w:r>
        <w:tab/>
        <w:t>277</w:t>
      </w:r>
    </w:p>
    <w:p w14:paraId="6BCF3BF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 xml:space="preserve">Test </w:t>
      </w:r>
      <w:r w:rsidRPr="006906E1">
        <w:rPr>
          <w:snapToGrid w:val="0"/>
          <w:kern w:val="2"/>
        </w:rPr>
        <w:t>coverage</w:t>
      </w:r>
      <w:r w:rsidRPr="006906E1">
        <w:rPr>
          <w:snapToGrid w:val="0"/>
          <w:lang w:eastAsia="zh-CN"/>
        </w:rPr>
        <w:t xml:space="preserve"> for different number of componenet carriers</w:t>
      </w:r>
      <w:r>
        <w:tab/>
        <w:t>277</w:t>
      </w:r>
    </w:p>
    <w:p w14:paraId="083C74F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6906E1">
        <w:rPr>
          <w:snapToGrid w:val="0"/>
          <w:kern w:val="2"/>
        </w:rPr>
        <w:t xml:space="preserve">Applicability rule and antenna connection for CA tests with </w:t>
      </w:r>
      <w:r w:rsidRPr="006906E1">
        <w:rPr>
          <w:snapToGrid w:val="0"/>
          <w:kern w:val="2"/>
          <w:lang w:eastAsia="zh-CN"/>
        </w:rPr>
        <w:t xml:space="preserve">4 </w:t>
      </w:r>
      <w:r w:rsidRPr="006906E1">
        <w:rPr>
          <w:snapToGrid w:val="0"/>
          <w:kern w:val="2"/>
        </w:rPr>
        <w:t>R</w:t>
      </w:r>
      <w:r w:rsidRPr="006906E1">
        <w:rPr>
          <w:snapToGrid w:val="0"/>
          <w:kern w:val="2"/>
          <w:lang w:eastAsia="zh-CN"/>
        </w:rPr>
        <w:t>X</w:t>
      </w:r>
      <w:r>
        <w:tab/>
        <w:t>277</w:t>
      </w:r>
    </w:p>
    <w:p w14:paraId="125FA92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277</w:t>
      </w:r>
    </w:p>
    <w:p w14:paraId="7AE9285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278</w:t>
      </w:r>
    </w:p>
    <w:p w14:paraId="5DBC7B8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283</w:t>
      </w:r>
    </w:p>
    <w:p w14:paraId="22DBA44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283</w:t>
      </w:r>
    </w:p>
    <w:p w14:paraId="5F397D5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283</w:t>
      </w:r>
    </w:p>
    <w:p w14:paraId="3B8AA57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283</w:t>
      </w:r>
    </w:p>
    <w:p w14:paraId="50FA6972"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283</w:t>
      </w:r>
    </w:p>
    <w:p w14:paraId="31AC227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285</w:t>
      </w:r>
    </w:p>
    <w:p w14:paraId="33B3FAB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287</w:t>
      </w:r>
    </w:p>
    <w:p w14:paraId="1AA6082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287</w:t>
      </w:r>
    </w:p>
    <w:p w14:paraId="6E92EF6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289</w:t>
      </w:r>
    </w:p>
    <w:p w14:paraId="15F6D6E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291</w:t>
      </w:r>
    </w:p>
    <w:p w14:paraId="399E197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291</w:t>
      </w:r>
    </w:p>
    <w:p w14:paraId="01444FD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291</w:t>
      </w:r>
    </w:p>
    <w:p w14:paraId="34B6A705"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291</w:t>
      </w:r>
    </w:p>
    <w:p w14:paraId="5E323718"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292</w:t>
      </w:r>
    </w:p>
    <w:p w14:paraId="4778759D"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t>6.2.2.1.1.3</w:t>
      </w:r>
      <w:r>
        <w:rPr>
          <w:rFonts w:asciiTheme="minorHAnsi" w:eastAsiaTheme="minorEastAsia" w:hAnsiTheme="minorHAnsi" w:cstheme="minorBidi"/>
          <w:kern w:val="2"/>
          <w:sz w:val="24"/>
          <w:szCs w:val="24"/>
          <w:lang w:eastAsia="ko-KR"/>
          <w14:ligatures w14:val="standardContextual"/>
        </w:rPr>
        <w:tab/>
      </w:r>
      <w:r w:rsidRPr="006906E1">
        <w:t>Minimum requirement for periodic CQI reporting with Table 4</w:t>
      </w:r>
      <w:r>
        <w:tab/>
        <w:t>294</w:t>
      </w:r>
    </w:p>
    <w:p w14:paraId="7344DAC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295</w:t>
      </w:r>
    </w:p>
    <w:p w14:paraId="33890C5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298</w:t>
      </w:r>
    </w:p>
    <w:p w14:paraId="2BAAFA36"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298</w:t>
      </w:r>
    </w:p>
    <w:p w14:paraId="594DC195"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300</w:t>
      </w:r>
    </w:p>
    <w:p w14:paraId="17085469"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303</w:t>
      </w:r>
    </w:p>
    <w:p w14:paraId="359B0D79"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306</w:t>
      </w:r>
    </w:p>
    <w:p w14:paraId="18609FD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308</w:t>
      </w:r>
    </w:p>
    <w:p w14:paraId="4DDFEBF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308</w:t>
      </w:r>
    </w:p>
    <w:p w14:paraId="226D4BA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308</w:t>
      </w:r>
    </w:p>
    <w:p w14:paraId="55FC6ACF"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310</w:t>
      </w:r>
    </w:p>
    <w:p w14:paraId="4F9A6DED"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rPr>
          <w:lang w:val="en-US"/>
        </w:rPr>
        <w:t>6.2.2.</w:t>
      </w:r>
      <w:r w:rsidRPr="006906E1">
        <w:rPr>
          <w:lang w:val="en-US" w:eastAsia="zh-CN"/>
        </w:rPr>
        <w:t>2</w:t>
      </w:r>
      <w:r w:rsidRPr="006906E1">
        <w:rPr>
          <w:lang w:val="en-US"/>
        </w:rPr>
        <w:t>.1.3</w:t>
      </w:r>
      <w:r>
        <w:rPr>
          <w:rFonts w:asciiTheme="minorHAnsi" w:eastAsiaTheme="minorEastAsia" w:hAnsiTheme="minorHAnsi" w:cstheme="minorBidi"/>
          <w:kern w:val="2"/>
          <w:sz w:val="24"/>
          <w:szCs w:val="24"/>
          <w:lang w:eastAsia="ko-KR"/>
          <w14:ligatures w14:val="standardContextual"/>
        </w:rPr>
        <w:tab/>
      </w:r>
      <w:r w:rsidRPr="006906E1">
        <w:rPr>
          <w:lang w:val="en-US"/>
        </w:rPr>
        <w:t>Minimum requirement for CQI reporting for PCell on band with shared spectrum access</w:t>
      </w:r>
      <w:r>
        <w:tab/>
        <w:t>311</w:t>
      </w:r>
    </w:p>
    <w:p w14:paraId="7277F80F"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313</w:t>
      </w:r>
    </w:p>
    <w:p w14:paraId="7F7444E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315</w:t>
      </w:r>
    </w:p>
    <w:p w14:paraId="2A84D3B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317</w:t>
      </w:r>
    </w:p>
    <w:p w14:paraId="44BC2146"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317</w:t>
      </w:r>
    </w:p>
    <w:p w14:paraId="005560F0"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319</w:t>
      </w:r>
    </w:p>
    <w:p w14:paraId="667476E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322</w:t>
      </w:r>
    </w:p>
    <w:p w14:paraId="1D018F93"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325</w:t>
      </w:r>
    </w:p>
    <w:p w14:paraId="5FEDC99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327</w:t>
      </w:r>
    </w:p>
    <w:p w14:paraId="405BF28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lastRenderedPageBreak/>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327</w:t>
      </w:r>
    </w:p>
    <w:p w14:paraId="22753B1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327</w:t>
      </w:r>
    </w:p>
    <w:p w14:paraId="06685406"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327</w:t>
      </w:r>
    </w:p>
    <w:p w14:paraId="6B6C10E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328</w:t>
      </w:r>
    </w:p>
    <w:p w14:paraId="2BD1DDB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t>6.2.3.1.1.3</w:t>
      </w:r>
      <w:r>
        <w:rPr>
          <w:rFonts w:asciiTheme="minorHAnsi" w:eastAsiaTheme="minorEastAsia" w:hAnsiTheme="minorHAnsi" w:cstheme="minorBidi"/>
          <w:kern w:val="2"/>
          <w:sz w:val="24"/>
          <w:szCs w:val="24"/>
          <w:lang w:eastAsia="ko-KR"/>
          <w14:ligatures w14:val="standardContextual"/>
        </w:rPr>
        <w:tab/>
      </w:r>
      <w:r w:rsidRPr="006906E1">
        <w:t>Minimum requirement for periodic CQI reporting with Table 4</w:t>
      </w:r>
      <w:r>
        <w:tab/>
        <w:t>330</w:t>
      </w:r>
    </w:p>
    <w:p w14:paraId="2D328C5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332</w:t>
      </w:r>
    </w:p>
    <w:p w14:paraId="073FCD6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332</w:t>
      </w:r>
    </w:p>
    <w:p w14:paraId="35B81820"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334</w:t>
      </w:r>
    </w:p>
    <w:p w14:paraId="72825B70"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337</w:t>
      </w:r>
    </w:p>
    <w:p w14:paraId="0DFAD36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340</w:t>
      </w:r>
    </w:p>
    <w:p w14:paraId="6A8C9F5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340</w:t>
      </w:r>
    </w:p>
    <w:p w14:paraId="2FC97152"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340</w:t>
      </w:r>
    </w:p>
    <w:p w14:paraId="5E0D30C7"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342</w:t>
      </w:r>
    </w:p>
    <w:p w14:paraId="3B1521E7"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rPr>
          <w:lang w:val="en-US"/>
        </w:rPr>
        <w:t>6.2.3.</w:t>
      </w:r>
      <w:r w:rsidRPr="006906E1">
        <w:rPr>
          <w:lang w:val="en-US" w:eastAsia="zh-CN"/>
        </w:rPr>
        <w:t>2</w:t>
      </w:r>
      <w:r w:rsidRPr="006906E1">
        <w:rPr>
          <w:lang w:val="en-US"/>
        </w:rPr>
        <w:t>.1.3</w:t>
      </w:r>
      <w:r>
        <w:rPr>
          <w:rFonts w:asciiTheme="minorHAnsi" w:eastAsiaTheme="minorEastAsia" w:hAnsiTheme="minorHAnsi" w:cstheme="minorBidi"/>
          <w:kern w:val="2"/>
          <w:sz w:val="24"/>
          <w:szCs w:val="24"/>
          <w:lang w:eastAsia="ko-KR"/>
          <w14:ligatures w14:val="standardContextual"/>
        </w:rPr>
        <w:tab/>
      </w:r>
      <w:r w:rsidRPr="006906E1">
        <w:rPr>
          <w:lang w:val="en-US"/>
        </w:rPr>
        <w:t>Minimum requirement for CQI reporting for PCell on band with shared spectrum access</w:t>
      </w:r>
      <w:r>
        <w:tab/>
        <w:t>343</w:t>
      </w:r>
    </w:p>
    <w:p w14:paraId="34C26C1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345</w:t>
      </w:r>
    </w:p>
    <w:p w14:paraId="21B8972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347</w:t>
      </w:r>
    </w:p>
    <w:p w14:paraId="418B77E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347</w:t>
      </w:r>
    </w:p>
    <w:p w14:paraId="1E82BBDF"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349</w:t>
      </w:r>
    </w:p>
    <w:p w14:paraId="186E1848"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352</w:t>
      </w:r>
    </w:p>
    <w:p w14:paraId="52A6337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355</w:t>
      </w:r>
    </w:p>
    <w:p w14:paraId="4D10FD4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355</w:t>
      </w:r>
    </w:p>
    <w:p w14:paraId="1FD1443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355</w:t>
      </w:r>
    </w:p>
    <w:p w14:paraId="3A33C1E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356</w:t>
      </w:r>
    </w:p>
    <w:p w14:paraId="6EA1E0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356</w:t>
      </w:r>
    </w:p>
    <w:p w14:paraId="5324FFB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356</w:t>
      </w:r>
    </w:p>
    <w:p w14:paraId="4D7220A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6906E1">
        <w:rPr>
          <w:lang w:val="en-US"/>
        </w:rPr>
        <w:t xml:space="preserve">Minimum requirement for </w:t>
      </w:r>
      <w:r w:rsidRPr="006906E1">
        <w:rPr>
          <w:lang w:val="en-US" w:eastAsia="zh-CN"/>
        </w:rPr>
        <w:t>CQI reporting for SCell on band with shared spectrum access</w:t>
      </w:r>
      <w:r>
        <w:tab/>
        <w:t>359</w:t>
      </w:r>
    </w:p>
    <w:p w14:paraId="2E5BDAC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361</w:t>
      </w:r>
    </w:p>
    <w:p w14:paraId="14E5911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361</w:t>
      </w:r>
    </w:p>
    <w:p w14:paraId="45FADB3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6906E1">
        <w:rPr>
          <w:lang w:val="en-US"/>
        </w:rPr>
        <w:t xml:space="preserve">Minimum requirement for </w:t>
      </w:r>
      <w:r w:rsidRPr="006906E1">
        <w:rPr>
          <w:lang w:val="en-US" w:eastAsia="zh-CN"/>
        </w:rPr>
        <w:t>CQI reporting for SCell on band with shared spectrum access</w:t>
      </w:r>
      <w:r>
        <w:tab/>
        <w:t>361</w:t>
      </w:r>
    </w:p>
    <w:p w14:paraId="43B7D27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363</w:t>
      </w:r>
    </w:p>
    <w:p w14:paraId="7E12467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364</w:t>
      </w:r>
    </w:p>
    <w:p w14:paraId="1E26539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364</w:t>
      </w:r>
    </w:p>
    <w:p w14:paraId="3F62AF2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rsidRPr="006906E1">
        <w:rPr>
          <w:rFonts w:eastAsia="PMingLiU"/>
          <w:lang w:val="en-US" w:eastAsia="zh-CN"/>
        </w:rPr>
        <w:t xml:space="preserve"> for RedCap</w:t>
      </w:r>
      <w:r>
        <w:tab/>
        <w:t>364</w:t>
      </w:r>
    </w:p>
    <w:p w14:paraId="47E5AA4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367</w:t>
      </w:r>
    </w:p>
    <w:p w14:paraId="50C25A7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rsidRPr="006906E1">
        <w:rPr>
          <w:rFonts w:eastAsia="PMingLiU"/>
          <w:lang w:val="en-US" w:eastAsia="zh-CN"/>
        </w:rPr>
        <w:t xml:space="preserve"> for RedCap</w:t>
      </w:r>
      <w:r>
        <w:tab/>
        <w:t>367</w:t>
      </w:r>
    </w:p>
    <w:p w14:paraId="4B150D3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370</w:t>
      </w:r>
    </w:p>
    <w:p w14:paraId="01A931E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370</w:t>
      </w:r>
    </w:p>
    <w:p w14:paraId="52ED325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370</w:t>
      </w:r>
    </w:p>
    <w:p w14:paraId="70B19E0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373</w:t>
      </w:r>
    </w:p>
    <w:p w14:paraId="690971F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376</w:t>
      </w:r>
    </w:p>
    <w:p w14:paraId="2A6562A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379</w:t>
      </w:r>
    </w:p>
    <w:p w14:paraId="0E865F5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382</w:t>
      </w:r>
    </w:p>
    <w:p w14:paraId="54032DD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385</w:t>
      </w:r>
    </w:p>
    <w:p w14:paraId="190290A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388</w:t>
      </w:r>
    </w:p>
    <w:p w14:paraId="1273768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391</w:t>
      </w:r>
    </w:p>
    <w:p w14:paraId="72973DE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391</w:t>
      </w:r>
    </w:p>
    <w:p w14:paraId="2F2DF85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394</w:t>
      </w:r>
    </w:p>
    <w:p w14:paraId="119C26F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397</w:t>
      </w:r>
    </w:p>
    <w:p w14:paraId="2E8F04D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400</w:t>
      </w:r>
    </w:p>
    <w:p w14:paraId="3FBA117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lang w:eastAsia="zh-CN"/>
        </w:rPr>
        <w:t>6.3.2.2.5</w:t>
      </w:r>
      <w:r>
        <w:rPr>
          <w:rFonts w:asciiTheme="minorHAnsi" w:eastAsiaTheme="minorEastAsia" w:hAnsiTheme="minorHAnsi" w:cstheme="minorBidi"/>
          <w:kern w:val="2"/>
          <w:sz w:val="24"/>
          <w:szCs w:val="24"/>
          <w:lang w:eastAsia="ko-KR"/>
          <w14:ligatures w14:val="standardContextual"/>
        </w:rPr>
        <w:tab/>
      </w:r>
      <w:r w:rsidRPr="006906E1">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403</w:t>
      </w:r>
    </w:p>
    <w:p w14:paraId="603CB5C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ko-KR"/>
        </w:rPr>
        <w:t xml:space="preserve">Multiple </w:t>
      </w:r>
      <w:r>
        <w:rPr>
          <w:lang w:eastAsia="zh-CN"/>
        </w:rPr>
        <w:t xml:space="preserve">PMI with 16Tx </w:t>
      </w:r>
      <w:r>
        <w:t>Enhanced Type II Codebook</w:t>
      </w:r>
      <w:r>
        <w:tab/>
        <w:t>406</w:t>
      </w:r>
    </w:p>
    <w:p w14:paraId="1416924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rsidRPr="006906E1">
        <w:rPr>
          <w:rFonts w:eastAsia="PMingLiU"/>
          <w:lang w:val="en-US" w:eastAsia="zh-CN"/>
        </w:rPr>
        <w:t xml:space="preserve"> for RedCap</w:t>
      </w:r>
      <w:r>
        <w:tab/>
        <w:t>409</w:t>
      </w:r>
    </w:p>
    <w:p w14:paraId="40F742E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lastRenderedPageBreak/>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412</w:t>
      </w:r>
    </w:p>
    <w:p w14:paraId="68CD805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415</w:t>
      </w:r>
    </w:p>
    <w:p w14:paraId="2EC151D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415</w:t>
      </w:r>
    </w:p>
    <w:p w14:paraId="496D5C7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415</w:t>
      </w:r>
    </w:p>
    <w:p w14:paraId="0381971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418</w:t>
      </w:r>
    </w:p>
    <w:p w14:paraId="1D8D9D2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421</w:t>
      </w:r>
    </w:p>
    <w:p w14:paraId="5CD3A90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424</w:t>
      </w:r>
    </w:p>
    <w:p w14:paraId="3F09528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427</w:t>
      </w:r>
    </w:p>
    <w:p w14:paraId="63AFFA1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430</w:t>
      </w:r>
    </w:p>
    <w:p w14:paraId="7119C6D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433</w:t>
      </w:r>
    </w:p>
    <w:p w14:paraId="04ED8CA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436</w:t>
      </w:r>
    </w:p>
    <w:p w14:paraId="2838DF9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436</w:t>
      </w:r>
    </w:p>
    <w:p w14:paraId="28E7962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439</w:t>
      </w:r>
    </w:p>
    <w:p w14:paraId="5778234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442</w:t>
      </w:r>
    </w:p>
    <w:p w14:paraId="36EDE46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445</w:t>
      </w:r>
    </w:p>
    <w:p w14:paraId="5F5F670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448</w:t>
      </w:r>
    </w:p>
    <w:p w14:paraId="6A00792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451</w:t>
      </w:r>
    </w:p>
    <w:p w14:paraId="2F35499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454</w:t>
      </w:r>
    </w:p>
    <w:p w14:paraId="2A5570C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457</w:t>
      </w:r>
    </w:p>
    <w:p w14:paraId="2AD3BE2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457</w:t>
      </w:r>
    </w:p>
    <w:p w14:paraId="1833E6A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457</w:t>
      </w:r>
    </w:p>
    <w:p w14:paraId="1A240C0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457</w:t>
      </w:r>
    </w:p>
    <w:p w14:paraId="73EF2CD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460</w:t>
      </w:r>
    </w:p>
    <w:p w14:paraId="3997C69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462</w:t>
      </w:r>
    </w:p>
    <w:p w14:paraId="0EAB49C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465</w:t>
      </w:r>
    </w:p>
    <w:p w14:paraId="5C3A41D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467</w:t>
      </w:r>
    </w:p>
    <w:p w14:paraId="41FCBA2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467</w:t>
      </w:r>
    </w:p>
    <w:p w14:paraId="177F783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470</w:t>
      </w:r>
    </w:p>
    <w:p w14:paraId="10329E7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473</w:t>
      </w:r>
    </w:p>
    <w:p w14:paraId="00F6B4B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473</w:t>
      </w:r>
    </w:p>
    <w:p w14:paraId="1380B19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473</w:t>
      </w:r>
    </w:p>
    <w:p w14:paraId="4B2AD70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473</w:t>
      </w:r>
    </w:p>
    <w:p w14:paraId="4587608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473</w:t>
      </w:r>
    </w:p>
    <w:p w14:paraId="758FC3E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473</w:t>
      </w:r>
    </w:p>
    <w:p w14:paraId="275B8E7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475</w:t>
      </w:r>
    </w:p>
    <w:p w14:paraId="7E748C4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475</w:t>
      </w:r>
    </w:p>
    <w:p w14:paraId="583714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475</w:t>
      </w:r>
    </w:p>
    <w:p w14:paraId="540C0BA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476</w:t>
      </w:r>
    </w:p>
    <w:p w14:paraId="6D2710E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476</w:t>
      </w:r>
    </w:p>
    <w:p w14:paraId="0EC1547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477</w:t>
      </w:r>
    </w:p>
    <w:p w14:paraId="29D19F7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477</w:t>
      </w:r>
    </w:p>
    <w:p w14:paraId="69DF49F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483</w:t>
      </w:r>
    </w:p>
    <w:p w14:paraId="3626136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483</w:t>
      </w:r>
    </w:p>
    <w:p w14:paraId="6DC31B8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483</w:t>
      </w:r>
    </w:p>
    <w:p w14:paraId="7102E97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483</w:t>
      </w:r>
    </w:p>
    <w:p w14:paraId="17C3970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483</w:t>
      </w:r>
    </w:p>
    <w:p w14:paraId="4586D4A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487</w:t>
      </w:r>
    </w:p>
    <w:p w14:paraId="609983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488</w:t>
      </w:r>
    </w:p>
    <w:p w14:paraId="7C486F1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t>7.2.2.2.4</w:t>
      </w:r>
      <w:r>
        <w:rPr>
          <w:rFonts w:asciiTheme="minorHAnsi" w:eastAsiaTheme="minorEastAsia" w:hAnsiTheme="minorHAnsi" w:cstheme="minorBidi"/>
          <w:kern w:val="2"/>
          <w:sz w:val="24"/>
          <w:szCs w:val="24"/>
          <w:lang w:eastAsia="ko-KR"/>
          <w14:ligatures w14:val="standardContextual"/>
        </w:rPr>
        <w:tab/>
      </w:r>
      <w:r w:rsidRPr="006906E1">
        <w:t>Minimum requirements for HST-DPS</w:t>
      </w:r>
      <w:r>
        <w:tab/>
        <w:t>489</w:t>
      </w:r>
    </w:p>
    <w:p w14:paraId="01DB9B7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497</w:t>
      </w:r>
    </w:p>
    <w:p w14:paraId="60E87F8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lastRenderedPageBreak/>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498</w:t>
      </w:r>
    </w:p>
    <w:p w14:paraId="5271EAB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498</w:t>
      </w:r>
    </w:p>
    <w:p w14:paraId="77472D1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498</w:t>
      </w:r>
    </w:p>
    <w:p w14:paraId="009918A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499</w:t>
      </w:r>
    </w:p>
    <w:p w14:paraId="0C52B38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502</w:t>
      </w:r>
    </w:p>
    <w:p w14:paraId="5BBE101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502</w:t>
      </w:r>
    </w:p>
    <w:p w14:paraId="257D3E9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502</w:t>
      </w:r>
    </w:p>
    <w:p w14:paraId="50D696A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502</w:t>
      </w:r>
    </w:p>
    <w:p w14:paraId="535F155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7</w:t>
      </w:r>
      <w:r w:rsidRPr="006906E1">
        <w:rPr>
          <w:snapToGrid w:val="0"/>
        </w:rPr>
        <w:t>.3.</w:t>
      </w:r>
      <w:r w:rsidRPr="006906E1">
        <w:rPr>
          <w:snapToGrid w:val="0"/>
          <w:lang w:eastAsia="zh-CN"/>
        </w:rPr>
        <w:t>2</w:t>
      </w:r>
      <w:r w:rsidRPr="006906E1">
        <w:rPr>
          <w:snapToGrid w:val="0"/>
        </w:rPr>
        <w:t>.2.1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503</w:t>
      </w:r>
    </w:p>
    <w:p w14:paraId="01C2375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7</w:t>
      </w:r>
      <w:r w:rsidRPr="006906E1">
        <w:rPr>
          <w:snapToGrid w:val="0"/>
        </w:rPr>
        <w:t>.3.</w:t>
      </w:r>
      <w:r w:rsidRPr="006906E1">
        <w:rPr>
          <w:snapToGrid w:val="0"/>
          <w:lang w:eastAsia="zh-CN"/>
        </w:rPr>
        <w:t>2</w:t>
      </w:r>
      <w:r w:rsidRPr="006906E1">
        <w:rPr>
          <w:snapToGrid w:val="0"/>
        </w:rPr>
        <w:t>.2.</w:t>
      </w:r>
      <w:r w:rsidRPr="006906E1">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504</w:t>
      </w:r>
    </w:p>
    <w:p w14:paraId="12D2002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for power saving</w:t>
      </w:r>
      <w:r>
        <w:tab/>
        <w:t>504</w:t>
      </w:r>
    </w:p>
    <w:p w14:paraId="1D5D12E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505</w:t>
      </w:r>
    </w:p>
    <w:p w14:paraId="16AA983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505</w:t>
      </w:r>
    </w:p>
    <w:p w14:paraId="299D175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505</w:t>
      </w:r>
    </w:p>
    <w:p w14:paraId="0A9658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505</w:t>
      </w:r>
    </w:p>
    <w:p w14:paraId="44C466B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505</w:t>
      </w:r>
    </w:p>
    <w:p w14:paraId="3DA46D2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506</w:t>
      </w:r>
    </w:p>
    <w:p w14:paraId="67FCCE6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506</w:t>
      </w:r>
    </w:p>
    <w:p w14:paraId="68883A8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506</w:t>
      </w:r>
    </w:p>
    <w:p w14:paraId="4D3B6FA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506</w:t>
      </w:r>
    </w:p>
    <w:p w14:paraId="7C37C64A"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513</w:t>
      </w:r>
    </w:p>
    <w:p w14:paraId="02BEF68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513</w:t>
      </w:r>
    </w:p>
    <w:p w14:paraId="730547D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513</w:t>
      </w:r>
    </w:p>
    <w:p w14:paraId="2CA16A3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513</w:t>
      </w:r>
    </w:p>
    <w:p w14:paraId="47753EA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513</w:t>
      </w:r>
    </w:p>
    <w:p w14:paraId="77F1C27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513</w:t>
      </w:r>
    </w:p>
    <w:p w14:paraId="10BD5C3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513</w:t>
      </w:r>
    </w:p>
    <w:p w14:paraId="4B878AD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514</w:t>
      </w:r>
    </w:p>
    <w:p w14:paraId="29E714C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kern w:val="2"/>
        </w:rPr>
        <w:t>8.1.1.5</w:t>
      </w:r>
      <w:r w:rsidRPr="006906E1">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6906E1">
        <w:rPr>
          <w:snapToGrid w:val="0"/>
          <w:kern w:val="2"/>
        </w:rPr>
        <w:t>Applicability and test rules for different CA configurations and bandwidth combination sets</w:t>
      </w:r>
      <w:r>
        <w:tab/>
        <w:t>514</w:t>
      </w:r>
    </w:p>
    <w:p w14:paraId="2115F87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 xml:space="preserve">Test </w:t>
      </w:r>
      <w:r w:rsidRPr="006906E1">
        <w:rPr>
          <w:snapToGrid w:val="0"/>
          <w:kern w:val="2"/>
        </w:rPr>
        <w:t>coverage</w:t>
      </w:r>
      <w:r w:rsidRPr="006906E1">
        <w:rPr>
          <w:snapToGrid w:val="0"/>
          <w:lang w:eastAsia="zh-CN"/>
        </w:rPr>
        <w:t xml:space="preserve"> for different number of componenet carriers</w:t>
      </w:r>
      <w:r>
        <w:tab/>
        <w:t>514</w:t>
      </w:r>
    </w:p>
    <w:p w14:paraId="62EA51C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514</w:t>
      </w:r>
    </w:p>
    <w:p w14:paraId="524F7FD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514</w:t>
      </w:r>
    </w:p>
    <w:p w14:paraId="4EE7C7A0"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519</w:t>
      </w:r>
    </w:p>
    <w:p w14:paraId="2CE2164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519</w:t>
      </w:r>
    </w:p>
    <w:p w14:paraId="787D4A6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519</w:t>
      </w:r>
    </w:p>
    <w:p w14:paraId="799C3C7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519</w:t>
      </w:r>
    </w:p>
    <w:p w14:paraId="79C976F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519</w:t>
      </w:r>
    </w:p>
    <w:p w14:paraId="40E6407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519</w:t>
      </w:r>
    </w:p>
    <w:p w14:paraId="5C44FC5C"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519</w:t>
      </w:r>
    </w:p>
    <w:p w14:paraId="5D92466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522</w:t>
      </w:r>
    </w:p>
    <w:p w14:paraId="4FA4270D"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522</w:t>
      </w:r>
    </w:p>
    <w:p w14:paraId="677AEFB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525</w:t>
      </w:r>
    </w:p>
    <w:p w14:paraId="724A4E9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525</w:t>
      </w:r>
    </w:p>
    <w:p w14:paraId="27B4CE6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525</w:t>
      </w:r>
    </w:p>
    <w:p w14:paraId="5E5FAC1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525</w:t>
      </w:r>
    </w:p>
    <w:p w14:paraId="175B058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525</w:t>
      </w:r>
    </w:p>
    <w:p w14:paraId="19EF742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525</w:t>
      </w:r>
    </w:p>
    <w:p w14:paraId="1247651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527</w:t>
      </w:r>
    </w:p>
    <w:p w14:paraId="57FDFF4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527</w:t>
      </w:r>
    </w:p>
    <w:p w14:paraId="4637B53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527</w:t>
      </w:r>
    </w:p>
    <w:p w14:paraId="622FD81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527</w:t>
      </w:r>
    </w:p>
    <w:p w14:paraId="608103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527</w:t>
      </w:r>
    </w:p>
    <w:p w14:paraId="5066B0D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6906E1">
        <w:rPr>
          <w:lang w:val="en-US"/>
        </w:rPr>
        <w:t>TypeI-SinglePanel</w:t>
      </w:r>
      <w:r w:rsidRPr="006906E1">
        <w:rPr>
          <w:lang w:val="en-US" w:eastAsia="zh-CN"/>
        </w:rPr>
        <w:t xml:space="preserve"> Codebook</w:t>
      </w:r>
      <w:r>
        <w:tab/>
        <w:t>527</w:t>
      </w:r>
    </w:p>
    <w:p w14:paraId="0E9B65A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lastRenderedPageBreak/>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531</w:t>
      </w:r>
    </w:p>
    <w:p w14:paraId="7A98667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531</w:t>
      </w:r>
    </w:p>
    <w:p w14:paraId="439F4A5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531</w:t>
      </w:r>
    </w:p>
    <w:p w14:paraId="50F4533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531</w:t>
      </w:r>
    </w:p>
    <w:p w14:paraId="4829036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531</w:t>
      </w:r>
    </w:p>
    <w:p w14:paraId="68745684"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534</w:t>
      </w:r>
    </w:p>
    <w:p w14:paraId="5227E67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534</w:t>
      </w:r>
    </w:p>
    <w:p w14:paraId="5FC114E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534</w:t>
      </w:r>
    </w:p>
    <w:p w14:paraId="0D4BF28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536</w:t>
      </w:r>
    </w:p>
    <w:p w14:paraId="35A4149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536</w:t>
      </w:r>
    </w:p>
    <w:p w14:paraId="72B7904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537</w:t>
      </w:r>
    </w:p>
    <w:p w14:paraId="07267A9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537</w:t>
      </w:r>
    </w:p>
    <w:p w14:paraId="6A3AA0E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537</w:t>
      </w:r>
    </w:p>
    <w:p w14:paraId="663B2C1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538</w:t>
      </w:r>
    </w:p>
    <w:p w14:paraId="071718F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539</w:t>
      </w:r>
    </w:p>
    <w:p w14:paraId="1C268950"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539</w:t>
      </w:r>
    </w:p>
    <w:p w14:paraId="0D6E8F0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539</w:t>
      </w:r>
    </w:p>
    <w:p w14:paraId="657154D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539</w:t>
      </w:r>
    </w:p>
    <w:p w14:paraId="47D05B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sv-FI" w:eastAsia="zh-CN"/>
        </w:rPr>
        <w:t>9.2B</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PDSCH demodulation for DC</w:t>
      </w:r>
      <w:r>
        <w:tab/>
        <w:t>541</w:t>
      </w:r>
    </w:p>
    <w:p w14:paraId="1F41DC3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sv-FI" w:eastAsia="zh-CN"/>
        </w:rPr>
        <w:t>9.2B.1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EN-DC</w:t>
      </w:r>
      <w:r>
        <w:tab/>
        <w:t>541</w:t>
      </w:r>
    </w:p>
    <w:p w14:paraId="3CAAD3D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541</w:t>
      </w:r>
    </w:p>
    <w:p w14:paraId="008CF9F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541</w:t>
      </w:r>
    </w:p>
    <w:p w14:paraId="3B5DD73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541</w:t>
      </w:r>
    </w:p>
    <w:p w14:paraId="1A17119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541</w:t>
      </w:r>
    </w:p>
    <w:p w14:paraId="020A5EF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541</w:t>
      </w:r>
    </w:p>
    <w:p w14:paraId="62E906E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542</w:t>
      </w:r>
    </w:p>
    <w:p w14:paraId="20BAFDC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542</w:t>
      </w:r>
    </w:p>
    <w:p w14:paraId="40A7743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542</w:t>
      </w:r>
    </w:p>
    <w:p w14:paraId="73216A0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542</w:t>
      </w:r>
    </w:p>
    <w:p w14:paraId="63ED231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lang w:val="sv-FI" w:eastAsia="zh-CN"/>
        </w:rPr>
        <w:t>9.3A.1.1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NR CA between FR1 and FR2-2</w:t>
      </w:r>
      <w:r>
        <w:tab/>
        <w:t>542</w:t>
      </w:r>
    </w:p>
    <w:p w14:paraId="1B6761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542</w:t>
      </w:r>
    </w:p>
    <w:p w14:paraId="6802FEB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sv-FI" w:eastAsia="zh-CN"/>
        </w:rPr>
        <w:t>9.3B.1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EN-DC</w:t>
      </w:r>
      <w:r>
        <w:tab/>
        <w:t>542</w:t>
      </w:r>
    </w:p>
    <w:p w14:paraId="55F1DDB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lang w:val="sv-FI" w:eastAsia="zh-CN"/>
        </w:rPr>
        <w:t>9.3B.1.1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EN-DC within FR1</w:t>
      </w:r>
      <w:r>
        <w:tab/>
        <w:t>542</w:t>
      </w:r>
    </w:p>
    <w:p w14:paraId="3AD464C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PDCCH</w:t>
      </w:r>
      <w:r>
        <w:tab/>
        <w:t>542</w:t>
      </w:r>
    </w:p>
    <w:p w14:paraId="012B7E0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542</w:t>
      </w:r>
    </w:p>
    <w:p w14:paraId="7C8E10C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542</w:t>
      </w:r>
    </w:p>
    <w:p w14:paraId="7125A9E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542</w:t>
      </w:r>
    </w:p>
    <w:p w14:paraId="4CF32C8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542</w:t>
      </w:r>
    </w:p>
    <w:p w14:paraId="2800006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543</w:t>
      </w:r>
    </w:p>
    <w:p w14:paraId="231C1C3A"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543</w:t>
      </w:r>
    </w:p>
    <w:p w14:paraId="0873A86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543</w:t>
      </w:r>
    </w:p>
    <w:p w14:paraId="580F336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543</w:t>
      </w:r>
    </w:p>
    <w:p w14:paraId="5A33F00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9.4B.1</w:t>
      </w:r>
      <w:r>
        <w:rPr>
          <w:rFonts w:asciiTheme="minorHAnsi" w:eastAsiaTheme="minorEastAsia" w:hAnsiTheme="minorHAnsi" w:cstheme="minorBidi"/>
          <w:kern w:val="2"/>
          <w:sz w:val="24"/>
          <w:szCs w:val="24"/>
          <w:lang w:eastAsia="ko-KR"/>
          <w14:ligatures w14:val="standardContextual"/>
        </w:rPr>
        <w:tab/>
      </w:r>
      <w:r>
        <w:rPr>
          <w:lang w:eastAsia="zh-CN"/>
        </w:rPr>
        <w:t>EN-DC</w:t>
      </w:r>
      <w:r>
        <w:tab/>
        <w:t>543</w:t>
      </w:r>
    </w:p>
    <w:p w14:paraId="158C0ED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543</w:t>
      </w:r>
    </w:p>
    <w:p w14:paraId="39212C5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543</w:t>
      </w:r>
    </w:p>
    <w:p w14:paraId="48AEB2D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545</w:t>
      </w:r>
    </w:p>
    <w:p w14:paraId="7110970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545</w:t>
      </w:r>
    </w:p>
    <w:p w14:paraId="247F0A7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546</w:t>
      </w:r>
    </w:p>
    <w:p w14:paraId="38C0405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eastAsia="zh-CN"/>
        </w:rPr>
        <w:t>9.4B.2</w:t>
      </w:r>
      <w:r>
        <w:rPr>
          <w:rFonts w:asciiTheme="minorHAnsi" w:eastAsiaTheme="minorEastAsia" w:hAnsiTheme="minorHAnsi" w:cstheme="minorBidi"/>
          <w:kern w:val="2"/>
          <w:sz w:val="24"/>
          <w:szCs w:val="24"/>
          <w:lang w:eastAsia="ko-KR"/>
          <w14:ligatures w14:val="standardContextual"/>
        </w:rPr>
        <w:tab/>
      </w:r>
      <w:r w:rsidRPr="006906E1">
        <w:rPr>
          <w:lang w:eastAsia="zh-CN"/>
        </w:rPr>
        <w:t>NR DC between FR1 and FR2</w:t>
      </w:r>
      <w:r>
        <w:tab/>
        <w:t>547</w:t>
      </w:r>
    </w:p>
    <w:p w14:paraId="4270C7F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547</w:t>
      </w:r>
    </w:p>
    <w:p w14:paraId="7BB3DBF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PDSCH demodulation for DC with power imbalance</w:t>
      </w:r>
      <w:r>
        <w:tab/>
        <w:t>547</w:t>
      </w:r>
    </w:p>
    <w:p w14:paraId="3E0B7EE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rFonts w:cs="Arial"/>
          <w:lang w:eastAsia="zh-CN"/>
        </w:rPr>
        <w:t>9.5B.1</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EN-DC</w:t>
      </w:r>
      <w:r>
        <w:tab/>
        <w:t>547</w:t>
      </w:r>
    </w:p>
    <w:p w14:paraId="5A0F753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Intra-band contiguous EN-DC within FR1</w:t>
      </w:r>
      <w:r>
        <w:tab/>
        <w:t>547</w:t>
      </w:r>
    </w:p>
    <w:p w14:paraId="1E11E73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547</w:t>
      </w:r>
    </w:p>
    <w:p w14:paraId="2FE060C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lang w:eastAsia="zh-CN"/>
        </w:rPr>
        <w:lastRenderedPageBreak/>
        <w:t>9.5B.1.2</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Intra-band non-contiguous EN-DC within FR1</w:t>
      </w:r>
      <w:r>
        <w:tab/>
        <w:t>548</w:t>
      </w:r>
    </w:p>
    <w:p w14:paraId="4DEDA1C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548</w:t>
      </w:r>
    </w:p>
    <w:p w14:paraId="306480A6"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550</w:t>
      </w:r>
    </w:p>
    <w:p w14:paraId="1AA837F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550</w:t>
      </w:r>
    </w:p>
    <w:p w14:paraId="427812D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550</w:t>
      </w:r>
    </w:p>
    <w:p w14:paraId="1378861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550</w:t>
      </w:r>
    </w:p>
    <w:p w14:paraId="11BD307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550</w:t>
      </w:r>
    </w:p>
    <w:p w14:paraId="21F8443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551</w:t>
      </w:r>
    </w:p>
    <w:p w14:paraId="4C5D60F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551</w:t>
      </w:r>
    </w:p>
    <w:p w14:paraId="355E016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551</w:t>
      </w:r>
    </w:p>
    <w:p w14:paraId="7267C6A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NR CA between FR1 and FR2-2</w:t>
      </w:r>
      <w:r>
        <w:tab/>
        <w:t>551</w:t>
      </w:r>
    </w:p>
    <w:p w14:paraId="123D858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551</w:t>
      </w:r>
    </w:p>
    <w:p w14:paraId="5D39871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10.2B.1</w:t>
      </w:r>
      <w:r>
        <w:rPr>
          <w:rFonts w:asciiTheme="minorHAnsi" w:eastAsiaTheme="minorEastAsia" w:hAnsiTheme="minorHAnsi" w:cstheme="minorBidi"/>
          <w:kern w:val="2"/>
          <w:sz w:val="24"/>
          <w:szCs w:val="24"/>
          <w:lang w:eastAsia="ko-KR"/>
          <w14:ligatures w14:val="standardContextual"/>
        </w:rPr>
        <w:tab/>
      </w:r>
      <w:r>
        <w:rPr>
          <w:lang w:eastAsia="zh-CN"/>
        </w:rPr>
        <w:t>EN-DC</w:t>
      </w:r>
      <w:r>
        <w:tab/>
        <w:t>551</w:t>
      </w:r>
    </w:p>
    <w:p w14:paraId="0300ED9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551</w:t>
      </w:r>
    </w:p>
    <w:p w14:paraId="55A7074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551</w:t>
      </w:r>
    </w:p>
    <w:p w14:paraId="03CF17B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551</w:t>
      </w:r>
    </w:p>
    <w:p w14:paraId="3ACCDD8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551</w:t>
      </w:r>
    </w:p>
    <w:p w14:paraId="605B8A6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551</w:t>
      </w:r>
    </w:p>
    <w:p w14:paraId="32D8EBF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551</w:t>
      </w:r>
    </w:p>
    <w:p w14:paraId="46E0D05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552</w:t>
      </w:r>
    </w:p>
    <w:p w14:paraId="39A6B97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ko-KR"/>
          <w14:ligatures w14:val="standardContextual"/>
        </w:rPr>
        <w:tab/>
      </w:r>
      <w:r>
        <w:rPr>
          <w:lang w:eastAsia="zh-CN"/>
        </w:rPr>
        <w:t>EN-DC</w:t>
      </w:r>
      <w:r>
        <w:tab/>
        <w:t>552</w:t>
      </w:r>
    </w:p>
    <w:p w14:paraId="4C259B6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552</w:t>
      </w:r>
    </w:p>
    <w:p w14:paraId="59C715A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552</w:t>
      </w:r>
    </w:p>
    <w:p w14:paraId="4596AF1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552</w:t>
      </w:r>
    </w:p>
    <w:p w14:paraId="40C6DB4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552</w:t>
      </w:r>
    </w:p>
    <w:p w14:paraId="27D6B37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552</w:t>
      </w:r>
    </w:p>
    <w:p w14:paraId="72AFCE6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552</w:t>
      </w:r>
    </w:p>
    <w:p w14:paraId="5D8ED82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552</w:t>
      </w:r>
    </w:p>
    <w:p w14:paraId="4C08398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10.4B.1</w:t>
      </w:r>
      <w:r>
        <w:rPr>
          <w:rFonts w:asciiTheme="minorHAnsi" w:eastAsiaTheme="minorEastAsia" w:hAnsiTheme="minorHAnsi" w:cstheme="minorBidi"/>
          <w:kern w:val="2"/>
          <w:sz w:val="24"/>
          <w:szCs w:val="24"/>
          <w:lang w:eastAsia="ko-KR"/>
          <w14:ligatures w14:val="standardContextual"/>
        </w:rPr>
        <w:tab/>
      </w:r>
      <w:r>
        <w:rPr>
          <w:lang w:eastAsia="zh-CN"/>
        </w:rPr>
        <w:t>EN-DC</w:t>
      </w:r>
      <w:r>
        <w:tab/>
        <w:t>552</w:t>
      </w:r>
    </w:p>
    <w:p w14:paraId="72948BB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552</w:t>
      </w:r>
    </w:p>
    <w:p w14:paraId="47C1063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552</w:t>
      </w:r>
    </w:p>
    <w:p w14:paraId="5317FC8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552</w:t>
      </w:r>
    </w:p>
    <w:p w14:paraId="5A40197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553</w:t>
      </w:r>
    </w:p>
    <w:p w14:paraId="681CDFB0"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554</w:t>
      </w:r>
    </w:p>
    <w:p w14:paraId="36BE426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554</w:t>
      </w:r>
    </w:p>
    <w:p w14:paraId="3C06064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554</w:t>
      </w:r>
    </w:p>
    <w:p w14:paraId="4E2B35E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554</w:t>
      </w:r>
    </w:p>
    <w:p w14:paraId="6AC062B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554</w:t>
      </w:r>
    </w:p>
    <w:p w14:paraId="719716D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554</w:t>
      </w:r>
    </w:p>
    <w:p w14:paraId="4C53F73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555</w:t>
      </w:r>
    </w:p>
    <w:p w14:paraId="4C3FF35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555</w:t>
      </w:r>
    </w:p>
    <w:p w14:paraId="4C671BD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555</w:t>
      </w:r>
    </w:p>
    <w:p w14:paraId="2AA3A24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556</w:t>
      </w:r>
    </w:p>
    <w:p w14:paraId="629661B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556</w:t>
      </w:r>
    </w:p>
    <w:p w14:paraId="3E2F084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556</w:t>
      </w:r>
    </w:p>
    <w:p w14:paraId="2D5DC6D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556</w:t>
      </w:r>
    </w:p>
    <w:p w14:paraId="01A101C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557</w:t>
      </w:r>
    </w:p>
    <w:p w14:paraId="18CE6F4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557</w:t>
      </w:r>
    </w:p>
    <w:p w14:paraId="428F1EC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557</w:t>
      </w:r>
    </w:p>
    <w:p w14:paraId="079BA70C"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558</w:t>
      </w:r>
    </w:p>
    <w:p w14:paraId="796439B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558</w:t>
      </w:r>
    </w:p>
    <w:p w14:paraId="15082BA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ko-KR"/>
        </w:rPr>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558</w:t>
      </w:r>
    </w:p>
    <w:p w14:paraId="75807D3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558</w:t>
      </w:r>
    </w:p>
    <w:p w14:paraId="5D507A0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rFonts w:eastAsia="PMingLiU"/>
          <w:lang w:eastAsia="zh-TW"/>
        </w:rPr>
        <w:lastRenderedPageBreak/>
        <w:t>11.1.7</w:t>
      </w:r>
      <w:r>
        <w:rPr>
          <w:rFonts w:asciiTheme="minorHAnsi" w:eastAsiaTheme="minorEastAsia" w:hAnsiTheme="minorHAnsi" w:cstheme="minorBidi"/>
          <w:kern w:val="2"/>
          <w:sz w:val="24"/>
          <w:szCs w:val="24"/>
          <w:lang w:eastAsia="ko-KR"/>
          <w14:ligatures w14:val="standardContextual"/>
        </w:rPr>
        <w:tab/>
      </w:r>
      <w:r>
        <w:t>HARQ buffer soft combining test</w:t>
      </w:r>
      <w:r>
        <w:tab/>
        <w:t>559</w:t>
      </w:r>
    </w:p>
    <w:p w14:paraId="736535B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559</w:t>
      </w:r>
    </w:p>
    <w:p w14:paraId="0CCB17B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559</w:t>
      </w:r>
    </w:p>
    <w:p w14:paraId="66594D6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560</w:t>
      </w:r>
    </w:p>
    <w:p w14:paraId="0AFB294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11.1.8.1</w:t>
      </w:r>
      <w:r>
        <w:rPr>
          <w:rFonts w:asciiTheme="minorHAnsi" w:eastAsiaTheme="minorEastAsia" w:hAnsiTheme="minorHAnsi" w:cstheme="minorBidi"/>
          <w:kern w:val="2"/>
          <w:sz w:val="24"/>
          <w:szCs w:val="24"/>
          <w:lang w:eastAsia="ko-KR"/>
          <w14:ligatures w14:val="standardContextual"/>
        </w:rPr>
        <w:tab/>
      </w:r>
      <w:r>
        <w:t>2RX requirements</w:t>
      </w:r>
      <w:r>
        <w:tab/>
        <w:t>560</w:t>
      </w:r>
    </w:p>
    <w:p w14:paraId="606C7AB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560</w:t>
      </w:r>
    </w:p>
    <w:p w14:paraId="3CAC8F1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561</w:t>
      </w:r>
    </w:p>
    <w:p w14:paraId="42FAC35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561</w:t>
      </w:r>
    </w:p>
    <w:p w14:paraId="2925CEB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561</w:t>
      </w:r>
    </w:p>
    <w:p w14:paraId="2A77BC43" w14:textId="1D5BC600"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t>Annex A (normative</w:t>
      </w:r>
      <w:r>
        <w:t>):</w:t>
      </w:r>
      <w:r>
        <w:tab/>
      </w:r>
      <w:r>
        <w:rPr>
          <w:lang w:eastAsia="x-none"/>
        </w:rPr>
        <w:t>Measurement channels</w:t>
      </w:r>
      <w:r>
        <w:tab/>
        <w:t>563</w:t>
      </w:r>
    </w:p>
    <w:p w14:paraId="4E7E2D42"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563</w:t>
      </w:r>
    </w:p>
    <w:p w14:paraId="599B0B6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A.1.1</w:t>
      </w:r>
      <w:r>
        <w:rPr>
          <w:rFonts w:asciiTheme="minorHAnsi" w:eastAsiaTheme="minorEastAsia" w:hAnsiTheme="minorHAnsi" w:cstheme="minorBidi"/>
          <w:kern w:val="2"/>
          <w:sz w:val="24"/>
          <w:szCs w:val="24"/>
          <w:lang w:eastAsia="ko-KR"/>
          <w14:ligatures w14:val="standardContextual"/>
        </w:rPr>
        <w:tab/>
      </w:r>
      <w:r w:rsidRPr="006906E1">
        <w:rPr>
          <w:snapToGrid w:val="0"/>
        </w:rPr>
        <w:t>Throughput definition</w:t>
      </w:r>
      <w:r>
        <w:tab/>
        <w:t>563</w:t>
      </w:r>
    </w:p>
    <w:p w14:paraId="2C12354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A.1.2</w:t>
      </w:r>
      <w:r>
        <w:rPr>
          <w:rFonts w:asciiTheme="minorHAnsi" w:eastAsiaTheme="minorEastAsia" w:hAnsiTheme="minorHAnsi" w:cstheme="minorBidi"/>
          <w:kern w:val="2"/>
          <w:sz w:val="24"/>
          <w:szCs w:val="24"/>
          <w:lang w:eastAsia="ko-KR"/>
          <w14:ligatures w14:val="standardContextual"/>
        </w:rPr>
        <w:tab/>
      </w:r>
      <w:r w:rsidRPr="006906E1">
        <w:rPr>
          <w:snapToGrid w:val="0"/>
        </w:rPr>
        <w:t>TDD UL-DL configurations for FR1</w:t>
      </w:r>
      <w:r>
        <w:tab/>
        <w:t>563</w:t>
      </w:r>
    </w:p>
    <w:p w14:paraId="5191E497"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568</w:t>
      </w:r>
    </w:p>
    <w:p w14:paraId="64FB56D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570</w:t>
      </w:r>
    </w:p>
    <w:p w14:paraId="1940263E"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570</w:t>
      </w:r>
    </w:p>
    <w:p w14:paraId="4D07D6B7"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570</w:t>
      </w:r>
    </w:p>
    <w:p w14:paraId="40C4FB2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570</w:t>
      </w:r>
    </w:p>
    <w:p w14:paraId="5FE4DF3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571</w:t>
      </w:r>
    </w:p>
    <w:p w14:paraId="6A55049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571</w:t>
      </w:r>
    </w:p>
    <w:p w14:paraId="5A9E287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591</w:t>
      </w:r>
    </w:p>
    <w:p w14:paraId="008330A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592</w:t>
      </w:r>
    </w:p>
    <w:p w14:paraId="43ED4A5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592</w:t>
      </w:r>
    </w:p>
    <w:p w14:paraId="0149816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598</w:t>
      </w:r>
    </w:p>
    <w:p w14:paraId="7BF678F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599</w:t>
      </w:r>
    </w:p>
    <w:p w14:paraId="398BF4E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599</w:t>
      </w:r>
    </w:p>
    <w:p w14:paraId="493E038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606</w:t>
      </w:r>
    </w:p>
    <w:p w14:paraId="6B1A16D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671</w:t>
      </w:r>
    </w:p>
    <w:p w14:paraId="62EA931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671</w:t>
      </w:r>
    </w:p>
    <w:p w14:paraId="5C1AA01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672</w:t>
      </w:r>
    </w:p>
    <w:p w14:paraId="047D7DE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691</w:t>
      </w:r>
    </w:p>
    <w:p w14:paraId="5D54136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697</w:t>
      </w:r>
    </w:p>
    <w:p w14:paraId="7D796CB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698</w:t>
      </w:r>
    </w:p>
    <w:p w14:paraId="364CDD4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706</w:t>
      </w:r>
    </w:p>
    <w:p w14:paraId="3DD1F88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706</w:t>
      </w:r>
    </w:p>
    <w:p w14:paraId="3B38706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709</w:t>
      </w:r>
    </w:p>
    <w:p w14:paraId="7F3C973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709</w:t>
      </w:r>
    </w:p>
    <w:p w14:paraId="528353C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709</w:t>
      </w:r>
    </w:p>
    <w:p w14:paraId="1332F2D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.1.</w:t>
      </w:r>
      <w:r w:rsidRPr="006906E1">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30</w:t>
      </w:r>
      <w:r>
        <w:rPr>
          <w:lang w:eastAsia="zh-CN"/>
        </w:rPr>
        <w:t xml:space="preserve"> kHz FR1</w:t>
      </w:r>
      <w:r>
        <w:tab/>
        <w:t>710</w:t>
      </w:r>
    </w:p>
    <w:p w14:paraId="249BA06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710</w:t>
      </w:r>
    </w:p>
    <w:p w14:paraId="0165C8B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710</w:t>
      </w:r>
    </w:p>
    <w:p w14:paraId="38D1F5E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30</w:t>
      </w:r>
      <w:r>
        <w:rPr>
          <w:lang w:eastAsia="zh-CN"/>
        </w:rPr>
        <w:t xml:space="preserve"> kHz FR1</w:t>
      </w:r>
      <w:r>
        <w:tab/>
        <w:t>711</w:t>
      </w:r>
    </w:p>
    <w:p w14:paraId="69D2E46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60</w:t>
      </w:r>
      <w:r>
        <w:rPr>
          <w:lang w:eastAsia="zh-CN"/>
        </w:rPr>
        <w:t xml:space="preserve"> kHz</w:t>
      </w:r>
      <w:r w:rsidRPr="006906E1">
        <w:rPr>
          <w:lang w:val="en-US" w:eastAsia="zh-CN"/>
        </w:rPr>
        <w:t xml:space="preserve"> </w:t>
      </w:r>
      <w:r>
        <w:rPr>
          <w:lang w:eastAsia="zh-CN"/>
        </w:rPr>
        <w:t>FR1</w:t>
      </w:r>
      <w:r>
        <w:tab/>
        <w:t>712</w:t>
      </w:r>
    </w:p>
    <w:p w14:paraId="5A9107A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60</w:t>
      </w:r>
      <w:r>
        <w:rPr>
          <w:lang w:eastAsia="zh-CN"/>
        </w:rPr>
        <w:t xml:space="preserve"> kHz</w:t>
      </w:r>
      <w:r w:rsidRPr="006906E1">
        <w:rPr>
          <w:lang w:val="en-US" w:eastAsia="zh-CN"/>
        </w:rPr>
        <w:t xml:space="preserve"> </w:t>
      </w:r>
      <w:r>
        <w:rPr>
          <w:lang w:eastAsia="zh-CN"/>
        </w:rPr>
        <w:t>FR2</w:t>
      </w:r>
      <w:r>
        <w:tab/>
        <w:t>712</w:t>
      </w:r>
    </w:p>
    <w:p w14:paraId="08E063E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120</w:t>
      </w:r>
      <w:r>
        <w:rPr>
          <w:lang w:eastAsia="zh-CN"/>
        </w:rPr>
        <w:t xml:space="preserve"> kHz FR2</w:t>
      </w:r>
      <w:r>
        <w:tab/>
        <w:t>712</w:t>
      </w:r>
    </w:p>
    <w:p w14:paraId="23651F2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480</w:t>
      </w:r>
      <w:r>
        <w:rPr>
          <w:lang w:eastAsia="zh-CN"/>
        </w:rPr>
        <w:t xml:space="preserve"> kHz FR2-2</w:t>
      </w:r>
      <w:r>
        <w:tab/>
        <w:t>712</w:t>
      </w:r>
    </w:p>
    <w:p w14:paraId="796A237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713</w:t>
      </w:r>
    </w:p>
    <w:p w14:paraId="77E0754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713</w:t>
      </w:r>
    </w:p>
    <w:p w14:paraId="79013E1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713</w:t>
      </w:r>
    </w:p>
    <w:p w14:paraId="3FB93727"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713</w:t>
      </w:r>
    </w:p>
    <w:p w14:paraId="3F85B1CE"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719</w:t>
      </w:r>
    </w:p>
    <w:p w14:paraId="0702EF20"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719</w:t>
      </w:r>
    </w:p>
    <w:p w14:paraId="169C567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snapToGrid w:val="0"/>
        </w:rPr>
        <w:t>A.5.1.1</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OCNG FDD pattern 1: Generic OCNG FDD Pattern for all unused </w:t>
      </w:r>
      <w:r w:rsidRPr="006906E1">
        <w:rPr>
          <w:snapToGrid w:val="0"/>
          <w:lang w:eastAsia="zh-CN"/>
        </w:rPr>
        <w:t>REs</w:t>
      </w:r>
      <w:r>
        <w:tab/>
        <w:t>719</w:t>
      </w:r>
    </w:p>
    <w:p w14:paraId="06AD399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719</w:t>
      </w:r>
    </w:p>
    <w:p w14:paraId="3E8832F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snapToGrid w:val="0"/>
        </w:rPr>
        <w:t>A.5.2.1</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OCNG TDD pattern 1: Generic OCNG TDD Pattern for all unused </w:t>
      </w:r>
      <w:r w:rsidRPr="006906E1">
        <w:rPr>
          <w:snapToGrid w:val="0"/>
          <w:lang w:eastAsia="zh-CN"/>
        </w:rPr>
        <w:t>REs</w:t>
      </w:r>
      <w:r>
        <w:tab/>
        <w:t>719</w:t>
      </w:r>
    </w:p>
    <w:p w14:paraId="0A1751DF"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720</w:t>
      </w:r>
    </w:p>
    <w:p w14:paraId="3BAC975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720</w:t>
      </w:r>
    </w:p>
    <w:p w14:paraId="673637A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720</w:t>
      </w:r>
    </w:p>
    <w:p w14:paraId="2601B5B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720</w:t>
      </w:r>
    </w:p>
    <w:p w14:paraId="2AA61D1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720</w:t>
      </w:r>
    </w:p>
    <w:p w14:paraId="41B667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721</w:t>
      </w:r>
    </w:p>
    <w:p w14:paraId="0D9C2EF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721</w:t>
      </w:r>
    </w:p>
    <w:p w14:paraId="3BC1CFD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721</w:t>
      </w:r>
    </w:p>
    <w:p w14:paraId="154FEB8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6906E1">
        <w:rPr>
          <w:rFonts w:eastAsia="Malgun Gothic"/>
        </w:rPr>
        <w:t>B</w:t>
      </w:r>
      <w:r>
        <w:t>CH performance requirements</w:t>
      </w:r>
      <w:r>
        <w:tab/>
        <w:t>721</w:t>
      </w:r>
    </w:p>
    <w:p w14:paraId="360ACA1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721</w:t>
      </w:r>
    </w:p>
    <w:p w14:paraId="56F7DBD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721</w:t>
      </w:r>
    </w:p>
    <w:p w14:paraId="7DB91713" w14:textId="5C50970C"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B (normative</w:t>
      </w:r>
      <w:r>
        <w:rPr>
          <w:lang w:val="fr-FR"/>
        </w:rPr>
        <w:t>):</w:t>
      </w:r>
      <w:r>
        <w:rPr>
          <w:lang w:val="fr-FR"/>
        </w:rPr>
        <w:tab/>
      </w:r>
      <w:r w:rsidRPr="006906E1">
        <w:rPr>
          <w:lang w:val="fr-FR"/>
        </w:rPr>
        <w:t>Propagation conditions</w:t>
      </w:r>
      <w:r>
        <w:tab/>
        <w:t>722</w:t>
      </w:r>
    </w:p>
    <w:p w14:paraId="40B7238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sidRPr="006906E1">
        <w:rPr>
          <w:lang w:val="fr-FR" w:eastAsia="zh-CN"/>
        </w:rPr>
        <w:t>B.1</w:t>
      </w:r>
      <w:r>
        <w:rPr>
          <w:rFonts w:asciiTheme="minorHAnsi" w:eastAsiaTheme="minorEastAsia" w:hAnsiTheme="minorHAnsi" w:cstheme="minorBidi"/>
          <w:kern w:val="2"/>
          <w:sz w:val="24"/>
          <w:szCs w:val="24"/>
          <w:lang w:eastAsia="ko-KR"/>
          <w14:ligatures w14:val="standardContextual"/>
        </w:rPr>
        <w:tab/>
      </w:r>
      <w:r w:rsidRPr="006906E1">
        <w:rPr>
          <w:lang w:val="fr-FR"/>
        </w:rPr>
        <w:t>Static propagation condition</w:t>
      </w:r>
      <w:r>
        <w:tab/>
        <w:t>722</w:t>
      </w:r>
    </w:p>
    <w:p w14:paraId="4CDB7E3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B.1.0</w:t>
      </w:r>
      <w:r>
        <w:rPr>
          <w:rFonts w:asciiTheme="minorHAnsi" w:eastAsiaTheme="minorEastAsia" w:hAnsiTheme="minorHAnsi" w:cstheme="minorBidi"/>
          <w:kern w:val="2"/>
          <w:sz w:val="24"/>
          <w:szCs w:val="24"/>
          <w:lang w:eastAsia="ko-KR"/>
          <w14:ligatures w14:val="standardContextual"/>
        </w:rPr>
        <w:tab/>
      </w:r>
      <w:r w:rsidRPr="006906E1">
        <w:rPr>
          <w:snapToGrid w:val="0"/>
        </w:rPr>
        <w:t>UE Receiver with 1Rx</w:t>
      </w:r>
      <w:r>
        <w:tab/>
        <w:t>722</w:t>
      </w:r>
    </w:p>
    <w:p w14:paraId="1B85BAF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B.1.1</w:t>
      </w:r>
      <w:r>
        <w:rPr>
          <w:rFonts w:asciiTheme="minorHAnsi" w:eastAsiaTheme="minorEastAsia" w:hAnsiTheme="minorHAnsi" w:cstheme="minorBidi"/>
          <w:kern w:val="2"/>
          <w:sz w:val="24"/>
          <w:szCs w:val="24"/>
          <w:lang w:eastAsia="ko-KR"/>
          <w14:ligatures w14:val="standardContextual"/>
        </w:rPr>
        <w:tab/>
      </w:r>
      <w:r w:rsidRPr="006906E1">
        <w:rPr>
          <w:snapToGrid w:val="0"/>
        </w:rPr>
        <w:t>UE Receiver with 2Rx</w:t>
      </w:r>
      <w:r>
        <w:tab/>
        <w:t>722</w:t>
      </w:r>
    </w:p>
    <w:p w14:paraId="7462EF1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B.1.2</w:t>
      </w:r>
      <w:r>
        <w:rPr>
          <w:rFonts w:asciiTheme="minorHAnsi" w:eastAsiaTheme="minorEastAsia" w:hAnsiTheme="minorHAnsi" w:cstheme="minorBidi"/>
          <w:kern w:val="2"/>
          <w:sz w:val="24"/>
          <w:szCs w:val="24"/>
          <w:lang w:eastAsia="ko-KR"/>
          <w14:ligatures w14:val="standardContextual"/>
        </w:rPr>
        <w:tab/>
      </w:r>
      <w:r w:rsidRPr="006906E1">
        <w:rPr>
          <w:snapToGrid w:val="0"/>
        </w:rPr>
        <w:t>UE Receiver with 4Rx</w:t>
      </w:r>
      <w:r>
        <w:tab/>
        <w:t>722</w:t>
      </w:r>
    </w:p>
    <w:p w14:paraId="127B699A"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723</w:t>
      </w:r>
    </w:p>
    <w:p w14:paraId="238EF26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723</w:t>
      </w:r>
    </w:p>
    <w:p w14:paraId="3DF6B29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725</w:t>
      </w:r>
    </w:p>
    <w:p w14:paraId="3C2D00E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726</w:t>
      </w:r>
    </w:p>
    <w:p w14:paraId="258949E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728</w:t>
      </w:r>
    </w:p>
    <w:p w14:paraId="1EE6146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B.2.3</w:t>
      </w:r>
      <w:r>
        <w:rPr>
          <w:rFonts w:asciiTheme="minorHAnsi" w:eastAsiaTheme="minorEastAsia" w:hAnsiTheme="minorHAnsi" w:cstheme="minorBidi"/>
          <w:kern w:val="2"/>
          <w:sz w:val="24"/>
          <w:szCs w:val="24"/>
          <w:lang w:eastAsia="ko-KR"/>
          <w14:ligatures w14:val="standardContextual"/>
        </w:rPr>
        <w:tab/>
      </w:r>
      <w:r w:rsidRPr="006906E1">
        <w:rPr>
          <w:snapToGrid w:val="0"/>
        </w:rPr>
        <w:t>MIMO Channel Correlation Matrices</w:t>
      </w:r>
      <w:r>
        <w:tab/>
        <w:t>729</w:t>
      </w:r>
    </w:p>
    <w:p w14:paraId="7BA90D8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729</w:t>
      </w:r>
    </w:p>
    <w:p w14:paraId="1F77EB2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729</w:t>
      </w:r>
    </w:p>
    <w:p w14:paraId="5684F03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731</w:t>
      </w:r>
    </w:p>
    <w:p w14:paraId="44FF440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735</w:t>
      </w:r>
    </w:p>
    <w:p w14:paraId="0FE2355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736</w:t>
      </w:r>
    </w:p>
    <w:p w14:paraId="7424E7D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736</w:t>
      </w:r>
    </w:p>
    <w:p w14:paraId="46DE83B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738</w:t>
      </w:r>
    </w:p>
    <w:p w14:paraId="616FB2E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740</w:t>
      </w:r>
    </w:p>
    <w:p w14:paraId="152F6DA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742</w:t>
      </w:r>
    </w:p>
    <w:p w14:paraId="578EBE2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743</w:t>
      </w:r>
    </w:p>
    <w:p w14:paraId="1A214B70"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743</w:t>
      </w:r>
    </w:p>
    <w:p w14:paraId="0A57D1CC"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B.3.1</w:t>
      </w:r>
      <w:r>
        <w:rPr>
          <w:rFonts w:asciiTheme="minorHAnsi" w:eastAsiaTheme="minorEastAsia" w:hAnsiTheme="minorHAnsi" w:cstheme="minorBidi"/>
          <w:kern w:val="2"/>
          <w:sz w:val="24"/>
          <w:szCs w:val="24"/>
          <w:lang w:eastAsia="ko-KR"/>
          <w14:ligatures w14:val="standardContextual"/>
        </w:rPr>
        <w:tab/>
      </w:r>
      <w:r w:rsidRPr="006906E1">
        <w:rPr>
          <w:snapToGrid w:val="0"/>
        </w:rPr>
        <w:t>Single Tap Channel Profile</w:t>
      </w:r>
      <w:r>
        <w:tab/>
        <w:t>743</w:t>
      </w:r>
    </w:p>
    <w:p w14:paraId="661824D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B.3.2</w:t>
      </w:r>
      <w:r>
        <w:rPr>
          <w:rFonts w:asciiTheme="minorHAnsi" w:eastAsiaTheme="minorEastAsia" w:hAnsiTheme="minorHAnsi" w:cstheme="minorBidi"/>
          <w:kern w:val="2"/>
          <w:sz w:val="24"/>
          <w:szCs w:val="24"/>
          <w:lang w:eastAsia="ko-KR"/>
          <w14:ligatures w14:val="standardContextual"/>
        </w:rPr>
        <w:tab/>
      </w:r>
      <w:r w:rsidRPr="006906E1">
        <w:rPr>
          <w:snapToGrid w:val="0"/>
        </w:rPr>
        <w:t>HST-SFN Channel Profile</w:t>
      </w:r>
      <w:r>
        <w:tab/>
        <w:t>747</w:t>
      </w:r>
    </w:p>
    <w:p w14:paraId="474B6DD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B.3.3</w:t>
      </w:r>
      <w:r>
        <w:rPr>
          <w:rFonts w:asciiTheme="minorHAnsi" w:eastAsiaTheme="minorEastAsia" w:hAnsiTheme="minorHAnsi" w:cstheme="minorBidi"/>
          <w:kern w:val="2"/>
          <w:sz w:val="24"/>
          <w:szCs w:val="24"/>
          <w:lang w:eastAsia="ko-KR"/>
          <w14:ligatures w14:val="standardContextual"/>
        </w:rPr>
        <w:tab/>
      </w:r>
      <w:r w:rsidRPr="006906E1">
        <w:rPr>
          <w:snapToGrid w:val="0"/>
        </w:rPr>
        <w:t>HST-DPS Channel Profile</w:t>
      </w:r>
      <w:r>
        <w:tab/>
        <w:t>750</w:t>
      </w:r>
    </w:p>
    <w:p w14:paraId="33C150A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B.3.4</w:t>
      </w:r>
      <w:r>
        <w:rPr>
          <w:rFonts w:asciiTheme="minorHAnsi" w:eastAsiaTheme="minorEastAsia" w:hAnsiTheme="minorHAnsi" w:cstheme="minorBidi"/>
          <w:kern w:val="2"/>
          <w:sz w:val="24"/>
          <w:szCs w:val="24"/>
          <w:lang w:eastAsia="ko-KR"/>
          <w14:ligatures w14:val="standardContextual"/>
        </w:rPr>
        <w:tab/>
      </w:r>
      <w:r w:rsidRPr="006906E1">
        <w:rPr>
          <w:snapToGrid w:val="0"/>
        </w:rPr>
        <w:t>FR2 HST-DPS Channel Profile</w:t>
      </w:r>
      <w:r>
        <w:tab/>
        <w:t>754</w:t>
      </w:r>
    </w:p>
    <w:p w14:paraId="1A40136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754</w:t>
      </w:r>
    </w:p>
    <w:p w14:paraId="273600A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757</w:t>
      </w:r>
    </w:p>
    <w:p w14:paraId="5DC31DF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B.3.5</w:t>
      </w:r>
      <w:r>
        <w:rPr>
          <w:rFonts w:asciiTheme="minorHAnsi" w:eastAsiaTheme="minorEastAsia" w:hAnsiTheme="minorHAnsi" w:cstheme="minorBidi"/>
          <w:kern w:val="2"/>
          <w:sz w:val="24"/>
          <w:szCs w:val="24"/>
          <w:lang w:eastAsia="ko-KR"/>
          <w14:ligatures w14:val="standardContextual"/>
        </w:rPr>
        <w:tab/>
      </w:r>
      <w:r w:rsidRPr="006906E1">
        <w:rPr>
          <w:snapToGrid w:val="0"/>
        </w:rPr>
        <w:t>HST-SFN Scheme A Channel Profile</w:t>
      </w:r>
      <w:r>
        <w:tab/>
        <w:t>759</w:t>
      </w:r>
    </w:p>
    <w:p w14:paraId="21627CA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B.3.6</w:t>
      </w:r>
      <w:r>
        <w:rPr>
          <w:rFonts w:asciiTheme="minorHAnsi" w:eastAsiaTheme="minorEastAsia" w:hAnsiTheme="minorHAnsi" w:cstheme="minorBidi"/>
          <w:kern w:val="2"/>
          <w:sz w:val="24"/>
          <w:szCs w:val="24"/>
          <w:lang w:eastAsia="ko-KR"/>
          <w14:ligatures w14:val="standardContextual"/>
        </w:rPr>
        <w:tab/>
      </w:r>
      <w:r w:rsidRPr="006906E1">
        <w:rPr>
          <w:snapToGrid w:val="0"/>
        </w:rPr>
        <w:t>HST-SFN Scheme B Channel Profile</w:t>
      </w:r>
      <w:r>
        <w:tab/>
        <w:t>762</w:t>
      </w:r>
    </w:p>
    <w:p w14:paraId="5A5400C8"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765</w:t>
      </w:r>
    </w:p>
    <w:p w14:paraId="63AEDFC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765</w:t>
      </w:r>
    </w:p>
    <w:p w14:paraId="46CAECE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766</w:t>
      </w:r>
    </w:p>
    <w:p w14:paraId="71EFCC3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en-GB"/>
        </w:rPr>
        <w:lastRenderedPageBreak/>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requirements on bands with shared spectrum access</w:t>
      </w:r>
      <w:r>
        <w:tab/>
        <w:t>767</w:t>
      </w:r>
    </w:p>
    <w:p w14:paraId="177B03F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767</w:t>
      </w:r>
    </w:p>
    <w:p w14:paraId="655429C4"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768</w:t>
      </w:r>
    </w:p>
    <w:p w14:paraId="68D33AE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768</w:t>
      </w:r>
    </w:p>
    <w:p w14:paraId="0A870BE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en-US"/>
        </w:rPr>
        <w:t>B.6.2</w:t>
      </w:r>
      <w:r>
        <w:rPr>
          <w:rFonts w:asciiTheme="minorHAnsi" w:eastAsiaTheme="minorEastAsia" w:hAnsiTheme="minorHAnsi" w:cstheme="minorBidi"/>
          <w:kern w:val="2"/>
          <w:sz w:val="24"/>
          <w:szCs w:val="24"/>
          <w:lang w:eastAsia="ko-KR"/>
          <w14:ligatures w14:val="standardContextual"/>
        </w:rPr>
        <w:tab/>
      </w:r>
      <w:r w:rsidRPr="006906E1">
        <w:rPr>
          <w:lang w:val="en-US"/>
        </w:rPr>
        <w:t xml:space="preserve">Interference model for </w:t>
      </w:r>
      <w:r>
        <w:t>PDSCH and CSI Reporting requirements</w:t>
      </w:r>
      <w:r>
        <w:tab/>
        <w:t>768</w:t>
      </w:r>
    </w:p>
    <w:p w14:paraId="79DF826A"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768</w:t>
      </w:r>
    </w:p>
    <w:p w14:paraId="0E9B07E2" w14:textId="426A1511"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770</w:t>
      </w:r>
    </w:p>
    <w:p w14:paraId="6C8A27D0"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770</w:t>
      </w:r>
    </w:p>
    <w:p w14:paraId="0B26580B"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sidRPr="006906E1">
        <w:rPr>
          <w:rFonts w:eastAsia="Yu Mincho"/>
        </w:rPr>
        <w:t>C.2</w:t>
      </w:r>
      <w:r>
        <w:rPr>
          <w:rFonts w:asciiTheme="minorHAnsi" w:eastAsiaTheme="minorEastAsia" w:hAnsiTheme="minorHAnsi" w:cstheme="minorBidi"/>
          <w:kern w:val="2"/>
          <w:sz w:val="24"/>
          <w:szCs w:val="24"/>
          <w:lang w:eastAsia="ko-KR"/>
          <w14:ligatures w14:val="standardContextual"/>
        </w:rPr>
        <w:tab/>
      </w:r>
      <w:r w:rsidRPr="006906E1">
        <w:rPr>
          <w:rFonts w:eastAsia="Yu Mincho"/>
        </w:rPr>
        <w:t>Setup</w:t>
      </w:r>
      <w:r>
        <w:rPr>
          <w:lang w:eastAsia="zh-CN"/>
        </w:rPr>
        <w:t xml:space="preserve"> (Conducted)</w:t>
      </w:r>
      <w:r>
        <w:tab/>
        <w:t>770</w:t>
      </w:r>
    </w:p>
    <w:p w14:paraId="590C4CAD"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770</w:t>
      </w:r>
    </w:p>
    <w:p w14:paraId="47E668E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770</w:t>
      </w:r>
    </w:p>
    <w:p w14:paraId="6D5360DF"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771</w:t>
      </w:r>
    </w:p>
    <w:p w14:paraId="32B84DFD" w14:textId="5A5898D7"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D (informative</w:t>
      </w:r>
      <w:r>
        <w:rPr>
          <w:lang w:val="fr-FR" w:eastAsia="zh-CN"/>
        </w:rPr>
        <w:t>):</w:t>
      </w:r>
      <w:r>
        <w:rPr>
          <w:lang w:val="fr-FR" w:eastAsia="zh-CN"/>
        </w:rPr>
        <w:tab/>
      </w:r>
      <w:r w:rsidRPr="006906E1">
        <w:rPr>
          <w:lang w:val="fr-FR"/>
        </w:rPr>
        <w:t>Void</w:t>
      </w:r>
      <w:r>
        <w:tab/>
        <w:t>773</w:t>
      </w:r>
    </w:p>
    <w:p w14:paraId="6394A9DE" w14:textId="6C47CA4A"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E (normative</w:t>
      </w:r>
      <w:r>
        <w:rPr>
          <w:lang w:val="fr-FR"/>
        </w:rPr>
        <w:t>):</w:t>
      </w:r>
      <w:r>
        <w:rPr>
          <w:lang w:val="fr-FR"/>
        </w:rPr>
        <w:tab/>
      </w:r>
      <w:r w:rsidRPr="006906E1">
        <w:rPr>
          <w:lang w:val="fr-FR"/>
        </w:rPr>
        <w:t>Environmental conditions</w:t>
      </w:r>
      <w:r>
        <w:tab/>
        <w:t>774</w:t>
      </w:r>
    </w:p>
    <w:p w14:paraId="59458403"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774</w:t>
      </w:r>
    </w:p>
    <w:p w14:paraId="5AE6432D"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774</w:t>
      </w:r>
    </w:p>
    <w:p w14:paraId="4EABF84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774</w:t>
      </w:r>
    </w:p>
    <w:p w14:paraId="365FA67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774</w:t>
      </w:r>
    </w:p>
    <w:p w14:paraId="0E81D65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E.2.3</w:t>
      </w:r>
      <w:r>
        <w:rPr>
          <w:rFonts w:asciiTheme="minorHAnsi" w:eastAsiaTheme="minorEastAsia" w:hAnsiTheme="minorHAnsi" w:cstheme="minorBidi"/>
          <w:kern w:val="2"/>
          <w:sz w:val="24"/>
          <w:szCs w:val="24"/>
          <w:lang w:eastAsia="ko-KR"/>
          <w14:ligatures w14:val="standardContextual"/>
        </w:rPr>
        <w:tab/>
      </w:r>
      <w:r>
        <w:t>Vibration</w:t>
      </w:r>
      <w:r>
        <w:tab/>
        <w:t>775</w:t>
      </w:r>
    </w:p>
    <w:p w14:paraId="26085013"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775</w:t>
      </w:r>
    </w:p>
    <w:p w14:paraId="27F4B08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775</w:t>
      </w:r>
    </w:p>
    <w:p w14:paraId="7125441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775</w:t>
      </w:r>
    </w:p>
    <w:p w14:paraId="3DB3369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fr-FR"/>
        </w:rPr>
        <w:t>E.3.3</w:t>
      </w:r>
      <w:r>
        <w:rPr>
          <w:rFonts w:asciiTheme="minorHAnsi" w:eastAsiaTheme="minorEastAsia" w:hAnsiTheme="minorHAnsi" w:cstheme="minorBidi"/>
          <w:kern w:val="2"/>
          <w:sz w:val="24"/>
          <w:szCs w:val="24"/>
          <w:lang w:eastAsia="ko-KR"/>
          <w14:ligatures w14:val="standardContextual"/>
        </w:rPr>
        <w:tab/>
      </w:r>
      <w:r w:rsidRPr="006906E1">
        <w:rPr>
          <w:lang w:val="fr-FR"/>
        </w:rPr>
        <w:t>Void</w:t>
      </w:r>
      <w:r>
        <w:tab/>
        <w:t>776</w:t>
      </w:r>
    </w:p>
    <w:p w14:paraId="1F435831" w14:textId="3D9536F3"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F (informative</w:t>
      </w:r>
      <w:r>
        <w:rPr>
          <w:lang w:val="fr-FR" w:eastAsia="zh-CN"/>
        </w:rPr>
        <w:t>):</w:t>
      </w:r>
      <w:r>
        <w:rPr>
          <w:lang w:val="fr-FR" w:eastAsia="zh-CN"/>
        </w:rPr>
        <w:tab/>
      </w:r>
      <w:r w:rsidRPr="006906E1">
        <w:rPr>
          <w:lang w:val="fr-FR"/>
        </w:rPr>
        <w:t>Void</w:t>
      </w:r>
      <w:r>
        <w:tab/>
        <w:t>777</w:t>
      </w:r>
    </w:p>
    <w:p w14:paraId="759B0EE3" w14:textId="1A817A26"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G (informative</w:t>
      </w:r>
      <w:r>
        <w:rPr>
          <w:lang w:val="fr-FR" w:eastAsia="zh-CN"/>
        </w:rPr>
        <w:t>):</w:t>
      </w:r>
      <w:r>
        <w:rPr>
          <w:lang w:val="fr-FR" w:eastAsia="zh-CN"/>
        </w:rPr>
        <w:tab/>
      </w:r>
      <w:r w:rsidRPr="006906E1">
        <w:rPr>
          <w:lang w:val="fr-FR"/>
        </w:rPr>
        <w:t>Void</w:t>
      </w:r>
      <w:r>
        <w:tab/>
        <w:t>777</w:t>
      </w:r>
    </w:p>
    <w:p w14:paraId="5897186B" w14:textId="1A7BDFF1"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H (informative</w:t>
      </w:r>
      <w:r>
        <w:rPr>
          <w:lang w:val="fr-FR" w:eastAsia="zh-CN"/>
        </w:rPr>
        <w:t>):</w:t>
      </w:r>
      <w:r>
        <w:rPr>
          <w:lang w:val="fr-FR" w:eastAsia="zh-CN"/>
        </w:rPr>
        <w:tab/>
      </w:r>
      <w:r w:rsidRPr="006906E1">
        <w:rPr>
          <w:lang w:val="fr-FR"/>
        </w:rPr>
        <w:t>Void</w:t>
      </w:r>
      <w:r>
        <w:tab/>
        <w:t>777</w:t>
      </w:r>
    </w:p>
    <w:p w14:paraId="3790A7C0" w14:textId="5A9263C4"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I (informative</w:t>
      </w:r>
      <w:r>
        <w:rPr>
          <w:lang w:val="fr-FR" w:eastAsia="zh-CN"/>
        </w:rPr>
        <w:t>):</w:t>
      </w:r>
      <w:r>
        <w:rPr>
          <w:lang w:val="fr-FR" w:eastAsia="zh-CN"/>
        </w:rPr>
        <w:tab/>
      </w:r>
      <w:r w:rsidRPr="006906E1">
        <w:rPr>
          <w:lang w:val="fr-FR"/>
        </w:rPr>
        <w:t>Void</w:t>
      </w:r>
      <w:r>
        <w:tab/>
        <w:t>777</w:t>
      </w:r>
    </w:p>
    <w:p w14:paraId="43803349" w14:textId="4C7A154E"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J (informative</w:t>
      </w:r>
      <w:r>
        <w:rPr>
          <w:lang w:val="fr-FR"/>
        </w:rPr>
        <w:t>):</w:t>
      </w:r>
      <w:r>
        <w:rPr>
          <w:lang w:val="fr-FR"/>
        </w:rPr>
        <w:tab/>
      </w:r>
      <w:r w:rsidRPr="006906E1">
        <w:rPr>
          <w:lang w:val="fr-FR"/>
        </w:rPr>
        <w:t>Void</w:t>
      </w:r>
      <w:r>
        <w:tab/>
        <w:t>777</w:t>
      </w:r>
    </w:p>
    <w:p w14:paraId="283C5CC0" w14:textId="6E4E409B"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K (informative</w:t>
      </w:r>
      <w:r>
        <w:rPr>
          <w:lang w:val="fr-FR"/>
        </w:rPr>
        <w:t>):</w:t>
      </w:r>
      <w:r>
        <w:rPr>
          <w:lang w:val="fr-FR"/>
        </w:rPr>
        <w:tab/>
      </w:r>
      <w:r w:rsidRPr="006906E1">
        <w:rPr>
          <w:lang w:val="fr-FR"/>
        </w:rPr>
        <w:t>Void</w:t>
      </w:r>
      <w:r>
        <w:tab/>
        <w:t>777</w:t>
      </w:r>
    </w:p>
    <w:p w14:paraId="2EBEF470" w14:textId="7645B6E7"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778</w:t>
      </w:r>
    </w:p>
    <w:p w14:paraId="0794955F" w14:textId="6EB4397D" w:rsidR="00810681" w:rsidRPr="00810681" w:rsidRDefault="0071415E" w:rsidP="00810681">
      <w:r>
        <w:rPr>
          <w:noProof/>
          <w:sz w:val="22"/>
        </w:rPr>
        <w:fldChar w:fldCharType="end"/>
      </w:r>
    </w:p>
    <w:p w14:paraId="6A3320F2" w14:textId="6B26C2D4" w:rsidR="00810681" w:rsidRPr="00810681" w:rsidRDefault="00810681" w:rsidP="00810681">
      <w:pPr>
        <w:rPr>
          <w:noProof/>
        </w:rPr>
      </w:pPr>
      <w:r w:rsidRPr="00810681">
        <w:br w:type="page"/>
      </w:r>
      <w:bookmarkStart w:id="18" w:name="foreword"/>
      <w:bookmarkStart w:id="19" w:name="_Toc21351511"/>
      <w:bookmarkStart w:id="20" w:name="_Toc29807093"/>
      <w:bookmarkStart w:id="21" w:name="_Toc36648807"/>
      <w:bookmarkStart w:id="22" w:name="_Toc36651532"/>
      <w:bookmarkStart w:id="23" w:name="_Toc37256466"/>
      <w:bookmarkStart w:id="24" w:name="_Toc37256807"/>
      <w:bookmarkStart w:id="25" w:name="_Toc45890504"/>
      <w:bookmarkStart w:id="26" w:name="_Toc45891728"/>
      <w:bookmarkStart w:id="27" w:name="_Toc45892138"/>
      <w:bookmarkStart w:id="28" w:name="_Toc45892548"/>
      <w:bookmarkStart w:id="29" w:name="_Toc52352961"/>
      <w:bookmarkStart w:id="30" w:name="_Toc53174784"/>
      <w:bookmarkStart w:id="31" w:name="_Toc61378089"/>
      <w:bookmarkStart w:id="32" w:name="_Toc61378564"/>
      <w:bookmarkStart w:id="33" w:name="_Toc67953752"/>
      <w:bookmarkStart w:id="34" w:name="_Toc68733419"/>
      <w:bookmarkStart w:id="35" w:name="_Toc68784735"/>
      <w:bookmarkStart w:id="36" w:name="_Toc76736691"/>
      <w:bookmarkStart w:id="37" w:name="_Toc77241103"/>
      <w:bookmarkStart w:id="38" w:name="_Toc77241608"/>
      <w:bookmarkStart w:id="39" w:name="_Toc83742984"/>
      <w:bookmarkStart w:id="40" w:name="_Toc83909505"/>
      <w:bookmarkStart w:id="41" w:name="_Toc91071472"/>
      <w:bookmarkEnd w:id="18"/>
      <w:r w:rsidRPr="00810681">
        <w:rPr>
          <w:noProof/>
        </w:rPr>
        <w:lastRenderedPageBreak/>
        <w:fldChar w:fldCharType="begin"/>
      </w:r>
      <w:r w:rsidRPr="00810681">
        <w:rPr>
          <w:noProof/>
        </w:rPr>
        <w:instrText xml:space="preserve"> RD "38101-</w:instrText>
      </w:r>
      <w:r>
        <w:rPr>
          <w:noProof/>
        </w:rPr>
        <w:instrText>4</w:instrText>
      </w:r>
      <w:r w:rsidRPr="00810681">
        <w:rPr>
          <w:noProof/>
        </w:rPr>
        <w:instrText>-h</w:instrText>
      </w:r>
      <w:r w:rsidR="0091303D">
        <w:rPr>
          <w:noProof/>
          <w:lang w:eastAsia="zh-CN"/>
        </w:rPr>
        <w:instrText>j</w:instrText>
      </w:r>
      <w:r w:rsidRPr="00810681">
        <w:rPr>
          <w:noProof/>
        </w:rPr>
        <w:instrText xml:space="preserve">0_s00-05.docx"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91303D">
        <w:rPr>
          <w:noProof/>
        </w:rPr>
        <w:instrText>j</w:instrText>
      </w:r>
      <w:r w:rsidRPr="00810681">
        <w:rPr>
          <w:noProof/>
        </w:rPr>
        <w:instrText xml:space="preserve">0_s06-XX.docx"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91303D">
        <w:rPr>
          <w:noProof/>
          <w:lang w:eastAsia="zh-CN"/>
        </w:rPr>
        <w:instrText>j</w:instrText>
      </w:r>
      <w:r w:rsidRPr="00810681">
        <w:rPr>
          <w:noProof/>
        </w:rPr>
        <w:instrText xml:space="preserve">0_sAnnexes.docx" </w:instrText>
      </w:r>
      <w:r w:rsidR="003C33E2">
        <w:rPr>
          <w:noProof/>
        </w:rPr>
        <w:instrText xml:space="preserve">\f  </w:instrText>
      </w:r>
      <w:r w:rsidRPr="00810681">
        <w:rPr>
          <w:noProof/>
        </w:rPr>
        <w:fldChar w:fldCharType="end"/>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2024D776" w14:textId="6977F3BB" w:rsidR="005F53DC" w:rsidRPr="00C25669" w:rsidRDefault="005F53DC" w:rsidP="00810681">
      <w:pPr>
        <w:rPr>
          <w:lang w:eastAsia="zh-CN"/>
        </w:rPr>
      </w:pPr>
    </w:p>
    <w:sectPr w:rsidR="005F53DC" w:rsidRPr="00C25669" w:rsidSect="00810681">
      <w:headerReference w:type="default" r:id="rId13"/>
      <w:footerReference w:type="default" r:id="rId14"/>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A77AD" w14:textId="77777777" w:rsidR="00FC797E" w:rsidRDefault="00FC797E">
      <w:r>
        <w:separator/>
      </w:r>
    </w:p>
  </w:endnote>
  <w:endnote w:type="continuationSeparator" w:id="0">
    <w:p w14:paraId="5FDEFD89" w14:textId="77777777" w:rsidR="00FC797E" w:rsidRDefault="00FC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37F9F" w14:textId="77777777" w:rsidR="00FC797E" w:rsidRDefault="00FC797E">
      <w:r>
        <w:separator/>
      </w:r>
    </w:p>
  </w:footnote>
  <w:footnote w:type="continuationSeparator" w:id="0">
    <w:p w14:paraId="4E0E8E72" w14:textId="77777777" w:rsidR="00FC797E" w:rsidRDefault="00FC7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7DD4" w14:textId="77777777" w:rsidR="00565A1B" w:rsidRPr="003F6DCB" w:rsidRDefault="00565A1B" w:rsidP="00565A1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42E461C" w14:textId="72992377" w:rsidR="00565A1B" w:rsidRDefault="00565A1B" w:rsidP="00565A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0404">
      <w:rPr>
        <w:rFonts w:ascii="Arial" w:hAnsi="Arial" w:cs="Arial"/>
        <w:b/>
        <w:noProof/>
        <w:sz w:val="18"/>
        <w:szCs w:val="18"/>
      </w:rPr>
      <w:t>Release 17</w:t>
    </w:r>
    <w:r>
      <w:rPr>
        <w:rFonts w:ascii="Arial" w:hAnsi="Arial" w:cs="Arial"/>
        <w:b/>
        <w:sz w:val="18"/>
        <w:szCs w:val="18"/>
      </w:rPr>
      <w:fldChar w:fldCharType="end"/>
    </w:r>
  </w:p>
  <w:p w14:paraId="79DBF87C" w14:textId="2EEB511B" w:rsidR="00565A1B" w:rsidRDefault="00565A1B" w:rsidP="00565A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0404">
      <w:rPr>
        <w:rFonts w:ascii="Arial" w:hAnsi="Arial" w:cs="Arial"/>
        <w:b/>
        <w:noProof/>
        <w:sz w:val="18"/>
        <w:szCs w:val="18"/>
      </w:rPr>
      <w:t>3GPP TS 38.101-4 V17.19.0 (2025-12)</w:t>
    </w:r>
    <w:r>
      <w:rPr>
        <w:rFonts w:ascii="Arial" w:hAnsi="Arial" w:cs="Arial"/>
        <w:b/>
        <w:sz w:val="18"/>
        <w:szCs w:val="18"/>
      </w:rPr>
      <w:fldChar w:fldCharType="end"/>
    </w:r>
  </w:p>
  <w:p w14:paraId="555AA71C" w14:textId="77777777" w:rsidR="004B48BA" w:rsidRDefault="004B48BA">
    <w:pPr>
      <w:pStyle w:val="Header"/>
    </w:pPr>
  </w:p>
  <w:p w14:paraId="001EE0AF" w14:textId="77777777" w:rsidR="00000000" w:rsidRDefault="00000000"/>
  <w:p w14:paraId="1CD40C25" w14:textId="77777777" w:rsidR="00000000" w:rsidRDefault="00000000"/>
  <w:p w14:paraId="4A92CD2C" w14:textId="77777777" w:rsidR="00000000" w:rsidRDefault="00000000"/>
  <w:p w14:paraId="4B7E301C" w14:textId="77777777" w:rsidR="00000000" w:rsidRDefault="00000000"/>
  <w:p w14:paraId="6E1C9433"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CF6"/>
    <w:rsid w:val="00132E4D"/>
    <w:rsid w:val="00133525"/>
    <w:rsid w:val="00133855"/>
    <w:rsid w:val="00134013"/>
    <w:rsid w:val="00137D51"/>
    <w:rsid w:val="00140642"/>
    <w:rsid w:val="001454D0"/>
    <w:rsid w:val="00145B34"/>
    <w:rsid w:val="0014644C"/>
    <w:rsid w:val="00146CB6"/>
    <w:rsid w:val="00151663"/>
    <w:rsid w:val="00151AE2"/>
    <w:rsid w:val="00152F54"/>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26FC"/>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2072"/>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404"/>
    <w:rsid w:val="00251438"/>
    <w:rsid w:val="00251824"/>
    <w:rsid w:val="00251AC1"/>
    <w:rsid w:val="002520FD"/>
    <w:rsid w:val="00254ABD"/>
    <w:rsid w:val="00254C32"/>
    <w:rsid w:val="0025594C"/>
    <w:rsid w:val="00257678"/>
    <w:rsid w:val="002608E3"/>
    <w:rsid w:val="00263490"/>
    <w:rsid w:val="002654DF"/>
    <w:rsid w:val="00265C07"/>
    <w:rsid w:val="00265C13"/>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3D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31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07A6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C65"/>
    <w:rsid w:val="00417E78"/>
    <w:rsid w:val="00421B82"/>
    <w:rsid w:val="00422441"/>
    <w:rsid w:val="00423334"/>
    <w:rsid w:val="00424C45"/>
    <w:rsid w:val="0042581C"/>
    <w:rsid w:val="0042708E"/>
    <w:rsid w:val="0043125D"/>
    <w:rsid w:val="00431751"/>
    <w:rsid w:val="004322AE"/>
    <w:rsid w:val="004332BC"/>
    <w:rsid w:val="00434529"/>
    <w:rsid w:val="004345EC"/>
    <w:rsid w:val="0044345F"/>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05CF"/>
    <w:rsid w:val="004813A1"/>
    <w:rsid w:val="00482FB9"/>
    <w:rsid w:val="004836C6"/>
    <w:rsid w:val="0048381C"/>
    <w:rsid w:val="00483847"/>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4F3876"/>
    <w:rsid w:val="005021DE"/>
    <w:rsid w:val="005025D2"/>
    <w:rsid w:val="00504196"/>
    <w:rsid w:val="005068C6"/>
    <w:rsid w:val="0050788A"/>
    <w:rsid w:val="00507C21"/>
    <w:rsid w:val="00510209"/>
    <w:rsid w:val="00511E8E"/>
    <w:rsid w:val="0051320D"/>
    <w:rsid w:val="0051328A"/>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A1B"/>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394"/>
    <w:rsid w:val="00604728"/>
    <w:rsid w:val="00607CAB"/>
    <w:rsid w:val="00613A03"/>
    <w:rsid w:val="00614FDF"/>
    <w:rsid w:val="006167E3"/>
    <w:rsid w:val="00620531"/>
    <w:rsid w:val="00621033"/>
    <w:rsid w:val="0062124A"/>
    <w:rsid w:val="00623515"/>
    <w:rsid w:val="0062394C"/>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96BD0"/>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38E"/>
    <w:rsid w:val="006E37F6"/>
    <w:rsid w:val="006E425A"/>
    <w:rsid w:val="006E5C86"/>
    <w:rsid w:val="006E7E69"/>
    <w:rsid w:val="006F01FF"/>
    <w:rsid w:val="006F2879"/>
    <w:rsid w:val="006F2AF5"/>
    <w:rsid w:val="006F3404"/>
    <w:rsid w:val="006F3E5A"/>
    <w:rsid w:val="006F45ED"/>
    <w:rsid w:val="006F49DE"/>
    <w:rsid w:val="006F4E76"/>
    <w:rsid w:val="006F675E"/>
    <w:rsid w:val="006F6864"/>
    <w:rsid w:val="006F752A"/>
    <w:rsid w:val="007006B8"/>
    <w:rsid w:val="00700A8D"/>
    <w:rsid w:val="00701116"/>
    <w:rsid w:val="00701461"/>
    <w:rsid w:val="00702A80"/>
    <w:rsid w:val="00703544"/>
    <w:rsid w:val="00704D9C"/>
    <w:rsid w:val="00707A1F"/>
    <w:rsid w:val="00711480"/>
    <w:rsid w:val="00711A11"/>
    <w:rsid w:val="00713C44"/>
    <w:rsid w:val="0071415E"/>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E5A04"/>
    <w:rsid w:val="007F0F4A"/>
    <w:rsid w:val="007F1B9E"/>
    <w:rsid w:val="007F5EAB"/>
    <w:rsid w:val="007F6BA9"/>
    <w:rsid w:val="007F6CC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592"/>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03D"/>
    <w:rsid w:val="0091348E"/>
    <w:rsid w:val="00913DD6"/>
    <w:rsid w:val="00915F9A"/>
    <w:rsid w:val="00916254"/>
    <w:rsid w:val="00917CCB"/>
    <w:rsid w:val="00920B03"/>
    <w:rsid w:val="00921598"/>
    <w:rsid w:val="00922415"/>
    <w:rsid w:val="00925B08"/>
    <w:rsid w:val="00926410"/>
    <w:rsid w:val="00926A2D"/>
    <w:rsid w:val="0093059E"/>
    <w:rsid w:val="00930BD1"/>
    <w:rsid w:val="00931932"/>
    <w:rsid w:val="0093289A"/>
    <w:rsid w:val="0093445A"/>
    <w:rsid w:val="00934994"/>
    <w:rsid w:val="0093512E"/>
    <w:rsid w:val="0093571A"/>
    <w:rsid w:val="00935DDB"/>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E7C"/>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69C1"/>
    <w:rsid w:val="009C7243"/>
    <w:rsid w:val="009D0AEE"/>
    <w:rsid w:val="009D3550"/>
    <w:rsid w:val="009D3CB2"/>
    <w:rsid w:val="009D4487"/>
    <w:rsid w:val="009D4AD5"/>
    <w:rsid w:val="009D4FEE"/>
    <w:rsid w:val="009E2A0D"/>
    <w:rsid w:val="009E3E91"/>
    <w:rsid w:val="009E4D54"/>
    <w:rsid w:val="009E5E48"/>
    <w:rsid w:val="009E6920"/>
    <w:rsid w:val="009E74E3"/>
    <w:rsid w:val="009F0BC5"/>
    <w:rsid w:val="009F0CCE"/>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180"/>
    <w:rsid w:val="00A40C1D"/>
    <w:rsid w:val="00A410C8"/>
    <w:rsid w:val="00A419A4"/>
    <w:rsid w:val="00A41DC7"/>
    <w:rsid w:val="00A44A50"/>
    <w:rsid w:val="00A4578D"/>
    <w:rsid w:val="00A460B0"/>
    <w:rsid w:val="00A4665B"/>
    <w:rsid w:val="00A5112C"/>
    <w:rsid w:val="00A522B6"/>
    <w:rsid w:val="00A53724"/>
    <w:rsid w:val="00A53C97"/>
    <w:rsid w:val="00A54214"/>
    <w:rsid w:val="00A56066"/>
    <w:rsid w:val="00A57A91"/>
    <w:rsid w:val="00A61E1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ADC"/>
    <w:rsid w:val="00AE211A"/>
    <w:rsid w:val="00AE242F"/>
    <w:rsid w:val="00AE2649"/>
    <w:rsid w:val="00AE2FA2"/>
    <w:rsid w:val="00AE5273"/>
    <w:rsid w:val="00AE591E"/>
    <w:rsid w:val="00AE5939"/>
    <w:rsid w:val="00AE5BD9"/>
    <w:rsid w:val="00AE65E2"/>
    <w:rsid w:val="00AF0F79"/>
    <w:rsid w:val="00AF2FF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52B"/>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5862"/>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090E"/>
    <w:rsid w:val="00C318A4"/>
    <w:rsid w:val="00C31A8C"/>
    <w:rsid w:val="00C32024"/>
    <w:rsid w:val="00C33079"/>
    <w:rsid w:val="00C335A3"/>
    <w:rsid w:val="00C414A2"/>
    <w:rsid w:val="00C44D26"/>
    <w:rsid w:val="00C45231"/>
    <w:rsid w:val="00C473E9"/>
    <w:rsid w:val="00C52601"/>
    <w:rsid w:val="00C53BDA"/>
    <w:rsid w:val="00C548FD"/>
    <w:rsid w:val="00C564DC"/>
    <w:rsid w:val="00C5660F"/>
    <w:rsid w:val="00C578F1"/>
    <w:rsid w:val="00C60AE6"/>
    <w:rsid w:val="00C6117A"/>
    <w:rsid w:val="00C6347D"/>
    <w:rsid w:val="00C63CAA"/>
    <w:rsid w:val="00C6682B"/>
    <w:rsid w:val="00C67359"/>
    <w:rsid w:val="00C70BDA"/>
    <w:rsid w:val="00C70D4B"/>
    <w:rsid w:val="00C71F87"/>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2354"/>
    <w:rsid w:val="00CE4A93"/>
    <w:rsid w:val="00CE5EC5"/>
    <w:rsid w:val="00CE6166"/>
    <w:rsid w:val="00CE676C"/>
    <w:rsid w:val="00CE6C27"/>
    <w:rsid w:val="00CE7D77"/>
    <w:rsid w:val="00CF159B"/>
    <w:rsid w:val="00CF18BF"/>
    <w:rsid w:val="00CF20CF"/>
    <w:rsid w:val="00CF2C87"/>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5783"/>
    <w:rsid w:val="00D87E00"/>
    <w:rsid w:val="00D9134D"/>
    <w:rsid w:val="00D924F9"/>
    <w:rsid w:val="00D95A70"/>
    <w:rsid w:val="00D95F75"/>
    <w:rsid w:val="00D962B9"/>
    <w:rsid w:val="00D964C0"/>
    <w:rsid w:val="00D96D18"/>
    <w:rsid w:val="00D96FE3"/>
    <w:rsid w:val="00DA0F67"/>
    <w:rsid w:val="00DA45CA"/>
    <w:rsid w:val="00DA4DF9"/>
    <w:rsid w:val="00DA53E7"/>
    <w:rsid w:val="00DA5860"/>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900"/>
    <w:rsid w:val="00DC4DA2"/>
    <w:rsid w:val="00DC610E"/>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2FBE"/>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1F5A"/>
    <w:rsid w:val="00E94E94"/>
    <w:rsid w:val="00E97AF0"/>
    <w:rsid w:val="00EA029F"/>
    <w:rsid w:val="00EA15B0"/>
    <w:rsid w:val="00EA324F"/>
    <w:rsid w:val="00EA39BC"/>
    <w:rsid w:val="00EA570C"/>
    <w:rsid w:val="00EA5BA5"/>
    <w:rsid w:val="00EA5EA7"/>
    <w:rsid w:val="00EA7D3B"/>
    <w:rsid w:val="00EB0F64"/>
    <w:rsid w:val="00EB107F"/>
    <w:rsid w:val="00EB2E6A"/>
    <w:rsid w:val="00EB4237"/>
    <w:rsid w:val="00EB52B5"/>
    <w:rsid w:val="00EB693B"/>
    <w:rsid w:val="00EB7E60"/>
    <w:rsid w:val="00EC0542"/>
    <w:rsid w:val="00EC0642"/>
    <w:rsid w:val="00EC06C0"/>
    <w:rsid w:val="00EC09CF"/>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4B7B"/>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7907"/>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C797E"/>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16</Pages>
  <Words>4818</Words>
  <Characters>28624</Characters>
  <Application>Microsoft Office Word</Application>
  <DocSecurity>0</DocSecurity>
  <Lines>708</Lines>
  <Paragraphs>668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17)</dc:subject>
  <dc:creator>MCC Support</dc:creator>
  <cp:keywords/>
  <dc:description/>
  <cp:lastModifiedBy>MCC</cp:lastModifiedBy>
  <cp:revision>43</cp:revision>
  <cp:lastPrinted>2019-02-25T14:05:00Z</cp:lastPrinted>
  <dcterms:created xsi:type="dcterms:W3CDTF">2023-02-10T13:08:00Z</dcterms:created>
  <dcterms:modified xsi:type="dcterms:W3CDTF">2026-01-18T10:30:00Z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