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24B61540"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99215C">
              <w:t>17</w:t>
            </w:r>
            <w:r w:rsidRPr="00A1115A">
              <w:t>.</w:t>
            </w:r>
            <w:bookmarkEnd w:id="3"/>
            <w:r w:rsidR="00290004" w:rsidRPr="00A1115A">
              <w:t>0</w:t>
            </w:r>
            <w:r w:rsidRPr="00A1115A">
              <w:t xml:space="preserve"> </w:t>
            </w:r>
            <w:r w:rsidRPr="00A1115A">
              <w:rPr>
                <w:sz w:val="32"/>
              </w:rPr>
              <w:t>(</w:t>
            </w:r>
            <w:bookmarkStart w:id="4" w:name="issueDate"/>
            <w:r w:rsidR="0099215C" w:rsidRPr="00A1115A">
              <w:rPr>
                <w:sz w:val="32"/>
              </w:rPr>
              <w:t>202</w:t>
            </w:r>
            <w:r w:rsidR="0099215C">
              <w:rPr>
                <w:sz w:val="32"/>
              </w:rPr>
              <w:t>5</w:t>
            </w:r>
            <w:r w:rsidRPr="00A1115A">
              <w:rPr>
                <w:sz w:val="32"/>
              </w:rPr>
              <w:t>-</w:t>
            </w:r>
            <w:bookmarkEnd w:id="4"/>
            <w:r w:rsidR="0099215C">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7290F388" w:rsidR="00E16509" w:rsidRPr="00A1115A" w:rsidRDefault="00E16509" w:rsidP="00133525">
            <w:pPr>
              <w:pStyle w:val="FP"/>
              <w:jc w:val="center"/>
              <w:rPr>
                <w:noProof/>
                <w:sz w:val="18"/>
              </w:rPr>
            </w:pPr>
            <w:r w:rsidRPr="00A1115A">
              <w:rPr>
                <w:noProof/>
                <w:sz w:val="18"/>
              </w:rPr>
              <w:t xml:space="preserve">© </w:t>
            </w:r>
            <w:r w:rsidR="0099215C" w:rsidRPr="00A1115A">
              <w:rPr>
                <w:noProof/>
                <w:sz w:val="18"/>
              </w:rPr>
              <w:t>202</w:t>
            </w:r>
            <w:r w:rsidR="0099215C">
              <w:rPr>
                <w:noProof/>
                <w:sz w:val="18"/>
              </w:rPr>
              <w:t>5</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220C9E1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19</w:t>
      </w:r>
    </w:p>
    <w:p w14:paraId="5919D9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21</w:t>
      </w:r>
    </w:p>
    <w:p w14:paraId="4FB2765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21</w:t>
      </w:r>
    </w:p>
    <w:p w14:paraId="0C724B1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22</w:t>
      </w:r>
    </w:p>
    <w:p w14:paraId="17B6506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22</w:t>
      </w:r>
    </w:p>
    <w:p w14:paraId="48380E2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23</w:t>
      </w:r>
    </w:p>
    <w:p w14:paraId="2983127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25</w:t>
      </w:r>
    </w:p>
    <w:p w14:paraId="2467DFC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26</w:t>
      </w:r>
    </w:p>
    <w:p w14:paraId="3FFFD35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26</w:t>
      </w:r>
    </w:p>
    <w:p w14:paraId="545C985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26</w:t>
      </w:r>
    </w:p>
    <w:p w14:paraId="7F4CF7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27</w:t>
      </w:r>
    </w:p>
    <w:p w14:paraId="46B6548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28</w:t>
      </w:r>
    </w:p>
    <w:p w14:paraId="5BD67A4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28</w:t>
      </w:r>
    </w:p>
    <w:p w14:paraId="4E1D62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28</w:t>
      </w:r>
    </w:p>
    <w:p w14:paraId="5862A76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30</w:t>
      </w:r>
    </w:p>
    <w:p w14:paraId="5BBE29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30</w:t>
      </w:r>
    </w:p>
    <w:p w14:paraId="295BA3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30</w:t>
      </w:r>
    </w:p>
    <w:p w14:paraId="3B8E9C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31</w:t>
      </w:r>
    </w:p>
    <w:p w14:paraId="692266E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two bands)</w:t>
      </w:r>
      <w:r>
        <w:tab/>
        <w:t>32</w:t>
      </w:r>
    </w:p>
    <w:p w14:paraId="67D34EA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three bands)</w:t>
      </w:r>
      <w:r>
        <w:tab/>
        <w:t>38</w:t>
      </w:r>
    </w:p>
    <w:p w14:paraId="307CBA6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four bands)</w:t>
      </w:r>
      <w:r>
        <w:tab/>
        <w:t>43</w:t>
      </w:r>
    </w:p>
    <w:p w14:paraId="3C08C1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five bands)</w:t>
      </w:r>
      <w:r>
        <w:tab/>
        <w:t>45</w:t>
      </w:r>
    </w:p>
    <w:p w14:paraId="36E3580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823A31">
        <w:rPr>
          <w:lang w:val="en-US" w:eastAsia="zh-CN"/>
        </w:rPr>
        <w:t>C</w:t>
      </w:r>
      <w:r>
        <w:tab/>
        <w:t>45</w:t>
      </w:r>
    </w:p>
    <w:p w14:paraId="4AB40C5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784AF1C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823A31">
        <w:rPr>
          <w:shd w:val="clear" w:color="auto" w:fill="FFFFFF"/>
        </w:rPr>
        <w:t>Operating bands for UL MIMO</w:t>
      </w:r>
      <w:r>
        <w:tab/>
        <w:t>47</w:t>
      </w:r>
    </w:p>
    <w:p w14:paraId="6E2A164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48</w:t>
      </w:r>
    </w:p>
    <w:p w14:paraId="5FA5FB4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48</w:t>
      </w:r>
    </w:p>
    <w:p w14:paraId="7DA6EB3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48</w:t>
      </w:r>
    </w:p>
    <w:p w14:paraId="079AEEA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49</w:t>
      </w:r>
    </w:p>
    <w:p w14:paraId="5DC179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49</w:t>
      </w:r>
    </w:p>
    <w:p w14:paraId="625808A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51</w:t>
      </w:r>
    </w:p>
    <w:p w14:paraId="665165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51</w:t>
      </w:r>
    </w:p>
    <w:p w14:paraId="5BB7A5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53</w:t>
      </w:r>
    </w:p>
    <w:p w14:paraId="2F57C38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53</w:t>
      </w:r>
    </w:p>
    <w:p w14:paraId="54F5FF8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57</w:t>
      </w:r>
    </w:p>
    <w:p w14:paraId="7C5952F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58</w:t>
      </w:r>
    </w:p>
    <w:p w14:paraId="09D15F1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58</w:t>
      </w:r>
    </w:p>
    <w:p w14:paraId="403900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59</w:t>
      </w:r>
    </w:p>
    <w:p w14:paraId="65E7E6B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59</w:t>
      </w:r>
    </w:p>
    <w:p w14:paraId="0C8BD2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60</w:t>
      </w:r>
    </w:p>
    <w:p w14:paraId="6B05299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60</w:t>
      </w:r>
    </w:p>
    <w:p w14:paraId="40185D0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61</w:t>
      </w:r>
    </w:p>
    <w:p w14:paraId="01B63F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61</w:t>
      </w:r>
    </w:p>
    <w:p w14:paraId="47BC1A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63</w:t>
      </w:r>
    </w:p>
    <w:p w14:paraId="1662180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64</w:t>
      </w:r>
    </w:p>
    <w:p w14:paraId="4C40567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64</w:t>
      </w:r>
    </w:p>
    <w:p w14:paraId="5B41636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64</w:t>
      </w:r>
    </w:p>
    <w:p w14:paraId="76902A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64</w:t>
      </w:r>
    </w:p>
    <w:p w14:paraId="13C62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64</w:t>
      </w:r>
    </w:p>
    <w:p w14:paraId="32E768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64</w:t>
      </w:r>
    </w:p>
    <w:p w14:paraId="729FA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65</w:t>
      </w:r>
    </w:p>
    <w:p w14:paraId="71EB8B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65</w:t>
      </w:r>
    </w:p>
    <w:p w14:paraId="7454F3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69</w:t>
      </w:r>
    </w:p>
    <w:p w14:paraId="7A083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69</w:t>
      </w:r>
    </w:p>
    <w:p w14:paraId="27765B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5.4.3.2</w:t>
      </w:r>
      <w:r>
        <w:rPr>
          <w:rFonts w:asciiTheme="minorHAnsi" w:eastAsiaTheme="minorEastAsia" w:hAnsiTheme="minorHAnsi" w:cstheme="minorBidi"/>
          <w:kern w:val="2"/>
          <w:sz w:val="24"/>
          <w:szCs w:val="24"/>
          <w:lang w:eastAsia="en-GB"/>
          <w14:ligatures w14:val="standardContextual"/>
        </w:rPr>
        <w:tab/>
      </w:r>
      <w:r>
        <w:t>Synchronization raster to synchronization block resource element mapping</w:t>
      </w:r>
      <w:r>
        <w:tab/>
        <w:t>70</w:t>
      </w:r>
    </w:p>
    <w:p w14:paraId="02B31B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70</w:t>
      </w:r>
    </w:p>
    <w:p w14:paraId="2C265E4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73</w:t>
      </w:r>
    </w:p>
    <w:p w14:paraId="56FB5D8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74</w:t>
      </w:r>
    </w:p>
    <w:p w14:paraId="043EDF9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74</w:t>
      </w:r>
    </w:p>
    <w:p w14:paraId="7B13EF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75</w:t>
      </w:r>
    </w:p>
    <w:p w14:paraId="46DFBC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75</w:t>
      </w:r>
    </w:p>
    <w:p w14:paraId="104BD0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75</w:t>
      </w:r>
    </w:p>
    <w:p w14:paraId="4799EFB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75</w:t>
      </w:r>
    </w:p>
    <w:p w14:paraId="778DB8A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75</w:t>
      </w:r>
    </w:p>
    <w:p w14:paraId="12F217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75</w:t>
      </w:r>
    </w:p>
    <w:p w14:paraId="6C74614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75</w:t>
      </w:r>
    </w:p>
    <w:p w14:paraId="47C5A4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75</w:t>
      </w:r>
    </w:p>
    <w:p w14:paraId="0449B6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76</w:t>
      </w:r>
    </w:p>
    <w:p w14:paraId="1AF638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72DCAD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1703D0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086B98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76</w:t>
      </w:r>
    </w:p>
    <w:p w14:paraId="22C78A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5.4I</w:t>
      </w:r>
      <w:r>
        <w:rPr>
          <w:rFonts w:asciiTheme="minorHAnsi" w:eastAsiaTheme="minorEastAsia" w:hAnsiTheme="minorHAnsi" w:cstheme="minorBidi"/>
          <w:kern w:val="2"/>
          <w:sz w:val="24"/>
          <w:szCs w:val="24"/>
          <w:lang w:eastAsia="en-GB"/>
          <w14:ligatures w14:val="standardContextual"/>
        </w:rPr>
        <w:tab/>
      </w:r>
      <w:r>
        <w:t>Channel arrangement for RedCap</w:t>
      </w:r>
      <w:r>
        <w:tab/>
        <w:t>76</w:t>
      </w:r>
    </w:p>
    <w:p w14:paraId="5C0F81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5.4I.1</w:t>
      </w:r>
      <w:r>
        <w:rPr>
          <w:rFonts w:asciiTheme="minorHAnsi" w:eastAsiaTheme="minorEastAsia" w:hAnsiTheme="minorHAnsi" w:cstheme="minorBidi"/>
          <w:kern w:val="2"/>
          <w:sz w:val="24"/>
          <w:szCs w:val="24"/>
          <w:lang w:eastAsia="en-GB"/>
          <w14:ligatures w14:val="standardContextual"/>
        </w:rPr>
        <w:tab/>
      </w:r>
      <w:r>
        <w:t>Channel spacing for RedCap</w:t>
      </w:r>
      <w:r>
        <w:tab/>
        <w:t>76</w:t>
      </w:r>
    </w:p>
    <w:p w14:paraId="59F588C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5.4I.2</w:t>
      </w:r>
      <w:r>
        <w:rPr>
          <w:rFonts w:asciiTheme="minorHAnsi" w:eastAsiaTheme="minorEastAsia" w:hAnsiTheme="minorHAnsi" w:cstheme="minorBidi"/>
          <w:kern w:val="2"/>
          <w:sz w:val="24"/>
          <w:szCs w:val="24"/>
          <w:lang w:eastAsia="en-GB"/>
          <w14:ligatures w14:val="standardContextual"/>
        </w:rPr>
        <w:tab/>
      </w:r>
      <w:r>
        <w:t>Channel raster for RedCap</w:t>
      </w:r>
      <w:r>
        <w:tab/>
        <w:t>76</w:t>
      </w:r>
    </w:p>
    <w:p w14:paraId="3B8CE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26CA046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2F1826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4C8DE8D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5.4I.3</w:t>
      </w:r>
      <w:r>
        <w:rPr>
          <w:rFonts w:asciiTheme="minorHAnsi" w:eastAsiaTheme="minorEastAsia" w:hAnsiTheme="minorHAnsi" w:cstheme="minorBidi"/>
          <w:kern w:val="2"/>
          <w:sz w:val="24"/>
          <w:szCs w:val="24"/>
          <w:lang w:eastAsia="en-GB"/>
          <w14:ligatures w14:val="standardContextual"/>
        </w:rPr>
        <w:tab/>
      </w:r>
      <w:r>
        <w:t>Synchronization raster for RedCap</w:t>
      </w:r>
      <w:r>
        <w:tab/>
        <w:t>77</w:t>
      </w:r>
    </w:p>
    <w:p w14:paraId="7B2971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5.4I.4</w:t>
      </w:r>
      <w:r>
        <w:rPr>
          <w:rFonts w:asciiTheme="minorHAnsi" w:eastAsiaTheme="minorEastAsia" w:hAnsiTheme="minorHAnsi" w:cstheme="minorBidi"/>
          <w:kern w:val="2"/>
          <w:sz w:val="24"/>
          <w:szCs w:val="24"/>
          <w:lang w:eastAsia="en-GB"/>
          <w14:ligatures w14:val="standardContextual"/>
        </w:rPr>
        <w:tab/>
      </w:r>
      <w:r>
        <w:t>Tx-Rx frequency separation for RedCap</w:t>
      </w:r>
      <w:r>
        <w:tab/>
        <w:t>77</w:t>
      </w:r>
    </w:p>
    <w:p w14:paraId="0005FA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77</w:t>
      </w:r>
    </w:p>
    <w:p w14:paraId="007A38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77</w:t>
      </w:r>
    </w:p>
    <w:p w14:paraId="6BD7D94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77</w:t>
      </w:r>
    </w:p>
    <w:p w14:paraId="52B85E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78</w:t>
      </w:r>
    </w:p>
    <w:p w14:paraId="060646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83</w:t>
      </w:r>
    </w:p>
    <w:p w14:paraId="39D7F5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88</w:t>
      </w:r>
    </w:p>
    <w:p w14:paraId="2CFF86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two bands)</w:t>
      </w:r>
      <w:r>
        <w:tab/>
        <w:t>88</w:t>
      </w:r>
    </w:p>
    <w:p w14:paraId="61E857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three bands)</w:t>
      </w:r>
      <w:r>
        <w:tab/>
        <w:t>126</w:t>
      </w:r>
    </w:p>
    <w:p w14:paraId="296D65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four bands)</w:t>
      </w:r>
      <w:r>
        <w:tab/>
        <w:t>193</w:t>
      </w:r>
    </w:p>
    <w:p w14:paraId="64E0A43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five bands)</w:t>
      </w:r>
      <w:r>
        <w:tab/>
        <w:t>228</w:t>
      </w:r>
    </w:p>
    <w:p w14:paraId="1908737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823A31">
        <w:rPr>
          <w:lang w:val="en-US" w:eastAsia="zh-CN"/>
        </w:rPr>
        <w:t>Configurations</w:t>
      </w:r>
      <w:r>
        <w:rPr>
          <w:lang w:eastAsia="en-GB"/>
        </w:rPr>
        <w:t xml:space="preserve"> for D</w:t>
      </w:r>
      <w:r w:rsidRPr="00823A31">
        <w:rPr>
          <w:lang w:val="en-US" w:eastAsia="zh-CN"/>
        </w:rPr>
        <w:t>C</w:t>
      </w:r>
      <w:r>
        <w:tab/>
        <w:t>231</w:t>
      </w:r>
    </w:p>
    <w:p w14:paraId="7442CA3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237</w:t>
      </w:r>
    </w:p>
    <w:p w14:paraId="415470F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240</w:t>
      </w:r>
    </w:p>
    <w:p w14:paraId="5F7F0E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240</w:t>
      </w:r>
    </w:p>
    <w:p w14:paraId="28544D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240</w:t>
      </w:r>
    </w:p>
    <w:p w14:paraId="452F1E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240</w:t>
      </w:r>
    </w:p>
    <w:p w14:paraId="3BB84B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240</w:t>
      </w:r>
    </w:p>
    <w:p w14:paraId="2840F4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240</w:t>
      </w:r>
    </w:p>
    <w:p w14:paraId="5EFD3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242</w:t>
      </w:r>
    </w:p>
    <w:p w14:paraId="345104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242</w:t>
      </w:r>
    </w:p>
    <w:p w14:paraId="233452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245</w:t>
      </w:r>
    </w:p>
    <w:p w14:paraId="294525E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245</w:t>
      </w:r>
    </w:p>
    <w:p w14:paraId="5CCC5D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250</w:t>
      </w:r>
    </w:p>
    <w:p w14:paraId="273442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251</w:t>
      </w:r>
    </w:p>
    <w:p w14:paraId="1ADF368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251</w:t>
      </w:r>
    </w:p>
    <w:p w14:paraId="003B63E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255</w:t>
      </w:r>
    </w:p>
    <w:p w14:paraId="0174A2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256</w:t>
      </w:r>
    </w:p>
    <w:p w14:paraId="727AE1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257</w:t>
      </w:r>
    </w:p>
    <w:p w14:paraId="6F2C22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257</w:t>
      </w:r>
    </w:p>
    <w:p w14:paraId="0B3AF9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258</w:t>
      </w:r>
    </w:p>
    <w:p w14:paraId="707415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258</w:t>
      </w:r>
    </w:p>
    <w:p w14:paraId="307BA0A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259</w:t>
      </w:r>
    </w:p>
    <w:p w14:paraId="11CF5E0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259</w:t>
      </w:r>
    </w:p>
    <w:p w14:paraId="5B56AB8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sidRPr="00823A31">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18</w:t>
      </w:r>
      <w:r>
        <w:tab/>
        <w:t>260</w:t>
      </w:r>
    </w:p>
    <w:p w14:paraId="26FE24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261</w:t>
      </w:r>
    </w:p>
    <w:p w14:paraId="7ECACB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24</w:t>
      </w:r>
      <w:r>
        <w:tab/>
        <w:t>262</w:t>
      </w:r>
    </w:p>
    <w:p w14:paraId="44E1F35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6.2.3.16</w:t>
      </w:r>
      <w:r>
        <w:rPr>
          <w:rFonts w:asciiTheme="minorHAnsi" w:eastAsiaTheme="minorEastAsia" w:hAnsiTheme="minorHAnsi" w:cstheme="minorBidi"/>
          <w:kern w:val="2"/>
          <w:sz w:val="24"/>
          <w:szCs w:val="24"/>
          <w:lang w:eastAsia="en-GB"/>
          <w14:ligatures w14:val="standardContextual"/>
        </w:rPr>
        <w:tab/>
      </w:r>
      <w:r>
        <w:t>A-MPR for NS_27</w:t>
      </w:r>
      <w:r>
        <w:tab/>
        <w:t>263</w:t>
      </w:r>
    </w:p>
    <w:p w14:paraId="2B4110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46</w:t>
      </w:r>
      <w:r>
        <w:tab/>
        <w:t>264</w:t>
      </w:r>
    </w:p>
    <w:p w14:paraId="7A2955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265</w:t>
      </w:r>
    </w:p>
    <w:p w14:paraId="1EC4BFF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266</w:t>
      </w:r>
    </w:p>
    <w:p w14:paraId="7D065A2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44</w:t>
      </w:r>
      <w:r>
        <w:tab/>
        <w:t>268</w:t>
      </w:r>
    </w:p>
    <w:p w14:paraId="77BD4C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269</w:t>
      </w:r>
    </w:p>
    <w:p w14:paraId="34347A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269</w:t>
      </w:r>
    </w:p>
    <w:p w14:paraId="5C50E88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269</w:t>
      </w:r>
    </w:p>
    <w:p w14:paraId="26F5307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270</w:t>
      </w:r>
    </w:p>
    <w:p w14:paraId="2750887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271</w:t>
      </w:r>
    </w:p>
    <w:p w14:paraId="57900B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48</w:t>
      </w:r>
      <w:r>
        <w:tab/>
        <w:t>271</w:t>
      </w:r>
    </w:p>
    <w:p w14:paraId="4C08D3C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49</w:t>
      </w:r>
      <w:r>
        <w:tab/>
        <w:t>273</w:t>
      </w:r>
    </w:p>
    <w:p w14:paraId="09B12F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275</w:t>
      </w:r>
    </w:p>
    <w:p w14:paraId="6D73EEB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276</w:t>
      </w:r>
    </w:p>
    <w:p w14:paraId="13999E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276</w:t>
      </w:r>
    </w:p>
    <w:p w14:paraId="076AF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277</w:t>
      </w:r>
    </w:p>
    <w:p w14:paraId="2E1A907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279</w:t>
      </w:r>
    </w:p>
    <w:p w14:paraId="4C2439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6.2A.0</w:t>
      </w:r>
      <w:r>
        <w:rPr>
          <w:rFonts w:asciiTheme="minorHAnsi" w:eastAsiaTheme="minorEastAsia" w:hAnsiTheme="minorHAnsi" w:cstheme="minorBidi"/>
          <w:kern w:val="2"/>
          <w:sz w:val="24"/>
          <w:szCs w:val="24"/>
          <w:lang w:eastAsia="en-GB"/>
          <w14:ligatures w14:val="standardContextual"/>
        </w:rPr>
        <w:tab/>
      </w:r>
      <w:r>
        <w:t>General</w:t>
      </w:r>
      <w:r>
        <w:tab/>
        <w:t>279</w:t>
      </w:r>
    </w:p>
    <w:p w14:paraId="24AFBC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280</w:t>
      </w:r>
    </w:p>
    <w:p w14:paraId="04EE4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280</w:t>
      </w:r>
    </w:p>
    <w:p w14:paraId="446E8F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280</w:t>
      </w:r>
    </w:p>
    <w:p w14:paraId="607A1D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281</w:t>
      </w:r>
    </w:p>
    <w:p w14:paraId="47CAD1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286</w:t>
      </w:r>
    </w:p>
    <w:p w14:paraId="4AE178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286</w:t>
      </w:r>
    </w:p>
    <w:p w14:paraId="46E9090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286</w:t>
      </w:r>
    </w:p>
    <w:p w14:paraId="750CC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286</w:t>
      </w:r>
    </w:p>
    <w:p w14:paraId="068350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289</w:t>
      </w:r>
    </w:p>
    <w:p w14:paraId="76B16C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289</w:t>
      </w:r>
    </w:p>
    <w:p w14:paraId="0FAF2EB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290</w:t>
      </w:r>
    </w:p>
    <w:p w14:paraId="4EA089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290</w:t>
      </w:r>
    </w:p>
    <w:p w14:paraId="7FC733C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291</w:t>
      </w:r>
    </w:p>
    <w:p w14:paraId="181B7D4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291</w:t>
      </w:r>
    </w:p>
    <w:p w14:paraId="71A1774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291</w:t>
      </w:r>
    </w:p>
    <w:p w14:paraId="5A6A26B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292</w:t>
      </w:r>
    </w:p>
    <w:p w14:paraId="355B928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292</w:t>
      </w:r>
    </w:p>
    <w:p w14:paraId="1511BF7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292</w:t>
      </w:r>
    </w:p>
    <w:p w14:paraId="64EAA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292</w:t>
      </w:r>
    </w:p>
    <w:p w14:paraId="1821120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293</w:t>
      </w:r>
    </w:p>
    <w:p w14:paraId="47BCC88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293</w:t>
      </w:r>
    </w:p>
    <w:p w14:paraId="306652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293</w:t>
      </w:r>
    </w:p>
    <w:p w14:paraId="608998B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293</w:t>
      </w:r>
    </w:p>
    <w:p w14:paraId="19B537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293</w:t>
      </w:r>
    </w:p>
    <w:p w14:paraId="5818022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293</w:t>
      </w:r>
    </w:p>
    <w:p w14:paraId="2C17894E"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294</w:t>
      </w:r>
    </w:p>
    <w:p w14:paraId="1DFB47D6" w14:textId="77777777" w:rsidR="00AD4D80" w:rsidRDefault="00AD4D80">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295</w:t>
      </w:r>
    </w:p>
    <w:p w14:paraId="4BFF8FB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300</w:t>
      </w:r>
    </w:p>
    <w:p w14:paraId="263866E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303</w:t>
      </w:r>
    </w:p>
    <w:p w14:paraId="5CD13B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307</w:t>
      </w:r>
    </w:p>
    <w:p w14:paraId="61E89B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307</w:t>
      </w:r>
    </w:p>
    <w:p w14:paraId="3399B0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307</w:t>
      </w:r>
    </w:p>
    <w:p w14:paraId="2A21C4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309</w:t>
      </w:r>
    </w:p>
    <w:p w14:paraId="6C7C5CA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311</w:t>
      </w:r>
    </w:p>
    <w:p w14:paraId="79FA8F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315</w:t>
      </w:r>
    </w:p>
    <w:p w14:paraId="1C616F2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CA</w:t>
      </w:r>
      <w:r>
        <w:tab/>
        <w:t>315</w:t>
      </w:r>
    </w:p>
    <w:p w14:paraId="60F148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315</w:t>
      </w:r>
    </w:p>
    <w:p w14:paraId="237C748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315</w:t>
      </w:r>
    </w:p>
    <w:p w14:paraId="788F145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(two bands)</w:t>
      </w:r>
      <w:r>
        <w:tab/>
        <w:t>315</w:t>
      </w:r>
    </w:p>
    <w:p w14:paraId="240B46E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(three bands)</w:t>
      </w:r>
      <w:r>
        <w:tab/>
        <w:t>323</w:t>
      </w:r>
    </w:p>
    <w:p w14:paraId="5FAB35D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(four bands)</w:t>
      </w:r>
      <w:r>
        <w:tab/>
        <w:t>333</w:t>
      </w:r>
    </w:p>
    <w:p w14:paraId="463CC4C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(five bands)</w:t>
      </w:r>
      <w:r>
        <w:tab/>
        <w:t>339</w:t>
      </w:r>
    </w:p>
    <w:p w14:paraId="2456F4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339</w:t>
      </w:r>
    </w:p>
    <w:p w14:paraId="36FEAC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339</w:t>
      </w:r>
    </w:p>
    <w:p w14:paraId="632499A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339</w:t>
      </w:r>
    </w:p>
    <w:p w14:paraId="0E28794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340</w:t>
      </w:r>
    </w:p>
    <w:p w14:paraId="41C1AD8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340</w:t>
      </w:r>
    </w:p>
    <w:p w14:paraId="3E2ADCE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341</w:t>
      </w:r>
    </w:p>
    <w:p w14:paraId="0D68462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NR-DC</w:t>
      </w:r>
      <w:r>
        <w:tab/>
        <w:t>345</w:t>
      </w:r>
    </w:p>
    <w:p w14:paraId="745748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345</w:t>
      </w:r>
    </w:p>
    <w:p w14:paraId="537752F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345</w:t>
      </w:r>
    </w:p>
    <w:p w14:paraId="23B7798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823A31">
        <w:rPr>
          <w:vertAlign w:val="subscript"/>
        </w:rPr>
        <w:t>IB,c</w:t>
      </w:r>
      <w:r>
        <w:tab/>
        <w:t>345</w:t>
      </w:r>
    </w:p>
    <w:p w14:paraId="50BDB3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348</w:t>
      </w:r>
    </w:p>
    <w:p w14:paraId="1895EA2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348</w:t>
      </w:r>
    </w:p>
    <w:p w14:paraId="4A4469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349</w:t>
      </w:r>
    </w:p>
    <w:p w14:paraId="3D9422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823A31">
        <w:rPr>
          <w:rFonts w:eastAsia="SimSun"/>
          <w:lang w:eastAsia="zh-CN"/>
        </w:rPr>
        <w:t xml:space="preserve"> for UL MIMO</w:t>
      </w:r>
      <w:r>
        <w:tab/>
        <w:t>350</w:t>
      </w:r>
    </w:p>
    <w:p w14:paraId="77089F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823A31">
        <w:rPr>
          <w:rFonts w:eastAsia="SimSun"/>
          <w:lang w:eastAsia="zh-CN"/>
        </w:rPr>
        <w:t xml:space="preserve"> for </w:t>
      </w:r>
      <w:r>
        <w:t>UL MIMO</w:t>
      </w:r>
      <w:r>
        <w:tab/>
        <w:t>351</w:t>
      </w:r>
    </w:p>
    <w:p w14:paraId="20C936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352</w:t>
      </w:r>
    </w:p>
    <w:p w14:paraId="6234AC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352</w:t>
      </w:r>
    </w:p>
    <w:p w14:paraId="19DD6C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352</w:t>
      </w:r>
    </w:p>
    <w:p w14:paraId="5E9D4C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352</w:t>
      </w:r>
    </w:p>
    <w:p w14:paraId="539E1F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353</w:t>
      </w:r>
    </w:p>
    <w:p w14:paraId="741D23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353</w:t>
      </w:r>
    </w:p>
    <w:p w14:paraId="1CF388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353</w:t>
      </w:r>
    </w:p>
    <w:p w14:paraId="45C786D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355</w:t>
      </w:r>
    </w:p>
    <w:p w14:paraId="128D9E4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358</w:t>
      </w:r>
    </w:p>
    <w:p w14:paraId="5DFD18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358</w:t>
      </w:r>
    </w:p>
    <w:p w14:paraId="51B02D7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358</w:t>
      </w:r>
    </w:p>
    <w:p w14:paraId="6ECD94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359</w:t>
      </w:r>
    </w:p>
    <w:p w14:paraId="5FD7791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362</w:t>
      </w:r>
    </w:p>
    <w:p w14:paraId="684CCF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363</w:t>
      </w:r>
    </w:p>
    <w:p w14:paraId="65C53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364</w:t>
      </w:r>
    </w:p>
    <w:p w14:paraId="58F194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364</w:t>
      </w:r>
    </w:p>
    <w:p w14:paraId="46E99E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365</w:t>
      </w:r>
    </w:p>
    <w:p w14:paraId="0B66432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365</w:t>
      </w:r>
    </w:p>
    <w:p w14:paraId="6D29D2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368</w:t>
      </w:r>
    </w:p>
    <w:p w14:paraId="786F1BF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368</w:t>
      </w:r>
    </w:p>
    <w:p w14:paraId="5990ED2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369</w:t>
      </w:r>
    </w:p>
    <w:p w14:paraId="27E6FF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369</w:t>
      </w:r>
    </w:p>
    <w:p w14:paraId="63DD43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369</w:t>
      </w:r>
    </w:p>
    <w:p w14:paraId="3A6523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sidRPr="00823A31">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823A31">
        <w:rPr>
          <w:rFonts w:eastAsia="SimSun"/>
          <w:lang w:val="en-US" w:eastAsia="zh-CN"/>
        </w:rPr>
        <w:t>NR-DC</w:t>
      </w:r>
      <w:r>
        <w:tab/>
        <w:t>369</w:t>
      </w:r>
    </w:p>
    <w:p w14:paraId="5501702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369</w:t>
      </w:r>
    </w:p>
    <w:p w14:paraId="33391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370</w:t>
      </w:r>
    </w:p>
    <w:p w14:paraId="2F49CA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371</w:t>
      </w:r>
    </w:p>
    <w:p w14:paraId="3CEC67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371</w:t>
      </w:r>
    </w:p>
    <w:p w14:paraId="5441EE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UE maximum output power reduction for intra-band contiguous CA</w:t>
      </w:r>
      <w:r>
        <w:tab/>
        <w:t>371</w:t>
      </w:r>
    </w:p>
    <w:p w14:paraId="0076AF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373</w:t>
      </w:r>
    </w:p>
    <w:p w14:paraId="643A287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374</w:t>
      </w:r>
    </w:p>
    <w:p w14:paraId="263022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374</w:t>
      </w:r>
    </w:p>
    <w:p w14:paraId="1FB973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375</w:t>
      </w:r>
    </w:p>
    <w:p w14:paraId="289300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375</w:t>
      </w:r>
    </w:p>
    <w:p w14:paraId="2A74E6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376</w:t>
      </w:r>
    </w:p>
    <w:p w14:paraId="61BCCF0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376</w:t>
      </w:r>
    </w:p>
    <w:p w14:paraId="235E9D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377</w:t>
      </w:r>
    </w:p>
    <w:p w14:paraId="7FD0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377</w:t>
      </w:r>
    </w:p>
    <w:p w14:paraId="0CF78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378</w:t>
      </w:r>
    </w:p>
    <w:p w14:paraId="0E2DBB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379</w:t>
      </w:r>
    </w:p>
    <w:p w14:paraId="0B83880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380</w:t>
      </w:r>
    </w:p>
    <w:p w14:paraId="500515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380</w:t>
      </w:r>
    </w:p>
    <w:p w14:paraId="6E0A73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381</w:t>
      </w:r>
    </w:p>
    <w:p w14:paraId="220B72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381</w:t>
      </w:r>
    </w:p>
    <w:p w14:paraId="2C41C40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381</w:t>
      </w:r>
    </w:p>
    <w:p w14:paraId="720A082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381</w:t>
      </w:r>
    </w:p>
    <w:p w14:paraId="05E872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381</w:t>
      </w:r>
    </w:p>
    <w:p w14:paraId="41851A7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6.2G</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Tx Diversity</w:t>
      </w:r>
      <w:r>
        <w:tab/>
        <w:t>382</w:t>
      </w:r>
    </w:p>
    <w:p w14:paraId="2A550E1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for Tx Diversity</w:t>
      </w:r>
      <w:r>
        <w:tab/>
        <w:t>382</w:t>
      </w:r>
    </w:p>
    <w:p w14:paraId="1C0B41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lastRenderedPageBreak/>
        <w:t>6.2G.2</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reduction for Tx Diversity</w:t>
      </w:r>
      <w:r>
        <w:tab/>
        <w:t>382</w:t>
      </w:r>
    </w:p>
    <w:p w14:paraId="76ED27A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Tx Diversity</w:t>
      </w:r>
      <w:r>
        <w:tab/>
        <w:t>382</w:t>
      </w:r>
    </w:p>
    <w:p w14:paraId="0317ADA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Tx Diversity</w:t>
      </w:r>
      <w:r>
        <w:tab/>
        <w:t>382</w:t>
      </w:r>
    </w:p>
    <w:p w14:paraId="3E6DB4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6.2H</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CA with UL MIMO</w:t>
      </w:r>
      <w:r>
        <w:tab/>
        <w:t>383</w:t>
      </w:r>
    </w:p>
    <w:p w14:paraId="11A38B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intra-band UL contiguous CA with UL MIMO</w:t>
      </w:r>
      <w:r>
        <w:tab/>
        <w:t>383</w:t>
      </w:r>
    </w:p>
    <w:p w14:paraId="4A207CD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6.2H.1.1</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for intra-band UL contiguous CA with UL MIMO</w:t>
      </w:r>
      <w:r>
        <w:tab/>
        <w:t>383</w:t>
      </w:r>
    </w:p>
    <w:p w14:paraId="5B6154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6.2H.1.2</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reduction for intra-band UL contiguous CA with UL MIMO</w:t>
      </w:r>
      <w:r>
        <w:tab/>
        <w:t>383</w:t>
      </w:r>
    </w:p>
    <w:p w14:paraId="400079B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intra-band UL contiguous CA with UL MIMO</w:t>
      </w:r>
      <w:r>
        <w:tab/>
        <w:t>384</w:t>
      </w:r>
    </w:p>
    <w:p w14:paraId="6D49875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intra-band UL contiguous CA with UL MIMO</w:t>
      </w:r>
      <w:r>
        <w:tab/>
        <w:t>384</w:t>
      </w:r>
    </w:p>
    <w:p w14:paraId="38DA01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384</w:t>
      </w:r>
    </w:p>
    <w:p w14:paraId="1E691CE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384</w:t>
      </w:r>
    </w:p>
    <w:p w14:paraId="4185ED2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385</w:t>
      </w:r>
    </w:p>
    <w:p w14:paraId="49E7F6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385</w:t>
      </w:r>
    </w:p>
    <w:p w14:paraId="62E152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385</w:t>
      </w:r>
    </w:p>
    <w:p w14:paraId="792C80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385</w:t>
      </w:r>
    </w:p>
    <w:p w14:paraId="3B40D7D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385</w:t>
      </w:r>
    </w:p>
    <w:p w14:paraId="41A51CC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386</w:t>
      </w:r>
    </w:p>
    <w:p w14:paraId="764D2D8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386</w:t>
      </w:r>
    </w:p>
    <w:p w14:paraId="09D828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386</w:t>
      </w:r>
    </w:p>
    <w:p w14:paraId="449680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388</w:t>
      </w:r>
    </w:p>
    <w:p w14:paraId="5CD086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388</w:t>
      </w:r>
    </w:p>
    <w:p w14:paraId="46C23F2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389</w:t>
      </w:r>
    </w:p>
    <w:p w14:paraId="24FD3A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390</w:t>
      </w:r>
    </w:p>
    <w:p w14:paraId="21C27B3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391</w:t>
      </w:r>
    </w:p>
    <w:p w14:paraId="3CFE973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392</w:t>
      </w:r>
    </w:p>
    <w:p w14:paraId="0DFB30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392</w:t>
      </w:r>
    </w:p>
    <w:p w14:paraId="787903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392</w:t>
      </w:r>
    </w:p>
    <w:p w14:paraId="558F71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392</w:t>
      </w:r>
    </w:p>
    <w:p w14:paraId="7B05BB6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393</w:t>
      </w:r>
    </w:p>
    <w:p w14:paraId="25F2F0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393</w:t>
      </w:r>
    </w:p>
    <w:p w14:paraId="73F1EA3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393</w:t>
      </w:r>
    </w:p>
    <w:p w14:paraId="22B21D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6.3A.1.1</w:t>
      </w:r>
      <w:r>
        <w:rPr>
          <w:rFonts w:asciiTheme="minorHAnsi" w:eastAsiaTheme="minorEastAsia" w:hAnsiTheme="minorHAnsi" w:cstheme="minorBidi"/>
          <w:kern w:val="2"/>
          <w:sz w:val="24"/>
          <w:szCs w:val="24"/>
          <w:lang w:eastAsia="en-GB"/>
          <w14:ligatures w14:val="standardContextual"/>
        </w:rPr>
        <w:tab/>
      </w:r>
      <w:r w:rsidRPr="00823A31">
        <w:rPr>
          <w:rFonts w:eastAsia="SimSun"/>
        </w:rPr>
        <w:t>Minimum output power for intra-band contiguous CA</w:t>
      </w:r>
      <w:r>
        <w:tab/>
        <w:t>393</w:t>
      </w:r>
    </w:p>
    <w:p w14:paraId="263531C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393</w:t>
      </w:r>
    </w:p>
    <w:p w14:paraId="61C361F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393</w:t>
      </w:r>
    </w:p>
    <w:p w14:paraId="1F92A6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394</w:t>
      </w:r>
    </w:p>
    <w:p w14:paraId="581CF2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394</w:t>
      </w:r>
    </w:p>
    <w:p w14:paraId="698A5A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394</w:t>
      </w:r>
    </w:p>
    <w:p w14:paraId="7BC2EC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394</w:t>
      </w:r>
    </w:p>
    <w:p w14:paraId="7FF54F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394</w:t>
      </w:r>
    </w:p>
    <w:p w14:paraId="00F38C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394</w:t>
      </w:r>
    </w:p>
    <w:p w14:paraId="1A71C1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394</w:t>
      </w:r>
    </w:p>
    <w:p w14:paraId="19288D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394</w:t>
      </w:r>
    </w:p>
    <w:p w14:paraId="43B7A0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395</w:t>
      </w:r>
    </w:p>
    <w:p w14:paraId="76A73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395</w:t>
      </w:r>
    </w:p>
    <w:p w14:paraId="0799ECB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395</w:t>
      </w:r>
    </w:p>
    <w:p w14:paraId="3719CF6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395</w:t>
      </w:r>
    </w:p>
    <w:p w14:paraId="7436E72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transmit antenna connectors</w:t>
      </w:r>
      <w:r>
        <w:tab/>
        <w:t>397</w:t>
      </w:r>
    </w:p>
    <w:p w14:paraId="794FA91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connector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398</w:t>
      </w:r>
    </w:p>
    <w:p w14:paraId="001718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399</w:t>
      </w:r>
    </w:p>
    <w:p w14:paraId="111D2A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401</w:t>
      </w:r>
    </w:p>
    <w:p w14:paraId="26E81B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401</w:t>
      </w:r>
    </w:p>
    <w:p w14:paraId="3183315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401</w:t>
      </w:r>
    </w:p>
    <w:p w14:paraId="1108EF1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1EC8EA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401</w:t>
      </w:r>
    </w:p>
    <w:p w14:paraId="1CEB0CF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401</w:t>
      </w:r>
    </w:p>
    <w:p w14:paraId="005DA7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401</w:t>
      </w:r>
    </w:p>
    <w:p w14:paraId="23E98A4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5169845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Minimum requirements</w:t>
      </w:r>
      <w:r>
        <w:tab/>
        <w:t>401</w:t>
      </w:r>
    </w:p>
    <w:p w14:paraId="580672E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402</w:t>
      </w:r>
    </w:p>
    <w:p w14:paraId="0A726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6.3A.4.2.2.1</w:t>
      </w:r>
      <w:r>
        <w:rPr>
          <w:rFonts w:asciiTheme="minorHAnsi" w:eastAsiaTheme="minorEastAsia" w:hAnsiTheme="minorHAnsi" w:cstheme="minorBidi"/>
          <w:kern w:val="2"/>
          <w:sz w:val="24"/>
          <w:szCs w:val="24"/>
          <w:lang w:eastAsia="en-GB"/>
          <w14:ligatures w14:val="standardContextual"/>
        </w:rPr>
        <w:tab/>
      </w:r>
      <w:r>
        <w:t>Minimum requirements</w:t>
      </w:r>
      <w:r>
        <w:tab/>
        <w:t>402</w:t>
      </w:r>
    </w:p>
    <w:p w14:paraId="6331C6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402</w:t>
      </w:r>
    </w:p>
    <w:p w14:paraId="078A10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402</w:t>
      </w:r>
    </w:p>
    <w:p w14:paraId="56B00F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402</w:t>
      </w:r>
    </w:p>
    <w:p w14:paraId="3B5265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402</w:t>
      </w:r>
    </w:p>
    <w:p w14:paraId="62FD63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402</w:t>
      </w:r>
    </w:p>
    <w:p w14:paraId="2DCF88F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402</w:t>
      </w:r>
    </w:p>
    <w:p w14:paraId="0DC5CE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402</w:t>
      </w:r>
    </w:p>
    <w:p w14:paraId="788D51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402</w:t>
      </w:r>
    </w:p>
    <w:p w14:paraId="607648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402</w:t>
      </w:r>
    </w:p>
    <w:p w14:paraId="34C285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404</w:t>
      </w:r>
    </w:p>
    <w:p w14:paraId="257A14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w:t>
      </w:r>
      <w:r w:rsidRPr="00823A31">
        <w:rPr>
          <w:rFonts w:eastAsia="SimSun"/>
        </w:rPr>
        <w:t>connector</w:t>
      </w:r>
      <w:r w:rsidRPr="00823A31">
        <w:rPr>
          <w:rFonts w:eastAsia="SimSun"/>
          <w:lang w:eastAsia="zh-CN"/>
        </w:rPr>
        <w:t xml:space="preserve">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405</w:t>
      </w:r>
    </w:p>
    <w:p w14:paraId="576071D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406</w:t>
      </w:r>
    </w:p>
    <w:p w14:paraId="29FB4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407</w:t>
      </w:r>
    </w:p>
    <w:p w14:paraId="28F0C40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407</w:t>
      </w:r>
    </w:p>
    <w:p w14:paraId="379CB5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407</w:t>
      </w:r>
    </w:p>
    <w:p w14:paraId="11EFC1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407</w:t>
      </w:r>
    </w:p>
    <w:p w14:paraId="35D446E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408</w:t>
      </w:r>
    </w:p>
    <w:p w14:paraId="2BAFEE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408</w:t>
      </w:r>
    </w:p>
    <w:p w14:paraId="1768BF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408</w:t>
      </w:r>
    </w:p>
    <w:p w14:paraId="2883D4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408</w:t>
      </w:r>
    </w:p>
    <w:p w14:paraId="647EAC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408</w:t>
      </w:r>
    </w:p>
    <w:p w14:paraId="6A9C0F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409</w:t>
      </w:r>
    </w:p>
    <w:p w14:paraId="0019B5F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409</w:t>
      </w:r>
    </w:p>
    <w:p w14:paraId="75671B1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409</w:t>
      </w:r>
    </w:p>
    <w:p w14:paraId="0F8781C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409</w:t>
      </w:r>
    </w:p>
    <w:p w14:paraId="5C8A5B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409</w:t>
      </w:r>
    </w:p>
    <w:p w14:paraId="42E7FD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409</w:t>
      </w:r>
    </w:p>
    <w:p w14:paraId="58FAD5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410</w:t>
      </w:r>
    </w:p>
    <w:p w14:paraId="29CBFDF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410</w:t>
      </w:r>
    </w:p>
    <w:p w14:paraId="11DB71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411</w:t>
      </w:r>
    </w:p>
    <w:p w14:paraId="2A8EFA5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411</w:t>
      </w:r>
    </w:p>
    <w:p w14:paraId="4A27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412</w:t>
      </w:r>
    </w:p>
    <w:p w14:paraId="6F6439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412</w:t>
      </w:r>
    </w:p>
    <w:p w14:paraId="730FEDB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412</w:t>
      </w:r>
    </w:p>
    <w:p w14:paraId="451FD94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412</w:t>
      </w:r>
    </w:p>
    <w:p w14:paraId="71E04B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412</w:t>
      </w:r>
    </w:p>
    <w:p w14:paraId="44D034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412</w:t>
      </w:r>
    </w:p>
    <w:p w14:paraId="026C9C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412</w:t>
      </w:r>
    </w:p>
    <w:p w14:paraId="1BB6CB5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412</w:t>
      </w:r>
    </w:p>
    <w:p w14:paraId="4EA29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413</w:t>
      </w:r>
    </w:p>
    <w:p w14:paraId="4DE4ED0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413</w:t>
      </w:r>
    </w:p>
    <w:p w14:paraId="6265E3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413</w:t>
      </w:r>
    </w:p>
    <w:p w14:paraId="79C775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413</w:t>
      </w:r>
    </w:p>
    <w:p w14:paraId="73E17A0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413</w:t>
      </w:r>
    </w:p>
    <w:p w14:paraId="2C13AC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413</w:t>
      </w:r>
    </w:p>
    <w:p w14:paraId="09BD11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413</w:t>
      </w:r>
    </w:p>
    <w:p w14:paraId="355BB2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823A31">
        <w:rPr>
          <w:rFonts w:eastAsia="SimSun"/>
          <w:lang w:val="en-US" w:eastAsia="zh-CN"/>
        </w:rPr>
        <w:t xml:space="preserve"> for inter-band CA</w:t>
      </w:r>
      <w:r>
        <w:tab/>
        <w:t>413</w:t>
      </w:r>
    </w:p>
    <w:p w14:paraId="19EA087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Tx Diversity</w:t>
      </w:r>
      <w:r>
        <w:tab/>
        <w:t>414</w:t>
      </w:r>
    </w:p>
    <w:p w14:paraId="425406A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Tx Diversity</w:t>
      </w:r>
      <w:r>
        <w:tab/>
        <w:t>414</w:t>
      </w:r>
    </w:p>
    <w:p w14:paraId="2C8F7E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414</w:t>
      </w:r>
    </w:p>
    <w:p w14:paraId="17FA5B3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414</w:t>
      </w:r>
    </w:p>
    <w:p w14:paraId="7A89BC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414</w:t>
      </w:r>
    </w:p>
    <w:p w14:paraId="111F8ED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CA with UL MIMO</w:t>
      </w:r>
      <w:r>
        <w:tab/>
        <w:t>414</w:t>
      </w:r>
    </w:p>
    <w:p w14:paraId="02B730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Output power dynamics for intra-band UL contiguous CA with UL MIMO</w:t>
      </w:r>
      <w:r>
        <w:tab/>
        <w:t>414</w:t>
      </w:r>
    </w:p>
    <w:p w14:paraId="48C70E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6.3H.1.1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intra-band UL contiguous CA with UL MIMO</w:t>
      </w:r>
      <w:r>
        <w:tab/>
        <w:t>414</w:t>
      </w:r>
    </w:p>
    <w:p w14:paraId="1796EA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823A31">
        <w:rPr>
          <w:rFonts w:eastAsia="MS Mincho"/>
        </w:rPr>
        <w:t>intra-band UL contiguous CA with UL MIMO</w:t>
      </w:r>
      <w:r>
        <w:tab/>
        <w:t>414</w:t>
      </w:r>
    </w:p>
    <w:p w14:paraId="13AAA6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823A31">
        <w:rPr>
          <w:rFonts w:eastAsia="MS Mincho"/>
        </w:rPr>
        <w:t>intra-band UL contiguous CA with UL MIMO</w:t>
      </w:r>
      <w:r>
        <w:tab/>
        <w:t>414</w:t>
      </w:r>
    </w:p>
    <w:p w14:paraId="14CA90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823A31">
        <w:rPr>
          <w:rFonts w:eastAsia="MS Mincho"/>
        </w:rPr>
        <w:t>intra-band UL contiguous CA with UL MIMO</w:t>
      </w:r>
      <w:r>
        <w:tab/>
        <w:t>415</w:t>
      </w:r>
    </w:p>
    <w:p w14:paraId="3A1C05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415</w:t>
      </w:r>
    </w:p>
    <w:p w14:paraId="6017469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415</w:t>
      </w:r>
    </w:p>
    <w:p w14:paraId="77FCD74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6.4.2</w:t>
      </w:r>
      <w:r>
        <w:rPr>
          <w:rFonts w:asciiTheme="minorHAnsi" w:eastAsiaTheme="minorEastAsia" w:hAnsiTheme="minorHAnsi" w:cstheme="minorBidi"/>
          <w:kern w:val="2"/>
          <w:sz w:val="24"/>
          <w:szCs w:val="24"/>
          <w:lang w:eastAsia="en-GB"/>
          <w14:ligatures w14:val="standardContextual"/>
        </w:rPr>
        <w:tab/>
      </w:r>
      <w:r>
        <w:t>Transmit modulation quality</w:t>
      </w:r>
      <w:r>
        <w:tab/>
        <w:t>415</w:t>
      </w:r>
    </w:p>
    <w:p w14:paraId="39DB2A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415</w:t>
      </w:r>
    </w:p>
    <w:p w14:paraId="27FC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415</w:t>
      </w:r>
    </w:p>
    <w:p w14:paraId="23C51C6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6.4.2.1a</w:t>
      </w:r>
      <w:r>
        <w:rPr>
          <w:rFonts w:asciiTheme="minorHAnsi" w:eastAsiaTheme="minorEastAsia" w:hAnsiTheme="minorHAnsi" w:cstheme="minorBidi"/>
          <w:kern w:val="2"/>
          <w:sz w:val="24"/>
          <w:szCs w:val="24"/>
          <w:lang w:eastAsia="en-GB"/>
          <w14:ligatures w14:val="standardContextual"/>
        </w:rPr>
        <w:tab/>
      </w:r>
      <w:r w:rsidRPr="00823A31">
        <w:rPr>
          <w:rFonts w:eastAsia="MS Mincho"/>
        </w:rPr>
        <w:t>Error Vector Magnitude including symbols with transient period</w:t>
      </w:r>
      <w:r>
        <w:tab/>
        <w:t>416</w:t>
      </w:r>
    </w:p>
    <w:p w14:paraId="5BE060A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417</w:t>
      </w:r>
    </w:p>
    <w:p w14:paraId="49E9E04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417</w:t>
      </w:r>
    </w:p>
    <w:p w14:paraId="2C4EFC2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418</w:t>
      </w:r>
    </w:p>
    <w:p w14:paraId="6D2C72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419</w:t>
      </w:r>
    </w:p>
    <w:p w14:paraId="5D43E8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420</w:t>
      </w:r>
    </w:p>
    <w:p w14:paraId="114D273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421</w:t>
      </w:r>
    </w:p>
    <w:p w14:paraId="57E66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421</w:t>
      </w:r>
    </w:p>
    <w:p w14:paraId="3C1EF01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421</w:t>
      </w:r>
    </w:p>
    <w:p w14:paraId="09ED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422</w:t>
      </w:r>
    </w:p>
    <w:p w14:paraId="07803B0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422</w:t>
      </w:r>
    </w:p>
    <w:p w14:paraId="5D64B5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422</w:t>
      </w:r>
    </w:p>
    <w:p w14:paraId="7B84D6E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422</w:t>
      </w:r>
    </w:p>
    <w:p w14:paraId="32352CB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422</w:t>
      </w:r>
    </w:p>
    <w:p w14:paraId="3D0054F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422</w:t>
      </w:r>
    </w:p>
    <w:p w14:paraId="50C7AF2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422</w:t>
      </w:r>
    </w:p>
    <w:p w14:paraId="1797C3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423</w:t>
      </w:r>
    </w:p>
    <w:p w14:paraId="343914D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426</w:t>
      </w:r>
    </w:p>
    <w:p w14:paraId="0CE140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426</w:t>
      </w:r>
    </w:p>
    <w:p w14:paraId="387A9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426</w:t>
      </w:r>
    </w:p>
    <w:p w14:paraId="52A538E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426</w:t>
      </w:r>
    </w:p>
    <w:p w14:paraId="2785FFB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427</w:t>
      </w:r>
    </w:p>
    <w:p w14:paraId="5AB0EA7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427</w:t>
      </w:r>
    </w:p>
    <w:p w14:paraId="5020049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427</w:t>
      </w:r>
    </w:p>
    <w:p w14:paraId="775DE10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428</w:t>
      </w:r>
    </w:p>
    <w:p w14:paraId="678E12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428</w:t>
      </w:r>
    </w:p>
    <w:p w14:paraId="505913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428</w:t>
      </w:r>
    </w:p>
    <w:p w14:paraId="043C24D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428</w:t>
      </w:r>
    </w:p>
    <w:p w14:paraId="125D83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428</w:t>
      </w:r>
    </w:p>
    <w:p w14:paraId="2884DF3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429</w:t>
      </w:r>
    </w:p>
    <w:p w14:paraId="0C746B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429</w:t>
      </w:r>
    </w:p>
    <w:p w14:paraId="693F31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429</w:t>
      </w:r>
    </w:p>
    <w:p w14:paraId="385410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429</w:t>
      </w:r>
    </w:p>
    <w:p w14:paraId="0C0BAB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429</w:t>
      </w:r>
    </w:p>
    <w:p w14:paraId="36AE8DB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429</w:t>
      </w:r>
    </w:p>
    <w:p w14:paraId="617F2D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429</w:t>
      </w:r>
    </w:p>
    <w:p w14:paraId="66F2EC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430</w:t>
      </w:r>
    </w:p>
    <w:p w14:paraId="10614C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430</w:t>
      </w:r>
    </w:p>
    <w:p w14:paraId="7FB519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430</w:t>
      </w:r>
    </w:p>
    <w:p w14:paraId="61AA5A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430</w:t>
      </w:r>
    </w:p>
    <w:p w14:paraId="5F6C57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430</w:t>
      </w:r>
    </w:p>
    <w:p w14:paraId="5A6D6D8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431</w:t>
      </w:r>
    </w:p>
    <w:p w14:paraId="3310C0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431</w:t>
      </w:r>
    </w:p>
    <w:p w14:paraId="24ACEF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431</w:t>
      </w:r>
    </w:p>
    <w:p w14:paraId="1960A8E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431</w:t>
      </w:r>
    </w:p>
    <w:p w14:paraId="2C3D7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431</w:t>
      </w:r>
    </w:p>
    <w:p w14:paraId="4D1FFB7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431</w:t>
      </w:r>
    </w:p>
    <w:p w14:paraId="5EFEFA9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431</w:t>
      </w:r>
    </w:p>
    <w:p w14:paraId="76E158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431</w:t>
      </w:r>
    </w:p>
    <w:p w14:paraId="3E1DCB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432</w:t>
      </w:r>
    </w:p>
    <w:p w14:paraId="180EFF5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432</w:t>
      </w:r>
    </w:p>
    <w:p w14:paraId="126720B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432</w:t>
      </w:r>
    </w:p>
    <w:p w14:paraId="195F2A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432</w:t>
      </w:r>
    </w:p>
    <w:p w14:paraId="72F9F3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432</w:t>
      </w:r>
    </w:p>
    <w:p w14:paraId="79F5FD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432</w:t>
      </w:r>
    </w:p>
    <w:p w14:paraId="6D042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432</w:t>
      </w:r>
    </w:p>
    <w:p w14:paraId="52FD24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433</w:t>
      </w:r>
    </w:p>
    <w:p w14:paraId="547B91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433</w:t>
      </w:r>
    </w:p>
    <w:p w14:paraId="237FCD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433</w:t>
      </w:r>
    </w:p>
    <w:p w14:paraId="78F7554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434</w:t>
      </w:r>
    </w:p>
    <w:p w14:paraId="4390AB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434</w:t>
      </w:r>
    </w:p>
    <w:p w14:paraId="20175FA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434</w:t>
      </w:r>
    </w:p>
    <w:p w14:paraId="3BBE101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434</w:t>
      </w:r>
    </w:p>
    <w:p w14:paraId="057B3A1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435</w:t>
      </w:r>
    </w:p>
    <w:p w14:paraId="636F42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435</w:t>
      </w:r>
    </w:p>
    <w:p w14:paraId="3E4940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435</w:t>
      </w:r>
    </w:p>
    <w:p w14:paraId="1B2D54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823A31">
        <w:rPr>
          <w:rFonts w:eastAsia="MS Mincho"/>
        </w:rPr>
        <w:t>intra-band UL contiguous CA with UL MIMO</w:t>
      </w:r>
      <w:r>
        <w:tab/>
        <w:t>435</w:t>
      </w:r>
    </w:p>
    <w:p w14:paraId="351471E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435</w:t>
      </w:r>
    </w:p>
    <w:p w14:paraId="6C6203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435</w:t>
      </w:r>
    </w:p>
    <w:p w14:paraId="073316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435</w:t>
      </w:r>
    </w:p>
    <w:p w14:paraId="4E0551A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436</w:t>
      </w:r>
    </w:p>
    <w:p w14:paraId="3D1A75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823A31">
        <w:rPr>
          <w:rFonts w:eastAsia="MS Mincho"/>
        </w:rPr>
        <w:t>intra-band UL contiguous CA with UL MIMO</w:t>
      </w:r>
      <w:r>
        <w:tab/>
        <w:t>436</w:t>
      </w:r>
    </w:p>
    <w:p w14:paraId="3B29A03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823A31">
        <w:rPr>
          <w:rFonts w:eastAsia="MS Mincho"/>
        </w:rPr>
        <w:t>intra-band UL contiguous CA with UL MIMO</w:t>
      </w:r>
      <w:r>
        <w:tab/>
        <w:t>436</w:t>
      </w:r>
    </w:p>
    <w:p w14:paraId="46F3550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436</w:t>
      </w:r>
    </w:p>
    <w:p w14:paraId="00112C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436</w:t>
      </w:r>
    </w:p>
    <w:p w14:paraId="2DE257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436</w:t>
      </w:r>
    </w:p>
    <w:p w14:paraId="5F4C0C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436</w:t>
      </w:r>
    </w:p>
    <w:p w14:paraId="0398DA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436</w:t>
      </w:r>
    </w:p>
    <w:p w14:paraId="1A0FE51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437</w:t>
      </w:r>
    </w:p>
    <w:p w14:paraId="6ED4504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"NS_35"</w:t>
      </w:r>
      <w:r>
        <w:tab/>
        <w:t>437</w:t>
      </w:r>
    </w:p>
    <w:p w14:paraId="6219E6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437</w:t>
      </w:r>
    </w:p>
    <w:p w14:paraId="16A4FEB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438</w:t>
      </w:r>
    </w:p>
    <w:p w14:paraId="52CBF3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439</w:t>
      </w:r>
    </w:p>
    <w:p w14:paraId="755C1E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6.5.2.3.5</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6A0657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439</w:t>
      </w:r>
    </w:p>
    <w:p w14:paraId="10591C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6.5.2.3.7</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45B9867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439</w:t>
      </w:r>
    </w:p>
    <w:p w14:paraId="7968C01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440</w:t>
      </w:r>
    </w:p>
    <w:p w14:paraId="429F62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440</w:t>
      </w:r>
    </w:p>
    <w:p w14:paraId="7788BD7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6.5.2.4.1</w:t>
      </w:r>
      <w:r>
        <w:rPr>
          <w:rFonts w:asciiTheme="minorHAnsi" w:eastAsiaTheme="minorEastAsia" w:hAnsiTheme="minorHAnsi" w:cstheme="minorBidi"/>
          <w:kern w:val="2"/>
          <w:sz w:val="24"/>
          <w:szCs w:val="24"/>
          <w:lang w:eastAsia="en-GB"/>
          <w14:ligatures w14:val="standardContextual"/>
        </w:rPr>
        <w:tab/>
      </w:r>
      <w:r w:rsidRPr="00823A31">
        <w:rPr>
          <w:snapToGrid w:val="0"/>
        </w:rPr>
        <w:t>NR ACLR</w:t>
      </w:r>
      <w:r>
        <w:tab/>
        <w:t>441</w:t>
      </w:r>
    </w:p>
    <w:p w14:paraId="53D9490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6.5.2.4.2</w:t>
      </w:r>
      <w:r>
        <w:rPr>
          <w:rFonts w:asciiTheme="minorHAnsi" w:eastAsiaTheme="minorEastAsia" w:hAnsiTheme="minorHAnsi" w:cstheme="minorBidi"/>
          <w:kern w:val="2"/>
          <w:sz w:val="24"/>
          <w:szCs w:val="24"/>
          <w:lang w:eastAsia="en-GB"/>
          <w14:ligatures w14:val="standardContextual"/>
        </w:rPr>
        <w:tab/>
      </w:r>
      <w:r w:rsidRPr="00823A31">
        <w:rPr>
          <w:snapToGrid w:val="0"/>
        </w:rPr>
        <w:t>UTRA ACLR</w:t>
      </w:r>
      <w:r>
        <w:tab/>
        <w:t>441</w:t>
      </w:r>
    </w:p>
    <w:p w14:paraId="51D2B65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442</w:t>
      </w:r>
    </w:p>
    <w:p w14:paraId="1BAA98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442</w:t>
      </w:r>
    </w:p>
    <w:p w14:paraId="7AB1DE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442</w:t>
      </w:r>
    </w:p>
    <w:p w14:paraId="14C3FA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442</w:t>
      </w:r>
    </w:p>
    <w:p w14:paraId="3D72DC3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451</w:t>
      </w:r>
    </w:p>
    <w:p w14:paraId="7A76E8C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451</w:t>
      </w:r>
    </w:p>
    <w:p w14:paraId="3ECCAF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Yu Mincho"/>
        </w:rPr>
        <w:t>"</w:t>
      </w:r>
      <w:r>
        <w:t>NS_17</w:t>
      </w:r>
      <w:r w:rsidRPr="00823A31">
        <w:rPr>
          <w:rFonts w:eastAsia="Yu Mincho"/>
        </w:rPr>
        <w:t>"</w:t>
      </w:r>
      <w:r>
        <w:tab/>
        <w:t>452</w:t>
      </w:r>
    </w:p>
    <w:p w14:paraId="4D7B44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452</w:t>
      </w:r>
    </w:p>
    <w:p w14:paraId="0CF825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452</w:t>
      </w:r>
    </w:p>
    <w:p w14:paraId="26BEA0D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823A31">
        <w:rPr>
          <w:rFonts w:eastAsia="SimSun"/>
        </w:rPr>
        <w:t>"</w:t>
      </w:r>
      <w:r>
        <w:t>NS_43</w:t>
      </w:r>
      <w:r w:rsidRPr="00823A31">
        <w:rPr>
          <w:rFonts w:eastAsia="SimSun"/>
        </w:rPr>
        <w:t>" and “NS_43U”</w:t>
      </w:r>
      <w:r>
        <w:tab/>
        <w:t>452</w:t>
      </w:r>
    </w:p>
    <w:p w14:paraId="7A2CAD6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NS_37</w:t>
      </w:r>
      <w:r w:rsidRPr="00823A31">
        <w:rPr>
          <w:rFonts w:eastAsia="SimSun"/>
        </w:rPr>
        <w:t>"</w:t>
      </w:r>
      <w:r>
        <w:tab/>
        <w:t>453</w:t>
      </w:r>
    </w:p>
    <w:p w14:paraId="1F04E75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NS_38</w:t>
      </w:r>
      <w:r w:rsidRPr="00823A31">
        <w:rPr>
          <w:rFonts w:eastAsia="SimSun"/>
        </w:rPr>
        <w:t>"</w:t>
      </w:r>
      <w:r>
        <w:tab/>
        <w:t>453</w:t>
      </w:r>
    </w:p>
    <w:p w14:paraId="1A2CB5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NS_39</w:t>
      </w:r>
      <w:r w:rsidRPr="00823A31">
        <w:rPr>
          <w:rFonts w:eastAsia="SimSun"/>
        </w:rPr>
        <w:t>"</w:t>
      </w:r>
      <w:r>
        <w:tab/>
        <w:t>453</w:t>
      </w:r>
    </w:p>
    <w:p w14:paraId="4036EE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6.5.3.3.9</w:t>
      </w:r>
      <w:r>
        <w:rPr>
          <w:rFonts w:asciiTheme="minorHAnsi" w:eastAsiaTheme="minorEastAsia" w:hAnsiTheme="minorHAnsi" w:cstheme="minorBidi"/>
          <w:kern w:val="2"/>
          <w:sz w:val="24"/>
          <w:szCs w:val="24"/>
          <w:lang w:eastAsia="en-GB"/>
          <w14:ligatures w14:val="standardContextual"/>
        </w:rPr>
        <w:tab/>
      </w:r>
      <w:r w:rsidRPr="00823A31">
        <w:rPr>
          <w:snapToGrid w:val="0"/>
        </w:rPr>
        <w:t xml:space="preserve">Requirement for network signalling value </w:t>
      </w:r>
      <w:r w:rsidRPr="00823A31">
        <w:rPr>
          <w:rFonts w:eastAsia="SimSun"/>
        </w:rPr>
        <w:t>"</w:t>
      </w:r>
      <w:r w:rsidRPr="00823A31">
        <w:rPr>
          <w:snapToGrid w:val="0"/>
        </w:rPr>
        <w:t>NS_40"</w:t>
      </w:r>
      <w:r>
        <w:tab/>
        <w:t>453</w:t>
      </w:r>
    </w:p>
    <w:p w14:paraId="1668A16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NS_41</w:t>
      </w:r>
      <w:r w:rsidRPr="00823A31">
        <w:rPr>
          <w:rFonts w:eastAsia="SimSun"/>
        </w:rPr>
        <w:t>"</w:t>
      </w:r>
      <w:r>
        <w:tab/>
        <w:t>454</w:t>
      </w:r>
    </w:p>
    <w:p w14:paraId="4704E4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"NS_42"</w:t>
      </w:r>
      <w:r>
        <w:tab/>
        <w:t>454</w:t>
      </w:r>
    </w:p>
    <w:p w14:paraId="21C88F0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NS_21</w:t>
      </w:r>
      <w:r w:rsidRPr="00823A31">
        <w:rPr>
          <w:rFonts w:cs="v5.0.0"/>
        </w:rPr>
        <w:t>"</w:t>
      </w:r>
      <w:r>
        <w:tab/>
        <w:t>454</w:t>
      </w:r>
    </w:p>
    <w:p w14:paraId="26234A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NS_24</w:t>
      </w:r>
      <w:r w:rsidRPr="00823A31">
        <w:rPr>
          <w:rFonts w:cs="v5.0.0"/>
        </w:rPr>
        <w:t>"</w:t>
      </w:r>
      <w:r>
        <w:tab/>
        <w:t>455</w:t>
      </w:r>
    </w:p>
    <w:p w14:paraId="32E22D6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snapToGrid w:val="0"/>
        </w:rPr>
        <w:t>"</w:t>
      </w:r>
      <w:r>
        <w:t>NS_27"</w:t>
      </w:r>
      <w:r>
        <w:tab/>
        <w:t>455</w:t>
      </w:r>
    </w:p>
    <w:p w14:paraId="29F51FC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"NS_47"</w:t>
      </w:r>
      <w:r>
        <w:tab/>
        <w:t>455</w:t>
      </w:r>
    </w:p>
    <w:p w14:paraId="3BD057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"NS_50"</w:t>
      </w:r>
      <w:r>
        <w:tab/>
        <w:t>456</w:t>
      </w:r>
    </w:p>
    <w:p w14:paraId="42A7838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"NS_12"</w:t>
      </w:r>
      <w:r>
        <w:tab/>
        <w:t>456</w:t>
      </w:r>
    </w:p>
    <w:p w14:paraId="2F6EBA8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6.5.3.3.18</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"NS_13"</w:t>
      </w:r>
      <w:r>
        <w:tab/>
        <w:t>456</w:t>
      </w:r>
    </w:p>
    <w:p w14:paraId="45F67B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6.5.3.3.19</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"NS_14"</w:t>
      </w:r>
      <w:r>
        <w:tab/>
        <w:t>457</w:t>
      </w:r>
    </w:p>
    <w:p w14:paraId="1BF2686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6.5.3.3.20</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"NS_15"</w:t>
      </w:r>
      <w:r>
        <w:tab/>
        <w:t>457</w:t>
      </w:r>
    </w:p>
    <w:p w14:paraId="3D9BC36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457</w:t>
      </w:r>
    </w:p>
    <w:p w14:paraId="1BA4490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values "NS_48" and "NS_51"</w:t>
      </w:r>
      <w:r>
        <w:tab/>
        <w:t>458</w:t>
      </w:r>
    </w:p>
    <w:p w14:paraId="08920F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"NS_49"</w:t>
      </w:r>
      <w:r>
        <w:tab/>
        <w:t>458</w:t>
      </w:r>
    </w:p>
    <w:p w14:paraId="66619F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458</w:t>
      </w:r>
    </w:p>
    <w:p w14:paraId="4A25DB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459</w:t>
      </w:r>
    </w:p>
    <w:p w14:paraId="2956D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459</w:t>
      </w:r>
    </w:p>
    <w:p w14:paraId="0428773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459</w:t>
      </w:r>
    </w:p>
    <w:p w14:paraId="1F7222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460</w:t>
      </w:r>
    </w:p>
    <w:p w14:paraId="78AAA6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460</w:t>
      </w:r>
    </w:p>
    <w:p w14:paraId="45D50FF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460</w:t>
      </w:r>
    </w:p>
    <w:p w14:paraId="19D1C7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461</w:t>
      </w:r>
    </w:p>
    <w:p w14:paraId="1FE32F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461</w:t>
      </w:r>
    </w:p>
    <w:p w14:paraId="699379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461</w:t>
      </w:r>
    </w:p>
    <w:p w14:paraId="59A42BC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461</w:t>
      </w:r>
    </w:p>
    <w:p w14:paraId="0A30F5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461</w:t>
      </w:r>
    </w:p>
    <w:p w14:paraId="1342033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461</w:t>
      </w:r>
    </w:p>
    <w:p w14:paraId="66816C2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461</w:t>
      </w:r>
    </w:p>
    <w:p w14:paraId="0E1F0F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461</w:t>
      </w:r>
    </w:p>
    <w:p w14:paraId="58B3B9D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823A31">
        <w:rPr>
          <w:rFonts w:eastAsia="SimSun"/>
          <w:lang w:val="en-US" w:eastAsia="zh-CN"/>
        </w:rPr>
        <w:t>A</w:t>
      </w:r>
      <w:r>
        <w:tab/>
        <w:t>461</w:t>
      </w:r>
    </w:p>
    <w:p w14:paraId="01EC46E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462</w:t>
      </w:r>
    </w:p>
    <w:p w14:paraId="60695D7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462</w:t>
      </w:r>
    </w:p>
    <w:p w14:paraId="4534867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462</w:t>
      </w:r>
    </w:p>
    <w:p w14:paraId="0B1840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462</w:t>
      </w:r>
    </w:p>
    <w:p w14:paraId="3C6E64B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462</w:t>
      </w:r>
    </w:p>
    <w:p w14:paraId="721A4C2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463</w:t>
      </w:r>
    </w:p>
    <w:p w14:paraId="75E8F45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463</w:t>
      </w:r>
    </w:p>
    <w:p w14:paraId="04F2D5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463</w:t>
      </w:r>
    </w:p>
    <w:p w14:paraId="72F06BA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463</w:t>
      </w:r>
    </w:p>
    <w:p w14:paraId="0C5F1D8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sv-FI"/>
        </w:rPr>
        <w:t>6.5A.2.4.2</w:t>
      </w:r>
      <w:r>
        <w:rPr>
          <w:rFonts w:asciiTheme="minorHAnsi" w:eastAsiaTheme="minorEastAsia" w:hAnsiTheme="minorHAnsi" w:cstheme="minorBidi"/>
          <w:kern w:val="2"/>
          <w:sz w:val="24"/>
          <w:szCs w:val="24"/>
          <w:lang w:eastAsia="en-GB"/>
          <w14:ligatures w14:val="standardContextual"/>
        </w:rPr>
        <w:tab/>
      </w:r>
      <w:r w:rsidRPr="00823A31">
        <w:rPr>
          <w:lang w:val="sv-FI"/>
        </w:rPr>
        <w:t>UTRA ACLR</w:t>
      </w:r>
      <w:r>
        <w:tab/>
        <w:t>465</w:t>
      </w:r>
    </w:p>
    <w:p w14:paraId="37FD2D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465</w:t>
      </w:r>
    </w:p>
    <w:p w14:paraId="06D0C0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465</w:t>
      </w:r>
    </w:p>
    <w:p w14:paraId="11748B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466</w:t>
      </w:r>
    </w:p>
    <w:p w14:paraId="3F14665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466</w:t>
      </w:r>
    </w:p>
    <w:p w14:paraId="0CA666A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470</w:t>
      </w:r>
    </w:p>
    <w:p w14:paraId="66BDE39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471</w:t>
      </w:r>
    </w:p>
    <w:p w14:paraId="1DD13BE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6.5A.3.2.4</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EF2CB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6.5A.3.2.5</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436E3B6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6.5A.3.2.6</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6E92C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478</w:t>
      </w:r>
    </w:p>
    <w:p w14:paraId="6A6BFE3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478</w:t>
      </w:r>
    </w:p>
    <w:p w14:paraId="4C0396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479</w:t>
      </w:r>
    </w:p>
    <w:p w14:paraId="40A66B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479</w:t>
      </w:r>
    </w:p>
    <w:p w14:paraId="4B76540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479</w:t>
      </w:r>
    </w:p>
    <w:p w14:paraId="158284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479</w:t>
      </w:r>
    </w:p>
    <w:p w14:paraId="4B2336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480</w:t>
      </w:r>
    </w:p>
    <w:p w14:paraId="20E0C9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480</w:t>
      </w:r>
    </w:p>
    <w:p w14:paraId="6AA536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480</w:t>
      </w:r>
    </w:p>
    <w:p w14:paraId="5F2032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480</w:t>
      </w:r>
    </w:p>
    <w:p w14:paraId="713DA0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480</w:t>
      </w:r>
    </w:p>
    <w:p w14:paraId="643301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481</w:t>
      </w:r>
    </w:p>
    <w:p w14:paraId="13D5E3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481</w:t>
      </w:r>
    </w:p>
    <w:p w14:paraId="0F8F63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481</w:t>
      </w:r>
    </w:p>
    <w:p w14:paraId="0ADF0C3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481</w:t>
      </w:r>
    </w:p>
    <w:p w14:paraId="29E4EA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481</w:t>
      </w:r>
    </w:p>
    <w:p w14:paraId="4E0823F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481</w:t>
      </w:r>
    </w:p>
    <w:p w14:paraId="2959237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481</w:t>
      </w:r>
    </w:p>
    <w:p w14:paraId="5BB220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481</w:t>
      </w:r>
    </w:p>
    <w:p w14:paraId="5B85CB0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481</w:t>
      </w:r>
    </w:p>
    <w:p w14:paraId="36C9A52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482</w:t>
      </w:r>
    </w:p>
    <w:p w14:paraId="70D0AC9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482</w:t>
      </w:r>
    </w:p>
    <w:p w14:paraId="10791E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"NS_33"</w:t>
      </w:r>
      <w:r>
        <w:tab/>
        <w:t>482</w:t>
      </w:r>
    </w:p>
    <w:p w14:paraId="119D912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"NS_52"</w:t>
      </w:r>
      <w:r>
        <w:tab/>
        <w:t>482</w:t>
      </w:r>
    </w:p>
    <w:p w14:paraId="64D56F9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"NS_06"</w:t>
      </w:r>
      <w:r>
        <w:tab/>
        <w:t>483</w:t>
      </w:r>
    </w:p>
    <w:p w14:paraId="6B279E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483</w:t>
      </w:r>
    </w:p>
    <w:p w14:paraId="69FC0EC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483</w:t>
      </w:r>
    </w:p>
    <w:p w14:paraId="05CFAEF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483</w:t>
      </w:r>
    </w:p>
    <w:p w14:paraId="0B7785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483</w:t>
      </w:r>
    </w:p>
    <w:p w14:paraId="033B2F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6.5E.3.1</w:t>
      </w:r>
      <w:r>
        <w:rPr>
          <w:rFonts w:asciiTheme="minorHAnsi" w:eastAsiaTheme="minorEastAsia" w:hAnsiTheme="minorHAnsi" w:cstheme="minorBidi"/>
          <w:kern w:val="2"/>
          <w:sz w:val="24"/>
          <w:szCs w:val="24"/>
          <w:lang w:eastAsia="en-GB"/>
          <w14:ligatures w14:val="standardContextual"/>
        </w:rPr>
        <w:tab/>
      </w:r>
      <w:r>
        <w:t>General spurious emissions</w:t>
      </w:r>
      <w:r>
        <w:tab/>
        <w:t>483</w:t>
      </w:r>
    </w:p>
    <w:p w14:paraId="109C62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484</w:t>
      </w:r>
    </w:p>
    <w:p w14:paraId="5A761BF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484</w:t>
      </w:r>
    </w:p>
    <w:p w14:paraId="001CD57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485</w:t>
      </w:r>
    </w:p>
    <w:p w14:paraId="6D34EE5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485</w:t>
      </w:r>
    </w:p>
    <w:p w14:paraId="22A7A8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485</w:t>
      </w:r>
    </w:p>
    <w:p w14:paraId="14F0FC4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486</w:t>
      </w:r>
    </w:p>
    <w:p w14:paraId="7C0AE2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lang w:val="sv-FI"/>
        </w:rPr>
        <w:t>6.5E.4</w:t>
      </w:r>
      <w:r>
        <w:rPr>
          <w:rFonts w:asciiTheme="minorHAnsi" w:eastAsiaTheme="minorEastAsia" w:hAnsiTheme="minorHAnsi" w:cstheme="minorBidi"/>
          <w:kern w:val="2"/>
          <w:sz w:val="24"/>
          <w:szCs w:val="24"/>
          <w:lang w:eastAsia="en-GB"/>
          <w14:ligatures w14:val="standardContextual"/>
        </w:rPr>
        <w:tab/>
      </w:r>
      <w:r w:rsidRPr="00823A31">
        <w:rPr>
          <w:lang w:val="sv-FI"/>
        </w:rPr>
        <w:t>Transmit intermodulation</w:t>
      </w:r>
      <w:r>
        <w:tab/>
        <w:t>486</w:t>
      </w:r>
    </w:p>
    <w:p w14:paraId="48AF40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lang w:val="sv-FI"/>
        </w:rPr>
        <w:t>6.5E.4.1</w:t>
      </w:r>
      <w:r>
        <w:rPr>
          <w:rFonts w:asciiTheme="minorHAnsi" w:eastAsiaTheme="minorEastAsia" w:hAnsiTheme="minorHAnsi" w:cstheme="minorBidi"/>
          <w:kern w:val="2"/>
          <w:sz w:val="24"/>
          <w:szCs w:val="24"/>
          <w:lang w:eastAsia="en-GB"/>
          <w14:ligatures w14:val="standardContextual"/>
        </w:rPr>
        <w:tab/>
      </w:r>
      <w:r w:rsidRPr="00823A31">
        <w:rPr>
          <w:lang w:val="sv-FI"/>
        </w:rPr>
        <w:t>General</w:t>
      </w:r>
      <w:r>
        <w:tab/>
        <w:t>486</w:t>
      </w:r>
    </w:p>
    <w:p w14:paraId="0645DDA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486</w:t>
      </w:r>
    </w:p>
    <w:p w14:paraId="4155E2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486</w:t>
      </w:r>
    </w:p>
    <w:p w14:paraId="16EAD2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486</w:t>
      </w:r>
    </w:p>
    <w:p w14:paraId="498A09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486</w:t>
      </w:r>
    </w:p>
    <w:p w14:paraId="4F9D609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486</w:t>
      </w:r>
    </w:p>
    <w:p w14:paraId="638EFF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487</w:t>
      </w:r>
    </w:p>
    <w:p w14:paraId="7FE72D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487</w:t>
      </w:r>
    </w:p>
    <w:p w14:paraId="62DBF3E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487</w:t>
      </w:r>
    </w:p>
    <w:p w14:paraId="2B292A0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487</w:t>
      </w:r>
    </w:p>
    <w:p w14:paraId="653F30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6.5F.2.4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488</w:t>
      </w:r>
    </w:p>
    <w:p w14:paraId="4445E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6.5F.2.4.0</w:t>
      </w:r>
      <w:r>
        <w:rPr>
          <w:rFonts w:asciiTheme="minorHAnsi" w:eastAsiaTheme="minorEastAsia" w:hAnsiTheme="minorHAnsi" w:cstheme="minorBidi"/>
          <w:kern w:val="2"/>
          <w:sz w:val="24"/>
          <w:szCs w:val="24"/>
          <w:lang w:eastAsia="en-GB"/>
          <w14:ligatures w14:val="standardContextual"/>
        </w:rPr>
        <w:tab/>
      </w:r>
      <w:r w:rsidRPr="00823A31">
        <w:rPr>
          <w:snapToGrid w:val="0"/>
        </w:rPr>
        <w:t>General</w:t>
      </w:r>
      <w:r>
        <w:tab/>
        <w:t>488</w:t>
      </w:r>
    </w:p>
    <w:p w14:paraId="47C727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6.5F.2.4.1</w:t>
      </w:r>
      <w:r>
        <w:rPr>
          <w:rFonts w:asciiTheme="minorHAnsi" w:eastAsiaTheme="minorEastAsia" w:hAnsiTheme="minorHAnsi" w:cstheme="minorBidi"/>
          <w:kern w:val="2"/>
          <w:sz w:val="24"/>
          <w:szCs w:val="24"/>
          <w:lang w:eastAsia="en-GB"/>
          <w14:ligatures w14:val="standardContextual"/>
        </w:rPr>
        <w:tab/>
      </w:r>
      <w:r w:rsidRPr="00823A31">
        <w:rPr>
          <w:snapToGrid w:val="0"/>
        </w:rPr>
        <w:t>Shared spectrum channel access ACLR</w:t>
      </w:r>
      <w:r>
        <w:tab/>
        <w:t>488</w:t>
      </w:r>
    </w:p>
    <w:p w14:paraId="3E4CD1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488</w:t>
      </w:r>
    </w:p>
    <w:p w14:paraId="240D48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823A31">
        <w:rPr>
          <w:rFonts w:eastAsia="SimSun"/>
          <w:lang w:val="en-US" w:eastAsia="zh-CN"/>
        </w:rPr>
        <w:t xml:space="preserve"> for CA</w:t>
      </w:r>
      <w:r>
        <w:tab/>
        <w:t>488</w:t>
      </w:r>
    </w:p>
    <w:p w14:paraId="2CA826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488</w:t>
      </w:r>
    </w:p>
    <w:p w14:paraId="49D4FB3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488</w:t>
      </w:r>
    </w:p>
    <w:p w14:paraId="0AB5DAE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489</w:t>
      </w:r>
    </w:p>
    <w:p w14:paraId="7D9C7230"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489</w:t>
      </w:r>
    </w:p>
    <w:p w14:paraId="75D58F33"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489</w:t>
      </w:r>
    </w:p>
    <w:p w14:paraId="1CE389C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CA</w:t>
      </w:r>
      <w:r>
        <w:tab/>
        <w:t>489</w:t>
      </w:r>
    </w:p>
    <w:p w14:paraId="602A0AB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inter-band CA</w:t>
      </w:r>
      <w:r>
        <w:tab/>
        <w:t>489</w:t>
      </w:r>
    </w:p>
    <w:p w14:paraId="47EAADE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rPr>
        <w:t>A</w:t>
      </w:r>
      <w:r>
        <w:t>.</w:t>
      </w:r>
      <w:r w:rsidRPr="00823A31">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490</w:t>
      </w:r>
    </w:p>
    <w:p w14:paraId="111E6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490</w:t>
      </w:r>
    </w:p>
    <w:p w14:paraId="577F40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490</w:t>
      </w:r>
    </w:p>
    <w:p w14:paraId="47EAFBE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490</w:t>
      </w:r>
    </w:p>
    <w:p w14:paraId="1CCE6F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490</w:t>
      </w:r>
    </w:p>
    <w:p w14:paraId="369F713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491</w:t>
      </w:r>
    </w:p>
    <w:p w14:paraId="1DC6AF8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491</w:t>
      </w:r>
    </w:p>
    <w:p w14:paraId="6A49C85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491</w:t>
      </w:r>
    </w:p>
    <w:p w14:paraId="2B9828D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491</w:t>
      </w:r>
    </w:p>
    <w:p w14:paraId="0764B6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493</w:t>
      </w:r>
    </w:p>
    <w:p w14:paraId="3DB53FA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494</w:t>
      </w:r>
    </w:p>
    <w:p w14:paraId="6D583E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"NS_53" or "NS_54" or "NS_60"</w:t>
      </w:r>
      <w:r>
        <w:tab/>
        <w:t>495</w:t>
      </w:r>
    </w:p>
    <w:p w14:paraId="6D6F8F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"NS_58"</w:t>
      </w:r>
      <w:r>
        <w:tab/>
        <w:t>495</w:t>
      </w:r>
    </w:p>
    <w:p w14:paraId="6BCEDF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"NS_61"</w:t>
      </w:r>
      <w:r>
        <w:tab/>
        <w:t>495</w:t>
      </w:r>
    </w:p>
    <w:p w14:paraId="7A734A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495</w:t>
      </w:r>
    </w:p>
    <w:p w14:paraId="340FDB2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496</w:t>
      </w:r>
    </w:p>
    <w:p w14:paraId="5F56E63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496</w:t>
      </w:r>
    </w:p>
    <w:p w14:paraId="23C9D8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496</w:t>
      </w:r>
    </w:p>
    <w:p w14:paraId="1175BD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496</w:t>
      </w:r>
    </w:p>
    <w:p w14:paraId="6D055AE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496</w:t>
      </w:r>
    </w:p>
    <w:p w14:paraId="017C8C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496</w:t>
      </w:r>
    </w:p>
    <w:p w14:paraId="2217D9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496</w:t>
      </w:r>
    </w:p>
    <w:p w14:paraId="07F9261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496</w:t>
      </w:r>
    </w:p>
    <w:p w14:paraId="7C37E7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496</w:t>
      </w:r>
    </w:p>
    <w:p w14:paraId="07ABF0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497</w:t>
      </w:r>
    </w:p>
    <w:p w14:paraId="6A2588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497</w:t>
      </w:r>
    </w:p>
    <w:p w14:paraId="3CE2412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497</w:t>
      </w:r>
    </w:p>
    <w:p w14:paraId="4EEB5A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497</w:t>
      </w:r>
    </w:p>
    <w:p w14:paraId="35F603F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498</w:t>
      </w:r>
    </w:p>
    <w:p w14:paraId="3A02E95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498</w:t>
      </w:r>
    </w:p>
    <w:p w14:paraId="1CBE2A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498</w:t>
      </w:r>
    </w:p>
    <w:p w14:paraId="466251E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7.1F</w:t>
      </w:r>
      <w:r>
        <w:rPr>
          <w:rFonts w:asciiTheme="minorHAnsi" w:eastAsiaTheme="minorEastAsia" w:hAnsiTheme="minorHAnsi" w:cstheme="minorBidi"/>
          <w:kern w:val="2"/>
          <w:sz w:val="24"/>
          <w:szCs w:val="24"/>
          <w:lang w:eastAsia="en-GB"/>
          <w14:ligatures w14:val="standardContextual"/>
        </w:rPr>
        <w:tab/>
      </w:r>
      <w:r>
        <w:t>General</w:t>
      </w:r>
      <w:r>
        <w:tab/>
        <w:t>499</w:t>
      </w:r>
    </w:p>
    <w:p w14:paraId="44ED14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499</w:t>
      </w:r>
    </w:p>
    <w:p w14:paraId="562686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499</w:t>
      </w:r>
    </w:p>
    <w:p w14:paraId="1F04643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499</w:t>
      </w:r>
    </w:p>
    <w:p w14:paraId="0684F3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499</w:t>
      </w:r>
    </w:p>
    <w:p w14:paraId="3577F8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499</w:t>
      </w:r>
    </w:p>
    <w:p w14:paraId="56951E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ab/>
        <w:t>510</w:t>
      </w:r>
    </w:p>
    <w:p w14:paraId="31C2A0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510</w:t>
      </w:r>
    </w:p>
    <w:p w14:paraId="129A09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510</w:t>
      </w:r>
    </w:p>
    <w:p w14:paraId="3A76BC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511</w:t>
      </w:r>
    </w:p>
    <w:p w14:paraId="783837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511</w:t>
      </w:r>
    </w:p>
    <w:p w14:paraId="1FB1A74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511</w:t>
      </w:r>
    </w:p>
    <w:p w14:paraId="7D6B58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512</w:t>
      </w:r>
    </w:p>
    <w:p w14:paraId="1A324DC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512</w:t>
      </w:r>
    </w:p>
    <w:p w14:paraId="16DDC8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CA</w:t>
      </w:r>
      <w:r>
        <w:tab/>
        <w:t>513</w:t>
      </w:r>
    </w:p>
    <w:p w14:paraId="5557D8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513</w:t>
      </w:r>
    </w:p>
    <w:p w14:paraId="2610E8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Inter-band CA</w:t>
      </w:r>
      <w:r>
        <w:tab/>
        <w:t>513</w:t>
      </w:r>
    </w:p>
    <w:p w14:paraId="71C36F8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two bands</w:t>
      </w:r>
      <w:r>
        <w:tab/>
        <w:t>514</w:t>
      </w:r>
    </w:p>
    <w:p w14:paraId="7199B1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7.3A.3.2.2</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518</w:t>
      </w:r>
    </w:p>
    <w:p w14:paraId="3041555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three</w:t>
      </w:r>
      <w:r w:rsidRPr="00823A31">
        <w:rPr>
          <w:snapToGrid w:val="0"/>
        </w:rPr>
        <w:t xml:space="preserve"> bands</w:t>
      </w:r>
      <w:r>
        <w:tab/>
        <w:t>518</w:t>
      </w:r>
    </w:p>
    <w:p w14:paraId="5574E12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four</w:t>
      </w:r>
      <w:r w:rsidRPr="00823A31">
        <w:rPr>
          <w:snapToGrid w:val="0"/>
        </w:rPr>
        <w:t xml:space="preserve"> bands</w:t>
      </w:r>
      <w:r>
        <w:tab/>
        <w:t>525</w:t>
      </w:r>
    </w:p>
    <w:p w14:paraId="7FEF2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five</w:t>
      </w:r>
      <w:r w:rsidRPr="00823A31">
        <w:rPr>
          <w:snapToGrid w:val="0"/>
        </w:rPr>
        <w:t xml:space="preserve"> bands</w:t>
      </w:r>
      <w:r>
        <w:tab/>
        <w:t>531</w:t>
      </w:r>
    </w:p>
    <w:p w14:paraId="1603C4E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Intra-band CA</w:t>
      </w:r>
      <w:r>
        <w:tab/>
        <w:t>531</w:t>
      </w:r>
    </w:p>
    <w:p w14:paraId="29A5A46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531</w:t>
      </w:r>
    </w:p>
    <w:p w14:paraId="52A14F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541</w:t>
      </w:r>
    </w:p>
    <w:p w14:paraId="118018E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570</w:t>
      </w:r>
    </w:p>
    <w:p w14:paraId="7A4872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575</w:t>
      </w:r>
    </w:p>
    <w:p w14:paraId="485E23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575</w:t>
      </w:r>
    </w:p>
    <w:p w14:paraId="5E94D2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575</w:t>
      </w:r>
    </w:p>
    <w:p w14:paraId="0E69BE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575</w:t>
      </w:r>
    </w:p>
    <w:p w14:paraId="09CE59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SUL</w:t>
      </w:r>
      <w:r>
        <w:tab/>
        <w:t>579</w:t>
      </w:r>
    </w:p>
    <w:p w14:paraId="4C55D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579</w:t>
      </w:r>
    </w:p>
    <w:p w14:paraId="1350F3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579</w:t>
      </w:r>
    </w:p>
    <w:p w14:paraId="238E13B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two bands</w:t>
      </w:r>
      <w:r>
        <w:tab/>
        <w:t>579</w:t>
      </w:r>
    </w:p>
    <w:p w14:paraId="1C970B7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7.3C.3.2.2</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three bands</w:t>
      </w:r>
      <w:r>
        <w:tab/>
        <w:t>580</w:t>
      </w:r>
    </w:p>
    <w:p w14:paraId="699F2EE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four bands</w:t>
      </w:r>
      <w:r>
        <w:tab/>
        <w:t>580</w:t>
      </w:r>
    </w:p>
    <w:p w14:paraId="1AD7B5A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580</w:t>
      </w:r>
    </w:p>
    <w:p w14:paraId="606192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580</w:t>
      </w:r>
    </w:p>
    <w:p w14:paraId="1A4009D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580</w:t>
      </w:r>
    </w:p>
    <w:p w14:paraId="25C7003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581</w:t>
      </w:r>
    </w:p>
    <w:p w14:paraId="5E5FCF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581</w:t>
      </w:r>
    </w:p>
    <w:p w14:paraId="1CA5E1E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583</w:t>
      </w:r>
    </w:p>
    <w:p w14:paraId="22D7B8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583</w:t>
      </w:r>
    </w:p>
    <w:p w14:paraId="48C91E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584</w:t>
      </w:r>
    </w:p>
    <w:p w14:paraId="66B090B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585</w:t>
      </w:r>
    </w:p>
    <w:p w14:paraId="1EABC2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585</w:t>
      </w:r>
    </w:p>
    <w:p w14:paraId="3E5CE6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823A31">
        <w:rPr>
          <w:rFonts w:eastAsia="MS Mincho"/>
        </w:rPr>
        <w:t>hared</w:t>
      </w:r>
      <w:r>
        <w:t xml:space="preserve"> spectrum channel access CA</w:t>
      </w:r>
      <w:r>
        <w:tab/>
        <w:t>585</w:t>
      </w:r>
    </w:p>
    <w:p w14:paraId="0D056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585</w:t>
      </w:r>
    </w:p>
    <w:p w14:paraId="2409CE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585</w:t>
      </w:r>
    </w:p>
    <w:p w14:paraId="274F12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585</w:t>
      </w:r>
    </w:p>
    <w:p w14:paraId="1F978A0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585</w:t>
      </w:r>
    </w:p>
    <w:p w14:paraId="1397623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585</w:t>
      </w:r>
    </w:p>
    <w:p w14:paraId="319FEE3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585</w:t>
      </w:r>
    </w:p>
    <w:p w14:paraId="5F826E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585</w:t>
      </w:r>
    </w:p>
    <w:p w14:paraId="29DE98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585</w:t>
      </w:r>
    </w:p>
    <w:p w14:paraId="5B9248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585</w:t>
      </w:r>
    </w:p>
    <w:p w14:paraId="15E60C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585</w:t>
      </w:r>
    </w:p>
    <w:p w14:paraId="357C73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585</w:t>
      </w:r>
    </w:p>
    <w:p w14:paraId="025502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592</w:t>
      </w:r>
    </w:p>
    <w:p w14:paraId="124401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592</w:t>
      </w:r>
    </w:p>
    <w:p w14:paraId="56004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592</w:t>
      </w:r>
    </w:p>
    <w:p w14:paraId="6438B6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593</w:t>
      </w:r>
    </w:p>
    <w:p w14:paraId="6EBA43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593</w:t>
      </w:r>
    </w:p>
    <w:p w14:paraId="7AB17ED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593</w:t>
      </w:r>
    </w:p>
    <w:p w14:paraId="065C645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593</w:t>
      </w:r>
    </w:p>
    <w:p w14:paraId="2182FE4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593</w:t>
      </w:r>
    </w:p>
    <w:p w14:paraId="3962CA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593</w:t>
      </w:r>
    </w:p>
    <w:p w14:paraId="1E0D09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594</w:t>
      </w:r>
    </w:p>
    <w:p w14:paraId="7526DAF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594</w:t>
      </w:r>
    </w:p>
    <w:p w14:paraId="6EAB36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596</w:t>
      </w:r>
    </w:p>
    <w:p w14:paraId="3946A35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596</w:t>
      </w:r>
    </w:p>
    <w:p w14:paraId="65F40C4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598</w:t>
      </w:r>
    </w:p>
    <w:p w14:paraId="5E86EB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599</w:t>
      </w:r>
    </w:p>
    <w:p w14:paraId="7902E8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599</w:t>
      </w:r>
    </w:p>
    <w:p w14:paraId="7FA414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599</w:t>
      </w:r>
    </w:p>
    <w:p w14:paraId="54B9175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599</w:t>
      </w:r>
    </w:p>
    <w:p w14:paraId="5BC077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599</w:t>
      </w:r>
    </w:p>
    <w:p w14:paraId="01BE441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601</w:t>
      </w:r>
    </w:p>
    <w:p w14:paraId="7B45C8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601</w:t>
      </w:r>
    </w:p>
    <w:p w14:paraId="3F23AA1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601</w:t>
      </w:r>
    </w:p>
    <w:p w14:paraId="564128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602</w:t>
      </w:r>
    </w:p>
    <w:p w14:paraId="1CB2B8D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602</w:t>
      </w:r>
    </w:p>
    <w:p w14:paraId="0F698E1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603</w:t>
      </w:r>
    </w:p>
    <w:p w14:paraId="5F7C99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603</w:t>
      </w:r>
    </w:p>
    <w:p w14:paraId="4A0BC7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603</w:t>
      </w:r>
    </w:p>
    <w:p w14:paraId="4101C4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603</w:t>
      </w:r>
    </w:p>
    <w:p w14:paraId="7BE540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605</w:t>
      </w:r>
    </w:p>
    <w:p w14:paraId="24F6D6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609</w:t>
      </w:r>
    </w:p>
    <w:p w14:paraId="2C9943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609</w:t>
      </w:r>
    </w:p>
    <w:p w14:paraId="0EBFE88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609</w:t>
      </w:r>
    </w:p>
    <w:p w14:paraId="73489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609</w:t>
      </w:r>
    </w:p>
    <w:p w14:paraId="420200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609</w:t>
      </w:r>
    </w:p>
    <w:p w14:paraId="61ECB3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611</w:t>
      </w:r>
    </w:p>
    <w:p w14:paraId="50B18A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611</w:t>
      </w:r>
    </w:p>
    <w:p w14:paraId="4615A6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612</w:t>
      </w:r>
    </w:p>
    <w:p w14:paraId="4797628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612</w:t>
      </w:r>
    </w:p>
    <w:p w14:paraId="15ACA6B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613</w:t>
      </w:r>
    </w:p>
    <w:p w14:paraId="1B85B9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613</w:t>
      </w:r>
    </w:p>
    <w:p w14:paraId="743C04A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615</w:t>
      </w:r>
    </w:p>
    <w:p w14:paraId="3D8A94C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615</w:t>
      </w:r>
    </w:p>
    <w:p w14:paraId="0879FB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615</w:t>
      </w:r>
    </w:p>
    <w:p w14:paraId="4ABF62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615</w:t>
      </w:r>
    </w:p>
    <w:p w14:paraId="2B3BBB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616</w:t>
      </w:r>
    </w:p>
    <w:p w14:paraId="2D8BC19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616</w:t>
      </w:r>
    </w:p>
    <w:p w14:paraId="658DDBC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616</w:t>
      </w:r>
    </w:p>
    <w:p w14:paraId="0E351D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616</w:t>
      </w:r>
    </w:p>
    <w:p w14:paraId="26C0AB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616</w:t>
      </w:r>
    </w:p>
    <w:p w14:paraId="488D85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617</w:t>
      </w:r>
    </w:p>
    <w:p w14:paraId="7848D39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617</w:t>
      </w:r>
    </w:p>
    <w:p w14:paraId="1CE9A37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617</w:t>
      </w:r>
    </w:p>
    <w:p w14:paraId="4A2FF5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617</w:t>
      </w:r>
    </w:p>
    <w:p w14:paraId="2CE631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617</w:t>
      </w:r>
    </w:p>
    <w:p w14:paraId="1609E23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617</w:t>
      </w:r>
    </w:p>
    <w:p w14:paraId="14377E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618</w:t>
      </w:r>
    </w:p>
    <w:p w14:paraId="30032C2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618</w:t>
      </w:r>
    </w:p>
    <w:p w14:paraId="04C2B4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618</w:t>
      </w:r>
    </w:p>
    <w:p w14:paraId="3C872F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619</w:t>
      </w:r>
    </w:p>
    <w:p w14:paraId="2944F5E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619</w:t>
      </w:r>
    </w:p>
    <w:p w14:paraId="5599671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619</w:t>
      </w:r>
    </w:p>
    <w:p w14:paraId="7915D47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619</w:t>
      </w:r>
    </w:p>
    <w:p w14:paraId="5583FE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619</w:t>
      </w:r>
    </w:p>
    <w:p w14:paraId="43C702F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620</w:t>
      </w:r>
    </w:p>
    <w:p w14:paraId="44C973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620</w:t>
      </w:r>
    </w:p>
    <w:p w14:paraId="7F5C2C2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620</w:t>
      </w:r>
    </w:p>
    <w:p w14:paraId="0E178F5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7.6F.3</w:t>
      </w:r>
      <w:r>
        <w:rPr>
          <w:rFonts w:asciiTheme="minorHAnsi" w:eastAsiaTheme="minorEastAsia" w:hAnsiTheme="minorHAnsi" w:cstheme="minorBidi"/>
          <w:kern w:val="2"/>
          <w:sz w:val="24"/>
          <w:szCs w:val="24"/>
          <w:lang w:eastAsia="en-GB"/>
          <w14:ligatures w14:val="standardContextual"/>
        </w:rPr>
        <w:tab/>
      </w:r>
      <w:r>
        <w:t>Out-of-band blocking</w:t>
      </w:r>
      <w:r>
        <w:tab/>
        <w:t>621</w:t>
      </w:r>
    </w:p>
    <w:p w14:paraId="38E1EF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621</w:t>
      </w:r>
    </w:p>
    <w:p w14:paraId="4EB4336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622</w:t>
      </w:r>
    </w:p>
    <w:p w14:paraId="7225172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622</w:t>
      </w:r>
    </w:p>
    <w:p w14:paraId="13F58B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622</w:t>
      </w:r>
    </w:p>
    <w:p w14:paraId="4DEE17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623</w:t>
      </w:r>
    </w:p>
    <w:p w14:paraId="41FF3CB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624</w:t>
      </w:r>
    </w:p>
    <w:p w14:paraId="77C8BD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624</w:t>
      </w:r>
    </w:p>
    <w:p w14:paraId="6B20779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624</w:t>
      </w:r>
    </w:p>
    <w:p w14:paraId="579910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624</w:t>
      </w:r>
    </w:p>
    <w:p w14:paraId="2626A22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625</w:t>
      </w:r>
    </w:p>
    <w:p w14:paraId="33277A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625</w:t>
      </w:r>
    </w:p>
    <w:p w14:paraId="0C9538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625</w:t>
      </w:r>
    </w:p>
    <w:p w14:paraId="53A693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625</w:t>
      </w:r>
    </w:p>
    <w:p w14:paraId="3885886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625</w:t>
      </w:r>
    </w:p>
    <w:p w14:paraId="75CE65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625</w:t>
      </w:r>
    </w:p>
    <w:p w14:paraId="0A1325A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625</w:t>
      </w:r>
    </w:p>
    <w:p w14:paraId="1B98708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626</w:t>
      </w:r>
    </w:p>
    <w:p w14:paraId="4221C4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626</w:t>
      </w:r>
    </w:p>
    <w:p w14:paraId="2476C4A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626</w:t>
      </w:r>
    </w:p>
    <w:p w14:paraId="7B6417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627</w:t>
      </w:r>
    </w:p>
    <w:p w14:paraId="49D6729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627</w:t>
      </w:r>
    </w:p>
    <w:p w14:paraId="42F715B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627</w:t>
      </w:r>
    </w:p>
    <w:p w14:paraId="1C083DC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629</w:t>
      </w:r>
    </w:p>
    <w:p w14:paraId="03360B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629</w:t>
      </w:r>
    </w:p>
    <w:p w14:paraId="4B55A7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629</w:t>
      </w:r>
    </w:p>
    <w:p w14:paraId="300ED5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629</w:t>
      </w:r>
    </w:p>
    <w:p w14:paraId="441B69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630</w:t>
      </w:r>
    </w:p>
    <w:p w14:paraId="6AAF5AF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630</w:t>
      </w:r>
    </w:p>
    <w:p w14:paraId="64409E2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630</w:t>
      </w:r>
    </w:p>
    <w:p w14:paraId="1E00066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631</w:t>
      </w:r>
    </w:p>
    <w:p w14:paraId="020254C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631</w:t>
      </w:r>
    </w:p>
    <w:p w14:paraId="2E7BAC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631</w:t>
      </w:r>
    </w:p>
    <w:p w14:paraId="5987A3F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631</w:t>
      </w:r>
    </w:p>
    <w:p w14:paraId="43AB19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631</w:t>
      </w:r>
    </w:p>
    <w:p w14:paraId="1602B42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632</w:t>
      </w:r>
    </w:p>
    <w:p w14:paraId="00C5989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632</w:t>
      </w:r>
    </w:p>
    <w:p w14:paraId="377B34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632</w:t>
      </w:r>
    </w:p>
    <w:p w14:paraId="0CA8E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632</w:t>
      </w:r>
    </w:p>
    <w:p w14:paraId="45DED1A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633</w:t>
      </w:r>
    </w:p>
    <w:p w14:paraId="101E90D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633</w:t>
      </w:r>
    </w:p>
    <w:p w14:paraId="7FA794B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633</w:t>
      </w:r>
    </w:p>
    <w:p w14:paraId="5B023A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633</w:t>
      </w:r>
    </w:p>
    <w:p w14:paraId="7F9A8F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633</w:t>
      </w:r>
    </w:p>
    <w:p w14:paraId="67899EC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634</w:t>
      </w:r>
    </w:p>
    <w:p w14:paraId="259E0799"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632</w:t>
      </w:r>
    </w:p>
    <w:p w14:paraId="3A964C5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632</w:t>
      </w:r>
    </w:p>
    <w:p w14:paraId="32FBF56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632</w:t>
      </w:r>
    </w:p>
    <w:p w14:paraId="07017E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632</w:t>
      </w:r>
    </w:p>
    <w:p w14:paraId="5F5FD74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634</w:t>
      </w:r>
    </w:p>
    <w:p w14:paraId="7AD2E7F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634</w:t>
      </w:r>
    </w:p>
    <w:p w14:paraId="081A67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635</w:t>
      </w:r>
    </w:p>
    <w:p w14:paraId="780408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635</w:t>
      </w:r>
    </w:p>
    <w:p w14:paraId="4DC16D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637</w:t>
      </w:r>
    </w:p>
    <w:p w14:paraId="108D6E9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639</w:t>
      </w:r>
    </w:p>
    <w:p w14:paraId="1CD9511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641</w:t>
      </w:r>
    </w:p>
    <w:p w14:paraId="58094B0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643</w:t>
      </w:r>
    </w:p>
    <w:p w14:paraId="778F492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645</w:t>
      </w:r>
    </w:p>
    <w:p w14:paraId="4EF6CE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647</w:t>
      </w:r>
    </w:p>
    <w:p w14:paraId="6D57943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649</w:t>
      </w:r>
    </w:p>
    <w:p w14:paraId="53DEA27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lastRenderedPageBreak/>
        <w:t>A.2.3.1</w:t>
      </w:r>
      <w:r>
        <w:rPr>
          <w:rFonts w:asciiTheme="minorHAnsi" w:eastAsiaTheme="minorEastAsia" w:hAnsiTheme="minorHAnsi" w:cstheme="minorBidi"/>
          <w:kern w:val="2"/>
          <w:sz w:val="24"/>
          <w:szCs w:val="24"/>
          <w:lang w:eastAsia="en-GB"/>
          <w14:ligatures w14:val="standardContextual"/>
        </w:rPr>
        <w:tab/>
      </w:r>
      <w:r w:rsidRPr="00823A31">
        <w:rPr>
          <w:snapToGrid w:val="0"/>
        </w:rPr>
        <w:t>DFT-s-OFDM Pi/2-BPSK</w:t>
      </w:r>
      <w:r>
        <w:tab/>
        <w:t>649</w:t>
      </w:r>
    </w:p>
    <w:p w14:paraId="1F0B22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649</w:t>
      </w:r>
    </w:p>
    <w:p w14:paraId="092E7A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649</w:t>
      </w:r>
    </w:p>
    <w:p w14:paraId="5723F40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649</w:t>
      </w:r>
    </w:p>
    <w:p w14:paraId="19552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650</w:t>
      </w:r>
    </w:p>
    <w:p w14:paraId="722336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650</w:t>
      </w:r>
    </w:p>
    <w:p w14:paraId="4BE07F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650</w:t>
      </w:r>
    </w:p>
    <w:p w14:paraId="7E76373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650</w:t>
      </w:r>
    </w:p>
    <w:p w14:paraId="1831F7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A.2.3.9</w:t>
      </w:r>
      <w:r>
        <w:rPr>
          <w:rFonts w:asciiTheme="minorHAnsi" w:eastAsiaTheme="minorEastAsia" w:hAnsiTheme="minorHAnsi" w:cstheme="minorBidi"/>
          <w:kern w:val="2"/>
          <w:sz w:val="24"/>
          <w:szCs w:val="24"/>
          <w:lang w:eastAsia="en-GB"/>
          <w14:ligatures w14:val="standardContextual"/>
        </w:rPr>
        <w:tab/>
      </w:r>
      <w:r w:rsidRPr="00823A31">
        <w:rPr>
          <w:snapToGrid w:val="0"/>
        </w:rPr>
        <w:t>CP-OFDM 256QAM</w:t>
      </w:r>
      <w:r>
        <w:tab/>
        <w:t>651</w:t>
      </w:r>
    </w:p>
    <w:p w14:paraId="4FE26A0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652</w:t>
      </w:r>
    </w:p>
    <w:p w14:paraId="3C0B765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652</w:t>
      </w:r>
    </w:p>
    <w:p w14:paraId="1EC8175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654</w:t>
      </w:r>
    </w:p>
    <w:p w14:paraId="7D332F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654</w:t>
      </w:r>
    </w:p>
    <w:p w14:paraId="2FC0A01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655</w:t>
      </w:r>
    </w:p>
    <w:p w14:paraId="0BCA1B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658</w:t>
      </w:r>
    </w:p>
    <w:p w14:paraId="6385178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661</w:t>
      </w:r>
    </w:p>
    <w:p w14:paraId="03E3B0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664</w:t>
      </w:r>
    </w:p>
    <w:p w14:paraId="50EC0D9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667</w:t>
      </w:r>
    </w:p>
    <w:p w14:paraId="0AD22B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667</w:t>
      </w:r>
    </w:p>
    <w:p w14:paraId="3BC894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668</w:t>
      </w:r>
    </w:p>
    <w:p w14:paraId="18EF92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671</w:t>
      </w:r>
    </w:p>
    <w:p w14:paraId="39CCF6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674</w:t>
      </w:r>
    </w:p>
    <w:p w14:paraId="071B8A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677</w:t>
      </w:r>
    </w:p>
    <w:p w14:paraId="469237A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680</w:t>
      </w:r>
    </w:p>
    <w:p w14:paraId="726DA2B5"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lang w:val="it-IT"/>
        </w:rPr>
        <w:t>A.5</w:t>
      </w:r>
      <w:r>
        <w:rPr>
          <w:rFonts w:asciiTheme="minorHAnsi" w:eastAsiaTheme="minorEastAsia" w:hAnsiTheme="minorHAnsi" w:cstheme="minorBidi"/>
          <w:kern w:val="2"/>
          <w:sz w:val="24"/>
          <w:szCs w:val="24"/>
          <w:lang w:eastAsia="en-GB"/>
          <w14:ligatures w14:val="standardContextual"/>
        </w:rPr>
        <w:tab/>
      </w:r>
      <w:r w:rsidRPr="00823A31">
        <w:rPr>
          <w:lang w:val="it-IT"/>
        </w:rPr>
        <w:t>OFDMA Channel Noise Generator (OCNG)</w:t>
      </w:r>
      <w:r>
        <w:tab/>
        <w:t>680</w:t>
      </w:r>
    </w:p>
    <w:p w14:paraId="7307FDE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680</w:t>
      </w:r>
    </w:p>
    <w:p w14:paraId="14A556D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A.5.1.1</w:t>
      </w:r>
      <w:r>
        <w:rPr>
          <w:rFonts w:asciiTheme="minorHAnsi" w:eastAsiaTheme="minorEastAsia" w:hAnsiTheme="minorHAnsi" w:cstheme="minorBidi"/>
          <w:kern w:val="2"/>
          <w:sz w:val="24"/>
          <w:szCs w:val="24"/>
          <w:lang w:eastAsia="en-GB"/>
          <w14:ligatures w14:val="standardContextual"/>
        </w:rPr>
        <w:tab/>
      </w:r>
      <w:r w:rsidRPr="00823A31">
        <w:rPr>
          <w:snapToGrid w:val="0"/>
        </w:rPr>
        <w:t>OCNG FDD pattern 1: Generic OCNG FDD Pattern for all unused REs</w:t>
      </w:r>
      <w:r>
        <w:tab/>
        <w:t>680</w:t>
      </w:r>
    </w:p>
    <w:p w14:paraId="26009B8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680</w:t>
      </w:r>
    </w:p>
    <w:p w14:paraId="005B00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A.5.2.1</w:t>
      </w:r>
      <w:r>
        <w:rPr>
          <w:rFonts w:asciiTheme="minorHAnsi" w:eastAsiaTheme="minorEastAsia" w:hAnsiTheme="minorHAnsi" w:cstheme="minorBidi"/>
          <w:kern w:val="2"/>
          <w:sz w:val="24"/>
          <w:szCs w:val="24"/>
          <w:lang w:eastAsia="en-GB"/>
          <w14:ligatures w14:val="standardContextual"/>
        </w:rPr>
        <w:tab/>
      </w:r>
      <w:r w:rsidRPr="00823A31">
        <w:rPr>
          <w:snapToGrid w:val="0"/>
        </w:rPr>
        <w:t>OCNG TDD pattern 1: Generic OCNG TDD Pattern for all unused REs</w:t>
      </w:r>
      <w:r>
        <w:tab/>
        <w:t>680</w:t>
      </w:r>
    </w:p>
    <w:p w14:paraId="3E1BF32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681</w:t>
      </w:r>
    </w:p>
    <w:p w14:paraId="514C731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681</w:t>
      </w:r>
    </w:p>
    <w:p w14:paraId="7CE72F1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681</w:t>
      </w:r>
    </w:p>
    <w:p w14:paraId="4C07408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681</w:t>
      </w:r>
    </w:p>
    <w:p w14:paraId="4D426E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683</w:t>
      </w:r>
    </w:p>
    <w:p w14:paraId="0886C2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684</w:t>
      </w:r>
    </w:p>
    <w:p w14:paraId="34D10D1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686</w:t>
      </w:r>
    </w:p>
    <w:p w14:paraId="52EF837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687</w:t>
      </w:r>
    </w:p>
    <w:p w14:paraId="499460B3"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687</w:t>
      </w:r>
    </w:p>
    <w:p w14:paraId="5C4E8A6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687</w:t>
      </w:r>
    </w:p>
    <w:p w14:paraId="4C20169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C.3</w:t>
      </w:r>
      <w:r>
        <w:rPr>
          <w:rFonts w:asciiTheme="minorHAnsi" w:eastAsiaTheme="minorEastAsia" w:hAnsiTheme="minorHAnsi" w:cstheme="minorBidi"/>
          <w:kern w:val="2"/>
          <w:sz w:val="24"/>
          <w:szCs w:val="24"/>
          <w:lang w:eastAsia="en-GB"/>
          <w14:ligatures w14:val="standardContextual"/>
        </w:rPr>
        <w:tab/>
      </w:r>
      <w:r w:rsidRPr="00823A31">
        <w:rPr>
          <w:rFonts w:eastAsia="Yu Mincho"/>
        </w:rPr>
        <w:t>Connection</w:t>
      </w:r>
      <w:r>
        <w:tab/>
        <w:t>687</w:t>
      </w:r>
    </w:p>
    <w:p w14:paraId="060F66C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687</w:t>
      </w:r>
    </w:p>
    <w:p w14:paraId="17E7153F"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rPr>
        <w:t>Annex D</w:t>
      </w:r>
      <w:r>
        <w:t xml:space="preserve"> (normative)</w:t>
      </w:r>
      <w:r w:rsidRPr="00823A31">
        <w:rPr>
          <w:rFonts w:eastAsia="Yu Mincho"/>
        </w:rPr>
        <w:t>: Characteristics of the interfering signal</w:t>
      </w:r>
      <w:r>
        <w:tab/>
        <w:t>689</w:t>
      </w:r>
    </w:p>
    <w:p w14:paraId="1726DEC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D.1 General</w:t>
      </w:r>
      <w:r>
        <w:tab/>
        <w:t>689</w:t>
      </w:r>
    </w:p>
    <w:p w14:paraId="493CC69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689</w:t>
      </w:r>
    </w:p>
    <w:p w14:paraId="3B9C64D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lang w:val="fr-FR"/>
        </w:rPr>
        <w:t>Annex E (normative):  Environmental conditions</w:t>
      </w:r>
      <w:r>
        <w:tab/>
        <w:t>690</w:t>
      </w:r>
    </w:p>
    <w:p w14:paraId="79D4F32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823A31">
        <w:rPr>
          <w:rFonts w:eastAsia="Yu Mincho"/>
          <w:lang w:val="fr-FR"/>
        </w:rPr>
        <w:t>General</w:t>
      </w:r>
      <w:r>
        <w:tab/>
        <w:t>690</w:t>
      </w:r>
    </w:p>
    <w:p w14:paraId="79810CB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E.2</w:t>
      </w:r>
      <w:r>
        <w:rPr>
          <w:rFonts w:asciiTheme="minorHAnsi" w:eastAsiaTheme="minorEastAsia" w:hAnsiTheme="minorHAnsi" w:cstheme="minorBidi"/>
          <w:kern w:val="2"/>
          <w:sz w:val="24"/>
          <w:szCs w:val="24"/>
          <w:lang w:eastAsia="en-GB"/>
          <w14:ligatures w14:val="standardContextual"/>
        </w:rPr>
        <w:tab/>
      </w:r>
      <w:r w:rsidRPr="00823A31">
        <w:rPr>
          <w:rFonts w:eastAsia="Yu Mincho"/>
        </w:rPr>
        <w:t>Environmental</w:t>
      </w:r>
      <w:r>
        <w:tab/>
        <w:t>690</w:t>
      </w:r>
    </w:p>
    <w:p w14:paraId="66D191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E.2.1</w:t>
      </w:r>
      <w:r>
        <w:rPr>
          <w:rFonts w:asciiTheme="minorHAnsi" w:eastAsiaTheme="minorEastAsia" w:hAnsiTheme="minorHAnsi" w:cstheme="minorBidi"/>
          <w:kern w:val="2"/>
          <w:sz w:val="24"/>
          <w:szCs w:val="24"/>
          <w:lang w:eastAsia="en-GB"/>
          <w14:ligatures w14:val="standardContextual"/>
        </w:rPr>
        <w:tab/>
      </w:r>
      <w:r w:rsidRPr="00823A31">
        <w:rPr>
          <w:rFonts w:eastAsia="Yu Mincho"/>
        </w:rPr>
        <w:t>Temperature</w:t>
      </w:r>
      <w:r>
        <w:tab/>
        <w:t>690</w:t>
      </w:r>
    </w:p>
    <w:p w14:paraId="10C912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E.2.2</w:t>
      </w:r>
      <w:r>
        <w:rPr>
          <w:rFonts w:asciiTheme="minorHAnsi" w:eastAsiaTheme="minorEastAsia" w:hAnsiTheme="minorHAnsi" w:cstheme="minorBidi"/>
          <w:kern w:val="2"/>
          <w:sz w:val="24"/>
          <w:szCs w:val="24"/>
          <w:lang w:eastAsia="en-GB"/>
          <w14:ligatures w14:val="standardContextual"/>
        </w:rPr>
        <w:tab/>
      </w:r>
      <w:r w:rsidRPr="00823A31">
        <w:rPr>
          <w:rFonts w:eastAsia="Yu Mincho"/>
        </w:rPr>
        <w:t>Voltage</w:t>
      </w:r>
      <w:r>
        <w:tab/>
        <w:t>691</w:t>
      </w:r>
    </w:p>
    <w:p w14:paraId="0CD7C1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E.2.3</w:t>
      </w:r>
      <w:r>
        <w:rPr>
          <w:rFonts w:asciiTheme="minorHAnsi" w:eastAsiaTheme="minorEastAsia" w:hAnsiTheme="minorHAnsi" w:cstheme="minorBidi"/>
          <w:kern w:val="2"/>
          <w:sz w:val="24"/>
          <w:szCs w:val="24"/>
          <w:lang w:eastAsia="en-GB"/>
          <w14:ligatures w14:val="standardContextual"/>
        </w:rPr>
        <w:tab/>
      </w:r>
      <w:r w:rsidRPr="00823A31">
        <w:rPr>
          <w:rFonts w:eastAsia="Yu Mincho"/>
        </w:rPr>
        <w:t>Vibration</w:t>
      </w:r>
      <w:r>
        <w:tab/>
        <w:t>691</w:t>
      </w:r>
    </w:p>
    <w:p w14:paraId="4C2BB3AC"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692</w:t>
      </w:r>
    </w:p>
    <w:p w14:paraId="4398AF3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692</w:t>
      </w:r>
    </w:p>
    <w:p w14:paraId="5385BF3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692</w:t>
      </w:r>
    </w:p>
    <w:p w14:paraId="4D06A29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692</w:t>
      </w:r>
    </w:p>
    <w:p w14:paraId="12973D8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693</w:t>
      </w:r>
    </w:p>
    <w:p w14:paraId="4F1FA43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694</w:t>
      </w:r>
    </w:p>
    <w:p w14:paraId="0BEB420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696</w:t>
      </w:r>
    </w:p>
    <w:p w14:paraId="5B509F9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696</w:t>
      </w:r>
    </w:p>
    <w:p w14:paraId="3F06712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696</w:t>
      </w:r>
    </w:p>
    <w:p w14:paraId="752F486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696</w:t>
      </w:r>
    </w:p>
    <w:p w14:paraId="31F92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697</w:t>
      </w:r>
    </w:p>
    <w:p w14:paraId="3F6B369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698</w:t>
      </w:r>
    </w:p>
    <w:p w14:paraId="0F1A758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699</w:t>
      </w:r>
    </w:p>
    <w:p w14:paraId="051BB61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700</w:t>
      </w:r>
    </w:p>
    <w:p w14:paraId="1325D92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F.8</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measurement for 2Tx</w:t>
      </w:r>
      <w:r>
        <w:tab/>
        <w:t>700</w:t>
      </w:r>
    </w:p>
    <w:p w14:paraId="2E08F2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F.9</w:t>
      </w:r>
      <w:r>
        <w:rPr>
          <w:rFonts w:asciiTheme="minorHAnsi" w:eastAsiaTheme="minorEastAsia" w:hAnsiTheme="minorHAnsi" w:cstheme="minorBidi"/>
          <w:kern w:val="2"/>
          <w:sz w:val="24"/>
          <w:szCs w:val="24"/>
          <w:lang w:eastAsia="en-GB"/>
          <w14:ligatures w14:val="standardContextual"/>
        </w:rPr>
        <w:tab/>
      </w:r>
      <w:r w:rsidRPr="00823A31">
        <w:rPr>
          <w:lang w:val="en-US"/>
        </w:rPr>
        <w:t>Phase offset measurement for DMRS bundling</w:t>
      </w:r>
      <w:r>
        <w:tab/>
        <w:t>700</w:t>
      </w:r>
    </w:p>
    <w:p w14:paraId="2844703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700</w:t>
      </w:r>
    </w:p>
    <w:p w14:paraId="64915AD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700</w:t>
      </w:r>
    </w:p>
    <w:p w14:paraId="3758110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700</w:t>
      </w:r>
    </w:p>
    <w:p w14:paraId="48910DB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701</w:t>
      </w:r>
    </w:p>
    <w:p w14:paraId="7FC8ABE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F.10</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for UL MIMO</w:t>
      </w:r>
      <w:r>
        <w:tab/>
        <w:t>701</w:t>
      </w:r>
    </w:p>
    <w:p w14:paraId="5076B4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F10.1</w:t>
      </w:r>
      <w:r>
        <w:rPr>
          <w:rFonts w:asciiTheme="minorHAnsi" w:eastAsiaTheme="minorEastAsia" w:hAnsiTheme="minorHAnsi" w:cstheme="minorBidi"/>
          <w:kern w:val="2"/>
          <w:sz w:val="24"/>
          <w:szCs w:val="24"/>
          <w:lang w:eastAsia="en-GB"/>
          <w14:ligatures w14:val="standardContextual"/>
        </w:rPr>
        <w:tab/>
      </w:r>
      <w:r w:rsidRPr="00823A31">
        <w:rPr>
          <w:rFonts w:eastAsia="MS Mincho"/>
        </w:rPr>
        <w:t>General</w:t>
      </w:r>
      <w:r>
        <w:tab/>
        <w:t>701</w:t>
      </w:r>
    </w:p>
    <w:p w14:paraId="74FC288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F10.2</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MIMO Equalization</w:t>
      </w:r>
      <w:r>
        <w:tab/>
        <w:t>702</w:t>
      </w:r>
    </w:p>
    <w:p w14:paraId="08ABAB0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F10.3</w:t>
      </w:r>
      <w:r>
        <w:rPr>
          <w:rFonts w:asciiTheme="minorHAnsi" w:eastAsiaTheme="minorEastAsia" w:hAnsiTheme="minorHAnsi" w:cstheme="minorBidi"/>
          <w:kern w:val="2"/>
          <w:sz w:val="24"/>
          <w:szCs w:val="24"/>
          <w:lang w:eastAsia="en-GB"/>
          <w14:ligatures w14:val="standardContextual"/>
        </w:rPr>
        <w:tab/>
      </w:r>
      <w:r w:rsidRPr="00823A31">
        <w:rPr>
          <w:rFonts w:eastAsia="MS Mincho"/>
        </w:rPr>
        <w:t>Layer processing</w:t>
      </w:r>
      <w:r>
        <w:tab/>
        <w:t>702</w:t>
      </w:r>
    </w:p>
    <w:p w14:paraId="3CCDA35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704</w:t>
      </w:r>
    </w:p>
    <w:p w14:paraId="37FFC1A8"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704</w:t>
      </w:r>
    </w:p>
    <w:p w14:paraId="69B5125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704</w:t>
      </w:r>
    </w:p>
    <w:p w14:paraId="628D51F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704</w:t>
      </w:r>
    </w:p>
    <w:p w14:paraId="628D8F8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704</w:t>
      </w:r>
    </w:p>
    <w:p w14:paraId="6BC8D7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705</w:t>
      </w:r>
    </w:p>
    <w:p w14:paraId="1300746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705</w:t>
      </w:r>
    </w:p>
    <w:p w14:paraId="137EC66D"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H (informative): Void</w:t>
      </w:r>
      <w:r>
        <w:tab/>
        <w:t>706</w:t>
      </w:r>
    </w:p>
    <w:p w14:paraId="018EF4C1"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I (informative): Void</w:t>
      </w:r>
      <w:r>
        <w:tab/>
        <w:t>706</w:t>
      </w:r>
    </w:p>
    <w:p w14:paraId="6450499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J (informative): Void</w:t>
      </w:r>
      <w:r>
        <w:tab/>
        <w:t>706</w:t>
      </w:r>
    </w:p>
    <w:p w14:paraId="7723BF2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K (informative): Void</w:t>
      </w:r>
      <w:r>
        <w:tab/>
        <w:t>706</w:t>
      </w:r>
    </w:p>
    <w:p w14:paraId="316A3C2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706</w:t>
      </w:r>
    </w:p>
    <w:p w14:paraId="5392622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706</w:t>
      </w:r>
    </w:p>
    <w:p w14:paraId="31CB9482"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710</w:t>
      </w:r>
    </w:p>
    <w:p w14:paraId="6A0D171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710</w:t>
      </w:r>
    </w:p>
    <w:p w14:paraId="133CB63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711</w:t>
      </w:r>
    </w:p>
    <w:p w14:paraId="5697C991" w14:textId="1B270711" w:rsidR="00080512" w:rsidRPr="00A1115A" w:rsidRDefault="00AD4D80">
      <w:r>
        <w:rPr>
          <w:noProof/>
          <w:sz w:val="22"/>
        </w:rPr>
        <w:fldChar w:fldCharType="end"/>
      </w:r>
    </w:p>
    <w:p w14:paraId="47D68F38" w14:textId="0A8FCB8A"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9215C">
        <w:rPr>
          <w:noProof/>
        </w:rPr>
        <w:instrText>h</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9215C">
        <w:rPr>
          <w:noProof/>
        </w:rPr>
        <w:instrText>h</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9215C">
        <w:rPr>
          <w:noProof/>
        </w:rPr>
        <w:instrText>h</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1731" w14:textId="77777777" w:rsidR="00A100D7" w:rsidRDefault="00A100D7">
      <w:r>
        <w:separator/>
      </w:r>
    </w:p>
  </w:endnote>
  <w:endnote w:type="continuationSeparator" w:id="0">
    <w:p w14:paraId="182FCC10" w14:textId="77777777" w:rsidR="00A100D7" w:rsidRDefault="00A1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14D23" w14:textId="77777777" w:rsidR="00A100D7" w:rsidRDefault="00A100D7">
      <w:r>
        <w:separator/>
      </w:r>
    </w:p>
  </w:footnote>
  <w:footnote w:type="continuationSeparator" w:id="0">
    <w:p w14:paraId="5FA8CAFF" w14:textId="77777777" w:rsidR="00A100D7" w:rsidRDefault="00A10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E185" w14:textId="5373F5D5"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28E">
      <w:rPr>
        <w:rFonts w:ascii="Arial" w:hAnsi="Arial" w:cs="Arial"/>
        <w:b/>
        <w:noProof/>
        <w:sz w:val="18"/>
        <w:szCs w:val="18"/>
      </w:rPr>
      <w:t>3GPP TS 38.101-1 V17.17.0 (2025-03)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C55261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28E">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25E90"/>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63A57"/>
    <w:rsid w:val="00864D83"/>
    <w:rsid w:val="00870374"/>
    <w:rsid w:val="00873CEE"/>
    <w:rsid w:val="0087552D"/>
    <w:rsid w:val="008768CA"/>
    <w:rsid w:val="00880E0D"/>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6008</Words>
  <Characters>34246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2021-12-22T15:45:00Z</dcterms:created>
  <dcterms:modified xsi:type="dcterms:W3CDTF">2025-03-27T15:06:00Z</dcterms:modified>
</cp:coreProperties>
</file>