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638F438B"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r w:rsidRPr="008245FE">
              <w:t>V</w:t>
            </w:r>
            <w:bookmarkStart w:id="3" w:name="specVersion"/>
            <w:r w:rsidR="00DA3AA8">
              <w:rPr>
                <w:rFonts w:hint="eastAsia"/>
                <w:lang w:eastAsia="zh-CN"/>
              </w:rPr>
              <w:t>0</w:t>
            </w:r>
            <w:r w:rsidRPr="008245FE">
              <w:t>.</w:t>
            </w:r>
            <w:r w:rsidR="0065244F">
              <w:rPr>
                <w:rFonts w:hint="eastAsia"/>
                <w:lang w:eastAsia="zh-CN"/>
              </w:rPr>
              <w:t>0</w:t>
            </w:r>
            <w:r w:rsidRPr="008245FE">
              <w:t>.</w:t>
            </w:r>
            <w:bookmarkEnd w:id="3"/>
            <w:r w:rsidR="00830419">
              <w:rPr>
                <w:lang w:eastAsia="zh-CN"/>
              </w:rPr>
              <w:t>6</w:t>
            </w:r>
            <w:r w:rsidR="00830419" w:rsidRPr="008245FE">
              <w:t xml:space="preserve"> </w:t>
            </w:r>
            <w:r w:rsidRPr="008245FE">
              <w:rPr>
                <w:sz w:val="32"/>
              </w:rPr>
              <w:t>(</w:t>
            </w:r>
            <w:bookmarkStart w:id="4" w:name="issueDate"/>
            <w:r w:rsidR="002A3C9C" w:rsidRPr="008245FE">
              <w:rPr>
                <w:rFonts w:hint="eastAsia"/>
                <w:sz w:val="32"/>
                <w:lang w:eastAsia="zh-CN"/>
              </w:rPr>
              <w:t>20</w:t>
            </w:r>
            <w:r w:rsidR="002A3C9C">
              <w:rPr>
                <w:sz w:val="32"/>
                <w:lang w:eastAsia="zh-CN"/>
              </w:rPr>
              <w:t>25</w:t>
            </w:r>
            <w:r w:rsidRPr="008245FE">
              <w:rPr>
                <w:sz w:val="32"/>
              </w:rPr>
              <w:t>-</w:t>
            </w:r>
            <w:bookmarkEnd w:id="4"/>
            <w:r w:rsidR="00830419">
              <w:rPr>
                <w:sz w:val="32"/>
                <w:lang w:eastAsia="zh-CN"/>
              </w:rPr>
              <w:t>05</w:t>
            </w:r>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6"/>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7"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9"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4763D7D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08E607F6"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w:t>
            </w:r>
            <w:r w:rsidR="00613D49">
              <w:rPr>
                <w:noProof/>
                <w:sz w:val="18"/>
                <w:lang w:eastAsia="zh-CN"/>
              </w:rPr>
              <w:t>5</w:t>
            </w:r>
            <w:r w:rsidRPr="008245FE">
              <w:rPr>
                <w:noProof/>
                <w:sz w:val="18"/>
              </w:rPr>
              <w:t>, 3GPP Organizational Partners (ARIB, ATIS, CCSA, ETSI, TSDSI, TTA, TTC).</w:t>
            </w:r>
            <w:bookmarkStart w:id="13" w:name="copyrightaddon"/>
            <w:bookmarkEnd w:id="13"/>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23EF55C4" w14:textId="77777777" w:rsidR="00E16509" w:rsidRPr="008245FE" w:rsidRDefault="00E16509" w:rsidP="00133525"/>
        </w:tc>
      </w:tr>
      <w:bookmarkEnd w:id="9"/>
    </w:tbl>
    <w:p w14:paraId="0C478611" w14:textId="77777777" w:rsidR="00080512" w:rsidRPr="004D3578" w:rsidRDefault="00080512">
      <w:pPr>
        <w:pStyle w:val="TT"/>
      </w:pPr>
      <w:r w:rsidRPr="004D3578">
        <w:br w:type="page"/>
      </w:r>
      <w:bookmarkStart w:id="14" w:name="tableOfContents"/>
      <w:bookmarkEnd w:id="14"/>
      <w:r w:rsidRPr="004D3578">
        <w:lastRenderedPageBreak/>
        <w:t>Contents</w:t>
      </w:r>
    </w:p>
    <w:p w14:paraId="66F4DDCC" w14:textId="73A20B81" w:rsidR="00A377BD"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A377BD">
        <w:rPr>
          <w:lang w:eastAsia="zh-CN"/>
        </w:rPr>
        <w:t>Foreword</w:t>
      </w:r>
      <w:r w:rsidR="00A377BD">
        <w:tab/>
      </w:r>
      <w:r w:rsidR="00A377BD">
        <w:fldChar w:fldCharType="begin"/>
      </w:r>
      <w:r w:rsidR="00A377BD">
        <w:instrText xml:space="preserve"> PAGEREF _Toc199174722 \h </w:instrText>
      </w:r>
      <w:r w:rsidR="00A377BD">
        <w:fldChar w:fldCharType="separate"/>
      </w:r>
      <w:r w:rsidR="00A377BD">
        <w:t>5</w:t>
      </w:r>
      <w:r w:rsidR="00A377BD">
        <w:fldChar w:fldCharType="end"/>
      </w:r>
    </w:p>
    <w:p w14:paraId="5AEDC475" w14:textId="5CCFEA13" w:rsidR="00A377BD" w:rsidRDefault="00A377BD">
      <w:pPr>
        <w:pStyle w:val="TOC1"/>
        <w:rPr>
          <w:rFonts w:asciiTheme="minorHAnsi" w:eastAsiaTheme="minorEastAsia" w:hAnsiTheme="minorHAnsi" w:cstheme="minorBidi"/>
          <w:kern w:val="2"/>
          <w:sz w:val="21"/>
          <w:szCs w:val="22"/>
          <w:lang w:val="en-US" w:eastAsia="zh-CN"/>
          <w14:ligatures w14:val="standardContextual"/>
        </w:rPr>
      </w:pPr>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_Toc199174723 \h </w:instrText>
      </w:r>
      <w:r>
        <w:fldChar w:fldCharType="separate"/>
      </w:r>
      <w:r>
        <w:t>7</w:t>
      </w:r>
      <w:r>
        <w:fldChar w:fldCharType="end"/>
      </w:r>
    </w:p>
    <w:p w14:paraId="6E96A52D" w14:textId="64806A96" w:rsidR="00A377BD" w:rsidRDefault="00A377BD">
      <w:pPr>
        <w:pStyle w:val="TOC1"/>
        <w:rPr>
          <w:rFonts w:asciiTheme="minorHAnsi" w:eastAsiaTheme="minorEastAsia" w:hAnsiTheme="minorHAnsi" w:cstheme="minorBidi"/>
          <w:kern w:val="2"/>
          <w:sz w:val="21"/>
          <w:szCs w:val="22"/>
          <w:lang w:val="en-US" w:eastAsia="zh-CN"/>
          <w14:ligatures w14:val="standardContextual"/>
        </w:rPr>
      </w:pPr>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_Toc199174724 \h </w:instrText>
      </w:r>
      <w:r>
        <w:fldChar w:fldCharType="separate"/>
      </w:r>
      <w:r>
        <w:t>7</w:t>
      </w:r>
      <w:r>
        <w:fldChar w:fldCharType="end"/>
      </w:r>
    </w:p>
    <w:p w14:paraId="244BA609" w14:textId="61B2E239" w:rsidR="00A377BD" w:rsidRDefault="00A377BD">
      <w:pPr>
        <w:pStyle w:val="TOC1"/>
        <w:rPr>
          <w:rFonts w:asciiTheme="minorHAnsi" w:eastAsiaTheme="minorEastAsia" w:hAnsiTheme="minorHAnsi" w:cstheme="minorBidi"/>
          <w:kern w:val="2"/>
          <w:sz w:val="21"/>
          <w:szCs w:val="22"/>
          <w:lang w:val="en-US" w:eastAsia="zh-CN"/>
          <w14:ligatures w14:val="standardContextual"/>
        </w:rPr>
      </w:pPr>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_Toc199174725 \h </w:instrText>
      </w:r>
      <w:r>
        <w:fldChar w:fldCharType="separate"/>
      </w:r>
      <w:r>
        <w:t>7</w:t>
      </w:r>
      <w:r>
        <w:fldChar w:fldCharType="end"/>
      </w:r>
    </w:p>
    <w:p w14:paraId="052D7653" w14:textId="6C62A1CE" w:rsidR="00A377BD" w:rsidRDefault="00A377BD">
      <w:pPr>
        <w:pStyle w:val="TOC2"/>
        <w:rPr>
          <w:rFonts w:asciiTheme="minorHAnsi" w:eastAsiaTheme="minorEastAsia" w:hAnsiTheme="minorHAnsi" w:cstheme="minorBidi"/>
          <w:kern w:val="2"/>
          <w:sz w:val="21"/>
          <w:szCs w:val="22"/>
          <w:lang w:val="en-US" w:eastAsia="zh-CN"/>
          <w14:ligatures w14:val="standardContextual"/>
        </w:rPr>
      </w:pPr>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_Toc199174726 \h </w:instrText>
      </w:r>
      <w:r>
        <w:fldChar w:fldCharType="separate"/>
      </w:r>
      <w:r>
        <w:t>7</w:t>
      </w:r>
      <w:r>
        <w:fldChar w:fldCharType="end"/>
      </w:r>
    </w:p>
    <w:p w14:paraId="3C20F378" w14:textId="55148EAD" w:rsidR="00A377BD" w:rsidRDefault="00A377BD">
      <w:pPr>
        <w:pStyle w:val="TOC2"/>
        <w:rPr>
          <w:rFonts w:asciiTheme="minorHAnsi" w:eastAsiaTheme="minorEastAsia" w:hAnsiTheme="minorHAnsi" w:cstheme="minorBidi"/>
          <w:kern w:val="2"/>
          <w:sz w:val="21"/>
          <w:szCs w:val="22"/>
          <w:lang w:val="en-US" w:eastAsia="zh-CN"/>
          <w14:ligatures w14:val="standardContextual"/>
        </w:rPr>
      </w:pPr>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_Toc199174727 \h </w:instrText>
      </w:r>
      <w:r>
        <w:fldChar w:fldCharType="separate"/>
      </w:r>
      <w:r>
        <w:t>7</w:t>
      </w:r>
      <w:r>
        <w:fldChar w:fldCharType="end"/>
      </w:r>
    </w:p>
    <w:p w14:paraId="5729079A" w14:textId="00A8B9C8" w:rsidR="00A377BD" w:rsidRDefault="00A377BD">
      <w:pPr>
        <w:pStyle w:val="TOC2"/>
        <w:rPr>
          <w:rFonts w:asciiTheme="minorHAnsi" w:eastAsiaTheme="minorEastAsia" w:hAnsiTheme="minorHAnsi" w:cstheme="minorBidi"/>
          <w:kern w:val="2"/>
          <w:sz w:val="21"/>
          <w:szCs w:val="22"/>
          <w:lang w:val="en-US" w:eastAsia="zh-CN"/>
          <w14:ligatures w14:val="standardContextual"/>
        </w:rPr>
      </w:pPr>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_Toc199174728 \h </w:instrText>
      </w:r>
      <w:r>
        <w:fldChar w:fldCharType="separate"/>
      </w:r>
      <w:r>
        <w:t>7</w:t>
      </w:r>
      <w:r>
        <w:fldChar w:fldCharType="end"/>
      </w:r>
    </w:p>
    <w:p w14:paraId="5C1583F2" w14:textId="47077293" w:rsidR="00A377BD" w:rsidRDefault="00A377BD">
      <w:pPr>
        <w:pStyle w:val="TOC1"/>
        <w:rPr>
          <w:rFonts w:asciiTheme="minorHAnsi" w:eastAsiaTheme="minorEastAsia" w:hAnsiTheme="minorHAnsi" w:cstheme="minorBidi"/>
          <w:kern w:val="2"/>
          <w:sz w:val="21"/>
          <w:szCs w:val="22"/>
          <w:lang w:val="en-US" w:eastAsia="zh-CN"/>
          <w14:ligatures w14:val="standardContextual"/>
        </w:rPr>
      </w:pPr>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_Toc199174729 \h </w:instrText>
      </w:r>
      <w:r>
        <w:fldChar w:fldCharType="separate"/>
      </w:r>
      <w:r>
        <w:t>8</w:t>
      </w:r>
      <w:r>
        <w:fldChar w:fldCharType="end"/>
      </w:r>
    </w:p>
    <w:p w14:paraId="4073D56C" w14:textId="1AA785F3" w:rsidR="00A377BD" w:rsidRDefault="00A377BD">
      <w:pPr>
        <w:pStyle w:val="TOC2"/>
        <w:rPr>
          <w:rFonts w:asciiTheme="minorHAnsi" w:eastAsiaTheme="minorEastAsia" w:hAnsiTheme="minorHAnsi" w:cstheme="minorBidi"/>
          <w:kern w:val="2"/>
          <w:sz w:val="21"/>
          <w:szCs w:val="22"/>
          <w:lang w:val="en-US" w:eastAsia="zh-CN"/>
          <w14:ligatures w14:val="standardContextual"/>
        </w:rPr>
      </w:pPr>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_Toc199174730 \h </w:instrText>
      </w:r>
      <w:r>
        <w:fldChar w:fldCharType="separate"/>
      </w:r>
      <w:r>
        <w:t>8</w:t>
      </w:r>
      <w:r>
        <w:fldChar w:fldCharType="end"/>
      </w:r>
    </w:p>
    <w:p w14:paraId="36CF6966" w14:textId="71DA531B" w:rsidR="00A377BD" w:rsidRDefault="00A377BD">
      <w:pPr>
        <w:pStyle w:val="TOC1"/>
        <w:rPr>
          <w:rFonts w:asciiTheme="minorHAnsi" w:eastAsiaTheme="minorEastAsia" w:hAnsiTheme="minorHAnsi" w:cstheme="minorBidi"/>
          <w:kern w:val="2"/>
          <w:sz w:val="21"/>
          <w:szCs w:val="22"/>
          <w:lang w:val="en-US" w:eastAsia="zh-CN"/>
          <w14:ligatures w14:val="standardContextual"/>
        </w:rPr>
      </w:pPr>
      <w:r>
        <w:rPr>
          <w:lang w:eastAsia="zh-CN"/>
        </w:rPr>
        <w:t>5</w:t>
      </w:r>
      <w:r>
        <w:rPr>
          <w:rFonts w:asciiTheme="minorHAnsi" w:eastAsiaTheme="minorEastAsia" w:hAnsiTheme="minorHAnsi" w:cstheme="minorBidi"/>
          <w:kern w:val="2"/>
          <w:sz w:val="21"/>
          <w:szCs w:val="22"/>
          <w:lang w:val="en-US" w:eastAsia="zh-CN"/>
          <w14:ligatures w14:val="standardContextual"/>
        </w:rPr>
        <w:tab/>
      </w:r>
      <w:r w:rsidRPr="003B7845">
        <w:rPr>
          <w:color w:val="000000"/>
        </w:rPr>
        <w:t>Specific Band Combination</w:t>
      </w:r>
      <w:r w:rsidRPr="003B7845">
        <w:rPr>
          <w:color w:val="000000"/>
          <w:lang w:eastAsia="zh-CN"/>
        </w:rPr>
        <w:t>s</w:t>
      </w:r>
      <w:r>
        <w:tab/>
      </w:r>
      <w:r>
        <w:fldChar w:fldCharType="begin"/>
      </w:r>
      <w:r>
        <w:instrText xml:space="preserve"> PAGEREF _Toc199174731 \h </w:instrText>
      </w:r>
      <w:r>
        <w:fldChar w:fldCharType="separate"/>
      </w:r>
      <w:r>
        <w:t>8</w:t>
      </w:r>
      <w:r>
        <w:fldChar w:fldCharType="end"/>
      </w:r>
    </w:p>
    <w:p w14:paraId="4E0B4DBD" w14:textId="09E6FE9F" w:rsidR="00A377BD" w:rsidRDefault="00A377BD">
      <w:pPr>
        <w:pStyle w:val="TOC2"/>
        <w:rPr>
          <w:rFonts w:asciiTheme="minorHAnsi" w:eastAsiaTheme="minorEastAsia" w:hAnsiTheme="minorHAnsi" w:cstheme="minorBidi"/>
          <w:kern w:val="2"/>
          <w:sz w:val="21"/>
          <w:szCs w:val="22"/>
          <w:lang w:val="en-US" w:eastAsia="zh-CN"/>
          <w14:ligatures w14:val="standardContextual"/>
        </w:rPr>
      </w:pPr>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_Toc199174732 \h </w:instrText>
      </w:r>
      <w:r>
        <w:fldChar w:fldCharType="separate"/>
      </w:r>
      <w:r>
        <w:t>8</w:t>
      </w:r>
      <w:r>
        <w:fldChar w:fldCharType="end"/>
      </w:r>
    </w:p>
    <w:p w14:paraId="22B223C7" w14:textId="16ED1C9E" w:rsidR="00A377BD" w:rsidRDefault="00A377BD">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_Toc199174733 \h </w:instrText>
      </w:r>
      <w:r>
        <w:fldChar w:fldCharType="separate"/>
      </w:r>
      <w:r>
        <w:t>9</w:t>
      </w:r>
      <w:r>
        <w:fldChar w:fldCharType="end"/>
      </w:r>
    </w:p>
    <w:p w14:paraId="27135426" w14:textId="0DF8B3CD" w:rsidR="00A377BD" w:rsidRDefault="00A377BD">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t>CA_n</w:t>
      </w:r>
      <w:r>
        <w:rPr>
          <w:lang w:eastAsia="zh-CN"/>
        </w:rPr>
        <w:t>X</w:t>
      </w:r>
      <w:r>
        <w:t>-n</w:t>
      </w:r>
      <w:r>
        <w:rPr>
          <w:lang w:eastAsia="zh-CN"/>
        </w:rPr>
        <w:t>Y</w:t>
      </w:r>
      <w:r>
        <w:t>-n</w:t>
      </w:r>
      <w:r>
        <w:rPr>
          <w:lang w:eastAsia="zh-CN"/>
        </w:rPr>
        <w:t>Z</w:t>
      </w:r>
      <w:r>
        <w:tab/>
      </w:r>
      <w:r>
        <w:fldChar w:fldCharType="begin"/>
      </w:r>
      <w:r>
        <w:instrText xml:space="preserve"> PAGEREF _Toc199174734 \h </w:instrText>
      </w:r>
      <w:r>
        <w:fldChar w:fldCharType="separate"/>
      </w:r>
      <w:r>
        <w:t>9</w:t>
      </w:r>
      <w:r>
        <w:fldChar w:fldCharType="end"/>
      </w:r>
    </w:p>
    <w:p w14:paraId="2B8FFAE4" w14:textId="001EEEDC"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_Toc199174735 \h </w:instrText>
      </w:r>
      <w:r>
        <w:fldChar w:fldCharType="separate"/>
      </w:r>
      <w:r>
        <w:t>9</w:t>
      </w:r>
      <w:r>
        <w:fldChar w:fldCharType="end"/>
      </w:r>
    </w:p>
    <w:p w14:paraId="4D98C270" w14:textId="3FBBA83A"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_Toc199174736 \h </w:instrText>
      </w:r>
      <w:r>
        <w:fldChar w:fldCharType="separate"/>
      </w:r>
      <w:r>
        <w:t>9</w:t>
      </w:r>
      <w:r>
        <w:fldChar w:fldCharType="end"/>
      </w:r>
    </w:p>
    <w:p w14:paraId="786812B5" w14:textId="1B9B4A3A"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_Toc199174737 \h </w:instrText>
      </w:r>
      <w:r>
        <w:fldChar w:fldCharType="separate"/>
      </w:r>
      <w:r>
        <w:t>9</w:t>
      </w:r>
      <w:r>
        <w:fldChar w:fldCharType="end"/>
      </w:r>
    </w:p>
    <w:p w14:paraId="4BA2A9A8" w14:textId="30490CC9" w:rsidR="00A377BD" w:rsidRDefault="00A377BD">
      <w:pPr>
        <w:pStyle w:val="TOC3"/>
        <w:rPr>
          <w:rFonts w:asciiTheme="minorHAnsi" w:eastAsiaTheme="minorEastAsia" w:hAnsiTheme="minorHAnsi" w:cstheme="minorBidi"/>
          <w:kern w:val="2"/>
          <w:sz w:val="21"/>
          <w:szCs w:val="22"/>
          <w:lang w:val="en-US" w:eastAsia="zh-CN"/>
          <w14:ligatures w14:val="standardContextual"/>
        </w:rPr>
      </w:pPr>
      <w:r>
        <w:t>5.1.1</w:t>
      </w:r>
      <w:r>
        <w:rPr>
          <w:rFonts w:asciiTheme="minorHAnsi" w:eastAsiaTheme="minorEastAsia" w:hAnsiTheme="minorHAnsi" w:cstheme="minorBidi"/>
          <w:kern w:val="2"/>
          <w:sz w:val="21"/>
          <w:szCs w:val="22"/>
          <w:lang w:val="en-US" w:eastAsia="zh-CN"/>
          <w14:ligatures w14:val="standardContextual"/>
        </w:rPr>
        <w:tab/>
      </w:r>
      <w:r>
        <w:t>CA_n1-n5-n78</w:t>
      </w:r>
      <w:r>
        <w:tab/>
      </w:r>
      <w:r>
        <w:fldChar w:fldCharType="begin"/>
      </w:r>
      <w:r>
        <w:instrText xml:space="preserve"> PAGEREF _Toc199174738 \h </w:instrText>
      </w:r>
      <w:r>
        <w:fldChar w:fldCharType="separate"/>
      </w:r>
      <w:r>
        <w:t>9</w:t>
      </w:r>
      <w:r>
        <w:fldChar w:fldCharType="end"/>
      </w:r>
    </w:p>
    <w:p w14:paraId="3A536E45" w14:textId="676B749E"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5.1.1.1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_Toc199174739 \h </w:instrText>
      </w:r>
      <w:r>
        <w:fldChar w:fldCharType="separate"/>
      </w:r>
      <w:r>
        <w:t>9</w:t>
      </w:r>
      <w:r>
        <w:fldChar w:fldCharType="end"/>
      </w:r>
    </w:p>
    <w:p w14:paraId="2DBA178C" w14:textId="0B5241C3"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5.1.1.2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_Toc199174740 \h </w:instrText>
      </w:r>
      <w:r>
        <w:fldChar w:fldCharType="separate"/>
      </w:r>
      <w:r>
        <w:t>9</w:t>
      </w:r>
      <w:r>
        <w:fldChar w:fldCharType="end"/>
      </w:r>
    </w:p>
    <w:p w14:paraId="57261E77" w14:textId="0D3B627F"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5.1.1.3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_Toc199174741 \h </w:instrText>
      </w:r>
      <w:r>
        <w:fldChar w:fldCharType="separate"/>
      </w:r>
      <w:r>
        <w:t>9</w:t>
      </w:r>
      <w:r>
        <w:fldChar w:fldCharType="end"/>
      </w:r>
    </w:p>
    <w:p w14:paraId="6C6B9571" w14:textId="5B736022" w:rsidR="00A377BD" w:rsidRDefault="00A377BD">
      <w:pPr>
        <w:pStyle w:val="TOC3"/>
        <w:rPr>
          <w:rFonts w:asciiTheme="minorHAnsi" w:eastAsiaTheme="minorEastAsia" w:hAnsiTheme="minorHAnsi" w:cstheme="minorBidi"/>
          <w:kern w:val="2"/>
          <w:sz w:val="21"/>
          <w:szCs w:val="22"/>
          <w:lang w:val="en-US" w:eastAsia="zh-CN"/>
          <w14:ligatures w14:val="standardContextual"/>
        </w:rPr>
      </w:pPr>
      <w:r>
        <w:t>5.1.2</w:t>
      </w:r>
      <w:r>
        <w:rPr>
          <w:rFonts w:asciiTheme="minorHAnsi" w:eastAsiaTheme="minorEastAsia" w:hAnsiTheme="minorHAnsi" w:cstheme="minorBidi"/>
          <w:kern w:val="2"/>
          <w:sz w:val="21"/>
          <w:szCs w:val="22"/>
          <w:lang w:val="en-US" w:eastAsia="zh-CN"/>
          <w14:ligatures w14:val="standardContextual"/>
        </w:rPr>
        <w:tab/>
      </w:r>
      <w:r>
        <w:t>CA_n3-n5-n78</w:t>
      </w:r>
      <w:r>
        <w:tab/>
      </w:r>
      <w:r>
        <w:fldChar w:fldCharType="begin"/>
      </w:r>
      <w:r>
        <w:instrText xml:space="preserve"> PAGEREF _Toc199174742 \h </w:instrText>
      </w:r>
      <w:r>
        <w:fldChar w:fldCharType="separate"/>
      </w:r>
      <w:r>
        <w:t>10</w:t>
      </w:r>
      <w:r>
        <w:fldChar w:fldCharType="end"/>
      </w:r>
    </w:p>
    <w:p w14:paraId="76510490" w14:textId="5EC05761"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5.1.2.1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_Toc199174743 \h </w:instrText>
      </w:r>
      <w:r>
        <w:fldChar w:fldCharType="separate"/>
      </w:r>
      <w:r>
        <w:t>10</w:t>
      </w:r>
      <w:r>
        <w:fldChar w:fldCharType="end"/>
      </w:r>
    </w:p>
    <w:p w14:paraId="1D28F38A" w14:textId="5F10F992"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5.1.2.2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_Toc199174744 \h </w:instrText>
      </w:r>
      <w:r>
        <w:fldChar w:fldCharType="separate"/>
      </w:r>
      <w:r>
        <w:t>10</w:t>
      </w:r>
      <w:r>
        <w:fldChar w:fldCharType="end"/>
      </w:r>
    </w:p>
    <w:p w14:paraId="4713A5E9" w14:textId="13346B6A"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5.1.2.3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_Toc199174745 \h </w:instrText>
      </w:r>
      <w:r>
        <w:fldChar w:fldCharType="separate"/>
      </w:r>
      <w:r>
        <w:t>10</w:t>
      </w:r>
      <w:r>
        <w:fldChar w:fldCharType="end"/>
      </w:r>
    </w:p>
    <w:p w14:paraId="57D0BF00" w14:textId="6A052710" w:rsidR="00A377BD" w:rsidRDefault="00A377BD">
      <w:pPr>
        <w:pStyle w:val="TOC3"/>
        <w:rPr>
          <w:rFonts w:asciiTheme="minorHAnsi" w:eastAsiaTheme="minorEastAsia" w:hAnsiTheme="minorHAnsi" w:cstheme="minorBidi"/>
          <w:kern w:val="2"/>
          <w:sz w:val="21"/>
          <w:szCs w:val="22"/>
          <w:lang w:val="en-US" w:eastAsia="zh-CN"/>
          <w14:ligatures w14:val="standardContextual"/>
        </w:rPr>
      </w:pPr>
      <w:r>
        <w:t>5.1.3</w:t>
      </w:r>
      <w:r>
        <w:rPr>
          <w:rFonts w:asciiTheme="minorHAnsi" w:eastAsiaTheme="minorEastAsia" w:hAnsiTheme="minorHAnsi" w:cstheme="minorBidi"/>
          <w:kern w:val="2"/>
          <w:sz w:val="21"/>
          <w:szCs w:val="22"/>
          <w:lang w:val="en-US" w:eastAsia="zh-CN"/>
          <w14:ligatures w14:val="standardContextual"/>
        </w:rPr>
        <w:tab/>
      </w:r>
      <w:r>
        <w:t>CA_n1-n3-n5-n78</w:t>
      </w:r>
      <w:r>
        <w:tab/>
      </w:r>
      <w:r>
        <w:fldChar w:fldCharType="begin"/>
      </w:r>
      <w:r>
        <w:instrText xml:space="preserve"> PAGEREF _Toc199174746 \h </w:instrText>
      </w:r>
      <w:r>
        <w:fldChar w:fldCharType="separate"/>
      </w:r>
      <w:r>
        <w:t>10</w:t>
      </w:r>
      <w:r>
        <w:fldChar w:fldCharType="end"/>
      </w:r>
    </w:p>
    <w:p w14:paraId="7E3C374A" w14:textId="4A3CFD9B"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5.1.3.1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_Toc199174747 \h </w:instrText>
      </w:r>
      <w:r>
        <w:fldChar w:fldCharType="separate"/>
      </w:r>
      <w:r>
        <w:t>10</w:t>
      </w:r>
      <w:r>
        <w:fldChar w:fldCharType="end"/>
      </w:r>
    </w:p>
    <w:p w14:paraId="67221F58" w14:textId="00AA2BA4"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5.1.3.2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_Toc199174748 \h </w:instrText>
      </w:r>
      <w:r>
        <w:fldChar w:fldCharType="separate"/>
      </w:r>
      <w:r>
        <w:t>10</w:t>
      </w:r>
      <w:r>
        <w:fldChar w:fldCharType="end"/>
      </w:r>
    </w:p>
    <w:p w14:paraId="231970C7" w14:textId="259FAFEF"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t>5.1.3.3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_Toc199174749 \h </w:instrText>
      </w:r>
      <w:r>
        <w:fldChar w:fldCharType="separate"/>
      </w:r>
      <w:r>
        <w:t>11</w:t>
      </w:r>
      <w:r>
        <w:fldChar w:fldCharType="end"/>
      </w:r>
    </w:p>
    <w:p w14:paraId="220834CC" w14:textId="0FAE49C0" w:rsidR="00A377BD" w:rsidRDefault="00A377BD">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rPr>
          <w:rFonts w:asciiTheme="minorHAnsi" w:eastAsiaTheme="minorEastAsia" w:hAnsiTheme="minorHAnsi" w:cstheme="minorBidi"/>
          <w:kern w:val="2"/>
          <w:sz w:val="21"/>
          <w:szCs w:val="22"/>
          <w:lang w:val="en-US" w:eastAsia="zh-CN"/>
          <w14:ligatures w14:val="standardContextual"/>
        </w:rPr>
        <w:tab/>
      </w:r>
      <w:r>
        <w:rPr>
          <w:lang w:eastAsia="zh-CN"/>
        </w:rPr>
        <w:t>EN-DC band combinations</w:t>
      </w:r>
      <w:r>
        <w:tab/>
      </w:r>
      <w:r>
        <w:fldChar w:fldCharType="begin"/>
      </w:r>
      <w:r>
        <w:instrText xml:space="preserve"> PAGEREF _Toc199174750 \h </w:instrText>
      </w:r>
      <w:r>
        <w:fldChar w:fldCharType="separate"/>
      </w:r>
      <w:r>
        <w:t>11</w:t>
      </w:r>
      <w:r>
        <w:fldChar w:fldCharType="end"/>
      </w:r>
    </w:p>
    <w:p w14:paraId="2FDE39EC" w14:textId="3D0AF6D9" w:rsidR="00A377BD" w:rsidRDefault="00A377BD">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rPr>
          <w:lang w:eastAsia="zh-CN"/>
        </w:rPr>
        <w:t>DC</w:t>
      </w:r>
      <w:r>
        <w:t>_</w:t>
      </w:r>
      <w:r>
        <w:rPr>
          <w:lang w:eastAsia="zh-CN"/>
        </w:rPr>
        <w:t>xxx</w:t>
      </w:r>
      <w:r>
        <w:tab/>
      </w:r>
      <w:r>
        <w:fldChar w:fldCharType="begin"/>
      </w:r>
      <w:r>
        <w:instrText xml:space="preserve"> PAGEREF _Toc199174751 \h </w:instrText>
      </w:r>
      <w:r>
        <w:fldChar w:fldCharType="separate"/>
      </w:r>
      <w:r>
        <w:t>11</w:t>
      </w:r>
      <w:r>
        <w:fldChar w:fldCharType="end"/>
      </w:r>
    </w:p>
    <w:p w14:paraId="7B60D4F8" w14:textId="7A2B24F9"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_Toc199174752 \h </w:instrText>
      </w:r>
      <w:r>
        <w:fldChar w:fldCharType="separate"/>
      </w:r>
      <w:r>
        <w:t>11</w:t>
      </w:r>
      <w:r>
        <w:fldChar w:fldCharType="end"/>
      </w:r>
    </w:p>
    <w:p w14:paraId="4CD71DD0" w14:textId="6A6C2AD5"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_Toc199174753 \h </w:instrText>
      </w:r>
      <w:r>
        <w:fldChar w:fldCharType="separate"/>
      </w:r>
      <w:r>
        <w:t>11</w:t>
      </w:r>
      <w:r>
        <w:fldChar w:fldCharType="end"/>
      </w:r>
    </w:p>
    <w:p w14:paraId="739F87CE" w14:textId="150E8423" w:rsidR="00A377BD" w:rsidRDefault="00A377BD">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_Toc199174754 \h </w:instrText>
      </w:r>
      <w:r>
        <w:fldChar w:fldCharType="separate"/>
      </w:r>
      <w:r>
        <w:t>11</w:t>
      </w:r>
      <w:r>
        <w:fldChar w:fldCharType="end"/>
      </w:r>
    </w:p>
    <w:p w14:paraId="4A29E278" w14:textId="473B8EB7" w:rsidR="00A377BD" w:rsidRDefault="00A377BD">
      <w:pPr>
        <w:pStyle w:val="TOC1"/>
        <w:rPr>
          <w:rFonts w:asciiTheme="minorHAnsi" w:eastAsiaTheme="minorEastAsia" w:hAnsiTheme="minorHAnsi" w:cstheme="minorBidi"/>
          <w:kern w:val="2"/>
          <w:sz w:val="21"/>
          <w:szCs w:val="22"/>
          <w:lang w:val="en-US" w:eastAsia="zh-CN"/>
          <w14:ligatures w14:val="standardContextual"/>
        </w:rPr>
      </w:pPr>
      <w:r>
        <w:rPr>
          <w:lang w:eastAsia="zh-CN"/>
        </w:rPr>
        <w:t>Annex A (informative): Change history</w:t>
      </w:r>
      <w:r>
        <w:tab/>
      </w:r>
      <w:r>
        <w:fldChar w:fldCharType="begin"/>
      </w:r>
      <w:r>
        <w:instrText xml:space="preserve"> PAGEREF _Toc199174755 \h </w:instrText>
      </w:r>
      <w:r>
        <w:fldChar w:fldCharType="separate"/>
      </w:r>
      <w:r>
        <w:t>12</w:t>
      </w:r>
      <w:r>
        <w:fldChar w:fldCharType="end"/>
      </w:r>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Heading1"/>
      </w:pPr>
      <w:bookmarkStart w:id="15" w:name="_Toc180402439"/>
      <w:bookmarkStart w:id="16" w:name="_Toc199174722"/>
      <w:r>
        <w:rPr>
          <w:rFonts w:hint="eastAsia"/>
          <w:lang w:eastAsia="zh-CN"/>
        </w:rPr>
        <w:lastRenderedPageBreak/>
        <w:t>Foreword</w:t>
      </w:r>
      <w:bookmarkEnd w:id="15"/>
      <w:bookmarkEnd w:id="16"/>
    </w:p>
    <w:p w14:paraId="603838C2" w14:textId="77777777"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Version x.y.z</w:t>
      </w:r>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"is" and "is not" do not indicate requirements.</w:t>
      </w:r>
      <w:bookmarkStart w:id="19" w:name="introduction"/>
      <w:bookmarkEnd w:id="19"/>
      <w:r w:rsidR="00080512" w:rsidRPr="004D3578">
        <w:br w:type="page"/>
      </w:r>
      <w:bookmarkStart w:id="20" w:name="scope"/>
      <w:bookmarkEnd w:id="20"/>
    </w:p>
    <w:p w14:paraId="4BE8CF5B" w14:textId="77777777" w:rsidR="00080512" w:rsidRPr="00354139" w:rsidRDefault="00080512" w:rsidP="00354139">
      <w:pPr>
        <w:pStyle w:val="Heading1"/>
      </w:pPr>
      <w:bookmarkStart w:id="21" w:name="_Toc180402440"/>
      <w:bookmarkStart w:id="22" w:name="_Toc199174723"/>
      <w:r w:rsidRPr="00354139">
        <w:lastRenderedPageBreak/>
        <w:t>1</w:t>
      </w:r>
      <w:r w:rsidRPr="00354139">
        <w:tab/>
        <w:t>Scope</w:t>
      </w:r>
      <w:bookmarkEnd w:id="21"/>
      <w:bookmarkEnd w:id="22"/>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SimSun" w:hint="eastAsia"/>
          <w:bCs/>
          <w:lang w:eastAsia="zh-CN"/>
        </w:rPr>
        <w:t xml:space="preserve">band </w:t>
      </w:r>
      <w:r w:rsidR="00973230" w:rsidRPr="00147B93">
        <w:rPr>
          <w:lang w:eastAsia="zh-CN"/>
        </w:rPr>
        <w:t>combination</w:t>
      </w:r>
      <w:r w:rsidR="00973230" w:rsidRPr="002A10FC">
        <w:rPr>
          <w:rFonts w:eastAsia="SimSun"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Caption"/>
        <w:keepNext/>
        <w:jc w:val="center"/>
        <w:rPr>
          <w:rFonts w:eastAsia="SimSun"/>
          <w:lang w:eastAsia="zh-CN"/>
        </w:rPr>
      </w:pPr>
      <w:r w:rsidRPr="009556D5">
        <w:t xml:space="preserve">Table </w:t>
      </w:r>
      <w:r w:rsidRPr="009556D5">
        <w:rPr>
          <w:rFonts w:eastAsia="SimSun" w:hint="eastAsia"/>
          <w:lang w:eastAsia="zh-CN"/>
        </w:rPr>
        <w:t>1</w:t>
      </w:r>
      <w:r w:rsidR="009D6082">
        <w:rPr>
          <w:rFonts w:eastAsia="SimSun" w:hint="eastAsia"/>
          <w:lang w:eastAsia="zh-CN"/>
        </w:rPr>
        <w:t>-1</w:t>
      </w:r>
      <w:r w:rsidRPr="009556D5">
        <w:t xml:space="preserve">: </w:t>
      </w:r>
      <w:r>
        <w:rPr>
          <w:rFonts w:eastAsia="SimSun" w:hint="eastAsia"/>
          <w:bCs w:val="0"/>
          <w:lang w:eastAsia="zh-CN"/>
        </w:rPr>
        <w:t>B</w:t>
      </w:r>
      <w:r w:rsidRPr="00F338DC">
        <w:rPr>
          <w:rFonts w:eastAsia="SimSun" w:hint="eastAsia"/>
          <w:bCs w:val="0"/>
          <w:lang w:eastAsia="zh-CN"/>
        </w:rPr>
        <w:t xml:space="preserve">and </w:t>
      </w:r>
      <w:r w:rsidRPr="00147B93">
        <w:rPr>
          <w:lang w:eastAsia="zh-CN"/>
        </w:rPr>
        <w:t>combination</w:t>
      </w:r>
      <w:r w:rsidRPr="00F338DC">
        <w:rPr>
          <w:rFonts w:eastAsia="SimSun"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00EA3E4C">
              <w:rPr>
                <w:rFonts w:eastAsia="SimSun"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SimSun" w:cs="Arial"/>
                <w:sz w:val="16"/>
                <w:szCs w:val="18"/>
                <w:lang w:val="en-US" w:eastAsia="zh-CN"/>
              </w:rPr>
            </w:pPr>
            <w:r>
              <w:rPr>
                <w:rFonts w:eastAsia="SimSun" w:cs="Arial" w:hint="eastAsia"/>
                <w:kern w:val="2"/>
                <w:sz w:val="16"/>
                <w:szCs w:val="18"/>
                <w:lang w:val="en-US" w:eastAsia="zh-CN"/>
              </w:rPr>
              <w:t>n1</w:t>
            </w:r>
            <w:r>
              <w:rPr>
                <w:rFonts w:eastAsia="SimSun" w:cs="Arial"/>
                <w:kern w:val="2"/>
                <w:sz w:val="16"/>
                <w:szCs w:val="18"/>
                <w:lang w:val="en-US" w:eastAsia="zh-CN"/>
              </w:rPr>
              <w:t>, n5</w:t>
            </w:r>
            <w:r>
              <w:rPr>
                <w:rFonts w:eastAsia="SimSun"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n3-n5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kern w:val="2"/>
                <w:sz w:val="16"/>
                <w:szCs w:val="18"/>
                <w:lang w:val="en-US" w:eastAsia="zh-CN"/>
              </w:rPr>
              <w:t>n3, n5</w:t>
            </w:r>
            <w:r>
              <w:rPr>
                <w:rFonts w:eastAsia="SimSun"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kern w:val="2"/>
                <w:sz w:val="16"/>
                <w:szCs w:val="18"/>
                <w:lang w:val="en-US" w:eastAsia="zh-CN"/>
              </w:rPr>
              <w:t>n1-</w:t>
            </w:r>
            <w:r>
              <w:rPr>
                <w:rFonts w:eastAsia="SimSun" w:cs="Arial" w:hint="eastAsia"/>
                <w:kern w:val="2"/>
                <w:sz w:val="16"/>
                <w:szCs w:val="18"/>
                <w:lang w:val="en-US" w:eastAsia="zh-CN"/>
              </w:rPr>
              <w:t>n3-n5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n1</w:t>
            </w:r>
            <w:r>
              <w:rPr>
                <w:rFonts w:eastAsia="SimSun" w:cs="Arial"/>
                <w:kern w:val="2"/>
                <w:sz w:val="16"/>
                <w:szCs w:val="18"/>
                <w:lang w:val="en-US" w:eastAsia="zh-CN"/>
              </w:rPr>
              <w:t>, n3, n5</w:t>
            </w:r>
            <w:r>
              <w:rPr>
                <w:rFonts w:eastAsia="SimSun"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6D2FAFC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DF4B7F3" w14:textId="77777777" w:rsidR="00B44F1E" w:rsidRDefault="00B44F1E" w:rsidP="003B5E32">
            <w:pPr>
              <w:pStyle w:val="TAL"/>
              <w:widowControl w:val="0"/>
              <w:snapToGrid w:val="0"/>
              <w:spacing w:before="20" w:after="20"/>
              <w:jc w:val="both"/>
              <w:rPr>
                <w:rFonts w:eastAsia="SimSun"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3041F3B8" w14:textId="77777777" w:rsidR="00B44F1E" w:rsidRDefault="00B44F1E" w:rsidP="003B5E32">
            <w:pPr>
              <w:pStyle w:val="TAL"/>
              <w:widowControl w:val="0"/>
              <w:snapToGrid w:val="0"/>
              <w:spacing w:before="20" w:after="20"/>
              <w:jc w:val="both"/>
              <w:rPr>
                <w:rFonts w:eastAsia="SimSun" w:cs="Arial"/>
                <w:kern w:val="2"/>
                <w:sz w:val="16"/>
                <w:szCs w:val="18"/>
                <w:lang w:val="en-US" w:eastAsia="zh-CN"/>
              </w:rPr>
            </w:pPr>
          </w:p>
        </w:tc>
      </w:tr>
    </w:tbl>
    <w:p w14:paraId="597798F8" w14:textId="77777777" w:rsidR="001936E8" w:rsidRPr="001936E8" w:rsidRDefault="001936E8" w:rsidP="001936E8">
      <w:pPr>
        <w:rPr>
          <w:lang w:val="x-none" w:eastAsia="zh-CN"/>
        </w:rPr>
      </w:pPr>
    </w:p>
    <w:p w14:paraId="5C34521C" w14:textId="77777777" w:rsidR="00E0464B" w:rsidRPr="00FF6E20" w:rsidRDefault="00E0464B">
      <w:pPr>
        <w:rPr>
          <w:lang w:val="en-US" w:eastAsia="zh-CN"/>
        </w:rPr>
      </w:pPr>
    </w:p>
    <w:p w14:paraId="5E3EEB37" w14:textId="77777777" w:rsidR="00080512" w:rsidRPr="004D3578" w:rsidRDefault="00080512">
      <w:pPr>
        <w:pStyle w:val="Heading1"/>
      </w:pPr>
      <w:bookmarkStart w:id="23" w:name="references"/>
      <w:bookmarkStart w:id="24" w:name="_Toc180402441"/>
      <w:bookmarkStart w:id="25" w:name="_Toc199174724"/>
      <w:bookmarkEnd w:id="23"/>
      <w:r w:rsidRPr="004D3578">
        <w:t>2</w:t>
      </w:r>
      <w:r w:rsidRPr="004D3578">
        <w:tab/>
        <w:t>References</w:t>
      </w:r>
      <w:bookmarkEnd w:id="24"/>
      <w:bookmarkEnd w:id="25"/>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Heading1"/>
      </w:pPr>
      <w:bookmarkStart w:id="26" w:name="definitions"/>
      <w:bookmarkStart w:id="27" w:name="_Toc180402442"/>
      <w:bookmarkStart w:id="28" w:name="_Toc199174725"/>
      <w:bookmarkEnd w:id="26"/>
      <w:r w:rsidRPr="004D3578">
        <w:t>3</w:t>
      </w:r>
      <w:r w:rsidRPr="004D3578">
        <w:tab/>
        <w:t>Definitions</w:t>
      </w:r>
      <w:r w:rsidR="00602AEA">
        <w:t xml:space="preserve"> of terms, symbols and abbreviations</w:t>
      </w:r>
      <w:bookmarkEnd w:id="27"/>
      <w:bookmarkEnd w:id="28"/>
    </w:p>
    <w:p w14:paraId="127C556C" w14:textId="77777777" w:rsidR="00354139" w:rsidRPr="00354139" w:rsidRDefault="00080512" w:rsidP="00354139">
      <w:pPr>
        <w:pStyle w:val="Heading2"/>
        <w:rPr>
          <w:lang w:eastAsia="zh-CN"/>
        </w:rPr>
      </w:pPr>
      <w:bookmarkStart w:id="29" w:name="_Toc180402443"/>
      <w:bookmarkStart w:id="30" w:name="_Toc199174726"/>
      <w:r w:rsidRPr="004D3578">
        <w:t>3.1</w:t>
      </w:r>
      <w:r w:rsidRPr="004D3578">
        <w:tab/>
      </w:r>
      <w:r w:rsidR="002B6339">
        <w:t>Terms</w:t>
      </w:r>
      <w:bookmarkEnd w:id="29"/>
      <w:bookmarkEnd w:id="30"/>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43CFBF"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1685DA89" w14:textId="77777777" w:rsidR="00354139" w:rsidRPr="00354139" w:rsidRDefault="00080512" w:rsidP="00354139">
      <w:pPr>
        <w:pStyle w:val="Heading2"/>
        <w:rPr>
          <w:lang w:eastAsia="zh-CN"/>
        </w:rPr>
      </w:pPr>
      <w:bookmarkStart w:id="31" w:name="_Toc180402444"/>
      <w:bookmarkStart w:id="32" w:name="_Toc199174727"/>
      <w:r w:rsidRPr="004D3578">
        <w:t>3.2</w:t>
      </w:r>
      <w:r w:rsidRPr="004D3578">
        <w:tab/>
        <w:t>Symbols</w:t>
      </w:r>
      <w:bookmarkEnd w:id="31"/>
      <w:bookmarkEnd w:id="32"/>
    </w:p>
    <w:p w14:paraId="281D6EE5" w14:textId="77777777" w:rsidR="00080512" w:rsidRDefault="00080512" w:rsidP="00354139">
      <w:pPr>
        <w:rPr>
          <w:lang w:eastAsia="zh-CN"/>
        </w:rPr>
      </w:pPr>
      <w:r w:rsidRPr="004D3578">
        <w:t>For the purposes of the present document, the following symbols apply:</w:t>
      </w:r>
    </w:p>
    <w:p w14:paraId="0C3418B8"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45A4EFEF" w14:textId="77777777" w:rsidR="00080512" w:rsidRPr="004D3578" w:rsidRDefault="00080512">
      <w:pPr>
        <w:pStyle w:val="Heading2"/>
      </w:pPr>
      <w:bookmarkStart w:id="33" w:name="_Toc180402445"/>
      <w:bookmarkStart w:id="34" w:name="_Toc199174728"/>
      <w:r w:rsidRPr="004D3578">
        <w:t>3.3</w:t>
      </w:r>
      <w:r w:rsidRPr="004D3578">
        <w:tab/>
        <w:t>Abbreviations</w:t>
      </w:r>
      <w:bookmarkEnd w:id="33"/>
      <w:bookmarkEnd w:id="34"/>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815A3F"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15701C46" w14:textId="77777777" w:rsidR="00835C35" w:rsidRPr="004D3578" w:rsidRDefault="00835C35" w:rsidP="00835C35">
      <w:pPr>
        <w:pStyle w:val="Heading1"/>
      </w:pPr>
      <w:bookmarkStart w:id="35" w:name="clause4"/>
      <w:bookmarkStart w:id="36" w:name="_Toc180402446"/>
      <w:bookmarkStart w:id="37" w:name="_Toc199174729"/>
      <w:bookmarkEnd w:id="35"/>
      <w:r w:rsidRPr="004D3578">
        <w:t>4</w:t>
      </w:r>
      <w:r w:rsidRPr="004D3578">
        <w:tab/>
      </w:r>
      <w:r>
        <w:rPr>
          <w:rFonts w:hint="eastAsia"/>
          <w:lang w:eastAsia="zh-CN"/>
        </w:rPr>
        <w:t>Back</w:t>
      </w:r>
      <w:r>
        <w:t>ground</w:t>
      </w:r>
      <w:bookmarkEnd w:id="36"/>
      <w:bookmarkEnd w:id="37"/>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SimSun"/>
          <w:lang w:val="en-US" w:eastAsia="zh-CN"/>
        </w:rPr>
      </w:pPr>
      <w:r>
        <w:rPr>
          <w:rFonts w:eastAsia="SimSun" w:hint="eastAsia"/>
          <w:lang w:val="en-US" w:eastAsia="zh-CN"/>
        </w:rPr>
        <w:t>&gt;</w:t>
      </w:r>
      <w:r>
        <w:rPr>
          <w:rFonts w:eastAsia="SimSun"/>
          <w:lang w:val="en-US" w:eastAsia="zh-CN"/>
        </w:rPr>
        <w:t xml:space="preserve"> </w:t>
      </w:r>
      <w:r w:rsidR="00170531">
        <w:rPr>
          <w:rFonts w:eastAsia="SimSun" w:hint="eastAsia"/>
          <w:lang w:val="en-US" w:eastAsia="zh-CN"/>
        </w:rPr>
        <w:t xml:space="preserve">Discuss and specify inter-band uplink CA and EN-DC combinations for which DL interruption is not allowed when </w:t>
      </w:r>
      <w:r w:rsidR="00170531" w:rsidRPr="00386C9B">
        <w:rPr>
          <w:rFonts w:eastAsia="SimSun" w:hint="eastAsia"/>
          <w:lang w:val="en-US" w:eastAsia="zh-CN"/>
        </w:rPr>
        <w:t>dynamic switching</w:t>
      </w:r>
      <w:r w:rsidR="00170531">
        <w:rPr>
          <w:rFonts w:eastAsia="SimSun" w:hint="eastAsia"/>
          <w:lang w:val="en-US" w:eastAsia="zh-CN"/>
        </w:rPr>
        <w:t xml:space="preserve"> between two uplink ba</w:t>
      </w:r>
      <w:r w:rsidR="00170531">
        <w:rPr>
          <w:rFonts w:eastAsia="SimSun"/>
          <w:lang w:val="en-US" w:eastAsia="zh-CN"/>
        </w:rPr>
        <w:t>nds</w:t>
      </w:r>
      <w:r w:rsidR="00170531">
        <w:rPr>
          <w:rFonts w:eastAsia="SimSun" w:hint="eastAsia"/>
          <w:lang w:val="en-US" w:eastAsia="zh-CN"/>
        </w:rPr>
        <w:t xml:space="preserve"> is conducted</w:t>
      </w:r>
      <w:r w:rsidR="00170531">
        <w:rPr>
          <w:rFonts w:eastAsia="SimSun"/>
          <w:lang w:val="en-US" w:eastAsia="zh-CN"/>
        </w:rPr>
        <w:t xml:space="preserve">, or when </w:t>
      </w:r>
      <w:r w:rsidR="00170531" w:rsidRPr="00386C9B">
        <w:rPr>
          <w:rFonts w:eastAsia="SimSun" w:hint="eastAsia"/>
          <w:lang w:val="en-US" w:eastAsia="zh-CN"/>
        </w:rPr>
        <w:t>dynamic switching</w:t>
      </w:r>
      <w:r w:rsidR="00170531">
        <w:rPr>
          <w:rFonts w:eastAsia="SimSun" w:hint="eastAsia"/>
          <w:lang w:val="en-US" w:eastAsia="zh-CN"/>
        </w:rPr>
        <w:t xml:space="preserve"> </w:t>
      </w:r>
      <w:r w:rsidR="00170531">
        <w:rPr>
          <w:rFonts w:eastAsia="SimSun"/>
          <w:lang w:val="en-US" w:eastAsia="zh-CN"/>
        </w:rPr>
        <w:t>with 3 or 4 uplink bands</w:t>
      </w:r>
      <w:r w:rsidR="00170531">
        <w:rPr>
          <w:rFonts w:eastAsia="SimSun" w:hint="eastAsia"/>
          <w:lang w:val="en-US" w:eastAsia="zh-CN"/>
        </w:rPr>
        <w:t xml:space="preserve"> is conducted</w:t>
      </w:r>
      <w:r w:rsidR="00170531">
        <w:rPr>
          <w:rFonts w:eastAsia="SimSun"/>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analyze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Heading2"/>
        <w:rPr>
          <w:lang w:eastAsia="zh-CN"/>
        </w:rPr>
      </w:pPr>
      <w:bookmarkStart w:id="38" w:name="_Toc46412253"/>
      <w:bookmarkStart w:id="39" w:name="_Toc180402447"/>
      <w:bookmarkStart w:id="40" w:name="_Toc199174730"/>
      <w:r w:rsidRPr="004D3578">
        <w:t>4.1</w:t>
      </w:r>
      <w:r w:rsidRPr="004D3578">
        <w:tab/>
      </w:r>
      <w:r>
        <w:t>TR Maintenance</w:t>
      </w:r>
      <w:bookmarkEnd w:id="38"/>
      <w:bookmarkEnd w:id="39"/>
      <w:bookmarkEnd w:id="40"/>
    </w:p>
    <w:p w14:paraId="3EBAC5C9"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Heading1"/>
        <w:rPr>
          <w:color w:val="000000"/>
          <w:lang w:eastAsia="zh-CN"/>
        </w:rPr>
      </w:pPr>
      <w:bookmarkStart w:id="41" w:name="_Toc180402448"/>
      <w:bookmarkStart w:id="42" w:name="_Toc199174731"/>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41"/>
      <w:bookmarkEnd w:id="42"/>
    </w:p>
    <w:p w14:paraId="3CEA46C8" w14:textId="77777777" w:rsidR="001712E5" w:rsidRPr="008315CA" w:rsidRDefault="001712E5" w:rsidP="002E50BF">
      <w:pPr>
        <w:pStyle w:val="Heading2"/>
        <w:rPr>
          <w:lang w:eastAsia="zh-CN"/>
        </w:rPr>
      </w:pPr>
      <w:bookmarkStart w:id="43" w:name="_Toc199174732"/>
      <w:r w:rsidRPr="00D82CCC">
        <w:rPr>
          <w:rFonts w:hint="eastAsia"/>
          <w:lang w:eastAsia="zh-CN"/>
        </w:rPr>
        <w:t>5</w:t>
      </w:r>
      <w:r w:rsidRPr="00D82CCC">
        <w:rPr>
          <w:lang w:eastAsia="zh-CN"/>
        </w:rPr>
        <w:t>.</w:t>
      </w:r>
      <w:r>
        <w:rPr>
          <w:lang w:eastAsia="zh-CN"/>
        </w:rPr>
        <w:t>0</w:t>
      </w:r>
      <w:r>
        <w:rPr>
          <w:lang w:eastAsia="zh-CN"/>
        </w:rPr>
        <w:tab/>
        <w:t>Criterias</w:t>
      </w:r>
      <w:bookmarkEnd w:id="43"/>
    </w:p>
    <w:p w14:paraId="02AA3DE0" w14:textId="77777777" w:rsidR="001712E5" w:rsidRPr="009E5E25" w:rsidRDefault="001712E5" w:rsidP="001712E5">
      <w:pPr>
        <w:spacing w:after="120"/>
        <w:rPr>
          <w:rFonts w:eastAsia="SimSun"/>
          <w:lang w:eastAsia="zh-CN"/>
        </w:rPr>
      </w:pPr>
      <w:r w:rsidRPr="009E5E25">
        <w:rPr>
          <w:rFonts w:eastAsia="SimSun"/>
          <w:lang w:eastAsia="zh-CN"/>
        </w:rPr>
        <w:t>Considering the following criterias when deciding to mandate no DL interruption applicability for TX switching among 3 or 4 bands</w:t>
      </w:r>
    </w:p>
    <w:p w14:paraId="58147E55" w14:textId="77777777" w:rsidR="001712E5" w:rsidRPr="009E5E25" w:rsidRDefault="001712E5" w:rsidP="001712E5">
      <w:pPr>
        <w:pStyle w:val="B1"/>
        <w:spacing w:after="120"/>
      </w:pPr>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p>
    <w:p w14:paraId="253F796B" w14:textId="77777777" w:rsidR="001712E5" w:rsidRPr="009E5E25" w:rsidRDefault="001712E5" w:rsidP="001712E5">
      <w:pPr>
        <w:pStyle w:val="B1"/>
        <w:spacing w:after="120"/>
      </w:pPr>
      <w:r w:rsidRPr="009E5E25">
        <w:t xml:space="preserve">&gt; </w:t>
      </w:r>
      <w:r w:rsidRPr="009E5E25">
        <w:tab/>
        <w:t>Whether the same UL-DL duplex mode is used for TDD+TDD band combinations and - the corresponding higher order combinations</w:t>
      </w:r>
    </w:p>
    <w:p w14:paraId="0F21D5FD" w14:textId="77777777" w:rsidR="001712E5" w:rsidRPr="009E5E25" w:rsidRDefault="001712E5" w:rsidP="001712E5">
      <w:pPr>
        <w:pStyle w:val="B1"/>
        <w:spacing w:after="120"/>
      </w:pPr>
      <w:r w:rsidRPr="009E5E25">
        <w:tab/>
        <w:t>-</w:t>
      </w:r>
      <w:r w:rsidRPr="009E5E25">
        <w:tab/>
        <w:t>Whether simultaneous RX/TX is mandated between the DL band(s) and the UL band(s)</w:t>
      </w:r>
    </w:p>
    <w:p w14:paraId="201B15C4" w14:textId="77777777" w:rsidR="001712E5" w:rsidRPr="009E5E25" w:rsidRDefault="001712E5" w:rsidP="001712E5">
      <w:pPr>
        <w:pStyle w:val="B1"/>
        <w:spacing w:after="120"/>
      </w:pPr>
      <w:r w:rsidRPr="009E5E25">
        <w:t>&gt;</w:t>
      </w:r>
      <w:r w:rsidRPr="009E5E25">
        <w:tab/>
        <w:t>Whether same antenna group is used for band combinations and the corresponding higher order combinations</w:t>
      </w:r>
    </w:p>
    <w:p w14:paraId="15887AE4" w14:textId="4D8BB277" w:rsidR="009C20E6" w:rsidRDefault="001712E5" w:rsidP="001712E5">
      <w:pPr>
        <w:pStyle w:val="B1"/>
        <w:spacing w:after="120"/>
      </w:pPr>
      <w:r w:rsidRPr="009E5E25">
        <w:tab/>
        <w:t>-</w:t>
      </w:r>
      <w:r w:rsidRPr="009E5E25">
        <w:tab/>
        <w:t>Number of TX chains to be switched</w:t>
      </w:r>
    </w:p>
    <w:p w14:paraId="49C751CF" w14:textId="77777777" w:rsidR="009C20E6" w:rsidRPr="007461C3" w:rsidRDefault="009C20E6" w:rsidP="009C20E6">
      <w:pPr>
        <w:spacing w:after="120"/>
        <w:rPr>
          <w:rFonts w:eastAsia="SimSun"/>
          <w:lang w:eastAsia="zh-CN"/>
        </w:rPr>
      </w:pPr>
      <w:r>
        <w:rPr>
          <w:rFonts w:eastAsia="SimSun"/>
          <w:lang w:eastAsia="zh-CN"/>
        </w:rPr>
        <w:t>Using</w:t>
      </w:r>
      <w:r w:rsidRPr="007461C3">
        <w:rPr>
          <w:rFonts w:eastAsia="SimSun"/>
          <w:lang w:eastAsia="zh-CN"/>
        </w:rPr>
        <w:t xml:space="preserve"> the </w:t>
      </w:r>
      <w:r>
        <w:rPr>
          <w:rFonts w:eastAsia="SimSun"/>
          <w:lang w:eastAsia="zh-CN"/>
        </w:rPr>
        <w:t xml:space="preserve">formats and </w:t>
      </w:r>
      <w:r w:rsidRPr="007461C3">
        <w:rPr>
          <w:rFonts w:eastAsia="SimSun"/>
          <w:lang w:eastAsia="zh-CN"/>
        </w:rPr>
        <w:t>the notes</w:t>
      </w:r>
      <w:r>
        <w:rPr>
          <w:rFonts w:eastAsia="SimSun"/>
          <w:lang w:eastAsia="zh-CN"/>
        </w:rPr>
        <w:t xml:space="preserve"> in Table 5.0-1 and 5.0-2</w:t>
      </w:r>
      <w:r w:rsidRPr="007461C3">
        <w:rPr>
          <w:rFonts w:eastAsia="SimSun"/>
          <w:lang w:eastAsia="zh-CN"/>
        </w:rPr>
        <w:t xml:space="preserve"> to </w:t>
      </w:r>
      <w:r>
        <w:rPr>
          <w:rFonts w:eastAsia="SimSun"/>
          <w:lang w:eastAsia="zh-CN"/>
        </w:rPr>
        <w:t xml:space="preserve">introduce </w:t>
      </w:r>
      <w:r w:rsidRPr="007461C3">
        <w:rPr>
          <w:rFonts w:eastAsia="SimSun"/>
          <w:lang w:eastAsia="zh-CN"/>
        </w:rPr>
        <w:t>mandat</w:t>
      </w:r>
      <w:r>
        <w:rPr>
          <w:rFonts w:eastAsia="SimSun"/>
          <w:lang w:eastAsia="zh-CN"/>
        </w:rPr>
        <w:t>ing</w:t>
      </w:r>
      <w:r w:rsidRPr="007461C3">
        <w:rPr>
          <w:rFonts w:eastAsia="SimSun"/>
          <w:lang w:eastAsia="zh-CN"/>
        </w:rPr>
        <w:t xml:space="preserve"> no DL interruption </w:t>
      </w:r>
      <w:r>
        <w:rPr>
          <w:rFonts w:eastAsia="SimSun"/>
          <w:lang w:eastAsia="zh-CN"/>
        </w:rPr>
        <w:t>clarification</w:t>
      </w:r>
      <w:r w:rsidRPr="007461C3">
        <w:rPr>
          <w:rFonts w:eastAsia="SimSun"/>
          <w:lang w:eastAsia="zh-CN"/>
        </w:rPr>
        <w:t xml:space="preserve"> for Tx switching across up to 4 bands</w:t>
      </w:r>
      <w:r>
        <w:rPr>
          <w:rFonts w:eastAsia="SimSun"/>
          <w:lang w:eastAsia="zh-CN"/>
        </w:rPr>
        <w:t xml:space="preserve"> in </w:t>
      </w:r>
      <w:r w:rsidRPr="007461C3">
        <w:rPr>
          <w:rFonts w:eastAsia="SimSun"/>
          <w:lang w:eastAsia="zh-CN"/>
        </w:rPr>
        <w:t>TS 38</w:t>
      </w:r>
      <w:r>
        <w:rPr>
          <w:rFonts w:eastAsia="SimSun"/>
          <w:lang w:eastAsia="zh-CN"/>
        </w:rPr>
        <w:t>.</w:t>
      </w:r>
      <w:r w:rsidRPr="007461C3">
        <w:rPr>
          <w:rFonts w:eastAsia="SimSun"/>
          <w:lang w:eastAsia="zh-CN"/>
        </w:rPr>
        <w:t>101-1</w:t>
      </w:r>
      <w:r>
        <w:rPr>
          <w:rFonts w:eastAsia="SimSun"/>
          <w:lang w:eastAsia="zh-CN"/>
        </w:rPr>
        <w:t>[2]</w:t>
      </w:r>
    </w:p>
    <w:p w14:paraId="7E9A5DCB" w14:textId="77777777" w:rsidR="009C20E6" w:rsidRPr="00A70C0B" w:rsidRDefault="009C20E6" w:rsidP="009C20E6">
      <w:pPr>
        <w:pStyle w:val="TH"/>
      </w:pPr>
      <w:r w:rsidRPr="00A70C0B">
        <w:t>Table 5.0-1: Inter-band CA operating bands involving FR1 (t</w:t>
      </w:r>
      <w:r w:rsidRPr="00A70C0B">
        <w:rPr>
          <w:lang w:eastAsia="zh-CN"/>
        </w:rPr>
        <w:t>hree</w:t>
      </w:r>
      <w:r w:rsidRPr="00A70C0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17264DA2"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030D2EA9" w14:textId="77777777" w:rsidR="009C20E6" w:rsidRPr="00A70C0B" w:rsidRDefault="009C20E6" w:rsidP="002C33D4">
            <w:pPr>
              <w:pStyle w:val="TAH"/>
            </w:pPr>
            <w:r w:rsidRPr="00A70C0B">
              <w:t>NR CA Band</w:t>
            </w:r>
          </w:p>
        </w:tc>
        <w:tc>
          <w:tcPr>
            <w:tcW w:w="2552" w:type="dxa"/>
            <w:tcBorders>
              <w:top w:val="single" w:sz="4" w:space="0" w:color="auto"/>
              <w:left w:val="single" w:sz="4" w:space="0" w:color="auto"/>
              <w:bottom w:val="single" w:sz="4" w:space="0" w:color="auto"/>
              <w:right w:val="single" w:sz="4" w:space="0" w:color="auto"/>
            </w:tcBorders>
            <w:hideMark/>
          </w:tcPr>
          <w:p w14:paraId="2BC3AAE4" w14:textId="77777777" w:rsidR="009C20E6" w:rsidRPr="00A70C0B" w:rsidRDefault="009C20E6" w:rsidP="002C33D4">
            <w:pPr>
              <w:pStyle w:val="TAH"/>
            </w:pPr>
            <w:r w:rsidRPr="00A70C0B">
              <w:t>NR Band</w:t>
            </w:r>
          </w:p>
          <w:p w14:paraId="0C7FA7BA" w14:textId="77777777" w:rsidR="009C20E6" w:rsidRPr="00A70C0B" w:rsidRDefault="009C20E6" w:rsidP="002C33D4">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8524C36" w14:textId="77777777" w:rsidR="009C20E6" w:rsidRPr="00A70C0B" w:rsidRDefault="009C20E6" w:rsidP="002C33D4">
            <w:pPr>
              <w:pStyle w:val="TAH"/>
            </w:pPr>
            <w:r w:rsidRPr="00A70C0B">
              <w:t xml:space="preserve">DL interruption allowed </w:t>
            </w:r>
          </w:p>
          <w:p w14:paraId="28426B97" w14:textId="77777777" w:rsidR="009C20E6" w:rsidRPr="00A70C0B" w:rsidRDefault="009C20E6" w:rsidP="002C33D4">
            <w:pPr>
              <w:pStyle w:val="TAH"/>
            </w:pPr>
            <w:r w:rsidRPr="00A70C0B">
              <w:t>(Note 1)</w:t>
            </w:r>
          </w:p>
        </w:tc>
      </w:tr>
      <w:tr w:rsidR="00A70C0B" w:rsidRPr="00A70C0B" w14:paraId="08D2B49D"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D0829" w14:textId="77777777" w:rsidR="009C20E6" w:rsidRPr="00A70C0B" w:rsidRDefault="009C20E6" w:rsidP="002C33D4">
            <w:pPr>
              <w:pStyle w:val="TAC"/>
              <w:rPr>
                <w:lang w:eastAsia="zh-CN"/>
              </w:rPr>
            </w:pPr>
            <w:r w:rsidRPr="00A70C0B">
              <w:rPr>
                <w:lang w:eastAsia="zh-CN"/>
              </w:rPr>
              <w:t>CA</w:t>
            </w:r>
            <w:r w:rsidRPr="00A70C0B">
              <w:t>_</w:t>
            </w:r>
            <w:r w:rsidRPr="00A70C0B">
              <w:rPr>
                <w:lang w:eastAsia="zh-CN"/>
              </w:rPr>
              <w:t>n</w:t>
            </w:r>
            <w:r w:rsidRPr="00A70C0B">
              <w:rPr>
                <w:rFonts w:hint="eastAsia"/>
                <w:lang w:eastAsia="zh-CN"/>
              </w:rPr>
              <w:t>X</w:t>
            </w:r>
            <w:r w:rsidRPr="00A70C0B">
              <w:rPr>
                <w:lang w:val="sv-SE" w:eastAsia="ja-JP"/>
              </w:rPr>
              <w:t>-</w:t>
            </w:r>
            <w:r w:rsidRPr="00A70C0B">
              <w:rPr>
                <w:lang w:eastAsia="zh-CN"/>
              </w:rPr>
              <w:t>n</w:t>
            </w:r>
            <w:r w:rsidRPr="00A70C0B">
              <w:rPr>
                <w:rFonts w:hint="eastAsia"/>
                <w:lang w:eastAsia="zh-CN"/>
              </w:rPr>
              <w:t>Y</w:t>
            </w:r>
            <w:r w:rsidRPr="00A70C0B">
              <w:rPr>
                <w:lang w:val="sv-SE" w:eastAsia="zh-CN"/>
              </w:rPr>
              <w:t>-n</w:t>
            </w:r>
            <w:r w:rsidRPr="00A70C0B">
              <w:rPr>
                <w:rFonts w:hint="eastAsia"/>
                <w:lang w:val="sv-SE" w:eastAsia="zh-CN"/>
              </w:rPr>
              <w:t>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ECB3C" w14:textId="77777777" w:rsidR="009C20E6" w:rsidRPr="00A70C0B" w:rsidRDefault="009C20E6" w:rsidP="002C33D4">
            <w:pPr>
              <w:pStyle w:val="TAC"/>
              <w:rPr>
                <w:lang w:eastAsia="ja-JP"/>
              </w:rPr>
            </w:pPr>
            <w:r w:rsidRPr="00A70C0B">
              <w:rPr>
                <w:lang w:eastAsia="zh-CN"/>
              </w:rPr>
              <w:t>n</w:t>
            </w:r>
            <w:r w:rsidRPr="00A70C0B">
              <w:rPr>
                <w:rFonts w:hint="eastAsia"/>
                <w:lang w:eastAsia="zh-CN"/>
              </w:rPr>
              <w:t>X</w:t>
            </w:r>
            <w:r w:rsidRPr="00A70C0B">
              <w:rPr>
                <w:lang w:eastAsia="zh-CN"/>
              </w:rPr>
              <w:t>, nY, nZ</w:t>
            </w:r>
          </w:p>
        </w:tc>
        <w:tc>
          <w:tcPr>
            <w:tcW w:w="2552" w:type="dxa"/>
            <w:tcBorders>
              <w:top w:val="single" w:sz="4" w:space="0" w:color="auto"/>
              <w:left w:val="single" w:sz="4" w:space="0" w:color="auto"/>
              <w:bottom w:val="single" w:sz="4" w:space="0" w:color="auto"/>
              <w:right w:val="single" w:sz="4" w:space="0" w:color="auto"/>
            </w:tcBorders>
            <w:hideMark/>
          </w:tcPr>
          <w:p w14:paraId="72B79B6E" w14:textId="77777777" w:rsidR="009C20E6" w:rsidRPr="00A70C0B" w:rsidRDefault="009C20E6" w:rsidP="002C33D4">
            <w:pPr>
              <w:pStyle w:val="TAC"/>
              <w:rPr>
                <w:lang w:eastAsia="zh-CN"/>
              </w:rPr>
            </w:pPr>
            <w:r w:rsidRPr="00A70C0B">
              <w:rPr>
                <w:lang w:eastAsia="zh-CN"/>
              </w:rPr>
              <w:t>No for nX-nY</w:t>
            </w:r>
          </w:p>
        </w:tc>
      </w:tr>
      <w:tr w:rsidR="009C20E6" w:rsidRPr="00A70C0B" w14:paraId="18748A2C"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667A302" w14:textId="4CC25DA5" w:rsidR="009C20E6" w:rsidRPr="00A70C0B" w:rsidRDefault="009C20E6" w:rsidP="002C33D4">
            <w:pPr>
              <w:pStyle w:val="TAN"/>
              <w:keepNext w:val="0"/>
              <w:keepLines w:val="0"/>
              <w:widowControl w:val="0"/>
              <w:rPr>
                <w:lang w:eastAsia="zh-CN"/>
              </w:rPr>
            </w:pPr>
            <w:r w:rsidRPr="00A70C0B">
              <w:t xml:space="preserve">NOTE </w:t>
            </w:r>
            <w:r w:rsidRPr="00A70C0B">
              <w:rPr>
                <w:lang w:eastAsia="zh-CN"/>
              </w:rPr>
              <w:t>1</w:t>
            </w:r>
            <w:r w:rsidRPr="00A70C0B">
              <w:t>:</w:t>
            </w:r>
            <w:r w:rsidRPr="00A70C0B">
              <w:tab/>
            </w:r>
            <w:r w:rsidRPr="00A70C0B">
              <w:rPr>
                <w:lang w:eastAsia="zh-CN"/>
              </w:rPr>
              <w:t>Applicable w</w:t>
            </w:r>
            <w:r w:rsidRPr="00A70C0B">
              <w:rPr>
                <w:rFonts w:eastAsia="MS Mincho"/>
                <w:lang w:eastAsia="zh-CN"/>
              </w:rPr>
              <w:t>he</w:t>
            </w:r>
            <w:r w:rsidRPr="00A70C0B">
              <w:t>n dynamic Tx switching is triggered across any 2 UL bands among the configured 2</w:t>
            </w:r>
            <w:r w:rsidR="00863360">
              <w:t xml:space="preserve"> </w:t>
            </w:r>
            <w:r w:rsidR="00863360">
              <w:rPr>
                <w:rFonts w:hint="eastAsia"/>
                <w:lang w:eastAsia="zh-CN"/>
              </w:rPr>
              <w:t>or</w:t>
            </w:r>
            <w:r w:rsidR="00863360" w:rsidRPr="00A70C0B">
              <w:t xml:space="preserve"> </w:t>
            </w:r>
            <w:r w:rsidRPr="00A70C0B">
              <w:t>3 UL bands. The D</w:t>
            </w:r>
            <w:r w:rsidRPr="00A70C0B">
              <w:rPr>
                <w:lang w:eastAsia="zh-CN"/>
              </w:rPr>
              <w:t xml:space="preserve">L interruption requirement is </w:t>
            </w:r>
            <w:r w:rsidRPr="00A70C0B">
              <w:rPr>
                <w:lang w:eastAsia="zh-CN"/>
              </w:rPr>
              <w:lastRenderedPageBreak/>
              <w:t>specified in clause 8.2.2.2 of 38.133 [13].</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20E55181" w14:textId="77777777" w:rsidR="009C20E6" w:rsidRPr="00A70C0B" w:rsidRDefault="009C20E6" w:rsidP="002C33D4">
            <w:pPr>
              <w:pStyle w:val="TAN"/>
              <w:keepNext w:val="0"/>
              <w:keepLines w:val="0"/>
              <w:widowControl w:val="0"/>
              <w:rPr>
                <w:lang w:eastAsia="zh-CN"/>
              </w:rPr>
            </w:pPr>
          </w:p>
        </w:tc>
      </w:tr>
    </w:tbl>
    <w:p w14:paraId="49E57853" w14:textId="77777777" w:rsidR="009C20E6" w:rsidRPr="00A70C0B" w:rsidRDefault="009C20E6" w:rsidP="009C20E6">
      <w:pPr>
        <w:rPr>
          <w:rFonts w:eastAsiaTheme="minorEastAsia"/>
          <w:lang w:val="en-US"/>
        </w:rPr>
      </w:pPr>
    </w:p>
    <w:p w14:paraId="0345E6CA" w14:textId="77777777" w:rsidR="009C20E6" w:rsidRPr="00A70C0B" w:rsidRDefault="009C20E6" w:rsidP="009C20E6">
      <w:pPr>
        <w:pStyle w:val="TH"/>
      </w:pPr>
      <w:r w:rsidRPr="00A70C0B">
        <w:t>Table 5.0-2: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27AA6BC0"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2BB396AC" w14:textId="77777777" w:rsidR="009C20E6" w:rsidRPr="00A70C0B" w:rsidRDefault="009C20E6" w:rsidP="002C33D4">
            <w:pPr>
              <w:pStyle w:val="TAH"/>
              <w:rPr>
                <w:lang w:eastAsia="en-GB"/>
              </w:rPr>
            </w:pPr>
            <w:r w:rsidRPr="00A70C0B">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23A7FC4F" w14:textId="77777777" w:rsidR="009C20E6" w:rsidRPr="00A70C0B" w:rsidRDefault="009C20E6" w:rsidP="002C33D4">
            <w:pPr>
              <w:pStyle w:val="TAH"/>
              <w:rPr>
                <w:lang w:eastAsia="en-GB"/>
              </w:rPr>
            </w:pPr>
            <w:r w:rsidRPr="00A70C0B">
              <w:rPr>
                <w:lang w:eastAsia="en-GB"/>
              </w:rPr>
              <w:t>NR Band</w:t>
            </w:r>
          </w:p>
        </w:tc>
        <w:tc>
          <w:tcPr>
            <w:tcW w:w="2552" w:type="dxa"/>
            <w:tcBorders>
              <w:top w:val="single" w:sz="4" w:space="0" w:color="auto"/>
              <w:left w:val="single" w:sz="4" w:space="0" w:color="auto"/>
              <w:bottom w:val="single" w:sz="4" w:space="0" w:color="auto"/>
              <w:right w:val="single" w:sz="4" w:space="0" w:color="auto"/>
            </w:tcBorders>
          </w:tcPr>
          <w:p w14:paraId="7E87398A" w14:textId="77777777" w:rsidR="009C20E6" w:rsidRPr="00A70C0B" w:rsidRDefault="009C20E6" w:rsidP="002C33D4">
            <w:pPr>
              <w:pStyle w:val="TAH"/>
            </w:pPr>
            <w:r w:rsidRPr="00A70C0B">
              <w:t xml:space="preserve">DL interruption allowed </w:t>
            </w:r>
          </w:p>
          <w:p w14:paraId="24B750FB" w14:textId="77777777" w:rsidR="009C20E6" w:rsidRPr="00A70C0B" w:rsidRDefault="009C20E6" w:rsidP="002C33D4">
            <w:pPr>
              <w:pStyle w:val="TAH"/>
              <w:rPr>
                <w:lang w:eastAsia="en-GB"/>
              </w:rPr>
            </w:pPr>
            <w:r w:rsidRPr="00A70C0B">
              <w:t>(Note 1)</w:t>
            </w:r>
          </w:p>
        </w:tc>
      </w:tr>
      <w:tr w:rsidR="00A70C0B" w:rsidRPr="00A70C0B" w14:paraId="25EDBA49"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4FF471ED" w14:textId="77777777" w:rsidR="009C20E6" w:rsidRPr="00A70C0B" w:rsidRDefault="009C20E6" w:rsidP="002C33D4">
            <w:pPr>
              <w:pStyle w:val="TAC"/>
              <w:rPr>
                <w:szCs w:val="18"/>
                <w:lang w:eastAsia="ja-JP"/>
              </w:rPr>
            </w:pPr>
            <w:r w:rsidRPr="00A70C0B">
              <w:rPr>
                <w:lang w:eastAsia="zh-CN"/>
              </w:rPr>
              <w:t>CA_nX-nY-nZ-nK</w:t>
            </w:r>
          </w:p>
        </w:tc>
        <w:tc>
          <w:tcPr>
            <w:tcW w:w="2552" w:type="dxa"/>
            <w:tcBorders>
              <w:top w:val="single" w:sz="4" w:space="0" w:color="auto"/>
              <w:left w:val="single" w:sz="4" w:space="0" w:color="auto"/>
              <w:bottom w:val="single" w:sz="4" w:space="0" w:color="auto"/>
              <w:right w:val="single" w:sz="4" w:space="0" w:color="auto"/>
            </w:tcBorders>
            <w:hideMark/>
          </w:tcPr>
          <w:p w14:paraId="6FC36E61" w14:textId="77777777" w:rsidR="009C20E6" w:rsidRPr="00A70C0B" w:rsidRDefault="009C20E6" w:rsidP="002C33D4">
            <w:pPr>
              <w:pStyle w:val="TAC"/>
              <w:rPr>
                <w:szCs w:val="18"/>
                <w:lang w:eastAsia="ja-JP"/>
              </w:rPr>
            </w:pPr>
            <w:r w:rsidRPr="00A70C0B">
              <w:rPr>
                <w:lang w:eastAsia="zh-CN"/>
              </w:rPr>
              <w:t>nX, nY, nZ, nK</w:t>
            </w:r>
          </w:p>
        </w:tc>
        <w:tc>
          <w:tcPr>
            <w:tcW w:w="2552" w:type="dxa"/>
            <w:tcBorders>
              <w:top w:val="single" w:sz="4" w:space="0" w:color="auto"/>
              <w:left w:val="single" w:sz="4" w:space="0" w:color="auto"/>
              <w:bottom w:val="single" w:sz="4" w:space="0" w:color="auto"/>
              <w:right w:val="single" w:sz="4" w:space="0" w:color="auto"/>
            </w:tcBorders>
          </w:tcPr>
          <w:p w14:paraId="376E84E9" w14:textId="77777777" w:rsidR="009C20E6" w:rsidRPr="00A70C0B" w:rsidRDefault="009C20E6" w:rsidP="002C33D4">
            <w:pPr>
              <w:pStyle w:val="TAC"/>
              <w:rPr>
                <w:lang w:eastAsia="zh-CN"/>
              </w:rPr>
            </w:pPr>
            <w:r w:rsidRPr="00A70C0B">
              <w:rPr>
                <w:lang w:eastAsia="zh-CN"/>
              </w:rPr>
              <w:t>No for nX-nY</w:t>
            </w:r>
          </w:p>
        </w:tc>
      </w:tr>
      <w:tr w:rsidR="00A70C0B" w:rsidRPr="00A70C0B" w14:paraId="794E3AE3"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C103B9E" w14:textId="4F9323AA" w:rsidR="009C20E6" w:rsidRPr="00A70C0B" w:rsidRDefault="009C20E6" w:rsidP="002C33D4">
            <w:pPr>
              <w:pStyle w:val="TAN"/>
              <w:keepNext w:val="0"/>
              <w:keepLines w:val="0"/>
              <w:widowControl w:val="0"/>
              <w:rPr>
                <w:lang w:eastAsia="zh-CN"/>
              </w:rPr>
            </w:pPr>
            <w:r w:rsidRPr="00A70C0B">
              <w:rPr>
                <w:lang w:eastAsia="en-GB"/>
              </w:rPr>
              <w:t>NOTE 1:</w:t>
            </w:r>
            <w:r w:rsidRPr="00A70C0B">
              <w:rPr>
                <w:lang w:eastAsia="en-GB"/>
              </w:rPr>
              <w:tab/>
            </w:r>
            <w:r w:rsidRPr="00A70C0B">
              <w:t xml:space="preserve">Applicable when dynamic Tx switching is </w:t>
            </w:r>
            <w:r w:rsidRPr="00A70C0B">
              <w:rPr>
                <w:rFonts w:hint="eastAsia"/>
              </w:rPr>
              <w:t>s</w:t>
            </w:r>
            <w:r w:rsidRPr="00A70C0B">
              <w:t xml:space="preserve"> triggered across any 2 UL bands among the configured 2, 3 or 4 UL bands. The DL interruption requirement is specified in clause 8.2.2.2 of 38.133 [13</w:t>
            </w:r>
            <w:r w:rsidRPr="00A70C0B">
              <w:rPr>
                <w:lang w:eastAsia="zh-CN"/>
              </w:rPr>
              <w:t>].</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05CBDF9D" w14:textId="77777777" w:rsidR="009C20E6" w:rsidRPr="00A70C0B" w:rsidRDefault="009C20E6" w:rsidP="002C33D4">
            <w:pPr>
              <w:pStyle w:val="TAN"/>
              <w:rPr>
                <w:lang w:eastAsia="en-GB"/>
              </w:rPr>
            </w:pPr>
          </w:p>
        </w:tc>
      </w:tr>
    </w:tbl>
    <w:p w14:paraId="7E0C8CB7" w14:textId="77777777" w:rsidR="009C20E6" w:rsidRPr="009C20E6" w:rsidRDefault="009C20E6" w:rsidP="001E777B">
      <w:pPr>
        <w:pStyle w:val="B1"/>
        <w:spacing w:after="120"/>
        <w:ind w:leftChars="42" w:left="368"/>
      </w:pPr>
    </w:p>
    <w:p w14:paraId="793C93C3" w14:textId="77777777" w:rsidR="00113D92" w:rsidRPr="00065D1C" w:rsidRDefault="0015457B" w:rsidP="00F5533F">
      <w:pPr>
        <w:pStyle w:val="Heading2"/>
        <w:rPr>
          <w:lang w:eastAsia="zh-CN"/>
        </w:rPr>
      </w:pPr>
      <w:bookmarkStart w:id="44" w:name="_Toc180402449"/>
      <w:bookmarkStart w:id="45" w:name="_Toc199174733"/>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44"/>
      <w:bookmarkEnd w:id="45"/>
    </w:p>
    <w:p w14:paraId="23FDAAFC" w14:textId="77777777" w:rsidR="00113D92" w:rsidRPr="00065D1C" w:rsidRDefault="0015457B" w:rsidP="00F5533F">
      <w:pPr>
        <w:pStyle w:val="Heading3"/>
        <w:rPr>
          <w:lang w:eastAsia="zh-CN"/>
        </w:rPr>
      </w:pPr>
      <w:bookmarkStart w:id="46" w:name="_Toc180402450"/>
      <w:bookmarkStart w:id="47" w:name="_Toc199174734"/>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46"/>
      <w:bookmarkEnd w:id="47"/>
    </w:p>
    <w:p w14:paraId="559544DC" w14:textId="77777777" w:rsidR="00113D92" w:rsidRDefault="0015457B" w:rsidP="00F5533F">
      <w:pPr>
        <w:pStyle w:val="Heading4"/>
        <w:rPr>
          <w:lang w:eastAsia="zh-CN"/>
        </w:rPr>
      </w:pPr>
      <w:bookmarkStart w:id="48" w:name="_Toc180402451"/>
      <w:bookmarkStart w:id="49" w:name="_Toc199174735"/>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Pr>
          <w:rFonts w:hint="eastAsia"/>
          <w:lang w:eastAsia="zh-CN"/>
        </w:rPr>
        <w:t>x</w:t>
      </w:r>
      <w:r w:rsidR="00113D92" w:rsidRPr="00065D1C">
        <w:t>.</w:t>
      </w:r>
      <w:r w:rsidR="00113D92" w:rsidRPr="00065D1C">
        <w:rPr>
          <w:rFonts w:hint="eastAsia"/>
        </w:rPr>
        <w:t>1</w:t>
      </w:r>
      <w:r w:rsidR="00113D92" w:rsidRPr="00065D1C">
        <w:tab/>
      </w:r>
      <w:r w:rsidR="00113D92" w:rsidRPr="00065D1C">
        <w:rPr>
          <w:rFonts w:hint="eastAsia"/>
        </w:rPr>
        <w:t>Configurations</w:t>
      </w:r>
      <w:bookmarkEnd w:id="48"/>
      <w:bookmarkEnd w:id="49"/>
    </w:p>
    <w:p w14:paraId="5A7F986B" w14:textId="77777777"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SimSun" w:hint="eastAsia"/>
          <w:lang w:eastAsia="zh-CN"/>
        </w:rPr>
        <w:t>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13D92" w:rsidRPr="00065D1C" w14:paraId="541E330C" w14:textId="77777777" w:rsidTr="0071105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C071B4F" w14:textId="77777777" w:rsidR="00113D92" w:rsidRPr="00F5533F" w:rsidRDefault="00113D92" w:rsidP="0041690A">
            <w:r w:rsidRPr="00F5533F">
              <w:rPr>
                <w:rFonts w:hint="eastAsia"/>
              </w:rPr>
              <w:t>C</w:t>
            </w:r>
            <w:r w:rsidRPr="00F5533F">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7AF88C1" w14:textId="18961E71" w:rsidR="00113D92" w:rsidRPr="00F5533F" w:rsidRDefault="00424ECA" w:rsidP="0041690A">
            <w:r w:rsidRPr="00424ECA">
              <w:t>Uplink band</w:t>
            </w:r>
          </w:p>
        </w:tc>
      </w:tr>
      <w:tr w:rsidR="00113D92" w:rsidRPr="00065D1C" w14:paraId="3F0C0F27" w14:textId="77777777" w:rsidTr="0071105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5993285" w14:textId="77777777" w:rsidR="00113D92" w:rsidRPr="00F5533F" w:rsidRDefault="00113D92" w:rsidP="00481B59">
            <w:pPr>
              <w:rPr>
                <w:lang w:val="x-none" w:eastAsia="zh-CN"/>
              </w:rPr>
            </w:pPr>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
        </w:tc>
        <w:tc>
          <w:tcPr>
            <w:tcW w:w="3913" w:type="dxa"/>
            <w:tcBorders>
              <w:top w:val="single" w:sz="4" w:space="0" w:color="auto"/>
              <w:left w:val="single" w:sz="4" w:space="0" w:color="auto"/>
              <w:bottom w:val="single" w:sz="4" w:space="0" w:color="auto"/>
              <w:right w:val="single" w:sz="4" w:space="0" w:color="auto"/>
            </w:tcBorders>
            <w:vAlign w:val="center"/>
          </w:tcPr>
          <w:p w14:paraId="0133E605" w14:textId="038E6ABD" w:rsidR="00481B59" w:rsidRPr="00F5533F" w:rsidRDefault="00424ECA" w:rsidP="00481B59">
            <w:pPr>
              <w:rPr>
                <w:lang w:val="x-none" w:eastAsia="zh-CN"/>
              </w:rPr>
            </w:pPr>
            <w:r>
              <w:rPr>
                <w:lang w:val="x-none"/>
              </w:rPr>
              <w:t>nX, n</w:t>
            </w:r>
            <w:r>
              <w:rPr>
                <w:rFonts w:hint="eastAsia"/>
                <w:lang w:val="x-none" w:eastAsia="zh-CN"/>
              </w:rPr>
              <w:t>Y,</w:t>
            </w:r>
            <w:r>
              <w:rPr>
                <w:lang w:val="x-none" w:eastAsia="zh-CN"/>
              </w:rPr>
              <w:t xml:space="preserve"> </w:t>
            </w:r>
            <w:r>
              <w:rPr>
                <w:rFonts w:hint="eastAsia"/>
                <w:lang w:val="x-none" w:eastAsia="zh-CN"/>
              </w:rPr>
              <w:t>nZ</w:t>
            </w:r>
          </w:p>
        </w:tc>
      </w:tr>
    </w:tbl>
    <w:p w14:paraId="4CAE33FE" w14:textId="77777777" w:rsidR="00113D92" w:rsidRPr="00065D1C" w:rsidRDefault="0015457B" w:rsidP="00F5533F">
      <w:pPr>
        <w:pStyle w:val="Heading4"/>
      </w:pPr>
      <w:bookmarkStart w:id="50" w:name="_Toc180402452"/>
      <w:bookmarkStart w:id="51" w:name="_Toc199174736"/>
      <w:r>
        <w:rPr>
          <w:rFonts w:hint="eastAsia"/>
          <w:lang w:eastAsia="zh-CN"/>
        </w:rPr>
        <w:t>5</w:t>
      </w:r>
      <w:r w:rsidR="00113D92" w:rsidRPr="00065D1C">
        <w:rPr>
          <w:rFonts w:hint="eastAsia"/>
        </w:rPr>
        <w:t>.1.</w:t>
      </w:r>
      <w:r>
        <w:rPr>
          <w:rFonts w:hint="eastAsia"/>
          <w:lang w:eastAsia="zh-CN"/>
        </w:rPr>
        <w:t>x</w:t>
      </w:r>
      <w:r w:rsidR="00113D92" w:rsidRPr="00065D1C">
        <w:t>.</w:t>
      </w:r>
      <w:r w:rsidR="00113D92" w:rsidRPr="00065D1C">
        <w:rPr>
          <w:rFonts w:hint="eastAsia"/>
        </w:rPr>
        <w:t>2</w:t>
      </w:r>
      <w:r w:rsidR="00113D92" w:rsidRPr="00065D1C">
        <w:tab/>
      </w:r>
      <w:r w:rsidR="00113D92" w:rsidRPr="00065D1C">
        <w:rPr>
          <w:rFonts w:hint="eastAsia"/>
        </w:rPr>
        <w:t>Technical analysis</w:t>
      </w:r>
      <w:bookmarkEnd w:id="50"/>
      <w:bookmarkEnd w:id="51"/>
    </w:p>
    <w:p w14:paraId="520D80FF" w14:textId="77777777" w:rsidR="00113D92" w:rsidRPr="00F57931" w:rsidRDefault="00113D92" w:rsidP="00113D92">
      <w:pPr>
        <w:rPr>
          <w:sz w:val="18"/>
          <w:lang w:val="x-none"/>
        </w:rPr>
      </w:pPr>
      <w:r>
        <w:rPr>
          <w:rFonts w:hint="eastAsia"/>
          <w:sz w:val="18"/>
          <w:lang w:val="x-none"/>
        </w:rPr>
        <w:t xml:space="preserve"> </w:t>
      </w:r>
    </w:p>
    <w:p w14:paraId="6B1A9BCA" w14:textId="77777777" w:rsidR="00113D92" w:rsidRPr="00065D1C" w:rsidRDefault="0015457B" w:rsidP="00F5533F">
      <w:pPr>
        <w:pStyle w:val="Heading4"/>
      </w:pPr>
      <w:bookmarkStart w:id="52" w:name="_Toc180402453"/>
      <w:bookmarkStart w:id="53" w:name="_Toc199174737"/>
      <w:r>
        <w:rPr>
          <w:rFonts w:hint="eastAsia"/>
          <w:lang w:eastAsia="zh-CN"/>
        </w:rPr>
        <w:t>5</w:t>
      </w:r>
      <w:r w:rsidR="00113D92" w:rsidRPr="00065D1C">
        <w:t>.</w:t>
      </w:r>
      <w:r w:rsidR="00113D92" w:rsidRPr="00065D1C">
        <w:rPr>
          <w:rFonts w:hint="eastAsia"/>
        </w:rPr>
        <w:t>1.</w:t>
      </w:r>
      <w:r>
        <w:rPr>
          <w:rFonts w:hint="eastAsia"/>
          <w:lang w:eastAsia="zh-CN"/>
        </w:rPr>
        <w:t>x</w:t>
      </w:r>
      <w:r w:rsidR="00113D92" w:rsidRPr="00065D1C">
        <w:t>.</w:t>
      </w:r>
      <w:r w:rsidR="00113D92" w:rsidRPr="00065D1C">
        <w:rPr>
          <w:rFonts w:hint="eastAsia"/>
        </w:rPr>
        <w:t>3</w:t>
      </w:r>
      <w:r w:rsidR="00113D92" w:rsidRPr="00065D1C">
        <w:tab/>
      </w:r>
      <w:r w:rsidR="00113D92" w:rsidRPr="00065D1C">
        <w:rPr>
          <w:rFonts w:hint="eastAsia"/>
        </w:rPr>
        <w:t>Conclusion</w:t>
      </w:r>
      <w:bookmarkEnd w:id="52"/>
      <w:bookmarkEnd w:id="53"/>
    </w:p>
    <w:p w14:paraId="0832844A" w14:textId="77777777" w:rsidR="009953D4" w:rsidRPr="008B424B" w:rsidRDefault="009953D4" w:rsidP="009953D4">
      <w:pPr>
        <w:pStyle w:val="Heading3"/>
      </w:pPr>
      <w:bookmarkStart w:id="54" w:name="_Toc199174738"/>
      <w:r w:rsidRPr="008B424B">
        <w:rPr>
          <w:rFonts w:hint="eastAsia"/>
        </w:rPr>
        <w:t>5.1.</w:t>
      </w:r>
      <w:r w:rsidRPr="008B424B">
        <w:t>1</w:t>
      </w:r>
      <w:r w:rsidRPr="008B424B">
        <w:rPr>
          <w:rFonts w:hint="eastAsia"/>
        </w:rPr>
        <w:tab/>
        <w:t>CA_n</w:t>
      </w:r>
      <w:r w:rsidRPr="008B424B">
        <w:t>1</w:t>
      </w:r>
      <w:r w:rsidRPr="008B424B">
        <w:rPr>
          <w:rFonts w:hint="eastAsia"/>
        </w:rPr>
        <w:t>-n</w:t>
      </w:r>
      <w:r w:rsidRPr="008B424B">
        <w:t>5</w:t>
      </w:r>
      <w:r w:rsidRPr="008B424B">
        <w:rPr>
          <w:rFonts w:hint="eastAsia"/>
        </w:rPr>
        <w:t>-n</w:t>
      </w:r>
      <w:r w:rsidRPr="008B424B">
        <w:t>78</w:t>
      </w:r>
      <w:bookmarkEnd w:id="54"/>
    </w:p>
    <w:p w14:paraId="1509B55F" w14:textId="77777777" w:rsidR="009953D4" w:rsidRPr="008B424B" w:rsidRDefault="009953D4" w:rsidP="009953D4">
      <w:pPr>
        <w:pStyle w:val="Heading4"/>
      </w:pPr>
      <w:bookmarkStart w:id="55" w:name="_Toc199174739"/>
      <w:r w:rsidRPr="008B424B">
        <w:rPr>
          <w:rFonts w:hint="eastAsia"/>
        </w:rPr>
        <w:t>5.1.</w:t>
      </w:r>
      <w:r w:rsidRPr="008B424B">
        <w:t>1.</w:t>
      </w:r>
      <w:r w:rsidRPr="008B424B">
        <w:rPr>
          <w:rFonts w:hint="eastAsia"/>
        </w:rPr>
        <w:t>1</w:t>
      </w:r>
      <w:r w:rsidRPr="008B424B">
        <w:tab/>
      </w:r>
      <w:r w:rsidRPr="008B424B">
        <w:rPr>
          <w:rFonts w:hint="eastAsia"/>
        </w:rPr>
        <w:t>Configurations</w:t>
      </w:r>
      <w:bookmarkEnd w:id="55"/>
    </w:p>
    <w:p w14:paraId="307FB09D" w14:textId="77777777" w:rsidR="009953D4" w:rsidRPr="007C5EBA" w:rsidRDefault="009953D4" w:rsidP="009953D4">
      <w:pPr>
        <w:pStyle w:val="TH"/>
      </w:pPr>
      <w:r w:rsidRPr="007C5EBA">
        <w:t xml:space="preserve">Table </w:t>
      </w:r>
      <w:r w:rsidRPr="007C5EBA">
        <w:rPr>
          <w:rFonts w:hint="eastAsia"/>
        </w:rPr>
        <w:t>5.1.</w:t>
      </w:r>
      <w:r w:rsidRPr="007C5EBA">
        <w:t>1</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9953D4" w:rsidRPr="007C5EBA" w14:paraId="36FAC787" w14:textId="77777777" w:rsidTr="00E8477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A74C3B" w14:textId="77777777" w:rsidR="009953D4" w:rsidRPr="007C5EBA" w:rsidRDefault="009953D4" w:rsidP="00E84774">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06243B12" w14:textId="77777777" w:rsidR="009953D4" w:rsidRPr="007C5EBA" w:rsidRDefault="009953D4" w:rsidP="00E84774">
            <w:r w:rsidRPr="007C5EBA">
              <w:t>Uplink band</w:t>
            </w:r>
          </w:p>
        </w:tc>
      </w:tr>
      <w:tr w:rsidR="009953D4" w:rsidRPr="007C5EBA" w14:paraId="5022202E" w14:textId="77777777" w:rsidTr="00E8477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4DC56367" w14:textId="77777777" w:rsidR="009953D4" w:rsidRPr="007C5EBA" w:rsidRDefault="009953D4" w:rsidP="00E84774">
            <w:pPr>
              <w:rPr>
                <w:lang w:val="x-none" w:eastAsia="zh-CN"/>
              </w:rPr>
            </w:pPr>
            <w:r w:rsidRPr="007C5EBA">
              <w:rPr>
                <w:lang w:val="x-none"/>
              </w:rPr>
              <w:t>CA_n</w:t>
            </w:r>
            <w:r w:rsidRPr="007C5EBA">
              <w:rPr>
                <w:lang w:val="x-none" w:eastAsia="zh-CN"/>
              </w:rPr>
              <w:t>1</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28834CB2" w14:textId="77777777" w:rsidR="009953D4" w:rsidRPr="007C5EBA" w:rsidRDefault="009953D4" w:rsidP="00E84774">
            <w:pPr>
              <w:rPr>
                <w:lang w:val="x-none" w:eastAsia="zh-CN"/>
              </w:rPr>
            </w:pPr>
            <w:r w:rsidRPr="007C5EBA">
              <w:rPr>
                <w:lang w:val="x-none"/>
              </w:rPr>
              <w:t>n1,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4839648B" w14:textId="77777777" w:rsidR="009953D4" w:rsidRPr="008B424B" w:rsidRDefault="009953D4" w:rsidP="009953D4">
      <w:pPr>
        <w:pStyle w:val="Heading4"/>
      </w:pPr>
      <w:bookmarkStart w:id="56" w:name="_Toc199174740"/>
      <w:r w:rsidRPr="008B424B">
        <w:rPr>
          <w:rFonts w:hint="eastAsia"/>
        </w:rPr>
        <w:t>5.1.</w:t>
      </w:r>
      <w:r w:rsidRPr="008B424B">
        <w:t>1.</w:t>
      </w:r>
      <w:r w:rsidRPr="008B424B">
        <w:rPr>
          <w:rFonts w:hint="eastAsia"/>
        </w:rPr>
        <w:t>2</w:t>
      </w:r>
      <w:r w:rsidRPr="008B424B">
        <w:tab/>
      </w:r>
      <w:r w:rsidRPr="008B424B">
        <w:rPr>
          <w:rFonts w:hint="eastAsia"/>
        </w:rPr>
        <w:t>Technical analysis</w:t>
      </w:r>
      <w:bookmarkEnd w:id="56"/>
    </w:p>
    <w:p w14:paraId="27E1F9D6" w14:textId="7307E398" w:rsidR="009953D4" w:rsidRPr="00271673" w:rsidRDefault="009953D4" w:rsidP="009953D4">
      <w:r w:rsidRPr="008B424B">
        <w:t xml:space="preserve">For CA_n1-n78 and CA_n5-n78, no DL interruption allowed has been specified in </w:t>
      </w:r>
      <w:r w:rsidRPr="00630C05">
        <w:t>Table 5.2A.2.1-1</w:t>
      </w:r>
      <w:r>
        <w:t xml:space="preserve">in </w:t>
      </w:r>
      <w:r w:rsidRPr="008B424B">
        <w:t>38101-1</w:t>
      </w:r>
      <w:r>
        <w:t>[2]</w:t>
      </w:r>
      <w:r w:rsidRPr="008B424B">
        <w:t>, which means switching from n1/n5 to n78 has no impact to n1/n5 downlink. Thus</w:t>
      </w:r>
      <w:r>
        <w:t xml:space="preserve"> for </w:t>
      </w:r>
      <w:r w:rsidRPr="008B424B">
        <w:t>CA_n1-n5-n78</w:t>
      </w:r>
      <w:r>
        <w:t xml:space="preserve"> configured by 2 or 3 UL bands,</w:t>
      </w:r>
      <w:r w:rsidRPr="008B424B">
        <w:t xml:space="preserve"> there is no DL interruption </w:t>
      </w:r>
      <w:r>
        <w:t xml:space="preserve">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233A4C94" w14:textId="77777777" w:rsidR="009953D4" w:rsidRPr="008B424B" w:rsidRDefault="009953D4" w:rsidP="009953D4">
      <w:pPr>
        <w:pStyle w:val="Heading4"/>
      </w:pPr>
      <w:bookmarkStart w:id="57" w:name="_Toc199174741"/>
      <w:r w:rsidRPr="008B424B">
        <w:rPr>
          <w:rFonts w:hint="eastAsia"/>
        </w:rPr>
        <w:t>5</w:t>
      </w:r>
      <w:r w:rsidRPr="008B424B">
        <w:t>.</w:t>
      </w:r>
      <w:r w:rsidRPr="008B424B">
        <w:rPr>
          <w:rFonts w:hint="eastAsia"/>
        </w:rPr>
        <w:t>1.</w:t>
      </w:r>
      <w:r w:rsidRPr="008B424B">
        <w:t>1.</w:t>
      </w:r>
      <w:r w:rsidRPr="008B424B">
        <w:rPr>
          <w:rFonts w:hint="eastAsia"/>
        </w:rPr>
        <w:t>3</w:t>
      </w:r>
      <w:r w:rsidRPr="008B424B">
        <w:tab/>
      </w:r>
      <w:r w:rsidRPr="008B424B">
        <w:rPr>
          <w:rFonts w:hint="eastAsia"/>
        </w:rPr>
        <w:t>Conclusion</w:t>
      </w:r>
      <w:bookmarkEnd w:id="57"/>
    </w:p>
    <w:p w14:paraId="0E988856" w14:textId="77777777" w:rsidR="009953D4" w:rsidRPr="008B424B" w:rsidRDefault="009953D4" w:rsidP="009953D4">
      <w:r>
        <w:t xml:space="preserve">For </w:t>
      </w:r>
      <w:r w:rsidRPr="008B424B">
        <w:t>CA_n1-n5-n78</w:t>
      </w:r>
      <w:r>
        <w:t xml:space="preserve"> configured by 2 or 3 UL bands, n</w:t>
      </w:r>
      <w:r w:rsidRPr="004063F6">
        <w:t>o DL interruption</w:t>
      </w:r>
      <w:r>
        <w:t xml:space="preserve"> is mandated 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0CB2F20F" w14:textId="77777777" w:rsidR="009953D4" w:rsidRPr="007C5EBA" w:rsidRDefault="009953D4" w:rsidP="009953D4">
      <w:pPr>
        <w:pStyle w:val="TH"/>
      </w:pPr>
      <w:r w:rsidRPr="007C5EBA">
        <w:lastRenderedPageBreak/>
        <w:t>Table 5.</w:t>
      </w:r>
      <w:r>
        <w:t>1.1.3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53D4" w:rsidRPr="007C5EBA" w14:paraId="0D288E1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hideMark/>
          </w:tcPr>
          <w:p w14:paraId="47FCE05F" w14:textId="77777777" w:rsidR="009953D4" w:rsidRPr="007C5EBA" w:rsidRDefault="009953D4" w:rsidP="00E84774">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B387BD2" w14:textId="77777777" w:rsidR="009953D4" w:rsidRPr="007C5EBA" w:rsidRDefault="009953D4" w:rsidP="00E84774">
            <w:pPr>
              <w:pStyle w:val="TAH"/>
              <w:rPr>
                <w:sz w:val="20"/>
              </w:rPr>
            </w:pPr>
            <w:r w:rsidRPr="007C5EBA">
              <w:rPr>
                <w:sz w:val="20"/>
              </w:rPr>
              <w:t>NR Band</w:t>
            </w:r>
          </w:p>
          <w:p w14:paraId="50F302ED" w14:textId="77777777" w:rsidR="009953D4" w:rsidRPr="007C5EBA" w:rsidRDefault="009953D4" w:rsidP="00E84774">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15C41D8F" w14:textId="77777777" w:rsidR="009953D4" w:rsidRPr="007C5EBA" w:rsidRDefault="009953D4" w:rsidP="00E84774">
            <w:pPr>
              <w:pStyle w:val="TAH"/>
              <w:rPr>
                <w:sz w:val="20"/>
              </w:rPr>
            </w:pPr>
            <w:r w:rsidRPr="007C5EBA">
              <w:rPr>
                <w:sz w:val="20"/>
              </w:rPr>
              <w:t xml:space="preserve">DL interruption allowed </w:t>
            </w:r>
          </w:p>
          <w:p w14:paraId="1FAEBA2A" w14:textId="77777777" w:rsidR="009953D4" w:rsidRPr="007C5EBA" w:rsidRDefault="009953D4" w:rsidP="00E84774">
            <w:pPr>
              <w:pStyle w:val="TAH"/>
              <w:rPr>
                <w:sz w:val="20"/>
              </w:rPr>
            </w:pPr>
            <w:r w:rsidRPr="007C5EBA">
              <w:rPr>
                <w:sz w:val="20"/>
              </w:rPr>
              <w:t>(Note 1)</w:t>
            </w:r>
          </w:p>
        </w:tc>
      </w:tr>
      <w:tr w:rsidR="009953D4" w:rsidRPr="007C5EBA" w14:paraId="5E30AA4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E0B27E" w14:textId="77777777" w:rsidR="009953D4" w:rsidRPr="007C5EBA" w:rsidRDefault="009953D4" w:rsidP="00E84774">
            <w:pPr>
              <w:pStyle w:val="TAC"/>
              <w:ind w:left="480" w:hanging="480"/>
              <w:rPr>
                <w:sz w:val="20"/>
                <w:lang w:eastAsia="zh-CN"/>
              </w:rPr>
            </w:pPr>
            <w:r w:rsidRPr="007C5EBA">
              <w:rPr>
                <w:sz w:val="20"/>
                <w:lang w:eastAsia="zh-CN"/>
              </w:rPr>
              <w:t>CA</w:t>
            </w:r>
            <w:r w:rsidRPr="007C5EBA">
              <w:rPr>
                <w:sz w:val="20"/>
              </w:rPr>
              <w:t>_</w:t>
            </w:r>
            <w:r w:rsidRPr="007C5EBA">
              <w:rPr>
                <w:sz w:val="20"/>
                <w:lang w:eastAsia="zh-CN"/>
              </w:rPr>
              <w:t>n</w:t>
            </w:r>
            <w:r>
              <w:rPr>
                <w:sz w:val="20"/>
                <w:lang w:eastAsia="zh-CN"/>
              </w:rPr>
              <w:t>1</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2C8250" w14:textId="77777777" w:rsidR="009953D4" w:rsidRPr="007C5EBA" w:rsidRDefault="009953D4" w:rsidP="00E84774">
            <w:pPr>
              <w:pStyle w:val="TAC"/>
              <w:ind w:left="480" w:hanging="480"/>
              <w:rPr>
                <w:sz w:val="20"/>
                <w:lang w:eastAsia="ja-JP"/>
              </w:rPr>
            </w:pPr>
            <w:r>
              <w:rPr>
                <w:sz w:val="20"/>
                <w:lang w:eastAsia="zh-CN"/>
              </w:rPr>
              <w:t>n1</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08FF82C" w14:textId="77777777" w:rsidR="009953D4" w:rsidRPr="007C5EBA" w:rsidRDefault="009953D4" w:rsidP="00E84774">
            <w:pPr>
              <w:pStyle w:val="TAC"/>
              <w:ind w:left="480" w:hanging="480"/>
              <w:rPr>
                <w:sz w:val="20"/>
                <w:lang w:eastAsia="zh-CN"/>
              </w:rPr>
            </w:pPr>
            <w:r w:rsidRPr="007C5EBA">
              <w:rPr>
                <w:sz w:val="20"/>
                <w:lang w:eastAsia="zh-CN"/>
              </w:rPr>
              <w:t>No for n</w:t>
            </w:r>
            <w:r>
              <w:rPr>
                <w:sz w:val="20"/>
                <w:lang w:eastAsia="zh-CN"/>
              </w:rPr>
              <w:t>1</w:t>
            </w:r>
            <w:r w:rsidRPr="007C5EBA">
              <w:rPr>
                <w:sz w:val="20"/>
                <w:lang w:eastAsia="zh-CN"/>
              </w:rPr>
              <w:t>-n</w:t>
            </w:r>
            <w:r>
              <w:rPr>
                <w:sz w:val="20"/>
                <w:lang w:eastAsia="zh-CN"/>
              </w:rPr>
              <w:t>78, n5-n78</w:t>
            </w:r>
          </w:p>
        </w:tc>
      </w:tr>
      <w:tr w:rsidR="009953D4" w:rsidRPr="007C5EBA" w14:paraId="1837A534" w14:textId="77777777" w:rsidTr="00E8477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C00DD54" w14:textId="77777777" w:rsidR="009953D4" w:rsidRPr="005351A0" w:rsidRDefault="009953D4" w:rsidP="00E84774">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p>
        </w:tc>
      </w:tr>
    </w:tbl>
    <w:p w14:paraId="29C96C85" w14:textId="77777777" w:rsidR="009953D4" w:rsidRPr="00516540" w:rsidRDefault="009953D4" w:rsidP="009953D4">
      <w:pPr>
        <w:pStyle w:val="B1"/>
        <w:ind w:left="0" w:firstLine="0"/>
        <w:jc w:val="both"/>
        <w:rPr>
          <w:b/>
          <w:color w:val="FF0000"/>
          <w:sz w:val="28"/>
          <w:lang w:eastAsia="zh-CN"/>
        </w:rPr>
      </w:pPr>
    </w:p>
    <w:p w14:paraId="3FFA78B0" w14:textId="1251FC84" w:rsidR="0008289A" w:rsidRPr="008B424B" w:rsidRDefault="0008289A" w:rsidP="0008289A">
      <w:pPr>
        <w:pStyle w:val="Heading3"/>
      </w:pPr>
      <w:bookmarkStart w:id="58" w:name="_Toc180402521"/>
      <w:bookmarkStart w:id="59" w:name="_Toc199174742"/>
      <w:r w:rsidRPr="008B424B">
        <w:rPr>
          <w:rFonts w:hint="eastAsia"/>
        </w:rPr>
        <w:t>5.1.</w:t>
      </w:r>
      <w:r>
        <w:t>2</w:t>
      </w:r>
      <w:r w:rsidRPr="008B424B">
        <w:rPr>
          <w:rFonts w:hint="eastAsia"/>
        </w:rPr>
        <w:tab/>
        <w:t>CA_n</w:t>
      </w:r>
      <w:r>
        <w:t>3</w:t>
      </w:r>
      <w:r w:rsidRPr="008B424B">
        <w:rPr>
          <w:rFonts w:hint="eastAsia"/>
        </w:rPr>
        <w:t>-n</w:t>
      </w:r>
      <w:r w:rsidRPr="008B424B">
        <w:t>5</w:t>
      </w:r>
      <w:r w:rsidRPr="008B424B">
        <w:rPr>
          <w:rFonts w:hint="eastAsia"/>
        </w:rPr>
        <w:t>-n</w:t>
      </w:r>
      <w:bookmarkEnd w:id="58"/>
      <w:r w:rsidRPr="008B424B">
        <w:t>78</w:t>
      </w:r>
      <w:bookmarkEnd w:id="59"/>
    </w:p>
    <w:p w14:paraId="06F4DC92" w14:textId="2F2A6E5A" w:rsidR="0008289A" w:rsidRPr="008B424B" w:rsidRDefault="0008289A" w:rsidP="0008289A">
      <w:pPr>
        <w:pStyle w:val="Heading4"/>
      </w:pPr>
      <w:bookmarkStart w:id="60" w:name="_Toc180402522"/>
      <w:bookmarkStart w:id="61" w:name="_Toc199174743"/>
      <w:r w:rsidRPr="008B424B">
        <w:rPr>
          <w:rFonts w:hint="eastAsia"/>
        </w:rPr>
        <w:t>5.1.</w:t>
      </w:r>
      <w:r>
        <w:t>2</w:t>
      </w:r>
      <w:r w:rsidRPr="008B424B">
        <w:t>.</w:t>
      </w:r>
      <w:r w:rsidRPr="008B424B">
        <w:rPr>
          <w:rFonts w:hint="eastAsia"/>
        </w:rPr>
        <w:t>1</w:t>
      </w:r>
      <w:r w:rsidRPr="008B424B">
        <w:tab/>
      </w:r>
      <w:r w:rsidRPr="008B424B">
        <w:rPr>
          <w:rFonts w:hint="eastAsia"/>
        </w:rPr>
        <w:t>Configurations</w:t>
      </w:r>
      <w:bookmarkEnd w:id="60"/>
      <w:bookmarkEnd w:id="61"/>
    </w:p>
    <w:p w14:paraId="7ABE7E57" w14:textId="71D0CB19" w:rsidR="0008289A" w:rsidRPr="007C5EBA" w:rsidRDefault="0008289A" w:rsidP="0008289A">
      <w:pPr>
        <w:pStyle w:val="TH"/>
      </w:pPr>
      <w:r w:rsidRPr="007C5EBA">
        <w:t xml:space="preserve">Table </w:t>
      </w:r>
      <w:r w:rsidRPr="007C5EBA">
        <w:rPr>
          <w:rFonts w:hint="eastAsia"/>
        </w:rPr>
        <w:t>5.1.</w:t>
      </w:r>
      <w:r>
        <w:t>2</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08289A" w:rsidRPr="007C5EBA" w14:paraId="4D76A83E" w14:textId="77777777" w:rsidTr="00022F71">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7901BD5F" w14:textId="77777777" w:rsidR="0008289A" w:rsidRPr="007C5EBA" w:rsidRDefault="0008289A" w:rsidP="00022F71">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52CAE9C2" w14:textId="77777777" w:rsidR="0008289A" w:rsidRPr="007C5EBA" w:rsidRDefault="0008289A" w:rsidP="00022F71">
            <w:r w:rsidRPr="007C5EBA">
              <w:t>Uplink band</w:t>
            </w:r>
          </w:p>
        </w:tc>
      </w:tr>
      <w:tr w:rsidR="0008289A" w:rsidRPr="007C5EBA" w14:paraId="7E00383A" w14:textId="77777777" w:rsidTr="00022F71">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C213A86" w14:textId="77777777" w:rsidR="0008289A" w:rsidRPr="007C5EBA" w:rsidRDefault="0008289A" w:rsidP="00022F71">
            <w:pPr>
              <w:rPr>
                <w:lang w:val="x-none" w:eastAsia="zh-CN"/>
              </w:rPr>
            </w:pPr>
            <w:r w:rsidRPr="007C5EBA">
              <w:rPr>
                <w:lang w:val="x-none"/>
              </w:rPr>
              <w:t>CA_</w:t>
            </w:r>
            <w:r>
              <w:rPr>
                <w:lang w:val="x-none"/>
              </w:rPr>
              <w:t>n3</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01CF0505" w14:textId="77777777" w:rsidR="0008289A" w:rsidRPr="007C5EBA" w:rsidRDefault="0008289A" w:rsidP="00022F71">
            <w:pPr>
              <w:rPr>
                <w:lang w:val="x-none" w:eastAsia="zh-CN"/>
              </w:rPr>
            </w:pPr>
            <w:r>
              <w:rPr>
                <w:lang w:val="x-none"/>
              </w:rPr>
              <w:t>n3</w:t>
            </w:r>
            <w:r w:rsidRPr="007C5EBA">
              <w:rPr>
                <w:lang w:val="x-none"/>
              </w:rPr>
              <w:t>,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6979F7BD" w14:textId="0724CD76" w:rsidR="0008289A" w:rsidRPr="008B424B" w:rsidRDefault="0008289A" w:rsidP="0008289A">
      <w:pPr>
        <w:pStyle w:val="Heading4"/>
      </w:pPr>
      <w:bookmarkStart w:id="62" w:name="_Toc180402523"/>
      <w:bookmarkStart w:id="63" w:name="_Toc199174744"/>
      <w:r w:rsidRPr="008B424B">
        <w:rPr>
          <w:rFonts w:hint="eastAsia"/>
        </w:rPr>
        <w:t>5.1.</w:t>
      </w:r>
      <w:r>
        <w:t>2</w:t>
      </w:r>
      <w:r w:rsidRPr="008B424B">
        <w:t>.</w:t>
      </w:r>
      <w:r w:rsidRPr="008B424B">
        <w:rPr>
          <w:rFonts w:hint="eastAsia"/>
        </w:rPr>
        <w:t>2</w:t>
      </w:r>
      <w:r w:rsidRPr="008B424B">
        <w:tab/>
      </w:r>
      <w:r w:rsidRPr="008B424B">
        <w:rPr>
          <w:rFonts w:hint="eastAsia"/>
        </w:rPr>
        <w:t>Technical analysis</w:t>
      </w:r>
      <w:bookmarkEnd w:id="62"/>
      <w:bookmarkEnd w:id="63"/>
    </w:p>
    <w:p w14:paraId="3FCE30B8" w14:textId="7E4C6C3C" w:rsidR="0008289A" w:rsidRPr="0089620C" w:rsidRDefault="0008289A" w:rsidP="0008289A">
      <w:r w:rsidRPr="008B424B">
        <w:t>For 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n3</w:t>
      </w:r>
      <w:r w:rsidRPr="008B424B">
        <w:t xml:space="preserve">/n5 to n78 has no impact to </w:t>
      </w:r>
      <w:r>
        <w:t>n3</w:t>
      </w:r>
      <w:r w:rsidRPr="008B424B">
        <w:t>/n5 downlink. Thus</w:t>
      </w:r>
      <w:r>
        <w:t xml:space="preserve"> for </w:t>
      </w:r>
      <w:r w:rsidRPr="008B424B">
        <w:t>CA_</w:t>
      </w:r>
      <w:r>
        <w:t>n3</w:t>
      </w:r>
      <w:r w:rsidRPr="008B424B">
        <w:t>-n5-n78</w:t>
      </w:r>
      <w:r>
        <w:t xml:space="preserve"> configured by 2 or 3 UL bands,</w:t>
      </w:r>
      <w:r w:rsidRPr="008B424B">
        <w:t xml:space="preserve"> there is no DL interruption </w:t>
      </w:r>
      <w:r>
        <w:t>when dynamitic Tx switching is triggered for one or more of the band pairs including n3-</w:t>
      </w:r>
      <w:r w:rsidRPr="004063F6">
        <w:t xml:space="preserve">n78 </w:t>
      </w:r>
      <w:r>
        <w:t>and</w:t>
      </w:r>
      <w:r w:rsidRPr="004063F6">
        <w:t xml:space="preserve"> n5</w:t>
      </w:r>
      <w:r>
        <w:t>-</w:t>
      </w:r>
      <w:r w:rsidRPr="004063F6">
        <w:t>n78</w:t>
      </w:r>
    </w:p>
    <w:p w14:paraId="642FC6F4" w14:textId="0BF61B04" w:rsidR="0008289A" w:rsidRPr="008B424B" w:rsidRDefault="0008289A" w:rsidP="0008289A">
      <w:pPr>
        <w:pStyle w:val="Heading4"/>
      </w:pPr>
      <w:bookmarkStart w:id="64" w:name="_Toc180402524"/>
      <w:bookmarkStart w:id="65" w:name="_Toc199174745"/>
      <w:r w:rsidRPr="008B424B">
        <w:rPr>
          <w:rFonts w:hint="eastAsia"/>
        </w:rPr>
        <w:t>5</w:t>
      </w:r>
      <w:r w:rsidRPr="008B424B">
        <w:t>.</w:t>
      </w:r>
      <w:r w:rsidRPr="008B424B">
        <w:rPr>
          <w:rFonts w:hint="eastAsia"/>
        </w:rPr>
        <w:t>1.</w:t>
      </w:r>
      <w:r>
        <w:t>2</w:t>
      </w:r>
      <w:r w:rsidRPr="008B424B">
        <w:t>.</w:t>
      </w:r>
      <w:r w:rsidRPr="008B424B">
        <w:rPr>
          <w:rFonts w:hint="eastAsia"/>
        </w:rPr>
        <w:t>3</w:t>
      </w:r>
      <w:r w:rsidRPr="008B424B">
        <w:tab/>
      </w:r>
      <w:r w:rsidRPr="008B424B">
        <w:rPr>
          <w:rFonts w:hint="eastAsia"/>
        </w:rPr>
        <w:t>Conclusion</w:t>
      </w:r>
      <w:bookmarkEnd w:id="64"/>
      <w:bookmarkEnd w:id="65"/>
    </w:p>
    <w:p w14:paraId="17F05CC1" w14:textId="7A898C0D" w:rsidR="0008289A" w:rsidRPr="008B424B" w:rsidRDefault="0008289A" w:rsidP="0008289A">
      <w:r>
        <w:t xml:space="preserve">For </w:t>
      </w:r>
      <w:r w:rsidRPr="008B424B">
        <w:t>CA_</w:t>
      </w:r>
      <w:r>
        <w:t>n3</w:t>
      </w:r>
      <w:r w:rsidRPr="008B424B">
        <w:t>-n5-n78</w:t>
      </w:r>
      <w:r>
        <w:t xml:space="preserve"> configured by 2 or 3 UL bands, n</w:t>
      </w:r>
      <w:r w:rsidRPr="004063F6">
        <w:t>o DL interruption</w:t>
      </w:r>
      <w:r>
        <w:t xml:space="preserve"> is mandated when dynamic Tx switching is triggered for one or more of the band pairs including n3-</w:t>
      </w:r>
      <w:r w:rsidRPr="004063F6">
        <w:t xml:space="preserve">n78 </w:t>
      </w:r>
      <w:r>
        <w:t>and</w:t>
      </w:r>
      <w:r w:rsidRPr="004063F6">
        <w:t xml:space="preserve"> n5</w:t>
      </w:r>
      <w:r>
        <w:t>-</w:t>
      </w:r>
      <w:r w:rsidRPr="004063F6">
        <w:t>n78</w:t>
      </w:r>
    </w:p>
    <w:p w14:paraId="7B2310FB" w14:textId="0B92C3D9" w:rsidR="0008289A" w:rsidRPr="007C5EBA" w:rsidRDefault="0008289A" w:rsidP="0008289A">
      <w:pPr>
        <w:pStyle w:val="TH"/>
      </w:pPr>
      <w:r w:rsidRPr="007C5EBA">
        <w:t>Table 5.</w:t>
      </w:r>
      <w:r>
        <w:t>1.2.3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8289A" w:rsidRPr="007C5EBA" w14:paraId="325C7B05"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hideMark/>
          </w:tcPr>
          <w:p w14:paraId="0B4F6838" w14:textId="77777777" w:rsidR="0008289A" w:rsidRPr="007C5EBA" w:rsidRDefault="0008289A" w:rsidP="00022F71">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005DE9B7" w14:textId="77777777" w:rsidR="0008289A" w:rsidRPr="007C5EBA" w:rsidRDefault="0008289A" w:rsidP="00022F71">
            <w:pPr>
              <w:pStyle w:val="TAH"/>
              <w:rPr>
                <w:sz w:val="20"/>
              </w:rPr>
            </w:pPr>
            <w:r w:rsidRPr="007C5EBA">
              <w:rPr>
                <w:sz w:val="20"/>
              </w:rPr>
              <w:t>NR Band</w:t>
            </w:r>
          </w:p>
          <w:p w14:paraId="2DDBBBE4" w14:textId="77777777" w:rsidR="0008289A" w:rsidRPr="007C5EBA" w:rsidRDefault="0008289A" w:rsidP="00022F71">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61C3EC53" w14:textId="77777777" w:rsidR="0008289A" w:rsidRPr="007C5EBA" w:rsidRDefault="0008289A" w:rsidP="00022F71">
            <w:pPr>
              <w:pStyle w:val="TAH"/>
              <w:rPr>
                <w:sz w:val="20"/>
              </w:rPr>
            </w:pPr>
            <w:r w:rsidRPr="007C5EBA">
              <w:rPr>
                <w:sz w:val="20"/>
              </w:rPr>
              <w:t xml:space="preserve">DL interruption allowed </w:t>
            </w:r>
          </w:p>
          <w:p w14:paraId="344E13DB" w14:textId="77777777" w:rsidR="0008289A" w:rsidRPr="007C5EBA" w:rsidRDefault="0008289A" w:rsidP="00022F71">
            <w:pPr>
              <w:pStyle w:val="TAH"/>
              <w:rPr>
                <w:sz w:val="20"/>
              </w:rPr>
            </w:pPr>
            <w:r w:rsidRPr="007C5EBA">
              <w:rPr>
                <w:sz w:val="20"/>
              </w:rPr>
              <w:t>(Note 1)</w:t>
            </w:r>
          </w:p>
        </w:tc>
      </w:tr>
      <w:tr w:rsidR="0008289A" w:rsidRPr="007C5EBA" w14:paraId="788862D7"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E84D14" w14:textId="77777777" w:rsidR="0008289A" w:rsidRPr="007C5EBA" w:rsidRDefault="0008289A" w:rsidP="00022F71">
            <w:pPr>
              <w:pStyle w:val="TAC"/>
              <w:ind w:left="480" w:hanging="480"/>
              <w:rPr>
                <w:sz w:val="20"/>
                <w:lang w:eastAsia="zh-CN"/>
              </w:rPr>
            </w:pPr>
            <w:r w:rsidRPr="007C5EBA">
              <w:rPr>
                <w:sz w:val="20"/>
                <w:lang w:eastAsia="zh-CN"/>
              </w:rPr>
              <w:t>CA</w:t>
            </w:r>
            <w:r w:rsidRPr="007C5EBA">
              <w:rPr>
                <w:sz w:val="20"/>
              </w:rPr>
              <w:t>_</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E1BF14" w14:textId="77777777" w:rsidR="0008289A" w:rsidRPr="007C5EBA" w:rsidRDefault="0008289A" w:rsidP="00022F71">
            <w:pPr>
              <w:pStyle w:val="TAC"/>
              <w:ind w:left="480" w:hanging="480"/>
              <w:rPr>
                <w:sz w:val="20"/>
                <w:lang w:eastAsia="ja-JP"/>
              </w:rPr>
            </w:pPr>
            <w:r>
              <w:rPr>
                <w:sz w:val="20"/>
                <w:lang w:eastAsia="zh-CN"/>
              </w:rPr>
              <w:t>n3</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116C0855" w14:textId="77777777" w:rsidR="0008289A" w:rsidRPr="007C5EBA" w:rsidRDefault="0008289A" w:rsidP="00022F71">
            <w:pPr>
              <w:pStyle w:val="TAC"/>
              <w:ind w:left="480" w:hanging="480"/>
              <w:rPr>
                <w:sz w:val="20"/>
                <w:lang w:eastAsia="zh-CN"/>
              </w:rPr>
            </w:pPr>
            <w:r w:rsidRPr="007C5EBA">
              <w:rPr>
                <w:sz w:val="20"/>
                <w:lang w:eastAsia="zh-CN"/>
              </w:rPr>
              <w:t xml:space="preserve">No for </w:t>
            </w:r>
            <w:r>
              <w:rPr>
                <w:sz w:val="20"/>
                <w:lang w:eastAsia="zh-CN"/>
              </w:rPr>
              <w:t>n3</w:t>
            </w:r>
            <w:r w:rsidRPr="007C5EBA">
              <w:rPr>
                <w:sz w:val="20"/>
                <w:lang w:eastAsia="zh-CN"/>
              </w:rPr>
              <w:t>-n</w:t>
            </w:r>
            <w:r>
              <w:rPr>
                <w:sz w:val="20"/>
                <w:lang w:eastAsia="zh-CN"/>
              </w:rPr>
              <w:t>78, n5-n78</w:t>
            </w:r>
          </w:p>
        </w:tc>
      </w:tr>
      <w:tr w:rsidR="0008289A" w:rsidRPr="007C5EBA" w14:paraId="2384042B" w14:textId="77777777" w:rsidTr="00022F7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344DAA0" w14:textId="77777777" w:rsidR="0008289A" w:rsidRPr="005351A0" w:rsidRDefault="0008289A" w:rsidP="00022F71">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p>
        </w:tc>
      </w:tr>
    </w:tbl>
    <w:p w14:paraId="535CAE11" w14:textId="77777777" w:rsidR="00105623" w:rsidRDefault="00105623" w:rsidP="00463936">
      <w:pPr>
        <w:rPr>
          <w:lang w:eastAsia="zh-CN"/>
        </w:rPr>
      </w:pPr>
    </w:p>
    <w:p w14:paraId="16EEA4EC" w14:textId="3BF64F50" w:rsidR="005C647F" w:rsidRPr="008B424B" w:rsidRDefault="005C647F" w:rsidP="005C647F">
      <w:pPr>
        <w:pStyle w:val="Heading3"/>
      </w:pPr>
      <w:bookmarkStart w:id="66" w:name="_Toc199174746"/>
      <w:r w:rsidRPr="008B424B">
        <w:rPr>
          <w:rFonts w:hint="eastAsia"/>
        </w:rPr>
        <w:t>5.1.</w:t>
      </w:r>
      <w:r>
        <w:t>3</w:t>
      </w:r>
      <w:r w:rsidRPr="008B424B">
        <w:rPr>
          <w:rFonts w:hint="eastAsia"/>
        </w:rPr>
        <w:tab/>
        <w:t>CA_</w:t>
      </w:r>
      <w:r>
        <w:rPr>
          <w:rFonts w:hint="eastAsia"/>
        </w:rPr>
        <w:t>n</w:t>
      </w:r>
      <w:r>
        <w:t>1-</w:t>
      </w:r>
      <w:r w:rsidRPr="008B424B">
        <w:rPr>
          <w:rFonts w:hint="eastAsia"/>
        </w:rPr>
        <w:t>n</w:t>
      </w:r>
      <w:r>
        <w:t>3</w:t>
      </w:r>
      <w:r w:rsidRPr="008B424B">
        <w:rPr>
          <w:rFonts w:hint="eastAsia"/>
        </w:rPr>
        <w:t>-n</w:t>
      </w:r>
      <w:r w:rsidRPr="008B424B">
        <w:t>5</w:t>
      </w:r>
      <w:r w:rsidRPr="008B424B">
        <w:rPr>
          <w:rFonts w:hint="eastAsia"/>
        </w:rPr>
        <w:t>-n</w:t>
      </w:r>
      <w:r w:rsidRPr="008B424B">
        <w:t>78</w:t>
      </w:r>
      <w:bookmarkEnd w:id="66"/>
    </w:p>
    <w:p w14:paraId="5C399FBD" w14:textId="0A817835" w:rsidR="005C647F" w:rsidRPr="008B424B" w:rsidRDefault="005C647F" w:rsidP="005C647F">
      <w:pPr>
        <w:pStyle w:val="Heading4"/>
      </w:pPr>
      <w:bookmarkStart w:id="67" w:name="_Toc199174747"/>
      <w:r w:rsidRPr="008B424B">
        <w:rPr>
          <w:rFonts w:hint="eastAsia"/>
        </w:rPr>
        <w:t>5.1.</w:t>
      </w:r>
      <w:r>
        <w:t>3</w:t>
      </w:r>
      <w:r w:rsidRPr="008B424B">
        <w:t>.</w:t>
      </w:r>
      <w:r w:rsidRPr="008B424B">
        <w:rPr>
          <w:rFonts w:hint="eastAsia"/>
        </w:rPr>
        <w:t>1</w:t>
      </w:r>
      <w:r w:rsidRPr="008B424B">
        <w:tab/>
      </w:r>
      <w:r w:rsidRPr="008B424B">
        <w:rPr>
          <w:rFonts w:hint="eastAsia"/>
        </w:rPr>
        <w:t>Configurations</w:t>
      </w:r>
      <w:bookmarkEnd w:id="67"/>
    </w:p>
    <w:p w14:paraId="29B203BB" w14:textId="46008C6C" w:rsidR="005C647F" w:rsidRPr="007C5EBA" w:rsidRDefault="005C647F" w:rsidP="005C647F">
      <w:pPr>
        <w:pStyle w:val="TH"/>
      </w:pPr>
      <w:r w:rsidRPr="007C5EBA">
        <w:t xml:space="preserve">Table </w:t>
      </w:r>
      <w:r w:rsidRPr="007C5EBA">
        <w:rPr>
          <w:rFonts w:hint="eastAsia"/>
        </w:rPr>
        <w:t>5.1.</w:t>
      </w:r>
      <w:r>
        <w:t>3</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5C647F" w:rsidRPr="007C5EBA" w14:paraId="0ABF7FDA" w14:textId="77777777" w:rsidTr="00B959D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45F041" w14:textId="77777777" w:rsidR="005C647F" w:rsidRPr="007C5EBA" w:rsidRDefault="005C647F" w:rsidP="00B959DA">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F1EC6DA" w14:textId="77777777" w:rsidR="005C647F" w:rsidRPr="007C5EBA" w:rsidRDefault="005C647F" w:rsidP="00B959DA">
            <w:r w:rsidRPr="007C5EBA">
              <w:t>Uplink band</w:t>
            </w:r>
          </w:p>
        </w:tc>
      </w:tr>
      <w:tr w:rsidR="005C647F" w:rsidRPr="007C5EBA" w14:paraId="6ABAE961" w14:textId="77777777" w:rsidTr="00B959D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F987BF9" w14:textId="77777777" w:rsidR="005C647F" w:rsidRPr="007C5EBA" w:rsidRDefault="005C647F" w:rsidP="00B959DA">
            <w:pPr>
              <w:rPr>
                <w:lang w:val="x-none" w:eastAsia="zh-CN"/>
              </w:rPr>
            </w:pPr>
            <w:r w:rsidRPr="007C5EBA">
              <w:rPr>
                <w:lang w:val="x-none"/>
              </w:rPr>
              <w:t>CA_</w:t>
            </w:r>
            <w:r>
              <w:rPr>
                <w:lang w:val="x-none"/>
              </w:rPr>
              <w:t>n1-n3</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47D8FEFC" w14:textId="77777777" w:rsidR="005C647F" w:rsidRPr="007C5EBA" w:rsidRDefault="005C647F" w:rsidP="00B959DA">
            <w:pPr>
              <w:rPr>
                <w:lang w:val="x-none" w:eastAsia="zh-CN"/>
              </w:rPr>
            </w:pPr>
            <w:r>
              <w:rPr>
                <w:lang w:val="x-none"/>
              </w:rPr>
              <w:t>n1</w:t>
            </w:r>
            <w:r w:rsidRPr="007C5EBA">
              <w:rPr>
                <w:lang w:val="x-none"/>
              </w:rPr>
              <w:t xml:space="preserve">, </w:t>
            </w:r>
            <w:r>
              <w:rPr>
                <w:lang w:val="x-none"/>
              </w:rPr>
              <w:t xml:space="preserve">n3, </w:t>
            </w:r>
            <w:r w:rsidRPr="007C5EBA">
              <w:rPr>
                <w:lang w:val="x-none"/>
              </w:rPr>
              <w:t>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1F98144B" w14:textId="387A712C" w:rsidR="005C647F" w:rsidRPr="008B424B" w:rsidRDefault="005C647F" w:rsidP="005C647F">
      <w:pPr>
        <w:pStyle w:val="Heading4"/>
      </w:pPr>
      <w:bookmarkStart w:id="68" w:name="_Toc199174748"/>
      <w:r w:rsidRPr="008B424B">
        <w:rPr>
          <w:rFonts w:hint="eastAsia"/>
        </w:rPr>
        <w:t>5.1.</w:t>
      </w:r>
      <w:r>
        <w:t>3</w:t>
      </w:r>
      <w:r w:rsidRPr="008B424B">
        <w:t>.</w:t>
      </w:r>
      <w:r w:rsidRPr="008B424B">
        <w:rPr>
          <w:rFonts w:hint="eastAsia"/>
        </w:rPr>
        <w:t>2</w:t>
      </w:r>
      <w:r w:rsidRPr="008B424B">
        <w:tab/>
      </w:r>
      <w:r w:rsidRPr="008B424B">
        <w:rPr>
          <w:rFonts w:hint="eastAsia"/>
        </w:rPr>
        <w:t>Technical analysis</w:t>
      </w:r>
      <w:bookmarkEnd w:id="68"/>
    </w:p>
    <w:p w14:paraId="284F43DC" w14:textId="77777777" w:rsidR="005C647F" w:rsidRPr="008B424B" w:rsidRDefault="005C647F" w:rsidP="005C647F">
      <w:r w:rsidRPr="008B424B">
        <w:t>For CA_</w:t>
      </w:r>
      <w:r>
        <w:t>n1</w:t>
      </w:r>
      <w:r w:rsidRPr="008B424B">
        <w:t>-n78</w:t>
      </w:r>
      <w:r>
        <w:rPr>
          <w:lang w:eastAsia="zh-CN"/>
        </w:rPr>
        <w:t xml:space="preserve">, </w:t>
      </w:r>
      <w:r w:rsidRPr="008B424B">
        <w:t>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n1/n3</w:t>
      </w:r>
      <w:r w:rsidRPr="008B424B">
        <w:t xml:space="preserve">/n5 to n78 has no impact to </w:t>
      </w:r>
      <w:r>
        <w:t>n1/n3</w:t>
      </w:r>
      <w:r w:rsidRPr="008B424B">
        <w:t>/n5 downlink. Thus</w:t>
      </w:r>
      <w:r>
        <w:t xml:space="preserve"> for </w:t>
      </w:r>
      <w:r w:rsidRPr="008B424B">
        <w:t>CA_</w:t>
      </w:r>
      <w:r>
        <w:t>n1-n3</w:t>
      </w:r>
      <w:r w:rsidRPr="008B424B">
        <w:t>-n5-</w:t>
      </w:r>
      <w:r w:rsidRPr="008B424B">
        <w:lastRenderedPageBreak/>
        <w:t>n78</w:t>
      </w:r>
      <w:r>
        <w:t xml:space="preserve"> configured by 2</w:t>
      </w:r>
      <w:r>
        <w:rPr>
          <w:rFonts w:hint="eastAsia"/>
          <w:lang w:eastAsia="zh-CN"/>
        </w:rPr>
        <w:t>,</w:t>
      </w:r>
      <w:r>
        <w:rPr>
          <w:lang w:eastAsia="zh-CN"/>
        </w:rPr>
        <w:t xml:space="preserve"> </w:t>
      </w:r>
      <w:r>
        <w:t>3 or 4 UL bands,</w:t>
      </w:r>
      <w:r w:rsidRPr="008B424B">
        <w:t xml:space="preserve"> there is no DL interruption </w:t>
      </w:r>
      <w:r>
        <w:t>when dynamitic Tx switching is triggered for one or more of the band pairs including n1-n78, n3-</w:t>
      </w:r>
      <w:r w:rsidRPr="004063F6">
        <w:t xml:space="preserve">n78 </w:t>
      </w:r>
      <w:r>
        <w:t>and</w:t>
      </w:r>
      <w:r w:rsidRPr="004063F6">
        <w:t xml:space="preserve"> n5</w:t>
      </w:r>
      <w:r>
        <w:t>-</w:t>
      </w:r>
      <w:r w:rsidRPr="004063F6">
        <w:t>n78</w:t>
      </w:r>
    </w:p>
    <w:p w14:paraId="03EB14C2" w14:textId="77777777" w:rsidR="005C647F" w:rsidRPr="00F57931" w:rsidRDefault="005C647F" w:rsidP="005C647F">
      <w:pPr>
        <w:rPr>
          <w:sz w:val="18"/>
          <w:lang w:val="x-none"/>
        </w:rPr>
      </w:pPr>
    </w:p>
    <w:p w14:paraId="6C88150A" w14:textId="17637CC0" w:rsidR="005C647F" w:rsidRPr="008B424B" w:rsidRDefault="005C647F" w:rsidP="005C647F">
      <w:pPr>
        <w:pStyle w:val="Heading4"/>
      </w:pPr>
      <w:bookmarkStart w:id="69" w:name="_Toc199174749"/>
      <w:r w:rsidRPr="008B424B">
        <w:rPr>
          <w:rFonts w:hint="eastAsia"/>
        </w:rPr>
        <w:t>5</w:t>
      </w:r>
      <w:r w:rsidRPr="008B424B">
        <w:t>.</w:t>
      </w:r>
      <w:r w:rsidRPr="008B424B">
        <w:rPr>
          <w:rFonts w:hint="eastAsia"/>
        </w:rPr>
        <w:t>1.</w:t>
      </w:r>
      <w:r>
        <w:t>3</w:t>
      </w:r>
      <w:r w:rsidRPr="008B424B">
        <w:t>.</w:t>
      </w:r>
      <w:r w:rsidRPr="008B424B">
        <w:rPr>
          <w:rFonts w:hint="eastAsia"/>
        </w:rPr>
        <w:t>3</w:t>
      </w:r>
      <w:r w:rsidRPr="008B424B">
        <w:tab/>
      </w:r>
      <w:r w:rsidRPr="008B424B">
        <w:rPr>
          <w:rFonts w:hint="eastAsia"/>
        </w:rPr>
        <w:t>Conclusion</w:t>
      </w:r>
      <w:bookmarkEnd w:id="69"/>
    </w:p>
    <w:p w14:paraId="3B9C142C" w14:textId="77777777" w:rsidR="005C647F" w:rsidRPr="008B424B" w:rsidRDefault="005C647F" w:rsidP="005C647F">
      <w:r>
        <w:t xml:space="preserve">For </w:t>
      </w:r>
      <w:r w:rsidRPr="008B424B">
        <w:t>CA_</w:t>
      </w:r>
      <w:r>
        <w:t>n1-n3</w:t>
      </w:r>
      <w:r w:rsidRPr="008B424B">
        <w:t>-n5-n78</w:t>
      </w:r>
      <w:r>
        <w:t xml:space="preserve"> configured by 2, 3 or 4 UL bands, n</w:t>
      </w:r>
      <w:r w:rsidRPr="004063F6">
        <w:t>o DL interruption</w:t>
      </w:r>
      <w:r>
        <w:t xml:space="preserve"> is mandated when dynamitic Tx switching is triggered for one or more of the band pairs including n1-n78, n3-</w:t>
      </w:r>
      <w:r w:rsidRPr="004063F6">
        <w:t xml:space="preserve">n78 </w:t>
      </w:r>
      <w:r>
        <w:t>and</w:t>
      </w:r>
      <w:r w:rsidRPr="004063F6">
        <w:t xml:space="preserve"> n5</w:t>
      </w:r>
      <w:r>
        <w:t>-</w:t>
      </w:r>
      <w:r w:rsidRPr="004063F6">
        <w:t>n78</w:t>
      </w:r>
    </w:p>
    <w:p w14:paraId="6DBEB96B" w14:textId="55D5DE99" w:rsidR="005C647F" w:rsidRPr="007C5EBA" w:rsidRDefault="005C647F" w:rsidP="005C647F">
      <w:pPr>
        <w:pStyle w:val="TH"/>
      </w:pPr>
      <w:r w:rsidRPr="007C5EBA">
        <w:t>Table 5.</w:t>
      </w:r>
      <w:r>
        <w:t>1.3.3</w:t>
      </w:r>
      <w:r w:rsidRPr="007C5EBA">
        <w:t>-1: Inter-band CA operating bands involving FR1 (</w:t>
      </w:r>
      <w:r>
        <w:t>four</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C647F" w:rsidRPr="007C5EBA" w14:paraId="12F2F002" w14:textId="77777777" w:rsidTr="00B959DA">
        <w:trPr>
          <w:jc w:val="center"/>
        </w:trPr>
        <w:tc>
          <w:tcPr>
            <w:tcW w:w="2366" w:type="dxa"/>
            <w:tcBorders>
              <w:top w:val="single" w:sz="4" w:space="0" w:color="auto"/>
              <w:left w:val="single" w:sz="4" w:space="0" w:color="auto"/>
              <w:bottom w:val="single" w:sz="4" w:space="0" w:color="auto"/>
              <w:right w:val="single" w:sz="4" w:space="0" w:color="auto"/>
            </w:tcBorders>
            <w:hideMark/>
          </w:tcPr>
          <w:p w14:paraId="48DC2B1E" w14:textId="77777777" w:rsidR="005C647F" w:rsidRPr="007C5EBA" w:rsidRDefault="005C647F" w:rsidP="00B959DA">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16EF172" w14:textId="77777777" w:rsidR="005C647F" w:rsidRPr="007C5EBA" w:rsidRDefault="005C647F" w:rsidP="00B959DA">
            <w:pPr>
              <w:pStyle w:val="TAH"/>
              <w:rPr>
                <w:sz w:val="20"/>
              </w:rPr>
            </w:pPr>
            <w:r w:rsidRPr="007C5EBA">
              <w:rPr>
                <w:sz w:val="20"/>
              </w:rPr>
              <w:t>NR Band</w:t>
            </w:r>
          </w:p>
          <w:p w14:paraId="58316A32" w14:textId="77777777" w:rsidR="005C647F" w:rsidRPr="007C5EBA" w:rsidRDefault="005C647F" w:rsidP="00B959DA">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7AC3DA73" w14:textId="77777777" w:rsidR="005C647F" w:rsidRPr="007C5EBA" w:rsidRDefault="005C647F" w:rsidP="00B959DA">
            <w:pPr>
              <w:pStyle w:val="TAH"/>
              <w:rPr>
                <w:sz w:val="20"/>
              </w:rPr>
            </w:pPr>
            <w:r w:rsidRPr="007C5EBA">
              <w:rPr>
                <w:sz w:val="20"/>
              </w:rPr>
              <w:t xml:space="preserve">DL interruption allowed </w:t>
            </w:r>
          </w:p>
          <w:p w14:paraId="46A06942" w14:textId="77777777" w:rsidR="005C647F" w:rsidRPr="007C5EBA" w:rsidRDefault="005C647F" w:rsidP="00B959DA">
            <w:pPr>
              <w:pStyle w:val="TAH"/>
              <w:rPr>
                <w:sz w:val="20"/>
              </w:rPr>
            </w:pPr>
            <w:r w:rsidRPr="007C5EBA">
              <w:rPr>
                <w:sz w:val="20"/>
              </w:rPr>
              <w:t>(Note 1)</w:t>
            </w:r>
          </w:p>
        </w:tc>
      </w:tr>
      <w:tr w:rsidR="005C647F" w:rsidRPr="007C5EBA" w14:paraId="3B15A345" w14:textId="77777777" w:rsidTr="00B959D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CEE26D7" w14:textId="77777777" w:rsidR="005C647F" w:rsidRPr="007C5EBA" w:rsidRDefault="005C647F" w:rsidP="00B959DA">
            <w:pPr>
              <w:pStyle w:val="TAC"/>
              <w:ind w:left="480" w:hanging="480"/>
              <w:rPr>
                <w:sz w:val="20"/>
                <w:lang w:eastAsia="zh-CN"/>
              </w:rPr>
            </w:pPr>
            <w:r w:rsidRPr="007C5EBA">
              <w:rPr>
                <w:sz w:val="20"/>
                <w:lang w:eastAsia="zh-CN"/>
              </w:rPr>
              <w:t>CA</w:t>
            </w:r>
            <w:r w:rsidRPr="007C5EBA">
              <w:rPr>
                <w:sz w:val="20"/>
              </w:rPr>
              <w:t>_</w:t>
            </w:r>
            <w:r>
              <w:rPr>
                <w:sz w:val="20"/>
              </w:rPr>
              <w:t>n1-</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54BCBB" w14:textId="77777777" w:rsidR="005C647F" w:rsidRPr="007C5EBA" w:rsidRDefault="005C647F" w:rsidP="00B959DA">
            <w:pPr>
              <w:pStyle w:val="TAC"/>
              <w:ind w:left="480" w:hanging="480"/>
              <w:rPr>
                <w:sz w:val="20"/>
                <w:lang w:eastAsia="ja-JP"/>
              </w:rPr>
            </w:pPr>
            <w:r>
              <w:rPr>
                <w:sz w:val="20"/>
                <w:lang w:eastAsia="zh-CN"/>
              </w:rPr>
              <w:t>n1, n3</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8D9155E" w14:textId="77777777" w:rsidR="005C647F" w:rsidRPr="007C5EBA" w:rsidRDefault="005C647F" w:rsidP="00B959DA">
            <w:pPr>
              <w:pStyle w:val="TAC"/>
              <w:ind w:left="480" w:hanging="480"/>
              <w:rPr>
                <w:sz w:val="20"/>
                <w:lang w:eastAsia="zh-CN"/>
              </w:rPr>
            </w:pPr>
            <w:r w:rsidRPr="007C5EBA">
              <w:rPr>
                <w:sz w:val="20"/>
                <w:lang w:eastAsia="zh-CN"/>
              </w:rPr>
              <w:t xml:space="preserve">No for </w:t>
            </w:r>
            <w:r>
              <w:rPr>
                <w:sz w:val="20"/>
                <w:lang w:eastAsia="zh-CN"/>
              </w:rPr>
              <w:t>n1-n78, n3</w:t>
            </w:r>
            <w:r w:rsidRPr="007C5EBA">
              <w:rPr>
                <w:sz w:val="20"/>
                <w:lang w:eastAsia="zh-CN"/>
              </w:rPr>
              <w:t>-n</w:t>
            </w:r>
            <w:r>
              <w:rPr>
                <w:sz w:val="20"/>
                <w:lang w:eastAsia="zh-CN"/>
              </w:rPr>
              <w:t>78, n5-n78</w:t>
            </w:r>
          </w:p>
        </w:tc>
      </w:tr>
      <w:tr w:rsidR="005C647F" w:rsidRPr="007C5EBA" w14:paraId="5EB0F9B6" w14:textId="77777777" w:rsidTr="00B959D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8256C1A" w14:textId="77777777" w:rsidR="005C647F" w:rsidRPr="005351A0" w:rsidRDefault="005C647F" w:rsidP="00B959DA">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 xml:space="preserve">n dynamic Tx switching is triggered across any 2 UL bands among the configured </w:t>
            </w:r>
            <w:r w:rsidRPr="00885651">
              <w:rPr>
                <w:sz w:val="20"/>
              </w:rPr>
              <w:t>2, 3 or 4 UL bands</w:t>
            </w:r>
            <w:r w:rsidRPr="007C5EBA">
              <w:rPr>
                <w:sz w:val="20"/>
              </w:rPr>
              <w:t>.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p>
        </w:tc>
      </w:tr>
    </w:tbl>
    <w:p w14:paraId="0834E707" w14:textId="77777777" w:rsidR="005C647F" w:rsidRPr="005C647F" w:rsidRDefault="005C647F" w:rsidP="00463936">
      <w:pPr>
        <w:rPr>
          <w:lang w:eastAsia="zh-CN"/>
        </w:rPr>
      </w:pPr>
    </w:p>
    <w:p w14:paraId="258E9A98" w14:textId="77777777" w:rsidR="00065773" w:rsidRPr="00065D1C" w:rsidRDefault="00065773" w:rsidP="00065773">
      <w:pPr>
        <w:pStyle w:val="Heading2"/>
        <w:rPr>
          <w:lang w:eastAsia="zh-CN"/>
        </w:rPr>
      </w:pPr>
      <w:bookmarkStart w:id="70" w:name="_Toc180402454"/>
      <w:bookmarkStart w:id="71" w:name="_Toc199174750"/>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70"/>
      <w:bookmarkEnd w:id="71"/>
    </w:p>
    <w:p w14:paraId="6ACD87F7" w14:textId="77777777" w:rsidR="003158BC" w:rsidRPr="00065D1C" w:rsidRDefault="003158BC" w:rsidP="003158BC">
      <w:pPr>
        <w:pStyle w:val="Heading3"/>
        <w:rPr>
          <w:lang w:eastAsia="zh-CN"/>
        </w:rPr>
      </w:pPr>
      <w:bookmarkStart w:id="72" w:name="_Toc180402455"/>
      <w:bookmarkStart w:id="73" w:name="_Toc199174751"/>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r>
        <w:rPr>
          <w:rFonts w:hint="eastAsia"/>
          <w:lang w:eastAsia="zh-CN"/>
        </w:rPr>
        <w:t>DC</w:t>
      </w:r>
      <w:r w:rsidR="00B932D5">
        <w:rPr>
          <w:rFonts w:hint="eastAsia"/>
        </w:rPr>
        <w:t>_</w:t>
      </w:r>
      <w:r w:rsidR="00B932D5">
        <w:rPr>
          <w:rFonts w:hint="eastAsia"/>
          <w:lang w:eastAsia="zh-CN"/>
        </w:rPr>
        <w:t>xxx</w:t>
      </w:r>
      <w:bookmarkEnd w:id="72"/>
      <w:bookmarkEnd w:id="73"/>
    </w:p>
    <w:p w14:paraId="69E60B42" w14:textId="77777777" w:rsidR="00044481" w:rsidRDefault="00044481" w:rsidP="00044481">
      <w:pPr>
        <w:pStyle w:val="Heading4"/>
        <w:rPr>
          <w:lang w:eastAsia="zh-CN"/>
        </w:rPr>
      </w:pPr>
      <w:bookmarkStart w:id="74" w:name="_Toc180402456"/>
      <w:bookmarkStart w:id="75" w:name="_Toc199174752"/>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1</w:t>
      </w:r>
      <w:r w:rsidRPr="00065D1C">
        <w:tab/>
      </w:r>
      <w:r w:rsidRPr="00065D1C">
        <w:rPr>
          <w:rFonts w:hint="eastAsia"/>
        </w:rPr>
        <w:t>Configurations</w:t>
      </w:r>
      <w:bookmarkEnd w:id="74"/>
      <w:bookmarkEnd w:id="75"/>
    </w:p>
    <w:p w14:paraId="394ADEFC" w14:textId="77777777" w:rsidR="00065773" w:rsidRDefault="00065773" w:rsidP="00463936">
      <w:pPr>
        <w:rPr>
          <w:lang w:eastAsia="zh-CN"/>
        </w:rPr>
      </w:pPr>
    </w:p>
    <w:p w14:paraId="085934A1" w14:textId="77777777" w:rsidR="00044481" w:rsidRPr="00065D1C" w:rsidRDefault="00044481" w:rsidP="00044481">
      <w:pPr>
        <w:pStyle w:val="Heading4"/>
      </w:pPr>
      <w:bookmarkStart w:id="76" w:name="_Toc180402457"/>
      <w:bookmarkStart w:id="77" w:name="_Toc199174753"/>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2</w:t>
      </w:r>
      <w:r w:rsidRPr="00065D1C">
        <w:tab/>
      </w:r>
      <w:r w:rsidRPr="00065D1C">
        <w:rPr>
          <w:rFonts w:hint="eastAsia"/>
        </w:rPr>
        <w:t>Technical analysis</w:t>
      </w:r>
      <w:bookmarkEnd w:id="76"/>
      <w:bookmarkEnd w:id="77"/>
    </w:p>
    <w:p w14:paraId="6144B81D" w14:textId="77777777" w:rsidR="00044481" w:rsidRDefault="00044481" w:rsidP="00463936">
      <w:pPr>
        <w:rPr>
          <w:lang w:eastAsia="zh-CN"/>
        </w:rPr>
      </w:pPr>
    </w:p>
    <w:p w14:paraId="24581025" w14:textId="77777777" w:rsidR="00044481" w:rsidRPr="00065D1C" w:rsidRDefault="00044481" w:rsidP="00044481">
      <w:pPr>
        <w:pStyle w:val="Heading4"/>
      </w:pPr>
      <w:bookmarkStart w:id="78" w:name="_Toc180402458"/>
      <w:bookmarkStart w:id="79" w:name="_Toc199174754"/>
      <w:r>
        <w:rPr>
          <w:rFonts w:hint="eastAsia"/>
          <w:lang w:eastAsia="zh-CN"/>
        </w:rPr>
        <w:t>5</w:t>
      </w:r>
      <w:r w:rsidRPr="00065D1C">
        <w:t>.</w:t>
      </w:r>
      <w:r>
        <w:rPr>
          <w:rFonts w:hint="eastAsia"/>
          <w:lang w:eastAsia="zh-CN"/>
        </w:rPr>
        <w:t>2</w:t>
      </w:r>
      <w:r w:rsidRPr="00065D1C">
        <w:rPr>
          <w:rFonts w:hint="eastAsia"/>
        </w:rPr>
        <w:t>.</w:t>
      </w:r>
      <w:r>
        <w:rPr>
          <w:rFonts w:hint="eastAsia"/>
          <w:lang w:eastAsia="zh-CN"/>
        </w:rPr>
        <w:t>x</w:t>
      </w:r>
      <w:r w:rsidRPr="00065D1C">
        <w:t>.</w:t>
      </w:r>
      <w:r w:rsidRPr="00065D1C">
        <w:rPr>
          <w:rFonts w:hint="eastAsia"/>
        </w:rPr>
        <w:t>3</w:t>
      </w:r>
      <w:r w:rsidRPr="00065D1C">
        <w:tab/>
      </w:r>
      <w:r w:rsidRPr="00065D1C">
        <w:rPr>
          <w:rFonts w:hint="eastAsia"/>
        </w:rPr>
        <w:t>Conclusion</w:t>
      </w:r>
      <w:bookmarkEnd w:id="78"/>
      <w:bookmarkEnd w:id="79"/>
    </w:p>
    <w:p w14:paraId="61702C96" w14:textId="77777777" w:rsidR="00044481" w:rsidRPr="003158BC" w:rsidRDefault="00044481" w:rsidP="00463936">
      <w:pPr>
        <w:rPr>
          <w:lang w:eastAsia="zh-CN"/>
        </w:rPr>
      </w:pPr>
    </w:p>
    <w:p w14:paraId="276B6BD5" w14:textId="77777777" w:rsidR="00054A22" w:rsidRPr="00235394" w:rsidRDefault="00080512" w:rsidP="003B164D">
      <w:pPr>
        <w:pStyle w:val="Heading1"/>
        <w:rPr>
          <w:lang w:eastAsia="zh-CN"/>
        </w:rPr>
      </w:pPr>
      <w:r w:rsidRPr="004D3578">
        <w:br w:type="page"/>
      </w:r>
      <w:bookmarkStart w:id="80" w:name="_Toc180402459"/>
      <w:bookmarkStart w:id="81" w:name="_Toc199174755"/>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82" w:name="historyclause"/>
      <w:bookmarkEnd w:id="80"/>
      <w:bookmarkEnd w:id="81"/>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4E4B4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r w:rsidR="000B6CD8" w:rsidRPr="008245FE" w14:paraId="43411535"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81DAC2A" w14:textId="6A252DDE" w:rsidR="000B6CD8" w:rsidRPr="008245FE" w:rsidRDefault="000B6CD8" w:rsidP="000B6CD8">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2ADC3" w14:textId="1088F7BF" w:rsidR="000B6CD8" w:rsidRPr="008245FE" w:rsidRDefault="000B6CD8" w:rsidP="000B6CD8">
            <w:pPr>
              <w:pStyle w:val="TAC"/>
              <w:jc w:val="left"/>
              <w:rPr>
                <w:sz w:val="16"/>
                <w:szCs w:val="16"/>
                <w:lang w:eastAsia="zh-CN"/>
              </w:rPr>
            </w:pPr>
            <w:r>
              <w:rPr>
                <w:rFonts w:hint="eastAsia"/>
                <w:sz w:val="16"/>
                <w:szCs w:val="16"/>
                <w:lang w:eastAsia="zh-CN"/>
              </w:rPr>
              <w:t>RAN4 #1</w:t>
            </w:r>
            <w:r>
              <w:rPr>
                <w:sz w:val="16"/>
                <w:szCs w:val="16"/>
                <w:lang w:eastAsia="zh-CN"/>
              </w:rPr>
              <w:t>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0D7E6" w14:textId="04767FB0" w:rsidR="000B6CD8" w:rsidRPr="008245FE" w:rsidRDefault="000B6CD8" w:rsidP="000B6CD8">
            <w:pPr>
              <w:pStyle w:val="TAC"/>
              <w:jc w:val="left"/>
              <w:rPr>
                <w:sz w:val="16"/>
                <w:szCs w:val="16"/>
                <w:lang w:eastAsia="zh-CN"/>
              </w:rPr>
            </w:pPr>
            <w:r w:rsidRPr="00060A12">
              <w:rPr>
                <w:sz w:val="16"/>
                <w:szCs w:val="16"/>
                <w:lang w:eastAsia="zh-CN"/>
              </w:rPr>
              <w:t>R4-241</w:t>
            </w:r>
            <w:r w:rsidR="007A7A8F">
              <w:rPr>
                <w:sz w:val="16"/>
                <w:szCs w:val="16"/>
                <w:lang w:eastAsia="zh-CN"/>
              </w:rPr>
              <w:t>8855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76605" w14:textId="77777777" w:rsidR="000B6CD8" w:rsidRPr="008245FE" w:rsidRDefault="000B6CD8" w:rsidP="002C33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1DB5B" w14:textId="77777777" w:rsidR="000B6CD8" w:rsidRPr="008245FE" w:rsidRDefault="000B6CD8" w:rsidP="002C33D4">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108B" w14:textId="77777777" w:rsidR="000B6CD8" w:rsidRPr="008245FE" w:rsidRDefault="000B6CD8" w:rsidP="000B6CD8">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C8036" w14:textId="09866E6D" w:rsidR="000B6CD8" w:rsidRDefault="000B6CD8" w:rsidP="002C33D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DD48A0">
              <w:rPr>
                <w:sz w:val="16"/>
                <w:szCs w:val="16"/>
                <w:lang w:eastAsia="zh-CN"/>
              </w:rPr>
              <w:t>3</w:t>
            </w:r>
          </w:p>
          <w:p w14:paraId="424F57AE" w14:textId="77777777" w:rsidR="000B6CD8" w:rsidRDefault="000B6CD8" w:rsidP="002C33D4">
            <w:pPr>
              <w:pStyle w:val="TAL"/>
              <w:rPr>
                <w:sz w:val="16"/>
                <w:szCs w:val="16"/>
                <w:lang w:eastAsia="zh-CN"/>
              </w:rPr>
            </w:pPr>
          </w:p>
          <w:p w14:paraId="78E393A9" w14:textId="732B142E" w:rsidR="000B6CD8" w:rsidRPr="008245FE" w:rsidRDefault="000B6CD8" w:rsidP="002C33D4">
            <w:pPr>
              <w:pStyle w:val="TAL"/>
              <w:rPr>
                <w:sz w:val="16"/>
                <w:szCs w:val="16"/>
                <w:lang w:eastAsia="zh-CN"/>
              </w:rPr>
            </w:pPr>
            <w:r w:rsidRPr="00463501">
              <w:rPr>
                <w:sz w:val="16"/>
                <w:szCs w:val="16"/>
                <w:lang w:eastAsia="zh-CN"/>
              </w:rPr>
              <w:t>R4-241</w:t>
            </w:r>
            <w:r w:rsidR="00FC670D">
              <w:rPr>
                <w:sz w:val="16"/>
                <w:szCs w:val="16"/>
                <w:lang w:eastAsia="zh-CN"/>
              </w:rPr>
              <w:t>8856</w:t>
            </w:r>
            <w:r>
              <w:rPr>
                <w:rFonts w:hint="eastAsia"/>
                <w:sz w:val="16"/>
                <w:szCs w:val="16"/>
                <w:lang w:eastAsia="zh-CN"/>
              </w:rPr>
              <w:t>,</w:t>
            </w:r>
            <w:r>
              <w:rPr>
                <w:sz w:val="16"/>
                <w:szCs w:val="16"/>
                <w:lang w:eastAsia="zh-CN"/>
              </w:rPr>
              <w:t xml:space="preserve"> </w:t>
            </w:r>
            <w:r w:rsidR="00FC670D" w:rsidRPr="00FC670D">
              <w:rPr>
                <w:sz w:val="16"/>
                <w:szCs w:val="16"/>
                <w:lang w:eastAsia="zh-CN"/>
              </w:rPr>
              <w:t>TP to 37.887 General part on the note for DL interruption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4B859" w14:textId="45C921A6" w:rsidR="000B6CD8" w:rsidRPr="008245FE" w:rsidRDefault="000B6CD8" w:rsidP="000B6CD8">
            <w:pPr>
              <w:pStyle w:val="TAC"/>
              <w:jc w:val="left"/>
              <w:rPr>
                <w:sz w:val="16"/>
                <w:szCs w:val="16"/>
                <w:lang w:eastAsia="zh-CN"/>
              </w:rPr>
            </w:pPr>
            <w:r>
              <w:rPr>
                <w:rFonts w:hint="eastAsia"/>
                <w:sz w:val="16"/>
                <w:szCs w:val="16"/>
                <w:lang w:eastAsia="zh-CN"/>
              </w:rPr>
              <w:t>0.0.</w:t>
            </w:r>
            <w:r w:rsidR="00A14B52">
              <w:rPr>
                <w:sz w:val="16"/>
                <w:szCs w:val="16"/>
                <w:lang w:eastAsia="zh-CN"/>
              </w:rPr>
              <w:t>3</w:t>
            </w:r>
          </w:p>
        </w:tc>
      </w:tr>
      <w:tr w:rsidR="00653396" w:rsidRPr="008245FE" w14:paraId="6590E1A7"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7AFAEC0" w14:textId="64901825" w:rsidR="00653396" w:rsidRDefault="00653396" w:rsidP="00653396">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FFDFA" w14:textId="4594C030" w:rsidR="00653396" w:rsidRDefault="00653396" w:rsidP="00653396">
            <w:pPr>
              <w:pStyle w:val="TAC"/>
              <w:jc w:val="left"/>
              <w:rPr>
                <w:sz w:val="16"/>
                <w:szCs w:val="16"/>
                <w:lang w:eastAsia="zh-CN"/>
              </w:rPr>
            </w:pPr>
            <w:r>
              <w:rPr>
                <w:rFonts w:hint="eastAsia"/>
                <w:sz w:val="16"/>
                <w:szCs w:val="16"/>
                <w:lang w:eastAsia="zh-CN"/>
              </w:rPr>
              <w:t>RAN4 #1</w:t>
            </w:r>
            <w:r>
              <w:rPr>
                <w:sz w:val="16"/>
                <w:szCs w:val="16"/>
                <w:lang w:eastAsia="zh-CN"/>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F2DF9" w14:textId="2EE55344" w:rsidR="00653396" w:rsidRPr="00060A12" w:rsidRDefault="00653396" w:rsidP="00653396">
            <w:pPr>
              <w:pStyle w:val="TAC"/>
              <w:jc w:val="left"/>
              <w:rPr>
                <w:sz w:val="16"/>
                <w:szCs w:val="16"/>
                <w:lang w:eastAsia="zh-CN"/>
              </w:rPr>
            </w:pPr>
            <w:r w:rsidRPr="00060A12">
              <w:rPr>
                <w:sz w:val="16"/>
                <w:szCs w:val="16"/>
                <w:lang w:eastAsia="zh-CN"/>
              </w:rPr>
              <w:t>R4-2</w:t>
            </w:r>
            <w:r>
              <w:rPr>
                <w:sz w:val="16"/>
                <w:szCs w:val="16"/>
                <w:lang w:eastAsia="zh-CN"/>
              </w:rPr>
              <w:t>501106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36E3E" w14:textId="77777777" w:rsidR="00653396" w:rsidRPr="008245FE" w:rsidRDefault="00653396" w:rsidP="006533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109E" w14:textId="77777777" w:rsidR="00653396" w:rsidRPr="008245FE" w:rsidRDefault="00653396" w:rsidP="00653396">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8446" w14:textId="77777777" w:rsidR="00653396" w:rsidRPr="008245FE" w:rsidRDefault="00653396" w:rsidP="00653396">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348DC" w14:textId="7999EC3A" w:rsidR="00653396" w:rsidRDefault="00653396" w:rsidP="00653396">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w:t>
            </w:r>
            <w:r w:rsidR="004B6CDF">
              <w:rPr>
                <w:rFonts w:hint="eastAsia"/>
                <w:sz w:val="16"/>
                <w:szCs w:val="16"/>
                <w:lang w:eastAsia="zh-CN"/>
              </w:rPr>
              <w:t>s</w:t>
            </w:r>
            <w:r>
              <w:rPr>
                <w:sz w:val="16"/>
                <w:szCs w:val="16"/>
                <w:lang w:eastAsia="zh-CN"/>
              </w:rPr>
              <w:t xml:space="preserve"> from </w:t>
            </w:r>
            <w:r>
              <w:rPr>
                <w:rFonts w:hint="eastAsia"/>
                <w:sz w:val="16"/>
                <w:szCs w:val="16"/>
                <w:lang w:eastAsia="zh-CN"/>
              </w:rPr>
              <w:t>RAN4#1</w:t>
            </w:r>
            <w:r>
              <w:rPr>
                <w:sz w:val="16"/>
                <w:szCs w:val="16"/>
                <w:lang w:eastAsia="zh-CN"/>
              </w:rPr>
              <w:t>14</w:t>
            </w:r>
          </w:p>
          <w:p w14:paraId="523EF4F7" w14:textId="77777777" w:rsidR="00653396" w:rsidRDefault="00653396" w:rsidP="00653396">
            <w:pPr>
              <w:pStyle w:val="TAL"/>
              <w:rPr>
                <w:sz w:val="16"/>
                <w:szCs w:val="16"/>
                <w:lang w:eastAsia="zh-CN"/>
              </w:rPr>
            </w:pPr>
          </w:p>
          <w:p w14:paraId="70AD1167" w14:textId="77777777" w:rsidR="00653396" w:rsidRDefault="00653396" w:rsidP="00653396">
            <w:pPr>
              <w:pStyle w:val="TAL"/>
              <w:rPr>
                <w:sz w:val="16"/>
                <w:szCs w:val="16"/>
                <w:lang w:eastAsia="zh-CN"/>
              </w:rPr>
            </w:pPr>
            <w:r w:rsidRPr="00463501">
              <w:rPr>
                <w:sz w:val="16"/>
                <w:szCs w:val="16"/>
                <w:lang w:eastAsia="zh-CN"/>
              </w:rPr>
              <w:t>R4-2</w:t>
            </w:r>
            <w:r>
              <w:rPr>
                <w:sz w:val="16"/>
                <w:szCs w:val="16"/>
                <w:lang w:eastAsia="zh-CN"/>
              </w:rPr>
              <w:t>502837</w:t>
            </w:r>
            <w:r>
              <w:rPr>
                <w:rFonts w:hint="eastAsia"/>
                <w:sz w:val="16"/>
                <w:szCs w:val="16"/>
                <w:lang w:eastAsia="zh-CN"/>
              </w:rPr>
              <w:t>,</w:t>
            </w:r>
            <w:r>
              <w:rPr>
                <w:sz w:val="16"/>
                <w:szCs w:val="16"/>
                <w:lang w:eastAsia="zh-CN"/>
              </w:rPr>
              <w:t xml:space="preserve"> </w:t>
            </w:r>
            <w:r w:rsidRPr="00653396">
              <w:rPr>
                <w:sz w:val="16"/>
                <w:szCs w:val="16"/>
                <w:lang w:eastAsia="zh-CN"/>
              </w:rPr>
              <w:t>TP to 37.887 General part on the note for DL interruption for dynamic Tx switching</w:t>
            </w:r>
            <w:r>
              <w:rPr>
                <w:sz w:val="16"/>
                <w:szCs w:val="16"/>
                <w:lang w:eastAsia="zh-CN"/>
              </w:rPr>
              <w:t xml:space="preserve">, </w:t>
            </w:r>
            <w:r>
              <w:rPr>
                <w:rFonts w:hint="eastAsia"/>
                <w:sz w:val="16"/>
                <w:szCs w:val="16"/>
                <w:lang w:eastAsia="zh-CN"/>
              </w:rPr>
              <w:t>Apple</w:t>
            </w:r>
          </w:p>
          <w:p w14:paraId="33D2231C" w14:textId="126A52E4" w:rsidR="00653396" w:rsidRPr="00653396" w:rsidRDefault="00653396" w:rsidP="00653396">
            <w:pPr>
              <w:pStyle w:val="TAL"/>
              <w:rPr>
                <w:sz w:val="16"/>
                <w:szCs w:val="16"/>
                <w:lang w:eastAsia="zh-CN"/>
              </w:rPr>
            </w:pPr>
            <w:r w:rsidRPr="00463501">
              <w:rPr>
                <w:sz w:val="16"/>
                <w:szCs w:val="16"/>
                <w:lang w:eastAsia="zh-CN"/>
              </w:rPr>
              <w:t>R4-2</w:t>
            </w:r>
            <w:r>
              <w:rPr>
                <w:sz w:val="16"/>
                <w:szCs w:val="16"/>
                <w:lang w:eastAsia="zh-CN"/>
              </w:rPr>
              <w:t>502838</w:t>
            </w:r>
            <w:r>
              <w:rPr>
                <w:rFonts w:hint="eastAsia"/>
                <w:sz w:val="16"/>
                <w:szCs w:val="16"/>
                <w:lang w:eastAsia="zh-CN"/>
              </w:rPr>
              <w:t>,</w:t>
            </w:r>
            <w:r>
              <w:rPr>
                <w:sz w:val="16"/>
                <w:szCs w:val="16"/>
                <w:lang w:eastAsia="zh-CN"/>
              </w:rPr>
              <w:t xml:space="preserve"> </w:t>
            </w:r>
            <w:r w:rsidRPr="00653396">
              <w:rPr>
                <w:sz w:val="16"/>
                <w:szCs w:val="16"/>
                <w:lang w:eastAsia="zh-CN"/>
              </w:rPr>
              <w:t>TP to 37.887: DL interruption clarification for CA_n1-n5-n78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AD0F" w14:textId="623095E6" w:rsidR="00653396" w:rsidRDefault="00653396" w:rsidP="00653396">
            <w:pPr>
              <w:pStyle w:val="TAC"/>
              <w:jc w:val="left"/>
              <w:rPr>
                <w:sz w:val="16"/>
                <w:szCs w:val="16"/>
                <w:lang w:eastAsia="zh-CN"/>
              </w:rPr>
            </w:pPr>
            <w:r>
              <w:rPr>
                <w:rFonts w:hint="eastAsia"/>
                <w:sz w:val="16"/>
                <w:szCs w:val="16"/>
                <w:lang w:eastAsia="zh-CN"/>
              </w:rPr>
              <w:t>0.0.</w:t>
            </w:r>
            <w:r>
              <w:rPr>
                <w:sz w:val="16"/>
                <w:szCs w:val="16"/>
                <w:lang w:eastAsia="zh-CN"/>
              </w:rPr>
              <w:t>4</w:t>
            </w:r>
          </w:p>
        </w:tc>
      </w:tr>
      <w:tr w:rsidR="00A0721C" w:rsidRPr="008245FE" w14:paraId="3BAE627F" w14:textId="77777777" w:rsidTr="00A0721C">
        <w:tc>
          <w:tcPr>
            <w:tcW w:w="800" w:type="dxa"/>
            <w:tcBorders>
              <w:top w:val="single" w:sz="6" w:space="0" w:color="auto"/>
              <w:left w:val="single" w:sz="6" w:space="0" w:color="auto"/>
              <w:bottom w:val="single" w:sz="6" w:space="0" w:color="auto"/>
              <w:right w:val="single" w:sz="6" w:space="0" w:color="auto"/>
            </w:tcBorders>
            <w:shd w:val="solid" w:color="FFFFFF" w:fill="auto"/>
          </w:tcPr>
          <w:p w14:paraId="6A19381D" w14:textId="712E8DFB" w:rsidR="00A0721C" w:rsidRDefault="00A0721C" w:rsidP="00A0721C">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A8FB1" w14:textId="1E7E8DD9" w:rsidR="00A0721C" w:rsidRDefault="00A0721C" w:rsidP="00A0721C">
            <w:pPr>
              <w:pStyle w:val="TAC"/>
              <w:jc w:val="left"/>
              <w:rPr>
                <w:sz w:val="16"/>
                <w:szCs w:val="16"/>
                <w:lang w:eastAsia="zh-CN"/>
              </w:rPr>
            </w:pPr>
            <w:r>
              <w:rPr>
                <w:rFonts w:hint="eastAsia"/>
                <w:sz w:val="16"/>
                <w:szCs w:val="16"/>
                <w:lang w:eastAsia="zh-CN"/>
              </w:rPr>
              <w:t>RAN4 #1</w:t>
            </w:r>
            <w:r>
              <w:rPr>
                <w:sz w:val="16"/>
                <w:szCs w:val="16"/>
                <w:lang w:eastAsia="zh-CN"/>
              </w:rPr>
              <w:t>14bis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76D5E" w14:textId="3B41B521" w:rsidR="00A0721C" w:rsidRPr="00060A12" w:rsidRDefault="00A0721C" w:rsidP="00A0721C">
            <w:pPr>
              <w:pStyle w:val="TAC"/>
              <w:jc w:val="left"/>
              <w:rPr>
                <w:sz w:val="16"/>
                <w:szCs w:val="16"/>
                <w:lang w:eastAsia="zh-CN"/>
              </w:rPr>
            </w:pPr>
            <w:r w:rsidRPr="00060A12">
              <w:rPr>
                <w:sz w:val="16"/>
                <w:szCs w:val="16"/>
                <w:lang w:eastAsia="zh-CN"/>
              </w:rPr>
              <w:t>R4-2</w:t>
            </w:r>
            <w:r>
              <w:rPr>
                <w:sz w:val="16"/>
                <w:szCs w:val="16"/>
                <w:lang w:eastAsia="zh-CN"/>
              </w:rPr>
              <w:t>503781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707C" w14:textId="77777777" w:rsidR="00A0721C" w:rsidRPr="008245FE" w:rsidRDefault="00A0721C" w:rsidP="00022F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2DE0" w14:textId="77777777" w:rsidR="00A0721C" w:rsidRPr="008245FE" w:rsidRDefault="00A0721C" w:rsidP="00022F7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7A246" w14:textId="77777777" w:rsidR="00A0721C" w:rsidRPr="008245FE" w:rsidRDefault="00A0721C" w:rsidP="00A0721C">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1E3D" w14:textId="43FEC623" w:rsidR="00A0721C" w:rsidRDefault="00A0721C" w:rsidP="00022F71">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14bis</w:t>
            </w:r>
          </w:p>
          <w:p w14:paraId="1469E4FA" w14:textId="77777777" w:rsidR="00A0721C" w:rsidRDefault="00A0721C" w:rsidP="00022F71">
            <w:pPr>
              <w:pStyle w:val="TAL"/>
              <w:rPr>
                <w:sz w:val="16"/>
                <w:szCs w:val="16"/>
                <w:lang w:eastAsia="zh-CN"/>
              </w:rPr>
            </w:pPr>
          </w:p>
          <w:p w14:paraId="3FDFF174" w14:textId="227E1127" w:rsidR="00A0721C" w:rsidRPr="00653396" w:rsidRDefault="00A0721C" w:rsidP="00022F71">
            <w:pPr>
              <w:pStyle w:val="TAL"/>
              <w:rPr>
                <w:sz w:val="16"/>
                <w:szCs w:val="16"/>
                <w:lang w:eastAsia="zh-CN"/>
              </w:rPr>
            </w:pPr>
            <w:r w:rsidRPr="00A0721C">
              <w:rPr>
                <w:sz w:val="16"/>
                <w:szCs w:val="16"/>
                <w:lang w:eastAsia="zh-CN"/>
              </w:rPr>
              <w:t>R4-2503782</w:t>
            </w:r>
            <w:r>
              <w:rPr>
                <w:sz w:val="16"/>
                <w:szCs w:val="16"/>
                <w:lang w:eastAsia="zh-CN"/>
              </w:rPr>
              <w:t xml:space="preserve">, </w:t>
            </w:r>
            <w:r w:rsidRPr="00A0721C">
              <w:rPr>
                <w:sz w:val="16"/>
                <w:szCs w:val="16"/>
                <w:lang w:eastAsia="zh-CN"/>
              </w:rPr>
              <w:t>TP to 37.887: DL interruption clarification for CA_n3-n5-n78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C23D" w14:textId="0C728609" w:rsidR="00A0721C" w:rsidRDefault="00A0721C" w:rsidP="00A0721C">
            <w:pPr>
              <w:pStyle w:val="TAC"/>
              <w:jc w:val="left"/>
              <w:rPr>
                <w:sz w:val="16"/>
                <w:szCs w:val="16"/>
                <w:lang w:eastAsia="zh-CN"/>
              </w:rPr>
            </w:pPr>
            <w:r>
              <w:rPr>
                <w:rFonts w:hint="eastAsia"/>
                <w:sz w:val="16"/>
                <w:szCs w:val="16"/>
                <w:lang w:eastAsia="zh-CN"/>
              </w:rPr>
              <w:t>0.0.</w:t>
            </w:r>
            <w:r w:rsidR="00B72CDC">
              <w:rPr>
                <w:sz w:val="16"/>
                <w:szCs w:val="16"/>
                <w:lang w:eastAsia="zh-CN"/>
              </w:rPr>
              <w:t>5</w:t>
            </w:r>
          </w:p>
        </w:tc>
      </w:tr>
      <w:tr w:rsidR="00FC4264" w:rsidRPr="008245FE" w14:paraId="4500BA0A" w14:textId="77777777" w:rsidTr="00FC4264">
        <w:tc>
          <w:tcPr>
            <w:tcW w:w="800" w:type="dxa"/>
            <w:tcBorders>
              <w:top w:val="single" w:sz="6" w:space="0" w:color="auto"/>
              <w:left w:val="single" w:sz="6" w:space="0" w:color="auto"/>
              <w:bottom w:val="single" w:sz="6" w:space="0" w:color="auto"/>
              <w:right w:val="single" w:sz="6" w:space="0" w:color="auto"/>
            </w:tcBorders>
            <w:shd w:val="solid" w:color="FFFFFF" w:fill="auto"/>
          </w:tcPr>
          <w:p w14:paraId="2E9FA141" w14:textId="3A81C868" w:rsidR="00FC4264" w:rsidRDefault="00FC4264" w:rsidP="00B959DA">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A1859" w14:textId="70D32CFE" w:rsidR="00FC4264" w:rsidRDefault="00FC4264" w:rsidP="00B959DA">
            <w:pPr>
              <w:pStyle w:val="TAC"/>
              <w:jc w:val="left"/>
              <w:rPr>
                <w:sz w:val="16"/>
                <w:szCs w:val="16"/>
                <w:lang w:eastAsia="zh-CN"/>
              </w:rPr>
            </w:pPr>
            <w:r>
              <w:rPr>
                <w:rFonts w:hint="eastAsia"/>
                <w:sz w:val="16"/>
                <w:szCs w:val="16"/>
                <w:lang w:eastAsia="zh-CN"/>
              </w:rPr>
              <w:t>RAN4 #1</w:t>
            </w:r>
            <w:r>
              <w:rPr>
                <w:sz w:val="16"/>
                <w:szCs w:val="16"/>
                <w:lang w:eastAsia="zh-CN"/>
              </w:rPr>
              <w:t>15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4F116" w14:textId="050B2162" w:rsidR="00FC4264" w:rsidRPr="00060A12" w:rsidRDefault="00B456A5" w:rsidP="00B959DA">
            <w:pPr>
              <w:pStyle w:val="TAC"/>
              <w:jc w:val="left"/>
              <w:rPr>
                <w:sz w:val="16"/>
                <w:szCs w:val="16"/>
                <w:lang w:eastAsia="zh-CN"/>
              </w:rPr>
            </w:pPr>
            <w:r w:rsidRPr="00B456A5">
              <w:rPr>
                <w:sz w:val="16"/>
                <w:szCs w:val="16"/>
                <w:lang w:eastAsia="zh-CN"/>
              </w:rPr>
              <w:t>R4-2506999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1C244" w14:textId="77777777" w:rsidR="00FC4264" w:rsidRPr="008245FE" w:rsidRDefault="00FC4264" w:rsidP="00B959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68C68" w14:textId="77777777" w:rsidR="00FC4264" w:rsidRPr="008245FE" w:rsidRDefault="00FC4264" w:rsidP="00B959D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6C98" w14:textId="77777777" w:rsidR="00FC4264" w:rsidRPr="008245FE" w:rsidRDefault="00FC4264" w:rsidP="00B959DA">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3AB89" w14:textId="122EC81F" w:rsidR="00FC4264" w:rsidRDefault="00FC4264" w:rsidP="00B959DA">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911836">
              <w:rPr>
                <w:sz w:val="16"/>
                <w:szCs w:val="16"/>
                <w:lang w:eastAsia="zh-CN"/>
              </w:rPr>
              <w:t>5</w:t>
            </w:r>
          </w:p>
          <w:p w14:paraId="61584F9B" w14:textId="77777777" w:rsidR="00FC4264" w:rsidRDefault="00FC4264" w:rsidP="00B959DA">
            <w:pPr>
              <w:pStyle w:val="TAL"/>
              <w:rPr>
                <w:sz w:val="16"/>
                <w:szCs w:val="16"/>
                <w:lang w:eastAsia="zh-CN"/>
              </w:rPr>
            </w:pPr>
          </w:p>
          <w:p w14:paraId="13F2C6ED" w14:textId="3F261416" w:rsidR="00FC4264" w:rsidRPr="00653396" w:rsidRDefault="00FC4264" w:rsidP="00B959DA">
            <w:pPr>
              <w:pStyle w:val="TAL"/>
              <w:rPr>
                <w:sz w:val="16"/>
                <w:szCs w:val="16"/>
                <w:lang w:eastAsia="zh-CN"/>
              </w:rPr>
            </w:pPr>
            <w:r w:rsidRPr="00A0721C">
              <w:rPr>
                <w:sz w:val="16"/>
                <w:szCs w:val="16"/>
                <w:lang w:eastAsia="zh-CN"/>
              </w:rPr>
              <w:t>R4-250</w:t>
            </w:r>
            <w:r w:rsidR="00660CC9">
              <w:rPr>
                <w:sz w:val="16"/>
                <w:szCs w:val="16"/>
                <w:lang w:eastAsia="zh-CN"/>
              </w:rPr>
              <w:t>7000</w:t>
            </w:r>
            <w:r>
              <w:rPr>
                <w:sz w:val="16"/>
                <w:szCs w:val="16"/>
                <w:lang w:eastAsia="zh-CN"/>
              </w:rPr>
              <w:t xml:space="preserve">, </w:t>
            </w:r>
            <w:r w:rsidRPr="00A0721C">
              <w:rPr>
                <w:sz w:val="16"/>
                <w:szCs w:val="16"/>
                <w:lang w:eastAsia="zh-CN"/>
              </w:rPr>
              <w:t xml:space="preserve">TP to 37.887: DL interruption clarification </w:t>
            </w:r>
            <w:r w:rsidR="00660CC9" w:rsidRPr="00660CC9">
              <w:rPr>
                <w:sz w:val="16"/>
                <w:szCs w:val="16"/>
                <w:lang w:eastAsia="zh-CN"/>
              </w:rPr>
              <w:t>for CA_n1-n3-n5-n78 for 4 bands</w:t>
            </w:r>
            <w:r w:rsidRPr="00A0721C">
              <w:rPr>
                <w:sz w:val="16"/>
                <w:szCs w:val="16"/>
                <w:lang w:eastAsia="zh-CN"/>
              </w:rPr>
              <w:t xml:space="preserve">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62EDD" w14:textId="3B2A3431" w:rsidR="00FC4264" w:rsidRDefault="00FC4264" w:rsidP="00B959DA">
            <w:pPr>
              <w:pStyle w:val="TAC"/>
              <w:jc w:val="left"/>
              <w:rPr>
                <w:sz w:val="16"/>
                <w:szCs w:val="16"/>
                <w:lang w:eastAsia="zh-CN"/>
              </w:rPr>
            </w:pPr>
            <w:r>
              <w:rPr>
                <w:rFonts w:hint="eastAsia"/>
                <w:sz w:val="16"/>
                <w:szCs w:val="16"/>
                <w:lang w:eastAsia="zh-CN"/>
              </w:rPr>
              <w:t>0.0.</w:t>
            </w:r>
            <w:r w:rsidR="00911836">
              <w:rPr>
                <w:sz w:val="16"/>
                <w:szCs w:val="16"/>
                <w:lang w:eastAsia="zh-CN"/>
              </w:rPr>
              <w:t>6</w:t>
            </w:r>
          </w:p>
        </w:tc>
      </w:tr>
    </w:tbl>
    <w:p w14:paraId="2AC183F9" w14:textId="77777777" w:rsidR="00080512" w:rsidRDefault="00080512"/>
    <w:sectPr w:rsidR="00080512" w:rsidSect="008A74D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720AB" w14:textId="77777777" w:rsidR="00C05C09" w:rsidRDefault="00C05C09">
      <w:r>
        <w:separator/>
      </w:r>
    </w:p>
  </w:endnote>
  <w:endnote w:type="continuationSeparator" w:id="0">
    <w:p w14:paraId="7596A81A" w14:textId="77777777" w:rsidR="00C05C09" w:rsidRDefault="00C0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3DDE7" w14:textId="77777777" w:rsidR="00B631A4" w:rsidRDefault="00B631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02CF2" w14:textId="77777777" w:rsidR="00B631A4" w:rsidRDefault="00B631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31AF8" w14:textId="77777777" w:rsidR="00B631A4" w:rsidRDefault="00B631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4E6" w14:textId="77777777" w:rsidR="00B0188E" w:rsidRDefault="00B018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93419" w14:textId="77777777" w:rsidR="00C05C09" w:rsidRDefault="00C05C09">
      <w:r>
        <w:separator/>
      </w:r>
    </w:p>
  </w:footnote>
  <w:footnote w:type="continuationSeparator" w:id="0">
    <w:p w14:paraId="0DDB014D" w14:textId="77777777" w:rsidR="00C05C09" w:rsidRDefault="00C05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6AC69" w14:textId="77777777" w:rsidR="00B631A4" w:rsidRDefault="00B631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74608" w14:textId="77777777" w:rsidR="00B631A4" w:rsidRDefault="00B631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419A" w14:textId="77777777" w:rsidR="00B631A4" w:rsidRDefault="00B631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1AC2" w14:textId="3ECA5664"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31A4">
      <w:rPr>
        <w:rFonts w:ascii="Arial" w:hAnsi="Arial" w:cs="Arial"/>
        <w:b/>
        <w:noProof/>
        <w:sz w:val="18"/>
        <w:szCs w:val="18"/>
      </w:rPr>
      <w:t>3GPP TR 37.887 V0.0.6 (2025-05)</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6C559E0D"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31A4">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289A"/>
    <w:rsid w:val="00084584"/>
    <w:rsid w:val="00096AA8"/>
    <w:rsid w:val="000B09A4"/>
    <w:rsid w:val="000B0B1F"/>
    <w:rsid w:val="000B2CDC"/>
    <w:rsid w:val="000B3A3C"/>
    <w:rsid w:val="000B4F51"/>
    <w:rsid w:val="000B6CD8"/>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18F0"/>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C2A"/>
    <w:rsid w:val="00185E20"/>
    <w:rsid w:val="001908E5"/>
    <w:rsid w:val="00192717"/>
    <w:rsid w:val="001936E8"/>
    <w:rsid w:val="00195D92"/>
    <w:rsid w:val="001964D4"/>
    <w:rsid w:val="001A14E7"/>
    <w:rsid w:val="001A3668"/>
    <w:rsid w:val="001A4C42"/>
    <w:rsid w:val="001A7420"/>
    <w:rsid w:val="001A7EC8"/>
    <w:rsid w:val="001B3829"/>
    <w:rsid w:val="001B6637"/>
    <w:rsid w:val="001B7C19"/>
    <w:rsid w:val="001C21C3"/>
    <w:rsid w:val="001C5A8D"/>
    <w:rsid w:val="001D02C2"/>
    <w:rsid w:val="001D160E"/>
    <w:rsid w:val="001D52E9"/>
    <w:rsid w:val="001D6EAC"/>
    <w:rsid w:val="001E1C2F"/>
    <w:rsid w:val="001E3128"/>
    <w:rsid w:val="001E777B"/>
    <w:rsid w:val="001F0C1D"/>
    <w:rsid w:val="001F1132"/>
    <w:rsid w:val="001F168B"/>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1673"/>
    <w:rsid w:val="00272A91"/>
    <w:rsid w:val="00276309"/>
    <w:rsid w:val="00281158"/>
    <w:rsid w:val="00282FCD"/>
    <w:rsid w:val="00287575"/>
    <w:rsid w:val="002879D1"/>
    <w:rsid w:val="002A3C9C"/>
    <w:rsid w:val="002A655D"/>
    <w:rsid w:val="002A78B3"/>
    <w:rsid w:val="002B3004"/>
    <w:rsid w:val="002B3CFA"/>
    <w:rsid w:val="002B3E28"/>
    <w:rsid w:val="002B4BE7"/>
    <w:rsid w:val="002B6339"/>
    <w:rsid w:val="002B7FD4"/>
    <w:rsid w:val="002C6766"/>
    <w:rsid w:val="002E00EE"/>
    <w:rsid w:val="002E50BF"/>
    <w:rsid w:val="00300216"/>
    <w:rsid w:val="0030633C"/>
    <w:rsid w:val="003158BC"/>
    <w:rsid w:val="00316C0D"/>
    <w:rsid w:val="003172DC"/>
    <w:rsid w:val="0032101C"/>
    <w:rsid w:val="003275E1"/>
    <w:rsid w:val="0033159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197D"/>
    <w:rsid w:val="003C3971"/>
    <w:rsid w:val="003D10BE"/>
    <w:rsid w:val="003E2A6E"/>
    <w:rsid w:val="003E48FF"/>
    <w:rsid w:val="003E7146"/>
    <w:rsid w:val="003F2BAF"/>
    <w:rsid w:val="004112AB"/>
    <w:rsid w:val="0042160A"/>
    <w:rsid w:val="00423334"/>
    <w:rsid w:val="00423783"/>
    <w:rsid w:val="00424ECA"/>
    <w:rsid w:val="00426352"/>
    <w:rsid w:val="004345EC"/>
    <w:rsid w:val="00436957"/>
    <w:rsid w:val="004378B7"/>
    <w:rsid w:val="00441638"/>
    <w:rsid w:val="00445412"/>
    <w:rsid w:val="00450FD4"/>
    <w:rsid w:val="00455DE5"/>
    <w:rsid w:val="00456E1C"/>
    <w:rsid w:val="00463501"/>
    <w:rsid w:val="00463936"/>
    <w:rsid w:val="004654CF"/>
    <w:rsid w:val="00465515"/>
    <w:rsid w:val="00467349"/>
    <w:rsid w:val="004715E3"/>
    <w:rsid w:val="004721EE"/>
    <w:rsid w:val="00481093"/>
    <w:rsid w:val="00481B59"/>
    <w:rsid w:val="00483445"/>
    <w:rsid w:val="00490BB9"/>
    <w:rsid w:val="00496A78"/>
    <w:rsid w:val="004A09D3"/>
    <w:rsid w:val="004A0B52"/>
    <w:rsid w:val="004A266B"/>
    <w:rsid w:val="004A30DD"/>
    <w:rsid w:val="004A4254"/>
    <w:rsid w:val="004B42F3"/>
    <w:rsid w:val="004B6CDF"/>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084F"/>
    <w:rsid w:val="005B1369"/>
    <w:rsid w:val="005B64E9"/>
    <w:rsid w:val="005C574E"/>
    <w:rsid w:val="005C647F"/>
    <w:rsid w:val="005D1F52"/>
    <w:rsid w:val="005D2E01"/>
    <w:rsid w:val="005D7526"/>
    <w:rsid w:val="005E4BB2"/>
    <w:rsid w:val="005F0142"/>
    <w:rsid w:val="005F2D9A"/>
    <w:rsid w:val="005F793C"/>
    <w:rsid w:val="00601F1A"/>
    <w:rsid w:val="00602AEA"/>
    <w:rsid w:val="00603C52"/>
    <w:rsid w:val="00605F58"/>
    <w:rsid w:val="00606154"/>
    <w:rsid w:val="006109CD"/>
    <w:rsid w:val="00612959"/>
    <w:rsid w:val="006132C8"/>
    <w:rsid w:val="00613D49"/>
    <w:rsid w:val="00614FDF"/>
    <w:rsid w:val="006245B3"/>
    <w:rsid w:val="00626863"/>
    <w:rsid w:val="006336E7"/>
    <w:rsid w:val="00634A01"/>
    <w:rsid w:val="0063543D"/>
    <w:rsid w:val="00636E8B"/>
    <w:rsid w:val="00647114"/>
    <w:rsid w:val="006501BA"/>
    <w:rsid w:val="006519A6"/>
    <w:rsid w:val="0065244F"/>
    <w:rsid w:val="00653396"/>
    <w:rsid w:val="00653EF8"/>
    <w:rsid w:val="00660CC9"/>
    <w:rsid w:val="00664CB8"/>
    <w:rsid w:val="00671D08"/>
    <w:rsid w:val="006720CB"/>
    <w:rsid w:val="00674143"/>
    <w:rsid w:val="0067452A"/>
    <w:rsid w:val="006746BF"/>
    <w:rsid w:val="00675324"/>
    <w:rsid w:val="006919A0"/>
    <w:rsid w:val="00692FD9"/>
    <w:rsid w:val="00693306"/>
    <w:rsid w:val="00695847"/>
    <w:rsid w:val="006A323F"/>
    <w:rsid w:val="006A7C14"/>
    <w:rsid w:val="006B0BAF"/>
    <w:rsid w:val="006B30D0"/>
    <w:rsid w:val="006B438A"/>
    <w:rsid w:val="006C3D95"/>
    <w:rsid w:val="006D3A5A"/>
    <w:rsid w:val="006E011F"/>
    <w:rsid w:val="006E094E"/>
    <w:rsid w:val="006E5C86"/>
    <w:rsid w:val="006F736E"/>
    <w:rsid w:val="00701116"/>
    <w:rsid w:val="00701600"/>
    <w:rsid w:val="00704310"/>
    <w:rsid w:val="00711054"/>
    <w:rsid w:val="00713C44"/>
    <w:rsid w:val="00722D97"/>
    <w:rsid w:val="00725121"/>
    <w:rsid w:val="007329B5"/>
    <w:rsid w:val="00734207"/>
    <w:rsid w:val="00734A5B"/>
    <w:rsid w:val="0074026F"/>
    <w:rsid w:val="007429F6"/>
    <w:rsid w:val="007438B4"/>
    <w:rsid w:val="00744E76"/>
    <w:rsid w:val="007525AA"/>
    <w:rsid w:val="00755D41"/>
    <w:rsid w:val="00756242"/>
    <w:rsid w:val="007729F2"/>
    <w:rsid w:val="00773AC5"/>
    <w:rsid w:val="00774DA4"/>
    <w:rsid w:val="00781F0F"/>
    <w:rsid w:val="00794802"/>
    <w:rsid w:val="00795A98"/>
    <w:rsid w:val="007A7A8F"/>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557D"/>
    <w:rsid w:val="008279EB"/>
    <w:rsid w:val="00830419"/>
    <w:rsid w:val="00830747"/>
    <w:rsid w:val="008316FE"/>
    <w:rsid w:val="00835C35"/>
    <w:rsid w:val="00845A04"/>
    <w:rsid w:val="0085251D"/>
    <w:rsid w:val="00856636"/>
    <w:rsid w:val="00863360"/>
    <w:rsid w:val="00863947"/>
    <w:rsid w:val="008678C3"/>
    <w:rsid w:val="00873B6C"/>
    <w:rsid w:val="008768CA"/>
    <w:rsid w:val="008806EE"/>
    <w:rsid w:val="00880E26"/>
    <w:rsid w:val="0089620C"/>
    <w:rsid w:val="008A74DF"/>
    <w:rsid w:val="008A7FC8"/>
    <w:rsid w:val="008B1478"/>
    <w:rsid w:val="008B238B"/>
    <w:rsid w:val="008C384C"/>
    <w:rsid w:val="008D700B"/>
    <w:rsid w:val="008E5D32"/>
    <w:rsid w:val="0090271F"/>
    <w:rsid w:val="00902E23"/>
    <w:rsid w:val="009114D7"/>
    <w:rsid w:val="00911836"/>
    <w:rsid w:val="0091348E"/>
    <w:rsid w:val="009160E3"/>
    <w:rsid w:val="00917CCB"/>
    <w:rsid w:val="009209DC"/>
    <w:rsid w:val="00922807"/>
    <w:rsid w:val="0092661A"/>
    <w:rsid w:val="00927886"/>
    <w:rsid w:val="00937849"/>
    <w:rsid w:val="009408C9"/>
    <w:rsid w:val="00942EC2"/>
    <w:rsid w:val="00947C4E"/>
    <w:rsid w:val="00951003"/>
    <w:rsid w:val="0095408F"/>
    <w:rsid w:val="00965583"/>
    <w:rsid w:val="009659F3"/>
    <w:rsid w:val="00973230"/>
    <w:rsid w:val="00976FEE"/>
    <w:rsid w:val="00987BA5"/>
    <w:rsid w:val="009953D4"/>
    <w:rsid w:val="00997F47"/>
    <w:rsid w:val="009B3C03"/>
    <w:rsid w:val="009B7951"/>
    <w:rsid w:val="009C06FC"/>
    <w:rsid w:val="009C20E6"/>
    <w:rsid w:val="009D3CD3"/>
    <w:rsid w:val="009D4E2A"/>
    <w:rsid w:val="009D5C42"/>
    <w:rsid w:val="009D6082"/>
    <w:rsid w:val="009D6BC0"/>
    <w:rsid w:val="009E5E25"/>
    <w:rsid w:val="009E5EC3"/>
    <w:rsid w:val="009F11A2"/>
    <w:rsid w:val="009F37B7"/>
    <w:rsid w:val="00A030A0"/>
    <w:rsid w:val="00A034C5"/>
    <w:rsid w:val="00A06654"/>
    <w:rsid w:val="00A0721C"/>
    <w:rsid w:val="00A10F02"/>
    <w:rsid w:val="00A12C81"/>
    <w:rsid w:val="00A14B52"/>
    <w:rsid w:val="00A16442"/>
    <w:rsid w:val="00A164B4"/>
    <w:rsid w:val="00A20707"/>
    <w:rsid w:val="00A22EA6"/>
    <w:rsid w:val="00A26956"/>
    <w:rsid w:val="00A270B6"/>
    <w:rsid w:val="00A27486"/>
    <w:rsid w:val="00A27E4F"/>
    <w:rsid w:val="00A377BD"/>
    <w:rsid w:val="00A4310A"/>
    <w:rsid w:val="00A53724"/>
    <w:rsid w:val="00A53EC8"/>
    <w:rsid w:val="00A56066"/>
    <w:rsid w:val="00A57FE5"/>
    <w:rsid w:val="00A64A3E"/>
    <w:rsid w:val="00A657FC"/>
    <w:rsid w:val="00A7056D"/>
    <w:rsid w:val="00A70C0B"/>
    <w:rsid w:val="00A73129"/>
    <w:rsid w:val="00A820BF"/>
    <w:rsid w:val="00A82346"/>
    <w:rsid w:val="00A908C8"/>
    <w:rsid w:val="00A92BA1"/>
    <w:rsid w:val="00A95ACF"/>
    <w:rsid w:val="00AA43E0"/>
    <w:rsid w:val="00AB43B1"/>
    <w:rsid w:val="00AB45B7"/>
    <w:rsid w:val="00AC09FC"/>
    <w:rsid w:val="00AC4042"/>
    <w:rsid w:val="00AC6BC6"/>
    <w:rsid w:val="00AD0178"/>
    <w:rsid w:val="00AD6F08"/>
    <w:rsid w:val="00AE5657"/>
    <w:rsid w:val="00AE65E2"/>
    <w:rsid w:val="00AF3069"/>
    <w:rsid w:val="00AF584D"/>
    <w:rsid w:val="00B0188E"/>
    <w:rsid w:val="00B06FA2"/>
    <w:rsid w:val="00B15449"/>
    <w:rsid w:val="00B1665C"/>
    <w:rsid w:val="00B17E85"/>
    <w:rsid w:val="00B20BB6"/>
    <w:rsid w:val="00B33817"/>
    <w:rsid w:val="00B342EC"/>
    <w:rsid w:val="00B34A6F"/>
    <w:rsid w:val="00B401D6"/>
    <w:rsid w:val="00B43D21"/>
    <w:rsid w:val="00B44F1E"/>
    <w:rsid w:val="00B456A5"/>
    <w:rsid w:val="00B4656B"/>
    <w:rsid w:val="00B508B8"/>
    <w:rsid w:val="00B52FE9"/>
    <w:rsid w:val="00B540CF"/>
    <w:rsid w:val="00B5448F"/>
    <w:rsid w:val="00B565CA"/>
    <w:rsid w:val="00B631A4"/>
    <w:rsid w:val="00B72CDC"/>
    <w:rsid w:val="00B74F64"/>
    <w:rsid w:val="00B87B53"/>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5C09"/>
    <w:rsid w:val="00C07041"/>
    <w:rsid w:val="00C074DD"/>
    <w:rsid w:val="00C12344"/>
    <w:rsid w:val="00C1303A"/>
    <w:rsid w:val="00C1496A"/>
    <w:rsid w:val="00C17E50"/>
    <w:rsid w:val="00C247C6"/>
    <w:rsid w:val="00C33079"/>
    <w:rsid w:val="00C33468"/>
    <w:rsid w:val="00C42275"/>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83A"/>
    <w:rsid w:val="00CB5A00"/>
    <w:rsid w:val="00CD2508"/>
    <w:rsid w:val="00CD2A16"/>
    <w:rsid w:val="00CD4FF2"/>
    <w:rsid w:val="00CE3797"/>
    <w:rsid w:val="00CF0C21"/>
    <w:rsid w:val="00CF1BEB"/>
    <w:rsid w:val="00CF5067"/>
    <w:rsid w:val="00D01E3E"/>
    <w:rsid w:val="00D04E9C"/>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240C"/>
    <w:rsid w:val="00D87E00"/>
    <w:rsid w:val="00D9134D"/>
    <w:rsid w:val="00D93707"/>
    <w:rsid w:val="00D96006"/>
    <w:rsid w:val="00DA3AA8"/>
    <w:rsid w:val="00DA7A03"/>
    <w:rsid w:val="00DB0E15"/>
    <w:rsid w:val="00DB1818"/>
    <w:rsid w:val="00DC103F"/>
    <w:rsid w:val="00DC181B"/>
    <w:rsid w:val="00DC309B"/>
    <w:rsid w:val="00DC4DA2"/>
    <w:rsid w:val="00DD1185"/>
    <w:rsid w:val="00DD2AE0"/>
    <w:rsid w:val="00DD48A0"/>
    <w:rsid w:val="00DD4C17"/>
    <w:rsid w:val="00DD74A5"/>
    <w:rsid w:val="00DE179D"/>
    <w:rsid w:val="00DF2B1F"/>
    <w:rsid w:val="00DF2DB7"/>
    <w:rsid w:val="00DF38DB"/>
    <w:rsid w:val="00DF62CD"/>
    <w:rsid w:val="00DF6E77"/>
    <w:rsid w:val="00E0128A"/>
    <w:rsid w:val="00E03B4C"/>
    <w:rsid w:val="00E0464B"/>
    <w:rsid w:val="00E07074"/>
    <w:rsid w:val="00E14C9F"/>
    <w:rsid w:val="00E14EA4"/>
    <w:rsid w:val="00E16509"/>
    <w:rsid w:val="00E16BC0"/>
    <w:rsid w:val="00E263D7"/>
    <w:rsid w:val="00E32927"/>
    <w:rsid w:val="00E36D50"/>
    <w:rsid w:val="00E377F6"/>
    <w:rsid w:val="00E44582"/>
    <w:rsid w:val="00E44CBD"/>
    <w:rsid w:val="00E50842"/>
    <w:rsid w:val="00E758DB"/>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031D"/>
    <w:rsid w:val="00F325C8"/>
    <w:rsid w:val="00F332DE"/>
    <w:rsid w:val="00F34D89"/>
    <w:rsid w:val="00F3645C"/>
    <w:rsid w:val="00F372FB"/>
    <w:rsid w:val="00F411B3"/>
    <w:rsid w:val="00F45D60"/>
    <w:rsid w:val="00F46759"/>
    <w:rsid w:val="00F51995"/>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4335"/>
    <w:rsid w:val="00FB71F8"/>
    <w:rsid w:val="00FC1192"/>
    <w:rsid w:val="00FC4264"/>
    <w:rsid w:val="00FC63B8"/>
    <w:rsid w:val="00FC670D"/>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Caption">
    <w:name w:val="caption"/>
    <w:basedOn w:val="Normal"/>
    <w:next w:val="Normal"/>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ListParagraph">
    <w:name w:val="List Paragraph"/>
    <w:basedOn w:val="Normal"/>
    <w:uiPriority w:val="34"/>
    <w:qFormat/>
    <w:rsid w:val="00DD1185"/>
    <w:pPr>
      <w:ind w:firstLineChars="200" w:firstLine="420"/>
    </w:pPr>
  </w:style>
  <w:style w:type="paragraph" w:styleId="Revision">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41238437">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11</Pages>
  <Words>2636</Words>
  <Characters>15029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241</cp:revision>
  <cp:lastPrinted>2019-02-25T14:05:00Z</cp:lastPrinted>
  <dcterms:created xsi:type="dcterms:W3CDTF">2022-03-17T07:57:00Z</dcterms:created>
  <dcterms:modified xsi:type="dcterms:W3CDTF">2025-06-01T11:59:00Z</dcterms:modified>
</cp:coreProperties>
</file>