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64AF" w14:textId="7D14FABC"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7C2450">
        <w:rPr>
          <w:noProof w:val="0"/>
        </w:rPr>
        <w:t>8</w:t>
      </w:r>
      <w:r w:rsidR="00DD6616" w:rsidRPr="00C06175">
        <w:rPr>
          <w:noProof w:val="0"/>
        </w:rPr>
        <w:t>.</w:t>
      </w:r>
      <w:r w:rsidR="00C359DF">
        <w:rPr>
          <w:noProof w:val="0"/>
        </w:rPr>
        <w:t>2</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6D7334">
        <w:rPr>
          <w:noProof w:val="0"/>
          <w:sz w:val="32"/>
        </w:rPr>
        <w:t>5</w:t>
      </w:r>
      <w:r w:rsidRPr="00C06175">
        <w:rPr>
          <w:noProof w:val="0"/>
          <w:sz w:val="32"/>
        </w:rPr>
        <w:t>-</w:t>
      </w:r>
      <w:r w:rsidR="00242130">
        <w:rPr>
          <w:noProof w:val="0"/>
          <w:sz w:val="32"/>
        </w:rPr>
        <w:t>0</w:t>
      </w:r>
      <w:r w:rsidR="00A1545D">
        <w:rPr>
          <w:noProof w:val="0"/>
          <w:sz w:val="32"/>
        </w:rPr>
        <w:t>9</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3011B46B"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7C2450">
        <w:rPr>
          <w:rStyle w:val="ZGSM"/>
        </w:rPr>
        <w:t>8</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bookmarkStart w:id="1" w:name="_MON_1684549432"/>
    <w:bookmarkEnd w:id="1"/>
    <w:p w14:paraId="4D6280E9" w14:textId="072BB557" w:rsidR="00EC5D12" w:rsidRPr="00C06175" w:rsidRDefault="007C2450" w:rsidP="00EC5D12">
      <w:pPr>
        <w:pStyle w:val="ZU"/>
        <w:framePr w:h="4929" w:hRule="exact" w:wrap="notBeside"/>
        <w:tabs>
          <w:tab w:val="right" w:pos="10206"/>
        </w:tabs>
        <w:jc w:val="left"/>
        <w:rPr>
          <w:noProof w:val="0"/>
        </w:rPr>
      </w:pPr>
      <w:r w:rsidRPr="003E3A32">
        <w:rPr>
          <w:i/>
          <w:noProof w:val="0"/>
        </w:rPr>
        <w:object w:dxaOrig="2026" w:dyaOrig="1251" w14:anchorId="562C9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58pt" o:ole="">
            <v:imagedata r:id="rId12" o:title=""/>
          </v:shape>
          <o:OLEObject Type="Embed" ProgID="Word.Picture.8" ShapeID="_x0000_i1025" DrawAspect="Content" ObjectID="_1820989407" r:id="rId13"/>
        </w:object>
      </w:r>
      <w:r w:rsidR="00EC5D12" w:rsidRPr="00C06175">
        <w:rPr>
          <w:noProof w:val="0"/>
          <w:color w:val="0000FF"/>
        </w:rPr>
        <w:tab/>
      </w:r>
      <w:r w:rsidR="00000000">
        <w:rPr>
          <w:noProof w:val="0"/>
        </w:rPr>
        <w:pict w14:anchorId="51BFDC0C">
          <v:shape id="Picture 2" o:spid="_x0000_i1026" type="#_x0000_t75" style="width:128pt;height:74.5pt;visibility:visible">
            <v:imagedata r:id="rId14"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5C48D1">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2"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2"/>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04095393"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6D7334">
        <w:rPr>
          <w:sz w:val="18"/>
        </w:rPr>
        <w:t>5</w:t>
      </w:r>
      <w:r w:rsidR="00071BE9" w:rsidRPr="00C06175">
        <w:rPr>
          <w:sz w:val="18"/>
        </w:rPr>
        <w:t>, 3GPP Organizational Partners (ARIB, ATIS, CCSA, ETSI, TSDSI, TTA, TTC).</w:t>
      </w:r>
      <w:bookmarkStart w:id="3" w:name="copyrightaddon"/>
      <w:bookmarkEnd w:id="3"/>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03FCFA99" w14:textId="75615D91" w:rsidR="00647D1B" w:rsidRPr="00647D1B" w:rsidRDefault="00C06175">
      <w:pPr>
        <w:pStyle w:val="TOC1"/>
        <w:rPr>
          <w:rFonts w:ascii="Calibri" w:eastAsia="Yu Mincho" w:hAnsi="Calibri"/>
          <w:noProof/>
          <w:kern w:val="2"/>
          <w:sz w:val="24"/>
          <w:szCs w:val="24"/>
        </w:rPr>
      </w:pPr>
      <w:r w:rsidRPr="00647D1B">
        <w:rPr>
          <w:noProof/>
        </w:rPr>
        <w:fldChar w:fldCharType="begin" w:fldLock="1"/>
      </w:r>
      <w:r w:rsidRPr="00647D1B">
        <w:instrText xml:space="preserve"> TOC \o "1-9" </w:instrText>
      </w:r>
      <w:r w:rsidRPr="00647D1B">
        <w:rPr>
          <w:noProof/>
        </w:rPr>
        <w:fldChar w:fldCharType="separate"/>
      </w:r>
      <w:r w:rsidR="00647D1B" w:rsidRPr="00647D1B">
        <w:rPr>
          <w:noProof/>
        </w:rPr>
        <w:t>Foreword</w:t>
      </w:r>
      <w:r w:rsidR="00647D1B" w:rsidRPr="00647D1B">
        <w:rPr>
          <w:noProof/>
        </w:rPr>
        <w:tab/>
      </w:r>
      <w:r w:rsidR="00647D1B" w:rsidRPr="00647D1B">
        <w:rPr>
          <w:noProof/>
        </w:rPr>
        <w:fldChar w:fldCharType="begin" w:fldLock="1"/>
      </w:r>
      <w:r w:rsidR="00647D1B" w:rsidRPr="00647D1B">
        <w:rPr>
          <w:noProof/>
        </w:rPr>
        <w:instrText xml:space="preserve"> PAGEREF _Toc210376574 \h </w:instrText>
      </w:r>
      <w:r w:rsidR="00647D1B" w:rsidRPr="00647D1B">
        <w:rPr>
          <w:noProof/>
        </w:rPr>
      </w:r>
      <w:r w:rsidR="00647D1B" w:rsidRPr="00647D1B">
        <w:rPr>
          <w:noProof/>
        </w:rPr>
        <w:fldChar w:fldCharType="separate"/>
      </w:r>
      <w:r w:rsidR="00647D1B" w:rsidRPr="00647D1B">
        <w:rPr>
          <w:noProof/>
        </w:rPr>
        <w:t>5</w:t>
      </w:r>
      <w:r w:rsidR="00647D1B" w:rsidRPr="00647D1B">
        <w:rPr>
          <w:noProof/>
        </w:rPr>
        <w:fldChar w:fldCharType="end"/>
      </w:r>
    </w:p>
    <w:p w14:paraId="1B26772E" w14:textId="0A4CDA0A" w:rsidR="00647D1B" w:rsidRPr="00647D1B" w:rsidRDefault="00647D1B">
      <w:pPr>
        <w:pStyle w:val="TOC1"/>
        <w:rPr>
          <w:rFonts w:ascii="Calibri" w:eastAsia="Yu Mincho" w:hAnsi="Calibri"/>
          <w:noProof/>
          <w:kern w:val="2"/>
          <w:sz w:val="24"/>
          <w:szCs w:val="24"/>
        </w:rPr>
      </w:pPr>
      <w:r w:rsidRPr="00647D1B">
        <w:rPr>
          <w:noProof/>
        </w:rPr>
        <w:t>Introduction</w:t>
      </w:r>
      <w:r w:rsidRPr="00647D1B">
        <w:rPr>
          <w:noProof/>
        </w:rPr>
        <w:tab/>
      </w:r>
      <w:r w:rsidRPr="00647D1B">
        <w:rPr>
          <w:noProof/>
        </w:rPr>
        <w:fldChar w:fldCharType="begin" w:fldLock="1"/>
      </w:r>
      <w:r w:rsidRPr="00647D1B">
        <w:rPr>
          <w:noProof/>
        </w:rPr>
        <w:instrText xml:space="preserve"> PAGEREF _Toc210376575 \h </w:instrText>
      </w:r>
      <w:r w:rsidRPr="00647D1B">
        <w:rPr>
          <w:noProof/>
        </w:rPr>
      </w:r>
      <w:r w:rsidRPr="00647D1B">
        <w:rPr>
          <w:noProof/>
        </w:rPr>
        <w:fldChar w:fldCharType="separate"/>
      </w:r>
      <w:r w:rsidRPr="00647D1B">
        <w:rPr>
          <w:noProof/>
        </w:rPr>
        <w:t>5</w:t>
      </w:r>
      <w:r w:rsidRPr="00647D1B">
        <w:rPr>
          <w:noProof/>
        </w:rPr>
        <w:fldChar w:fldCharType="end"/>
      </w:r>
    </w:p>
    <w:p w14:paraId="2DB6F102" w14:textId="0708B2D6" w:rsidR="00647D1B" w:rsidRPr="00647D1B" w:rsidRDefault="00647D1B">
      <w:pPr>
        <w:pStyle w:val="TOC1"/>
        <w:rPr>
          <w:rFonts w:ascii="Calibri" w:eastAsia="Yu Mincho" w:hAnsi="Calibri"/>
          <w:noProof/>
          <w:kern w:val="2"/>
          <w:sz w:val="24"/>
          <w:szCs w:val="24"/>
        </w:rPr>
      </w:pPr>
      <w:r w:rsidRPr="00647D1B">
        <w:rPr>
          <w:noProof/>
        </w:rPr>
        <w:t>1</w:t>
      </w:r>
      <w:r w:rsidRPr="00647D1B">
        <w:rPr>
          <w:rFonts w:ascii="Calibri" w:eastAsia="Yu Mincho" w:hAnsi="Calibri"/>
          <w:noProof/>
          <w:kern w:val="2"/>
          <w:sz w:val="24"/>
          <w:szCs w:val="24"/>
        </w:rPr>
        <w:tab/>
      </w:r>
      <w:r w:rsidRPr="00647D1B">
        <w:rPr>
          <w:noProof/>
        </w:rPr>
        <w:t>Scope</w:t>
      </w:r>
      <w:r w:rsidRPr="00647D1B">
        <w:rPr>
          <w:noProof/>
        </w:rPr>
        <w:tab/>
      </w:r>
      <w:r w:rsidRPr="00647D1B">
        <w:rPr>
          <w:noProof/>
        </w:rPr>
        <w:fldChar w:fldCharType="begin" w:fldLock="1"/>
      </w:r>
      <w:r w:rsidRPr="00647D1B">
        <w:rPr>
          <w:noProof/>
        </w:rPr>
        <w:instrText xml:space="preserve"> PAGEREF _Toc210376576 \h </w:instrText>
      </w:r>
      <w:r w:rsidRPr="00647D1B">
        <w:rPr>
          <w:noProof/>
        </w:rPr>
      </w:r>
      <w:r w:rsidRPr="00647D1B">
        <w:rPr>
          <w:noProof/>
        </w:rPr>
        <w:fldChar w:fldCharType="separate"/>
      </w:r>
      <w:r w:rsidRPr="00647D1B">
        <w:rPr>
          <w:noProof/>
        </w:rPr>
        <w:t>6</w:t>
      </w:r>
      <w:r w:rsidRPr="00647D1B">
        <w:rPr>
          <w:noProof/>
        </w:rPr>
        <w:fldChar w:fldCharType="end"/>
      </w:r>
    </w:p>
    <w:p w14:paraId="5E48B6A3" w14:textId="5D507A79" w:rsidR="00647D1B" w:rsidRPr="00647D1B" w:rsidRDefault="00647D1B">
      <w:pPr>
        <w:pStyle w:val="TOC1"/>
        <w:rPr>
          <w:rFonts w:ascii="Calibri" w:eastAsia="Yu Mincho" w:hAnsi="Calibri"/>
          <w:noProof/>
          <w:kern w:val="2"/>
          <w:sz w:val="24"/>
          <w:szCs w:val="24"/>
        </w:rPr>
      </w:pPr>
      <w:r w:rsidRPr="00647D1B">
        <w:rPr>
          <w:noProof/>
        </w:rPr>
        <w:t>2</w:t>
      </w:r>
      <w:r w:rsidRPr="00647D1B">
        <w:rPr>
          <w:rFonts w:ascii="Calibri" w:eastAsia="Yu Mincho" w:hAnsi="Calibri"/>
          <w:noProof/>
          <w:kern w:val="2"/>
          <w:sz w:val="24"/>
          <w:szCs w:val="24"/>
        </w:rPr>
        <w:tab/>
      </w:r>
      <w:r w:rsidRPr="00647D1B">
        <w:rPr>
          <w:noProof/>
        </w:rPr>
        <w:t>References</w:t>
      </w:r>
      <w:r w:rsidRPr="00647D1B">
        <w:rPr>
          <w:noProof/>
        </w:rPr>
        <w:tab/>
      </w:r>
      <w:r w:rsidRPr="00647D1B">
        <w:rPr>
          <w:noProof/>
        </w:rPr>
        <w:fldChar w:fldCharType="begin" w:fldLock="1"/>
      </w:r>
      <w:r w:rsidRPr="00647D1B">
        <w:rPr>
          <w:noProof/>
        </w:rPr>
        <w:instrText xml:space="preserve"> PAGEREF _Toc210376577 \h </w:instrText>
      </w:r>
      <w:r w:rsidRPr="00647D1B">
        <w:rPr>
          <w:noProof/>
        </w:rPr>
      </w:r>
      <w:r w:rsidRPr="00647D1B">
        <w:rPr>
          <w:noProof/>
        </w:rPr>
        <w:fldChar w:fldCharType="separate"/>
      </w:r>
      <w:r w:rsidRPr="00647D1B">
        <w:rPr>
          <w:noProof/>
        </w:rPr>
        <w:t>6</w:t>
      </w:r>
      <w:r w:rsidRPr="00647D1B">
        <w:rPr>
          <w:noProof/>
        </w:rPr>
        <w:fldChar w:fldCharType="end"/>
      </w:r>
    </w:p>
    <w:p w14:paraId="26936E0C" w14:textId="45C4BC31" w:rsidR="00647D1B" w:rsidRPr="00647D1B" w:rsidRDefault="00647D1B">
      <w:pPr>
        <w:pStyle w:val="TOC1"/>
        <w:rPr>
          <w:rFonts w:ascii="Calibri" w:eastAsia="Yu Mincho" w:hAnsi="Calibri"/>
          <w:noProof/>
          <w:kern w:val="2"/>
          <w:sz w:val="24"/>
          <w:szCs w:val="24"/>
        </w:rPr>
      </w:pPr>
      <w:r w:rsidRPr="00647D1B">
        <w:rPr>
          <w:noProof/>
        </w:rPr>
        <w:t>3</w:t>
      </w:r>
      <w:r w:rsidRPr="00647D1B">
        <w:rPr>
          <w:rFonts w:ascii="Calibri" w:eastAsia="Yu Mincho" w:hAnsi="Calibri"/>
          <w:noProof/>
          <w:kern w:val="2"/>
          <w:sz w:val="24"/>
          <w:szCs w:val="24"/>
        </w:rPr>
        <w:tab/>
      </w:r>
      <w:r w:rsidRPr="00647D1B">
        <w:rPr>
          <w:noProof/>
        </w:rPr>
        <w:t>Definitions, symbols and abbreviations</w:t>
      </w:r>
      <w:r w:rsidRPr="00647D1B">
        <w:rPr>
          <w:noProof/>
        </w:rPr>
        <w:tab/>
      </w:r>
      <w:r w:rsidRPr="00647D1B">
        <w:rPr>
          <w:noProof/>
        </w:rPr>
        <w:fldChar w:fldCharType="begin" w:fldLock="1"/>
      </w:r>
      <w:r w:rsidRPr="00647D1B">
        <w:rPr>
          <w:noProof/>
        </w:rPr>
        <w:instrText xml:space="preserve"> PAGEREF _Toc210376578 \h </w:instrText>
      </w:r>
      <w:r w:rsidRPr="00647D1B">
        <w:rPr>
          <w:noProof/>
        </w:rPr>
      </w:r>
      <w:r w:rsidRPr="00647D1B">
        <w:rPr>
          <w:noProof/>
        </w:rPr>
        <w:fldChar w:fldCharType="separate"/>
      </w:r>
      <w:r w:rsidRPr="00647D1B">
        <w:rPr>
          <w:noProof/>
        </w:rPr>
        <w:t>8</w:t>
      </w:r>
      <w:r w:rsidRPr="00647D1B">
        <w:rPr>
          <w:noProof/>
        </w:rPr>
        <w:fldChar w:fldCharType="end"/>
      </w:r>
    </w:p>
    <w:p w14:paraId="00F18C3E" w14:textId="3A91D36C" w:rsidR="00647D1B" w:rsidRPr="00647D1B" w:rsidRDefault="00647D1B">
      <w:pPr>
        <w:pStyle w:val="TOC2"/>
        <w:rPr>
          <w:rFonts w:ascii="Calibri" w:eastAsia="Yu Mincho" w:hAnsi="Calibri"/>
          <w:noProof/>
          <w:kern w:val="2"/>
          <w:sz w:val="24"/>
          <w:szCs w:val="24"/>
        </w:rPr>
      </w:pPr>
      <w:r w:rsidRPr="00647D1B">
        <w:rPr>
          <w:noProof/>
        </w:rPr>
        <w:t>3.1</w:t>
      </w:r>
      <w:r w:rsidRPr="00647D1B">
        <w:rPr>
          <w:rFonts w:ascii="Calibri" w:eastAsia="Yu Mincho" w:hAnsi="Calibri"/>
          <w:noProof/>
          <w:kern w:val="2"/>
          <w:sz w:val="24"/>
          <w:szCs w:val="24"/>
        </w:rPr>
        <w:tab/>
      </w:r>
      <w:r w:rsidRPr="00647D1B">
        <w:rPr>
          <w:noProof/>
        </w:rPr>
        <w:t>Definitions</w:t>
      </w:r>
      <w:r w:rsidRPr="00647D1B">
        <w:rPr>
          <w:noProof/>
        </w:rPr>
        <w:tab/>
      </w:r>
      <w:r w:rsidRPr="00647D1B">
        <w:rPr>
          <w:noProof/>
        </w:rPr>
        <w:fldChar w:fldCharType="begin" w:fldLock="1"/>
      </w:r>
      <w:r w:rsidRPr="00647D1B">
        <w:rPr>
          <w:noProof/>
        </w:rPr>
        <w:instrText xml:space="preserve"> PAGEREF _Toc210376579 \h </w:instrText>
      </w:r>
      <w:r w:rsidRPr="00647D1B">
        <w:rPr>
          <w:noProof/>
        </w:rPr>
      </w:r>
      <w:r w:rsidRPr="00647D1B">
        <w:rPr>
          <w:noProof/>
        </w:rPr>
        <w:fldChar w:fldCharType="separate"/>
      </w:r>
      <w:r w:rsidRPr="00647D1B">
        <w:rPr>
          <w:noProof/>
        </w:rPr>
        <w:t>8</w:t>
      </w:r>
      <w:r w:rsidRPr="00647D1B">
        <w:rPr>
          <w:noProof/>
        </w:rPr>
        <w:fldChar w:fldCharType="end"/>
      </w:r>
    </w:p>
    <w:p w14:paraId="4D9DDDBF" w14:textId="57DB47B1" w:rsidR="00647D1B" w:rsidRPr="00647D1B" w:rsidRDefault="00647D1B">
      <w:pPr>
        <w:pStyle w:val="TOC2"/>
        <w:rPr>
          <w:rFonts w:ascii="Calibri" w:eastAsia="Yu Mincho" w:hAnsi="Calibri"/>
          <w:noProof/>
          <w:kern w:val="2"/>
          <w:sz w:val="24"/>
          <w:szCs w:val="24"/>
        </w:rPr>
      </w:pPr>
      <w:r w:rsidRPr="00647D1B">
        <w:rPr>
          <w:noProof/>
        </w:rPr>
        <w:t>3.2</w:t>
      </w:r>
      <w:r w:rsidRPr="00647D1B">
        <w:rPr>
          <w:rFonts w:ascii="Calibri" w:eastAsia="Yu Mincho" w:hAnsi="Calibri"/>
          <w:noProof/>
          <w:kern w:val="2"/>
          <w:sz w:val="24"/>
          <w:szCs w:val="24"/>
        </w:rPr>
        <w:tab/>
      </w:r>
      <w:r w:rsidRPr="00647D1B">
        <w:rPr>
          <w:noProof/>
        </w:rPr>
        <w:t>Symbols</w:t>
      </w:r>
      <w:r w:rsidRPr="00647D1B">
        <w:rPr>
          <w:noProof/>
        </w:rPr>
        <w:tab/>
      </w:r>
      <w:r w:rsidRPr="00647D1B">
        <w:rPr>
          <w:noProof/>
        </w:rPr>
        <w:fldChar w:fldCharType="begin" w:fldLock="1"/>
      </w:r>
      <w:r w:rsidRPr="00647D1B">
        <w:rPr>
          <w:noProof/>
        </w:rPr>
        <w:instrText xml:space="preserve"> PAGEREF _Toc210376580 \h </w:instrText>
      </w:r>
      <w:r w:rsidRPr="00647D1B">
        <w:rPr>
          <w:noProof/>
        </w:rPr>
      </w:r>
      <w:r w:rsidRPr="00647D1B">
        <w:rPr>
          <w:noProof/>
        </w:rPr>
        <w:fldChar w:fldCharType="separate"/>
      </w:r>
      <w:r w:rsidRPr="00647D1B">
        <w:rPr>
          <w:noProof/>
        </w:rPr>
        <w:t>8</w:t>
      </w:r>
      <w:r w:rsidRPr="00647D1B">
        <w:rPr>
          <w:noProof/>
        </w:rPr>
        <w:fldChar w:fldCharType="end"/>
      </w:r>
    </w:p>
    <w:p w14:paraId="3C50BD35" w14:textId="29F64194" w:rsidR="00647D1B" w:rsidRPr="00647D1B" w:rsidRDefault="00647D1B">
      <w:pPr>
        <w:pStyle w:val="TOC2"/>
        <w:rPr>
          <w:rFonts w:ascii="Calibri" w:eastAsia="Yu Mincho" w:hAnsi="Calibri"/>
          <w:noProof/>
          <w:kern w:val="2"/>
          <w:sz w:val="24"/>
          <w:szCs w:val="24"/>
        </w:rPr>
      </w:pPr>
      <w:r w:rsidRPr="00647D1B">
        <w:rPr>
          <w:noProof/>
        </w:rPr>
        <w:t>3.3</w:t>
      </w:r>
      <w:r w:rsidRPr="00647D1B">
        <w:rPr>
          <w:rFonts w:ascii="Calibri" w:eastAsia="Yu Mincho" w:hAnsi="Calibri"/>
          <w:noProof/>
          <w:kern w:val="2"/>
          <w:sz w:val="24"/>
          <w:szCs w:val="24"/>
        </w:rPr>
        <w:tab/>
      </w:r>
      <w:r w:rsidRPr="00647D1B">
        <w:rPr>
          <w:noProof/>
        </w:rPr>
        <w:t>Abbreviations</w:t>
      </w:r>
      <w:r w:rsidRPr="00647D1B">
        <w:rPr>
          <w:noProof/>
        </w:rPr>
        <w:tab/>
      </w:r>
      <w:r w:rsidRPr="00647D1B">
        <w:rPr>
          <w:noProof/>
        </w:rPr>
        <w:fldChar w:fldCharType="begin" w:fldLock="1"/>
      </w:r>
      <w:r w:rsidRPr="00647D1B">
        <w:rPr>
          <w:noProof/>
        </w:rPr>
        <w:instrText xml:space="preserve"> PAGEREF _Toc210376581 \h </w:instrText>
      </w:r>
      <w:r w:rsidRPr="00647D1B">
        <w:rPr>
          <w:noProof/>
        </w:rPr>
      </w:r>
      <w:r w:rsidRPr="00647D1B">
        <w:rPr>
          <w:noProof/>
        </w:rPr>
        <w:fldChar w:fldCharType="separate"/>
      </w:r>
      <w:r w:rsidRPr="00647D1B">
        <w:rPr>
          <w:noProof/>
        </w:rPr>
        <w:t>8</w:t>
      </w:r>
      <w:r w:rsidRPr="00647D1B">
        <w:rPr>
          <w:noProof/>
        </w:rPr>
        <w:fldChar w:fldCharType="end"/>
      </w:r>
    </w:p>
    <w:p w14:paraId="007770E0" w14:textId="64D112EF" w:rsidR="00647D1B" w:rsidRPr="00647D1B" w:rsidRDefault="00647D1B">
      <w:pPr>
        <w:pStyle w:val="TOC1"/>
        <w:rPr>
          <w:rFonts w:ascii="Calibri" w:eastAsia="Yu Mincho" w:hAnsi="Calibri"/>
          <w:noProof/>
          <w:kern w:val="2"/>
          <w:sz w:val="24"/>
          <w:szCs w:val="24"/>
        </w:rPr>
      </w:pPr>
      <w:r w:rsidRPr="00647D1B">
        <w:rPr>
          <w:noProof/>
        </w:rPr>
        <w:t>4</w:t>
      </w:r>
      <w:r w:rsidRPr="00647D1B">
        <w:rPr>
          <w:rFonts w:ascii="Calibri" w:eastAsia="Yu Mincho" w:hAnsi="Calibri"/>
          <w:noProof/>
          <w:kern w:val="2"/>
          <w:sz w:val="24"/>
          <w:szCs w:val="24"/>
        </w:rPr>
        <w:tab/>
      </w:r>
      <w:r w:rsidRPr="00647D1B">
        <w:rPr>
          <w:noProof/>
        </w:rPr>
        <w:t>A-GPS system architecture and test model</w:t>
      </w:r>
      <w:r w:rsidRPr="00647D1B">
        <w:rPr>
          <w:noProof/>
        </w:rPr>
        <w:tab/>
      </w:r>
      <w:r w:rsidRPr="00647D1B">
        <w:rPr>
          <w:noProof/>
        </w:rPr>
        <w:fldChar w:fldCharType="begin" w:fldLock="1"/>
      </w:r>
      <w:r w:rsidRPr="00647D1B">
        <w:rPr>
          <w:noProof/>
        </w:rPr>
        <w:instrText xml:space="preserve"> PAGEREF _Toc210376582 \h </w:instrText>
      </w:r>
      <w:r w:rsidRPr="00647D1B">
        <w:rPr>
          <w:noProof/>
        </w:rPr>
      </w:r>
      <w:r w:rsidRPr="00647D1B">
        <w:rPr>
          <w:noProof/>
        </w:rPr>
        <w:fldChar w:fldCharType="separate"/>
      </w:r>
      <w:r w:rsidRPr="00647D1B">
        <w:rPr>
          <w:noProof/>
        </w:rPr>
        <w:t>8</w:t>
      </w:r>
      <w:r w:rsidRPr="00647D1B">
        <w:rPr>
          <w:noProof/>
        </w:rPr>
        <w:fldChar w:fldCharType="end"/>
      </w:r>
    </w:p>
    <w:p w14:paraId="0131F3F5" w14:textId="274D1ABD" w:rsidR="00647D1B" w:rsidRPr="00647D1B" w:rsidRDefault="00647D1B">
      <w:pPr>
        <w:pStyle w:val="TOC2"/>
        <w:rPr>
          <w:rFonts w:ascii="Calibri" w:eastAsia="Yu Mincho" w:hAnsi="Calibri"/>
          <w:noProof/>
          <w:kern w:val="2"/>
          <w:sz w:val="24"/>
          <w:szCs w:val="24"/>
        </w:rPr>
      </w:pPr>
      <w:r w:rsidRPr="00647D1B">
        <w:rPr>
          <w:noProof/>
        </w:rPr>
        <w:t>4.1</w:t>
      </w:r>
      <w:r w:rsidRPr="00647D1B">
        <w:rPr>
          <w:rFonts w:ascii="Calibri" w:eastAsia="Yu Mincho" w:hAnsi="Calibri"/>
          <w:noProof/>
          <w:kern w:val="2"/>
          <w:sz w:val="24"/>
          <w:szCs w:val="24"/>
        </w:rPr>
        <w:tab/>
      </w:r>
      <w:r w:rsidRPr="00647D1B">
        <w:rPr>
          <w:noProof/>
        </w:rPr>
        <w:t>ATS and module structure</w:t>
      </w:r>
      <w:r w:rsidRPr="00647D1B">
        <w:rPr>
          <w:noProof/>
        </w:rPr>
        <w:tab/>
      </w:r>
      <w:r w:rsidRPr="00647D1B">
        <w:rPr>
          <w:noProof/>
        </w:rPr>
        <w:fldChar w:fldCharType="begin" w:fldLock="1"/>
      </w:r>
      <w:r w:rsidRPr="00647D1B">
        <w:rPr>
          <w:noProof/>
        </w:rPr>
        <w:instrText xml:space="preserve"> PAGEREF _Toc210376583 \h </w:instrText>
      </w:r>
      <w:r w:rsidRPr="00647D1B">
        <w:rPr>
          <w:noProof/>
        </w:rPr>
      </w:r>
      <w:r w:rsidRPr="00647D1B">
        <w:rPr>
          <w:noProof/>
        </w:rPr>
        <w:fldChar w:fldCharType="separate"/>
      </w:r>
      <w:r w:rsidRPr="00647D1B">
        <w:rPr>
          <w:noProof/>
        </w:rPr>
        <w:t>8</w:t>
      </w:r>
      <w:r w:rsidRPr="00647D1B">
        <w:rPr>
          <w:noProof/>
        </w:rPr>
        <w:fldChar w:fldCharType="end"/>
      </w:r>
    </w:p>
    <w:p w14:paraId="7468A26B" w14:textId="4233335D" w:rsidR="00647D1B" w:rsidRPr="00647D1B" w:rsidRDefault="00647D1B">
      <w:pPr>
        <w:pStyle w:val="TOC2"/>
        <w:rPr>
          <w:rFonts w:ascii="Calibri" w:eastAsia="Yu Mincho" w:hAnsi="Calibri"/>
          <w:noProof/>
          <w:kern w:val="2"/>
          <w:sz w:val="24"/>
          <w:szCs w:val="24"/>
        </w:rPr>
      </w:pPr>
      <w:r w:rsidRPr="00647D1B">
        <w:rPr>
          <w:noProof/>
        </w:rPr>
        <w:t>4.2</w:t>
      </w:r>
      <w:r w:rsidRPr="00647D1B">
        <w:rPr>
          <w:rFonts w:ascii="Calibri" w:eastAsia="Yu Mincho" w:hAnsi="Calibri"/>
          <w:noProof/>
          <w:kern w:val="2"/>
          <w:sz w:val="24"/>
          <w:szCs w:val="24"/>
        </w:rPr>
        <w:tab/>
      </w:r>
      <w:r w:rsidRPr="00647D1B">
        <w:rPr>
          <w:noProof/>
        </w:rPr>
        <w:t>Upper tester</w:t>
      </w:r>
      <w:r w:rsidRPr="00647D1B">
        <w:rPr>
          <w:noProof/>
        </w:rPr>
        <w:tab/>
      </w:r>
      <w:r w:rsidRPr="00647D1B">
        <w:rPr>
          <w:noProof/>
        </w:rPr>
        <w:fldChar w:fldCharType="begin" w:fldLock="1"/>
      </w:r>
      <w:r w:rsidRPr="00647D1B">
        <w:rPr>
          <w:noProof/>
        </w:rPr>
        <w:instrText xml:space="preserve"> PAGEREF _Toc210376584 \h </w:instrText>
      </w:r>
      <w:r w:rsidRPr="00647D1B">
        <w:rPr>
          <w:noProof/>
        </w:rPr>
      </w:r>
      <w:r w:rsidRPr="00647D1B">
        <w:rPr>
          <w:noProof/>
        </w:rPr>
        <w:fldChar w:fldCharType="separate"/>
      </w:r>
      <w:r w:rsidRPr="00647D1B">
        <w:rPr>
          <w:noProof/>
        </w:rPr>
        <w:t>8</w:t>
      </w:r>
      <w:r w:rsidRPr="00647D1B">
        <w:rPr>
          <w:noProof/>
        </w:rPr>
        <w:fldChar w:fldCharType="end"/>
      </w:r>
    </w:p>
    <w:p w14:paraId="6D2BD2D9" w14:textId="413F5F6B" w:rsidR="00647D1B" w:rsidRPr="00647D1B" w:rsidRDefault="00647D1B">
      <w:pPr>
        <w:pStyle w:val="TOC2"/>
        <w:rPr>
          <w:rFonts w:ascii="Calibri" w:eastAsia="Yu Mincho" w:hAnsi="Calibri"/>
          <w:noProof/>
          <w:kern w:val="2"/>
          <w:sz w:val="24"/>
          <w:szCs w:val="24"/>
        </w:rPr>
      </w:pPr>
      <w:r w:rsidRPr="00647D1B">
        <w:rPr>
          <w:noProof/>
        </w:rPr>
        <w:t>4.3</w:t>
      </w:r>
      <w:r w:rsidRPr="00647D1B">
        <w:rPr>
          <w:rFonts w:ascii="Calibri" w:eastAsia="Yu Mincho" w:hAnsi="Calibri"/>
          <w:noProof/>
          <w:kern w:val="2"/>
          <w:sz w:val="24"/>
          <w:szCs w:val="24"/>
        </w:rPr>
        <w:tab/>
      </w:r>
      <w:r w:rsidRPr="00647D1B">
        <w:rPr>
          <w:noProof/>
        </w:rPr>
        <w:t>SV PCO</w:t>
      </w:r>
      <w:r w:rsidRPr="00647D1B">
        <w:rPr>
          <w:noProof/>
        </w:rPr>
        <w:tab/>
      </w:r>
      <w:r w:rsidRPr="00647D1B">
        <w:rPr>
          <w:noProof/>
        </w:rPr>
        <w:fldChar w:fldCharType="begin" w:fldLock="1"/>
      </w:r>
      <w:r w:rsidRPr="00647D1B">
        <w:rPr>
          <w:noProof/>
        </w:rPr>
        <w:instrText xml:space="preserve"> PAGEREF _Toc210376585 \h </w:instrText>
      </w:r>
      <w:r w:rsidRPr="00647D1B">
        <w:rPr>
          <w:noProof/>
        </w:rPr>
      </w:r>
      <w:r w:rsidRPr="00647D1B">
        <w:rPr>
          <w:noProof/>
        </w:rPr>
        <w:fldChar w:fldCharType="separate"/>
      </w:r>
      <w:r w:rsidRPr="00647D1B">
        <w:rPr>
          <w:noProof/>
        </w:rPr>
        <w:t>8</w:t>
      </w:r>
      <w:r w:rsidRPr="00647D1B">
        <w:rPr>
          <w:noProof/>
        </w:rPr>
        <w:fldChar w:fldCharType="end"/>
      </w:r>
    </w:p>
    <w:p w14:paraId="4544B69C" w14:textId="2311090D" w:rsidR="00647D1B" w:rsidRPr="00647D1B" w:rsidRDefault="00647D1B">
      <w:pPr>
        <w:pStyle w:val="TOC2"/>
        <w:rPr>
          <w:rFonts w:ascii="Calibri" w:eastAsia="Yu Mincho" w:hAnsi="Calibri"/>
          <w:noProof/>
          <w:kern w:val="2"/>
          <w:sz w:val="24"/>
          <w:szCs w:val="24"/>
        </w:rPr>
      </w:pPr>
      <w:r w:rsidRPr="00647D1B">
        <w:rPr>
          <w:noProof/>
        </w:rPr>
        <w:t>4.4</w:t>
      </w:r>
      <w:r w:rsidRPr="00647D1B">
        <w:rPr>
          <w:rFonts w:ascii="Calibri" w:eastAsia="Yu Mincho" w:hAnsi="Calibri"/>
          <w:noProof/>
          <w:kern w:val="2"/>
          <w:sz w:val="24"/>
          <w:szCs w:val="24"/>
        </w:rPr>
        <w:tab/>
      </w:r>
      <w:r w:rsidRPr="00647D1B">
        <w:rPr>
          <w:noProof/>
        </w:rPr>
        <w:t>A-GPS Primitives</w:t>
      </w:r>
      <w:r w:rsidRPr="00647D1B">
        <w:rPr>
          <w:noProof/>
        </w:rPr>
        <w:tab/>
      </w:r>
      <w:r w:rsidRPr="00647D1B">
        <w:rPr>
          <w:noProof/>
        </w:rPr>
        <w:fldChar w:fldCharType="begin" w:fldLock="1"/>
      </w:r>
      <w:r w:rsidRPr="00647D1B">
        <w:rPr>
          <w:noProof/>
        </w:rPr>
        <w:instrText xml:space="preserve"> PAGEREF _Toc210376586 \h </w:instrText>
      </w:r>
      <w:r w:rsidRPr="00647D1B">
        <w:rPr>
          <w:noProof/>
        </w:rPr>
      </w:r>
      <w:r w:rsidRPr="00647D1B">
        <w:rPr>
          <w:noProof/>
        </w:rPr>
        <w:fldChar w:fldCharType="separate"/>
      </w:r>
      <w:r w:rsidRPr="00647D1B">
        <w:rPr>
          <w:noProof/>
        </w:rPr>
        <w:t>8</w:t>
      </w:r>
      <w:r w:rsidRPr="00647D1B">
        <w:rPr>
          <w:noProof/>
        </w:rPr>
        <w:fldChar w:fldCharType="end"/>
      </w:r>
    </w:p>
    <w:p w14:paraId="781E482C" w14:textId="703AC7BF" w:rsidR="00647D1B" w:rsidRPr="00647D1B" w:rsidRDefault="00647D1B">
      <w:pPr>
        <w:pStyle w:val="TOC2"/>
        <w:rPr>
          <w:rFonts w:ascii="Calibri" w:eastAsia="Yu Mincho" w:hAnsi="Calibri"/>
          <w:noProof/>
          <w:kern w:val="2"/>
          <w:sz w:val="24"/>
          <w:szCs w:val="24"/>
        </w:rPr>
      </w:pPr>
      <w:r w:rsidRPr="00647D1B">
        <w:rPr>
          <w:noProof/>
        </w:rPr>
        <w:t>4.5</w:t>
      </w:r>
      <w:r w:rsidRPr="00647D1B">
        <w:rPr>
          <w:rFonts w:ascii="Calibri" w:eastAsia="Yu Mincho" w:hAnsi="Calibri"/>
          <w:noProof/>
          <w:kern w:val="2"/>
          <w:sz w:val="24"/>
          <w:szCs w:val="24"/>
        </w:rPr>
        <w:tab/>
      </w:r>
      <w:r w:rsidRPr="00647D1B">
        <w:rPr>
          <w:noProof/>
        </w:rPr>
        <w:t>Specific test suite operation for A-GPS testing</w:t>
      </w:r>
      <w:r w:rsidRPr="00647D1B">
        <w:rPr>
          <w:noProof/>
        </w:rPr>
        <w:tab/>
      </w:r>
      <w:r w:rsidRPr="00647D1B">
        <w:rPr>
          <w:noProof/>
        </w:rPr>
        <w:fldChar w:fldCharType="begin" w:fldLock="1"/>
      </w:r>
      <w:r w:rsidRPr="00647D1B">
        <w:rPr>
          <w:noProof/>
        </w:rPr>
        <w:instrText xml:space="preserve"> PAGEREF _Toc210376587 \h </w:instrText>
      </w:r>
      <w:r w:rsidRPr="00647D1B">
        <w:rPr>
          <w:noProof/>
        </w:rPr>
      </w:r>
      <w:r w:rsidRPr="00647D1B">
        <w:rPr>
          <w:noProof/>
        </w:rPr>
        <w:fldChar w:fldCharType="separate"/>
      </w:r>
      <w:r w:rsidRPr="00647D1B">
        <w:rPr>
          <w:noProof/>
        </w:rPr>
        <w:t>8</w:t>
      </w:r>
      <w:r w:rsidRPr="00647D1B">
        <w:rPr>
          <w:noProof/>
        </w:rPr>
        <w:fldChar w:fldCharType="end"/>
      </w:r>
    </w:p>
    <w:p w14:paraId="3CC3C775" w14:textId="21DF40C3" w:rsidR="00647D1B" w:rsidRPr="00647D1B" w:rsidRDefault="00647D1B">
      <w:pPr>
        <w:pStyle w:val="TOC1"/>
        <w:rPr>
          <w:rFonts w:ascii="Calibri" w:eastAsia="Yu Mincho" w:hAnsi="Calibri"/>
          <w:noProof/>
          <w:kern w:val="2"/>
          <w:sz w:val="24"/>
          <w:szCs w:val="24"/>
        </w:rPr>
      </w:pPr>
      <w:r w:rsidRPr="00647D1B">
        <w:rPr>
          <w:noProof/>
        </w:rPr>
        <w:t>5</w:t>
      </w:r>
      <w:r w:rsidRPr="00647D1B">
        <w:rPr>
          <w:rFonts w:ascii="Calibri" w:eastAsia="Yu Mincho" w:hAnsi="Calibri"/>
          <w:noProof/>
          <w:kern w:val="2"/>
          <w:sz w:val="24"/>
          <w:szCs w:val="24"/>
        </w:rPr>
        <w:tab/>
      </w:r>
      <w:r w:rsidRPr="00647D1B">
        <w:rPr>
          <w:noProof/>
        </w:rPr>
        <w:t>A-GNSS and LTE positioning system architecture and test models</w:t>
      </w:r>
      <w:r w:rsidRPr="00647D1B">
        <w:rPr>
          <w:noProof/>
        </w:rPr>
        <w:tab/>
      </w:r>
      <w:r w:rsidRPr="00647D1B">
        <w:rPr>
          <w:noProof/>
        </w:rPr>
        <w:fldChar w:fldCharType="begin" w:fldLock="1"/>
      </w:r>
      <w:r w:rsidRPr="00647D1B">
        <w:rPr>
          <w:noProof/>
        </w:rPr>
        <w:instrText xml:space="preserve"> PAGEREF _Toc210376588 \h </w:instrText>
      </w:r>
      <w:r w:rsidRPr="00647D1B">
        <w:rPr>
          <w:noProof/>
        </w:rPr>
      </w:r>
      <w:r w:rsidRPr="00647D1B">
        <w:rPr>
          <w:noProof/>
        </w:rPr>
        <w:fldChar w:fldCharType="separate"/>
      </w:r>
      <w:r w:rsidRPr="00647D1B">
        <w:rPr>
          <w:noProof/>
        </w:rPr>
        <w:t>9</w:t>
      </w:r>
      <w:r w:rsidRPr="00647D1B">
        <w:rPr>
          <w:noProof/>
        </w:rPr>
        <w:fldChar w:fldCharType="end"/>
      </w:r>
    </w:p>
    <w:p w14:paraId="3DC79691" w14:textId="5E6EBF61" w:rsidR="00647D1B" w:rsidRPr="00647D1B" w:rsidRDefault="00647D1B">
      <w:pPr>
        <w:pStyle w:val="TOC2"/>
        <w:rPr>
          <w:rFonts w:ascii="Calibri" w:eastAsia="Yu Mincho" w:hAnsi="Calibri"/>
          <w:noProof/>
          <w:kern w:val="2"/>
          <w:sz w:val="24"/>
          <w:szCs w:val="24"/>
        </w:rPr>
      </w:pPr>
      <w:r w:rsidRPr="00647D1B">
        <w:rPr>
          <w:noProof/>
        </w:rPr>
        <w:t>5.1</w:t>
      </w:r>
      <w:r w:rsidRPr="00647D1B">
        <w:rPr>
          <w:rFonts w:ascii="Calibri" w:eastAsia="Yu Mincho" w:hAnsi="Calibri"/>
          <w:noProof/>
          <w:kern w:val="2"/>
          <w:sz w:val="24"/>
          <w:szCs w:val="24"/>
        </w:rPr>
        <w:tab/>
      </w:r>
      <w:r w:rsidRPr="00647D1B">
        <w:rPr>
          <w:noProof/>
        </w:rPr>
        <w:t>Test system architecture</w:t>
      </w:r>
      <w:r w:rsidRPr="00647D1B">
        <w:rPr>
          <w:noProof/>
        </w:rPr>
        <w:tab/>
      </w:r>
      <w:r w:rsidRPr="00647D1B">
        <w:rPr>
          <w:noProof/>
        </w:rPr>
        <w:fldChar w:fldCharType="begin" w:fldLock="1"/>
      </w:r>
      <w:r w:rsidRPr="00647D1B">
        <w:rPr>
          <w:noProof/>
        </w:rPr>
        <w:instrText xml:space="preserve"> PAGEREF _Toc210376589 \h </w:instrText>
      </w:r>
      <w:r w:rsidRPr="00647D1B">
        <w:rPr>
          <w:noProof/>
        </w:rPr>
      </w:r>
      <w:r w:rsidRPr="00647D1B">
        <w:rPr>
          <w:noProof/>
        </w:rPr>
        <w:fldChar w:fldCharType="separate"/>
      </w:r>
      <w:r w:rsidRPr="00647D1B">
        <w:rPr>
          <w:noProof/>
        </w:rPr>
        <w:t>9</w:t>
      </w:r>
      <w:r w:rsidRPr="00647D1B">
        <w:rPr>
          <w:noProof/>
        </w:rPr>
        <w:fldChar w:fldCharType="end"/>
      </w:r>
    </w:p>
    <w:p w14:paraId="2CE801F5" w14:textId="6F3B4CF5" w:rsidR="00647D1B" w:rsidRPr="00647D1B" w:rsidRDefault="00647D1B">
      <w:pPr>
        <w:pStyle w:val="TOC3"/>
        <w:rPr>
          <w:rFonts w:ascii="Calibri" w:eastAsia="Yu Mincho" w:hAnsi="Calibri"/>
          <w:noProof/>
          <w:kern w:val="2"/>
          <w:sz w:val="24"/>
          <w:szCs w:val="24"/>
        </w:rPr>
      </w:pPr>
      <w:r w:rsidRPr="00647D1B">
        <w:rPr>
          <w:noProof/>
        </w:rPr>
        <w:t>5.1.1</w:t>
      </w:r>
      <w:r w:rsidRPr="00647D1B">
        <w:rPr>
          <w:rFonts w:ascii="Calibri" w:eastAsia="Yu Mincho" w:hAnsi="Calibri"/>
          <w:noProof/>
          <w:kern w:val="2"/>
          <w:sz w:val="24"/>
          <w:szCs w:val="24"/>
        </w:rPr>
        <w:tab/>
      </w:r>
      <w:r w:rsidRPr="00647D1B">
        <w:rPr>
          <w:noProof/>
        </w:rPr>
        <w:t>General system architecture</w:t>
      </w:r>
      <w:r w:rsidRPr="00647D1B">
        <w:rPr>
          <w:noProof/>
        </w:rPr>
        <w:tab/>
      </w:r>
      <w:r w:rsidRPr="00647D1B">
        <w:rPr>
          <w:noProof/>
        </w:rPr>
        <w:fldChar w:fldCharType="begin" w:fldLock="1"/>
      </w:r>
      <w:r w:rsidRPr="00647D1B">
        <w:rPr>
          <w:noProof/>
        </w:rPr>
        <w:instrText xml:space="preserve"> PAGEREF _Toc210376590 \h </w:instrText>
      </w:r>
      <w:r w:rsidRPr="00647D1B">
        <w:rPr>
          <w:noProof/>
        </w:rPr>
      </w:r>
      <w:r w:rsidRPr="00647D1B">
        <w:rPr>
          <w:noProof/>
        </w:rPr>
        <w:fldChar w:fldCharType="separate"/>
      </w:r>
      <w:r w:rsidRPr="00647D1B">
        <w:rPr>
          <w:noProof/>
        </w:rPr>
        <w:t>9</w:t>
      </w:r>
      <w:r w:rsidRPr="00647D1B">
        <w:rPr>
          <w:noProof/>
        </w:rPr>
        <w:fldChar w:fldCharType="end"/>
      </w:r>
    </w:p>
    <w:p w14:paraId="5B9FE034" w14:textId="2E4C462D" w:rsidR="00647D1B" w:rsidRPr="00647D1B" w:rsidRDefault="00647D1B">
      <w:pPr>
        <w:pStyle w:val="TOC3"/>
        <w:rPr>
          <w:rFonts w:ascii="Calibri" w:eastAsia="Yu Mincho" w:hAnsi="Calibri"/>
          <w:noProof/>
          <w:kern w:val="2"/>
          <w:sz w:val="24"/>
          <w:szCs w:val="24"/>
        </w:rPr>
      </w:pPr>
      <w:r w:rsidRPr="00647D1B">
        <w:rPr>
          <w:noProof/>
        </w:rPr>
        <w:t>5.1.2</w:t>
      </w:r>
      <w:r w:rsidRPr="00647D1B">
        <w:rPr>
          <w:rFonts w:ascii="Calibri" w:eastAsia="Yu Mincho" w:hAnsi="Calibri"/>
          <w:noProof/>
          <w:kern w:val="2"/>
          <w:sz w:val="24"/>
          <w:szCs w:val="24"/>
        </w:rPr>
        <w:tab/>
      </w:r>
      <w:r w:rsidRPr="00647D1B">
        <w:rPr>
          <w:noProof/>
        </w:rPr>
        <w:t>Component architecture</w:t>
      </w:r>
      <w:r w:rsidRPr="00647D1B">
        <w:rPr>
          <w:noProof/>
        </w:rPr>
        <w:tab/>
      </w:r>
      <w:r w:rsidRPr="00647D1B">
        <w:rPr>
          <w:noProof/>
        </w:rPr>
        <w:fldChar w:fldCharType="begin" w:fldLock="1"/>
      </w:r>
      <w:r w:rsidRPr="00647D1B">
        <w:rPr>
          <w:noProof/>
        </w:rPr>
        <w:instrText xml:space="preserve"> PAGEREF _Toc210376591 \h </w:instrText>
      </w:r>
      <w:r w:rsidRPr="00647D1B">
        <w:rPr>
          <w:noProof/>
        </w:rPr>
      </w:r>
      <w:r w:rsidRPr="00647D1B">
        <w:rPr>
          <w:noProof/>
        </w:rPr>
        <w:fldChar w:fldCharType="separate"/>
      </w:r>
      <w:r w:rsidRPr="00647D1B">
        <w:rPr>
          <w:noProof/>
        </w:rPr>
        <w:t>9</w:t>
      </w:r>
      <w:r w:rsidRPr="00647D1B">
        <w:rPr>
          <w:noProof/>
        </w:rPr>
        <w:fldChar w:fldCharType="end"/>
      </w:r>
    </w:p>
    <w:p w14:paraId="1F6920AE" w14:textId="3C985984" w:rsidR="00647D1B" w:rsidRPr="00647D1B" w:rsidRDefault="00647D1B">
      <w:pPr>
        <w:pStyle w:val="TOC4"/>
        <w:rPr>
          <w:rFonts w:ascii="Calibri" w:eastAsia="Yu Mincho" w:hAnsi="Calibri"/>
          <w:noProof/>
          <w:kern w:val="2"/>
          <w:sz w:val="24"/>
          <w:szCs w:val="24"/>
        </w:rPr>
      </w:pPr>
      <w:r w:rsidRPr="00647D1B">
        <w:rPr>
          <w:noProof/>
        </w:rPr>
        <w:t>5.1.2.1</w:t>
      </w:r>
      <w:r w:rsidRPr="00647D1B">
        <w:rPr>
          <w:rFonts w:ascii="Calibri" w:eastAsia="Yu Mincho" w:hAnsi="Calibri"/>
          <w:noProof/>
          <w:kern w:val="2"/>
          <w:sz w:val="24"/>
          <w:szCs w:val="24"/>
        </w:rPr>
        <w:tab/>
      </w:r>
      <w:r w:rsidRPr="00647D1B">
        <w:rPr>
          <w:noProof/>
        </w:rPr>
        <w:t>Interfaces</w:t>
      </w:r>
      <w:r w:rsidRPr="00647D1B">
        <w:rPr>
          <w:noProof/>
        </w:rPr>
        <w:tab/>
      </w:r>
      <w:r w:rsidRPr="00647D1B">
        <w:rPr>
          <w:noProof/>
        </w:rPr>
        <w:fldChar w:fldCharType="begin" w:fldLock="1"/>
      </w:r>
      <w:r w:rsidRPr="00647D1B">
        <w:rPr>
          <w:noProof/>
        </w:rPr>
        <w:instrText xml:space="preserve"> PAGEREF _Toc210376592 \h </w:instrText>
      </w:r>
      <w:r w:rsidRPr="00647D1B">
        <w:rPr>
          <w:noProof/>
        </w:rPr>
      </w:r>
      <w:r w:rsidRPr="00647D1B">
        <w:rPr>
          <w:noProof/>
        </w:rPr>
        <w:fldChar w:fldCharType="separate"/>
      </w:r>
      <w:r w:rsidRPr="00647D1B">
        <w:rPr>
          <w:noProof/>
        </w:rPr>
        <w:t>10</w:t>
      </w:r>
      <w:r w:rsidRPr="00647D1B">
        <w:rPr>
          <w:noProof/>
        </w:rPr>
        <w:fldChar w:fldCharType="end"/>
      </w:r>
    </w:p>
    <w:p w14:paraId="1F177B5F" w14:textId="42137D5C" w:rsidR="00647D1B" w:rsidRPr="00647D1B" w:rsidRDefault="00647D1B">
      <w:pPr>
        <w:pStyle w:val="TOC2"/>
        <w:rPr>
          <w:rFonts w:ascii="Calibri" w:eastAsia="Yu Mincho" w:hAnsi="Calibri"/>
          <w:noProof/>
          <w:kern w:val="2"/>
          <w:sz w:val="24"/>
          <w:szCs w:val="24"/>
        </w:rPr>
      </w:pPr>
      <w:r w:rsidRPr="00647D1B">
        <w:rPr>
          <w:noProof/>
        </w:rPr>
        <w:t>5.2</w:t>
      </w:r>
      <w:r w:rsidRPr="00647D1B">
        <w:rPr>
          <w:rFonts w:ascii="Calibri" w:eastAsia="Yu Mincho" w:hAnsi="Calibri"/>
          <w:noProof/>
          <w:kern w:val="2"/>
          <w:sz w:val="24"/>
          <w:szCs w:val="24"/>
        </w:rPr>
        <w:tab/>
      </w:r>
      <w:r w:rsidRPr="00647D1B">
        <w:rPr>
          <w:noProof/>
        </w:rPr>
        <w:t>Test model</w:t>
      </w:r>
      <w:r w:rsidRPr="00647D1B">
        <w:rPr>
          <w:noProof/>
        </w:rPr>
        <w:tab/>
      </w:r>
      <w:r w:rsidRPr="00647D1B">
        <w:rPr>
          <w:noProof/>
        </w:rPr>
        <w:fldChar w:fldCharType="begin" w:fldLock="1"/>
      </w:r>
      <w:r w:rsidRPr="00647D1B">
        <w:rPr>
          <w:noProof/>
        </w:rPr>
        <w:instrText xml:space="preserve"> PAGEREF _Toc210376593 \h </w:instrText>
      </w:r>
      <w:r w:rsidRPr="00647D1B">
        <w:rPr>
          <w:noProof/>
        </w:rPr>
      </w:r>
      <w:r w:rsidRPr="00647D1B">
        <w:rPr>
          <w:noProof/>
        </w:rPr>
        <w:fldChar w:fldCharType="separate"/>
      </w:r>
      <w:r w:rsidRPr="00647D1B">
        <w:rPr>
          <w:noProof/>
        </w:rPr>
        <w:t>10</w:t>
      </w:r>
      <w:r w:rsidRPr="00647D1B">
        <w:rPr>
          <w:noProof/>
        </w:rPr>
        <w:fldChar w:fldCharType="end"/>
      </w:r>
    </w:p>
    <w:p w14:paraId="62E49BEA" w14:textId="6D3EF285" w:rsidR="00647D1B" w:rsidRPr="00647D1B" w:rsidRDefault="00647D1B">
      <w:pPr>
        <w:pStyle w:val="TOC3"/>
        <w:rPr>
          <w:rFonts w:ascii="Calibri" w:eastAsia="Yu Mincho" w:hAnsi="Calibri"/>
          <w:noProof/>
          <w:kern w:val="2"/>
          <w:sz w:val="24"/>
          <w:szCs w:val="24"/>
        </w:rPr>
      </w:pPr>
      <w:r w:rsidRPr="00647D1B">
        <w:rPr>
          <w:noProof/>
        </w:rPr>
        <w:t>5.2.1</w:t>
      </w:r>
      <w:r w:rsidRPr="00647D1B">
        <w:rPr>
          <w:rFonts w:ascii="Calibri" w:eastAsia="Yu Mincho" w:hAnsi="Calibri"/>
          <w:noProof/>
          <w:kern w:val="2"/>
          <w:sz w:val="24"/>
          <w:szCs w:val="24"/>
        </w:rPr>
        <w:tab/>
      </w:r>
      <w:r w:rsidRPr="00647D1B">
        <w:rPr>
          <w:noProof/>
        </w:rPr>
        <w:t>LTE GNSS test model</w:t>
      </w:r>
      <w:r w:rsidRPr="00647D1B">
        <w:rPr>
          <w:noProof/>
        </w:rPr>
        <w:tab/>
      </w:r>
      <w:r w:rsidRPr="00647D1B">
        <w:rPr>
          <w:noProof/>
        </w:rPr>
        <w:fldChar w:fldCharType="begin" w:fldLock="1"/>
      </w:r>
      <w:r w:rsidRPr="00647D1B">
        <w:rPr>
          <w:noProof/>
        </w:rPr>
        <w:instrText xml:space="preserve"> PAGEREF _Toc210376594 \h </w:instrText>
      </w:r>
      <w:r w:rsidRPr="00647D1B">
        <w:rPr>
          <w:noProof/>
        </w:rPr>
      </w:r>
      <w:r w:rsidRPr="00647D1B">
        <w:rPr>
          <w:noProof/>
        </w:rPr>
        <w:fldChar w:fldCharType="separate"/>
      </w:r>
      <w:r w:rsidRPr="00647D1B">
        <w:rPr>
          <w:noProof/>
        </w:rPr>
        <w:t>11</w:t>
      </w:r>
      <w:r w:rsidRPr="00647D1B">
        <w:rPr>
          <w:noProof/>
        </w:rPr>
        <w:fldChar w:fldCharType="end"/>
      </w:r>
    </w:p>
    <w:p w14:paraId="773E46E2" w14:textId="268FA2E2" w:rsidR="00647D1B" w:rsidRPr="00647D1B" w:rsidRDefault="00647D1B">
      <w:pPr>
        <w:pStyle w:val="TOC3"/>
        <w:rPr>
          <w:rFonts w:ascii="Calibri" w:eastAsia="Yu Mincho" w:hAnsi="Calibri"/>
          <w:noProof/>
          <w:kern w:val="2"/>
          <w:sz w:val="24"/>
          <w:szCs w:val="24"/>
        </w:rPr>
      </w:pPr>
      <w:r w:rsidRPr="00647D1B">
        <w:rPr>
          <w:noProof/>
        </w:rPr>
        <w:t>5.2.2</w:t>
      </w:r>
      <w:r w:rsidRPr="00647D1B">
        <w:rPr>
          <w:rFonts w:ascii="Calibri" w:eastAsia="Yu Mincho" w:hAnsi="Calibri"/>
          <w:noProof/>
          <w:kern w:val="2"/>
          <w:sz w:val="24"/>
          <w:szCs w:val="24"/>
        </w:rPr>
        <w:tab/>
      </w:r>
      <w:r w:rsidRPr="00647D1B">
        <w:rPr>
          <w:noProof/>
        </w:rPr>
        <w:t>UTRA A-GNSS test model</w:t>
      </w:r>
      <w:r w:rsidRPr="00647D1B">
        <w:rPr>
          <w:noProof/>
        </w:rPr>
        <w:tab/>
      </w:r>
      <w:r w:rsidRPr="00647D1B">
        <w:rPr>
          <w:noProof/>
        </w:rPr>
        <w:fldChar w:fldCharType="begin" w:fldLock="1"/>
      </w:r>
      <w:r w:rsidRPr="00647D1B">
        <w:rPr>
          <w:noProof/>
        </w:rPr>
        <w:instrText xml:space="preserve"> PAGEREF _Toc210376595 \h </w:instrText>
      </w:r>
      <w:r w:rsidRPr="00647D1B">
        <w:rPr>
          <w:noProof/>
        </w:rPr>
      </w:r>
      <w:r w:rsidRPr="00647D1B">
        <w:rPr>
          <w:noProof/>
        </w:rPr>
        <w:fldChar w:fldCharType="separate"/>
      </w:r>
      <w:r w:rsidRPr="00647D1B">
        <w:rPr>
          <w:noProof/>
        </w:rPr>
        <w:t>12</w:t>
      </w:r>
      <w:r w:rsidRPr="00647D1B">
        <w:rPr>
          <w:noProof/>
        </w:rPr>
        <w:fldChar w:fldCharType="end"/>
      </w:r>
    </w:p>
    <w:p w14:paraId="2B323501" w14:textId="1663A260" w:rsidR="00647D1B" w:rsidRPr="00647D1B" w:rsidRDefault="00647D1B">
      <w:pPr>
        <w:pStyle w:val="TOC2"/>
        <w:rPr>
          <w:rFonts w:ascii="Calibri" w:eastAsia="Yu Mincho" w:hAnsi="Calibri"/>
          <w:noProof/>
          <w:kern w:val="2"/>
          <w:sz w:val="24"/>
          <w:szCs w:val="24"/>
        </w:rPr>
      </w:pPr>
      <w:r w:rsidRPr="00647D1B">
        <w:rPr>
          <w:noProof/>
        </w:rPr>
        <w:t>5.3</w:t>
      </w:r>
      <w:r w:rsidRPr="00647D1B">
        <w:rPr>
          <w:rFonts w:ascii="Calibri" w:eastAsia="Yu Mincho" w:hAnsi="Calibri"/>
          <w:noProof/>
          <w:kern w:val="2"/>
          <w:sz w:val="24"/>
          <w:szCs w:val="24"/>
        </w:rPr>
        <w:tab/>
      </w:r>
      <w:r w:rsidRPr="00647D1B">
        <w:rPr>
          <w:noProof/>
        </w:rPr>
        <w:t>ASP specifications</w:t>
      </w:r>
      <w:r w:rsidRPr="00647D1B">
        <w:rPr>
          <w:noProof/>
        </w:rPr>
        <w:tab/>
      </w:r>
      <w:r w:rsidRPr="00647D1B">
        <w:rPr>
          <w:noProof/>
        </w:rPr>
        <w:fldChar w:fldCharType="begin" w:fldLock="1"/>
      </w:r>
      <w:r w:rsidRPr="00647D1B">
        <w:rPr>
          <w:noProof/>
        </w:rPr>
        <w:instrText xml:space="preserve"> PAGEREF _Toc210376596 \h </w:instrText>
      </w:r>
      <w:r w:rsidRPr="00647D1B">
        <w:rPr>
          <w:noProof/>
        </w:rPr>
      </w:r>
      <w:r w:rsidRPr="00647D1B">
        <w:rPr>
          <w:noProof/>
        </w:rPr>
        <w:fldChar w:fldCharType="separate"/>
      </w:r>
      <w:r w:rsidRPr="00647D1B">
        <w:rPr>
          <w:noProof/>
        </w:rPr>
        <w:t>13</w:t>
      </w:r>
      <w:r w:rsidRPr="00647D1B">
        <w:rPr>
          <w:noProof/>
        </w:rPr>
        <w:fldChar w:fldCharType="end"/>
      </w:r>
    </w:p>
    <w:p w14:paraId="4028263A" w14:textId="7DF1D15C" w:rsidR="00647D1B" w:rsidRPr="00647D1B" w:rsidRDefault="00647D1B">
      <w:pPr>
        <w:pStyle w:val="TOC2"/>
        <w:rPr>
          <w:rFonts w:ascii="Calibri" w:eastAsia="Yu Mincho" w:hAnsi="Calibri"/>
          <w:noProof/>
          <w:kern w:val="2"/>
          <w:sz w:val="24"/>
          <w:szCs w:val="24"/>
        </w:rPr>
      </w:pPr>
      <w:r w:rsidRPr="00647D1B">
        <w:rPr>
          <w:noProof/>
        </w:rPr>
        <w:t>5.4</w:t>
      </w:r>
      <w:r w:rsidRPr="00647D1B">
        <w:rPr>
          <w:rFonts w:ascii="Calibri" w:eastAsia="Yu Mincho" w:hAnsi="Calibri"/>
          <w:noProof/>
          <w:kern w:val="2"/>
          <w:sz w:val="24"/>
          <w:szCs w:val="24"/>
        </w:rPr>
        <w:tab/>
      </w:r>
      <w:r w:rsidRPr="00647D1B">
        <w:rPr>
          <w:noProof/>
        </w:rPr>
        <w:t>LTE OTDOA test model</w:t>
      </w:r>
      <w:r w:rsidRPr="00647D1B">
        <w:rPr>
          <w:noProof/>
        </w:rPr>
        <w:tab/>
      </w:r>
      <w:r w:rsidRPr="00647D1B">
        <w:rPr>
          <w:noProof/>
        </w:rPr>
        <w:fldChar w:fldCharType="begin" w:fldLock="1"/>
      </w:r>
      <w:r w:rsidRPr="00647D1B">
        <w:rPr>
          <w:noProof/>
        </w:rPr>
        <w:instrText xml:space="preserve"> PAGEREF _Toc210376597 \h </w:instrText>
      </w:r>
      <w:r w:rsidRPr="00647D1B">
        <w:rPr>
          <w:noProof/>
        </w:rPr>
      </w:r>
      <w:r w:rsidRPr="00647D1B">
        <w:rPr>
          <w:noProof/>
        </w:rPr>
        <w:fldChar w:fldCharType="separate"/>
      </w:r>
      <w:r w:rsidRPr="00647D1B">
        <w:rPr>
          <w:noProof/>
        </w:rPr>
        <w:t>13</w:t>
      </w:r>
      <w:r w:rsidRPr="00647D1B">
        <w:rPr>
          <w:noProof/>
        </w:rPr>
        <w:fldChar w:fldCharType="end"/>
      </w:r>
    </w:p>
    <w:p w14:paraId="5F4F681E" w14:textId="449B43FF" w:rsidR="00647D1B" w:rsidRPr="00647D1B" w:rsidRDefault="00647D1B">
      <w:pPr>
        <w:pStyle w:val="TOC2"/>
        <w:rPr>
          <w:rFonts w:ascii="Calibri" w:eastAsia="Yu Mincho" w:hAnsi="Calibri"/>
          <w:noProof/>
          <w:kern w:val="2"/>
          <w:sz w:val="24"/>
          <w:szCs w:val="24"/>
        </w:rPr>
      </w:pPr>
      <w:r w:rsidRPr="00647D1B">
        <w:rPr>
          <w:noProof/>
        </w:rPr>
        <w:t>5.5</w:t>
      </w:r>
      <w:r w:rsidRPr="00647D1B">
        <w:rPr>
          <w:rFonts w:ascii="Calibri" w:eastAsia="Yu Mincho" w:hAnsi="Calibri"/>
          <w:noProof/>
          <w:kern w:val="2"/>
          <w:sz w:val="24"/>
          <w:szCs w:val="24"/>
        </w:rPr>
        <w:tab/>
      </w:r>
      <w:r w:rsidRPr="00647D1B">
        <w:rPr>
          <w:noProof/>
        </w:rPr>
        <w:t>LTE ECID test model</w:t>
      </w:r>
      <w:r w:rsidRPr="00647D1B">
        <w:rPr>
          <w:noProof/>
        </w:rPr>
        <w:tab/>
      </w:r>
      <w:r w:rsidRPr="00647D1B">
        <w:rPr>
          <w:noProof/>
        </w:rPr>
        <w:fldChar w:fldCharType="begin" w:fldLock="1"/>
      </w:r>
      <w:r w:rsidRPr="00647D1B">
        <w:rPr>
          <w:noProof/>
        </w:rPr>
        <w:instrText xml:space="preserve"> PAGEREF _Toc210376598 \h </w:instrText>
      </w:r>
      <w:r w:rsidRPr="00647D1B">
        <w:rPr>
          <w:noProof/>
        </w:rPr>
      </w:r>
      <w:r w:rsidRPr="00647D1B">
        <w:rPr>
          <w:noProof/>
        </w:rPr>
        <w:fldChar w:fldCharType="separate"/>
      </w:r>
      <w:r w:rsidRPr="00647D1B">
        <w:rPr>
          <w:noProof/>
        </w:rPr>
        <w:t>14</w:t>
      </w:r>
      <w:r w:rsidRPr="00647D1B">
        <w:rPr>
          <w:noProof/>
        </w:rPr>
        <w:fldChar w:fldCharType="end"/>
      </w:r>
    </w:p>
    <w:p w14:paraId="045A3A11" w14:textId="0BA9EDA9" w:rsidR="00647D1B" w:rsidRPr="00647D1B" w:rsidRDefault="00647D1B">
      <w:pPr>
        <w:pStyle w:val="TOC1"/>
        <w:rPr>
          <w:rFonts w:ascii="Calibri" w:eastAsia="Yu Mincho" w:hAnsi="Calibri"/>
          <w:noProof/>
          <w:kern w:val="2"/>
          <w:sz w:val="24"/>
          <w:szCs w:val="24"/>
        </w:rPr>
      </w:pPr>
      <w:r w:rsidRPr="00647D1B">
        <w:rPr>
          <w:noProof/>
        </w:rPr>
        <w:t>6</w:t>
      </w:r>
      <w:r w:rsidRPr="00647D1B">
        <w:rPr>
          <w:rFonts w:ascii="Calibri" w:eastAsia="Yu Mincho" w:hAnsi="Calibri"/>
          <w:noProof/>
          <w:kern w:val="2"/>
          <w:sz w:val="24"/>
          <w:szCs w:val="24"/>
        </w:rPr>
        <w:tab/>
      </w:r>
      <w:r w:rsidRPr="00647D1B">
        <w:rPr>
          <w:noProof/>
        </w:rPr>
        <w:t>LTE indoor positioning system architecture and test models</w:t>
      </w:r>
      <w:r w:rsidRPr="00647D1B">
        <w:rPr>
          <w:noProof/>
        </w:rPr>
        <w:tab/>
      </w:r>
      <w:r w:rsidRPr="00647D1B">
        <w:rPr>
          <w:noProof/>
        </w:rPr>
        <w:fldChar w:fldCharType="begin" w:fldLock="1"/>
      </w:r>
      <w:r w:rsidRPr="00647D1B">
        <w:rPr>
          <w:noProof/>
        </w:rPr>
        <w:instrText xml:space="preserve"> PAGEREF _Toc210376599 \h </w:instrText>
      </w:r>
      <w:r w:rsidRPr="00647D1B">
        <w:rPr>
          <w:noProof/>
        </w:rPr>
      </w:r>
      <w:r w:rsidRPr="00647D1B">
        <w:rPr>
          <w:noProof/>
        </w:rPr>
        <w:fldChar w:fldCharType="separate"/>
      </w:r>
      <w:r w:rsidRPr="00647D1B">
        <w:rPr>
          <w:noProof/>
        </w:rPr>
        <w:t>14</w:t>
      </w:r>
      <w:r w:rsidRPr="00647D1B">
        <w:rPr>
          <w:noProof/>
        </w:rPr>
        <w:fldChar w:fldCharType="end"/>
      </w:r>
    </w:p>
    <w:p w14:paraId="1472589F" w14:textId="0D579367" w:rsidR="00647D1B" w:rsidRPr="00647D1B" w:rsidRDefault="00647D1B">
      <w:pPr>
        <w:pStyle w:val="TOC2"/>
        <w:rPr>
          <w:rFonts w:ascii="Calibri" w:eastAsia="Yu Mincho" w:hAnsi="Calibri"/>
          <w:noProof/>
          <w:kern w:val="2"/>
          <w:sz w:val="24"/>
          <w:szCs w:val="24"/>
        </w:rPr>
      </w:pPr>
      <w:r w:rsidRPr="00647D1B">
        <w:rPr>
          <w:noProof/>
        </w:rPr>
        <w:t>6.1</w:t>
      </w:r>
      <w:r w:rsidRPr="00647D1B">
        <w:rPr>
          <w:rFonts w:ascii="Calibri" w:eastAsia="Yu Mincho" w:hAnsi="Calibri"/>
          <w:noProof/>
          <w:kern w:val="2"/>
          <w:sz w:val="24"/>
          <w:szCs w:val="24"/>
        </w:rPr>
        <w:tab/>
      </w:r>
      <w:r w:rsidRPr="00647D1B">
        <w:rPr>
          <w:noProof/>
        </w:rPr>
        <w:t>Test system architecture</w:t>
      </w:r>
      <w:r w:rsidRPr="00647D1B">
        <w:rPr>
          <w:noProof/>
        </w:rPr>
        <w:tab/>
      </w:r>
      <w:r w:rsidRPr="00647D1B">
        <w:rPr>
          <w:noProof/>
        </w:rPr>
        <w:fldChar w:fldCharType="begin" w:fldLock="1"/>
      </w:r>
      <w:r w:rsidRPr="00647D1B">
        <w:rPr>
          <w:noProof/>
        </w:rPr>
        <w:instrText xml:space="preserve"> PAGEREF _Toc210376600 \h </w:instrText>
      </w:r>
      <w:r w:rsidRPr="00647D1B">
        <w:rPr>
          <w:noProof/>
        </w:rPr>
      </w:r>
      <w:r w:rsidRPr="00647D1B">
        <w:rPr>
          <w:noProof/>
        </w:rPr>
        <w:fldChar w:fldCharType="separate"/>
      </w:r>
      <w:r w:rsidRPr="00647D1B">
        <w:rPr>
          <w:noProof/>
        </w:rPr>
        <w:t>14</w:t>
      </w:r>
      <w:r w:rsidRPr="00647D1B">
        <w:rPr>
          <w:noProof/>
        </w:rPr>
        <w:fldChar w:fldCharType="end"/>
      </w:r>
    </w:p>
    <w:p w14:paraId="01BE9951" w14:textId="6E7DD637" w:rsidR="00647D1B" w:rsidRPr="00647D1B" w:rsidRDefault="00647D1B">
      <w:pPr>
        <w:pStyle w:val="TOC3"/>
        <w:rPr>
          <w:rFonts w:ascii="Calibri" w:eastAsia="Yu Mincho" w:hAnsi="Calibri"/>
          <w:noProof/>
          <w:kern w:val="2"/>
          <w:sz w:val="24"/>
          <w:szCs w:val="24"/>
        </w:rPr>
      </w:pPr>
      <w:r w:rsidRPr="00647D1B">
        <w:rPr>
          <w:noProof/>
        </w:rPr>
        <w:t>6.1.1</w:t>
      </w:r>
      <w:r w:rsidRPr="00647D1B">
        <w:rPr>
          <w:rFonts w:ascii="Calibri" w:eastAsia="Yu Mincho" w:hAnsi="Calibri"/>
          <w:noProof/>
          <w:kern w:val="2"/>
          <w:sz w:val="24"/>
          <w:szCs w:val="24"/>
        </w:rPr>
        <w:tab/>
      </w:r>
      <w:r w:rsidRPr="00647D1B">
        <w:rPr>
          <w:noProof/>
        </w:rPr>
        <w:t>General system architecture</w:t>
      </w:r>
      <w:r w:rsidRPr="00647D1B">
        <w:rPr>
          <w:noProof/>
        </w:rPr>
        <w:tab/>
      </w:r>
      <w:r w:rsidRPr="00647D1B">
        <w:rPr>
          <w:noProof/>
        </w:rPr>
        <w:fldChar w:fldCharType="begin" w:fldLock="1"/>
      </w:r>
      <w:r w:rsidRPr="00647D1B">
        <w:rPr>
          <w:noProof/>
        </w:rPr>
        <w:instrText xml:space="preserve"> PAGEREF _Toc210376601 \h </w:instrText>
      </w:r>
      <w:r w:rsidRPr="00647D1B">
        <w:rPr>
          <w:noProof/>
        </w:rPr>
      </w:r>
      <w:r w:rsidRPr="00647D1B">
        <w:rPr>
          <w:noProof/>
        </w:rPr>
        <w:fldChar w:fldCharType="separate"/>
      </w:r>
      <w:r w:rsidRPr="00647D1B">
        <w:rPr>
          <w:noProof/>
        </w:rPr>
        <w:t>14</w:t>
      </w:r>
      <w:r w:rsidRPr="00647D1B">
        <w:rPr>
          <w:noProof/>
        </w:rPr>
        <w:fldChar w:fldCharType="end"/>
      </w:r>
    </w:p>
    <w:p w14:paraId="080C6BD5" w14:textId="6A4BEE82" w:rsidR="00647D1B" w:rsidRPr="00647D1B" w:rsidRDefault="00647D1B">
      <w:pPr>
        <w:pStyle w:val="TOC3"/>
        <w:rPr>
          <w:rFonts w:ascii="Calibri" w:eastAsia="Yu Mincho" w:hAnsi="Calibri"/>
          <w:noProof/>
          <w:kern w:val="2"/>
          <w:sz w:val="24"/>
          <w:szCs w:val="24"/>
        </w:rPr>
      </w:pPr>
      <w:r w:rsidRPr="00647D1B">
        <w:rPr>
          <w:noProof/>
        </w:rPr>
        <w:t>6.1.2</w:t>
      </w:r>
      <w:r w:rsidRPr="00647D1B">
        <w:rPr>
          <w:rFonts w:ascii="Calibri" w:eastAsia="Yu Mincho" w:hAnsi="Calibri"/>
          <w:noProof/>
          <w:kern w:val="2"/>
          <w:sz w:val="24"/>
          <w:szCs w:val="24"/>
        </w:rPr>
        <w:tab/>
      </w:r>
      <w:r w:rsidRPr="00647D1B">
        <w:rPr>
          <w:noProof/>
        </w:rPr>
        <w:t>Component architecture</w:t>
      </w:r>
      <w:r w:rsidRPr="00647D1B">
        <w:rPr>
          <w:noProof/>
        </w:rPr>
        <w:tab/>
      </w:r>
      <w:r w:rsidRPr="00647D1B">
        <w:rPr>
          <w:noProof/>
        </w:rPr>
        <w:fldChar w:fldCharType="begin" w:fldLock="1"/>
      </w:r>
      <w:r w:rsidRPr="00647D1B">
        <w:rPr>
          <w:noProof/>
        </w:rPr>
        <w:instrText xml:space="preserve"> PAGEREF _Toc210376602 \h </w:instrText>
      </w:r>
      <w:r w:rsidRPr="00647D1B">
        <w:rPr>
          <w:noProof/>
        </w:rPr>
      </w:r>
      <w:r w:rsidRPr="00647D1B">
        <w:rPr>
          <w:noProof/>
        </w:rPr>
        <w:fldChar w:fldCharType="separate"/>
      </w:r>
      <w:r w:rsidRPr="00647D1B">
        <w:rPr>
          <w:noProof/>
        </w:rPr>
        <w:t>14</w:t>
      </w:r>
      <w:r w:rsidRPr="00647D1B">
        <w:rPr>
          <w:noProof/>
        </w:rPr>
        <w:fldChar w:fldCharType="end"/>
      </w:r>
    </w:p>
    <w:p w14:paraId="5F916EB8" w14:textId="5DEA615B" w:rsidR="00647D1B" w:rsidRPr="00647D1B" w:rsidRDefault="00647D1B">
      <w:pPr>
        <w:pStyle w:val="TOC4"/>
        <w:rPr>
          <w:rFonts w:ascii="Calibri" w:eastAsia="Yu Mincho" w:hAnsi="Calibri"/>
          <w:noProof/>
          <w:kern w:val="2"/>
          <w:sz w:val="24"/>
          <w:szCs w:val="24"/>
        </w:rPr>
      </w:pPr>
      <w:r w:rsidRPr="00647D1B">
        <w:rPr>
          <w:noProof/>
        </w:rPr>
        <w:t>6.1.2.1</w:t>
      </w:r>
      <w:r w:rsidRPr="00647D1B">
        <w:rPr>
          <w:rFonts w:ascii="Calibri" w:eastAsia="Yu Mincho" w:hAnsi="Calibri"/>
          <w:noProof/>
          <w:kern w:val="2"/>
          <w:sz w:val="24"/>
          <w:szCs w:val="24"/>
        </w:rPr>
        <w:tab/>
      </w:r>
      <w:r w:rsidRPr="00647D1B">
        <w:rPr>
          <w:noProof/>
        </w:rPr>
        <w:t>Interfaces</w:t>
      </w:r>
      <w:r w:rsidRPr="00647D1B">
        <w:rPr>
          <w:noProof/>
        </w:rPr>
        <w:tab/>
      </w:r>
      <w:r w:rsidRPr="00647D1B">
        <w:rPr>
          <w:noProof/>
        </w:rPr>
        <w:fldChar w:fldCharType="begin" w:fldLock="1"/>
      </w:r>
      <w:r w:rsidRPr="00647D1B">
        <w:rPr>
          <w:noProof/>
        </w:rPr>
        <w:instrText xml:space="preserve"> PAGEREF _Toc210376603 \h </w:instrText>
      </w:r>
      <w:r w:rsidRPr="00647D1B">
        <w:rPr>
          <w:noProof/>
        </w:rPr>
      </w:r>
      <w:r w:rsidRPr="00647D1B">
        <w:rPr>
          <w:noProof/>
        </w:rPr>
        <w:fldChar w:fldCharType="separate"/>
      </w:r>
      <w:r w:rsidRPr="00647D1B">
        <w:rPr>
          <w:noProof/>
        </w:rPr>
        <w:t>15</w:t>
      </w:r>
      <w:r w:rsidRPr="00647D1B">
        <w:rPr>
          <w:noProof/>
        </w:rPr>
        <w:fldChar w:fldCharType="end"/>
      </w:r>
    </w:p>
    <w:p w14:paraId="69517D58" w14:textId="0B2C57F3" w:rsidR="00647D1B" w:rsidRPr="00647D1B" w:rsidRDefault="00647D1B">
      <w:pPr>
        <w:pStyle w:val="TOC2"/>
        <w:rPr>
          <w:rFonts w:ascii="Calibri" w:eastAsia="Yu Mincho" w:hAnsi="Calibri"/>
          <w:noProof/>
          <w:kern w:val="2"/>
          <w:sz w:val="24"/>
          <w:szCs w:val="24"/>
        </w:rPr>
      </w:pPr>
      <w:r w:rsidRPr="00647D1B">
        <w:rPr>
          <w:noProof/>
        </w:rPr>
        <w:t>6.2</w:t>
      </w:r>
      <w:r w:rsidRPr="00647D1B">
        <w:rPr>
          <w:rFonts w:ascii="Calibri" w:eastAsia="Yu Mincho" w:hAnsi="Calibri"/>
          <w:noProof/>
          <w:kern w:val="2"/>
          <w:sz w:val="24"/>
          <w:szCs w:val="24"/>
        </w:rPr>
        <w:tab/>
      </w:r>
      <w:r w:rsidRPr="00647D1B">
        <w:rPr>
          <w:noProof/>
        </w:rPr>
        <w:t>Test model</w:t>
      </w:r>
      <w:r w:rsidRPr="00647D1B">
        <w:rPr>
          <w:noProof/>
        </w:rPr>
        <w:tab/>
      </w:r>
      <w:r w:rsidRPr="00647D1B">
        <w:rPr>
          <w:noProof/>
        </w:rPr>
        <w:fldChar w:fldCharType="begin" w:fldLock="1"/>
      </w:r>
      <w:r w:rsidRPr="00647D1B">
        <w:rPr>
          <w:noProof/>
        </w:rPr>
        <w:instrText xml:space="preserve"> PAGEREF _Toc210376604 \h </w:instrText>
      </w:r>
      <w:r w:rsidRPr="00647D1B">
        <w:rPr>
          <w:noProof/>
        </w:rPr>
      </w:r>
      <w:r w:rsidRPr="00647D1B">
        <w:rPr>
          <w:noProof/>
        </w:rPr>
        <w:fldChar w:fldCharType="separate"/>
      </w:r>
      <w:r w:rsidRPr="00647D1B">
        <w:rPr>
          <w:noProof/>
        </w:rPr>
        <w:t>15</w:t>
      </w:r>
      <w:r w:rsidRPr="00647D1B">
        <w:rPr>
          <w:noProof/>
        </w:rPr>
        <w:fldChar w:fldCharType="end"/>
      </w:r>
    </w:p>
    <w:p w14:paraId="76429B31" w14:textId="3274491D" w:rsidR="00647D1B" w:rsidRPr="00647D1B" w:rsidRDefault="00647D1B">
      <w:pPr>
        <w:pStyle w:val="TOC3"/>
        <w:rPr>
          <w:rFonts w:ascii="Calibri" w:eastAsia="Yu Mincho" w:hAnsi="Calibri"/>
          <w:noProof/>
          <w:kern w:val="2"/>
          <w:sz w:val="24"/>
          <w:szCs w:val="24"/>
        </w:rPr>
      </w:pPr>
      <w:r w:rsidRPr="00647D1B">
        <w:rPr>
          <w:noProof/>
        </w:rPr>
        <w:t>6.2.1</w:t>
      </w:r>
      <w:r w:rsidRPr="00647D1B">
        <w:rPr>
          <w:rFonts w:ascii="Calibri" w:eastAsia="Yu Mincho" w:hAnsi="Calibri"/>
          <w:noProof/>
          <w:kern w:val="2"/>
          <w:sz w:val="24"/>
          <w:szCs w:val="24"/>
        </w:rPr>
        <w:tab/>
      </w:r>
      <w:r w:rsidRPr="00647D1B">
        <w:rPr>
          <w:noProof/>
        </w:rPr>
        <w:t>LTE indoor positioning test model</w:t>
      </w:r>
      <w:r w:rsidRPr="00647D1B">
        <w:rPr>
          <w:noProof/>
        </w:rPr>
        <w:tab/>
      </w:r>
      <w:r w:rsidRPr="00647D1B">
        <w:rPr>
          <w:noProof/>
        </w:rPr>
        <w:fldChar w:fldCharType="begin" w:fldLock="1"/>
      </w:r>
      <w:r w:rsidRPr="00647D1B">
        <w:rPr>
          <w:noProof/>
        </w:rPr>
        <w:instrText xml:space="preserve"> PAGEREF _Toc210376605 \h </w:instrText>
      </w:r>
      <w:r w:rsidRPr="00647D1B">
        <w:rPr>
          <w:noProof/>
        </w:rPr>
      </w:r>
      <w:r w:rsidRPr="00647D1B">
        <w:rPr>
          <w:noProof/>
        </w:rPr>
        <w:fldChar w:fldCharType="separate"/>
      </w:r>
      <w:r w:rsidRPr="00647D1B">
        <w:rPr>
          <w:noProof/>
        </w:rPr>
        <w:t>15</w:t>
      </w:r>
      <w:r w:rsidRPr="00647D1B">
        <w:rPr>
          <w:noProof/>
        </w:rPr>
        <w:fldChar w:fldCharType="end"/>
      </w:r>
    </w:p>
    <w:p w14:paraId="74489B29" w14:textId="68DF533D" w:rsidR="00647D1B" w:rsidRPr="00647D1B" w:rsidRDefault="00647D1B">
      <w:pPr>
        <w:pStyle w:val="TOC1"/>
        <w:rPr>
          <w:rFonts w:ascii="Calibri" w:eastAsia="Yu Mincho" w:hAnsi="Calibri"/>
          <w:noProof/>
          <w:kern w:val="2"/>
          <w:sz w:val="24"/>
          <w:szCs w:val="24"/>
        </w:rPr>
      </w:pPr>
      <w:r w:rsidRPr="00647D1B">
        <w:rPr>
          <w:noProof/>
        </w:rPr>
        <w:t>6A</w:t>
      </w:r>
      <w:r w:rsidRPr="00647D1B">
        <w:rPr>
          <w:rFonts w:ascii="Calibri" w:eastAsia="Yu Mincho" w:hAnsi="Calibri"/>
          <w:noProof/>
          <w:kern w:val="2"/>
          <w:sz w:val="24"/>
          <w:szCs w:val="24"/>
        </w:rPr>
        <w:tab/>
      </w:r>
      <w:r w:rsidRPr="00647D1B">
        <w:rPr>
          <w:noProof/>
        </w:rPr>
        <w:t>LTE test models requiring GNSS support</w:t>
      </w:r>
      <w:r w:rsidRPr="00647D1B">
        <w:rPr>
          <w:noProof/>
        </w:rPr>
        <w:tab/>
      </w:r>
      <w:r w:rsidRPr="00647D1B">
        <w:rPr>
          <w:noProof/>
        </w:rPr>
        <w:fldChar w:fldCharType="begin" w:fldLock="1"/>
      </w:r>
      <w:r w:rsidRPr="00647D1B">
        <w:rPr>
          <w:noProof/>
        </w:rPr>
        <w:instrText xml:space="preserve"> PAGEREF _Toc210376606 \h </w:instrText>
      </w:r>
      <w:r w:rsidRPr="00647D1B">
        <w:rPr>
          <w:noProof/>
        </w:rPr>
      </w:r>
      <w:r w:rsidRPr="00647D1B">
        <w:rPr>
          <w:noProof/>
        </w:rPr>
        <w:fldChar w:fldCharType="separate"/>
      </w:r>
      <w:r w:rsidRPr="00647D1B">
        <w:rPr>
          <w:noProof/>
        </w:rPr>
        <w:t>16</w:t>
      </w:r>
      <w:r w:rsidRPr="00647D1B">
        <w:rPr>
          <w:noProof/>
        </w:rPr>
        <w:fldChar w:fldCharType="end"/>
      </w:r>
    </w:p>
    <w:p w14:paraId="2075778C" w14:textId="5E065883" w:rsidR="00647D1B" w:rsidRPr="00647D1B" w:rsidRDefault="00647D1B">
      <w:pPr>
        <w:pStyle w:val="TOC1"/>
        <w:rPr>
          <w:rFonts w:ascii="Calibri" w:eastAsia="Yu Mincho" w:hAnsi="Calibri"/>
          <w:noProof/>
          <w:kern w:val="2"/>
          <w:sz w:val="24"/>
          <w:szCs w:val="24"/>
        </w:rPr>
      </w:pPr>
      <w:r w:rsidRPr="00647D1B">
        <w:rPr>
          <w:noProof/>
        </w:rPr>
        <w:t>6B</w:t>
      </w:r>
      <w:r w:rsidRPr="00647D1B">
        <w:rPr>
          <w:rFonts w:ascii="Calibri" w:eastAsia="Yu Mincho" w:hAnsi="Calibri"/>
          <w:noProof/>
          <w:kern w:val="2"/>
          <w:sz w:val="24"/>
          <w:szCs w:val="24"/>
        </w:rPr>
        <w:tab/>
      </w:r>
      <w:r w:rsidRPr="00647D1B">
        <w:rPr>
          <w:noProof/>
        </w:rPr>
        <w:t>NG-RAN NR positioning system architecture and test models</w:t>
      </w:r>
      <w:r w:rsidRPr="00647D1B">
        <w:rPr>
          <w:noProof/>
        </w:rPr>
        <w:tab/>
      </w:r>
      <w:r w:rsidRPr="00647D1B">
        <w:rPr>
          <w:noProof/>
        </w:rPr>
        <w:fldChar w:fldCharType="begin" w:fldLock="1"/>
      </w:r>
      <w:r w:rsidRPr="00647D1B">
        <w:rPr>
          <w:noProof/>
        </w:rPr>
        <w:instrText xml:space="preserve"> PAGEREF _Toc210376607 \h </w:instrText>
      </w:r>
      <w:r w:rsidRPr="00647D1B">
        <w:rPr>
          <w:noProof/>
        </w:rPr>
      </w:r>
      <w:r w:rsidRPr="00647D1B">
        <w:rPr>
          <w:noProof/>
        </w:rPr>
        <w:fldChar w:fldCharType="separate"/>
      </w:r>
      <w:r w:rsidRPr="00647D1B">
        <w:rPr>
          <w:noProof/>
        </w:rPr>
        <w:t>16</w:t>
      </w:r>
      <w:r w:rsidRPr="00647D1B">
        <w:rPr>
          <w:noProof/>
        </w:rPr>
        <w:fldChar w:fldCharType="end"/>
      </w:r>
    </w:p>
    <w:p w14:paraId="5577EEE1" w14:textId="71F116B3" w:rsidR="00647D1B" w:rsidRPr="00647D1B" w:rsidRDefault="00647D1B">
      <w:pPr>
        <w:pStyle w:val="TOC2"/>
        <w:rPr>
          <w:rFonts w:ascii="Calibri" w:eastAsia="Yu Mincho" w:hAnsi="Calibri"/>
          <w:noProof/>
          <w:kern w:val="2"/>
          <w:sz w:val="24"/>
          <w:szCs w:val="24"/>
        </w:rPr>
      </w:pPr>
      <w:r w:rsidRPr="00647D1B">
        <w:rPr>
          <w:noProof/>
        </w:rPr>
        <w:t>6B.1</w:t>
      </w:r>
      <w:r w:rsidRPr="00647D1B">
        <w:rPr>
          <w:rFonts w:ascii="Calibri" w:eastAsia="Yu Mincho" w:hAnsi="Calibri"/>
          <w:noProof/>
          <w:kern w:val="2"/>
          <w:sz w:val="24"/>
          <w:szCs w:val="24"/>
        </w:rPr>
        <w:tab/>
      </w:r>
      <w:r w:rsidRPr="00647D1B">
        <w:rPr>
          <w:noProof/>
        </w:rPr>
        <w:t>Test system architecture</w:t>
      </w:r>
      <w:r w:rsidRPr="00647D1B">
        <w:rPr>
          <w:noProof/>
        </w:rPr>
        <w:tab/>
      </w:r>
      <w:r w:rsidRPr="00647D1B">
        <w:rPr>
          <w:noProof/>
        </w:rPr>
        <w:fldChar w:fldCharType="begin" w:fldLock="1"/>
      </w:r>
      <w:r w:rsidRPr="00647D1B">
        <w:rPr>
          <w:noProof/>
        </w:rPr>
        <w:instrText xml:space="preserve"> PAGEREF _Toc210376608 \h </w:instrText>
      </w:r>
      <w:r w:rsidRPr="00647D1B">
        <w:rPr>
          <w:noProof/>
        </w:rPr>
      </w:r>
      <w:r w:rsidRPr="00647D1B">
        <w:rPr>
          <w:noProof/>
        </w:rPr>
        <w:fldChar w:fldCharType="separate"/>
      </w:r>
      <w:r w:rsidRPr="00647D1B">
        <w:rPr>
          <w:noProof/>
        </w:rPr>
        <w:t>16</w:t>
      </w:r>
      <w:r w:rsidRPr="00647D1B">
        <w:rPr>
          <w:noProof/>
        </w:rPr>
        <w:fldChar w:fldCharType="end"/>
      </w:r>
    </w:p>
    <w:p w14:paraId="75141057" w14:textId="3DB86994" w:rsidR="00647D1B" w:rsidRPr="00647D1B" w:rsidRDefault="00647D1B">
      <w:pPr>
        <w:pStyle w:val="TOC3"/>
        <w:rPr>
          <w:rFonts w:ascii="Calibri" w:eastAsia="Yu Mincho" w:hAnsi="Calibri"/>
          <w:noProof/>
          <w:kern w:val="2"/>
          <w:sz w:val="24"/>
          <w:szCs w:val="24"/>
        </w:rPr>
      </w:pPr>
      <w:r w:rsidRPr="00647D1B">
        <w:rPr>
          <w:noProof/>
        </w:rPr>
        <w:t>6B.1.1</w:t>
      </w:r>
      <w:r w:rsidRPr="00647D1B">
        <w:rPr>
          <w:rFonts w:ascii="Calibri" w:eastAsia="Yu Mincho" w:hAnsi="Calibri"/>
          <w:noProof/>
          <w:kern w:val="2"/>
          <w:sz w:val="24"/>
          <w:szCs w:val="24"/>
        </w:rPr>
        <w:tab/>
      </w:r>
      <w:r w:rsidRPr="00647D1B">
        <w:rPr>
          <w:noProof/>
        </w:rPr>
        <w:t>General system architecture</w:t>
      </w:r>
      <w:r w:rsidRPr="00647D1B">
        <w:rPr>
          <w:noProof/>
        </w:rPr>
        <w:tab/>
      </w:r>
      <w:r w:rsidRPr="00647D1B">
        <w:rPr>
          <w:noProof/>
        </w:rPr>
        <w:fldChar w:fldCharType="begin" w:fldLock="1"/>
      </w:r>
      <w:r w:rsidRPr="00647D1B">
        <w:rPr>
          <w:noProof/>
        </w:rPr>
        <w:instrText xml:space="preserve"> PAGEREF _Toc210376609 \h </w:instrText>
      </w:r>
      <w:r w:rsidRPr="00647D1B">
        <w:rPr>
          <w:noProof/>
        </w:rPr>
      </w:r>
      <w:r w:rsidRPr="00647D1B">
        <w:rPr>
          <w:noProof/>
        </w:rPr>
        <w:fldChar w:fldCharType="separate"/>
      </w:r>
      <w:r w:rsidRPr="00647D1B">
        <w:rPr>
          <w:noProof/>
        </w:rPr>
        <w:t>16</w:t>
      </w:r>
      <w:r w:rsidRPr="00647D1B">
        <w:rPr>
          <w:noProof/>
        </w:rPr>
        <w:fldChar w:fldCharType="end"/>
      </w:r>
    </w:p>
    <w:p w14:paraId="1DC3DB4F" w14:textId="1DD7D53B" w:rsidR="00647D1B" w:rsidRPr="00647D1B" w:rsidRDefault="00647D1B">
      <w:pPr>
        <w:pStyle w:val="TOC3"/>
        <w:rPr>
          <w:rFonts w:ascii="Calibri" w:eastAsia="Yu Mincho" w:hAnsi="Calibri"/>
          <w:noProof/>
          <w:kern w:val="2"/>
          <w:sz w:val="24"/>
          <w:szCs w:val="24"/>
        </w:rPr>
      </w:pPr>
      <w:r w:rsidRPr="00647D1B">
        <w:rPr>
          <w:noProof/>
        </w:rPr>
        <w:t>6B.1.2</w:t>
      </w:r>
      <w:r w:rsidRPr="00647D1B">
        <w:rPr>
          <w:rFonts w:ascii="Calibri" w:eastAsia="Yu Mincho" w:hAnsi="Calibri"/>
          <w:noProof/>
          <w:kern w:val="2"/>
          <w:sz w:val="24"/>
          <w:szCs w:val="24"/>
        </w:rPr>
        <w:tab/>
      </w:r>
      <w:r w:rsidRPr="00647D1B">
        <w:rPr>
          <w:noProof/>
        </w:rPr>
        <w:t>Component architecture</w:t>
      </w:r>
      <w:r w:rsidRPr="00647D1B">
        <w:rPr>
          <w:noProof/>
        </w:rPr>
        <w:tab/>
      </w:r>
      <w:r w:rsidRPr="00647D1B">
        <w:rPr>
          <w:noProof/>
        </w:rPr>
        <w:fldChar w:fldCharType="begin" w:fldLock="1"/>
      </w:r>
      <w:r w:rsidRPr="00647D1B">
        <w:rPr>
          <w:noProof/>
        </w:rPr>
        <w:instrText xml:space="preserve"> PAGEREF _Toc210376610 \h </w:instrText>
      </w:r>
      <w:r w:rsidRPr="00647D1B">
        <w:rPr>
          <w:noProof/>
        </w:rPr>
      </w:r>
      <w:r w:rsidRPr="00647D1B">
        <w:rPr>
          <w:noProof/>
        </w:rPr>
        <w:fldChar w:fldCharType="separate"/>
      </w:r>
      <w:r w:rsidRPr="00647D1B">
        <w:rPr>
          <w:noProof/>
        </w:rPr>
        <w:t>16</w:t>
      </w:r>
      <w:r w:rsidRPr="00647D1B">
        <w:rPr>
          <w:noProof/>
        </w:rPr>
        <w:fldChar w:fldCharType="end"/>
      </w:r>
    </w:p>
    <w:p w14:paraId="7DC1295B" w14:textId="5894A007" w:rsidR="00647D1B" w:rsidRPr="00647D1B" w:rsidRDefault="00647D1B">
      <w:pPr>
        <w:pStyle w:val="TOC2"/>
        <w:rPr>
          <w:rFonts w:ascii="Calibri" w:eastAsia="Yu Mincho" w:hAnsi="Calibri"/>
          <w:noProof/>
          <w:kern w:val="2"/>
          <w:sz w:val="24"/>
          <w:szCs w:val="24"/>
        </w:rPr>
      </w:pPr>
      <w:r w:rsidRPr="00647D1B">
        <w:rPr>
          <w:noProof/>
        </w:rPr>
        <w:t>6B.2</w:t>
      </w:r>
      <w:r w:rsidRPr="00647D1B">
        <w:rPr>
          <w:rFonts w:ascii="Calibri" w:eastAsia="Yu Mincho" w:hAnsi="Calibri"/>
          <w:noProof/>
          <w:kern w:val="2"/>
          <w:sz w:val="24"/>
          <w:szCs w:val="24"/>
        </w:rPr>
        <w:tab/>
      </w:r>
      <w:r w:rsidRPr="00647D1B">
        <w:rPr>
          <w:noProof/>
        </w:rPr>
        <w:t>Test models</w:t>
      </w:r>
      <w:r w:rsidRPr="00647D1B">
        <w:rPr>
          <w:noProof/>
        </w:rPr>
        <w:tab/>
      </w:r>
      <w:r w:rsidRPr="00647D1B">
        <w:rPr>
          <w:noProof/>
        </w:rPr>
        <w:fldChar w:fldCharType="begin" w:fldLock="1"/>
      </w:r>
      <w:r w:rsidRPr="00647D1B">
        <w:rPr>
          <w:noProof/>
        </w:rPr>
        <w:instrText xml:space="preserve"> PAGEREF _Toc210376611 \h </w:instrText>
      </w:r>
      <w:r w:rsidRPr="00647D1B">
        <w:rPr>
          <w:noProof/>
        </w:rPr>
      </w:r>
      <w:r w:rsidRPr="00647D1B">
        <w:rPr>
          <w:noProof/>
        </w:rPr>
        <w:fldChar w:fldCharType="separate"/>
      </w:r>
      <w:r w:rsidRPr="00647D1B">
        <w:rPr>
          <w:noProof/>
        </w:rPr>
        <w:t>17</w:t>
      </w:r>
      <w:r w:rsidRPr="00647D1B">
        <w:rPr>
          <w:noProof/>
        </w:rPr>
        <w:fldChar w:fldCharType="end"/>
      </w:r>
    </w:p>
    <w:p w14:paraId="765C8915" w14:textId="27FAD9CF" w:rsidR="00647D1B" w:rsidRPr="00647D1B" w:rsidRDefault="00647D1B">
      <w:pPr>
        <w:pStyle w:val="TOC3"/>
        <w:rPr>
          <w:rFonts w:ascii="Calibri" w:eastAsia="Yu Mincho" w:hAnsi="Calibri"/>
          <w:noProof/>
          <w:kern w:val="2"/>
          <w:sz w:val="24"/>
          <w:szCs w:val="24"/>
        </w:rPr>
      </w:pPr>
      <w:r w:rsidRPr="00647D1B">
        <w:rPr>
          <w:noProof/>
        </w:rPr>
        <w:t>6B.2.1</w:t>
      </w:r>
      <w:r w:rsidRPr="00647D1B">
        <w:rPr>
          <w:rFonts w:ascii="Calibri" w:eastAsia="Yu Mincho" w:hAnsi="Calibri"/>
          <w:noProof/>
          <w:kern w:val="2"/>
          <w:sz w:val="24"/>
          <w:szCs w:val="24"/>
        </w:rPr>
        <w:tab/>
      </w:r>
      <w:r w:rsidRPr="00647D1B">
        <w:rPr>
          <w:noProof/>
        </w:rPr>
        <w:t>NR GNSS positioning test model</w:t>
      </w:r>
      <w:r w:rsidRPr="00647D1B">
        <w:rPr>
          <w:noProof/>
        </w:rPr>
        <w:tab/>
      </w:r>
      <w:r w:rsidRPr="00647D1B">
        <w:rPr>
          <w:noProof/>
        </w:rPr>
        <w:fldChar w:fldCharType="begin" w:fldLock="1"/>
      </w:r>
      <w:r w:rsidRPr="00647D1B">
        <w:rPr>
          <w:noProof/>
        </w:rPr>
        <w:instrText xml:space="preserve"> PAGEREF _Toc210376612 \h </w:instrText>
      </w:r>
      <w:r w:rsidRPr="00647D1B">
        <w:rPr>
          <w:noProof/>
        </w:rPr>
      </w:r>
      <w:r w:rsidRPr="00647D1B">
        <w:rPr>
          <w:noProof/>
        </w:rPr>
        <w:fldChar w:fldCharType="separate"/>
      </w:r>
      <w:r w:rsidRPr="00647D1B">
        <w:rPr>
          <w:noProof/>
        </w:rPr>
        <w:t>17</w:t>
      </w:r>
      <w:r w:rsidRPr="00647D1B">
        <w:rPr>
          <w:noProof/>
        </w:rPr>
        <w:fldChar w:fldCharType="end"/>
      </w:r>
    </w:p>
    <w:p w14:paraId="5703E2BD" w14:textId="7567ED2C" w:rsidR="00647D1B" w:rsidRPr="00647D1B" w:rsidRDefault="00647D1B">
      <w:pPr>
        <w:pStyle w:val="TOC3"/>
        <w:rPr>
          <w:rFonts w:ascii="Calibri" w:eastAsia="Yu Mincho" w:hAnsi="Calibri"/>
          <w:noProof/>
          <w:kern w:val="2"/>
          <w:sz w:val="24"/>
          <w:szCs w:val="24"/>
        </w:rPr>
      </w:pPr>
      <w:r w:rsidRPr="00647D1B">
        <w:rPr>
          <w:noProof/>
        </w:rPr>
        <w:t>6B.2.2</w:t>
      </w:r>
      <w:r w:rsidRPr="00647D1B">
        <w:rPr>
          <w:rFonts w:ascii="Calibri" w:eastAsia="Yu Mincho" w:hAnsi="Calibri"/>
          <w:noProof/>
          <w:kern w:val="2"/>
          <w:sz w:val="24"/>
          <w:szCs w:val="24"/>
        </w:rPr>
        <w:tab/>
      </w:r>
      <w:r w:rsidRPr="00647D1B">
        <w:rPr>
          <w:noProof/>
        </w:rPr>
        <w:t>NR indoor positioning test model</w:t>
      </w:r>
      <w:r w:rsidRPr="00647D1B">
        <w:rPr>
          <w:noProof/>
        </w:rPr>
        <w:tab/>
      </w:r>
      <w:r w:rsidRPr="00647D1B">
        <w:rPr>
          <w:noProof/>
        </w:rPr>
        <w:fldChar w:fldCharType="begin" w:fldLock="1"/>
      </w:r>
      <w:r w:rsidRPr="00647D1B">
        <w:rPr>
          <w:noProof/>
        </w:rPr>
        <w:instrText xml:space="preserve"> PAGEREF _Toc210376613 \h </w:instrText>
      </w:r>
      <w:r w:rsidRPr="00647D1B">
        <w:rPr>
          <w:noProof/>
        </w:rPr>
      </w:r>
      <w:r w:rsidRPr="00647D1B">
        <w:rPr>
          <w:noProof/>
        </w:rPr>
        <w:fldChar w:fldCharType="separate"/>
      </w:r>
      <w:r w:rsidRPr="00647D1B">
        <w:rPr>
          <w:noProof/>
        </w:rPr>
        <w:t>18</w:t>
      </w:r>
      <w:r w:rsidRPr="00647D1B">
        <w:rPr>
          <w:noProof/>
        </w:rPr>
        <w:fldChar w:fldCharType="end"/>
      </w:r>
    </w:p>
    <w:p w14:paraId="4B1E4D18" w14:textId="11D93847" w:rsidR="00647D1B" w:rsidRPr="00647D1B" w:rsidRDefault="00647D1B">
      <w:pPr>
        <w:pStyle w:val="TOC3"/>
        <w:rPr>
          <w:rFonts w:ascii="Calibri" w:eastAsia="Yu Mincho" w:hAnsi="Calibri"/>
          <w:noProof/>
          <w:kern w:val="2"/>
          <w:sz w:val="24"/>
          <w:szCs w:val="24"/>
        </w:rPr>
      </w:pPr>
      <w:r w:rsidRPr="00647D1B">
        <w:rPr>
          <w:noProof/>
        </w:rPr>
        <w:t>6B.2.3</w:t>
      </w:r>
      <w:r w:rsidRPr="00647D1B">
        <w:rPr>
          <w:rFonts w:ascii="Calibri" w:eastAsia="Yu Mincho" w:hAnsi="Calibri"/>
          <w:noProof/>
          <w:kern w:val="2"/>
          <w:sz w:val="24"/>
          <w:szCs w:val="24"/>
        </w:rPr>
        <w:tab/>
      </w:r>
      <w:r w:rsidRPr="00647D1B">
        <w:rPr>
          <w:noProof/>
        </w:rPr>
        <w:t>NR OTDOA (LTE) positioning test model</w:t>
      </w:r>
      <w:r w:rsidRPr="00647D1B">
        <w:rPr>
          <w:noProof/>
        </w:rPr>
        <w:tab/>
      </w:r>
      <w:r w:rsidRPr="00647D1B">
        <w:rPr>
          <w:noProof/>
        </w:rPr>
        <w:fldChar w:fldCharType="begin" w:fldLock="1"/>
      </w:r>
      <w:r w:rsidRPr="00647D1B">
        <w:rPr>
          <w:noProof/>
        </w:rPr>
        <w:instrText xml:space="preserve"> PAGEREF _Toc210376614 \h </w:instrText>
      </w:r>
      <w:r w:rsidRPr="00647D1B">
        <w:rPr>
          <w:noProof/>
        </w:rPr>
      </w:r>
      <w:r w:rsidRPr="00647D1B">
        <w:rPr>
          <w:noProof/>
        </w:rPr>
        <w:fldChar w:fldCharType="separate"/>
      </w:r>
      <w:r w:rsidRPr="00647D1B">
        <w:rPr>
          <w:noProof/>
        </w:rPr>
        <w:t>18</w:t>
      </w:r>
      <w:r w:rsidRPr="00647D1B">
        <w:rPr>
          <w:noProof/>
        </w:rPr>
        <w:fldChar w:fldCharType="end"/>
      </w:r>
    </w:p>
    <w:p w14:paraId="648062CA" w14:textId="16157C93" w:rsidR="00647D1B" w:rsidRPr="00647D1B" w:rsidRDefault="00647D1B">
      <w:pPr>
        <w:pStyle w:val="TOC3"/>
        <w:rPr>
          <w:rFonts w:ascii="Calibri" w:eastAsia="Yu Mincho" w:hAnsi="Calibri"/>
          <w:noProof/>
          <w:kern w:val="2"/>
          <w:sz w:val="24"/>
          <w:szCs w:val="24"/>
        </w:rPr>
      </w:pPr>
      <w:r w:rsidRPr="00647D1B">
        <w:rPr>
          <w:noProof/>
        </w:rPr>
        <w:t>6B.2.4</w:t>
      </w:r>
      <w:r w:rsidRPr="00647D1B">
        <w:rPr>
          <w:rFonts w:ascii="Calibri" w:eastAsia="Yu Mincho" w:hAnsi="Calibri"/>
          <w:noProof/>
          <w:kern w:val="2"/>
          <w:sz w:val="24"/>
          <w:szCs w:val="24"/>
        </w:rPr>
        <w:tab/>
      </w:r>
      <w:r w:rsidRPr="00647D1B">
        <w:rPr>
          <w:noProof/>
        </w:rPr>
        <w:t>NR Multi-RTT, DL-AoD and DL-TDOA positioning test model</w:t>
      </w:r>
      <w:r w:rsidRPr="00647D1B">
        <w:rPr>
          <w:noProof/>
        </w:rPr>
        <w:tab/>
      </w:r>
      <w:r w:rsidRPr="00647D1B">
        <w:rPr>
          <w:noProof/>
        </w:rPr>
        <w:fldChar w:fldCharType="begin" w:fldLock="1"/>
      </w:r>
      <w:r w:rsidRPr="00647D1B">
        <w:rPr>
          <w:noProof/>
        </w:rPr>
        <w:instrText xml:space="preserve"> PAGEREF _Toc210376615 \h </w:instrText>
      </w:r>
      <w:r w:rsidRPr="00647D1B">
        <w:rPr>
          <w:noProof/>
        </w:rPr>
      </w:r>
      <w:r w:rsidRPr="00647D1B">
        <w:rPr>
          <w:noProof/>
        </w:rPr>
        <w:fldChar w:fldCharType="separate"/>
      </w:r>
      <w:r w:rsidRPr="00647D1B">
        <w:rPr>
          <w:noProof/>
        </w:rPr>
        <w:t>20</w:t>
      </w:r>
      <w:r w:rsidRPr="00647D1B">
        <w:rPr>
          <w:noProof/>
        </w:rPr>
        <w:fldChar w:fldCharType="end"/>
      </w:r>
    </w:p>
    <w:p w14:paraId="2C5ACDC1" w14:textId="566510D0" w:rsidR="00647D1B" w:rsidRPr="00647D1B" w:rsidRDefault="00647D1B">
      <w:pPr>
        <w:pStyle w:val="TOC3"/>
        <w:rPr>
          <w:rFonts w:ascii="Calibri" w:eastAsia="Yu Mincho" w:hAnsi="Calibri"/>
          <w:noProof/>
          <w:kern w:val="2"/>
          <w:sz w:val="24"/>
          <w:szCs w:val="24"/>
        </w:rPr>
      </w:pPr>
      <w:r w:rsidRPr="00647D1B">
        <w:rPr>
          <w:noProof/>
        </w:rPr>
        <w:t>6B.2.5</w:t>
      </w:r>
      <w:r w:rsidRPr="00647D1B">
        <w:rPr>
          <w:rFonts w:ascii="Calibri" w:eastAsia="Yu Mincho" w:hAnsi="Calibri"/>
          <w:noProof/>
          <w:kern w:val="2"/>
          <w:sz w:val="24"/>
          <w:szCs w:val="24"/>
        </w:rPr>
        <w:tab/>
      </w:r>
      <w:r w:rsidRPr="00647D1B">
        <w:rPr>
          <w:noProof/>
        </w:rPr>
        <w:t>NR E-CID test model</w:t>
      </w:r>
      <w:r w:rsidRPr="00647D1B">
        <w:rPr>
          <w:noProof/>
        </w:rPr>
        <w:tab/>
      </w:r>
      <w:r w:rsidRPr="00647D1B">
        <w:rPr>
          <w:noProof/>
        </w:rPr>
        <w:fldChar w:fldCharType="begin" w:fldLock="1"/>
      </w:r>
      <w:r w:rsidRPr="00647D1B">
        <w:rPr>
          <w:noProof/>
        </w:rPr>
        <w:instrText xml:space="preserve"> PAGEREF _Toc210376616 \h </w:instrText>
      </w:r>
      <w:r w:rsidRPr="00647D1B">
        <w:rPr>
          <w:noProof/>
        </w:rPr>
      </w:r>
      <w:r w:rsidRPr="00647D1B">
        <w:rPr>
          <w:noProof/>
        </w:rPr>
        <w:fldChar w:fldCharType="separate"/>
      </w:r>
      <w:r w:rsidRPr="00647D1B">
        <w:rPr>
          <w:noProof/>
        </w:rPr>
        <w:t>20</w:t>
      </w:r>
      <w:r w:rsidRPr="00647D1B">
        <w:rPr>
          <w:noProof/>
        </w:rPr>
        <w:fldChar w:fldCharType="end"/>
      </w:r>
    </w:p>
    <w:p w14:paraId="32942DF2" w14:textId="67EFE055" w:rsidR="00647D1B" w:rsidRPr="00647D1B" w:rsidRDefault="00647D1B">
      <w:pPr>
        <w:pStyle w:val="TOC1"/>
        <w:rPr>
          <w:rFonts w:ascii="Calibri" w:eastAsia="Yu Mincho" w:hAnsi="Calibri"/>
          <w:noProof/>
          <w:kern w:val="2"/>
          <w:sz w:val="24"/>
          <w:szCs w:val="24"/>
        </w:rPr>
      </w:pPr>
      <w:r w:rsidRPr="00647D1B">
        <w:rPr>
          <w:noProof/>
        </w:rPr>
        <w:t>6C</w:t>
      </w:r>
      <w:r w:rsidRPr="00647D1B">
        <w:rPr>
          <w:rFonts w:ascii="Calibri" w:eastAsia="Yu Mincho" w:hAnsi="Calibri"/>
          <w:noProof/>
          <w:kern w:val="2"/>
          <w:sz w:val="24"/>
          <w:szCs w:val="24"/>
        </w:rPr>
        <w:tab/>
      </w:r>
      <w:r w:rsidRPr="00647D1B">
        <w:rPr>
          <w:noProof/>
        </w:rPr>
        <w:t>NR/5GC test models requiring GNSS support</w:t>
      </w:r>
      <w:r w:rsidRPr="00647D1B">
        <w:rPr>
          <w:noProof/>
        </w:rPr>
        <w:tab/>
      </w:r>
      <w:r w:rsidRPr="00647D1B">
        <w:rPr>
          <w:noProof/>
        </w:rPr>
        <w:fldChar w:fldCharType="begin" w:fldLock="1"/>
      </w:r>
      <w:r w:rsidRPr="00647D1B">
        <w:rPr>
          <w:noProof/>
        </w:rPr>
        <w:instrText xml:space="preserve"> PAGEREF _Toc210376617 \h </w:instrText>
      </w:r>
      <w:r w:rsidRPr="00647D1B">
        <w:rPr>
          <w:noProof/>
        </w:rPr>
      </w:r>
      <w:r w:rsidRPr="00647D1B">
        <w:rPr>
          <w:noProof/>
        </w:rPr>
        <w:fldChar w:fldCharType="separate"/>
      </w:r>
      <w:r w:rsidRPr="00647D1B">
        <w:rPr>
          <w:noProof/>
        </w:rPr>
        <w:t>21</w:t>
      </w:r>
      <w:r w:rsidRPr="00647D1B">
        <w:rPr>
          <w:noProof/>
        </w:rPr>
        <w:fldChar w:fldCharType="end"/>
      </w:r>
    </w:p>
    <w:p w14:paraId="79B365AB" w14:textId="18E98368" w:rsidR="00647D1B" w:rsidRPr="00647D1B" w:rsidRDefault="00647D1B">
      <w:pPr>
        <w:pStyle w:val="TOC1"/>
        <w:rPr>
          <w:rFonts w:ascii="Calibri" w:eastAsia="Yu Mincho" w:hAnsi="Calibri"/>
          <w:noProof/>
          <w:kern w:val="2"/>
          <w:sz w:val="24"/>
          <w:szCs w:val="24"/>
        </w:rPr>
      </w:pPr>
      <w:r w:rsidRPr="00647D1B">
        <w:rPr>
          <w:noProof/>
        </w:rPr>
        <w:t>7</w:t>
      </w:r>
      <w:r w:rsidRPr="00647D1B">
        <w:rPr>
          <w:rFonts w:ascii="Calibri" w:eastAsia="Yu Mincho" w:hAnsi="Calibri"/>
          <w:noProof/>
          <w:kern w:val="2"/>
          <w:sz w:val="24"/>
          <w:szCs w:val="24"/>
        </w:rPr>
        <w:tab/>
      </w:r>
      <w:r w:rsidRPr="00647D1B">
        <w:rPr>
          <w:noProof/>
        </w:rPr>
        <w:t>Upper Tester Interface</w:t>
      </w:r>
      <w:r w:rsidRPr="00647D1B">
        <w:rPr>
          <w:noProof/>
        </w:rPr>
        <w:tab/>
      </w:r>
      <w:r w:rsidRPr="00647D1B">
        <w:rPr>
          <w:noProof/>
        </w:rPr>
        <w:fldChar w:fldCharType="begin" w:fldLock="1"/>
      </w:r>
      <w:r w:rsidRPr="00647D1B">
        <w:rPr>
          <w:noProof/>
        </w:rPr>
        <w:instrText xml:space="preserve"> PAGEREF _Toc210376618 \h </w:instrText>
      </w:r>
      <w:r w:rsidRPr="00647D1B">
        <w:rPr>
          <w:noProof/>
        </w:rPr>
      </w:r>
      <w:r w:rsidRPr="00647D1B">
        <w:rPr>
          <w:noProof/>
        </w:rPr>
        <w:fldChar w:fldCharType="separate"/>
      </w:r>
      <w:r w:rsidRPr="00647D1B">
        <w:rPr>
          <w:noProof/>
        </w:rPr>
        <w:t>21</w:t>
      </w:r>
      <w:r w:rsidRPr="00647D1B">
        <w:rPr>
          <w:noProof/>
        </w:rPr>
        <w:fldChar w:fldCharType="end"/>
      </w:r>
    </w:p>
    <w:p w14:paraId="72503945" w14:textId="5C896FE2" w:rsidR="00647D1B" w:rsidRPr="00647D1B" w:rsidRDefault="00647D1B">
      <w:pPr>
        <w:pStyle w:val="TOC2"/>
        <w:rPr>
          <w:rFonts w:ascii="Calibri" w:eastAsia="Yu Mincho" w:hAnsi="Calibri"/>
          <w:noProof/>
          <w:kern w:val="2"/>
          <w:sz w:val="24"/>
          <w:szCs w:val="24"/>
        </w:rPr>
      </w:pPr>
      <w:r w:rsidRPr="00647D1B">
        <w:rPr>
          <w:noProof/>
        </w:rPr>
        <w:t>7.1</w:t>
      </w:r>
      <w:r w:rsidRPr="00647D1B">
        <w:rPr>
          <w:rFonts w:ascii="Calibri" w:eastAsia="Yu Mincho" w:hAnsi="Calibri"/>
          <w:noProof/>
          <w:kern w:val="2"/>
          <w:sz w:val="24"/>
          <w:szCs w:val="24"/>
        </w:rPr>
        <w:tab/>
      </w:r>
      <w:r w:rsidRPr="00647D1B">
        <w:rPr>
          <w:noProof/>
        </w:rPr>
        <w:t>MMI for A-GPS</w:t>
      </w:r>
      <w:r w:rsidRPr="00647D1B">
        <w:rPr>
          <w:noProof/>
        </w:rPr>
        <w:tab/>
      </w:r>
      <w:r w:rsidRPr="00647D1B">
        <w:rPr>
          <w:noProof/>
        </w:rPr>
        <w:fldChar w:fldCharType="begin" w:fldLock="1"/>
      </w:r>
      <w:r w:rsidRPr="00647D1B">
        <w:rPr>
          <w:noProof/>
        </w:rPr>
        <w:instrText xml:space="preserve"> PAGEREF _Toc210376619 \h </w:instrText>
      </w:r>
      <w:r w:rsidRPr="00647D1B">
        <w:rPr>
          <w:noProof/>
        </w:rPr>
      </w:r>
      <w:r w:rsidRPr="00647D1B">
        <w:rPr>
          <w:noProof/>
        </w:rPr>
        <w:fldChar w:fldCharType="separate"/>
      </w:r>
      <w:r w:rsidRPr="00647D1B">
        <w:rPr>
          <w:noProof/>
        </w:rPr>
        <w:t>21</w:t>
      </w:r>
      <w:r w:rsidRPr="00647D1B">
        <w:rPr>
          <w:noProof/>
        </w:rPr>
        <w:fldChar w:fldCharType="end"/>
      </w:r>
    </w:p>
    <w:p w14:paraId="0AB1F87E" w14:textId="5DC0A818" w:rsidR="00647D1B" w:rsidRPr="00647D1B" w:rsidRDefault="00647D1B">
      <w:pPr>
        <w:pStyle w:val="TOC2"/>
        <w:rPr>
          <w:rFonts w:ascii="Calibri" w:eastAsia="Yu Mincho" w:hAnsi="Calibri"/>
          <w:noProof/>
          <w:kern w:val="2"/>
          <w:sz w:val="24"/>
          <w:szCs w:val="24"/>
        </w:rPr>
      </w:pPr>
      <w:r w:rsidRPr="00647D1B">
        <w:rPr>
          <w:noProof/>
        </w:rPr>
        <w:t>7.2</w:t>
      </w:r>
      <w:r w:rsidRPr="00647D1B">
        <w:rPr>
          <w:rFonts w:ascii="Calibri" w:eastAsia="Yu Mincho" w:hAnsi="Calibri"/>
          <w:noProof/>
          <w:kern w:val="2"/>
          <w:sz w:val="24"/>
          <w:szCs w:val="24"/>
        </w:rPr>
        <w:tab/>
      </w:r>
      <w:r w:rsidRPr="00647D1B">
        <w:rPr>
          <w:noProof/>
        </w:rPr>
        <w:t>MMI for A-GNSS, LTE and NR positioning</w:t>
      </w:r>
      <w:r w:rsidRPr="00647D1B">
        <w:rPr>
          <w:noProof/>
        </w:rPr>
        <w:tab/>
      </w:r>
      <w:r w:rsidRPr="00647D1B">
        <w:rPr>
          <w:noProof/>
        </w:rPr>
        <w:fldChar w:fldCharType="begin" w:fldLock="1"/>
      </w:r>
      <w:r w:rsidRPr="00647D1B">
        <w:rPr>
          <w:noProof/>
        </w:rPr>
        <w:instrText xml:space="preserve"> PAGEREF _Toc210376620 \h </w:instrText>
      </w:r>
      <w:r w:rsidRPr="00647D1B">
        <w:rPr>
          <w:noProof/>
        </w:rPr>
      </w:r>
      <w:r w:rsidRPr="00647D1B">
        <w:rPr>
          <w:noProof/>
        </w:rPr>
        <w:fldChar w:fldCharType="separate"/>
      </w:r>
      <w:r w:rsidRPr="00647D1B">
        <w:rPr>
          <w:noProof/>
        </w:rPr>
        <w:t>21</w:t>
      </w:r>
      <w:r w:rsidRPr="00647D1B">
        <w:rPr>
          <w:noProof/>
        </w:rPr>
        <w:fldChar w:fldCharType="end"/>
      </w:r>
    </w:p>
    <w:p w14:paraId="6896A6F4" w14:textId="16165ACA" w:rsidR="00647D1B" w:rsidRPr="00647D1B" w:rsidRDefault="00647D1B">
      <w:pPr>
        <w:pStyle w:val="TOC1"/>
        <w:rPr>
          <w:rFonts w:ascii="Calibri" w:eastAsia="Yu Mincho" w:hAnsi="Calibri"/>
          <w:noProof/>
          <w:kern w:val="2"/>
          <w:sz w:val="24"/>
          <w:szCs w:val="24"/>
        </w:rPr>
      </w:pPr>
      <w:r w:rsidRPr="00647D1B">
        <w:rPr>
          <w:noProof/>
        </w:rPr>
        <w:t>8</w:t>
      </w:r>
      <w:r w:rsidRPr="00647D1B">
        <w:rPr>
          <w:rFonts w:ascii="Calibri" w:eastAsia="Yu Mincho" w:hAnsi="Calibri"/>
          <w:noProof/>
          <w:kern w:val="2"/>
          <w:sz w:val="24"/>
          <w:szCs w:val="24"/>
        </w:rPr>
        <w:tab/>
      </w:r>
      <w:r w:rsidRPr="00647D1B">
        <w:rPr>
          <w:noProof/>
        </w:rPr>
        <w:t>IXIT Proforma</w:t>
      </w:r>
      <w:r w:rsidRPr="00647D1B">
        <w:rPr>
          <w:noProof/>
        </w:rPr>
        <w:tab/>
      </w:r>
      <w:r w:rsidRPr="00647D1B">
        <w:rPr>
          <w:noProof/>
        </w:rPr>
        <w:fldChar w:fldCharType="begin" w:fldLock="1"/>
      </w:r>
      <w:r w:rsidRPr="00647D1B">
        <w:rPr>
          <w:noProof/>
        </w:rPr>
        <w:instrText xml:space="preserve"> PAGEREF _Toc210376621 \h </w:instrText>
      </w:r>
      <w:r w:rsidRPr="00647D1B">
        <w:rPr>
          <w:noProof/>
        </w:rPr>
      </w:r>
      <w:r w:rsidRPr="00647D1B">
        <w:rPr>
          <w:noProof/>
        </w:rPr>
        <w:fldChar w:fldCharType="separate"/>
      </w:r>
      <w:r w:rsidRPr="00647D1B">
        <w:rPr>
          <w:noProof/>
        </w:rPr>
        <w:t>22</w:t>
      </w:r>
      <w:r w:rsidRPr="00647D1B">
        <w:rPr>
          <w:noProof/>
        </w:rPr>
        <w:fldChar w:fldCharType="end"/>
      </w:r>
    </w:p>
    <w:p w14:paraId="768FCCC8" w14:textId="5B222E5D" w:rsidR="00647D1B" w:rsidRPr="00647D1B" w:rsidRDefault="00647D1B">
      <w:pPr>
        <w:pStyle w:val="TOC2"/>
        <w:rPr>
          <w:rFonts w:ascii="Calibri" w:eastAsia="Yu Mincho" w:hAnsi="Calibri"/>
          <w:noProof/>
          <w:kern w:val="2"/>
          <w:sz w:val="24"/>
          <w:szCs w:val="24"/>
        </w:rPr>
      </w:pPr>
      <w:r w:rsidRPr="00647D1B">
        <w:rPr>
          <w:noProof/>
        </w:rPr>
        <w:t>8.1</w:t>
      </w:r>
      <w:r w:rsidRPr="00647D1B">
        <w:rPr>
          <w:rFonts w:ascii="Calibri" w:eastAsia="Yu Mincho" w:hAnsi="Calibri"/>
          <w:noProof/>
          <w:kern w:val="2"/>
          <w:sz w:val="24"/>
          <w:szCs w:val="24"/>
        </w:rPr>
        <w:tab/>
      </w:r>
      <w:r w:rsidRPr="00647D1B">
        <w:rPr>
          <w:noProof/>
        </w:rPr>
        <w:t>A-GPS test suite parameters declarations</w:t>
      </w:r>
      <w:r w:rsidRPr="00647D1B">
        <w:rPr>
          <w:noProof/>
        </w:rPr>
        <w:tab/>
      </w:r>
      <w:r w:rsidRPr="00647D1B">
        <w:rPr>
          <w:noProof/>
        </w:rPr>
        <w:fldChar w:fldCharType="begin" w:fldLock="1"/>
      </w:r>
      <w:r w:rsidRPr="00647D1B">
        <w:rPr>
          <w:noProof/>
        </w:rPr>
        <w:instrText xml:space="preserve"> PAGEREF _Toc210376622 \h </w:instrText>
      </w:r>
      <w:r w:rsidRPr="00647D1B">
        <w:rPr>
          <w:noProof/>
        </w:rPr>
      </w:r>
      <w:r w:rsidRPr="00647D1B">
        <w:rPr>
          <w:noProof/>
        </w:rPr>
        <w:fldChar w:fldCharType="separate"/>
      </w:r>
      <w:r w:rsidRPr="00647D1B">
        <w:rPr>
          <w:noProof/>
        </w:rPr>
        <w:t>22</w:t>
      </w:r>
      <w:r w:rsidRPr="00647D1B">
        <w:rPr>
          <w:noProof/>
        </w:rPr>
        <w:fldChar w:fldCharType="end"/>
      </w:r>
    </w:p>
    <w:p w14:paraId="05B01550" w14:textId="0D983FBA" w:rsidR="00647D1B" w:rsidRPr="00647D1B" w:rsidRDefault="00647D1B">
      <w:pPr>
        <w:pStyle w:val="TOC2"/>
        <w:rPr>
          <w:rFonts w:ascii="Calibri" w:eastAsia="Yu Mincho" w:hAnsi="Calibri"/>
          <w:noProof/>
          <w:kern w:val="2"/>
          <w:sz w:val="24"/>
          <w:szCs w:val="24"/>
        </w:rPr>
      </w:pPr>
      <w:r w:rsidRPr="00647D1B">
        <w:rPr>
          <w:noProof/>
        </w:rPr>
        <w:t>8.2</w:t>
      </w:r>
      <w:r w:rsidRPr="00647D1B">
        <w:rPr>
          <w:rFonts w:ascii="Calibri" w:eastAsia="Yu Mincho" w:hAnsi="Calibri"/>
          <w:noProof/>
          <w:kern w:val="2"/>
          <w:sz w:val="24"/>
          <w:szCs w:val="24"/>
        </w:rPr>
        <w:tab/>
      </w:r>
      <w:r w:rsidRPr="00647D1B">
        <w:rPr>
          <w:noProof/>
        </w:rPr>
        <w:t>A-GNSS, LTE and NR positioning test suite parameters declarations</w:t>
      </w:r>
      <w:r w:rsidRPr="00647D1B">
        <w:rPr>
          <w:noProof/>
        </w:rPr>
        <w:tab/>
      </w:r>
      <w:r w:rsidRPr="00647D1B">
        <w:rPr>
          <w:noProof/>
        </w:rPr>
        <w:fldChar w:fldCharType="begin" w:fldLock="1"/>
      </w:r>
      <w:r w:rsidRPr="00647D1B">
        <w:rPr>
          <w:noProof/>
        </w:rPr>
        <w:instrText xml:space="preserve"> PAGEREF _Toc210376623 \h </w:instrText>
      </w:r>
      <w:r w:rsidRPr="00647D1B">
        <w:rPr>
          <w:noProof/>
        </w:rPr>
      </w:r>
      <w:r w:rsidRPr="00647D1B">
        <w:rPr>
          <w:noProof/>
        </w:rPr>
        <w:fldChar w:fldCharType="separate"/>
      </w:r>
      <w:r w:rsidRPr="00647D1B">
        <w:rPr>
          <w:noProof/>
        </w:rPr>
        <w:t>22</w:t>
      </w:r>
      <w:r w:rsidRPr="00647D1B">
        <w:rPr>
          <w:noProof/>
        </w:rPr>
        <w:fldChar w:fldCharType="end"/>
      </w:r>
    </w:p>
    <w:p w14:paraId="4F2E4CE4" w14:textId="1203C389" w:rsidR="00647D1B" w:rsidRPr="00647D1B" w:rsidRDefault="00647D1B">
      <w:pPr>
        <w:pStyle w:val="TOC1"/>
        <w:rPr>
          <w:rFonts w:ascii="Calibri" w:eastAsia="Yu Mincho" w:hAnsi="Calibri"/>
          <w:noProof/>
          <w:kern w:val="2"/>
          <w:sz w:val="24"/>
          <w:szCs w:val="24"/>
        </w:rPr>
      </w:pPr>
      <w:r w:rsidRPr="00647D1B">
        <w:rPr>
          <w:noProof/>
        </w:rPr>
        <w:lastRenderedPageBreak/>
        <w:t>9</w:t>
      </w:r>
      <w:r w:rsidRPr="00647D1B">
        <w:rPr>
          <w:rFonts w:ascii="Calibri" w:eastAsia="Yu Mincho" w:hAnsi="Calibri"/>
          <w:noProof/>
          <w:kern w:val="2"/>
          <w:sz w:val="24"/>
          <w:szCs w:val="24"/>
        </w:rPr>
        <w:tab/>
      </w:r>
      <w:r w:rsidRPr="00647D1B">
        <w:rPr>
          <w:noProof/>
        </w:rPr>
        <w:t>Other SS Requirements with TTCN-3 impact</w:t>
      </w:r>
      <w:r w:rsidRPr="00647D1B">
        <w:rPr>
          <w:noProof/>
        </w:rPr>
        <w:tab/>
      </w:r>
      <w:r w:rsidRPr="00647D1B">
        <w:rPr>
          <w:noProof/>
        </w:rPr>
        <w:fldChar w:fldCharType="begin" w:fldLock="1"/>
      </w:r>
      <w:r w:rsidRPr="00647D1B">
        <w:rPr>
          <w:noProof/>
        </w:rPr>
        <w:instrText xml:space="preserve"> PAGEREF _Toc210376624 \h </w:instrText>
      </w:r>
      <w:r w:rsidRPr="00647D1B">
        <w:rPr>
          <w:noProof/>
        </w:rPr>
      </w:r>
      <w:r w:rsidRPr="00647D1B">
        <w:rPr>
          <w:noProof/>
        </w:rPr>
        <w:fldChar w:fldCharType="separate"/>
      </w:r>
      <w:r w:rsidRPr="00647D1B">
        <w:rPr>
          <w:noProof/>
        </w:rPr>
        <w:t>22</w:t>
      </w:r>
      <w:r w:rsidRPr="00647D1B">
        <w:rPr>
          <w:noProof/>
        </w:rPr>
        <w:fldChar w:fldCharType="end"/>
      </w:r>
    </w:p>
    <w:p w14:paraId="3E48B4D3" w14:textId="4F17BE13" w:rsidR="00647D1B" w:rsidRPr="00647D1B" w:rsidRDefault="00647D1B">
      <w:pPr>
        <w:pStyle w:val="TOC2"/>
        <w:rPr>
          <w:rFonts w:ascii="Calibri" w:eastAsia="Yu Mincho" w:hAnsi="Calibri"/>
          <w:noProof/>
          <w:kern w:val="2"/>
          <w:sz w:val="24"/>
          <w:szCs w:val="24"/>
        </w:rPr>
      </w:pPr>
      <w:r w:rsidRPr="00647D1B">
        <w:rPr>
          <w:noProof/>
        </w:rPr>
        <w:t>9.1</w:t>
      </w:r>
      <w:r w:rsidRPr="00647D1B">
        <w:rPr>
          <w:rFonts w:ascii="Calibri" w:eastAsia="Yu Mincho" w:hAnsi="Calibri"/>
          <w:noProof/>
          <w:kern w:val="2"/>
          <w:sz w:val="24"/>
          <w:szCs w:val="24"/>
        </w:rPr>
        <w:tab/>
      </w:r>
      <w:r w:rsidRPr="00647D1B">
        <w:rPr>
          <w:noProof/>
        </w:rPr>
        <w:t>Codec Requirements</w:t>
      </w:r>
      <w:r w:rsidRPr="00647D1B">
        <w:rPr>
          <w:noProof/>
        </w:rPr>
        <w:tab/>
      </w:r>
      <w:r w:rsidRPr="00647D1B">
        <w:rPr>
          <w:noProof/>
        </w:rPr>
        <w:fldChar w:fldCharType="begin" w:fldLock="1"/>
      </w:r>
      <w:r w:rsidRPr="00647D1B">
        <w:rPr>
          <w:noProof/>
        </w:rPr>
        <w:instrText xml:space="preserve"> PAGEREF _Toc210376625 \h </w:instrText>
      </w:r>
      <w:r w:rsidRPr="00647D1B">
        <w:rPr>
          <w:noProof/>
        </w:rPr>
      </w:r>
      <w:r w:rsidRPr="00647D1B">
        <w:rPr>
          <w:noProof/>
        </w:rPr>
        <w:fldChar w:fldCharType="separate"/>
      </w:r>
      <w:r w:rsidRPr="00647D1B">
        <w:rPr>
          <w:noProof/>
        </w:rPr>
        <w:t>22</w:t>
      </w:r>
      <w:r w:rsidRPr="00647D1B">
        <w:rPr>
          <w:noProof/>
        </w:rPr>
        <w:fldChar w:fldCharType="end"/>
      </w:r>
    </w:p>
    <w:p w14:paraId="064DCF02" w14:textId="26F3E58B" w:rsidR="00647D1B" w:rsidRPr="00647D1B" w:rsidRDefault="00647D1B" w:rsidP="00647D1B">
      <w:pPr>
        <w:pStyle w:val="TOC8"/>
        <w:rPr>
          <w:rFonts w:ascii="Calibri" w:eastAsia="Yu Mincho" w:hAnsi="Calibri"/>
          <w:b w:val="0"/>
          <w:noProof/>
          <w:kern w:val="2"/>
          <w:sz w:val="24"/>
          <w:szCs w:val="24"/>
        </w:rPr>
      </w:pPr>
      <w:r w:rsidRPr="00647D1B">
        <w:rPr>
          <w:noProof/>
        </w:rPr>
        <w:t>Annex A (normative): Test Suites</w:t>
      </w:r>
      <w:r w:rsidRPr="00647D1B">
        <w:rPr>
          <w:noProof/>
        </w:rPr>
        <w:tab/>
      </w:r>
      <w:r w:rsidRPr="00647D1B">
        <w:rPr>
          <w:noProof/>
        </w:rPr>
        <w:fldChar w:fldCharType="begin" w:fldLock="1"/>
      </w:r>
      <w:r w:rsidRPr="00647D1B">
        <w:rPr>
          <w:noProof/>
        </w:rPr>
        <w:instrText xml:space="preserve"> PAGEREF _Toc210376626 \h </w:instrText>
      </w:r>
      <w:r w:rsidRPr="00647D1B">
        <w:rPr>
          <w:noProof/>
        </w:rPr>
      </w:r>
      <w:r w:rsidRPr="00647D1B">
        <w:rPr>
          <w:noProof/>
        </w:rPr>
        <w:fldChar w:fldCharType="separate"/>
      </w:r>
      <w:r w:rsidRPr="00647D1B">
        <w:rPr>
          <w:noProof/>
        </w:rPr>
        <w:t>23</w:t>
      </w:r>
      <w:r w:rsidRPr="00647D1B">
        <w:rPr>
          <w:noProof/>
        </w:rPr>
        <w:fldChar w:fldCharType="end"/>
      </w:r>
    </w:p>
    <w:p w14:paraId="720B36B9" w14:textId="72FF62D9" w:rsidR="00647D1B" w:rsidRPr="00647D1B" w:rsidRDefault="00647D1B">
      <w:pPr>
        <w:pStyle w:val="TOC1"/>
        <w:rPr>
          <w:rFonts w:ascii="Calibri" w:eastAsia="Yu Mincho" w:hAnsi="Calibri"/>
          <w:noProof/>
          <w:kern w:val="2"/>
          <w:sz w:val="24"/>
          <w:szCs w:val="24"/>
        </w:rPr>
      </w:pPr>
      <w:r w:rsidRPr="00647D1B">
        <w:rPr>
          <w:noProof/>
        </w:rPr>
        <w:t>A.1</w:t>
      </w:r>
      <w:r w:rsidRPr="00647D1B">
        <w:rPr>
          <w:rFonts w:ascii="Calibri" w:eastAsia="Yu Mincho" w:hAnsi="Calibri"/>
          <w:noProof/>
          <w:kern w:val="2"/>
          <w:sz w:val="24"/>
          <w:szCs w:val="24"/>
        </w:rPr>
        <w:tab/>
      </w:r>
      <w:r w:rsidRPr="00647D1B">
        <w:rPr>
          <w:noProof/>
        </w:rPr>
        <w:t>UTRA A-GPS test suite</w:t>
      </w:r>
      <w:r w:rsidRPr="00647D1B">
        <w:rPr>
          <w:noProof/>
        </w:rPr>
        <w:tab/>
      </w:r>
      <w:r w:rsidRPr="00647D1B">
        <w:rPr>
          <w:noProof/>
        </w:rPr>
        <w:fldChar w:fldCharType="begin" w:fldLock="1"/>
      </w:r>
      <w:r w:rsidRPr="00647D1B">
        <w:rPr>
          <w:noProof/>
        </w:rPr>
        <w:instrText xml:space="preserve"> PAGEREF _Toc210376627 \h </w:instrText>
      </w:r>
      <w:r w:rsidRPr="00647D1B">
        <w:rPr>
          <w:noProof/>
        </w:rPr>
      </w:r>
      <w:r w:rsidRPr="00647D1B">
        <w:rPr>
          <w:noProof/>
        </w:rPr>
        <w:fldChar w:fldCharType="separate"/>
      </w:r>
      <w:r w:rsidRPr="00647D1B">
        <w:rPr>
          <w:noProof/>
        </w:rPr>
        <w:t>23</w:t>
      </w:r>
      <w:r w:rsidRPr="00647D1B">
        <w:rPr>
          <w:noProof/>
        </w:rPr>
        <w:fldChar w:fldCharType="end"/>
      </w:r>
    </w:p>
    <w:p w14:paraId="333F3D7C" w14:textId="2E3984C7" w:rsidR="00647D1B" w:rsidRPr="00647D1B" w:rsidRDefault="00647D1B">
      <w:pPr>
        <w:pStyle w:val="TOC2"/>
        <w:rPr>
          <w:rFonts w:ascii="Calibri" w:eastAsia="Yu Mincho" w:hAnsi="Calibri"/>
          <w:noProof/>
          <w:kern w:val="2"/>
          <w:sz w:val="24"/>
          <w:szCs w:val="24"/>
        </w:rPr>
      </w:pPr>
      <w:r w:rsidRPr="00647D1B">
        <w:rPr>
          <w:noProof/>
        </w:rPr>
        <w:t>A.1.1</w:t>
      </w:r>
      <w:r w:rsidRPr="00647D1B">
        <w:rPr>
          <w:rFonts w:ascii="Calibri" w:eastAsia="Yu Mincho" w:hAnsi="Calibri"/>
          <w:noProof/>
          <w:kern w:val="2"/>
          <w:sz w:val="24"/>
          <w:szCs w:val="24"/>
        </w:rPr>
        <w:tab/>
      </w:r>
      <w:r w:rsidRPr="00647D1B">
        <w:rPr>
          <w:noProof/>
        </w:rPr>
        <w:t>Baseline of specifications</w:t>
      </w:r>
      <w:r w:rsidRPr="00647D1B">
        <w:rPr>
          <w:noProof/>
        </w:rPr>
        <w:tab/>
      </w:r>
      <w:r w:rsidRPr="00647D1B">
        <w:rPr>
          <w:noProof/>
        </w:rPr>
        <w:fldChar w:fldCharType="begin" w:fldLock="1"/>
      </w:r>
      <w:r w:rsidRPr="00647D1B">
        <w:rPr>
          <w:noProof/>
        </w:rPr>
        <w:instrText xml:space="preserve"> PAGEREF _Toc210376628 \h </w:instrText>
      </w:r>
      <w:r w:rsidRPr="00647D1B">
        <w:rPr>
          <w:noProof/>
        </w:rPr>
      </w:r>
      <w:r w:rsidRPr="00647D1B">
        <w:rPr>
          <w:noProof/>
        </w:rPr>
        <w:fldChar w:fldCharType="separate"/>
      </w:r>
      <w:r w:rsidRPr="00647D1B">
        <w:rPr>
          <w:noProof/>
        </w:rPr>
        <w:t>23</w:t>
      </w:r>
      <w:r w:rsidRPr="00647D1B">
        <w:rPr>
          <w:noProof/>
        </w:rPr>
        <w:fldChar w:fldCharType="end"/>
      </w:r>
    </w:p>
    <w:p w14:paraId="1C2695A4" w14:textId="0D2724FC" w:rsidR="00647D1B" w:rsidRPr="00647D1B" w:rsidRDefault="00647D1B">
      <w:pPr>
        <w:pStyle w:val="TOC2"/>
        <w:rPr>
          <w:rFonts w:ascii="Calibri" w:eastAsia="Yu Mincho" w:hAnsi="Calibri"/>
          <w:noProof/>
          <w:kern w:val="2"/>
          <w:sz w:val="24"/>
          <w:szCs w:val="24"/>
        </w:rPr>
      </w:pPr>
      <w:r w:rsidRPr="00647D1B">
        <w:rPr>
          <w:noProof/>
        </w:rPr>
        <w:t>A.1.2</w:t>
      </w:r>
      <w:r w:rsidRPr="00647D1B">
        <w:rPr>
          <w:rFonts w:ascii="Calibri" w:eastAsia="Yu Mincho" w:hAnsi="Calibri"/>
          <w:noProof/>
          <w:kern w:val="2"/>
          <w:sz w:val="24"/>
          <w:szCs w:val="24"/>
        </w:rPr>
        <w:tab/>
      </w:r>
      <w:r w:rsidRPr="00647D1B">
        <w:rPr>
          <w:noProof/>
        </w:rPr>
        <w:t>AGPS ATS</w:t>
      </w:r>
      <w:r w:rsidRPr="00647D1B">
        <w:rPr>
          <w:noProof/>
        </w:rPr>
        <w:tab/>
      </w:r>
      <w:r w:rsidRPr="00647D1B">
        <w:rPr>
          <w:noProof/>
        </w:rPr>
        <w:fldChar w:fldCharType="begin" w:fldLock="1"/>
      </w:r>
      <w:r w:rsidRPr="00647D1B">
        <w:rPr>
          <w:noProof/>
        </w:rPr>
        <w:instrText xml:space="preserve"> PAGEREF _Toc210376629 \h </w:instrText>
      </w:r>
      <w:r w:rsidRPr="00647D1B">
        <w:rPr>
          <w:noProof/>
        </w:rPr>
      </w:r>
      <w:r w:rsidRPr="00647D1B">
        <w:rPr>
          <w:noProof/>
        </w:rPr>
        <w:fldChar w:fldCharType="separate"/>
      </w:r>
      <w:r w:rsidRPr="00647D1B">
        <w:rPr>
          <w:noProof/>
        </w:rPr>
        <w:t>23</w:t>
      </w:r>
      <w:r w:rsidRPr="00647D1B">
        <w:rPr>
          <w:noProof/>
        </w:rPr>
        <w:fldChar w:fldCharType="end"/>
      </w:r>
    </w:p>
    <w:p w14:paraId="0F477505" w14:textId="0E37040C" w:rsidR="00647D1B" w:rsidRPr="00647D1B" w:rsidRDefault="00647D1B">
      <w:pPr>
        <w:pStyle w:val="TOC2"/>
        <w:rPr>
          <w:rFonts w:ascii="Calibri" w:eastAsia="Yu Mincho" w:hAnsi="Calibri"/>
          <w:noProof/>
          <w:kern w:val="2"/>
          <w:sz w:val="24"/>
          <w:szCs w:val="24"/>
        </w:rPr>
      </w:pPr>
      <w:r w:rsidRPr="00647D1B">
        <w:rPr>
          <w:noProof/>
        </w:rPr>
        <w:t>A.1.3</w:t>
      </w:r>
      <w:r w:rsidRPr="00647D1B">
        <w:rPr>
          <w:rFonts w:ascii="Calibri" w:eastAsia="Yu Mincho" w:hAnsi="Calibri"/>
          <w:noProof/>
          <w:kern w:val="2"/>
          <w:sz w:val="24"/>
          <w:szCs w:val="24"/>
        </w:rPr>
        <w:tab/>
      </w:r>
      <w:r w:rsidRPr="00647D1B">
        <w:rPr>
          <w:noProof/>
        </w:rPr>
        <w:t>The TTCN Machine Processable form (TTCN.MP)</w:t>
      </w:r>
      <w:r w:rsidRPr="00647D1B">
        <w:rPr>
          <w:noProof/>
        </w:rPr>
        <w:tab/>
      </w:r>
      <w:r w:rsidRPr="00647D1B">
        <w:rPr>
          <w:noProof/>
        </w:rPr>
        <w:fldChar w:fldCharType="begin" w:fldLock="1"/>
      </w:r>
      <w:r w:rsidRPr="00647D1B">
        <w:rPr>
          <w:noProof/>
        </w:rPr>
        <w:instrText xml:space="preserve"> PAGEREF _Toc210376630 \h </w:instrText>
      </w:r>
      <w:r w:rsidRPr="00647D1B">
        <w:rPr>
          <w:noProof/>
        </w:rPr>
      </w:r>
      <w:r w:rsidRPr="00647D1B">
        <w:rPr>
          <w:noProof/>
        </w:rPr>
        <w:fldChar w:fldCharType="separate"/>
      </w:r>
      <w:r w:rsidRPr="00647D1B">
        <w:rPr>
          <w:noProof/>
        </w:rPr>
        <w:t>24</w:t>
      </w:r>
      <w:r w:rsidRPr="00647D1B">
        <w:rPr>
          <w:noProof/>
        </w:rPr>
        <w:fldChar w:fldCharType="end"/>
      </w:r>
    </w:p>
    <w:p w14:paraId="4360FC62" w14:textId="5920AE09" w:rsidR="00647D1B" w:rsidRPr="00647D1B" w:rsidRDefault="00647D1B">
      <w:pPr>
        <w:pStyle w:val="TOC1"/>
        <w:rPr>
          <w:rFonts w:ascii="Calibri" w:eastAsia="Yu Mincho" w:hAnsi="Calibri"/>
          <w:noProof/>
          <w:kern w:val="2"/>
          <w:sz w:val="24"/>
          <w:szCs w:val="24"/>
        </w:rPr>
      </w:pPr>
      <w:r w:rsidRPr="00647D1B">
        <w:rPr>
          <w:noProof/>
        </w:rPr>
        <w:t>A.2</w:t>
      </w:r>
      <w:r w:rsidRPr="00647D1B">
        <w:rPr>
          <w:rFonts w:ascii="Calibri" w:eastAsia="Yu Mincho" w:hAnsi="Calibri"/>
          <w:noProof/>
          <w:kern w:val="2"/>
          <w:sz w:val="24"/>
          <w:szCs w:val="24"/>
        </w:rPr>
        <w:tab/>
      </w:r>
      <w:r w:rsidRPr="00647D1B">
        <w:rPr>
          <w:noProof/>
        </w:rPr>
        <w:t>UTRA A-GNSS, LTE and NR/5GC positioning test suite</w:t>
      </w:r>
      <w:r w:rsidRPr="00647D1B">
        <w:rPr>
          <w:noProof/>
        </w:rPr>
        <w:tab/>
      </w:r>
      <w:r w:rsidRPr="00647D1B">
        <w:rPr>
          <w:noProof/>
        </w:rPr>
        <w:fldChar w:fldCharType="begin" w:fldLock="1"/>
      </w:r>
      <w:r w:rsidRPr="00647D1B">
        <w:rPr>
          <w:noProof/>
        </w:rPr>
        <w:instrText xml:space="preserve"> PAGEREF _Toc210376631 \h </w:instrText>
      </w:r>
      <w:r w:rsidRPr="00647D1B">
        <w:rPr>
          <w:noProof/>
        </w:rPr>
      </w:r>
      <w:r w:rsidRPr="00647D1B">
        <w:rPr>
          <w:noProof/>
        </w:rPr>
        <w:fldChar w:fldCharType="separate"/>
      </w:r>
      <w:r w:rsidRPr="00647D1B">
        <w:rPr>
          <w:noProof/>
        </w:rPr>
        <w:t>24</w:t>
      </w:r>
      <w:r w:rsidRPr="00647D1B">
        <w:rPr>
          <w:noProof/>
        </w:rPr>
        <w:fldChar w:fldCharType="end"/>
      </w:r>
    </w:p>
    <w:p w14:paraId="7ABF24F3" w14:textId="77EA28D7" w:rsidR="00647D1B" w:rsidRPr="00647D1B" w:rsidRDefault="00647D1B">
      <w:pPr>
        <w:pStyle w:val="TOC2"/>
        <w:rPr>
          <w:rFonts w:ascii="Calibri" w:eastAsia="Yu Mincho" w:hAnsi="Calibri"/>
          <w:noProof/>
          <w:kern w:val="2"/>
          <w:sz w:val="24"/>
          <w:szCs w:val="24"/>
        </w:rPr>
      </w:pPr>
      <w:r w:rsidRPr="00647D1B">
        <w:rPr>
          <w:noProof/>
        </w:rPr>
        <w:t>A.2.1</w:t>
      </w:r>
      <w:r w:rsidRPr="00647D1B">
        <w:rPr>
          <w:rFonts w:ascii="Calibri" w:eastAsia="Yu Mincho" w:hAnsi="Calibri"/>
          <w:noProof/>
          <w:kern w:val="2"/>
          <w:sz w:val="24"/>
          <w:szCs w:val="24"/>
        </w:rPr>
        <w:tab/>
      </w:r>
      <w:r w:rsidRPr="00647D1B">
        <w:rPr>
          <w:noProof/>
        </w:rPr>
        <w:t>Baseline of specifications</w:t>
      </w:r>
      <w:r w:rsidRPr="00647D1B">
        <w:rPr>
          <w:noProof/>
        </w:rPr>
        <w:tab/>
      </w:r>
      <w:r w:rsidRPr="00647D1B">
        <w:rPr>
          <w:noProof/>
        </w:rPr>
        <w:fldChar w:fldCharType="begin" w:fldLock="1"/>
      </w:r>
      <w:r w:rsidRPr="00647D1B">
        <w:rPr>
          <w:noProof/>
        </w:rPr>
        <w:instrText xml:space="preserve"> PAGEREF _Toc210376632 \h </w:instrText>
      </w:r>
      <w:r w:rsidRPr="00647D1B">
        <w:rPr>
          <w:noProof/>
        </w:rPr>
      </w:r>
      <w:r w:rsidRPr="00647D1B">
        <w:rPr>
          <w:noProof/>
        </w:rPr>
        <w:fldChar w:fldCharType="separate"/>
      </w:r>
      <w:r w:rsidRPr="00647D1B">
        <w:rPr>
          <w:noProof/>
        </w:rPr>
        <w:t>24</w:t>
      </w:r>
      <w:r w:rsidRPr="00647D1B">
        <w:rPr>
          <w:noProof/>
        </w:rPr>
        <w:fldChar w:fldCharType="end"/>
      </w:r>
    </w:p>
    <w:p w14:paraId="11F966F5" w14:textId="0F26293A" w:rsidR="00647D1B" w:rsidRPr="00647D1B" w:rsidRDefault="00647D1B">
      <w:pPr>
        <w:pStyle w:val="TOC2"/>
        <w:rPr>
          <w:rFonts w:ascii="Calibri" w:eastAsia="Yu Mincho" w:hAnsi="Calibri"/>
          <w:noProof/>
          <w:kern w:val="2"/>
          <w:sz w:val="24"/>
          <w:szCs w:val="24"/>
        </w:rPr>
      </w:pPr>
      <w:r w:rsidRPr="00647D1B">
        <w:rPr>
          <w:noProof/>
        </w:rPr>
        <w:t>A.2.2</w:t>
      </w:r>
      <w:r w:rsidRPr="00647D1B">
        <w:rPr>
          <w:rFonts w:ascii="Calibri" w:eastAsia="Yu Mincho" w:hAnsi="Calibri"/>
          <w:noProof/>
          <w:kern w:val="2"/>
          <w:sz w:val="24"/>
          <w:szCs w:val="24"/>
        </w:rPr>
        <w:tab/>
      </w:r>
      <w:r w:rsidRPr="00647D1B">
        <w:rPr>
          <w:noProof/>
        </w:rPr>
        <w:t>E-UTRA LTE positioning Test Cases</w:t>
      </w:r>
      <w:r w:rsidRPr="00647D1B">
        <w:rPr>
          <w:noProof/>
        </w:rPr>
        <w:tab/>
      </w:r>
      <w:r w:rsidRPr="00647D1B">
        <w:rPr>
          <w:noProof/>
        </w:rPr>
        <w:fldChar w:fldCharType="begin" w:fldLock="1"/>
      </w:r>
      <w:r w:rsidRPr="00647D1B">
        <w:rPr>
          <w:noProof/>
        </w:rPr>
        <w:instrText xml:space="preserve"> PAGEREF _Toc210376633 \h </w:instrText>
      </w:r>
      <w:r w:rsidRPr="00647D1B">
        <w:rPr>
          <w:noProof/>
        </w:rPr>
      </w:r>
      <w:r w:rsidRPr="00647D1B">
        <w:rPr>
          <w:noProof/>
        </w:rPr>
        <w:fldChar w:fldCharType="separate"/>
      </w:r>
      <w:r w:rsidRPr="00647D1B">
        <w:rPr>
          <w:noProof/>
        </w:rPr>
        <w:t>24</w:t>
      </w:r>
      <w:r w:rsidRPr="00647D1B">
        <w:rPr>
          <w:noProof/>
        </w:rPr>
        <w:fldChar w:fldCharType="end"/>
      </w:r>
    </w:p>
    <w:p w14:paraId="27EF6F0A" w14:textId="45EC1DB0" w:rsidR="00647D1B" w:rsidRPr="00647D1B" w:rsidRDefault="00647D1B">
      <w:pPr>
        <w:pStyle w:val="TOC2"/>
        <w:rPr>
          <w:rFonts w:ascii="Calibri" w:eastAsia="Yu Mincho" w:hAnsi="Calibri"/>
          <w:noProof/>
          <w:kern w:val="2"/>
          <w:sz w:val="24"/>
          <w:szCs w:val="24"/>
        </w:rPr>
      </w:pPr>
      <w:r w:rsidRPr="00647D1B">
        <w:rPr>
          <w:noProof/>
        </w:rPr>
        <w:t>A.2.3</w:t>
      </w:r>
      <w:r w:rsidRPr="00647D1B">
        <w:rPr>
          <w:rFonts w:ascii="Calibri" w:eastAsia="Yu Mincho" w:hAnsi="Calibri"/>
          <w:noProof/>
          <w:kern w:val="2"/>
          <w:sz w:val="24"/>
          <w:szCs w:val="24"/>
        </w:rPr>
        <w:tab/>
      </w:r>
      <w:r w:rsidRPr="00647D1B">
        <w:rPr>
          <w:noProof/>
        </w:rPr>
        <w:t>UTRA A-GNSS Test Cases</w:t>
      </w:r>
      <w:r w:rsidRPr="00647D1B">
        <w:rPr>
          <w:noProof/>
        </w:rPr>
        <w:tab/>
      </w:r>
      <w:r w:rsidRPr="00647D1B">
        <w:rPr>
          <w:noProof/>
        </w:rPr>
        <w:fldChar w:fldCharType="begin" w:fldLock="1"/>
      </w:r>
      <w:r w:rsidRPr="00647D1B">
        <w:rPr>
          <w:noProof/>
        </w:rPr>
        <w:instrText xml:space="preserve"> PAGEREF _Toc210376634 \h </w:instrText>
      </w:r>
      <w:r w:rsidRPr="00647D1B">
        <w:rPr>
          <w:noProof/>
        </w:rPr>
      </w:r>
      <w:r w:rsidRPr="00647D1B">
        <w:rPr>
          <w:noProof/>
        </w:rPr>
        <w:fldChar w:fldCharType="separate"/>
      </w:r>
      <w:r w:rsidRPr="00647D1B">
        <w:rPr>
          <w:noProof/>
        </w:rPr>
        <w:t>25</w:t>
      </w:r>
      <w:r w:rsidRPr="00647D1B">
        <w:rPr>
          <w:noProof/>
        </w:rPr>
        <w:fldChar w:fldCharType="end"/>
      </w:r>
    </w:p>
    <w:p w14:paraId="2783A8A7" w14:textId="262A9847" w:rsidR="00647D1B" w:rsidRPr="00647D1B" w:rsidRDefault="00647D1B">
      <w:pPr>
        <w:pStyle w:val="TOC2"/>
        <w:rPr>
          <w:rFonts w:ascii="Calibri" w:eastAsia="Yu Mincho" w:hAnsi="Calibri"/>
          <w:noProof/>
          <w:kern w:val="2"/>
          <w:sz w:val="24"/>
          <w:szCs w:val="24"/>
        </w:rPr>
      </w:pPr>
      <w:r w:rsidRPr="00647D1B">
        <w:rPr>
          <w:noProof/>
        </w:rPr>
        <w:t>A.2.4</w:t>
      </w:r>
      <w:r w:rsidRPr="00647D1B">
        <w:rPr>
          <w:rFonts w:ascii="Calibri" w:eastAsia="Yu Mincho" w:hAnsi="Calibri"/>
          <w:noProof/>
          <w:kern w:val="2"/>
          <w:sz w:val="24"/>
          <w:szCs w:val="24"/>
        </w:rPr>
        <w:tab/>
      </w:r>
      <w:r w:rsidRPr="00647D1B">
        <w:rPr>
          <w:noProof/>
        </w:rPr>
        <w:t>NR/5GC Test Cases</w:t>
      </w:r>
      <w:r w:rsidRPr="00647D1B">
        <w:rPr>
          <w:noProof/>
        </w:rPr>
        <w:tab/>
      </w:r>
      <w:r w:rsidRPr="00647D1B">
        <w:rPr>
          <w:noProof/>
        </w:rPr>
        <w:fldChar w:fldCharType="begin" w:fldLock="1"/>
      </w:r>
      <w:r w:rsidRPr="00647D1B">
        <w:rPr>
          <w:noProof/>
        </w:rPr>
        <w:instrText xml:space="preserve"> PAGEREF _Toc210376635 \h </w:instrText>
      </w:r>
      <w:r w:rsidRPr="00647D1B">
        <w:rPr>
          <w:noProof/>
        </w:rPr>
      </w:r>
      <w:r w:rsidRPr="00647D1B">
        <w:rPr>
          <w:noProof/>
        </w:rPr>
        <w:fldChar w:fldCharType="separate"/>
      </w:r>
      <w:r w:rsidRPr="00647D1B">
        <w:rPr>
          <w:noProof/>
        </w:rPr>
        <w:t>25</w:t>
      </w:r>
      <w:r w:rsidRPr="00647D1B">
        <w:rPr>
          <w:noProof/>
        </w:rPr>
        <w:fldChar w:fldCharType="end"/>
      </w:r>
    </w:p>
    <w:p w14:paraId="00E9D63B" w14:textId="3CA64A69" w:rsidR="00647D1B" w:rsidRPr="00647D1B" w:rsidRDefault="00647D1B" w:rsidP="00647D1B">
      <w:pPr>
        <w:pStyle w:val="TOC8"/>
        <w:rPr>
          <w:rFonts w:ascii="Calibri" w:eastAsia="Yu Mincho" w:hAnsi="Calibri"/>
          <w:b w:val="0"/>
          <w:noProof/>
          <w:kern w:val="2"/>
          <w:sz w:val="24"/>
          <w:szCs w:val="24"/>
        </w:rPr>
      </w:pPr>
      <w:r w:rsidRPr="00647D1B">
        <w:rPr>
          <w:noProof/>
        </w:rPr>
        <w:t>Annex B (informative): ASN.1 modules</w:t>
      </w:r>
      <w:r w:rsidRPr="00647D1B">
        <w:rPr>
          <w:noProof/>
        </w:rPr>
        <w:tab/>
      </w:r>
      <w:r w:rsidRPr="00647D1B">
        <w:rPr>
          <w:noProof/>
        </w:rPr>
        <w:fldChar w:fldCharType="begin" w:fldLock="1"/>
      </w:r>
      <w:r w:rsidRPr="00647D1B">
        <w:rPr>
          <w:noProof/>
        </w:rPr>
        <w:instrText xml:space="preserve"> PAGEREF _Toc210376636 \h </w:instrText>
      </w:r>
      <w:r w:rsidRPr="00647D1B">
        <w:rPr>
          <w:noProof/>
        </w:rPr>
      </w:r>
      <w:r w:rsidRPr="00647D1B">
        <w:rPr>
          <w:noProof/>
        </w:rPr>
        <w:fldChar w:fldCharType="separate"/>
      </w:r>
      <w:r w:rsidRPr="00647D1B">
        <w:rPr>
          <w:noProof/>
        </w:rPr>
        <w:t>27</w:t>
      </w:r>
      <w:r w:rsidRPr="00647D1B">
        <w:rPr>
          <w:noProof/>
        </w:rPr>
        <w:fldChar w:fldCharType="end"/>
      </w:r>
    </w:p>
    <w:p w14:paraId="25CC3475" w14:textId="498EEB1E" w:rsidR="00647D1B" w:rsidRPr="00647D1B" w:rsidRDefault="00647D1B">
      <w:pPr>
        <w:pStyle w:val="TOC1"/>
        <w:rPr>
          <w:rFonts w:ascii="Calibri" w:eastAsia="Yu Mincho" w:hAnsi="Calibri"/>
          <w:noProof/>
          <w:kern w:val="2"/>
          <w:sz w:val="24"/>
          <w:szCs w:val="24"/>
        </w:rPr>
      </w:pPr>
      <w:r w:rsidRPr="00647D1B">
        <w:rPr>
          <w:noProof/>
        </w:rPr>
        <w:t>B.1</w:t>
      </w:r>
      <w:r w:rsidRPr="00647D1B">
        <w:rPr>
          <w:rFonts w:ascii="Calibri" w:eastAsia="Yu Mincho" w:hAnsi="Calibri"/>
          <w:noProof/>
          <w:kern w:val="2"/>
          <w:sz w:val="24"/>
          <w:szCs w:val="24"/>
        </w:rPr>
        <w:tab/>
      </w:r>
      <w:r w:rsidRPr="00647D1B">
        <w:rPr>
          <w:noProof/>
        </w:rPr>
        <w:t>A-GPS ASN.1 module</w:t>
      </w:r>
      <w:r w:rsidRPr="00647D1B">
        <w:rPr>
          <w:noProof/>
        </w:rPr>
        <w:tab/>
      </w:r>
      <w:r w:rsidRPr="00647D1B">
        <w:rPr>
          <w:noProof/>
        </w:rPr>
        <w:fldChar w:fldCharType="begin" w:fldLock="1"/>
      </w:r>
      <w:r w:rsidRPr="00647D1B">
        <w:rPr>
          <w:noProof/>
        </w:rPr>
        <w:instrText xml:space="preserve"> PAGEREF _Toc210376637 \h </w:instrText>
      </w:r>
      <w:r w:rsidRPr="00647D1B">
        <w:rPr>
          <w:noProof/>
        </w:rPr>
      </w:r>
      <w:r w:rsidRPr="00647D1B">
        <w:rPr>
          <w:noProof/>
        </w:rPr>
        <w:fldChar w:fldCharType="separate"/>
      </w:r>
      <w:r w:rsidRPr="00647D1B">
        <w:rPr>
          <w:noProof/>
        </w:rPr>
        <w:t>27</w:t>
      </w:r>
      <w:r w:rsidRPr="00647D1B">
        <w:rPr>
          <w:noProof/>
        </w:rPr>
        <w:fldChar w:fldCharType="end"/>
      </w:r>
    </w:p>
    <w:p w14:paraId="260527A0" w14:textId="1F244959" w:rsidR="00647D1B" w:rsidRPr="00647D1B" w:rsidRDefault="00647D1B">
      <w:pPr>
        <w:pStyle w:val="TOC1"/>
        <w:rPr>
          <w:rFonts w:ascii="Calibri" w:eastAsia="Yu Mincho" w:hAnsi="Calibri"/>
          <w:noProof/>
          <w:kern w:val="2"/>
          <w:sz w:val="24"/>
          <w:szCs w:val="24"/>
        </w:rPr>
      </w:pPr>
      <w:r w:rsidRPr="00647D1B">
        <w:rPr>
          <w:noProof/>
        </w:rPr>
        <w:t>B.2</w:t>
      </w:r>
      <w:r w:rsidRPr="00647D1B">
        <w:rPr>
          <w:rFonts w:ascii="Calibri" w:eastAsia="Yu Mincho" w:hAnsi="Calibri"/>
          <w:noProof/>
          <w:kern w:val="2"/>
          <w:sz w:val="24"/>
          <w:szCs w:val="24"/>
        </w:rPr>
        <w:tab/>
      </w:r>
      <w:r w:rsidRPr="00647D1B">
        <w:rPr>
          <w:noProof/>
        </w:rPr>
        <w:t>A-GNSS ASN.1 modules</w:t>
      </w:r>
      <w:r w:rsidRPr="00647D1B">
        <w:rPr>
          <w:noProof/>
        </w:rPr>
        <w:tab/>
      </w:r>
      <w:r w:rsidRPr="00647D1B">
        <w:rPr>
          <w:noProof/>
        </w:rPr>
        <w:fldChar w:fldCharType="begin" w:fldLock="1"/>
      </w:r>
      <w:r w:rsidRPr="00647D1B">
        <w:rPr>
          <w:noProof/>
        </w:rPr>
        <w:instrText xml:space="preserve"> PAGEREF _Toc210376638 \h </w:instrText>
      </w:r>
      <w:r w:rsidRPr="00647D1B">
        <w:rPr>
          <w:noProof/>
        </w:rPr>
      </w:r>
      <w:r w:rsidRPr="00647D1B">
        <w:rPr>
          <w:noProof/>
        </w:rPr>
        <w:fldChar w:fldCharType="separate"/>
      </w:r>
      <w:r w:rsidRPr="00647D1B">
        <w:rPr>
          <w:noProof/>
        </w:rPr>
        <w:t>27</w:t>
      </w:r>
      <w:r w:rsidRPr="00647D1B">
        <w:rPr>
          <w:noProof/>
        </w:rPr>
        <w:fldChar w:fldCharType="end"/>
      </w:r>
    </w:p>
    <w:p w14:paraId="2ECDF02B" w14:textId="0986BCC4" w:rsidR="00647D1B" w:rsidRPr="00647D1B" w:rsidRDefault="00647D1B">
      <w:pPr>
        <w:pStyle w:val="TOC1"/>
        <w:rPr>
          <w:rFonts w:ascii="Calibri" w:eastAsia="Yu Mincho" w:hAnsi="Calibri"/>
          <w:noProof/>
          <w:kern w:val="2"/>
          <w:sz w:val="24"/>
          <w:szCs w:val="24"/>
        </w:rPr>
      </w:pPr>
      <w:r w:rsidRPr="00647D1B">
        <w:rPr>
          <w:noProof/>
        </w:rPr>
        <w:t>B.3</w:t>
      </w:r>
      <w:r w:rsidRPr="00647D1B">
        <w:rPr>
          <w:rFonts w:ascii="Calibri" w:eastAsia="Yu Mincho" w:hAnsi="Calibri"/>
          <w:noProof/>
          <w:kern w:val="2"/>
          <w:sz w:val="24"/>
          <w:szCs w:val="24"/>
        </w:rPr>
        <w:tab/>
      </w:r>
      <w:r w:rsidRPr="00647D1B">
        <w:rPr>
          <w:noProof/>
        </w:rPr>
        <w:t>LPP ASN.1</w:t>
      </w:r>
      <w:r w:rsidRPr="00647D1B">
        <w:rPr>
          <w:noProof/>
        </w:rPr>
        <w:tab/>
      </w:r>
      <w:r w:rsidRPr="00647D1B">
        <w:rPr>
          <w:noProof/>
        </w:rPr>
        <w:fldChar w:fldCharType="begin" w:fldLock="1"/>
      </w:r>
      <w:r w:rsidRPr="00647D1B">
        <w:rPr>
          <w:noProof/>
        </w:rPr>
        <w:instrText xml:space="preserve"> PAGEREF _Toc210376639 \h </w:instrText>
      </w:r>
      <w:r w:rsidRPr="00647D1B">
        <w:rPr>
          <w:noProof/>
        </w:rPr>
      </w:r>
      <w:r w:rsidRPr="00647D1B">
        <w:rPr>
          <w:noProof/>
        </w:rPr>
        <w:fldChar w:fldCharType="separate"/>
      </w:r>
      <w:r w:rsidRPr="00647D1B">
        <w:rPr>
          <w:noProof/>
        </w:rPr>
        <w:t>27</w:t>
      </w:r>
      <w:r w:rsidRPr="00647D1B">
        <w:rPr>
          <w:noProof/>
        </w:rPr>
        <w:fldChar w:fldCharType="end"/>
      </w:r>
    </w:p>
    <w:p w14:paraId="2D8364F2" w14:textId="6FD94912" w:rsidR="00647D1B" w:rsidRPr="00647D1B" w:rsidRDefault="00647D1B">
      <w:pPr>
        <w:pStyle w:val="TOC1"/>
        <w:rPr>
          <w:rFonts w:ascii="Calibri" w:eastAsia="Yu Mincho" w:hAnsi="Calibri"/>
          <w:noProof/>
          <w:kern w:val="2"/>
          <w:sz w:val="24"/>
          <w:szCs w:val="24"/>
        </w:rPr>
      </w:pPr>
      <w:r w:rsidRPr="00647D1B">
        <w:rPr>
          <w:noProof/>
        </w:rPr>
        <w:t>B.4</w:t>
      </w:r>
      <w:r w:rsidRPr="00647D1B">
        <w:rPr>
          <w:rFonts w:ascii="Calibri" w:eastAsia="Yu Mincho" w:hAnsi="Calibri"/>
          <w:noProof/>
          <w:kern w:val="2"/>
          <w:sz w:val="24"/>
          <w:szCs w:val="24"/>
        </w:rPr>
        <w:tab/>
      </w:r>
      <w:r w:rsidRPr="00647D1B">
        <w:rPr>
          <w:noProof/>
        </w:rPr>
        <w:t>SLPP ASN.1</w:t>
      </w:r>
      <w:r w:rsidRPr="00647D1B">
        <w:rPr>
          <w:noProof/>
        </w:rPr>
        <w:tab/>
      </w:r>
      <w:r w:rsidRPr="00647D1B">
        <w:rPr>
          <w:noProof/>
        </w:rPr>
        <w:fldChar w:fldCharType="begin" w:fldLock="1"/>
      </w:r>
      <w:r w:rsidRPr="00647D1B">
        <w:rPr>
          <w:noProof/>
        </w:rPr>
        <w:instrText xml:space="preserve"> PAGEREF _Toc210376640 \h </w:instrText>
      </w:r>
      <w:r w:rsidRPr="00647D1B">
        <w:rPr>
          <w:noProof/>
        </w:rPr>
      </w:r>
      <w:r w:rsidRPr="00647D1B">
        <w:rPr>
          <w:noProof/>
        </w:rPr>
        <w:fldChar w:fldCharType="separate"/>
      </w:r>
      <w:r w:rsidRPr="00647D1B">
        <w:rPr>
          <w:noProof/>
        </w:rPr>
        <w:t>27</w:t>
      </w:r>
      <w:r w:rsidRPr="00647D1B">
        <w:rPr>
          <w:noProof/>
        </w:rPr>
        <w:fldChar w:fldCharType="end"/>
      </w:r>
    </w:p>
    <w:p w14:paraId="24C46667" w14:textId="74D167E9" w:rsidR="00647D1B" w:rsidRPr="00647D1B" w:rsidRDefault="00647D1B" w:rsidP="00647D1B">
      <w:pPr>
        <w:pStyle w:val="TOC8"/>
        <w:rPr>
          <w:rFonts w:ascii="Calibri" w:eastAsia="Yu Mincho" w:hAnsi="Calibri"/>
          <w:b w:val="0"/>
          <w:noProof/>
          <w:kern w:val="2"/>
          <w:sz w:val="24"/>
          <w:szCs w:val="24"/>
        </w:rPr>
      </w:pPr>
      <w:r w:rsidRPr="00647D1B">
        <w:rPr>
          <w:noProof/>
        </w:rPr>
        <w:t>Annex C (informative) TTCN-3 Definitions</w:t>
      </w:r>
      <w:r w:rsidRPr="00647D1B">
        <w:rPr>
          <w:noProof/>
        </w:rPr>
        <w:tab/>
      </w:r>
      <w:r w:rsidRPr="00647D1B">
        <w:rPr>
          <w:noProof/>
        </w:rPr>
        <w:fldChar w:fldCharType="begin" w:fldLock="1"/>
      </w:r>
      <w:r w:rsidRPr="00647D1B">
        <w:rPr>
          <w:noProof/>
        </w:rPr>
        <w:instrText xml:space="preserve"> PAGEREF _Toc210376641 \h </w:instrText>
      </w:r>
      <w:r w:rsidRPr="00647D1B">
        <w:rPr>
          <w:noProof/>
        </w:rPr>
      </w:r>
      <w:r w:rsidRPr="00647D1B">
        <w:rPr>
          <w:noProof/>
        </w:rPr>
        <w:fldChar w:fldCharType="separate"/>
      </w:r>
      <w:r w:rsidRPr="00647D1B">
        <w:rPr>
          <w:noProof/>
        </w:rPr>
        <w:t>27</w:t>
      </w:r>
      <w:r w:rsidRPr="00647D1B">
        <w:rPr>
          <w:noProof/>
        </w:rPr>
        <w:fldChar w:fldCharType="end"/>
      </w:r>
    </w:p>
    <w:p w14:paraId="1D994E61" w14:textId="4014569E" w:rsidR="00647D1B" w:rsidRPr="00647D1B" w:rsidRDefault="00647D1B">
      <w:pPr>
        <w:pStyle w:val="TOC1"/>
        <w:rPr>
          <w:rFonts w:ascii="Calibri" w:eastAsia="Yu Mincho" w:hAnsi="Calibri"/>
          <w:noProof/>
          <w:kern w:val="2"/>
          <w:sz w:val="24"/>
          <w:szCs w:val="24"/>
        </w:rPr>
      </w:pPr>
      <w:r w:rsidRPr="00647D1B">
        <w:rPr>
          <w:noProof/>
        </w:rPr>
        <w:t>C.1</w:t>
      </w:r>
      <w:r w:rsidRPr="00647D1B">
        <w:rPr>
          <w:rFonts w:ascii="Calibri" w:eastAsia="Yu Mincho" w:hAnsi="Calibri"/>
          <w:noProof/>
          <w:kern w:val="2"/>
          <w:sz w:val="24"/>
          <w:szCs w:val="24"/>
        </w:rPr>
        <w:tab/>
      </w:r>
      <w:r w:rsidRPr="00647D1B">
        <w:rPr>
          <w:noProof/>
        </w:rPr>
        <w:t>EUTRA_POS_ASP_TypeDefs</w:t>
      </w:r>
      <w:r w:rsidRPr="00647D1B">
        <w:rPr>
          <w:noProof/>
        </w:rPr>
        <w:tab/>
      </w:r>
      <w:r w:rsidRPr="00647D1B">
        <w:rPr>
          <w:noProof/>
        </w:rPr>
        <w:fldChar w:fldCharType="begin" w:fldLock="1"/>
      </w:r>
      <w:r w:rsidRPr="00647D1B">
        <w:rPr>
          <w:noProof/>
        </w:rPr>
        <w:instrText xml:space="preserve"> PAGEREF _Toc210376642 \h </w:instrText>
      </w:r>
      <w:r w:rsidRPr="00647D1B">
        <w:rPr>
          <w:noProof/>
        </w:rPr>
      </w:r>
      <w:r w:rsidRPr="00647D1B">
        <w:rPr>
          <w:noProof/>
        </w:rPr>
        <w:fldChar w:fldCharType="separate"/>
      </w:r>
      <w:r w:rsidRPr="00647D1B">
        <w:rPr>
          <w:noProof/>
        </w:rPr>
        <w:t>27</w:t>
      </w:r>
      <w:r w:rsidRPr="00647D1B">
        <w:rPr>
          <w:noProof/>
        </w:rPr>
        <w:fldChar w:fldCharType="end"/>
      </w:r>
    </w:p>
    <w:p w14:paraId="1D60AFFA" w14:textId="6092AA10" w:rsidR="00647D1B" w:rsidRPr="00647D1B" w:rsidRDefault="00647D1B">
      <w:pPr>
        <w:pStyle w:val="TOC2"/>
        <w:rPr>
          <w:rFonts w:ascii="Calibri" w:eastAsia="Yu Mincho" w:hAnsi="Calibri"/>
          <w:noProof/>
          <w:kern w:val="2"/>
          <w:sz w:val="24"/>
          <w:szCs w:val="24"/>
        </w:rPr>
      </w:pPr>
      <w:r w:rsidRPr="00647D1B">
        <w:rPr>
          <w:noProof/>
        </w:rPr>
        <w:t>C.1.1</w:t>
      </w:r>
      <w:r w:rsidRPr="00647D1B">
        <w:rPr>
          <w:rFonts w:ascii="Calibri" w:eastAsia="Yu Mincho" w:hAnsi="Calibri"/>
          <w:noProof/>
          <w:kern w:val="2"/>
          <w:sz w:val="24"/>
          <w:szCs w:val="24"/>
        </w:rPr>
        <w:tab/>
      </w:r>
      <w:r w:rsidRPr="00647D1B">
        <w:rPr>
          <w:noProof/>
        </w:rPr>
        <w:t>System_Configuration_PosExt</w:t>
      </w:r>
      <w:r w:rsidRPr="00647D1B">
        <w:rPr>
          <w:noProof/>
        </w:rPr>
        <w:tab/>
      </w:r>
      <w:r w:rsidRPr="00647D1B">
        <w:rPr>
          <w:noProof/>
        </w:rPr>
        <w:fldChar w:fldCharType="begin" w:fldLock="1"/>
      </w:r>
      <w:r w:rsidRPr="00647D1B">
        <w:rPr>
          <w:noProof/>
        </w:rPr>
        <w:instrText xml:space="preserve"> PAGEREF _Toc210376643 \h </w:instrText>
      </w:r>
      <w:r w:rsidRPr="00647D1B">
        <w:rPr>
          <w:noProof/>
        </w:rPr>
      </w:r>
      <w:r w:rsidRPr="00647D1B">
        <w:rPr>
          <w:noProof/>
        </w:rPr>
        <w:fldChar w:fldCharType="separate"/>
      </w:r>
      <w:r w:rsidRPr="00647D1B">
        <w:rPr>
          <w:noProof/>
        </w:rPr>
        <w:t>27</w:t>
      </w:r>
      <w:r w:rsidRPr="00647D1B">
        <w:rPr>
          <w:noProof/>
        </w:rPr>
        <w:fldChar w:fldCharType="end"/>
      </w:r>
    </w:p>
    <w:p w14:paraId="214BC5A7" w14:textId="2792E8B9" w:rsidR="00647D1B" w:rsidRPr="00647D1B" w:rsidRDefault="00647D1B">
      <w:pPr>
        <w:pStyle w:val="TOC2"/>
        <w:rPr>
          <w:rFonts w:ascii="Calibri" w:eastAsia="Yu Mincho" w:hAnsi="Calibri"/>
          <w:noProof/>
          <w:kern w:val="2"/>
          <w:sz w:val="24"/>
          <w:szCs w:val="24"/>
        </w:rPr>
      </w:pPr>
      <w:r w:rsidRPr="00647D1B">
        <w:rPr>
          <w:noProof/>
        </w:rPr>
        <w:t>C.1.2</w:t>
      </w:r>
      <w:r w:rsidRPr="00647D1B">
        <w:rPr>
          <w:rFonts w:ascii="Calibri" w:eastAsia="Yu Mincho" w:hAnsi="Calibri"/>
          <w:noProof/>
          <w:kern w:val="2"/>
          <w:sz w:val="24"/>
          <w:szCs w:val="24"/>
        </w:rPr>
        <w:tab/>
      </w:r>
      <w:r w:rsidRPr="00647D1B">
        <w:rPr>
          <w:noProof/>
        </w:rPr>
        <w:t>Cell_Configuration_PosExt</w:t>
      </w:r>
      <w:r w:rsidRPr="00647D1B">
        <w:rPr>
          <w:noProof/>
        </w:rPr>
        <w:tab/>
      </w:r>
      <w:r w:rsidRPr="00647D1B">
        <w:rPr>
          <w:noProof/>
        </w:rPr>
        <w:fldChar w:fldCharType="begin" w:fldLock="1"/>
      </w:r>
      <w:r w:rsidRPr="00647D1B">
        <w:rPr>
          <w:noProof/>
        </w:rPr>
        <w:instrText xml:space="preserve"> PAGEREF _Toc210376644 \h </w:instrText>
      </w:r>
      <w:r w:rsidRPr="00647D1B">
        <w:rPr>
          <w:noProof/>
        </w:rPr>
      </w:r>
      <w:r w:rsidRPr="00647D1B">
        <w:rPr>
          <w:noProof/>
        </w:rPr>
        <w:fldChar w:fldCharType="separate"/>
      </w:r>
      <w:r w:rsidRPr="00647D1B">
        <w:rPr>
          <w:noProof/>
        </w:rPr>
        <w:t>28</w:t>
      </w:r>
      <w:r w:rsidRPr="00647D1B">
        <w:rPr>
          <w:noProof/>
        </w:rPr>
        <w:fldChar w:fldCharType="end"/>
      </w:r>
    </w:p>
    <w:p w14:paraId="72EA5FDC" w14:textId="1DD6B1B0" w:rsidR="00647D1B" w:rsidRPr="00647D1B" w:rsidRDefault="00647D1B">
      <w:pPr>
        <w:pStyle w:val="TOC3"/>
        <w:rPr>
          <w:rFonts w:ascii="Calibri" w:eastAsia="Yu Mincho" w:hAnsi="Calibri"/>
          <w:noProof/>
          <w:kern w:val="2"/>
          <w:sz w:val="24"/>
          <w:szCs w:val="24"/>
        </w:rPr>
      </w:pPr>
      <w:r w:rsidRPr="00647D1B">
        <w:rPr>
          <w:noProof/>
        </w:rPr>
        <w:t>C.1.2.1</w:t>
      </w:r>
      <w:r w:rsidRPr="00647D1B">
        <w:rPr>
          <w:rFonts w:ascii="Calibri" w:eastAsia="Yu Mincho" w:hAnsi="Calibri"/>
          <w:noProof/>
          <w:kern w:val="2"/>
          <w:sz w:val="24"/>
          <w:szCs w:val="24"/>
        </w:rPr>
        <w:tab/>
      </w:r>
      <w:r w:rsidRPr="00647D1B">
        <w:rPr>
          <w:noProof/>
        </w:rPr>
        <w:t>Cell_Configuration_Common_PosExt</w:t>
      </w:r>
      <w:r w:rsidRPr="00647D1B">
        <w:rPr>
          <w:noProof/>
        </w:rPr>
        <w:tab/>
      </w:r>
      <w:r w:rsidRPr="00647D1B">
        <w:rPr>
          <w:noProof/>
        </w:rPr>
        <w:fldChar w:fldCharType="begin" w:fldLock="1"/>
      </w:r>
      <w:r w:rsidRPr="00647D1B">
        <w:rPr>
          <w:noProof/>
        </w:rPr>
        <w:instrText xml:space="preserve"> PAGEREF _Toc210376645 \h </w:instrText>
      </w:r>
      <w:r w:rsidRPr="00647D1B">
        <w:rPr>
          <w:noProof/>
        </w:rPr>
      </w:r>
      <w:r w:rsidRPr="00647D1B">
        <w:rPr>
          <w:noProof/>
        </w:rPr>
        <w:fldChar w:fldCharType="separate"/>
      </w:r>
      <w:r w:rsidRPr="00647D1B">
        <w:rPr>
          <w:noProof/>
        </w:rPr>
        <w:t>28</w:t>
      </w:r>
      <w:r w:rsidRPr="00647D1B">
        <w:rPr>
          <w:noProof/>
        </w:rPr>
        <w:fldChar w:fldCharType="end"/>
      </w:r>
    </w:p>
    <w:p w14:paraId="246C685B" w14:textId="47499B89" w:rsidR="00647D1B" w:rsidRPr="00647D1B" w:rsidRDefault="00647D1B">
      <w:pPr>
        <w:pStyle w:val="TOC3"/>
        <w:rPr>
          <w:rFonts w:ascii="Calibri" w:eastAsia="Yu Mincho" w:hAnsi="Calibri"/>
          <w:noProof/>
          <w:kern w:val="2"/>
          <w:sz w:val="24"/>
          <w:szCs w:val="24"/>
        </w:rPr>
      </w:pPr>
      <w:r w:rsidRPr="00647D1B">
        <w:rPr>
          <w:noProof/>
        </w:rPr>
        <w:t>C.1.2.2</w:t>
      </w:r>
      <w:r w:rsidRPr="00647D1B">
        <w:rPr>
          <w:rFonts w:ascii="Calibri" w:eastAsia="Yu Mincho" w:hAnsi="Calibri"/>
          <w:noProof/>
          <w:kern w:val="2"/>
          <w:sz w:val="24"/>
          <w:szCs w:val="24"/>
        </w:rPr>
        <w:tab/>
      </w:r>
      <w:r w:rsidRPr="00647D1B">
        <w:rPr>
          <w:noProof/>
        </w:rPr>
        <w:t>Downlink_Physical_Layer_Configuration_PosExt</w:t>
      </w:r>
      <w:r w:rsidRPr="00647D1B">
        <w:rPr>
          <w:noProof/>
        </w:rPr>
        <w:tab/>
      </w:r>
      <w:r w:rsidRPr="00647D1B">
        <w:rPr>
          <w:noProof/>
        </w:rPr>
        <w:fldChar w:fldCharType="begin" w:fldLock="1"/>
      </w:r>
      <w:r w:rsidRPr="00647D1B">
        <w:rPr>
          <w:noProof/>
        </w:rPr>
        <w:instrText xml:space="preserve"> PAGEREF _Toc210376646 \h </w:instrText>
      </w:r>
      <w:r w:rsidRPr="00647D1B">
        <w:rPr>
          <w:noProof/>
        </w:rPr>
      </w:r>
      <w:r w:rsidRPr="00647D1B">
        <w:rPr>
          <w:noProof/>
        </w:rPr>
        <w:fldChar w:fldCharType="separate"/>
      </w:r>
      <w:r w:rsidRPr="00647D1B">
        <w:rPr>
          <w:noProof/>
        </w:rPr>
        <w:t>28</w:t>
      </w:r>
      <w:r w:rsidRPr="00647D1B">
        <w:rPr>
          <w:noProof/>
        </w:rPr>
        <w:fldChar w:fldCharType="end"/>
      </w:r>
    </w:p>
    <w:p w14:paraId="6DEC3CCE" w14:textId="5F88267B" w:rsidR="00647D1B" w:rsidRPr="00647D1B" w:rsidRDefault="00647D1B">
      <w:pPr>
        <w:pStyle w:val="TOC2"/>
        <w:rPr>
          <w:rFonts w:ascii="Calibri" w:eastAsia="Yu Mincho" w:hAnsi="Calibri"/>
          <w:noProof/>
          <w:kern w:val="2"/>
          <w:sz w:val="24"/>
          <w:szCs w:val="24"/>
        </w:rPr>
      </w:pPr>
      <w:r w:rsidRPr="00647D1B">
        <w:rPr>
          <w:noProof/>
        </w:rPr>
        <w:t>C.1.3</w:t>
      </w:r>
      <w:r w:rsidRPr="00647D1B">
        <w:rPr>
          <w:rFonts w:ascii="Calibri" w:eastAsia="Yu Mincho" w:hAnsi="Calibri"/>
          <w:noProof/>
          <w:kern w:val="2"/>
          <w:sz w:val="24"/>
          <w:szCs w:val="24"/>
        </w:rPr>
        <w:tab/>
      </w:r>
      <w:r w:rsidRPr="00647D1B">
        <w:rPr>
          <w:noProof/>
        </w:rPr>
        <w:t>System_Interface_PosExt</w:t>
      </w:r>
      <w:r w:rsidRPr="00647D1B">
        <w:rPr>
          <w:noProof/>
        </w:rPr>
        <w:tab/>
      </w:r>
      <w:r w:rsidRPr="00647D1B">
        <w:rPr>
          <w:noProof/>
        </w:rPr>
        <w:fldChar w:fldCharType="begin" w:fldLock="1"/>
      </w:r>
      <w:r w:rsidRPr="00647D1B">
        <w:rPr>
          <w:noProof/>
        </w:rPr>
        <w:instrText xml:space="preserve"> PAGEREF _Toc210376647 \h </w:instrText>
      </w:r>
      <w:r w:rsidRPr="00647D1B">
        <w:rPr>
          <w:noProof/>
        </w:rPr>
      </w:r>
      <w:r w:rsidRPr="00647D1B">
        <w:rPr>
          <w:noProof/>
        </w:rPr>
        <w:fldChar w:fldCharType="separate"/>
      </w:r>
      <w:r w:rsidRPr="00647D1B">
        <w:rPr>
          <w:noProof/>
        </w:rPr>
        <w:t>29</w:t>
      </w:r>
      <w:r w:rsidRPr="00647D1B">
        <w:rPr>
          <w:noProof/>
        </w:rPr>
        <w:fldChar w:fldCharType="end"/>
      </w:r>
    </w:p>
    <w:p w14:paraId="1AE58B32" w14:textId="7C9A47E5" w:rsidR="00647D1B" w:rsidRPr="00647D1B" w:rsidRDefault="00647D1B">
      <w:pPr>
        <w:pStyle w:val="TOC1"/>
        <w:rPr>
          <w:rFonts w:ascii="Calibri" w:eastAsia="Yu Mincho" w:hAnsi="Calibri"/>
          <w:noProof/>
          <w:kern w:val="2"/>
          <w:sz w:val="24"/>
          <w:szCs w:val="24"/>
        </w:rPr>
      </w:pPr>
      <w:r w:rsidRPr="00647D1B">
        <w:rPr>
          <w:noProof/>
        </w:rPr>
        <w:t>C.2</w:t>
      </w:r>
      <w:r w:rsidRPr="00647D1B">
        <w:rPr>
          <w:rFonts w:ascii="Calibri" w:eastAsia="Yu Mincho" w:hAnsi="Calibri"/>
          <w:noProof/>
          <w:kern w:val="2"/>
          <w:sz w:val="24"/>
          <w:szCs w:val="24"/>
        </w:rPr>
        <w:tab/>
      </w:r>
      <w:r w:rsidRPr="00647D1B">
        <w:rPr>
          <w:noProof/>
        </w:rPr>
        <w:t>References to TTCN-3</w:t>
      </w:r>
      <w:r w:rsidRPr="00647D1B">
        <w:rPr>
          <w:noProof/>
        </w:rPr>
        <w:tab/>
      </w:r>
      <w:r w:rsidRPr="00647D1B">
        <w:rPr>
          <w:noProof/>
        </w:rPr>
        <w:fldChar w:fldCharType="begin" w:fldLock="1"/>
      </w:r>
      <w:r w:rsidRPr="00647D1B">
        <w:rPr>
          <w:noProof/>
        </w:rPr>
        <w:instrText xml:space="preserve"> PAGEREF _Toc210376648 \h </w:instrText>
      </w:r>
      <w:r w:rsidRPr="00647D1B">
        <w:rPr>
          <w:noProof/>
        </w:rPr>
      </w:r>
      <w:r w:rsidRPr="00647D1B">
        <w:rPr>
          <w:noProof/>
        </w:rPr>
        <w:fldChar w:fldCharType="separate"/>
      </w:r>
      <w:r w:rsidRPr="00647D1B">
        <w:rPr>
          <w:noProof/>
        </w:rPr>
        <w:t>29</w:t>
      </w:r>
      <w:r w:rsidRPr="00647D1B">
        <w:rPr>
          <w:noProof/>
        </w:rPr>
        <w:fldChar w:fldCharType="end"/>
      </w:r>
    </w:p>
    <w:p w14:paraId="7319C76A" w14:textId="37EA48E7" w:rsidR="00647D1B" w:rsidRPr="00647D1B" w:rsidRDefault="00647D1B" w:rsidP="00647D1B">
      <w:pPr>
        <w:pStyle w:val="TOC8"/>
        <w:rPr>
          <w:rFonts w:ascii="Calibri" w:eastAsia="Yu Mincho" w:hAnsi="Calibri"/>
          <w:b w:val="0"/>
          <w:noProof/>
          <w:kern w:val="2"/>
          <w:sz w:val="24"/>
          <w:szCs w:val="24"/>
        </w:rPr>
      </w:pPr>
      <w:r w:rsidRPr="00647D1B">
        <w:rPr>
          <w:noProof/>
        </w:rPr>
        <w:t>Annex D (informative) Positioning System Simulator ASP Definitions in TTCN-3</w:t>
      </w:r>
      <w:r w:rsidRPr="00647D1B">
        <w:rPr>
          <w:noProof/>
        </w:rPr>
        <w:tab/>
      </w:r>
      <w:r w:rsidRPr="00647D1B">
        <w:rPr>
          <w:noProof/>
        </w:rPr>
        <w:fldChar w:fldCharType="begin" w:fldLock="1"/>
      </w:r>
      <w:r w:rsidRPr="00647D1B">
        <w:rPr>
          <w:noProof/>
        </w:rPr>
        <w:instrText xml:space="preserve"> PAGEREF _Toc210376649 \h </w:instrText>
      </w:r>
      <w:r w:rsidRPr="00647D1B">
        <w:rPr>
          <w:noProof/>
        </w:rPr>
      </w:r>
      <w:r w:rsidRPr="00647D1B">
        <w:rPr>
          <w:noProof/>
        </w:rPr>
        <w:fldChar w:fldCharType="separate"/>
      </w:r>
      <w:r w:rsidRPr="00647D1B">
        <w:rPr>
          <w:noProof/>
        </w:rPr>
        <w:t>30</w:t>
      </w:r>
      <w:r w:rsidRPr="00647D1B">
        <w:rPr>
          <w:noProof/>
        </w:rPr>
        <w:fldChar w:fldCharType="end"/>
      </w:r>
    </w:p>
    <w:p w14:paraId="3F042DEF" w14:textId="1AFC205F" w:rsidR="00647D1B" w:rsidRPr="00647D1B" w:rsidRDefault="00647D1B">
      <w:pPr>
        <w:pStyle w:val="TOC1"/>
        <w:rPr>
          <w:rFonts w:ascii="Calibri" w:eastAsia="Yu Mincho" w:hAnsi="Calibri"/>
          <w:noProof/>
          <w:kern w:val="2"/>
          <w:sz w:val="24"/>
          <w:szCs w:val="24"/>
        </w:rPr>
      </w:pPr>
      <w:r w:rsidRPr="00647D1B">
        <w:rPr>
          <w:noProof/>
        </w:rPr>
        <w:t>D.1</w:t>
      </w:r>
      <w:r w:rsidRPr="00647D1B">
        <w:rPr>
          <w:rFonts w:ascii="Calibri" w:eastAsia="Yu Mincho" w:hAnsi="Calibri"/>
          <w:noProof/>
          <w:kern w:val="2"/>
          <w:sz w:val="24"/>
          <w:szCs w:val="24"/>
        </w:rPr>
        <w:tab/>
      </w:r>
      <w:r w:rsidRPr="00647D1B">
        <w:rPr>
          <w:noProof/>
        </w:rPr>
        <w:t>PosSystem_ASP_TypeDefs</w:t>
      </w:r>
      <w:r w:rsidRPr="00647D1B">
        <w:rPr>
          <w:noProof/>
        </w:rPr>
        <w:tab/>
      </w:r>
      <w:r w:rsidRPr="00647D1B">
        <w:rPr>
          <w:noProof/>
        </w:rPr>
        <w:fldChar w:fldCharType="begin" w:fldLock="1"/>
      </w:r>
      <w:r w:rsidRPr="00647D1B">
        <w:rPr>
          <w:noProof/>
        </w:rPr>
        <w:instrText xml:space="preserve"> PAGEREF _Toc210376650 \h </w:instrText>
      </w:r>
      <w:r w:rsidRPr="00647D1B">
        <w:rPr>
          <w:noProof/>
        </w:rPr>
      </w:r>
      <w:r w:rsidRPr="00647D1B">
        <w:rPr>
          <w:noProof/>
        </w:rPr>
        <w:fldChar w:fldCharType="separate"/>
      </w:r>
      <w:r w:rsidRPr="00647D1B">
        <w:rPr>
          <w:noProof/>
        </w:rPr>
        <w:t>30</w:t>
      </w:r>
      <w:r w:rsidRPr="00647D1B">
        <w:rPr>
          <w:noProof/>
        </w:rPr>
        <w:fldChar w:fldCharType="end"/>
      </w:r>
    </w:p>
    <w:p w14:paraId="1E63108E" w14:textId="26ABD2DA" w:rsidR="00647D1B" w:rsidRPr="00647D1B" w:rsidRDefault="00647D1B">
      <w:pPr>
        <w:pStyle w:val="TOC2"/>
        <w:rPr>
          <w:rFonts w:ascii="Calibri" w:eastAsia="Yu Mincho" w:hAnsi="Calibri"/>
          <w:noProof/>
          <w:kern w:val="2"/>
          <w:sz w:val="24"/>
          <w:szCs w:val="24"/>
        </w:rPr>
      </w:pPr>
      <w:r w:rsidRPr="00647D1B">
        <w:rPr>
          <w:noProof/>
        </w:rPr>
        <w:t>D.1.1</w:t>
      </w:r>
      <w:r w:rsidRPr="00647D1B">
        <w:rPr>
          <w:rFonts w:ascii="Calibri" w:eastAsia="Yu Mincho" w:hAnsi="Calibri"/>
          <w:noProof/>
          <w:kern w:val="2"/>
          <w:sz w:val="24"/>
          <w:szCs w:val="24"/>
        </w:rPr>
        <w:tab/>
      </w:r>
      <w:r w:rsidRPr="00647D1B">
        <w:rPr>
          <w:noProof/>
        </w:rPr>
        <w:t>PosSystem_Load_Scenario</w:t>
      </w:r>
      <w:r w:rsidRPr="00647D1B">
        <w:rPr>
          <w:noProof/>
        </w:rPr>
        <w:tab/>
      </w:r>
      <w:r w:rsidRPr="00647D1B">
        <w:rPr>
          <w:noProof/>
        </w:rPr>
        <w:fldChar w:fldCharType="begin" w:fldLock="1"/>
      </w:r>
      <w:r w:rsidRPr="00647D1B">
        <w:rPr>
          <w:noProof/>
        </w:rPr>
        <w:instrText xml:space="preserve"> PAGEREF _Toc210376651 \h </w:instrText>
      </w:r>
      <w:r w:rsidRPr="00647D1B">
        <w:rPr>
          <w:noProof/>
        </w:rPr>
      </w:r>
      <w:r w:rsidRPr="00647D1B">
        <w:rPr>
          <w:noProof/>
        </w:rPr>
        <w:fldChar w:fldCharType="separate"/>
      </w:r>
      <w:r w:rsidRPr="00647D1B">
        <w:rPr>
          <w:noProof/>
        </w:rPr>
        <w:t>30</w:t>
      </w:r>
      <w:r w:rsidRPr="00647D1B">
        <w:rPr>
          <w:noProof/>
        </w:rPr>
        <w:fldChar w:fldCharType="end"/>
      </w:r>
    </w:p>
    <w:p w14:paraId="597ECC2F" w14:textId="1E985CDA" w:rsidR="00647D1B" w:rsidRPr="00647D1B" w:rsidRDefault="00647D1B">
      <w:pPr>
        <w:pStyle w:val="TOC2"/>
        <w:rPr>
          <w:rFonts w:ascii="Calibri" w:eastAsia="Yu Mincho" w:hAnsi="Calibri"/>
          <w:noProof/>
          <w:kern w:val="2"/>
          <w:sz w:val="24"/>
          <w:szCs w:val="24"/>
        </w:rPr>
      </w:pPr>
      <w:r w:rsidRPr="00647D1B">
        <w:rPr>
          <w:noProof/>
        </w:rPr>
        <w:t>D.1.2</w:t>
      </w:r>
      <w:r w:rsidRPr="00647D1B">
        <w:rPr>
          <w:rFonts w:ascii="Calibri" w:eastAsia="Yu Mincho" w:hAnsi="Calibri"/>
          <w:noProof/>
          <w:kern w:val="2"/>
          <w:sz w:val="24"/>
          <w:szCs w:val="24"/>
        </w:rPr>
        <w:tab/>
      </w:r>
      <w:r w:rsidRPr="00647D1B">
        <w:rPr>
          <w:noProof/>
        </w:rPr>
        <w:t>PosSystem_Retrieve_Data</w:t>
      </w:r>
      <w:r w:rsidRPr="00647D1B">
        <w:rPr>
          <w:noProof/>
        </w:rPr>
        <w:tab/>
      </w:r>
      <w:r w:rsidRPr="00647D1B">
        <w:rPr>
          <w:noProof/>
        </w:rPr>
        <w:fldChar w:fldCharType="begin" w:fldLock="1"/>
      </w:r>
      <w:r w:rsidRPr="00647D1B">
        <w:rPr>
          <w:noProof/>
        </w:rPr>
        <w:instrText xml:space="preserve"> PAGEREF _Toc210376652 \h </w:instrText>
      </w:r>
      <w:r w:rsidRPr="00647D1B">
        <w:rPr>
          <w:noProof/>
        </w:rPr>
      </w:r>
      <w:r w:rsidRPr="00647D1B">
        <w:rPr>
          <w:noProof/>
        </w:rPr>
        <w:fldChar w:fldCharType="separate"/>
      </w:r>
      <w:r w:rsidRPr="00647D1B">
        <w:rPr>
          <w:noProof/>
        </w:rPr>
        <w:t>31</w:t>
      </w:r>
      <w:r w:rsidRPr="00647D1B">
        <w:rPr>
          <w:noProof/>
        </w:rPr>
        <w:fldChar w:fldCharType="end"/>
      </w:r>
    </w:p>
    <w:p w14:paraId="706C148B" w14:textId="5FF06E50" w:rsidR="00647D1B" w:rsidRPr="00647D1B" w:rsidRDefault="00647D1B">
      <w:pPr>
        <w:pStyle w:val="TOC3"/>
        <w:rPr>
          <w:rFonts w:ascii="Calibri" w:eastAsia="Yu Mincho" w:hAnsi="Calibri"/>
          <w:noProof/>
          <w:kern w:val="2"/>
          <w:sz w:val="24"/>
          <w:szCs w:val="24"/>
        </w:rPr>
      </w:pPr>
      <w:r w:rsidRPr="00647D1B">
        <w:rPr>
          <w:noProof/>
        </w:rPr>
        <w:t>D.1.2.1</w:t>
      </w:r>
      <w:r w:rsidRPr="00647D1B">
        <w:rPr>
          <w:rFonts w:ascii="Calibri" w:eastAsia="Yu Mincho" w:hAnsi="Calibri"/>
          <w:noProof/>
          <w:kern w:val="2"/>
          <w:sz w:val="24"/>
          <w:szCs w:val="24"/>
        </w:rPr>
        <w:tab/>
      </w:r>
      <w:r w:rsidRPr="00647D1B">
        <w:rPr>
          <w:noProof/>
        </w:rPr>
        <w:t>SatSystem_Retrieve_UTRAN_Data</w:t>
      </w:r>
      <w:r w:rsidRPr="00647D1B">
        <w:rPr>
          <w:noProof/>
        </w:rPr>
        <w:tab/>
      </w:r>
      <w:r w:rsidRPr="00647D1B">
        <w:rPr>
          <w:noProof/>
        </w:rPr>
        <w:fldChar w:fldCharType="begin" w:fldLock="1"/>
      </w:r>
      <w:r w:rsidRPr="00647D1B">
        <w:rPr>
          <w:noProof/>
        </w:rPr>
        <w:instrText xml:space="preserve"> PAGEREF _Toc210376653 \h </w:instrText>
      </w:r>
      <w:r w:rsidRPr="00647D1B">
        <w:rPr>
          <w:noProof/>
        </w:rPr>
      </w:r>
      <w:r w:rsidRPr="00647D1B">
        <w:rPr>
          <w:noProof/>
        </w:rPr>
        <w:fldChar w:fldCharType="separate"/>
      </w:r>
      <w:r w:rsidRPr="00647D1B">
        <w:rPr>
          <w:noProof/>
        </w:rPr>
        <w:t>31</w:t>
      </w:r>
      <w:r w:rsidRPr="00647D1B">
        <w:rPr>
          <w:noProof/>
        </w:rPr>
        <w:fldChar w:fldCharType="end"/>
      </w:r>
    </w:p>
    <w:p w14:paraId="7D5D00CB" w14:textId="0D3FC5B3" w:rsidR="00647D1B" w:rsidRPr="00647D1B" w:rsidRDefault="00647D1B">
      <w:pPr>
        <w:pStyle w:val="TOC3"/>
        <w:rPr>
          <w:rFonts w:ascii="Calibri" w:eastAsia="Yu Mincho" w:hAnsi="Calibri"/>
          <w:noProof/>
          <w:kern w:val="2"/>
          <w:sz w:val="24"/>
          <w:szCs w:val="24"/>
        </w:rPr>
      </w:pPr>
      <w:r w:rsidRPr="00647D1B">
        <w:rPr>
          <w:noProof/>
        </w:rPr>
        <w:t>D.1.2.2</w:t>
      </w:r>
      <w:r w:rsidRPr="00647D1B">
        <w:rPr>
          <w:rFonts w:ascii="Calibri" w:eastAsia="Yu Mincho" w:hAnsi="Calibri"/>
          <w:noProof/>
          <w:kern w:val="2"/>
          <w:sz w:val="24"/>
          <w:szCs w:val="24"/>
        </w:rPr>
        <w:tab/>
      </w:r>
      <w:r w:rsidRPr="00647D1B">
        <w:rPr>
          <w:noProof/>
        </w:rPr>
        <w:t>PosSystem_Retrieve_LPP_Data</w:t>
      </w:r>
      <w:r w:rsidRPr="00647D1B">
        <w:rPr>
          <w:noProof/>
        </w:rPr>
        <w:tab/>
      </w:r>
      <w:r w:rsidRPr="00647D1B">
        <w:rPr>
          <w:noProof/>
        </w:rPr>
        <w:fldChar w:fldCharType="begin" w:fldLock="1"/>
      </w:r>
      <w:r w:rsidRPr="00647D1B">
        <w:rPr>
          <w:noProof/>
        </w:rPr>
        <w:instrText xml:space="preserve"> PAGEREF _Toc210376654 \h </w:instrText>
      </w:r>
      <w:r w:rsidRPr="00647D1B">
        <w:rPr>
          <w:noProof/>
        </w:rPr>
      </w:r>
      <w:r w:rsidRPr="00647D1B">
        <w:rPr>
          <w:noProof/>
        </w:rPr>
        <w:fldChar w:fldCharType="separate"/>
      </w:r>
      <w:r w:rsidRPr="00647D1B">
        <w:rPr>
          <w:noProof/>
        </w:rPr>
        <w:t>32</w:t>
      </w:r>
      <w:r w:rsidRPr="00647D1B">
        <w:rPr>
          <w:noProof/>
        </w:rPr>
        <w:fldChar w:fldCharType="end"/>
      </w:r>
    </w:p>
    <w:p w14:paraId="73F465F4" w14:textId="4FD67F86" w:rsidR="00647D1B" w:rsidRPr="00647D1B" w:rsidRDefault="00647D1B">
      <w:pPr>
        <w:pStyle w:val="TOC3"/>
        <w:rPr>
          <w:rFonts w:ascii="Calibri" w:eastAsia="Yu Mincho" w:hAnsi="Calibri"/>
          <w:noProof/>
          <w:kern w:val="2"/>
          <w:sz w:val="24"/>
          <w:szCs w:val="24"/>
        </w:rPr>
      </w:pPr>
      <w:r w:rsidRPr="00647D1B">
        <w:rPr>
          <w:noProof/>
        </w:rPr>
        <w:t>D.1.2.3</w:t>
      </w:r>
      <w:r w:rsidRPr="00647D1B">
        <w:rPr>
          <w:rFonts w:ascii="Calibri" w:eastAsia="Yu Mincho" w:hAnsi="Calibri"/>
          <w:noProof/>
          <w:kern w:val="2"/>
          <w:sz w:val="24"/>
          <w:szCs w:val="24"/>
        </w:rPr>
        <w:tab/>
      </w:r>
      <w:r w:rsidRPr="00647D1B">
        <w:rPr>
          <w:noProof/>
        </w:rPr>
        <w:t>PosSystem_Retrieve_Data_Common</w:t>
      </w:r>
      <w:r w:rsidRPr="00647D1B">
        <w:rPr>
          <w:noProof/>
        </w:rPr>
        <w:tab/>
      </w:r>
      <w:r w:rsidRPr="00647D1B">
        <w:rPr>
          <w:noProof/>
        </w:rPr>
        <w:fldChar w:fldCharType="begin" w:fldLock="1"/>
      </w:r>
      <w:r w:rsidRPr="00647D1B">
        <w:rPr>
          <w:noProof/>
        </w:rPr>
        <w:instrText xml:space="preserve"> PAGEREF _Toc210376655 \h </w:instrText>
      </w:r>
      <w:r w:rsidRPr="00647D1B">
        <w:rPr>
          <w:noProof/>
        </w:rPr>
      </w:r>
      <w:r w:rsidRPr="00647D1B">
        <w:rPr>
          <w:noProof/>
        </w:rPr>
        <w:fldChar w:fldCharType="separate"/>
      </w:r>
      <w:r w:rsidRPr="00647D1B">
        <w:rPr>
          <w:noProof/>
        </w:rPr>
        <w:t>33</w:t>
      </w:r>
      <w:r w:rsidRPr="00647D1B">
        <w:rPr>
          <w:noProof/>
        </w:rPr>
        <w:fldChar w:fldCharType="end"/>
      </w:r>
    </w:p>
    <w:p w14:paraId="01F82560" w14:textId="2413DE73" w:rsidR="00647D1B" w:rsidRPr="00647D1B" w:rsidRDefault="00647D1B">
      <w:pPr>
        <w:pStyle w:val="TOC2"/>
        <w:rPr>
          <w:rFonts w:ascii="Calibri" w:eastAsia="Yu Mincho" w:hAnsi="Calibri"/>
          <w:noProof/>
          <w:kern w:val="2"/>
          <w:sz w:val="24"/>
          <w:szCs w:val="24"/>
        </w:rPr>
      </w:pPr>
      <w:r w:rsidRPr="00647D1B">
        <w:rPr>
          <w:noProof/>
        </w:rPr>
        <w:t>D.1.3</w:t>
      </w:r>
      <w:r w:rsidRPr="00647D1B">
        <w:rPr>
          <w:rFonts w:ascii="Calibri" w:eastAsia="Yu Mincho" w:hAnsi="Calibri"/>
          <w:noProof/>
          <w:kern w:val="2"/>
          <w:sz w:val="24"/>
          <w:szCs w:val="24"/>
        </w:rPr>
        <w:tab/>
      </w:r>
      <w:r w:rsidRPr="00647D1B">
        <w:rPr>
          <w:noProof/>
        </w:rPr>
        <w:t>PosSystem_PowerControl</w:t>
      </w:r>
      <w:r w:rsidRPr="00647D1B">
        <w:rPr>
          <w:noProof/>
        </w:rPr>
        <w:tab/>
      </w:r>
      <w:r w:rsidRPr="00647D1B">
        <w:rPr>
          <w:noProof/>
        </w:rPr>
        <w:fldChar w:fldCharType="begin" w:fldLock="1"/>
      </w:r>
      <w:r w:rsidRPr="00647D1B">
        <w:rPr>
          <w:noProof/>
        </w:rPr>
        <w:instrText xml:space="preserve"> PAGEREF _Toc210376656 \h </w:instrText>
      </w:r>
      <w:r w:rsidRPr="00647D1B">
        <w:rPr>
          <w:noProof/>
        </w:rPr>
      </w:r>
      <w:r w:rsidRPr="00647D1B">
        <w:rPr>
          <w:noProof/>
        </w:rPr>
        <w:fldChar w:fldCharType="separate"/>
      </w:r>
      <w:r w:rsidRPr="00647D1B">
        <w:rPr>
          <w:noProof/>
        </w:rPr>
        <w:t>33</w:t>
      </w:r>
      <w:r w:rsidRPr="00647D1B">
        <w:rPr>
          <w:noProof/>
        </w:rPr>
        <w:fldChar w:fldCharType="end"/>
      </w:r>
    </w:p>
    <w:p w14:paraId="27BE7E5C" w14:textId="09C40FB3" w:rsidR="00647D1B" w:rsidRPr="00647D1B" w:rsidRDefault="00647D1B">
      <w:pPr>
        <w:pStyle w:val="TOC2"/>
        <w:rPr>
          <w:rFonts w:ascii="Calibri" w:eastAsia="Yu Mincho" w:hAnsi="Calibri"/>
          <w:noProof/>
          <w:kern w:val="2"/>
          <w:sz w:val="24"/>
          <w:szCs w:val="24"/>
        </w:rPr>
      </w:pPr>
      <w:r w:rsidRPr="00647D1B">
        <w:rPr>
          <w:noProof/>
        </w:rPr>
        <w:t>D.1.4</w:t>
      </w:r>
      <w:r w:rsidRPr="00647D1B">
        <w:rPr>
          <w:rFonts w:ascii="Calibri" w:eastAsia="Yu Mincho" w:hAnsi="Calibri"/>
          <w:noProof/>
          <w:kern w:val="2"/>
          <w:sz w:val="24"/>
          <w:szCs w:val="24"/>
        </w:rPr>
        <w:tab/>
      </w:r>
      <w:r w:rsidRPr="00647D1B">
        <w:rPr>
          <w:noProof/>
        </w:rPr>
        <w:t>PosSystem_GnssUtcTime</w:t>
      </w:r>
      <w:r w:rsidRPr="00647D1B">
        <w:rPr>
          <w:noProof/>
        </w:rPr>
        <w:tab/>
      </w:r>
      <w:r w:rsidRPr="00647D1B">
        <w:rPr>
          <w:noProof/>
        </w:rPr>
        <w:fldChar w:fldCharType="begin" w:fldLock="1"/>
      </w:r>
      <w:r w:rsidRPr="00647D1B">
        <w:rPr>
          <w:noProof/>
        </w:rPr>
        <w:instrText xml:space="preserve"> PAGEREF _Toc210376657 \h </w:instrText>
      </w:r>
      <w:r w:rsidRPr="00647D1B">
        <w:rPr>
          <w:noProof/>
        </w:rPr>
      </w:r>
      <w:r w:rsidRPr="00647D1B">
        <w:rPr>
          <w:noProof/>
        </w:rPr>
        <w:fldChar w:fldCharType="separate"/>
      </w:r>
      <w:r w:rsidRPr="00647D1B">
        <w:rPr>
          <w:noProof/>
        </w:rPr>
        <w:t>34</w:t>
      </w:r>
      <w:r w:rsidRPr="00647D1B">
        <w:rPr>
          <w:noProof/>
        </w:rPr>
        <w:fldChar w:fldCharType="end"/>
      </w:r>
    </w:p>
    <w:p w14:paraId="520268E3" w14:textId="70E9E0F7" w:rsidR="00647D1B" w:rsidRPr="00647D1B" w:rsidRDefault="00647D1B">
      <w:pPr>
        <w:pStyle w:val="TOC2"/>
        <w:rPr>
          <w:rFonts w:ascii="Calibri" w:eastAsia="Yu Mincho" w:hAnsi="Calibri"/>
          <w:noProof/>
          <w:kern w:val="2"/>
          <w:sz w:val="24"/>
          <w:szCs w:val="24"/>
        </w:rPr>
      </w:pPr>
      <w:r w:rsidRPr="00647D1B">
        <w:rPr>
          <w:noProof/>
        </w:rPr>
        <w:t>D.1.5</w:t>
      </w:r>
      <w:r w:rsidRPr="00647D1B">
        <w:rPr>
          <w:rFonts w:ascii="Calibri" w:eastAsia="Yu Mincho" w:hAnsi="Calibri"/>
          <w:noProof/>
          <w:kern w:val="2"/>
          <w:sz w:val="24"/>
          <w:szCs w:val="24"/>
        </w:rPr>
        <w:tab/>
      </w:r>
      <w:r w:rsidRPr="00647D1B">
        <w:rPr>
          <w:noProof/>
        </w:rPr>
        <w:t>System_Interface</w:t>
      </w:r>
      <w:r w:rsidRPr="00647D1B">
        <w:rPr>
          <w:noProof/>
        </w:rPr>
        <w:tab/>
      </w:r>
      <w:r w:rsidRPr="00647D1B">
        <w:rPr>
          <w:noProof/>
        </w:rPr>
        <w:fldChar w:fldCharType="begin" w:fldLock="1"/>
      </w:r>
      <w:r w:rsidRPr="00647D1B">
        <w:rPr>
          <w:noProof/>
        </w:rPr>
        <w:instrText xml:space="preserve"> PAGEREF _Toc210376658 \h </w:instrText>
      </w:r>
      <w:r w:rsidRPr="00647D1B">
        <w:rPr>
          <w:noProof/>
        </w:rPr>
      </w:r>
      <w:r w:rsidRPr="00647D1B">
        <w:rPr>
          <w:noProof/>
        </w:rPr>
        <w:fldChar w:fldCharType="separate"/>
      </w:r>
      <w:r w:rsidRPr="00647D1B">
        <w:rPr>
          <w:noProof/>
        </w:rPr>
        <w:t>34</w:t>
      </w:r>
      <w:r w:rsidRPr="00647D1B">
        <w:rPr>
          <w:noProof/>
        </w:rPr>
        <w:fldChar w:fldCharType="end"/>
      </w:r>
    </w:p>
    <w:p w14:paraId="417EB8A9" w14:textId="57EEBAAD" w:rsidR="00647D1B" w:rsidRPr="00647D1B" w:rsidRDefault="00647D1B">
      <w:pPr>
        <w:pStyle w:val="TOC1"/>
        <w:rPr>
          <w:rFonts w:ascii="Calibri" w:eastAsia="Yu Mincho" w:hAnsi="Calibri"/>
          <w:noProof/>
          <w:kern w:val="2"/>
          <w:sz w:val="24"/>
          <w:szCs w:val="24"/>
        </w:rPr>
      </w:pPr>
      <w:r w:rsidRPr="00647D1B">
        <w:rPr>
          <w:noProof/>
        </w:rPr>
        <w:t>D.2</w:t>
      </w:r>
      <w:r w:rsidRPr="00647D1B">
        <w:rPr>
          <w:rFonts w:ascii="Calibri" w:eastAsia="Yu Mincho" w:hAnsi="Calibri"/>
          <w:noProof/>
          <w:kern w:val="2"/>
          <w:sz w:val="24"/>
          <w:szCs w:val="24"/>
        </w:rPr>
        <w:tab/>
      </w:r>
      <w:r w:rsidRPr="00647D1B">
        <w:rPr>
          <w:noProof/>
        </w:rPr>
        <w:t>CommonDefs</w:t>
      </w:r>
      <w:r w:rsidRPr="00647D1B">
        <w:rPr>
          <w:noProof/>
        </w:rPr>
        <w:tab/>
      </w:r>
      <w:r w:rsidRPr="00647D1B">
        <w:rPr>
          <w:noProof/>
        </w:rPr>
        <w:fldChar w:fldCharType="begin" w:fldLock="1"/>
      </w:r>
      <w:r w:rsidRPr="00647D1B">
        <w:rPr>
          <w:noProof/>
        </w:rPr>
        <w:instrText xml:space="preserve"> PAGEREF _Toc210376659 \h </w:instrText>
      </w:r>
      <w:r w:rsidRPr="00647D1B">
        <w:rPr>
          <w:noProof/>
        </w:rPr>
      </w:r>
      <w:r w:rsidRPr="00647D1B">
        <w:rPr>
          <w:noProof/>
        </w:rPr>
        <w:fldChar w:fldCharType="separate"/>
      </w:r>
      <w:r w:rsidRPr="00647D1B">
        <w:rPr>
          <w:noProof/>
        </w:rPr>
        <w:t>35</w:t>
      </w:r>
      <w:r w:rsidRPr="00647D1B">
        <w:rPr>
          <w:noProof/>
        </w:rPr>
        <w:fldChar w:fldCharType="end"/>
      </w:r>
    </w:p>
    <w:p w14:paraId="357F1053" w14:textId="4D3D1D40" w:rsidR="00647D1B" w:rsidRPr="00647D1B" w:rsidRDefault="00647D1B">
      <w:pPr>
        <w:pStyle w:val="TOC1"/>
        <w:rPr>
          <w:rFonts w:ascii="Calibri" w:eastAsia="Yu Mincho" w:hAnsi="Calibri"/>
          <w:noProof/>
          <w:kern w:val="2"/>
          <w:sz w:val="24"/>
          <w:szCs w:val="24"/>
        </w:rPr>
      </w:pPr>
      <w:r w:rsidRPr="00647D1B">
        <w:rPr>
          <w:noProof/>
        </w:rPr>
        <w:t>D.3</w:t>
      </w:r>
      <w:r w:rsidRPr="00647D1B">
        <w:rPr>
          <w:rFonts w:ascii="Calibri" w:eastAsia="Yu Mincho" w:hAnsi="Calibri"/>
          <w:noProof/>
          <w:kern w:val="2"/>
          <w:sz w:val="24"/>
          <w:szCs w:val="24"/>
        </w:rPr>
        <w:tab/>
      </w:r>
      <w:r w:rsidRPr="00647D1B">
        <w:rPr>
          <w:noProof/>
        </w:rPr>
        <w:t>References to TTCN-3</w:t>
      </w:r>
      <w:r w:rsidRPr="00647D1B">
        <w:rPr>
          <w:noProof/>
        </w:rPr>
        <w:tab/>
      </w:r>
      <w:r w:rsidRPr="00647D1B">
        <w:rPr>
          <w:noProof/>
        </w:rPr>
        <w:fldChar w:fldCharType="begin" w:fldLock="1"/>
      </w:r>
      <w:r w:rsidRPr="00647D1B">
        <w:rPr>
          <w:noProof/>
        </w:rPr>
        <w:instrText xml:space="preserve"> PAGEREF _Toc210376660 \h </w:instrText>
      </w:r>
      <w:r w:rsidRPr="00647D1B">
        <w:rPr>
          <w:noProof/>
        </w:rPr>
      </w:r>
      <w:r w:rsidRPr="00647D1B">
        <w:rPr>
          <w:noProof/>
        </w:rPr>
        <w:fldChar w:fldCharType="separate"/>
      </w:r>
      <w:r w:rsidRPr="00647D1B">
        <w:rPr>
          <w:noProof/>
        </w:rPr>
        <w:t>36</w:t>
      </w:r>
      <w:r w:rsidRPr="00647D1B">
        <w:rPr>
          <w:noProof/>
        </w:rPr>
        <w:fldChar w:fldCharType="end"/>
      </w:r>
    </w:p>
    <w:p w14:paraId="66A20D54" w14:textId="2E36CC75" w:rsidR="00647D1B" w:rsidRPr="00647D1B" w:rsidRDefault="00647D1B" w:rsidP="00647D1B">
      <w:pPr>
        <w:pStyle w:val="TOC8"/>
        <w:rPr>
          <w:rFonts w:ascii="Calibri" w:eastAsia="Yu Mincho" w:hAnsi="Calibri"/>
          <w:b w:val="0"/>
          <w:noProof/>
          <w:kern w:val="2"/>
          <w:sz w:val="24"/>
          <w:szCs w:val="24"/>
        </w:rPr>
      </w:pPr>
      <w:r w:rsidRPr="00647D1B">
        <w:rPr>
          <w:noProof/>
        </w:rPr>
        <w:t>Annex E (informative) TTCN-3 Definitions</w:t>
      </w:r>
      <w:r w:rsidRPr="00647D1B">
        <w:rPr>
          <w:noProof/>
        </w:rPr>
        <w:tab/>
      </w:r>
      <w:r w:rsidRPr="00647D1B">
        <w:rPr>
          <w:noProof/>
        </w:rPr>
        <w:fldChar w:fldCharType="begin" w:fldLock="1"/>
      </w:r>
      <w:r w:rsidRPr="00647D1B">
        <w:rPr>
          <w:noProof/>
        </w:rPr>
        <w:instrText xml:space="preserve"> PAGEREF _Toc210376661 \h </w:instrText>
      </w:r>
      <w:r w:rsidRPr="00647D1B">
        <w:rPr>
          <w:noProof/>
        </w:rPr>
      </w:r>
      <w:r w:rsidRPr="00647D1B">
        <w:rPr>
          <w:noProof/>
        </w:rPr>
        <w:fldChar w:fldCharType="separate"/>
      </w:r>
      <w:r w:rsidRPr="00647D1B">
        <w:rPr>
          <w:noProof/>
        </w:rPr>
        <w:t>36</w:t>
      </w:r>
      <w:r w:rsidRPr="00647D1B">
        <w:rPr>
          <w:noProof/>
        </w:rPr>
        <w:fldChar w:fldCharType="end"/>
      </w:r>
    </w:p>
    <w:p w14:paraId="71E62CCC" w14:textId="698B450D" w:rsidR="00647D1B" w:rsidRPr="00647D1B" w:rsidRDefault="00647D1B">
      <w:pPr>
        <w:pStyle w:val="TOC1"/>
        <w:rPr>
          <w:rFonts w:ascii="Calibri" w:eastAsia="Yu Mincho" w:hAnsi="Calibri"/>
          <w:noProof/>
          <w:kern w:val="2"/>
          <w:sz w:val="24"/>
          <w:szCs w:val="24"/>
        </w:rPr>
      </w:pPr>
      <w:r w:rsidRPr="00647D1B">
        <w:rPr>
          <w:noProof/>
        </w:rPr>
        <w:t>E.1</w:t>
      </w:r>
      <w:r w:rsidRPr="00647D1B">
        <w:rPr>
          <w:rFonts w:ascii="Calibri" w:eastAsia="Yu Mincho" w:hAnsi="Calibri"/>
          <w:noProof/>
          <w:kern w:val="2"/>
          <w:sz w:val="24"/>
          <w:szCs w:val="24"/>
        </w:rPr>
        <w:tab/>
      </w:r>
      <w:r w:rsidRPr="00647D1B">
        <w:rPr>
          <w:noProof/>
        </w:rPr>
        <w:t>NR5GC_POS_ASP_TypeDefs</w:t>
      </w:r>
      <w:r w:rsidRPr="00647D1B">
        <w:rPr>
          <w:noProof/>
        </w:rPr>
        <w:tab/>
      </w:r>
      <w:r w:rsidRPr="00647D1B">
        <w:rPr>
          <w:noProof/>
        </w:rPr>
        <w:fldChar w:fldCharType="begin" w:fldLock="1"/>
      </w:r>
      <w:r w:rsidRPr="00647D1B">
        <w:rPr>
          <w:noProof/>
        </w:rPr>
        <w:instrText xml:space="preserve"> PAGEREF _Toc210376662 \h </w:instrText>
      </w:r>
      <w:r w:rsidRPr="00647D1B">
        <w:rPr>
          <w:noProof/>
        </w:rPr>
      </w:r>
      <w:r w:rsidRPr="00647D1B">
        <w:rPr>
          <w:noProof/>
        </w:rPr>
        <w:fldChar w:fldCharType="separate"/>
      </w:r>
      <w:r w:rsidRPr="00647D1B">
        <w:rPr>
          <w:noProof/>
        </w:rPr>
        <w:t>36</w:t>
      </w:r>
      <w:r w:rsidRPr="00647D1B">
        <w:rPr>
          <w:noProof/>
        </w:rPr>
        <w:fldChar w:fldCharType="end"/>
      </w:r>
    </w:p>
    <w:p w14:paraId="265193C9" w14:textId="51E8B760" w:rsidR="00647D1B" w:rsidRPr="00647D1B" w:rsidRDefault="00647D1B">
      <w:pPr>
        <w:pStyle w:val="TOC2"/>
        <w:rPr>
          <w:rFonts w:ascii="Calibri" w:eastAsia="Yu Mincho" w:hAnsi="Calibri"/>
          <w:noProof/>
          <w:kern w:val="2"/>
          <w:sz w:val="24"/>
          <w:szCs w:val="24"/>
        </w:rPr>
      </w:pPr>
      <w:r w:rsidRPr="00647D1B">
        <w:rPr>
          <w:noProof/>
        </w:rPr>
        <w:t>E.1.1</w:t>
      </w:r>
      <w:r w:rsidRPr="00647D1B">
        <w:rPr>
          <w:rFonts w:ascii="Calibri" w:eastAsia="Yu Mincho" w:hAnsi="Calibri"/>
          <w:noProof/>
          <w:kern w:val="2"/>
          <w:sz w:val="24"/>
          <w:szCs w:val="24"/>
        </w:rPr>
        <w:tab/>
      </w:r>
      <w:r w:rsidRPr="00647D1B">
        <w:rPr>
          <w:noProof/>
        </w:rPr>
        <w:t>NR_System_Configuration_PosExt</w:t>
      </w:r>
      <w:r w:rsidRPr="00647D1B">
        <w:rPr>
          <w:noProof/>
        </w:rPr>
        <w:tab/>
      </w:r>
      <w:r w:rsidRPr="00647D1B">
        <w:rPr>
          <w:noProof/>
        </w:rPr>
        <w:fldChar w:fldCharType="begin" w:fldLock="1"/>
      </w:r>
      <w:r w:rsidRPr="00647D1B">
        <w:rPr>
          <w:noProof/>
        </w:rPr>
        <w:instrText xml:space="preserve"> PAGEREF _Toc210376663 \h </w:instrText>
      </w:r>
      <w:r w:rsidRPr="00647D1B">
        <w:rPr>
          <w:noProof/>
        </w:rPr>
      </w:r>
      <w:r w:rsidRPr="00647D1B">
        <w:rPr>
          <w:noProof/>
        </w:rPr>
        <w:fldChar w:fldCharType="separate"/>
      </w:r>
      <w:r w:rsidRPr="00647D1B">
        <w:rPr>
          <w:noProof/>
        </w:rPr>
        <w:t>36</w:t>
      </w:r>
      <w:r w:rsidRPr="00647D1B">
        <w:rPr>
          <w:noProof/>
        </w:rPr>
        <w:fldChar w:fldCharType="end"/>
      </w:r>
    </w:p>
    <w:p w14:paraId="229F3B4C" w14:textId="259CC69B" w:rsidR="00647D1B" w:rsidRPr="00647D1B" w:rsidRDefault="00647D1B">
      <w:pPr>
        <w:pStyle w:val="TOC2"/>
        <w:rPr>
          <w:rFonts w:ascii="Calibri" w:eastAsia="Yu Mincho" w:hAnsi="Calibri"/>
          <w:noProof/>
          <w:kern w:val="2"/>
          <w:sz w:val="24"/>
          <w:szCs w:val="24"/>
        </w:rPr>
      </w:pPr>
      <w:r w:rsidRPr="00647D1B">
        <w:rPr>
          <w:noProof/>
        </w:rPr>
        <w:t>E.1.2</w:t>
      </w:r>
      <w:r w:rsidRPr="00647D1B">
        <w:rPr>
          <w:rFonts w:ascii="Calibri" w:eastAsia="Yu Mincho" w:hAnsi="Calibri"/>
          <w:noProof/>
          <w:kern w:val="2"/>
          <w:sz w:val="24"/>
          <w:szCs w:val="24"/>
        </w:rPr>
        <w:tab/>
      </w:r>
      <w:r w:rsidRPr="00647D1B">
        <w:rPr>
          <w:noProof/>
        </w:rPr>
        <w:t>NR_Cell_Configuration_PosExt</w:t>
      </w:r>
      <w:r w:rsidRPr="00647D1B">
        <w:rPr>
          <w:noProof/>
        </w:rPr>
        <w:tab/>
      </w:r>
      <w:r w:rsidRPr="00647D1B">
        <w:rPr>
          <w:noProof/>
        </w:rPr>
        <w:fldChar w:fldCharType="begin" w:fldLock="1"/>
      </w:r>
      <w:r w:rsidRPr="00647D1B">
        <w:rPr>
          <w:noProof/>
        </w:rPr>
        <w:instrText xml:space="preserve"> PAGEREF _Toc210376664 \h </w:instrText>
      </w:r>
      <w:r w:rsidRPr="00647D1B">
        <w:rPr>
          <w:noProof/>
        </w:rPr>
      </w:r>
      <w:r w:rsidRPr="00647D1B">
        <w:rPr>
          <w:noProof/>
        </w:rPr>
        <w:fldChar w:fldCharType="separate"/>
      </w:r>
      <w:r w:rsidRPr="00647D1B">
        <w:rPr>
          <w:noProof/>
        </w:rPr>
        <w:t>37</w:t>
      </w:r>
      <w:r w:rsidRPr="00647D1B">
        <w:rPr>
          <w:noProof/>
        </w:rPr>
        <w:fldChar w:fldCharType="end"/>
      </w:r>
    </w:p>
    <w:p w14:paraId="51B28BB4" w14:textId="4D973516" w:rsidR="00647D1B" w:rsidRPr="00647D1B" w:rsidRDefault="00647D1B">
      <w:pPr>
        <w:pStyle w:val="TOC3"/>
        <w:rPr>
          <w:rFonts w:ascii="Calibri" w:eastAsia="Yu Mincho" w:hAnsi="Calibri"/>
          <w:noProof/>
          <w:kern w:val="2"/>
          <w:sz w:val="24"/>
          <w:szCs w:val="24"/>
        </w:rPr>
      </w:pPr>
      <w:r w:rsidRPr="00647D1B">
        <w:rPr>
          <w:noProof/>
        </w:rPr>
        <w:t>E.1.2.1</w:t>
      </w:r>
      <w:r w:rsidRPr="00647D1B">
        <w:rPr>
          <w:rFonts w:ascii="Calibri" w:eastAsia="Yu Mincho" w:hAnsi="Calibri"/>
          <w:noProof/>
          <w:kern w:val="2"/>
          <w:sz w:val="24"/>
          <w:szCs w:val="24"/>
        </w:rPr>
        <w:tab/>
      </w:r>
      <w:r w:rsidRPr="00647D1B">
        <w:rPr>
          <w:noProof/>
        </w:rPr>
        <w:t>NR_Cell_Configuration_Common_PosExt</w:t>
      </w:r>
      <w:r w:rsidRPr="00647D1B">
        <w:rPr>
          <w:noProof/>
        </w:rPr>
        <w:tab/>
      </w:r>
      <w:r w:rsidRPr="00647D1B">
        <w:rPr>
          <w:noProof/>
        </w:rPr>
        <w:fldChar w:fldCharType="begin" w:fldLock="1"/>
      </w:r>
      <w:r w:rsidRPr="00647D1B">
        <w:rPr>
          <w:noProof/>
        </w:rPr>
        <w:instrText xml:space="preserve"> PAGEREF _Toc210376665 \h </w:instrText>
      </w:r>
      <w:r w:rsidRPr="00647D1B">
        <w:rPr>
          <w:noProof/>
        </w:rPr>
      </w:r>
      <w:r w:rsidRPr="00647D1B">
        <w:rPr>
          <w:noProof/>
        </w:rPr>
        <w:fldChar w:fldCharType="separate"/>
      </w:r>
      <w:r w:rsidRPr="00647D1B">
        <w:rPr>
          <w:noProof/>
        </w:rPr>
        <w:t>37</w:t>
      </w:r>
      <w:r w:rsidRPr="00647D1B">
        <w:rPr>
          <w:noProof/>
        </w:rPr>
        <w:fldChar w:fldCharType="end"/>
      </w:r>
    </w:p>
    <w:p w14:paraId="49A661F7" w14:textId="6F6A3F26" w:rsidR="00647D1B" w:rsidRPr="00647D1B" w:rsidRDefault="00647D1B">
      <w:pPr>
        <w:pStyle w:val="TOC3"/>
        <w:rPr>
          <w:rFonts w:ascii="Calibri" w:eastAsia="Yu Mincho" w:hAnsi="Calibri"/>
          <w:noProof/>
          <w:kern w:val="2"/>
          <w:sz w:val="24"/>
          <w:szCs w:val="24"/>
        </w:rPr>
      </w:pPr>
      <w:r w:rsidRPr="00647D1B">
        <w:rPr>
          <w:noProof/>
        </w:rPr>
        <w:t>E.1.2.2</w:t>
      </w:r>
      <w:r w:rsidRPr="00647D1B">
        <w:rPr>
          <w:rFonts w:ascii="Calibri" w:eastAsia="Yu Mincho" w:hAnsi="Calibri"/>
          <w:noProof/>
          <w:kern w:val="2"/>
          <w:sz w:val="24"/>
          <w:szCs w:val="24"/>
        </w:rPr>
        <w:tab/>
      </w:r>
      <w:r w:rsidRPr="00647D1B">
        <w:rPr>
          <w:noProof/>
        </w:rPr>
        <w:t>Downlink_Physical_Layer_Configuration_PosExt</w:t>
      </w:r>
      <w:r w:rsidRPr="00647D1B">
        <w:rPr>
          <w:noProof/>
        </w:rPr>
        <w:tab/>
      </w:r>
      <w:r w:rsidRPr="00647D1B">
        <w:rPr>
          <w:noProof/>
        </w:rPr>
        <w:fldChar w:fldCharType="begin" w:fldLock="1"/>
      </w:r>
      <w:r w:rsidRPr="00647D1B">
        <w:rPr>
          <w:noProof/>
        </w:rPr>
        <w:instrText xml:space="preserve"> PAGEREF _Toc210376666 \h </w:instrText>
      </w:r>
      <w:r w:rsidRPr="00647D1B">
        <w:rPr>
          <w:noProof/>
        </w:rPr>
      </w:r>
      <w:r w:rsidRPr="00647D1B">
        <w:rPr>
          <w:noProof/>
        </w:rPr>
        <w:fldChar w:fldCharType="separate"/>
      </w:r>
      <w:r w:rsidRPr="00647D1B">
        <w:rPr>
          <w:noProof/>
        </w:rPr>
        <w:t>37</w:t>
      </w:r>
      <w:r w:rsidRPr="00647D1B">
        <w:rPr>
          <w:noProof/>
        </w:rPr>
        <w:fldChar w:fldCharType="end"/>
      </w:r>
    </w:p>
    <w:p w14:paraId="0F0917F3" w14:textId="23CD787E" w:rsidR="00647D1B" w:rsidRPr="00647D1B" w:rsidRDefault="00647D1B">
      <w:pPr>
        <w:pStyle w:val="TOC2"/>
        <w:rPr>
          <w:rFonts w:ascii="Calibri" w:eastAsia="Yu Mincho" w:hAnsi="Calibri"/>
          <w:noProof/>
          <w:kern w:val="2"/>
          <w:sz w:val="24"/>
          <w:szCs w:val="24"/>
        </w:rPr>
      </w:pPr>
      <w:r w:rsidRPr="00647D1B">
        <w:rPr>
          <w:noProof/>
        </w:rPr>
        <w:t>E.1.3</w:t>
      </w:r>
      <w:r w:rsidRPr="00647D1B">
        <w:rPr>
          <w:rFonts w:ascii="Calibri" w:eastAsia="Yu Mincho" w:hAnsi="Calibri"/>
          <w:noProof/>
          <w:kern w:val="2"/>
          <w:sz w:val="24"/>
          <w:szCs w:val="24"/>
        </w:rPr>
        <w:tab/>
      </w:r>
      <w:r w:rsidRPr="00647D1B">
        <w:rPr>
          <w:noProof/>
        </w:rPr>
        <w:t>NR_System_Interface_PosExt</w:t>
      </w:r>
      <w:r w:rsidRPr="00647D1B">
        <w:rPr>
          <w:noProof/>
        </w:rPr>
        <w:tab/>
      </w:r>
      <w:r w:rsidRPr="00647D1B">
        <w:rPr>
          <w:noProof/>
        </w:rPr>
        <w:fldChar w:fldCharType="begin" w:fldLock="1"/>
      </w:r>
      <w:r w:rsidRPr="00647D1B">
        <w:rPr>
          <w:noProof/>
        </w:rPr>
        <w:instrText xml:space="preserve"> PAGEREF _Toc210376667 \h </w:instrText>
      </w:r>
      <w:r w:rsidRPr="00647D1B">
        <w:rPr>
          <w:noProof/>
        </w:rPr>
      </w:r>
      <w:r w:rsidRPr="00647D1B">
        <w:rPr>
          <w:noProof/>
        </w:rPr>
        <w:fldChar w:fldCharType="separate"/>
      </w:r>
      <w:r w:rsidRPr="00647D1B">
        <w:rPr>
          <w:noProof/>
        </w:rPr>
        <w:t>39</w:t>
      </w:r>
      <w:r w:rsidRPr="00647D1B">
        <w:rPr>
          <w:noProof/>
        </w:rPr>
        <w:fldChar w:fldCharType="end"/>
      </w:r>
    </w:p>
    <w:p w14:paraId="6AE8893C" w14:textId="7DB8097A" w:rsidR="00647D1B" w:rsidRPr="00647D1B" w:rsidRDefault="00647D1B">
      <w:pPr>
        <w:pStyle w:val="TOC1"/>
        <w:rPr>
          <w:rFonts w:ascii="Calibri" w:eastAsia="Yu Mincho" w:hAnsi="Calibri"/>
          <w:noProof/>
          <w:kern w:val="2"/>
          <w:sz w:val="24"/>
          <w:szCs w:val="24"/>
        </w:rPr>
      </w:pPr>
      <w:r w:rsidRPr="00647D1B">
        <w:rPr>
          <w:noProof/>
        </w:rPr>
        <w:t>E.2</w:t>
      </w:r>
      <w:r w:rsidRPr="00647D1B">
        <w:rPr>
          <w:rFonts w:ascii="Calibri" w:eastAsia="Yu Mincho" w:hAnsi="Calibri"/>
          <w:noProof/>
          <w:kern w:val="2"/>
          <w:sz w:val="24"/>
          <w:szCs w:val="24"/>
        </w:rPr>
        <w:tab/>
      </w:r>
      <w:r w:rsidRPr="00647D1B">
        <w:rPr>
          <w:noProof/>
        </w:rPr>
        <w:t>References to TTCN-3</w:t>
      </w:r>
      <w:r w:rsidRPr="00647D1B">
        <w:rPr>
          <w:noProof/>
        </w:rPr>
        <w:tab/>
      </w:r>
      <w:r w:rsidRPr="00647D1B">
        <w:rPr>
          <w:noProof/>
        </w:rPr>
        <w:fldChar w:fldCharType="begin" w:fldLock="1"/>
      </w:r>
      <w:r w:rsidRPr="00647D1B">
        <w:rPr>
          <w:noProof/>
        </w:rPr>
        <w:instrText xml:space="preserve"> PAGEREF _Toc210376668 \h </w:instrText>
      </w:r>
      <w:r w:rsidRPr="00647D1B">
        <w:rPr>
          <w:noProof/>
        </w:rPr>
      </w:r>
      <w:r w:rsidRPr="00647D1B">
        <w:rPr>
          <w:noProof/>
        </w:rPr>
        <w:fldChar w:fldCharType="separate"/>
      </w:r>
      <w:r w:rsidRPr="00647D1B">
        <w:rPr>
          <w:noProof/>
        </w:rPr>
        <w:t>39</w:t>
      </w:r>
      <w:r w:rsidRPr="00647D1B">
        <w:rPr>
          <w:noProof/>
        </w:rPr>
        <w:fldChar w:fldCharType="end"/>
      </w:r>
    </w:p>
    <w:p w14:paraId="75E5B955" w14:textId="63835452" w:rsidR="00647D1B" w:rsidRPr="00647D1B" w:rsidRDefault="00647D1B" w:rsidP="00647D1B">
      <w:pPr>
        <w:pStyle w:val="TOC8"/>
        <w:rPr>
          <w:rFonts w:ascii="Calibri" w:eastAsia="Yu Mincho" w:hAnsi="Calibri"/>
          <w:b w:val="0"/>
          <w:noProof/>
          <w:kern w:val="2"/>
          <w:sz w:val="24"/>
          <w:szCs w:val="24"/>
        </w:rPr>
      </w:pPr>
      <w:r w:rsidRPr="00647D1B">
        <w:rPr>
          <w:noProof/>
        </w:rPr>
        <w:t>Annex F (informative): Change history</w:t>
      </w:r>
      <w:r w:rsidRPr="00647D1B">
        <w:rPr>
          <w:noProof/>
        </w:rPr>
        <w:tab/>
      </w:r>
      <w:r w:rsidRPr="00647D1B">
        <w:rPr>
          <w:noProof/>
        </w:rPr>
        <w:fldChar w:fldCharType="begin" w:fldLock="1"/>
      </w:r>
      <w:r w:rsidRPr="00647D1B">
        <w:rPr>
          <w:noProof/>
        </w:rPr>
        <w:instrText xml:space="preserve"> PAGEREF _Toc210376669 \h </w:instrText>
      </w:r>
      <w:r w:rsidRPr="00647D1B">
        <w:rPr>
          <w:noProof/>
        </w:rPr>
      </w:r>
      <w:r w:rsidRPr="00647D1B">
        <w:rPr>
          <w:noProof/>
        </w:rPr>
        <w:fldChar w:fldCharType="separate"/>
      </w:r>
      <w:r w:rsidRPr="00647D1B">
        <w:rPr>
          <w:noProof/>
        </w:rPr>
        <w:t>40</w:t>
      </w:r>
      <w:r w:rsidRPr="00647D1B">
        <w:rPr>
          <w:noProof/>
        </w:rPr>
        <w:fldChar w:fldCharType="end"/>
      </w:r>
    </w:p>
    <w:p w14:paraId="2D355034" w14:textId="0903D982" w:rsidR="00080512" w:rsidRPr="00C06175" w:rsidRDefault="00C06175">
      <w:r w:rsidRPr="00647D1B">
        <w:rPr>
          <w:sz w:val="22"/>
        </w:rPr>
        <w:fldChar w:fldCharType="end"/>
      </w:r>
    </w:p>
    <w:p w14:paraId="7152B686" w14:textId="77777777" w:rsidR="00080512" w:rsidRPr="00C06175" w:rsidRDefault="00080512">
      <w:pPr>
        <w:pStyle w:val="Heading1"/>
      </w:pPr>
      <w:r w:rsidRPr="00C06175">
        <w:br w:type="page"/>
      </w:r>
      <w:bookmarkStart w:id="4" w:name="_Toc27409288"/>
      <w:bookmarkStart w:id="5" w:name="_Toc36038622"/>
      <w:bookmarkStart w:id="6" w:name="_Toc58332777"/>
      <w:bookmarkStart w:id="7" w:name="_Toc75462693"/>
      <w:bookmarkStart w:id="8" w:name="_Toc90625634"/>
      <w:bookmarkStart w:id="9" w:name="_Toc92134758"/>
      <w:bookmarkStart w:id="10" w:name="_Toc210376574"/>
      <w:r w:rsidRPr="00C06175">
        <w:lastRenderedPageBreak/>
        <w:t>Foreword</w:t>
      </w:r>
      <w:bookmarkEnd w:id="4"/>
      <w:bookmarkEnd w:id="5"/>
      <w:bookmarkEnd w:id="6"/>
      <w:bookmarkEnd w:id="7"/>
      <w:bookmarkEnd w:id="8"/>
      <w:bookmarkEnd w:id="9"/>
      <w:bookmarkEnd w:id="10"/>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1" w:name="_Toc27409289"/>
      <w:bookmarkStart w:id="12" w:name="_Toc36038623"/>
      <w:bookmarkStart w:id="13" w:name="_Toc58332778"/>
      <w:bookmarkStart w:id="14" w:name="_Toc75462694"/>
      <w:bookmarkStart w:id="15" w:name="_Toc90625635"/>
      <w:bookmarkStart w:id="16" w:name="_Toc92134759"/>
      <w:bookmarkStart w:id="17" w:name="_Toc210376575"/>
      <w:r w:rsidRPr="00C06175">
        <w:t>Introduction</w:t>
      </w:r>
      <w:bookmarkEnd w:id="11"/>
      <w:bookmarkEnd w:id="12"/>
      <w:bookmarkEnd w:id="13"/>
      <w:bookmarkEnd w:id="14"/>
      <w:bookmarkEnd w:id="15"/>
      <w:bookmarkEnd w:id="16"/>
      <w:bookmarkEnd w:id="17"/>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 xml:space="preserve">A-GPS at the UTRA </w:t>
      </w:r>
      <w:proofErr w:type="spellStart"/>
      <w:r w:rsidR="00B72798" w:rsidRPr="00C06175">
        <w:t>Uu</w:t>
      </w:r>
      <w:proofErr w:type="spellEnd"/>
      <w:r w:rsidR="00B72798" w:rsidRPr="00C06175">
        <w:t xml:space="preserve">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 xml:space="preserve">A-GNSS at the UTRA </w:t>
      </w:r>
      <w:proofErr w:type="spellStart"/>
      <w:r w:rsidR="00491EAD" w:rsidRPr="00C06175">
        <w:t>Uu</w:t>
      </w:r>
      <w:proofErr w:type="spellEnd"/>
      <w:r w:rsidR="00491EAD" w:rsidRPr="00C06175">
        <w:t xml:space="preserve">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LTE positioning at the LTE-</w:t>
      </w:r>
      <w:proofErr w:type="spellStart"/>
      <w:r w:rsidR="0090767C" w:rsidRPr="00C06175">
        <w:t>Uu</w:t>
      </w:r>
      <w:proofErr w:type="spellEnd"/>
      <w:r w:rsidR="0090767C" w:rsidRPr="00C06175">
        <w:t xml:space="preserve">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w:t>
      </w:r>
      <w:proofErr w:type="spellStart"/>
      <w:r w:rsidRPr="00C06175">
        <w:t>Uu</w:t>
      </w:r>
      <w:proofErr w:type="spellEnd"/>
      <w:r w:rsidRPr="00C06175">
        <w:t xml:space="preserve">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8" w:name="_Toc27409290"/>
      <w:bookmarkStart w:id="19" w:name="_Toc36038624"/>
      <w:bookmarkStart w:id="20" w:name="_Toc58332779"/>
      <w:bookmarkStart w:id="21" w:name="_Toc75462695"/>
      <w:bookmarkStart w:id="22" w:name="_Toc90625636"/>
      <w:bookmarkStart w:id="23" w:name="_Toc92134760"/>
      <w:bookmarkStart w:id="24" w:name="_Toc210376576"/>
      <w:r w:rsidRPr="00C06175">
        <w:lastRenderedPageBreak/>
        <w:t>1</w:t>
      </w:r>
      <w:r w:rsidRPr="00C06175">
        <w:tab/>
        <w:t>Scope</w:t>
      </w:r>
      <w:bookmarkEnd w:id="18"/>
      <w:bookmarkEnd w:id="19"/>
      <w:bookmarkEnd w:id="20"/>
      <w:bookmarkEnd w:id="21"/>
      <w:bookmarkEnd w:id="22"/>
      <w:bookmarkEnd w:id="23"/>
      <w:bookmarkEnd w:id="24"/>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w:t>
      </w:r>
      <w:proofErr w:type="spellStart"/>
      <w:r w:rsidRPr="00C06175">
        <w:t>Uu</w:t>
      </w:r>
      <w:proofErr w:type="spellEnd"/>
      <w:r w:rsidRPr="00C06175">
        <w:t xml:space="preserve">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w:t>
      </w:r>
      <w:proofErr w:type="spellStart"/>
      <w:r w:rsidR="0002349B" w:rsidRPr="00C06175">
        <w:t>Uu</w:t>
      </w:r>
      <w:proofErr w:type="spellEnd"/>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 xml:space="preserve">UTRA </w:t>
      </w:r>
      <w:proofErr w:type="spellStart"/>
      <w:r w:rsidR="0002349B" w:rsidRPr="00C06175">
        <w:t>Uu</w:t>
      </w:r>
      <w:proofErr w:type="spellEnd"/>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proofErr w:type="spellStart"/>
      <w:r w:rsidRPr="00C06175">
        <w:t>Uu</w:t>
      </w:r>
      <w:proofErr w:type="spellEnd"/>
      <w:r w:rsidRPr="00C06175">
        <w:t xml:space="preserve">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5" w:name="_Toc27409291"/>
      <w:bookmarkStart w:id="26" w:name="_Toc36038625"/>
      <w:bookmarkStart w:id="27" w:name="_Toc58332780"/>
      <w:bookmarkStart w:id="28" w:name="_Toc75462696"/>
      <w:bookmarkStart w:id="29" w:name="_Toc90625637"/>
      <w:bookmarkStart w:id="30" w:name="_Toc92134761"/>
      <w:bookmarkStart w:id="31" w:name="_Toc210376577"/>
      <w:r w:rsidRPr="00C06175">
        <w:t>2</w:t>
      </w:r>
      <w:r w:rsidRPr="00C06175">
        <w:tab/>
        <w:t>References</w:t>
      </w:r>
      <w:bookmarkEnd w:id="25"/>
      <w:bookmarkEnd w:id="26"/>
      <w:bookmarkEnd w:id="27"/>
      <w:bookmarkEnd w:id="28"/>
      <w:bookmarkEnd w:id="29"/>
      <w:bookmarkEnd w:id="30"/>
      <w:bookmarkEnd w:id="31"/>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2"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2"/>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3"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3"/>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4"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5"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5"/>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6"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6"/>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7"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7"/>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8"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8"/>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9"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9"/>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40"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40"/>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1"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1"/>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2"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2"/>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3"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3"/>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4"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4"/>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5"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5"/>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6"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6"/>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7"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7"/>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8"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8"/>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9"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9"/>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50"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50"/>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1"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1"/>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2"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2"/>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3"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3"/>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4"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4"/>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5" w:name="_Toc27409292"/>
      <w:bookmarkStart w:id="56"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0159E66C" w14:textId="77777777" w:rsidR="00D36D47" w:rsidRDefault="008A1266" w:rsidP="00D36D47">
      <w:pPr>
        <w:pStyle w:val="EX"/>
      </w:pPr>
      <w:r w:rsidRPr="00C06175">
        <w:t>[</w:t>
      </w:r>
      <w:r w:rsidR="00B37BC2" w:rsidRPr="00C06175">
        <w:t>29</w:t>
      </w:r>
      <w:r w:rsidRPr="00C06175">
        <w:t>]</w:t>
      </w:r>
      <w:r w:rsidRPr="00C06175">
        <w:tab/>
        <w:t>3GPP TS 38.211: "NR; Physical channels and modulation".</w:t>
      </w:r>
    </w:p>
    <w:p w14:paraId="75849B6B" w14:textId="70E97594" w:rsidR="00983499" w:rsidRPr="00C06175" w:rsidRDefault="00D36D47" w:rsidP="00D36D47">
      <w:pPr>
        <w:pStyle w:val="EX"/>
      </w:pPr>
      <w:r>
        <w:rPr>
          <w:rFonts w:eastAsia="Calibri"/>
          <w:lang w:val="en-US"/>
        </w:rPr>
        <w:t>[30]</w:t>
      </w:r>
      <w:r>
        <w:rPr>
          <w:rFonts w:eastAsia="Calibri"/>
          <w:lang w:val="en-US"/>
        </w:rPr>
        <w:tab/>
        <w:t xml:space="preserve">3GPP TS 38.355: </w:t>
      </w:r>
      <w:r w:rsidRPr="00365854">
        <w:rPr>
          <w:rFonts w:eastAsia="Calibri"/>
          <w:lang w:val="en-US"/>
        </w:rPr>
        <w:t>"</w:t>
      </w:r>
      <w:r w:rsidRPr="007C234E">
        <w:rPr>
          <w:rFonts w:eastAsia="Calibri"/>
          <w:lang w:val="en-US"/>
        </w:rPr>
        <w:t>NR;</w:t>
      </w:r>
      <w:r>
        <w:rPr>
          <w:rFonts w:eastAsia="Calibri"/>
          <w:lang w:val="en-US"/>
        </w:rPr>
        <w:t xml:space="preserve"> </w:t>
      </w:r>
      <w:proofErr w:type="spellStart"/>
      <w:r w:rsidRPr="007C234E">
        <w:rPr>
          <w:rFonts w:eastAsia="Calibri"/>
          <w:lang w:val="en-US"/>
        </w:rPr>
        <w:t>Sidelink</w:t>
      </w:r>
      <w:proofErr w:type="spellEnd"/>
      <w:r w:rsidRPr="007C234E">
        <w:rPr>
          <w:rFonts w:eastAsia="Calibri"/>
          <w:lang w:val="en-US"/>
        </w:rPr>
        <w:t xml:space="preserve"> Positioning Protocol (SLPP);</w:t>
      </w:r>
      <w:r>
        <w:rPr>
          <w:rFonts w:eastAsia="Calibri"/>
          <w:lang w:val="en-US"/>
        </w:rPr>
        <w:t xml:space="preserve"> </w:t>
      </w:r>
      <w:r w:rsidRPr="007C234E">
        <w:rPr>
          <w:rFonts w:eastAsia="Calibri"/>
          <w:lang w:val="en-US"/>
        </w:rPr>
        <w:t>Protocol specification</w:t>
      </w:r>
      <w:r w:rsidRPr="00365854">
        <w:rPr>
          <w:rFonts w:eastAsia="Calibri"/>
          <w:lang w:val="en-US"/>
        </w:rPr>
        <w:t>"</w:t>
      </w:r>
      <w:r>
        <w:rPr>
          <w:rFonts w:eastAsia="Calibri"/>
          <w:lang w:val="en-US"/>
        </w:rPr>
        <w:t>.</w:t>
      </w:r>
    </w:p>
    <w:p w14:paraId="7B4B4EA1" w14:textId="77777777" w:rsidR="00080512" w:rsidRPr="00C06175" w:rsidRDefault="00080512">
      <w:pPr>
        <w:pStyle w:val="Heading1"/>
      </w:pPr>
      <w:bookmarkStart w:id="57" w:name="_Toc58332781"/>
      <w:bookmarkStart w:id="58" w:name="_Toc75462697"/>
      <w:bookmarkStart w:id="59" w:name="_Toc90625638"/>
      <w:bookmarkStart w:id="60" w:name="_Toc92134762"/>
      <w:bookmarkStart w:id="61" w:name="_Toc210376578"/>
      <w:r w:rsidRPr="00C06175">
        <w:lastRenderedPageBreak/>
        <w:t>3</w:t>
      </w:r>
      <w:r w:rsidRPr="00C06175">
        <w:tab/>
        <w:t>Definitions, symbols and abbreviations</w:t>
      </w:r>
      <w:bookmarkEnd w:id="55"/>
      <w:bookmarkEnd w:id="56"/>
      <w:bookmarkEnd w:id="57"/>
      <w:bookmarkEnd w:id="58"/>
      <w:bookmarkEnd w:id="59"/>
      <w:bookmarkEnd w:id="60"/>
      <w:bookmarkEnd w:id="61"/>
    </w:p>
    <w:p w14:paraId="131472F2" w14:textId="77777777" w:rsidR="00080512" w:rsidRPr="00C06175" w:rsidRDefault="00080512">
      <w:pPr>
        <w:pStyle w:val="Heading2"/>
      </w:pPr>
      <w:bookmarkStart w:id="62" w:name="_Toc27409293"/>
      <w:bookmarkStart w:id="63" w:name="_Toc36038627"/>
      <w:bookmarkStart w:id="64" w:name="_Toc58332782"/>
      <w:bookmarkStart w:id="65" w:name="_Toc75462698"/>
      <w:bookmarkStart w:id="66" w:name="_Toc90625639"/>
      <w:bookmarkStart w:id="67" w:name="_Toc92134763"/>
      <w:bookmarkStart w:id="68" w:name="_Toc210376579"/>
      <w:r w:rsidRPr="00C06175">
        <w:t>3.1</w:t>
      </w:r>
      <w:r w:rsidRPr="00C06175">
        <w:tab/>
        <w:t>Definitions</w:t>
      </w:r>
      <w:bookmarkEnd w:id="62"/>
      <w:bookmarkEnd w:id="63"/>
      <w:bookmarkEnd w:id="64"/>
      <w:bookmarkEnd w:id="65"/>
      <w:bookmarkEnd w:id="66"/>
      <w:bookmarkEnd w:id="67"/>
      <w:bookmarkEnd w:id="68"/>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9" w:name="_Toc27409294"/>
      <w:bookmarkStart w:id="70" w:name="_Toc36038628"/>
      <w:bookmarkStart w:id="71" w:name="_Toc58332783"/>
      <w:bookmarkStart w:id="72" w:name="_Toc75462699"/>
      <w:bookmarkStart w:id="73" w:name="_Toc90625640"/>
      <w:bookmarkStart w:id="74" w:name="_Toc92134764"/>
      <w:bookmarkStart w:id="75" w:name="_Toc210376580"/>
      <w:r w:rsidRPr="00C06175">
        <w:t>3.2</w:t>
      </w:r>
      <w:r w:rsidRPr="00C06175">
        <w:tab/>
        <w:t>Symbols</w:t>
      </w:r>
      <w:bookmarkEnd w:id="69"/>
      <w:bookmarkEnd w:id="70"/>
      <w:bookmarkEnd w:id="71"/>
      <w:bookmarkEnd w:id="72"/>
      <w:bookmarkEnd w:id="73"/>
      <w:bookmarkEnd w:id="74"/>
      <w:bookmarkEnd w:id="75"/>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6" w:name="_Toc27409295"/>
      <w:bookmarkStart w:id="77" w:name="_Toc36038629"/>
      <w:bookmarkStart w:id="78" w:name="_Toc58332784"/>
      <w:bookmarkStart w:id="79" w:name="_Toc75462700"/>
      <w:bookmarkStart w:id="80" w:name="_Toc90625641"/>
      <w:bookmarkStart w:id="81" w:name="_Toc92134765"/>
      <w:bookmarkStart w:id="82" w:name="_Toc210376581"/>
      <w:r w:rsidRPr="00C06175">
        <w:t>3.3</w:t>
      </w:r>
      <w:r w:rsidRPr="00C06175">
        <w:tab/>
        <w:t>Abbreviations</w:t>
      </w:r>
      <w:bookmarkEnd w:id="76"/>
      <w:bookmarkEnd w:id="77"/>
      <w:bookmarkEnd w:id="78"/>
      <w:bookmarkEnd w:id="79"/>
      <w:bookmarkEnd w:id="80"/>
      <w:bookmarkEnd w:id="81"/>
      <w:bookmarkEnd w:id="82"/>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3" w:name="_Toc27409296"/>
      <w:bookmarkStart w:id="84" w:name="_Toc36038630"/>
      <w:bookmarkStart w:id="85" w:name="_Toc58332785"/>
      <w:bookmarkStart w:id="86" w:name="_Toc75462701"/>
      <w:bookmarkStart w:id="87" w:name="_Toc90625642"/>
      <w:bookmarkStart w:id="88" w:name="_Toc92134766"/>
      <w:bookmarkStart w:id="89" w:name="_Toc210376582"/>
      <w:r w:rsidRPr="00C06175">
        <w:t>4</w:t>
      </w:r>
      <w:r w:rsidRPr="00C06175">
        <w:tab/>
        <w:t xml:space="preserve">A-GPS </w:t>
      </w:r>
      <w:r w:rsidR="000351EF" w:rsidRPr="00C06175">
        <w:t>s</w:t>
      </w:r>
      <w:r w:rsidRPr="00C06175">
        <w:t>ys</w:t>
      </w:r>
      <w:r w:rsidR="00171226" w:rsidRPr="00C06175">
        <w:t>tem architecture and test model</w:t>
      </w:r>
      <w:bookmarkEnd w:id="83"/>
      <w:bookmarkEnd w:id="84"/>
      <w:bookmarkEnd w:id="85"/>
      <w:bookmarkEnd w:id="86"/>
      <w:bookmarkEnd w:id="87"/>
      <w:bookmarkEnd w:id="88"/>
      <w:bookmarkEnd w:id="89"/>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775E42" w:rsidRPr="00C06175">
        <w:t>.</w:t>
      </w:r>
    </w:p>
    <w:p w14:paraId="47ABA755" w14:textId="77777777" w:rsidR="00BE6585" w:rsidRPr="00C06175" w:rsidRDefault="00BE6585" w:rsidP="00BE6585">
      <w:pPr>
        <w:pStyle w:val="Heading2"/>
      </w:pPr>
      <w:bookmarkStart w:id="90" w:name="_Toc27409297"/>
      <w:bookmarkStart w:id="91" w:name="_Toc36038631"/>
      <w:bookmarkStart w:id="92" w:name="_Toc58332786"/>
      <w:bookmarkStart w:id="93" w:name="_Toc75462702"/>
      <w:bookmarkStart w:id="94" w:name="_Toc90625643"/>
      <w:bookmarkStart w:id="95" w:name="_Toc92134767"/>
      <w:bookmarkStart w:id="96" w:name="_Toc210376583"/>
      <w:r w:rsidRPr="00C06175">
        <w:t>4.1</w:t>
      </w:r>
      <w:r w:rsidRPr="00C06175">
        <w:tab/>
        <w:t>ATS and module structure</w:t>
      </w:r>
      <w:bookmarkEnd w:id="90"/>
      <w:bookmarkEnd w:id="91"/>
      <w:bookmarkEnd w:id="92"/>
      <w:bookmarkEnd w:id="93"/>
      <w:bookmarkEnd w:id="94"/>
      <w:bookmarkEnd w:id="95"/>
      <w:bookmarkEnd w:id="96"/>
    </w:p>
    <w:p w14:paraId="1F3F3DF9" w14:textId="77777777" w:rsidR="00BE7F86"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7" w:name="_Toc27409298"/>
      <w:bookmarkStart w:id="98" w:name="_Toc36038632"/>
      <w:bookmarkStart w:id="99" w:name="_Toc58332787"/>
      <w:bookmarkStart w:id="100" w:name="_Toc75462703"/>
      <w:bookmarkStart w:id="101" w:name="_Toc90625644"/>
      <w:bookmarkStart w:id="102" w:name="_Toc92134768"/>
      <w:bookmarkStart w:id="103" w:name="_Toc210376584"/>
      <w:r w:rsidRPr="00C06175">
        <w:t>4.</w:t>
      </w:r>
      <w:r w:rsidR="00CA31FC" w:rsidRPr="00C06175">
        <w:t>2</w:t>
      </w:r>
      <w:r w:rsidRPr="00C06175">
        <w:tab/>
        <w:t>Upper tester</w:t>
      </w:r>
      <w:bookmarkEnd w:id="97"/>
      <w:bookmarkEnd w:id="98"/>
      <w:bookmarkEnd w:id="99"/>
      <w:bookmarkEnd w:id="100"/>
      <w:bookmarkEnd w:id="101"/>
      <w:bookmarkEnd w:id="102"/>
      <w:bookmarkEnd w:id="103"/>
    </w:p>
    <w:p w14:paraId="288B4FD0" w14:textId="77777777" w:rsidR="00171226" w:rsidRPr="00C06175" w:rsidRDefault="007567B7" w:rsidP="00171226">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4" w:name="_Toc27409299"/>
      <w:bookmarkStart w:id="105" w:name="_Toc36038633"/>
      <w:bookmarkStart w:id="106" w:name="_Toc58332788"/>
      <w:bookmarkStart w:id="107" w:name="_Toc75462704"/>
      <w:bookmarkStart w:id="108" w:name="_Toc90625645"/>
      <w:bookmarkStart w:id="109" w:name="_Toc92134769"/>
      <w:bookmarkStart w:id="110" w:name="_Toc210376585"/>
      <w:r w:rsidRPr="00C06175">
        <w:t>4.</w:t>
      </w:r>
      <w:r w:rsidR="007929D1" w:rsidRPr="00C06175">
        <w:t>3</w:t>
      </w:r>
      <w:r w:rsidRPr="00C06175">
        <w:tab/>
        <w:t>SV PCO</w:t>
      </w:r>
      <w:bookmarkEnd w:id="104"/>
      <w:bookmarkEnd w:id="105"/>
      <w:bookmarkEnd w:id="106"/>
      <w:bookmarkEnd w:id="107"/>
      <w:bookmarkEnd w:id="108"/>
      <w:bookmarkEnd w:id="109"/>
      <w:bookmarkEnd w:id="110"/>
    </w:p>
    <w:p w14:paraId="1DFFED78" w14:textId="77777777" w:rsidR="005A2937"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1" w:name="_Toc27409300"/>
      <w:bookmarkStart w:id="112" w:name="_Toc36038634"/>
      <w:bookmarkStart w:id="113" w:name="_Toc58332789"/>
      <w:bookmarkStart w:id="114" w:name="_Toc75462705"/>
      <w:bookmarkStart w:id="115" w:name="_Toc90625646"/>
      <w:bookmarkStart w:id="116" w:name="_Toc92134770"/>
      <w:bookmarkStart w:id="117" w:name="_Toc210376586"/>
      <w:r w:rsidRPr="00C06175">
        <w:t>4.</w:t>
      </w:r>
      <w:r w:rsidR="007929D1" w:rsidRPr="00C06175">
        <w:t>4</w:t>
      </w:r>
      <w:r w:rsidRPr="00C06175">
        <w:tab/>
        <w:t>A-GPS Primitives</w:t>
      </w:r>
      <w:bookmarkEnd w:id="111"/>
      <w:bookmarkEnd w:id="112"/>
      <w:bookmarkEnd w:id="113"/>
      <w:bookmarkEnd w:id="114"/>
      <w:bookmarkEnd w:id="115"/>
      <w:bookmarkEnd w:id="116"/>
      <w:bookmarkEnd w:id="117"/>
    </w:p>
    <w:p w14:paraId="58F06B7E" w14:textId="77777777" w:rsidR="007567B7" w:rsidRPr="00C06175" w:rsidRDefault="007567B7" w:rsidP="007567B7">
      <w:r w:rsidRPr="00C06175">
        <w:t>Refer to 3GPP TS 34.123-3[</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8" w:name="_Toc27409301"/>
      <w:bookmarkStart w:id="119" w:name="_Toc36038635"/>
      <w:bookmarkStart w:id="120" w:name="_Toc58332790"/>
      <w:bookmarkStart w:id="121" w:name="_Toc75462706"/>
      <w:bookmarkStart w:id="122" w:name="_Toc90625647"/>
      <w:bookmarkStart w:id="123" w:name="_Toc92134771"/>
      <w:bookmarkStart w:id="124" w:name="_Toc210376587"/>
      <w:r w:rsidRPr="00C06175">
        <w:t>4.5</w:t>
      </w:r>
      <w:r w:rsidRPr="00C06175">
        <w:tab/>
      </w:r>
      <w:r w:rsidR="00360FF2" w:rsidRPr="00C06175">
        <w:t>Specific test suite operation for A-GPS testing</w:t>
      </w:r>
      <w:bookmarkEnd w:id="118"/>
      <w:bookmarkEnd w:id="119"/>
      <w:bookmarkEnd w:id="120"/>
      <w:bookmarkEnd w:id="121"/>
      <w:bookmarkEnd w:id="122"/>
      <w:bookmarkEnd w:id="123"/>
      <w:bookmarkEnd w:id="124"/>
    </w:p>
    <w:p w14:paraId="531C571F" w14:textId="77777777" w:rsidR="007567B7" w:rsidRPr="00C06175" w:rsidRDefault="007567B7" w:rsidP="007567B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5" w:name="_Toc27409302"/>
      <w:bookmarkStart w:id="126" w:name="_Toc36038636"/>
      <w:bookmarkStart w:id="127" w:name="_Toc58332791"/>
      <w:bookmarkStart w:id="128" w:name="_Toc75462707"/>
      <w:bookmarkStart w:id="129" w:name="_Toc90625648"/>
      <w:bookmarkStart w:id="130" w:name="_Toc92134772"/>
      <w:bookmarkStart w:id="131" w:name="_Toc210376588"/>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5"/>
      <w:bookmarkEnd w:id="126"/>
      <w:bookmarkEnd w:id="127"/>
      <w:bookmarkEnd w:id="128"/>
      <w:bookmarkEnd w:id="129"/>
      <w:bookmarkEnd w:id="130"/>
      <w:bookmarkEnd w:id="131"/>
    </w:p>
    <w:p w14:paraId="217BD534" w14:textId="77777777" w:rsidR="00517E9F" w:rsidRPr="00C06175" w:rsidRDefault="00F71E9B" w:rsidP="00B775E9">
      <w:pPr>
        <w:pStyle w:val="Heading2"/>
      </w:pPr>
      <w:bookmarkStart w:id="132" w:name="_Toc27409303"/>
      <w:bookmarkStart w:id="133" w:name="_Toc36038637"/>
      <w:bookmarkStart w:id="134" w:name="_Toc58332792"/>
      <w:bookmarkStart w:id="135" w:name="_Toc75462708"/>
      <w:bookmarkStart w:id="136" w:name="_Toc90625649"/>
      <w:bookmarkStart w:id="137" w:name="_Toc92134773"/>
      <w:bookmarkStart w:id="138" w:name="_Toc210376589"/>
      <w:r w:rsidRPr="00C06175">
        <w:t>5</w:t>
      </w:r>
      <w:r w:rsidR="00517E9F" w:rsidRPr="00C06175">
        <w:t>.1</w:t>
      </w:r>
      <w:r w:rsidR="00517E9F" w:rsidRPr="00C06175">
        <w:tab/>
        <w:t>Test system architecture</w:t>
      </w:r>
      <w:bookmarkEnd w:id="132"/>
      <w:bookmarkEnd w:id="133"/>
      <w:bookmarkEnd w:id="134"/>
      <w:bookmarkEnd w:id="135"/>
      <w:bookmarkEnd w:id="136"/>
      <w:bookmarkEnd w:id="137"/>
      <w:bookmarkEnd w:id="138"/>
    </w:p>
    <w:p w14:paraId="26AEF074" w14:textId="77777777" w:rsidR="001235CE" w:rsidRPr="00C06175" w:rsidRDefault="00F71E9B" w:rsidP="00B775E9">
      <w:pPr>
        <w:pStyle w:val="Heading3"/>
      </w:pPr>
      <w:bookmarkStart w:id="139" w:name="_Toc27409304"/>
      <w:bookmarkStart w:id="140" w:name="_Toc36038638"/>
      <w:bookmarkStart w:id="141" w:name="_Toc58332793"/>
      <w:bookmarkStart w:id="142" w:name="_Toc75462709"/>
      <w:bookmarkStart w:id="143" w:name="_Toc90625650"/>
      <w:bookmarkStart w:id="144" w:name="_Toc92134774"/>
      <w:bookmarkStart w:id="145" w:name="_Toc210376590"/>
      <w:r w:rsidRPr="00C06175">
        <w:t>5</w:t>
      </w:r>
      <w:r w:rsidR="001235CE" w:rsidRPr="00C06175">
        <w:t>.1.1</w:t>
      </w:r>
      <w:r w:rsidR="001235CE" w:rsidRPr="00C06175">
        <w:tab/>
        <w:t>General system architecture</w:t>
      </w:r>
      <w:bookmarkEnd w:id="139"/>
      <w:bookmarkEnd w:id="140"/>
      <w:bookmarkEnd w:id="141"/>
      <w:bookmarkEnd w:id="142"/>
      <w:bookmarkEnd w:id="143"/>
      <w:bookmarkEnd w:id="144"/>
      <w:bookmarkEnd w:id="145"/>
    </w:p>
    <w:p w14:paraId="204B58D6" w14:textId="77777777" w:rsidR="00FC634E" w:rsidRPr="00C06175" w:rsidRDefault="00517E9F" w:rsidP="00FC634E">
      <w:r w:rsidRPr="00C06175">
        <w:t xml:space="preserve">Refer to </w:t>
      </w:r>
      <w:r w:rsidR="009A1876" w:rsidRPr="00C06175">
        <w:t>3GPP TS 36.523-3 [</w:t>
      </w:r>
      <w:r>
        <w:fldChar w:fldCharType="begin"/>
      </w:r>
      <w:r>
        <w:instrText xml:space="preserve"> REF_3GPPTS36523_3 </w:instrText>
      </w:r>
      <w:r>
        <w:fldChar w:fldCharType="separate"/>
      </w:r>
      <w:r w:rsidR="006B52FB" w:rsidRPr="00C06175">
        <w:t>6</w:t>
      </w:r>
      <w:r>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6" w:name="_Toc27409305"/>
      <w:bookmarkStart w:id="147" w:name="_Toc36038639"/>
      <w:bookmarkStart w:id="148" w:name="_Toc58332794"/>
      <w:bookmarkStart w:id="149" w:name="_Toc75462710"/>
      <w:bookmarkStart w:id="150" w:name="_Toc90625651"/>
      <w:bookmarkStart w:id="151" w:name="_Toc92134775"/>
      <w:bookmarkStart w:id="152" w:name="_Toc210376591"/>
      <w:r w:rsidRPr="00C06175">
        <w:t>5.1.2</w:t>
      </w:r>
      <w:r w:rsidRPr="00C06175">
        <w:tab/>
      </w:r>
      <w:r w:rsidR="001235CE" w:rsidRPr="00C06175">
        <w:t>Component architecture</w:t>
      </w:r>
      <w:bookmarkEnd w:id="146"/>
      <w:bookmarkEnd w:id="147"/>
      <w:bookmarkEnd w:id="148"/>
      <w:bookmarkEnd w:id="149"/>
      <w:bookmarkEnd w:id="150"/>
      <w:bookmarkEnd w:id="151"/>
      <w:bookmarkEnd w:id="152"/>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fldChar w:fldCharType="begin"/>
      </w:r>
      <w:r>
        <w:instrText xml:space="preserve"> REF_3GPPTS36523_3 </w:instrText>
      </w:r>
      <w:r>
        <w:fldChar w:fldCharType="separate"/>
      </w:r>
      <w:r w:rsidR="006B52FB" w:rsidRPr="00C06175">
        <w:t>6</w:t>
      </w:r>
      <w:r>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1pt;height:346.5pt;visibility:visible">
            <v:imagedata r:id="rId15"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3" w:name="_Toc27409306"/>
      <w:bookmarkStart w:id="154" w:name="_Toc36038640"/>
      <w:bookmarkStart w:id="155" w:name="_Toc58332795"/>
      <w:bookmarkStart w:id="156" w:name="_Toc75462711"/>
      <w:bookmarkStart w:id="157" w:name="_Toc90625652"/>
      <w:bookmarkStart w:id="158" w:name="_Toc92134776"/>
      <w:bookmarkStart w:id="159" w:name="_Toc210376592"/>
      <w:r w:rsidRPr="00C06175">
        <w:t>5</w:t>
      </w:r>
      <w:r w:rsidR="00057A29" w:rsidRPr="00C06175">
        <w:t>.1.2.1</w:t>
      </w:r>
      <w:r w:rsidR="00057A29" w:rsidRPr="00C06175">
        <w:tab/>
        <w:t>Interfaces</w:t>
      </w:r>
      <w:bookmarkEnd w:id="153"/>
      <w:bookmarkEnd w:id="154"/>
      <w:bookmarkEnd w:id="155"/>
      <w:bookmarkEnd w:id="156"/>
      <w:bookmarkEnd w:id="157"/>
      <w:bookmarkEnd w:id="158"/>
      <w:bookmarkEnd w:id="159"/>
    </w:p>
    <w:p w14:paraId="50E513C2" w14:textId="77777777" w:rsidR="002005C6" w:rsidRPr="00C06175" w:rsidRDefault="002005C6" w:rsidP="002005C6">
      <w:pPr>
        <w:keepNext/>
        <w:keepLines/>
      </w:pPr>
      <w:proofErr w:type="gramStart"/>
      <w:r w:rsidRPr="00C06175">
        <w:t>A</w:t>
      </w:r>
      <w:r w:rsidR="00057A29" w:rsidRPr="00C06175">
        <w:t xml:space="preserve"> number of</w:t>
      </w:r>
      <w:proofErr w:type="gramEnd"/>
      <w:r w:rsidR="00057A29" w:rsidRPr="00C06175">
        <w:t xml:space="preserve">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60" w:name="_Toc27409307"/>
      <w:bookmarkStart w:id="161" w:name="_Toc36038641"/>
      <w:bookmarkStart w:id="162" w:name="_Toc58332796"/>
      <w:bookmarkStart w:id="163" w:name="_Toc75462712"/>
      <w:bookmarkStart w:id="164" w:name="_Toc90625653"/>
      <w:bookmarkStart w:id="165" w:name="_Toc92134777"/>
      <w:bookmarkStart w:id="166" w:name="_Toc210376593"/>
      <w:r w:rsidRPr="00C06175">
        <w:t>5.2</w:t>
      </w:r>
      <w:r w:rsidRPr="00C06175">
        <w:tab/>
      </w:r>
      <w:r w:rsidR="0090719C" w:rsidRPr="00C06175">
        <w:t>Test model</w:t>
      </w:r>
      <w:bookmarkEnd w:id="160"/>
      <w:bookmarkEnd w:id="161"/>
      <w:bookmarkEnd w:id="162"/>
      <w:bookmarkEnd w:id="163"/>
      <w:bookmarkEnd w:id="164"/>
      <w:bookmarkEnd w:id="165"/>
      <w:bookmarkEnd w:id="166"/>
    </w:p>
    <w:p w14:paraId="3CE59C75" w14:textId="77777777" w:rsidR="0090719C" w:rsidRPr="00C06175" w:rsidRDefault="0090719C" w:rsidP="0090719C">
      <w:proofErr w:type="gramStart"/>
      <w:r w:rsidRPr="00C06175">
        <w:t>In order to</w:t>
      </w:r>
      <w:proofErr w:type="gramEnd"/>
      <w:r w:rsidRPr="00C06175">
        <w:t xml:space="preserve">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fldChar w:fldCharType="begin"/>
      </w:r>
      <w:r>
        <w:instrText xml:space="preserve"> REF_3GPPTS37571_5 </w:instrText>
      </w:r>
      <w:r>
        <w:fldChar w:fldCharType="separate"/>
      </w:r>
      <w:r w:rsidR="006B52FB" w:rsidRPr="00C06175">
        <w:t>5</w:t>
      </w:r>
      <w:r>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7" w:name="_Toc27409308"/>
      <w:bookmarkStart w:id="168" w:name="_Toc36038642"/>
      <w:bookmarkStart w:id="169" w:name="_Toc58332797"/>
      <w:bookmarkStart w:id="170" w:name="_Toc75462713"/>
      <w:bookmarkStart w:id="171" w:name="_Toc90625654"/>
      <w:bookmarkStart w:id="172" w:name="_Toc92134778"/>
      <w:bookmarkStart w:id="173" w:name="_Toc210376594"/>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7"/>
      <w:bookmarkEnd w:id="168"/>
      <w:bookmarkEnd w:id="169"/>
      <w:bookmarkEnd w:id="170"/>
      <w:bookmarkEnd w:id="171"/>
      <w:bookmarkEnd w:id="172"/>
      <w:bookmarkEnd w:id="173"/>
    </w:p>
    <w:p w14:paraId="6DEA8CC6" w14:textId="77777777" w:rsidR="006554C0" w:rsidRPr="00C06175" w:rsidRDefault="00000000" w:rsidP="00B775E9">
      <w:pPr>
        <w:pStyle w:val="TH"/>
      </w:pPr>
      <w:r>
        <w:pict w14:anchorId="18E3349E">
          <v:shape id="Picture 4" o:spid="_x0000_i1028" type="#_x0000_t75" style="width:307pt;height:310.5pt;visibility:visible">
            <v:imagedata r:id="rId16"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fldChar w:fldCharType="begin"/>
      </w:r>
      <w:r>
        <w:instrText xml:space="preserve"> REF_3GPPTS36523_3 </w:instrText>
      </w:r>
      <w:r>
        <w:fldChar w:fldCharType="separate"/>
      </w:r>
      <w:r w:rsidR="006B52FB" w:rsidRPr="00C06175">
        <w:t>6</w:t>
      </w:r>
      <w:r>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fldChar w:fldCharType="begin"/>
      </w:r>
      <w:r>
        <w:instrText xml:space="preserve"> REF_3GPPTS36355 </w:instrText>
      </w:r>
      <w:r>
        <w:fldChar w:fldCharType="separate"/>
      </w:r>
      <w:r w:rsidR="006B52FB" w:rsidRPr="00C06175">
        <w:t>10</w:t>
      </w:r>
      <w:r>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fldChar w:fldCharType="begin"/>
      </w:r>
      <w:r>
        <w:instrText xml:space="preserve"> REF_ITU_TQ773 </w:instrText>
      </w:r>
      <w:r>
        <w:fldChar w:fldCharType="separate"/>
      </w:r>
      <w:r w:rsidR="006B52FB" w:rsidRPr="00C06175">
        <w:t>16</w:t>
      </w:r>
      <w:r>
        <w:fldChar w:fldCharType="end"/>
      </w:r>
      <w:r w:rsidRPr="00C06175">
        <w:t>] ROSE component [</w:t>
      </w:r>
      <w:r>
        <w:fldChar w:fldCharType="begin"/>
      </w:r>
      <w:r>
        <w:instrText xml:space="preserve"> REF_ITU_TX880 </w:instrText>
      </w:r>
      <w:r>
        <w:fldChar w:fldCharType="separate"/>
      </w:r>
      <w:r w:rsidR="006B52FB" w:rsidRPr="00C06175">
        <w:t>15</w:t>
      </w:r>
      <w:r>
        <w:fldChar w:fldCharType="end"/>
      </w:r>
      <w:r w:rsidRPr="00C06175">
        <w:t>] of the facility information element [</w:t>
      </w:r>
      <w:r>
        <w:fldChar w:fldCharType="begin"/>
      </w:r>
      <w:r>
        <w:instrText xml:space="preserve"> REF_3GPPTS29002 </w:instrText>
      </w:r>
      <w:r>
        <w:fldChar w:fldCharType="separate"/>
      </w:r>
      <w:r w:rsidR="006B52FB" w:rsidRPr="00C06175">
        <w:t>14</w:t>
      </w:r>
      <w:r>
        <w:fldChar w:fldCharType="end"/>
      </w:r>
      <w:r w:rsidRPr="00C06175">
        <w:t>] in the Supplement Service [</w:t>
      </w:r>
      <w:r>
        <w:fldChar w:fldCharType="begin"/>
      </w:r>
      <w:r>
        <w:instrText xml:space="preserve"> REF_3GPPTS24080 </w:instrText>
      </w:r>
      <w:r>
        <w:fldChar w:fldCharType="separate"/>
      </w:r>
      <w:r w:rsidR="006B52FB"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006B52FB" w:rsidRPr="00C06175">
        <w:t>13</w:t>
      </w:r>
      <w:r>
        <w:fldChar w:fldCharType="end"/>
      </w:r>
      <w:r w:rsidRPr="00C06175">
        <w:t>]</w:t>
      </w:r>
      <w:r w:rsidR="00B775E9" w:rsidRPr="00C06175">
        <w:t>,</w:t>
      </w:r>
      <w:r w:rsidRPr="00C06175">
        <w:t xml:space="preserve"> clause 3.6.1 and 3GPP TS 29.002 [</w:t>
      </w:r>
      <w:r>
        <w:fldChar w:fldCharType="begin"/>
      </w:r>
      <w:r>
        <w:instrText xml:space="preserve"> REF_3GPPTS29002 </w:instrText>
      </w:r>
      <w:r>
        <w:fldChar w:fldCharType="separate"/>
      </w:r>
      <w:r w:rsidR="006B52FB" w:rsidRPr="00C06175">
        <w:t>14</w:t>
      </w:r>
      <w:r>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4" w:name="_Toc27409309"/>
      <w:bookmarkStart w:id="175" w:name="_Toc36038643"/>
      <w:bookmarkStart w:id="176" w:name="_Toc58332798"/>
      <w:bookmarkStart w:id="177" w:name="_Toc75462714"/>
      <w:bookmarkStart w:id="178" w:name="_Toc90625655"/>
      <w:bookmarkStart w:id="179" w:name="_Toc92134779"/>
      <w:bookmarkStart w:id="180" w:name="_Toc210376595"/>
      <w:r w:rsidRPr="00C06175">
        <w:t>5</w:t>
      </w:r>
      <w:r w:rsidR="00F452CE" w:rsidRPr="00C06175">
        <w:t>.2.</w:t>
      </w:r>
      <w:r w:rsidR="00295A0D" w:rsidRPr="00C06175">
        <w:t>2</w:t>
      </w:r>
      <w:r w:rsidR="00F452CE" w:rsidRPr="00C06175">
        <w:tab/>
      </w:r>
      <w:r w:rsidR="00CC3182" w:rsidRPr="00C06175">
        <w:t>UTRA A-GNSS test model</w:t>
      </w:r>
      <w:bookmarkEnd w:id="174"/>
      <w:bookmarkEnd w:id="175"/>
      <w:bookmarkEnd w:id="176"/>
      <w:bookmarkEnd w:id="177"/>
      <w:bookmarkEnd w:id="178"/>
      <w:bookmarkEnd w:id="179"/>
      <w:bookmarkEnd w:id="180"/>
    </w:p>
    <w:p w14:paraId="784D9826" w14:textId="77777777" w:rsidR="00B92A5E" w:rsidRPr="00C06175" w:rsidRDefault="00000000" w:rsidP="00B775E9">
      <w:pPr>
        <w:pStyle w:val="TH"/>
      </w:pPr>
      <w:r>
        <w:pict w14:anchorId="5F666312">
          <v:shape id="Picture 5" o:spid="_x0000_i1029" type="#_x0000_t75" style="width:235.5pt;height:259pt;visibility:visible">
            <v:imagedata r:id="rId17"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fldChar w:fldCharType="begin"/>
      </w:r>
      <w:r>
        <w:instrText xml:space="preserve"> REF_3GPPTS36523_3 </w:instrText>
      </w:r>
      <w:r>
        <w:fldChar w:fldCharType="separate"/>
      </w:r>
      <w:r w:rsidR="006B52FB" w:rsidRPr="00C06175">
        <w:t>6</w:t>
      </w:r>
      <w:r>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fldChar w:fldCharType="begin"/>
      </w:r>
      <w:r>
        <w:instrText xml:space="preserve"> REF_ITU_TQ773 </w:instrText>
      </w:r>
      <w:r>
        <w:fldChar w:fldCharType="separate"/>
      </w:r>
      <w:r w:rsidR="006B52FB" w:rsidRPr="00C06175">
        <w:t>16</w:t>
      </w:r>
      <w:r>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fldChar w:fldCharType="begin"/>
      </w:r>
      <w:r>
        <w:instrText xml:space="preserve"> REF_ITU_TX880 </w:instrText>
      </w:r>
      <w:r>
        <w:fldChar w:fldCharType="separate"/>
      </w:r>
      <w:r w:rsidR="006B52FB" w:rsidRPr="00C06175">
        <w:t>15</w:t>
      </w:r>
      <w:r>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1" w:name="_Toc27409310"/>
      <w:bookmarkStart w:id="182" w:name="_Toc36038644"/>
      <w:bookmarkStart w:id="183" w:name="_Toc58332799"/>
      <w:bookmarkStart w:id="184" w:name="_Toc75462715"/>
      <w:bookmarkStart w:id="185" w:name="_Toc90625656"/>
      <w:bookmarkStart w:id="186" w:name="_Toc92134780"/>
      <w:bookmarkStart w:id="187" w:name="_Toc210376596"/>
      <w:r w:rsidRPr="00C06175">
        <w:lastRenderedPageBreak/>
        <w:t>5.3</w:t>
      </w:r>
      <w:r w:rsidRPr="00C06175">
        <w:tab/>
        <w:t>ASP specifications</w:t>
      </w:r>
      <w:bookmarkEnd w:id="181"/>
      <w:bookmarkEnd w:id="182"/>
      <w:bookmarkEnd w:id="183"/>
      <w:bookmarkEnd w:id="184"/>
      <w:bookmarkEnd w:id="185"/>
      <w:bookmarkEnd w:id="186"/>
      <w:bookmarkEnd w:id="187"/>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8" w:name="_Toc27409311"/>
      <w:bookmarkStart w:id="189" w:name="_Toc36038645"/>
      <w:bookmarkStart w:id="190" w:name="_Toc58332800"/>
      <w:bookmarkStart w:id="191" w:name="_Toc75462716"/>
      <w:bookmarkStart w:id="192" w:name="_Toc90625657"/>
      <w:bookmarkStart w:id="193" w:name="_Toc92134781"/>
      <w:bookmarkStart w:id="194" w:name="_Toc210376597"/>
      <w:r w:rsidRPr="00C06175">
        <w:t>5.4</w:t>
      </w:r>
      <w:r w:rsidR="00295A0D" w:rsidRPr="00C06175">
        <w:tab/>
      </w:r>
      <w:r w:rsidR="00D97856" w:rsidRPr="00C06175">
        <w:t xml:space="preserve">LTE </w:t>
      </w:r>
      <w:r w:rsidR="00295A0D" w:rsidRPr="00C06175">
        <w:t>OTDOA test model</w:t>
      </w:r>
      <w:bookmarkEnd w:id="188"/>
      <w:bookmarkEnd w:id="189"/>
      <w:bookmarkEnd w:id="190"/>
      <w:bookmarkEnd w:id="191"/>
      <w:bookmarkEnd w:id="192"/>
      <w:bookmarkEnd w:id="193"/>
      <w:bookmarkEnd w:id="194"/>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4.5pt;visibility:visible">
            <v:imagedata r:id="rId18"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fldChar w:fldCharType="begin"/>
      </w:r>
      <w:r>
        <w:instrText xml:space="preserve"> REF_3GPPTS36211 </w:instrText>
      </w:r>
      <w:r>
        <w:fldChar w:fldCharType="separate"/>
      </w:r>
      <w:r w:rsidR="006B52FB" w:rsidRPr="00C06175">
        <w:t>23</w:t>
      </w:r>
      <w:r>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5" w:name="_Toc27409312"/>
      <w:bookmarkStart w:id="196" w:name="_Toc36038646"/>
      <w:bookmarkStart w:id="197" w:name="_Toc58332801"/>
      <w:bookmarkStart w:id="198" w:name="_Toc75462717"/>
      <w:bookmarkStart w:id="199" w:name="_Toc90625658"/>
      <w:bookmarkStart w:id="200" w:name="_Toc92134782"/>
      <w:bookmarkStart w:id="201" w:name="_Toc210376598"/>
      <w:r w:rsidRPr="00C06175">
        <w:lastRenderedPageBreak/>
        <w:t>5.5</w:t>
      </w:r>
      <w:r w:rsidR="00295A0D" w:rsidRPr="00C06175">
        <w:tab/>
      </w:r>
      <w:r w:rsidR="00D97856" w:rsidRPr="00C06175">
        <w:t xml:space="preserve">LTE </w:t>
      </w:r>
      <w:r w:rsidR="00295A0D" w:rsidRPr="00C06175">
        <w:t>ECID test model</w:t>
      </w:r>
      <w:bookmarkEnd w:id="195"/>
      <w:bookmarkEnd w:id="196"/>
      <w:bookmarkEnd w:id="197"/>
      <w:bookmarkEnd w:id="198"/>
      <w:bookmarkEnd w:id="199"/>
      <w:bookmarkEnd w:id="200"/>
      <w:bookmarkEnd w:id="201"/>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2" w:name="_Toc27409313"/>
      <w:bookmarkStart w:id="203" w:name="_Toc36038647"/>
      <w:bookmarkStart w:id="204" w:name="_Toc58332802"/>
      <w:bookmarkStart w:id="205" w:name="_Toc75462718"/>
      <w:bookmarkStart w:id="206" w:name="_Toc90625659"/>
      <w:bookmarkStart w:id="207" w:name="_Toc92134783"/>
      <w:bookmarkStart w:id="208" w:name="_Toc210376599"/>
      <w:r w:rsidRPr="00C06175">
        <w:t>6</w:t>
      </w:r>
      <w:r w:rsidR="00F71E9B" w:rsidRPr="00C06175">
        <w:tab/>
      </w:r>
      <w:r w:rsidR="00D97856" w:rsidRPr="00C06175">
        <w:t>LTE i</w:t>
      </w:r>
      <w:r w:rsidR="00DD2394" w:rsidRPr="00C06175">
        <w:t>ndoor positioning system architecture and test models</w:t>
      </w:r>
      <w:bookmarkEnd w:id="202"/>
      <w:bookmarkEnd w:id="203"/>
      <w:bookmarkEnd w:id="204"/>
      <w:bookmarkEnd w:id="205"/>
      <w:bookmarkEnd w:id="206"/>
      <w:bookmarkEnd w:id="207"/>
      <w:bookmarkEnd w:id="208"/>
    </w:p>
    <w:p w14:paraId="300975E3" w14:textId="77777777" w:rsidR="00DD2394" w:rsidRPr="00C06175" w:rsidRDefault="00DD2394" w:rsidP="00DD2394">
      <w:pPr>
        <w:pStyle w:val="Heading2"/>
      </w:pPr>
      <w:bookmarkStart w:id="209" w:name="_Toc27409314"/>
      <w:bookmarkStart w:id="210" w:name="_Toc36038648"/>
      <w:bookmarkStart w:id="211" w:name="_Toc58332803"/>
      <w:bookmarkStart w:id="212" w:name="_Toc75462719"/>
      <w:bookmarkStart w:id="213" w:name="_Toc90625660"/>
      <w:bookmarkStart w:id="214" w:name="_Toc92134784"/>
      <w:bookmarkStart w:id="215" w:name="_Toc210376600"/>
      <w:r w:rsidRPr="00C06175">
        <w:t>6.1</w:t>
      </w:r>
      <w:r w:rsidRPr="00C06175">
        <w:tab/>
        <w:t>Test system architecture</w:t>
      </w:r>
      <w:bookmarkEnd w:id="209"/>
      <w:bookmarkEnd w:id="210"/>
      <w:bookmarkEnd w:id="211"/>
      <w:bookmarkEnd w:id="212"/>
      <w:bookmarkEnd w:id="213"/>
      <w:bookmarkEnd w:id="214"/>
      <w:bookmarkEnd w:id="215"/>
    </w:p>
    <w:p w14:paraId="75FC411B" w14:textId="77777777" w:rsidR="00DD2394" w:rsidRPr="00C06175" w:rsidRDefault="00DD2394" w:rsidP="00DD2394">
      <w:pPr>
        <w:pStyle w:val="Heading3"/>
      </w:pPr>
      <w:bookmarkStart w:id="216" w:name="_Toc27409315"/>
      <w:bookmarkStart w:id="217" w:name="_Toc36038649"/>
      <w:bookmarkStart w:id="218" w:name="_Toc58332804"/>
      <w:bookmarkStart w:id="219" w:name="_Toc75462720"/>
      <w:bookmarkStart w:id="220" w:name="_Toc90625661"/>
      <w:bookmarkStart w:id="221" w:name="_Toc92134785"/>
      <w:bookmarkStart w:id="222" w:name="_Toc210376601"/>
      <w:r w:rsidRPr="00C06175">
        <w:t>6.1.1</w:t>
      </w:r>
      <w:r w:rsidRPr="00C06175">
        <w:tab/>
        <w:t>General system architecture</w:t>
      </w:r>
      <w:bookmarkEnd w:id="216"/>
      <w:bookmarkEnd w:id="217"/>
      <w:bookmarkEnd w:id="218"/>
      <w:bookmarkEnd w:id="219"/>
      <w:bookmarkEnd w:id="220"/>
      <w:bookmarkEnd w:id="221"/>
      <w:bookmarkEnd w:id="222"/>
    </w:p>
    <w:p w14:paraId="695A9920" w14:textId="77777777" w:rsidR="00DD2394" w:rsidRPr="00C06175" w:rsidRDefault="00DD2394" w:rsidP="00DD2394">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53B14541" w14:textId="77777777" w:rsidR="00DD2394" w:rsidRPr="00C06175" w:rsidRDefault="00DD2394" w:rsidP="00DD2394">
      <w:pPr>
        <w:pStyle w:val="Heading3"/>
      </w:pPr>
      <w:bookmarkStart w:id="223" w:name="_Toc27409316"/>
      <w:bookmarkStart w:id="224" w:name="_Toc36038650"/>
      <w:bookmarkStart w:id="225" w:name="_Toc58332805"/>
      <w:bookmarkStart w:id="226" w:name="_Toc75462721"/>
      <w:bookmarkStart w:id="227" w:name="_Toc90625662"/>
      <w:bookmarkStart w:id="228" w:name="_Toc92134786"/>
      <w:bookmarkStart w:id="229" w:name="_Toc210376602"/>
      <w:r w:rsidRPr="00C06175">
        <w:t>6.1.2</w:t>
      </w:r>
      <w:r w:rsidRPr="00C06175">
        <w:tab/>
        <w:t>Component architecture</w:t>
      </w:r>
      <w:bookmarkEnd w:id="223"/>
      <w:bookmarkEnd w:id="224"/>
      <w:bookmarkEnd w:id="225"/>
      <w:bookmarkEnd w:id="226"/>
      <w:bookmarkEnd w:id="227"/>
      <w:bookmarkEnd w:id="228"/>
      <w:bookmarkEnd w:id="229"/>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647D1B" w:rsidP="00D97856">
      <w:pPr>
        <w:pStyle w:val="TH"/>
        <w:rPr>
          <w:rFonts w:ascii="Times New Roman" w:hAnsi="Times New Roman"/>
        </w:rPr>
      </w:pPr>
      <w:r>
        <w:pict w14:anchorId="19F2B2B0">
          <v:shape id="Picture 7" o:spid="_x0000_i1031" type="#_x0000_t75" style="width:376pt;height:366pt;visibility:visible">
            <v:imagedata r:id="rId19"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30" w:name="_Toc27409317"/>
      <w:bookmarkStart w:id="231" w:name="_Toc36038651"/>
      <w:bookmarkStart w:id="232" w:name="_Toc58332806"/>
      <w:bookmarkStart w:id="233" w:name="_Toc75462722"/>
      <w:bookmarkStart w:id="234" w:name="_Toc90625663"/>
      <w:bookmarkStart w:id="235" w:name="_Toc92134787"/>
      <w:bookmarkStart w:id="236" w:name="_Toc210376603"/>
      <w:r w:rsidRPr="00C06175">
        <w:lastRenderedPageBreak/>
        <w:t>6.1.2.1</w:t>
      </w:r>
      <w:r w:rsidRPr="00C06175">
        <w:tab/>
        <w:t>Interfaces</w:t>
      </w:r>
      <w:bookmarkEnd w:id="230"/>
      <w:bookmarkEnd w:id="231"/>
      <w:bookmarkEnd w:id="232"/>
      <w:bookmarkEnd w:id="233"/>
      <w:bookmarkEnd w:id="234"/>
      <w:bookmarkEnd w:id="235"/>
      <w:bookmarkEnd w:id="236"/>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7" w:name="_Toc27409318"/>
      <w:bookmarkStart w:id="238" w:name="_Toc36038652"/>
      <w:bookmarkStart w:id="239" w:name="_Toc58332807"/>
      <w:bookmarkStart w:id="240" w:name="_Toc75462723"/>
      <w:bookmarkStart w:id="241" w:name="_Toc90625664"/>
      <w:bookmarkStart w:id="242" w:name="_Toc92134788"/>
      <w:bookmarkStart w:id="243" w:name="_Toc210376604"/>
      <w:r w:rsidRPr="00C06175">
        <w:t>6.2</w:t>
      </w:r>
      <w:r w:rsidRPr="00C06175">
        <w:tab/>
        <w:t>Test model</w:t>
      </w:r>
      <w:bookmarkEnd w:id="237"/>
      <w:bookmarkEnd w:id="238"/>
      <w:bookmarkEnd w:id="239"/>
      <w:bookmarkEnd w:id="240"/>
      <w:bookmarkEnd w:id="241"/>
      <w:bookmarkEnd w:id="242"/>
      <w:bookmarkEnd w:id="243"/>
    </w:p>
    <w:p w14:paraId="4D5E8D51" w14:textId="77777777" w:rsidR="00DD2394" w:rsidRPr="00C06175" w:rsidRDefault="00DD2394" w:rsidP="00DD2394">
      <w:pPr>
        <w:pStyle w:val="Heading3"/>
      </w:pPr>
      <w:bookmarkStart w:id="244" w:name="_Toc27409319"/>
      <w:bookmarkStart w:id="245" w:name="_Toc36038653"/>
      <w:bookmarkStart w:id="246" w:name="_Toc58332808"/>
      <w:bookmarkStart w:id="247" w:name="_Toc75462724"/>
      <w:bookmarkStart w:id="248" w:name="_Toc90625665"/>
      <w:bookmarkStart w:id="249" w:name="_Toc92134789"/>
      <w:bookmarkStart w:id="250" w:name="_Toc210376605"/>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4"/>
      <w:bookmarkEnd w:id="245"/>
      <w:bookmarkEnd w:id="246"/>
      <w:bookmarkEnd w:id="247"/>
      <w:bookmarkEnd w:id="248"/>
      <w:bookmarkEnd w:id="249"/>
      <w:bookmarkEnd w:id="250"/>
    </w:p>
    <w:p w14:paraId="3F602B67" w14:textId="77777777" w:rsidR="00DD2394" w:rsidRPr="00C06175" w:rsidRDefault="00DD2394" w:rsidP="00DD2394">
      <w:pPr>
        <w:pStyle w:val="TH"/>
      </w:pPr>
      <w:r w:rsidRPr="00C06175">
        <w:object w:dxaOrig="6121" w:dyaOrig="6452" w14:anchorId="0EBDD5B1">
          <v:shape id="_x0000_i1032" type="#_x0000_t75" style="width:306.5pt;height:322.5pt" o:ole="">
            <v:imagedata r:id="rId20" o:title=""/>
          </v:shape>
          <o:OLEObject Type="Embed" ProgID="Word.Document.12" ShapeID="_x0000_i1032" DrawAspect="Content" ObjectID="_1820989408" r:id="rId21">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fldChar w:fldCharType="begin"/>
      </w:r>
      <w:r>
        <w:instrText xml:space="preserve"> REF_3GPPTS36523_3 </w:instrText>
      </w:r>
      <w:r>
        <w:fldChar w:fldCharType="separate"/>
      </w:r>
      <w:r w:rsidRPr="00C06175">
        <w:t>6</w:t>
      </w:r>
      <w:r>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fldChar w:fldCharType="begin"/>
      </w:r>
      <w:r>
        <w:instrText xml:space="preserve"> REF_3GPPTS37571_2 </w:instrText>
      </w:r>
      <w:r>
        <w:fldChar w:fldCharType="separate"/>
      </w:r>
      <w:r w:rsidRPr="00C06175">
        <w:t>3</w:t>
      </w:r>
      <w:r>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fldChar w:fldCharType="begin"/>
      </w:r>
      <w:r>
        <w:instrText xml:space="preserve"> REF_ITU_TQ773 </w:instrText>
      </w:r>
      <w:r>
        <w:fldChar w:fldCharType="separate"/>
      </w:r>
      <w:r w:rsidRPr="00C06175">
        <w:t>16</w:t>
      </w:r>
      <w:r>
        <w:fldChar w:fldCharType="end"/>
      </w:r>
      <w:r w:rsidRPr="00C06175">
        <w:t>] ROSE component [</w:t>
      </w:r>
      <w:r>
        <w:fldChar w:fldCharType="begin"/>
      </w:r>
      <w:r>
        <w:instrText xml:space="preserve"> REF_ITU_TX880 </w:instrText>
      </w:r>
      <w:r>
        <w:fldChar w:fldCharType="separate"/>
      </w:r>
      <w:r w:rsidRPr="00C06175">
        <w:t>15</w:t>
      </w:r>
      <w:r>
        <w:fldChar w:fldCharType="end"/>
      </w:r>
      <w:r w:rsidRPr="00C06175">
        <w:t>] of the facility information element [</w:t>
      </w:r>
      <w:r>
        <w:fldChar w:fldCharType="begin"/>
      </w:r>
      <w:r>
        <w:instrText xml:space="preserve"> REF_3GPPTS29002 </w:instrText>
      </w:r>
      <w:r>
        <w:fldChar w:fldCharType="separate"/>
      </w:r>
      <w:r w:rsidRPr="00C06175">
        <w:t>14</w:t>
      </w:r>
      <w:r>
        <w:fldChar w:fldCharType="end"/>
      </w:r>
      <w:r w:rsidRPr="00C06175">
        <w:t>] in the Supplement Service [</w:t>
      </w:r>
      <w:r>
        <w:fldChar w:fldCharType="begin"/>
      </w:r>
      <w:r>
        <w:instrText xml:space="preserve"> REF_3GPPTS24080 </w:instrText>
      </w:r>
      <w:r>
        <w:fldChar w:fldCharType="separate"/>
      </w:r>
      <w:r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Pr="00C06175">
        <w:t>13</w:t>
      </w:r>
      <w:r>
        <w:fldChar w:fldCharType="end"/>
      </w:r>
      <w:r w:rsidRPr="00C06175">
        <w:t>], clause 3.6.1 and 3GPP TS 29.002 [</w:t>
      </w:r>
      <w:r>
        <w:fldChar w:fldCharType="begin"/>
      </w:r>
      <w:r>
        <w:instrText xml:space="preserve"> REF_3GPPTS29002 </w:instrText>
      </w:r>
      <w:r>
        <w:fldChar w:fldCharType="separate"/>
      </w:r>
      <w:r w:rsidRPr="00C06175">
        <w:t>14</w:t>
      </w:r>
      <w:r>
        <w:fldChar w:fldCharType="end"/>
      </w:r>
      <w:r w:rsidRPr="00C06175">
        <w:t>], clause 17.1.1.</w:t>
      </w:r>
    </w:p>
    <w:p w14:paraId="6ABC2472" w14:textId="77777777" w:rsidR="001C5846" w:rsidRPr="00C06175" w:rsidRDefault="001C5846" w:rsidP="001C5846">
      <w:pPr>
        <w:pStyle w:val="Heading1"/>
      </w:pPr>
      <w:bookmarkStart w:id="251" w:name="_Toc27409320"/>
      <w:bookmarkStart w:id="252" w:name="_Toc36038654"/>
      <w:bookmarkStart w:id="253" w:name="_Toc58332809"/>
      <w:bookmarkStart w:id="254" w:name="_Toc75462725"/>
      <w:bookmarkStart w:id="255" w:name="_Toc90625666"/>
      <w:bookmarkStart w:id="256" w:name="_Toc92134790"/>
      <w:bookmarkStart w:id="257" w:name="_Toc210376606"/>
      <w:r w:rsidRPr="00C06175">
        <w:t>6A</w:t>
      </w:r>
      <w:r w:rsidRPr="00C06175">
        <w:tab/>
      </w:r>
      <w:r w:rsidR="00D97856" w:rsidRPr="00C06175">
        <w:t>LTE test models requiring GNSS support</w:t>
      </w:r>
      <w:bookmarkEnd w:id="251"/>
      <w:bookmarkEnd w:id="252"/>
      <w:bookmarkEnd w:id="253"/>
      <w:bookmarkEnd w:id="254"/>
      <w:bookmarkEnd w:id="255"/>
      <w:bookmarkEnd w:id="256"/>
      <w:bookmarkEnd w:id="257"/>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fldChar w:fldCharType="begin"/>
      </w:r>
      <w:r>
        <w:instrText xml:space="preserve"> REF_3GPPTS36523_3 </w:instrText>
      </w:r>
      <w:r>
        <w:fldChar w:fldCharType="separate"/>
      </w:r>
      <w:r w:rsidR="001C5846" w:rsidRPr="00C06175">
        <w:t>6</w:t>
      </w:r>
      <w:r>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w:t>
      </w:r>
      <w:proofErr w:type="gramStart"/>
      <w:r w:rsidR="00D97856" w:rsidRPr="00C06175">
        <w:t>the both</w:t>
      </w:r>
      <w:proofErr w:type="gramEnd"/>
      <w:r w:rsidR="00D97856" w:rsidRPr="00C06175">
        <w:t xml:space="preserve">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8" w:name="_Toc27409321"/>
      <w:bookmarkStart w:id="259" w:name="_Toc36038655"/>
      <w:bookmarkStart w:id="260" w:name="_Toc58332810"/>
      <w:bookmarkStart w:id="261" w:name="_Toc75462726"/>
      <w:bookmarkStart w:id="262" w:name="_Toc90625667"/>
      <w:bookmarkStart w:id="263" w:name="_Toc92134791"/>
      <w:bookmarkStart w:id="264" w:name="_Toc210376607"/>
      <w:r w:rsidRPr="00C06175">
        <w:t>6B</w:t>
      </w:r>
      <w:r w:rsidRPr="00C06175">
        <w:tab/>
        <w:t xml:space="preserve">NG-RAN NR </w:t>
      </w:r>
      <w:r w:rsidR="00D97856" w:rsidRPr="00C06175">
        <w:t xml:space="preserve">positioning </w:t>
      </w:r>
      <w:r w:rsidRPr="00C06175">
        <w:t>system architecture and test models</w:t>
      </w:r>
      <w:bookmarkEnd w:id="258"/>
      <w:bookmarkEnd w:id="259"/>
      <w:bookmarkEnd w:id="260"/>
      <w:bookmarkEnd w:id="261"/>
      <w:bookmarkEnd w:id="262"/>
      <w:bookmarkEnd w:id="263"/>
      <w:bookmarkEnd w:id="264"/>
    </w:p>
    <w:p w14:paraId="4EF6B218" w14:textId="77777777" w:rsidR="00C130CF" w:rsidRPr="00C06175" w:rsidRDefault="00C130CF" w:rsidP="00C130CF">
      <w:pPr>
        <w:pStyle w:val="Heading2"/>
      </w:pPr>
      <w:bookmarkStart w:id="265" w:name="_Toc27409322"/>
      <w:bookmarkStart w:id="266" w:name="_Toc36038656"/>
      <w:bookmarkStart w:id="267" w:name="_Toc58332811"/>
      <w:bookmarkStart w:id="268" w:name="_Toc75462727"/>
      <w:bookmarkStart w:id="269" w:name="_Toc90625668"/>
      <w:bookmarkStart w:id="270" w:name="_Toc92134792"/>
      <w:bookmarkStart w:id="271" w:name="_Toc210376608"/>
      <w:r w:rsidRPr="00C06175">
        <w:t>6B.1</w:t>
      </w:r>
      <w:r w:rsidRPr="00C06175">
        <w:tab/>
        <w:t>Test system architecture</w:t>
      </w:r>
      <w:bookmarkEnd w:id="265"/>
      <w:bookmarkEnd w:id="266"/>
      <w:bookmarkEnd w:id="267"/>
      <w:bookmarkEnd w:id="268"/>
      <w:bookmarkEnd w:id="269"/>
      <w:bookmarkEnd w:id="270"/>
      <w:bookmarkEnd w:id="271"/>
    </w:p>
    <w:p w14:paraId="691B16DC" w14:textId="77777777" w:rsidR="00C130CF" w:rsidRPr="00C06175" w:rsidRDefault="00C130CF" w:rsidP="00C130CF">
      <w:pPr>
        <w:pStyle w:val="Heading3"/>
      </w:pPr>
      <w:bookmarkStart w:id="272" w:name="_Toc27409323"/>
      <w:bookmarkStart w:id="273" w:name="_Toc36038657"/>
      <w:bookmarkStart w:id="274" w:name="_Toc58332812"/>
      <w:bookmarkStart w:id="275" w:name="_Toc75462728"/>
      <w:bookmarkStart w:id="276" w:name="_Toc90625669"/>
      <w:bookmarkStart w:id="277" w:name="_Toc92134793"/>
      <w:bookmarkStart w:id="278" w:name="_Toc210376609"/>
      <w:r w:rsidRPr="00C06175">
        <w:t>6B.1.1</w:t>
      </w:r>
      <w:r w:rsidRPr="00C06175">
        <w:tab/>
        <w:t>General system architecture</w:t>
      </w:r>
      <w:bookmarkEnd w:id="272"/>
      <w:bookmarkEnd w:id="273"/>
      <w:bookmarkEnd w:id="274"/>
      <w:bookmarkEnd w:id="275"/>
      <w:bookmarkEnd w:id="276"/>
      <w:bookmarkEnd w:id="277"/>
      <w:bookmarkEnd w:id="278"/>
    </w:p>
    <w:p w14:paraId="4F48F573" w14:textId="77777777" w:rsidR="00C130CF" w:rsidRPr="00C06175" w:rsidRDefault="00C130CF" w:rsidP="00C130CF">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3CFD1C76" w14:textId="77777777" w:rsidR="00C130CF" w:rsidRPr="00C06175" w:rsidRDefault="00C130CF" w:rsidP="00C130CF">
      <w:pPr>
        <w:pStyle w:val="Heading3"/>
      </w:pPr>
      <w:bookmarkStart w:id="279" w:name="_Toc27409324"/>
      <w:bookmarkStart w:id="280" w:name="_Toc36038658"/>
      <w:bookmarkStart w:id="281" w:name="_Toc58332813"/>
      <w:bookmarkStart w:id="282" w:name="_Toc75462729"/>
      <w:bookmarkStart w:id="283" w:name="_Toc90625670"/>
      <w:bookmarkStart w:id="284" w:name="_Toc92134794"/>
      <w:bookmarkStart w:id="285" w:name="_Toc210376610"/>
      <w:r w:rsidRPr="00C06175">
        <w:t>6B.1.2</w:t>
      </w:r>
      <w:r w:rsidRPr="00C06175">
        <w:tab/>
        <w:t>Component architecture</w:t>
      </w:r>
      <w:bookmarkEnd w:id="279"/>
      <w:bookmarkEnd w:id="280"/>
      <w:bookmarkEnd w:id="281"/>
      <w:bookmarkEnd w:id="282"/>
      <w:bookmarkEnd w:id="283"/>
      <w:bookmarkEnd w:id="284"/>
      <w:bookmarkEnd w:id="285"/>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647D1B" w:rsidP="00D97856">
      <w:pPr>
        <w:pStyle w:val="TH"/>
      </w:pPr>
      <w:r>
        <w:pict w14:anchorId="23BBB348">
          <v:shape id="Picture 9" o:spid="_x0000_i1033" type="#_x0000_t75" style="width:354.5pt;height:345.5pt;visibility:visible">
            <v:imagedata r:id="rId22"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6" w:name="_Toc27409325"/>
      <w:bookmarkStart w:id="287" w:name="_Toc36038659"/>
      <w:bookmarkStart w:id="288" w:name="_Toc58332814"/>
      <w:bookmarkStart w:id="289" w:name="_Toc75462730"/>
      <w:bookmarkStart w:id="290" w:name="_Toc90625671"/>
      <w:bookmarkStart w:id="291" w:name="_Toc92134795"/>
      <w:bookmarkStart w:id="292" w:name="_Toc210376611"/>
      <w:r w:rsidRPr="00C06175">
        <w:t>6B.2</w:t>
      </w:r>
      <w:r w:rsidRPr="00C06175">
        <w:tab/>
        <w:t>Test models</w:t>
      </w:r>
      <w:bookmarkEnd w:id="286"/>
      <w:bookmarkEnd w:id="287"/>
      <w:bookmarkEnd w:id="288"/>
      <w:bookmarkEnd w:id="289"/>
      <w:bookmarkEnd w:id="290"/>
      <w:bookmarkEnd w:id="291"/>
      <w:bookmarkEnd w:id="292"/>
    </w:p>
    <w:p w14:paraId="7A700127" w14:textId="77777777" w:rsidR="00C130CF" w:rsidRPr="00C06175" w:rsidRDefault="00C130CF" w:rsidP="00C130CF">
      <w:pPr>
        <w:pStyle w:val="Heading3"/>
      </w:pPr>
      <w:bookmarkStart w:id="293" w:name="_Toc27409326"/>
      <w:bookmarkStart w:id="294" w:name="_Toc36038660"/>
      <w:bookmarkStart w:id="295" w:name="_Toc58332815"/>
      <w:bookmarkStart w:id="296" w:name="_Toc75462731"/>
      <w:bookmarkStart w:id="297" w:name="_Toc90625672"/>
      <w:bookmarkStart w:id="298" w:name="_Toc92134796"/>
      <w:bookmarkStart w:id="299" w:name="_Toc210376612"/>
      <w:r w:rsidRPr="00C06175">
        <w:t>6B.2.1</w:t>
      </w:r>
      <w:r w:rsidRPr="00C06175">
        <w:tab/>
        <w:t xml:space="preserve">NR GNSS </w:t>
      </w:r>
      <w:r w:rsidR="00D97856" w:rsidRPr="00C06175">
        <w:t>p</w:t>
      </w:r>
      <w:r w:rsidRPr="00C06175">
        <w:t>ositioning test model</w:t>
      </w:r>
      <w:bookmarkEnd w:id="293"/>
      <w:bookmarkEnd w:id="294"/>
      <w:bookmarkEnd w:id="295"/>
      <w:bookmarkEnd w:id="296"/>
      <w:bookmarkEnd w:id="297"/>
      <w:bookmarkEnd w:id="298"/>
      <w:bookmarkEnd w:id="299"/>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647D1B" w:rsidP="00C130CF">
      <w:pPr>
        <w:pStyle w:val="TH"/>
      </w:pPr>
      <w:r>
        <w:lastRenderedPageBreak/>
        <w:pict w14:anchorId="72D98BAC">
          <v:shape id="Picture 10" o:spid="_x0000_i1034" type="#_x0000_t75" style="width:364.5pt;height:381.5pt;visibility:visible">
            <v:imagedata r:id="rId23"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300" w:name="_Toc27409327"/>
      <w:bookmarkStart w:id="301" w:name="_Toc36038661"/>
      <w:bookmarkStart w:id="302" w:name="_Toc58332816"/>
      <w:bookmarkStart w:id="303" w:name="_Toc75462732"/>
      <w:bookmarkStart w:id="304" w:name="_Toc90625673"/>
      <w:bookmarkStart w:id="305" w:name="_Toc92134797"/>
      <w:bookmarkStart w:id="306" w:name="_Toc210376613"/>
      <w:r w:rsidRPr="00C06175">
        <w:t>6B.2.2</w:t>
      </w:r>
      <w:r w:rsidRPr="00C06175">
        <w:tab/>
        <w:t>NR indoor positioning test model</w:t>
      </w:r>
      <w:bookmarkEnd w:id="300"/>
      <w:bookmarkEnd w:id="301"/>
      <w:bookmarkEnd w:id="302"/>
      <w:bookmarkEnd w:id="303"/>
      <w:bookmarkEnd w:id="304"/>
      <w:bookmarkEnd w:id="305"/>
      <w:bookmarkEnd w:id="306"/>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7" w:name="_Toc27409328"/>
      <w:bookmarkStart w:id="308" w:name="_Toc36038662"/>
      <w:bookmarkStart w:id="309" w:name="_Toc58332817"/>
      <w:bookmarkStart w:id="310" w:name="_Toc75462733"/>
      <w:bookmarkStart w:id="311" w:name="_Toc90625674"/>
      <w:bookmarkStart w:id="312" w:name="_Toc92134798"/>
      <w:bookmarkStart w:id="313" w:name="_Toc210376614"/>
      <w:r w:rsidRPr="00C06175">
        <w:t>6B.2.3</w:t>
      </w:r>
      <w:r w:rsidRPr="00C06175">
        <w:tab/>
        <w:t>NR OTDOA (LTE) positioning test model</w:t>
      </w:r>
      <w:bookmarkEnd w:id="307"/>
      <w:bookmarkEnd w:id="308"/>
      <w:bookmarkEnd w:id="309"/>
      <w:bookmarkEnd w:id="310"/>
      <w:bookmarkEnd w:id="311"/>
      <w:bookmarkEnd w:id="312"/>
      <w:bookmarkEnd w:id="313"/>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647D1B" w:rsidP="00B925A7">
      <w:pPr>
        <w:pStyle w:val="TH"/>
      </w:pPr>
      <w:r>
        <w:lastRenderedPageBreak/>
        <w:pict w14:anchorId="1ED0405E">
          <v:shape id="Picture 11" o:spid="_x0000_i1035" type="#_x0000_t75" style="width:482.5pt;height:328pt;visibility:visible">
            <v:imagedata r:id="rId24"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4" w:name="_Hlk83893666"/>
      <w:bookmarkStart w:id="315" w:name="_Toc90625675"/>
      <w:bookmarkStart w:id="316" w:name="_Toc92134799"/>
      <w:bookmarkStart w:id="317" w:name="_Toc210376615"/>
      <w:r w:rsidRPr="00C06175">
        <w:lastRenderedPageBreak/>
        <w:t>6B.2.4</w:t>
      </w:r>
      <w:bookmarkEnd w:id="314"/>
      <w:r w:rsidRPr="00C06175">
        <w:tab/>
        <w:t>NR Multi-RTT, DL-</w:t>
      </w:r>
      <w:proofErr w:type="spellStart"/>
      <w:r w:rsidRPr="00C06175">
        <w:t>AoD</w:t>
      </w:r>
      <w:proofErr w:type="spellEnd"/>
      <w:r w:rsidRPr="00C06175">
        <w:t xml:space="preserve"> and DL-TDOA positioning test model</w:t>
      </w:r>
      <w:bookmarkEnd w:id="315"/>
      <w:bookmarkEnd w:id="316"/>
      <w:bookmarkEnd w:id="317"/>
    </w:p>
    <w:p w14:paraId="54EF3ED2" w14:textId="77777777" w:rsidR="008A1266" w:rsidRPr="00C06175" w:rsidRDefault="00647D1B" w:rsidP="00B37BC2">
      <w:pPr>
        <w:pStyle w:val="TH"/>
      </w:pPr>
      <w:r>
        <w:pict w14:anchorId="36422BCB">
          <v:shape id="Picture 12" o:spid="_x0000_i1036" type="#_x0000_t75" alt="Graphical user interface, diagram, application&#10;&#10;Description automatically generated" style="width:296.5pt;height:370.5pt;visibility:visible">
            <v:imagedata r:id="rId25"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w:t>
      </w:r>
      <w:proofErr w:type="spellStart"/>
      <w:r w:rsidRPr="00C06175">
        <w:t>AoD</w:t>
      </w:r>
      <w:proofErr w:type="spellEnd"/>
      <w:r w:rsidRPr="00C06175">
        <w:t xml:space="preserve">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w:t>
      </w:r>
      <w:proofErr w:type="spellStart"/>
      <w:r w:rsidRPr="00C06175">
        <w:t>AoD</w:t>
      </w:r>
      <w:proofErr w:type="spellEnd"/>
      <w:r w:rsidRPr="00C06175">
        <w:t xml:space="preserve">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w:t>
      </w:r>
      <w:proofErr w:type="spellStart"/>
      <w:r w:rsidRPr="00C06175">
        <w:t>AoD</w:t>
      </w:r>
      <w:proofErr w:type="spellEnd"/>
      <w:r w:rsidRPr="00C06175">
        <w:t xml:space="preserve"> and DL-TDOA environments are specified in TS 37.571-2 [</w:t>
      </w:r>
      <w:r>
        <w:fldChar w:fldCharType="begin"/>
      </w:r>
      <w:r>
        <w:instrText xml:space="preserve"> REF_3GPPTS37571_2 </w:instrText>
      </w:r>
      <w:r>
        <w:fldChar w:fldCharType="separate"/>
      </w:r>
      <w:r w:rsidRPr="00C06175">
        <w:t>3</w:t>
      </w:r>
      <w:r>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8" w:name="_Toc90625676"/>
      <w:bookmarkStart w:id="319" w:name="_Toc92134800"/>
      <w:bookmarkStart w:id="320" w:name="_Toc210376616"/>
      <w:r w:rsidRPr="00C06175">
        <w:t>6B.2.5</w:t>
      </w:r>
      <w:r w:rsidRPr="00C06175">
        <w:tab/>
        <w:t>NR E-CID test model</w:t>
      </w:r>
      <w:bookmarkEnd w:id="318"/>
      <w:bookmarkEnd w:id="319"/>
      <w:bookmarkEnd w:id="320"/>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1" w:name="_Toc210376617"/>
      <w:r w:rsidRPr="00C06175">
        <w:lastRenderedPageBreak/>
        <w:t>6C</w:t>
      </w:r>
      <w:r w:rsidRPr="00C06175">
        <w:tab/>
        <w:t>NR/5GC test models requiring GNSS support</w:t>
      </w:r>
      <w:bookmarkEnd w:id="321"/>
    </w:p>
    <w:p w14:paraId="76442527" w14:textId="1D4696D6" w:rsidR="0032138E" w:rsidRPr="00C06175" w:rsidRDefault="0032138E" w:rsidP="0032138E">
      <w:r w:rsidRPr="00C06175">
        <w:t xml:space="preserve">The NR </w:t>
      </w:r>
      <w:proofErr w:type="spellStart"/>
      <w:r w:rsidRPr="00C06175">
        <w:t>sidelink</w:t>
      </w:r>
      <w:proofErr w:type="spellEnd"/>
      <w:r w:rsidRPr="00C06175">
        <w:t xml:space="preserve">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 xml:space="preserve">The ASPs at POS Port for NR </w:t>
      </w:r>
      <w:proofErr w:type="spellStart"/>
      <w:r w:rsidRPr="00C06175">
        <w:t>sidelink</w:t>
      </w:r>
      <w:proofErr w:type="spellEnd"/>
      <w:r w:rsidRPr="00C06175">
        <w:t xml:space="preserve">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2" w:name="_Toc27409329"/>
      <w:bookmarkStart w:id="323" w:name="_Toc36038663"/>
      <w:bookmarkStart w:id="324" w:name="_Toc58332818"/>
      <w:bookmarkStart w:id="325" w:name="_Toc75462734"/>
      <w:bookmarkStart w:id="326" w:name="_Toc90625677"/>
      <w:bookmarkStart w:id="327" w:name="_Toc92134801"/>
      <w:bookmarkStart w:id="328" w:name="_Toc210376618"/>
      <w:r w:rsidRPr="00C06175">
        <w:t>7</w:t>
      </w:r>
      <w:r w:rsidR="00FA593B" w:rsidRPr="00C06175">
        <w:tab/>
        <w:t>Upper Tester Interface</w:t>
      </w:r>
      <w:bookmarkEnd w:id="322"/>
      <w:bookmarkEnd w:id="323"/>
      <w:bookmarkEnd w:id="324"/>
      <w:bookmarkEnd w:id="325"/>
      <w:bookmarkEnd w:id="326"/>
      <w:bookmarkEnd w:id="327"/>
      <w:bookmarkEnd w:id="328"/>
    </w:p>
    <w:p w14:paraId="4E512F09" w14:textId="77777777" w:rsidR="00360FF2" w:rsidRPr="00C06175" w:rsidRDefault="007A0CE5" w:rsidP="00360FF2">
      <w:pPr>
        <w:pStyle w:val="Heading2"/>
      </w:pPr>
      <w:bookmarkStart w:id="329" w:name="_Toc27409330"/>
      <w:bookmarkStart w:id="330" w:name="_Toc36038664"/>
      <w:bookmarkStart w:id="331" w:name="_Toc58332819"/>
      <w:bookmarkStart w:id="332" w:name="_Toc75462735"/>
      <w:bookmarkStart w:id="333" w:name="_Toc90625678"/>
      <w:bookmarkStart w:id="334" w:name="_Toc92134802"/>
      <w:bookmarkStart w:id="335" w:name="_Toc210376619"/>
      <w:r w:rsidRPr="00C06175">
        <w:t>7</w:t>
      </w:r>
      <w:r w:rsidR="00360FF2" w:rsidRPr="00C06175">
        <w:t>.1</w:t>
      </w:r>
      <w:r w:rsidR="00360FF2" w:rsidRPr="00C06175">
        <w:tab/>
        <w:t>MMI for A-GPS</w:t>
      </w:r>
      <w:bookmarkEnd w:id="329"/>
      <w:bookmarkEnd w:id="330"/>
      <w:bookmarkEnd w:id="331"/>
      <w:bookmarkEnd w:id="332"/>
      <w:bookmarkEnd w:id="333"/>
      <w:bookmarkEnd w:id="334"/>
      <w:bookmarkEnd w:id="335"/>
    </w:p>
    <w:p w14:paraId="1B864955" w14:textId="77777777" w:rsidR="00C70CE0" w:rsidRPr="00C06175" w:rsidRDefault="009953D5" w:rsidP="00C70CE0">
      <w:r w:rsidRPr="00C06175">
        <w:t>Refer to 3GPP TS 34.123-3</w:t>
      </w:r>
      <w:r w:rsidR="001461D0"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6" w:name="_Toc27409331"/>
      <w:bookmarkStart w:id="337" w:name="_Toc36038665"/>
      <w:bookmarkStart w:id="338" w:name="_Toc58332820"/>
      <w:bookmarkStart w:id="339" w:name="_Toc75462736"/>
      <w:bookmarkStart w:id="340" w:name="_Toc90625679"/>
      <w:bookmarkStart w:id="341" w:name="_Toc92134803"/>
      <w:bookmarkStart w:id="342" w:name="_Toc210376620"/>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6"/>
      <w:bookmarkEnd w:id="337"/>
      <w:bookmarkEnd w:id="338"/>
      <w:bookmarkEnd w:id="339"/>
      <w:bookmarkEnd w:id="340"/>
      <w:bookmarkEnd w:id="341"/>
      <w:bookmarkEnd w:id="342"/>
    </w:p>
    <w:p w14:paraId="74BC0E27" w14:textId="77777777" w:rsidR="00DD6732" w:rsidRPr="00C06175" w:rsidRDefault="00FA593B" w:rsidP="00FA593B">
      <w:r w:rsidRPr="00C06175">
        <w:t xml:space="preserve">Refer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3" w:name="_Toc27409332"/>
      <w:bookmarkStart w:id="344" w:name="_Toc36038666"/>
      <w:bookmarkStart w:id="345" w:name="_Toc58332821"/>
      <w:bookmarkStart w:id="346" w:name="_Toc75462737"/>
      <w:bookmarkStart w:id="347" w:name="_Toc90625680"/>
      <w:bookmarkStart w:id="348" w:name="_Toc92134804"/>
      <w:bookmarkStart w:id="349" w:name="_Toc210376621"/>
      <w:r w:rsidRPr="00C06175">
        <w:t>8</w:t>
      </w:r>
      <w:r w:rsidR="00A32FA3" w:rsidRPr="00C06175">
        <w:tab/>
        <w:t>IXIT Proforma</w:t>
      </w:r>
      <w:bookmarkEnd w:id="343"/>
      <w:bookmarkEnd w:id="344"/>
      <w:bookmarkEnd w:id="345"/>
      <w:bookmarkEnd w:id="346"/>
      <w:bookmarkEnd w:id="347"/>
      <w:bookmarkEnd w:id="348"/>
      <w:bookmarkEnd w:id="349"/>
    </w:p>
    <w:p w14:paraId="10D3F62A" w14:textId="77777777" w:rsidR="00360FF2" w:rsidRPr="00C06175" w:rsidRDefault="007A0CE5" w:rsidP="00843A1A">
      <w:pPr>
        <w:pStyle w:val="Heading2"/>
      </w:pPr>
      <w:bookmarkStart w:id="350" w:name="_Toc27409333"/>
      <w:bookmarkStart w:id="351" w:name="_Toc36038667"/>
      <w:bookmarkStart w:id="352" w:name="_Toc58332822"/>
      <w:bookmarkStart w:id="353" w:name="_Toc75462738"/>
      <w:bookmarkStart w:id="354" w:name="_Toc90625681"/>
      <w:bookmarkStart w:id="355" w:name="_Toc92134805"/>
      <w:bookmarkStart w:id="356" w:name="_Toc210376622"/>
      <w:r w:rsidRPr="00C06175">
        <w:t>8</w:t>
      </w:r>
      <w:r w:rsidR="00360FF2" w:rsidRPr="00C06175">
        <w:t>.1</w:t>
      </w:r>
      <w:r w:rsidR="00360FF2" w:rsidRPr="00C06175">
        <w:tab/>
        <w:t>A-GPS test suite parameters declarations</w:t>
      </w:r>
      <w:bookmarkEnd w:id="350"/>
      <w:bookmarkEnd w:id="351"/>
      <w:bookmarkEnd w:id="352"/>
      <w:bookmarkEnd w:id="353"/>
      <w:bookmarkEnd w:id="354"/>
      <w:bookmarkEnd w:id="355"/>
      <w:bookmarkEnd w:id="356"/>
    </w:p>
    <w:p w14:paraId="2E975C5C" w14:textId="77777777" w:rsidR="00354E89" w:rsidRPr="00C06175" w:rsidRDefault="007567B7" w:rsidP="00354E89">
      <w:r w:rsidRPr="00C06175">
        <w:t>Refer to 3GPP TS 34.123-3</w:t>
      </w:r>
      <w:r w:rsidR="008979EB"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7" w:name="_Toc27409334"/>
      <w:bookmarkStart w:id="358" w:name="_Toc36038668"/>
      <w:bookmarkStart w:id="359" w:name="_Toc58332823"/>
      <w:bookmarkStart w:id="360" w:name="_Toc75462739"/>
      <w:bookmarkStart w:id="361" w:name="_Toc90625682"/>
      <w:bookmarkStart w:id="362" w:name="_Toc92134806"/>
      <w:bookmarkStart w:id="363" w:name="_Toc210376623"/>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7"/>
      <w:bookmarkEnd w:id="358"/>
      <w:bookmarkEnd w:id="359"/>
      <w:bookmarkEnd w:id="360"/>
      <w:bookmarkEnd w:id="361"/>
      <w:bookmarkEnd w:id="362"/>
      <w:bookmarkEnd w:id="363"/>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04927357" w14:textId="3101A69E" w:rsidR="008A1266" w:rsidRPr="00C06175" w:rsidRDefault="008A1266" w:rsidP="008A1266">
      <w:pPr>
        <w:pStyle w:val="TH"/>
      </w:pPr>
      <w:r w:rsidRPr="00C06175">
        <w:t xml:space="preserve">Table 8.2-1: </w:t>
      </w:r>
      <w:r w:rsidR="007936EA" w:rsidRPr="007936EA">
        <w:t>Void</w:t>
      </w:r>
    </w:p>
    <w:p w14:paraId="2874BB91" w14:textId="77777777" w:rsidR="00F8104D" w:rsidRPr="00C06175" w:rsidRDefault="00F8104D" w:rsidP="00F8104D"/>
    <w:p w14:paraId="214C7FFF" w14:textId="77777777" w:rsidR="00F8104D" w:rsidRPr="00C06175" w:rsidRDefault="00F8104D" w:rsidP="00F8104D">
      <w:pPr>
        <w:pStyle w:val="Heading1"/>
      </w:pPr>
      <w:bookmarkStart w:id="364" w:name="_Toc27409335"/>
      <w:bookmarkStart w:id="365" w:name="_Toc36038669"/>
      <w:bookmarkStart w:id="366" w:name="_Toc58332824"/>
      <w:bookmarkStart w:id="367" w:name="_Toc75462740"/>
      <w:bookmarkStart w:id="368" w:name="_Toc90625683"/>
      <w:bookmarkStart w:id="369" w:name="_Toc92134807"/>
      <w:bookmarkStart w:id="370" w:name="_Toc210376624"/>
      <w:r w:rsidRPr="00C06175">
        <w:t>9</w:t>
      </w:r>
      <w:r w:rsidRPr="00C06175">
        <w:tab/>
        <w:t>Other SS Requirements with TTCN-3 impact</w:t>
      </w:r>
      <w:bookmarkEnd w:id="364"/>
      <w:bookmarkEnd w:id="365"/>
      <w:bookmarkEnd w:id="366"/>
      <w:bookmarkEnd w:id="367"/>
      <w:bookmarkEnd w:id="368"/>
      <w:bookmarkEnd w:id="369"/>
      <w:bookmarkEnd w:id="370"/>
    </w:p>
    <w:p w14:paraId="0ED716B5" w14:textId="77777777" w:rsidR="00F8104D" w:rsidRPr="00C06175" w:rsidRDefault="00000000" w:rsidP="00F8104D">
      <w:pPr>
        <w:pStyle w:val="Heading2"/>
      </w:pPr>
      <w:bookmarkStart w:id="371" w:name="_Toc27409336"/>
      <w:bookmarkStart w:id="372" w:name="_Toc36038670"/>
      <w:bookmarkStart w:id="373" w:name="_Toc58332825"/>
      <w:bookmarkStart w:id="374" w:name="_Toc75462741"/>
      <w:bookmarkStart w:id="375" w:name="_Toc90625684"/>
      <w:bookmarkStart w:id="376" w:name="_Toc92134808"/>
      <w:bookmarkStart w:id="377" w:name="_Toc210376625"/>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1"/>
      <w:bookmarkEnd w:id="372"/>
      <w:bookmarkEnd w:id="373"/>
      <w:bookmarkEnd w:id="374"/>
      <w:bookmarkEnd w:id="375"/>
      <w:bookmarkEnd w:id="376"/>
      <w:bookmarkEnd w:id="377"/>
    </w:p>
    <w:p w14:paraId="467E749E" w14:textId="77777777" w:rsidR="00D36D47" w:rsidRPr="006A2ABF" w:rsidRDefault="00F8104D" w:rsidP="00D36D47">
      <w:r w:rsidRPr="00C06175">
        <w:t>Refer to 3GPP TS 36.523-3 [6] clause 8.1</w:t>
      </w:r>
      <w:r w:rsidR="00D97856" w:rsidRPr="00C06175">
        <w:t xml:space="preserve"> and TS 38.523-3 [24] clause 8.1</w:t>
      </w:r>
      <w:r w:rsidRPr="00C06175">
        <w:t>.</w:t>
      </w:r>
      <w:r w:rsidR="00D36D47" w:rsidRPr="003F486F">
        <w:t xml:space="preserve"> </w:t>
      </w:r>
      <w:r w:rsidR="00D36D47" w:rsidRPr="006A2ABF">
        <w:t>In addition, the SS shall also comply with the codec requirements specified in Table 9.1-1.</w:t>
      </w:r>
    </w:p>
    <w:p w14:paraId="7C4C9F05" w14:textId="77777777" w:rsidR="00D36D47" w:rsidRPr="006A2ABF" w:rsidRDefault="00D36D47" w:rsidP="00647D1B">
      <w:pPr>
        <w:pStyle w:val="TH"/>
      </w:pPr>
      <w:r w:rsidRPr="006A2ABF">
        <w:t>Table 9.1-1: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D36D47" w:rsidRPr="006A2ABF" w14:paraId="67CEEF3E" w14:textId="77777777" w:rsidTr="00356E4A">
        <w:trPr>
          <w:jc w:val="center"/>
        </w:trPr>
        <w:tc>
          <w:tcPr>
            <w:tcW w:w="3224" w:type="dxa"/>
            <w:tcBorders>
              <w:top w:val="single" w:sz="8" w:space="0" w:color="auto"/>
              <w:bottom w:val="single" w:sz="4" w:space="0" w:color="auto"/>
              <w:right w:val="single" w:sz="8" w:space="0" w:color="auto"/>
            </w:tcBorders>
            <w:vAlign w:val="center"/>
          </w:tcPr>
          <w:p w14:paraId="227D89EA" w14:textId="77777777" w:rsidR="00D36D47" w:rsidRPr="006A2ABF" w:rsidRDefault="00D36D47" w:rsidP="00647D1B">
            <w:pPr>
              <w:pStyle w:val="TAH"/>
            </w:pPr>
            <w:r w:rsidRPr="006A2ABF">
              <w:t>Type definitions</w:t>
            </w:r>
          </w:p>
        </w:tc>
        <w:tc>
          <w:tcPr>
            <w:tcW w:w="3543" w:type="dxa"/>
            <w:tcBorders>
              <w:top w:val="single" w:sz="8" w:space="0" w:color="auto"/>
              <w:left w:val="single" w:sz="8" w:space="0" w:color="auto"/>
              <w:bottom w:val="single" w:sz="4" w:space="0" w:color="auto"/>
            </w:tcBorders>
            <w:vAlign w:val="center"/>
          </w:tcPr>
          <w:p w14:paraId="45209CAA" w14:textId="77777777" w:rsidR="00D36D47" w:rsidRPr="006A2ABF" w:rsidRDefault="00D36D47" w:rsidP="00647D1B">
            <w:pPr>
              <w:pStyle w:val="TAH"/>
            </w:pPr>
            <w:r w:rsidRPr="006A2ABF">
              <w:t>Codec requirements</w:t>
            </w:r>
          </w:p>
        </w:tc>
        <w:tc>
          <w:tcPr>
            <w:tcW w:w="2800" w:type="dxa"/>
            <w:tcBorders>
              <w:top w:val="single" w:sz="8" w:space="0" w:color="auto"/>
              <w:left w:val="single" w:sz="8" w:space="0" w:color="auto"/>
              <w:bottom w:val="single" w:sz="4" w:space="0" w:color="auto"/>
            </w:tcBorders>
          </w:tcPr>
          <w:p w14:paraId="0F270A9D" w14:textId="77777777" w:rsidR="00D36D47" w:rsidRPr="006A2ABF" w:rsidRDefault="00D36D47" w:rsidP="00647D1B">
            <w:pPr>
              <w:pStyle w:val="TAH"/>
            </w:pPr>
            <w:r w:rsidRPr="006A2ABF">
              <w:t>Encoding rule in TTCN-3</w:t>
            </w:r>
          </w:p>
        </w:tc>
      </w:tr>
      <w:tr w:rsidR="00D36D47" w:rsidRPr="00F5455C" w14:paraId="2DE15CE6" w14:textId="77777777" w:rsidTr="00356E4A">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8BCFEEF" w14:textId="77777777" w:rsidR="00D36D47" w:rsidRPr="006A2ABF" w:rsidRDefault="00D36D47" w:rsidP="00647D1B">
            <w:pPr>
              <w:pStyle w:val="TAL"/>
            </w:pPr>
            <w:r w:rsidRPr="006A2ABF">
              <w:rPr>
                <w:rFonts w:eastAsia="Calibri"/>
              </w:rPr>
              <w:t>SLPP ASN.1 types used for SLPP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58CCF65" w14:textId="77777777" w:rsidR="00D36D47" w:rsidRPr="006A2ABF" w:rsidRDefault="00D36D47" w:rsidP="00647D1B">
            <w:pPr>
              <w:pStyle w:val="TAL"/>
            </w:pPr>
            <w:r w:rsidRPr="006A2ABF">
              <w:rPr>
                <w:rFonts w:eastAsia="Calibri"/>
              </w:rPr>
              <w:t>shall comply to TS 38.355 [30] clause 6.1</w:t>
            </w:r>
          </w:p>
        </w:tc>
        <w:tc>
          <w:tcPr>
            <w:tcW w:w="2800" w:type="dxa"/>
            <w:tcBorders>
              <w:top w:val="single" w:sz="4" w:space="0" w:color="auto"/>
              <w:left w:val="single" w:sz="4" w:space="0" w:color="auto"/>
              <w:bottom w:val="single" w:sz="4" w:space="0" w:color="auto"/>
              <w:right w:val="single" w:sz="4" w:space="0" w:color="auto"/>
            </w:tcBorders>
          </w:tcPr>
          <w:p w14:paraId="15FD34DA" w14:textId="77777777" w:rsidR="00D36D47" w:rsidRPr="00F5455C" w:rsidRDefault="00D36D47" w:rsidP="00647D1B">
            <w:pPr>
              <w:pStyle w:val="TAL"/>
            </w:pPr>
            <w:proofErr w:type="spellStart"/>
            <w:r w:rsidRPr="006A2ABF">
              <w:rPr>
                <w:rFonts w:eastAsia="Calibri"/>
              </w:rPr>
              <w:t>UNALIGNED_PER_OctetAligned</w:t>
            </w:r>
            <w:proofErr w:type="spellEnd"/>
          </w:p>
        </w:tc>
      </w:tr>
    </w:tbl>
    <w:p w14:paraId="6C8ED2A7" w14:textId="1F95F996" w:rsidR="006F22E3" w:rsidRPr="00C06175" w:rsidRDefault="006F22E3" w:rsidP="00D36D47"/>
    <w:p w14:paraId="3E3433A6" w14:textId="77777777" w:rsidR="00A32FA3" w:rsidRPr="00C06175" w:rsidRDefault="001705C0" w:rsidP="00A32FA3">
      <w:pPr>
        <w:pStyle w:val="Heading8"/>
      </w:pPr>
      <w:r w:rsidRPr="00C06175">
        <w:br w:type="page"/>
      </w:r>
      <w:bookmarkStart w:id="378" w:name="_Toc27409337"/>
      <w:bookmarkStart w:id="379" w:name="_Toc36038671"/>
      <w:bookmarkStart w:id="380" w:name="_Toc58332826"/>
      <w:bookmarkStart w:id="381" w:name="_Toc75462742"/>
      <w:bookmarkStart w:id="382" w:name="_Toc90625685"/>
      <w:bookmarkStart w:id="383" w:name="_Toc92134809"/>
      <w:bookmarkStart w:id="384" w:name="_Toc210376626"/>
      <w:r w:rsidR="00A32FA3" w:rsidRPr="00C06175">
        <w:lastRenderedPageBreak/>
        <w:t>Annex A (normative):</w:t>
      </w:r>
      <w:r w:rsidR="00A32FA3" w:rsidRPr="00C06175">
        <w:br/>
        <w:t>Test Suites</w:t>
      </w:r>
      <w:bookmarkEnd w:id="378"/>
      <w:bookmarkEnd w:id="379"/>
      <w:bookmarkEnd w:id="380"/>
      <w:bookmarkEnd w:id="381"/>
      <w:bookmarkEnd w:id="382"/>
      <w:bookmarkEnd w:id="383"/>
      <w:bookmarkEnd w:id="384"/>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5" w:name="_Toc27409338"/>
      <w:bookmarkStart w:id="386" w:name="_Toc36038672"/>
      <w:bookmarkStart w:id="387" w:name="_Toc58332827"/>
      <w:bookmarkStart w:id="388" w:name="_Toc75462743"/>
      <w:bookmarkStart w:id="389" w:name="_Toc90625686"/>
      <w:bookmarkStart w:id="390" w:name="_Toc92134810"/>
      <w:bookmarkStart w:id="391" w:name="_Toc210376627"/>
      <w:r w:rsidRPr="00C06175">
        <w:t>A.1</w:t>
      </w:r>
      <w:r w:rsidRPr="00C06175">
        <w:tab/>
      </w:r>
      <w:r w:rsidR="00983499" w:rsidRPr="00C06175">
        <w:t xml:space="preserve">UTRA </w:t>
      </w:r>
      <w:r w:rsidRPr="00C06175">
        <w:t>A-GPS test suite</w:t>
      </w:r>
      <w:bookmarkEnd w:id="385"/>
      <w:bookmarkEnd w:id="386"/>
      <w:bookmarkEnd w:id="387"/>
      <w:bookmarkEnd w:id="388"/>
      <w:bookmarkEnd w:id="389"/>
      <w:bookmarkEnd w:id="390"/>
      <w:bookmarkEnd w:id="391"/>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fldChar w:fldCharType="begin"/>
      </w:r>
      <w:r>
        <w:instrText xml:space="preserve"> REF_TR101666 </w:instrText>
      </w:r>
      <w:r>
        <w:fldChar w:fldCharType="separate"/>
      </w:r>
      <w:r w:rsidR="006B52FB" w:rsidRPr="00C06175">
        <w:t>20</w:t>
      </w:r>
      <w:r>
        <w:fldChar w:fldCharType="end"/>
      </w:r>
      <w:r w:rsidRPr="00C06175">
        <w:t>].</w:t>
      </w:r>
    </w:p>
    <w:p w14:paraId="309A6142" w14:textId="77777777" w:rsidR="00F71E9B" w:rsidRPr="00C06175" w:rsidRDefault="00F71E9B" w:rsidP="00F71E9B">
      <w:pPr>
        <w:pStyle w:val="Heading2"/>
      </w:pPr>
      <w:bookmarkStart w:id="392" w:name="_Toc27409339"/>
      <w:bookmarkStart w:id="393" w:name="_Toc36038673"/>
      <w:bookmarkStart w:id="394" w:name="_Toc58332828"/>
      <w:bookmarkStart w:id="395" w:name="_Toc75462744"/>
      <w:bookmarkStart w:id="396" w:name="_Toc90625687"/>
      <w:bookmarkStart w:id="397" w:name="_Toc92134811"/>
      <w:bookmarkStart w:id="398" w:name="_Toc210376628"/>
      <w:r w:rsidRPr="00C06175">
        <w:t>A.1.1</w:t>
      </w:r>
      <w:r w:rsidRPr="00C06175">
        <w:tab/>
      </w:r>
      <w:r w:rsidR="00983499" w:rsidRPr="00C06175">
        <w:t xml:space="preserve">Baseline </w:t>
      </w:r>
      <w:r w:rsidRPr="00C06175">
        <w:t>of specifications</w:t>
      </w:r>
      <w:bookmarkEnd w:id="392"/>
      <w:bookmarkEnd w:id="393"/>
      <w:bookmarkEnd w:id="394"/>
      <w:bookmarkEnd w:id="395"/>
      <w:bookmarkEnd w:id="396"/>
      <w:bookmarkEnd w:id="397"/>
      <w:bookmarkEnd w:id="398"/>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fldChar w:fldCharType="begin"/>
            </w:r>
            <w:r>
              <w:instrText xml:space="preserve"> REF_3GPPTS25331 </w:instrText>
            </w:r>
            <w:r>
              <w:fldChar w:fldCharType="separate"/>
            </w:r>
            <w:r w:rsidR="006B52FB" w:rsidRPr="00C06175">
              <w:t>12</w:t>
            </w:r>
            <w:r>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fldChar w:fldCharType="begin"/>
            </w:r>
            <w:r>
              <w:instrText xml:space="preserve"> REF_3GPPTS37571_3 </w:instrText>
            </w:r>
            <w:r>
              <w:fldChar w:fldCharType="separate"/>
            </w:r>
            <w:r w:rsidR="006B52FB" w:rsidRPr="00C06175">
              <w:t>4</w:t>
            </w:r>
            <w:r>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fldChar w:fldCharType="begin"/>
            </w:r>
            <w:r>
              <w:instrText xml:space="preserve"> REF_3GPPTS34108 </w:instrText>
            </w:r>
            <w:r>
              <w:fldChar w:fldCharType="separate"/>
            </w:r>
            <w:r w:rsidR="006B52FB" w:rsidRPr="00C06175">
              <w:t>9</w:t>
            </w:r>
            <w:r>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fldChar w:fldCharType="begin"/>
            </w:r>
            <w:r>
              <w:instrText xml:space="preserve"> REF_3GPPTS34109 </w:instrText>
            </w:r>
            <w:r>
              <w:fldChar w:fldCharType="separate"/>
            </w:r>
            <w:r w:rsidR="006B52FB" w:rsidRPr="00C06175">
              <w:t>18</w:t>
            </w:r>
            <w:r>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9" w:name="_Toc27409340"/>
      <w:bookmarkStart w:id="400" w:name="_Toc36038674"/>
      <w:bookmarkStart w:id="401" w:name="_Toc58332829"/>
      <w:bookmarkStart w:id="402" w:name="_Toc75462745"/>
      <w:bookmarkStart w:id="403" w:name="_Toc90625688"/>
      <w:bookmarkStart w:id="404" w:name="_Toc92134812"/>
      <w:bookmarkStart w:id="405" w:name="_Toc210376629"/>
      <w:r w:rsidRPr="00C06175">
        <w:t>A.1.2</w:t>
      </w:r>
      <w:r w:rsidRPr="00C06175">
        <w:tab/>
        <w:t>AGPS ATS</w:t>
      </w:r>
      <w:bookmarkEnd w:id="399"/>
      <w:bookmarkEnd w:id="400"/>
      <w:bookmarkEnd w:id="401"/>
      <w:bookmarkEnd w:id="402"/>
      <w:bookmarkEnd w:id="403"/>
      <w:bookmarkEnd w:id="404"/>
      <w:bookmarkEnd w:id="405"/>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fldChar w:fldCharType="begin"/>
            </w:r>
            <w:r>
              <w:instrText xml:space="preserve"> REF_3GPPTS37571_2 </w:instrText>
            </w:r>
            <w:r>
              <w:fldChar w:fldCharType="separate"/>
            </w:r>
            <w:r w:rsidR="006B52FB" w:rsidRPr="00C06175">
              <w:t>3</w:t>
            </w:r>
            <w:r>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fldChar w:fldCharType="begin"/>
            </w:r>
            <w:r>
              <w:instrText xml:space="preserve"> REF_3GPPTS34123_3 </w:instrText>
            </w:r>
            <w:r>
              <w:fldChar w:fldCharType="separate"/>
            </w:r>
            <w:r w:rsidR="006B52FB" w:rsidRPr="00C06175">
              <w:t>8</w:t>
            </w:r>
            <w:r>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6" w:name="_Toc27409341"/>
      <w:bookmarkStart w:id="407" w:name="_Toc36038675"/>
      <w:bookmarkStart w:id="408" w:name="_Toc58332830"/>
      <w:bookmarkStart w:id="409" w:name="_Toc75462746"/>
      <w:bookmarkStart w:id="410" w:name="_Toc90625689"/>
      <w:bookmarkStart w:id="411" w:name="_Toc92134813"/>
      <w:bookmarkStart w:id="412" w:name="_Toc210376630"/>
      <w:r w:rsidRPr="00C06175">
        <w:t>A.1.</w:t>
      </w:r>
      <w:r w:rsidR="006C6A24" w:rsidRPr="00C06175">
        <w:t>3</w:t>
      </w:r>
      <w:r w:rsidRPr="00C06175">
        <w:tab/>
        <w:t>The TTCN Machine Processable form (TTCN.MP)</w:t>
      </w:r>
      <w:bookmarkEnd w:id="406"/>
      <w:bookmarkEnd w:id="407"/>
      <w:bookmarkEnd w:id="408"/>
      <w:bookmarkEnd w:id="409"/>
      <w:bookmarkEnd w:id="410"/>
      <w:bookmarkEnd w:id="411"/>
      <w:bookmarkEnd w:id="412"/>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3" w:name="_Toc27409342"/>
      <w:bookmarkStart w:id="414" w:name="_Toc36038676"/>
      <w:bookmarkStart w:id="415" w:name="_Toc58332831"/>
      <w:bookmarkStart w:id="416" w:name="_Toc75462747"/>
      <w:bookmarkStart w:id="417" w:name="_Toc90625690"/>
      <w:bookmarkStart w:id="418" w:name="_Toc92134814"/>
      <w:bookmarkStart w:id="419" w:name="_Toc210376631"/>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3"/>
      <w:bookmarkEnd w:id="414"/>
      <w:bookmarkEnd w:id="415"/>
      <w:bookmarkEnd w:id="416"/>
      <w:bookmarkEnd w:id="417"/>
      <w:bookmarkEnd w:id="418"/>
      <w:bookmarkEnd w:id="419"/>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fldChar w:fldCharType="begin"/>
      </w:r>
      <w:r>
        <w:instrText xml:space="preserve"> REF_ES201873_1 </w:instrText>
      </w:r>
      <w:r>
        <w:fldChar w:fldCharType="separate"/>
      </w:r>
      <w:r w:rsidR="006B52FB" w:rsidRPr="00C06175">
        <w:t>17</w:t>
      </w:r>
      <w:r>
        <w:fldChar w:fldCharType="end"/>
      </w:r>
      <w:r w:rsidRPr="00C06175">
        <w:t>].</w:t>
      </w:r>
    </w:p>
    <w:p w14:paraId="67CA3BDE" w14:textId="77777777" w:rsidR="00A32FA3" w:rsidRPr="00C06175" w:rsidRDefault="00A32FA3" w:rsidP="00066122">
      <w:pPr>
        <w:pStyle w:val="Heading2"/>
      </w:pPr>
      <w:bookmarkStart w:id="420" w:name="_Toc27409343"/>
      <w:bookmarkStart w:id="421" w:name="_Toc36038677"/>
      <w:bookmarkStart w:id="422" w:name="_Toc58332832"/>
      <w:bookmarkStart w:id="423" w:name="_Toc75462748"/>
      <w:bookmarkStart w:id="424" w:name="_Toc90625691"/>
      <w:bookmarkStart w:id="425" w:name="_Toc92134815"/>
      <w:bookmarkStart w:id="426" w:name="_Toc210376632"/>
      <w:r w:rsidRPr="00C06175">
        <w:t>A.</w:t>
      </w:r>
      <w:r w:rsidR="00F71E9B" w:rsidRPr="00C06175">
        <w:t>2.</w:t>
      </w:r>
      <w:r w:rsidRPr="00C06175">
        <w:t>1</w:t>
      </w:r>
      <w:r w:rsidRPr="00C06175">
        <w:tab/>
        <w:t>Baseline of specifications</w:t>
      </w:r>
      <w:bookmarkEnd w:id="420"/>
      <w:bookmarkEnd w:id="421"/>
      <w:bookmarkEnd w:id="422"/>
      <w:bookmarkEnd w:id="423"/>
      <w:bookmarkEnd w:id="424"/>
      <w:bookmarkEnd w:id="425"/>
      <w:bookmarkEnd w:id="426"/>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7" w:name="_Toc27409344"/>
      <w:bookmarkStart w:id="428" w:name="_Toc36038678"/>
      <w:bookmarkStart w:id="429" w:name="_Toc58332833"/>
      <w:bookmarkStart w:id="430" w:name="_Toc75462749"/>
      <w:bookmarkStart w:id="431" w:name="_Toc90625692"/>
      <w:bookmarkStart w:id="432" w:name="_Toc92134816"/>
      <w:bookmarkStart w:id="433" w:name="_Toc210376633"/>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7"/>
      <w:bookmarkEnd w:id="428"/>
      <w:bookmarkEnd w:id="429"/>
      <w:bookmarkEnd w:id="430"/>
      <w:bookmarkEnd w:id="431"/>
      <w:bookmarkEnd w:id="432"/>
      <w:bookmarkEnd w:id="433"/>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4" w:name="_Toc27409345"/>
      <w:bookmarkStart w:id="435" w:name="_Toc36038679"/>
      <w:bookmarkStart w:id="436" w:name="_Toc58332834"/>
      <w:bookmarkStart w:id="437" w:name="_Toc75462750"/>
      <w:bookmarkStart w:id="438" w:name="_Toc90625693"/>
      <w:bookmarkStart w:id="439" w:name="_Toc92134817"/>
      <w:bookmarkStart w:id="440" w:name="_Toc210376634"/>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4"/>
      <w:bookmarkEnd w:id="435"/>
      <w:bookmarkEnd w:id="436"/>
      <w:bookmarkEnd w:id="437"/>
      <w:bookmarkEnd w:id="438"/>
      <w:bookmarkEnd w:id="439"/>
      <w:bookmarkEnd w:id="440"/>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1" w:name="_Toc58332835"/>
      <w:bookmarkStart w:id="442" w:name="_Toc75462751"/>
      <w:bookmarkStart w:id="443" w:name="_Toc90625694"/>
      <w:bookmarkStart w:id="444" w:name="_Toc92134818"/>
      <w:bookmarkStart w:id="445" w:name="_Toc210376635"/>
      <w:r w:rsidRPr="00C06175">
        <w:t>A.2.4</w:t>
      </w:r>
      <w:r w:rsidRPr="00C06175">
        <w:tab/>
        <w:t>NR/5GC Test Cases</w:t>
      </w:r>
      <w:bookmarkEnd w:id="441"/>
      <w:bookmarkEnd w:id="442"/>
      <w:bookmarkEnd w:id="443"/>
      <w:bookmarkEnd w:id="444"/>
      <w:bookmarkEnd w:id="445"/>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7936EA" w:rsidRPr="00C06175" w14:paraId="5BD012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7FCBBFFF" w14:textId="51870F25" w:rsidR="007936EA" w:rsidRPr="00B77A96" w:rsidRDefault="007936EA" w:rsidP="007936EA">
            <w:pPr>
              <w:pStyle w:val="TAL"/>
            </w:pPr>
            <w:r w:rsidRPr="00DA70C0">
              <w:t>9.3.1.2.20s.NR5GC</w:t>
            </w:r>
          </w:p>
        </w:tc>
        <w:tc>
          <w:tcPr>
            <w:tcW w:w="7278" w:type="dxa"/>
            <w:tcBorders>
              <w:top w:val="single" w:sz="6" w:space="0" w:color="auto"/>
              <w:left w:val="single" w:sz="6" w:space="0" w:color="auto"/>
              <w:bottom w:val="single" w:sz="6" w:space="0" w:color="auto"/>
              <w:right w:val="single" w:sz="6" w:space="0" w:color="auto"/>
            </w:tcBorders>
          </w:tcPr>
          <w:p w14:paraId="4691A0BB" w14:textId="455CE611" w:rsidR="007936EA" w:rsidRPr="00B77A96" w:rsidRDefault="007936EA" w:rsidP="007936EA">
            <w:pPr>
              <w:pStyle w:val="TAL"/>
            </w:pPr>
            <w:r w:rsidRPr="00DA70C0">
              <w:t>LPP Abort: Subtest 20</w:t>
            </w:r>
          </w:p>
        </w:tc>
      </w:tr>
      <w:tr w:rsidR="007936EA" w:rsidRPr="00C06175" w14:paraId="21209F7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09BE554D" w14:textId="17F2FC09" w:rsidR="007936EA" w:rsidRPr="00B77A96" w:rsidRDefault="007936EA" w:rsidP="007936EA">
            <w:pPr>
              <w:pStyle w:val="TAL"/>
            </w:pPr>
            <w:r w:rsidRPr="00DA70C0">
              <w:t>9.3.1.2.21s.NR5GC</w:t>
            </w:r>
          </w:p>
        </w:tc>
        <w:tc>
          <w:tcPr>
            <w:tcW w:w="7278" w:type="dxa"/>
            <w:tcBorders>
              <w:top w:val="single" w:sz="6" w:space="0" w:color="auto"/>
              <w:left w:val="single" w:sz="6" w:space="0" w:color="auto"/>
              <w:bottom w:val="single" w:sz="6" w:space="0" w:color="auto"/>
              <w:right w:val="single" w:sz="6" w:space="0" w:color="auto"/>
            </w:tcBorders>
          </w:tcPr>
          <w:p w14:paraId="65DB177A" w14:textId="5FBBA149" w:rsidR="007936EA" w:rsidRPr="00B77A96" w:rsidRDefault="007936EA" w:rsidP="007936EA">
            <w:pPr>
              <w:pStyle w:val="TAL"/>
            </w:pPr>
            <w:r w:rsidRPr="00DA70C0">
              <w:t>LPP Abort: Subtest 21</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6" w:name="_Toc27409346"/>
      <w:bookmarkStart w:id="447" w:name="_Toc36038680"/>
      <w:bookmarkStart w:id="448" w:name="_Toc58332836"/>
      <w:bookmarkStart w:id="449" w:name="_Toc75462752"/>
      <w:bookmarkStart w:id="450" w:name="_Toc90625695"/>
      <w:bookmarkStart w:id="451" w:name="_Toc92134819"/>
      <w:bookmarkStart w:id="452" w:name="_Toc210376636"/>
      <w:r w:rsidR="000144C8" w:rsidRPr="00C06175">
        <w:lastRenderedPageBreak/>
        <w:t>Annex B (informative):</w:t>
      </w:r>
      <w:r w:rsidR="002A0DF1" w:rsidRPr="00C06175">
        <w:br/>
        <w:t>ASN.1 module</w:t>
      </w:r>
      <w:r w:rsidR="00E94F47" w:rsidRPr="00C06175">
        <w:t>s</w:t>
      </w:r>
      <w:bookmarkEnd w:id="446"/>
      <w:bookmarkEnd w:id="447"/>
      <w:bookmarkEnd w:id="448"/>
      <w:bookmarkEnd w:id="449"/>
      <w:bookmarkEnd w:id="450"/>
      <w:bookmarkEnd w:id="451"/>
      <w:bookmarkEnd w:id="452"/>
    </w:p>
    <w:p w14:paraId="1E8721D2" w14:textId="77777777" w:rsidR="00841E07" w:rsidRPr="00C06175" w:rsidRDefault="00841E07" w:rsidP="00843A1A">
      <w:pPr>
        <w:pStyle w:val="Heading1"/>
      </w:pPr>
      <w:bookmarkStart w:id="453" w:name="_Toc27409347"/>
      <w:bookmarkStart w:id="454" w:name="_Toc36038681"/>
      <w:bookmarkStart w:id="455" w:name="_Toc58332837"/>
      <w:bookmarkStart w:id="456" w:name="_Toc75462753"/>
      <w:bookmarkStart w:id="457" w:name="_Toc90625696"/>
      <w:bookmarkStart w:id="458" w:name="_Toc92134820"/>
      <w:bookmarkStart w:id="459" w:name="_Toc210376637"/>
      <w:r w:rsidRPr="00C06175">
        <w:t>B.</w:t>
      </w:r>
      <w:r w:rsidR="00B5418B" w:rsidRPr="00C06175">
        <w:t>1</w:t>
      </w:r>
      <w:r w:rsidRPr="00C06175">
        <w:tab/>
        <w:t>A-GPS ASN.1 module</w:t>
      </w:r>
      <w:bookmarkEnd w:id="453"/>
      <w:bookmarkEnd w:id="454"/>
      <w:bookmarkEnd w:id="455"/>
      <w:bookmarkEnd w:id="456"/>
      <w:bookmarkEnd w:id="457"/>
      <w:bookmarkEnd w:id="458"/>
      <w:bookmarkEnd w:id="459"/>
    </w:p>
    <w:p w14:paraId="41293341" w14:textId="77777777" w:rsidR="001461D0" w:rsidRPr="00C06175" w:rsidRDefault="001461D0" w:rsidP="001461D0">
      <w:r w:rsidRPr="00C06175">
        <w:t xml:space="preserve">Refer to 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60" w:name="_Toc27409348"/>
      <w:bookmarkStart w:id="461" w:name="_Toc36038682"/>
      <w:bookmarkStart w:id="462" w:name="_Toc58332838"/>
      <w:bookmarkStart w:id="463" w:name="_Toc75462754"/>
      <w:bookmarkStart w:id="464" w:name="_Toc90625697"/>
      <w:bookmarkStart w:id="465" w:name="_Toc92134821"/>
      <w:bookmarkStart w:id="466" w:name="_Toc210376638"/>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60"/>
      <w:bookmarkEnd w:id="461"/>
      <w:bookmarkEnd w:id="462"/>
      <w:bookmarkEnd w:id="463"/>
      <w:bookmarkEnd w:id="464"/>
      <w:bookmarkEnd w:id="465"/>
      <w:bookmarkEnd w:id="466"/>
    </w:p>
    <w:p w14:paraId="6EFC2B74" w14:textId="77777777" w:rsidR="00536B85" w:rsidRPr="00C06175" w:rsidRDefault="00536B85" w:rsidP="00536B85">
      <w:r w:rsidRPr="00C06175">
        <w:t>Refer to 3GPP TS 34.123-3 [</w:t>
      </w:r>
      <w:r>
        <w:fldChar w:fldCharType="begin"/>
      </w:r>
      <w:r>
        <w:instrText xml:space="preserve"> REF_3GPPTS34123_3 </w:instrText>
      </w:r>
      <w:r>
        <w:fldChar w:fldCharType="separate"/>
      </w:r>
      <w:r w:rsidRPr="00C06175">
        <w:t>8</w:t>
      </w:r>
      <w:r>
        <w:fldChar w:fldCharType="end"/>
      </w:r>
      <w:r w:rsidRPr="00C06175">
        <w:t>], annex H.2.</w:t>
      </w:r>
    </w:p>
    <w:p w14:paraId="5B1C03D0" w14:textId="77777777" w:rsidR="00191E3D" w:rsidRPr="00C06175" w:rsidRDefault="00191E3D" w:rsidP="007867FC">
      <w:pPr>
        <w:pStyle w:val="Heading1"/>
      </w:pPr>
      <w:bookmarkStart w:id="467" w:name="_Toc27409349"/>
      <w:bookmarkStart w:id="468" w:name="_Toc36038683"/>
      <w:bookmarkStart w:id="469" w:name="_Toc58332839"/>
      <w:bookmarkStart w:id="470" w:name="_Toc75462755"/>
      <w:bookmarkStart w:id="471" w:name="_Toc90625698"/>
      <w:bookmarkStart w:id="472" w:name="_Toc92134822"/>
      <w:bookmarkStart w:id="473" w:name="_Toc210376639"/>
      <w:r w:rsidRPr="00C06175">
        <w:t>B.3</w:t>
      </w:r>
      <w:r w:rsidRPr="00C06175">
        <w:tab/>
        <w:t xml:space="preserve">LPP </w:t>
      </w:r>
      <w:r w:rsidR="004E3F0B" w:rsidRPr="00C06175">
        <w:t>ASN</w:t>
      </w:r>
      <w:r w:rsidRPr="00C06175">
        <w:t>.1</w:t>
      </w:r>
      <w:bookmarkEnd w:id="467"/>
      <w:bookmarkEnd w:id="468"/>
      <w:bookmarkEnd w:id="469"/>
      <w:bookmarkEnd w:id="470"/>
      <w:bookmarkEnd w:id="471"/>
      <w:bookmarkEnd w:id="472"/>
      <w:bookmarkEnd w:id="473"/>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fldChar w:fldCharType="begin"/>
      </w:r>
      <w:r>
        <w:instrText xml:space="preserve"> REF_3GPPTS36355 </w:instrText>
      </w:r>
      <w:r>
        <w:fldChar w:fldCharType="separate"/>
      </w:r>
      <w:r w:rsidR="006B52FB" w:rsidRPr="00C06175">
        <w:t>10</w:t>
      </w:r>
      <w:r>
        <w:fldChar w:fldCharType="end"/>
      </w:r>
      <w:r w:rsidR="0000622E" w:rsidRPr="00C06175">
        <w:t>]</w:t>
      </w:r>
      <w:r w:rsidRPr="00C06175">
        <w:t xml:space="preserve"> without any change.</w:t>
      </w:r>
    </w:p>
    <w:p w14:paraId="3E2BC47F" w14:textId="77777777" w:rsidR="00D36D47" w:rsidRPr="008A75B8" w:rsidRDefault="00D36D47" w:rsidP="00647D1B">
      <w:pPr>
        <w:pStyle w:val="Heading1"/>
      </w:pPr>
      <w:bookmarkStart w:id="474" w:name="_Toc210376640"/>
      <w:r w:rsidRPr="008A75B8">
        <w:t>B.</w:t>
      </w:r>
      <w:r>
        <w:t>4</w:t>
      </w:r>
      <w:r w:rsidRPr="008A75B8">
        <w:tab/>
      </w:r>
      <w:r>
        <w:t>S</w:t>
      </w:r>
      <w:r w:rsidRPr="008A75B8">
        <w:t>LPP ASN.1</w:t>
      </w:r>
      <w:bookmarkEnd w:id="474"/>
    </w:p>
    <w:p w14:paraId="68ACB2A2" w14:textId="17DEF189" w:rsidR="00CC66DC" w:rsidRDefault="00D36D47" w:rsidP="00647D1B">
      <w:pPr>
        <w:textAlignment w:val="auto"/>
      </w:pPr>
      <w:r w:rsidRPr="008A75B8">
        <w:t xml:space="preserve">The </w:t>
      </w:r>
      <w:r>
        <w:t>S</w:t>
      </w:r>
      <w:r w:rsidRPr="008A75B8">
        <w:t>LPP asn.1 modules are extracted from 3GPP TS 3</w:t>
      </w:r>
      <w:r>
        <w:t>8</w:t>
      </w:r>
      <w:r w:rsidRPr="008A75B8">
        <w:t>.355 [</w:t>
      </w:r>
      <w:r>
        <w:t>30</w:t>
      </w:r>
      <w:r w:rsidRPr="008A75B8">
        <w:t>] without any change.</w:t>
      </w:r>
    </w:p>
    <w:p w14:paraId="36B7D433" w14:textId="77777777" w:rsidR="00836658" w:rsidRDefault="00836658" w:rsidP="00836658">
      <w:pPr>
        <w:pStyle w:val="Heading8"/>
      </w:pPr>
      <w:bookmarkStart w:id="475" w:name="_Toc210376641"/>
      <w:r>
        <w:t>Annex C (informative)</w:t>
      </w:r>
      <w:r>
        <w:br/>
        <w:t>TTCN-3 Definitions</w:t>
      </w:r>
      <w:bookmarkEnd w:id="475"/>
    </w:p>
    <w:p w14:paraId="455481FE" w14:textId="77777777" w:rsidR="00836658" w:rsidRDefault="00836658" w:rsidP="00836658">
      <w:pPr>
        <w:pStyle w:val="Heading1"/>
      </w:pPr>
      <w:bookmarkStart w:id="476" w:name="_Toc210376642"/>
      <w:r>
        <w:t>C.1</w:t>
      </w:r>
      <w:r>
        <w:tab/>
      </w:r>
      <w:proofErr w:type="spellStart"/>
      <w:r>
        <w:t>EUTRA_POS_ASP_TypeDefs</w:t>
      </w:r>
      <w:bookmarkEnd w:id="476"/>
      <w:proofErr w:type="spellEnd"/>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bookmarkStart w:id="477" w:name="_Toc210376643"/>
      <w:r>
        <w:t>C.1.1</w:t>
      </w:r>
      <w:r>
        <w:tab/>
      </w:r>
      <w:proofErr w:type="spellStart"/>
      <w:r>
        <w:t>System_Configuration_PosExt</w:t>
      </w:r>
      <w:bookmarkEnd w:id="477"/>
      <w:proofErr w:type="spellEnd"/>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proofErr w:type="spellStart"/>
      <w:r>
        <w:t>SystemRequest_PosExt_Type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78"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proofErr w:type="spellStart"/>
            <w:r w:rsidRPr="00BE2B40">
              <w:rPr>
                <w:b/>
              </w:rPr>
              <w:t>SystemRequest_PosExt_Type</w:t>
            </w:r>
            <w:proofErr w:type="spellEnd"/>
          </w:p>
        </w:tc>
      </w:tr>
      <w:bookmarkEnd w:id="478"/>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1064AAC8"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tc>
      </w:tr>
      <w:tr w:rsidR="00836658" w14:paraId="0F093C9D" w14:textId="77777777" w:rsidTr="00C83AF4">
        <w:tc>
          <w:tcPr>
            <w:tcW w:w="1479" w:type="dxa"/>
            <w:tcBorders>
              <w:top w:val="double" w:sz="4" w:space="0" w:color="auto"/>
            </w:tcBorders>
          </w:tcPr>
          <w:p w14:paraId="5538A4F0" w14:textId="77777777" w:rsidR="00836658" w:rsidRPr="00BE2B40" w:rsidRDefault="00836658" w:rsidP="00C83AF4">
            <w:pPr>
              <w:pStyle w:val="TAL"/>
            </w:pPr>
            <w:r w:rsidRPr="00BE2B40">
              <w:t>Cell</w:t>
            </w:r>
          </w:p>
        </w:tc>
        <w:tc>
          <w:tcPr>
            <w:tcW w:w="2957" w:type="dxa"/>
            <w:tcBorders>
              <w:top w:val="double" w:sz="4" w:space="0" w:color="auto"/>
            </w:tcBorders>
          </w:tcPr>
          <w:p w14:paraId="791C67B9" w14:textId="77777777" w:rsidR="00836658" w:rsidRPr="00BE2B40" w:rsidRDefault="00836658" w:rsidP="00C83AF4">
            <w:pPr>
              <w:pStyle w:val="TAL"/>
            </w:pPr>
            <w:hyperlink w:anchor="CellConfigRequest_PosExt_Type" w:history="1">
              <w:proofErr w:type="spellStart"/>
              <w:r w:rsidRPr="00BE2B40">
                <w:rPr>
                  <w:rStyle w:val="Hyperlink"/>
                </w:rPr>
                <w:t>CellConfigRequest_PosExt_Type</w:t>
              </w:r>
              <w:proofErr w:type="spellEnd"/>
            </w:hyperlink>
          </w:p>
        </w:tc>
        <w:tc>
          <w:tcPr>
            <w:tcW w:w="5421" w:type="dxa"/>
            <w:tcBorders>
              <w:top w:val="double" w:sz="4" w:space="0" w:color="auto"/>
            </w:tcBorders>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proofErr w:type="spellStart"/>
      <w:r>
        <w:t>SystemConfirm_PosExt_Type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79"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proofErr w:type="spellStart"/>
            <w:r w:rsidRPr="00BE2B40">
              <w:rPr>
                <w:b/>
              </w:rPr>
              <w:t>SystemConfirm_PosExt_Type</w:t>
            </w:r>
            <w:proofErr w:type="spellEnd"/>
          </w:p>
        </w:tc>
      </w:tr>
      <w:bookmarkEnd w:id="479"/>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tcPr>
          <w:p w14:paraId="02F6DE3B" w14:textId="77777777" w:rsidR="00836658" w:rsidRPr="00BE2B40" w:rsidRDefault="00836658" w:rsidP="00C83AF4">
            <w:pPr>
              <w:pStyle w:val="TAL"/>
            </w:pPr>
            <w:r w:rsidRPr="00BE2B40">
              <w:t>Cell</w:t>
            </w:r>
          </w:p>
        </w:tc>
        <w:tc>
          <w:tcPr>
            <w:tcW w:w="2957" w:type="dxa"/>
            <w:tcBorders>
              <w:top w:val="double" w:sz="4" w:space="0" w:color="auto"/>
            </w:tcBorders>
          </w:tcPr>
          <w:p w14:paraId="53B825F8" w14:textId="77777777" w:rsidR="00836658" w:rsidRPr="00BE2B40" w:rsidRDefault="00836658" w:rsidP="00C83AF4">
            <w:pPr>
              <w:pStyle w:val="TAL"/>
            </w:pPr>
            <w:proofErr w:type="spellStart"/>
            <w:r w:rsidRPr="00BE2B40">
              <w:t>Null_Type</w:t>
            </w:r>
            <w:proofErr w:type="spellEnd"/>
          </w:p>
        </w:tc>
        <w:tc>
          <w:tcPr>
            <w:tcW w:w="5421" w:type="dxa"/>
            <w:tcBorders>
              <w:top w:val="double" w:sz="4" w:space="0" w:color="auto"/>
            </w:tcBorders>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bookmarkStart w:id="480" w:name="_Toc210376644"/>
      <w:r>
        <w:t>C.1.2</w:t>
      </w:r>
      <w:r>
        <w:tab/>
      </w:r>
      <w:proofErr w:type="spellStart"/>
      <w:r>
        <w:t>Cell_Configuration_PosExt</w:t>
      </w:r>
      <w:bookmarkEnd w:id="480"/>
      <w:proofErr w:type="spellEnd"/>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bookmarkStart w:id="481" w:name="_Toc210376645"/>
      <w:r>
        <w:t>C.1.2.1</w:t>
      </w:r>
      <w:r>
        <w:tab/>
      </w:r>
      <w:proofErr w:type="spellStart"/>
      <w:r>
        <w:t>Cell_Configuration_Common_PosExt</w:t>
      </w:r>
      <w:bookmarkEnd w:id="481"/>
      <w:proofErr w:type="spellEnd"/>
    </w:p>
    <w:p w14:paraId="585894E5" w14:textId="77777777" w:rsidR="00836658" w:rsidRDefault="00836658" w:rsidP="00836658">
      <w:pPr>
        <w:pStyle w:val="TH"/>
      </w:pPr>
      <w:proofErr w:type="spellStart"/>
      <w:r>
        <w:t>CellConfigRequest_PosExt_Type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82"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proofErr w:type="spellStart"/>
            <w:r w:rsidRPr="00BE2B40">
              <w:rPr>
                <w:b/>
              </w:rPr>
              <w:t>CellConfigRequest_PosExt_Type</w:t>
            </w:r>
            <w:proofErr w:type="spellEnd"/>
          </w:p>
        </w:tc>
      </w:tr>
      <w:bookmarkEnd w:id="482"/>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D33516"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tc>
      </w:tr>
      <w:tr w:rsidR="00836658" w14:paraId="3B012C62" w14:textId="77777777" w:rsidTr="00C83AF4">
        <w:tc>
          <w:tcPr>
            <w:tcW w:w="1479" w:type="dxa"/>
            <w:tcBorders>
              <w:top w:val="double" w:sz="4" w:space="0" w:color="auto"/>
            </w:tcBorders>
          </w:tcPr>
          <w:p w14:paraId="31D152D0" w14:textId="77777777" w:rsidR="00836658" w:rsidRPr="00BE2B40" w:rsidRDefault="00836658" w:rsidP="00C83AF4">
            <w:pPr>
              <w:pStyle w:val="TAL"/>
            </w:pPr>
            <w:proofErr w:type="spellStart"/>
            <w:r w:rsidRPr="00BE2B40">
              <w:t>AddOrReconfigure</w:t>
            </w:r>
            <w:proofErr w:type="spellEnd"/>
          </w:p>
        </w:tc>
        <w:tc>
          <w:tcPr>
            <w:tcW w:w="2957" w:type="dxa"/>
            <w:tcBorders>
              <w:top w:val="double" w:sz="4" w:space="0" w:color="auto"/>
            </w:tcBorders>
          </w:tcPr>
          <w:p w14:paraId="4662B9AC" w14:textId="77777777" w:rsidR="00836658" w:rsidRPr="00BE2B40" w:rsidRDefault="00836658" w:rsidP="00C83AF4">
            <w:pPr>
              <w:pStyle w:val="TAL"/>
            </w:pPr>
            <w:hyperlink w:anchor="CellConfigInfo_PosExt_Type" w:history="1">
              <w:proofErr w:type="spellStart"/>
              <w:r w:rsidRPr="00BE2B40">
                <w:rPr>
                  <w:rStyle w:val="Hyperlink"/>
                </w:rPr>
                <w:t>CellConfigInfo_PosExt_Type</w:t>
              </w:r>
              <w:proofErr w:type="spellEnd"/>
            </w:hyperlink>
          </w:p>
        </w:tc>
        <w:tc>
          <w:tcPr>
            <w:tcW w:w="5421" w:type="dxa"/>
            <w:tcBorders>
              <w:top w:val="double" w:sz="4" w:space="0" w:color="auto"/>
            </w:tcBorders>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proofErr w:type="spellStart"/>
            <w:r w:rsidRPr="00BE2B40">
              <w:t>CellId</w:t>
            </w:r>
            <w:proofErr w:type="spellEnd"/>
            <w:r w:rsidRPr="00BE2B40">
              <w:t xml:space="preserve"> : identifier of the cell to be configured</w:t>
            </w:r>
          </w:p>
          <w:p w14:paraId="7195E5CF" w14:textId="77777777" w:rsidR="00836658" w:rsidRPr="00BE2B40" w:rsidRDefault="00836658" w:rsidP="00C83AF4">
            <w:pPr>
              <w:pStyle w:val="TAL"/>
            </w:pPr>
            <w:proofErr w:type="spellStart"/>
            <w:r w:rsidRPr="00BE2B40">
              <w:t>RoutingInfo</w:t>
            </w:r>
            <w:proofErr w:type="spellEnd"/>
            <w:r w:rsidRPr="00BE2B40">
              <w:t xml:space="preserve"> : None</w:t>
            </w:r>
          </w:p>
          <w:p w14:paraId="1E9E19C8" w14:textId="77777777" w:rsidR="00836658" w:rsidRPr="00BE2B40" w:rsidRDefault="00836658" w:rsidP="00C83AF4">
            <w:pPr>
              <w:pStyle w:val="TAL"/>
            </w:pPr>
            <w:proofErr w:type="spellStart"/>
            <w:r w:rsidRPr="00BE2B40">
              <w:t>TimingInfo</w:t>
            </w:r>
            <w:proofErr w:type="spellEnd"/>
            <w:r w:rsidRPr="00BE2B40">
              <w:t xml:space="preserve"> : Now (for initial configuration and for reconfiguration in general)</w:t>
            </w:r>
          </w:p>
          <w:p w14:paraId="324FD092" w14:textId="77777777" w:rsidR="00836658" w:rsidRPr="00BE2B40" w:rsidRDefault="00836658" w:rsidP="00C83AF4">
            <w:pPr>
              <w:pStyle w:val="TAL"/>
            </w:pPr>
            <w:proofErr w:type="spellStart"/>
            <w:r w:rsidRPr="00BE2B40">
              <w:t>ControlInfo</w:t>
            </w:r>
            <w:proofErr w:type="spellEnd"/>
            <w:r w:rsidRPr="00BE2B40">
              <w:t xml:space="preserve"> : </w:t>
            </w:r>
            <w:proofErr w:type="spellStart"/>
            <w:r w:rsidRPr="00BE2B40">
              <w:t>CnfFlag</w:t>
            </w:r>
            <w:proofErr w:type="spellEnd"/>
            <w:r w:rsidRPr="00BE2B40">
              <w:t xml:space="preserve">:=true; </w:t>
            </w:r>
            <w:proofErr w:type="spellStart"/>
            <w:r w:rsidRPr="00BE2B40">
              <w:t>FollowOnFlag</w:t>
            </w:r>
            <w:proofErr w:type="spellEnd"/>
            <w:r w:rsidRPr="00BE2B40">
              <w:t>:=false (in general)</w:t>
            </w:r>
          </w:p>
        </w:tc>
      </w:tr>
    </w:tbl>
    <w:p w14:paraId="3710800C" w14:textId="77777777" w:rsidR="00836658" w:rsidRDefault="00836658" w:rsidP="00836658"/>
    <w:p w14:paraId="0F0D1B0A" w14:textId="77777777" w:rsidR="00836658" w:rsidRDefault="00836658" w:rsidP="00836658">
      <w:pPr>
        <w:pStyle w:val="TH"/>
      </w:pPr>
      <w:proofErr w:type="spellStart"/>
      <w:r>
        <w:t>CellConfigInfo_PosExt_Type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83"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proofErr w:type="spellStart"/>
            <w:r w:rsidRPr="00BE2B40">
              <w:rPr>
                <w:b/>
              </w:rPr>
              <w:t>CellConfigInfo_PosExt_Type</w:t>
            </w:r>
            <w:proofErr w:type="spellEnd"/>
          </w:p>
        </w:tc>
      </w:tr>
      <w:bookmarkEnd w:id="483"/>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392E7283"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tcPr>
          <w:p w14:paraId="1E7514E8" w14:textId="77777777" w:rsidR="00836658" w:rsidRPr="00BE2B40" w:rsidRDefault="00836658" w:rsidP="00C83AF4">
            <w:pPr>
              <w:pStyle w:val="TAL"/>
            </w:pPr>
            <w:r w:rsidRPr="00BE2B40">
              <w:t>Basic</w:t>
            </w:r>
          </w:p>
        </w:tc>
        <w:tc>
          <w:tcPr>
            <w:tcW w:w="2464" w:type="dxa"/>
            <w:tcBorders>
              <w:top w:val="double" w:sz="4" w:space="0" w:color="auto"/>
            </w:tcBorders>
          </w:tcPr>
          <w:p w14:paraId="0CAFD709" w14:textId="77777777" w:rsidR="00836658" w:rsidRPr="00BE2B40" w:rsidRDefault="00836658" w:rsidP="00C83AF4">
            <w:pPr>
              <w:pStyle w:val="TAL"/>
            </w:pPr>
            <w:hyperlink w:anchor="BasicCellConfig_PosExt_Type" w:history="1">
              <w:proofErr w:type="spellStart"/>
              <w:r w:rsidRPr="00BE2B40">
                <w:rPr>
                  <w:rStyle w:val="Hyperlink"/>
                </w:rPr>
                <w:t>BasicCellConfig_PosExt_Type</w:t>
              </w:r>
              <w:proofErr w:type="spellEnd"/>
            </w:hyperlink>
          </w:p>
        </w:tc>
        <w:tc>
          <w:tcPr>
            <w:tcW w:w="493" w:type="dxa"/>
            <w:tcBorders>
              <w:top w:val="double" w:sz="4" w:space="0" w:color="auto"/>
            </w:tcBorders>
          </w:tcPr>
          <w:p w14:paraId="50D92413" w14:textId="77777777" w:rsidR="00836658" w:rsidRPr="00BE2B40" w:rsidRDefault="00836658" w:rsidP="00C83AF4">
            <w:pPr>
              <w:pStyle w:val="TAL"/>
            </w:pPr>
            <w:r w:rsidRPr="00BE2B40">
              <w:t>opt</w:t>
            </w:r>
          </w:p>
        </w:tc>
        <w:tc>
          <w:tcPr>
            <w:tcW w:w="5421" w:type="dxa"/>
            <w:tcBorders>
              <w:top w:val="double" w:sz="4" w:space="0" w:color="auto"/>
            </w:tcBorders>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proofErr w:type="spellStart"/>
      <w:r>
        <w:t>BasicCellConfig_PosExt_Type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84"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proofErr w:type="spellStart"/>
            <w:r w:rsidRPr="00BE2B40">
              <w:rPr>
                <w:b/>
              </w:rPr>
              <w:t>BasicCellConfig_PosExt_Type</w:t>
            </w:r>
            <w:proofErr w:type="spellEnd"/>
          </w:p>
        </w:tc>
      </w:tr>
      <w:bookmarkEnd w:id="484"/>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9204150"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tcPr>
          <w:p w14:paraId="35B067B3" w14:textId="77777777" w:rsidR="00836658" w:rsidRPr="00BE2B40" w:rsidRDefault="00836658" w:rsidP="00C83AF4">
            <w:pPr>
              <w:pStyle w:val="TAL"/>
            </w:pPr>
            <w:proofErr w:type="spellStart"/>
            <w:r w:rsidRPr="00BE2B40">
              <w:t>PhysicalLayerConfigDL</w:t>
            </w:r>
            <w:proofErr w:type="spellEnd"/>
          </w:p>
        </w:tc>
        <w:tc>
          <w:tcPr>
            <w:tcW w:w="2464" w:type="dxa"/>
            <w:tcBorders>
              <w:top w:val="double" w:sz="4" w:space="0" w:color="auto"/>
            </w:tcBorders>
          </w:tcPr>
          <w:p w14:paraId="4B8709A1" w14:textId="77777777" w:rsidR="00836658" w:rsidRPr="00BE2B40" w:rsidRDefault="00836658" w:rsidP="00C83AF4">
            <w:pPr>
              <w:pStyle w:val="TAL"/>
            </w:pPr>
            <w:hyperlink w:anchor="PhysicalLayerConfigDL_PosExt_Type" w:history="1">
              <w:proofErr w:type="spellStart"/>
              <w:r w:rsidRPr="00BE2B40">
                <w:rPr>
                  <w:rStyle w:val="Hyperlink"/>
                </w:rPr>
                <w:t>PhysicalLayerConfigDL_PosExt_Type</w:t>
              </w:r>
              <w:proofErr w:type="spellEnd"/>
            </w:hyperlink>
          </w:p>
        </w:tc>
        <w:tc>
          <w:tcPr>
            <w:tcW w:w="493" w:type="dxa"/>
            <w:tcBorders>
              <w:top w:val="double" w:sz="4" w:space="0" w:color="auto"/>
            </w:tcBorders>
          </w:tcPr>
          <w:p w14:paraId="168949E5" w14:textId="77777777" w:rsidR="00836658" w:rsidRPr="00BE2B40" w:rsidRDefault="00836658" w:rsidP="00C83AF4">
            <w:pPr>
              <w:pStyle w:val="TAL"/>
            </w:pPr>
            <w:r w:rsidRPr="00BE2B40">
              <w:t>opt</w:t>
            </w:r>
          </w:p>
        </w:tc>
        <w:tc>
          <w:tcPr>
            <w:tcW w:w="5421" w:type="dxa"/>
            <w:tcBorders>
              <w:top w:val="double" w:sz="4" w:space="0" w:color="auto"/>
            </w:tcBorders>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bookmarkStart w:id="485" w:name="_Toc210376646"/>
      <w:r>
        <w:t>C.1.2.2</w:t>
      </w:r>
      <w:r>
        <w:tab/>
      </w:r>
      <w:proofErr w:type="spellStart"/>
      <w:r>
        <w:t>Downlink_Physical_Layer_Configuration_PosExt</w:t>
      </w:r>
      <w:bookmarkEnd w:id="485"/>
      <w:proofErr w:type="spellEnd"/>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86"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86"/>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tcPr>
          <w:p w14:paraId="42BFED4C" w14:textId="77777777" w:rsidR="00836658" w:rsidRPr="00BE2B40" w:rsidRDefault="00836658" w:rsidP="00C83AF4">
            <w:pPr>
              <w:pStyle w:val="TAL"/>
            </w:pPr>
            <w:r w:rsidRPr="00BE2B40">
              <w:t>Port</w:t>
            </w:r>
          </w:p>
        </w:tc>
        <w:tc>
          <w:tcPr>
            <w:tcW w:w="2464" w:type="dxa"/>
            <w:tcBorders>
              <w:top w:val="double" w:sz="4" w:space="0" w:color="auto"/>
            </w:tcBorders>
          </w:tcPr>
          <w:p w14:paraId="57FF60CA" w14:textId="77777777" w:rsidR="00836658" w:rsidRPr="00BE2B40" w:rsidRDefault="00836658" w:rsidP="00C83AF4">
            <w:pPr>
              <w:pStyle w:val="TAL"/>
            </w:pPr>
            <w:proofErr w:type="spellStart"/>
            <w:r w:rsidRPr="00BE2B40">
              <w:t>AntennaPort_Type</w:t>
            </w:r>
            <w:proofErr w:type="spellEnd"/>
          </w:p>
        </w:tc>
        <w:tc>
          <w:tcPr>
            <w:tcW w:w="493" w:type="dxa"/>
            <w:tcBorders>
              <w:top w:val="double" w:sz="4" w:space="0" w:color="auto"/>
            </w:tcBorders>
          </w:tcPr>
          <w:p w14:paraId="7B30F999" w14:textId="77777777" w:rsidR="00836658" w:rsidRPr="00BE2B40" w:rsidRDefault="00836658" w:rsidP="00C83AF4">
            <w:pPr>
              <w:pStyle w:val="TAL"/>
            </w:pPr>
            <w:r w:rsidRPr="00BE2B40">
              <w:t>opt</w:t>
            </w:r>
          </w:p>
        </w:tc>
        <w:tc>
          <w:tcPr>
            <w:tcW w:w="5421" w:type="dxa"/>
            <w:tcBorders>
              <w:top w:val="double" w:sz="4" w:space="0" w:color="auto"/>
            </w:tcBorders>
          </w:tcPr>
          <w:p w14:paraId="20E46915" w14:textId="77777777" w:rsidR="00836658" w:rsidRPr="00BE2B40" w:rsidRDefault="00836658" w:rsidP="00C83AF4">
            <w:pPr>
              <w:pStyle w:val="TAL"/>
            </w:pPr>
          </w:p>
        </w:tc>
      </w:tr>
      <w:tr w:rsidR="00836658" w14:paraId="229EEE2A" w14:textId="77777777" w:rsidTr="00C83AF4">
        <w:tc>
          <w:tcPr>
            <w:tcW w:w="1479" w:type="dxa"/>
          </w:tcPr>
          <w:p w14:paraId="16292061" w14:textId="77777777" w:rsidR="00836658" w:rsidRPr="00BE2B40" w:rsidRDefault="00836658" w:rsidP="00C83AF4">
            <w:pPr>
              <w:pStyle w:val="TAL"/>
            </w:pPr>
            <w:r w:rsidRPr="00BE2B40">
              <w:t>PRS</w:t>
            </w:r>
          </w:p>
        </w:tc>
        <w:tc>
          <w:tcPr>
            <w:tcW w:w="2464" w:type="dxa"/>
          </w:tcPr>
          <w:p w14:paraId="42CBEC99" w14:textId="77777777" w:rsidR="00836658" w:rsidRPr="00BE2B40" w:rsidRDefault="00836658" w:rsidP="00C83AF4">
            <w:pPr>
              <w:pStyle w:val="TAL"/>
            </w:pPr>
            <w:proofErr w:type="spellStart"/>
            <w:r w:rsidRPr="00BE2B40">
              <w:t>PRS_Info</w:t>
            </w:r>
            <w:proofErr w:type="spellEnd"/>
          </w:p>
        </w:tc>
        <w:tc>
          <w:tcPr>
            <w:tcW w:w="493" w:type="dxa"/>
          </w:tcPr>
          <w:p w14:paraId="24408EBD" w14:textId="77777777" w:rsidR="00836658" w:rsidRPr="00BE2B40" w:rsidRDefault="00836658" w:rsidP="00C83AF4">
            <w:pPr>
              <w:pStyle w:val="TAL"/>
            </w:pPr>
            <w:r w:rsidRPr="00BE2B40">
              <w:t>opt</w:t>
            </w:r>
          </w:p>
        </w:tc>
        <w:tc>
          <w:tcPr>
            <w:tcW w:w="5421" w:type="dxa"/>
          </w:tcPr>
          <w:p w14:paraId="5BB0A460" w14:textId="77777777" w:rsidR="00836658" w:rsidRPr="00BE2B40" w:rsidRDefault="00836658" w:rsidP="00C83AF4">
            <w:pPr>
              <w:pStyle w:val="TAL"/>
            </w:pPr>
          </w:p>
        </w:tc>
      </w:tr>
      <w:tr w:rsidR="00836658" w14:paraId="040848A8" w14:textId="77777777" w:rsidTr="00C83AF4">
        <w:tc>
          <w:tcPr>
            <w:tcW w:w="1479" w:type="dxa"/>
          </w:tcPr>
          <w:p w14:paraId="46237B54" w14:textId="77777777" w:rsidR="00836658" w:rsidRPr="00BE2B40" w:rsidRDefault="00836658" w:rsidP="00C83AF4">
            <w:pPr>
              <w:pStyle w:val="TAL"/>
            </w:pPr>
            <w:proofErr w:type="spellStart"/>
            <w:r w:rsidRPr="00BE2B40">
              <w:t>RelativeTxPower</w:t>
            </w:r>
            <w:proofErr w:type="spellEnd"/>
          </w:p>
        </w:tc>
        <w:tc>
          <w:tcPr>
            <w:tcW w:w="2464" w:type="dxa"/>
          </w:tcPr>
          <w:p w14:paraId="5A3F1696" w14:textId="77777777" w:rsidR="00836658" w:rsidRPr="00BE2B40" w:rsidRDefault="00836658" w:rsidP="00C83AF4">
            <w:pPr>
              <w:pStyle w:val="TAL"/>
            </w:pPr>
            <w:proofErr w:type="spellStart"/>
            <w:r w:rsidRPr="00BE2B40">
              <w:t>ToRS_EPRE_Ratio_Type</w:t>
            </w:r>
            <w:proofErr w:type="spellEnd"/>
          </w:p>
        </w:tc>
        <w:tc>
          <w:tcPr>
            <w:tcW w:w="493" w:type="dxa"/>
          </w:tcPr>
          <w:p w14:paraId="415266DD" w14:textId="77777777" w:rsidR="00836658" w:rsidRPr="00BE2B40" w:rsidRDefault="00836658" w:rsidP="00C83AF4">
            <w:pPr>
              <w:pStyle w:val="TAL"/>
            </w:pPr>
            <w:r w:rsidRPr="00BE2B40">
              <w:t>opt</w:t>
            </w:r>
          </w:p>
        </w:tc>
        <w:tc>
          <w:tcPr>
            <w:tcW w:w="5421" w:type="dxa"/>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proofErr w:type="spellStart"/>
      <w:r>
        <w:t>PhysicalLayerConfigDL_PosExt_Type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87"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proofErr w:type="spellStart"/>
            <w:r w:rsidRPr="00BE2B40">
              <w:rPr>
                <w:b/>
              </w:rPr>
              <w:t>PhysicalLayerConfigDL_PosExt_Type</w:t>
            </w:r>
            <w:proofErr w:type="spellEnd"/>
          </w:p>
        </w:tc>
      </w:tr>
      <w:bookmarkEnd w:id="487"/>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tcPr>
          <w:p w14:paraId="2280FFBD" w14:textId="77777777" w:rsidR="00836658" w:rsidRPr="00BE2B40" w:rsidRDefault="00836658" w:rsidP="00C83AF4">
            <w:pPr>
              <w:pStyle w:val="TAL"/>
            </w:pPr>
            <w:hyperlink w:anchor="AntennaPort6_Config_Type" w:history="1">
              <w:r w:rsidRPr="00BE2B40">
                <w:rPr>
                  <w:rStyle w:val="Hyperlink"/>
                </w:rPr>
                <w:t>AntennaPort6_Config_Type</w:t>
              </w:r>
            </w:hyperlink>
          </w:p>
        </w:tc>
        <w:tc>
          <w:tcPr>
            <w:tcW w:w="493" w:type="dxa"/>
            <w:tcBorders>
              <w:top w:val="double" w:sz="4" w:space="0" w:color="auto"/>
            </w:tcBorders>
          </w:tcPr>
          <w:p w14:paraId="49DFCCBA" w14:textId="77777777" w:rsidR="00836658" w:rsidRPr="00BE2B40" w:rsidRDefault="00836658" w:rsidP="00C83AF4">
            <w:pPr>
              <w:pStyle w:val="TAL"/>
            </w:pPr>
            <w:r w:rsidRPr="00BE2B40">
              <w:t>opt</w:t>
            </w:r>
          </w:p>
        </w:tc>
        <w:tc>
          <w:tcPr>
            <w:tcW w:w="5421" w:type="dxa"/>
            <w:tcBorders>
              <w:top w:val="double" w:sz="4" w:space="0" w:color="auto"/>
            </w:tcBorders>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bookmarkStart w:id="488" w:name="_Toc210376647"/>
      <w:r>
        <w:t>C.1.3</w:t>
      </w:r>
      <w:r>
        <w:tab/>
      </w:r>
      <w:proofErr w:type="spellStart"/>
      <w:r>
        <w:t>System_Interface_PosExt</w:t>
      </w:r>
      <w:bookmarkEnd w:id="488"/>
      <w:proofErr w:type="spellEnd"/>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89"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89"/>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tcPr>
          <w:p w14:paraId="22C09F1B" w14:textId="77777777" w:rsidR="00836658" w:rsidRPr="00BE2B40" w:rsidRDefault="00836658" w:rsidP="00C83AF4">
            <w:pPr>
              <w:pStyle w:val="TAL"/>
            </w:pPr>
            <w:r w:rsidRPr="00BE2B40">
              <w:t>Common</w:t>
            </w:r>
          </w:p>
        </w:tc>
        <w:tc>
          <w:tcPr>
            <w:tcW w:w="2464" w:type="dxa"/>
            <w:tcBorders>
              <w:top w:val="double" w:sz="4" w:space="0" w:color="auto"/>
            </w:tcBorders>
          </w:tcPr>
          <w:p w14:paraId="52A489ED" w14:textId="77777777" w:rsidR="00836658" w:rsidRPr="00BE2B40" w:rsidRDefault="00836658" w:rsidP="00C83AF4">
            <w:pPr>
              <w:pStyle w:val="TAL"/>
            </w:pPr>
            <w:proofErr w:type="spellStart"/>
            <w:r w:rsidRPr="00BE2B40">
              <w:t>ReqAspCommonPart_Type</w:t>
            </w:r>
            <w:proofErr w:type="spellEnd"/>
          </w:p>
        </w:tc>
        <w:tc>
          <w:tcPr>
            <w:tcW w:w="493" w:type="dxa"/>
            <w:tcBorders>
              <w:top w:val="double" w:sz="4" w:space="0" w:color="auto"/>
            </w:tcBorders>
          </w:tcPr>
          <w:p w14:paraId="0D4C2F01" w14:textId="77777777" w:rsidR="00836658" w:rsidRPr="00BE2B40" w:rsidRDefault="00836658" w:rsidP="00C83AF4">
            <w:pPr>
              <w:pStyle w:val="TAL"/>
            </w:pPr>
          </w:p>
        </w:tc>
        <w:tc>
          <w:tcPr>
            <w:tcW w:w="5421" w:type="dxa"/>
            <w:tcBorders>
              <w:top w:val="double" w:sz="4" w:space="0" w:color="auto"/>
            </w:tcBorders>
          </w:tcPr>
          <w:p w14:paraId="3EB3EE0A" w14:textId="77777777" w:rsidR="00836658" w:rsidRPr="00BE2B40" w:rsidRDefault="00836658" w:rsidP="00C83AF4">
            <w:pPr>
              <w:pStyle w:val="TAL"/>
            </w:pPr>
            <w:r w:rsidRPr="00BE2B40">
              <w:t xml:space="preserve">For configuration of antenna port 6 </w:t>
            </w:r>
            <w:proofErr w:type="spellStart"/>
            <w:r w:rsidRPr="00BE2B40">
              <w:t>TimingInfo</w:t>
            </w:r>
            <w:proofErr w:type="spellEnd"/>
            <w:r w:rsidRPr="00BE2B40">
              <w:t xml:space="preserve"> is now</w:t>
            </w:r>
          </w:p>
        </w:tc>
      </w:tr>
      <w:tr w:rsidR="00836658" w14:paraId="0CD2DBB7" w14:textId="77777777" w:rsidTr="00C83AF4">
        <w:tc>
          <w:tcPr>
            <w:tcW w:w="1479" w:type="dxa"/>
          </w:tcPr>
          <w:p w14:paraId="32C3DAEF" w14:textId="77777777" w:rsidR="00836658" w:rsidRPr="00BE2B40" w:rsidRDefault="00836658" w:rsidP="00C83AF4">
            <w:pPr>
              <w:pStyle w:val="TAL"/>
            </w:pPr>
            <w:r w:rsidRPr="00BE2B40">
              <w:t>Request</w:t>
            </w:r>
          </w:p>
        </w:tc>
        <w:tc>
          <w:tcPr>
            <w:tcW w:w="2464" w:type="dxa"/>
          </w:tcPr>
          <w:p w14:paraId="1EB2D70C" w14:textId="77777777" w:rsidR="00836658" w:rsidRPr="00BE2B40" w:rsidRDefault="00836658" w:rsidP="00C83AF4">
            <w:pPr>
              <w:pStyle w:val="TAL"/>
            </w:pPr>
            <w:hyperlink w:anchor="SystemRequest_PosExt_Type" w:history="1">
              <w:proofErr w:type="spellStart"/>
              <w:r w:rsidRPr="00BE2B40">
                <w:rPr>
                  <w:rStyle w:val="Hyperlink"/>
                </w:rPr>
                <w:t>SystemRequest_PosExt_Type</w:t>
              </w:r>
              <w:proofErr w:type="spellEnd"/>
            </w:hyperlink>
          </w:p>
        </w:tc>
        <w:tc>
          <w:tcPr>
            <w:tcW w:w="493" w:type="dxa"/>
          </w:tcPr>
          <w:p w14:paraId="4DF0A121" w14:textId="77777777" w:rsidR="00836658" w:rsidRPr="00BE2B40" w:rsidRDefault="00836658" w:rsidP="00C83AF4">
            <w:pPr>
              <w:pStyle w:val="TAL"/>
            </w:pPr>
          </w:p>
        </w:tc>
        <w:tc>
          <w:tcPr>
            <w:tcW w:w="5421" w:type="dxa"/>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90"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90"/>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tcPr>
          <w:p w14:paraId="6017BF07" w14:textId="77777777" w:rsidR="00836658" w:rsidRPr="00BE2B40" w:rsidRDefault="00836658" w:rsidP="00C83AF4">
            <w:pPr>
              <w:pStyle w:val="TAL"/>
            </w:pPr>
            <w:r w:rsidRPr="00BE2B40">
              <w:t>Common</w:t>
            </w:r>
          </w:p>
        </w:tc>
        <w:tc>
          <w:tcPr>
            <w:tcW w:w="2464" w:type="dxa"/>
            <w:tcBorders>
              <w:top w:val="double" w:sz="4" w:space="0" w:color="auto"/>
            </w:tcBorders>
          </w:tcPr>
          <w:p w14:paraId="0A0848B6" w14:textId="77777777" w:rsidR="00836658" w:rsidRPr="00BE2B40" w:rsidRDefault="00836658" w:rsidP="00C83AF4">
            <w:pPr>
              <w:pStyle w:val="TAL"/>
            </w:pPr>
            <w:proofErr w:type="spellStart"/>
            <w:r w:rsidRPr="00BE2B40">
              <w:t>CnfAspCommonPart_Type</w:t>
            </w:r>
            <w:proofErr w:type="spellEnd"/>
          </w:p>
        </w:tc>
        <w:tc>
          <w:tcPr>
            <w:tcW w:w="493" w:type="dxa"/>
            <w:tcBorders>
              <w:top w:val="double" w:sz="4" w:space="0" w:color="auto"/>
            </w:tcBorders>
          </w:tcPr>
          <w:p w14:paraId="7ADA276F" w14:textId="77777777" w:rsidR="00836658" w:rsidRPr="00BE2B40" w:rsidRDefault="00836658" w:rsidP="00C83AF4">
            <w:pPr>
              <w:pStyle w:val="TAL"/>
            </w:pPr>
          </w:p>
        </w:tc>
        <w:tc>
          <w:tcPr>
            <w:tcW w:w="5421" w:type="dxa"/>
            <w:tcBorders>
              <w:top w:val="double" w:sz="4" w:space="0" w:color="auto"/>
            </w:tcBorders>
          </w:tcPr>
          <w:p w14:paraId="1E27CBCE" w14:textId="77777777" w:rsidR="00836658" w:rsidRPr="00BE2B40" w:rsidRDefault="00836658" w:rsidP="00C83AF4">
            <w:pPr>
              <w:pStyle w:val="TAL"/>
            </w:pPr>
            <w:proofErr w:type="spellStart"/>
            <w:r w:rsidRPr="00BE2B40">
              <w:t>TimingInfo</w:t>
            </w:r>
            <w:proofErr w:type="spellEnd"/>
            <w:r w:rsidRPr="00BE2B40">
              <w:t xml:space="preserve"> is ignored by TTCN</w:t>
            </w:r>
          </w:p>
          <w:p w14:paraId="77C268B0" w14:textId="77777777" w:rsidR="00836658" w:rsidRPr="00BE2B40" w:rsidRDefault="00836658" w:rsidP="00C83AF4">
            <w:pPr>
              <w:pStyle w:val="TAL"/>
            </w:pPr>
            <w:r w:rsidRPr="00BE2B40">
              <w:t xml:space="preserve">=&gt; SS may set </w:t>
            </w:r>
            <w:proofErr w:type="spellStart"/>
            <w:r w:rsidRPr="00BE2B40">
              <w:t>TimingInfo</w:t>
            </w:r>
            <w:proofErr w:type="spellEnd"/>
            <w:r w:rsidRPr="00BE2B40">
              <w:t xml:space="preserve"> to "None"</w:t>
            </w:r>
          </w:p>
        </w:tc>
      </w:tr>
      <w:tr w:rsidR="00836658" w14:paraId="3E8C9215" w14:textId="77777777" w:rsidTr="00C83AF4">
        <w:tc>
          <w:tcPr>
            <w:tcW w:w="1479" w:type="dxa"/>
          </w:tcPr>
          <w:p w14:paraId="73EF82B8" w14:textId="77777777" w:rsidR="00836658" w:rsidRPr="00BE2B40" w:rsidRDefault="00836658" w:rsidP="00C83AF4">
            <w:pPr>
              <w:pStyle w:val="TAL"/>
            </w:pPr>
            <w:r w:rsidRPr="00BE2B40">
              <w:t>Confirm</w:t>
            </w:r>
          </w:p>
        </w:tc>
        <w:tc>
          <w:tcPr>
            <w:tcW w:w="2464" w:type="dxa"/>
          </w:tcPr>
          <w:p w14:paraId="4676D13E" w14:textId="77777777" w:rsidR="00836658" w:rsidRPr="00BE2B40" w:rsidRDefault="00836658" w:rsidP="00C83AF4">
            <w:pPr>
              <w:pStyle w:val="TAL"/>
            </w:pPr>
            <w:hyperlink w:anchor="SystemConfirm_PosExt_Type" w:history="1">
              <w:proofErr w:type="spellStart"/>
              <w:r w:rsidRPr="00BE2B40">
                <w:rPr>
                  <w:rStyle w:val="Hyperlink"/>
                </w:rPr>
                <w:t>SystemConfirm_PosExt_Type</w:t>
              </w:r>
              <w:proofErr w:type="spellEnd"/>
            </w:hyperlink>
          </w:p>
        </w:tc>
        <w:tc>
          <w:tcPr>
            <w:tcW w:w="493" w:type="dxa"/>
          </w:tcPr>
          <w:p w14:paraId="57460FDD" w14:textId="77777777" w:rsidR="00836658" w:rsidRPr="00BE2B40" w:rsidRDefault="00836658" w:rsidP="00C83AF4">
            <w:pPr>
              <w:pStyle w:val="TAL"/>
            </w:pPr>
          </w:p>
        </w:tc>
        <w:tc>
          <w:tcPr>
            <w:tcW w:w="5421" w:type="dxa"/>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91"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91"/>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tcPr>
          <w:p w14:paraId="44D36C7D" w14:textId="77777777" w:rsidR="00836658" w:rsidRPr="00BE2B40" w:rsidRDefault="00836658" w:rsidP="00C83AF4">
            <w:pPr>
              <w:pStyle w:val="TAL"/>
            </w:pPr>
            <w:r w:rsidRPr="00BE2B40">
              <w:t>out</w:t>
            </w:r>
          </w:p>
        </w:tc>
        <w:tc>
          <w:tcPr>
            <w:tcW w:w="2957" w:type="dxa"/>
            <w:tcBorders>
              <w:top w:val="double" w:sz="4" w:space="0" w:color="auto"/>
            </w:tcBorders>
          </w:tcPr>
          <w:p w14:paraId="7DF5D9CA" w14:textId="77777777" w:rsidR="00836658" w:rsidRPr="00BE2B40" w:rsidRDefault="00836658" w:rsidP="00C83AF4">
            <w:pPr>
              <w:pStyle w:val="TAL"/>
            </w:pPr>
            <w:hyperlink w:anchor="SYSTEM_CTRL_POSEXT_REQ" w:history="1">
              <w:r w:rsidRPr="00BE2B40">
                <w:rPr>
                  <w:rStyle w:val="Hyperlink"/>
                </w:rPr>
                <w:t>SYSTEM_CTRL_POSEXT_REQ</w:t>
              </w:r>
            </w:hyperlink>
          </w:p>
        </w:tc>
        <w:tc>
          <w:tcPr>
            <w:tcW w:w="5421" w:type="dxa"/>
            <w:tcBorders>
              <w:top w:val="double" w:sz="4" w:space="0" w:color="auto"/>
            </w:tcBorders>
          </w:tcPr>
          <w:p w14:paraId="5BB1072D" w14:textId="77777777" w:rsidR="00836658" w:rsidRPr="00BE2B40" w:rsidRDefault="00836658" w:rsidP="00C83AF4">
            <w:pPr>
              <w:pStyle w:val="TAL"/>
            </w:pPr>
          </w:p>
        </w:tc>
      </w:tr>
      <w:tr w:rsidR="00836658" w14:paraId="3856091B" w14:textId="77777777" w:rsidTr="00C83AF4">
        <w:tc>
          <w:tcPr>
            <w:tcW w:w="1479" w:type="dxa"/>
          </w:tcPr>
          <w:p w14:paraId="473008F7" w14:textId="77777777" w:rsidR="00836658" w:rsidRPr="00BE2B40" w:rsidRDefault="00836658" w:rsidP="00C83AF4">
            <w:pPr>
              <w:pStyle w:val="TAL"/>
            </w:pPr>
            <w:r w:rsidRPr="00BE2B40">
              <w:t>in</w:t>
            </w:r>
          </w:p>
        </w:tc>
        <w:tc>
          <w:tcPr>
            <w:tcW w:w="2957" w:type="dxa"/>
          </w:tcPr>
          <w:p w14:paraId="18D4CC04" w14:textId="77777777" w:rsidR="00836658" w:rsidRPr="00BE2B40" w:rsidRDefault="00836658" w:rsidP="00C83AF4">
            <w:pPr>
              <w:pStyle w:val="TAL"/>
            </w:pPr>
            <w:hyperlink w:anchor="SYSTEM_CTRL_POSEXT_CNF" w:history="1">
              <w:r w:rsidRPr="00BE2B40">
                <w:rPr>
                  <w:rStyle w:val="Hyperlink"/>
                </w:rPr>
                <w:t>SYSTEM_CTRL_POSEXT_CNF</w:t>
              </w:r>
            </w:hyperlink>
          </w:p>
        </w:tc>
        <w:tc>
          <w:tcPr>
            <w:tcW w:w="5421" w:type="dxa"/>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bookmarkStart w:id="492" w:name="_Toc210376648"/>
      <w:r>
        <w:t>C.2</w:t>
      </w:r>
      <w:r>
        <w:tab/>
        <w:t>References to TTCN-3</w:t>
      </w:r>
      <w:bookmarkEnd w:id="49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tcPr>
          <w:p w14:paraId="6EA087C4" w14:textId="77777777" w:rsidR="00836658" w:rsidRPr="00BE2B40" w:rsidRDefault="00836658" w:rsidP="00C83AF4">
            <w:pPr>
              <w:pStyle w:val="TAL"/>
              <w:rPr>
                <w:b/>
              </w:rPr>
            </w:pPr>
            <w:proofErr w:type="spellStart"/>
            <w:r w:rsidRPr="00BE2B40">
              <w:rPr>
                <w:b/>
              </w:rPr>
              <w:t>EUTRA_POS_ASP_TypeDefs</w:t>
            </w:r>
            <w:proofErr w:type="spellEnd"/>
          </w:p>
        </w:tc>
        <w:tc>
          <w:tcPr>
            <w:tcW w:w="5914" w:type="dxa"/>
            <w:tcBorders>
              <w:top w:val="double" w:sz="4" w:space="0" w:color="auto"/>
            </w:tcBorders>
          </w:tcPr>
          <w:p w14:paraId="1F8567DC" w14:textId="77777777" w:rsidR="00836658" w:rsidRPr="00BE2B40" w:rsidRDefault="00836658" w:rsidP="00C83AF4">
            <w:pPr>
              <w:pStyle w:val="TAL"/>
            </w:pPr>
            <w:r w:rsidRPr="00BE2B40">
              <w:t>EUTRA/</w:t>
            </w:r>
            <w:proofErr w:type="spellStart"/>
            <w:r w:rsidRPr="00BE2B40">
              <w:t>EUTRA_POS_ASP_TypeDefs.ttcn</w:t>
            </w:r>
            <w:proofErr w:type="spellEnd"/>
          </w:p>
        </w:tc>
        <w:tc>
          <w:tcPr>
            <w:tcW w:w="1971" w:type="dxa"/>
            <w:tcBorders>
              <w:top w:val="double" w:sz="4" w:space="0" w:color="auto"/>
            </w:tcBorders>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93" w:name="_Toc36038692"/>
      <w:bookmarkStart w:id="494" w:name="_Toc58332848"/>
      <w:bookmarkStart w:id="495" w:name="_Toc75462764"/>
      <w:bookmarkStart w:id="496" w:name="_Toc90625707"/>
      <w:bookmarkStart w:id="497" w:name="_Toc92134831"/>
      <w:bookmarkStart w:id="498" w:name="_Toc27409358"/>
      <w:bookmarkStart w:id="499" w:name="_Toc210376649"/>
      <w:r w:rsidR="00BD6FF9" w:rsidRPr="00C06175">
        <w:t>Annex D (informative)</w:t>
      </w:r>
      <w:r w:rsidR="00BD6FF9" w:rsidRPr="00C06175">
        <w:br/>
        <w:t>Positioning System Simulator ASP Definitions in TTCN-3</w:t>
      </w:r>
      <w:bookmarkEnd w:id="493"/>
      <w:bookmarkEnd w:id="494"/>
      <w:bookmarkEnd w:id="495"/>
      <w:bookmarkEnd w:id="496"/>
      <w:bookmarkEnd w:id="497"/>
      <w:bookmarkEnd w:id="499"/>
    </w:p>
    <w:p w14:paraId="408D36F6" w14:textId="77777777" w:rsidR="0032138E" w:rsidRPr="00C06175" w:rsidRDefault="0032138E" w:rsidP="0032138E">
      <w:pPr>
        <w:pStyle w:val="Heading1"/>
      </w:pPr>
      <w:bookmarkStart w:id="500" w:name="_Toc210376650"/>
      <w:r w:rsidRPr="00C06175">
        <w:t>D.1</w:t>
      </w:r>
      <w:r w:rsidRPr="00C06175">
        <w:tab/>
      </w:r>
      <w:proofErr w:type="spellStart"/>
      <w:r w:rsidRPr="00C06175">
        <w:t>PosSystem_ASP_TypeDefs</w:t>
      </w:r>
      <w:bookmarkEnd w:id="500"/>
      <w:proofErr w:type="spellEnd"/>
    </w:p>
    <w:p w14:paraId="048243E7" w14:textId="77777777" w:rsidR="0032138E" w:rsidRPr="00C06175" w:rsidRDefault="0032138E" w:rsidP="0032138E">
      <w:pPr>
        <w:pStyle w:val="TH"/>
      </w:pPr>
      <w:proofErr w:type="spellStart"/>
      <w:r w:rsidRPr="00C06175">
        <w:t>PosSystem_ASP_TypeDefs</w:t>
      </w:r>
      <w:proofErr w:type="spellEnd"/>
      <w:r w:rsidRPr="00C06175">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tcPr>
          <w:p w14:paraId="7C1CEECB" w14:textId="77777777" w:rsidR="0032138E" w:rsidRPr="00C06175" w:rsidRDefault="0032138E" w:rsidP="003169BE">
            <w:pPr>
              <w:pStyle w:val="TAL"/>
              <w:rPr>
                <w:b/>
              </w:rPr>
            </w:pPr>
            <w:bookmarkStart w:id="501" w:name="tsc_MaxPosSystems" w:colFirst="0" w:colLast="0"/>
            <w:proofErr w:type="spellStart"/>
            <w:r w:rsidRPr="00C06175">
              <w:rPr>
                <w:b/>
              </w:rPr>
              <w:t>tsc_MaxPosSystems</w:t>
            </w:r>
            <w:proofErr w:type="spellEnd"/>
          </w:p>
        </w:tc>
        <w:tc>
          <w:tcPr>
            <w:tcW w:w="2957" w:type="dxa"/>
            <w:tcBorders>
              <w:top w:val="double" w:sz="4" w:space="0" w:color="auto"/>
            </w:tcBorders>
          </w:tcPr>
          <w:p w14:paraId="7D01DBBA" w14:textId="77777777" w:rsidR="0032138E" w:rsidRPr="00C06175" w:rsidRDefault="0032138E" w:rsidP="003169BE">
            <w:pPr>
              <w:pStyle w:val="TAL"/>
            </w:pPr>
            <w:r w:rsidRPr="00C06175">
              <w:t>integer</w:t>
            </w:r>
          </w:p>
        </w:tc>
        <w:tc>
          <w:tcPr>
            <w:tcW w:w="1971" w:type="dxa"/>
            <w:tcBorders>
              <w:top w:val="double" w:sz="4" w:space="0" w:color="auto"/>
            </w:tcBorders>
          </w:tcPr>
          <w:p w14:paraId="4B5763AF" w14:textId="77777777" w:rsidR="0032138E" w:rsidRPr="00C06175" w:rsidRDefault="0032138E" w:rsidP="003169BE">
            <w:pPr>
              <w:pStyle w:val="TAL"/>
            </w:pPr>
            <w:r w:rsidRPr="00C06175">
              <w:t>12</w:t>
            </w:r>
          </w:p>
        </w:tc>
        <w:tc>
          <w:tcPr>
            <w:tcW w:w="2957" w:type="dxa"/>
            <w:tcBorders>
              <w:top w:val="double" w:sz="4" w:space="0" w:color="auto"/>
            </w:tcBorders>
          </w:tcPr>
          <w:p w14:paraId="729806D0" w14:textId="77777777" w:rsidR="0032138E" w:rsidRPr="00C06175" w:rsidRDefault="0032138E" w:rsidP="003169BE">
            <w:pPr>
              <w:pStyle w:val="TAL"/>
            </w:pPr>
          </w:p>
        </w:tc>
      </w:tr>
      <w:bookmarkEnd w:id="501"/>
    </w:tbl>
    <w:p w14:paraId="38C72180" w14:textId="77777777" w:rsidR="0032138E" w:rsidRPr="00C06175" w:rsidRDefault="0032138E" w:rsidP="0032138E"/>
    <w:p w14:paraId="4A5CF5AE" w14:textId="77777777" w:rsidR="0032138E" w:rsidRPr="00C06175" w:rsidRDefault="0032138E" w:rsidP="0032138E">
      <w:pPr>
        <w:pStyle w:val="TH"/>
      </w:pPr>
      <w:proofErr w:type="spellStart"/>
      <w:r w:rsidRPr="00C06175">
        <w:t>PositioningSystemType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02"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proofErr w:type="spellStart"/>
            <w:r w:rsidRPr="00C06175">
              <w:rPr>
                <w:b/>
              </w:rPr>
              <w:t>PositioningSystemType</w:t>
            </w:r>
            <w:proofErr w:type="spellEnd"/>
          </w:p>
        </w:tc>
      </w:tr>
      <w:bookmarkEnd w:id="502"/>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tcPr>
          <w:p w14:paraId="0D40A8F3" w14:textId="77777777" w:rsidR="0032138E" w:rsidRPr="00C06175" w:rsidRDefault="0032138E" w:rsidP="003169BE">
            <w:pPr>
              <w:pStyle w:val="TAL"/>
            </w:pPr>
            <w:proofErr w:type="spellStart"/>
            <w:r w:rsidRPr="00C06175">
              <w:t>gps</w:t>
            </w:r>
            <w:proofErr w:type="spellEnd"/>
          </w:p>
        </w:tc>
        <w:tc>
          <w:tcPr>
            <w:tcW w:w="7886" w:type="dxa"/>
            <w:tcBorders>
              <w:top w:val="double" w:sz="4" w:space="0" w:color="auto"/>
            </w:tcBorders>
          </w:tcPr>
          <w:p w14:paraId="049E25FB" w14:textId="77777777" w:rsidR="0032138E" w:rsidRPr="00C06175" w:rsidRDefault="0032138E" w:rsidP="003169BE">
            <w:pPr>
              <w:pStyle w:val="TAL"/>
            </w:pPr>
          </w:p>
        </w:tc>
      </w:tr>
      <w:tr w:rsidR="0032138E" w:rsidRPr="00C06175" w14:paraId="4B244E72" w14:textId="77777777" w:rsidTr="003169BE">
        <w:tc>
          <w:tcPr>
            <w:tcW w:w="1971" w:type="dxa"/>
          </w:tcPr>
          <w:p w14:paraId="72B1EC14" w14:textId="77777777" w:rsidR="0032138E" w:rsidRPr="00C06175" w:rsidRDefault="0032138E" w:rsidP="003169BE">
            <w:pPr>
              <w:pStyle w:val="TAL"/>
            </w:pPr>
            <w:proofErr w:type="spellStart"/>
            <w:r w:rsidRPr="00C06175">
              <w:t>modernizedGPS</w:t>
            </w:r>
            <w:proofErr w:type="spellEnd"/>
          </w:p>
        </w:tc>
        <w:tc>
          <w:tcPr>
            <w:tcW w:w="7886" w:type="dxa"/>
          </w:tcPr>
          <w:p w14:paraId="2EBAB0FB" w14:textId="77777777" w:rsidR="0032138E" w:rsidRPr="00C06175" w:rsidRDefault="0032138E" w:rsidP="003169BE">
            <w:pPr>
              <w:pStyle w:val="TAL"/>
            </w:pPr>
          </w:p>
        </w:tc>
      </w:tr>
      <w:tr w:rsidR="0032138E" w:rsidRPr="00C06175" w14:paraId="368B2C36" w14:textId="77777777" w:rsidTr="003169BE">
        <w:tc>
          <w:tcPr>
            <w:tcW w:w="1971" w:type="dxa"/>
          </w:tcPr>
          <w:p w14:paraId="4AE24D45" w14:textId="77777777" w:rsidR="0032138E" w:rsidRPr="00C06175" w:rsidRDefault="0032138E" w:rsidP="003169BE">
            <w:pPr>
              <w:pStyle w:val="TAL"/>
            </w:pPr>
            <w:proofErr w:type="spellStart"/>
            <w:r w:rsidRPr="00C06175">
              <w:t>glonass</w:t>
            </w:r>
            <w:proofErr w:type="spellEnd"/>
          </w:p>
        </w:tc>
        <w:tc>
          <w:tcPr>
            <w:tcW w:w="7886" w:type="dxa"/>
          </w:tcPr>
          <w:p w14:paraId="66BB3272" w14:textId="77777777" w:rsidR="0032138E" w:rsidRPr="00C06175" w:rsidRDefault="0032138E" w:rsidP="003169BE">
            <w:pPr>
              <w:pStyle w:val="TAL"/>
            </w:pPr>
          </w:p>
        </w:tc>
      </w:tr>
      <w:tr w:rsidR="0032138E" w:rsidRPr="00C06175" w14:paraId="319DC52C" w14:textId="77777777" w:rsidTr="003169BE">
        <w:tc>
          <w:tcPr>
            <w:tcW w:w="1971" w:type="dxa"/>
          </w:tcPr>
          <w:p w14:paraId="142BE392" w14:textId="77777777" w:rsidR="0032138E" w:rsidRPr="00C06175" w:rsidRDefault="0032138E" w:rsidP="003169BE">
            <w:pPr>
              <w:pStyle w:val="TAL"/>
            </w:pPr>
            <w:proofErr w:type="spellStart"/>
            <w:r w:rsidRPr="00C06175">
              <w:t>galileo</w:t>
            </w:r>
            <w:proofErr w:type="spellEnd"/>
          </w:p>
        </w:tc>
        <w:tc>
          <w:tcPr>
            <w:tcW w:w="7886" w:type="dxa"/>
          </w:tcPr>
          <w:p w14:paraId="72C6043E" w14:textId="77777777" w:rsidR="0032138E" w:rsidRPr="00C06175" w:rsidRDefault="0032138E" w:rsidP="003169BE">
            <w:pPr>
              <w:pStyle w:val="TAL"/>
            </w:pPr>
          </w:p>
        </w:tc>
      </w:tr>
      <w:tr w:rsidR="0032138E" w:rsidRPr="00C06175" w14:paraId="007AA091" w14:textId="77777777" w:rsidTr="003169BE">
        <w:tc>
          <w:tcPr>
            <w:tcW w:w="1971" w:type="dxa"/>
          </w:tcPr>
          <w:p w14:paraId="0CA1EC33" w14:textId="77777777" w:rsidR="0032138E" w:rsidRPr="00C06175" w:rsidRDefault="0032138E" w:rsidP="003169BE">
            <w:pPr>
              <w:pStyle w:val="TAL"/>
            </w:pPr>
            <w:proofErr w:type="spellStart"/>
            <w:r w:rsidRPr="00C06175">
              <w:t>qzss</w:t>
            </w:r>
            <w:proofErr w:type="spellEnd"/>
          </w:p>
        </w:tc>
        <w:tc>
          <w:tcPr>
            <w:tcW w:w="7886" w:type="dxa"/>
          </w:tcPr>
          <w:p w14:paraId="3AEF1162" w14:textId="77777777" w:rsidR="0032138E" w:rsidRPr="00C06175" w:rsidRDefault="0032138E" w:rsidP="003169BE">
            <w:pPr>
              <w:pStyle w:val="TAL"/>
            </w:pPr>
          </w:p>
        </w:tc>
      </w:tr>
      <w:tr w:rsidR="0032138E" w:rsidRPr="00C06175" w14:paraId="1F32A437" w14:textId="77777777" w:rsidTr="003169BE">
        <w:tc>
          <w:tcPr>
            <w:tcW w:w="1971" w:type="dxa"/>
          </w:tcPr>
          <w:p w14:paraId="7B6E847C" w14:textId="77777777" w:rsidR="0032138E" w:rsidRPr="00C06175" w:rsidRDefault="0032138E" w:rsidP="003169BE">
            <w:pPr>
              <w:pStyle w:val="TAL"/>
            </w:pPr>
            <w:proofErr w:type="spellStart"/>
            <w:r w:rsidRPr="00C06175">
              <w:t>otdoa</w:t>
            </w:r>
            <w:proofErr w:type="spellEnd"/>
          </w:p>
        </w:tc>
        <w:tc>
          <w:tcPr>
            <w:tcW w:w="7886" w:type="dxa"/>
          </w:tcPr>
          <w:p w14:paraId="59DD7086" w14:textId="77777777" w:rsidR="0032138E" w:rsidRPr="00C06175" w:rsidRDefault="0032138E" w:rsidP="003169BE">
            <w:pPr>
              <w:pStyle w:val="TAL"/>
            </w:pPr>
          </w:p>
        </w:tc>
      </w:tr>
      <w:tr w:rsidR="0032138E" w:rsidRPr="00C06175" w14:paraId="5C490BAE" w14:textId="77777777" w:rsidTr="003169BE">
        <w:tc>
          <w:tcPr>
            <w:tcW w:w="1971" w:type="dxa"/>
          </w:tcPr>
          <w:p w14:paraId="74D29C28" w14:textId="77777777" w:rsidR="0032138E" w:rsidRPr="00C06175" w:rsidRDefault="0032138E" w:rsidP="003169BE">
            <w:pPr>
              <w:pStyle w:val="TAL"/>
            </w:pPr>
            <w:proofErr w:type="spellStart"/>
            <w:r w:rsidRPr="00C06175">
              <w:t>ecid</w:t>
            </w:r>
            <w:proofErr w:type="spellEnd"/>
          </w:p>
        </w:tc>
        <w:tc>
          <w:tcPr>
            <w:tcW w:w="7886" w:type="dxa"/>
          </w:tcPr>
          <w:p w14:paraId="4EBDA3FD" w14:textId="77777777" w:rsidR="0032138E" w:rsidRPr="00C06175" w:rsidRDefault="0032138E" w:rsidP="003169BE">
            <w:pPr>
              <w:pStyle w:val="TAL"/>
            </w:pPr>
          </w:p>
        </w:tc>
      </w:tr>
      <w:tr w:rsidR="0032138E" w:rsidRPr="00C06175" w14:paraId="3D1EEF40" w14:textId="77777777" w:rsidTr="003169BE">
        <w:tc>
          <w:tcPr>
            <w:tcW w:w="1971" w:type="dxa"/>
          </w:tcPr>
          <w:p w14:paraId="79520C31" w14:textId="77777777" w:rsidR="0032138E" w:rsidRPr="00C06175" w:rsidRDefault="0032138E" w:rsidP="003169BE">
            <w:pPr>
              <w:pStyle w:val="TAL"/>
            </w:pPr>
            <w:r w:rsidRPr="00C06175">
              <w:t>bds</w:t>
            </w:r>
          </w:p>
        </w:tc>
        <w:tc>
          <w:tcPr>
            <w:tcW w:w="7886" w:type="dxa"/>
          </w:tcPr>
          <w:p w14:paraId="5BAAA8EA" w14:textId="77777777" w:rsidR="0032138E" w:rsidRPr="00C06175" w:rsidRDefault="0032138E" w:rsidP="003169BE">
            <w:pPr>
              <w:pStyle w:val="TAL"/>
            </w:pPr>
          </w:p>
        </w:tc>
      </w:tr>
      <w:tr w:rsidR="0032138E" w:rsidRPr="00C06175" w14:paraId="6C0D781A" w14:textId="77777777" w:rsidTr="003169BE">
        <w:tc>
          <w:tcPr>
            <w:tcW w:w="1971" w:type="dxa"/>
          </w:tcPr>
          <w:p w14:paraId="66CD46B6" w14:textId="77777777" w:rsidR="0032138E" w:rsidRPr="00C06175" w:rsidRDefault="0032138E" w:rsidP="003169BE">
            <w:pPr>
              <w:pStyle w:val="TAL"/>
            </w:pPr>
            <w:proofErr w:type="spellStart"/>
            <w:r w:rsidRPr="00C06175">
              <w:t>mbs</w:t>
            </w:r>
            <w:proofErr w:type="spellEnd"/>
          </w:p>
        </w:tc>
        <w:tc>
          <w:tcPr>
            <w:tcW w:w="7886" w:type="dxa"/>
          </w:tcPr>
          <w:p w14:paraId="6C1E9380" w14:textId="77777777" w:rsidR="0032138E" w:rsidRPr="00C06175" w:rsidRDefault="0032138E" w:rsidP="003169BE">
            <w:pPr>
              <w:pStyle w:val="TAL"/>
            </w:pPr>
          </w:p>
        </w:tc>
      </w:tr>
      <w:tr w:rsidR="0032138E" w:rsidRPr="00C06175" w14:paraId="4C04E7E5" w14:textId="77777777" w:rsidTr="003169BE">
        <w:tc>
          <w:tcPr>
            <w:tcW w:w="1971" w:type="dxa"/>
          </w:tcPr>
          <w:p w14:paraId="5BC57F25" w14:textId="77777777" w:rsidR="0032138E" w:rsidRPr="00C06175" w:rsidRDefault="0032138E" w:rsidP="003169BE">
            <w:pPr>
              <w:pStyle w:val="TAL"/>
            </w:pPr>
            <w:proofErr w:type="spellStart"/>
            <w:r w:rsidRPr="00C06175">
              <w:t>wlan</w:t>
            </w:r>
            <w:proofErr w:type="spellEnd"/>
          </w:p>
        </w:tc>
        <w:tc>
          <w:tcPr>
            <w:tcW w:w="7886" w:type="dxa"/>
          </w:tcPr>
          <w:p w14:paraId="42AB9877" w14:textId="77777777" w:rsidR="0032138E" w:rsidRPr="00C06175" w:rsidRDefault="0032138E" w:rsidP="003169BE">
            <w:pPr>
              <w:pStyle w:val="TAL"/>
            </w:pPr>
          </w:p>
        </w:tc>
      </w:tr>
      <w:tr w:rsidR="0032138E" w:rsidRPr="00C06175" w14:paraId="16E9412F" w14:textId="77777777" w:rsidTr="003169BE">
        <w:tc>
          <w:tcPr>
            <w:tcW w:w="1971" w:type="dxa"/>
          </w:tcPr>
          <w:p w14:paraId="73410DC9" w14:textId="77777777" w:rsidR="0032138E" w:rsidRPr="00C06175" w:rsidRDefault="0032138E" w:rsidP="003169BE">
            <w:pPr>
              <w:pStyle w:val="TAL"/>
            </w:pPr>
            <w:proofErr w:type="spellStart"/>
            <w:r w:rsidRPr="00C06175">
              <w:t>bluetooth</w:t>
            </w:r>
            <w:proofErr w:type="spellEnd"/>
          </w:p>
        </w:tc>
        <w:tc>
          <w:tcPr>
            <w:tcW w:w="7886" w:type="dxa"/>
          </w:tcPr>
          <w:p w14:paraId="21BAD0CE" w14:textId="77777777" w:rsidR="0032138E" w:rsidRPr="00C06175" w:rsidRDefault="0032138E" w:rsidP="003169BE">
            <w:pPr>
              <w:pStyle w:val="TAL"/>
            </w:pPr>
          </w:p>
        </w:tc>
      </w:tr>
      <w:tr w:rsidR="0032138E" w:rsidRPr="00C06175" w14:paraId="424A7AB4" w14:textId="77777777" w:rsidTr="003169BE">
        <w:tc>
          <w:tcPr>
            <w:tcW w:w="1971" w:type="dxa"/>
          </w:tcPr>
          <w:p w14:paraId="0D767375" w14:textId="77777777" w:rsidR="0032138E" w:rsidRPr="00C06175" w:rsidRDefault="0032138E" w:rsidP="003169BE">
            <w:pPr>
              <w:pStyle w:val="TAL"/>
            </w:pPr>
            <w:r w:rsidRPr="00C06175">
              <w:t>sensor</w:t>
            </w:r>
          </w:p>
        </w:tc>
        <w:tc>
          <w:tcPr>
            <w:tcW w:w="7886" w:type="dxa"/>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proofErr w:type="spellStart"/>
      <w:r w:rsidRPr="00C06175">
        <w:t>PositioningSystemList_Type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03"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proofErr w:type="spellStart"/>
            <w:r w:rsidRPr="00C06175">
              <w:rPr>
                <w:b/>
              </w:rPr>
              <w:t>PositioningSystemList_Type</w:t>
            </w:r>
            <w:proofErr w:type="spellEnd"/>
          </w:p>
        </w:tc>
      </w:tr>
      <w:bookmarkEnd w:id="503"/>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proofErr w:type="spellStart"/>
              <w:r w:rsidRPr="00C06175">
                <w:rPr>
                  <w:rStyle w:val="Hyperlink"/>
                </w:rPr>
                <w:t>PositioningSystemType</w:t>
              </w:r>
              <w:proofErr w:type="spellEnd"/>
            </w:hyperlink>
          </w:p>
        </w:tc>
      </w:tr>
    </w:tbl>
    <w:p w14:paraId="3009C363" w14:textId="77777777" w:rsidR="0032138E" w:rsidRPr="00C06175" w:rsidRDefault="0032138E" w:rsidP="0032138E"/>
    <w:p w14:paraId="01997546" w14:textId="77777777" w:rsidR="0032138E" w:rsidRPr="00C06175" w:rsidRDefault="0032138E" w:rsidP="0032138E">
      <w:pPr>
        <w:pStyle w:val="TH"/>
      </w:pPr>
      <w:proofErr w:type="spellStart"/>
      <w:r w:rsidRPr="00C06175">
        <w:t>Altitude_Type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proofErr w:type="spellStart"/>
            <w:r w:rsidRPr="00C06175">
              <w:rPr>
                <w:b/>
              </w:rPr>
              <w:t>Altitude_Type</w:t>
            </w:r>
            <w:proofErr w:type="spellEnd"/>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tcPr>
          <w:p w14:paraId="2020E7F5" w14:textId="77777777" w:rsidR="0032138E" w:rsidRPr="00C06175" w:rsidRDefault="0032138E" w:rsidP="003169BE">
            <w:pPr>
              <w:pStyle w:val="TAL"/>
            </w:pPr>
            <w:r w:rsidRPr="00C06175">
              <w:t>Height</w:t>
            </w:r>
          </w:p>
        </w:tc>
        <w:tc>
          <w:tcPr>
            <w:tcW w:w="2464" w:type="dxa"/>
            <w:tcBorders>
              <w:top w:val="double" w:sz="4" w:space="0" w:color="auto"/>
            </w:tcBorders>
          </w:tcPr>
          <w:p w14:paraId="296F76F9" w14:textId="77777777" w:rsidR="0032138E" w:rsidRPr="00C06175" w:rsidRDefault="0032138E" w:rsidP="003169BE">
            <w:pPr>
              <w:pStyle w:val="TAL"/>
            </w:pPr>
            <w:r w:rsidRPr="00C06175">
              <w:t>integer</w:t>
            </w:r>
          </w:p>
        </w:tc>
        <w:tc>
          <w:tcPr>
            <w:tcW w:w="493" w:type="dxa"/>
            <w:tcBorders>
              <w:top w:val="double" w:sz="4" w:space="0" w:color="auto"/>
            </w:tcBorders>
          </w:tcPr>
          <w:p w14:paraId="3434078C" w14:textId="77777777" w:rsidR="0032138E" w:rsidRPr="00C06175" w:rsidRDefault="0032138E" w:rsidP="003169BE">
            <w:pPr>
              <w:pStyle w:val="TAL"/>
            </w:pPr>
          </w:p>
        </w:tc>
        <w:tc>
          <w:tcPr>
            <w:tcW w:w="5421" w:type="dxa"/>
            <w:tcBorders>
              <w:top w:val="double" w:sz="4" w:space="0" w:color="auto"/>
            </w:tcBorders>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04" w:name="_Toc210376651"/>
      <w:r w:rsidRPr="00C06175">
        <w:t>D.1.1</w:t>
      </w:r>
      <w:r w:rsidRPr="00C06175">
        <w:tab/>
      </w:r>
      <w:proofErr w:type="spellStart"/>
      <w:r w:rsidRPr="00C06175">
        <w:t>PosSystem_Load_Scenario</w:t>
      </w:r>
      <w:bookmarkEnd w:id="504"/>
      <w:proofErr w:type="spellEnd"/>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proofErr w:type="spellStart"/>
      <w:r w:rsidRPr="00C06175">
        <w:t>PosSystem_Load_Scenario</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tcPr>
          <w:p w14:paraId="2D93FD54" w14:textId="77777777" w:rsidR="0032138E" w:rsidRPr="00C06175" w:rsidRDefault="0032138E" w:rsidP="003169BE">
            <w:pPr>
              <w:pStyle w:val="TAL"/>
              <w:rPr>
                <w:b/>
              </w:rPr>
            </w:pPr>
            <w:bookmarkStart w:id="505" w:name="ScenarioNumber_Type" w:colFirst="0" w:colLast="0"/>
            <w:proofErr w:type="spellStart"/>
            <w:r w:rsidRPr="00C06175">
              <w:rPr>
                <w:b/>
              </w:rPr>
              <w:t>ScenarioNumber_Type</w:t>
            </w:r>
            <w:proofErr w:type="spellEnd"/>
          </w:p>
        </w:tc>
        <w:tc>
          <w:tcPr>
            <w:tcW w:w="3450" w:type="dxa"/>
            <w:tcBorders>
              <w:top w:val="double" w:sz="4" w:space="0" w:color="auto"/>
            </w:tcBorders>
          </w:tcPr>
          <w:p w14:paraId="216A5862" w14:textId="77777777" w:rsidR="0032138E" w:rsidRPr="00C06175" w:rsidRDefault="0032138E" w:rsidP="003169BE">
            <w:pPr>
              <w:pStyle w:val="TAL"/>
            </w:pPr>
            <w:r w:rsidRPr="00C06175">
              <w:t>integer</w:t>
            </w:r>
          </w:p>
        </w:tc>
        <w:tc>
          <w:tcPr>
            <w:tcW w:w="3943" w:type="dxa"/>
            <w:tcBorders>
              <w:top w:val="double" w:sz="4" w:space="0" w:color="auto"/>
            </w:tcBorders>
          </w:tcPr>
          <w:p w14:paraId="07CD6B6A" w14:textId="77777777" w:rsidR="0032138E" w:rsidRPr="00C06175" w:rsidRDefault="0032138E" w:rsidP="003169BE">
            <w:pPr>
              <w:pStyle w:val="TAL"/>
            </w:pPr>
          </w:p>
        </w:tc>
      </w:tr>
      <w:bookmarkEnd w:id="505"/>
    </w:tbl>
    <w:p w14:paraId="5230FFBE" w14:textId="77777777" w:rsidR="0032138E" w:rsidRPr="00C06175" w:rsidRDefault="0032138E" w:rsidP="0032138E"/>
    <w:p w14:paraId="3CCFEF45" w14:textId="77777777" w:rsidR="0032138E" w:rsidRPr="00C06175" w:rsidRDefault="0032138E" w:rsidP="0032138E">
      <w:pPr>
        <w:pStyle w:val="TH"/>
      </w:pPr>
      <w:proofErr w:type="spellStart"/>
      <w:r w:rsidRPr="00C06175">
        <w:t>PositioningScenario_Type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06"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proofErr w:type="spellStart"/>
            <w:r w:rsidRPr="00C06175">
              <w:rPr>
                <w:b/>
              </w:rPr>
              <w:t>PositioningScenario_Type</w:t>
            </w:r>
            <w:proofErr w:type="spellEnd"/>
          </w:p>
        </w:tc>
      </w:tr>
      <w:bookmarkEnd w:id="506"/>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tcPr>
          <w:p w14:paraId="31554FC0" w14:textId="77777777" w:rsidR="0032138E" w:rsidRPr="00C06175" w:rsidRDefault="0032138E" w:rsidP="003169BE">
            <w:pPr>
              <w:pStyle w:val="TAL"/>
            </w:pPr>
            <w:proofErr w:type="spellStart"/>
            <w:r w:rsidRPr="00C06175">
              <w:t>LTE_Positioning</w:t>
            </w:r>
            <w:proofErr w:type="spellEnd"/>
          </w:p>
        </w:tc>
        <w:tc>
          <w:tcPr>
            <w:tcW w:w="2957" w:type="dxa"/>
            <w:tcBorders>
              <w:top w:val="double" w:sz="4" w:space="0" w:color="auto"/>
            </w:tcBorders>
          </w:tcPr>
          <w:p w14:paraId="30E150F1"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Borders>
              <w:top w:val="double" w:sz="4" w:space="0" w:color="auto"/>
            </w:tcBorders>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tcPr>
          <w:p w14:paraId="50386A58" w14:textId="77777777" w:rsidR="0032138E" w:rsidRPr="00C06175" w:rsidRDefault="0032138E" w:rsidP="003169BE">
            <w:pPr>
              <w:pStyle w:val="TAL"/>
            </w:pPr>
            <w:r w:rsidRPr="00C06175">
              <w:t>AGNSS</w:t>
            </w:r>
          </w:p>
        </w:tc>
        <w:tc>
          <w:tcPr>
            <w:tcW w:w="2957" w:type="dxa"/>
          </w:tcPr>
          <w:p w14:paraId="1F5481EB"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tcPr>
          <w:p w14:paraId="3C5153E1" w14:textId="77777777" w:rsidR="0032138E" w:rsidRPr="00C06175" w:rsidRDefault="0032138E" w:rsidP="003169BE">
            <w:pPr>
              <w:pStyle w:val="TAL"/>
            </w:pPr>
            <w:r w:rsidRPr="00C06175">
              <w:t>V2X</w:t>
            </w:r>
          </w:p>
        </w:tc>
        <w:tc>
          <w:tcPr>
            <w:tcW w:w="2957" w:type="dxa"/>
          </w:tcPr>
          <w:p w14:paraId="170BAEFD"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tcPr>
          <w:p w14:paraId="5D6F5C89" w14:textId="77777777" w:rsidR="0032138E" w:rsidRPr="00C06175" w:rsidRDefault="0032138E" w:rsidP="003169BE">
            <w:pPr>
              <w:pStyle w:val="TAL"/>
            </w:pPr>
            <w:proofErr w:type="spellStart"/>
            <w:r w:rsidRPr="00C06175">
              <w:t>NR_Positioning</w:t>
            </w:r>
            <w:proofErr w:type="spellEnd"/>
          </w:p>
        </w:tc>
        <w:tc>
          <w:tcPr>
            <w:tcW w:w="2957" w:type="dxa"/>
          </w:tcPr>
          <w:p w14:paraId="143DDC4C"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tcPr>
          <w:p w14:paraId="52058763" w14:textId="77777777" w:rsidR="0032138E" w:rsidRPr="00C06175" w:rsidRDefault="0032138E" w:rsidP="003169BE">
            <w:pPr>
              <w:pStyle w:val="TAL"/>
            </w:pPr>
            <w:r w:rsidRPr="00C06175">
              <w:t>Aerial</w:t>
            </w:r>
          </w:p>
        </w:tc>
        <w:tc>
          <w:tcPr>
            <w:tcW w:w="2957" w:type="dxa"/>
          </w:tcPr>
          <w:p w14:paraId="3927D362"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tcPr>
          <w:p w14:paraId="57759421" w14:textId="77777777" w:rsidR="0032138E" w:rsidRPr="00C06175" w:rsidRDefault="0032138E" w:rsidP="003169BE">
            <w:pPr>
              <w:pStyle w:val="TAL"/>
            </w:pPr>
            <w:proofErr w:type="spellStart"/>
            <w:r w:rsidRPr="00C06175">
              <w:t>NR_Sidelink</w:t>
            </w:r>
            <w:proofErr w:type="spellEnd"/>
          </w:p>
        </w:tc>
        <w:tc>
          <w:tcPr>
            <w:tcW w:w="2957" w:type="dxa"/>
          </w:tcPr>
          <w:p w14:paraId="54C0A3E8"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07" w:name="_Toc210376652"/>
      <w:r w:rsidRPr="00C06175">
        <w:t>D.1.2</w:t>
      </w:r>
      <w:r w:rsidRPr="00C06175">
        <w:tab/>
      </w:r>
      <w:proofErr w:type="spellStart"/>
      <w:r w:rsidRPr="00C06175">
        <w:t>PosSystem_Retrieve_Data</w:t>
      </w:r>
      <w:bookmarkEnd w:id="507"/>
      <w:proofErr w:type="spellEnd"/>
    </w:p>
    <w:p w14:paraId="0CB020F6" w14:textId="77777777" w:rsidR="0032138E" w:rsidRPr="00C06175" w:rsidRDefault="0032138E" w:rsidP="0032138E">
      <w:pPr>
        <w:pStyle w:val="Heading3"/>
      </w:pPr>
      <w:bookmarkStart w:id="508" w:name="_Toc210376653"/>
      <w:r w:rsidRPr="00C06175">
        <w:t>D.1.2.1</w:t>
      </w:r>
      <w:r w:rsidRPr="00C06175">
        <w:tab/>
      </w:r>
      <w:proofErr w:type="spellStart"/>
      <w:r w:rsidRPr="00C06175">
        <w:t>SatSystem_Retrieve_UTRAN_Data</w:t>
      </w:r>
      <w:bookmarkEnd w:id="508"/>
      <w:proofErr w:type="spellEnd"/>
    </w:p>
    <w:p w14:paraId="5BED3770" w14:textId="77777777" w:rsidR="0032138E" w:rsidRPr="00C06175" w:rsidRDefault="0032138E" w:rsidP="0032138E">
      <w:pPr>
        <w:pStyle w:val="TH"/>
      </w:pPr>
      <w:proofErr w:type="spellStart"/>
      <w:r w:rsidRPr="00C06175">
        <w:t>UTRAN_GPS_AssistanceDataRequest_Type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09"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proofErr w:type="spellStart"/>
            <w:r w:rsidRPr="00C06175">
              <w:rPr>
                <w:b/>
              </w:rPr>
              <w:t>UTRAN_GPS_AssistanceDataRequest_Type</w:t>
            </w:r>
            <w:proofErr w:type="spellEnd"/>
          </w:p>
        </w:tc>
      </w:tr>
      <w:bookmarkEnd w:id="509"/>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tcPr>
          <w:p w14:paraId="434093AB" w14:textId="77777777" w:rsidR="0032138E" w:rsidRPr="00C06175" w:rsidRDefault="0032138E" w:rsidP="003169BE">
            <w:pPr>
              <w:pStyle w:val="TAL"/>
            </w:pPr>
            <w:proofErr w:type="spellStart"/>
            <w:r w:rsidRPr="00C06175">
              <w:t>AssistanceDataReqGPS</w:t>
            </w:r>
            <w:proofErr w:type="spellEnd"/>
          </w:p>
        </w:tc>
        <w:tc>
          <w:tcPr>
            <w:tcW w:w="2464" w:type="dxa"/>
            <w:tcBorders>
              <w:top w:val="double" w:sz="4" w:space="0" w:color="auto"/>
            </w:tcBorders>
          </w:tcPr>
          <w:p w14:paraId="1F6DDF64" w14:textId="77777777" w:rsidR="0032138E" w:rsidRPr="00C06175" w:rsidRDefault="0032138E" w:rsidP="003169BE">
            <w:pPr>
              <w:pStyle w:val="TAL"/>
            </w:pPr>
            <w:r w:rsidRPr="00C06175">
              <w:t>bitstring</w:t>
            </w:r>
          </w:p>
        </w:tc>
        <w:tc>
          <w:tcPr>
            <w:tcW w:w="493" w:type="dxa"/>
            <w:tcBorders>
              <w:top w:val="double" w:sz="4" w:space="0" w:color="auto"/>
            </w:tcBorders>
          </w:tcPr>
          <w:p w14:paraId="551FB1C1" w14:textId="77777777" w:rsidR="0032138E" w:rsidRPr="00C06175" w:rsidRDefault="0032138E" w:rsidP="003169BE">
            <w:pPr>
              <w:pStyle w:val="TAL"/>
            </w:pPr>
          </w:p>
        </w:tc>
        <w:tc>
          <w:tcPr>
            <w:tcW w:w="5421" w:type="dxa"/>
            <w:tcBorders>
              <w:top w:val="double" w:sz="4" w:space="0" w:color="auto"/>
            </w:tcBorders>
          </w:tcPr>
          <w:p w14:paraId="3BF31C52" w14:textId="77777777" w:rsidR="0032138E" w:rsidRPr="00C06175" w:rsidRDefault="0032138E" w:rsidP="003169BE">
            <w:pPr>
              <w:pStyle w:val="TAL"/>
            </w:pPr>
            <w:r w:rsidRPr="00C06175">
              <w:t>bitstring containing 3GPP TS 25.331 [12] type UE-Positioning-GPS-</w:t>
            </w:r>
            <w:proofErr w:type="spellStart"/>
            <w:r w:rsidRPr="00C06175">
              <w:t>AdditionalAssistanceDataRequest</w:t>
            </w:r>
            <w:proofErr w:type="spellEnd"/>
          </w:p>
        </w:tc>
      </w:tr>
    </w:tbl>
    <w:p w14:paraId="1D1A46CA" w14:textId="77777777" w:rsidR="0032138E" w:rsidRPr="00C06175" w:rsidRDefault="0032138E" w:rsidP="0032138E"/>
    <w:p w14:paraId="141A63DD" w14:textId="77777777" w:rsidR="0032138E" w:rsidRPr="00C06175" w:rsidRDefault="0032138E" w:rsidP="0032138E">
      <w:pPr>
        <w:pStyle w:val="TH"/>
      </w:pPr>
      <w:proofErr w:type="spellStart"/>
      <w:r w:rsidRPr="00C06175">
        <w:t>UTRAN_GANSS_AssistanceDataRequest_Type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10"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proofErr w:type="spellStart"/>
            <w:r w:rsidRPr="00C06175">
              <w:rPr>
                <w:b/>
              </w:rPr>
              <w:t>UTRAN_GANSS_AssistanceDataRequest_Type</w:t>
            </w:r>
            <w:proofErr w:type="spellEnd"/>
          </w:p>
        </w:tc>
      </w:tr>
      <w:bookmarkEnd w:id="510"/>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tcPr>
          <w:p w14:paraId="24D21274" w14:textId="77777777" w:rsidR="0032138E" w:rsidRPr="00C06175" w:rsidRDefault="0032138E" w:rsidP="003169BE">
            <w:pPr>
              <w:pStyle w:val="TAL"/>
            </w:pPr>
            <w:proofErr w:type="spellStart"/>
            <w:r w:rsidRPr="00C06175">
              <w:t>AssistanceDataReqGANSS</w:t>
            </w:r>
            <w:proofErr w:type="spellEnd"/>
          </w:p>
        </w:tc>
        <w:tc>
          <w:tcPr>
            <w:tcW w:w="2464" w:type="dxa"/>
            <w:tcBorders>
              <w:top w:val="double" w:sz="4" w:space="0" w:color="auto"/>
            </w:tcBorders>
          </w:tcPr>
          <w:p w14:paraId="2A1AA9CF" w14:textId="77777777" w:rsidR="0032138E" w:rsidRPr="00C06175" w:rsidRDefault="0032138E" w:rsidP="003169BE">
            <w:pPr>
              <w:pStyle w:val="TAL"/>
            </w:pPr>
            <w:r w:rsidRPr="00C06175">
              <w:t>bitstring</w:t>
            </w:r>
          </w:p>
        </w:tc>
        <w:tc>
          <w:tcPr>
            <w:tcW w:w="493" w:type="dxa"/>
            <w:tcBorders>
              <w:top w:val="double" w:sz="4" w:space="0" w:color="auto"/>
            </w:tcBorders>
          </w:tcPr>
          <w:p w14:paraId="5BF1307B" w14:textId="77777777" w:rsidR="0032138E" w:rsidRPr="00C06175" w:rsidRDefault="0032138E" w:rsidP="003169BE">
            <w:pPr>
              <w:pStyle w:val="TAL"/>
            </w:pPr>
            <w:r w:rsidRPr="00C06175">
              <w:t>opt</w:t>
            </w:r>
          </w:p>
        </w:tc>
        <w:tc>
          <w:tcPr>
            <w:tcW w:w="5421" w:type="dxa"/>
            <w:tcBorders>
              <w:top w:val="double" w:sz="4" w:space="0" w:color="auto"/>
            </w:tcBorders>
          </w:tcPr>
          <w:p w14:paraId="4EDDC70F" w14:textId="77777777" w:rsidR="0032138E" w:rsidRPr="00C06175" w:rsidRDefault="0032138E" w:rsidP="003169BE">
            <w:pPr>
              <w:pStyle w:val="TAL"/>
            </w:pPr>
            <w:r w:rsidRPr="00C06175">
              <w:t>bitstring containing 3GPP TS 25.331 [12] type UE-Positioning-GANSS-</w:t>
            </w:r>
            <w:proofErr w:type="spellStart"/>
            <w:r w:rsidRPr="00C06175">
              <w:t>AdditionalAssistanceDataRequest</w:t>
            </w:r>
            <w:proofErr w:type="spellEnd"/>
          </w:p>
        </w:tc>
      </w:tr>
      <w:tr w:rsidR="0032138E" w:rsidRPr="00C06175" w14:paraId="70C16B2A" w14:textId="77777777" w:rsidTr="003169BE">
        <w:tc>
          <w:tcPr>
            <w:tcW w:w="1479" w:type="dxa"/>
          </w:tcPr>
          <w:p w14:paraId="4E7B9ADF" w14:textId="77777777" w:rsidR="0032138E" w:rsidRPr="00C06175" w:rsidRDefault="0032138E" w:rsidP="003169BE">
            <w:pPr>
              <w:pStyle w:val="TAL"/>
            </w:pPr>
            <w:r w:rsidRPr="00C06175">
              <w:t>AssistanceDataReqGANSSv860ext</w:t>
            </w:r>
          </w:p>
        </w:tc>
        <w:tc>
          <w:tcPr>
            <w:tcW w:w="2464" w:type="dxa"/>
          </w:tcPr>
          <w:p w14:paraId="76F14D8D" w14:textId="77777777" w:rsidR="0032138E" w:rsidRPr="00C06175" w:rsidRDefault="0032138E" w:rsidP="003169BE">
            <w:pPr>
              <w:pStyle w:val="TAL"/>
            </w:pPr>
            <w:r w:rsidRPr="00C06175">
              <w:t>bitstring</w:t>
            </w:r>
          </w:p>
        </w:tc>
        <w:tc>
          <w:tcPr>
            <w:tcW w:w="493" w:type="dxa"/>
          </w:tcPr>
          <w:p w14:paraId="223913AF" w14:textId="77777777" w:rsidR="0032138E" w:rsidRPr="00C06175" w:rsidRDefault="0032138E" w:rsidP="003169BE">
            <w:pPr>
              <w:pStyle w:val="TAL"/>
            </w:pPr>
            <w:r w:rsidRPr="00C06175">
              <w:t>opt</w:t>
            </w:r>
          </w:p>
        </w:tc>
        <w:tc>
          <w:tcPr>
            <w:tcW w:w="5421" w:type="dxa"/>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tcPr>
          <w:p w14:paraId="47391F5F" w14:textId="77777777" w:rsidR="0032138E" w:rsidRPr="00C06175" w:rsidRDefault="0032138E" w:rsidP="003169BE">
            <w:pPr>
              <w:pStyle w:val="TAL"/>
            </w:pPr>
            <w:r w:rsidRPr="00C06175">
              <w:t>AssistanceDataReqGANSSvc50ext</w:t>
            </w:r>
          </w:p>
        </w:tc>
        <w:tc>
          <w:tcPr>
            <w:tcW w:w="2464" w:type="dxa"/>
          </w:tcPr>
          <w:p w14:paraId="75756CAE" w14:textId="77777777" w:rsidR="0032138E" w:rsidRPr="00C06175" w:rsidRDefault="0032138E" w:rsidP="003169BE">
            <w:pPr>
              <w:pStyle w:val="TAL"/>
            </w:pPr>
            <w:r w:rsidRPr="00C06175">
              <w:t>bitstring</w:t>
            </w:r>
          </w:p>
        </w:tc>
        <w:tc>
          <w:tcPr>
            <w:tcW w:w="493" w:type="dxa"/>
          </w:tcPr>
          <w:p w14:paraId="34D74201" w14:textId="77777777" w:rsidR="0032138E" w:rsidRPr="00C06175" w:rsidRDefault="0032138E" w:rsidP="003169BE">
            <w:pPr>
              <w:pStyle w:val="TAL"/>
            </w:pPr>
            <w:r w:rsidRPr="00C06175">
              <w:t>opt</w:t>
            </w:r>
          </w:p>
        </w:tc>
        <w:tc>
          <w:tcPr>
            <w:tcW w:w="5421" w:type="dxa"/>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proofErr w:type="spellStart"/>
      <w:r w:rsidRPr="00C06175">
        <w:t>UTRAN_AssistanceDataRequest_Type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11"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proofErr w:type="spellStart"/>
            <w:r w:rsidRPr="00C06175">
              <w:rPr>
                <w:b/>
              </w:rPr>
              <w:t>UTRAN_AssistanceDataRequest_Type</w:t>
            </w:r>
            <w:proofErr w:type="spellEnd"/>
          </w:p>
        </w:tc>
      </w:tr>
      <w:bookmarkEnd w:id="511"/>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tcPr>
          <w:p w14:paraId="3465EE45" w14:textId="77777777" w:rsidR="0032138E" w:rsidRPr="00C06175" w:rsidRDefault="0032138E" w:rsidP="003169BE">
            <w:pPr>
              <w:pStyle w:val="TAL"/>
            </w:pPr>
            <w:r w:rsidRPr="00C06175">
              <w:t>GPS</w:t>
            </w:r>
          </w:p>
        </w:tc>
        <w:tc>
          <w:tcPr>
            <w:tcW w:w="2957" w:type="dxa"/>
            <w:tcBorders>
              <w:top w:val="double" w:sz="4" w:space="0" w:color="auto"/>
            </w:tcBorders>
          </w:tcPr>
          <w:p w14:paraId="4572ACFA" w14:textId="77777777" w:rsidR="0032138E" w:rsidRPr="00C06175" w:rsidRDefault="0032138E" w:rsidP="003169BE">
            <w:pPr>
              <w:pStyle w:val="TAL"/>
            </w:pPr>
            <w:hyperlink w:anchor="UTRAN_GPS_AssistanceDataRequest_Type" w:history="1">
              <w:proofErr w:type="spellStart"/>
              <w:r w:rsidRPr="00C06175">
                <w:rPr>
                  <w:rStyle w:val="Hyperlink"/>
                </w:rPr>
                <w:t>UTRAN_GPS_AssistanceDataRequest_Type</w:t>
              </w:r>
              <w:proofErr w:type="spellEnd"/>
            </w:hyperlink>
          </w:p>
        </w:tc>
        <w:tc>
          <w:tcPr>
            <w:tcW w:w="5421" w:type="dxa"/>
            <w:tcBorders>
              <w:top w:val="double" w:sz="4" w:space="0" w:color="auto"/>
            </w:tcBorders>
          </w:tcPr>
          <w:p w14:paraId="5B62B97A" w14:textId="77777777" w:rsidR="0032138E" w:rsidRPr="00C06175" w:rsidRDefault="0032138E" w:rsidP="003169BE">
            <w:pPr>
              <w:pStyle w:val="TAL"/>
            </w:pPr>
          </w:p>
        </w:tc>
      </w:tr>
      <w:tr w:rsidR="0032138E" w:rsidRPr="00C06175" w14:paraId="12010B4E" w14:textId="77777777" w:rsidTr="003169BE">
        <w:tc>
          <w:tcPr>
            <w:tcW w:w="1479" w:type="dxa"/>
          </w:tcPr>
          <w:p w14:paraId="402D1E8E" w14:textId="77777777" w:rsidR="0032138E" w:rsidRPr="00C06175" w:rsidRDefault="0032138E" w:rsidP="003169BE">
            <w:pPr>
              <w:pStyle w:val="TAL"/>
            </w:pPr>
            <w:r w:rsidRPr="00C06175">
              <w:t>GANSS</w:t>
            </w:r>
          </w:p>
        </w:tc>
        <w:tc>
          <w:tcPr>
            <w:tcW w:w="2957" w:type="dxa"/>
          </w:tcPr>
          <w:p w14:paraId="1DFA0F12" w14:textId="77777777" w:rsidR="0032138E" w:rsidRPr="00C06175" w:rsidRDefault="0032138E" w:rsidP="003169BE">
            <w:pPr>
              <w:pStyle w:val="TAL"/>
            </w:pPr>
            <w:hyperlink w:anchor="UTRAN_GANSS_AssistanceDataRequest_Type" w:history="1">
              <w:proofErr w:type="spellStart"/>
              <w:r w:rsidRPr="00C06175">
                <w:rPr>
                  <w:rStyle w:val="Hyperlink"/>
                </w:rPr>
                <w:t>UTRAN_GANSS_AssistanceDataRequest_Type</w:t>
              </w:r>
              <w:proofErr w:type="spellEnd"/>
            </w:hyperlink>
          </w:p>
        </w:tc>
        <w:tc>
          <w:tcPr>
            <w:tcW w:w="5421" w:type="dxa"/>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proofErr w:type="spellStart"/>
      <w:r w:rsidRPr="00C06175">
        <w:t>UTRAN_AssistanceDataRequestList_Type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12"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proofErr w:type="spellStart"/>
            <w:r w:rsidRPr="00C06175">
              <w:rPr>
                <w:b/>
              </w:rPr>
              <w:t>UTRAN_AssistanceDataRequestList_Type</w:t>
            </w:r>
            <w:proofErr w:type="spellEnd"/>
          </w:p>
        </w:tc>
      </w:tr>
      <w:bookmarkEnd w:id="512"/>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proofErr w:type="spellStart"/>
              <w:r w:rsidRPr="00C06175">
                <w:rPr>
                  <w:rStyle w:val="Hyperlink"/>
                </w:rPr>
                <w:t>UTRAN_AssistanceDataRequest_Type</w:t>
              </w:r>
              <w:proofErr w:type="spellEnd"/>
            </w:hyperlink>
          </w:p>
        </w:tc>
      </w:tr>
    </w:tbl>
    <w:p w14:paraId="2396A7DA" w14:textId="77777777" w:rsidR="0032138E" w:rsidRPr="00C06175" w:rsidRDefault="0032138E" w:rsidP="0032138E"/>
    <w:p w14:paraId="65B22637" w14:textId="77777777" w:rsidR="0032138E" w:rsidRPr="00C06175" w:rsidRDefault="0032138E" w:rsidP="0032138E">
      <w:pPr>
        <w:pStyle w:val="TH"/>
      </w:pPr>
      <w:proofErr w:type="spellStart"/>
      <w:r w:rsidRPr="00C06175">
        <w:t>UTRAN_GPS_AssistanceData_Type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13"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proofErr w:type="spellStart"/>
            <w:r w:rsidRPr="00C06175">
              <w:rPr>
                <w:b/>
              </w:rPr>
              <w:t>UTRAN_GPS_AssistanceData_Type</w:t>
            </w:r>
            <w:proofErr w:type="spellEnd"/>
          </w:p>
        </w:tc>
      </w:tr>
      <w:bookmarkEnd w:id="513"/>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tcPr>
          <w:p w14:paraId="1FE576D4" w14:textId="77777777" w:rsidR="0032138E" w:rsidRPr="00C06175" w:rsidRDefault="0032138E" w:rsidP="003169BE">
            <w:pPr>
              <w:pStyle w:val="TAL"/>
            </w:pPr>
            <w:r w:rsidRPr="00C06175">
              <w:t>bitstring</w:t>
            </w:r>
          </w:p>
        </w:tc>
        <w:tc>
          <w:tcPr>
            <w:tcW w:w="493" w:type="dxa"/>
            <w:tcBorders>
              <w:top w:val="double" w:sz="4" w:space="0" w:color="auto"/>
            </w:tcBorders>
          </w:tcPr>
          <w:p w14:paraId="410C622E" w14:textId="77777777" w:rsidR="0032138E" w:rsidRPr="00C06175" w:rsidRDefault="0032138E" w:rsidP="003169BE">
            <w:pPr>
              <w:pStyle w:val="TAL"/>
            </w:pPr>
            <w:r w:rsidRPr="00C06175">
              <w:t>opt</w:t>
            </w:r>
          </w:p>
        </w:tc>
        <w:tc>
          <w:tcPr>
            <w:tcW w:w="5421" w:type="dxa"/>
            <w:tcBorders>
              <w:top w:val="double" w:sz="4" w:space="0" w:color="auto"/>
            </w:tcBorders>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tcPr>
          <w:p w14:paraId="73583BB1" w14:textId="77777777" w:rsidR="0032138E" w:rsidRPr="00C06175" w:rsidRDefault="0032138E" w:rsidP="003169BE">
            <w:pPr>
              <w:pStyle w:val="TAL"/>
            </w:pPr>
            <w:r w:rsidRPr="00C06175">
              <w:t>AssistanceDataGPSr12</w:t>
            </w:r>
          </w:p>
        </w:tc>
        <w:tc>
          <w:tcPr>
            <w:tcW w:w="2464" w:type="dxa"/>
          </w:tcPr>
          <w:p w14:paraId="1AF6DB22" w14:textId="77777777" w:rsidR="0032138E" w:rsidRPr="00C06175" w:rsidRDefault="0032138E" w:rsidP="003169BE">
            <w:pPr>
              <w:pStyle w:val="TAL"/>
            </w:pPr>
            <w:r w:rsidRPr="00C06175">
              <w:t>bitstring</w:t>
            </w:r>
          </w:p>
        </w:tc>
        <w:tc>
          <w:tcPr>
            <w:tcW w:w="493" w:type="dxa"/>
          </w:tcPr>
          <w:p w14:paraId="0B415523" w14:textId="77777777" w:rsidR="0032138E" w:rsidRPr="00C06175" w:rsidRDefault="0032138E" w:rsidP="003169BE">
            <w:pPr>
              <w:pStyle w:val="TAL"/>
            </w:pPr>
            <w:r w:rsidRPr="00C06175">
              <w:t>opt</w:t>
            </w:r>
          </w:p>
        </w:tc>
        <w:tc>
          <w:tcPr>
            <w:tcW w:w="5421" w:type="dxa"/>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tcPr>
          <w:p w14:paraId="6F7DD254" w14:textId="77777777" w:rsidR="0032138E" w:rsidRPr="00C06175" w:rsidRDefault="0032138E" w:rsidP="003169BE">
            <w:pPr>
              <w:pStyle w:val="TAL"/>
            </w:pPr>
            <w:r w:rsidRPr="00C06175">
              <w:t>AlmanacSatInfoList17To31</w:t>
            </w:r>
          </w:p>
        </w:tc>
        <w:tc>
          <w:tcPr>
            <w:tcW w:w="2464" w:type="dxa"/>
          </w:tcPr>
          <w:p w14:paraId="48FAD1BB" w14:textId="77777777" w:rsidR="0032138E" w:rsidRPr="00C06175" w:rsidRDefault="0032138E" w:rsidP="003169BE">
            <w:pPr>
              <w:pStyle w:val="TAL"/>
            </w:pPr>
            <w:r w:rsidRPr="00C06175">
              <w:t>bitstring</w:t>
            </w:r>
          </w:p>
        </w:tc>
        <w:tc>
          <w:tcPr>
            <w:tcW w:w="493" w:type="dxa"/>
          </w:tcPr>
          <w:p w14:paraId="594CDE74" w14:textId="77777777" w:rsidR="0032138E" w:rsidRPr="00C06175" w:rsidRDefault="0032138E" w:rsidP="003169BE">
            <w:pPr>
              <w:pStyle w:val="TAL"/>
            </w:pPr>
            <w:r w:rsidRPr="00C06175">
              <w:t>opt</w:t>
            </w:r>
          </w:p>
        </w:tc>
        <w:tc>
          <w:tcPr>
            <w:tcW w:w="5421" w:type="dxa"/>
          </w:tcPr>
          <w:p w14:paraId="74FEFB14" w14:textId="77777777" w:rsidR="0032138E" w:rsidRPr="00C06175" w:rsidRDefault="0032138E" w:rsidP="003169BE">
            <w:pPr>
              <w:pStyle w:val="TAL"/>
            </w:pPr>
            <w:r w:rsidRPr="00C06175">
              <w:t xml:space="preserve">bitstring containing 3GPP TS 25.331 [12] type </w:t>
            </w:r>
            <w:proofErr w:type="spellStart"/>
            <w:r w:rsidRPr="00C06175">
              <w:t>AlmanacSatInfoList</w:t>
            </w:r>
            <w:proofErr w:type="spellEnd"/>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14"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14"/>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tcPr>
          <w:p w14:paraId="11D48FE2" w14:textId="77777777" w:rsidR="0032138E" w:rsidRPr="00C06175" w:rsidRDefault="0032138E" w:rsidP="003169BE">
            <w:pPr>
              <w:pStyle w:val="TAL"/>
            </w:pPr>
            <w:r w:rsidRPr="00C06175">
              <w:t>bitstring</w:t>
            </w:r>
          </w:p>
        </w:tc>
        <w:tc>
          <w:tcPr>
            <w:tcW w:w="493" w:type="dxa"/>
            <w:tcBorders>
              <w:top w:val="double" w:sz="4" w:space="0" w:color="auto"/>
            </w:tcBorders>
          </w:tcPr>
          <w:p w14:paraId="22A07D29" w14:textId="77777777" w:rsidR="0032138E" w:rsidRPr="00C06175" w:rsidRDefault="0032138E" w:rsidP="003169BE">
            <w:pPr>
              <w:pStyle w:val="TAL"/>
            </w:pPr>
            <w:r w:rsidRPr="00C06175">
              <w:t>opt</w:t>
            </w:r>
          </w:p>
        </w:tc>
        <w:tc>
          <w:tcPr>
            <w:tcW w:w="5421" w:type="dxa"/>
            <w:tcBorders>
              <w:top w:val="double" w:sz="4" w:space="0" w:color="auto"/>
            </w:tcBorders>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tcPr>
          <w:p w14:paraId="5A5C6E6B" w14:textId="77777777" w:rsidR="0032138E" w:rsidRPr="00C06175" w:rsidRDefault="0032138E" w:rsidP="003169BE">
            <w:pPr>
              <w:pStyle w:val="TAL"/>
            </w:pPr>
            <w:r w:rsidRPr="00C06175">
              <w:t>AssistanceDataGANSS_r12</w:t>
            </w:r>
          </w:p>
        </w:tc>
        <w:tc>
          <w:tcPr>
            <w:tcW w:w="2464" w:type="dxa"/>
          </w:tcPr>
          <w:p w14:paraId="2704E500" w14:textId="77777777" w:rsidR="0032138E" w:rsidRPr="00C06175" w:rsidRDefault="0032138E" w:rsidP="003169BE">
            <w:pPr>
              <w:pStyle w:val="TAL"/>
            </w:pPr>
            <w:r w:rsidRPr="00C06175">
              <w:t>bitstring</w:t>
            </w:r>
          </w:p>
        </w:tc>
        <w:tc>
          <w:tcPr>
            <w:tcW w:w="493" w:type="dxa"/>
          </w:tcPr>
          <w:p w14:paraId="01D1FA95" w14:textId="77777777" w:rsidR="0032138E" w:rsidRPr="00C06175" w:rsidRDefault="0032138E" w:rsidP="003169BE">
            <w:pPr>
              <w:pStyle w:val="TAL"/>
            </w:pPr>
            <w:r w:rsidRPr="00C06175">
              <w:t>opt</w:t>
            </w:r>
          </w:p>
        </w:tc>
        <w:tc>
          <w:tcPr>
            <w:tcW w:w="5421" w:type="dxa"/>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proofErr w:type="spellStart"/>
      <w:r w:rsidRPr="00C06175">
        <w:t>UTRAN_AssistanceData_Type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15"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proofErr w:type="spellStart"/>
            <w:r w:rsidRPr="00C06175">
              <w:rPr>
                <w:b/>
              </w:rPr>
              <w:t>UTRAN_AssistanceData_Type</w:t>
            </w:r>
            <w:proofErr w:type="spellEnd"/>
          </w:p>
        </w:tc>
      </w:tr>
      <w:bookmarkEnd w:id="515"/>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tcPr>
          <w:p w14:paraId="0B53DEFC" w14:textId="77777777" w:rsidR="0032138E" w:rsidRPr="00C06175" w:rsidRDefault="0032138E" w:rsidP="003169BE">
            <w:pPr>
              <w:pStyle w:val="TAL"/>
            </w:pPr>
            <w:r w:rsidRPr="00C06175">
              <w:t>GPS</w:t>
            </w:r>
          </w:p>
        </w:tc>
        <w:tc>
          <w:tcPr>
            <w:tcW w:w="2957" w:type="dxa"/>
            <w:tcBorders>
              <w:top w:val="double" w:sz="4" w:space="0" w:color="auto"/>
            </w:tcBorders>
          </w:tcPr>
          <w:p w14:paraId="2B9E1AB4" w14:textId="77777777" w:rsidR="0032138E" w:rsidRPr="00C06175" w:rsidRDefault="0032138E" w:rsidP="003169BE">
            <w:pPr>
              <w:pStyle w:val="TAL"/>
            </w:pPr>
            <w:hyperlink w:anchor="UTRAN_GPS_AssistanceData_Type" w:history="1">
              <w:proofErr w:type="spellStart"/>
              <w:r w:rsidRPr="00C06175">
                <w:rPr>
                  <w:rStyle w:val="Hyperlink"/>
                </w:rPr>
                <w:t>UTRAN_GPS_AssistanceData_Type</w:t>
              </w:r>
              <w:proofErr w:type="spellEnd"/>
            </w:hyperlink>
          </w:p>
        </w:tc>
        <w:tc>
          <w:tcPr>
            <w:tcW w:w="5421" w:type="dxa"/>
            <w:tcBorders>
              <w:top w:val="double" w:sz="4" w:space="0" w:color="auto"/>
            </w:tcBorders>
          </w:tcPr>
          <w:p w14:paraId="6B7324DC" w14:textId="77777777" w:rsidR="0032138E" w:rsidRPr="00C06175" w:rsidRDefault="0032138E" w:rsidP="003169BE">
            <w:pPr>
              <w:pStyle w:val="TAL"/>
            </w:pPr>
          </w:p>
        </w:tc>
      </w:tr>
      <w:tr w:rsidR="0032138E" w:rsidRPr="00C06175" w14:paraId="610C1972" w14:textId="77777777" w:rsidTr="003169BE">
        <w:tc>
          <w:tcPr>
            <w:tcW w:w="1479" w:type="dxa"/>
          </w:tcPr>
          <w:p w14:paraId="04A4C696" w14:textId="77777777" w:rsidR="0032138E" w:rsidRPr="00C06175" w:rsidRDefault="0032138E" w:rsidP="003169BE">
            <w:pPr>
              <w:pStyle w:val="TAL"/>
            </w:pPr>
            <w:r w:rsidRPr="00C06175">
              <w:t>GANSS</w:t>
            </w:r>
          </w:p>
        </w:tc>
        <w:tc>
          <w:tcPr>
            <w:tcW w:w="2957" w:type="dxa"/>
          </w:tcPr>
          <w:p w14:paraId="406315E6" w14:textId="77777777" w:rsidR="0032138E" w:rsidRPr="00C06175" w:rsidRDefault="0032138E" w:rsidP="003169BE">
            <w:pPr>
              <w:pStyle w:val="TAL"/>
            </w:pPr>
            <w:hyperlink w:anchor="UTRAN_GANSS_AssistanceData_Type" w:history="1">
              <w:r w:rsidRPr="00C06175">
                <w:rPr>
                  <w:rStyle w:val="Hyperlink"/>
                </w:rPr>
                <w:t>UTRAN_GANSS_AssistanceData_Type</w:t>
              </w:r>
            </w:hyperlink>
          </w:p>
        </w:tc>
        <w:tc>
          <w:tcPr>
            <w:tcW w:w="5421" w:type="dxa"/>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proofErr w:type="spellStart"/>
      <w:r w:rsidRPr="00C06175">
        <w:t>UTRAN_AssistanceDataList_Type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16"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proofErr w:type="spellStart"/>
            <w:r w:rsidRPr="00C06175">
              <w:rPr>
                <w:b/>
              </w:rPr>
              <w:t>UTRAN_AssistanceDataList_Type</w:t>
            </w:r>
            <w:proofErr w:type="spellEnd"/>
          </w:p>
        </w:tc>
      </w:tr>
      <w:bookmarkEnd w:id="516"/>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proofErr w:type="spellStart"/>
              <w:r w:rsidRPr="00C06175">
                <w:rPr>
                  <w:rStyle w:val="Hyperlink"/>
                </w:rPr>
                <w:t>UTRAN_AssistanceData_Type</w:t>
              </w:r>
              <w:proofErr w:type="spellEnd"/>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17" w:name="_Toc210376654"/>
      <w:r w:rsidRPr="00C06175">
        <w:t>D.1.2.2</w:t>
      </w:r>
      <w:r w:rsidRPr="00C06175">
        <w:tab/>
      </w:r>
      <w:proofErr w:type="spellStart"/>
      <w:r w:rsidRPr="00C06175">
        <w:t>PosSystem_Retrieve_LPP_Data</w:t>
      </w:r>
      <w:bookmarkEnd w:id="517"/>
      <w:proofErr w:type="spellEnd"/>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w:t>
      </w:r>
      <w:proofErr w:type="spellStart"/>
      <w:r w:rsidRPr="00C06175">
        <w:t>cs_RequestAssistData_UEB_GpsAndGlonass</w:t>
      </w:r>
      <w:proofErr w:type="spellEnd"/>
      <w:r w:rsidRPr="00C06175">
        <w:t>" as an example.</w:t>
      </w:r>
    </w:p>
    <w:p w14:paraId="32851879" w14:textId="77777777" w:rsidR="0032138E" w:rsidRPr="00C06175" w:rsidRDefault="0032138E" w:rsidP="0032138E">
      <w:pPr>
        <w:pStyle w:val="TH"/>
      </w:pPr>
      <w:proofErr w:type="spellStart"/>
      <w:r w:rsidRPr="00C06175">
        <w:t>LPP_AssistanceDataRequest_Type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proofErr w:type="spellStart"/>
            <w:r w:rsidRPr="00C06175">
              <w:rPr>
                <w:b/>
              </w:rPr>
              <w:t>LPP_AssistanceDataRequest_Type</w:t>
            </w:r>
            <w:proofErr w:type="spellEnd"/>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tcPr>
          <w:p w14:paraId="3AFA2450"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tcPr>
          <w:p w14:paraId="294FECED" w14:textId="77777777" w:rsidR="0032138E" w:rsidRPr="00C06175" w:rsidRDefault="0032138E" w:rsidP="003169BE">
            <w:pPr>
              <w:pStyle w:val="TAL"/>
            </w:pPr>
            <w:r w:rsidRPr="00C06175">
              <w:t>bitstring</w:t>
            </w:r>
          </w:p>
        </w:tc>
        <w:tc>
          <w:tcPr>
            <w:tcW w:w="5421" w:type="dxa"/>
            <w:tcBorders>
              <w:top w:val="double" w:sz="4" w:space="0" w:color="auto"/>
            </w:tcBorders>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proofErr w:type="spellStart"/>
      <w:r w:rsidRPr="00C06175">
        <w:t>LPP_AssistanceDataProvide_Type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proofErr w:type="spellStart"/>
            <w:r w:rsidRPr="00C06175">
              <w:rPr>
                <w:b/>
              </w:rPr>
              <w:t>LPP_AssistanceDataProvide_Type</w:t>
            </w:r>
            <w:proofErr w:type="spellEnd"/>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tcPr>
          <w:p w14:paraId="47496ABD"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tcPr>
          <w:p w14:paraId="6690A32F" w14:textId="77777777" w:rsidR="0032138E" w:rsidRPr="00C06175" w:rsidRDefault="0032138E" w:rsidP="003169BE">
            <w:pPr>
              <w:pStyle w:val="TAL"/>
            </w:pPr>
            <w:r w:rsidRPr="00C06175">
              <w:t>bitstring</w:t>
            </w:r>
          </w:p>
        </w:tc>
        <w:tc>
          <w:tcPr>
            <w:tcW w:w="5421" w:type="dxa"/>
            <w:tcBorders>
              <w:top w:val="double" w:sz="4" w:space="0" w:color="auto"/>
            </w:tcBorders>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proofErr w:type="spellStart"/>
      <w:r w:rsidRPr="00C06175">
        <w:t>LPP_AssistanceDataRequestList_Type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proofErr w:type="spellStart"/>
            <w:r w:rsidRPr="00C06175">
              <w:rPr>
                <w:b/>
              </w:rPr>
              <w:t>LPP_AssistanceDataRequestList_Type</w:t>
            </w:r>
            <w:proofErr w:type="spellEnd"/>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proofErr w:type="spellStart"/>
              <w:r w:rsidRPr="00C06175">
                <w:rPr>
                  <w:rStyle w:val="Hyperlink"/>
                </w:rPr>
                <w:t>LPP_AssistanceDataRequest_Type</w:t>
              </w:r>
              <w:proofErr w:type="spellEnd"/>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proofErr w:type="spellStart"/>
              <w:r w:rsidRPr="00C06175">
                <w:rPr>
                  <w:rStyle w:val="Hyperlink"/>
                </w:rPr>
                <w:t>LPP_AssistanceDataProvide_Type</w:t>
              </w:r>
              <w:proofErr w:type="spellEnd"/>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18" w:name="_Toc210376655"/>
      <w:r w:rsidRPr="00C06175">
        <w:t>D.1.2.3</w:t>
      </w:r>
      <w:r w:rsidRPr="00C06175">
        <w:tab/>
      </w:r>
      <w:proofErr w:type="spellStart"/>
      <w:r w:rsidRPr="00C06175">
        <w:t>PosSystem_Retrieve_Data_Common</w:t>
      </w:r>
      <w:bookmarkEnd w:id="518"/>
      <w:proofErr w:type="spellEnd"/>
    </w:p>
    <w:p w14:paraId="4F64E2FF" w14:textId="77777777" w:rsidR="0032138E" w:rsidRPr="00C06175" w:rsidRDefault="0032138E" w:rsidP="0032138E">
      <w:pPr>
        <w:pStyle w:val="TH"/>
      </w:pPr>
      <w:proofErr w:type="spellStart"/>
      <w:r w:rsidRPr="00C06175">
        <w:t>AssistanceDataRetrieveRequest_Type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19"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proofErr w:type="spellStart"/>
            <w:r w:rsidRPr="00C06175">
              <w:rPr>
                <w:b/>
              </w:rPr>
              <w:t>AssistanceDataRetrieveRequest_Type</w:t>
            </w:r>
            <w:proofErr w:type="spellEnd"/>
          </w:p>
        </w:tc>
      </w:tr>
      <w:bookmarkEnd w:id="519"/>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tcPr>
          <w:p w14:paraId="724FB9A0" w14:textId="77777777" w:rsidR="0032138E" w:rsidRPr="00C06175" w:rsidRDefault="0032138E" w:rsidP="003169BE">
            <w:pPr>
              <w:pStyle w:val="TAL"/>
            </w:pPr>
            <w:r w:rsidRPr="00C06175">
              <w:t>LPP</w:t>
            </w:r>
          </w:p>
        </w:tc>
        <w:tc>
          <w:tcPr>
            <w:tcW w:w="2957" w:type="dxa"/>
            <w:tcBorders>
              <w:top w:val="double" w:sz="4" w:space="0" w:color="auto"/>
            </w:tcBorders>
          </w:tcPr>
          <w:p w14:paraId="77911938" w14:textId="77777777" w:rsidR="0032138E" w:rsidRPr="00C06175" w:rsidRDefault="0032138E" w:rsidP="003169BE">
            <w:pPr>
              <w:pStyle w:val="TAL"/>
            </w:pPr>
            <w:hyperlink w:anchor="LPP_AssistanceDataRequestList_Type" w:history="1">
              <w:proofErr w:type="spellStart"/>
              <w:r w:rsidRPr="00C06175">
                <w:rPr>
                  <w:rStyle w:val="Hyperlink"/>
                </w:rPr>
                <w:t>LPP_AssistanceDataRequestList_Type</w:t>
              </w:r>
              <w:proofErr w:type="spellEnd"/>
            </w:hyperlink>
          </w:p>
        </w:tc>
        <w:tc>
          <w:tcPr>
            <w:tcW w:w="5421" w:type="dxa"/>
            <w:tcBorders>
              <w:top w:val="double" w:sz="4" w:space="0" w:color="auto"/>
            </w:tcBorders>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tcPr>
          <w:p w14:paraId="3E4B3C4C" w14:textId="77777777" w:rsidR="0032138E" w:rsidRPr="00C06175" w:rsidRDefault="0032138E" w:rsidP="003169BE">
            <w:pPr>
              <w:pStyle w:val="TAL"/>
            </w:pPr>
            <w:r w:rsidRPr="00C06175">
              <w:t>UTRA_GNSS</w:t>
            </w:r>
          </w:p>
        </w:tc>
        <w:tc>
          <w:tcPr>
            <w:tcW w:w="2957" w:type="dxa"/>
          </w:tcPr>
          <w:p w14:paraId="6754FA50" w14:textId="77777777" w:rsidR="0032138E" w:rsidRPr="00C06175" w:rsidRDefault="0032138E" w:rsidP="003169BE">
            <w:pPr>
              <w:pStyle w:val="TAL"/>
            </w:pPr>
            <w:hyperlink w:anchor="UTRAN_AssistanceDataRequestList_Type" w:history="1">
              <w:proofErr w:type="spellStart"/>
              <w:r w:rsidRPr="00C06175">
                <w:rPr>
                  <w:rStyle w:val="Hyperlink"/>
                </w:rPr>
                <w:t>UTRAN_AssistanceDataRequestList_Type</w:t>
              </w:r>
              <w:proofErr w:type="spellEnd"/>
            </w:hyperlink>
          </w:p>
        </w:tc>
        <w:tc>
          <w:tcPr>
            <w:tcW w:w="5421" w:type="dxa"/>
          </w:tcPr>
          <w:p w14:paraId="4213AC93"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5DC9F9E3" w14:textId="77777777" w:rsidR="0032138E" w:rsidRPr="00C06175" w:rsidRDefault="0032138E" w:rsidP="0032138E"/>
    <w:p w14:paraId="28845A0D" w14:textId="77777777" w:rsidR="0032138E" w:rsidRPr="00C06175" w:rsidRDefault="0032138E" w:rsidP="0032138E">
      <w:pPr>
        <w:pStyle w:val="TH"/>
      </w:pPr>
      <w:proofErr w:type="spellStart"/>
      <w:r w:rsidRPr="00C06175">
        <w:t>AssistanceDataRetrieveResponse_Type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20"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proofErr w:type="spellStart"/>
            <w:r w:rsidRPr="00C06175">
              <w:rPr>
                <w:b/>
              </w:rPr>
              <w:t>AssistanceDataRetrieveResponse_Type</w:t>
            </w:r>
            <w:proofErr w:type="spellEnd"/>
          </w:p>
        </w:tc>
      </w:tr>
      <w:bookmarkEnd w:id="520"/>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tcPr>
          <w:p w14:paraId="18A7A372" w14:textId="77777777" w:rsidR="0032138E" w:rsidRPr="00C06175" w:rsidRDefault="0032138E" w:rsidP="003169BE">
            <w:pPr>
              <w:pStyle w:val="TAL"/>
            </w:pPr>
            <w:r w:rsidRPr="00C06175">
              <w:t>LPP</w:t>
            </w:r>
          </w:p>
        </w:tc>
        <w:tc>
          <w:tcPr>
            <w:tcW w:w="2957" w:type="dxa"/>
            <w:tcBorders>
              <w:top w:val="double" w:sz="4" w:space="0" w:color="auto"/>
            </w:tcBorders>
          </w:tcPr>
          <w:p w14:paraId="7235FD1D" w14:textId="77777777" w:rsidR="0032138E" w:rsidRPr="00C06175" w:rsidRDefault="0032138E" w:rsidP="003169BE">
            <w:pPr>
              <w:pStyle w:val="TAL"/>
            </w:pPr>
            <w:hyperlink w:anchor="LPP_AssistanceDataList_Type" w:history="1">
              <w:r w:rsidRPr="00C06175">
                <w:rPr>
                  <w:rStyle w:val="Hyperlink"/>
                </w:rPr>
                <w:t>LPP_AssistanceDataList_Type</w:t>
              </w:r>
            </w:hyperlink>
          </w:p>
        </w:tc>
        <w:tc>
          <w:tcPr>
            <w:tcW w:w="5421" w:type="dxa"/>
            <w:tcBorders>
              <w:top w:val="double" w:sz="4" w:space="0" w:color="auto"/>
            </w:tcBorders>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tcPr>
          <w:p w14:paraId="600CA36C" w14:textId="77777777" w:rsidR="0032138E" w:rsidRPr="00C06175" w:rsidRDefault="0032138E" w:rsidP="003169BE">
            <w:pPr>
              <w:pStyle w:val="TAL"/>
            </w:pPr>
            <w:r w:rsidRPr="00C06175">
              <w:t>UTRA_AGNSS</w:t>
            </w:r>
          </w:p>
        </w:tc>
        <w:tc>
          <w:tcPr>
            <w:tcW w:w="2957" w:type="dxa"/>
          </w:tcPr>
          <w:p w14:paraId="5FE63D13" w14:textId="77777777" w:rsidR="0032138E" w:rsidRPr="00C06175" w:rsidRDefault="0032138E" w:rsidP="003169BE">
            <w:pPr>
              <w:pStyle w:val="TAL"/>
            </w:pPr>
            <w:hyperlink w:anchor="UTRAN_AssistanceDataList_Type" w:history="1">
              <w:proofErr w:type="spellStart"/>
              <w:r w:rsidRPr="00C06175">
                <w:rPr>
                  <w:rStyle w:val="Hyperlink"/>
                </w:rPr>
                <w:t>UTRAN_AssistanceDataList_Type</w:t>
              </w:r>
              <w:proofErr w:type="spellEnd"/>
            </w:hyperlink>
          </w:p>
        </w:tc>
        <w:tc>
          <w:tcPr>
            <w:tcW w:w="5421" w:type="dxa"/>
          </w:tcPr>
          <w:p w14:paraId="1EC1EFC0"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21" w:name="_Toc210376656"/>
      <w:r w:rsidRPr="00C06175">
        <w:t>D.1.3</w:t>
      </w:r>
      <w:r w:rsidRPr="00C06175">
        <w:tab/>
      </w:r>
      <w:proofErr w:type="spellStart"/>
      <w:r w:rsidRPr="00C06175">
        <w:t>PosSystem_PowerControl</w:t>
      </w:r>
      <w:bookmarkEnd w:id="521"/>
      <w:proofErr w:type="spellEnd"/>
    </w:p>
    <w:p w14:paraId="4C82C656" w14:textId="77777777" w:rsidR="0032138E" w:rsidRPr="00C06175" w:rsidRDefault="0032138E" w:rsidP="0032138E">
      <w:pPr>
        <w:pStyle w:val="TH"/>
      </w:pPr>
      <w:proofErr w:type="spellStart"/>
      <w:r w:rsidRPr="00C06175">
        <w:t>PowerControl_Type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22"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proofErr w:type="spellStart"/>
            <w:r w:rsidRPr="00C06175">
              <w:rPr>
                <w:b/>
              </w:rPr>
              <w:t>PowerControl_Type</w:t>
            </w:r>
            <w:proofErr w:type="spellEnd"/>
          </w:p>
        </w:tc>
      </w:tr>
      <w:bookmarkEnd w:id="522"/>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tcPr>
          <w:p w14:paraId="364E00C7" w14:textId="77777777" w:rsidR="0032138E" w:rsidRPr="00C06175" w:rsidRDefault="0032138E" w:rsidP="003169BE">
            <w:pPr>
              <w:pStyle w:val="TAL"/>
            </w:pPr>
            <w:proofErr w:type="spellStart"/>
            <w:r w:rsidRPr="00C06175">
              <w:t>PowerOn</w:t>
            </w:r>
            <w:proofErr w:type="spellEnd"/>
          </w:p>
        </w:tc>
        <w:tc>
          <w:tcPr>
            <w:tcW w:w="2957" w:type="dxa"/>
            <w:tcBorders>
              <w:top w:val="double" w:sz="4" w:space="0" w:color="auto"/>
            </w:tcBorders>
          </w:tcPr>
          <w:p w14:paraId="69809607"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Borders>
              <w:top w:val="double" w:sz="4" w:space="0" w:color="auto"/>
            </w:tcBorders>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tcPr>
          <w:p w14:paraId="1740BC73" w14:textId="77777777" w:rsidR="0032138E" w:rsidRPr="00C06175" w:rsidRDefault="0032138E" w:rsidP="003169BE">
            <w:pPr>
              <w:pStyle w:val="TAL"/>
            </w:pPr>
            <w:proofErr w:type="spellStart"/>
            <w:r w:rsidRPr="00C06175">
              <w:t>PowerOff</w:t>
            </w:r>
            <w:proofErr w:type="spellEnd"/>
          </w:p>
        </w:tc>
        <w:tc>
          <w:tcPr>
            <w:tcW w:w="2957" w:type="dxa"/>
          </w:tcPr>
          <w:p w14:paraId="298A569B"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23" w:name="_Toc210376657"/>
      <w:r w:rsidRPr="00C06175">
        <w:t>D.1.4</w:t>
      </w:r>
      <w:r w:rsidRPr="00C06175">
        <w:tab/>
      </w:r>
      <w:proofErr w:type="spellStart"/>
      <w:r w:rsidRPr="00C06175">
        <w:t>PosSystem_GnssUtcTime</w:t>
      </w:r>
      <w:bookmarkEnd w:id="523"/>
      <w:proofErr w:type="spellEnd"/>
    </w:p>
    <w:p w14:paraId="56D3F108" w14:textId="77777777" w:rsidR="0032138E" w:rsidRPr="00C06175" w:rsidRDefault="0032138E" w:rsidP="0032138E">
      <w:pPr>
        <w:pStyle w:val="TH"/>
      </w:pPr>
      <w:proofErr w:type="spellStart"/>
      <w:r w:rsidRPr="00C06175">
        <w:t>GnssUtcTime_Type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24"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proofErr w:type="spellStart"/>
            <w:r w:rsidRPr="00C06175">
              <w:rPr>
                <w:b/>
              </w:rPr>
              <w:t>GnssUtcTime_Type</w:t>
            </w:r>
            <w:proofErr w:type="spellEnd"/>
          </w:p>
        </w:tc>
      </w:tr>
      <w:bookmarkEnd w:id="524"/>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tcPr>
          <w:p w14:paraId="7CB44EEF" w14:textId="77777777" w:rsidR="0032138E" w:rsidRPr="00C06175" w:rsidRDefault="0032138E" w:rsidP="003169BE">
            <w:pPr>
              <w:pStyle w:val="TAL"/>
            </w:pPr>
            <w:proofErr w:type="spellStart"/>
            <w:r w:rsidRPr="00C06175">
              <w:t>Struct_tm</w:t>
            </w:r>
            <w:proofErr w:type="spellEnd"/>
          </w:p>
        </w:tc>
        <w:tc>
          <w:tcPr>
            <w:tcW w:w="2464" w:type="dxa"/>
            <w:tcBorders>
              <w:top w:val="double" w:sz="4" w:space="0" w:color="auto"/>
            </w:tcBorders>
          </w:tcPr>
          <w:p w14:paraId="2C453484" w14:textId="77777777" w:rsidR="0032138E" w:rsidRPr="00C06175" w:rsidRDefault="0032138E" w:rsidP="003169BE">
            <w:pPr>
              <w:pStyle w:val="TAL"/>
            </w:pPr>
            <w:hyperlink w:anchor="Struct_tm_Type" w:history="1">
              <w:proofErr w:type="spellStart"/>
              <w:r w:rsidRPr="00C06175">
                <w:rPr>
                  <w:rStyle w:val="Hyperlink"/>
                </w:rPr>
                <w:t>Struct_tm_Type</w:t>
              </w:r>
              <w:proofErr w:type="spellEnd"/>
            </w:hyperlink>
          </w:p>
        </w:tc>
        <w:tc>
          <w:tcPr>
            <w:tcW w:w="493" w:type="dxa"/>
            <w:tcBorders>
              <w:top w:val="double" w:sz="4" w:space="0" w:color="auto"/>
            </w:tcBorders>
          </w:tcPr>
          <w:p w14:paraId="75FC7202" w14:textId="77777777" w:rsidR="0032138E" w:rsidRPr="00C06175" w:rsidRDefault="0032138E" w:rsidP="003169BE">
            <w:pPr>
              <w:pStyle w:val="TAL"/>
            </w:pPr>
          </w:p>
        </w:tc>
        <w:tc>
          <w:tcPr>
            <w:tcW w:w="5421" w:type="dxa"/>
            <w:tcBorders>
              <w:top w:val="double" w:sz="4" w:space="0" w:color="auto"/>
            </w:tcBorders>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tcPr>
          <w:p w14:paraId="50467ADA" w14:textId="77777777" w:rsidR="0032138E" w:rsidRPr="00C06175" w:rsidRDefault="0032138E" w:rsidP="003169BE">
            <w:pPr>
              <w:pStyle w:val="TAL"/>
            </w:pPr>
            <w:proofErr w:type="spellStart"/>
            <w:r w:rsidRPr="00C06175">
              <w:t>TimezoneInfo</w:t>
            </w:r>
            <w:proofErr w:type="spellEnd"/>
          </w:p>
        </w:tc>
        <w:tc>
          <w:tcPr>
            <w:tcW w:w="2464" w:type="dxa"/>
          </w:tcPr>
          <w:p w14:paraId="3AE3D0BE" w14:textId="77777777" w:rsidR="0032138E" w:rsidRPr="00C06175" w:rsidRDefault="0032138E" w:rsidP="003169BE">
            <w:pPr>
              <w:pStyle w:val="TAL"/>
            </w:pPr>
            <w:r w:rsidRPr="00C06175">
              <w:t>integer</w:t>
            </w:r>
          </w:p>
        </w:tc>
        <w:tc>
          <w:tcPr>
            <w:tcW w:w="493" w:type="dxa"/>
          </w:tcPr>
          <w:p w14:paraId="50CBD0CE" w14:textId="77777777" w:rsidR="0032138E" w:rsidRPr="00C06175" w:rsidRDefault="0032138E" w:rsidP="003169BE">
            <w:pPr>
              <w:pStyle w:val="TAL"/>
            </w:pPr>
          </w:p>
        </w:tc>
        <w:tc>
          <w:tcPr>
            <w:tcW w:w="5421" w:type="dxa"/>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25" w:name="_Toc210376658"/>
      <w:r w:rsidRPr="00C06175">
        <w:t>D.1.5</w:t>
      </w:r>
      <w:r w:rsidRPr="00C06175">
        <w:tab/>
      </w:r>
      <w:proofErr w:type="spellStart"/>
      <w:r w:rsidRPr="00C06175">
        <w:t>System_Interface</w:t>
      </w:r>
      <w:bookmarkEnd w:id="525"/>
      <w:proofErr w:type="spellEnd"/>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proofErr w:type="spellStart"/>
      <w:r w:rsidRPr="00C06175">
        <w:t>PosSystemCrtlRequest_Type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26"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proofErr w:type="spellStart"/>
            <w:r w:rsidRPr="00C06175">
              <w:rPr>
                <w:b/>
              </w:rPr>
              <w:t>PosSystemCrtlRequest_Type</w:t>
            </w:r>
            <w:proofErr w:type="spellEnd"/>
          </w:p>
        </w:tc>
      </w:tr>
      <w:bookmarkEnd w:id="526"/>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tcPr>
          <w:p w14:paraId="5DD3556C" w14:textId="77777777" w:rsidR="0032138E" w:rsidRPr="00C06175" w:rsidRDefault="0032138E" w:rsidP="003169BE">
            <w:pPr>
              <w:pStyle w:val="TAL"/>
            </w:pPr>
            <w:r w:rsidRPr="00C06175">
              <w:t>Start</w:t>
            </w:r>
          </w:p>
        </w:tc>
        <w:tc>
          <w:tcPr>
            <w:tcW w:w="2957" w:type="dxa"/>
            <w:tcBorders>
              <w:top w:val="double" w:sz="4" w:space="0" w:color="auto"/>
            </w:tcBorders>
          </w:tcPr>
          <w:p w14:paraId="0F80F89D"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Borders>
              <w:top w:val="double" w:sz="4" w:space="0" w:color="auto"/>
            </w:tcBorders>
          </w:tcPr>
          <w:p w14:paraId="61CE537C" w14:textId="77777777" w:rsidR="0032138E" w:rsidRPr="00C06175" w:rsidRDefault="0032138E" w:rsidP="003169BE">
            <w:pPr>
              <w:pStyle w:val="TAL"/>
            </w:pPr>
          </w:p>
        </w:tc>
      </w:tr>
      <w:tr w:rsidR="0032138E" w:rsidRPr="00C06175" w14:paraId="7331F210" w14:textId="77777777" w:rsidTr="003169BE">
        <w:tc>
          <w:tcPr>
            <w:tcW w:w="1479" w:type="dxa"/>
          </w:tcPr>
          <w:p w14:paraId="2C0E6D4F" w14:textId="77777777" w:rsidR="0032138E" w:rsidRPr="00C06175" w:rsidRDefault="0032138E" w:rsidP="003169BE">
            <w:pPr>
              <w:pStyle w:val="TAL"/>
            </w:pPr>
            <w:r w:rsidRPr="00C06175">
              <w:t>Stop</w:t>
            </w:r>
          </w:p>
        </w:tc>
        <w:tc>
          <w:tcPr>
            <w:tcW w:w="2957" w:type="dxa"/>
          </w:tcPr>
          <w:p w14:paraId="408442CC"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2D035072" w14:textId="77777777" w:rsidR="0032138E" w:rsidRPr="00C06175" w:rsidRDefault="0032138E" w:rsidP="003169BE">
            <w:pPr>
              <w:pStyle w:val="TAL"/>
            </w:pPr>
          </w:p>
        </w:tc>
      </w:tr>
      <w:tr w:rsidR="0032138E" w:rsidRPr="00C06175" w14:paraId="38719C9A" w14:textId="77777777" w:rsidTr="003169BE">
        <w:tc>
          <w:tcPr>
            <w:tcW w:w="1479" w:type="dxa"/>
          </w:tcPr>
          <w:p w14:paraId="5E20490C" w14:textId="77777777" w:rsidR="0032138E" w:rsidRPr="00C06175" w:rsidRDefault="0032138E" w:rsidP="003169BE">
            <w:pPr>
              <w:pStyle w:val="TAL"/>
            </w:pPr>
            <w:proofErr w:type="spellStart"/>
            <w:r w:rsidRPr="00C06175">
              <w:t>LoadScenario</w:t>
            </w:r>
            <w:proofErr w:type="spellEnd"/>
          </w:p>
        </w:tc>
        <w:tc>
          <w:tcPr>
            <w:tcW w:w="2957" w:type="dxa"/>
          </w:tcPr>
          <w:p w14:paraId="179F274E" w14:textId="77777777" w:rsidR="0032138E" w:rsidRPr="00C06175" w:rsidRDefault="0032138E" w:rsidP="003169BE">
            <w:pPr>
              <w:pStyle w:val="TAL"/>
            </w:pPr>
            <w:hyperlink w:anchor="PositioningScenario_Type" w:history="1">
              <w:proofErr w:type="spellStart"/>
              <w:r w:rsidRPr="00C06175">
                <w:rPr>
                  <w:rStyle w:val="Hyperlink"/>
                </w:rPr>
                <w:t>PositioningScenario_Type</w:t>
              </w:r>
              <w:proofErr w:type="spellEnd"/>
            </w:hyperlink>
          </w:p>
        </w:tc>
        <w:tc>
          <w:tcPr>
            <w:tcW w:w="5421" w:type="dxa"/>
          </w:tcPr>
          <w:p w14:paraId="4FB39BEC" w14:textId="77777777" w:rsidR="0032138E" w:rsidRPr="00C06175" w:rsidRDefault="0032138E" w:rsidP="003169BE">
            <w:pPr>
              <w:pStyle w:val="TAL"/>
            </w:pPr>
          </w:p>
        </w:tc>
      </w:tr>
      <w:tr w:rsidR="0032138E" w:rsidRPr="00C06175" w14:paraId="62C28810" w14:textId="77777777" w:rsidTr="003169BE">
        <w:tc>
          <w:tcPr>
            <w:tcW w:w="1479" w:type="dxa"/>
          </w:tcPr>
          <w:p w14:paraId="7991A10D" w14:textId="77777777" w:rsidR="0032138E" w:rsidRPr="00C06175" w:rsidRDefault="0032138E" w:rsidP="003169BE">
            <w:pPr>
              <w:pStyle w:val="TAL"/>
            </w:pPr>
            <w:proofErr w:type="spellStart"/>
            <w:r w:rsidRPr="00C06175">
              <w:t>RetrieveData</w:t>
            </w:r>
            <w:proofErr w:type="spellEnd"/>
          </w:p>
        </w:tc>
        <w:tc>
          <w:tcPr>
            <w:tcW w:w="2957" w:type="dxa"/>
          </w:tcPr>
          <w:p w14:paraId="62DC5925" w14:textId="77777777" w:rsidR="0032138E" w:rsidRPr="00C06175" w:rsidRDefault="0032138E" w:rsidP="003169BE">
            <w:pPr>
              <w:pStyle w:val="TAL"/>
            </w:pPr>
            <w:hyperlink w:anchor="AssistanceDataRetrieveRequest_Type" w:history="1">
              <w:proofErr w:type="spellStart"/>
              <w:r w:rsidRPr="00C06175">
                <w:rPr>
                  <w:rStyle w:val="Hyperlink"/>
                </w:rPr>
                <w:t>AssistanceDataRetrieveRequest_Type</w:t>
              </w:r>
              <w:proofErr w:type="spellEnd"/>
            </w:hyperlink>
          </w:p>
        </w:tc>
        <w:tc>
          <w:tcPr>
            <w:tcW w:w="5421" w:type="dxa"/>
          </w:tcPr>
          <w:p w14:paraId="3A54D029" w14:textId="77777777" w:rsidR="0032138E" w:rsidRPr="00C06175" w:rsidRDefault="0032138E" w:rsidP="003169BE">
            <w:pPr>
              <w:pStyle w:val="TAL"/>
            </w:pPr>
          </w:p>
        </w:tc>
      </w:tr>
      <w:tr w:rsidR="0032138E" w:rsidRPr="00C06175" w14:paraId="102D9A58" w14:textId="77777777" w:rsidTr="003169BE">
        <w:tc>
          <w:tcPr>
            <w:tcW w:w="1479" w:type="dxa"/>
          </w:tcPr>
          <w:p w14:paraId="5BEABF7A" w14:textId="77777777" w:rsidR="0032138E" w:rsidRPr="00C06175" w:rsidRDefault="0032138E" w:rsidP="003169BE">
            <w:pPr>
              <w:pStyle w:val="TAL"/>
            </w:pPr>
            <w:proofErr w:type="spellStart"/>
            <w:r w:rsidRPr="00C06175">
              <w:t>TriggerMove</w:t>
            </w:r>
            <w:proofErr w:type="spellEnd"/>
          </w:p>
        </w:tc>
        <w:tc>
          <w:tcPr>
            <w:tcW w:w="2957" w:type="dxa"/>
          </w:tcPr>
          <w:p w14:paraId="57C09A37"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tcPr>
          <w:p w14:paraId="4086E661" w14:textId="77777777" w:rsidR="0032138E" w:rsidRPr="00C06175" w:rsidRDefault="0032138E" w:rsidP="003169BE">
            <w:pPr>
              <w:pStyle w:val="TAL"/>
            </w:pPr>
            <w:proofErr w:type="spellStart"/>
            <w:r w:rsidRPr="00C06175">
              <w:t>TriggerPowerOnOff</w:t>
            </w:r>
            <w:proofErr w:type="spellEnd"/>
          </w:p>
        </w:tc>
        <w:tc>
          <w:tcPr>
            <w:tcW w:w="2957" w:type="dxa"/>
          </w:tcPr>
          <w:p w14:paraId="1240EADD" w14:textId="77777777" w:rsidR="0032138E" w:rsidRPr="00C06175" w:rsidRDefault="0032138E" w:rsidP="003169BE">
            <w:pPr>
              <w:pStyle w:val="TAL"/>
            </w:pPr>
            <w:hyperlink w:anchor="PowerControl_Type" w:history="1">
              <w:proofErr w:type="spellStart"/>
              <w:r w:rsidRPr="00C06175">
                <w:rPr>
                  <w:rStyle w:val="Hyperlink"/>
                </w:rPr>
                <w:t>PowerControl_Type</w:t>
              </w:r>
              <w:proofErr w:type="spellEnd"/>
            </w:hyperlink>
          </w:p>
        </w:tc>
        <w:tc>
          <w:tcPr>
            <w:tcW w:w="5421" w:type="dxa"/>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tcPr>
          <w:p w14:paraId="7F879028" w14:textId="77777777" w:rsidR="0032138E" w:rsidRPr="00C06175" w:rsidRDefault="0032138E" w:rsidP="003169BE">
            <w:pPr>
              <w:pStyle w:val="TAL"/>
            </w:pPr>
            <w:proofErr w:type="spellStart"/>
            <w:r w:rsidRPr="00C06175">
              <w:t>SetAltitude</w:t>
            </w:r>
            <w:proofErr w:type="spellEnd"/>
          </w:p>
        </w:tc>
        <w:tc>
          <w:tcPr>
            <w:tcW w:w="2957" w:type="dxa"/>
          </w:tcPr>
          <w:p w14:paraId="0EB25867" w14:textId="77777777" w:rsidR="0032138E" w:rsidRPr="00C06175" w:rsidRDefault="0032138E" w:rsidP="003169BE">
            <w:pPr>
              <w:pStyle w:val="TAL"/>
            </w:pPr>
            <w:hyperlink w:anchor="Altitude_Type" w:history="1">
              <w:proofErr w:type="spellStart"/>
              <w:r w:rsidRPr="00C06175">
                <w:rPr>
                  <w:rStyle w:val="Hyperlink"/>
                </w:rPr>
                <w:t>Altitude_Type</w:t>
              </w:r>
              <w:proofErr w:type="spellEnd"/>
            </w:hyperlink>
          </w:p>
        </w:tc>
        <w:tc>
          <w:tcPr>
            <w:tcW w:w="5421" w:type="dxa"/>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tcPr>
          <w:p w14:paraId="4B940F94" w14:textId="77777777" w:rsidR="0032138E" w:rsidRPr="00C06175" w:rsidRDefault="0032138E" w:rsidP="003169BE">
            <w:pPr>
              <w:pStyle w:val="TAL"/>
            </w:pPr>
            <w:proofErr w:type="spellStart"/>
            <w:r w:rsidRPr="00C06175">
              <w:t>TriggerAerialMove</w:t>
            </w:r>
            <w:proofErr w:type="spellEnd"/>
          </w:p>
        </w:tc>
        <w:tc>
          <w:tcPr>
            <w:tcW w:w="2957" w:type="dxa"/>
          </w:tcPr>
          <w:p w14:paraId="0A26809A" w14:textId="77777777" w:rsidR="0032138E" w:rsidRPr="00C06175" w:rsidRDefault="0032138E" w:rsidP="003169BE">
            <w:pPr>
              <w:pStyle w:val="TAL"/>
            </w:pPr>
            <w:hyperlink w:anchor="Altitude_Type" w:history="1">
              <w:proofErr w:type="spellStart"/>
              <w:r w:rsidRPr="00C06175">
                <w:rPr>
                  <w:rStyle w:val="Hyperlink"/>
                </w:rPr>
                <w:t>Altitude_Type</w:t>
              </w:r>
              <w:proofErr w:type="spellEnd"/>
            </w:hyperlink>
          </w:p>
        </w:tc>
        <w:tc>
          <w:tcPr>
            <w:tcW w:w="5421" w:type="dxa"/>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tcPr>
          <w:p w14:paraId="7250C8D9" w14:textId="77777777" w:rsidR="0032138E" w:rsidRPr="00C06175" w:rsidRDefault="0032138E" w:rsidP="003169BE">
            <w:pPr>
              <w:pStyle w:val="TAL"/>
            </w:pPr>
            <w:proofErr w:type="spellStart"/>
            <w:r w:rsidRPr="00C06175">
              <w:t>RetrieveGnssUtcTime</w:t>
            </w:r>
            <w:proofErr w:type="spellEnd"/>
          </w:p>
        </w:tc>
        <w:tc>
          <w:tcPr>
            <w:tcW w:w="2957" w:type="dxa"/>
          </w:tcPr>
          <w:p w14:paraId="203628C4"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proofErr w:type="spellStart"/>
      <w:r w:rsidRPr="00C06175">
        <w:t>PosSystemCrtlConfirm_Type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27"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proofErr w:type="spellStart"/>
            <w:r w:rsidRPr="00C06175">
              <w:rPr>
                <w:b/>
              </w:rPr>
              <w:t>PosSystemCrtlConfirm_Type</w:t>
            </w:r>
            <w:proofErr w:type="spellEnd"/>
          </w:p>
        </w:tc>
      </w:tr>
      <w:bookmarkEnd w:id="527"/>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tcPr>
          <w:p w14:paraId="131DF364" w14:textId="77777777" w:rsidR="0032138E" w:rsidRPr="00C06175" w:rsidRDefault="0032138E" w:rsidP="003169BE">
            <w:pPr>
              <w:pStyle w:val="TAL"/>
            </w:pPr>
            <w:r w:rsidRPr="00C06175">
              <w:t>Start</w:t>
            </w:r>
          </w:p>
        </w:tc>
        <w:tc>
          <w:tcPr>
            <w:tcW w:w="2957" w:type="dxa"/>
            <w:tcBorders>
              <w:top w:val="double" w:sz="4" w:space="0" w:color="auto"/>
            </w:tcBorders>
          </w:tcPr>
          <w:p w14:paraId="7F0F070F"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Borders>
              <w:top w:val="double" w:sz="4" w:space="0" w:color="auto"/>
            </w:tcBorders>
          </w:tcPr>
          <w:p w14:paraId="7E8ED271" w14:textId="77777777" w:rsidR="0032138E" w:rsidRPr="00C06175" w:rsidRDefault="0032138E" w:rsidP="003169BE">
            <w:pPr>
              <w:pStyle w:val="TAL"/>
            </w:pPr>
          </w:p>
        </w:tc>
      </w:tr>
      <w:tr w:rsidR="0032138E" w:rsidRPr="00C06175" w14:paraId="7C5A8B86" w14:textId="77777777" w:rsidTr="003169BE">
        <w:tc>
          <w:tcPr>
            <w:tcW w:w="1479" w:type="dxa"/>
          </w:tcPr>
          <w:p w14:paraId="61C5D991" w14:textId="77777777" w:rsidR="0032138E" w:rsidRPr="00C06175" w:rsidRDefault="0032138E" w:rsidP="003169BE">
            <w:pPr>
              <w:pStyle w:val="TAL"/>
            </w:pPr>
            <w:r w:rsidRPr="00C06175">
              <w:t>Stop</w:t>
            </w:r>
          </w:p>
        </w:tc>
        <w:tc>
          <w:tcPr>
            <w:tcW w:w="2957" w:type="dxa"/>
          </w:tcPr>
          <w:p w14:paraId="7E3887B5"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59BB2A81" w14:textId="77777777" w:rsidR="0032138E" w:rsidRPr="00C06175" w:rsidRDefault="0032138E" w:rsidP="003169BE">
            <w:pPr>
              <w:pStyle w:val="TAL"/>
            </w:pPr>
          </w:p>
        </w:tc>
      </w:tr>
      <w:tr w:rsidR="0032138E" w:rsidRPr="00C06175" w14:paraId="1EEFEBC1" w14:textId="77777777" w:rsidTr="003169BE">
        <w:tc>
          <w:tcPr>
            <w:tcW w:w="1479" w:type="dxa"/>
          </w:tcPr>
          <w:p w14:paraId="38A78CC4" w14:textId="77777777" w:rsidR="0032138E" w:rsidRPr="00C06175" w:rsidRDefault="0032138E" w:rsidP="003169BE">
            <w:pPr>
              <w:pStyle w:val="TAL"/>
            </w:pPr>
            <w:proofErr w:type="spellStart"/>
            <w:r w:rsidRPr="00C06175">
              <w:t>LoadScenario</w:t>
            </w:r>
            <w:proofErr w:type="spellEnd"/>
          </w:p>
        </w:tc>
        <w:tc>
          <w:tcPr>
            <w:tcW w:w="2957" w:type="dxa"/>
          </w:tcPr>
          <w:p w14:paraId="0ED00310"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5D1237B4" w14:textId="77777777" w:rsidR="0032138E" w:rsidRPr="00C06175" w:rsidRDefault="0032138E" w:rsidP="003169BE">
            <w:pPr>
              <w:pStyle w:val="TAL"/>
            </w:pPr>
          </w:p>
        </w:tc>
      </w:tr>
      <w:tr w:rsidR="0032138E" w:rsidRPr="00C06175" w14:paraId="7E83C11E" w14:textId="77777777" w:rsidTr="003169BE">
        <w:tc>
          <w:tcPr>
            <w:tcW w:w="1479" w:type="dxa"/>
          </w:tcPr>
          <w:p w14:paraId="75340C26" w14:textId="77777777" w:rsidR="0032138E" w:rsidRPr="00C06175" w:rsidRDefault="0032138E" w:rsidP="003169BE">
            <w:pPr>
              <w:pStyle w:val="TAL"/>
            </w:pPr>
            <w:proofErr w:type="spellStart"/>
            <w:r w:rsidRPr="00C06175">
              <w:t>RetrieveData</w:t>
            </w:r>
            <w:proofErr w:type="spellEnd"/>
          </w:p>
        </w:tc>
        <w:tc>
          <w:tcPr>
            <w:tcW w:w="2957" w:type="dxa"/>
          </w:tcPr>
          <w:p w14:paraId="68C3011E" w14:textId="77777777" w:rsidR="0032138E" w:rsidRPr="00C06175" w:rsidRDefault="0032138E" w:rsidP="003169BE">
            <w:pPr>
              <w:pStyle w:val="TAL"/>
            </w:pPr>
            <w:hyperlink w:anchor="AssistanceDataRetrieveResponse_Type" w:history="1">
              <w:proofErr w:type="spellStart"/>
              <w:r w:rsidRPr="00C06175">
                <w:rPr>
                  <w:rStyle w:val="Hyperlink"/>
                </w:rPr>
                <w:t>AssistanceDataRetrieveResponse_Type</w:t>
              </w:r>
              <w:proofErr w:type="spellEnd"/>
            </w:hyperlink>
          </w:p>
        </w:tc>
        <w:tc>
          <w:tcPr>
            <w:tcW w:w="5421" w:type="dxa"/>
          </w:tcPr>
          <w:p w14:paraId="1C0ECAB8" w14:textId="77777777" w:rsidR="0032138E" w:rsidRPr="00C06175" w:rsidRDefault="0032138E" w:rsidP="003169BE">
            <w:pPr>
              <w:pStyle w:val="TAL"/>
            </w:pPr>
          </w:p>
        </w:tc>
      </w:tr>
      <w:tr w:rsidR="0032138E" w:rsidRPr="00C06175" w14:paraId="460698AC" w14:textId="77777777" w:rsidTr="003169BE">
        <w:tc>
          <w:tcPr>
            <w:tcW w:w="1479" w:type="dxa"/>
          </w:tcPr>
          <w:p w14:paraId="1F9498A8" w14:textId="77777777" w:rsidR="0032138E" w:rsidRPr="00C06175" w:rsidRDefault="0032138E" w:rsidP="003169BE">
            <w:pPr>
              <w:pStyle w:val="TAL"/>
            </w:pPr>
            <w:proofErr w:type="spellStart"/>
            <w:r w:rsidRPr="00C06175">
              <w:t>TriggerMove</w:t>
            </w:r>
            <w:proofErr w:type="spellEnd"/>
          </w:p>
        </w:tc>
        <w:tc>
          <w:tcPr>
            <w:tcW w:w="2957" w:type="dxa"/>
          </w:tcPr>
          <w:p w14:paraId="22B12925"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tcPr>
          <w:p w14:paraId="061BD329" w14:textId="77777777" w:rsidR="0032138E" w:rsidRPr="00C06175" w:rsidRDefault="0032138E" w:rsidP="003169BE">
            <w:pPr>
              <w:pStyle w:val="TAL"/>
            </w:pPr>
            <w:proofErr w:type="spellStart"/>
            <w:r w:rsidRPr="00C06175">
              <w:t>TriggerPowerOnOff</w:t>
            </w:r>
            <w:proofErr w:type="spellEnd"/>
          </w:p>
        </w:tc>
        <w:tc>
          <w:tcPr>
            <w:tcW w:w="2957" w:type="dxa"/>
          </w:tcPr>
          <w:p w14:paraId="74806E35"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tcPr>
          <w:p w14:paraId="7C3E11F7" w14:textId="77777777" w:rsidR="0032138E" w:rsidRPr="00C06175" w:rsidRDefault="0032138E" w:rsidP="003169BE">
            <w:pPr>
              <w:pStyle w:val="TAL"/>
            </w:pPr>
            <w:proofErr w:type="spellStart"/>
            <w:r w:rsidRPr="00C06175">
              <w:t>SetAltitude</w:t>
            </w:r>
            <w:proofErr w:type="spellEnd"/>
          </w:p>
        </w:tc>
        <w:tc>
          <w:tcPr>
            <w:tcW w:w="2957" w:type="dxa"/>
          </w:tcPr>
          <w:p w14:paraId="74442684"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tcPr>
          <w:p w14:paraId="204D3C08" w14:textId="77777777" w:rsidR="0032138E" w:rsidRPr="00C06175" w:rsidRDefault="0032138E" w:rsidP="003169BE">
            <w:pPr>
              <w:pStyle w:val="TAL"/>
            </w:pPr>
            <w:proofErr w:type="spellStart"/>
            <w:r w:rsidRPr="00C06175">
              <w:t>TriggerAerialMove</w:t>
            </w:r>
            <w:proofErr w:type="spellEnd"/>
          </w:p>
        </w:tc>
        <w:tc>
          <w:tcPr>
            <w:tcW w:w="2957" w:type="dxa"/>
          </w:tcPr>
          <w:p w14:paraId="4E04C44A"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tcPr>
          <w:p w14:paraId="3AA627FA" w14:textId="77777777" w:rsidR="0032138E" w:rsidRPr="00C06175" w:rsidRDefault="0032138E" w:rsidP="003169BE">
            <w:pPr>
              <w:pStyle w:val="TAL"/>
            </w:pPr>
            <w:proofErr w:type="spellStart"/>
            <w:r w:rsidRPr="00C06175">
              <w:t>RetrieveGnssUtcTime</w:t>
            </w:r>
            <w:proofErr w:type="spellEnd"/>
          </w:p>
        </w:tc>
        <w:tc>
          <w:tcPr>
            <w:tcW w:w="2957" w:type="dxa"/>
          </w:tcPr>
          <w:p w14:paraId="13586FE6" w14:textId="77777777" w:rsidR="0032138E" w:rsidRPr="00C06175" w:rsidRDefault="0032138E" w:rsidP="003169BE">
            <w:pPr>
              <w:pStyle w:val="TAL"/>
            </w:pPr>
            <w:hyperlink w:anchor="GnssUtcTime_Type" w:history="1">
              <w:proofErr w:type="spellStart"/>
              <w:r w:rsidRPr="00C06175">
                <w:rPr>
                  <w:rStyle w:val="Hyperlink"/>
                </w:rPr>
                <w:t>GnssUtcTime_Type</w:t>
              </w:r>
              <w:proofErr w:type="spellEnd"/>
            </w:hyperlink>
          </w:p>
        </w:tc>
        <w:tc>
          <w:tcPr>
            <w:tcW w:w="5421" w:type="dxa"/>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28"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28"/>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tcPr>
          <w:p w14:paraId="005A7170"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tcPr>
          <w:p w14:paraId="28BE8D83" w14:textId="77777777" w:rsidR="0032138E" w:rsidRPr="00C06175" w:rsidRDefault="0032138E" w:rsidP="003169BE">
            <w:pPr>
              <w:pStyle w:val="TAL"/>
            </w:pPr>
            <w:hyperlink w:anchor="PositioningSystemList_Type" w:history="1">
              <w:proofErr w:type="spellStart"/>
              <w:r w:rsidRPr="00C06175">
                <w:rPr>
                  <w:rStyle w:val="Hyperlink"/>
                </w:rPr>
                <w:t>PositioningSystemList_Type</w:t>
              </w:r>
              <w:proofErr w:type="spellEnd"/>
            </w:hyperlink>
          </w:p>
        </w:tc>
        <w:tc>
          <w:tcPr>
            <w:tcW w:w="493" w:type="dxa"/>
            <w:tcBorders>
              <w:top w:val="double" w:sz="4" w:space="0" w:color="auto"/>
            </w:tcBorders>
          </w:tcPr>
          <w:p w14:paraId="31479A6E" w14:textId="77777777" w:rsidR="0032138E" w:rsidRPr="00C06175" w:rsidRDefault="0032138E" w:rsidP="003169BE">
            <w:pPr>
              <w:pStyle w:val="TAL"/>
            </w:pPr>
          </w:p>
        </w:tc>
        <w:tc>
          <w:tcPr>
            <w:tcW w:w="5421" w:type="dxa"/>
            <w:tcBorders>
              <w:top w:val="double" w:sz="4" w:space="0" w:color="auto"/>
            </w:tcBorders>
          </w:tcPr>
          <w:p w14:paraId="22FC4CE6" w14:textId="77777777" w:rsidR="0032138E" w:rsidRPr="00C06175" w:rsidRDefault="0032138E" w:rsidP="003169BE">
            <w:pPr>
              <w:pStyle w:val="TAL"/>
            </w:pPr>
            <w:r w:rsidRPr="00C06175">
              <w:t xml:space="preserve">The list of positioning systems to be configured; there is only one system of one type in the list e.g. </w:t>
            </w:r>
            <w:proofErr w:type="spellStart"/>
            <w:r w:rsidRPr="00C06175">
              <w:t>gps</w:t>
            </w:r>
            <w:proofErr w:type="spellEnd"/>
            <w:r w:rsidRPr="00C06175">
              <w:t xml:space="preserve">, </w:t>
            </w:r>
            <w:proofErr w:type="spellStart"/>
            <w:r w:rsidRPr="00C06175">
              <w:t>galileo</w:t>
            </w:r>
            <w:proofErr w:type="spellEnd"/>
            <w:r w:rsidRPr="00C06175">
              <w:t xml:space="preserve"> etc.</w:t>
            </w:r>
          </w:p>
        </w:tc>
      </w:tr>
      <w:tr w:rsidR="0032138E" w:rsidRPr="00C06175" w14:paraId="6BD0A5C4" w14:textId="77777777" w:rsidTr="003169BE">
        <w:tc>
          <w:tcPr>
            <w:tcW w:w="1479" w:type="dxa"/>
          </w:tcPr>
          <w:p w14:paraId="6C926665" w14:textId="77777777" w:rsidR="0032138E" w:rsidRPr="00C06175" w:rsidRDefault="0032138E" w:rsidP="003169BE">
            <w:pPr>
              <w:pStyle w:val="TAL"/>
            </w:pPr>
            <w:proofErr w:type="spellStart"/>
            <w:r w:rsidRPr="00C06175">
              <w:t>CnfFlag</w:t>
            </w:r>
            <w:proofErr w:type="spellEnd"/>
          </w:p>
        </w:tc>
        <w:tc>
          <w:tcPr>
            <w:tcW w:w="2464" w:type="dxa"/>
          </w:tcPr>
          <w:p w14:paraId="476F1864" w14:textId="77777777" w:rsidR="0032138E" w:rsidRPr="00C06175" w:rsidRDefault="0032138E" w:rsidP="003169BE">
            <w:pPr>
              <w:pStyle w:val="TAL"/>
            </w:pPr>
            <w:proofErr w:type="spellStart"/>
            <w:r w:rsidRPr="00C06175">
              <w:t>boolean</w:t>
            </w:r>
            <w:proofErr w:type="spellEnd"/>
          </w:p>
        </w:tc>
        <w:tc>
          <w:tcPr>
            <w:tcW w:w="493" w:type="dxa"/>
          </w:tcPr>
          <w:p w14:paraId="0C079D28" w14:textId="77777777" w:rsidR="0032138E" w:rsidRPr="00C06175" w:rsidRDefault="0032138E" w:rsidP="003169BE">
            <w:pPr>
              <w:pStyle w:val="TAL"/>
            </w:pPr>
          </w:p>
        </w:tc>
        <w:tc>
          <w:tcPr>
            <w:tcW w:w="5421" w:type="dxa"/>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tcPr>
          <w:p w14:paraId="3E7442FE" w14:textId="77777777" w:rsidR="0032138E" w:rsidRPr="00C06175" w:rsidRDefault="0032138E" w:rsidP="003169BE">
            <w:pPr>
              <w:pStyle w:val="TAL"/>
            </w:pPr>
            <w:r w:rsidRPr="00C06175">
              <w:t>Request</w:t>
            </w:r>
          </w:p>
        </w:tc>
        <w:tc>
          <w:tcPr>
            <w:tcW w:w="2464" w:type="dxa"/>
          </w:tcPr>
          <w:p w14:paraId="0D3AEE9B" w14:textId="77777777" w:rsidR="0032138E" w:rsidRPr="00C06175" w:rsidRDefault="0032138E" w:rsidP="003169BE">
            <w:pPr>
              <w:pStyle w:val="TAL"/>
            </w:pPr>
            <w:hyperlink w:anchor="PosSystemCrtlRequest_Type" w:history="1">
              <w:proofErr w:type="spellStart"/>
              <w:r w:rsidRPr="00C06175">
                <w:rPr>
                  <w:rStyle w:val="Hyperlink"/>
                </w:rPr>
                <w:t>PosSystemCrtlRequest_Type</w:t>
              </w:r>
              <w:proofErr w:type="spellEnd"/>
            </w:hyperlink>
          </w:p>
        </w:tc>
        <w:tc>
          <w:tcPr>
            <w:tcW w:w="493" w:type="dxa"/>
          </w:tcPr>
          <w:p w14:paraId="28E06C1A" w14:textId="77777777" w:rsidR="0032138E" w:rsidRPr="00C06175" w:rsidRDefault="0032138E" w:rsidP="003169BE">
            <w:pPr>
              <w:pStyle w:val="TAL"/>
            </w:pPr>
          </w:p>
        </w:tc>
        <w:tc>
          <w:tcPr>
            <w:tcW w:w="5421" w:type="dxa"/>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29"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29"/>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tcPr>
          <w:p w14:paraId="1EC30ADC"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tcPr>
          <w:p w14:paraId="3B844F92" w14:textId="77777777" w:rsidR="0032138E" w:rsidRPr="00C06175" w:rsidRDefault="0032138E" w:rsidP="003169BE">
            <w:pPr>
              <w:pStyle w:val="TAL"/>
            </w:pPr>
            <w:hyperlink w:anchor="PositioningSystemList_Type" w:history="1">
              <w:proofErr w:type="spellStart"/>
              <w:r w:rsidRPr="00C06175">
                <w:rPr>
                  <w:rStyle w:val="Hyperlink"/>
                </w:rPr>
                <w:t>PositioningSystemList_Type</w:t>
              </w:r>
              <w:proofErr w:type="spellEnd"/>
            </w:hyperlink>
          </w:p>
        </w:tc>
        <w:tc>
          <w:tcPr>
            <w:tcW w:w="493" w:type="dxa"/>
            <w:tcBorders>
              <w:top w:val="double" w:sz="4" w:space="0" w:color="auto"/>
            </w:tcBorders>
          </w:tcPr>
          <w:p w14:paraId="5DED6FF9" w14:textId="77777777" w:rsidR="0032138E" w:rsidRPr="00C06175" w:rsidRDefault="0032138E" w:rsidP="003169BE">
            <w:pPr>
              <w:pStyle w:val="TAL"/>
            </w:pPr>
          </w:p>
        </w:tc>
        <w:tc>
          <w:tcPr>
            <w:tcW w:w="5421" w:type="dxa"/>
            <w:tcBorders>
              <w:top w:val="double" w:sz="4" w:space="0" w:color="auto"/>
            </w:tcBorders>
          </w:tcPr>
          <w:p w14:paraId="78ED9EC9" w14:textId="77777777" w:rsidR="0032138E" w:rsidRPr="00C06175" w:rsidRDefault="0032138E" w:rsidP="003169BE">
            <w:pPr>
              <w:pStyle w:val="TAL"/>
            </w:pPr>
          </w:p>
        </w:tc>
      </w:tr>
      <w:tr w:rsidR="0032138E" w:rsidRPr="00C06175" w14:paraId="092A6115" w14:textId="77777777" w:rsidTr="003169BE">
        <w:tc>
          <w:tcPr>
            <w:tcW w:w="1479" w:type="dxa"/>
          </w:tcPr>
          <w:p w14:paraId="2273EEC0" w14:textId="77777777" w:rsidR="0032138E" w:rsidRPr="00C06175" w:rsidRDefault="0032138E" w:rsidP="003169BE">
            <w:pPr>
              <w:pStyle w:val="TAL"/>
            </w:pPr>
            <w:r w:rsidRPr="00C06175">
              <w:t>Confirm</w:t>
            </w:r>
          </w:p>
        </w:tc>
        <w:tc>
          <w:tcPr>
            <w:tcW w:w="2464" w:type="dxa"/>
          </w:tcPr>
          <w:p w14:paraId="549AF897" w14:textId="77777777" w:rsidR="0032138E" w:rsidRPr="00C06175" w:rsidRDefault="0032138E" w:rsidP="003169BE">
            <w:pPr>
              <w:pStyle w:val="TAL"/>
            </w:pPr>
            <w:hyperlink w:anchor="PosSystemCrtlConfirm_Type" w:history="1">
              <w:proofErr w:type="spellStart"/>
              <w:r w:rsidRPr="00C06175">
                <w:rPr>
                  <w:rStyle w:val="Hyperlink"/>
                </w:rPr>
                <w:t>PosSystemCrtlConfirm_Type</w:t>
              </w:r>
              <w:proofErr w:type="spellEnd"/>
            </w:hyperlink>
          </w:p>
        </w:tc>
        <w:tc>
          <w:tcPr>
            <w:tcW w:w="493" w:type="dxa"/>
          </w:tcPr>
          <w:p w14:paraId="583FA593" w14:textId="77777777" w:rsidR="0032138E" w:rsidRPr="00C06175" w:rsidRDefault="0032138E" w:rsidP="003169BE">
            <w:pPr>
              <w:pStyle w:val="TAL"/>
            </w:pPr>
          </w:p>
        </w:tc>
        <w:tc>
          <w:tcPr>
            <w:tcW w:w="5421" w:type="dxa"/>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30"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30"/>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tcPr>
          <w:p w14:paraId="5CD6E690" w14:textId="77777777" w:rsidR="0032138E" w:rsidRPr="00C06175" w:rsidRDefault="0032138E" w:rsidP="003169BE">
            <w:pPr>
              <w:pStyle w:val="TAL"/>
            </w:pPr>
            <w:r w:rsidRPr="00C06175">
              <w:t>out</w:t>
            </w:r>
          </w:p>
        </w:tc>
        <w:tc>
          <w:tcPr>
            <w:tcW w:w="2957" w:type="dxa"/>
            <w:tcBorders>
              <w:top w:val="double" w:sz="4" w:space="0" w:color="auto"/>
            </w:tcBorders>
          </w:tcPr>
          <w:p w14:paraId="3B57FDE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39B352DE" w14:textId="77777777" w:rsidR="0032138E" w:rsidRPr="00C06175" w:rsidRDefault="0032138E" w:rsidP="003169BE">
            <w:pPr>
              <w:pStyle w:val="TAL"/>
            </w:pPr>
          </w:p>
        </w:tc>
      </w:tr>
      <w:tr w:rsidR="0032138E" w:rsidRPr="00C06175" w14:paraId="176A9B9C" w14:textId="77777777" w:rsidTr="003169BE">
        <w:tc>
          <w:tcPr>
            <w:tcW w:w="1479" w:type="dxa"/>
          </w:tcPr>
          <w:p w14:paraId="2FE3D507" w14:textId="77777777" w:rsidR="0032138E" w:rsidRPr="00C06175" w:rsidRDefault="0032138E" w:rsidP="003169BE">
            <w:pPr>
              <w:pStyle w:val="TAL"/>
            </w:pPr>
            <w:r w:rsidRPr="00C06175">
              <w:t>in</w:t>
            </w:r>
          </w:p>
        </w:tc>
        <w:tc>
          <w:tcPr>
            <w:tcW w:w="2957" w:type="dxa"/>
          </w:tcPr>
          <w:p w14:paraId="52703506"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31"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31"/>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tcPr>
          <w:p w14:paraId="5A5D0FFA" w14:textId="77777777" w:rsidR="0032138E" w:rsidRPr="00C06175" w:rsidRDefault="0032138E" w:rsidP="003169BE">
            <w:pPr>
              <w:pStyle w:val="TAL"/>
            </w:pPr>
            <w:r w:rsidRPr="00C06175">
              <w:t>out</w:t>
            </w:r>
          </w:p>
        </w:tc>
        <w:tc>
          <w:tcPr>
            <w:tcW w:w="2957" w:type="dxa"/>
            <w:tcBorders>
              <w:top w:val="double" w:sz="4" w:space="0" w:color="auto"/>
            </w:tcBorders>
          </w:tcPr>
          <w:p w14:paraId="3F3AC04A"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Borders>
              <w:top w:val="double" w:sz="4" w:space="0" w:color="auto"/>
            </w:tcBorders>
          </w:tcPr>
          <w:p w14:paraId="4BEFA1E3" w14:textId="77777777" w:rsidR="0032138E" w:rsidRPr="00C06175" w:rsidRDefault="0032138E" w:rsidP="003169BE">
            <w:pPr>
              <w:pStyle w:val="TAL"/>
            </w:pPr>
          </w:p>
        </w:tc>
      </w:tr>
      <w:tr w:rsidR="0032138E" w:rsidRPr="00C06175" w14:paraId="47B0ACCC" w14:textId="77777777" w:rsidTr="003169BE">
        <w:tc>
          <w:tcPr>
            <w:tcW w:w="1479" w:type="dxa"/>
          </w:tcPr>
          <w:p w14:paraId="170FFCC7" w14:textId="77777777" w:rsidR="0032138E" w:rsidRPr="00C06175" w:rsidRDefault="0032138E" w:rsidP="003169BE">
            <w:pPr>
              <w:pStyle w:val="TAL"/>
            </w:pPr>
            <w:r w:rsidRPr="00C06175">
              <w:t>in</w:t>
            </w:r>
          </w:p>
        </w:tc>
        <w:tc>
          <w:tcPr>
            <w:tcW w:w="2957" w:type="dxa"/>
          </w:tcPr>
          <w:p w14:paraId="5B612F1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32"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32"/>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tcPr>
          <w:p w14:paraId="43239D68" w14:textId="77777777" w:rsidR="0032138E" w:rsidRPr="00C06175" w:rsidRDefault="0032138E" w:rsidP="003169BE">
            <w:pPr>
              <w:pStyle w:val="TAL"/>
            </w:pPr>
            <w:r w:rsidRPr="00C06175">
              <w:t>out</w:t>
            </w:r>
          </w:p>
        </w:tc>
        <w:tc>
          <w:tcPr>
            <w:tcW w:w="2957" w:type="dxa"/>
            <w:tcBorders>
              <w:top w:val="double" w:sz="4" w:space="0" w:color="auto"/>
            </w:tcBorders>
          </w:tcPr>
          <w:p w14:paraId="485A7852"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51C6BDF3" w14:textId="77777777" w:rsidR="0032138E" w:rsidRPr="00C06175" w:rsidRDefault="0032138E" w:rsidP="003169BE">
            <w:pPr>
              <w:pStyle w:val="TAL"/>
            </w:pPr>
          </w:p>
        </w:tc>
      </w:tr>
      <w:tr w:rsidR="0032138E" w:rsidRPr="00C06175" w14:paraId="30F1FF28" w14:textId="77777777" w:rsidTr="003169BE">
        <w:tc>
          <w:tcPr>
            <w:tcW w:w="1479" w:type="dxa"/>
          </w:tcPr>
          <w:p w14:paraId="40098DE5" w14:textId="77777777" w:rsidR="0032138E" w:rsidRPr="00C06175" w:rsidRDefault="0032138E" w:rsidP="003169BE">
            <w:pPr>
              <w:pStyle w:val="TAL"/>
            </w:pPr>
            <w:r w:rsidRPr="00C06175">
              <w:t>in</w:t>
            </w:r>
          </w:p>
        </w:tc>
        <w:tc>
          <w:tcPr>
            <w:tcW w:w="2957" w:type="dxa"/>
          </w:tcPr>
          <w:p w14:paraId="49956408"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33" w:name="_Toc210376659"/>
      <w:r w:rsidRPr="00C06175">
        <w:t>D.2</w:t>
      </w:r>
      <w:r w:rsidRPr="00C06175">
        <w:tab/>
      </w:r>
      <w:proofErr w:type="spellStart"/>
      <w:r w:rsidRPr="00C06175">
        <w:t>CommonDefs</w:t>
      </w:r>
      <w:bookmarkEnd w:id="533"/>
      <w:proofErr w:type="spellEnd"/>
    </w:p>
    <w:p w14:paraId="3B01E8B5" w14:textId="77777777" w:rsidR="0032138E" w:rsidRPr="00C06175" w:rsidRDefault="0032138E" w:rsidP="0032138E">
      <w:pPr>
        <w:pStyle w:val="TH"/>
      </w:pPr>
      <w:proofErr w:type="spellStart"/>
      <w:r w:rsidRPr="00C06175">
        <w:t>CommonDefs</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tcPr>
          <w:p w14:paraId="730FB3BC" w14:textId="77777777" w:rsidR="0032138E" w:rsidRPr="00C06175" w:rsidRDefault="0032138E" w:rsidP="003169BE">
            <w:pPr>
              <w:pStyle w:val="TAL"/>
              <w:rPr>
                <w:b/>
              </w:rPr>
            </w:pPr>
            <w:bookmarkStart w:id="534" w:name="Null_Type" w:colFirst="0" w:colLast="0"/>
            <w:proofErr w:type="spellStart"/>
            <w:r w:rsidRPr="00C06175">
              <w:rPr>
                <w:b/>
              </w:rPr>
              <w:t>Null_Type</w:t>
            </w:r>
            <w:proofErr w:type="spellEnd"/>
          </w:p>
        </w:tc>
        <w:tc>
          <w:tcPr>
            <w:tcW w:w="3450" w:type="dxa"/>
            <w:tcBorders>
              <w:top w:val="double" w:sz="4" w:space="0" w:color="auto"/>
            </w:tcBorders>
          </w:tcPr>
          <w:p w14:paraId="3C6F28DC" w14:textId="77777777" w:rsidR="0032138E" w:rsidRPr="00C06175" w:rsidRDefault="0032138E" w:rsidP="003169BE">
            <w:pPr>
              <w:pStyle w:val="TAL"/>
            </w:pPr>
            <w:proofErr w:type="spellStart"/>
            <w:r w:rsidRPr="00C06175">
              <w:t>boolean</w:t>
            </w:r>
            <w:proofErr w:type="spellEnd"/>
            <w:r w:rsidRPr="00C06175">
              <w:t xml:space="preserve"> (true)</w:t>
            </w:r>
          </w:p>
        </w:tc>
        <w:tc>
          <w:tcPr>
            <w:tcW w:w="3943" w:type="dxa"/>
            <w:tcBorders>
              <w:top w:val="double" w:sz="4" w:space="0" w:color="auto"/>
            </w:tcBorders>
          </w:tcPr>
          <w:p w14:paraId="0F7F599D" w14:textId="77777777" w:rsidR="0032138E" w:rsidRPr="00C06175" w:rsidRDefault="0032138E" w:rsidP="003169BE">
            <w:pPr>
              <w:pStyle w:val="TAL"/>
            </w:pPr>
            <w:r w:rsidRPr="00C06175">
              <w:t>dummy type for '</w:t>
            </w:r>
            <w:proofErr w:type="spellStart"/>
            <w:r w:rsidRPr="00C06175">
              <w:t>typeless</w:t>
            </w:r>
            <w:proofErr w:type="spellEnd"/>
            <w:r w:rsidRPr="00C06175">
              <w:t>' fields in unions</w:t>
            </w:r>
          </w:p>
        </w:tc>
      </w:tr>
      <w:bookmarkEnd w:id="534"/>
    </w:tbl>
    <w:p w14:paraId="71072A32" w14:textId="77777777" w:rsidR="0032138E" w:rsidRPr="00C06175" w:rsidRDefault="0032138E" w:rsidP="0032138E"/>
    <w:p w14:paraId="3AEAB401" w14:textId="77777777" w:rsidR="0032138E" w:rsidRPr="00C06175" w:rsidRDefault="0032138E" w:rsidP="0032138E">
      <w:pPr>
        <w:pStyle w:val="TH"/>
      </w:pPr>
      <w:proofErr w:type="spellStart"/>
      <w:r w:rsidRPr="00C06175">
        <w:t>Struct_tm_Type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35"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proofErr w:type="spellStart"/>
            <w:r w:rsidRPr="00C06175">
              <w:rPr>
                <w:b/>
              </w:rPr>
              <w:t>Struct_tm_Type</w:t>
            </w:r>
            <w:proofErr w:type="spellEnd"/>
          </w:p>
        </w:tc>
      </w:tr>
      <w:bookmarkEnd w:id="535"/>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72A0E2FB" w14:textId="77777777" w:rsidR="0032138E" w:rsidRPr="00C06175" w:rsidRDefault="0032138E" w:rsidP="003169BE">
            <w:pPr>
              <w:pStyle w:val="TAL"/>
            </w:pPr>
            <w:r w:rsidRPr="00C06175">
              <w:t>TTCN-3 equivalent for the "struct tm" as defined on C standard library (</w:t>
            </w:r>
            <w:proofErr w:type="spellStart"/>
            <w:r w:rsidRPr="00C06175">
              <w:t>time.h</w:t>
            </w:r>
            <w:proofErr w:type="spellEnd"/>
            <w:r w:rsidRPr="00C06175">
              <w:t xml:space="preserve"> or </w:t>
            </w:r>
            <w:proofErr w:type="spellStart"/>
            <w:r w:rsidRPr="00C06175">
              <w:t>ctime.h</w:t>
            </w:r>
            <w:proofErr w:type="spellEnd"/>
            <w:r w:rsidRPr="00C06175">
              <w:t xml:space="preserve"> for C or C++)</w:t>
            </w:r>
          </w:p>
        </w:tc>
      </w:tr>
      <w:tr w:rsidR="0032138E" w:rsidRPr="00C06175" w14:paraId="590EA9F6" w14:textId="77777777" w:rsidTr="003169BE">
        <w:tc>
          <w:tcPr>
            <w:tcW w:w="1479" w:type="dxa"/>
            <w:tcBorders>
              <w:top w:val="double" w:sz="4" w:space="0" w:color="auto"/>
            </w:tcBorders>
          </w:tcPr>
          <w:p w14:paraId="64DB6401" w14:textId="77777777" w:rsidR="0032138E" w:rsidRPr="00C06175" w:rsidRDefault="0032138E" w:rsidP="003169BE">
            <w:pPr>
              <w:pStyle w:val="TAL"/>
            </w:pPr>
            <w:proofErr w:type="spellStart"/>
            <w:r w:rsidRPr="00C06175">
              <w:t>tm_sec</w:t>
            </w:r>
            <w:proofErr w:type="spellEnd"/>
          </w:p>
        </w:tc>
        <w:tc>
          <w:tcPr>
            <w:tcW w:w="2464" w:type="dxa"/>
            <w:tcBorders>
              <w:top w:val="double" w:sz="4" w:space="0" w:color="auto"/>
            </w:tcBorders>
          </w:tcPr>
          <w:p w14:paraId="4F985D91" w14:textId="77777777" w:rsidR="0032138E" w:rsidRPr="00C06175" w:rsidRDefault="0032138E" w:rsidP="003169BE">
            <w:pPr>
              <w:pStyle w:val="TAL"/>
            </w:pPr>
            <w:r w:rsidRPr="00C06175">
              <w:t>integer</w:t>
            </w:r>
          </w:p>
        </w:tc>
        <w:tc>
          <w:tcPr>
            <w:tcW w:w="493" w:type="dxa"/>
            <w:tcBorders>
              <w:top w:val="double" w:sz="4" w:space="0" w:color="auto"/>
            </w:tcBorders>
          </w:tcPr>
          <w:p w14:paraId="234A7066" w14:textId="77777777" w:rsidR="0032138E" w:rsidRPr="00C06175" w:rsidRDefault="0032138E" w:rsidP="003169BE">
            <w:pPr>
              <w:pStyle w:val="TAL"/>
            </w:pPr>
          </w:p>
        </w:tc>
        <w:tc>
          <w:tcPr>
            <w:tcW w:w="5421" w:type="dxa"/>
            <w:tcBorders>
              <w:top w:val="double" w:sz="4" w:space="0" w:color="auto"/>
            </w:tcBorders>
          </w:tcPr>
          <w:p w14:paraId="79C6C208" w14:textId="77777777" w:rsidR="0032138E" w:rsidRPr="00C06175" w:rsidRDefault="0032138E" w:rsidP="003169BE">
            <w:pPr>
              <w:pStyle w:val="TAL"/>
            </w:pPr>
            <w:r w:rsidRPr="00C06175">
              <w:t>seconds after the minute    0..61 (</w:t>
            </w:r>
            <w:proofErr w:type="spellStart"/>
            <w:r w:rsidRPr="00C06175">
              <w:t>tm_sec</w:t>
            </w:r>
            <w:proofErr w:type="spellEnd"/>
            <w:r w:rsidRPr="00C06175">
              <w:t xml:space="preserve"> is generally 0-59. Extra range to accommodate for leap seconds in certain systems)</w:t>
            </w:r>
          </w:p>
        </w:tc>
      </w:tr>
      <w:tr w:rsidR="0032138E" w:rsidRPr="00C06175" w14:paraId="01F4A561" w14:textId="77777777" w:rsidTr="003169BE">
        <w:tc>
          <w:tcPr>
            <w:tcW w:w="1479" w:type="dxa"/>
          </w:tcPr>
          <w:p w14:paraId="229B225A" w14:textId="77777777" w:rsidR="0032138E" w:rsidRPr="00C06175" w:rsidRDefault="0032138E" w:rsidP="003169BE">
            <w:pPr>
              <w:pStyle w:val="TAL"/>
            </w:pPr>
            <w:proofErr w:type="spellStart"/>
            <w:r w:rsidRPr="00C06175">
              <w:t>tm_min</w:t>
            </w:r>
            <w:proofErr w:type="spellEnd"/>
          </w:p>
        </w:tc>
        <w:tc>
          <w:tcPr>
            <w:tcW w:w="2464" w:type="dxa"/>
          </w:tcPr>
          <w:p w14:paraId="3481A452" w14:textId="77777777" w:rsidR="0032138E" w:rsidRPr="00C06175" w:rsidRDefault="0032138E" w:rsidP="003169BE">
            <w:pPr>
              <w:pStyle w:val="TAL"/>
            </w:pPr>
            <w:r w:rsidRPr="00C06175">
              <w:t>integer</w:t>
            </w:r>
          </w:p>
        </w:tc>
        <w:tc>
          <w:tcPr>
            <w:tcW w:w="493" w:type="dxa"/>
          </w:tcPr>
          <w:p w14:paraId="6C89BE85" w14:textId="77777777" w:rsidR="0032138E" w:rsidRPr="00C06175" w:rsidRDefault="0032138E" w:rsidP="003169BE">
            <w:pPr>
              <w:pStyle w:val="TAL"/>
            </w:pPr>
          </w:p>
        </w:tc>
        <w:tc>
          <w:tcPr>
            <w:tcW w:w="5421" w:type="dxa"/>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tcPr>
          <w:p w14:paraId="21792C38" w14:textId="77777777" w:rsidR="0032138E" w:rsidRPr="00C06175" w:rsidRDefault="0032138E" w:rsidP="003169BE">
            <w:pPr>
              <w:pStyle w:val="TAL"/>
            </w:pPr>
            <w:proofErr w:type="spellStart"/>
            <w:r w:rsidRPr="00C06175">
              <w:t>tm_hour</w:t>
            </w:r>
            <w:proofErr w:type="spellEnd"/>
          </w:p>
        </w:tc>
        <w:tc>
          <w:tcPr>
            <w:tcW w:w="2464" w:type="dxa"/>
          </w:tcPr>
          <w:p w14:paraId="40A219BE" w14:textId="77777777" w:rsidR="0032138E" w:rsidRPr="00C06175" w:rsidRDefault="0032138E" w:rsidP="003169BE">
            <w:pPr>
              <w:pStyle w:val="TAL"/>
            </w:pPr>
            <w:r w:rsidRPr="00C06175">
              <w:t>integer</w:t>
            </w:r>
          </w:p>
        </w:tc>
        <w:tc>
          <w:tcPr>
            <w:tcW w:w="493" w:type="dxa"/>
          </w:tcPr>
          <w:p w14:paraId="25C25DC0" w14:textId="77777777" w:rsidR="0032138E" w:rsidRPr="00C06175" w:rsidRDefault="0032138E" w:rsidP="003169BE">
            <w:pPr>
              <w:pStyle w:val="TAL"/>
            </w:pPr>
          </w:p>
        </w:tc>
        <w:tc>
          <w:tcPr>
            <w:tcW w:w="5421" w:type="dxa"/>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tcPr>
          <w:p w14:paraId="2E069F8B" w14:textId="77777777" w:rsidR="0032138E" w:rsidRPr="00C06175" w:rsidRDefault="0032138E" w:rsidP="003169BE">
            <w:pPr>
              <w:pStyle w:val="TAL"/>
            </w:pPr>
            <w:proofErr w:type="spellStart"/>
            <w:r w:rsidRPr="00C06175">
              <w:t>tm_mday</w:t>
            </w:r>
            <w:proofErr w:type="spellEnd"/>
          </w:p>
        </w:tc>
        <w:tc>
          <w:tcPr>
            <w:tcW w:w="2464" w:type="dxa"/>
          </w:tcPr>
          <w:p w14:paraId="4F23724F" w14:textId="77777777" w:rsidR="0032138E" w:rsidRPr="00C06175" w:rsidRDefault="0032138E" w:rsidP="003169BE">
            <w:pPr>
              <w:pStyle w:val="TAL"/>
            </w:pPr>
            <w:r w:rsidRPr="00C06175">
              <w:t>integer</w:t>
            </w:r>
          </w:p>
        </w:tc>
        <w:tc>
          <w:tcPr>
            <w:tcW w:w="493" w:type="dxa"/>
          </w:tcPr>
          <w:p w14:paraId="1DE5203C" w14:textId="77777777" w:rsidR="0032138E" w:rsidRPr="00C06175" w:rsidRDefault="0032138E" w:rsidP="003169BE">
            <w:pPr>
              <w:pStyle w:val="TAL"/>
            </w:pPr>
          </w:p>
        </w:tc>
        <w:tc>
          <w:tcPr>
            <w:tcW w:w="5421" w:type="dxa"/>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tcPr>
          <w:p w14:paraId="3AC85FC8" w14:textId="77777777" w:rsidR="0032138E" w:rsidRPr="00C06175" w:rsidRDefault="0032138E" w:rsidP="003169BE">
            <w:pPr>
              <w:pStyle w:val="TAL"/>
            </w:pPr>
            <w:proofErr w:type="spellStart"/>
            <w:r w:rsidRPr="00C06175">
              <w:t>tm_mon</w:t>
            </w:r>
            <w:proofErr w:type="spellEnd"/>
          </w:p>
        </w:tc>
        <w:tc>
          <w:tcPr>
            <w:tcW w:w="2464" w:type="dxa"/>
          </w:tcPr>
          <w:p w14:paraId="340F4F47" w14:textId="77777777" w:rsidR="0032138E" w:rsidRPr="00C06175" w:rsidRDefault="0032138E" w:rsidP="003169BE">
            <w:pPr>
              <w:pStyle w:val="TAL"/>
            </w:pPr>
            <w:r w:rsidRPr="00C06175">
              <w:t>integer</w:t>
            </w:r>
          </w:p>
        </w:tc>
        <w:tc>
          <w:tcPr>
            <w:tcW w:w="493" w:type="dxa"/>
          </w:tcPr>
          <w:p w14:paraId="4A61258B" w14:textId="77777777" w:rsidR="0032138E" w:rsidRPr="00C06175" w:rsidRDefault="0032138E" w:rsidP="003169BE">
            <w:pPr>
              <w:pStyle w:val="TAL"/>
            </w:pPr>
          </w:p>
        </w:tc>
        <w:tc>
          <w:tcPr>
            <w:tcW w:w="5421" w:type="dxa"/>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tcPr>
          <w:p w14:paraId="7D7960C0" w14:textId="77777777" w:rsidR="0032138E" w:rsidRPr="00C06175" w:rsidRDefault="0032138E" w:rsidP="003169BE">
            <w:pPr>
              <w:pStyle w:val="TAL"/>
            </w:pPr>
            <w:proofErr w:type="spellStart"/>
            <w:r w:rsidRPr="00C06175">
              <w:t>tm_year</w:t>
            </w:r>
            <w:proofErr w:type="spellEnd"/>
          </w:p>
        </w:tc>
        <w:tc>
          <w:tcPr>
            <w:tcW w:w="2464" w:type="dxa"/>
          </w:tcPr>
          <w:p w14:paraId="3481AE58" w14:textId="77777777" w:rsidR="0032138E" w:rsidRPr="00C06175" w:rsidRDefault="0032138E" w:rsidP="003169BE">
            <w:pPr>
              <w:pStyle w:val="TAL"/>
            </w:pPr>
            <w:r w:rsidRPr="00C06175">
              <w:t>integer</w:t>
            </w:r>
          </w:p>
        </w:tc>
        <w:tc>
          <w:tcPr>
            <w:tcW w:w="493" w:type="dxa"/>
          </w:tcPr>
          <w:p w14:paraId="6E0A44E7" w14:textId="77777777" w:rsidR="0032138E" w:rsidRPr="00C06175" w:rsidRDefault="0032138E" w:rsidP="003169BE">
            <w:pPr>
              <w:pStyle w:val="TAL"/>
            </w:pPr>
          </w:p>
        </w:tc>
        <w:tc>
          <w:tcPr>
            <w:tcW w:w="5421" w:type="dxa"/>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tcPr>
          <w:p w14:paraId="2A22402D" w14:textId="77777777" w:rsidR="0032138E" w:rsidRPr="00C06175" w:rsidRDefault="0032138E" w:rsidP="003169BE">
            <w:pPr>
              <w:pStyle w:val="TAL"/>
            </w:pPr>
            <w:proofErr w:type="spellStart"/>
            <w:r w:rsidRPr="00C06175">
              <w:t>tm_wday</w:t>
            </w:r>
            <w:proofErr w:type="spellEnd"/>
          </w:p>
        </w:tc>
        <w:tc>
          <w:tcPr>
            <w:tcW w:w="2464" w:type="dxa"/>
          </w:tcPr>
          <w:p w14:paraId="7F04B890" w14:textId="77777777" w:rsidR="0032138E" w:rsidRPr="00C06175" w:rsidRDefault="0032138E" w:rsidP="003169BE">
            <w:pPr>
              <w:pStyle w:val="TAL"/>
            </w:pPr>
            <w:r w:rsidRPr="00C06175">
              <w:t>integer</w:t>
            </w:r>
          </w:p>
        </w:tc>
        <w:tc>
          <w:tcPr>
            <w:tcW w:w="493" w:type="dxa"/>
          </w:tcPr>
          <w:p w14:paraId="732971AF" w14:textId="77777777" w:rsidR="0032138E" w:rsidRPr="00C06175" w:rsidRDefault="0032138E" w:rsidP="003169BE">
            <w:pPr>
              <w:pStyle w:val="TAL"/>
            </w:pPr>
          </w:p>
        </w:tc>
        <w:tc>
          <w:tcPr>
            <w:tcW w:w="5421" w:type="dxa"/>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tcPr>
          <w:p w14:paraId="7723F809" w14:textId="77777777" w:rsidR="0032138E" w:rsidRPr="00C06175" w:rsidRDefault="0032138E" w:rsidP="003169BE">
            <w:pPr>
              <w:pStyle w:val="TAL"/>
            </w:pPr>
            <w:proofErr w:type="spellStart"/>
            <w:r w:rsidRPr="00C06175">
              <w:t>tm_yday</w:t>
            </w:r>
            <w:proofErr w:type="spellEnd"/>
          </w:p>
        </w:tc>
        <w:tc>
          <w:tcPr>
            <w:tcW w:w="2464" w:type="dxa"/>
          </w:tcPr>
          <w:p w14:paraId="39EF78D1" w14:textId="77777777" w:rsidR="0032138E" w:rsidRPr="00C06175" w:rsidRDefault="0032138E" w:rsidP="003169BE">
            <w:pPr>
              <w:pStyle w:val="TAL"/>
            </w:pPr>
            <w:r w:rsidRPr="00C06175">
              <w:t>integer</w:t>
            </w:r>
          </w:p>
        </w:tc>
        <w:tc>
          <w:tcPr>
            <w:tcW w:w="493" w:type="dxa"/>
          </w:tcPr>
          <w:p w14:paraId="32FAB408" w14:textId="77777777" w:rsidR="0032138E" w:rsidRPr="00C06175" w:rsidRDefault="0032138E" w:rsidP="003169BE">
            <w:pPr>
              <w:pStyle w:val="TAL"/>
            </w:pPr>
          </w:p>
        </w:tc>
        <w:tc>
          <w:tcPr>
            <w:tcW w:w="5421" w:type="dxa"/>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tcPr>
          <w:p w14:paraId="13F663DA" w14:textId="77777777" w:rsidR="0032138E" w:rsidRPr="00C06175" w:rsidRDefault="0032138E" w:rsidP="003169BE">
            <w:pPr>
              <w:pStyle w:val="TAL"/>
            </w:pPr>
            <w:proofErr w:type="spellStart"/>
            <w:r w:rsidRPr="00C06175">
              <w:t>tm_isdst</w:t>
            </w:r>
            <w:proofErr w:type="spellEnd"/>
          </w:p>
        </w:tc>
        <w:tc>
          <w:tcPr>
            <w:tcW w:w="2464" w:type="dxa"/>
          </w:tcPr>
          <w:p w14:paraId="6E61525F" w14:textId="77777777" w:rsidR="0032138E" w:rsidRPr="00C06175" w:rsidRDefault="0032138E" w:rsidP="003169BE">
            <w:pPr>
              <w:pStyle w:val="TAL"/>
            </w:pPr>
            <w:r w:rsidRPr="00C06175">
              <w:t>integer</w:t>
            </w:r>
          </w:p>
        </w:tc>
        <w:tc>
          <w:tcPr>
            <w:tcW w:w="493" w:type="dxa"/>
          </w:tcPr>
          <w:p w14:paraId="26A1FED9" w14:textId="77777777" w:rsidR="0032138E" w:rsidRPr="00C06175" w:rsidRDefault="0032138E" w:rsidP="003169BE">
            <w:pPr>
              <w:pStyle w:val="TAL"/>
            </w:pPr>
          </w:p>
        </w:tc>
        <w:tc>
          <w:tcPr>
            <w:tcW w:w="5421" w:type="dxa"/>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36" w:name="_Toc210376660"/>
      <w:r w:rsidRPr="00C06175">
        <w:t>D.3</w:t>
      </w:r>
      <w:r w:rsidRPr="00C06175">
        <w:tab/>
        <w:t>References to TTCN-3</w:t>
      </w:r>
      <w:bookmarkEnd w:id="53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tcPr>
          <w:p w14:paraId="5C88C6CD" w14:textId="77777777" w:rsidR="0032138E" w:rsidRPr="00C06175" w:rsidRDefault="0032138E" w:rsidP="003169BE">
            <w:pPr>
              <w:pStyle w:val="TAL"/>
              <w:rPr>
                <w:b/>
              </w:rPr>
            </w:pPr>
            <w:proofErr w:type="spellStart"/>
            <w:r w:rsidRPr="00C06175">
              <w:rPr>
                <w:b/>
              </w:rPr>
              <w:t>PosSystem_ASP_TypeDefs</w:t>
            </w:r>
            <w:proofErr w:type="spellEnd"/>
          </w:p>
        </w:tc>
        <w:tc>
          <w:tcPr>
            <w:tcW w:w="5914" w:type="dxa"/>
            <w:tcBorders>
              <w:top w:val="double" w:sz="4" w:space="0" w:color="auto"/>
            </w:tcBorders>
          </w:tcPr>
          <w:p w14:paraId="063F8A35" w14:textId="77777777" w:rsidR="0032138E" w:rsidRPr="00C06175" w:rsidRDefault="0032138E" w:rsidP="003169BE">
            <w:pPr>
              <w:pStyle w:val="TAL"/>
            </w:pPr>
            <w:r w:rsidRPr="00C06175">
              <w:t>POS/</w:t>
            </w:r>
            <w:proofErr w:type="spellStart"/>
            <w:r w:rsidRPr="00C06175">
              <w:t>PosSystem_ASP_TypeDefs.ttcn</w:t>
            </w:r>
            <w:proofErr w:type="spellEnd"/>
          </w:p>
        </w:tc>
        <w:tc>
          <w:tcPr>
            <w:tcW w:w="1971" w:type="dxa"/>
            <w:tcBorders>
              <w:top w:val="double" w:sz="4" w:space="0" w:color="auto"/>
            </w:tcBorders>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tcPr>
          <w:p w14:paraId="46F297ED" w14:textId="77777777" w:rsidR="0032138E" w:rsidRPr="00C06175" w:rsidRDefault="0032138E" w:rsidP="003169BE">
            <w:pPr>
              <w:pStyle w:val="TAL"/>
              <w:rPr>
                <w:b/>
              </w:rPr>
            </w:pPr>
            <w:proofErr w:type="spellStart"/>
            <w:r w:rsidRPr="00C06175">
              <w:rPr>
                <w:b/>
              </w:rPr>
              <w:t>CommonDefs</w:t>
            </w:r>
            <w:proofErr w:type="spellEnd"/>
          </w:p>
        </w:tc>
        <w:tc>
          <w:tcPr>
            <w:tcW w:w="5914" w:type="dxa"/>
          </w:tcPr>
          <w:p w14:paraId="63BB4CB7" w14:textId="77777777" w:rsidR="0032138E" w:rsidRPr="00C06175" w:rsidRDefault="0032138E" w:rsidP="003169BE">
            <w:pPr>
              <w:pStyle w:val="TAL"/>
            </w:pPr>
            <w:r w:rsidRPr="00C06175">
              <w:t>Common/</w:t>
            </w:r>
            <w:proofErr w:type="spellStart"/>
            <w:r w:rsidRPr="00C06175">
              <w:t>CommonDefs.ttcn</w:t>
            </w:r>
            <w:proofErr w:type="spellEnd"/>
          </w:p>
        </w:tc>
        <w:tc>
          <w:tcPr>
            <w:tcW w:w="1971" w:type="dxa"/>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37" w:name="historyclause"/>
      <w:bookmarkEnd w:id="498"/>
    </w:p>
    <w:p w14:paraId="6BABBD52" w14:textId="77777777" w:rsidR="007A3AA1" w:rsidRDefault="007A3AA1" w:rsidP="007A3AA1">
      <w:pPr>
        <w:pStyle w:val="Heading8"/>
      </w:pPr>
      <w:bookmarkStart w:id="538" w:name="_Toc210376661"/>
      <w:r>
        <w:t>Annex E (informative)</w:t>
      </w:r>
      <w:r>
        <w:br/>
        <w:t>TTCN-3 Definitions</w:t>
      </w:r>
      <w:bookmarkEnd w:id="538"/>
    </w:p>
    <w:p w14:paraId="368AF624" w14:textId="77777777" w:rsidR="007A3AA1" w:rsidRDefault="007A3AA1" w:rsidP="007A3AA1">
      <w:pPr>
        <w:pStyle w:val="Heading1"/>
      </w:pPr>
      <w:bookmarkStart w:id="539" w:name="_Toc210376662"/>
      <w:r>
        <w:t>E.1</w:t>
      </w:r>
      <w:r>
        <w:tab/>
        <w:t>NR5GC_POS_ASP_TypeDefs</w:t>
      </w:r>
      <w:bookmarkEnd w:id="539"/>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bookmarkStart w:id="540" w:name="_Toc210376663"/>
      <w:r>
        <w:t>E.1.1</w:t>
      </w:r>
      <w:r>
        <w:tab/>
      </w:r>
      <w:proofErr w:type="spellStart"/>
      <w:r>
        <w:t>NR_System_Configuration_PosExt</w:t>
      </w:r>
      <w:bookmarkEnd w:id="540"/>
      <w:proofErr w:type="spellEnd"/>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proofErr w:type="spellStart"/>
      <w:r>
        <w:t>NR_SystemRequest_PosExt_Type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41"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proofErr w:type="spellStart"/>
            <w:r w:rsidRPr="00BF4D6A">
              <w:rPr>
                <w:b/>
              </w:rPr>
              <w:t>NR_SystemRequest_PosExt_Type</w:t>
            </w:r>
            <w:proofErr w:type="spellEnd"/>
          </w:p>
        </w:tc>
      </w:tr>
      <w:bookmarkEnd w:id="541"/>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0E94FC44"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tc>
      </w:tr>
      <w:tr w:rsidR="007A3AA1" w14:paraId="4B6A84E5" w14:textId="77777777" w:rsidTr="00C83AF4">
        <w:tc>
          <w:tcPr>
            <w:tcW w:w="1479" w:type="dxa"/>
            <w:tcBorders>
              <w:top w:val="double" w:sz="4" w:space="0" w:color="auto"/>
            </w:tcBorders>
          </w:tcPr>
          <w:p w14:paraId="502DC4C2" w14:textId="77777777" w:rsidR="007A3AA1" w:rsidRPr="00BF4D6A" w:rsidRDefault="007A3AA1" w:rsidP="00C83AF4">
            <w:pPr>
              <w:pStyle w:val="TAL"/>
            </w:pPr>
            <w:r w:rsidRPr="00BF4D6A">
              <w:t>Cell</w:t>
            </w:r>
          </w:p>
        </w:tc>
        <w:tc>
          <w:tcPr>
            <w:tcW w:w="2957" w:type="dxa"/>
            <w:tcBorders>
              <w:top w:val="double" w:sz="4" w:space="0" w:color="auto"/>
            </w:tcBorders>
          </w:tcPr>
          <w:p w14:paraId="06E22291" w14:textId="77777777" w:rsidR="007A3AA1" w:rsidRPr="00BF4D6A" w:rsidRDefault="007A3AA1" w:rsidP="00C83AF4">
            <w:pPr>
              <w:pStyle w:val="TAL"/>
            </w:pPr>
            <w:hyperlink w:anchor="NR_CellConfigRequest_PosExt_Type" w:history="1">
              <w:proofErr w:type="spellStart"/>
              <w:r w:rsidRPr="00BF4D6A">
                <w:rPr>
                  <w:rStyle w:val="Hyperlink"/>
                </w:rPr>
                <w:t>NR_CellConfigRequest_PosExt_Type</w:t>
              </w:r>
              <w:proofErr w:type="spellEnd"/>
            </w:hyperlink>
          </w:p>
        </w:tc>
        <w:tc>
          <w:tcPr>
            <w:tcW w:w="5421" w:type="dxa"/>
            <w:tcBorders>
              <w:top w:val="double" w:sz="4" w:space="0" w:color="auto"/>
            </w:tcBorders>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proofErr w:type="spellStart"/>
      <w:r>
        <w:t>NR_SystemConfirm_PosExt_Type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42"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proofErr w:type="spellStart"/>
            <w:r w:rsidRPr="00BF4D6A">
              <w:rPr>
                <w:b/>
              </w:rPr>
              <w:t>NR_SystemConfirm_PosExt_Type</w:t>
            </w:r>
            <w:proofErr w:type="spellEnd"/>
          </w:p>
        </w:tc>
      </w:tr>
      <w:bookmarkEnd w:id="542"/>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tcPr>
          <w:p w14:paraId="3CAD6B53" w14:textId="77777777" w:rsidR="007A3AA1" w:rsidRPr="00BF4D6A" w:rsidRDefault="007A3AA1" w:rsidP="00C83AF4">
            <w:pPr>
              <w:pStyle w:val="TAL"/>
            </w:pPr>
            <w:r w:rsidRPr="00BF4D6A">
              <w:t>Cell</w:t>
            </w:r>
          </w:p>
        </w:tc>
        <w:tc>
          <w:tcPr>
            <w:tcW w:w="2957" w:type="dxa"/>
            <w:tcBorders>
              <w:top w:val="double" w:sz="4" w:space="0" w:color="auto"/>
            </w:tcBorders>
          </w:tcPr>
          <w:p w14:paraId="63FB2551" w14:textId="77777777" w:rsidR="007A3AA1" w:rsidRPr="00BF4D6A" w:rsidRDefault="007A3AA1" w:rsidP="00C83AF4">
            <w:pPr>
              <w:pStyle w:val="TAL"/>
            </w:pPr>
            <w:proofErr w:type="spellStart"/>
            <w:r w:rsidRPr="00BF4D6A">
              <w:t>Null_Type</w:t>
            </w:r>
            <w:proofErr w:type="spellEnd"/>
          </w:p>
        </w:tc>
        <w:tc>
          <w:tcPr>
            <w:tcW w:w="5421" w:type="dxa"/>
            <w:tcBorders>
              <w:top w:val="double" w:sz="4" w:space="0" w:color="auto"/>
            </w:tcBorders>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bookmarkStart w:id="543" w:name="_Toc210376664"/>
      <w:r>
        <w:t>E.1.2</w:t>
      </w:r>
      <w:r>
        <w:tab/>
      </w:r>
      <w:proofErr w:type="spellStart"/>
      <w:r>
        <w:t>NR_Cell_Configuration_PosExt</w:t>
      </w:r>
      <w:bookmarkEnd w:id="543"/>
      <w:proofErr w:type="spellEnd"/>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bookmarkStart w:id="544" w:name="_Toc210376665"/>
      <w:r>
        <w:t>E.1.2.1</w:t>
      </w:r>
      <w:r>
        <w:tab/>
      </w:r>
      <w:proofErr w:type="spellStart"/>
      <w:r>
        <w:t>NR_Cell_Configuration_Common_PosExt</w:t>
      </w:r>
      <w:bookmarkEnd w:id="544"/>
      <w:proofErr w:type="spellEnd"/>
    </w:p>
    <w:p w14:paraId="5E33B2E1" w14:textId="77777777" w:rsidR="007A3AA1" w:rsidRDefault="007A3AA1" w:rsidP="007A3AA1">
      <w:pPr>
        <w:pStyle w:val="TH"/>
      </w:pPr>
      <w:proofErr w:type="spellStart"/>
      <w:r>
        <w:t>NR_CellConfigRequest_PosExt_Type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45"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proofErr w:type="spellStart"/>
            <w:r w:rsidRPr="00BF4D6A">
              <w:rPr>
                <w:b/>
              </w:rPr>
              <w:t>NR_CellConfigRequest_PosExt_Type</w:t>
            </w:r>
            <w:proofErr w:type="spellEnd"/>
          </w:p>
        </w:tc>
      </w:tr>
      <w:bookmarkEnd w:id="545"/>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2835E49"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tc>
      </w:tr>
      <w:tr w:rsidR="007A3AA1" w14:paraId="0DD35EEE" w14:textId="77777777" w:rsidTr="00C83AF4">
        <w:tc>
          <w:tcPr>
            <w:tcW w:w="1479" w:type="dxa"/>
            <w:tcBorders>
              <w:top w:val="double" w:sz="4" w:space="0" w:color="auto"/>
            </w:tcBorders>
          </w:tcPr>
          <w:p w14:paraId="42EC8398" w14:textId="77777777" w:rsidR="007A3AA1" w:rsidRPr="00BF4D6A" w:rsidRDefault="007A3AA1" w:rsidP="00C83AF4">
            <w:pPr>
              <w:pStyle w:val="TAL"/>
            </w:pPr>
            <w:proofErr w:type="spellStart"/>
            <w:r w:rsidRPr="00BF4D6A">
              <w:t>AddOrReconfigure</w:t>
            </w:r>
            <w:proofErr w:type="spellEnd"/>
          </w:p>
        </w:tc>
        <w:tc>
          <w:tcPr>
            <w:tcW w:w="2957" w:type="dxa"/>
            <w:tcBorders>
              <w:top w:val="double" w:sz="4" w:space="0" w:color="auto"/>
            </w:tcBorders>
          </w:tcPr>
          <w:p w14:paraId="06812EC5" w14:textId="77777777" w:rsidR="007A3AA1" w:rsidRPr="00BF4D6A" w:rsidRDefault="007A3AA1" w:rsidP="00C83AF4">
            <w:pPr>
              <w:pStyle w:val="TAL"/>
            </w:pPr>
            <w:hyperlink w:anchor="NR_CellConfigInfo_PosExt_Type" w:history="1">
              <w:proofErr w:type="spellStart"/>
              <w:r w:rsidRPr="00BF4D6A">
                <w:rPr>
                  <w:rStyle w:val="Hyperlink"/>
                </w:rPr>
                <w:t>NR_CellConfigInfo_PosExt_Type</w:t>
              </w:r>
              <w:proofErr w:type="spellEnd"/>
            </w:hyperlink>
          </w:p>
        </w:tc>
        <w:tc>
          <w:tcPr>
            <w:tcW w:w="5421" w:type="dxa"/>
            <w:tcBorders>
              <w:top w:val="double" w:sz="4" w:space="0" w:color="auto"/>
            </w:tcBorders>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proofErr w:type="spellStart"/>
            <w:r w:rsidRPr="00BF4D6A">
              <w:t>CellId</w:t>
            </w:r>
            <w:proofErr w:type="spellEnd"/>
            <w:r w:rsidRPr="00BF4D6A">
              <w:t xml:space="preserve"> : identifier of the cell to be configured</w:t>
            </w:r>
          </w:p>
          <w:p w14:paraId="39E532C0" w14:textId="77777777" w:rsidR="007A3AA1" w:rsidRPr="00BF4D6A" w:rsidRDefault="007A3AA1" w:rsidP="00C83AF4">
            <w:pPr>
              <w:pStyle w:val="TAL"/>
            </w:pPr>
            <w:proofErr w:type="spellStart"/>
            <w:r w:rsidRPr="00BF4D6A">
              <w:t>RoutingInfo</w:t>
            </w:r>
            <w:proofErr w:type="spellEnd"/>
            <w:r w:rsidRPr="00BF4D6A">
              <w:t xml:space="preserve"> : None</w:t>
            </w:r>
          </w:p>
          <w:p w14:paraId="28D8CA31" w14:textId="77777777" w:rsidR="007A3AA1" w:rsidRPr="00BF4D6A" w:rsidRDefault="007A3AA1" w:rsidP="00C83AF4">
            <w:pPr>
              <w:pStyle w:val="TAL"/>
            </w:pPr>
            <w:proofErr w:type="spellStart"/>
            <w:r w:rsidRPr="00BF4D6A">
              <w:t>RlcBearerRouting</w:t>
            </w:r>
            <w:proofErr w:type="spellEnd"/>
            <w:r w:rsidRPr="00BF4D6A">
              <w:t xml:space="preserve"> : 'None'</w:t>
            </w:r>
          </w:p>
          <w:p w14:paraId="1FD1767F" w14:textId="77777777" w:rsidR="007A3AA1" w:rsidRPr="00BF4D6A" w:rsidRDefault="007A3AA1" w:rsidP="00C83AF4">
            <w:pPr>
              <w:pStyle w:val="TAL"/>
            </w:pPr>
            <w:proofErr w:type="spellStart"/>
            <w:r w:rsidRPr="00BF4D6A">
              <w:t>MacBearerRouting</w:t>
            </w:r>
            <w:proofErr w:type="spellEnd"/>
            <w:r w:rsidRPr="00BF4D6A">
              <w:t xml:space="preserve"> : 'omit'</w:t>
            </w:r>
          </w:p>
          <w:p w14:paraId="41BB9E8F" w14:textId="77777777" w:rsidR="007A3AA1" w:rsidRPr="00BF4D6A" w:rsidRDefault="007A3AA1" w:rsidP="00C83AF4">
            <w:pPr>
              <w:pStyle w:val="TAL"/>
            </w:pPr>
            <w:proofErr w:type="spellStart"/>
            <w:r w:rsidRPr="00BF4D6A">
              <w:t>TimingInfo</w:t>
            </w:r>
            <w:proofErr w:type="spellEnd"/>
            <w:r w:rsidRPr="00BF4D6A">
              <w:t xml:space="preserve"> : Now (for initial configuration and for reconfiguration in general)</w:t>
            </w:r>
          </w:p>
          <w:p w14:paraId="55BEA52C" w14:textId="77777777" w:rsidR="007A3AA1" w:rsidRPr="00BF4D6A" w:rsidRDefault="007A3AA1" w:rsidP="00C83AF4">
            <w:pPr>
              <w:pStyle w:val="TAL"/>
            </w:pPr>
            <w:proofErr w:type="spellStart"/>
            <w:r w:rsidRPr="00BF4D6A">
              <w:t>ControlInfo</w:t>
            </w:r>
            <w:proofErr w:type="spellEnd"/>
            <w:r w:rsidRPr="00BF4D6A">
              <w:t xml:space="preserve"> : </w:t>
            </w:r>
            <w:proofErr w:type="spellStart"/>
            <w:r w:rsidRPr="00BF4D6A">
              <w:t>CnfFlag</w:t>
            </w:r>
            <w:proofErr w:type="spellEnd"/>
            <w:r w:rsidRPr="00BF4D6A">
              <w:t xml:space="preserve">:=true; </w:t>
            </w:r>
            <w:proofErr w:type="spellStart"/>
            <w:r w:rsidRPr="00BF4D6A">
              <w:t>FollowOnFlag</w:t>
            </w:r>
            <w:proofErr w:type="spellEnd"/>
            <w:r w:rsidRPr="00BF4D6A">
              <w:t>:=false (in general)</w:t>
            </w:r>
          </w:p>
        </w:tc>
      </w:tr>
    </w:tbl>
    <w:p w14:paraId="00ED910E" w14:textId="77777777" w:rsidR="007A3AA1" w:rsidRDefault="007A3AA1" w:rsidP="007A3AA1"/>
    <w:p w14:paraId="34E2693A" w14:textId="77777777" w:rsidR="007A3AA1" w:rsidRDefault="007A3AA1" w:rsidP="007A3AA1">
      <w:pPr>
        <w:pStyle w:val="TH"/>
      </w:pPr>
      <w:proofErr w:type="spellStart"/>
      <w:r>
        <w:t>NR_CellConfigInfo_PosExt_Type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46"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proofErr w:type="spellStart"/>
            <w:r w:rsidRPr="00BF4D6A">
              <w:rPr>
                <w:b/>
              </w:rPr>
              <w:t>NR_CellConfigInfo_PosExt_Type</w:t>
            </w:r>
            <w:proofErr w:type="spellEnd"/>
          </w:p>
        </w:tc>
      </w:tr>
      <w:bookmarkEnd w:id="546"/>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507D89F4"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tcPr>
          <w:p w14:paraId="781829EC" w14:textId="77777777" w:rsidR="007A3AA1" w:rsidRPr="00BF4D6A" w:rsidRDefault="007A3AA1" w:rsidP="00C83AF4">
            <w:pPr>
              <w:pStyle w:val="TAL"/>
            </w:pPr>
            <w:proofErr w:type="spellStart"/>
            <w:r w:rsidRPr="00BF4D6A">
              <w:t>PhysicalLayer</w:t>
            </w:r>
            <w:proofErr w:type="spellEnd"/>
          </w:p>
        </w:tc>
        <w:tc>
          <w:tcPr>
            <w:tcW w:w="2464" w:type="dxa"/>
            <w:tcBorders>
              <w:top w:val="double" w:sz="4" w:space="0" w:color="auto"/>
            </w:tcBorders>
          </w:tcPr>
          <w:p w14:paraId="520D3F90" w14:textId="77777777" w:rsidR="007A3AA1" w:rsidRPr="00BF4D6A" w:rsidRDefault="007A3AA1" w:rsidP="00C83AF4">
            <w:pPr>
              <w:pStyle w:val="TAL"/>
            </w:pPr>
            <w:hyperlink w:anchor="NR_CellConfigPhysicalLayer_PosExt_Type" w:history="1">
              <w:proofErr w:type="spellStart"/>
              <w:r w:rsidRPr="00BF4D6A">
                <w:rPr>
                  <w:rStyle w:val="Hyperlink"/>
                </w:rPr>
                <w:t>NR_CellConfigPhysicalLayer_PosExt_Type</w:t>
              </w:r>
              <w:proofErr w:type="spellEnd"/>
            </w:hyperlink>
          </w:p>
        </w:tc>
        <w:tc>
          <w:tcPr>
            <w:tcW w:w="493" w:type="dxa"/>
            <w:tcBorders>
              <w:top w:val="double" w:sz="4" w:space="0" w:color="auto"/>
            </w:tcBorders>
          </w:tcPr>
          <w:p w14:paraId="614C68D4" w14:textId="77777777" w:rsidR="007A3AA1" w:rsidRPr="00BF4D6A" w:rsidRDefault="007A3AA1" w:rsidP="00C83AF4">
            <w:pPr>
              <w:pStyle w:val="TAL"/>
            </w:pPr>
            <w:r w:rsidRPr="00BF4D6A">
              <w:t>opt</w:t>
            </w:r>
          </w:p>
        </w:tc>
        <w:tc>
          <w:tcPr>
            <w:tcW w:w="5421" w:type="dxa"/>
            <w:tcBorders>
              <w:top w:val="double" w:sz="4" w:space="0" w:color="auto"/>
            </w:tcBorders>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proofErr w:type="spellStart"/>
      <w:r>
        <w:t>NR_CellConfigPhysicalLayer_PosExt_Type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47"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proofErr w:type="spellStart"/>
            <w:r w:rsidRPr="00BF4D6A">
              <w:rPr>
                <w:b/>
              </w:rPr>
              <w:t>NR_CellConfigPhysicalLayer_PosExt_Type</w:t>
            </w:r>
            <w:proofErr w:type="spellEnd"/>
          </w:p>
        </w:tc>
      </w:tr>
      <w:bookmarkEnd w:id="547"/>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125E4D49"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tcPr>
          <w:p w14:paraId="62B212EB" w14:textId="77777777" w:rsidR="007A3AA1" w:rsidRPr="00BF4D6A" w:rsidRDefault="007A3AA1" w:rsidP="00C83AF4">
            <w:pPr>
              <w:pStyle w:val="TAL"/>
            </w:pPr>
            <w:r w:rsidRPr="00BF4D6A">
              <w:t>Downlink</w:t>
            </w:r>
          </w:p>
        </w:tc>
        <w:tc>
          <w:tcPr>
            <w:tcW w:w="2464" w:type="dxa"/>
            <w:tcBorders>
              <w:top w:val="double" w:sz="4" w:space="0" w:color="auto"/>
            </w:tcBorders>
          </w:tcPr>
          <w:p w14:paraId="648C9A9C" w14:textId="77777777" w:rsidR="007A3AA1" w:rsidRPr="00BF4D6A" w:rsidRDefault="007A3AA1" w:rsidP="00C83AF4">
            <w:pPr>
              <w:pStyle w:val="TAL"/>
            </w:pPr>
            <w:hyperlink w:anchor="NR_CellCon__PhysicalLayerDownlink_PosExt" w:history="1">
              <w:proofErr w:type="spellStart"/>
              <w:r w:rsidRPr="00BF4D6A">
                <w:rPr>
                  <w:rStyle w:val="Hyperlink"/>
                </w:rPr>
                <w:t>NR_CellConfigPhysicalLayerDownlink_PosExt_Type</w:t>
              </w:r>
              <w:proofErr w:type="spellEnd"/>
            </w:hyperlink>
          </w:p>
        </w:tc>
        <w:tc>
          <w:tcPr>
            <w:tcW w:w="493" w:type="dxa"/>
            <w:tcBorders>
              <w:top w:val="double" w:sz="4" w:space="0" w:color="auto"/>
            </w:tcBorders>
          </w:tcPr>
          <w:p w14:paraId="01143954" w14:textId="77777777" w:rsidR="007A3AA1" w:rsidRPr="00BF4D6A" w:rsidRDefault="007A3AA1" w:rsidP="00C83AF4">
            <w:pPr>
              <w:pStyle w:val="TAL"/>
            </w:pPr>
            <w:r w:rsidRPr="00BF4D6A">
              <w:t>opt</w:t>
            </w:r>
          </w:p>
        </w:tc>
        <w:tc>
          <w:tcPr>
            <w:tcW w:w="5421" w:type="dxa"/>
            <w:tcBorders>
              <w:top w:val="double" w:sz="4" w:space="0" w:color="auto"/>
            </w:tcBorders>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bookmarkStart w:id="548" w:name="_Toc210376666"/>
      <w:r>
        <w:t>E.1.2.2</w:t>
      </w:r>
      <w:r>
        <w:tab/>
      </w:r>
      <w:proofErr w:type="spellStart"/>
      <w:r>
        <w:t>Downlink_Physical_Layer_Configuration_PosExt</w:t>
      </w:r>
      <w:bookmarkEnd w:id="548"/>
      <w:proofErr w:type="spellEnd"/>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proofErr w:type="spellStart"/>
      <w:r>
        <w:t>Downlink_Physical_Layer_Configuration_PosExt</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tcPr>
          <w:p w14:paraId="66E1F3EA" w14:textId="77777777" w:rsidR="007A3AA1" w:rsidRPr="00BF4D6A" w:rsidRDefault="007A3AA1" w:rsidP="00C83AF4">
            <w:pPr>
              <w:pStyle w:val="TAL"/>
              <w:rPr>
                <w:b/>
              </w:rPr>
            </w:pPr>
            <w:bookmarkStart w:id="549" w:name="DlPrs_CombSizeN_Type" w:colFirst="0" w:colLast="0"/>
            <w:proofErr w:type="spellStart"/>
            <w:r w:rsidRPr="00BF4D6A">
              <w:rPr>
                <w:b/>
              </w:rPr>
              <w:t>DlPrs_CombSizeN_Type</w:t>
            </w:r>
            <w:proofErr w:type="spellEnd"/>
          </w:p>
        </w:tc>
        <w:tc>
          <w:tcPr>
            <w:tcW w:w="3450" w:type="dxa"/>
            <w:tcBorders>
              <w:top w:val="double" w:sz="4" w:space="0" w:color="auto"/>
            </w:tcBorders>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tcPr>
          <w:p w14:paraId="0283E56E" w14:textId="77777777" w:rsidR="007A3AA1" w:rsidRPr="00BF4D6A" w:rsidRDefault="007A3AA1" w:rsidP="00C83AF4">
            <w:pPr>
              <w:pStyle w:val="TAL"/>
            </w:pPr>
          </w:p>
        </w:tc>
      </w:tr>
      <w:bookmarkEnd w:id="549"/>
    </w:tbl>
    <w:p w14:paraId="00C41E2C" w14:textId="77777777" w:rsidR="007A3AA1" w:rsidRDefault="007A3AA1" w:rsidP="007A3AA1"/>
    <w:p w14:paraId="7EC637FA" w14:textId="77777777" w:rsidR="007A3AA1" w:rsidRDefault="007A3AA1" w:rsidP="007A3AA1">
      <w:pPr>
        <w:pStyle w:val="TH"/>
      </w:pPr>
      <w:proofErr w:type="spellStart"/>
      <w:r>
        <w:t>DlPrs_FreqLayerConfig_Type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50"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proofErr w:type="spellStart"/>
            <w:r w:rsidRPr="00BF4D6A">
              <w:rPr>
                <w:b/>
              </w:rPr>
              <w:t>DlPrs_FreqLayerConfig_Type</w:t>
            </w:r>
            <w:proofErr w:type="spellEnd"/>
          </w:p>
        </w:tc>
      </w:tr>
      <w:bookmarkEnd w:id="550"/>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tcPr>
          <w:p w14:paraId="514B25A0" w14:textId="77777777" w:rsidR="007A3AA1" w:rsidRPr="00BF4D6A" w:rsidRDefault="007A3AA1" w:rsidP="00C83AF4">
            <w:pPr>
              <w:pStyle w:val="TAL"/>
            </w:pPr>
            <w:proofErr w:type="spellStart"/>
            <w:r w:rsidRPr="00BF4D6A">
              <w:t>DlPrs_ResourceBW</w:t>
            </w:r>
            <w:proofErr w:type="spellEnd"/>
          </w:p>
        </w:tc>
        <w:tc>
          <w:tcPr>
            <w:tcW w:w="2464" w:type="dxa"/>
            <w:tcBorders>
              <w:top w:val="double" w:sz="4" w:space="0" w:color="auto"/>
            </w:tcBorders>
          </w:tcPr>
          <w:p w14:paraId="4AEF48A3" w14:textId="77777777" w:rsidR="007A3AA1" w:rsidRPr="00BF4D6A" w:rsidRDefault="007A3AA1" w:rsidP="00C83AF4">
            <w:pPr>
              <w:pStyle w:val="TAL"/>
            </w:pPr>
            <w:r w:rsidRPr="00BF4D6A">
              <w:t>integer</w:t>
            </w:r>
          </w:p>
        </w:tc>
        <w:tc>
          <w:tcPr>
            <w:tcW w:w="493" w:type="dxa"/>
            <w:tcBorders>
              <w:top w:val="double" w:sz="4" w:space="0" w:color="auto"/>
            </w:tcBorders>
          </w:tcPr>
          <w:p w14:paraId="58C26310" w14:textId="77777777" w:rsidR="007A3AA1" w:rsidRPr="00BF4D6A" w:rsidRDefault="007A3AA1" w:rsidP="00C83AF4">
            <w:pPr>
              <w:pStyle w:val="TAL"/>
            </w:pPr>
            <w:r w:rsidRPr="00BF4D6A">
              <w:t>opt</w:t>
            </w:r>
          </w:p>
        </w:tc>
        <w:tc>
          <w:tcPr>
            <w:tcW w:w="5421" w:type="dxa"/>
            <w:tcBorders>
              <w:top w:val="double" w:sz="4" w:space="0" w:color="auto"/>
            </w:tcBorders>
          </w:tcPr>
          <w:p w14:paraId="345F5273" w14:textId="77777777" w:rsidR="007A3AA1" w:rsidRPr="00BF4D6A" w:rsidRDefault="007A3AA1" w:rsidP="00C83AF4">
            <w:pPr>
              <w:pStyle w:val="TAL"/>
            </w:pPr>
          </w:p>
        </w:tc>
      </w:tr>
      <w:tr w:rsidR="007A3AA1" w14:paraId="7D5C87DB" w14:textId="77777777" w:rsidTr="00C83AF4">
        <w:tc>
          <w:tcPr>
            <w:tcW w:w="1479" w:type="dxa"/>
          </w:tcPr>
          <w:p w14:paraId="1994366F" w14:textId="77777777" w:rsidR="007A3AA1" w:rsidRPr="00BF4D6A" w:rsidRDefault="007A3AA1" w:rsidP="00C83AF4">
            <w:pPr>
              <w:pStyle w:val="TAL"/>
            </w:pPr>
            <w:proofErr w:type="spellStart"/>
            <w:r w:rsidRPr="00BF4D6A">
              <w:t>DlPrs_CombSizeN</w:t>
            </w:r>
            <w:proofErr w:type="spellEnd"/>
          </w:p>
        </w:tc>
        <w:tc>
          <w:tcPr>
            <w:tcW w:w="2464" w:type="dxa"/>
          </w:tcPr>
          <w:p w14:paraId="65F90016" w14:textId="77777777" w:rsidR="007A3AA1" w:rsidRPr="00BF4D6A" w:rsidRDefault="007A3AA1" w:rsidP="00C83AF4">
            <w:pPr>
              <w:pStyle w:val="TAL"/>
            </w:pPr>
            <w:hyperlink w:anchor="DlPrs_CombSizeN_Type" w:history="1">
              <w:proofErr w:type="spellStart"/>
              <w:r w:rsidRPr="00BF4D6A">
                <w:rPr>
                  <w:rStyle w:val="Hyperlink"/>
                </w:rPr>
                <w:t>DlPrs_CombSizeN_Type</w:t>
              </w:r>
              <w:proofErr w:type="spellEnd"/>
            </w:hyperlink>
          </w:p>
        </w:tc>
        <w:tc>
          <w:tcPr>
            <w:tcW w:w="493" w:type="dxa"/>
          </w:tcPr>
          <w:p w14:paraId="1C853BF0" w14:textId="77777777" w:rsidR="007A3AA1" w:rsidRPr="00BF4D6A" w:rsidRDefault="007A3AA1" w:rsidP="00C83AF4">
            <w:pPr>
              <w:pStyle w:val="TAL"/>
            </w:pPr>
            <w:r w:rsidRPr="00BF4D6A">
              <w:t>opt</w:t>
            </w:r>
          </w:p>
        </w:tc>
        <w:tc>
          <w:tcPr>
            <w:tcW w:w="5421" w:type="dxa"/>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proofErr w:type="spellStart"/>
      <w:r>
        <w:t>DlPrs_TRPConfig_Type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51"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proofErr w:type="spellStart"/>
            <w:r w:rsidRPr="00BF4D6A">
              <w:rPr>
                <w:b/>
              </w:rPr>
              <w:t>DlPrs_TRPConfig_Type</w:t>
            </w:r>
            <w:proofErr w:type="spellEnd"/>
          </w:p>
        </w:tc>
      </w:tr>
      <w:bookmarkEnd w:id="551"/>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tcPr>
          <w:p w14:paraId="1B185D6B" w14:textId="77777777" w:rsidR="007A3AA1" w:rsidRPr="00BF4D6A" w:rsidRDefault="007A3AA1" w:rsidP="00C83AF4">
            <w:pPr>
              <w:pStyle w:val="TAL"/>
            </w:pPr>
            <w:r w:rsidRPr="00BF4D6A">
              <w:t>opt</w:t>
            </w:r>
          </w:p>
        </w:tc>
        <w:tc>
          <w:tcPr>
            <w:tcW w:w="5421" w:type="dxa"/>
            <w:tcBorders>
              <w:top w:val="double" w:sz="4" w:space="0" w:color="auto"/>
            </w:tcBorders>
          </w:tcPr>
          <w:p w14:paraId="10C496BC" w14:textId="77777777" w:rsidR="007A3AA1" w:rsidRPr="00BF4D6A" w:rsidRDefault="007A3AA1" w:rsidP="00C83AF4">
            <w:pPr>
              <w:pStyle w:val="TAL"/>
            </w:pPr>
          </w:p>
        </w:tc>
      </w:tr>
      <w:tr w:rsidR="007A3AA1" w14:paraId="396781C6" w14:textId="77777777" w:rsidTr="00C83AF4">
        <w:tc>
          <w:tcPr>
            <w:tcW w:w="1479" w:type="dxa"/>
          </w:tcPr>
          <w:p w14:paraId="40CAEB63" w14:textId="77777777" w:rsidR="007A3AA1" w:rsidRPr="00BF4D6A" w:rsidRDefault="007A3AA1" w:rsidP="00C83AF4">
            <w:pPr>
              <w:pStyle w:val="TAL"/>
            </w:pPr>
            <w:proofErr w:type="spellStart"/>
            <w:r w:rsidRPr="00BF4D6A">
              <w:t>NrDlPrsExpectedRstd</w:t>
            </w:r>
            <w:proofErr w:type="spellEnd"/>
          </w:p>
        </w:tc>
        <w:tc>
          <w:tcPr>
            <w:tcW w:w="2464" w:type="dxa"/>
          </w:tcPr>
          <w:p w14:paraId="43B50D61" w14:textId="77777777" w:rsidR="007A3AA1" w:rsidRPr="00BF4D6A" w:rsidRDefault="007A3AA1" w:rsidP="00C83AF4">
            <w:pPr>
              <w:pStyle w:val="TAL"/>
            </w:pPr>
            <w:r w:rsidRPr="00BF4D6A">
              <w:t>integer</w:t>
            </w:r>
          </w:p>
        </w:tc>
        <w:tc>
          <w:tcPr>
            <w:tcW w:w="493" w:type="dxa"/>
          </w:tcPr>
          <w:p w14:paraId="13CF28F8" w14:textId="77777777" w:rsidR="007A3AA1" w:rsidRPr="00BF4D6A" w:rsidRDefault="007A3AA1" w:rsidP="00C83AF4">
            <w:pPr>
              <w:pStyle w:val="TAL"/>
            </w:pPr>
            <w:r w:rsidRPr="00BF4D6A">
              <w:t>opt</w:t>
            </w:r>
          </w:p>
        </w:tc>
        <w:tc>
          <w:tcPr>
            <w:tcW w:w="5421" w:type="dxa"/>
          </w:tcPr>
          <w:p w14:paraId="0D6366B2" w14:textId="77777777" w:rsidR="007A3AA1" w:rsidRPr="00BF4D6A" w:rsidRDefault="007A3AA1" w:rsidP="00C83AF4">
            <w:pPr>
              <w:pStyle w:val="TAL"/>
            </w:pPr>
          </w:p>
        </w:tc>
      </w:tr>
      <w:tr w:rsidR="007A3AA1" w14:paraId="101FE153" w14:textId="77777777" w:rsidTr="00C83AF4">
        <w:tc>
          <w:tcPr>
            <w:tcW w:w="1479" w:type="dxa"/>
          </w:tcPr>
          <w:p w14:paraId="52EA4ADE" w14:textId="77777777" w:rsidR="007A3AA1" w:rsidRPr="00BF4D6A" w:rsidRDefault="007A3AA1" w:rsidP="00C83AF4">
            <w:pPr>
              <w:pStyle w:val="TAL"/>
            </w:pPr>
            <w:proofErr w:type="spellStart"/>
            <w:r w:rsidRPr="00BF4D6A">
              <w:t>NrDlPrsExpectedRstdUncertainty</w:t>
            </w:r>
            <w:proofErr w:type="spellEnd"/>
          </w:p>
        </w:tc>
        <w:tc>
          <w:tcPr>
            <w:tcW w:w="2464" w:type="dxa"/>
          </w:tcPr>
          <w:p w14:paraId="0146FA7F" w14:textId="77777777" w:rsidR="007A3AA1" w:rsidRPr="00BF4D6A" w:rsidRDefault="007A3AA1" w:rsidP="00C83AF4">
            <w:pPr>
              <w:pStyle w:val="TAL"/>
            </w:pPr>
            <w:r w:rsidRPr="00BF4D6A">
              <w:t>integer</w:t>
            </w:r>
          </w:p>
        </w:tc>
        <w:tc>
          <w:tcPr>
            <w:tcW w:w="493" w:type="dxa"/>
          </w:tcPr>
          <w:p w14:paraId="1B04976E" w14:textId="77777777" w:rsidR="007A3AA1" w:rsidRPr="00BF4D6A" w:rsidRDefault="007A3AA1" w:rsidP="00C83AF4">
            <w:pPr>
              <w:pStyle w:val="TAL"/>
            </w:pPr>
            <w:r w:rsidRPr="00BF4D6A">
              <w:t>opt</w:t>
            </w:r>
          </w:p>
        </w:tc>
        <w:tc>
          <w:tcPr>
            <w:tcW w:w="5421" w:type="dxa"/>
          </w:tcPr>
          <w:p w14:paraId="1A3220C5" w14:textId="77777777" w:rsidR="007A3AA1" w:rsidRPr="00BF4D6A" w:rsidRDefault="007A3AA1" w:rsidP="00C83AF4">
            <w:pPr>
              <w:pStyle w:val="TAL"/>
            </w:pPr>
          </w:p>
        </w:tc>
      </w:tr>
      <w:tr w:rsidR="007A3AA1" w14:paraId="3EDB4949" w14:textId="77777777" w:rsidTr="00C83AF4">
        <w:tc>
          <w:tcPr>
            <w:tcW w:w="1479" w:type="dxa"/>
          </w:tcPr>
          <w:p w14:paraId="3213EE61" w14:textId="77777777" w:rsidR="007A3AA1" w:rsidRPr="00BF4D6A" w:rsidRDefault="007A3AA1" w:rsidP="00C83AF4">
            <w:pPr>
              <w:pStyle w:val="TAL"/>
            </w:pPr>
            <w:proofErr w:type="spellStart"/>
            <w:r w:rsidRPr="00BF4D6A">
              <w:t>NrDlPrsInfo</w:t>
            </w:r>
            <w:proofErr w:type="spellEnd"/>
          </w:p>
        </w:tc>
        <w:tc>
          <w:tcPr>
            <w:tcW w:w="2464" w:type="dxa"/>
          </w:tcPr>
          <w:p w14:paraId="41ACCA6E" w14:textId="77777777" w:rsidR="007A3AA1" w:rsidRPr="00BF4D6A" w:rsidRDefault="007A3AA1" w:rsidP="00C83AF4">
            <w:pPr>
              <w:pStyle w:val="TAL"/>
            </w:pPr>
            <w:r w:rsidRPr="00BF4D6A">
              <w:t>NR_DL_PRS_Info_r16</w:t>
            </w:r>
          </w:p>
        </w:tc>
        <w:tc>
          <w:tcPr>
            <w:tcW w:w="493" w:type="dxa"/>
          </w:tcPr>
          <w:p w14:paraId="1CDEAF39" w14:textId="77777777" w:rsidR="007A3AA1" w:rsidRPr="00BF4D6A" w:rsidRDefault="007A3AA1" w:rsidP="00C83AF4">
            <w:pPr>
              <w:pStyle w:val="TAL"/>
            </w:pPr>
            <w:r w:rsidRPr="00BF4D6A">
              <w:t>opt</w:t>
            </w:r>
          </w:p>
        </w:tc>
        <w:tc>
          <w:tcPr>
            <w:tcW w:w="5421" w:type="dxa"/>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proofErr w:type="spellStart"/>
      <w:r>
        <w:t>DlPrs_EPREs_Type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52"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proofErr w:type="spellStart"/>
            <w:r w:rsidRPr="00BF4D6A">
              <w:rPr>
                <w:b/>
              </w:rPr>
              <w:t>DlPrs_EPREs_Type</w:t>
            </w:r>
            <w:proofErr w:type="spellEnd"/>
          </w:p>
        </w:tc>
      </w:tr>
      <w:bookmarkEnd w:id="552"/>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tcPr>
          <w:p w14:paraId="789F9672" w14:textId="77777777" w:rsidR="007A3AA1" w:rsidRPr="00BF4D6A" w:rsidRDefault="007A3AA1" w:rsidP="00C83AF4">
            <w:pPr>
              <w:pStyle w:val="TAL"/>
            </w:pPr>
            <w:proofErr w:type="spellStart"/>
            <w:r w:rsidRPr="00BF4D6A">
              <w:t>DlPrsToSSS</w:t>
            </w:r>
            <w:proofErr w:type="spellEnd"/>
          </w:p>
        </w:tc>
        <w:tc>
          <w:tcPr>
            <w:tcW w:w="2464" w:type="dxa"/>
            <w:tcBorders>
              <w:top w:val="double" w:sz="4" w:space="0" w:color="auto"/>
            </w:tcBorders>
          </w:tcPr>
          <w:p w14:paraId="1D5B8D40" w14:textId="77777777" w:rsidR="007A3AA1" w:rsidRPr="00BF4D6A" w:rsidRDefault="007A3AA1" w:rsidP="00C83AF4">
            <w:pPr>
              <w:pStyle w:val="TAL"/>
            </w:pPr>
            <w:proofErr w:type="spellStart"/>
            <w:r w:rsidRPr="00BF4D6A">
              <w:t>NR_EPRE_Ratio_Type</w:t>
            </w:r>
            <w:proofErr w:type="spellEnd"/>
          </w:p>
        </w:tc>
        <w:tc>
          <w:tcPr>
            <w:tcW w:w="493" w:type="dxa"/>
            <w:tcBorders>
              <w:top w:val="double" w:sz="4" w:space="0" w:color="auto"/>
            </w:tcBorders>
          </w:tcPr>
          <w:p w14:paraId="5C469136" w14:textId="77777777" w:rsidR="007A3AA1" w:rsidRPr="00BF4D6A" w:rsidRDefault="007A3AA1" w:rsidP="00C83AF4">
            <w:pPr>
              <w:pStyle w:val="TAL"/>
            </w:pPr>
            <w:r w:rsidRPr="00BF4D6A">
              <w:t>opt</w:t>
            </w:r>
          </w:p>
        </w:tc>
        <w:tc>
          <w:tcPr>
            <w:tcW w:w="5421" w:type="dxa"/>
            <w:tcBorders>
              <w:top w:val="double" w:sz="4" w:space="0" w:color="auto"/>
            </w:tcBorders>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proofErr w:type="spellStart"/>
      <w:r>
        <w:t>DL_PRSConfig_Type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53"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proofErr w:type="spellStart"/>
            <w:r w:rsidRPr="00BF4D6A">
              <w:rPr>
                <w:b/>
              </w:rPr>
              <w:t>DL_PRSConfig_Type</w:t>
            </w:r>
            <w:proofErr w:type="spellEnd"/>
          </w:p>
        </w:tc>
      </w:tr>
      <w:bookmarkEnd w:id="553"/>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tcPr>
          <w:p w14:paraId="69C0A8BC" w14:textId="77777777" w:rsidR="007A3AA1" w:rsidRPr="00BF4D6A" w:rsidRDefault="007A3AA1" w:rsidP="00C83AF4">
            <w:pPr>
              <w:pStyle w:val="TAL"/>
            </w:pPr>
            <w:proofErr w:type="spellStart"/>
            <w:r w:rsidRPr="00BF4D6A">
              <w:t>DlPrs_FreqLayerConfig</w:t>
            </w:r>
            <w:proofErr w:type="spellEnd"/>
          </w:p>
        </w:tc>
        <w:tc>
          <w:tcPr>
            <w:tcW w:w="2464" w:type="dxa"/>
            <w:tcBorders>
              <w:top w:val="double" w:sz="4" w:space="0" w:color="auto"/>
            </w:tcBorders>
          </w:tcPr>
          <w:p w14:paraId="1F16133C" w14:textId="77777777" w:rsidR="007A3AA1" w:rsidRPr="00BF4D6A" w:rsidRDefault="007A3AA1" w:rsidP="00C83AF4">
            <w:pPr>
              <w:pStyle w:val="TAL"/>
            </w:pPr>
            <w:hyperlink w:anchor="DlPrs_FreqLayerConfig_Type" w:history="1">
              <w:proofErr w:type="spellStart"/>
              <w:r w:rsidRPr="00BF4D6A">
                <w:rPr>
                  <w:rStyle w:val="Hyperlink"/>
                </w:rPr>
                <w:t>DlPrs_FreqLayerConfig_Type</w:t>
              </w:r>
              <w:proofErr w:type="spellEnd"/>
            </w:hyperlink>
          </w:p>
        </w:tc>
        <w:tc>
          <w:tcPr>
            <w:tcW w:w="493" w:type="dxa"/>
            <w:tcBorders>
              <w:top w:val="double" w:sz="4" w:space="0" w:color="auto"/>
            </w:tcBorders>
          </w:tcPr>
          <w:p w14:paraId="2CEC9D98" w14:textId="77777777" w:rsidR="007A3AA1" w:rsidRPr="00BF4D6A" w:rsidRDefault="007A3AA1" w:rsidP="00C83AF4">
            <w:pPr>
              <w:pStyle w:val="TAL"/>
            </w:pPr>
            <w:r w:rsidRPr="00BF4D6A">
              <w:t>opt</w:t>
            </w:r>
          </w:p>
        </w:tc>
        <w:tc>
          <w:tcPr>
            <w:tcW w:w="5421" w:type="dxa"/>
            <w:tcBorders>
              <w:top w:val="double" w:sz="4" w:space="0" w:color="auto"/>
            </w:tcBorders>
          </w:tcPr>
          <w:p w14:paraId="0C669DEC" w14:textId="77777777" w:rsidR="007A3AA1" w:rsidRPr="00BF4D6A" w:rsidRDefault="007A3AA1" w:rsidP="00C83AF4">
            <w:pPr>
              <w:pStyle w:val="TAL"/>
            </w:pPr>
          </w:p>
        </w:tc>
      </w:tr>
      <w:tr w:rsidR="007A3AA1" w14:paraId="36AF3AB0" w14:textId="77777777" w:rsidTr="00C83AF4">
        <w:tc>
          <w:tcPr>
            <w:tcW w:w="1479" w:type="dxa"/>
          </w:tcPr>
          <w:p w14:paraId="419F235D" w14:textId="77777777" w:rsidR="007A3AA1" w:rsidRPr="00BF4D6A" w:rsidRDefault="007A3AA1" w:rsidP="00C83AF4">
            <w:pPr>
              <w:pStyle w:val="TAL"/>
            </w:pPr>
            <w:proofErr w:type="spellStart"/>
            <w:r w:rsidRPr="00BF4D6A">
              <w:t>DlPrs_TRPConfig</w:t>
            </w:r>
            <w:proofErr w:type="spellEnd"/>
          </w:p>
        </w:tc>
        <w:tc>
          <w:tcPr>
            <w:tcW w:w="2464" w:type="dxa"/>
          </w:tcPr>
          <w:p w14:paraId="111C850C" w14:textId="77777777" w:rsidR="007A3AA1" w:rsidRPr="00BF4D6A" w:rsidRDefault="007A3AA1" w:rsidP="00C83AF4">
            <w:pPr>
              <w:pStyle w:val="TAL"/>
            </w:pPr>
            <w:hyperlink w:anchor="DlPrs_TRPConfig_Type" w:history="1">
              <w:proofErr w:type="spellStart"/>
              <w:r w:rsidRPr="00BF4D6A">
                <w:rPr>
                  <w:rStyle w:val="Hyperlink"/>
                </w:rPr>
                <w:t>DlPrs_TRPConfig_Type</w:t>
              </w:r>
              <w:proofErr w:type="spellEnd"/>
            </w:hyperlink>
          </w:p>
        </w:tc>
        <w:tc>
          <w:tcPr>
            <w:tcW w:w="493" w:type="dxa"/>
          </w:tcPr>
          <w:p w14:paraId="0E28E42C" w14:textId="77777777" w:rsidR="007A3AA1" w:rsidRPr="00BF4D6A" w:rsidRDefault="007A3AA1" w:rsidP="00C83AF4">
            <w:pPr>
              <w:pStyle w:val="TAL"/>
            </w:pPr>
            <w:r w:rsidRPr="00BF4D6A">
              <w:t>opt</w:t>
            </w:r>
          </w:p>
        </w:tc>
        <w:tc>
          <w:tcPr>
            <w:tcW w:w="5421" w:type="dxa"/>
          </w:tcPr>
          <w:p w14:paraId="51C6120C" w14:textId="77777777" w:rsidR="007A3AA1" w:rsidRPr="00BF4D6A" w:rsidRDefault="007A3AA1" w:rsidP="00C83AF4">
            <w:pPr>
              <w:pStyle w:val="TAL"/>
            </w:pPr>
          </w:p>
        </w:tc>
      </w:tr>
      <w:tr w:rsidR="007A3AA1" w14:paraId="60CE0903" w14:textId="77777777" w:rsidTr="00C83AF4">
        <w:tc>
          <w:tcPr>
            <w:tcW w:w="1479" w:type="dxa"/>
          </w:tcPr>
          <w:p w14:paraId="7B6B5417" w14:textId="77777777" w:rsidR="007A3AA1" w:rsidRPr="00BF4D6A" w:rsidRDefault="007A3AA1" w:rsidP="00C83AF4">
            <w:pPr>
              <w:pStyle w:val="TAL"/>
            </w:pPr>
            <w:proofErr w:type="spellStart"/>
            <w:r w:rsidRPr="00BF4D6A">
              <w:t>RelativeTxPower</w:t>
            </w:r>
            <w:proofErr w:type="spellEnd"/>
          </w:p>
        </w:tc>
        <w:tc>
          <w:tcPr>
            <w:tcW w:w="2464" w:type="dxa"/>
          </w:tcPr>
          <w:p w14:paraId="5F85F49C" w14:textId="77777777" w:rsidR="007A3AA1" w:rsidRPr="00BF4D6A" w:rsidRDefault="007A3AA1" w:rsidP="00C83AF4">
            <w:pPr>
              <w:pStyle w:val="TAL"/>
            </w:pPr>
            <w:hyperlink w:anchor="DlPrs_EPREs_Type" w:history="1">
              <w:proofErr w:type="spellStart"/>
              <w:r w:rsidRPr="00BF4D6A">
                <w:rPr>
                  <w:rStyle w:val="Hyperlink"/>
                </w:rPr>
                <w:t>DlPrs_EPREs_Type</w:t>
              </w:r>
              <w:proofErr w:type="spellEnd"/>
            </w:hyperlink>
          </w:p>
        </w:tc>
        <w:tc>
          <w:tcPr>
            <w:tcW w:w="493" w:type="dxa"/>
          </w:tcPr>
          <w:p w14:paraId="3105E10F" w14:textId="77777777" w:rsidR="007A3AA1" w:rsidRPr="00BF4D6A" w:rsidRDefault="007A3AA1" w:rsidP="00C83AF4">
            <w:pPr>
              <w:pStyle w:val="TAL"/>
            </w:pPr>
            <w:r w:rsidRPr="00BF4D6A">
              <w:t>opt</w:t>
            </w:r>
          </w:p>
        </w:tc>
        <w:tc>
          <w:tcPr>
            <w:tcW w:w="5421" w:type="dxa"/>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proofErr w:type="spellStart"/>
      <w:r>
        <w:t>NR_CellConfigPhysicalLayerDownlink_PosExt_Type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54"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proofErr w:type="spellStart"/>
            <w:r w:rsidRPr="00BF4D6A">
              <w:rPr>
                <w:b/>
              </w:rPr>
              <w:t>NR_CellConfigPhysicalLayerDownlink_PosExt_Type</w:t>
            </w:r>
            <w:proofErr w:type="spellEnd"/>
          </w:p>
        </w:tc>
      </w:tr>
      <w:bookmarkEnd w:id="554"/>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tcPr>
          <w:p w14:paraId="4898C770" w14:textId="77777777" w:rsidR="007A3AA1" w:rsidRPr="00BF4D6A" w:rsidRDefault="007A3AA1" w:rsidP="00C83AF4">
            <w:pPr>
              <w:pStyle w:val="TAL"/>
            </w:pPr>
            <w:proofErr w:type="spellStart"/>
            <w:r w:rsidRPr="00BF4D6A">
              <w:t>DL_PRSConfig</w:t>
            </w:r>
            <w:proofErr w:type="spellEnd"/>
          </w:p>
        </w:tc>
        <w:tc>
          <w:tcPr>
            <w:tcW w:w="2464" w:type="dxa"/>
            <w:tcBorders>
              <w:top w:val="double" w:sz="4" w:space="0" w:color="auto"/>
            </w:tcBorders>
          </w:tcPr>
          <w:p w14:paraId="28280103" w14:textId="77777777" w:rsidR="007A3AA1" w:rsidRPr="00BF4D6A" w:rsidRDefault="007A3AA1" w:rsidP="00C83AF4">
            <w:pPr>
              <w:pStyle w:val="TAL"/>
            </w:pPr>
            <w:hyperlink w:anchor="DL_PRSConfig_Type" w:history="1">
              <w:proofErr w:type="spellStart"/>
              <w:r w:rsidRPr="00BF4D6A">
                <w:rPr>
                  <w:rStyle w:val="Hyperlink"/>
                </w:rPr>
                <w:t>DL_PRSConfig_Type</w:t>
              </w:r>
              <w:proofErr w:type="spellEnd"/>
            </w:hyperlink>
          </w:p>
        </w:tc>
        <w:tc>
          <w:tcPr>
            <w:tcW w:w="493" w:type="dxa"/>
            <w:tcBorders>
              <w:top w:val="double" w:sz="4" w:space="0" w:color="auto"/>
            </w:tcBorders>
          </w:tcPr>
          <w:p w14:paraId="21BB8F8E" w14:textId="77777777" w:rsidR="007A3AA1" w:rsidRPr="00BF4D6A" w:rsidRDefault="007A3AA1" w:rsidP="00C83AF4">
            <w:pPr>
              <w:pStyle w:val="TAL"/>
            </w:pPr>
            <w:r w:rsidRPr="00BF4D6A">
              <w:t>opt</w:t>
            </w:r>
          </w:p>
        </w:tc>
        <w:tc>
          <w:tcPr>
            <w:tcW w:w="5421" w:type="dxa"/>
            <w:tcBorders>
              <w:top w:val="double" w:sz="4" w:space="0" w:color="auto"/>
            </w:tcBorders>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bookmarkStart w:id="555" w:name="_Toc210376667"/>
      <w:r>
        <w:t>E.1.3</w:t>
      </w:r>
      <w:r>
        <w:tab/>
      </w:r>
      <w:proofErr w:type="spellStart"/>
      <w:r>
        <w:t>NR_System_Interface_PosExt</w:t>
      </w:r>
      <w:bookmarkEnd w:id="555"/>
      <w:proofErr w:type="spellEnd"/>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56"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56"/>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tcPr>
          <w:p w14:paraId="74A3CC8B" w14:textId="77777777" w:rsidR="007A3AA1" w:rsidRPr="00BF4D6A" w:rsidRDefault="007A3AA1" w:rsidP="00C83AF4">
            <w:pPr>
              <w:pStyle w:val="TAL"/>
            </w:pPr>
            <w:r w:rsidRPr="00BF4D6A">
              <w:t>Common</w:t>
            </w:r>
          </w:p>
        </w:tc>
        <w:tc>
          <w:tcPr>
            <w:tcW w:w="2464" w:type="dxa"/>
            <w:tcBorders>
              <w:top w:val="double" w:sz="4" w:space="0" w:color="auto"/>
            </w:tcBorders>
          </w:tcPr>
          <w:p w14:paraId="4AEAF5DF" w14:textId="77777777" w:rsidR="007A3AA1" w:rsidRPr="00BF4D6A" w:rsidRDefault="007A3AA1" w:rsidP="00C83AF4">
            <w:pPr>
              <w:pStyle w:val="TAL"/>
            </w:pPr>
            <w:proofErr w:type="spellStart"/>
            <w:r w:rsidRPr="00BF4D6A">
              <w:t>NR_ReqAspCommonPart_Type</w:t>
            </w:r>
            <w:proofErr w:type="spellEnd"/>
          </w:p>
        </w:tc>
        <w:tc>
          <w:tcPr>
            <w:tcW w:w="493" w:type="dxa"/>
            <w:tcBorders>
              <w:top w:val="double" w:sz="4" w:space="0" w:color="auto"/>
            </w:tcBorders>
          </w:tcPr>
          <w:p w14:paraId="32E73A2A" w14:textId="77777777" w:rsidR="007A3AA1" w:rsidRPr="00BF4D6A" w:rsidRDefault="007A3AA1" w:rsidP="00C83AF4">
            <w:pPr>
              <w:pStyle w:val="TAL"/>
            </w:pPr>
          </w:p>
        </w:tc>
        <w:tc>
          <w:tcPr>
            <w:tcW w:w="5421" w:type="dxa"/>
            <w:tcBorders>
              <w:top w:val="double" w:sz="4" w:space="0" w:color="auto"/>
            </w:tcBorders>
          </w:tcPr>
          <w:p w14:paraId="6BAF220A" w14:textId="77777777" w:rsidR="007A3AA1" w:rsidRPr="00BF4D6A" w:rsidRDefault="007A3AA1" w:rsidP="00C83AF4">
            <w:pPr>
              <w:pStyle w:val="TAL"/>
            </w:pPr>
            <w:r w:rsidRPr="00BF4D6A">
              <w:t xml:space="preserve">For configuration of DL-PRS </w:t>
            </w:r>
            <w:proofErr w:type="spellStart"/>
            <w:r w:rsidRPr="00BF4D6A">
              <w:t>TimingInfo</w:t>
            </w:r>
            <w:proofErr w:type="spellEnd"/>
            <w:r w:rsidRPr="00BF4D6A">
              <w:t xml:space="preserve"> is now</w:t>
            </w:r>
          </w:p>
        </w:tc>
      </w:tr>
      <w:tr w:rsidR="007A3AA1" w14:paraId="058AA5CF" w14:textId="77777777" w:rsidTr="00C83AF4">
        <w:tc>
          <w:tcPr>
            <w:tcW w:w="1479" w:type="dxa"/>
          </w:tcPr>
          <w:p w14:paraId="4B71094D" w14:textId="77777777" w:rsidR="007A3AA1" w:rsidRPr="00BF4D6A" w:rsidRDefault="007A3AA1" w:rsidP="00C83AF4">
            <w:pPr>
              <w:pStyle w:val="TAL"/>
            </w:pPr>
            <w:r w:rsidRPr="00BF4D6A">
              <w:t>Request</w:t>
            </w:r>
          </w:p>
        </w:tc>
        <w:tc>
          <w:tcPr>
            <w:tcW w:w="2464" w:type="dxa"/>
          </w:tcPr>
          <w:p w14:paraId="4A7EADFB" w14:textId="77777777" w:rsidR="007A3AA1" w:rsidRPr="00BF4D6A" w:rsidRDefault="007A3AA1" w:rsidP="00C83AF4">
            <w:pPr>
              <w:pStyle w:val="TAL"/>
            </w:pPr>
            <w:hyperlink w:anchor="NR_SystemRequest_PosExt_Type" w:history="1">
              <w:proofErr w:type="spellStart"/>
              <w:r w:rsidRPr="00BF4D6A">
                <w:rPr>
                  <w:rStyle w:val="Hyperlink"/>
                </w:rPr>
                <w:t>NR_SystemRequest_PosExt_Type</w:t>
              </w:r>
              <w:proofErr w:type="spellEnd"/>
            </w:hyperlink>
          </w:p>
        </w:tc>
        <w:tc>
          <w:tcPr>
            <w:tcW w:w="493" w:type="dxa"/>
          </w:tcPr>
          <w:p w14:paraId="78E55C4F" w14:textId="77777777" w:rsidR="007A3AA1" w:rsidRPr="00BF4D6A" w:rsidRDefault="007A3AA1" w:rsidP="00C83AF4">
            <w:pPr>
              <w:pStyle w:val="TAL"/>
            </w:pPr>
          </w:p>
        </w:tc>
        <w:tc>
          <w:tcPr>
            <w:tcW w:w="5421" w:type="dxa"/>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57"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57"/>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tcPr>
          <w:p w14:paraId="3E68B783" w14:textId="77777777" w:rsidR="007A3AA1" w:rsidRPr="00BF4D6A" w:rsidRDefault="007A3AA1" w:rsidP="00C83AF4">
            <w:pPr>
              <w:pStyle w:val="TAL"/>
            </w:pPr>
            <w:r w:rsidRPr="00BF4D6A">
              <w:t>Common</w:t>
            </w:r>
          </w:p>
        </w:tc>
        <w:tc>
          <w:tcPr>
            <w:tcW w:w="2464" w:type="dxa"/>
            <w:tcBorders>
              <w:top w:val="double" w:sz="4" w:space="0" w:color="auto"/>
            </w:tcBorders>
          </w:tcPr>
          <w:p w14:paraId="5254F455" w14:textId="77777777" w:rsidR="007A3AA1" w:rsidRPr="00BF4D6A" w:rsidRDefault="007A3AA1" w:rsidP="00C83AF4">
            <w:pPr>
              <w:pStyle w:val="TAL"/>
            </w:pPr>
            <w:proofErr w:type="spellStart"/>
            <w:r w:rsidRPr="00BF4D6A">
              <w:t>NR_CnfAspCommonPart_Type</w:t>
            </w:r>
            <w:proofErr w:type="spellEnd"/>
          </w:p>
        </w:tc>
        <w:tc>
          <w:tcPr>
            <w:tcW w:w="493" w:type="dxa"/>
            <w:tcBorders>
              <w:top w:val="double" w:sz="4" w:space="0" w:color="auto"/>
            </w:tcBorders>
          </w:tcPr>
          <w:p w14:paraId="202E2F42" w14:textId="77777777" w:rsidR="007A3AA1" w:rsidRPr="00BF4D6A" w:rsidRDefault="007A3AA1" w:rsidP="00C83AF4">
            <w:pPr>
              <w:pStyle w:val="TAL"/>
            </w:pPr>
          </w:p>
        </w:tc>
        <w:tc>
          <w:tcPr>
            <w:tcW w:w="5421" w:type="dxa"/>
            <w:tcBorders>
              <w:top w:val="double" w:sz="4" w:space="0" w:color="auto"/>
            </w:tcBorders>
          </w:tcPr>
          <w:p w14:paraId="26D7AA4E" w14:textId="77777777" w:rsidR="007A3AA1" w:rsidRPr="00BF4D6A" w:rsidRDefault="007A3AA1" w:rsidP="00C83AF4">
            <w:pPr>
              <w:pStyle w:val="TAL"/>
            </w:pPr>
            <w:proofErr w:type="spellStart"/>
            <w:r w:rsidRPr="00BF4D6A">
              <w:t>TimingInfo</w:t>
            </w:r>
            <w:proofErr w:type="spellEnd"/>
            <w:r w:rsidRPr="00BF4D6A">
              <w:t xml:space="preserve"> is ignored by TTCN</w:t>
            </w:r>
          </w:p>
          <w:p w14:paraId="3AAD3612" w14:textId="77777777" w:rsidR="007A3AA1" w:rsidRPr="00BF4D6A" w:rsidRDefault="007A3AA1" w:rsidP="00C83AF4">
            <w:pPr>
              <w:pStyle w:val="TAL"/>
            </w:pPr>
            <w:r w:rsidRPr="00BF4D6A">
              <w:t xml:space="preserve">=&gt; SS may set </w:t>
            </w:r>
            <w:proofErr w:type="spellStart"/>
            <w:r w:rsidRPr="00BF4D6A">
              <w:t>TimingInfo</w:t>
            </w:r>
            <w:proofErr w:type="spellEnd"/>
            <w:r w:rsidRPr="00BF4D6A">
              <w:t xml:space="preserve"> to "None"</w:t>
            </w:r>
          </w:p>
        </w:tc>
      </w:tr>
      <w:tr w:rsidR="007A3AA1" w14:paraId="3D64E4E9" w14:textId="77777777" w:rsidTr="00C83AF4">
        <w:tc>
          <w:tcPr>
            <w:tcW w:w="1479" w:type="dxa"/>
          </w:tcPr>
          <w:p w14:paraId="7C918F75" w14:textId="77777777" w:rsidR="007A3AA1" w:rsidRPr="00BF4D6A" w:rsidRDefault="007A3AA1" w:rsidP="00C83AF4">
            <w:pPr>
              <w:pStyle w:val="TAL"/>
            </w:pPr>
            <w:r w:rsidRPr="00BF4D6A">
              <w:t>Confirm</w:t>
            </w:r>
          </w:p>
        </w:tc>
        <w:tc>
          <w:tcPr>
            <w:tcW w:w="2464" w:type="dxa"/>
          </w:tcPr>
          <w:p w14:paraId="773974A9" w14:textId="77777777" w:rsidR="007A3AA1" w:rsidRPr="00BF4D6A" w:rsidRDefault="007A3AA1" w:rsidP="00C83AF4">
            <w:pPr>
              <w:pStyle w:val="TAL"/>
            </w:pPr>
            <w:hyperlink w:anchor="NR_SystemConfirm_PosExt_Type" w:history="1">
              <w:proofErr w:type="spellStart"/>
              <w:r w:rsidRPr="00BF4D6A">
                <w:rPr>
                  <w:rStyle w:val="Hyperlink"/>
                </w:rPr>
                <w:t>NR_SystemConfirm_PosExt_Type</w:t>
              </w:r>
              <w:proofErr w:type="spellEnd"/>
            </w:hyperlink>
          </w:p>
        </w:tc>
        <w:tc>
          <w:tcPr>
            <w:tcW w:w="493" w:type="dxa"/>
          </w:tcPr>
          <w:p w14:paraId="723D6CA8" w14:textId="77777777" w:rsidR="007A3AA1" w:rsidRPr="00BF4D6A" w:rsidRDefault="007A3AA1" w:rsidP="00C83AF4">
            <w:pPr>
              <w:pStyle w:val="TAL"/>
            </w:pPr>
          </w:p>
        </w:tc>
        <w:tc>
          <w:tcPr>
            <w:tcW w:w="5421" w:type="dxa"/>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58"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58"/>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tcPr>
          <w:p w14:paraId="5FBEEB26" w14:textId="77777777" w:rsidR="007A3AA1" w:rsidRPr="00BF4D6A" w:rsidRDefault="007A3AA1" w:rsidP="00C83AF4">
            <w:pPr>
              <w:pStyle w:val="TAL"/>
            </w:pPr>
            <w:r w:rsidRPr="00BF4D6A">
              <w:t>out</w:t>
            </w:r>
          </w:p>
        </w:tc>
        <w:tc>
          <w:tcPr>
            <w:tcW w:w="2957" w:type="dxa"/>
            <w:tcBorders>
              <w:top w:val="double" w:sz="4" w:space="0" w:color="auto"/>
            </w:tcBorders>
          </w:tcPr>
          <w:p w14:paraId="3A500D56" w14:textId="77777777" w:rsidR="007A3AA1" w:rsidRPr="00BF4D6A" w:rsidRDefault="007A3AA1" w:rsidP="00C83AF4">
            <w:pPr>
              <w:pStyle w:val="TAL"/>
            </w:pPr>
            <w:hyperlink w:anchor="NR_SYSTEM_CTRL_POSEXT_REQ" w:history="1">
              <w:r w:rsidRPr="00BF4D6A">
                <w:rPr>
                  <w:rStyle w:val="Hyperlink"/>
                </w:rPr>
                <w:t>NR_SYSTEM_CTRL_POSEXT_REQ</w:t>
              </w:r>
            </w:hyperlink>
          </w:p>
        </w:tc>
        <w:tc>
          <w:tcPr>
            <w:tcW w:w="5421" w:type="dxa"/>
            <w:tcBorders>
              <w:top w:val="double" w:sz="4" w:space="0" w:color="auto"/>
            </w:tcBorders>
          </w:tcPr>
          <w:p w14:paraId="2C1C71BD" w14:textId="77777777" w:rsidR="007A3AA1" w:rsidRPr="00BF4D6A" w:rsidRDefault="007A3AA1" w:rsidP="00C83AF4">
            <w:pPr>
              <w:pStyle w:val="TAL"/>
            </w:pPr>
          </w:p>
        </w:tc>
      </w:tr>
      <w:tr w:rsidR="007A3AA1" w14:paraId="4A87A0E0" w14:textId="77777777" w:rsidTr="00C83AF4">
        <w:tc>
          <w:tcPr>
            <w:tcW w:w="1479" w:type="dxa"/>
          </w:tcPr>
          <w:p w14:paraId="0211C6B5" w14:textId="77777777" w:rsidR="007A3AA1" w:rsidRPr="00BF4D6A" w:rsidRDefault="007A3AA1" w:rsidP="00C83AF4">
            <w:pPr>
              <w:pStyle w:val="TAL"/>
            </w:pPr>
            <w:r w:rsidRPr="00BF4D6A">
              <w:t>in</w:t>
            </w:r>
          </w:p>
        </w:tc>
        <w:tc>
          <w:tcPr>
            <w:tcW w:w="2957" w:type="dxa"/>
          </w:tcPr>
          <w:p w14:paraId="7F00C63F" w14:textId="77777777" w:rsidR="007A3AA1" w:rsidRPr="00BF4D6A" w:rsidRDefault="007A3AA1" w:rsidP="00C83AF4">
            <w:pPr>
              <w:pStyle w:val="TAL"/>
            </w:pPr>
            <w:hyperlink w:anchor="NR_SYSTEM_CTRL_POSEXT_CNF" w:history="1">
              <w:r w:rsidRPr="00BF4D6A">
                <w:rPr>
                  <w:rStyle w:val="Hyperlink"/>
                </w:rPr>
                <w:t>NR_SYSTEM_CTRL_POSEXT_CNF</w:t>
              </w:r>
            </w:hyperlink>
          </w:p>
        </w:tc>
        <w:tc>
          <w:tcPr>
            <w:tcW w:w="5421" w:type="dxa"/>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bookmarkStart w:id="559" w:name="_Toc210376668"/>
      <w:r>
        <w:t>E.2</w:t>
      </w:r>
      <w:r>
        <w:tab/>
        <w:t>References to TTCN-3</w:t>
      </w:r>
      <w:bookmarkEnd w:id="559"/>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tcPr>
          <w:p w14:paraId="675399BA" w14:textId="77777777" w:rsidR="007A3AA1" w:rsidRPr="00BF4D6A" w:rsidRDefault="007A3AA1" w:rsidP="00C83AF4">
            <w:pPr>
              <w:pStyle w:val="TAL"/>
            </w:pPr>
            <w:r w:rsidRPr="00BF4D6A">
              <w:t>Rev 36621</w:t>
            </w:r>
          </w:p>
        </w:tc>
      </w:tr>
    </w:tbl>
    <w:p w14:paraId="58D00ADD" w14:textId="77777777" w:rsidR="007A3AA1" w:rsidRPr="00C06175" w:rsidRDefault="007A3AA1" w:rsidP="00BC4BE6"/>
    <w:p w14:paraId="15E5B9C5" w14:textId="77777777" w:rsidR="00080512" w:rsidRPr="00C06175" w:rsidRDefault="00080512">
      <w:pPr>
        <w:pStyle w:val="Heading8"/>
      </w:pPr>
      <w:r w:rsidRPr="00C06175">
        <w:br w:type="page"/>
      </w:r>
      <w:bookmarkStart w:id="560" w:name="_Toc27409369"/>
      <w:bookmarkStart w:id="561" w:name="_Toc36038703"/>
      <w:bookmarkStart w:id="562" w:name="_Toc58332859"/>
      <w:bookmarkStart w:id="563" w:name="_Toc75462775"/>
      <w:bookmarkStart w:id="564" w:name="_Toc90625726"/>
      <w:bookmarkStart w:id="565" w:name="_Toc92134850"/>
      <w:bookmarkStart w:id="566" w:name="_Toc210376669"/>
      <w:r w:rsidRPr="00C06175">
        <w:t xml:space="preserve">Annex </w:t>
      </w:r>
      <w:r w:rsidR="008A1266" w:rsidRPr="00C06175">
        <w:t>F</w:t>
      </w:r>
      <w:r w:rsidRPr="00C06175">
        <w:t xml:space="preserve"> (informative):</w:t>
      </w:r>
      <w:r w:rsidRPr="00C06175">
        <w:br/>
        <w:t>Change history</w:t>
      </w:r>
      <w:bookmarkEnd w:id="560"/>
      <w:bookmarkEnd w:id="561"/>
      <w:bookmarkEnd w:id="562"/>
      <w:bookmarkEnd w:id="563"/>
      <w:bookmarkEnd w:id="564"/>
      <w:bookmarkEnd w:id="565"/>
      <w:bookmarkEnd w:id="56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37"/>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 xml:space="preserve">ns and </w:t>
            </w:r>
            <w:proofErr w:type="spellStart"/>
            <w:r w:rsidRPr="00C06175">
              <w:rPr>
                <w:sz w:val="16"/>
                <w:szCs w:val="16"/>
              </w:rPr>
              <w:t>formattings</w:t>
            </w:r>
            <w:proofErr w:type="spellEnd"/>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 xml:space="preserve">Correction to </w:t>
            </w:r>
            <w:proofErr w:type="spellStart"/>
            <w:r w:rsidRPr="00C06175">
              <w:rPr>
                <w:rFonts w:ascii="Arial" w:hAnsi="Arial"/>
                <w:sz w:val="16"/>
                <w:szCs w:val="16"/>
              </w:rPr>
              <w:t>svID</w:t>
            </w:r>
            <w:proofErr w:type="spellEnd"/>
            <w:r w:rsidRPr="00C06175">
              <w:rPr>
                <w:rFonts w:ascii="Arial" w:hAnsi="Arial"/>
                <w:sz w:val="16"/>
                <w:szCs w:val="16"/>
              </w:rPr>
              <w:t xml:space="preserve"> values in </w:t>
            </w:r>
            <w:proofErr w:type="spellStart"/>
            <w:r w:rsidRPr="00C06175">
              <w:rPr>
                <w:rFonts w:ascii="Arial" w:hAnsi="Arial"/>
                <w:sz w:val="16"/>
                <w:szCs w:val="16"/>
              </w:rPr>
              <w:t>AcquisitionAssist</w:t>
            </w:r>
            <w:proofErr w:type="spellEnd"/>
            <w:r w:rsidRPr="00C06175">
              <w:rPr>
                <w:rFonts w:ascii="Arial" w:hAnsi="Arial"/>
                <w:sz w:val="16"/>
                <w:szCs w:val="16"/>
              </w:rPr>
              <w:t xml:space="preserve"> and </w:t>
            </w:r>
            <w:proofErr w:type="spellStart"/>
            <w:r w:rsidRPr="00C06175">
              <w:rPr>
                <w:rFonts w:ascii="Arial" w:hAnsi="Arial"/>
                <w:sz w:val="16"/>
                <w:szCs w:val="16"/>
              </w:rPr>
              <w:t>AuxiliaryInformation</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 xml:space="preserve">Usage of &lt;MULTIPLE_CNF&gt; in </w:t>
            </w:r>
            <w:proofErr w:type="spellStart"/>
            <w:r w:rsidRPr="00C06175">
              <w:rPr>
                <w:rFonts w:ascii="Arial" w:hAnsi="Arial"/>
                <w:sz w:val="16"/>
                <w:szCs w:val="16"/>
              </w:rPr>
              <w:t>UpperTesterFunctions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 xml:space="preserve">Improvement of function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916A92" w:rsidP="002857C6">
            <w:pPr>
              <w:rPr>
                <w:rFonts w:ascii="Arial" w:hAnsi="Arial" w:cs="Arial"/>
                <w:color w:val="000000"/>
                <w:sz w:val="16"/>
                <w:szCs w:val="16"/>
              </w:rPr>
            </w:pPr>
            <w:hyperlink r:id="rId26" w:history="1">
              <w:r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916A92" w:rsidP="002857C6">
            <w:pPr>
              <w:rPr>
                <w:rFonts w:ascii="Arial" w:hAnsi="Arial" w:cs="Arial"/>
                <w:color w:val="000000"/>
                <w:sz w:val="16"/>
                <w:szCs w:val="16"/>
              </w:rPr>
            </w:pPr>
            <w:hyperlink r:id="rId27" w:history="1">
              <w:r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B59F6" w:rsidP="000B59F6">
            <w:pPr>
              <w:rPr>
                <w:rFonts w:ascii="Arial" w:hAnsi="Arial" w:cs="Arial"/>
                <w:color w:val="000000"/>
                <w:sz w:val="16"/>
                <w:szCs w:val="16"/>
              </w:rPr>
            </w:pPr>
            <w:hyperlink r:id="rId28" w:history="1">
              <w:r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B59F6" w:rsidP="000B59F6">
            <w:pPr>
              <w:rPr>
                <w:rFonts w:ascii="Arial" w:hAnsi="Arial" w:cs="Arial"/>
                <w:color w:val="000000"/>
                <w:sz w:val="16"/>
                <w:szCs w:val="16"/>
              </w:rPr>
            </w:pPr>
            <w:hyperlink r:id="rId29" w:history="1">
              <w:r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f_POS_CheckCapabilities</w:t>
            </w:r>
            <w:proofErr w:type="spellEnd"/>
            <w:r w:rsidRPr="00C06175">
              <w:rPr>
                <w:rFonts w:ascii="Arial" w:hAnsi="Arial" w:cs="Arial"/>
                <w:color w:val="000000"/>
                <w:sz w:val="16"/>
                <w:szCs w:val="16"/>
              </w:rPr>
              <w:t>()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B59F6" w:rsidP="000B59F6">
            <w:pPr>
              <w:rPr>
                <w:rFonts w:ascii="Arial" w:hAnsi="Arial" w:cs="Arial"/>
                <w:color w:val="000000"/>
                <w:sz w:val="16"/>
                <w:szCs w:val="16"/>
              </w:rPr>
            </w:pPr>
            <w:hyperlink r:id="rId30" w:history="1">
              <w:r w:rsidRPr="00C06175">
                <w:rPr>
                  <w:rFonts w:ascii="Arial" w:hAnsi="Arial"/>
                  <w:color w:val="000000"/>
                  <w:sz w:val="16"/>
                  <w:szCs w:val="16"/>
                </w:rPr>
                <w:t>R5s170186</w:t>
              </w:r>
            </w:hyperlink>
            <w:r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Update ASP changes due to inclusion of </w:t>
            </w:r>
            <w:proofErr w:type="spellStart"/>
            <w:r w:rsidRPr="00C06175">
              <w:rPr>
                <w:rFonts w:ascii="Arial" w:hAnsi="Arial" w:cs="Arial"/>
                <w:color w:val="000000"/>
                <w:sz w:val="16"/>
                <w:szCs w:val="16"/>
              </w:rPr>
              <w:t>iPOS</w:t>
            </w:r>
            <w:proofErr w:type="spellEnd"/>
            <w:r w:rsidRPr="00C06175">
              <w:rPr>
                <w:rFonts w:ascii="Arial" w:hAnsi="Arial" w:cs="Arial"/>
                <w:color w:val="000000"/>
                <w:sz w:val="16"/>
                <w:szCs w:val="16"/>
              </w:rPr>
              <w:t xml:space="preserve">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C85806" w:rsidP="000364DA">
            <w:pPr>
              <w:rPr>
                <w:rFonts w:ascii="Arial" w:hAnsi="Arial" w:cs="Arial"/>
                <w:color w:val="000000"/>
                <w:sz w:val="16"/>
                <w:szCs w:val="16"/>
              </w:rPr>
            </w:pPr>
            <w:hyperlink r:id="rId31" w:history="1">
              <w:r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C85806" w:rsidP="000364DA">
            <w:pPr>
              <w:rPr>
                <w:rFonts w:ascii="Arial" w:hAnsi="Arial" w:cs="Arial"/>
                <w:color w:val="000000"/>
                <w:sz w:val="16"/>
                <w:szCs w:val="16"/>
              </w:rPr>
            </w:pPr>
            <w:hyperlink r:id="rId32" w:history="1">
              <w:r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C85806" w:rsidP="000364DA">
            <w:pPr>
              <w:rPr>
                <w:rFonts w:ascii="Arial" w:hAnsi="Arial" w:cs="Arial"/>
                <w:color w:val="000000"/>
                <w:sz w:val="16"/>
                <w:szCs w:val="16"/>
              </w:rPr>
            </w:pPr>
            <w:hyperlink r:id="rId33" w:history="1">
              <w:r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C85806" w:rsidP="000364DA">
            <w:pPr>
              <w:rPr>
                <w:rFonts w:ascii="Arial" w:hAnsi="Arial" w:cs="Arial"/>
                <w:color w:val="000000"/>
                <w:sz w:val="16"/>
                <w:szCs w:val="16"/>
              </w:rPr>
            </w:pPr>
            <w:hyperlink r:id="rId34" w:history="1">
              <w:r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C85806" w:rsidP="000364DA">
            <w:pPr>
              <w:rPr>
                <w:rFonts w:ascii="Arial" w:hAnsi="Arial" w:cs="Arial"/>
                <w:color w:val="000000"/>
                <w:sz w:val="16"/>
                <w:szCs w:val="16"/>
              </w:rPr>
            </w:pPr>
            <w:hyperlink r:id="rId35" w:history="1">
              <w:r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546B76" w:rsidP="00A84352">
            <w:pPr>
              <w:rPr>
                <w:rFonts w:ascii="Arial" w:hAnsi="Arial" w:cs="Arial"/>
                <w:color w:val="000000"/>
                <w:sz w:val="16"/>
                <w:szCs w:val="16"/>
              </w:rPr>
            </w:pPr>
            <w:hyperlink r:id="rId36" w:history="1">
              <w:r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w:t>
            </w:r>
            <w:proofErr w:type="spellStart"/>
            <w:r w:rsidRPr="00C06175">
              <w:rPr>
                <w:rFonts w:ascii="Arial" w:hAnsi="Arial" w:cs="Arial"/>
                <w:color w:val="000000"/>
                <w:sz w:val="16"/>
                <w:szCs w:val="16"/>
              </w:rPr>
              <w:t>f_POS_CheckGnssSupportList</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546B76" w:rsidP="00546B76">
            <w:pPr>
              <w:rPr>
                <w:rFonts w:ascii="Arial" w:hAnsi="Arial" w:cs="Arial"/>
                <w:color w:val="000000"/>
                <w:sz w:val="16"/>
                <w:szCs w:val="16"/>
              </w:rPr>
            </w:pPr>
            <w:hyperlink r:id="rId37" w:history="1">
              <w:r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546B3D" w:rsidP="00E73320">
            <w:pPr>
              <w:rPr>
                <w:rFonts w:ascii="Arial" w:hAnsi="Arial" w:cs="Arial"/>
                <w:color w:val="000000"/>
                <w:sz w:val="16"/>
                <w:szCs w:val="16"/>
              </w:rPr>
            </w:pPr>
            <w:hyperlink r:id="rId38" w:history="1">
              <w:r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3567E1" w:rsidP="003567E1">
            <w:pPr>
              <w:rPr>
                <w:rFonts w:ascii="Arial" w:hAnsi="Arial" w:cs="Arial"/>
                <w:color w:val="000000"/>
                <w:sz w:val="16"/>
                <w:szCs w:val="16"/>
              </w:rPr>
            </w:pPr>
            <w:hyperlink r:id="rId39" w:history="1">
              <w:r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3567E1" w:rsidP="003567E1">
            <w:pPr>
              <w:rPr>
                <w:rFonts w:ascii="Arial" w:hAnsi="Arial" w:cs="Arial"/>
                <w:color w:val="000000"/>
                <w:sz w:val="16"/>
                <w:szCs w:val="16"/>
              </w:rPr>
            </w:pPr>
            <w:hyperlink r:id="rId40" w:history="1">
              <w:r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3567E1" w:rsidP="003567E1">
            <w:pPr>
              <w:rPr>
                <w:rFonts w:ascii="Arial" w:hAnsi="Arial" w:cs="Arial"/>
                <w:color w:val="000000"/>
                <w:sz w:val="16"/>
                <w:szCs w:val="16"/>
              </w:rPr>
            </w:pPr>
            <w:hyperlink r:id="rId41" w:history="1">
              <w:r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3567E1" w:rsidP="003567E1">
            <w:pPr>
              <w:rPr>
                <w:rFonts w:ascii="Arial" w:hAnsi="Arial" w:cs="Arial"/>
                <w:color w:val="000000"/>
                <w:sz w:val="16"/>
                <w:szCs w:val="16"/>
              </w:rPr>
            </w:pPr>
            <w:hyperlink r:id="rId42" w:history="1">
              <w:r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725931" w:rsidP="00725931">
            <w:pPr>
              <w:rPr>
                <w:rFonts w:ascii="Arial" w:hAnsi="Arial" w:cs="Arial"/>
                <w:color w:val="000000"/>
                <w:sz w:val="16"/>
                <w:szCs w:val="16"/>
              </w:rPr>
            </w:pPr>
            <w:hyperlink r:id="rId43" w:history="1">
              <w:r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347736" w:rsidP="00360247">
            <w:pPr>
              <w:rPr>
                <w:rFonts w:ascii="Arial" w:hAnsi="Arial" w:cs="Arial"/>
                <w:color w:val="000000"/>
                <w:sz w:val="16"/>
                <w:szCs w:val="16"/>
              </w:rPr>
            </w:pPr>
            <w:hyperlink r:id="rId44" w:history="1">
              <w:r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347736" w:rsidP="00535105">
            <w:pPr>
              <w:rPr>
                <w:rFonts w:ascii="Arial" w:hAnsi="Arial" w:cs="Arial"/>
                <w:color w:val="000000"/>
                <w:sz w:val="16"/>
                <w:szCs w:val="16"/>
              </w:rPr>
            </w:pPr>
            <w:hyperlink r:id="rId45" w:history="1">
              <w:r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 xml:space="preserve">Correction to checking LPP </w:t>
            </w:r>
            <w:proofErr w:type="spellStart"/>
            <w:r w:rsidRPr="00C06175">
              <w:rPr>
                <w:rFonts w:ascii="Arial" w:hAnsi="Arial" w:cs="Arial"/>
                <w:color w:val="000000"/>
                <w:sz w:val="16"/>
                <w:szCs w:val="16"/>
              </w:rPr>
              <w:t>ePDU</w:t>
            </w:r>
            <w:proofErr w:type="spellEnd"/>
            <w:r w:rsidRPr="00C06175">
              <w:rPr>
                <w:rFonts w:ascii="Arial" w:hAnsi="Arial" w:cs="Arial"/>
                <w:color w:val="000000"/>
                <w:sz w:val="16"/>
                <w:szCs w:val="16"/>
              </w:rPr>
              <w:t xml:space="preserve">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C130CF" w:rsidP="00C130CF">
            <w:pPr>
              <w:rPr>
                <w:rFonts w:ascii="Arial" w:hAnsi="Arial" w:cs="Arial"/>
                <w:color w:val="000000"/>
                <w:sz w:val="16"/>
                <w:szCs w:val="16"/>
              </w:rPr>
            </w:pPr>
            <w:hyperlink r:id="rId46" w:history="1">
              <w:r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f_POS_CheckCapabilities_Agnss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C130CF" w:rsidP="00C130CF">
            <w:pPr>
              <w:rPr>
                <w:rFonts w:ascii="Arial" w:hAnsi="Arial" w:cs="Arial"/>
                <w:color w:val="000000"/>
                <w:sz w:val="16"/>
                <w:szCs w:val="16"/>
              </w:rPr>
            </w:pPr>
            <w:hyperlink r:id="rId47" w:history="1">
              <w:r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C130CF" w:rsidP="00C130CF">
            <w:pPr>
              <w:rPr>
                <w:rFonts w:ascii="Arial" w:hAnsi="Arial" w:cs="Arial"/>
                <w:color w:val="000000"/>
                <w:sz w:val="16"/>
                <w:szCs w:val="16"/>
              </w:rPr>
            </w:pPr>
            <w:hyperlink r:id="rId48" w:history="1">
              <w:r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286B65" w:rsidP="00B925A7">
            <w:pPr>
              <w:rPr>
                <w:rFonts w:ascii="Arial" w:hAnsi="Arial" w:cs="Arial"/>
                <w:color w:val="000000"/>
                <w:sz w:val="16"/>
                <w:szCs w:val="16"/>
              </w:rPr>
            </w:pPr>
            <w:hyperlink r:id="rId49" w:history="1">
              <w:r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7C5AD5" w:rsidP="007C5AD5">
            <w:pPr>
              <w:rPr>
                <w:rFonts w:ascii="Arial" w:hAnsi="Arial" w:cs="Arial"/>
                <w:color w:val="000000"/>
                <w:sz w:val="16"/>
                <w:szCs w:val="16"/>
              </w:rPr>
            </w:pPr>
            <w:hyperlink r:id="rId50" w:history="1">
              <w:r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983499" w:rsidP="00983499">
            <w:pPr>
              <w:rPr>
                <w:rFonts w:ascii="Arial" w:hAnsi="Arial" w:cs="Arial"/>
                <w:color w:val="000000"/>
                <w:sz w:val="16"/>
                <w:szCs w:val="16"/>
              </w:rPr>
            </w:pPr>
            <w:hyperlink r:id="rId51" w:history="1">
              <w:r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983499" w:rsidP="00983499">
            <w:pPr>
              <w:rPr>
                <w:rFonts w:ascii="Arial" w:hAnsi="Arial" w:cs="Arial"/>
                <w:color w:val="000000"/>
                <w:sz w:val="16"/>
                <w:szCs w:val="16"/>
              </w:rPr>
            </w:pPr>
            <w:hyperlink r:id="rId52" w:history="1">
              <w:r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983499" w:rsidP="00983499">
            <w:pPr>
              <w:rPr>
                <w:rFonts w:ascii="Arial" w:hAnsi="Arial" w:cs="Arial"/>
                <w:color w:val="000000"/>
                <w:sz w:val="16"/>
                <w:szCs w:val="16"/>
              </w:rPr>
            </w:pPr>
            <w:hyperlink r:id="rId53" w:history="1">
              <w:r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983499" w:rsidP="00983499">
            <w:pPr>
              <w:rPr>
                <w:rFonts w:ascii="Arial" w:hAnsi="Arial" w:cs="Arial"/>
                <w:color w:val="000000"/>
                <w:sz w:val="16"/>
                <w:szCs w:val="16"/>
              </w:rPr>
            </w:pPr>
            <w:hyperlink r:id="rId54" w:history="1">
              <w:r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983499" w:rsidP="00983499">
            <w:pPr>
              <w:rPr>
                <w:rFonts w:ascii="Arial" w:hAnsi="Arial" w:cs="Arial"/>
                <w:color w:val="000000"/>
                <w:sz w:val="16"/>
                <w:szCs w:val="16"/>
              </w:rPr>
            </w:pPr>
            <w:hyperlink r:id="rId55" w:history="1">
              <w:r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983499" w:rsidP="00983499">
            <w:pPr>
              <w:rPr>
                <w:rFonts w:ascii="Arial" w:hAnsi="Arial" w:cs="Arial"/>
                <w:color w:val="000000"/>
                <w:sz w:val="16"/>
                <w:szCs w:val="16"/>
              </w:rPr>
            </w:pPr>
            <w:hyperlink r:id="rId56" w:history="1">
              <w:r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983499" w:rsidP="00983499">
            <w:pPr>
              <w:rPr>
                <w:rFonts w:ascii="Arial" w:hAnsi="Arial" w:cs="Arial"/>
                <w:color w:val="000000"/>
                <w:sz w:val="16"/>
                <w:szCs w:val="16"/>
              </w:rPr>
            </w:pPr>
            <w:hyperlink r:id="rId57" w:history="1">
              <w:r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983499" w:rsidP="00983499">
            <w:pPr>
              <w:rPr>
                <w:rFonts w:ascii="Arial" w:hAnsi="Arial" w:cs="Arial"/>
                <w:color w:val="000000"/>
                <w:sz w:val="16"/>
                <w:szCs w:val="16"/>
              </w:rPr>
            </w:pPr>
            <w:hyperlink r:id="rId58" w:history="1">
              <w:r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983499" w:rsidP="00983499">
            <w:pPr>
              <w:rPr>
                <w:rFonts w:ascii="Arial" w:hAnsi="Arial" w:cs="Arial"/>
                <w:color w:val="000000"/>
                <w:sz w:val="16"/>
                <w:szCs w:val="16"/>
              </w:rPr>
            </w:pPr>
            <w:hyperlink r:id="rId59" w:history="1">
              <w:r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983499" w:rsidP="00983499">
            <w:pPr>
              <w:rPr>
                <w:rFonts w:ascii="Arial" w:hAnsi="Arial" w:cs="Arial"/>
                <w:color w:val="000000"/>
                <w:sz w:val="16"/>
                <w:szCs w:val="16"/>
              </w:rPr>
            </w:pPr>
            <w:hyperlink r:id="rId60" w:history="1">
              <w:r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983499" w:rsidP="00983499">
            <w:pPr>
              <w:rPr>
                <w:rFonts w:ascii="Arial" w:hAnsi="Arial" w:cs="Arial"/>
                <w:color w:val="000000"/>
                <w:sz w:val="16"/>
                <w:szCs w:val="16"/>
              </w:rPr>
            </w:pPr>
            <w:hyperlink r:id="rId61" w:history="1">
              <w:r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f_POS_NR_SendLppAck</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983499" w:rsidP="00983499">
            <w:pPr>
              <w:rPr>
                <w:rFonts w:ascii="Arial" w:hAnsi="Arial" w:cs="Arial"/>
                <w:color w:val="000000"/>
                <w:sz w:val="16"/>
                <w:szCs w:val="16"/>
              </w:rPr>
            </w:pPr>
            <w:hyperlink r:id="rId62" w:history="1">
              <w:r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983499" w:rsidP="004223A3">
            <w:pPr>
              <w:rPr>
                <w:rFonts w:ascii="Arial" w:hAnsi="Arial"/>
                <w:color w:val="000000"/>
                <w:sz w:val="16"/>
                <w:szCs w:val="16"/>
              </w:rPr>
            </w:pPr>
            <w:hyperlink r:id="rId63" w:history="1">
              <w:r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D17F8D" w:rsidP="00644372">
            <w:pPr>
              <w:rPr>
                <w:rFonts w:ascii="Arial" w:hAnsi="Arial" w:cs="Arial"/>
                <w:color w:val="000000"/>
                <w:sz w:val="16"/>
                <w:szCs w:val="16"/>
              </w:rPr>
            </w:pPr>
            <w:hyperlink r:id="rId64" w:history="1">
              <w:r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f_POS_NR_CheckAgnssMultiFreq</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D17F8D" w:rsidP="00644372">
            <w:pPr>
              <w:rPr>
                <w:rFonts w:ascii="Arial" w:hAnsi="Arial" w:cs="Arial"/>
                <w:color w:val="000000"/>
                <w:sz w:val="16"/>
                <w:szCs w:val="16"/>
              </w:rPr>
            </w:pPr>
            <w:hyperlink r:id="rId65" w:history="1">
              <w:r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8645EB" w:rsidP="004D26F0">
            <w:pPr>
              <w:rPr>
                <w:rFonts w:ascii="Arial" w:hAnsi="Arial" w:cs="Arial"/>
                <w:color w:val="000000"/>
                <w:sz w:val="16"/>
                <w:szCs w:val="16"/>
              </w:rPr>
            </w:pPr>
            <w:hyperlink r:id="rId66" w:history="1">
              <w:r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 xml:space="preserve">Correction for common POS function </w:t>
            </w:r>
            <w:proofErr w:type="spellStart"/>
            <w:r w:rsidRPr="00C06175">
              <w:rPr>
                <w:rFonts w:ascii="Arial" w:hAnsi="Arial" w:cs="Arial"/>
                <w:color w:val="000000"/>
                <w:sz w:val="16"/>
                <w:szCs w:val="16"/>
              </w:rPr>
              <w:t>f_POS_SelectTemplateReq_IonosphModel</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221029" w:rsidP="002235E0">
            <w:pPr>
              <w:rPr>
                <w:rFonts w:ascii="Arial" w:hAnsi="Arial" w:cs="Arial"/>
                <w:color w:val="000000"/>
                <w:sz w:val="16"/>
                <w:szCs w:val="16"/>
              </w:rPr>
            </w:pPr>
            <w:hyperlink r:id="rId67" w:history="1">
              <w:r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221029" w:rsidP="002235E0">
            <w:pPr>
              <w:rPr>
                <w:rFonts w:ascii="Arial" w:hAnsi="Arial" w:cs="Arial"/>
                <w:color w:val="000000"/>
                <w:sz w:val="16"/>
                <w:szCs w:val="16"/>
              </w:rPr>
            </w:pPr>
            <w:hyperlink r:id="rId68" w:history="1">
              <w:r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221029" w:rsidP="002235E0">
            <w:pPr>
              <w:rPr>
                <w:rFonts w:ascii="Arial" w:hAnsi="Arial" w:cs="Arial"/>
                <w:color w:val="000000"/>
                <w:sz w:val="16"/>
                <w:szCs w:val="16"/>
              </w:rPr>
            </w:pPr>
            <w:hyperlink r:id="rId69" w:history="1">
              <w:r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221029" w:rsidP="002235E0">
            <w:pPr>
              <w:rPr>
                <w:rFonts w:ascii="Arial" w:hAnsi="Arial" w:cs="Arial"/>
                <w:color w:val="000000"/>
                <w:sz w:val="16"/>
                <w:szCs w:val="16"/>
              </w:rPr>
            </w:pPr>
            <w:hyperlink r:id="rId70" w:history="1">
              <w:r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 xml:space="preserve">Include new </w:t>
            </w:r>
            <w:proofErr w:type="spellStart"/>
            <w:r w:rsidRPr="00C06175">
              <w:rPr>
                <w:rFonts w:ascii="Arial" w:hAnsi="Arial" w:cs="Arial"/>
                <w:color w:val="000000"/>
                <w:sz w:val="16"/>
                <w:szCs w:val="16"/>
              </w:rPr>
              <w:t>pixit</w:t>
            </w:r>
            <w:proofErr w:type="spellEnd"/>
            <w:r w:rsidRPr="00C06175">
              <w:rPr>
                <w:rFonts w:ascii="Arial" w:hAnsi="Arial" w:cs="Arial"/>
                <w:color w:val="000000"/>
                <w:sz w:val="16"/>
                <w:szCs w:val="16"/>
              </w:rPr>
              <w:t xml:space="preserve">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E2095B" w:rsidP="00B37BC2">
            <w:pPr>
              <w:rPr>
                <w:rFonts w:ascii="Arial" w:hAnsi="Arial" w:cs="Arial"/>
                <w:color w:val="000000"/>
                <w:sz w:val="16"/>
                <w:szCs w:val="16"/>
              </w:rPr>
            </w:pPr>
            <w:hyperlink r:id="rId71" w:history="1">
              <w:r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POS_Parameters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E2095B" w:rsidP="00B37BC2">
            <w:pPr>
              <w:rPr>
                <w:rFonts w:ascii="Arial" w:hAnsi="Arial" w:cs="Arial"/>
                <w:color w:val="000000"/>
                <w:sz w:val="16"/>
                <w:szCs w:val="16"/>
              </w:rPr>
            </w:pPr>
            <w:hyperlink r:id="rId72" w:history="1">
              <w:r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f_POS_OTDOA_CheckEutraBand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E2095B" w:rsidP="00B37BC2">
            <w:pPr>
              <w:rPr>
                <w:rFonts w:ascii="Arial" w:hAnsi="Arial" w:cs="Arial"/>
                <w:color w:val="000000"/>
                <w:sz w:val="16"/>
                <w:szCs w:val="16"/>
              </w:rPr>
            </w:pPr>
            <w:hyperlink r:id="rId73" w:history="1">
              <w:r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 xml:space="preserve">5G V2X: GNSS Test Model updates for NR </w:t>
            </w:r>
            <w:proofErr w:type="spellStart"/>
            <w:r w:rsidRPr="00C06175">
              <w:rPr>
                <w:rFonts w:ascii="Arial" w:hAnsi="Arial" w:cs="Arial"/>
                <w:color w:val="000000"/>
                <w:sz w:val="16"/>
                <w:szCs w:val="16"/>
              </w:rPr>
              <w:t>sidelink</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4D090E" w:rsidP="004D090E">
            <w:pPr>
              <w:rPr>
                <w:rFonts w:ascii="Arial" w:hAnsi="Arial" w:cs="Arial"/>
                <w:color w:val="000000"/>
                <w:sz w:val="16"/>
                <w:szCs w:val="16"/>
              </w:rPr>
            </w:pPr>
            <w:hyperlink r:id="rId74" w:history="1">
              <w:r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4D090E" w:rsidP="004D090E">
            <w:pPr>
              <w:rPr>
                <w:rFonts w:ascii="Arial" w:hAnsi="Arial" w:cs="Arial"/>
                <w:color w:val="000000"/>
                <w:sz w:val="16"/>
                <w:szCs w:val="16"/>
              </w:rPr>
            </w:pPr>
            <w:hyperlink r:id="rId75" w:history="1">
              <w:r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4D090E" w:rsidP="004D090E">
            <w:pPr>
              <w:rPr>
                <w:rFonts w:ascii="Arial" w:hAnsi="Arial" w:cs="Arial"/>
                <w:color w:val="000000"/>
                <w:sz w:val="16"/>
                <w:szCs w:val="16"/>
              </w:rPr>
            </w:pPr>
            <w:hyperlink r:id="rId76" w:history="1">
              <w:r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4D090E" w:rsidP="004D090E">
            <w:pPr>
              <w:rPr>
                <w:rFonts w:ascii="Arial" w:hAnsi="Arial" w:cs="Arial"/>
                <w:color w:val="000000"/>
                <w:sz w:val="16"/>
                <w:szCs w:val="16"/>
              </w:rPr>
            </w:pPr>
            <w:hyperlink r:id="rId77" w:history="1">
              <w:r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E243CD" w:rsidP="00E243CD">
            <w:pPr>
              <w:rPr>
                <w:rFonts w:ascii="Arial" w:hAnsi="Arial"/>
                <w:color w:val="000000"/>
                <w:sz w:val="16"/>
                <w:szCs w:val="16"/>
              </w:rPr>
            </w:pPr>
            <w:hyperlink r:id="rId78" w:history="1">
              <w:r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 xml:space="preserve">Correction to </w:t>
            </w:r>
            <w:proofErr w:type="spellStart"/>
            <w:r>
              <w:rPr>
                <w:rFonts w:ascii="Arial" w:hAnsi="Arial" w:cs="Arial"/>
                <w:sz w:val="16"/>
                <w:szCs w:val="16"/>
              </w:rPr>
              <w:t>f_UT_AT_CheckNotifyLocationRequest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E243CD" w:rsidP="00E243CD">
            <w:pPr>
              <w:rPr>
                <w:rFonts w:ascii="Arial" w:hAnsi="Arial"/>
                <w:color w:val="000000"/>
                <w:sz w:val="16"/>
                <w:szCs w:val="16"/>
              </w:rPr>
            </w:pPr>
            <w:hyperlink r:id="rId79" w:history="1">
              <w:r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A92559" w:rsidP="00A92559">
            <w:pPr>
              <w:rPr>
                <w:rFonts w:ascii="Arial" w:hAnsi="Arial" w:cs="Arial"/>
                <w:sz w:val="16"/>
                <w:szCs w:val="16"/>
              </w:rPr>
            </w:pPr>
            <w:hyperlink r:id="rId80" w:history="1">
              <w:r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A92559" w:rsidP="00A92559">
            <w:pPr>
              <w:rPr>
                <w:rFonts w:ascii="Arial" w:hAnsi="Arial" w:cs="Arial"/>
                <w:sz w:val="16"/>
                <w:szCs w:val="16"/>
              </w:rPr>
            </w:pPr>
            <w:hyperlink r:id="rId81" w:history="1">
              <w:r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A92559" w:rsidP="00A92559">
            <w:pPr>
              <w:rPr>
                <w:rFonts w:ascii="Arial" w:hAnsi="Arial" w:cs="Arial"/>
                <w:sz w:val="16"/>
                <w:szCs w:val="16"/>
              </w:rPr>
            </w:pPr>
            <w:hyperlink r:id="rId82" w:history="1">
              <w:r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A92559" w:rsidP="00A92559">
            <w:pPr>
              <w:rPr>
                <w:rFonts w:ascii="Arial" w:hAnsi="Arial" w:cs="Arial"/>
                <w:sz w:val="16"/>
                <w:szCs w:val="16"/>
              </w:rPr>
            </w:pPr>
            <w:hyperlink r:id="rId83" w:history="1">
              <w:r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A92559" w:rsidP="00A92559">
            <w:pPr>
              <w:rPr>
                <w:rFonts w:ascii="Arial" w:hAnsi="Arial" w:cs="Arial"/>
                <w:sz w:val="16"/>
                <w:szCs w:val="16"/>
              </w:rPr>
            </w:pPr>
            <w:hyperlink r:id="rId84" w:history="1">
              <w:r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490BE5" w:rsidP="00CC2B50">
            <w:pPr>
              <w:rPr>
                <w:rFonts w:ascii="Arial" w:hAnsi="Arial" w:cs="Arial"/>
                <w:sz w:val="16"/>
                <w:szCs w:val="16"/>
              </w:rPr>
            </w:pPr>
            <w:hyperlink r:id="rId85" w:history="1">
              <w:r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 xml:space="preserve">Correction to </w:t>
            </w:r>
            <w:proofErr w:type="spellStart"/>
            <w:r w:rsidRPr="00490BE5">
              <w:rPr>
                <w:rFonts w:ascii="Arial" w:hAnsi="Arial" w:cs="Arial"/>
                <w:sz w:val="16"/>
                <w:szCs w:val="16"/>
              </w:rPr>
              <w:t>f_POS_NR_CheckCapabilities_Prs_ProcessingCapabilityBandList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490BE5" w:rsidP="00CC2B50">
            <w:pPr>
              <w:rPr>
                <w:rFonts w:ascii="Arial" w:hAnsi="Arial" w:cs="Arial"/>
                <w:sz w:val="16"/>
                <w:szCs w:val="16"/>
              </w:rPr>
            </w:pPr>
            <w:hyperlink r:id="rId86" w:history="1">
              <w:r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490BE5" w:rsidP="00CC2B50">
            <w:pPr>
              <w:rPr>
                <w:rFonts w:ascii="Arial" w:hAnsi="Arial" w:cs="Arial"/>
                <w:sz w:val="16"/>
                <w:szCs w:val="16"/>
              </w:rPr>
            </w:pPr>
            <w:hyperlink r:id="rId87" w:history="1">
              <w:r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490BE5" w:rsidP="00CC2B50">
            <w:pPr>
              <w:rPr>
                <w:rFonts w:ascii="Arial" w:hAnsi="Arial" w:cs="Arial"/>
                <w:sz w:val="16"/>
                <w:szCs w:val="16"/>
              </w:rPr>
            </w:pPr>
            <w:hyperlink r:id="rId88" w:history="1">
              <w:r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490BE5" w:rsidP="00CC2B50">
            <w:pPr>
              <w:rPr>
                <w:rFonts w:ascii="Arial" w:hAnsi="Arial" w:cs="Arial"/>
                <w:sz w:val="16"/>
                <w:szCs w:val="16"/>
              </w:rPr>
            </w:pPr>
            <w:hyperlink r:id="rId89" w:history="1">
              <w:r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490BE5" w:rsidP="00CC2B50">
            <w:pPr>
              <w:rPr>
                <w:rFonts w:ascii="Arial" w:hAnsi="Arial" w:cs="Arial"/>
                <w:sz w:val="16"/>
                <w:szCs w:val="16"/>
              </w:rPr>
            </w:pPr>
            <w:hyperlink r:id="rId90" w:history="1">
              <w:r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490BE5" w:rsidP="00CC2B50">
            <w:pPr>
              <w:rPr>
                <w:rFonts w:ascii="Arial" w:hAnsi="Arial" w:cs="Arial"/>
                <w:sz w:val="16"/>
                <w:szCs w:val="16"/>
              </w:rPr>
            </w:pPr>
            <w:hyperlink r:id="rId91" w:history="1">
              <w:r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490BE5" w:rsidP="00CC2B50">
            <w:pPr>
              <w:rPr>
                <w:rFonts w:ascii="Arial" w:hAnsi="Arial" w:cs="Arial"/>
                <w:sz w:val="16"/>
                <w:szCs w:val="16"/>
              </w:rPr>
            </w:pPr>
            <w:hyperlink r:id="rId92" w:history="1">
              <w:r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E46758" w:rsidP="00E33EC1">
            <w:pPr>
              <w:rPr>
                <w:rFonts w:ascii="Arial" w:hAnsi="Arial" w:cs="Arial"/>
                <w:sz w:val="16"/>
                <w:szCs w:val="16"/>
              </w:rPr>
            </w:pPr>
            <w:hyperlink r:id="rId93" w:history="1">
              <w:r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E46758" w:rsidP="00E33EC1">
            <w:pPr>
              <w:rPr>
                <w:rFonts w:ascii="Arial" w:hAnsi="Arial" w:cs="Arial"/>
                <w:sz w:val="16"/>
                <w:szCs w:val="16"/>
              </w:rPr>
            </w:pPr>
            <w:hyperlink r:id="rId94" w:history="1">
              <w:r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E46758" w:rsidP="00E33EC1">
            <w:pPr>
              <w:rPr>
                <w:rFonts w:ascii="Arial" w:hAnsi="Arial" w:cs="Arial"/>
                <w:sz w:val="16"/>
                <w:szCs w:val="16"/>
              </w:rPr>
            </w:pPr>
            <w:hyperlink r:id="rId95" w:history="1">
              <w:r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E46758" w:rsidP="00E33EC1">
            <w:pPr>
              <w:rPr>
                <w:rFonts w:ascii="Arial" w:hAnsi="Arial" w:cs="Arial"/>
                <w:sz w:val="16"/>
                <w:szCs w:val="16"/>
              </w:rPr>
            </w:pPr>
            <w:hyperlink r:id="rId96" w:history="1">
              <w:r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6D75D9" w:rsidP="006D75D9">
            <w:pPr>
              <w:rPr>
                <w:rFonts w:ascii="Arial" w:hAnsi="Arial" w:cs="Arial"/>
                <w:sz w:val="16"/>
                <w:szCs w:val="16"/>
              </w:rPr>
            </w:pPr>
            <w:hyperlink r:id="rId97" w:history="1">
              <w:r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6D75D9" w:rsidP="006D75D9">
            <w:pPr>
              <w:rPr>
                <w:rFonts w:ascii="Arial" w:hAnsi="Arial" w:cs="Arial"/>
                <w:sz w:val="16"/>
                <w:szCs w:val="16"/>
              </w:rPr>
            </w:pPr>
            <w:hyperlink r:id="rId98" w:history="1">
              <w:r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A9353A" w:rsidP="00A9353A">
            <w:pPr>
              <w:rPr>
                <w:rFonts w:ascii="Arial" w:hAnsi="Arial" w:cs="Arial"/>
                <w:sz w:val="16"/>
                <w:szCs w:val="16"/>
              </w:rPr>
            </w:pPr>
            <w:hyperlink r:id="rId99" w:history="1">
              <w:r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D9744E" w:rsidP="00D9744E">
            <w:pPr>
              <w:rPr>
                <w:rFonts w:ascii="Arial" w:hAnsi="Arial" w:cs="Arial"/>
                <w:sz w:val="16"/>
                <w:szCs w:val="16"/>
              </w:rPr>
            </w:pPr>
            <w:hyperlink r:id="rId100" w:history="1">
              <w:r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D9744E" w:rsidP="00D9744E">
            <w:pPr>
              <w:rPr>
                <w:rFonts w:ascii="Arial" w:hAnsi="Arial" w:cs="Arial"/>
                <w:sz w:val="16"/>
                <w:szCs w:val="16"/>
              </w:rPr>
            </w:pPr>
            <w:hyperlink r:id="rId101" w:history="1">
              <w:r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D9744E" w:rsidP="00D9744E">
            <w:pPr>
              <w:rPr>
                <w:rFonts w:ascii="Arial" w:hAnsi="Arial" w:cs="Arial"/>
                <w:sz w:val="16"/>
                <w:szCs w:val="16"/>
              </w:rPr>
            </w:pPr>
            <w:hyperlink r:id="rId102" w:history="1">
              <w:r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 xml:space="preserve">Addition of CNF templates in </w:t>
            </w:r>
            <w:proofErr w:type="spellStart"/>
            <w:r w:rsidRPr="00FC7774">
              <w:rPr>
                <w:rFonts w:ascii="Arial" w:hAnsi="Arial" w:cs="Arial"/>
                <w:sz w:val="16"/>
                <w:szCs w:val="16"/>
              </w:rPr>
              <w:t>PosSystem_Control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D9744E" w:rsidP="00D9744E">
            <w:pPr>
              <w:rPr>
                <w:rFonts w:ascii="Arial" w:hAnsi="Arial" w:cs="Arial"/>
                <w:sz w:val="16"/>
                <w:szCs w:val="16"/>
              </w:rPr>
            </w:pPr>
            <w:hyperlink r:id="rId103" w:history="1">
              <w:r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 xml:space="preserve">Correction to </w:t>
            </w:r>
            <w:proofErr w:type="spellStart"/>
            <w:r w:rsidRPr="00FC7774">
              <w:rPr>
                <w:rFonts w:ascii="Arial" w:hAnsi="Arial" w:cs="Arial"/>
                <w:sz w:val="16"/>
                <w:szCs w:val="16"/>
              </w:rPr>
              <w:t>f_NR_ConfigUlSrsMultiRTT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D9744E" w:rsidP="00D9744E">
            <w:pPr>
              <w:rPr>
                <w:rFonts w:ascii="Arial" w:hAnsi="Arial" w:cs="Arial"/>
                <w:sz w:val="16"/>
                <w:szCs w:val="16"/>
              </w:rPr>
            </w:pPr>
            <w:hyperlink r:id="rId104" w:history="1">
              <w:r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D9744E" w:rsidP="00D9744E">
            <w:pPr>
              <w:rPr>
                <w:rFonts w:ascii="Arial" w:hAnsi="Arial" w:cs="Arial"/>
                <w:sz w:val="16"/>
                <w:szCs w:val="16"/>
              </w:rPr>
            </w:pPr>
            <w:hyperlink r:id="rId105" w:history="1">
              <w:r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 xml:space="preserve">Correction to </w:t>
            </w:r>
            <w:proofErr w:type="spellStart"/>
            <w:r w:rsidRPr="00FC7774">
              <w:rPr>
                <w:rFonts w:ascii="Arial" w:hAnsi="Arial" w:cs="Arial"/>
                <w:sz w:val="16"/>
                <w:szCs w:val="16"/>
              </w:rPr>
              <w:t>svID</w:t>
            </w:r>
            <w:proofErr w:type="spellEnd"/>
            <w:r w:rsidRPr="00FC7774">
              <w:rPr>
                <w:rFonts w:ascii="Arial" w:hAnsi="Arial" w:cs="Arial"/>
                <w:sz w:val="16"/>
                <w:szCs w:val="16"/>
              </w:rPr>
              <w:t xml:space="preserve"> values in </w:t>
            </w:r>
            <w:proofErr w:type="spellStart"/>
            <w:r w:rsidRPr="00FC7774">
              <w:rPr>
                <w:rFonts w:ascii="Arial" w:hAnsi="Arial" w:cs="Arial"/>
                <w:sz w:val="16"/>
                <w:szCs w:val="16"/>
              </w:rPr>
              <w:t>AcquisitionAssist</w:t>
            </w:r>
            <w:proofErr w:type="spellEnd"/>
            <w:r w:rsidRPr="00FC7774">
              <w:rPr>
                <w:rFonts w:ascii="Arial" w:hAnsi="Arial" w:cs="Arial"/>
                <w:sz w:val="16"/>
                <w:szCs w:val="16"/>
              </w:rPr>
              <w:t xml:space="preserve"> and </w:t>
            </w:r>
            <w:proofErr w:type="spellStart"/>
            <w:r w:rsidRPr="00FC7774">
              <w:rPr>
                <w:rFonts w:ascii="Arial" w:hAnsi="Arial" w:cs="Arial"/>
                <w:sz w:val="16"/>
                <w:szCs w:val="16"/>
              </w:rPr>
              <w:t>AuxiliaryInformation</w:t>
            </w:r>
            <w:proofErr w:type="spellEnd"/>
            <w:r w:rsidRPr="00FC7774">
              <w:rPr>
                <w:rFonts w:ascii="Arial" w:hAnsi="Arial" w:cs="Arial"/>
                <w:sz w:val="16"/>
                <w:szCs w:val="16"/>
              </w:rPr>
              <w:t xml:space="preserve"> for GNSS Scenarios 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D9744E" w:rsidP="00D9744E">
            <w:pPr>
              <w:rPr>
                <w:rFonts w:ascii="Arial" w:hAnsi="Arial" w:cs="Arial"/>
                <w:sz w:val="16"/>
                <w:szCs w:val="16"/>
              </w:rPr>
            </w:pPr>
            <w:hyperlink r:id="rId106" w:history="1">
              <w:r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4F39F2" w:rsidP="004F39F2">
            <w:pPr>
              <w:rPr>
                <w:rFonts w:ascii="Arial" w:hAnsi="Arial" w:cs="Arial"/>
                <w:sz w:val="16"/>
                <w:szCs w:val="16"/>
              </w:rPr>
            </w:pPr>
            <w:hyperlink r:id="rId107" w:history="1">
              <w:r w:rsidRPr="00A16EF8">
                <w:rPr>
                  <w:rFonts w:ascii="Arial" w:hAnsi="Arial" w:cs="Arial"/>
                  <w:sz w:val="16"/>
                  <w:szCs w:val="16"/>
                </w:rPr>
                <w:t>R5s230711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4F39F2" w:rsidP="004F39F2">
            <w:pPr>
              <w:rPr>
                <w:rFonts w:ascii="Arial" w:hAnsi="Arial" w:cs="Arial"/>
                <w:sz w:val="16"/>
                <w:szCs w:val="16"/>
              </w:rPr>
            </w:pPr>
            <w:hyperlink r:id="rId108" w:history="1">
              <w:r w:rsidRPr="00A16EF8">
                <w:rPr>
                  <w:rFonts w:ascii="Arial" w:hAnsi="Arial" w:cs="Arial"/>
                  <w:sz w:val="16"/>
                  <w:szCs w:val="16"/>
                </w:rPr>
                <w:t>R5s230755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 xml:space="preserve">Correction for function </w:t>
            </w:r>
            <w:proofErr w:type="spellStart"/>
            <w:r w:rsidRPr="004F39F2">
              <w:rPr>
                <w:rFonts w:ascii="Arial" w:hAnsi="Arial" w:cs="Arial"/>
                <w:sz w:val="16"/>
                <w:szCs w:val="16"/>
              </w:rPr>
              <w:t>f_POS_NR_CheckCapabilities_Prs_ProcessingCapabilityBandList</w:t>
            </w:r>
            <w:proofErr w:type="spellEnd"/>
            <w:r w:rsidRPr="004F39F2">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4F39F2" w:rsidP="004F39F2">
            <w:pPr>
              <w:rPr>
                <w:rFonts w:ascii="Arial" w:hAnsi="Arial" w:cs="Arial"/>
                <w:sz w:val="16"/>
                <w:szCs w:val="16"/>
              </w:rPr>
            </w:pPr>
            <w:hyperlink r:id="rId109" w:history="1">
              <w:r w:rsidRPr="00A16EF8">
                <w:rPr>
                  <w:rFonts w:ascii="Arial" w:hAnsi="Arial" w:cs="Arial"/>
                  <w:sz w:val="16"/>
                  <w:szCs w:val="16"/>
                </w:rPr>
                <w:t>R5s230842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4F39F2" w:rsidP="004F39F2">
            <w:pPr>
              <w:rPr>
                <w:rFonts w:ascii="Arial" w:hAnsi="Arial" w:cs="Arial"/>
                <w:sz w:val="16"/>
                <w:szCs w:val="16"/>
              </w:rPr>
            </w:pPr>
            <w:hyperlink r:id="rId110" w:history="1">
              <w:r w:rsidRPr="00A16EF8">
                <w:rPr>
                  <w:rFonts w:ascii="Arial" w:hAnsi="Arial" w:cs="Arial"/>
                  <w:sz w:val="16"/>
                  <w:szCs w:val="16"/>
                </w:rPr>
                <w:t>R5s230846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0C0FDF" w:rsidRPr="00040481" w14:paraId="124F7C3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49DCD" w14:textId="390F1780" w:rsidR="000C0FDF" w:rsidRPr="000C0FDF" w:rsidRDefault="000C0FDF" w:rsidP="00040481">
            <w:pPr>
              <w:rPr>
                <w:rFonts w:ascii="Arial" w:hAnsi="Arial" w:cs="Arial"/>
                <w:sz w:val="16"/>
                <w:szCs w:val="16"/>
              </w:rPr>
            </w:pPr>
            <w:r w:rsidRPr="00722D06">
              <w:rPr>
                <w:rFonts w:ascii="Arial" w:hAnsi="Arial" w:cs="Arial"/>
                <w:sz w:val="16"/>
                <w:szCs w:val="16"/>
              </w:rPr>
              <w:t>202</w:t>
            </w:r>
            <w:r w:rsidRPr="000C0FDF">
              <w:rPr>
                <w:rFonts w:ascii="Arial" w:hAnsi="Arial" w:cs="Arial"/>
                <w:sz w:val="16"/>
                <w:szCs w:val="16"/>
              </w:rPr>
              <w:t>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A14E" w14:textId="6B418293"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71363" w14:textId="61A5B2E4" w:rsidR="000C0FDF" w:rsidRPr="00040481" w:rsidRDefault="000C0FDF" w:rsidP="00040481">
            <w:pPr>
              <w:rPr>
                <w:rFonts w:ascii="Arial" w:hAnsi="Arial" w:cs="Arial"/>
                <w:sz w:val="16"/>
                <w:szCs w:val="16"/>
              </w:rPr>
            </w:pPr>
            <w:r w:rsidRPr="00040481">
              <w:rPr>
                <w:rFonts w:ascii="Arial" w:hAnsi="Arial" w:cs="Arial"/>
                <w:sz w:val="16"/>
                <w:szCs w:val="16"/>
              </w:rPr>
              <w:t>R5-240553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A5F0" w14:textId="0E506019" w:rsidR="000C0FDF" w:rsidRPr="000C0FDF" w:rsidRDefault="000C0FDF" w:rsidP="00040481">
            <w:pPr>
              <w:rPr>
                <w:rFonts w:ascii="Arial" w:hAnsi="Arial" w:cs="Arial"/>
                <w:sz w:val="16"/>
                <w:szCs w:val="16"/>
              </w:rPr>
            </w:pPr>
            <w:r w:rsidRPr="00040481">
              <w:rPr>
                <w:rFonts w:ascii="Arial" w:hAnsi="Arial" w:cs="Arial"/>
                <w:sz w:val="16"/>
                <w:szCs w:val="16"/>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DD475" w14:textId="3C835D20" w:rsidR="000C0FDF" w:rsidRPr="000C0FDF" w:rsidRDefault="000C0FDF" w:rsidP="00040481">
            <w:pPr>
              <w:rPr>
                <w:rFonts w:ascii="Arial" w:hAnsi="Arial" w:cs="Arial"/>
                <w:sz w:val="16"/>
                <w:szCs w:val="16"/>
              </w:rPr>
            </w:pPr>
            <w:r w:rsidRPr="00040481">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C7867" w14:textId="66895399" w:rsidR="000C0FDF" w:rsidRPr="000C0FDF" w:rsidRDefault="000C0FDF" w:rsidP="00040481">
            <w:pPr>
              <w:rPr>
                <w:rFonts w:ascii="Arial" w:hAnsi="Arial" w:cs="Arial"/>
                <w:sz w:val="16"/>
                <w:szCs w:val="16"/>
              </w:rPr>
            </w:pPr>
            <w:r w:rsidRPr="00040481">
              <w:rPr>
                <w:rFonts w:ascii="Arial" w:hAnsi="Arial" w:cs="Arial"/>
                <w:sz w:val="16"/>
                <w:szCs w:val="16"/>
              </w:rPr>
              <w:t>Removal of PIXIT for deprecated signalling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D079" w14:textId="5D6CE232"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18F9E" w14:textId="596F1504"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7E94C8"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70C0C"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61AFF"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6A58A" w14:textId="019F8305" w:rsidR="000C0FDF" w:rsidRPr="00040481" w:rsidRDefault="000C0FDF" w:rsidP="00040481">
            <w:pPr>
              <w:rPr>
                <w:rFonts w:ascii="Arial" w:hAnsi="Arial" w:cs="Arial"/>
                <w:sz w:val="16"/>
                <w:szCs w:val="16"/>
              </w:rPr>
            </w:pPr>
            <w:hyperlink r:id="rId111" w:history="1">
              <w:r w:rsidRPr="00040481">
                <w:rPr>
                  <w:rFonts w:ascii="Arial" w:hAnsi="Arial" w:cs="Arial"/>
                  <w:sz w:val="16"/>
                  <w:szCs w:val="16"/>
                </w:rPr>
                <w:t>R5s240144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99778" w14:textId="30CF3A20" w:rsidR="000C0FDF" w:rsidRPr="000C0FDF" w:rsidRDefault="000C0FDF" w:rsidP="00040481">
            <w:pPr>
              <w:rPr>
                <w:rFonts w:ascii="Arial" w:hAnsi="Arial" w:cs="Arial"/>
                <w:sz w:val="16"/>
                <w:szCs w:val="16"/>
              </w:rPr>
            </w:pPr>
            <w:r w:rsidRPr="000C0FDF">
              <w:rPr>
                <w:rFonts w:ascii="Arial" w:hAnsi="Arial" w:cs="Arial"/>
                <w:sz w:val="16"/>
                <w:szCs w:val="16"/>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A5A4" w14:textId="0E3AF94B"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769E" w14:textId="76D43BD5"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w:t>
            </w:r>
            <w:proofErr w:type="spellStart"/>
            <w:r w:rsidRPr="000C0FDF">
              <w:rPr>
                <w:rFonts w:ascii="Arial" w:hAnsi="Arial" w:cs="Arial"/>
                <w:sz w:val="16"/>
                <w:szCs w:val="16"/>
              </w:rPr>
              <w:t>f_POS_NR_Set_DlPrsAssistanceDataPerTRP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A76C6"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B4892"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71E888B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4EDF1"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8FA82"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F43C3" w14:textId="5F720352" w:rsidR="000C0FDF" w:rsidRPr="00040481" w:rsidRDefault="000C0FDF" w:rsidP="00040481">
            <w:pPr>
              <w:rPr>
                <w:rFonts w:ascii="Arial" w:hAnsi="Arial" w:cs="Arial"/>
                <w:sz w:val="16"/>
                <w:szCs w:val="16"/>
              </w:rPr>
            </w:pPr>
            <w:hyperlink r:id="rId112" w:history="1">
              <w:r w:rsidRPr="00040481">
                <w:rPr>
                  <w:rFonts w:ascii="Arial" w:hAnsi="Arial" w:cs="Arial"/>
                  <w:sz w:val="16"/>
                  <w:szCs w:val="16"/>
                </w:rPr>
                <w:t>R5s240146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7751" w14:textId="22BAA25D" w:rsidR="000C0FDF" w:rsidRPr="000C0FDF" w:rsidRDefault="000C0FDF" w:rsidP="00040481">
            <w:pPr>
              <w:rPr>
                <w:rFonts w:ascii="Arial" w:hAnsi="Arial" w:cs="Arial"/>
                <w:sz w:val="16"/>
                <w:szCs w:val="16"/>
              </w:rPr>
            </w:pPr>
            <w:r w:rsidRPr="000C0FDF">
              <w:rPr>
                <w:rFonts w:ascii="Arial" w:hAnsi="Arial" w:cs="Arial"/>
                <w:sz w:val="16"/>
                <w:szCs w:val="16"/>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893259" w14:textId="71C0B8A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D4497" w14:textId="248DEEA4" w:rsidR="000C0FDF" w:rsidRPr="000C0FDF" w:rsidRDefault="000C0FDF" w:rsidP="00040481">
            <w:pPr>
              <w:rPr>
                <w:rFonts w:ascii="Arial" w:hAnsi="Arial" w:cs="Arial"/>
                <w:sz w:val="16"/>
                <w:szCs w:val="16"/>
              </w:rPr>
            </w:pPr>
            <w:r w:rsidRPr="000C0FDF">
              <w:rPr>
                <w:rFonts w:ascii="Arial" w:hAnsi="Arial" w:cs="Arial"/>
                <w:sz w:val="16"/>
                <w:szCs w:val="16"/>
              </w:rPr>
              <w:t>Addition of NR5GC POS test case 9.3.1.2.21s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D40E7"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B50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0C90AB2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4D745"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32D43"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C29D9" w14:textId="33F65CF3" w:rsidR="000C0FDF" w:rsidRPr="00040481" w:rsidRDefault="000C0FDF" w:rsidP="00040481">
            <w:pPr>
              <w:rPr>
                <w:rFonts w:ascii="Arial" w:hAnsi="Arial" w:cs="Arial"/>
                <w:sz w:val="16"/>
                <w:szCs w:val="16"/>
              </w:rPr>
            </w:pPr>
            <w:hyperlink r:id="rId113" w:history="1">
              <w:r w:rsidRPr="00040481">
                <w:rPr>
                  <w:rFonts w:ascii="Arial" w:hAnsi="Arial" w:cs="Arial"/>
                  <w:sz w:val="16"/>
                  <w:szCs w:val="16"/>
                </w:rPr>
                <w:t>R5s240160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E40C1" w14:textId="59912607" w:rsidR="000C0FDF" w:rsidRPr="000C0FDF" w:rsidRDefault="000C0FDF" w:rsidP="00040481">
            <w:pPr>
              <w:rPr>
                <w:rFonts w:ascii="Arial" w:hAnsi="Arial" w:cs="Arial"/>
                <w:sz w:val="16"/>
                <w:szCs w:val="16"/>
              </w:rPr>
            </w:pPr>
            <w:r w:rsidRPr="000C0FDF">
              <w:rPr>
                <w:rFonts w:ascii="Arial" w:hAnsi="Arial" w:cs="Arial"/>
                <w:sz w:val="16"/>
                <w:szCs w:val="16"/>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A6D433" w14:textId="32797F9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78930" w14:textId="0EB9AEB8"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w:t>
            </w:r>
            <w:proofErr w:type="spellStart"/>
            <w:r w:rsidRPr="000C0FDF">
              <w:rPr>
                <w:rFonts w:ascii="Arial" w:hAnsi="Arial" w:cs="Arial"/>
                <w:sz w:val="16"/>
                <w:szCs w:val="16"/>
              </w:rPr>
              <w:t>f_POS_NR_CheckCapabilities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D0E"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56B07"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F1F6B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8DE23"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EA8E7"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264A1" w14:textId="0D589465" w:rsidR="000C0FDF" w:rsidRPr="00040481" w:rsidRDefault="000C0FDF" w:rsidP="00040481">
            <w:pPr>
              <w:rPr>
                <w:rFonts w:ascii="Arial" w:hAnsi="Arial" w:cs="Arial"/>
                <w:sz w:val="16"/>
                <w:szCs w:val="16"/>
              </w:rPr>
            </w:pPr>
            <w:hyperlink r:id="rId114" w:history="1">
              <w:r w:rsidRPr="00040481">
                <w:rPr>
                  <w:rFonts w:ascii="Arial" w:hAnsi="Arial" w:cs="Arial"/>
                  <w:sz w:val="16"/>
                  <w:szCs w:val="16"/>
                </w:rPr>
                <w:t>R5s240169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75F7" w14:textId="59337887" w:rsidR="000C0FDF" w:rsidRPr="000C0FDF" w:rsidRDefault="000C0FDF" w:rsidP="00040481">
            <w:pPr>
              <w:rPr>
                <w:rFonts w:ascii="Arial" w:hAnsi="Arial" w:cs="Arial"/>
                <w:sz w:val="16"/>
                <w:szCs w:val="16"/>
              </w:rPr>
            </w:pPr>
            <w:r w:rsidRPr="000C0FDF">
              <w:rPr>
                <w:rFonts w:ascii="Arial" w:hAnsi="Arial" w:cs="Arial"/>
                <w:sz w:val="16"/>
                <w:szCs w:val="16"/>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D959C7" w14:textId="41B805A1"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55E0FC" w14:textId="6938F4A6" w:rsidR="000C0FDF" w:rsidRPr="000C0FDF" w:rsidRDefault="000C0FDF" w:rsidP="00040481">
            <w:pPr>
              <w:rPr>
                <w:rFonts w:ascii="Arial" w:hAnsi="Arial" w:cs="Arial"/>
                <w:sz w:val="16"/>
                <w:szCs w:val="16"/>
              </w:rPr>
            </w:pPr>
            <w:r w:rsidRPr="000C0FDF">
              <w:rPr>
                <w:rFonts w:ascii="Arial" w:hAnsi="Arial" w:cs="Arial"/>
                <w:sz w:val="16"/>
                <w:szCs w:val="16"/>
              </w:rPr>
              <w:t>Addition of NR POS Test case 9.3.1.2.20s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1E82"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178C"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0C5CEB"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5F3CF"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059"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A922" w14:textId="1A41B06C" w:rsidR="000C0FDF" w:rsidRPr="00040481" w:rsidRDefault="000C0FDF" w:rsidP="00040481">
            <w:pPr>
              <w:rPr>
                <w:rFonts w:ascii="Arial" w:hAnsi="Arial" w:cs="Arial"/>
                <w:sz w:val="16"/>
                <w:szCs w:val="16"/>
              </w:rPr>
            </w:pPr>
            <w:hyperlink r:id="rId115" w:history="1">
              <w:r w:rsidRPr="00040481">
                <w:rPr>
                  <w:rFonts w:ascii="Arial" w:hAnsi="Arial" w:cs="Arial"/>
                  <w:sz w:val="16"/>
                  <w:szCs w:val="16"/>
                </w:rPr>
                <w:t>R5s240199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5D09" w14:textId="6F23B7AB" w:rsidR="000C0FDF" w:rsidRPr="000C0FDF" w:rsidRDefault="000C0FDF" w:rsidP="00040481">
            <w:pPr>
              <w:rPr>
                <w:rFonts w:ascii="Arial" w:hAnsi="Arial" w:cs="Arial"/>
                <w:sz w:val="16"/>
                <w:szCs w:val="16"/>
              </w:rPr>
            </w:pPr>
            <w:r w:rsidRPr="000C0FDF">
              <w:rPr>
                <w:rFonts w:ascii="Arial" w:hAnsi="Arial" w:cs="Arial"/>
                <w:sz w:val="16"/>
                <w:szCs w:val="16"/>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4EFA62" w14:textId="484A1661" w:rsidR="000C0FDF" w:rsidRPr="000C0FDF" w:rsidRDefault="000C0FDF" w:rsidP="00040481">
            <w:pPr>
              <w:rPr>
                <w:rFonts w:ascii="Arial" w:hAnsi="Arial" w:cs="Arial"/>
                <w:sz w:val="16"/>
                <w:szCs w:val="16"/>
              </w:rPr>
            </w:pPr>
            <w:r w:rsidRPr="000C0FDF">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872D2" w14:textId="4CADC485"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function </w:t>
            </w:r>
            <w:proofErr w:type="spellStart"/>
            <w:r w:rsidRPr="000C0FDF">
              <w:rPr>
                <w:rFonts w:ascii="Arial" w:hAnsi="Arial" w:cs="Arial"/>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A75F"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6D37D"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56CF18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4C6"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4B191"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ECAEC9" w14:textId="6519EEE2" w:rsidR="000C0FDF" w:rsidRPr="00040481" w:rsidRDefault="000C0FDF" w:rsidP="00040481">
            <w:pPr>
              <w:rPr>
                <w:rFonts w:ascii="Arial" w:hAnsi="Arial" w:cs="Arial"/>
                <w:sz w:val="16"/>
                <w:szCs w:val="16"/>
              </w:rPr>
            </w:pPr>
            <w:hyperlink r:id="rId116" w:history="1">
              <w:r w:rsidRPr="00040481">
                <w:rPr>
                  <w:rFonts w:ascii="Arial" w:hAnsi="Arial" w:cs="Arial"/>
                  <w:sz w:val="16"/>
                  <w:szCs w:val="16"/>
                </w:rPr>
                <w:t>R5s240240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4E2E" w14:textId="5D49596F" w:rsidR="000C0FDF" w:rsidRPr="000C0FDF" w:rsidRDefault="000C0FDF" w:rsidP="00040481">
            <w:pPr>
              <w:rPr>
                <w:rFonts w:ascii="Arial" w:hAnsi="Arial" w:cs="Arial"/>
                <w:sz w:val="16"/>
                <w:szCs w:val="16"/>
              </w:rPr>
            </w:pPr>
            <w:r w:rsidRPr="000C0FDF">
              <w:rPr>
                <w:rFonts w:ascii="Arial" w:hAnsi="Arial" w:cs="Arial"/>
                <w:sz w:val="16"/>
                <w:szCs w:val="16"/>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96099C" w14:textId="02D2E214"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FB89C6" w14:textId="0DC89C77" w:rsidR="000C0FDF" w:rsidRPr="000C0FDF" w:rsidRDefault="000C0FDF" w:rsidP="00040481">
            <w:pPr>
              <w:rPr>
                <w:rFonts w:ascii="Arial" w:hAnsi="Arial" w:cs="Arial"/>
                <w:sz w:val="16"/>
                <w:szCs w:val="16"/>
              </w:rPr>
            </w:pPr>
            <w:r w:rsidRPr="000C0FDF">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648B"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B0CB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7C0D27" w:rsidRPr="007C0D27" w14:paraId="6055AF11" w14:textId="77777777" w:rsidTr="000916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5F213" w14:textId="77777777" w:rsidR="007C0D27" w:rsidRPr="000C0FDF" w:rsidRDefault="007C0D27" w:rsidP="007C0D27">
            <w:pPr>
              <w:rPr>
                <w:rFonts w:ascii="Arial" w:hAnsi="Arial" w:cs="Arial"/>
                <w:sz w:val="16"/>
                <w:szCs w:val="16"/>
              </w:rPr>
            </w:pPr>
            <w:r w:rsidRPr="000C0FDF">
              <w:rPr>
                <w:rFonts w:ascii="Arial" w:hAnsi="Arial" w:cs="Arial"/>
                <w:sz w:val="16"/>
                <w:szCs w:val="16"/>
              </w:rPr>
              <w:t>2024-0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47F86" w14:textId="77777777" w:rsidR="007C0D27" w:rsidRPr="000C0FDF" w:rsidRDefault="007C0D27" w:rsidP="007C0D27">
            <w:pPr>
              <w:rPr>
                <w:rFonts w:ascii="Arial" w:hAnsi="Arial" w:cs="Arial"/>
                <w:sz w:val="16"/>
                <w:szCs w:val="16"/>
              </w:rPr>
            </w:pPr>
            <w:r w:rsidRPr="000C0FDF">
              <w:rPr>
                <w:rFonts w:ascii="Arial" w:hAnsi="Arial" w:cs="Arial"/>
                <w:sz w:val="16"/>
                <w:szCs w:val="16"/>
              </w:rPr>
              <w:t>RAN#10</w:t>
            </w:r>
            <w:r>
              <w:rPr>
                <w:rFonts w:ascii="Arial" w:hAnsi="Arial" w:cs="Arial"/>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1CE922" w14:textId="3F5B496B" w:rsidR="007C0D27" w:rsidRPr="000916CB" w:rsidRDefault="007C0D27" w:rsidP="007C0D27">
            <w:pPr>
              <w:rPr>
                <w:rFonts w:ascii="Arial" w:hAnsi="Arial" w:cs="Arial"/>
                <w:sz w:val="16"/>
                <w:szCs w:val="16"/>
              </w:rPr>
            </w:pPr>
            <w:hyperlink r:id="rId117" w:history="1">
              <w:r w:rsidRPr="000916CB">
                <w:rPr>
                  <w:rFonts w:ascii="Arial" w:hAnsi="Arial"/>
                  <w:sz w:val="16"/>
                  <w:szCs w:val="16"/>
                </w:rPr>
                <w:t>R5s240301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92B3" w14:textId="67614760" w:rsidR="007C0D27" w:rsidRPr="000C0FDF" w:rsidRDefault="007C0D27" w:rsidP="007C0D27">
            <w:pPr>
              <w:rPr>
                <w:rFonts w:ascii="Arial" w:hAnsi="Arial" w:cs="Arial"/>
                <w:sz w:val="16"/>
                <w:szCs w:val="16"/>
              </w:rPr>
            </w:pPr>
            <w:r>
              <w:rPr>
                <w:rFonts w:ascii="Arial" w:hAnsi="Arial" w:cs="Arial"/>
                <w:sz w:val="16"/>
                <w:szCs w:val="16"/>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08C3C" w14:textId="249A6D03" w:rsidR="007C0D27" w:rsidRPr="000C0FDF" w:rsidRDefault="007C0D27" w:rsidP="007C0D27">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609DE9" w14:textId="3B0665D3" w:rsidR="007C0D27" w:rsidRPr="000C0FDF" w:rsidRDefault="007C0D27" w:rsidP="007C0D27">
            <w:pPr>
              <w:rPr>
                <w:rFonts w:ascii="Arial" w:hAnsi="Arial" w:cs="Arial"/>
                <w:sz w:val="16"/>
                <w:szCs w:val="16"/>
              </w:rPr>
            </w:pPr>
            <w:r>
              <w:rPr>
                <w:rFonts w:ascii="Arial" w:hAnsi="Arial" w:cs="Arial"/>
                <w:sz w:val="16"/>
                <w:szCs w:val="16"/>
              </w:rPr>
              <w:t>Correction of GNSS 15s test cases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B6E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5</w:t>
            </w:r>
            <w:r w:rsidRPr="000C0FDF">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36B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6</w:t>
            </w:r>
            <w:r w:rsidRPr="000C0FDF">
              <w:rPr>
                <w:rFonts w:ascii="Arial" w:hAnsi="Arial" w:cs="Arial"/>
                <w:sz w:val="16"/>
                <w:szCs w:val="16"/>
              </w:rPr>
              <w:t>.0</w:t>
            </w:r>
          </w:p>
        </w:tc>
      </w:tr>
      <w:tr w:rsidR="007C2450" w:rsidRPr="007C2450" w14:paraId="5D7765D2" w14:textId="77777777" w:rsidTr="007C23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BD895" w14:textId="7FFB361D" w:rsidR="007C2450" w:rsidRPr="007C2450" w:rsidRDefault="007C2450" w:rsidP="007C2450">
            <w:pPr>
              <w:rPr>
                <w:rFonts w:ascii="Arial" w:hAnsi="Arial" w:cs="Arial"/>
                <w:sz w:val="16"/>
                <w:szCs w:val="16"/>
              </w:rPr>
            </w:pPr>
            <w:r w:rsidRPr="007C2450">
              <w:rPr>
                <w:rFonts w:ascii="Arial" w:hAnsi="Arial"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09E1A" w14:textId="70D311DF" w:rsidR="007C2450" w:rsidRPr="007C2450" w:rsidRDefault="007C2450" w:rsidP="007C2450">
            <w:pPr>
              <w:rPr>
                <w:rFonts w:ascii="Arial" w:hAnsi="Arial" w:cs="Arial"/>
                <w:sz w:val="16"/>
                <w:szCs w:val="16"/>
              </w:rPr>
            </w:pPr>
            <w:r w:rsidRPr="007C2450">
              <w:rPr>
                <w:rFonts w:ascii="Arial" w:hAnsi="Arial" w:cs="Arial"/>
                <w:sz w:val="16"/>
                <w:szCs w:val="16"/>
              </w:rPr>
              <w:t>RAN#105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EE1A58" w14:textId="07DAD557" w:rsidR="007C2450" w:rsidRPr="007C2450" w:rsidRDefault="007C2450" w:rsidP="007C2450">
            <w:pPr>
              <w:rPr>
                <w:rFonts w:ascii="Arial" w:hAnsi="Arial" w:cs="Arial"/>
                <w:sz w:val="16"/>
                <w:szCs w:val="16"/>
              </w:rPr>
            </w:pPr>
            <w:hyperlink r:id="rId118" w:history="1">
              <w:r w:rsidRPr="007C2450">
                <w:rPr>
                  <w:rFonts w:ascii="Arial" w:hAnsi="Arial"/>
                  <w:sz w:val="16"/>
                  <w:szCs w:val="16"/>
                </w:rPr>
                <w:t>R5s240532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8613" w14:textId="6FAC531B" w:rsidR="007C2450" w:rsidRPr="007C2450" w:rsidRDefault="007C2450" w:rsidP="007C2450">
            <w:pPr>
              <w:rPr>
                <w:rFonts w:ascii="Arial" w:hAnsi="Arial" w:cs="Arial"/>
                <w:sz w:val="16"/>
                <w:szCs w:val="16"/>
              </w:rPr>
            </w:pPr>
            <w:r w:rsidRPr="007C2450">
              <w:rPr>
                <w:rFonts w:ascii="Arial" w:hAnsi="Arial" w:cs="Arial"/>
                <w:sz w:val="16"/>
                <w:szCs w:val="16"/>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A55428" w14:textId="3961FA95" w:rsidR="007C2450" w:rsidRPr="007C2450" w:rsidRDefault="007C2450" w:rsidP="007C2450">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9A406C" w14:textId="6667B1D9" w:rsidR="007C2450" w:rsidRPr="007C2450" w:rsidRDefault="007C2450" w:rsidP="007C2450">
            <w:pPr>
              <w:rPr>
                <w:rFonts w:ascii="Arial" w:hAnsi="Arial" w:cs="Arial"/>
                <w:sz w:val="16"/>
                <w:szCs w:val="16"/>
              </w:rPr>
            </w:pPr>
            <w:r w:rsidRPr="007C2450">
              <w:rPr>
                <w:rFonts w:ascii="Arial" w:hAnsi="Arial" w:cs="Arial"/>
                <w:sz w:val="16"/>
                <w:szCs w:val="16"/>
              </w:rPr>
              <w:t>Rel-18 June’24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64A6C" w14:textId="4522F560" w:rsidR="007C2450" w:rsidRPr="007C2450" w:rsidRDefault="007C2450" w:rsidP="007C2450">
            <w:pPr>
              <w:rPr>
                <w:rFonts w:ascii="Arial" w:hAnsi="Arial" w:cs="Arial"/>
                <w:sz w:val="16"/>
                <w:szCs w:val="16"/>
              </w:rPr>
            </w:pPr>
            <w:r w:rsidRPr="007C2450">
              <w:rPr>
                <w:rFonts w:ascii="Arial" w:hAnsi="Arial" w:cs="Arial"/>
                <w:sz w:val="16"/>
                <w:szCs w:val="16"/>
              </w:rPr>
              <w:t>17.6.0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1ED3F" w14:textId="4348B3FC" w:rsidR="007C2450" w:rsidRPr="007C2450" w:rsidRDefault="007C2450" w:rsidP="007C2450">
            <w:pPr>
              <w:rPr>
                <w:rFonts w:ascii="Arial" w:hAnsi="Arial" w:cs="Arial"/>
                <w:sz w:val="16"/>
                <w:szCs w:val="16"/>
              </w:rPr>
            </w:pPr>
            <w:r w:rsidRPr="007C2450">
              <w:rPr>
                <w:rFonts w:ascii="Arial" w:hAnsi="Arial" w:cs="Arial"/>
                <w:sz w:val="16"/>
                <w:szCs w:val="16"/>
              </w:rPr>
              <w:t>18.0.0</w:t>
            </w:r>
          </w:p>
        </w:tc>
      </w:tr>
      <w:tr w:rsidR="006D7334" w:rsidRPr="006D7334" w14:paraId="1E2E86E4" w14:textId="77777777" w:rsidTr="000A414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898F3" w14:textId="6C8492CA" w:rsidR="006D7334" w:rsidRPr="006D7334" w:rsidRDefault="006D7334" w:rsidP="006D7334">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8E9F" w14:textId="2E6D26AE" w:rsidR="006D7334" w:rsidRPr="006D7334" w:rsidRDefault="006D7334" w:rsidP="006D7334">
            <w:pPr>
              <w:rPr>
                <w:rFonts w:ascii="Arial" w:hAnsi="Arial" w:cs="Arial"/>
                <w:sz w:val="16"/>
                <w:szCs w:val="16"/>
              </w:rPr>
            </w:pPr>
            <w:r w:rsidRPr="006D7334">
              <w:rPr>
                <w:rFonts w:ascii="Arial" w:hAnsi="Arial" w:cs="Arial"/>
                <w:sz w:val="16"/>
                <w:szCs w:val="16"/>
              </w:rPr>
              <w:t>RAN#106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2C5CA1" w14:textId="2A52F6F2" w:rsidR="006D7334" w:rsidRPr="000A4146" w:rsidRDefault="006D7334" w:rsidP="006D7334">
            <w:pPr>
              <w:rPr>
                <w:rFonts w:ascii="Arial" w:hAnsi="Arial" w:cs="Arial"/>
                <w:sz w:val="16"/>
                <w:szCs w:val="16"/>
              </w:rPr>
            </w:pPr>
            <w:hyperlink r:id="rId119" w:history="1">
              <w:r w:rsidRPr="000A4146">
                <w:rPr>
                  <w:rFonts w:ascii="Arial" w:hAnsi="Arial"/>
                  <w:sz w:val="16"/>
                  <w:szCs w:val="16"/>
                </w:rPr>
                <w:t>R5s250032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A516D" w14:textId="6AD48D23" w:rsidR="006D7334" w:rsidRPr="006D7334" w:rsidRDefault="006D7334" w:rsidP="006D7334">
            <w:pPr>
              <w:rPr>
                <w:rFonts w:ascii="Arial" w:hAnsi="Arial" w:cs="Arial"/>
                <w:sz w:val="16"/>
                <w:szCs w:val="16"/>
              </w:rPr>
            </w:pPr>
            <w:r w:rsidRPr="006D7334">
              <w:rPr>
                <w:rFonts w:ascii="Arial" w:hAnsi="Arial" w:cs="Arial"/>
                <w:sz w:val="16"/>
                <w:szCs w:val="16"/>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427A46" w14:textId="53A4BEE6" w:rsidR="006D7334" w:rsidRPr="006D7334" w:rsidRDefault="006D7334" w:rsidP="006D7334">
            <w:pPr>
              <w:rPr>
                <w:rFonts w:ascii="Arial" w:hAnsi="Arial" w:cs="Arial"/>
                <w:sz w:val="16"/>
                <w:szCs w:val="16"/>
              </w:rPr>
            </w:pPr>
            <w:r w:rsidRPr="006D733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98154" w14:textId="0B7C7126" w:rsidR="006D7334" w:rsidRPr="006D7334" w:rsidRDefault="006D7334" w:rsidP="006D7334">
            <w:pPr>
              <w:rPr>
                <w:rFonts w:ascii="Arial" w:hAnsi="Arial" w:cs="Arial"/>
                <w:sz w:val="16"/>
                <w:szCs w:val="16"/>
              </w:rPr>
            </w:pPr>
            <w:r w:rsidRPr="006D7334">
              <w:rPr>
                <w:rFonts w:ascii="Arial" w:hAnsi="Arial" w:cs="Arial"/>
                <w:sz w:val="16"/>
                <w:szCs w:val="16"/>
              </w:rPr>
              <w:t>Rel-18 Dec'24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372AA" w14:textId="03C20DD5" w:rsidR="006D7334" w:rsidRPr="006D7334" w:rsidRDefault="006D7334" w:rsidP="006D7334">
            <w:pPr>
              <w:rPr>
                <w:rFonts w:ascii="Arial" w:hAnsi="Arial" w:cs="Arial"/>
                <w:sz w:val="16"/>
                <w:szCs w:val="16"/>
              </w:rPr>
            </w:pPr>
            <w:r w:rsidRPr="006D7334">
              <w:rPr>
                <w:rFonts w:ascii="Arial" w:hAnsi="Arial" w:cs="Arial"/>
                <w:sz w:val="16"/>
                <w:szCs w:val="16"/>
              </w:rPr>
              <w:t>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2ED66" w14:textId="3CADE334" w:rsidR="006D7334" w:rsidRPr="006D7334" w:rsidRDefault="006D7334" w:rsidP="006D7334">
            <w:pPr>
              <w:rPr>
                <w:rFonts w:ascii="Arial" w:hAnsi="Arial" w:cs="Arial"/>
                <w:sz w:val="16"/>
                <w:szCs w:val="16"/>
              </w:rPr>
            </w:pPr>
            <w:r w:rsidRPr="006D7334">
              <w:rPr>
                <w:rFonts w:ascii="Arial" w:hAnsi="Arial" w:cs="Arial"/>
                <w:sz w:val="16"/>
                <w:szCs w:val="16"/>
              </w:rPr>
              <w:t>18.1.0</w:t>
            </w:r>
          </w:p>
        </w:tc>
      </w:tr>
      <w:tr w:rsidR="00490297" w:rsidRPr="00C359DF" w14:paraId="173C1710" w14:textId="77777777" w:rsidTr="00647D1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0DBAF" w14:textId="1A37A435" w:rsidR="00490297" w:rsidRPr="006D7334" w:rsidRDefault="00490297" w:rsidP="00C359DF">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w:t>
            </w:r>
            <w:r>
              <w:rPr>
                <w:rFonts w:ascii="Arial" w:hAnsi="Arial"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8918D" w14:textId="1BD2DAC1" w:rsidR="00490297" w:rsidRPr="006D7334" w:rsidRDefault="00490297" w:rsidP="00C359DF">
            <w:pPr>
              <w:rPr>
                <w:rFonts w:ascii="Arial" w:hAnsi="Arial" w:cs="Arial"/>
                <w:sz w:val="16"/>
                <w:szCs w:val="16"/>
              </w:rPr>
            </w:pPr>
            <w:r w:rsidRPr="006D7334">
              <w:rPr>
                <w:rFonts w:ascii="Arial" w:hAnsi="Arial" w:cs="Arial"/>
                <w:sz w:val="16"/>
                <w:szCs w:val="16"/>
              </w:rPr>
              <w:t>RAN#10</w:t>
            </w:r>
            <w:r>
              <w:rPr>
                <w:rFonts w:ascii="Arial" w:hAnsi="Arial" w:cs="Arial"/>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B4CB48" w14:textId="45291629" w:rsidR="00490297" w:rsidRPr="00647D1B" w:rsidRDefault="00490297" w:rsidP="00C359DF">
            <w:pPr>
              <w:rPr>
                <w:rFonts w:ascii="Arial" w:hAnsi="Arial" w:cs="Arial"/>
                <w:sz w:val="16"/>
                <w:szCs w:val="16"/>
              </w:rPr>
            </w:pPr>
            <w:r w:rsidRPr="00647D1B">
              <w:rPr>
                <w:rFonts w:ascii="Arial" w:hAnsi="Arial" w:cs="Arial"/>
                <w:sz w:val="16"/>
                <w:szCs w:val="16"/>
              </w:rPr>
              <w:t>R5-253976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42B4" w14:textId="5350EF12" w:rsidR="00490297" w:rsidRPr="006D7334" w:rsidRDefault="00490297" w:rsidP="00C359DF">
            <w:pPr>
              <w:rPr>
                <w:rFonts w:ascii="Arial" w:hAnsi="Arial" w:cs="Arial"/>
                <w:sz w:val="16"/>
                <w:szCs w:val="16"/>
              </w:rPr>
            </w:pPr>
            <w:r w:rsidRPr="00647D1B">
              <w:rPr>
                <w:rFonts w:ascii="Arial" w:hAnsi="Arial" w:cs="Arial"/>
                <w:sz w:val="16"/>
                <w:szCs w:val="16"/>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F6BA0D" w14:textId="12BF3960" w:rsidR="00490297" w:rsidRPr="006D7334" w:rsidRDefault="00490297" w:rsidP="00C359DF">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C4337" w14:textId="35021248" w:rsidR="00490297" w:rsidRPr="006D7334" w:rsidRDefault="00490297" w:rsidP="00C359DF">
            <w:pPr>
              <w:rPr>
                <w:rFonts w:ascii="Arial" w:hAnsi="Arial" w:cs="Arial"/>
                <w:sz w:val="16"/>
                <w:szCs w:val="16"/>
              </w:rPr>
            </w:pPr>
            <w:r w:rsidRPr="00647D1B">
              <w:rPr>
                <w:rFonts w:ascii="Arial" w:hAnsi="Arial" w:cs="Arial"/>
                <w:sz w:val="16"/>
                <w:szCs w:val="16"/>
              </w:rPr>
              <w:t xml:space="preserve">NR POS </w:t>
            </w:r>
            <w:proofErr w:type="spellStart"/>
            <w:r w:rsidRPr="00647D1B">
              <w:rPr>
                <w:rFonts w:ascii="Arial" w:hAnsi="Arial" w:cs="Arial"/>
                <w:sz w:val="16"/>
                <w:szCs w:val="16"/>
              </w:rPr>
              <w:t>enh</w:t>
            </w:r>
            <w:proofErr w:type="spellEnd"/>
            <w:r w:rsidRPr="00647D1B">
              <w:rPr>
                <w:rFonts w:ascii="Arial" w:hAnsi="Arial" w:cs="Arial"/>
                <w:sz w:val="16"/>
                <w:szCs w:val="16"/>
              </w:rPr>
              <w:t>. Phase2: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5B31" w14:textId="78299DF0"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1</w:t>
            </w:r>
            <w:r w:rsidRPr="006D7334">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621D9" w14:textId="7973AC4A"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2</w:t>
            </w:r>
            <w:r w:rsidRPr="006D7334">
              <w:rPr>
                <w:rFonts w:ascii="Arial" w:hAnsi="Arial" w:cs="Arial"/>
                <w:sz w:val="16"/>
                <w:szCs w:val="16"/>
              </w:rPr>
              <w:t>.0</w:t>
            </w:r>
          </w:p>
        </w:tc>
      </w:tr>
      <w:tr w:rsidR="00A1545D" w:rsidRPr="00C359DF" w14:paraId="584B393F" w14:textId="77777777" w:rsidTr="00647D1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93DB5"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12C7D" w14:textId="77777777" w:rsidR="00A1545D" w:rsidRPr="00A1545D" w:rsidRDefault="00A1545D" w:rsidP="00C359DF">
            <w:pPr>
              <w:rPr>
                <w:rFonts w:ascii="Arial" w:hAnsi="Arial" w:cs="Arial"/>
                <w:sz w:val="16"/>
                <w:szCs w:val="16"/>
              </w:rPr>
            </w:pPr>
            <w:r w:rsidRPr="00A1545D">
              <w:rPr>
                <w:rFonts w:ascii="Arial" w:hAnsi="Arial" w:cs="Arial"/>
                <w:sz w:val="16"/>
                <w:szCs w:val="16"/>
              </w:rPr>
              <w:t>RAN#108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A461D3" w14:textId="6283FED5" w:rsidR="00A1545D" w:rsidRPr="00A1545D" w:rsidRDefault="00A1545D" w:rsidP="00C359DF">
            <w:pPr>
              <w:rPr>
                <w:rFonts w:ascii="Arial" w:hAnsi="Arial" w:cs="Arial"/>
                <w:sz w:val="16"/>
                <w:szCs w:val="16"/>
              </w:rPr>
            </w:pPr>
            <w:hyperlink r:id="rId120" w:history="1">
              <w:r w:rsidRPr="00647D1B">
                <w:rPr>
                  <w:rFonts w:ascii="Arial" w:hAnsi="Arial"/>
                </w:rPr>
                <w:t>R5s250329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987C9" w14:textId="6DC73A90" w:rsidR="00A1545D" w:rsidRPr="00A1545D" w:rsidRDefault="00A1545D" w:rsidP="00C359DF">
            <w:pPr>
              <w:rPr>
                <w:rFonts w:ascii="Arial" w:hAnsi="Arial" w:cs="Arial"/>
                <w:sz w:val="16"/>
                <w:szCs w:val="16"/>
              </w:rPr>
            </w:pPr>
            <w:r w:rsidRPr="00A1545D">
              <w:rPr>
                <w:rFonts w:ascii="Arial" w:hAnsi="Arial" w:cs="Arial"/>
                <w:sz w:val="16"/>
                <w:szCs w:val="16"/>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EB0356" w14:textId="415F73C8"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EBC180" w14:textId="0F942336" w:rsidR="00A1545D" w:rsidRPr="00A1545D" w:rsidRDefault="00A1545D" w:rsidP="00C359DF">
            <w:pPr>
              <w:rPr>
                <w:rFonts w:ascii="Arial" w:hAnsi="Arial" w:cs="Arial"/>
                <w:sz w:val="16"/>
                <w:szCs w:val="16"/>
              </w:rPr>
            </w:pPr>
            <w:r w:rsidRPr="00A1545D">
              <w:rPr>
                <w:rFonts w:ascii="Arial" w:hAnsi="Arial" w:cs="Arial"/>
                <w:sz w:val="16"/>
                <w:szCs w:val="16"/>
              </w:rPr>
              <w:t xml:space="preserve">Correction to function </w:t>
            </w:r>
            <w:proofErr w:type="spellStart"/>
            <w:r w:rsidRPr="00A1545D">
              <w:rPr>
                <w:rFonts w:ascii="Arial" w:hAnsi="Arial" w:cs="Arial"/>
                <w:sz w:val="16"/>
                <w:szCs w:val="16"/>
              </w:rPr>
              <w:t>f_POS_NR_CheckCapabilities_Prs_ProcessingCapabilityBandList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B1B5F"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FD7B"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r w:rsidR="00A1545D" w:rsidRPr="00C359DF" w14:paraId="30692BEE" w14:textId="77777777" w:rsidTr="00647D1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54897"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EBA85" w14:textId="77777777" w:rsidR="00A1545D" w:rsidRPr="00A1545D" w:rsidRDefault="00A1545D" w:rsidP="00C359DF">
            <w:pPr>
              <w:rPr>
                <w:rFonts w:ascii="Arial" w:hAnsi="Arial" w:cs="Arial"/>
                <w:sz w:val="16"/>
                <w:szCs w:val="16"/>
              </w:rPr>
            </w:pPr>
            <w:r w:rsidRPr="00A1545D">
              <w:rPr>
                <w:rFonts w:ascii="Arial" w:hAnsi="Arial" w:cs="Arial"/>
                <w:sz w:val="16"/>
                <w:szCs w:val="16"/>
              </w:rPr>
              <w:t>RAN#108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66F4A" w14:textId="7CD40B84" w:rsidR="00A1545D" w:rsidRPr="00A1545D" w:rsidRDefault="00A1545D" w:rsidP="00C359DF">
            <w:pPr>
              <w:rPr>
                <w:rFonts w:ascii="Arial" w:hAnsi="Arial" w:cs="Arial"/>
                <w:sz w:val="16"/>
                <w:szCs w:val="16"/>
              </w:rPr>
            </w:pPr>
            <w:hyperlink r:id="rId121" w:history="1">
              <w:r w:rsidRPr="00647D1B">
                <w:rPr>
                  <w:rFonts w:ascii="Arial" w:hAnsi="Arial"/>
                </w:rPr>
                <w:t>R5s250343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1DBD" w14:textId="230708CF" w:rsidR="00A1545D" w:rsidRPr="00A1545D" w:rsidRDefault="00A1545D" w:rsidP="00C359DF">
            <w:pPr>
              <w:rPr>
                <w:rFonts w:ascii="Arial" w:hAnsi="Arial" w:cs="Arial"/>
                <w:sz w:val="16"/>
                <w:szCs w:val="16"/>
              </w:rPr>
            </w:pPr>
            <w:r w:rsidRPr="00A1545D">
              <w:rPr>
                <w:rFonts w:ascii="Arial" w:hAnsi="Arial" w:cs="Arial"/>
                <w:sz w:val="16"/>
                <w:szCs w:val="16"/>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98372" w14:textId="2E67D514"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B49791" w14:textId="40C0C38B" w:rsidR="00A1545D" w:rsidRPr="00A1545D" w:rsidRDefault="00A1545D" w:rsidP="00C359DF">
            <w:pPr>
              <w:rPr>
                <w:rFonts w:ascii="Arial" w:hAnsi="Arial" w:cs="Arial"/>
                <w:sz w:val="16"/>
                <w:szCs w:val="16"/>
              </w:rPr>
            </w:pPr>
            <w:r w:rsidRPr="00A1545D">
              <w:rPr>
                <w:rFonts w:ascii="Arial" w:hAnsi="Arial" w:cs="Arial"/>
                <w:sz w:val="16"/>
                <w:szCs w:val="16"/>
              </w:rPr>
              <w:t xml:space="preserve">Correction to function </w:t>
            </w:r>
            <w:proofErr w:type="spellStart"/>
            <w:r w:rsidRPr="00A1545D">
              <w:rPr>
                <w:rFonts w:ascii="Arial" w:hAnsi="Arial" w:cs="Arial"/>
                <w:sz w:val="16"/>
                <w:szCs w:val="16"/>
              </w:rPr>
              <w:t>f_POS_NR_CheckCapabilities_Srs_PosResourceConfigCA_BandList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73F69"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7FA8"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bl>
    <w:p w14:paraId="005A99DA" w14:textId="77777777" w:rsidR="00242130" w:rsidRPr="00C06175" w:rsidRDefault="00242130"/>
    <w:sectPr w:rsidR="00242130" w:rsidRPr="00C06175">
      <w:headerReference w:type="default" r:id="rId122"/>
      <w:footerReference w:type="default" r:id="rId1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31D1E" w14:textId="77777777" w:rsidR="00EB34A3" w:rsidRDefault="00EB34A3">
      <w:r>
        <w:separator/>
      </w:r>
    </w:p>
  </w:endnote>
  <w:endnote w:type="continuationSeparator" w:id="0">
    <w:p w14:paraId="205E62E3" w14:textId="77777777" w:rsidR="00EB34A3" w:rsidRDefault="00EB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6EF4" w14:textId="77777777" w:rsidR="00EB34A3" w:rsidRDefault="00EB34A3">
      <w:r>
        <w:separator/>
      </w:r>
    </w:p>
  </w:footnote>
  <w:footnote w:type="continuationSeparator" w:id="0">
    <w:p w14:paraId="36035A5A" w14:textId="77777777" w:rsidR="00EB34A3" w:rsidRDefault="00EB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2A843" w14:textId="5ECB53C7"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7D1B">
      <w:rPr>
        <w:rFonts w:ascii="Arial" w:hAnsi="Arial" w:cs="Arial"/>
        <w:b/>
        <w:noProof/>
        <w:sz w:val="18"/>
        <w:szCs w:val="18"/>
      </w:rPr>
      <w:t>3GPP TS 37.571-4 V18.2.0 (2025-09)</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49B186BC"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7D1B">
      <w:rPr>
        <w:rFonts w:ascii="Arial" w:hAnsi="Arial" w:cs="Arial"/>
        <w:b/>
        <w:noProof/>
        <w:sz w:val="18"/>
        <w:szCs w:val="18"/>
      </w:rPr>
      <w:t>Release 18</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0481"/>
    <w:rsid w:val="00041E8C"/>
    <w:rsid w:val="000454CE"/>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288"/>
    <w:rsid w:val="00076D6C"/>
    <w:rsid w:val="00080512"/>
    <w:rsid w:val="000916CB"/>
    <w:rsid w:val="00092C85"/>
    <w:rsid w:val="00092F59"/>
    <w:rsid w:val="000A05D9"/>
    <w:rsid w:val="000A22B7"/>
    <w:rsid w:val="000A328C"/>
    <w:rsid w:val="000A4146"/>
    <w:rsid w:val="000A6427"/>
    <w:rsid w:val="000A7F59"/>
    <w:rsid w:val="000B1F0A"/>
    <w:rsid w:val="000B5890"/>
    <w:rsid w:val="000B59F6"/>
    <w:rsid w:val="000C0FDF"/>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0268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2A2E"/>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2130"/>
    <w:rsid w:val="00243853"/>
    <w:rsid w:val="0024698C"/>
    <w:rsid w:val="00252A63"/>
    <w:rsid w:val="00252B59"/>
    <w:rsid w:val="00252CE1"/>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4B3"/>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13AB"/>
    <w:rsid w:val="00482B2D"/>
    <w:rsid w:val="00482BD1"/>
    <w:rsid w:val="00483457"/>
    <w:rsid w:val="00486566"/>
    <w:rsid w:val="0048683B"/>
    <w:rsid w:val="00486E2F"/>
    <w:rsid w:val="004901F3"/>
    <w:rsid w:val="00490297"/>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1B91"/>
    <w:rsid w:val="004D26F0"/>
    <w:rsid w:val="004D6C86"/>
    <w:rsid w:val="004D727B"/>
    <w:rsid w:val="004D77EF"/>
    <w:rsid w:val="004E213A"/>
    <w:rsid w:val="004E3F0B"/>
    <w:rsid w:val="004E4D7C"/>
    <w:rsid w:val="004E5060"/>
    <w:rsid w:val="004F2A3B"/>
    <w:rsid w:val="004F31B4"/>
    <w:rsid w:val="004F39F2"/>
    <w:rsid w:val="004F5D57"/>
    <w:rsid w:val="005008B9"/>
    <w:rsid w:val="0050097D"/>
    <w:rsid w:val="00503FB8"/>
    <w:rsid w:val="005049E1"/>
    <w:rsid w:val="00506511"/>
    <w:rsid w:val="005104D4"/>
    <w:rsid w:val="00511585"/>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C48D1"/>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545B"/>
    <w:rsid w:val="006169D8"/>
    <w:rsid w:val="00617AE2"/>
    <w:rsid w:val="0062371E"/>
    <w:rsid w:val="006242CB"/>
    <w:rsid w:val="00631344"/>
    <w:rsid w:val="00631765"/>
    <w:rsid w:val="006358DC"/>
    <w:rsid w:val="00635F50"/>
    <w:rsid w:val="0063658C"/>
    <w:rsid w:val="006401ED"/>
    <w:rsid w:val="00642210"/>
    <w:rsid w:val="00643D0F"/>
    <w:rsid w:val="00644372"/>
    <w:rsid w:val="00647B52"/>
    <w:rsid w:val="00647D1B"/>
    <w:rsid w:val="006554C0"/>
    <w:rsid w:val="00657EAA"/>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D7334"/>
    <w:rsid w:val="006D75D9"/>
    <w:rsid w:val="006E4A62"/>
    <w:rsid w:val="006F20B8"/>
    <w:rsid w:val="006F22E3"/>
    <w:rsid w:val="0070067B"/>
    <w:rsid w:val="0070579C"/>
    <w:rsid w:val="007068A7"/>
    <w:rsid w:val="007072F9"/>
    <w:rsid w:val="0070773A"/>
    <w:rsid w:val="00713ABB"/>
    <w:rsid w:val="00713DB7"/>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36EA"/>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0D27"/>
    <w:rsid w:val="007C2377"/>
    <w:rsid w:val="007C2450"/>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1185"/>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0C8D"/>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3BF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23"/>
    <w:rsid w:val="00A0764B"/>
    <w:rsid w:val="00A13024"/>
    <w:rsid w:val="00A13831"/>
    <w:rsid w:val="00A1545D"/>
    <w:rsid w:val="00A16EF8"/>
    <w:rsid w:val="00A17773"/>
    <w:rsid w:val="00A21493"/>
    <w:rsid w:val="00A22557"/>
    <w:rsid w:val="00A276B3"/>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24F"/>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253B"/>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6988"/>
    <w:rsid w:val="00B0705D"/>
    <w:rsid w:val="00B11109"/>
    <w:rsid w:val="00B11E64"/>
    <w:rsid w:val="00B14818"/>
    <w:rsid w:val="00B149CF"/>
    <w:rsid w:val="00B15449"/>
    <w:rsid w:val="00B159D3"/>
    <w:rsid w:val="00B179EE"/>
    <w:rsid w:val="00B17F0C"/>
    <w:rsid w:val="00B225FB"/>
    <w:rsid w:val="00B238DC"/>
    <w:rsid w:val="00B2420D"/>
    <w:rsid w:val="00B24D19"/>
    <w:rsid w:val="00B30D5E"/>
    <w:rsid w:val="00B310EE"/>
    <w:rsid w:val="00B33700"/>
    <w:rsid w:val="00B370C3"/>
    <w:rsid w:val="00B37BC2"/>
    <w:rsid w:val="00B37CAA"/>
    <w:rsid w:val="00B44C90"/>
    <w:rsid w:val="00B54129"/>
    <w:rsid w:val="00B5418B"/>
    <w:rsid w:val="00B54A8E"/>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96761"/>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359DF"/>
    <w:rsid w:val="00C35A3D"/>
    <w:rsid w:val="00C37CCA"/>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66DC"/>
    <w:rsid w:val="00CC715F"/>
    <w:rsid w:val="00CD241F"/>
    <w:rsid w:val="00CD27EC"/>
    <w:rsid w:val="00CD4CE2"/>
    <w:rsid w:val="00CD5EAB"/>
    <w:rsid w:val="00CD693B"/>
    <w:rsid w:val="00CD7981"/>
    <w:rsid w:val="00CE672B"/>
    <w:rsid w:val="00CE73F8"/>
    <w:rsid w:val="00CE7C83"/>
    <w:rsid w:val="00CF101B"/>
    <w:rsid w:val="00CF1FFB"/>
    <w:rsid w:val="00CF3AE4"/>
    <w:rsid w:val="00CF704B"/>
    <w:rsid w:val="00D1138D"/>
    <w:rsid w:val="00D17F8D"/>
    <w:rsid w:val="00D25134"/>
    <w:rsid w:val="00D256FE"/>
    <w:rsid w:val="00D301A2"/>
    <w:rsid w:val="00D30E66"/>
    <w:rsid w:val="00D330AC"/>
    <w:rsid w:val="00D339D1"/>
    <w:rsid w:val="00D36946"/>
    <w:rsid w:val="00D36D47"/>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C7A9D"/>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22EF"/>
    <w:rsid w:val="00E563DC"/>
    <w:rsid w:val="00E578F7"/>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4458"/>
    <w:rsid w:val="00E8790C"/>
    <w:rsid w:val="00E903D4"/>
    <w:rsid w:val="00E91300"/>
    <w:rsid w:val="00E94F47"/>
    <w:rsid w:val="00E955A4"/>
    <w:rsid w:val="00EA0EB3"/>
    <w:rsid w:val="00EA10E4"/>
    <w:rsid w:val="00EA5FD7"/>
    <w:rsid w:val="00EA7748"/>
    <w:rsid w:val="00EB2684"/>
    <w:rsid w:val="00EB34A3"/>
    <w:rsid w:val="00EB54EC"/>
    <w:rsid w:val="00EB5B7D"/>
    <w:rsid w:val="00EC06D8"/>
    <w:rsid w:val="00EC0DAB"/>
    <w:rsid w:val="00EC467E"/>
    <w:rsid w:val="00EC4A25"/>
    <w:rsid w:val="00EC5D12"/>
    <w:rsid w:val="00ED1353"/>
    <w:rsid w:val="00ED4C1A"/>
    <w:rsid w:val="00ED719D"/>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3404"/>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F09C2"/>
    <w:rsid w:val="00FF19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79.zip" TargetMode="External"/><Relationship Id="rId117" Type="http://schemas.openxmlformats.org/officeDocument/2006/relationships/hyperlink" Target="https://www.3gpp.org/ftp/TSG_RAN/WG5_Test_ex-T1/TTCN/TTCN_CRs/2024/Docs/R5s240301.zip" TargetMode="External"/><Relationship Id="rId21" Type="http://schemas.openxmlformats.org/officeDocument/2006/relationships/package" Target="embeddings/Microsoft_Word_Document.docx"/><Relationship Id="rId42" Type="http://schemas.openxmlformats.org/officeDocument/2006/relationships/hyperlink" Target="http://www.3gpp.org/ftp/TSG_RAN/WG5_Test_ex-T1/TTCN/TTCN_CRs/2018/Docs/R5s180115.zip" TargetMode="External"/><Relationship Id="rId47" Type="http://schemas.openxmlformats.org/officeDocument/2006/relationships/hyperlink" Target="http://www.3gpp.org/ftp/TSG_RAN/WG5_Test_ex-T1/TTCN/TTCN_CRs/2019/Docs/R5s190463.zip" TargetMode="External"/><Relationship Id="rId63" Type="http://schemas.openxmlformats.org/officeDocument/2006/relationships/hyperlink" Target="https://www.3gpp.org/ftp/TSG_RAN/WG5_Test_ex-T1/TTCN/TTCN_CRs/2020/Docs/R5s201388.zip" TargetMode="External"/><Relationship Id="rId68" Type="http://schemas.openxmlformats.org/officeDocument/2006/relationships/hyperlink" Target="https://www.3gpp.org/ftp/TSG_RAN/WG5_Test_ex-T1/TTCN/TTCN_CRs/2021/Docs/R5s210922.zip" TargetMode="External"/><Relationship Id="rId84" Type="http://schemas.openxmlformats.org/officeDocument/2006/relationships/hyperlink" Target="https://www.3gpp.org/ftp/TSG_RAN/WG5_Test_ex-T1/TTCN/TTCN_CRs/2022/Docs/R5s221073.zip" TargetMode="External"/><Relationship Id="rId89" Type="http://schemas.openxmlformats.org/officeDocument/2006/relationships/hyperlink" Target="https://www.3gpp.org/ftp/TSG_RAN/WG5_Test_ex-T1/TTCN/TTCN_CRs/2022/Docs/R5s221353.zip" TargetMode="External"/><Relationship Id="rId112" Type="http://schemas.openxmlformats.org/officeDocument/2006/relationships/hyperlink" Target="https://www.3gpp.org/ftp/TSG_RAN/WG5_Test_ex-T1/TTCN/TTCN_CRs/2024/Docs/R5s240146.zip" TargetMode="External"/><Relationship Id="rId16" Type="http://schemas.openxmlformats.org/officeDocument/2006/relationships/image" Target="media/image4.wmf"/><Relationship Id="rId107" Type="http://schemas.openxmlformats.org/officeDocument/2006/relationships/hyperlink" Target="https://www.3gpp.org/ftp/TSG_RAN/WG5_Test_ex-T1/TTCN/TTCN_CRs/2023/Docs/R5s230711.zip" TargetMode="External"/><Relationship Id="rId11" Type="http://schemas.openxmlformats.org/officeDocument/2006/relationships/endnotes" Target="endnotes.xml"/><Relationship Id="rId32" Type="http://schemas.openxmlformats.org/officeDocument/2006/relationships/hyperlink" Target="http://www.3gpp.org/ftp/TSG_RAN/WG5_Test_ex-T1/TTCN/TTCN_CRs/2017/Docs/R5s170313.zip" TargetMode="External"/><Relationship Id="rId37" Type="http://schemas.openxmlformats.org/officeDocument/2006/relationships/hyperlink" Target="http://www.3gpp.org/ftp/TSG_RAN/WG5_Test_ex-T1/TTCN/TTCN_CRs/2017/Docs/R5s170599.zip" TargetMode="External"/><Relationship Id="rId53" Type="http://schemas.openxmlformats.org/officeDocument/2006/relationships/hyperlink" Target="https://www.3gpp.org/ftp/TSG_RAN/WG5_Test_ex-T1/TTCN/TTCN_CRs/2020/Docs/R5s201395.zip" TargetMode="External"/><Relationship Id="rId58" Type="http://schemas.openxmlformats.org/officeDocument/2006/relationships/hyperlink" Target="https://www.3gpp.org/ftp/TSG_RAN/WG5_Test_ex-T1/TTCN/TTCN_CRs/2020/Docs/R5s201405.zip" TargetMode="External"/><Relationship Id="rId74" Type="http://schemas.openxmlformats.org/officeDocument/2006/relationships/hyperlink" Target="https://www.3gpp.org/ftp/TSG_RAN/WG5_Test_ex-T1/TTCN/TTCN_CRs/2022/Docs/R5s220170.zip" TargetMode="External"/><Relationship Id="rId79" Type="http://schemas.openxmlformats.org/officeDocument/2006/relationships/hyperlink" Target="https://www.3gpp.org/ftp/TSG_RAN/WG5_Test_ex-T1/TTCN/TTCN_CRs/2022/Docs/R5s220672.zip" TargetMode="External"/><Relationship Id="rId102" Type="http://schemas.openxmlformats.org/officeDocument/2006/relationships/hyperlink" Target="https://www.3gpp.org/ftp/TSG_RAN/WG5_Test_ex-T1/TTCN/TTCN_CRs/2023/Docs/R5s230502.zip" TargetMode="External"/><Relationship Id="rId123" Type="http://schemas.openxmlformats.org/officeDocument/2006/relationships/footer" Target="footer1.xm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529.zip" TargetMode="External"/><Relationship Id="rId82" Type="http://schemas.openxmlformats.org/officeDocument/2006/relationships/hyperlink" Target="https://www.3gpp.org/ftp/TSG_RAN/WG5_Test_ex-T1/TTCN/TTCN_CRs/2022/Docs/R5s220900.zip" TargetMode="External"/><Relationship Id="rId90" Type="http://schemas.openxmlformats.org/officeDocument/2006/relationships/hyperlink" Target="https://www.3gpp.org/ftp/TSG_RAN/WG5_Test_ex-T1/TTCN/TTCN_CRs/2022/Docs/R5s221354.zip" TargetMode="External"/><Relationship Id="rId95" Type="http://schemas.openxmlformats.org/officeDocument/2006/relationships/hyperlink" Target="https://www.3gpp.org/ftp/TSG_RAN/WG5_Test_ex-T1/TTCN/TTCN_CRs/2023/Docs/R5s230206.zip" TargetMode="External"/><Relationship Id="rId19" Type="http://schemas.openxmlformats.org/officeDocument/2006/relationships/image" Target="media/image7.emf"/><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hyperlink" Target="http://www.3gpp.org/ftp/tsg_ran/WG5_Test_ex-T1/TTCN/TTCN_CRs/2016/Docs/R5s160480.zip" TargetMode="External"/><Relationship Id="rId30" Type="http://schemas.openxmlformats.org/officeDocument/2006/relationships/hyperlink" Target="http://www.3gpp.org/ftp/TSG_RAN/WG5_Test_ex-T1/TTCN/TTCN_CRs/2017/Docs/R5s170186.zip" TargetMode="External"/><Relationship Id="rId35" Type="http://schemas.openxmlformats.org/officeDocument/2006/relationships/hyperlink" Target="http://www.3gpp.org/ftp/TSG_RAN/WG5_Test_ex-T1/TTCN/TTCN_CRs/2017/Docs/R5s170416.zip" TargetMode="External"/><Relationship Id="rId43" Type="http://schemas.openxmlformats.org/officeDocument/2006/relationships/hyperlink" Target="http://www.3gpp.org/ftp/TSG_RAN/WG5_Test_ex-T1/TTCN/TTCN_CRs/2018/Docs/R5s180327.zip" TargetMode="External"/><Relationship Id="rId48" Type="http://schemas.openxmlformats.org/officeDocument/2006/relationships/hyperlink" Target="http://www.3gpp.org/ftp/TSG_RAN/WG5_Test_ex-T1/TTCN/TTCN_CRs/2019/Docs/R5s190759.zip" TargetMode="External"/><Relationship Id="rId56" Type="http://schemas.openxmlformats.org/officeDocument/2006/relationships/hyperlink" Target="https://www.3gpp.org/ftp/TSG_RAN/WG5_Test_ex-T1/TTCN/TTCN_CRs/2020/Docs/R5s201401.zip" TargetMode="External"/><Relationship Id="rId64" Type="http://schemas.openxmlformats.org/officeDocument/2006/relationships/hyperlink" Target="https://www.3gpp.org/ftp/TSG_RAN/WG5_Test_ex-T1/TTCN/TTCN_CRs/2021/Docs/R5s210208.zip" TargetMode="External"/><Relationship Id="rId69" Type="http://schemas.openxmlformats.org/officeDocument/2006/relationships/hyperlink" Target="https://www.3gpp.org/ftp/TSG_RAN/WG5_Test_ex-T1/TTCN/TTCN_CRs/2021/Docs/R5s210926.zip" TargetMode="External"/><Relationship Id="rId77" Type="http://schemas.openxmlformats.org/officeDocument/2006/relationships/hyperlink" Target="https://www.3gpp.org/ftp/TSG_RAN/WG5_Test_ex-T1/TTCN/TTCN_CRs/2022/Docs/R5s220439.zip" TargetMode="External"/><Relationship Id="rId100" Type="http://schemas.openxmlformats.org/officeDocument/2006/relationships/hyperlink" Target="https://www.3gpp.org/ftp/TSG_RAN/WG5_Test_ex-T1/TTCN/TTCN_CRs/2023/Docs/R5s230498.zip" TargetMode="External"/><Relationship Id="rId105" Type="http://schemas.openxmlformats.org/officeDocument/2006/relationships/hyperlink" Target="https://www.3gpp.org/ftp/TSG_RAN/WG5_Test_ex-T1/TTCN/TTCN_CRs/2023/Docs/R5s230608.zip" TargetMode="External"/><Relationship Id="rId113" Type="http://schemas.openxmlformats.org/officeDocument/2006/relationships/hyperlink" Target="https://www.3gpp.org/ftp/TSG_RAN/WG5_Test_ex-T1/TTCN/TTCN_CRs/2024/Docs/R5s240160.zip" TargetMode="External"/><Relationship Id="rId118" Type="http://schemas.openxmlformats.org/officeDocument/2006/relationships/hyperlink" Target="https://www.3gpp.org/ftp/TSG_RAN/WG5_Test_ex-T1/TTCN/TTCN_CRs/2024/Docs/R5s240532.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1.zip" TargetMode="External"/><Relationship Id="rId72" Type="http://schemas.openxmlformats.org/officeDocument/2006/relationships/hyperlink" Target="https://www.3gpp.org/ftp/TSG_RAN/WG5_Test_ex-T1/TTCN/TTCN_CRs/2021/Docs/R5s211515.zip" TargetMode="External"/><Relationship Id="rId80" Type="http://schemas.openxmlformats.org/officeDocument/2006/relationships/hyperlink" Target="https://www.3gpp.org/ftp/TSG_RAN/WG5_Test_ex-T1/TTCN/TTCN_CRs/2022/Docs/R5s220765.zip" TargetMode="External"/><Relationship Id="rId85" Type="http://schemas.openxmlformats.org/officeDocument/2006/relationships/hyperlink" Target="https://www.3gpp.org/ftp/TSG_RAN/WG5_Test_ex-T1/TTCN/TTCN_CRs/2022/Docs/R5s221296.zip" TargetMode="External"/><Relationship Id="rId93" Type="http://schemas.openxmlformats.org/officeDocument/2006/relationships/hyperlink" Target="https://www.3gpp.org/ftp/TSG_RAN/WG5_Test_ex-T1/TTCN/TTCN_CRs/2023/Docs/R5s230101.zip" TargetMode="External"/><Relationship Id="rId98" Type="http://schemas.openxmlformats.org/officeDocument/2006/relationships/hyperlink" Target="https://www.3gpp.org/ftp/TSG_RAN/WG5_Test_ex-T1/TTCN/TTCN_CRs/2023/Docs/R5s230440.zip" TargetMode="External"/><Relationship Id="rId121" Type="http://schemas.openxmlformats.org/officeDocument/2006/relationships/hyperlink" Target="https://www.3gpp.org/ftp/TSG_RAN/WG5_Test_ex-T1/TTCN/TTCN_CRs/2025/Docs/R5s250343.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hyperlink" Target="http://www.3gpp.org/ftp/TSG_RAN/WG5_Test_ex-T1/TTCN/TTCN_CRs/2017/Docs/R5s170363.zip" TargetMode="External"/><Relationship Id="rId38" Type="http://schemas.openxmlformats.org/officeDocument/2006/relationships/hyperlink" Target="http://www.3gpp.org/ftp/TSG_RAN/WG5_Test_ex-T1/TTCN/TTCN_CRs/2017/Docs/R5s170860.zip" TargetMode="External"/><Relationship Id="rId46" Type="http://schemas.openxmlformats.org/officeDocument/2006/relationships/hyperlink" Target="http://www.3gpp.org/ftp/TSG_RAN/WG5_Test_ex-T1/TTCN/TTCN_CRs/2019/Docs/R5s190462.zip" TargetMode="External"/><Relationship Id="rId59" Type="http://schemas.openxmlformats.org/officeDocument/2006/relationships/hyperlink" Target="https://www.3gpp.org/ftp/TSG_RAN/WG5_Test_ex-T1/TTCN/TTCN_CRs/2020/Docs/R5s201407.zip" TargetMode="External"/><Relationship Id="rId67" Type="http://schemas.openxmlformats.org/officeDocument/2006/relationships/hyperlink" Target="https://www.3gpp.org/ftp/TSG_RAN/WG5_Test_ex-T1/TTCN/TTCN_CRs/2021/Docs/R5s210887.zip" TargetMode="External"/><Relationship Id="rId103" Type="http://schemas.openxmlformats.org/officeDocument/2006/relationships/hyperlink" Target="https://www.3gpp.org/ftp/TSG_RAN/WG5_Test_ex-T1/TTCN/TTCN_CRs/2023/Docs/R5s230513.zip" TargetMode="External"/><Relationship Id="rId108" Type="http://schemas.openxmlformats.org/officeDocument/2006/relationships/hyperlink" Target="https://www.3gpp.org/ftp/TSG_RAN/WG5_Test_ex-T1/TTCN/TTCN_CRs/2023/Docs/R5s230755.zip" TargetMode="External"/><Relationship Id="rId116" Type="http://schemas.openxmlformats.org/officeDocument/2006/relationships/hyperlink" Target="https://www.3gpp.org/ftp/TSG_RAN/WG5_Test_ex-T1/TTCN/TTCN_CRs/2024/Docs/R5s240240.zip" TargetMode="External"/><Relationship Id="rId124" Type="http://schemas.openxmlformats.org/officeDocument/2006/relationships/fontTable" Target="fontTable.xml"/><Relationship Id="rId20" Type="http://schemas.openxmlformats.org/officeDocument/2006/relationships/image" Target="media/image8.emf"/><Relationship Id="rId41" Type="http://schemas.openxmlformats.org/officeDocument/2006/relationships/hyperlink" Target="http://www.3gpp.org/ftp/TSG_RAN/WG5_Test_ex-T1/TTCN/TTCN_CRs/2018/Docs/R5s180114.zip" TargetMode="External"/><Relationship Id="rId54" Type="http://schemas.openxmlformats.org/officeDocument/2006/relationships/hyperlink" Target="https://www.3gpp.org/ftp/TSG_RAN/WG5_Test_ex-T1/TTCN/TTCN_CRs/2020/Docs/R5s201397.zip" TargetMode="External"/><Relationship Id="rId62" Type="http://schemas.openxmlformats.org/officeDocument/2006/relationships/hyperlink" Target="https://www.3gpp.org/ftp/TSG_RAN/WG5_Test_ex-T1/TTCN/TTCN_CRs/2020/Docs/R5s201649.zip" TargetMode="External"/><Relationship Id="rId70" Type="http://schemas.openxmlformats.org/officeDocument/2006/relationships/hyperlink" Target="https://www.3gpp.org/ftp/TSG_RAN/WG5_Test_ex-T1/TTCN/TTCN_CRs/2021/Docs/R5s211177.zip" TargetMode="External"/><Relationship Id="rId75" Type="http://schemas.openxmlformats.org/officeDocument/2006/relationships/hyperlink" Target="https://www.3gpp.org/ftp/TSG_RAN/WG5_Test_ex-T1/TTCN/TTCN_CRs/2022/Docs/R5s220432.zip" TargetMode="External"/><Relationship Id="rId83" Type="http://schemas.openxmlformats.org/officeDocument/2006/relationships/hyperlink" Target="https://www.3gpp.org/ftp/TSG_RAN/WG5_Test_ex-T1/TTCN/TTCN_CRs/2022/Docs/R5s221026.zip" TargetMode="External"/><Relationship Id="rId88" Type="http://schemas.openxmlformats.org/officeDocument/2006/relationships/hyperlink" Target="https://www.3gpp.org/ftp/TSG_RAN/WG5_Test_ex-T1/TTCN/TTCN_CRs/2022/Docs/R5s221352.zip" TargetMode="External"/><Relationship Id="rId91" Type="http://schemas.openxmlformats.org/officeDocument/2006/relationships/hyperlink" Target="https://www.3gpp.org/ftp/TSG_RAN/WG5_Test_ex-T1/TTCN/TTCN_CRs/2022/Docs/R5s221363.zip" TargetMode="External"/><Relationship Id="rId96" Type="http://schemas.openxmlformats.org/officeDocument/2006/relationships/hyperlink" Target="https://www.3gpp.org/ftp/TSG_RAN/WG5_Test_ex-T1/TTCN/TTCN_CRs/2023/Docs/R5s230260.zip" TargetMode="External"/><Relationship Id="rId111" Type="http://schemas.openxmlformats.org/officeDocument/2006/relationships/hyperlink" Target="https://www.3gpp.org/ftp/TSG_RAN/WG5_Test_ex-T1/TTCN/TTCN_CRs/2024/Docs/R5s240144.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hyperlink" Target="http://www.3gpp.org/ftp/TSG_RAN/WG5_Test_ex-T1/TTCN/TTCN_CRs/2017/Docs/R5s170127.zip" TargetMode="External"/><Relationship Id="rId36" Type="http://schemas.openxmlformats.org/officeDocument/2006/relationships/hyperlink" Target="http://www.3gpp.org/ftp/TSG_RAN/WG5_Test_ex-T1/TTCN/TTCN_CRs/2017/Docs/R5s170630.zip" TargetMode="External"/><Relationship Id="rId49" Type="http://schemas.openxmlformats.org/officeDocument/2006/relationships/hyperlink" Target="http://www.3gpp.org/ftp/TSG_RAN/WG5_Test_ex-T1/TTCN/TTCN_CRs/2019/Docs/R5s191048.zip" TargetMode="External"/><Relationship Id="rId57" Type="http://schemas.openxmlformats.org/officeDocument/2006/relationships/hyperlink" Target="https://www.3gpp.org/ftp/TSG_RAN/WG5_Test_ex-T1/TTCN/TTCN_CRs/2020/Docs/R5s201403.zip" TargetMode="External"/><Relationship Id="rId106" Type="http://schemas.openxmlformats.org/officeDocument/2006/relationships/hyperlink" Target="https://www.3gpp.org/ftp/TSG_RAN/WG5_Test_ex-T1/TTCN/TTCN_CRs/2023/Docs/R5s230674.zip" TargetMode="External"/><Relationship Id="rId114" Type="http://schemas.openxmlformats.org/officeDocument/2006/relationships/hyperlink" Target="https://www.3gpp.org/ftp/TSG_RAN/WG5_Test_ex-T1/TTCN/TTCN_CRs/2024/Docs/R5s240169.zip" TargetMode="External"/><Relationship Id="rId119" Type="http://schemas.openxmlformats.org/officeDocument/2006/relationships/hyperlink" Target="https://www.3gpp.org/ftp/TSG_RAN/WG5_Test_ex-T1/TTCN/TTCN_CRs/2025/Docs/R5s250032.zip" TargetMode="External"/><Relationship Id="rId10" Type="http://schemas.openxmlformats.org/officeDocument/2006/relationships/footnotes" Target="footnotes.xml"/><Relationship Id="rId31" Type="http://schemas.openxmlformats.org/officeDocument/2006/relationships/hyperlink" Target="http://www.3gpp.org/ftp/TSG_RAN/WG5_Test_ex-T1/TTCN/TTCN_CRs/2017/Docs/R5s170311.zip" TargetMode="External"/><Relationship Id="rId44" Type="http://schemas.openxmlformats.org/officeDocument/2006/relationships/hyperlink" Target="http://www.3gpp.org/ftp/TSG_RAN/WG5_Test_ex-T1/TTCN/TTCN_CRs/2018/Docs/R5s180569.zip" TargetMode="External"/><Relationship Id="rId52" Type="http://schemas.openxmlformats.org/officeDocument/2006/relationships/hyperlink" Target="https://www.3gpp.org/ftp/TSG_RAN/WG5_Test_ex-T1/TTCN/TTCN_CRs/2020/Docs/R5s201393.zip" TargetMode="External"/><Relationship Id="rId60" Type="http://schemas.openxmlformats.org/officeDocument/2006/relationships/hyperlink" Target="https://www.3gpp.org/ftp/TSG_RAN/WG5_Test_ex-T1/TTCN/TTCN_CRs/2020/Docs/R5s201460.zip" TargetMode="External"/><Relationship Id="rId65" Type="http://schemas.openxmlformats.org/officeDocument/2006/relationships/hyperlink" Target="https://www.3gpp.org/ftp/TSG_RAN/WG5_Test_ex-T1/TTCN/TTCN_CRs/2021/Docs/R5s210262.zip" TargetMode="External"/><Relationship Id="rId73" Type="http://schemas.openxmlformats.org/officeDocument/2006/relationships/hyperlink" Target="https://www.3gpp.org/ftp/TSG_RAN/WG5_Test_ex-T1/TTCN/TTCN_CRs/2021/Docs/R5s211696.zip" TargetMode="External"/><Relationship Id="rId78" Type="http://schemas.openxmlformats.org/officeDocument/2006/relationships/hyperlink" Target="https://www.3gpp.org/ftp/TSG_RAN/WG5_Test_ex-T1/TTCN/TTCN_CRs/2022/Docs/R5s220671.zip" TargetMode="External"/><Relationship Id="rId81" Type="http://schemas.openxmlformats.org/officeDocument/2006/relationships/hyperlink" Target="https://www.3gpp.org/ftp/TSG_RAN/WG5_Test_ex-T1/TTCN/TTCN_CRs/2022/Docs/R5s220799.zip" TargetMode="External"/><Relationship Id="rId86" Type="http://schemas.openxmlformats.org/officeDocument/2006/relationships/hyperlink" Target="https://www.3gpp.org/ftp/TSG_RAN/WG5_Test_ex-T1/TTCN/TTCN_CRs/2022/Docs/R5s221350.zip" TargetMode="External"/><Relationship Id="rId94" Type="http://schemas.openxmlformats.org/officeDocument/2006/relationships/hyperlink" Target="https://www.3gpp.org/ftp/TSG_RAN/WG5_Test_ex-T1/TTCN/TTCN_CRs/2023/Docs/R5s230205.zip" TargetMode="External"/><Relationship Id="rId99" Type="http://schemas.openxmlformats.org/officeDocument/2006/relationships/hyperlink" Target="https://www.3gpp.org/ftp/TSG_RAN/WG5_Test_ex-T1/TTCN/TTCN_CRs/2023/Docs/R5s230473.zip" TargetMode="External"/><Relationship Id="rId101" Type="http://schemas.openxmlformats.org/officeDocument/2006/relationships/hyperlink" Target="https://www.3gpp.org/ftp/TSG_RAN/WG5_Test_ex-T1/TTCN/TTCN_CRs/2023/Docs/R5s230499.zip" TargetMode="External"/><Relationship Id="rId12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hyperlink" Target="http://www.3gpp.org/ftp/TSG_RAN/WG5_Test_ex-T1/TTCN/TTCN_CRs/2018/Docs/R5s180081.zip" TargetMode="External"/><Relationship Id="rId109" Type="http://schemas.openxmlformats.org/officeDocument/2006/relationships/hyperlink" Target="https://www.3gpp.org/ftp/TSG_RAN/WG5_Test_ex-T1/TTCN/TTCN_CRs/2023/Docs/R5s230842.zip" TargetMode="External"/><Relationship Id="rId34" Type="http://schemas.openxmlformats.org/officeDocument/2006/relationships/hyperlink" Target="http://www.3gpp.org/ftp/TSG_RAN/WG5_Test_ex-T1/TTCN/TTCN_CRs/2017/Docs/R5s170383.zip" TargetMode="External"/><Relationship Id="rId50" Type="http://schemas.openxmlformats.org/officeDocument/2006/relationships/hyperlink" Target="http://www.3gpp.org/ftp/TSG_RAN/WG5_Test_ex-T1/TTCN/TTCN_CRs/2020/Docs/R5s200581.zip" TargetMode="External"/><Relationship Id="rId55" Type="http://schemas.openxmlformats.org/officeDocument/2006/relationships/hyperlink" Target="https://www.3gpp.org/ftp/TSG_RAN/WG5_Test_ex-T1/TTCN/TTCN_CRs/2020/Docs/R5s201399.zip" TargetMode="External"/><Relationship Id="rId76" Type="http://schemas.openxmlformats.org/officeDocument/2006/relationships/hyperlink" Target="https://www.3gpp.org/ftp/TSG_RAN/WG5_Test_ex-T1/TTCN/TTCN_CRs/2022/Docs/R5s220433.zip" TargetMode="External"/><Relationship Id="rId97" Type="http://schemas.openxmlformats.org/officeDocument/2006/relationships/hyperlink" Target="https://www.3gpp.org/ftp/TSG_RAN/WG5_Test_ex-T1/TTCN/TTCN_CRs/2023/Docs/R5s230438.zip" TargetMode="External"/><Relationship Id="rId104" Type="http://schemas.openxmlformats.org/officeDocument/2006/relationships/hyperlink" Target="https://www.3gpp.org/ftp/TSG_RAN/WG5_Test_ex-T1/TTCN/TTCN_CRs/2023/Docs/R5s230595.zip" TargetMode="External"/><Relationship Id="rId120" Type="http://schemas.openxmlformats.org/officeDocument/2006/relationships/hyperlink" Target="https://www.3gpp.org/ftp/TSG_RAN/WG5_Test_ex-T1/TTCN/TTCN_CRs/2025/Docs/R5s250329.zip" TargetMode="External"/><Relationship Id="rId125"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3gpp.org/ftp/TSG_RAN/WG5_Test_ex-T1/TTCN/TTCN_CRs/2021/Docs/R5s211307.zip" TargetMode="External"/><Relationship Id="rId92" Type="http://schemas.openxmlformats.org/officeDocument/2006/relationships/hyperlink" Target="https://www.3gpp.org/ftp/TSG_RAN/WG5_Test_ex-T1/TTCN/TTCN_CRs/2022/Docs/R5s221180.zip" TargetMode="External"/><Relationship Id="rId2" Type="http://schemas.openxmlformats.org/officeDocument/2006/relationships/customXml" Target="../customXml/item1.xml"/><Relationship Id="rId29" Type="http://schemas.openxmlformats.org/officeDocument/2006/relationships/hyperlink" Target="http://www.3gpp.org/ftp/TSG_RAN/WG5_Test_ex-T1/TTCN/TTCN_CRs/2017/Docs/R5s170128.zip" TargetMode="External"/><Relationship Id="rId24" Type="http://schemas.openxmlformats.org/officeDocument/2006/relationships/image" Target="media/image11.emf"/><Relationship Id="rId40" Type="http://schemas.openxmlformats.org/officeDocument/2006/relationships/hyperlink" Target="http://www.3gpp.org/ftp/TSG_RAN/WG5_Test_ex-T1/TTCN/TTCN_CRs/2018/Docs/R5s180113.zip" TargetMode="External"/><Relationship Id="rId45" Type="http://schemas.openxmlformats.org/officeDocument/2006/relationships/hyperlink" Target="http://www.3gpp.org/ftp/TSG_RAN/WG5_Test_ex-T1/TTCN/TTCN_CRs/2018/Docs/R5s180554.zip" TargetMode="External"/><Relationship Id="rId66" Type="http://schemas.openxmlformats.org/officeDocument/2006/relationships/hyperlink" Target="https://www.3gpp.org/ftp/TSG_RAN/WG5_Test_ex-T1/TTCN/TTCN_CRs/2021/Docs/R5s210416.zip" TargetMode="External"/><Relationship Id="rId87" Type="http://schemas.openxmlformats.org/officeDocument/2006/relationships/hyperlink" Target="https://www.3gpp.org/ftp/TSG_RAN/WG5_Test_ex-T1/TTCN/TTCN_CRs/2022/Docs/R5s221351.zip" TargetMode="External"/><Relationship Id="rId110" Type="http://schemas.openxmlformats.org/officeDocument/2006/relationships/hyperlink" Target="https://www.3gpp.org/ftp/TSG_RAN/WG5_Test_ex-T1/TTCN/TTCN_CRs/2023/Docs/R5s230846.zip" TargetMode="External"/><Relationship Id="rId115" Type="http://schemas.openxmlformats.org/officeDocument/2006/relationships/hyperlink" Target="https://www.3gpp.org/ftp/TSG_RAN/WG5_Test_ex-T1/TTCN/TTCN_CRs/2024/Docs/R5s2401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27</Pages>
  <Words>13820</Words>
  <Characters>78780</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92416</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4260</cp:lastModifiedBy>
  <cp:revision>93</cp:revision>
  <cp:lastPrinted>2012-06-07T10:39:00Z</cp:lastPrinted>
  <dcterms:created xsi:type="dcterms:W3CDTF">2021-12-20T17:37:00Z</dcterms:created>
  <dcterms:modified xsi:type="dcterms:W3CDTF">2025-10-03T07:36:00Z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